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5D9552CC"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D91F7D" w:rsidRPr="00E80F49">
        <w:rPr>
          <w:noProof w:val="0"/>
        </w:rPr>
        <w:t>7</w:t>
      </w:r>
      <w:r w:rsidR="00272CDA" w:rsidRPr="00E80F49">
        <w:rPr>
          <w:noProof w:val="0"/>
        </w:rPr>
        <w:t>.</w:t>
      </w:r>
      <w:r w:rsidR="00861E8F">
        <w:rPr>
          <w:noProof w:val="0"/>
        </w:rPr>
        <w:t>8</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861E8F">
        <w:rPr>
          <w:noProof w:val="0"/>
          <w:sz w:val="32"/>
          <w:lang w:eastAsia="ja-JP"/>
        </w:rPr>
        <w:t>3</w:t>
      </w:r>
      <w:r w:rsidRPr="00E80F49">
        <w:rPr>
          <w:noProof w:val="0"/>
          <w:sz w:val="32"/>
        </w:rPr>
        <w:t>-</w:t>
      </w:r>
      <w:r w:rsidR="00861E8F">
        <w:rPr>
          <w:noProof w:val="0"/>
          <w:sz w:val="32"/>
        </w:rPr>
        <w:t>03</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355FE851"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D91F7D" w:rsidRPr="00E80F49">
        <w:rPr>
          <w:rStyle w:val="ZGSM"/>
          <w:szCs w:val="34"/>
          <w:lang w:eastAsia="ja-JP"/>
        </w:rPr>
        <w:t>7</w:t>
      </w:r>
      <w:r w:rsidRPr="00E80F49">
        <w:rPr>
          <w:szCs w:val="34"/>
        </w:rPr>
        <w:t>)</w:t>
      </w:r>
    </w:p>
    <w:p w14:paraId="32989CBE" w14:textId="77777777" w:rsidR="00FC1192" w:rsidRPr="00E80F49" w:rsidRDefault="00000000"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553E3A" w:rsidRPr="00E80F49">
        <w:rPr>
          <w:noProof w:val="0"/>
          <w:color w:val="0000FF"/>
        </w:rPr>
        <w:tab/>
      </w:r>
      <w:r>
        <w:rPr>
          <w:noProof w:val="0"/>
        </w:rPr>
        <w:pict w14:anchorId="51B6C932">
          <v:shape id="_x0000_i1026" type="#_x0000_t75" style="width:128.5pt;height:74.5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650 Route des Lucioles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Valbonne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5F1D9BD7"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861E8F">
        <w:rPr>
          <w:sz w:val="18"/>
        </w:rPr>
        <w:t>3</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UMTS™ is a Trade Mark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3GPP™ is a Trade Mark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5F9693FF" w14:textId="5B986C2E" w:rsidR="00D44BD4" w:rsidRDefault="00C46B3C">
      <w:pPr>
        <w:pStyle w:val="TOC1"/>
        <w:rPr>
          <w:rFonts w:ascii="Calibri" w:hAnsi="Calibri"/>
          <w:noProof/>
          <w:szCs w:val="22"/>
        </w:rPr>
      </w:pPr>
      <w:r>
        <w:fldChar w:fldCharType="begin" w:fldLock="1"/>
      </w:r>
      <w:r>
        <w:instrText xml:space="preserve"> TOC \o "1-9" </w:instrText>
      </w:r>
      <w:r>
        <w:fldChar w:fldCharType="separate"/>
      </w:r>
      <w:r w:rsidR="00D44BD4">
        <w:rPr>
          <w:noProof/>
        </w:rPr>
        <w:t>Foreword</w:t>
      </w:r>
      <w:r w:rsidR="00D44BD4">
        <w:rPr>
          <w:noProof/>
        </w:rPr>
        <w:tab/>
      </w:r>
      <w:r w:rsidR="00D44BD4">
        <w:rPr>
          <w:noProof/>
        </w:rPr>
        <w:fldChar w:fldCharType="begin" w:fldLock="1"/>
      </w:r>
      <w:r w:rsidR="00D44BD4">
        <w:rPr>
          <w:noProof/>
        </w:rPr>
        <w:instrText xml:space="preserve"> PAGEREF _Toc131528001 \h </w:instrText>
      </w:r>
      <w:r w:rsidR="00D44BD4">
        <w:rPr>
          <w:noProof/>
        </w:rPr>
      </w:r>
      <w:r w:rsidR="00D44BD4">
        <w:rPr>
          <w:noProof/>
        </w:rPr>
        <w:fldChar w:fldCharType="separate"/>
      </w:r>
      <w:r w:rsidR="00D44BD4">
        <w:rPr>
          <w:noProof/>
        </w:rPr>
        <w:t>5</w:t>
      </w:r>
      <w:r w:rsidR="00D44BD4">
        <w:rPr>
          <w:noProof/>
        </w:rPr>
        <w:fldChar w:fldCharType="end"/>
      </w:r>
    </w:p>
    <w:p w14:paraId="2EB89167" w14:textId="66EFE468" w:rsidR="00D44BD4" w:rsidRDefault="00D44BD4">
      <w:pPr>
        <w:pStyle w:val="TOC1"/>
        <w:rPr>
          <w:rFonts w:ascii="Calibri" w:hAnsi="Calibri"/>
          <w:noProof/>
          <w:szCs w:val="22"/>
        </w:rPr>
      </w:pPr>
      <w:r>
        <w:rPr>
          <w:noProof/>
        </w:rPr>
        <w:t>1</w:t>
      </w:r>
      <w:r>
        <w:rPr>
          <w:rFonts w:ascii="Calibri" w:hAnsi="Calibri"/>
          <w:noProof/>
          <w:szCs w:val="22"/>
        </w:rPr>
        <w:tab/>
      </w:r>
      <w:r>
        <w:rPr>
          <w:noProof/>
        </w:rPr>
        <w:t>Scope</w:t>
      </w:r>
      <w:r>
        <w:rPr>
          <w:noProof/>
        </w:rPr>
        <w:tab/>
      </w:r>
      <w:r>
        <w:rPr>
          <w:noProof/>
        </w:rPr>
        <w:fldChar w:fldCharType="begin" w:fldLock="1"/>
      </w:r>
      <w:r>
        <w:rPr>
          <w:noProof/>
        </w:rPr>
        <w:instrText xml:space="preserve"> PAGEREF _Toc131528002 \h </w:instrText>
      </w:r>
      <w:r>
        <w:rPr>
          <w:noProof/>
        </w:rPr>
      </w:r>
      <w:r>
        <w:rPr>
          <w:noProof/>
        </w:rPr>
        <w:fldChar w:fldCharType="separate"/>
      </w:r>
      <w:r>
        <w:rPr>
          <w:noProof/>
        </w:rPr>
        <w:t>6</w:t>
      </w:r>
      <w:r>
        <w:rPr>
          <w:noProof/>
        </w:rPr>
        <w:fldChar w:fldCharType="end"/>
      </w:r>
    </w:p>
    <w:p w14:paraId="79AEE83E" w14:textId="27259916" w:rsidR="00D44BD4" w:rsidRDefault="00D44BD4">
      <w:pPr>
        <w:pStyle w:val="TOC1"/>
        <w:rPr>
          <w:rFonts w:ascii="Calibri" w:hAnsi="Calibri"/>
          <w:noProof/>
          <w:szCs w:val="22"/>
        </w:rPr>
      </w:pPr>
      <w:r>
        <w:rPr>
          <w:noProof/>
        </w:rPr>
        <w:t>2</w:t>
      </w:r>
      <w:r>
        <w:rPr>
          <w:rFonts w:ascii="Calibri" w:hAnsi="Calibri"/>
          <w:noProof/>
          <w:szCs w:val="22"/>
        </w:rPr>
        <w:tab/>
      </w:r>
      <w:r>
        <w:rPr>
          <w:noProof/>
        </w:rPr>
        <w:t>References</w:t>
      </w:r>
      <w:r>
        <w:rPr>
          <w:noProof/>
        </w:rPr>
        <w:tab/>
      </w:r>
      <w:r>
        <w:rPr>
          <w:noProof/>
        </w:rPr>
        <w:fldChar w:fldCharType="begin" w:fldLock="1"/>
      </w:r>
      <w:r>
        <w:rPr>
          <w:noProof/>
        </w:rPr>
        <w:instrText xml:space="preserve"> PAGEREF _Toc131528003 \h </w:instrText>
      </w:r>
      <w:r>
        <w:rPr>
          <w:noProof/>
        </w:rPr>
      </w:r>
      <w:r>
        <w:rPr>
          <w:noProof/>
        </w:rPr>
        <w:fldChar w:fldCharType="separate"/>
      </w:r>
      <w:r>
        <w:rPr>
          <w:noProof/>
        </w:rPr>
        <w:t>6</w:t>
      </w:r>
      <w:r>
        <w:rPr>
          <w:noProof/>
        </w:rPr>
        <w:fldChar w:fldCharType="end"/>
      </w:r>
    </w:p>
    <w:p w14:paraId="46108BD5" w14:textId="3E38E0DD" w:rsidR="00D44BD4" w:rsidRDefault="00D44BD4">
      <w:pPr>
        <w:pStyle w:val="TOC1"/>
        <w:rPr>
          <w:rFonts w:ascii="Calibri" w:hAnsi="Calibri"/>
          <w:noProof/>
          <w:szCs w:val="22"/>
        </w:rPr>
      </w:pPr>
      <w:r>
        <w:rPr>
          <w:noProof/>
        </w:rPr>
        <w:t>3</w:t>
      </w:r>
      <w:r>
        <w:rPr>
          <w:rFonts w:ascii="Calibri" w:hAnsi="Calibri"/>
          <w:noProof/>
          <w:szCs w:val="22"/>
        </w:rPr>
        <w:tab/>
      </w:r>
      <w:r>
        <w:rPr>
          <w:noProof/>
        </w:rPr>
        <w:t>Definitions, symbols and abbreviations</w:t>
      </w:r>
      <w:r>
        <w:rPr>
          <w:noProof/>
        </w:rPr>
        <w:tab/>
      </w:r>
      <w:r>
        <w:rPr>
          <w:noProof/>
        </w:rPr>
        <w:fldChar w:fldCharType="begin" w:fldLock="1"/>
      </w:r>
      <w:r>
        <w:rPr>
          <w:noProof/>
        </w:rPr>
        <w:instrText xml:space="preserve"> PAGEREF _Toc131528004 \h </w:instrText>
      </w:r>
      <w:r>
        <w:rPr>
          <w:noProof/>
        </w:rPr>
      </w:r>
      <w:r>
        <w:rPr>
          <w:noProof/>
        </w:rPr>
        <w:fldChar w:fldCharType="separate"/>
      </w:r>
      <w:r>
        <w:rPr>
          <w:noProof/>
        </w:rPr>
        <w:t>7</w:t>
      </w:r>
      <w:r>
        <w:rPr>
          <w:noProof/>
        </w:rPr>
        <w:fldChar w:fldCharType="end"/>
      </w:r>
    </w:p>
    <w:p w14:paraId="03D14738" w14:textId="56BB9395" w:rsidR="00D44BD4" w:rsidRDefault="00D44BD4">
      <w:pPr>
        <w:pStyle w:val="TOC2"/>
        <w:rPr>
          <w:rFonts w:ascii="Calibri" w:hAnsi="Calibri"/>
          <w:noProof/>
          <w:sz w:val="22"/>
          <w:szCs w:val="22"/>
        </w:rPr>
      </w:pPr>
      <w:r>
        <w:rPr>
          <w:noProof/>
        </w:rPr>
        <w:t>3.1</w:t>
      </w:r>
      <w:r>
        <w:rPr>
          <w:rFonts w:ascii="Calibri" w:hAnsi="Calibri"/>
          <w:noProof/>
          <w:sz w:val="22"/>
          <w:szCs w:val="22"/>
        </w:rPr>
        <w:tab/>
      </w:r>
      <w:r>
        <w:rPr>
          <w:noProof/>
        </w:rPr>
        <w:t>Definitions</w:t>
      </w:r>
      <w:r>
        <w:rPr>
          <w:noProof/>
        </w:rPr>
        <w:tab/>
      </w:r>
      <w:r>
        <w:rPr>
          <w:noProof/>
        </w:rPr>
        <w:fldChar w:fldCharType="begin" w:fldLock="1"/>
      </w:r>
      <w:r>
        <w:rPr>
          <w:noProof/>
        </w:rPr>
        <w:instrText xml:space="preserve"> PAGEREF _Toc131528005 \h </w:instrText>
      </w:r>
      <w:r>
        <w:rPr>
          <w:noProof/>
        </w:rPr>
      </w:r>
      <w:r>
        <w:rPr>
          <w:noProof/>
        </w:rPr>
        <w:fldChar w:fldCharType="separate"/>
      </w:r>
      <w:r>
        <w:rPr>
          <w:noProof/>
        </w:rPr>
        <w:t>7</w:t>
      </w:r>
      <w:r>
        <w:rPr>
          <w:noProof/>
        </w:rPr>
        <w:fldChar w:fldCharType="end"/>
      </w:r>
    </w:p>
    <w:p w14:paraId="0EA5E4D9" w14:textId="0AF6E29A" w:rsidR="00D44BD4" w:rsidRDefault="00D44BD4">
      <w:pPr>
        <w:pStyle w:val="TOC2"/>
        <w:rPr>
          <w:rFonts w:ascii="Calibri" w:hAnsi="Calibri"/>
          <w:noProof/>
          <w:sz w:val="22"/>
          <w:szCs w:val="22"/>
        </w:rPr>
      </w:pPr>
      <w:r>
        <w:rPr>
          <w:noProof/>
        </w:rPr>
        <w:t>3.2</w:t>
      </w:r>
      <w:r>
        <w:rPr>
          <w:rFonts w:ascii="Calibri" w:hAnsi="Calibri"/>
          <w:noProof/>
          <w:sz w:val="22"/>
          <w:szCs w:val="22"/>
        </w:rPr>
        <w:tab/>
      </w:r>
      <w:r>
        <w:rPr>
          <w:noProof/>
        </w:rPr>
        <w:t>Symbols</w:t>
      </w:r>
      <w:r>
        <w:rPr>
          <w:noProof/>
        </w:rPr>
        <w:tab/>
      </w:r>
      <w:r>
        <w:rPr>
          <w:noProof/>
        </w:rPr>
        <w:fldChar w:fldCharType="begin" w:fldLock="1"/>
      </w:r>
      <w:r>
        <w:rPr>
          <w:noProof/>
        </w:rPr>
        <w:instrText xml:space="preserve"> PAGEREF _Toc131528006 \h </w:instrText>
      </w:r>
      <w:r>
        <w:rPr>
          <w:noProof/>
        </w:rPr>
      </w:r>
      <w:r>
        <w:rPr>
          <w:noProof/>
        </w:rPr>
        <w:fldChar w:fldCharType="separate"/>
      </w:r>
      <w:r>
        <w:rPr>
          <w:noProof/>
        </w:rPr>
        <w:t>7</w:t>
      </w:r>
      <w:r>
        <w:rPr>
          <w:noProof/>
        </w:rPr>
        <w:fldChar w:fldCharType="end"/>
      </w:r>
    </w:p>
    <w:p w14:paraId="0D490079" w14:textId="65DCDDF3" w:rsidR="00D44BD4" w:rsidRDefault="00D44BD4">
      <w:pPr>
        <w:pStyle w:val="TOC2"/>
        <w:rPr>
          <w:rFonts w:ascii="Calibri" w:hAnsi="Calibri"/>
          <w:noProof/>
          <w:sz w:val="22"/>
          <w:szCs w:val="22"/>
        </w:rPr>
      </w:pPr>
      <w:r>
        <w:rPr>
          <w:noProof/>
        </w:rPr>
        <w:t>3.3</w:t>
      </w:r>
      <w:r>
        <w:rPr>
          <w:rFonts w:ascii="Calibri" w:hAnsi="Calibri"/>
          <w:noProof/>
          <w:sz w:val="22"/>
          <w:szCs w:val="22"/>
        </w:rPr>
        <w:tab/>
      </w:r>
      <w:r>
        <w:rPr>
          <w:noProof/>
        </w:rPr>
        <w:t>Abbreviations</w:t>
      </w:r>
      <w:r>
        <w:rPr>
          <w:noProof/>
        </w:rPr>
        <w:tab/>
      </w:r>
      <w:r>
        <w:rPr>
          <w:noProof/>
        </w:rPr>
        <w:fldChar w:fldCharType="begin" w:fldLock="1"/>
      </w:r>
      <w:r>
        <w:rPr>
          <w:noProof/>
        </w:rPr>
        <w:instrText xml:space="preserve"> PAGEREF _Toc131528007 \h </w:instrText>
      </w:r>
      <w:r>
        <w:rPr>
          <w:noProof/>
        </w:rPr>
      </w:r>
      <w:r>
        <w:rPr>
          <w:noProof/>
        </w:rPr>
        <w:fldChar w:fldCharType="separate"/>
      </w:r>
      <w:r>
        <w:rPr>
          <w:noProof/>
        </w:rPr>
        <w:t>7</w:t>
      </w:r>
      <w:r>
        <w:rPr>
          <w:noProof/>
        </w:rPr>
        <w:fldChar w:fldCharType="end"/>
      </w:r>
    </w:p>
    <w:p w14:paraId="44A3D8CE" w14:textId="53171ECC" w:rsidR="00D44BD4" w:rsidRDefault="00D44BD4">
      <w:pPr>
        <w:pStyle w:val="TOC1"/>
        <w:rPr>
          <w:rFonts w:ascii="Calibri" w:hAnsi="Calibri"/>
          <w:noProof/>
          <w:szCs w:val="22"/>
        </w:rPr>
      </w:pPr>
      <w:r>
        <w:rPr>
          <w:noProof/>
        </w:rPr>
        <w:t>4</w:t>
      </w:r>
      <w:r>
        <w:rPr>
          <w:rFonts w:ascii="Calibri" w:hAnsi="Calibri"/>
          <w:noProof/>
          <w:szCs w:val="22"/>
        </w:rPr>
        <w:tab/>
      </w:r>
      <w:r>
        <w:rPr>
          <w:noProof/>
        </w:rPr>
        <w:t>Test coverage analysis</w:t>
      </w:r>
      <w:r>
        <w:rPr>
          <w:noProof/>
        </w:rPr>
        <w:tab/>
      </w:r>
      <w:r>
        <w:rPr>
          <w:noProof/>
        </w:rPr>
        <w:fldChar w:fldCharType="begin" w:fldLock="1"/>
      </w:r>
      <w:r>
        <w:rPr>
          <w:noProof/>
        </w:rPr>
        <w:instrText xml:space="preserve"> PAGEREF _Toc131528008 \h </w:instrText>
      </w:r>
      <w:r>
        <w:rPr>
          <w:noProof/>
        </w:rPr>
      </w:r>
      <w:r>
        <w:rPr>
          <w:noProof/>
        </w:rPr>
        <w:fldChar w:fldCharType="separate"/>
      </w:r>
      <w:r>
        <w:rPr>
          <w:noProof/>
        </w:rPr>
        <w:t>7</w:t>
      </w:r>
      <w:r>
        <w:rPr>
          <w:noProof/>
        </w:rPr>
        <w:fldChar w:fldCharType="end"/>
      </w:r>
    </w:p>
    <w:p w14:paraId="5CC12F2D" w14:textId="6433BB69" w:rsidR="00D44BD4" w:rsidRDefault="00D44BD4">
      <w:pPr>
        <w:pStyle w:val="TOC2"/>
        <w:rPr>
          <w:rFonts w:ascii="Calibri" w:hAnsi="Calibri"/>
          <w:noProof/>
          <w:sz w:val="22"/>
          <w:szCs w:val="22"/>
        </w:rPr>
      </w:pPr>
      <w:r>
        <w:rPr>
          <w:noProof/>
        </w:rPr>
        <w:t>4.1</w:t>
      </w:r>
      <w:r>
        <w:rPr>
          <w:rFonts w:ascii="Calibri" w:hAnsi="Calibri"/>
          <w:noProof/>
          <w:sz w:val="22"/>
          <w:szCs w:val="22"/>
        </w:rPr>
        <w:tab/>
      </w:r>
      <w:r>
        <w:rPr>
          <w:noProof/>
        </w:rPr>
        <w:t>Test point analysis for FR1 test cases in TS 38.521-1</w:t>
      </w:r>
      <w:r>
        <w:rPr>
          <w:noProof/>
        </w:rPr>
        <w:tab/>
      </w:r>
      <w:r>
        <w:rPr>
          <w:noProof/>
        </w:rPr>
        <w:fldChar w:fldCharType="begin" w:fldLock="1"/>
      </w:r>
      <w:r>
        <w:rPr>
          <w:noProof/>
        </w:rPr>
        <w:instrText xml:space="preserve"> PAGEREF _Toc131528009 \h </w:instrText>
      </w:r>
      <w:r>
        <w:rPr>
          <w:noProof/>
        </w:rPr>
      </w:r>
      <w:r>
        <w:rPr>
          <w:noProof/>
        </w:rPr>
        <w:fldChar w:fldCharType="separate"/>
      </w:r>
      <w:r>
        <w:rPr>
          <w:noProof/>
        </w:rPr>
        <w:t>8</w:t>
      </w:r>
      <w:r>
        <w:rPr>
          <w:noProof/>
        </w:rPr>
        <w:fldChar w:fldCharType="end"/>
      </w:r>
    </w:p>
    <w:p w14:paraId="7A3BB11A" w14:textId="3C1BA471" w:rsidR="00D44BD4" w:rsidRDefault="00D44BD4">
      <w:pPr>
        <w:pStyle w:val="TOC3"/>
        <w:rPr>
          <w:rFonts w:ascii="Calibri" w:hAnsi="Calibri"/>
          <w:noProof/>
          <w:sz w:val="22"/>
          <w:szCs w:val="22"/>
        </w:rPr>
      </w:pPr>
      <w:r>
        <w:rPr>
          <w:noProof/>
        </w:rPr>
        <w:t>4.1.1</w:t>
      </w:r>
      <w:r>
        <w:rPr>
          <w:rFonts w:ascii="Calibri" w:hAnsi="Calibri"/>
          <w:noProof/>
          <w:sz w:val="22"/>
          <w:szCs w:val="22"/>
        </w:rPr>
        <w:tab/>
      </w:r>
      <w:r>
        <w:rPr>
          <w:noProof/>
        </w:rPr>
        <w:t>Test point analysis per test case</w:t>
      </w:r>
      <w:r>
        <w:rPr>
          <w:noProof/>
        </w:rPr>
        <w:tab/>
      </w:r>
      <w:r>
        <w:rPr>
          <w:noProof/>
        </w:rPr>
        <w:fldChar w:fldCharType="begin" w:fldLock="1"/>
      </w:r>
      <w:r>
        <w:rPr>
          <w:noProof/>
        </w:rPr>
        <w:instrText xml:space="preserve"> PAGEREF _Toc131528010 \h </w:instrText>
      </w:r>
      <w:r>
        <w:rPr>
          <w:noProof/>
        </w:rPr>
      </w:r>
      <w:r>
        <w:rPr>
          <w:noProof/>
        </w:rPr>
        <w:fldChar w:fldCharType="separate"/>
      </w:r>
      <w:r>
        <w:rPr>
          <w:noProof/>
        </w:rPr>
        <w:t>8</w:t>
      </w:r>
      <w:r>
        <w:rPr>
          <w:noProof/>
        </w:rPr>
        <w:fldChar w:fldCharType="end"/>
      </w:r>
    </w:p>
    <w:p w14:paraId="5F0637E4" w14:textId="7DC2135C" w:rsidR="00D44BD4" w:rsidRDefault="00D44BD4">
      <w:pPr>
        <w:pStyle w:val="TOC4"/>
        <w:rPr>
          <w:rFonts w:ascii="Calibri" w:hAnsi="Calibri"/>
          <w:noProof/>
          <w:sz w:val="22"/>
          <w:szCs w:val="22"/>
        </w:rPr>
      </w:pPr>
      <w:r>
        <w:rPr>
          <w:noProof/>
        </w:rPr>
        <w:t>4.1.1.1</w:t>
      </w:r>
      <w:r>
        <w:rPr>
          <w:rFonts w:ascii="Calibri" w:hAnsi="Calibri"/>
          <w:noProof/>
          <w:sz w:val="22"/>
          <w:szCs w:val="22"/>
        </w:rPr>
        <w:tab/>
      </w:r>
      <w:r>
        <w:rPr>
          <w:noProof/>
        </w:rPr>
        <w:t>FR1 single carrier, NR CA and UL MIMO test cases</w:t>
      </w:r>
      <w:r>
        <w:rPr>
          <w:noProof/>
        </w:rPr>
        <w:tab/>
      </w:r>
      <w:r>
        <w:rPr>
          <w:noProof/>
        </w:rPr>
        <w:fldChar w:fldCharType="begin" w:fldLock="1"/>
      </w:r>
      <w:r>
        <w:rPr>
          <w:noProof/>
        </w:rPr>
        <w:instrText xml:space="preserve"> PAGEREF _Toc131528011 \h </w:instrText>
      </w:r>
      <w:r>
        <w:rPr>
          <w:noProof/>
        </w:rPr>
      </w:r>
      <w:r>
        <w:rPr>
          <w:noProof/>
        </w:rPr>
        <w:fldChar w:fldCharType="separate"/>
      </w:r>
      <w:r>
        <w:rPr>
          <w:noProof/>
        </w:rPr>
        <w:t>8</w:t>
      </w:r>
      <w:r>
        <w:rPr>
          <w:noProof/>
        </w:rPr>
        <w:fldChar w:fldCharType="end"/>
      </w:r>
    </w:p>
    <w:p w14:paraId="0C9B1301" w14:textId="5D8F8686" w:rsidR="00D44BD4" w:rsidRDefault="00D44BD4">
      <w:pPr>
        <w:pStyle w:val="TOC4"/>
        <w:rPr>
          <w:rFonts w:ascii="Calibri" w:hAnsi="Calibri"/>
          <w:noProof/>
          <w:sz w:val="22"/>
          <w:szCs w:val="22"/>
        </w:rPr>
      </w:pPr>
      <w:r>
        <w:rPr>
          <w:noProof/>
        </w:rPr>
        <w:t>4.1.1.2</w:t>
      </w:r>
      <w:r>
        <w:rPr>
          <w:rFonts w:ascii="Calibri" w:hAnsi="Calibri"/>
          <w:noProof/>
          <w:sz w:val="22"/>
          <w:szCs w:val="22"/>
        </w:rPr>
        <w:tab/>
      </w:r>
      <w:r>
        <w:rPr>
          <w:noProof/>
        </w:rPr>
        <w:t>FR1 SUL test cases</w:t>
      </w:r>
      <w:r>
        <w:rPr>
          <w:noProof/>
        </w:rPr>
        <w:tab/>
      </w:r>
      <w:r>
        <w:rPr>
          <w:noProof/>
        </w:rPr>
        <w:fldChar w:fldCharType="begin" w:fldLock="1"/>
      </w:r>
      <w:r>
        <w:rPr>
          <w:noProof/>
        </w:rPr>
        <w:instrText xml:space="preserve"> PAGEREF _Toc131528012 \h </w:instrText>
      </w:r>
      <w:r>
        <w:rPr>
          <w:noProof/>
        </w:rPr>
      </w:r>
      <w:r>
        <w:rPr>
          <w:noProof/>
        </w:rPr>
        <w:fldChar w:fldCharType="separate"/>
      </w:r>
      <w:r>
        <w:rPr>
          <w:noProof/>
        </w:rPr>
        <w:t>15</w:t>
      </w:r>
      <w:r>
        <w:rPr>
          <w:noProof/>
        </w:rPr>
        <w:fldChar w:fldCharType="end"/>
      </w:r>
    </w:p>
    <w:p w14:paraId="3434B36E" w14:textId="58F942C8" w:rsidR="00D44BD4" w:rsidRDefault="00D44BD4">
      <w:pPr>
        <w:pStyle w:val="TOC4"/>
        <w:rPr>
          <w:rFonts w:ascii="Calibri" w:hAnsi="Calibri"/>
          <w:noProof/>
          <w:sz w:val="22"/>
          <w:szCs w:val="22"/>
        </w:rPr>
      </w:pPr>
      <w:r>
        <w:rPr>
          <w:noProof/>
        </w:rPr>
        <w:t>4.1.1.3</w:t>
      </w:r>
      <w:r>
        <w:rPr>
          <w:rFonts w:ascii="Calibri" w:hAnsi="Calibri"/>
          <w:noProof/>
          <w:sz w:val="22"/>
          <w:szCs w:val="22"/>
        </w:rPr>
        <w:tab/>
      </w:r>
      <w:r>
        <w:rPr>
          <w:noProof/>
        </w:rPr>
        <w:t>FR1 V2X test cases</w:t>
      </w:r>
      <w:r>
        <w:rPr>
          <w:noProof/>
        </w:rPr>
        <w:tab/>
      </w:r>
      <w:r>
        <w:rPr>
          <w:noProof/>
        </w:rPr>
        <w:fldChar w:fldCharType="begin" w:fldLock="1"/>
      </w:r>
      <w:r>
        <w:rPr>
          <w:noProof/>
        </w:rPr>
        <w:instrText xml:space="preserve"> PAGEREF _Toc131528013 \h </w:instrText>
      </w:r>
      <w:r>
        <w:rPr>
          <w:noProof/>
        </w:rPr>
      </w:r>
      <w:r>
        <w:rPr>
          <w:noProof/>
        </w:rPr>
        <w:fldChar w:fldCharType="separate"/>
      </w:r>
      <w:r>
        <w:rPr>
          <w:noProof/>
        </w:rPr>
        <w:t>17</w:t>
      </w:r>
      <w:r>
        <w:rPr>
          <w:noProof/>
        </w:rPr>
        <w:fldChar w:fldCharType="end"/>
      </w:r>
    </w:p>
    <w:p w14:paraId="64D440ED" w14:textId="7A488CF8" w:rsidR="00D44BD4" w:rsidRDefault="00D44BD4">
      <w:pPr>
        <w:pStyle w:val="TOC4"/>
        <w:rPr>
          <w:rFonts w:ascii="Calibri" w:hAnsi="Calibri"/>
          <w:noProof/>
          <w:sz w:val="22"/>
          <w:szCs w:val="22"/>
        </w:rPr>
      </w:pPr>
      <w:r>
        <w:rPr>
          <w:noProof/>
        </w:rPr>
        <w:t>4.1.1.4</w:t>
      </w:r>
      <w:r>
        <w:rPr>
          <w:rFonts w:ascii="Calibri" w:hAnsi="Calibri"/>
          <w:noProof/>
          <w:sz w:val="22"/>
          <w:szCs w:val="22"/>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_Toc131528014 \h </w:instrText>
      </w:r>
      <w:r>
        <w:rPr>
          <w:noProof/>
        </w:rPr>
      </w:r>
      <w:r>
        <w:rPr>
          <w:noProof/>
        </w:rPr>
        <w:fldChar w:fldCharType="separate"/>
      </w:r>
      <w:r>
        <w:rPr>
          <w:noProof/>
        </w:rPr>
        <w:t>17</w:t>
      </w:r>
      <w:r>
        <w:rPr>
          <w:noProof/>
        </w:rPr>
        <w:fldChar w:fldCharType="end"/>
      </w:r>
    </w:p>
    <w:p w14:paraId="3DCBA641" w14:textId="48E54992" w:rsidR="00D44BD4" w:rsidRDefault="00D44BD4">
      <w:pPr>
        <w:pStyle w:val="TOC4"/>
        <w:rPr>
          <w:rFonts w:ascii="Calibri" w:hAnsi="Calibri"/>
          <w:noProof/>
          <w:sz w:val="22"/>
          <w:szCs w:val="22"/>
        </w:rPr>
      </w:pPr>
      <w:r>
        <w:rPr>
          <w:noProof/>
        </w:rPr>
        <w:t>4.1.1.5</w:t>
      </w:r>
      <w:r>
        <w:rPr>
          <w:rFonts w:ascii="Calibri" w:hAnsi="Calibri"/>
          <w:noProof/>
          <w:sz w:val="22"/>
          <w:szCs w:val="22"/>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_Toc131528015 \h </w:instrText>
      </w:r>
      <w:r>
        <w:rPr>
          <w:noProof/>
        </w:rPr>
      </w:r>
      <w:r>
        <w:rPr>
          <w:noProof/>
        </w:rPr>
        <w:fldChar w:fldCharType="separate"/>
      </w:r>
      <w:r>
        <w:rPr>
          <w:noProof/>
        </w:rPr>
        <w:t>17</w:t>
      </w:r>
      <w:r>
        <w:rPr>
          <w:noProof/>
        </w:rPr>
        <w:fldChar w:fldCharType="end"/>
      </w:r>
    </w:p>
    <w:p w14:paraId="48B5E381" w14:textId="3A3CC847" w:rsidR="00D44BD4" w:rsidRDefault="00D44BD4">
      <w:pPr>
        <w:pStyle w:val="TOC4"/>
        <w:rPr>
          <w:rFonts w:ascii="Calibri" w:hAnsi="Calibri"/>
          <w:noProof/>
          <w:sz w:val="22"/>
          <w:szCs w:val="22"/>
        </w:rPr>
      </w:pPr>
      <w:r>
        <w:rPr>
          <w:noProof/>
        </w:rPr>
        <w:t>4.1.1.6</w:t>
      </w:r>
      <w:r>
        <w:rPr>
          <w:rFonts w:ascii="Calibri" w:hAnsi="Calibri"/>
          <w:noProof/>
          <w:sz w:val="22"/>
          <w:szCs w:val="22"/>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_Toc131528016 \h </w:instrText>
      </w:r>
      <w:r>
        <w:rPr>
          <w:noProof/>
        </w:rPr>
      </w:r>
      <w:r>
        <w:rPr>
          <w:noProof/>
        </w:rPr>
        <w:fldChar w:fldCharType="separate"/>
      </w:r>
      <w:r>
        <w:rPr>
          <w:noProof/>
        </w:rPr>
        <w:t>18</w:t>
      </w:r>
      <w:r>
        <w:rPr>
          <w:noProof/>
        </w:rPr>
        <w:fldChar w:fldCharType="end"/>
      </w:r>
    </w:p>
    <w:p w14:paraId="04E5A82E" w14:textId="274BF7C4" w:rsidR="00D44BD4" w:rsidRDefault="00D44BD4">
      <w:pPr>
        <w:pStyle w:val="TOC3"/>
        <w:rPr>
          <w:rFonts w:ascii="Calibri" w:hAnsi="Calibri"/>
          <w:noProof/>
          <w:sz w:val="22"/>
          <w:szCs w:val="22"/>
        </w:rPr>
      </w:pPr>
      <w:r>
        <w:rPr>
          <w:noProof/>
        </w:rPr>
        <w:t>4.1.2</w:t>
      </w:r>
      <w:r>
        <w:rPr>
          <w:rFonts w:ascii="Calibri" w:hAnsi="Calibri"/>
          <w:noProof/>
          <w:sz w:val="22"/>
          <w:szCs w:val="22"/>
        </w:rPr>
        <w:tab/>
      </w:r>
      <w:r>
        <w:rPr>
          <w:noProof/>
        </w:rPr>
        <w:t>Test point analysis per NS value</w:t>
      </w:r>
      <w:r>
        <w:rPr>
          <w:noProof/>
        </w:rPr>
        <w:tab/>
      </w:r>
      <w:r>
        <w:rPr>
          <w:noProof/>
        </w:rPr>
        <w:fldChar w:fldCharType="begin" w:fldLock="1"/>
      </w:r>
      <w:r>
        <w:rPr>
          <w:noProof/>
        </w:rPr>
        <w:instrText xml:space="preserve"> PAGEREF _Toc131528017 \h </w:instrText>
      </w:r>
      <w:r>
        <w:rPr>
          <w:noProof/>
        </w:rPr>
      </w:r>
      <w:r>
        <w:rPr>
          <w:noProof/>
        </w:rPr>
        <w:fldChar w:fldCharType="separate"/>
      </w:r>
      <w:r>
        <w:rPr>
          <w:noProof/>
        </w:rPr>
        <w:t>18</w:t>
      </w:r>
      <w:r>
        <w:rPr>
          <w:noProof/>
        </w:rPr>
        <w:fldChar w:fldCharType="end"/>
      </w:r>
    </w:p>
    <w:p w14:paraId="797197CB" w14:textId="569B12FB" w:rsidR="00D44BD4" w:rsidRDefault="00D44BD4">
      <w:pPr>
        <w:pStyle w:val="TOC4"/>
        <w:rPr>
          <w:rFonts w:ascii="Calibri" w:hAnsi="Calibri"/>
          <w:noProof/>
          <w:sz w:val="22"/>
          <w:szCs w:val="22"/>
        </w:rPr>
      </w:pPr>
      <w:r>
        <w:rPr>
          <w:noProof/>
        </w:rPr>
        <w:t>4.1.2.1</w:t>
      </w:r>
      <w:r>
        <w:rPr>
          <w:rFonts w:ascii="Calibri" w:hAnsi="Calibri"/>
          <w:noProof/>
          <w:sz w:val="22"/>
          <w:szCs w:val="22"/>
        </w:rPr>
        <w:tab/>
      </w:r>
      <w:r>
        <w:rPr>
          <w:noProof/>
        </w:rPr>
        <w:t>A-MPR, A-SEM and A-SE FR1 test cases for single carrier and UL MIMO</w:t>
      </w:r>
      <w:r>
        <w:rPr>
          <w:noProof/>
        </w:rPr>
        <w:tab/>
      </w:r>
      <w:r>
        <w:rPr>
          <w:noProof/>
        </w:rPr>
        <w:fldChar w:fldCharType="begin" w:fldLock="1"/>
      </w:r>
      <w:r>
        <w:rPr>
          <w:noProof/>
        </w:rPr>
        <w:instrText xml:space="preserve"> PAGEREF _Toc131528018 \h </w:instrText>
      </w:r>
      <w:r>
        <w:rPr>
          <w:noProof/>
        </w:rPr>
      </w:r>
      <w:r>
        <w:rPr>
          <w:noProof/>
        </w:rPr>
        <w:fldChar w:fldCharType="separate"/>
      </w:r>
      <w:r>
        <w:rPr>
          <w:noProof/>
        </w:rPr>
        <w:t>18</w:t>
      </w:r>
      <w:r>
        <w:rPr>
          <w:noProof/>
        </w:rPr>
        <w:fldChar w:fldCharType="end"/>
      </w:r>
    </w:p>
    <w:p w14:paraId="15D93199" w14:textId="5BCA09C5" w:rsidR="00D44BD4" w:rsidRDefault="00D44BD4">
      <w:pPr>
        <w:pStyle w:val="TOC4"/>
        <w:rPr>
          <w:rFonts w:ascii="Calibri" w:hAnsi="Calibri"/>
          <w:noProof/>
          <w:sz w:val="22"/>
          <w:szCs w:val="22"/>
        </w:rPr>
      </w:pPr>
      <w:r>
        <w:rPr>
          <w:noProof/>
        </w:rPr>
        <w:t>4.1.2.2</w:t>
      </w:r>
      <w:r>
        <w:rPr>
          <w:rFonts w:ascii="Calibri" w:hAnsi="Calibri"/>
          <w:noProof/>
          <w:sz w:val="22"/>
          <w:szCs w:val="22"/>
        </w:rPr>
        <w:tab/>
      </w:r>
      <w:r>
        <w:rPr>
          <w:noProof/>
        </w:rPr>
        <w:t>A-MPR test cases for FR1 UL CA</w:t>
      </w:r>
      <w:r>
        <w:rPr>
          <w:noProof/>
        </w:rPr>
        <w:tab/>
      </w:r>
      <w:r>
        <w:rPr>
          <w:noProof/>
        </w:rPr>
        <w:fldChar w:fldCharType="begin" w:fldLock="1"/>
      </w:r>
      <w:r>
        <w:rPr>
          <w:noProof/>
        </w:rPr>
        <w:instrText xml:space="preserve"> PAGEREF _Toc131528019 \h </w:instrText>
      </w:r>
      <w:r>
        <w:rPr>
          <w:noProof/>
        </w:rPr>
      </w:r>
      <w:r>
        <w:rPr>
          <w:noProof/>
        </w:rPr>
        <w:fldChar w:fldCharType="separate"/>
      </w:r>
      <w:r>
        <w:rPr>
          <w:noProof/>
        </w:rPr>
        <w:t>21</w:t>
      </w:r>
      <w:r>
        <w:rPr>
          <w:noProof/>
        </w:rPr>
        <w:fldChar w:fldCharType="end"/>
      </w:r>
    </w:p>
    <w:p w14:paraId="48506EF5" w14:textId="12C75B7F" w:rsidR="00D44BD4" w:rsidRDefault="00D44BD4">
      <w:pPr>
        <w:pStyle w:val="TOC3"/>
        <w:rPr>
          <w:rFonts w:ascii="Calibri" w:hAnsi="Calibri"/>
          <w:noProof/>
          <w:sz w:val="22"/>
          <w:szCs w:val="22"/>
        </w:rPr>
      </w:pPr>
      <w:r>
        <w:rPr>
          <w:noProof/>
        </w:rPr>
        <w:t>4.1.3</w:t>
      </w:r>
      <w:r>
        <w:rPr>
          <w:rFonts w:ascii="Calibri" w:hAnsi="Calibri"/>
          <w:noProof/>
          <w:sz w:val="22"/>
          <w:szCs w:val="22"/>
        </w:rPr>
        <w:tab/>
      </w:r>
      <w:r>
        <w:rPr>
          <w:noProof/>
        </w:rPr>
        <w:t>Test point analysis per NR CA configuration</w:t>
      </w:r>
      <w:r>
        <w:rPr>
          <w:noProof/>
        </w:rPr>
        <w:tab/>
      </w:r>
      <w:r>
        <w:rPr>
          <w:noProof/>
        </w:rPr>
        <w:fldChar w:fldCharType="begin" w:fldLock="1"/>
      </w:r>
      <w:r>
        <w:rPr>
          <w:noProof/>
        </w:rPr>
        <w:instrText xml:space="preserve"> PAGEREF _Toc131528020 \h </w:instrText>
      </w:r>
      <w:r>
        <w:rPr>
          <w:noProof/>
        </w:rPr>
      </w:r>
      <w:r>
        <w:rPr>
          <w:noProof/>
        </w:rPr>
        <w:fldChar w:fldCharType="separate"/>
      </w:r>
      <w:r>
        <w:rPr>
          <w:noProof/>
        </w:rPr>
        <w:t>22</w:t>
      </w:r>
      <w:r>
        <w:rPr>
          <w:noProof/>
        </w:rPr>
        <w:fldChar w:fldCharType="end"/>
      </w:r>
    </w:p>
    <w:p w14:paraId="50BD8592" w14:textId="5F836262" w:rsidR="00D44BD4" w:rsidRDefault="00D44BD4">
      <w:pPr>
        <w:pStyle w:val="TOC4"/>
        <w:rPr>
          <w:rFonts w:ascii="Calibri" w:hAnsi="Calibri"/>
          <w:noProof/>
          <w:sz w:val="22"/>
          <w:szCs w:val="22"/>
        </w:rPr>
      </w:pPr>
      <w:r>
        <w:rPr>
          <w:noProof/>
        </w:rPr>
        <w:t>4.1.3.2</w:t>
      </w:r>
      <w:r>
        <w:rPr>
          <w:rFonts w:ascii="Calibri" w:hAnsi="Calibri"/>
          <w:noProof/>
          <w:sz w:val="22"/>
          <w:szCs w:val="22"/>
        </w:rPr>
        <w:tab/>
      </w:r>
      <w:r>
        <w:rPr>
          <w:noProof/>
        </w:rPr>
        <w:t>Spurious emissions test cases for FR1 UL CA</w:t>
      </w:r>
      <w:r>
        <w:rPr>
          <w:noProof/>
        </w:rPr>
        <w:tab/>
      </w:r>
      <w:r>
        <w:rPr>
          <w:noProof/>
        </w:rPr>
        <w:fldChar w:fldCharType="begin" w:fldLock="1"/>
      </w:r>
      <w:r>
        <w:rPr>
          <w:noProof/>
        </w:rPr>
        <w:instrText xml:space="preserve"> PAGEREF _Toc131528021 \h </w:instrText>
      </w:r>
      <w:r>
        <w:rPr>
          <w:noProof/>
        </w:rPr>
      </w:r>
      <w:r>
        <w:rPr>
          <w:noProof/>
        </w:rPr>
        <w:fldChar w:fldCharType="separate"/>
      </w:r>
      <w:r>
        <w:rPr>
          <w:noProof/>
        </w:rPr>
        <w:t>26</w:t>
      </w:r>
      <w:r>
        <w:rPr>
          <w:noProof/>
        </w:rPr>
        <w:fldChar w:fldCharType="end"/>
      </w:r>
    </w:p>
    <w:p w14:paraId="11BA0058" w14:textId="6D8F1CB8" w:rsidR="00D44BD4" w:rsidRDefault="00D44BD4">
      <w:pPr>
        <w:pStyle w:val="TOC2"/>
        <w:rPr>
          <w:rFonts w:ascii="Calibri" w:hAnsi="Calibri"/>
          <w:noProof/>
          <w:sz w:val="22"/>
          <w:szCs w:val="22"/>
        </w:rPr>
      </w:pPr>
      <w:r>
        <w:rPr>
          <w:noProof/>
        </w:rPr>
        <w:t>4.2</w:t>
      </w:r>
      <w:r>
        <w:rPr>
          <w:rFonts w:ascii="Calibri" w:hAnsi="Calibri"/>
          <w:noProof/>
          <w:sz w:val="22"/>
          <w:szCs w:val="22"/>
        </w:rPr>
        <w:tab/>
      </w:r>
      <w:r>
        <w:rPr>
          <w:noProof/>
        </w:rPr>
        <w:t>Test point analysis for FR2 test cases in TS 38.521-2</w:t>
      </w:r>
      <w:r>
        <w:rPr>
          <w:noProof/>
        </w:rPr>
        <w:tab/>
      </w:r>
      <w:r>
        <w:rPr>
          <w:noProof/>
        </w:rPr>
        <w:fldChar w:fldCharType="begin" w:fldLock="1"/>
      </w:r>
      <w:r>
        <w:rPr>
          <w:noProof/>
        </w:rPr>
        <w:instrText xml:space="preserve"> PAGEREF _Toc131528022 \h </w:instrText>
      </w:r>
      <w:r>
        <w:rPr>
          <w:noProof/>
        </w:rPr>
      </w:r>
      <w:r>
        <w:rPr>
          <w:noProof/>
        </w:rPr>
        <w:fldChar w:fldCharType="separate"/>
      </w:r>
      <w:r>
        <w:rPr>
          <w:noProof/>
        </w:rPr>
        <w:t>26</w:t>
      </w:r>
      <w:r>
        <w:rPr>
          <w:noProof/>
        </w:rPr>
        <w:fldChar w:fldCharType="end"/>
      </w:r>
    </w:p>
    <w:p w14:paraId="27ABDC54" w14:textId="0B3DD7DF" w:rsidR="00D44BD4" w:rsidRDefault="00D44BD4">
      <w:pPr>
        <w:pStyle w:val="TOC3"/>
        <w:rPr>
          <w:rFonts w:ascii="Calibri" w:hAnsi="Calibri"/>
          <w:noProof/>
          <w:sz w:val="22"/>
          <w:szCs w:val="22"/>
        </w:rPr>
      </w:pPr>
      <w:r>
        <w:rPr>
          <w:noProof/>
        </w:rPr>
        <w:t>4.2.2</w:t>
      </w:r>
      <w:r>
        <w:rPr>
          <w:rFonts w:ascii="Calibri" w:hAnsi="Calibri"/>
          <w:noProof/>
          <w:sz w:val="22"/>
          <w:szCs w:val="22"/>
        </w:rPr>
        <w:tab/>
      </w:r>
      <w:r>
        <w:rPr>
          <w:noProof/>
        </w:rPr>
        <w:t>Test point analysis per NS value</w:t>
      </w:r>
      <w:r>
        <w:rPr>
          <w:noProof/>
        </w:rPr>
        <w:tab/>
      </w:r>
      <w:r>
        <w:rPr>
          <w:noProof/>
        </w:rPr>
        <w:fldChar w:fldCharType="begin" w:fldLock="1"/>
      </w:r>
      <w:r>
        <w:rPr>
          <w:noProof/>
        </w:rPr>
        <w:instrText xml:space="preserve"> PAGEREF _Toc131528023 \h </w:instrText>
      </w:r>
      <w:r>
        <w:rPr>
          <w:noProof/>
        </w:rPr>
      </w:r>
      <w:r>
        <w:rPr>
          <w:noProof/>
        </w:rPr>
        <w:fldChar w:fldCharType="separate"/>
      </w:r>
      <w:r>
        <w:rPr>
          <w:noProof/>
        </w:rPr>
        <w:t>30</w:t>
      </w:r>
      <w:r>
        <w:rPr>
          <w:noProof/>
        </w:rPr>
        <w:fldChar w:fldCharType="end"/>
      </w:r>
    </w:p>
    <w:p w14:paraId="07304A60" w14:textId="4BDA94DF" w:rsidR="00D44BD4" w:rsidRDefault="00D44BD4">
      <w:pPr>
        <w:pStyle w:val="TOC4"/>
        <w:rPr>
          <w:rFonts w:ascii="Calibri" w:hAnsi="Calibri"/>
          <w:noProof/>
          <w:sz w:val="22"/>
          <w:szCs w:val="22"/>
        </w:rPr>
      </w:pPr>
      <w:r>
        <w:rPr>
          <w:noProof/>
        </w:rPr>
        <w:t>4.2.2.1</w:t>
      </w:r>
      <w:r>
        <w:rPr>
          <w:rFonts w:ascii="Calibri" w:hAnsi="Calibri"/>
          <w:noProof/>
          <w:sz w:val="22"/>
          <w:szCs w:val="22"/>
        </w:rPr>
        <w:tab/>
      </w:r>
      <w:r>
        <w:rPr>
          <w:noProof/>
        </w:rPr>
        <w:t>A-MPR and A-SE FR2 test cases for single carrier</w:t>
      </w:r>
      <w:r>
        <w:rPr>
          <w:noProof/>
        </w:rPr>
        <w:tab/>
      </w:r>
      <w:r>
        <w:rPr>
          <w:noProof/>
        </w:rPr>
        <w:fldChar w:fldCharType="begin" w:fldLock="1"/>
      </w:r>
      <w:r>
        <w:rPr>
          <w:noProof/>
        </w:rPr>
        <w:instrText xml:space="preserve"> PAGEREF _Toc131528024 \h </w:instrText>
      </w:r>
      <w:r>
        <w:rPr>
          <w:noProof/>
        </w:rPr>
      </w:r>
      <w:r>
        <w:rPr>
          <w:noProof/>
        </w:rPr>
        <w:fldChar w:fldCharType="separate"/>
      </w:r>
      <w:r>
        <w:rPr>
          <w:noProof/>
        </w:rPr>
        <w:t>30</w:t>
      </w:r>
      <w:r>
        <w:rPr>
          <w:noProof/>
        </w:rPr>
        <w:fldChar w:fldCharType="end"/>
      </w:r>
    </w:p>
    <w:p w14:paraId="62A1FFC4" w14:textId="0B92D039" w:rsidR="00D44BD4" w:rsidRDefault="00D44BD4">
      <w:pPr>
        <w:pStyle w:val="TOC3"/>
        <w:rPr>
          <w:rFonts w:ascii="Calibri" w:hAnsi="Calibri"/>
          <w:noProof/>
          <w:sz w:val="22"/>
          <w:szCs w:val="22"/>
        </w:rPr>
      </w:pPr>
      <w:r>
        <w:rPr>
          <w:noProof/>
        </w:rPr>
        <w:t>4.2.3</w:t>
      </w:r>
      <w:r>
        <w:rPr>
          <w:rFonts w:ascii="Calibri" w:hAnsi="Calibri"/>
          <w:noProof/>
          <w:sz w:val="22"/>
          <w:szCs w:val="22"/>
        </w:rPr>
        <w:tab/>
      </w:r>
      <w:r>
        <w:rPr>
          <w:noProof/>
        </w:rPr>
        <w:t>Test point analysis per NR CA configuration</w:t>
      </w:r>
      <w:r>
        <w:rPr>
          <w:noProof/>
        </w:rPr>
        <w:tab/>
      </w:r>
      <w:r>
        <w:rPr>
          <w:noProof/>
        </w:rPr>
        <w:fldChar w:fldCharType="begin" w:fldLock="1"/>
      </w:r>
      <w:r>
        <w:rPr>
          <w:noProof/>
        </w:rPr>
        <w:instrText xml:space="preserve"> PAGEREF _Toc131528025 \h </w:instrText>
      </w:r>
      <w:r>
        <w:rPr>
          <w:noProof/>
        </w:rPr>
      </w:r>
      <w:r>
        <w:rPr>
          <w:noProof/>
        </w:rPr>
        <w:fldChar w:fldCharType="separate"/>
      </w:r>
      <w:r>
        <w:rPr>
          <w:noProof/>
        </w:rPr>
        <w:t>31</w:t>
      </w:r>
      <w:r>
        <w:rPr>
          <w:noProof/>
        </w:rPr>
        <w:fldChar w:fldCharType="end"/>
      </w:r>
    </w:p>
    <w:p w14:paraId="7BDDF990" w14:textId="58C44C99" w:rsidR="00D44BD4" w:rsidRDefault="00D44BD4">
      <w:pPr>
        <w:pStyle w:val="TOC4"/>
        <w:rPr>
          <w:rFonts w:ascii="Calibri" w:hAnsi="Calibri"/>
          <w:noProof/>
          <w:sz w:val="22"/>
          <w:szCs w:val="22"/>
        </w:rPr>
      </w:pPr>
      <w:r>
        <w:rPr>
          <w:noProof/>
        </w:rPr>
        <w:t>4.2.3.1</w:t>
      </w:r>
      <w:r>
        <w:rPr>
          <w:rFonts w:ascii="Calibri" w:hAnsi="Calibri"/>
          <w:noProof/>
          <w:sz w:val="22"/>
          <w:szCs w:val="22"/>
        </w:rPr>
        <w:tab/>
      </w:r>
      <w:r>
        <w:rPr>
          <w:noProof/>
        </w:rPr>
        <w:t>Reference Sensitivity test cases for FR2 NR CA</w:t>
      </w:r>
      <w:r>
        <w:rPr>
          <w:noProof/>
        </w:rPr>
        <w:tab/>
      </w:r>
      <w:r>
        <w:rPr>
          <w:noProof/>
        </w:rPr>
        <w:fldChar w:fldCharType="begin" w:fldLock="1"/>
      </w:r>
      <w:r>
        <w:rPr>
          <w:noProof/>
        </w:rPr>
        <w:instrText xml:space="preserve"> PAGEREF _Toc131528026 \h </w:instrText>
      </w:r>
      <w:r>
        <w:rPr>
          <w:noProof/>
        </w:rPr>
      </w:r>
      <w:r>
        <w:rPr>
          <w:noProof/>
        </w:rPr>
        <w:fldChar w:fldCharType="separate"/>
      </w:r>
      <w:r>
        <w:rPr>
          <w:noProof/>
        </w:rPr>
        <w:t>31</w:t>
      </w:r>
      <w:r>
        <w:rPr>
          <w:noProof/>
        </w:rPr>
        <w:fldChar w:fldCharType="end"/>
      </w:r>
    </w:p>
    <w:p w14:paraId="0DBBF0B8" w14:textId="45397CC5" w:rsidR="00D44BD4" w:rsidRDefault="00D44BD4">
      <w:pPr>
        <w:pStyle w:val="TOC2"/>
        <w:rPr>
          <w:rFonts w:ascii="Calibri" w:hAnsi="Calibri"/>
          <w:noProof/>
          <w:sz w:val="22"/>
          <w:szCs w:val="22"/>
        </w:rPr>
      </w:pPr>
      <w:r>
        <w:rPr>
          <w:noProof/>
        </w:rPr>
        <w:t>4.3</w:t>
      </w:r>
      <w:r>
        <w:rPr>
          <w:rFonts w:ascii="Calibri" w:hAnsi="Calibri"/>
          <w:noProof/>
          <w:sz w:val="22"/>
          <w:szCs w:val="22"/>
        </w:rPr>
        <w:tab/>
      </w:r>
      <w:r>
        <w:rPr>
          <w:noProof/>
        </w:rPr>
        <w:t>Test point analysis for test cases in TS 38.521-3</w:t>
      </w:r>
      <w:r>
        <w:rPr>
          <w:noProof/>
        </w:rPr>
        <w:tab/>
      </w:r>
      <w:r>
        <w:rPr>
          <w:noProof/>
        </w:rPr>
        <w:fldChar w:fldCharType="begin" w:fldLock="1"/>
      </w:r>
      <w:r>
        <w:rPr>
          <w:noProof/>
        </w:rPr>
        <w:instrText xml:space="preserve"> PAGEREF _Toc131528027 \h </w:instrText>
      </w:r>
      <w:r>
        <w:rPr>
          <w:noProof/>
        </w:rPr>
      </w:r>
      <w:r>
        <w:rPr>
          <w:noProof/>
        </w:rPr>
        <w:fldChar w:fldCharType="separate"/>
      </w:r>
      <w:r>
        <w:rPr>
          <w:noProof/>
        </w:rPr>
        <w:t>32</w:t>
      </w:r>
      <w:r>
        <w:rPr>
          <w:noProof/>
        </w:rPr>
        <w:fldChar w:fldCharType="end"/>
      </w:r>
    </w:p>
    <w:p w14:paraId="7E0E696E" w14:textId="3BD92863" w:rsidR="00D44BD4" w:rsidRDefault="00D44BD4">
      <w:pPr>
        <w:pStyle w:val="TOC3"/>
        <w:rPr>
          <w:rFonts w:ascii="Calibri" w:hAnsi="Calibri"/>
          <w:noProof/>
          <w:sz w:val="22"/>
          <w:szCs w:val="22"/>
        </w:rPr>
      </w:pPr>
      <w:r>
        <w:rPr>
          <w:noProof/>
        </w:rPr>
        <w:t>4.3.1</w:t>
      </w:r>
      <w:r>
        <w:rPr>
          <w:rFonts w:ascii="Calibri" w:hAnsi="Calibri"/>
          <w:noProof/>
          <w:sz w:val="22"/>
          <w:szCs w:val="22"/>
        </w:rPr>
        <w:tab/>
      </w:r>
      <w:r>
        <w:rPr>
          <w:noProof/>
        </w:rPr>
        <w:t>Test point analysis per test case</w:t>
      </w:r>
      <w:r>
        <w:rPr>
          <w:noProof/>
        </w:rPr>
        <w:tab/>
      </w:r>
      <w:r>
        <w:rPr>
          <w:noProof/>
        </w:rPr>
        <w:fldChar w:fldCharType="begin" w:fldLock="1"/>
      </w:r>
      <w:r>
        <w:rPr>
          <w:noProof/>
        </w:rPr>
        <w:instrText xml:space="preserve"> PAGEREF _Toc131528028 \h </w:instrText>
      </w:r>
      <w:r>
        <w:rPr>
          <w:noProof/>
        </w:rPr>
      </w:r>
      <w:r>
        <w:rPr>
          <w:noProof/>
        </w:rPr>
        <w:fldChar w:fldCharType="separate"/>
      </w:r>
      <w:r>
        <w:rPr>
          <w:noProof/>
        </w:rPr>
        <w:t>32</w:t>
      </w:r>
      <w:r>
        <w:rPr>
          <w:noProof/>
        </w:rPr>
        <w:fldChar w:fldCharType="end"/>
      </w:r>
    </w:p>
    <w:p w14:paraId="09EF8FB5" w14:textId="5D5898DD" w:rsidR="00D44BD4" w:rsidRDefault="00D44BD4">
      <w:pPr>
        <w:pStyle w:val="TOC4"/>
        <w:rPr>
          <w:rFonts w:ascii="Calibri" w:hAnsi="Calibri"/>
          <w:noProof/>
          <w:sz w:val="22"/>
          <w:szCs w:val="22"/>
        </w:rPr>
      </w:pPr>
      <w:r>
        <w:rPr>
          <w:noProof/>
        </w:rPr>
        <w:t>4.3.1.1</w:t>
      </w:r>
      <w:r>
        <w:rPr>
          <w:rFonts w:ascii="Calibri" w:hAnsi="Calibri"/>
          <w:noProof/>
          <w:sz w:val="22"/>
          <w:szCs w:val="22"/>
        </w:rPr>
        <w:tab/>
      </w:r>
      <w:r>
        <w:rPr>
          <w:noProof/>
        </w:rPr>
        <w:t>EN-DC test cases</w:t>
      </w:r>
      <w:r>
        <w:rPr>
          <w:noProof/>
        </w:rPr>
        <w:tab/>
      </w:r>
      <w:r>
        <w:rPr>
          <w:noProof/>
        </w:rPr>
        <w:fldChar w:fldCharType="begin" w:fldLock="1"/>
      </w:r>
      <w:r>
        <w:rPr>
          <w:noProof/>
        </w:rPr>
        <w:instrText xml:space="preserve"> PAGEREF _Toc131528029 \h </w:instrText>
      </w:r>
      <w:r>
        <w:rPr>
          <w:noProof/>
        </w:rPr>
      </w:r>
      <w:r>
        <w:rPr>
          <w:noProof/>
        </w:rPr>
        <w:fldChar w:fldCharType="separate"/>
      </w:r>
      <w:r>
        <w:rPr>
          <w:noProof/>
        </w:rPr>
        <w:t>32</w:t>
      </w:r>
      <w:r>
        <w:rPr>
          <w:noProof/>
        </w:rPr>
        <w:fldChar w:fldCharType="end"/>
      </w:r>
    </w:p>
    <w:p w14:paraId="4668D836" w14:textId="14A55B36" w:rsidR="00D44BD4" w:rsidRDefault="00D44BD4">
      <w:pPr>
        <w:pStyle w:val="TOC4"/>
        <w:rPr>
          <w:rFonts w:ascii="Calibri" w:hAnsi="Calibri"/>
          <w:noProof/>
          <w:sz w:val="22"/>
          <w:szCs w:val="22"/>
        </w:rPr>
      </w:pPr>
      <w:r>
        <w:rPr>
          <w:noProof/>
        </w:rPr>
        <w:t>4.3.1.2</w:t>
      </w:r>
      <w:r>
        <w:rPr>
          <w:rFonts w:ascii="Calibri" w:hAnsi="Calibri"/>
          <w:noProof/>
          <w:sz w:val="22"/>
          <w:szCs w:val="22"/>
        </w:rPr>
        <w:tab/>
      </w:r>
      <w:r>
        <w:rPr>
          <w:noProof/>
        </w:rPr>
        <w:t>V2X test cases</w:t>
      </w:r>
      <w:r>
        <w:rPr>
          <w:noProof/>
        </w:rPr>
        <w:tab/>
      </w:r>
      <w:r>
        <w:rPr>
          <w:noProof/>
        </w:rPr>
        <w:fldChar w:fldCharType="begin" w:fldLock="1"/>
      </w:r>
      <w:r>
        <w:rPr>
          <w:noProof/>
        </w:rPr>
        <w:instrText xml:space="preserve"> PAGEREF _Toc131528030 \h </w:instrText>
      </w:r>
      <w:r>
        <w:rPr>
          <w:noProof/>
        </w:rPr>
      </w:r>
      <w:r>
        <w:rPr>
          <w:noProof/>
        </w:rPr>
        <w:fldChar w:fldCharType="separate"/>
      </w:r>
      <w:r>
        <w:rPr>
          <w:noProof/>
        </w:rPr>
        <w:t>35</w:t>
      </w:r>
      <w:r>
        <w:rPr>
          <w:noProof/>
        </w:rPr>
        <w:fldChar w:fldCharType="end"/>
      </w:r>
    </w:p>
    <w:p w14:paraId="3F3B7811" w14:textId="36C596AF" w:rsidR="00D44BD4" w:rsidRDefault="00D44BD4">
      <w:pPr>
        <w:pStyle w:val="TOC3"/>
        <w:rPr>
          <w:rFonts w:ascii="Calibri" w:hAnsi="Calibri"/>
          <w:noProof/>
          <w:sz w:val="22"/>
          <w:szCs w:val="22"/>
        </w:rPr>
      </w:pPr>
      <w:r>
        <w:rPr>
          <w:noProof/>
        </w:rPr>
        <w:t>4.3.2</w:t>
      </w:r>
      <w:r>
        <w:rPr>
          <w:rFonts w:ascii="Calibri" w:hAnsi="Calibri"/>
          <w:noProof/>
          <w:sz w:val="22"/>
          <w:szCs w:val="22"/>
        </w:rPr>
        <w:tab/>
      </w:r>
      <w:r>
        <w:rPr>
          <w:noProof/>
        </w:rPr>
        <w:t>Test point analysis per NS value</w:t>
      </w:r>
      <w:r>
        <w:rPr>
          <w:noProof/>
        </w:rPr>
        <w:tab/>
      </w:r>
      <w:r>
        <w:rPr>
          <w:noProof/>
        </w:rPr>
        <w:fldChar w:fldCharType="begin" w:fldLock="1"/>
      </w:r>
      <w:r>
        <w:rPr>
          <w:noProof/>
        </w:rPr>
        <w:instrText xml:space="preserve"> PAGEREF _Toc131528031 \h </w:instrText>
      </w:r>
      <w:r>
        <w:rPr>
          <w:noProof/>
        </w:rPr>
      </w:r>
      <w:r>
        <w:rPr>
          <w:noProof/>
        </w:rPr>
        <w:fldChar w:fldCharType="separate"/>
      </w:r>
      <w:r>
        <w:rPr>
          <w:noProof/>
        </w:rPr>
        <w:t>35</w:t>
      </w:r>
      <w:r>
        <w:rPr>
          <w:noProof/>
        </w:rPr>
        <w:fldChar w:fldCharType="end"/>
      </w:r>
    </w:p>
    <w:p w14:paraId="677A05F5" w14:textId="4B660EE5" w:rsidR="00D44BD4" w:rsidRDefault="00D44BD4">
      <w:pPr>
        <w:pStyle w:val="TOC4"/>
        <w:rPr>
          <w:rFonts w:ascii="Calibri" w:hAnsi="Calibri"/>
          <w:noProof/>
          <w:sz w:val="22"/>
          <w:szCs w:val="22"/>
        </w:rPr>
      </w:pPr>
      <w:r>
        <w:rPr>
          <w:noProof/>
        </w:rPr>
        <w:t>4.3.2.1</w:t>
      </w:r>
      <w:r>
        <w:rPr>
          <w:rFonts w:ascii="Calibri" w:hAnsi="Calibri"/>
          <w:noProof/>
          <w:sz w:val="22"/>
          <w:szCs w:val="22"/>
        </w:rPr>
        <w:tab/>
      </w:r>
      <w:r>
        <w:rPr>
          <w:noProof/>
        </w:rPr>
        <w:t>A-MPR and A-SE test cases for EN-DC</w:t>
      </w:r>
      <w:r>
        <w:rPr>
          <w:noProof/>
        </w:rPr>
        <w:tab/>
      </w:r>
      <w:r>
        <w:rPr>
          <w:noProof/>
        </w:rPr>
        <w:fldChar w:fldCharType="begin" w:fldLock="1"/>
      </w:r>
      <w:r>
        <w:rPr>
          <w:noProof/>
        </w:rPr>
        <w:instrText xml:space="preserve"> PAGEREF _Toc131528032 \h </w:instrText>
      </w:r>
      <w:r>
        <w:rPr>
          <w:noProof/>
        </w:rPr>
      </w:r>
      <w:r>
        <w:rPr>
          <w:noProof/>
        </w:rPr>
        <w:fldChar w:fldCharType="separate"/>
      </w:r>
      <w:r>
        <w:rPr>
          <w:noProof/>
        </w:rPr>
        <w:t>35</w:t>
      </w:r>
      <w:r>
        <w:rPr>
          <w:noProof/>
        </w:rPr>
        <w:fldChar w:fldCharType="end"/>
      </w:r>
    </w:p>
    <w:p w14:paraId="4F43636A" w14:textId="22D69219" w:rsidR="00D44BD4" w:rsidRDefault="00D44BD4">
      <w:pPr>
        <w:pStyle w:val="TOC3"/>
        <w:rPr>
          <w:rFonts w:ascii="Calibri" w:hAnsi="Calibri"/>
          <w:noProof/>
          <w:sz w:val="22"/>
          <w:szCs w:val="22"/>
        </w:rPr>
      </w:pPr>
      <w:r>
        <w:rPr>
          <w:noProof/>
        </w:rPr>
        <w:t>4.3.3</w:t>
      </w:r>
      <w:r>
        <w:rPr>
          <w:rFonts w:ascii="Calibri" w:hAnsi="Calibri"/>
          <w:noProof/>
          <w:sz w:val="22"/>
          <w:szCs w:val="22"/>
        </w:rPr>
        <w:tab/>
      </w:r>
      <w:r>
        <w:rPr>
          <w:noProof/>
        </w:rPr>
        <w:t>Test point analysis per EN-DC configuration</w:t>
      </w:r>
      <w:r>
        <w:rPr>
          <w:noProof/>
        </w:rPr>
        <w:tab/>
      </w:r>
      <w:r>
        <w:rPr>
          <w:noProof/>
        </w:rPr>
        <w:fldChar w:fldCharType="begin" w:fldLock="1"/>
      </w:r>
      <w:r>
        <w:rPr>
          <w:noProof/>
        </w:rPr>
        <w:instrText xml:space="preserve"> PAGEREF _Toc131528033 \h </w:instrText>
      </w:r>
      <w:r>
        <w:rPr>
          <w:noProof/>
        </w:rPr>
      </w:r>
      <w:r>
        <w:rPr>
          <w:noProof/>
        </w:rPr>
        <w:fldChar w:fldCharType="separate"/>
      </w:r>
      <w:r>
        <w:rPr>
          <w:noProof/>
        </w:rPr>
        <w:t>35</w:t>
      </w:r>
      <w:r>
        <w:rPr>
          <w:noProof/>
        </w:rPr>
        <w:fldChar w:fldCharType="end"/>
      </w:r>
    </w:p>
    <w:p w14:paraId="6749CA6C" w14:textId="746E7EB1" w:rsidR="00D44BD4" w:rsidRDefault="00D44BD4">
      <w:pPr>
        <w:pStyle w:val="TOC4"/>
        <w:rPr>
          <w:rFonts w:ascii="Calibri" w:hAnsi="Calibri"/>
          <w:noProof/>
          <w:sz w:val="22"/>
          <w:szCs w:val="22"/>
        </w:rPr>
      </w:pPr>
      <w:r>
        <w:rPr>
          <w:noProof/>
        </w:rPr>
        <w:t>4.3.3.1</w:t>
      </w:r>
      <w:r>
        <w:rPr>
          <w:rFonts w:ascii="Calibri" w:hAnsi="Calibri"/>
          <w:noProof/>
          <w:sz w:val="22"/>
          <w:szCs w:val="22"/>
        </w:rPr>
        <w:tab/>
      </w:r>
      <w:r>
        <w:rPr>
          <w:noProof/>
        </w:rPr>
        <w:t>Reference sensitivity test cases for EN-DC</w:t>
      </w:r>
      <w:r>
        <w:rPr>
          <w:noProof/>
        </w:rPr>
        <w:tab/>
      </w:r>
      <w:r>
        <w:rPr>
          <w:noProof/>
        </w:rPr>
        <w:fldChar w:fldCharType="begin" w:fldLock="1"/>
      </w:r>
      <w:r>
        <w:rPr>
          <w:noProof/>
        </w:rPr>
        <w:instrText xml:space="preserve"> PAGEREF _Toc131528034 \h </w:instrText>
      </w:r>
      <w:r>
        <w:rPr>
          <w:noProof/>
        </w:rPr>
      </w:r>
      <w:r>
        <w:rPr>
          <w:noProof/>
        </w:rPr>
        <w:fldChar w:fldCharType="separate"/>
      </w:r>
      <w:r>
        <w:rPr>
          <w:noProof/>
        </w:rPr>
        <w:t>35</w:t>
      </w:r>
      <w:r>
        <w:rPr>
          <w:noProof/>
        </w:rPr>
        <w:fldChar w:fldCharType="end"/>
      </w:r>
    </w:p>
    <w:p w14:paraId="14E7872D" w14:textId="4DBF0281" w:rsidR="00D44BD4" w:rsidRDefault="00D44BD4">
      <w:pPr>
        <w:pStyle w:val="TOC4"/>
        <w:rPr>
          <w:rFonts w:ascii="Calibri" w:hAnsi="Calibri"/>
          <w:noProof/>
          <w:sz w:val="22"/>
          <w:szCs w:val="22"/>
        </w:rPr>
      </w:pPr>
      <w:r w:rsidRPr="00882156">
        <w:rPr>
          <w:rFonts w:eastAsia="SimSun"/>
          <w:noProof/>
          <w:lang w:eastAsia="en-US"/>
        </w:rPr>
        <w:t>4.</w:t>
      </w:r>
      <w:r>
        <w:rPr>
          <w:noProof/>
        </w:rPr>
        <w:t>3.3.2</w:t>
      </w:r>
      <w:r>
        <w:rPr>
          <w:rFonts w:ascii="Calibri" w:hAnsi="Calibri"/>
          <w:noProof/>
          <w:sz w:val="22"/>
          <w:szCs w:val="22"/>
        </w:rPr>
        <w:tab/>
      </w:r>
      <w:r w:rsidRPr="00882156">
        <w:rPr>
          <w:rFonts w:eastAsia="SimSun"/>
          <w:noProof/>
          <w:lang w:eastAsia="en-US"/>
        </w:rPr>
        <w:t>Spurious emissions test cases for EN-DC</w:t>
      </w:r>
      <w:r>
        <w:rPr>
          <w:noProof/>
        </w:rPr>
        <w:tab/>
      </w:r>
      <w:r>
        <w:rPr>
          <w:noProof/>
        </w:rPr>
        <w:fldChar w:fldCharType="begin" w:fldLock="1"/>
      </w:r>
      <w:r>
        <w:rPr>
          <w:noProof/>
        </w:rPr>
        <w:instrText xml:space="preserve"> PAGEREF _Toc131528035 \h </w:instrText>
      </w:r>
      <w:r>
        <w:rPr>
          <w:noProof/>
        </w:rPr>
      </w:r>
      <w:r>
        <w:rPr>
          <w:noProof/>
        </w:rPr>
        <w:fldChar w:fldCharType="separate"/>
      </w:r>
      <w:r>
        <w:rPr>
          <w:noProof/>
        </w:rPr>
        <w:t>47</w:t>
      </w:r>
      <w:r>
        <w:rPr>
          <w:noProof/>
        </w:rPr>
        <w:fldChar w:fldCharType="end"/>
      </w:r>
    </w:p>
    <w:p w14:paraId="11397915" w14:textId="54841F3B" w:rsidR="00D44BD4" w:rsidRDefault="00D44BD4">
      <w:pPr>
        <w:pStyle w:val="TOC2"/>
        <w:rPr>
          <w:rFonts w:ascii="Calibri" w:hAnsi="Calibri"/>
          <w:noProof/>
          <w:sz w:val="22"/>
          <w:szCs w:val="22"/>
        </w:rPr>
      </w:pPr>
      <w:r>
        <w:rPr>
          <w:noProof/>
        </w:rPr>
        <w:t>4.4</w:t>
      </w:r>
      <w:r>
        <w:rPr>
          <w:rFonts w:ascii="Calibri" w:hAnsi="Calibri"/>
          <w:noProof/>
          <w:sz w:val="22"/>
          <w:szCs w:val="22"/>
        </w:rPr>
        <w:tab/>
      </w:r>
      <w:r>
        <w:rPr>
          <w:noProof/>
        </w:rPr>
        <w:t>Test point analysis for satellite access test cases in TS 38.521-5</w:t>
      </w:r>
      <w:r>
        <w:rPr>
          <w:noProof/>
        </w:rPr>
        <w:tab/>
      </w:r>
      <w:r>
        <w:rPr>
          <w:noProof/>
        </w:rPr>
        <w:fldChar w:fldCharType="begin" w:fldLock="1"/>
      </w:r>
      <w:r>
        <w:rPr>
          <w:noProof/>
        </w:rPr>
        <w:instrText xml:space="preserve"> PAGEREF _Toc131528036 \h </w:instrText>
      </w:r>
      <w:r>
        <w:rPr>
          <w:noProof/>
        </w:rPr>
      </w:r>
      <w:r>
        <w:rPr>
          <w:noProof/>
        </w:rPr>
        <w:fldChar w:fldCharType="separate"/>
      </w:r>
      <w:r>
        <w:rPr>
          <w:noProof/>
        </w:rPr>
        <w:t>49</w:t>
      </w:r>
      <w:r>
        <w:rPr>
          <w:noProof/>
        </w:rPr>
        <w:fldChar w:fldCharType="end"/>
      </w:r>
    </w:p>
    <w:p w14:paraId="64E6C2CA" w14:textId="5FB28E06" w:rsidR="00D44BD4" w:rsidRDefault="00D44BD4">
      <w:pPr>
        <w:pStyle w:val="TOC9"/>
        <w:rPr>
          <w:rFonts w:ascii="Calibri" w:hAnsi="Calibri"/>
          <w:b w:val="0"/>
          <w:noProof/>
          <w:szCs w:val="22"/>
        </w:rPr>
      </w:pPr>
      <w:r>
        <w:rPr>
          <w:noProof/>
        </w:rPr>
        <w:lastRenderedPageBreak/>
        <w:t>Annex A: Derivation documents</w:t>
      </w:r>
      <w:r>
        <w:rPr>
          <w:noProof/>
        </w:rPr>
        <w:tab/>
      </w:r>
      <w:r>
        <w:rPr>
          <w:noProof/>
        </w:rPr>
        <w:fldChar w:fldCharType="begin" w:fldLock="1"/>
      </w:r>
      <w:r>
        <w:rPr>
          <w:noProof/>
        </w:rPr>
        <w:instrText xml:space="preserve"> PAGEREF _Toc131528037 \h </w:instrText>
      </w:r>
      <w:r>
        <w:rPr>
          <w:noProof/>
        </w:rPr>
      </w:r>
      <w:r>
        <w:rPr>
          <w:noProof/>
        </w:rPr>
        <w:fldChar w:fldCharType="separate"/>
      </w:r>
      <w:r>
        <w:rPr>
          <w:noProof/>
        </w:rPr>
        <w:t>51</w:t>
      </w:r>
      <w:r>
        <w:rPr>
          <w:noProof/>
        </w:rPr>
        <w:fldChar w:fldCharType="end"/>
      </w:r>
    </w:p>
    <w:p w14:paraId="03CBA703" w14:textId="45530321" w:rsidR="00D44BD4" w:rsidRDefault="00D44BD4">
      <w:pPr>
        <w:pStyle w:val="TOC1"/>
        <w:rPr>
          <w:rFonts w:ascii="Calibri" w:hAnsi="Calibri"/>
          <w:noProof/>
          <w:szCs w:val="22"/>
        </w:rPr>
      </w:pPr>
      <w:r w:rsidRPr="00D44BD4">
        <w:rPr>
          <w:noProof/>
        </w:rPr>
        <w:t>Annex B: Principles for test point selection for NR CA reference sensitivity test cases</w:t>
      </w:r>
      <w:r w:rsidRPr="00D44BD4">
        <w:rPr>
          <w:noProof/>
        </w:rPr>
        <w:tab/>
      </w:r>
      <w:r w:rsidRPr="00D44BD4">
        <w:rPr>
          <w:noProof/>
        </w:rPr>
        <w:fldChar w:fldCharType="begin" w:fldLock="1"/>
      </w:r>
      <w:r w:rsidRPr="00D44BD4">
        <w:rPr>
          <w:noProof/>
        </w:rPr>
        <w:instrText xml:space="preserve"> PAGEREF _Toc131528038 \h </w:instrText>
      </w:r>
      <w:r w:rsidRPr="00D44BD4">
        <w:rPr>
          <w:noProof/>
        </w:rPr>
      </w:r>
      <w:r w:rsidRPr="00D44BD4">
        <w:rPr>
          <w:noProof/>
        </w:rPr>
        <w:fldChar w:fldCharType="separate"/>
      </w:r>
      <w:r w:rsidRPr="00D44BD4">
        <w:rPr>
          <w:noProof/>
        </w:rPr>
        <w:t>51</w:t>
      </w:r>
      <w:r w:rsidRPr="00D44BD4">
        <w:rPr>
          <w:noProof/>
        </w:rPr>
        <w:fldChar w:fldCharType="end"/>
      </w:r>
    </w:p>
    <w:p w14:paraId="36D2D995" w14:textId="3CAE34ED" w:rsidR="00D44BD4" w:rsidRDefault="00D44BD4">
      <w:pPr>
        <w:pStyle w:val="TOC1"/>
        <w:rPr>
          <w:rFonts w:ascii="Calibri" w:hAnsi="Calibri"/>
          <w:noProof/>
          <w:szCs w:val="22"/>
        </w:rPr>
      </w:pPr>
      <w:r>
        <w:rPr>
          <w:noProof/>
        </w:rPr>
        <w:t>B.1</w:t>
      </w:r>
      <w:r>
        <w:rPr>
          <w:rFonts w:ascii="Calibri" w:hAnsi="Calibri"/>
          <w:noProof/>
          <w:szCs w:val="22"/>
        </w:rPr>
        <w:tab/>
      </w:r>
      <w:r>
        <w:rPr>
          <w:noProof/>
        </w:rPr>
        <w:t>General</w:t>
      </w:r>
      <w:r>
        <w:rPr>
          <w:noProof/>
        </w:rPr>
        <w:tab/>
      </w:r>
      <w:r>
        <w:rPr>
          <w:noProof/>
        </w:rPr>
        <w:fldChar w:fldCharType="begin" w:fldLock="1"/>
      </w:r>
      <w:r>
        <w:rPr>
          <w:noProof/>
        </w:rPr>
        <w:instrText xml:space="preserve"> PAGEREF _Toc131528039 \h </w:instrText>
      </w:r>
      <w:r>
        <w:rPr>
          <w:noProof/>
        </w:rPr>
      </w:r>
      <w:r>
        <w:rPr>
          <w:noProof/>
        </w:rPr>
        <w:fldChar w:fldCharType="separate"/>
      </w:r>
      <w:r>
        <w:rPr>
          <w:noProof/>
        </w:rPr>
        <w:t>51</w:t>
      </w:r>
      <w:r>
        <w:rPr>
          <w:noProof/>
        </w:rPr>
        <w:fldChar w:fldCharType="end"/>
      </w:r>
    </w:p>
    <w:p w14:paraId="51F20B82" w14:textId="0F13D73E" w:rsidR="00D44BD4" w:rsidRDefault="00D44BD4">
      <w:pPr>
        <w:pStyle w:val="TOC1"/>
        <w:rPr>
          <w:rFonts w:ascii="Calibri" w:hAnsi="Calibri"/>
          <w:noProof/>
          <w:szCs w:val="22"/>
        </w:rPr>
      </w:pPr>
      <w:r>
        <w:rPr>
          <w:noProof/>
        </w:rPr>
        <w:t>B.2</w:t>
      </w:r>
      <w:r>
        <w:rPr>
          <w:rFonts w:ascii="Calibri" w:hAnsi="Calibri"/>
          <w:noProof/>
          <w:szCs w:val="22"/>
        </w:rPr>
        <w:tab/>
      </w:r>
      <w:r>
        <w:rPr>
          <w:noProof/>
        </w:rPr>
        <w:t>Test case structure</w:t>
      </w:r>
      <w:r>
        <w:rPr>
          <w:noProof/>
        </w:rPr>
        <w:tab/>
      </w:r>
      <w:r>
        <w:rPr>
          <w:noProof/>
        </w:rPr>
        <w:fldChar w:fldCharType="begin" w:fldLock="1"/>
      </w:r>
      <w:r>
        <w:rPr>
          <w:noProof/>
        </w:rPr>
        <w:instrText xml:space="preserve"> PAGEREF _Toc131528040 \h </w:instrText>
      </w:r>
      <w:r>
        <w:rPr>
          <w:noProof/>
        </w:rPr>
      </w:r>
      <w:r>
        <w:rPr>
          <w:noProof/>
        </w:rPr>
        <w:fldChar w:fldCharType="separate"/>
      </w:r>
      <w:r>
        <w:rPr>
          <w:noProof/>
        </w:rPr>
        <w:t>52</w:t>
      </w:r>
      <w:r>
        <w:rPr>
          <w:noProof/>
        </w:rPr>
        <w:fldChar w:fldCharType="end"/>
      </w:r>
    </w:p>
    <w:p w14:paraId="4DB06706" w14:textId="0A1AEDDD" w:rsidR="00D44BD4" w:rsidRDefault="00D44BD4">
      <w:pPr>
        <w:pStyle w:val="TOC1"/>
        <w:rPr>
          <w:rFonts w:ascii="Calibri" w:hAnsi="Calibri"/>
          <w:noProof/>
          <w:szCs w:val="22"/>
        </w:rPr>
      </w:pPr>
      <w:r>
        <w:rPr>
          <w:noProof/>
        </w:rPr>
        <w:t>B.3</w:t>
      </w:r>
      <w:r>
        <w:rPr>
          <w:rFonts w:ascii="Calibri" w:hAnsi="Calibri"/>
          <w:noProof/>
          <w:szCs w:val="22"/>
        </w:rPr>
        <w:tab/>
      </w:r>
      <w:r>
        <w:rPr>
          <w:noProof/>
        </w:rPr>
        <w:t>Test Environment</w:t>
      </w:r>
      <w:r>
        <w:rPr>
          <w:noProof/>
        </w:rPr>
        <w:tab/>
      </w:r>
      <w:r>
        <w:rPr>
          <w:noProof/>
        </w:rPr>
        <w:fldChar w:fldCharType="begin" w:fldLock="1"/>
      </w:r>
      <w:r>
        <w:rPr>
          <w:noProof/>
        </w:rPr>
        <w:instrText xml:space="preserve"> PAGEREF _Toc131528041 \h </w:instrText>
      </w:r>
      <w:r>
        <w:rPr>
          <w:noProof/>
        </w:rPr>
      </w:r>
      <w:r>
        <w:rPr>
          <w:noProof/>
        </w:rPr>
        <w:fldChar w:fldCharType="separate"/>
      </w:r>
      <w:r>
        <w:rPr>
          <w:noProof/>
        </w:rPr>
        <w:t>53</w:t>
      </w:r>
      <w:r>
        <w:rPr>
          <w:noProof/>
        </w:rPr>
        <w:fldChar w:fldCharType="end"/>
      </w:r>
    </w:p>
    <w:p w14:paraId="036D2122" w14:textId="13D879DD" w:rsidR="00D44BD4" w:rsidRDefault="00D44BD4">
      <w:pPr>
        <w:pStyle w:val="TOC1"/>
        <w:rPr>
          <w:rFonts w:ascii="Calibri" w:hAnsi="Calibri"/>
          <w:noProof/>
          <w:szCs w:val="22"/>
        </w:rPr>
      </w:pPr>
      <w:r>
        <w:rPr>
          <w:noProof/>
        </w:rPr>
        <w:t>B.4</w:t>
      </w:r>
      <w:r>
        <w:rPr>
          <w:rFonts w:ascii="Calibri" w:hAnsi="Calibri"/>
          <w:noProof/>
          <w:szCs w:val="22"/>
        </w:rPr>
        <w:tab/>
      </w:r>
      <w:r>
        <w:rPr>
          <w:noProof/>
        </w:rPr>
        <w:t>Test Frequencies selection</w:t>
      </w:r>
      <w:r>
        <w:rPr>
          <w:noProof/>
        </w:rPr>
        <w:tab/>
      </w:r>
      <w:r>
        <w:rPr>
          <w:noProof/>
        </w:rPr>
        <w:fldChar w:fldCharType="begin" w:fldLock="1"/>
      </w:r>
      <w:r>
        <w:rPr>
          <w:noProof/>
        </w:rPr>
        <w:instrText xml:space="preserve"> PAGEREF _Toc131528042 \h </w:instrText>
      </w:r>
      <w:r>
        <w:rPr>
          <w:noProof/>
        </w:rPr>
      </w:r>
      <w:r>
        <w:rPr>
          <w:noProof/>
        </w:rPr>
        <w:fldChar w:fldCharType="separate"/>
      </w:r>
      <w:r>
        <w:rPr>
          <w:noProof/>
        </w:rPr>
        <w:t>53</w:t>
      </w:r>
      <w:r>
        <w:rPr>
          <w:noProof/>
        </w:rPr>
        <w:fldChar w:fldCharType="end"/>
      </w:r>
    </w:p>
    <w:p w14:paraId="0C9CC190" w14:textId="1EC34633" w:rsidR="00D44BD4" w:rsidRDefault="00D44BD4">
      <w:pPr>
        <w:pStyle w:val="TOC1"/>
        <w:rPr>
          <w:rFonts w:ascii="Calibri" w:hAnsi="Calibri"/>
          <w:noProof/>
          <w:szCs w:val="22"/>
        </w:rPr>
      </w:pPr>
      <w:r>
        <w:rPr>
          <w:noProof/>
          <w:lang w:eastAsia="en-US"/>
        </w:rPr>
        <w:t>B.4A</w:t>
      </w:r>
      <w:r>
        <w:rPr>
          <w:rFonts w:ascii="Calibri" w:hAnsi="Calibri"/>
          <w:noProof/>
          <w:szCs w:val="22"/>
        </w:rPr>
        <w:tab/>
      </w:r>
      <w:r>
        <w:rPr>
          <w:noProof/>
          <w:lang w:eastAsia="en-US"/>
        </w:rPr>
        <w:t>Frequency relation for exception requirements</w:t>
      </w:r>
      <w:r>
        <w:rPr>
          <w:noProof/>
        </w:rPr>
        <w:tab/>
      </w:r>
      <w:r>
        <w:rPr>
          <w:noProof/>
        </w:rPr>
        <w:fldChar w:fldCharType="begin" w:fldLock="1"/>
      </w:r>
      <w:r>
        <w:rPr>
          <w:noProof/>
        </w:rPr>
        <w:instrText xml:space="preserve"> PAGEREF _Toc131528043 \h </w:instrText>
      </w:r>
      <w:r>
        <w:rPr>
          <w:noProof/>
        </w:rPr>
      </w:r>
      <w:r>
        <w:rPr>
          <w:noProof/>
        </w:rPr>
        <w:fldChar w:fldCharType="separate"/>
      </w:r>
      <w:r>
        <w:rPr>
          <w:noProof/>
        </w:rPr>
        <w:t>53</w:t>
      </w:r>
      <w:r>
        <w:rPr>
          <w:noProof/>
        </w:rPr>
        <w:fldChar w:fldCharType="end"/>
      </w:r>
    </w:p>
    <w:p w14:paraId="74BA6B3B" w14:textId="35B95599" w:rsidR="00D44BD4" w:rsidRDefault="00D44BD4">
      <w:pPr>
        <w:pStyle w:val="TOC1"/>
        <w:rPr>
          <w:rFonts w:ascii="Calibri" w:hAnsi="Calibri"/>
          <w:noProof/>
          <w:szCs w:val="22"/>
        </w:rPr>
      </w:pPr>
      <w:r>
        <w:rPr>
          <w:noProof/>
        </w:rPr>
        <w:t>B.5</w:t>
      </w:r>
      <w:r>
        <w:rPr>
          <w:rFonts w:ascii="Calibri" w:hAnsi="Calibri"/>
          <w:noProof/>
          <w:szCs w:val="22"/>
        </w:rPr>
        <w:tab/>
      </w:r>
      <w:r>
        <w:rPr>
          <w:noProof/>
        </w:rPr>
        <w:t>Test Channel Bandwidth selection</w:t>
      </w:r>
      <w:r>
        <w:rPr>
          <w:noProof/>
        </w:rPr>
        <w:tab/>
      </w:r>
      <w:r>
        <w:rPr>
          <w:noProof/>
        </w:rPr>
        <w:fldChar w:fldCharType="begin" w:fldLock="1"/>
      </w:r>
      <w:r>
        <w:rPr>
          <w:noProof/>
        </w:rPr>
        <w:instrText xml:space="preserve"> PAGEREF _Toc131528044 \h </w:instrText>
      </w:r>
      <w:r>
        <w:rPr>
          <w:noProof/>
        </w:rPr>
      </w:r>
      <w:r>
        <w:rPr>
          <w:noProof/>
        </w:rPr>
        <w:fldChar w:fldCharType="separate"/>
      </w:r>
      <w:r>
        <w:rPr>
          <w:noProof/>
        </w:rPr>
        <w:t>54</w:t>
      </w:r>
      <w:r>
        <w:rPr>
          <w:noProof/>
        </w:rPr>
        <w:fldChar w:fldCharType="end"/>
      </w:r>
    </w:p>
    <w:p w14:paraId="2EB09FEF" w14:textId="6813C99B" w:rsidR="00D44BD4" w:rsidRDefault="00D44BD4">
      <w:pPr>
        <w:pStyle w:val="TOC1"/>
        <w:rPr>
          <w:rFonts w:ascii="Calibri" w:hAnsi="Calibri"/>
          <w:noProof/>
          <w:szCs w:val="22"/>
        </w:rPr>
      </w:pPr>
      <w:r>
        <w:rPr>
          <w:noProof/>
        </w:rPr>
        <w:t>B.6</w:t>
      </w:r>
      <w:r>
        <w:rPr>
          <w:rFonts w:ascii="Calibri" w:hAnsi="Calibri"/>
          <w:noProof/>
          <w:szCs w:val="22"/>
        </w:rPr>
        <w:tab/>
      </w:r>
      <w:r>
        <w:rPr>
          <w:noProof/>
        </w:rPr>
        <w:t>Modulation selections</w:t>
      </w:r>
      <w:r>
        <w:rPr>
          <w:noProof/>
        </w:rPr>
        <w:tab/>
      </w:r>
      <w:r>
        <w:rPr>
          <w:noProof/>
        </w:rPr>
        <w:fldChar w:fldCharType="begin" w:fldLock="1"/>
      </w:r>
      <w:r>
        <w:rPr>
          <w:noProof/>
        </w:rPr>
        <w:instrText xml:space="preserve"> PAGEREF _Toc131528045 \h </w:instrText>
      </w:r>
      <w:r>
        <w:rPr>
          <w:noProof/>
        </w:rPr>
      </w:r>
      <w:r>
        <w:rPr>
          <w:noProof/>
        </w:rPr>
        <w:fldChar w:fldCharType="separate"/>
      </w:r>
      <w:r>
        <w:rPr>
          <w:noProof/>
        </w:rPr>
        <w:t>54</w:t>
      </w:r>
      <w:r>
        <w:rPr>
          <w:noProof/>
        </w:rPr>
        <w:fldChar w:fldCharType="end"/>
      </w:r>
    </w:p>
    <w:p w14:paraId="48F46412" w14:textId="6D648BAC" w:rsidR="00D44BD4" w:rsidRDefault="00D44BD4">
      <w:pPr>
        <w:pStyle w:val="TOC1"/>
        <w:rPr>
          <w:rFonts w:ascii="Calibri" w:hAnsi="Calibri"/>
          <w:noProof/>
          <w:szCs w:val="22"/>
        </w:rPr>
      </w:pPr>
      <w:r>
        <w:rPr>
          <w:noProof/>
        </w:rPr>
        <w:t>B.7</w:t>
      </w:r>
      <w:r>
        <w:rPr>
          <w:rFonts w:ascii="Calibri" w:hAnsi="Calibri"/>
          <w:noProof/>
          <w:szCs w:val="22"/>
        </w:rPr>
        <w:tab/>
      </w:r>
      <w:r>
        <w:rPr>
          <w:noProof/>
        </w:rPr>
        <w:t>Examples</w:t>
      </w:r>
      <w:r>
        <w:rPr>
          <w:noProof/>
        </w:rPr>
        <w:tab/>
      </w:r>
      <w:r>
        <w:rPr>
          <w:noProof/>
        </w:rPr>
        <w:fldChar w:fldCharType="begin" w:fldLock="1"/>
      </w:r>
      <w:r>
        <w:rPr>
          <w:noProof/>
        </w:rPr>
        <w:instrText xml:space="preserve"> PAGEREF _Toc131528046 \h </w:instrText>
      </w:r>
      <w:r>
        <w:rPr>
          <w:noProof/>
        </w:rPr>
      </w:r>
      <w:r>
        <w:rPr>
          <w:noProof/>
        </w:rPr>
        <w:fldChar w:fldCharType="separate"/>
      </w:r>
      <w:r>
        <w:rPr>
          <w:noProof/>
        </w:rPr>
        <w:t>54</w:t>
      </w:r>
      <w:r>
        <w:rPr>
          <w:noProof/>
        </w:rPr>
        <w:fldChar w:fldCharType="end"/>
      </w:r>
    </w:p>
    <w:p w14:paraId="62AFF4FB" w14:textId="5BAE98A4" w:rsidR="00D44BD4" w:rsidRDefault="00D44BD4">
      <w:pPr>
        <w:pStyle w:val="TOC1"/>
        <w:rPr>
          <w:rFonts w:ascii="Calibri" w:hAnsi="Calibri"/>
          <w:noProof/>
          <w:szCs w:val="22"/>
        </w:rPr>
      </w:pPr>
      <w:r>
        <w:rPr>
          <w:noProof/>
        </w:rPr>
        <w:t>B.8</w:t>
      </w:r>
      <w:r>
        <w:rPr>
          <w:rFonts w:ascii="Calibri" w:hAnsi="Calibri"/>
          <w:noProof/>
          <w:szCs w:val="22"/>
        </w:rPr>
        <w:tab/>
      </w:r>
      <w:r>
        <w:rPr>
          <w:noProof/>
        </w:rPr>
        <w:t>Current test completion status per CA configuration</w:t>
      </w:r>
      <w:r>
        <w:rPr>
          <w:noProof/>
        </w:rPr>
        <w:tab/>
      </w:r>
      <w:r>
        <w:rPr>
          <w:noProof/>
        </w:rPr>
        <w:fldChar w:fldCharType="begin" w:fldLock="1"/>
      </w:r>
      <w:r>
        <w:rPr>
          <w:noProof/>
        </w:rPr>
        <w:instrText xml:space="preserve"> PAGEREF _Toc131528047 \h </w:instrText>
      </w:r>
      <w:r>
        <w:rPr>
          <w:noProof/>
        </w:rPr>
      </w:r>
      <w:r>
        <w:rPr>
          <w:noProof/>
        </w:rPr>
        <w:fldChar w:fldCharType="separate"/>
      </w:r>
      <w:r>
        <w:rPr>
          <w:noProof/>
        </w:rPr>
        <w:t>55</w:t>
      </w:r>
      <w:r>
        <w:rPr>
          <w:noProof/>
        </w:rPr>
        <w:fldChar w:fldCharType="end"/>
      </w:r>
    </w:p>
    <w:p w14:paraId="13563759" w14:textId="68E67F74" w:rsidR="00D44BD4" w:rsidRDefault="00D44BD4">
      <w:pPr>
        <w:pStyle w:val="TOC1"/>
        <w:rPr>
          <w:rFonts w:ascii="Calibri" w:hAnsi="Calibri"/>
          <w:noProof/>
          <w:szCs w:val="22"/>
        </w:rPr>
      </w:pPr>
      <w:r>
        <w:rPr>
          <w:noProof/>
        </w:rPr>
        <w:t>B.9</w:t>
      </w:r>
      <w:r>
        <w:rPr>
          <w:rFonts w:ascii="Calibri" w:hAnsi="Calibri"/>
          <w:noProof/>
          <w:szCs w:val="22"/>
        </w:rPr>
        <w:tab/>
      </w:r>
      <w:r>
        <w:rPr>
          <w:noProof/>
        </w:rPr>
        <w:t>Reference Sensitivity checklist for CA</w:t>
      </w:r>
      <w:r>
        <w:rPr>
          <w:noProof/>
        </w:rPr>
        <w:tab/>
      </w:r>
      <w:r>
        <w:rPr>
          <w:noProof/>
        </w:rPr>
        <w:fldChar w:fldCharType="begin" w:fldLock="1"/>
      </w:r>
      <w:r>
        <w:rPr>
          <w:noProof/>
        </w:rPr>
        <w:instrText xml:space="preserve"> PAGEREF _Toc131528048 \h </w:instrText>
      </w:r>
      <w:r>
        <w:rPr>
          <w:noProof/>
        </w:rPr>
      </w:r>
      <w:r>
        <w:rPr>
          <w:noProof/>
        </w:rPr>
        <w:fldChar w:fldCharType="separate"/>
      </w:r>
      <w:r>
        <w:rPr>
          <w:noProof/>
        </w:rPr>
        <w:t>55</w:t>
      </w:r>
      <w:r>
        <w:rPr>
          <w:noProof/>
        </w:rPr>
        <w:fldChar w:fldCharType="end"/>
      </w:r>
    </w:p>
    <w:p w14:paraId="6D9615F7" w14:textId="3AEEE6CD" w:rsidR="00D44BD4" w:rsidRDefault="00D44BD4">
      <w:pPr>
        <w:pStyle w:val="TOC2"/>
        <w:rPr>
          <w:rFonts w:ascii="Calibri" w:hAnsi="Calibri"/>
          <w:noProof/>
          <w:sz w:val="22"/>
          <w:szCs w:val="22"/>
        </w:rPr>
      </w:pPr>
      <w:r>
        <w:rPr>
          <w:noProof/>
        </w:rPr>
        <w:t>B.9.1</w:t>
      </w:r>
      <w:r>
        <w:rPr>
          <w:rFonts w:ascii="Calibri" w:hAnsi="Calibri"/>
          <w:noProof/>
          <w:sz w:val="22"/>
          <w:szCs w:val="22"/>
        </w:rPr>
        <w:tab/>
      </w:r>
      <w:r>
        <w:rPr>
          <w:noProof/>
          <w:lang w:eastAsia="ja-JP"/>
        </w:rPr>
        <w:t>Checklist for two bands</w:t>
      </w:r>
      <w:r>
        <w:rPr>
          <w:noProof/>
        </w:rPr>
        <w:tab/>
      </w:r>
      <w:r>
        <w:rPr>
          <w:noProof/>
        </w:rPr>
        <w:fldChar w:fldCharType="begin" w:fldLock="1"/>
      </w:r>
      <w:r>
        <w:rPr>
          <w:noProof/>
        </w:rPr>
        <w:instrText xml:space="preserve"> PAGEREF _Toc131528049 \h </w:instrText>
      </w:r>
      <w:r>
        <w:rPr>
          <w:noProof/>
        </w:rPr>
      </w:r>
      <w:r>
        <w:rPr>
          <w:noProof/>
        </w:rPr>
        <w:fldChar w:fldCharType="separate"/>
      </w:r>
      <w:r>
        <w:rPr>
          <w:noProof/>
        </w:rPr>
        <w:t>55</w:t>
      </w:r>
      <w:r>
        <w:rPr>
          <w:noProof/>
        </w:rPr>
        <w:fldChar w:fldCharType="end"/>
      </w:r>
    </w:p>
    <w:p w14:paraId="31D58D42" w14:textId="3506555F" w:rsidR="00D44BD4" w:rsidRDefault="00D44BD4">
      <w:pPr>
        <w:pStyle w:val="TOC2"/>
        <w:rPr>
          <w:rFonts w:ascii="Calibri" w:hAnsi="Calibri"/>
          <w:noProof/>
          <w:sz w:val="22"/>
          <w:szCs w:val="22"/>
        </w:rPr>
      </w:pPr>
      <w:r>
        <w:rPr>
          <w:noProof/>
        </w:rPr>
        <w:t>B.9.2</w:t>
      </w:r>
      <w:r>
        <w:rPr>
          <w:rFonts w:ascii="Calibri" w:hAnsi="Calibri"/>
          <w:noProof/>
          <w:sz w:val="22"/>
          <w:szCs w:val="22"/>
        </w:rPr>
        <w:tab/>
      </w:r>
      <w:r>
        <w:rPr>
          <w:noProof/>
          <w:lang w:eastAsia="ja-JP"/>
        </w:rPr>
        <w:t>Checklist for three bands</w:t>
      </w:r>
      <w:r>
        <w:rPr>
          <w:noProof/>
        </w:rPr>
        <w:tab/>
      </w:r>
      <w:r>
        <w:rPr>
          <w:noProof/>
        </w:rPr>
        <w:fldChar w:fldCharType="begin" w:fldLock="1"/>
      </w:r>
      <w:r>
        <w:rPr>
          <w:noProof/>
        </w:rPr>
        <w:instrText xml:space="preserve"> PAGEREF _Toc131528050 \h </w:instrText>
      </w:r>
      <w:r>
        <w:rPr>
          <w:noProof/>
        </w:rPr>
      </w:r>
      <w:r>
        <w:rPr>
          <w:noProof/>
        </w:rPr>
        <w:fldChar w:fldCharType="separate"/>
      </w:r>
      <w:r>
        <w:rPr>
          <w:noProof/>
        </w:rPr>
        <w:t>56</w:t>
      </w:r>
      <w:r>
        <w:rPr>
          <w:noProof/>
        </w:rPr>
        <w:fldChar w:fldCharType="end"/>
      </w:r>
    </w:p>
    <w:p w14:paraId="6898DF70" w14:textId="4ED74F5B" w:rsidR="00D44BD4" w:rsidRDefault="00D44BD4">
      <w:pPr>
        <w:pStyle w:val="TOC2"/>
        <w:rPr>
          <w:rFonts w:ascii="Calibri" w:hAnsi="Calibri"/>
          <w:noProof/>
          <w:sz w:val="22"/>
          <w:szCs w:val="22"/>
        </w:rPr>
      </w:pPr>
      <w:r>
        <w:rPr>
          <w:noProof/>
        </w:rPr>
        <w:t>B.9.3</w:t>
      </w:r>
      <w:r>
        <w:rPr>
          <w:rFonts w:ascii="Calibri" w:hAnsi="Calibri"/>
          <w:noProof/>
          <w:sz w:val="22"/>
          <w:szCs w:val="22"/>
        </w:rPr>
        <w:tab/>
      </w:r>
      <w:r>
        <w:rPr>
          <w:noProof/>
          <w:lang w:eastAsia="ja-JP"/>
        </w:rPr>
        <w:t>Checklist for four bands and five bands</w:t>
      </w:r>
      <w:r>
        <w:rPr>
          <w:noProof/>
        </w:rPr>
        <w:tab/>
      </w:r>
      <w:r>
        <w:rPr>
          <w:noProof/>
        </w:rPr>
        <w:fldChar w:fldCharType="begin" w:fldLock="1"/>
      </w:r>
      <w:r>
        <w:rPr>
          <w:noProof/>
        </w:rPr>
        <w:instrText xml:space="preserve"> PAGEREF _Toc131528051 \h </w:instrText>
      </w:r>
      <w:r>
        <w:rPr>
          <w:noProof/>
        </w:rPr>
      </w:r>
      <w:r>
        <w:rPr>
          <w:noProof/>
        </w:rPr>
        <w:fldChar w:fldCharType="separate"/>
      </w:r>
      <w:r>
        <w:rPr>
          <w:noProof/>
        </w:rPr>
        <w:t>56</w:t>
      </w:r>
      <w:r>
        <w:rPr>
          <w:noProof/>
        </w:rPr>
        <w:fldChar w:fldCharType="end"/>
      </w:r>
    </w:p>
    <w:p w14:paraId="4BC0A9F2" w14:textId="2E06B790" w:rsidR="00D44BD4" w:rsidRDefault="00D44BD4">
      <w:pPr>
        <w:pStyle w:val="TOC1"/>
        <w:rPr>
          <w:rFonts w:ascii="Calibri" w:hAnsi="Calibri"/>
          <w:noProof/>
          <w:szCs w:val="22"/>
        </w:rPr>
      </w:pPr>
      <w:r w:rsidRPr="00D44BD4">
        <w:rPr>
          <w:noProof/>
        </w:rPr>
        <w:t>Annex C: Principles for test point selection for FR2 NR CA reference sensitivity test cases</w:t>
      </w:r>
      <w:r w:rsidRPr="00D44BD4">
        <w:rPr>
          <w:noProof/>
        </w:rPr>
        <w:tab/>
      </w:r>
      <w:r w:rsidRPr="00D44BD4">
        <w:rPr>
          <w:noProof/>
        </w:rPr>
        <w:fldChar w:fldCharType="begin" w:fldLock="1"/>
      </w:r>
      <w:r w:rsidRPr="00D44BD4">
        <w:rPr>
          <w:noProof/>
        </w:rPr>
        <w:instrText xml:space="preserve"> PAGEREF _Toc131528052 \h </w:instrText>
      </w:r>
      <w:r w:rsidRPr="00D44BD4">
        <w:rPr>
          <w:noProof/>
        </w:rPr>
      </w:r>
      <w:r w:rsidRPr="00D44BD4">
        <w:rPr>
          <w:noProof/>
        </w:rPr>
        <w:fldChar w:fldCharType="separate"/>
      </w:r>
      <w:r w:rsidRPr="00D44BD4">
        <w:rPr>
          <w:noProof/>
        </w:rPr>
        <w:t>56</w:t>
      </w:r>
      <w:r w:rsidRPr="00D44BD4">
        <w:rPr>
          <w:noProof/>
        </w:rPr>
        <w:fldChar w:fldCharType="end"/>
      </w:r>
    </w:p>
    <w:p w14:paraId="39449616" w14:textId="73697FEA" w:rsidR="00D44BD4" w:rsidRDefault="00D44BD4">
      <w:pPr>
        <w:pStyle w:val="TOC1"/>
        <w:rPr>
          <w:rFonts w:ascii="Calibri" w:hAnsi="Calibri"/>
          <w:noProof/>
          <w:szCs w:val="22"/>
        </w:rPr>
      </w:pPr>
      <w:r w:rsidRPr="00D44BD4">
        <w:rPr>
          <w:noProof/>
        </w:rPr>
        <w:t>Annex D: Principles for test point selection for EN-DC reference sensitivity test cases</w:t>
      </w:r>
      <w:r w:rsidRPr="00D44BD4">
        <w:rPr>
          <w:noProof/>
        </w:rPr>
        <w:tab/>
      </w:r>
      <w:r w:rsidRPr="00D44BD4">
        <w:rPr>
          <w:noProof/>
        </w:rPr>
        <w:fldChar w:fldCharType="begin" w:fldLock="1"/>
      </w:r>
      <w:r w:rsidRPr="00D44BD4">
        <w:rPr>
          <w:noProof/>
        </w:rPr>
        <w:instrText xml:space="preserve"> PAGEREF _Toc131528053 \h </w:instrText>
      </w:r>
      <w:r w:rsidRPr="00D44BD4">
        <w:rPr>
          <w:noProof/>
        </w:rPr>
      </w:r>
      <w:r w:rsidRPr="00D44BD4">
        <w:rPr>
          <w:noProof/>
        </w:rPr>
        <w:fldChar w:fldCharType="separate"/>
      </w:r>
      <w:r w:rsidRPr="00D44BD4">
        <w:rPr>
          <w:noProof/>
        </w:rPr>
        <w:t>56</w:t>
      </w:r>
      <w:r w:rsidRPr="00D44BD4">
        <w:rPr>
          <w:noProof/>
        </w:rPr>
        <w:fldChar w:fldCharType="end"/>
      </w:r>
    </w:p>
    <w:p w14:paraId="173E966C" w14:textId="7D5CA635" w:rsidR="00D44BD4" w:rsidRDefault="00D44BD4">
      <w:pPr>
        <w:pStyle w:val="TOC1"/>
        <w:rPr>
          <w:rFonts w:ascii="Calibri" w:hAnsi="Calibri"/>
          <w:noProof/>
          <w:szCs w:val="22"/>
        </w:rPr>
      </w:pPr>
      <w:r>
        <w:rPr>
          <w:noProof/>
        </w:rPr>
        <w:t>D.1</w:t>
      </w:r>
      <w:r>
        <w:rPr>
          <w:rFonts w:ascii="Calibri" w:hAnsi="Calibri"/>
          <w:noProof/>
          <w:szCs w:val="22"/>
        </w:rPr>
        <w:tab/>
      </w:r>
      <w:r>
        <w:rPr>
          <w:noProof/>
        </w:rPr>
        <w:t>General</w:t>
      </w:r>
      <w:r>
        <w:rPr>
          <w:noProof/>
        </w:rPr>
        <w:tab/>
      </w:r>
      <w:r>
        <w:rPr>
          <w:noProof/>
        </w:rPr>
        <w:fldChar w:fldCharType="begin" w:fldLock="1"/>
      </w:r>
      <w:r>
        <w:rPr>
          <w:noProof/>
        </w:rPr>
        <w:instrText xml:space="preserve"> PAGEREF _Toc131528054 \h </w:instrText>
      </w:r>
      <w:r>
        <w:rPr>
          <w:noProof/>
        </w:rPr>
      </w:r>
      <w:r>
        <w:rPr>
          <w:noProof/>
        </w:rPr>
        <w:fldChar w:fldCharType="separate"/>
      </w:r>
      <w:r>
        <w:rPr>
          <w:noProof/>
        </w:rPr>
        <w:t>56</w:t>
      </w:r>
      <w:r>
        <w:rPr>
          <w:noProof/>
        </w:rPr>
        <w:fldChar w:fldCharType="end"/>
      </w:r>
    </w:p>
    <w:p w14:paraId="571D6B33" w14:textId="0446CCE2" w:rsidR="00D44BD4" w:rsidRDefault="00D44BD4">
      <w:pPr>
        <w:pStyle w:val="TOC1"/>
        <w:rPr>
          <w:rFonts w:ascii="Calibri" w:hAnsi="Calibri"/>
          <w:noProof/>
          <w:szCs w:val="22"/>
        </w:rPr>
      </w:pPr>
      <w:r>
        <w:rPr>
          <w:noProof/>
        </w:rPr>
        <w:t>D.2</w:t>
      </w:r>
      <w:r>
        <w:rPr>
          <w:rFonts w:ascii="Calibri" w:hAnsi="Calibri"/>
          <w:noProof/>
          <w:szCs w:val="22"/>
        </w:rPr>
        <w:tab/>
      </w:r>
      <w:r>
        <w:rPr>
          <w:noProof/>
        </w:rPr>
        <w:t>Requirements</w:t>
      </w:r>
      <w:r>
        <w:rPr>
          <w:noProof/>
        </w:rPr>
        <w:tab/>
      </w:r>
      <w:r>
        <w:rPr>
          <w:noProof/>
        </w:rPr>
        <w:fldChar w:fldCharType="begin" w:fldLock="1"/>
      </w:r>
      <w:r>
        <w:rPr>
          <w:noProof/>
        </w:rPr>
        <w:instrText xml:space="preserve"> PAGEREF _Toc131528055 \h </w:instrText>
      </w:r>
      <w:r>
        <w:rPr>
          <w:noProof/>
        </w:rPr>
      </w:r>
      <w:r>
        <w:rPr>
          <w:noProof/>
        </w:rPr>
        <w:fldChar w:fldCharType="separate"/>
      </w:r>
      <w:r>
        <w:rPr>
          <w:noProof/>
        </w:rPr>
        <w:t>57</w:t>
      </w:r>
      <w:r>
        <w:rPr>
          <w:noProof/>
        </w:rPr>
        <w:fldChar w:fldCharType="end"/>
      </w:r>
    </w:p>
    <w:p w14:paraId="1EA665B0" w14:textId="24767276" w:rsidR="00D44BD4" w:rsidRDefault="00D44BD4">
      <w:pPr>
        <w:pStyle w:val="TOC2"/>
        <w:rPr>
          <w:rFonts w:ascii="Calibri" w:hAnsi="Calibri"/>
          <w:noProof/>
          <w:sz w:val="22"/>
          <w:szCs w:val="22"/>
        </w:rPr>
      </w:pPr>
      <w:r>
        <w:rPr>
          <w:noProof/>
        </w:rPr>
        <w:t>D.2.1</w:t>
      </w:r>
      <w:r>
        <w:rPr>
          <w:rFonts w:ascii="Calibri" w:hAnsi="Calibri"/>
          <w:noProof/>
          <w:sz w:val="22"/>
          <w:szCs w:val="22"/>
        </w:rPr>
        <w:tab/>
      </w:r>
      <w:r>
        <w:rPr>
          <w:noProof/>
        </w:rPr>
        <w:t>Defined EN-DC configurations</w:t>
      </w:r>
      <w:r>
        <w:rPr>
          <w:noProof/>
        </w:rPr>
        <w:tab/>
      </w:r>
      <w:r>
        <w:rPr>
          <w:noProof/>
        </w:rPr>
        <w:fldChar w:fldCharType="begin" w:fldLock="1"/>
      </w:r>
      <w:r>
        <w:rPr>
          <w:noProof/>
        </w:rPr>
        <w:instrText xml:space="preserve"> PAGEREF _Toc131528056 \h </w:instrText>
      </w:r>
      <w:r>
        <w:rPr>
          <w:noProof/>
        </w:rPr>
      </w:r>
      <w:r>
        <w:rPr>
          <w:noProof/>
        </w:rPr>
        <w:fldChar w:fldCharType="separate"/>
      </w:r>
      <w:r>
        <w:rPr>
          <w:noProof/>
        </w:rPr>
        <w:t>57</w:t>
      </w:r>
      <w:r>
        <w:rPr>
          <w:noProof/>
        </w:rPr>
        <w:fldChar w:fldCharType="end"/>
      </w:r>
    </w:p>
    <w:p w14:paraId="7097C276" w14:textId="43EBCAE3" w:rsidR="00D44BD4" w:rsidRDefault="00D44BD4">
      <w:pPr>
        <w:pStyle w:val="TOC2"/>
        <w:rPr>
          <w:rFonts w:ascii="Calibri" w:hAnsi="Calibri"/>
          <w:noProof/>
          <w:sz w:val="22"/>
          <w:szCs w:val="22"/>
        </w:rPr>
      </w:pPr>
      <w:r>
        <w:rPr>
          <w:noProof/>
        </w:rPr>
        <w:t>D.2.2</w:t>
      </w:r>
      <w:r>
        <w:rPr>
          <w:rFonts w:ascii="Calibri" w:hAnsi="Calibri"/>
          <w:noProof/>
          <w:sz w:val="22"/>
          <w:szCs w:val="22"/>
        </w:rPr>
        <w:tab/>
      </w:r>
      <w:r>
        <w:rPr>
          <w:noProof/>
        </w:rPr>
        <w:t>Definition of exception requirements</w:t>
      </w:r>
      <w:r>
        <w:rPr>
          <w:noProof/>
        </w:rPr>
        <w:tab/>
      </w:r>
      <w:r>
        <w:rPr>
          <w:noProof/>
        </w:rPr>
        <w:fldChar w:fldCharType="begin" w:fldLock="1"/>
      </w:r>
      <w:r>
        <w:rPr>
          <w:noProof/>
        </w:rPr>
        <w:instrText xml:space="preserve"> PAGEREF _Toc131528057 \h </w:instrText>
      </w:r>
      <w:r>
        <w:rPr>
          <w:noProof/>
        </w:rPr>
      </w:r>
      <w:r>
        <w:rPr>
          <w:noProof/>
        </w:rPr>
        <w:fldChar w:fldCharType="separate"/>
      </w:r>
      <w:r>
        <w:rPr>
          <w:noProof/>
        </w:rPr>
        <w:t>57</w:t>
      </w:r>
      <w:r>
        <w:rPr>
          <w:noProof/>
        </w:rPr>
        <w:fldChar w:fldCharType="end"/>
      </w:r>
    </w:p>
    <w:p w14:paraId="090C2B8C" w14:textId="4EFD0309" w:rsidR="00D44BD4" w:rsidRDefault="00D44BD4">
      <w:pPr>
        <w:pStyle w:val="TOC2"/>
        <w:rPr>
          <w:rFonts w:ascii="Calibri" w:hAnsi="Calibri"/>
          <w:noProof/>
          <w:sz w:val="22"/>
          <w:szCs w:val="22"/>
        </w:rPr>
      </w:pPr>
      <w:r>
        <w:rPr>
          <w:noProof/>
        </w:rPr>
        <w:t>D.2.3</w:t>
      </w:r>
      <w:r>
        <w:rPr>
          <w:rFonts w:ascii="Calibri" w:hAnsi="Calibri"/>
          <w:noProof/>
          <w:sz w:val="22"/>
          <w:szCs w:val="22"/>
        </w:rPr>
        <w:tab/>
      </w:r>
      <w:r>
        <w:rPr>
          <w:noProof/>
        </w:rPr>
        <w:t>Reference sensitivity</w:t>
      </w:r>
      <w:r>
        <w:rPr>
          <w:noProof/>
        </w:rPr>
        <w:tab/>
      </w:r>
      <w:r>
        <w:rPr>
          <w:noProof/>
        </w:rPr>
        <w:fldChar w:fldCharType="begin" w:fldLock="1"/>
      </w:r>
      <w:r>
        <w:rPr>
          <w:noProof/>
        </w:rPr>
        <w:instrText xml:space="preserve"> PAGEREF _Toc131528058 \h </w:instrText>
      </w:r>
      <w:r>
        <w:rPr>
          <w:noProof/>
        </w:rPr>
      </w:r>
      <w:r>
        <w:rPr>
          <w:noProof/>
        </w:rPr>
        <w:fldChar w:fldCharType="separate"/>
      </w:r>
      <w:r>
        <w:rPr>
          <w:noProof/>
        </w:rPr>
        <w:t>58</w:t>
      </w:r>
      <w:r>
        <w:rPr>
          <w:noProof/>
        </w:rPr>
        <w:fldChar w:fldCharType="end"/>
      </w:r>
    </w:p>
    <w:p w14:paraId="32EF44F2" w14:textId="4832026D" w:rsidR="00D44BD4" w:rsidRDefault="00D44BD4">
      <w:pPr>
        <w:pStyle w:val="TOC2"/>
        <w:rPr>
          <w:rFonts w:ascii="Calibri" w:hAnsi="Calibri"/>
          <w:noProof/>
          <w:sz w:val="22"/>
          <w:szCs w:val="22"/>
        </w:rPr>
      </w:pPr>
      <w:r>
        <w:rPr>
          <w:noProof/>
        </w:rPr>
        <w:t>D.2.4</w:t>
      </w:r>
      <w:r>
        <w:rPr>
          <w:rFonts w:ascii="Calibri" w:hAnsi="Calibri"/>
          <w:noProof/>
          <w:sz w:val="22"/>
          <w:szCs w:val="22"/>
        </w:rPr>
        <w:tab/>
      </w:r>
      <w:r>
        <w:rPr>
          <w:noProof/>
        </w:rPr>
        <w:t>Rx requirements other than reference sensitivity</w:t>
      </w:r>
      <w:r>
        <w:rPr>
          <w:noProof/>
        </w:rPr>
        <w:tab/>
      </w:r>
      <w:r>
        <w:rPr>
          <w:noProof/>
        </w:rPr>
        <w:fldChar w:fldCharType="begin" w:fldLock="1"/>
      </w:r>
      <w:r>
        <w:rPr>
          <w:noProof/>
        </w:rPr>
        <w:instrText xml:space="preserve"> PAGEREF _Toc131528059 \h </w:instrText>
      </w:r>
      <w:r>
        <w:rPr>
          <w:noProof/>
        </w:rPr>
      </w:r>
      <w:r>
        <w:rPr>
          <w:noProof/>
        </w:rPr>
        <w:fldChar w:fldCharType="separate"/>
      </w:r>
      <w:r>
        <w:rPr>
          <w:noProof/>
        </w:rPr>
        <w:t>59</w:t>
      </w:r>
      <w:r>
        <w:rPr>
          <w:noProof/>
        </w:rPr>
        <w:fldChar w:fldCharType="end"/>
      </w:r>
    </w:p>
    <w:p w14:paraId="2034BC67" w14:textId="5CF1A093" w:rsidR="00D44BD4" w:rsidRDefault="00D44BD4">
      <w:pPr>
        <w:pStyle w:val="TOC2"/>
        <w:rPr>
          <w:rFonts w:ascii="Calibri" w:hAnsi="Calibri"/>
          <w:noProof/>
          <w:sz w:val="22"/>
          <w:szCs w:val="22"/>
        </w:rPr>
      </w:pPr>
      <w:r>
        <w:rPr>
          <w:noProof/>
        </w:rPr>
        <w:t>D.2.5</w:t>
      </w:r>
      <w:r>
        <w:rPr>
          <w:rFonts w:ascii="Calibri" w:hAnsi="Calibri"/>
          <w:noProof/>
          <w:sz w:val="22"/>
          <w:szCs w:val="22"/>
        </w:rPr>
        <w:tab/>
      </w:r>
      <w:r>
        <w:rPr>
          <w:noProof/>
        </w:rPr>
        <w:t>Test case structure and test coverage</w:t>
      </w:r>
      <w:r>
        <w:rPr>
          <w:noProof/>
        </w:rPr>
        <w:tab/>
      </w:r>
      <w:r>
        <w:rPr>
          <w:noProof/>
        </w:rPr>
        <w:fldChar w:fldCharType="begin" w:fldLock="1"/>
      </w:r>
      <w:r>
        <w:rPr>
          <w:noProof/>
        </w:rPr>
        <w:instrText xml:space="preserve"> PAGEREF _Toc131528060 \h </w:instrText>
      </w:r>
      <w:r>
        <w:rPr>
          <w:noProof/>
        </w:rPr>
      </w:r>
      <w:r>
        <w:rPr>
          <w:noProof/>
        </w:rPr>
        <w:fldChar w:fldCharType="separate"/>
      </w:r>
      <w:r>
        <w:rPr>
          <w:noProof/>
        </w:rPr>
        <w:t>59</w:t>
      </w:r>
      <w:r>
        <w:rPr>
          <w:noProof/>
        </w:rPr>
        <w:fldChar w:fldCharType="end"/>
      </w:r>
    </w:p>
    <w:p w14:paraId="222C6FA5" w14:textId="520D7D59" w:rsidR="00D44BD4" w:rsidRDefault="00D44BD4">
      <w:pPr>
        <w:pStyle w:val="TOC2"/>
        <w:rPr>
          <w:rFonts w:ascii="Calibri" w:hAnsi="Calibri"/>
          <w:noProof/>
          <w:sz w:val="22"/>
          <w:szCs w:val="22"/>
        </w:rPr>
      </w:pPr>
      <w:r>
        <w:rPr>
          <w:noProof/>
        </w:rPr>
        <w:t>D.2.6</w:t>
      </w:r>
      <w:r>
        <w:rPr>
          <w:rFonts w:ascii="Calibri" w:hAnsi="Calibri"/>
          <w:noProof/>
          <w:sz w:val="22"/>
          <w:szCs w:val="22"/>
        </w:rPr>
        <w:tab/>
      </w:r>
      <w:r>
        <w:rPr>
          <w:noProof/>
        </w:rPr>
        <w:t>EN-DC configurations to test</w:t>
      </w:r>
      <w:r>
        <w:rPr>
          <w:noProof/>
        </w:rPr>
        <w:tab/>
      </w:r>
      <w:r>
        <w:rPr>
          <w:noProof/>
        </w:rPr>
        <w:fldChar w:fldCharType="begin" w:fldLock="1"/>
      </w:r>
      <w:r>
        <w:rPr>
          <w:noProof/>
        </w:rPr>
        <w:instrText xml:space="preserve"> PAGEREF _Toc131528061 \h </w:instrText>
      </w:r>
      <w:r>
        <w:rPr>
          <w:noProof/>
        </w:rPr>
      </w:r>
      <w:r>
        <w:rPr>
          <w:noProof/>
        </w:rPr>
        <w:fldChar w:fldCharType="separate"/>
      </w:r>
      <w:r>
        <w:rPr>
          <w:noProof/>
        </w:rPr>
        <w:t>60</w:t>
      </w:r>
      <w:r>
        <w:rPr>
          <w:noProof/>
        </w:rPr>
        <w:fldChar w:fldCharType="end"/>
      </w:r>
    </w:p>
    <w:p w14:paraId="1DC3D793" w14:textId="066CCB48" w:rsidR="00D44BD4" w:rsidRDefault="00D44BD4">
      <w:pPr>
        <w:pStyle w:val="TOC3"/>
        <w:rPr>
          <w:rFonts w:ascii="Calibri" w:hAnsi="Calibri"/>
          <w:noProof/>
          <w:sz w:val="22"/>
          <w:szCs w:val="22"/>
        </w:rPr>
      </w:pPr>
      <w:r>
        <w:rPr>
          <w:noProof/>
        </w:rPr>
        <w:t>D.2.6.1</w:t>
      </w:r>
      <w:r>
        <w:rPr>
          <w:rFonts w:ascii="Calibri" w:hAnsi="Calibri"/>
          <w:noProof/>
          <w:sz w:val="22"/>
          <w:szCs w:val="22"/>
        </w:rPr>
        <w:tab/>
      </w:r>
      <w:r>
        <w:rPr>
          <w:noProof/>
        </w:rPr>
        <w:t>Lower order fallbacks</w:t>
      </w:r>
      <w:r>
        <w:rPr>
          <w:noProof/>
        </w:rPr>
        <w:tab/>
      </w:r>
      <w:r>
        <w:rPr>
          <w:noProof/>
        </w:rPr>
        <w:fldChar w:fldCharType="begin" w:fldLock="1"/>
      </w:r>
      <w:r>
        <w:rPr>
          <w:noProof/>
        </w:rPr>
        <w:instrText xml:space="preserve"> PAGEREF _Toc131528062 \h </w:instrText>
      </w:r>
      <w:r>
        <w:rPr>
          <w:noProof/>
        </w:rPr>
      </w:r>
      <w:r>
        <w:rPr>
          <w:noProof/>
        </w:rPr>
        <w:fldChar w:fldCharType="separate"/>
      </w:r>
      <w:r>
        <w:rPr>
          <w:noProof/>
        </w:rPr>
        <w:t>60</w:t>
      </w:r>
      <w:r>
        <w:rPr>
          <w:noProof/>
        </w:rPr>
        <w:fldChar w:fldCharType="end"/>
      </w:r>
    </w:p>
    <w:p w14:paraId="7D31D294" w14:textId="1B68E752" w:rsidR="00D44BD4" w:rsidRDefault="00D44BD4">
      <w:pPr>
        <w:pStyle w:val="TOC3"/>
        <w:rPr>
          <w:rFonts w:ascii="Calibri" w:hAnsi="Calibri"/>
          <w:noProof/>
          <w:sz w:val="22"/>
          <w:szCs w:val="22"/>
        </w:rPr>
      </w:pPr>
      <w:r>
        <w:rPr>
          <w:noProof/>
        </w:rPr>
        <w:t>D.2.6.2</w:t>
      </w:r>
      <w:r>
        <w:rPr>
          <w:rFonts w:ascii="Calibri" w:hAnsi="Calibri"/>
          <w:noProof/>
          <w:sz w:val="22"/>
          <w:szCs w:val="22"/>
        </w:rPr>
        <w:tab/>
      </w:r>
      <w:r>
        <w:rPr>
          <w:noProof/>
        </w:rPr>
        <w:t>EN-DC configurations requiring testing and max number of CCs</w:t>
      </w:r>
      <w:r>
        <w:rPr>
          <w:noProof/>
        </w:rPr>
        <w:tab/>
      </w:r>
      <w:r>
        <w:rPr>
          <w:noProof/>
        </w:rPr>
        <w:fldChar w:fldCharType="begin" w:fldLock="1"/>
      </w:r>
      <w:r>
        <w:rPr>
          <w:noProof/>
        </w:rPr>
        <w:instrText xml:space="preserve"> PAGEREF _Toc131528063 \h </w:instrText>
      </w:r>
      <w:r>
        <w:rPr>
          <w:noProof/>
        </w:rPr>
      </w:r>
      <w:r>
        <w:rPr>
          <w:noProof/>
        </w:rPr>
        <w:fldChar w:fldCharType="separate"/>
      </w:r>
      <w:r>
        <w:rPr>
          <w:noProof/>
        </w:rPr>
        <w:t>61</w:t>
      </w:r>
      <w:r>
        <w:rPr>
          <w:noProof/>
        </w:rPr>
        <w:fldChar w:fldCharType="end"/>
      </w:r>
    </w:p>
    <w:p w14:paraId="7B687019" w14:textId="21DD8379" w:rsidR="00D44BD4" w:rsidRDefault="00D44BD4">
      <w:pPr>
        <w:pStyle w:val="TOC3"/>
        <w:rPr>
          <w:rFonts w:ascii="Calibri" w:hAnsi="Calibri"/>
          <w:noProof/>
          <w:sz w:val="22"/>
          <w:szCs w:val="22"/>
        </w:rPr>
      </w:pPr>
      <w:r>
        <w:rPr>
          <w:noProof/>
        </w:rPr>
        <w:t>D.2.6.3</w:t>
      </w:r>
      <w:r>
        <w:rPr>
          <w:rFonts w:ascii="Calibri" w:hAnsi="Calibri"/>
          <w:noProof/>
          <w:sz w:val="22"/>
          <w:szCs w:val="22"/>
        </w:rPr>
        <w:tab/>
      </w:r>
      <w:r>
        <w:rPr>
          <w:noProof/>
        </w:rPr>
        <w:t>Test coverage</w:t>
      </w:r>
      <w:r>
        <w:rPr>
          <w:noProof/>
        </w:rPr>
        <w:tab/>
      </w:r>
      <w:r>
        <w:rPr>
          <w:noProof/>
        </w:rPr>
        <w:fldChar w:fldCharType="begin" w:fldLock="1"/>
      </w:r>
      <w:r>
        <w:rPr>
          <w:noProof/>
        </w:rPr>
        <w:instrText xml:space="preserve"> PAGEREF _Toc131528064 \h </w:instrText>
      </w:r>
      <w:r>
        <w:rPr>
          <w:noProof/>
        </w:rPr>
      </w:r>
      <w:r>
        <w:rPr>
          <w:noProof/>
        </w:rPr>
        <w:fldChar w:fldCharType="separate"/>
      </w:r>
      <w:r>
        <w:rPr>
          <w:noProof/>
        </w:rPr>
        <w:t>61</w:t>
      </w:r>
      <w:r>
        <w:rPr>
          <w:noProof/>
        </w:rPr>
        <w:fldChar w:fldCharType="end"/>
      </w:r>
    </w:p>
    <w:p w14:paraId="70A1647E" w14:textId="14EC53CC" w:rsidR="00D44BD4" w:rsidRDefault="00D44BD4">
      <w:pPr>
        <w:pStyle w:val="TOC2"/>
        <w:rPr>
          <w:rFonts w:ascii="Calibri" w:hAnsi="Calibri"/>
          <w:noProof/>
          <w:sz w:val="22"/>
          <w:szCs w:val="22"/>
        </w:rPr>
      </w:pPr>
      <w:r>
        <w:rPr>
          <w:noProof/>
        </w:rPr>
        <w:t>D.2.7</w:t>
      </w:r>
      <w:r>
        <w:rPr>
          <w:rFonts w:ascii="Calibri" w:hAnsi="Calibri"/>
          <w:noProof/>
          <w:sz w:val="22"/>
          <w:szCs w:val="22"/>
        </w:rPr>
        <w:tab/>
      </w:r>
      <w:r>
        <w:rPr>
          <w:noProof/>
        </w:rPr>
        <w:t>Test Environment</w:t>
      </w:r>
      <w:r>
        <w:rPr>
          <w:noProof/>
        </w:rPr>
        <w:tab/>
      </w:r>
      <w:r>
        <w:rPr>
          <w:noProof/>
        </w:rPr>
        <w:fldChar w:fldCharType="begin" w:fldLock="1"/>
      </w:r>
      <w:r>
        <w:rPr>
          <w:noProof/>
        </w:rPr>
        <w:instrText xml:space="preserve"> PAGEREF _Toc131528065 \h </w:instrText>
      </w:r>
      <w:r>
        <w:rPr>
          <w:noProof/>
        </w:rPr>
      </w:r>
      <w:r>
        <w:rPr>
          <w:noProof/>
        </w:rPr>
        <w:fldChar w:fldCharType="separate"/>
      </w:r>
      <w:r>
        <w:rPr>
          <w:noProof/>
        </w:rPr>
        <w:t>65</w:t>
      </w:r>
      <w:r>
        <w:rPr>
          <w:noProof/>
        </w:rPr>
        <w:fldChar w:fldCharType="end"/>
      </w:r>
    </w:p>
    <w:p w14:paraId="7A9927E3" w14:textId="51002D3D" w:rsidR="00D44BD4" w:rsidRDefault="00D44BD4">
      <w:pPr>
        <w:pStyle w:val="TOC2"/>
        <w:rPr>
          <w:rFonts w:ascii="Calibri" w:hAnsi="Calibri"/>
          <w:noProof/>
          <w:sz w:val="22"/>
          <w:szCs w:val="22"/>
        </w:rPr>
      </w:pPr>
      <w:r>
        <w:rPr>
          <w:noProof/>
        </w:rPr>
        <w:t>D.2.8</w:t>
      </w:r>
      <w:r>
        <w:rPr>
          <w:rFonts w:ascii="Calibri" w:hAnsi="Calibri"/>
          <w:noProof/>
          <w:sz w:val="22"/>
          <w:szCs w:val="22"/>
        </w:rPr>
        <w:tab/>
      </w:r>
      <w:r>
        <w:rPr>
          <w:noProof/>
        </w:rPr>
        <w:t>Test Frequencies selections for EN-DC</w:t>
      </w:r>
      <w:r>
        <w:rPr>
          <w:noProof/>
        </w:rPr>
        <w:tab/>
      </w:r>
      <w:r>
        <w:rPr>
          <w:noProof/>
        </w:rPr>
        <w:fldChar w:fldCharType="begin" w:fldLock="1"/>
      </w:r>
      <w:r>
        <w:rPr>
          <w:noProof/>
        </w:rPr>
        <w:instrText xml:space="preserve"> PAGEREF _Toc131528066 \h </w:instrText>
      </w:r>
      <w:r>
        <w:rPr>
          <w:noProof/>
        </w:rPr>
      </w:r>
      <w:r>
        <w:rPr>
          <w:noProof/>
        </w:rPr>
        <w:fldChar w:fldCharType="separate"/>
      </w:r>
      <w:r>
        <w:rPr>
          <w:noProof/>
        </w:rPr>
        <w:t>65</w:t>
      </w:r>
      <w:r>
        <w:rPr>
          <w:noProof/>
        </w:rPr>
        <w:fldChar w:fldCharType="end"/>
      </w:r>
    </w:p>
    <w:p w14:paraId="609C21E1" w14:textId="7A36A9CC" w:rsidR="00D44BD4" w:rsidRDefault="00D44BD4">
      <w:pPr>
        <w:pStyle w:val="TOC2"/>
        <w:rPr>
          <w:rFonts w:ascii="Calibri" w:hAnsi="Calibri"/>
          <w:noProof/>
          <w:sz w:val="22"/>
          <w:szCs w:val="22"/>
        </w:rPr>
      </w:pPr>
      <w:r>
        <w:rPr>
          <w:noProof/>
        </w:rPr>
        <w:t>D.2.9</w:t>
      </w:r>
      <w:r>
        <w:rPr>
          <w:rFonts w:ascii="Calibri" w:hAnsi="Calibri"/>
          <w:noProof/>
          <w:sz w:val="22"/>
          <w:szCs w:val="22"/>
        </w:rPr>
        <w:tab/>
      </w:r>
      <w:r>
        <w:rPr>
          <w:noProof/>
        </w:rPr>
        <w:t xml:space="preserve">Test EN-DC </w:t>
      </w:r>
      <w:r w:rsidRPr="00882156">
        <w:rPr>
          <w:bCs/>
          <w:noProof/>
        </w:rPr>
        <w:t>channel bandwidth</w:t>
      </w:r>
      <w:r>
        <w:rPr>
          <w:noProof/>
        </w:rPr>
        <w:tab/>
      </w:r>
      <w:r>
        <w:rPr>
          <w:noProof/>
        </w:rPr>
        <w:fldChar w:fldCharType="begin" w:fldLock="1"/>
      </w:r>
      <w:r>
        <w:rPr>
          <w:noProof/>
        </w:rPr>
        <w:instrText xml:space="preserve"> PAGEREF _Toc131528067 \h </w:instrText>
      </w:r>
      <w:r>
        <w:rPr>
          <w:noProof/>
        </w:rPr>
      </w:r>
      <w:r>
        <w:rPr>
          <w:noProof/>
        </w:rPr>
        <w:fldChar w:fldCharType="separate"/>
      </w:r>
      <w:r>
        <w:rPr>
          <w:noProof/>
        </w:rPr>
        <w:t>65</w:t>
      </w:r>
      <w:r>
        <w:rPr>
          <w:noProof/>
        </w:rPr>
        <w:fldChar w:fldCharType="end"/>
      </w:r>
    </w:p>
    <w:p w14:paraId="60CC9CAA" w14:textId="3C8FCB1F" w:rsidR="00D44BD4" w:rsidRDefault="00D44BD4">
      <w:pPr>
        <w:pStyle w:val="TOC3"/>
        <w:rPr>
          <w:rFonts w:ascii="Calibri" w:hAnsi="Calibri"/>
          <w:noProof/>
          <w:sz w:val="22"/>
          <w:szCs w:val="22"/>
        </w:rPr>
      </w:pPr>
      <w:r>
        <w:rPr>
          <w:noProof/>
        </w:rPr>
        <w:t>D.2.9.1</w:t>
      </w:r>
      <w:r>
        <w:rPr>
          <w:rFonts w:ascii="Calibri" w:hAnsi="Calibri"/>
          <w:noProof/>
          <w:sz w:val="22"/>
          <w:szCs w:val="22"/>
        </w:rPr>
        <w:tab/>
      </w:r>
      <w:r>
        <w:rPr>
          <w:noProof/>
        </w:rPr>
        <w:t>Test point selection EN-DC configuration without exception</w:t>
      </w:r>
      <w:r>
        <w:rPr>
          <w:noProof/>
        </w:rPr>
        <w:tab/>
      </w:r>
      <w:r>
        <w:rPr>
          <w:noProof/>
        </w:rPr>
        <w:fldChar w:fldCharType="begin" w:fldLock="1"/>
      </w:r>
      <w:r>
        <w:rPr>
          <w:noProof/>
        </w:rPr>
        <w:instrText xml:space="preserve"> PAGEREF _Toc131528068 \h </w:instrText>
      </w:r>
      <w:r>
        <w:rPr>
          <w:noProof/>
        </w:rPr>
      </w:r>
      <w:r>
        <w:rPr>
          <w:noProof/>
        </w:rPr>
        <w:fldChar w:fldCharType="separate"/>
      </w:r>
      <w:r>
        <w:rPr>
          <w:noProof/>
        </w:rPr>
        <w:t>65</w:t>
      </w:r>
      <w:r>
        <w:rPr>
          <w:noProof/>
        </w:rPr>
        <w:fldChar w:fldCharType="end"/>
      </w:r>
    </w:p>
    <w:p w14:paraId="24A2FD20" w14:textId="2DF64713" w:rsidR="00D44BD4" w:rsidRDefault="00D44BD4">
      <w:pPr>
        <w:pStyle w:val="TOC3"/>
        <w:rPr>
          <w:rFonts w:ascii="Calibri" w:hAnsi="Calibri"/>
          <w:noProof/>
          <w:sz w:val="22"/>
          <w:szCs w:val="22"/>
        </w:rPr>
      </w:pPr>
      <w:r>
        <w:rPr>
          <w:noProof/>
        </w:rPr>
        <w:t>D.2.9.2</w:t>
      </w:r>
      <w:r>
        <w:rPr>
          <w:rFonts w:ascii="Calibri" w:hAnsi="Calibri"/>
          <w:noProof/>
          <w:sz w:val="22"/>
          <w:szCs w:val="22"/>
        </w:rPr>
        <w:tab/>
      </w:r>
      <w:r>
        <w:rPr>
          <w:noProof/>
        </w:rPr>
        <w:t>Test point selection EN-DC configuration with exception</w:t>
      </w:r>
      <w:r>
        <w:rPr>
          <w:noProof/>
        </w:rPr>
        <w:tab/>
      </w:r>
      <w:r>
        <w:rPr>
          <w:noProof/>
        </w:rPr>
        <w:fldChar w:fldCharType="begin" w:fldLock="1"/>
      </w:r>
      <w:r>
        <w:rPr>
          <w:noProof/>
        </w:rPr>
        <w:instrText xml:space="preserve"> PAGEREF _Toc131528069 \h </w:instrText>
      </w:r>
      <w:r>
        <w:rPr>
          <w:noProof/>
        </w:rPr>
      </w:r>
      <w:r>
        <w:rPr>
          <w:noProof/>
        </w:rPr>
        <w:fldChar w:fldCharType="separate"/>
      </w:r>
      <w:r>
        <w:rPr>
          <w:noProof/>
        </w:rPr>
        <w:t>65</w:t>
      </w:r>
      <w:r>
        <w:rPr>
          <w:noProof/>
        </w:rPr>
        <w:fldChar w:fldCharType="end"/>
      </w:r>
    </w:p>
    <w:p w14:paraId="1BD58686" w14:textId="3D7A84EA" w:rsidR="00D44BD4" w:rsidRDefault="00D44BD4">
      <w:pPr>
        <w:pStyle w:val="TOC2"/>
        <w:rPr>
          <w:rFonts w:ascii="Calibri" w:hAnsi="Calibri"/>
          <w:noProof/>
          <w:sz w:val="22"/>
          <w:szCs w:val="22"/>
        </w:rPr>
      </w:pPr>
      <w:r>
        <w:rPr>
          <w:noProof/>
        </w:rPr>
        <w:t>D.2.10</w:t>
      </w:r>
      <w:r>
        <w:rPr>
          <w:rFonts w:ascii="Calibri" w:hAnsi="Calibri"/>
          <w:noProof/>
          <w:sz w:val="22"/>
          <w:szCs w:val="22"/>
        </w:rPr>
        <w:tab/>
      </w:r>
      <w:r>
        <w:rPr>
          <w:noProof/>
        </w:rPr>
        <w:t>RB allocation and RB location selections</w:t>
      </w:r>
      <w:r>
        <w:rPr>
          <w:noProof/>
        </w:rPr>
        <w:tab/>
      </w:r>
      <w:r>
        <w:rPr>
          <w:noProof/>
        </w:rPr>
        <w:fldChar w:fldCharType="begin" w:fldLock="1"/>
      </w:r>
      <w:r>
        <w:rPr>
          <w:noProof/>
        </w:rPr>
        <w:instrText xml:space="preserve"> PAGEREF _Toc131528070 \h </w:instrText>
      </w:r>
      <w:r>
        <w:rPr>
          <w:noProof/>
        </w:rPr>
      </w:r>
      <w:r>
        <w:rPr>
          <w:noProof/>
        </w:rPr>
        <w:fldChar w:fldCharType="separate"/>
      </w:r>
      <w:r>
        <w:rPr>
          <w:noProof/>
        </w:rPr>
        <w:t>66</w:t>
      </w:r>
      <w:r>
        <w:rPr>
          <w:noProof/>
        </w:rPr>
        <w:fldChar w:fldCharType="end"/>
      </w:r>
    </w:p>
    <w:p w14:paraId="69968A9C" w14:textId="583E747E" w:rsidR="00D44BD4" w:rsidRDefault="00D44BD4">
      <w:pPr>
        <w:pStyle w:val="TOC3"/>
        <w:rPr>
          <w:rFonts w:ascii="Calibri" w:hAnsi="Calibri"/>
          <w:noProof/>
          <w:sz w:val="22"/>
          <w:szCs w:val="22"/>
        </w:rPr>
      </w:pPr>
      <w:r>
        <w:rPr>
          <w:noProof/>
        </w:rPr>
        <w:t>D.2.10.1</w:t>
      </w:r>
      <w:r>
        <w:rPr>
          <w:rFonts w:ascii="Calibri" w:hAnsi="Calibri"/>
          <w:noProof/>
          <w:sz w:val="22"/>
          <w:szCs w:val="22"/>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_Toc131528071 \h </w:instrText>
      </w:r>
      <w:r>
        <w:rPr>
          <w:noProof/>
        </w:rPr>
      </w:r>
      <w:r>
        <w:rPr>
          <w:noProof/>
        </w:rPr>
        <w:fldChar w:fldCharType="separate"/>
      </w:r>
      <w:r>
        <w:rPr>
          <w:noProof/>
        </w:rPr>
        <w:t>66</w:t>
      </w:r>
      <w:r>
        <w:rPr>
          <w:noProof/>
        </w:rPr>
        <w:fldChar w:fldCharType="end"/>
      </w:r>
    </w:p>
    <w:p w14:paraId="4F506AE6" w14:textId="3205E66E" w:rsidR="00D44BD4" w:rsidRDefault="00D44BD4">
      <w:pPr>
        <w:pStyle w:val="TOC3"/>
        <w:rPr>
          <w:rFonts w:ascii="Calibri" w:hAnsi="Calibri"/>
          <w:noProof/>
          <w:sz w:val="22"/>
          <w:szCs w:val="22"/>
        </w:rPr>
      </w:pPr>
      <w:r>
        <w:rPr>
          <w:noProof/>
        </w:rPr>
        <w:t>D.2.10.2</w:t>
      </w:r>
      <w:r>
        <w:rPr>
          <w:rFonts w:ascii="Calibri" w:hAnsi="Calibri"/>
          <w:noProof/>
          <w:sz w:val="22"/>
          <w:szCs w:val="22"/>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_Toc131528072 \h </w:instrText>
      </w:r>
      <w:r>
        <w:rPr>
          <w:noProof/>
        </w:rPr>
      </w:r>
      <w:r>
        <w:rPr>
          <w:noProof/>
        </w:rPr>
        <w:fldChar w:fldCharType="separate"/>
      </w:r>
      <w:r>
        <w:rPr>
          <w:noProof/>
        </w:rPr>
        <w:t>66</w:t>
      </w:r>
      <w:r>
        <w:rPr>
          <w:noProof/>
        </w:rPr>
        <w:fldChar w:fldCharType="end"/>
      </w:r>
    </w:p>
    <w:p w14:paraId="5B21C66E" w14:textId="7D2CE39E" w:rsidR="00D44BD4" w:rsidRDefault="00D44BD4">
      <w:pPr>
        <w:pStyle w:val="TOC3"/>
        <w:rPr>
          <w:rFonts w:ascii="Calibri" w:hAnsi="Calibri"/>
          <w:noProof/>
          <w:sz w:val="22"/>
          <w:szCs w:val="22"/>
        </w:rPr>
      </w:pPr>
      <w:r>
        <w:rPr>
          <w:noProof/>
        </w:rPr>
        <w:t>D.2.10.3</w:t>
      </w:r>
      <w:r>
        <w:rPr>
          <w:rFonts w:ascii="Calibri" w:hAnsi="Calibri"/>
          <w:noProof/>
          <w:sz w:val="22"/>
          <w:szCs w:val="22"/>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_Toc131528073 \h </w:instrText>
      </w:r>
      <w:r>
        <w:rPr>
          <w:noProof/>
        </w:rPr>
      </w:r>
      <w:r>
        <w:rPr>
          <w:noProof/>
        </w:rPr>
        <w:fldChar w:fldCharType="separate"/>
      </w:r>
      <w:r>
        <w:rPr>
          <w:noProof/>
        </w:rPr>
        <w:t>66</w:t>
      </w:r>
      <w:r>
        <w:rPr>
          <w:noProof/>
        </w:rPr>
        <w:fldChar w:fldCharType="end"/>
      </w:r>
    </w:p>
    <w:p w14:paraId="39C651BD" w14:textId="5C05F798" w:rsidR="00D44BD4" w:rsidRDefault="00D44BD4">
      <w:pPr>
        <w:pStyle w:val="TOC3"/>
        <w:rPr>
          <w:rFonts w:ascii="Calibri" w:hAnsi="Calibri"/>
          <w:noProof/>
          <w:sz w:val="22"/>
          <w:szCs w:val="22"/>
        </w:rPr>
      </w:pPr>
      <w:r>
        <w:rPr>
          <w:noProof/>
        </w:rPr>
        <w:t>D.2.11</w:t>
      </w:r>
      <w:r>
        <w:rPr>
          <w:rFonts w:ascii="Calibri" w:hAnsi="Calibri"/>
          <w:noProof/>
          <w:sz w:val="22"/>
          <w:szCs w:val="22"/>
        </w:rPr>
        <w:tab/>
      </w:r>
      <w:r>
        <w:rPr>
          <w:noProof/>
        </w:rPr>
        <w:t>Modulation scheme selections</w:t>
      </w:r>
      <w:r>
        <w:rPr>
          <w:noProof/>
        </w:rPr>
        <w:tab/>
      </w:r>
      <w:r>
        <w:rPr>
          <w:noProof/>
        </w:rPr>
        <w:fldChar w:fldCharType="begin" w:fldLock="1"/>
      </w:r>
      <w:r>
        <w:rPr>
          <w:noProof/>
        </w:rPr>
        <w:instrText xml:space="preserve"> PAGEREF _Toc131528074 \h </w:instrText>
      </w:r>
      <w:r>
        <w:rPr>
          <w:noProof/>
        </w:rPr>
      </w:r>
      <w:r>
        <w:rPr>
          <w:noProof/>
        </w:rPr>
        <w:fldChar w:fldCharType="separate"/>
      </w:r>
      <w:r>
        <w:rPr>
          <w:noProof/>
        </w:rPr>
        <w:t>66</w:t>
      </w:r>
      <w:r>
        <w:rPr>
          <w:noProof/>
        </w:rPr>
        <w:fldChar w:fldCharType="end"/>
      </w:r>
    </w:p>
    <w:p w14:paraId="083A8918" w14:textId="7F8B5E4F" w:rsidR="00D44BD4" w:rsidRDefault="00D44BD4">
      <w:pPr>
        <w:pStyle w:val="TOC3"/>
        <w:rPr>
          <w:rFonts w:ascii="Calibri" w:hAnsi="Calibri"/>
          <w:noProof/>
          <w:sz w:val="22"/>
          <w:szCs w:val="22"/>
        </w:rPr>
      </w:pPr>
      <w:r>
        <w:rPr>
          <w:noProof/>
        </w:rPr>
        <w:t>D.2.12</w:t>
      </w:r>
      <w:r>
        <w:rPr>
          <w:rFonts w:ascii="Calibri" w:hAnsi="Calibri"/>
          <w:noProof/>
          <w:sz w:val="22"/>
          <w:szCs w:val="22"/>
        </w:rPr>
        <w:tab/>
      </w:r>
      <w:r>
        <w:rPr>
          <w:noProof/>
        </w:rPr>
        <w:t>Current test completion status per EN-DC configuration</w:t>
      </w:r>
      <w:r>
        <w:rPr>
          <w:noProof/>
        </w:rPr>
        <w:tab/>
      </w:r>
      <w:r>
        <w:rPr>
          <w:noProof/>
        </w:rPr>
        <w:fldChar w:fldCharType="begin" w:fldLock="1"/>
      </w:r>
      <w:r>
        <w:rPr>
          <w:noProof/>
        </w:rPr>
        <w:instrText xml:space="preserve"> PAGEREF _Toc131528075 \h </w:instrText>
      </w:r>
      <w:r>
        <w:rPr>
          <w:noProof/>
        </w:rPr>
      </w:r>
      <w:r>
        <w:rPr>
          <w:noProof/>
        </w:rPr>
        <w:fldChar w:fldCharType="separate"/>
      </w:r>
      <w:r>
        <w:rPr>
          <w:noProof/>
        </w:rPr>
        <w:t>67</w:t>
      </w:r>
      <w:r>
        <w:rPr>
          <w:noProof/>
        </w:rPr>
        <w:fldChar w:fldCharType="end"/>
      </w:r>
    </w:p>
    <w:p w14:paraId="48AA117E" w14:textId="17D7D539" w:rsidR="00D44BD4" w:rsidRDefault="00D44BD4">
      <w:pPr>
        <w:pStyle w:val="TOC9"/>
        <w:rPr>
          <w:rFonts w:ascii="Calibri" w:hAnsi="Calibri"/>
          <w:b w:val="0"/>
          <w:noProof/>
          <w:szCs w:val="22"/>
        </w:rPr>
      </w:pPr>
      <w:r>
        <w:rPr>
          <w:noProof/>
        </w:rPr>
        <w:t>Annex B: Change history</w:t>
      </w:r>
      <w:r>
        <w:rPr>
          <w:noProof/>
        </w:rPr>
        <w:tab/>
      </w:r>
      <w:r>
        <w:rPr>
          <w:noProof/>
        </w:rPr>
        <w:fldChar w:fldCharType="begin" w:fldLock="1"/>
      </w:r>
      <w:r>
        <w:rPr>
          <w:noProof/>
        </w:rPr>
        <w:instrText xml:space="preserve"> PAGEREF _Toc131528076 \h </w:instrText>
      </w:r>
      <w:r>
        <w:rPr>
          <w:noProof/>
        </w:rPr>
      </w:r>
      <w:r>
        <w:rPr>
          <w:noProof/>
        </w:rPr>
        <w:fldChar w:fldCharType="separate"/>
      </w:r>
      <w:r>
        <w:rPr>
          <w:noProof/>
        </w:rPr>
        <w:t>68</w:t>
      </w:r>
      <w:r>
        <w:rPr>
          <w:noProof/>
        </w:rPr>
        <w:fldChar w:fldCharType="end"/>
      </w:r>
    </w:p>
    <w:p w14:paraId="7E488E1F" w14:textId="3F6DFC52" w:rsidR="00080512" w:rsidRPr="00E80F49" w:rsidRDefault="00C46B3C">
      <w:r>
        <w:rPr>
          <w:noProof/>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31528001"/>
      <w:r w:rsidRPr="00E80F49">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31528002"/>
      <w:r w:rsidRPr="00E80F49">
        <w:lastRenderedPageBreak/>
        <w:t>1</w:t>
      </w:r>
      <w:r w:rsidRPr="00E80F49">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087F9740" w14:textId="77777777" w:rsidR="00080512" w:rsidRPr="00E80F49" w:rsidRDefault="00031EB8" w:rsidP="00031EB8">
      <w:pPr>
        <w:pStyle w:val="Heading1"/>
      </w:pPr>
      <w:r w:rsidRPr="00E80F49">
        <w:t xml:space="preserve"> </w:t>
      </w:r>
      <w:bookmarkStart w:id="27" w:name="_Toc27418750"/>
      <w:bookmarkStart w:id="28" w:name="_Toc36042403"/>
      <w:bookmarkStart w:id="29" w:name="_Toc43899730"/>
      <w:bookmarkStart w:id="30" w:name="_Toc51767641"/>
      <w:bookmarkStart w:id="31" w:name="_Toc59039969"/>
      <w:bookmarkStart w:id="32" w:name="_Toc68073908"/>
      <w:bookmarkStart w:id="33" w:name="_Toc75371769"/>
      <w:bookmarkStart w:id="34" w:name="_Toc83727837"/>
      <w:bookmarkStart w:id="35" w:name="_Toc100005937"/>
      <w:bookmarkStart w:id="36" w:name="_Toc106703484"/>
      <w:bookmarkStart w:id="37" w:name="_Toc131528003"/>
      <w:r w:rsidR="00080512" w:rsidRPr="00E80F49">
        <w:t>2</w:t>
      </w:r>
      <w:r w:rsidR="00080512" w:rsidRPr="00E80F49">
        <w:tab/>
        <w:t>References</w:t>
      </w:r>
      <w:bookmarkEnd w:id="27"/>
      <w:bookmarkEnd w:id="28"/>
      <w:bookmarkEnd w:id="29"/>
      <w:bookmarkEnd w:id="30"/>
      <w:bookmarkEnd w:id="31"/>
      <w:bookmarkEnd w:id="32"/>
      <w:bookmarkEnd w:id="33"/>
      <w:bookmarkEnd w:id="34"/>
      <w:bookmarkEnd w:id="35"/>
      <w:bookmarkEnd w:id="36"/>
      <w:bookmarkEnd w:id="37"/>
    </w:p>
    <w:p w14:paraId="21DA214F" w14:textId="77777777" w:rsidR="00080512" w:rsidRPr="00E80F49" w:rsidRDefault="00080512">
      <w:r w:rsidRPr="00E80F49">
        <w:t>The following documents contain provisions which, through reference in this text, constitute provisions of the present document.</w:t>
      </w:r>
    </w:p>
    <w:p w14:paraId="483C89DF" w14:textId="77777777" w:rsidR="00080512" w:rsidRPr="00E80F49" w:rsidRDefault="00051834" w:rsidP="00051834">
      <w:pPr>
        <w:pStyle w:val="B1"/>
      </w:pPr>
      <w:bookmarkStart w:id="38" w:name="OLE_LINK1"/>
      <w:bookmarkStart w:id="39" w:name="OLE_LINK2"/>
      <w:bookmarkStart w:id="40" w:name="OLE_LINK3"/>
      <w:bookmarkStart w:id="41" w:name="OLE_LINK4"/>
      <w:r w:rsidRPr="00E80F49">
        <w:t>-</w:t>
      </w:r>
      <w:r w:rsidRPr="00E80F49">
        <w:tab/>
      </w:r>
      <w:r w:rsidR="00080512" w:rsidRPr="00E80F49">
        <w:t>References are either specific (identified by date of publication, edition numbe</w:t>
      </w:r>
      <w:r w:rsidR="00DC4DA2" w:rsidRPr="00E80F49">
        <w:t>r, version number, etc.) or non</w:t>
      </w:r>
      <w:r w:rsidR="00DC4DA2" w:rsidRPr="00E80F49">
        <w:noBreakHyphen/>
      </w:r>
      <w:r w:rsidR="00080512" w:rsidRPr="00E80F49">
        <w:t>specific.</w:t>
      </w:r>
    </w:p>
    <w:p w14:paraId="5582165D" w14:textId="77777777" w:rsidR="00080512" w:rsidRPr="00E80F49" w:rsidRDefault="00051834" w:rsidP="00051834">
      <w:pPr>
        <w:pStyle w:val="B1"/>
      </w:pPr>
      <w:r w:rsidRPr="00E80F49">
        <w:t>-</w:t>
      </w:r>
      <w:r w:rsidRPr="00E80F49">
        <w:tab/>
      </w:r>
      <w:r w:rsidR="00080512" w:rsidRPr="00E80F49">
        <w:t>For a specific reference, subsequent revisions do not apply.</w:t>
      </w:r>
    </w:p>
    <w:p w14:paraId="7AA0CC44" w14:textId="77777777" w:rsidR="00031EB8" w:rsidRPr="00E80F49" w:rsidRDefault="00051834" w:rsidP="00031EB8">
      <w:pPr>
        <w:pStyle w:val="B1"/>
        <w:rPr>
          <w:lang w:eastAsia="sv-SE"/>
        </w:rPr>
      </w:pPr>
      <w:r w:rsidRPr="00E80F49">
        <w:t>-</w:t>
      </w:r>
      <w:r w:rsidRPr="00E80F49">
        <w:tab/>
      </w:r>
      <w:r w:rsidR="00080512" w:rsidRPr="00E80F49">
        <w:t>For a non-specific reference, the latest version applies. In the case of a reference to a 3GPP document (including a GSM document), a non-specific reference implicitly refers to the latest version of that document</w:t>
      </w:r>
      <w:r w:rsidR="00080512" w:rsidRPr="00E80F49">
        <w:rPr>
          <w:i/>
        </w:rPr>
        <w:t xml:space="preserve"> in the same Release as the present document</w:t>
      </w:r>
      <w:r w:rsidR="00080512" w:rsidRPr="00E80F49">
        <w:t>.</w:t>
      </w:r>
    </w:p>
    <w:p w14:paraId="05C94EC8" w14:textId="77777777" w:rsidR="00031EB8" w:rsidRPr="00E80F49" w:rsidRDefault="00031EB8" w:rsidP="00031EB8">
      <w:pPr>
        <w:keepLines/>
        <w:ind w:left="1702" w:hanging="1418"/>
      </w:pPr>
      <w:r w:rsidRPr="00E80F49">
        <w:t>[1]</w:t>
      </w:r>
      <w:r w:rsidRPr="00E80F49">
        <w:tab/>
        <w:t>3GPP TR 21.905: "Vocabulary for 3GPP Specifications".</w:t>
      </w:r>
    </w:p>
    <w:p w14:paraId="16E00EB9" w14:textId="77777777" w:rsidR="00031EB8" w:rsidRPr="00E80F49" w:rsidRDefault="00031EB8" w:rsidP="00031EB8">
      <w:pPr>
        <w:keepLines/>
        <w:ind w:left="1702" w:hanging="1418"/>
      </w:pPr>
      <w:r w:rsidRPr="00E80F49">
        <w:t>[2]</w:t>
      </w:r>
      <w:r w:rsidRPr="00E80F49">
        <w:tab/>
        <w:t xml:space="preserve">3GPP TS </w:t>
      </w:r>
      <w:r w:rsidR="008F3A3D" w:rsidRPr="00E80F49">
        <w:t>38</w:t>
      </w:r>
      <w:r w:rsidRPr="00E80F49">
        <w:t xml:space="preserve">.521-1: </w:t>
      </w:r>
      <w:r w:rsidRPr="00E80F49">
        <w:rPr>
          <w:rFonts w:eastAsia="SimSun"/>
          <w:lang w:eastAsia="x-none"/>
        </w:rPr>
        <w:t>"</w:t>
      </w:r>
      <w:r w:rsidR="003C7027" w:rsidRPr="00E80F49">
        <w:rPr>
          <w:rFonts w:eastAsia="SimSun"/>
          <w:lang w:eastAsia="x-none"/>
        </w:rPr>
        <w:t>NR; UE conformance specification; Radio transmission and reception; Part 1: NR range 1</w:t>
      </w:r>
      <w:r w:rsidRPr="00E80F49">
        <w:rPr>
          <w:rFonts w:eastAsia="SimSun"/>
          <w:lang w:eastAsia="x-none"/>
        </w:rPr>
        <w:t>".</w:t>
      </w:r>
    </w:p>
    <w:p w14:paraId="2CA18E4C" w14:textId="77777777" w:rsidR="00031EB8" w:rsidRPr="00E80F49" w:rsidRDefault="00031EB8" w:rsidP="00031EB8">
      <w:pPr>
        <w:keepLines/>
        <w:ind w:left="1702" w:hanging="1418"/>
      </w:pPr>
      <w:r w:rsidRPr="00E80F49">
        <w:t>[3]</w:t>
      </w:r>
      <w:r w:rsidRPr="00E80F49">
        <w:tab/>
        <w:t>3GPP TS 38.521-2: "</w:t>
      </w:r>
      <w:r w:rsidR="003C7027" w:rsidRPr="00E80F49">
        <w:rPr>
          <w:snapToGrid w:val="0"/>
          <w:color w:val="000000"/>
        </w:rPr>
        <w:t xml:space="preserve">NR; UE conformance specification; Radio transmission and reception; Part 2: </w:t>
      </w:r>
      <w:r w:rsidR="003C7027" w:rsidRPr="00E80F49">
        <w:t>NR range 2</w:t>
      </w:r>
      <w:r w:rsidRPr="00E80F49">
        <w:t>".</w:t>
      </w:r>
    </w:p>
    <w:p w14:paraId="4CDCD133" w14:textId="77777777" w:rsidR="000F3EF6" w:rsidRPr="00E80F49" w:rsidRDefault="003C7027" w:rsidP="000F3EF6">
      <w:pPr>
        <w:keepLines/>
        <w:ind w:left="1702" w:hanging="1418"/>
        <w:rPr>
          <w:rFonts w:eastAsia="Malgun Gothic"/>
          <w:lang w:eastAsia="en-US"/>
        </w:rPr>
      </w:pPr>
      <w:r w:rsidRPr="00E80F49">
        <w:t>[4]</w:t>
      </w:r>
      <w:r w:rsidRPr="00E80F49">
        <w:tab/>
        <w:t>3GPP TS 38.521-3: "</w:t>
      </w:r>
      <w:r w:rsidRPr="00E80F49">
        <w:rPr>
          <w:snapToGrid w:val="0"/>
          <w:color w:val="000000"/>
        </w:rPr>
        <w:t xml:space="preserve">NR; UE conformance specification; Radio transmission and reception; Part 3: </w:t>
      </w:r>
      <w:r w:rsidRPr="00E80F49">
        <w:t>NR interworking between NR range1 + NR range2 and between NR and LTE".</w:t>
      </w:r>
    </w:p>
    <w:p w14:paraId="4E52785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[5]</w:t>
      </w:r>
      <w:r w:rsidRPr="00E80F49">
        <w:rPr>
          <w:rFonts w:eastAsia="Malgun Gothic"/>
          <w:lang w:eastAsia="en-US"/>
        </w:rPr>
        <w:tab/>
        <w:t>3GPP TS 38.101-1: “NR; User Equipment (UE) radio transmission and reception; Part 1: Range 1 Standalone”.</w:t>
      </w:r>
    </w:p>
    <w:p w14:paraId="4CDF1072"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[6]</w:t>
      </w:r>
      <w:r w:rsidRPr="00E80F49">
        <w:rPr>
          <w:rFonts w:eastAsia="Malgun Gothic"/>
          <w:lang w:eastAsia="en-US"/>
        </w:rPr>
        <w:tab/>
        <w:t>3GPP TS 38.101-2: “NR; User Equipment (UE) radio transmission and reception; Part 2: Range 2 Standalone”.</w:t>
      </w:r>
    </w:p>
    <w:p w14:paraId="2486CEC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[7]</w:t>
      </w:r>
      <w:r w:rsidRPr="00E80F49">
        <w:rPr>
          <w:rFonts w:eastAsia="Malgun Gothic"/>
          <w:lang w:eastAsia="en-US"/>
        </w:rPr>
        <w:tab/>
        <w:t>3GPP TS 38.101-3: “NR; User Equipment (UE) radio transmission and reception; Part 3: Range 1 and Range 2 Interworking operation with other radios”.</w:t>
      </w:r>
    </w:p>
    <w:p w14:paraId="3DFBD6DD" w14:textId="77777777" w:rsidR="006060A9" w:rsidRPr="00E80F49" w:rsidRDefault="000F3EF6" w:rsidP="006060A9">
      <w:pPr>
        <w:keepLines/>
        <w:ind w:left="1702" w:hanging="1418"/>
        <w:rPr>
          <w:rFonts w:eastAsia="Malgun Gothic"/>
        </w:rPr>
      </w:pPr>
      <w:r w:rsidRPr="00E80F49">
        <w:rPr>
          <w:rFonts w:eastAsia="Malgun Gothic"/>
          <w:lang w:eastAsia="en-US"/>
        </w:rPr>
        <w:t>[8]</w:t>
      </w:r>
      <w:r w:rsidRPr="00E80F49">
        <w:rPr>
          <w:rFonts w:eastAsia="Malgun Gothic"/>
          <w:lang w:eastAsia="en-US"/>
        </w:rPr>
        <w:tab/>
        <w:t>3GPP TS 36.101:</w:t>
      </w:r>
      <w:r w:rsidRPr="00E80F49">
        <w:rPr>
          <w:rFonts w:eastAsia="SimSun"/>
          <w:lang w:eastAsia="en-US"/>
        </w:rPr>
        <w:t xml:space="preserve"> </w:t>
      </w:r>
      <w:r w:rsidRPr="00E80F49">
        <w:rPr>
          <w:rFonts w:eastAsia="Malgun Gothic"/>
          <w:lang w:eastAsia="en-US"/>
        </w:rPr>
        <w:t>Evolved Universal Terrestrial Radio Access (E-UTRA); User Equipment (UE) radio transmission and reception”.</w:t>
      </w:r>
    </w:p>
    <w:p w14:paraId="08384F9A" w14:textId="77777777" w:rsidR="004F34D4" w:rsidRDefault="006060A9" w:rsidP="004F34D4">
      <w:pPr>
        <w:keepLines/>
        <w:overflowPunct/>
        <w:autoSpaceDE/>
        <w:autoSpaceDN/>
        <w:adjustRightInd/>
        <w:ind w:left="1702" w:hanging="1418"/>
        <w:textAlignment w:val="auto"/>
        <w:rPr>
          <w:lang w:eastAsia="ja-JP"/>
        </w:rPr>
      </w:pPr>
      <w:r w:rsidRPr="00E80F49">
        <w:rPr>
          <w:rFonts w:eastAsia="Malgun Gothic"/>
        </w:rPr>
        <w:t>[9]</w:t>
      </w:r>
      <w:r w:rsidRPr="00E80F49">
        <w:rPr>
          <w:rFonts w:eastAsia="Malgun Gothic"/>
        </w:rPr>
        <w:tab/>
      </w:r>
      <w:r w:rsidRPr="00E80F49">
        <w:rPr>
          <w:lang w:eastAsia="ja-JP"/>
        </w:rPr>
        <w:t>R5-206841: “Discussion on test points in Receiver test cases for EN-DC configurations with exception requirements”.</w:t>
      </w:r>
    </w:p>
    <w:p w14:paraId="62B6F783" w14:textId="735272ED" w:rsidR="00B07FB6" w:rsidRPr="00E80F49" w:rsidRDefault="004F34D4" w:rsidP="004F34D4">
      <w:pPr>
        <w:keepLines/>
        <w:overflowPunct/>
        <w:autoSpaceDE/>
        <w:autoSpaceDN/>
        <w:adjustRightInd/>
        <w:ind w:left="1702" w:hanging="1418"/>
        <w:textAlignment w:val="auto"/>
        <w:rPr>
          <w:rFonts w:eastAsia="Malgun Gothic"/>
          <w:lang w:eastAsia="en-US"/>
        </w:rPr>
      </w:pPr>
      <w:r>
        <w:rPr>
          <w:lang w:eastAsia="ja-JP"/>
        </w:rPr>
        <w:t>[10]</w:t>
      </w:r>
      <w:r>
        <w:rPr>
          <w:lang w:eastAsia="ja-JP"/>
        </w:rPr>
        <w:tab/>
        <w:t>3GPP TS 38.521-5: “NR; UE conformance specification; Radio transmission and reception; Part 5: Satellite access Radio Frequency (RF) and performance requirements”.</w:t>
      </w:r>
    </w:p>
    <w:p w14:paraId="20425347" w14:textId="77777777" w:rsidR="00080512" w:rsidRPr="00E80F49" w:rsidRDefault="00080512">
      <w:pPr>
        <w:pStyle w:val="Heading1"/>
      </w:pPr>
      <w:bookmarkStart w:id="42" w:name="_Toc27418751"/>
      <w:bookmarkStart w:id="43" w:name="_Toc36042404"/>
      <w:bookmarkStart w:id="44" w:name="_Toc43899731"/>
      <w:bookmarkStart w:id="45" w:name="_Toc51767642"/>
      <w:bookmarkStart w:id="46" w:name="_Toc59039970"/>
      <w:bookmarkStart w:id="47" w:name="_Toc68073909"/>
      <w:bookmarkStart w:id="48" w:name="_Toc75371770"/>
      <w:bookmarkStart w:id="49" w:name="_Toc83727838"/>
      <w:bookmarkStart w:id="50" w:name="_Toc100005938"/>
      <w:bookmarkStart w:id="51" w:name="_Toc106703485"/>
      <w:bookmarkStart w:id="52" w:name="_Toc131528004"/>
      <w:bookmarkEnd w:id="38"/>
      <w:bookmarkEnd w:id="39"/>
      <w:bookmarkEnd w:id="40"/>
      <w:bookmarkEnd w:id="41"/>
      <w:r w:rsidRPr="00E80F49">
        <w:lastRenderedPageBreak/>
        <w:t>3</w:t>
      </w:r>
      <w:r w:rsidRPr="00E80F49">
        <w:tab/>
        <w:t xml:space="preserve">Definitions, </w:t>
      </w:r>
      <w:r w:rsidR="008028A4" w:rsidRPr="00E80F49">
        <w:t>symbols and abbreviations</w:t>
      </w:r>
      <w:bookmarkEnd w:id="42"/>
      <w:bookmarkEnd w:id="43"/>
      <w:bookmarkEnd w:id="44"/>
      <w:bookmarkEnd w:id="45"/>
      <w:bookmarkEnd w:id="46"/>
      <w:bookmarkEnd w:id="47"/>
      <w:bookmarkEnd w:id="48"/>
      <w:bookmarkEnd w:id="49"/>
      <w:bookmarkEnd w:id="50"/>
      <w:bookmarkEnd w:id="51"/>
      <w:bookmarkEnd w:id="52"/>
    </w:p>
    <w:p w14:paraId="2B8199D8" w14:textId="77777777" w:rsidR="00080512" w:rsidRPr="00E80F49" w:rsidRDefault="00080512">
      <w:pPr>
        <w:pStyle w:val="Heading2"/>
      </w:pPr>
      <w:bookmarkStart w:id="53" w:name="_Toc27418752"/>
      <w:bookmarkStart w:id="54" w:name="_Toc36042405"/>
      <w:bookmarkStart w:id="55" w:name="_Toc43899732"/>
      <w:bookmarkStart w:id="56" w:name="_Toc51767643"/>
      <w:bookmarkStart w:id="57" w:name="_Toc59039971"/>
      <w:bookmarkStart w:id="58" w:name="_Toc68073910"/>
      <w:bookmarkStart w:id="59" w:name="_Toc75371771"/>
      <w:bookmarkStart w:id="60" w:name="_Toc83727839"/>
      <w:bookmarkStart w:id="61" w:name="_Toc100005939"/>
      <w:bookmarkStart w:id="62" w:name="_Toc106703486"/>
      <w:bookmarkStart w:id="63" w:name="_Toc131528005"/>
      <w:r w:rsidRPr="00E80F49">
        <w:t>3.1</w:t>
      </w:r>
      <w:r w:rsidRPr="00E80F49">
        <w:tab/>
        <w:t>Definitions</w:t>
      </w:r>
      <w:bookmarkEnd w:id="53"/>
      <w:bookmarkEnd w:id="54"/>
      <w:bookmarkEnd w:id="55"/>
      <w:bookmarkEnd w:id="56"/>
      <w:bookmarkEnd w:id="57"/>
      <w:bookmarkEnd w:id="58"/>
      <w:bookmarkEnd w:id="59"/>
      <w:bookmarkEnd w:id="60"/>
      <w:bookmarkEnd w:id="61"/>
      <w:bookmarkEnd w:id="62"/>
      <w:bookmarkEnd w:id="63"/>
    </w:p>
    <w:p w14:paraId="25F7BF26" w14:textId="77777777" w:rsidR="00080512" w:rsidRPr="00E80F49" w:rsidRDefault="00080512">
      <w:r w:rsidRPr="00E80F49">
        <w:t xml:space="preserve">For the purposes of the present document, the terms and definitions given in </w:t>
      </w:r>
      <w:bookmarkStart w:id="64" w:name="OLE_LINK6"/>
      <w:bookmarkStart w:id="65" w:name="OLE_LINK7"/>
      <w:bookmarkStart w:id="66" w:name="OLE_LINK8"/>
      <w:r w:rsidR="00DF62CD" w:rsidRPr="00E80F49">
        <w:t xml:space="preserve">3GPP </w:t>
      </w:r>
      <w:bookmarkEnd w:id="64"/>
      <w:bookmarkEnd w:id="65"/>
      <w:bookmarkEnd w:id="66"/>
      <w:r w:rsidRPr="00E80F49">
        <w:t>TR 21.905 [</w:t>
      </w:r>
      <w:r w:rsidR="004D3578" w:rsidRPr="00E80F49">
        <w:t>1</w:t>
      </w:r>
      <w:r w:rsidRPr="00E80F49">
        <w:t xml:space="preserve">] and the following apply. A term defined in the present document takes precedence over the definition of the same term, if any, in </w:t>
      </w:r>
      <w:r w:rsidR="00DF62CD" w:rsidRPr="00E80F49">
        <w:t xml:space="preserve">3GPP </w:t>
      </w:r>
      <w:r w:rsidRPr="00E80F49">
        <w:t>TR 21.905 [</w:t>
      </w:r>
      <w:r w:rsidR="004D3578" w:rsidRPr="00E80F49">
        <w:t>1</w:t>
      </w:r>
      <w:r w:rsidRPr="00E80F49">
        <w:t>].</w:t>
      </w:r>
    </w:p>
    <w:p w14:paraId="2C6CD9D1" w14:textId="77777777" w:rsidR="00B95A6D" w:rsidRPr="00E80F49" w:rsidRDefault="0063323F" w:rsidP="00B95A6D">
      <w:pPr>
        <w:pStyle w:val="EX"/>
        <w:ind w:left="0" w:firstLine="0"/>
      </w:pPr>
      <w:r w:rsidRPr="00E80F49">
        <w:t>Other definitions used in the present document are listed in 3GPP TS 38.521-1 [2]</w:t>
      </w:r>
      <w:r w:rsidR="003C7027" w:rsidRPr="00E80F49">
        <w:t>, 3GPP TS 38.521-2 [3] or 3GPP TS 38.521-3 [4]</w:t>
      </w:r>
      <w:r w:rsidRPr="00E80F49">
        <w:t>.</w:t>
      </w:r>
    </w:p>
    <w:p w14:paraId="66ECE590" w14:textId="77777777" w:rsidR="0063323F" w:rsidRPr="00E80F49" w:rsidRDefault="00B95A6D" w:rsidP="00E2367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292FBFD2" w14:textId="77777777" w:rsidR="0063323F" w:rsidRPr="00E80F49" w:rsidRDefault="00080512" w:rsidP="0063323F">
      <w:pPr>
        <w:pStyle w:val="Heading2"/>
      </w:pPr>
      <w:bookmarkStart w:id="67" w:name="_Toc27418753"/>
      <w:bookmarkStart w:id="68" w:name="_Toc36042406"/>
      <w:bookmarkStart w:id="69" w:name="_Toc43899733"/>
      <w:bookmarkStart w:id="70" w:name="_Toc51767644"/>
      <w:bookmarkStart w:id="71" w:name="_Toc59039972"/>
      <w:bookmarkStart w:id="72" w:name="_Toc68073911"/>
      <w:bookmarkStart w:id="73" w:name="_Toc75371772"/>
      <w:bookmarkStart w:id="74" w:name="_Toc83727840"/>
      <w:bookmarkStart w:id="75" w:name="_Toc100005940"/>
      <w:bookmarkStart w:id="76" w:name="_Toc106703487"/>
      <w:bookmarkStart w:id="77" w:name="_Toc131528006"/>
      <w:r w:rsidRPr="00E80F49">
        <w:t>3.2</w:t>
      </w:r>
      <w:r w:rsidRPr="00E80F49">
        <w:tab/>
        <w:t>Symbols</w:t>
      </w:r>
      <w:bookmarkEnd w:id="67"/>
      <w:bookmarkEnd w:id="68"/>
      <w:bookmarkEnd w:id="69"/>
      <w:bookmarkEnd w:id="70"/>
      <w:bookmarkEnd w:id="71"/>
      <w:bookmarkEnd w:id="72"/>
      <w:bookmarkEnd w:id="73"/>
      <w:bookmarkEnd w:id="74"/>
      <w:bookmarkEnd w:id="75"/>
      <w:bookmarkEnd w:id="76"/>
      <w:bookmarkEnd w:id="77"/>
    </w:p>
    <w:p w14:paraId="27DEB475" w14:textId="77777777" w:rsidR="00B95A6D" w:rsidRPr="00E80F49" w:rsidRDefault="0063323F" w:rsidP="00B95A6D">
      <w:pPr>
        <w:pStyle w:val="EX"/>
        <w:ind w:left="0" w:firstLine="0"/>
      </w:pPr>
      <w:r w:rsidRPr="00E80F49">
        <w:t xml:space="preserve">Symbols used in the present document are listed in 3GPP TR 21.905 [1], 3GPP </w:t>
      </w:r>
      <w:r w:rsidR="003C7027" w:rsidRPr="00E80F49">
        <w:t>TS 38.521-1 [2], 3GPP TS 38.521-2 [3] or 3GPP TS 38.521-3 [4]</w:t>
      </w:r>
      <w:r w:rsidRPr="00E80F49">
        <w:t>.</w:t>
      </w:r>
      <w:r w:rsidR="00B95A6D" w:rsidRPr="00E80F49">
        <w:t xml:space="preserve"> </w:t>
      </w:r>
    </w:p>
    <w:p w14:paraId="25BDA5D3" w14:textId="77777777" w:rsidR="007B1506" w:rsidRPr="00E80F49" w:rsidRDefault="00B95A6D" w:rsidP="0044373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778F67C4" w14:textId="77777777" w:rsidR="00080512" w:rsidRPr="00E80F49" w:rsidRDefault="00080512" w:rsidP="0063323F">
      <w:pPr>
        <w:pStyle w:val="Heading2"/>
      </w:pPr>
      <w:bookmarkStart w:id="78" w:name="_Toc27418754"/>
      <w:bookmarkStart w:id="79" w:name="_Toc36042407"/>
      <w:bookmarkStart w:id="80" w:name="_Toc43899734"/>
      <w:bookmarkStart w:id="81" w:name="_Toc51767645"/>
      <w:bookmarkStart w:id="82" w:name="_Toc59039973"/>
      <w:bookmarkStart w:id="83" w:name="_Toc68073912"/>
      <w:bookmarkStart w:id="84" w:name="_Toc75371773"/>
      <w:bookmarkStart w:id="85" w:name="_Toc83727841"/>
      <w:bookmarkStart w:id="86" w:name="_Toc100005941"/>
      <w:bookmarkStart w:id="87" w:name="_Toc106703488"/>
      <w:bookmarkStart w:id="88" w:name="_Toc131528007"/>
      <w:r w:rsidRPr="00E80F49">
        <w:t>3.3</w:t>
      </w:r>
      <w:r w:rsidRPr="00E80F49">
        <w:tab/>
        <w:t>Abbreviations</w:t>
      </w:r>
      <w:bookmarkEnd w:id="78"/>
      <w:bookmarkEnd w:id="79"/>
      <w:bookmarkEnd w:id="80"/>
      <w:bookmarkEnd w:id="81"/>
      <w:bookmarkEnd w:id="82"/>
      <w:bookmarkEnd w:id="83"/>
      <w:bookmarkEnd w:id="84"/>
      <w:bookmarkEnd w:id="85"/>
      <w:bookmarkEnd w:id="86"/>
      <w:bookmarkEnd w:id="87"/>
      <w:bookmarkEnd w:id="88"/>
    </w:p>
    <w:p w14:paraId="538CBB6B" w14:textId="77777777" w:rsidR="0063323F" w:rsidRPr="00E80F49" w:rsidRDefault="0063323F" w:rsidP="0063323F">
      <w:pPr>
        <w:keepNext/>
      </w:pPr>
      <w:r w:rsidRPr="00E80F49">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E80F49" w:rsidRDefault="0063323F" w:rsidP="00B95A6D">
      <w:pPr>
        <w:pStyle w:val="EX"/>
        <w:ind w:left="0" w:firstLine="0"/>
      </w:pPr>
      <w:r w:rsidRPr="00E80F49">
        <w:t xml:space="preserve">Other abbreviations used in the present document are listed in 3GPP </w:t>
      </w:r>
      <w:r w:rsidR="00C616AF" w:rsidRPr="00E80F49">
        <w:t xml:space="preserve">TS 38.521-1 [2], </w:t>
      </w:r>
      <w:r w:rsidRPr="00E80F49">
        <w:t xml:space="preserve">or </w:t>
      </w:r>
      <w:r w:rsidR="00F13B7E" w:rsidRPr="00E80F49">
        <w:t>3GPP</w:t>
      </w:r>
      <w:r w:rsidR="00C616AF" w:rsidRPr="00E80F49">
        <w:t>, 3GPP TS 38.521-1 [2], 3GPP TS 38.521-2 [3] or 3GPP TS 38.521-3 [4].</w:t>
      </w:r>
    </w:p>
    <w:p w14:paraId="45666645" w14:textId="77777777" w:rsidR="00EE0740" w:rsidRPr="00E80F49" w:rsidRDefault="00EE0740" w:rsidP="00C302B2">
      <w:pPr>
        <w:pStyle w:val="EW"/>
        <w:rPr>
          <w:rFonts w:eastAsia="Malgun Gothic"/>
          <w:lang w:eastAsia="en-US"/>
        </w:rPr>
      </w:pPr>
      <w:r w:rsidRPr="00E80F49">
        <w:rPr>
          <w:rFonts w:eastAsia="Malgun Gothic"/>
          <w:lang w:eastAsia="en-US"/>
        </w:rPr>
        <w:t>A-SE</w:t>
      </w:r>
      <w:r w:rsidRPr="00E80F49">
        <w:rPr>
          <w:rFonts w:eastAsia="Malgun Gothic"/>
          <w:lang w:eastAsia="en-US"/>
        </w:rPr>
        <w:tab/>
        <w:t>Additional spurious emissions</w:t>
      </w:r>
    </w:p>
    <w:p w14:paraId="046E30F9" w14:textId="77777777" w:rsidR="00DA44F7" w:rsidRPr="00E80F49" w:rsidRDefault="00EE0740" w:rsidP="00C302B2">
      <w:pPr>
        <w:pStyle w:val="EW"/>
      </w:pPr>
      <w:r w:rsidRPr="00E80F49">
        <w:rPr>
          <w:rFonts w:eastAsia="SimSun"/>
          <w:lang w:eastAsia="zh-CN"/>
        </w:rPr>
        <w:t>A-SEM</w:t>
      </w:r>
      <w:r w:rsidRPr="00E80F49">
        <w:rPr>
          <w:rFonts w:eastAsia="SimSun"/>
          <w:lang w:eastAsia="zh-CN"/>
        </w:rPr>
        <w:tab/>
        <w:t>Spectrum Emission Mask</w:t>
      </w:r>
    </w:p>
    <w:p w14:paraId="12597403" w14:textId="77777777" w:rsidR="00F13B7E" w:rsidRPr="00E80F49" w:rsidRDefault="00131FB6" w:rsidP="00E23678">
      <w:pPr>
        <w:pStyle w:val="Heading1"/>
      </w:pPr>
      <w:bookmarkStart w:id="89" w:name="_Toc27418755"/>
      <w:bookmarkStart w:id="90" w:name="_Toc36042408"/>
      <w:bookmarkStart w:id="91" w:name="_Toc43899735"/>
      <w:bookmarkStart w:id="92" w:name="_Toc51767646"/>
      <w:bookmarkStart w:id="93" w:name="_Toc59039974"/>
      <w:bookmarkStart w:id="94" w:name="_Toc68073913"/>
      <w:bookmarkStart w:id="95" w:name="_Toc75371774"/>
      <w:bookmarkStart w:id="96" w:name="_Toc83727842"/>
      <w:bookmarkStart w:id="97" w:name="_Toc100005942"/>
      <w:bookmarkStart w:id="98" w:name="_Toc106703489"/>
      <w:bookmarkStart w:id="99" w:name="_Toc131528008"/>
      <w:r w:rsidRPr="00E80F49">
        <w:t>4</w:t>
      </w:r>
      <w:r w:rsidR="00F13B7E" w:rsidRPr="00E80F49">
        <w:tab/>
        <w:t>Test coverage analysis</w:t>
      </w:r>
      <w:bookmarkEnd w:id="89"/>
      <w:bookmarkEnd w:id="90"/>
      <w:bookmarkEnd w:id="91"/>
      <w:bookmarkEnd w:id="92"/>
      <w:bookmarkEnd w:id="93"/>
      <w:bookmarkEnd w:id="94"/>
      <w:bookmarkEnd w:id="95"/>
      <w:bookmarkEnd w:id="96"/>
      <w:bookmarkEnd w:id="97"/>
      <w:bookmarkEnd w:id="98"/>
      <w:bookmarkEnd w:id="99"/>
    </w:p>
    <w:p w14:paraId="0CC4495F" w14:textId="77777777" w:rsidR="00397292" w:rsidRPr="00E80F49" w:rsidRDefault="00397292" w:rsidP="00397292">
      <w:r w:rsidRPr="00E80F49">
        <w:t>This clause contains information on test point analysis and test point selection for RX and TX test configuration tables in [2], [3] and [4]. The test point analysis should include selection of:</w:t>
      </w:r>
    </w:p>
    <w:p w14:paraId="613F706A" w14:textId="77777777" w:rsidR="00397292" w:rsidRPr="00E80F49" w:rsidRDefault="00443738" w:rsidP="00443738">
      <w:pPr>
        <w:pStyle w:val="B1"/>
        <w:ind w:left="284" w:firstLine="0"/>
      </w:pPr>
      <w:r w:rsidRPr="00E80F49">
        <w:t>-</w:t>
      </w:r>
      <w:r w:rsidRPr="00E80F49">
        <w:tab/>
      </w:r>
      <w:r w:rsidR="00397292" w:rsidRPr="00E80F49">
        <w:t>Test environment</w:t>
      </w:r>
    </w:p>
    <w:p w14:paraId="59C88778" w14:textId="77777777" w:rsidR="00397292" w:rsidRPr="00E80F49" w:rsidRDefault="00443738" w:rsidP="00443738">
      <w:pPr>
        <w:pStyle w:val="B1"/>
        <w:ind w:left="284" w:firstLine="0"/>
      </w:pPr>
      <w:r w:rsidRPr="00E80F49">
        <w:t>-</w:t>
      </w:r>
      <w:r w:rsidRPr="00E80F49">
        <w:tab/>
      </w:r>
      <w:r w:rsidR="00397292" w:rsidRPr="00E80F49">
        <w:t>Test frequencies</w:t>
      </w:r>
    </w:p>
    <w:p w14:paraId="7D01F52F" w14:textId="77777777" w:rsidR="00397292" w:rsidRPr="00E80F49" w:rsidRDefault="00443738" w:rsidP="00443738">
      <w:pPr>
        <w:pStyle w:val="B1"/>
        <w:ind w:left="284" w:firstLine="0"/>
      </w:pPr>
      <w:r w:rsidRPr="00E80F49">
        <w:t>-</w:t>
      </w:r>
      <w:r w:rsidRPr="00E80F49">
        <w:tab/>
      </w:r>
      <w:r w:rsidR="00397292" w:rsidRPr="00E80F49">
        <w:t>Test channel bandwidth</w:t>
      </w:r>
    </w:p>
    <w:p w14:paraId="4F28102C" w14:textId="77777777" w:rsidR="00397292" w:rsidRPr="00E80F49" w:rsidRDefault="00443738" w:rsidP="00443738">
      <w:pPr>
        <w:pStyle w:val="B1"/>
        <w:ind w:left="284" w:firstLine="0"/>
      </w:pPr>
      <w:r w:rsidRPr="00E80F49">
        <w:t>-</w:t>
      </w:r>
      <w:r w:rsidRPr="00E80F49">
        <w:tab/>
      </w:r>
      <w:r w:rsidR="00397292" w:rsidRPr="00E80F49">
        <w:t>Test Subcarrier Spacing (SCS)</w:t>
      </w:r>
    </w:p>
    <w:p w14:paraId="4F014AD0" w14:textId="77777777" w:rsidR="00397292" w:rsidRPr="00E80F49" w:rsidRDefault="00443738" w:rsidP="00443738">
      <w:pPr>
        <w:pStyle w:val="B1"/>
        <w:ind w:left="284" w:firstLine="0"/>
      </w:pPr>
      <w:r w:rsidRPr="00E80F49">
        <w:t>-</w:t>
      </w:r>
      <w:r w:rsidRPr="00E80F49">
        <w:tab/>
      </w:r>
      <w:r w:rsidR="00397292" w:rsidRPr="00E80F49">
        <w:t>Downlink configuration including modulation and RB allocation</w:t>
      </w:r>
    </w:p>
    <w:p w14:paraId="7F9FFDCD" w14:textId="77777777" w:rsidR="00397292" w:rsidRPr="00E80F49" w:rsidRDefault="00443738" w:rsidP="00443738">
      <w:pPr>
        <w:pStyle w:val="B1"/>
        <w:ind w:left="284" w:firstLine="0"/>
      </w:pPr>
      <w:r w:rsidRPr="00E80F49">
        <w:t>-</w:t>
      </w:r>
      <w:r w:rsidRPr="00E80F49">
        <w:tab/>
      </w:r>
      <w:r w:rsidR="00397292" w:rsidRPr="00E80F49">
        <w:t xml:space="preserve">Uplink configuration including modulation and RB allocation </w:t>
      </w:r>
    </w:p>
    <w:p w14:paraId="37D8A56C" w14:textId="77777777" w:rsidR="00397292" w:rsidRPr="00E80F49" w:rsidRDefault="00443738" w:rsidP="00443738">
      <w:pPr>
        <w:pStyle w:val="B1"/>
        <w:ind w:left="284" w:firstLine="0"/>
      </w:pPr>
      <w:r w:rsidRPr="00E80F49">
        <w:t>-</w:t>
      </w:r>
      <w:r w:rsidRPr="00E80F49">
        <w:tab/>
      </w:r>
      <w:r w:rsidR="00397292" w:rsidRPr="00E80F49">
        <w:t>Number of test points</w:t>
      </w:r>
    </w:p>
    <w:p w14:paraId="0D4EF522" w14:textId="77777777" w:rsidR="00EE0740" w:rsidRPr="00E80F49" w:rsidRDefault="00397292" w:rsidP="00EE0740">
      <w:pPr>
        <w:pStyle w:val="Heading2"/>
      </w:pPr>
      <w:bookmarkStart w:id="100" w:name="_Toc27418756"/>
      <w:bookmarkStart w:id="101" w:name="_Toc36042409"/>
      <w:bookmarkStart w:id="102" w:name="_Toc43899736"/>
      <w:bookmarkStart w:id="103" w:name="_Toc51767647"/>
      <w:bookmarkStart w:id="104" w:name="_Toc59039975"/>
      <w:bookmarkStart w:id="105" w:name="_Toc68073914"/>
      <w:bookmarkStart w:id="106" w:name="_Toc75371775"/>
      <w:bookmarkStart w:id="107" w:name="_Toc83727843"/>
      <w:bookmarkStart w:id="108" w:name="_Toc100005943"/>
      <w:bookmarkStart w:id="109" w:name="_Toc106703490"/>
      <w:bookmarkStart w:id="110" w:name="_Toc131528009"/>
      <w:r w:rsidRPr="00E80F49">
        <w:lastRenderedPageBreak/>
        <w:t>4.1</w:t>
      </w:r>
      <w:r w:rsidRPr="00E80F49">
        <w:tab/>
        <w:t>Test point analysis for FR1</w:t>
      </w:r>
      <w:bookmarkEnd w:id="100"/>
      <w:bookmarkEnd w:id="101"/>
      <w:bookmarkEnd w:id="102"/>
      <w:bookmarkEnd w:id="103"/>
      <w:r w:rsidR="00EE0740" w:rsidRPr="00E80F49">
        <w:t xml:space="preserve"> test cases in TS 38.521-1</w:t>
      </w:r>
      <w:bookmarkEnd w:id="104"/>
      <w:bookmarkEnd w:id="105"/>
      <w:bookmarkEnd w:id="106"/>
      <w:bookmarkEnd w:id="107"/>
      <w:bookmarkEnd w:id="108"/>
      <w:bookmarkEnd w:id="109"/>
      <w:bookmarkEnd w:id="110"/>
    </w:p>
    <w:p w14:paraId="291EC51D" w14:textId="77777777" w:rsidR="00EE0740" w:rsidRPr="00E80F49" w:rsidRDefault="00EE0740" w:rsidP="00EE0740">
      <w:pPr>
        <w:pStyle w:val="Heading3"/>
      </w:pPr>
      <w:bookmarkStart w:id="111" w:name="_Toc59039976"/>
      <w:bookmarkStart w:id="112" w:name="_Toc68073915"/>
      <w:bookmarkStart w:id="113" w:name="_Toc75371776"/>
      <w:bookmarkStart w:id="114" w:name="_Toc83727844"/>
      <w:bookmarkStart w:id="115" w:name="_Toc100005944"/>
      <w:bookmarkStart w:id="116" w:name="_Toc106703491"/>
      <w:bookmarkStart w:id="117" w:name="_Toc131528010"/>
      <w:r w:rsidRPr="00E80F49">
        <w:t>4.1.1</w:t>
      </w:r>
      <w:r w:rsidRPr="00E80F49">
        <w:tab/>
        <w:t>Test point analysis per test case</w:t>
      </w:r>
      <w:bookmarkEnd w:id="111"/>
      <w:bookmarkEnd w:id="112"/>
      <w:bookmarkEnd w:id="113"/>
      <w:bookmarkEnd w:id="114"/>
      <w:bookmarkEnd w:id="115"/>
      <w:bookmarkEnd w:id="116"/>
      <w:bookmarkEnd w:id="117"/>
    </w:p>
    <w:p w14:paraId="1C7CA003" w14:textId="77777777" w:rsidR="00397292" w:rsidRPr="00E80F49" w:rsidRDefault="00EE0740" w:rsidP="00C302B2">
      <w:pPr>
        <w:pStyle w:val="Heading4"/>
      </w:pPr>
      <w:bookmarkStart w:id="118" w:name="_Toc59039977"/>
      <w:bookmarkStart w:id="119" w:name="_Toc68073916"/>
      <w:bookmarkStart w:id="120" w:name="_Toc75371777"/>
      <w:bookmarkStart w:id="121" w:name="_Toc83727845"/>
      <w:bookmarkStart w:id="122" w:name="_Toc100005945"/>
      <w:bookmarkStart w:id="123" w:name="_Toc106703492"/>
      <w:bookmarkStart w:id="124" w:name="_Toc131528011"/>
      <w:r w:rsidRPr="00E80F49">
        <w:t>4.1.1.1</w:t>
      </w:r>
      <w:r w:rsidRPr="00E80F49">
        <w:tab/>
        <w:t>FR1 single carrier, NR CA and UL MIMO test cases</w:t>
      </w:r>
      <w:bookmarkEnd w:id="118"/>
      <w:bookmarkEnd w:id="119"/>
      <w:bookmarkEnd w:id="120"/>
      <w:bookmarkEnd w:id="121"/>
      <w:bookmarkEnd w:id="122"/>
      <w:bookmarkEnd w:id="123"/>
      <w:bookmarkEnd w:id="124"/>
    </w:p>
    <w:p w14:paraId="74134896" w14:textId="77777777" w:rsidR="00397292" w:rsidRPr="00E80F49" w:rsidRDefault="00397292" w:rsidP="00397292">
      <w:r w:rsidRPr="00E80F49">
        <w:t xml:space="preserve">This clause contains information on test point analysis and test point selection for </w:t>
      </w:r>
      <w:r w:rsidR="00EE0740" w:rsidRPr="00E80F49">
        <w:t xml:space="preserve">single carrier, NR CA and UL MIMO </w:t>
      </w:r>
      <w:r w:rsidRPr="00E80F49">
        <w:t>test cases in [2] clause 6 and 7 with information about transmitting test point selection for FR1 listed in table 4.1</w:t>
      </w:r>
      <w:r w:rsidR="00EE0740" w:rsidRPr="00E80F49">
        <w:t>.1.1</w:t>
      </w:r>
      <w:r w:rsidRPr="00E80F49">
        <w:t>-1 and receiver test point selection in table 4.1</w:t>
      </w:r>
      <w:r w:rsidR="00EE0740" w:rsidRPr="00E80F49">
        <w:t>.1.1</w:t>
      </w:r>
      <w:r w:rsidRPr="00E80F49">
        <w:t>-2.</w:t>
      </w:r>
    </w:p>
    <w:p w14:paraId="22D496DC" w14:textId="77777777" w:rsidR="00397292" w:rsidRPr="00E80F49" w:rsidRDefault="00397292" w:rsidP="00397292">
      <w:pPr>
        <w:pStyle w:val="TH"/>
      </w:pPr>
      <w:r w:rsidRPr="00E80F49">
        <w:lastRenderedPageBreak/>
        <w:t>Table 4.1</w:t>
      </w:r>
      <w:r w:rsidR="00EE0740" w:rsidRPr="00E80F49">
        <w:t>.1.1</w:t>
      </w:r>
      <w:r w:rsidRPr="00E80F49">
        <w:t>-1: NR UE transmitt</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E80F49" w14:paraId="6233B7E4" w14:textId="77777777" w:rsidTr="00C46B3C">
        <w:trPr>
          <w:trHeight w:val="248"/>
        </w:trPr>
        <w:tc>
          <w:tcPr>
            <w:tcW w:w="2160" w:type="dxa"/>
            <w:vAlign w:val="center"/>
          </w:tcPr>
          <w:p w14:paraId="50AC2CD8" w14:textId="77777777" w:rsidR="00915D89" w:rsidRPr="00E80F49" w:rsidRDefault="00915D89" w:rsidP="00750578">
            <w:pPr>
              <w:pStyle w:val="TAH"/>
              <w:rPr>
                <w:rFonts w:cs="Arial"/>
              </w:rPr>
            </w:pPr>
            <w:r w:rsidRPr="00E80F49">
              <w:t>Subclause</w:t>
            </w:r>
          </w:p>
        </w:tc>
        <w:tc>
          <w:tcPr>
            <w:tcW w:w="1476" w:type="dxa"/>
            <w:shd w:val="clear" w:color="auto" w:fill="auto"/>
            <w:vAlign w:val="center"/>
          </w:tcPr>
          <w:p w14:paraId="784139C6" w14:textId="77777777" w:rsidR="00915D89" w:rsidRPr="00E80F49" w:rsidRDefault="00915D89" w:rsidP="00750578">
            <w:pPr>
              <w:pStyle w:val="TAH"/>
            </w:pPr>
            <w:r w:rsidRPr="00E80F49">
              <w:t>Number of test points</w:t>
            </w:r>
          </w:p>
        </w:tc>
        <w:tc>
          <w:tcPr>
            <w:tcW w:w="4590" w:type="dxa"/>
            <w:shd w:val="clear" w:color="auto" w:fill="auto"/>
            <w:vAlign w:val="center"/>
          </w:tcPr>
          <w:p w14:paraId="795262ED" w14:textId="77777777" w:rsidR="00915D89" w:rsidRPr="00E80F49" w:rsidRDefault="00915D89" w:rsidP="00750578">
            <w:pPr>
              <w:pStyle w:val="TAH"/>
            </w:pPr>
            <w:r w:rsidRPr="00E80F49">
              <w:t>Justification in attachment</w:t>
            </w:r>
          </w:p>
        </w:tc>
        <w:tc>
          <w:tcPr>
            <w:tcW w:w="1854" w:type="dxa"/>
            <w:vAlign w:val="center"/>
          </w:tcPr>
          <w:p w14:paraId="68AA23FE" w14:textId="77777777" w:rsidR="00915D89" w:rsidRPr="00E80F49" w:rsidRDefault="00915D89" w:rsidP="00750578">
            <w:pPr>
              <w:pStyle w:val="TAH"/>
            </w:pPr>
            <w:r w:rsidRPr="00E80F49">
              <w:t>Comments</w:t>
            </w:r>
          </w:p>
        </w:tc>
      </w:tr>
      <w:tr w:rsidR="00915D89" w:rsidRPr="00E80F49" w14:paraId="77E5464C" w14:textId="77777777" w:rsidTr="00C46B3C">
        <w:trPr>
          <w:trHeight w:val="248"/>
        </w:trPr>
        <w:tc>
          <w:tcPr>
            <w:tcW w:w="2160" w:type="dxa"/>
            <w:vAlign w:val="center"/>
          </w:tcPr>
          <w:p w14:paraId="75227FE4" w14:textId="77777777" w:rsidR="00915D89" w:rsidRPr="00E80F49" w:rsidRDefault="00915D89" w:rsidP="007805EE">
            <w:pPr>
              <w:pStyle w:val="TAL"/>
            </w:pPr>
            <w:r w:rsidRPr="00E80F49">
              <w:t>6.2.1</w:t>
            </w:r>
            <w:r w:rsidRPr="00E80F49">
              <w:tab/>
              <w:t>UE maximum output power</w:t>
            </w:r>
          </w:p>
        </w:tc>
        <w:tc>
          <w:tcPr>
            <w:tcW w:w="1476" w:type="dxa"/>
            <w:shd w:val="clear" w:color="auto" w:fill="auto"/>
            <w:vAlign w:val="center"/>
          </w:tcPr>
          <w:p w14:paraId="47913468" w14:textId="77777777" w:rsidR="00915D89" w:rsidRPr="00E80F49" w:rsidRDefault="00915D89" w:rsidP="00E201E9">
            <w:pPr>
              <w:pStyle w:val="TAC"/>
            </w:pPr>
            <w:r w:rsidRPr="00E80F49">
              <w:t>540</w:t>
            </w:r>
          </w:p>
        </w:tc>
        <w:tc>
          <w:tcPr>
            <w:tcW w:w="4590" w:type="dxa"/>
            <w:shd w:val="clear" w:color="auto" w:fill="auto"/>
            <w:vAlign w:val="center"/>
          </w:tcPr>
          <w:p w14:paraId="289446E2" w14:textId="77777777" w:rsidR="00915D89" w:rsidRPr="00E80F49" w:rsidRDefault="00915D89" w:rsidP="00E201E9">
            <w:pPr>
              <w:pStyle w:val="TAL"/>
            </w:pPr>
            <w:r w:rsidRPr="00E80F49">
              <w:t>“38.521-1_TPanalysis_6.2.1_MaxOP_v</w:t>
            </w:r>
            <w:r w:rsidR="000F3EF6" w:rsidRPr="00E80F49">
              <w:t>3</w:t>
            </w:r>
            <w:r w:rsidRPr="00E80F49">
              <w:t>.zip”</w:t>
            </w:r>
          </w:p>
        </w:tc>
        <w:tc>
          <w:tcPr>
            <w:tcW w:w="1854" w:type="dxa"/>
            <w:vAlign w:val="center"/>
          </w:tcPr>
          <w:p w14:paraId="5B70226B" w14:textId="77777777" w:rsidR="00915D89" w:rsidRPr="00E80F49" w:rsidRDefault="00915D89" w:rsidP="00E201E9">
            <w:pPr>
              <w:pStyle w:val="TAL"/>
            </w:pPr>
            <w:r w:rsidRPr="00E80F49">
              <w:t>RAN5#8</w:t>
            </w:r>
            <w:r w:rsidR="000F3EF6" w:rsidRPr="00E80F49">
              <w:t>9-e</w:t>
            </w:r>
          </w:p>
        </w:tc>
      </w:tr>
      <w:tr w:rsidR="00915D89" w:rsidRPr="00E80F49" w14:paraId="4CBC7879" w14:textId="77777777" w:rsidTr="00C46B3C">
        <w:trPr>
          <w:trHeight w:val="248"/>
        </w:trPr>
        <w:tc>
          <w:tcPr>
            <w:tcW w:w="2160" w:type="dxa"/>
            <w:vAlign w:val="center"/>
          </w:tcPr>
          <w:p w14:paraId="31C6D33D" w14:textId="08B07191" w:rsidR="00915D89" w:rsidRPr="00E80F49" w:rsidRDefault="00915D89" w:rsidP="00DA636D">
            <w:pPr>
              <w:pStyle w:val="TAL"/>
            </w:pPr>
            <w:r w:rsidRPr="00E80F49">
              <w:t>6.2.2</w:t>
            </w:r>
            <w:r w:rsidRPr="00E80F49">
              <w:tab/>
              <w:t xml:space="preserve">Maximum </w:t>
            </w:r>
            <w:r w:rsidR="00755113" w:rsidRPr="00E80F49">
              <w:t xml:space="preserve">Output </w:t>
            </w:r>
            <w:r w:rsidRPr="00E80F49">
              <w:t>Power Reduction (MPR)</w:t>
            </w:r>
          </w:p>
        </w:tc>
        <w:tc>
          <w:tcPr>
            <w:tcW w:w="1476" w:type="dxa"/>
            <w:shd w:val="clear" w:color="auto" w:fill="auto"/>
            <w:vAlign w:val="center"/>
          </w:tcPr>
          <w:p w14:paraId="33A287EE" w14:textId="77777777" w:rsidR="009F1B03" w:rsidRPr="00E80F49" w:rsidRDefault="009F1B03" w:rsidP="009F1B03">
            <w:pPr>
              <w:pStyle w:val="TAC"/>
              <w:rPr>
                <w:lang w:eastAsia="zh-CN"/>
              </w:rPr>
            </w:pPr>
            <w:r w:rsidRPr="00E80F49">
              <w:rPr>
                <w:lang w:eastAsia="zh-CN"/>
              </w:rPr>
              <w:t xml:space="preserve">contiguous allocation: </w:t>
            </w:r>
            <w:r w:rsidR="00915D89" w:rsidRPr="00E80F49">
              <w:rPr>
                <w:lang w:eastAsia="zh-CN"/>
              </w:rPr>
              <w:t>92</w:t>
            </w:r>
            <w:r w:rsidR="00915D89" w:rsidRPr="00E80F49">
              <w:t>0</w:t>
            </w:r>
            <w:r w:rsidRPr="00E80F49">
              <w:rPr>
                <w:lang w:eastAsia="zh-CN"/>
              </w:rPr>
              <w:t xml:space="preserve"> (1040</w:t>
            </w:r>
            <w:r w:rsidRPr="00E80F49">
              <w:rPr>
                <w:vertAlign w:val="superscript"/>
                <w:lang w:eastAsia="zh-CN"/>
              </w:rPr>
              <w:t>1</w:t>
            </w:r>
            <w:r w:rsidR="002A3D21" w:rsidRPr="00E80F49">
              <w:rPr>
                <w:lang w:eastAsia="zh-CN"/>
              </w:rPr>
              <w:t>,1000</w:t>
            </w:r>
            <w:r w:rsidR="002A3D21" w:rsidRPr="00E80F49">
              <w:rPr>
                <w:vertAlign w:val="superscript"/>
                <w:lang w:eastAsia="zh-CN"/>
              </w:rPr>
              <w:t>2,3</w:t>
            </w:r>
            <w:r w:rsidRPr="00E80F49">
              <w:rPr>
                <w:lang w:eastAsia="zh-CN"/>
              </w:rPr>
              <w:t>)</w:t>
            </w:r>
          </w:p>
          <w:p w14:paraId="7D4574D9" w14:textId="77777777" w:rsidR="00915D89" w:rsidRPr="00E80F49" w:rsidRDefault="009F1B03" w:rsidP="009F1B03">
            <w:pPr>
              <w:pStyle w:val="TAC"/>
            </w:pPr>
            <w:r w:rsidRPr="00E80F49">
              <w:rPr>
                <w:lang w:eastAsia="zh-CN"/>
              </w:rPr>
              <w:t>almost contiguous allocation: 120</w:t>
            </w:r>
          </w:p>
        </w:tc>
        <w:tc>
          <w:tcPr>
            <w:tcW w:w="4590" w:type="dxa"/>
            <w:shd w:val="clear" w:color="auto" w:fill="auto"/>
            <w:vAlign w:val="center"/>
          </w:tcPr>
          <w:p w14:paraId="6CA09C4B" w14:textId="400B0408" w:rsidR="00915D89" w:rsidRPr="00E80F49" w:rsidRDefault="00C03937" w:rsidP="00DA636D">
            <w:pPr>
              <w:pStyle w:val="TAL"/>
            </w:pPr>
            <w:r w:rsidRPr="00E80F49">
              <w:t>”</w:t>
            </w:r>
            <w:r w:rsidR="008251A6" w:rsidRPr="00E80F49">
              <w:t>38.521-1_TPanalysis_6.2.2_MPR_6.5.2.2_SEM_6.5.2.4.1_NR_ACLR</w:t>
            </w:r>
            <w:r w:rsidR="002A3D21" w:rsidRPr="00E80F49">
              <w:t>_</w:t>
            </w:r>
            <w:r w:rsidR="00FB3F9F" w:rsidRPr="00E80F49">
              <w:t>v</w:t>
            </w:r>
            <w:r w:rsidR="000F738F" w:rsidRPr="00E80F49">
              <w:t>4</w:t>
            </w:r>
            <w:r w:rsidR="008251A6" w:rsidRPr="00E80F49">
              <w:t>.zip</w:t>
            </w:r>
            <w:r w:rsidR="00915D89" w:rsidRPr="00E80F49">
              <w:t>”</w:t>
            </w:r>
          </w:p>
        </w:tc>
        <w:tc>
          <w:tcPr>
            <w:tcW w:w="1854" w:type="dxa"/>
            <w:vAlign w:val="center"/>
          </w:tcPr>
          <w:p w14:paraId="6898E600" w14:textId="01A67669" w:rsidR="00915D89" w:rsidRPr="00E80F49" w:rsidRDefault="00915D89" w:rsidP="00DA636D">
            <w:pPr>
              <w:pStyle w:val="TAL"/>
              <w:rPr>
                <w:lang w:eastAsia="zh-CN"/>
              </w:rPr>
            </w:pPr>
            <w:r w:rsidRPr="00E80F49">
              <w:t>RAN5#</w:t>
            </w:r>
            <w:r w:rsidR="002A3D21" w:rsidRPr="00E80F49">
              <w:rPr>
                <w:lang w:eastAsia="zh-CN"/>
              </w:rPr>
              <w:t>9</w:t>
            </w:r>
            <w:r w:rsidR="00937844" w:rsidRPr="00E80F49">
              <w:rPr>
                <w:lang w:eastAsia="zh-CN"/>
              </w:rPr>
              <w:t>5</w:t>
            </w:r>
            <w:r w:rsidR="00C03937" w:rsidRPr="00E80F49">
              <w:rPr>
                <w:lang w:eastAsia="zh-CN"/>
              </w:rPr>
              <w:t>-e</w:t>
            </w:r>
          </w:p>
        </w:tc>
      </w:tr>
      <w:tr w:rsidR="00915D89" w:rsidRPr="00E80F49" w14:paraId="26234A0A" w14:textId="77777777" w:rsidTr="00C46B3C">
        <w:trPr>
          <w:trHeight w:val="248"/>
        </w:trPr>
        <w:tc>
          <w:tcPr>
            <w:tcW w:w="2160" w:type="dxa"/>
            <w:vAlign w:val="center"/>
          </w:tcPr>
          <w:p w14:paraId="75669810" w14:textId="77777777" w:rsidR="00915D89" w:rsidRPr="00E80F49" w:rsidRDefault="00915D89" w:rsidP="002B27A8">
            <w:pPr>
              <w:pStyle w:val="TAL"/>
            </w:pPr>
            <w:r w:rsidRPr="00E80F49">
              <w:t>6.2.3</w:t>
            </w:r>
            <w:r w:rsidRPr="00E80F49">
              <w:tab/>
              <w:t>UE A-MPR</w:t>
            </w:r>
          </w:p>
        </w:tc>
        <w:tc>
          <w:tcPr>
            <w:tcW w:w="1476" w:type="dxa"/>
            <w:shd w:val="clear" w:color="auto" w:fill="auto"/>
          </w:tcPr>
          <w:p w14:paraId="7BE4A368" w14:textId="77777777" w:rsidR="00915D89" w:rsidRPr="00E80F49" w:rsidRDefault="00EE0740" w:rsidP="002B27A8">
            <w:pPr>
              <w:pStyle w:val="TAC"/>
            </w:pPr>
            <w:r w:rsidRPr="00E80F49">
              <w:t>See clause 4.1.2.1</w:t>
            </w:r>
          </w:p>
        </w:tc>
        <w:tc>
          <w:tcPr>
            <w:tcW w:w="4590" w:type="dxa"/>
            <w:shd w:val="clear" w:color="auto" w:fill="auto"/>
          </w:tcPr>
          <w:p w14:paraId="0D5DC7E4" w14:textId="77777777" w:rsidR="00915D89" w:rsidRPr="00E80F49" w:rsidRDefault="00EE0740" w:rsidP="002B27A8">
            <w:pPr>
              <w:pStyle w:val="TAL"/>
            </w:pPr>
            <w:r w:rsidRPr="00E80F49">
              <w:t>See clause 4.1.2.1</w:t>
            </w:r>
          </w:p>
        </w:tc>
        <w:tc>
          <w:tcPr>
            <w:tcW w:w="1854" w:type="dxa"/>
          </w:tcPr>
          <w:p w14:paraId="61CA3A16" w14:textId="77777777" w:rsidR="00915D89" w:rsidRPr="00E80F49" w:rsidRDefault="00EE0740" w:rsidP="002B27A8">
            <w:pPr>
              <w:pStyle w:val="TAL"/>
            </w:pPr>
            <w:r w:rsidRPr="00E80F49">
              <w:t>See clause 4.1.2.1</w:t>
            </w:r>
          </w:p>
        </w:tc>
      </w:tr>
      <w:tr w:rsidR="00915D89" w:rsidRPr="00E80F49" w14:paraId="49CE9376" w14:textId="77777777" w:rsidTr="00C46B3C">
        <w:trPr>
          <w:trHeight w:val="248"/>
        </w:trPr>
        <w:tc>
          <w:tcPr>
            <w:tcW w:w="2160" w:type="dxa"/>
            <w:vAlign w:val="center"/>
          </w:tcPr>
          <w:p w14:paraId="32DC38A0" w14:textId="77777777" w:rsidR="00915D89" w:rsidRPr="00E80F49" w:rsidRDefault="00915D89" w:rsidP="00066F97">
            <w:pPr>
              <w:pStyle w:val="TAL"/>
            </w:pPr>
            <w:r w:rsidRPr="00E80F49">
              <w:rPr>
                <w:lang w:eastAsia="zh-CN"/>
              </w:rPr>
              <w:t>6.2.4</w:t>
            </w:r>
            <w:r w:rsidRPr="00E80F49">
              <w:tab/>
              <w:t>Configured Transmitted Power</w:t>
            </w:r>
          </w:p>
        </w:tc>
        <w:tc>
          <w:tcPr>
            <w:tcW w:w="1476" w:type="dxa"/>
            <w:shd w:val="clear" w:color="auto" w:fill="auto"/>
            <w:vAlign w:val="center"/>
          </w:tcPr>
          <w:p w14:paraId="4575278B" w14:textId="77777777" w:rsidR="00915D89" w:rsidRPr="00E80F49" w:rsidRDefault="00915D89" w:rsidP="00066F97">
            <w:pPr>
              <w:pStyle w:val="TAC"/>
            </w:pPr>
            <w:r w:rsidRPr="00E80F49">
              <w:rPr>
                <w:rFonts w:cs="Arial"/>
                <w:lang w:eastAsia="zh-CN"/>
              </w:rPr>
              <w:t>30</w:t>
            </w:r>
          </w:p>
        </w:tc>
        <w:tc>
          <w:tcPr>
            <w:tcW w:w="4590" w:type="dxa"/>
            <w:shd w:val="clear" w:color="auto" w:fill="auto"/>
            <w:vAlign w:val="center"/>
          </w:tcPr>
          <w:p w14:paraId="3A7ADC08" w14:textId="3E898998"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16580543" w14:textId="1E474398" w:rsidR="00915D89" w:rsidRPr="00E80F49" w:rsidRDefault="00915D89" w:rsidP="00066F97">
            <w:pPr>
              <w:pStyle w:val="TAL"/>
            </w:pPr>
            <w:r w:rsidRPr="00E80F49">
              <w:t>RAN5#</w:t>
            </w:r>
            <w:r w:rsidR="00B13BB6" w:rsidRPr="00E80F49">
              <w:t>91-e</w:t>
            </w:r>
          </w:p>
        </w:tc>
      </w:tr>
      <w:tr w:rsidR="00915D89" w:rsidRPr="00E80F49" w14:paraId="0E49DCC5" w14:textId="77777777" w:rsidTr="00C46B3C">
        <w:trPr>
          <w:trHeight w:val="248"/>
        </w:trPr>
        <w:tc>
          <w:tcPr>
            <w:tcW w:w="2160" w:type="dxa"/>
            <w:vAlign w:val="center"/>
          </w:tcPr>
          <w:p w14:paraId="14FBF195" w14:textId="77777777" w:rsidR="00915D89" w:rsidRPr="00E80F49" w:rsidRDefault="00915D89" w:rsidP="002B27A8">
            <w:pPr>
              <w:pStyle w:val="TAL"/>
              <w:rPr>
                <w:lang w:eastAsia="zh-CN"/>
              </w:rPr>
            </w:pPr>
            <w:r w:rsidRPr="00E80F49">
              <w:rPr>
                <w:lang w:eastAsia="zh-CN"/>
              </w:rPr>
              <w:t>6.2A.1.1</w:t>
            </w:r>
            <w:r w:rsidRPr="00E80F49">
              <w:rPr>
                <w:lang w:eastAsia="zh-CN"/>
              </w:rPr>
              <w:tab/>
              <w:t>UE maximum output power for CA (2UL CA)</w:t>
            </w:r>
          </w:p>
        </w:tc>
        <w:tc>
          <w:tcPr>
            <w:tcW w:w="1476" w:type="dxa"/>
            <w:shd w:val="clear" w:color="auto" w:fill="auto"/>
            <w:vAlign w:val="center"/>
          </w:tcPr>
          <w:p w14:paraId="206FA132" w14:textId="77777777" w:rsidR="00915D89" w:rsidRPr="00E80F49" w:rsidRDefault="00915D89" w:rsidP="002B27A8">
            <w:pPr>
              <w:pStyle w:val="TAC"/>
              <w:rPr>
                <w:rFonts w:cs="Arial"/>
                <w:lang w:eastAsia="zh-CN"/>
              </w:rPr>
            </w:pPr>
            <w:r w:rsidRPr="00E80F49">
              <w:rPr>
                <w:rFonts w:cs="Arial"/>
                <w:lang w:eastAsia="zh-CN"/>
              </w:rPr>
              <w:t>240</w:t>
            </w:r>
          </w:p>
        </w:tc>
        <w:tc>
          <w:tcPr>
            <w:tcW w:w="4590" w:type="dxa"/>
            <w:shd w:val="clear" w:color="auto" w:fill="auto"/>
            <w:vAlign w:val="center"/>
          </w:tcPr>
          <w:p w14:paraId="7587BA40" w14:textId="13E17E93" w:rsidR="00915D89" w:rsidRPr="00E80F49" w:rsidRDefault="00915D89" w:rsidP="002B27A8">
            <w:pPr>
              <w:pStyle w:val="TAL"/>
            </w:pPr>
            <w:r w:rsidRPr="00E80F49">
              <w:t>“38.521-1_TPanalysis_6.2A.1_MOP”</w:t>
            </w:r>
          </w:p>
        </w:tc>
        <w:tc>
          <w:tcPr>
            <w:tcW w:w="1854" w:type="dxa"/>
            <w:vAlign w:val="center"/>
          </w:tcPr>
          <w:p w14:paraId="73012734" w14:textId="77777777" w:rsidR="00915D89" w:rsidRPr="00E80F49" w:rsidRDefault="00915D89" w:rsidP="002B27A8">
            <w:pPr>
              <w:pStyle w:val="TAL"/>
            </w:pPr>
            <w:r w:rsidRPr="00E80F49">
              <w:t>RAN5#83</w:t>
            </w:r>
          </w:p>
        </w:tc>
      </w:tr>
      <w:tr w:rsidR="00D03BE6" w:rsidRPr="00E80F49" w14:paraId="6A7DDF07" w14:textId="77777777" w:rsidTr="00C46B3C">
        <w:trPr>
          <w:trHeight w:val="248"/>
        </w:trPr>
        <w:tc>
          <w:tcPr>
            <w:tcW w:w="2160" w:type="dxa"/>
            <w:vAlign w:val="center"/>
          </w:tcPr>
          <w:p w14:paraId="42A7342E" w14:textId="7E8A6FE1" w:rsidR="00D03BE6" w:rsidRPr="00E80F49" w:rsidRDefault="00D03BE6" w:rsidP="005F258C">
            <w:pPr>
              <w:keepNext/>
              <w:keepLines/>
              <w:spacing w:after="0"/>
              <w:rPr>
                <w:rFonts w:ascii="Arial" w:hAnsi="Arial"/>
                <w:sz w:val="18"/>
                <w:lang w:eastAsia="zh-CN"/>
              </w:rPr>
            </w:pPr>
            <w:r w:rsidRPr="00E80F49">
              <w:rPr>
                <w:rFonts w:ascii="Arial" w:hAnsi="Arial"/>
                <w:sz w:val="18"/>
                <w:lang w:eastAsia="zh-CN"/>
              </w:rPr>
              <w:t>6.2A.2</w:t>
            </w:r>
            <w:r w:rsidR="009C1AAC" w:rsidRPr="00E80F49">
              <w:rPr>
                <w:rFonts w:ascii="Arial" w:hAnsi="Arial"/>
                <w:sz w:val="18"/>
                <w:lang w:eastAsia="zh-CN"/>
              </w:rPr>
              <w:t>.1</w:t>
            </w:r>
            <w:r w:rsidRPr="00E80F49">
              <w:rPr>
                <w:rFonts w:ascii="Arial" w:hAnsi="Arial"/>
                <w:sz w:val="18"/>
                <w:lang w:eastAsia="zh-CN"/>
              </w:rPr>
              <w:tab/>
              <w:t>Maximum power reduction (MPR) for CA</w:t>
            </w:r>
            <w:r w:rsidR="009C1AAC" w:rsidRPr="00E80F49">
              <w:rPr>
                <w:rFonts w:ascii="Arial" w:hAnsi="Arial"/>
                <w:sz w:val="18"/>
                <w:lang w:eastAsia="zh-CN"/>
              </w:rPr>
              <w:t xml:space="preserve"> (2UL CA)</w:t>
            </w:r>
          </w:p>
        </w:tc>
        <w:tc>
          <w:tcPr>
            <w:tcW w:w="1476" w:type="dxa"/>
            <w:shd w:val="clear" w:color="auto" w:fill="auto"/>
            <w:vAlign w:val="center"/>
          </w:tcPr>
          <w:p w14:paraId="23898E8C" w14:textId="4EA20F08" w:rsidR="002329DC" w:rsidRPr="00E80F49" w:rsidRDefault="002329DC" w:rsidP="002329DC">
            <w:pPr>
              <w:keepNext/>
              <w:keepLines/>
              <w:spacing w:after="0"/>
              <w:jc w:val="center"/>
              <w:rPr>
                <w:rFonts w:ascii="Arial" w:hAnsi="Arial" w:cs="Arial"/>
                <w:sz w:val="18"/>
                <w:lang w:eastAsia="zh-CN"/>
              </w:rPr>
            </w:pPr>
            <w:r w:rsidRPr="00E80F49">
              <w:rPr>
                <w:rFonts w:ascii="Arial" w:hAnsi="Arial" w:cs="Arial"/>
                <w:sz w:val="18"/>
                <w:lang w:eastAsia="zh-CN"/>
              </w:rPr>
              <w:t>For inter-band CA:</w:t>
            </w:r>
            <w:r w:rsidR="00D03BE6" w:rsidRPr="00E80F49">
              <w:rPr>
                <w:rFonts w:ascii="Arial" w:hAnsi="Arial" w:cs="Arial"/>
                <w:sz w:val="18"/>
                <w:lang w:eastAsia="zh-CN"/>
              </w:rPr>
              <w:t>14</w:t>
            </w:r>
            <w:r w:rsidR="005741F2" w:rsidRPr="005741F2">
              <w:rPr>
                <w:rFonts w:ascii="Arial" w:hAnsi="Arial" w:cs="Arial"/>
                <w:sz w:val="18"/>
                <w:lang w:eastAsia="zh-CN"/>
              </w:rPr>
              <w:t>80</w:t>
            </w:r>
          </w:p>
          <w:p w14:paraId="333AF8E6" w14:textId="1AC649FE" w:rsidR="008F0EC0" w:rsidRPr="00E80F49" w:rsidRDefault="002329DC" w:rsidP="008F0EC0">
            <w:pPr>
              <w:keepNext/>
              <w:keepLines/>
              <w:spacing w:after="0"/>
              <w:jc w:val="center"/>
              <w:rPr>
                <w:rFonts w:ascii="Arial" w:hAnsi="Arial" w:cs="Arial"/>
                <w:sz w:val="18"/>
                <w:lang w:eastAsia="zh-CN"/>
              </w:rPr>
            </w:pPr>
            <w:r w:rsidRPr="00E80F49">
              <w:rPr>
                <w:rFonts w:ascii="Arial" w:hAnsi="Arial" w:cs="Arial"/>
                <w:sz w:val="18"/>
                <w:lang w:eastAsia="zh-CN"/>
              </w:rPr>
              <w:t>For intra-band contiguous CA: 720 (contiguous RB allocation)</w:t>
            </w:r>
          </w:p>
          <w:p w14:paraId="786B621F" w14:textId="0DF1814D" w:rsidR="008F0EC0" w:rsidRPr="00E80F49" w:rsidRDefault="005741F2" w:rsidP="008F0EC0">
            <w:pPr>
              <w:keepNext/>
              <w:keepLines/>
              <w:spacing w:after="0"/>
              <w:jc w:val="center"/>
              <w:rPr>
                <w:rFonts w:ascii="Arial" w:hAnsi="Arial" w:cs="Arial"/>
                <w:sz w:val="18"/>
                <w:lang w:eastAsia="zh-CN"/>
              </w:rPr>
            </w:pPr>
            <w:r w:rsidRPr="005741F2">
              <w:rPr>
                <w:rFonts w:ascii="Arial" w:hAnsi="Arial" w:cs="Arial"/>
                <w:sz w:val="18"/>
                <w:lang w:eastAsia="zh-CN"/>
              </w:rPr>
              <w:t>1080</w:t>
            </w:r>
            <w:r w:rsidR="008F0EC0" w:rsidRPr="00E80F49">
              <w:rPr>
                <w:rFonts w:ascii="Arial" w:hAnsi="Arial" w:cs="Arial"/>
                <w:sz w:val="18"/>
                <w:lang w:eastAsia="zh-CN"/>
              </w:rPr>
              <w:t xml:space="preserve"> (non-contiguous RB allocation)</w:t>
            </w:r>
          </w:p>
          <w:p w14:paraId="6F2E4F6C" w14:textId="7D74120A" w:rsidR="00D03BE6"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For intra-band non-contiguous CA: 2</w:t>
            </w:r>
            <w:r w:rsidR="005741F2" w:rsidRPr="005741F2">
              <w:rPr>
                <w:rFonts w:ascii="Arial" w:hAnsi="Arial" w:cs="Arial"/>
                <w:sz w:val="18"/>
                <w:lang w:eastAsia="zh-CN"/>
              </w:rPr>
              <w:t>880</w:t>
            </w:r>
          </w:p>
        </w:tc>
        <w:tc>
          <w:tcPr>
            <w:tcW w:w="4590" w:type="dxa"/>
            <w:shd w:val="clear" w:color="auto" w:fill="auto"/>
            <w:vAlign w:val="center"/>
          </w:tcPr>
          <w:p w14:paraId="5EA9D5C6" w14:textId="697AB061" w:rsidR="00D03BE6" w:rsidRPr="00E80F49" w:rsidRDefault="005741F2" w:rsidP="005F258C">
            <w:pPr>
              <w:keepNext/>
              <w:keepLines/>
              <w:spacing w:after="0"/>
              <w:rPr>
                <w:rFonts w:ascii="Arial" w:hAnsi="Arial"/>
                <w:sz w:val="18"/>
              </w:rPr>
            </w:pPr>
            <w:r w:rsidRPr="005741F2">
              <w:rPr>
                <w:rFonts w:ascii="Arial" w:hAnsi="Arial"/>
                <w:sz w:val="18"/>
              </w:rPr>
              <w:t>“38.521-1_TPanalysis_6.2A.2_MPR_6.5A.2.4.1_ACLR_6.5A.2.2.1_SEM”</w:t>
            </w:r>
          </w:p>
        </w:tc>
        <w:tc>
          <w:tcPr>
            <w:tcW w:w="1854" w:type="dxa"/>
            <w:vAlign w:val="center"/>
          </w:tcPr>
          <w:p w14:paraId="347AEA5E" w14:textId="0EB97AB2" w:rsidR="00D03BE6" w:rsidRPr="00E80F49" w:rsidRDefault="00D03BE6" w:rsidP="005F258C">
            <w:pPr>
              <w:keepNext/>
              <w:keepLines/>
              <w:spacing w:after="0"/>
              <w:rPr>
                <w:rFonts w:ascii="Arial" w:hAnsi="Arial"/>
                <w:sz w:val="18"/>
              </w:rPr>
            </w:pPr>
            <w:r w:rsidRPr="00E80F49">
              <w:rPr>
                <w:rFonts w:ascii="Arial" w:hAnsi="Arial"/>
                <w:sz w:val="18"/>
              </w:rPr>
              <w:t>RAN5#</w:t>
            </w:r>
            <w:r w:rsidR="008F0EC0" w:rsidRPr="00E80F49">
              <w:rPr>
                <w:rFonts w:ascii="Arial" w:hAnsi="Arial"/>
                <w:sz w:val="18"/>
              </w:rPr>
              <w:t>9</w:t>
            </w:r>
            <w:r w:rsidR="005741F2" w:rsidRPr="005741F2">
              <w:rPr>
                <w:rFonts w:ascii="Arial" w:hAnsi="Arial"/>
                <w:sz w:val="18"/>
              </w:rPr>
              <w:t>8</w:t>
            </w:r>
          </w:p>
        </w:tc>
      </w:tr>
      <w:tr w:rsidR="00D03BE6" w:rsidRPr="00E80F49" w14:paraId="05F2BCC5" w14:textId="77777777" w:rsidTr="00C46B3C">
        <w:trPr>
          <w:trHeight w:val="248"/>
        </w:trPr>
        <w:tc>
          <w:tcPr>
            <w:tcW w:w="2160" w:type="dxa"/>
            <w:vAlign w:val="center"/>
          </w:tcPr>
          <w:p w14:paraId="79E2094C" w14:textId="77777777" w:rsidR="00D03BE6" w:rsidRPr="00E80F49" w:rsidRDefault="00D03BE6" w:rsidP="005F258C">
            <w:pPr>
              <w:pStyle w:val="TAL"/>
              <w:rPr>
                <w:lang w:eastAsia="zh-CN"/>
              </w:rPr>
            </w:pPr>
            <w:r w:rsidRPr="00E80F49">
              <w:rPr>
                <w:lang w:eastAsia="zh-CN"/>
              </w:rPr>
              <w:t>6.2A.4</w:t>
            </w:r>
            <w:r w:rsidRPr="00E80F49">
              <w:rPr>
                <w:lang w:eastAsia="zh-CN"/>
              </w:rPr>
              <w:tab/>
              <w:t>Configured transmitted power for CA</w:t>
            </w:r>
          </w:p>
        </w:tc>
        <w:tc>
          <w:tcPr>
            <w:tcW w:w="1476" w:type="dxa"/>
            <w:shd w:val="clear" w:color="auto" w:fill="auto"/>
            <w:vAlign w:val="center"/>
          </w:tcPr>
          <w:p w14:paraId="6F8BAF2E" w14:textId="77777777" w:rsidR="005A4748" w:rsidRPr="00E80F49" w:rsidRDefault="005A4748" w:rsidP="005A4748">
            <w:pPr>
              <w:pStyle w:val="TAC"/>
              <w:rPr>
                <w:lang w:eastAsia="zh-CN"/>
              </w:rPr>
            </w:pPr>
            <w:r w:rsidRPr="00E80F49">
              <w:rPr>
                <w:lang w:eastAsia="zh-CN"/>
              </w:rPr>
              <w:t>Inter-band CA:</w:t>
            </w:r>
            <w:r w:rsidR="00D03BE6" w:rsidRPr="00E80F49">
              <w:rPr>
                <w:lang w:eastAsia="zh-CN"/>
              </w:rPr>
              <w:t>20</w:t>
            </w:r>
          </w:p>
          <w:p w14:paraId="5CCC5A3D" w14:textId="77777777" w:rsidR="00D03BE6" w:rsidRPr="00E80F49" w:rsidRDefault="005A4748" w:rsidP="005A4748">
            <w:pPr>
              <w:pStyle w:val="TAC"/>
              <w:rPr>
                <w:lang w:eastAsia="zh-CN"/>
              </w:rPr>
            </w:pPr>
            <w:r w:rsidRPr="00E80F49">
              <w:rPr>
                <w:lang w:eastAsia="zh-CN"/>
              </w:rPr>
              <w:t>Intra-band contiguous CA (contiguous RB allocation): 20</w:t>
            </w:r>
          </w:p>
        </w:tc>
        <w:tc>
          <w:tcPr>
            <w:tcW w:w="4590" w:type="dxa"/>
            <w:shd w:val="clear" w:color="auto" w:fill="auto"/>
            <w:vAlign w:val="center"/>
          </w:tcPr>
          <w:p w14:paraId="26AED0F8" w14:textId="77777777" w:rsidR="00D03BE6" w:rsidRPr="00E80F49" w:rsidRDefault="00D03BE6" w:rsidP="005F258C">
            <w:pPr>
              <w:pStyle w:val="TAL"/>
            </w:pPr>
            <w:r w:rsidRPr="00E80F49">
              <w:t>“38.521-1_TPanalysis_6.2A.4_ConfigTP</w:t>
            </w:r>
            <w:r w:rsidR="005A4748" w:rsidRPr="00E80F49">
              <w:t>_v1</w:t>
            </w:r>
            <w:r w:rsidRPr="00E80F49">
              <w:t>.zip”</w:t>
            </w:r>
          </w:p>
        </w:tc>
        <w:tc>
          <w:tcPr>
            <w:tcW w:w="1854" w:type="dxa"/>
            <w:vAlign w:val="center"/>
          </w:tcPr>
          <w:p w14:paraId="1B9388C5" w14:textId="77777777" w:rsidR="00D03BE6" w:rsidRPr="00E80F49" w:rsidRDefault="00D03BE6" w:rsidP="005F258C">
            <w:pPr>
              <w:pStyle w:val="TAL"/>
            </w:pPr>
            <w:r w:rsidRPr="00E80F49">
              <w:t>RAN5#8</w:t>
            </w:r>
            <w:r w:rsidR="005A4748" w:rsidRPr="00E80F49">
              <w:t>8</w:t>
            </w:r>
            <w:r w:rsidR="007B6846" w:rsidRPr="00E80F49">
              <w:t>-e</w:t>
            </w:r>
          </w:p>
        </w:tc>
      </w:tr>
      <w:tr w:rsidR="00915D89" w:rsidRPr="00E80F49" w14:paraId="7185D392" w14:textId="77777777" w:rsidTr="00C46B3C">
        <w:trPr>
          <w:trHeight w:val="248"/>
        </w:trPr>
        <w:tc>
          <w:tcPr>
            <w:tcW w:w="2160" w:type="dxa"/>
            <w:vAlign w:val="center"/>
          </w:tcPr>
          <w:p w14:paraId="4C4084D1" w14:textId="77777777" w:rsidR="00915D89" w:rsidRPr="00E80F49" w:rsidRDefault="00915D89" w:rsidP="001F6A9B">
            <w:pPr>
              <w:pStyle w:val="TAL"/>
            </w:pPr>
            <w:r w:rsidRPr="00E80F49">
              <w:t>6.2C.1</w:t>
            </w:r>
            <w:r w:rsidRPr="00E80F49">
              <w:tab/>
              <w:t>Configured UE transmitted Output Power</w:t>
            </w:r>
          </w:p>
        </w:tc>
        <w:tc>
          <w:tcPr>
            <w:tcW w:w="1476" w:type="dxa"/>
            <w:shd w:val="clear" w:color="auto" w:fill="auto"/>
            <w:vAlign w:val="center"/>
          </w:tcPr>
          <w:p w14:paraId="6234290E" w14:textId="77777777" w:rsidR="00915D89" w:rsidRPr="00E80F49" w:rsidRDefault="00915D89" w:rsidP="00E201E9">
            <w:pPr>
              <w:pStyle w:val="TAC"/>
            </w:pPr>
            <w:r w:rsidRPr="00E80F49">
              <w:t>270</w:t>
            </w:r>
          </w:p>
        </w:tc>
        <w:tc>
          <w:tcPr>
            <w:tcW w:w="4590" w:type="dxa"/>
            <w:shd w:val="clear" w:color="auto" w:fill="auto"/>
            <w:vAlign w:val="center"/>
          </w:tcPr>
          <w:p w14:paraId="0617E3D8" w14:textId="77777777" w:rsidR="00915D89" w:rsidRPr="00E80F49" w:rsidRDefault="00915D89" w:rsidP="00E201E9">
            <w:pPr>
              <w:pStyle w:val="TAL"/>
            </w:pPr>
            <w:r w:rsidRPr="00E80F49">
              <w:t>“38.521-1_TPanalysis_6.2C.1_ConfigOPSUL.zip”</w:t>
            </w:r>
          </w:p>
        </w:tc>
        <w:tc>
          <w:tcPr>
            <w:tcW w:w="1854" w:type="dxa"/>
            <w:vAlign w:val="center"/>
          </w:tcPr>
          <w:p w14:paraId="5D8C7C35" w14:textId="77777777" w:rsidR="00915D89" w:rsidRPr="00E80F49" w:rsidRDefault="00915D89" w:rsidP="00E201E9">
            <w:pPr>
              <w:pStyle w:val="TAL"/>
            </w:pPr>
            <w:r w:rsidRPr="00E80F49">
              <w:t>RAN5#80</w:t>
            </w:r>
          </w:p>
        </w:tc>
      </w:tr>
      <w:tr w:rsidR="00915D89" w:rsidRPr="00E80F49" w14:paraId="2A81CD5A" w14:textId="77777777" w:rsidTr="00C46B3C">
        <w:trPr>
          <w:trHeight w:val="248"/>
        </w:trPr>
        <w:tc>
          <w:tcPr>
            <w:tcW w:w="2160" w:type="dxa"/>
            <w:vAlign w:val="center"/>
          </w:tcPr>
          <w:p w14:paraId="36126B78" w14:textId="77777777" w:rsidR="00915D89" w:rsidRPr="00E80F49" w:rsidRDefault="00915D89" w:rsidP="0094254A">
            <w:pPr>
              <w:keepNext/>
              <w:keepLines/>
              <w:spacing w:after="0"/>
              <w:rPr>
                <w:rFonts w:ascii="Arial" w:hAnsi="Arial"/>
                <w:sz w:val="18"/>
              </w:rPr>
            </w:pPr>
            <w:r w:rsidRPr="00E80F49">
              <w:rPr>
                <w:rFonts w:ascii="Arial" w:hAnsi="Arial"/>
                <w:sz w:val="18"/>
              </w:rPr>
              <w:t>6.2D.1</w:t>
            </w:r>
            <w:r w:rsidRPr="00E80F49">
              <w:rPr>
                <w:rFonts w:ascii="Arial" w:hAnsi="Arial"/>
                <w:sz w:val="18"/>
              </w:rPr>
              <w:tab/>
              <w:t>UE maximum output power for UL-MIMO</w:t>
            </w:r>
          </w:p>
        </w:tc>
        <w:tc>
          <w:tcPr>
            <w:tcW w:w="1476" w:type="dxa"/>
            <w:shd w:val="clear" w:color="auto" w:fill="auto"/>
            <w:vAlign w:val="center"/>
          </w:tcPr>
          <w:p w14:paraId="7BB1B5EE" w14:textId="77777777" w:rsidR="000F3EF6" w:rsidRPr="00E80F49" w:rsidRDefault="000F3EF6" w:rsidP="000F3EF6">
            <w:pPr>
              <w:keepNext/>
              <w:keepLines/>
              <w:spacing w:after="0"/>
              <w:jc w:val="center"/>
              <w:rPr>
                <w:rFonts w:ascii="Arial" w:hAnsi="Arial"/>
                <w:sz w:val="18"/>
              </w:rPr>
            </w:pPr>
            <w:r w:rsidRPr="00E80F49">
              <w:rPr>
                <w:rFonts w:ascii="Arial" w:hAnsi="Arial"/>
                <w:sz w:val="18"/>
              </w:rPr>
              <w:t>UL MIMO with ULFPTx: 540</w:t>
            </w:r>
          </w:p>
          <w:p w14:paraId="6B9D5568" w14:textId="77777777" w:rsidR="00915D89" w:rsidRPr="00E80F49" w:rsidRDefault="000F3EF6" w:rsidP="000F3EF6">
            <w:pPr>
              <w:keepNext/>
              <w:keepLines/>
              <w:spacing w:after="0"/>
              <w:jc w:val="center"/>
              <w:rPr>
                <w:rFonts w:ascii="Arial" w:hAnsi="Arial"/>
                <w:sz w:val="18"/>
              </w:rPr>
            </w:pPr>
            <w:r w:rsidRPr="00E80F49">
              <w:rPr>
                <w:rFonts w:ascii="Arial" w:hAnsi="Arial"/>
                <w:sz w:val="18"/>
              </w:rPr>
              <w:t>UL MIMO with 2-layer: 0</w:t>
            </w:r>
          </w:p>
        </w:tc>
        <w:tc>
          <w:tcPr>
            <w:tcW w:w="4590" w:type="dxa"/>
            <w:shd w:val="clear" w:color="auto" w:fill="auto"/>
            <w:vAlign w:val="center"/>
          </w:tcPr>
          <w:p w14:paraId="0DE270FE" w14:textId="77777777" w:rsidR="00915D89" w:rsidRPr="00E80F49" w:rsidRDefault="00915D89" w:rsidP="0094254A">
            <w:pPr>
              <w:keepNext/>
              <w:keepLines/>
              <w:spacing w:after="0"/>
              <w:rPr>
                <w:rFonts w:ascii="Arial" w:hAnsi="Arial"/>
                <w:sz w:val="18"/>
              </w:rPr>
            </w:pPr>
            <w:r w:rsidRPr="00E80F49">
              <w:rPr>
                <w:rFonts w:ascii="Arial" w:hAnsi="Arial"/>
                <w:sz w:val="18"/>
              </w:rPr>
              <w:t>“38.521-1_TPanalysis_6.2.1_MaxOP_v</w:t>
            </w:r>
            <w:r w:rsidR="000F3EF6" w:rsidRPr="00E80F49">
              <w:rPr>
                <w:rFonts w:ascii="Arial" w:hAnsi="Arial"/>
                <w:sz w:val="18"/>
              </w:rPr>
              <w:t>3</w:t>
            </w:r>
            <w:r w:rsidRPr="00E80F49">
              <w:rPr>
                <w:rFonts w:ascii="Arial" w:hAnsi="Arial"/>
                <w:sz w:val="18"/>
              </w:rPr>
              <w:t>.zip”</w:t>
            </w:r>
          </w:p>
        </w:tc>
        <w:tc>
          <w:tcPr>
            <w:tcW w:w="1854" w:type="dxa"/>
            <w:vAlign w:val="center"/>
          </w:tcPr>
          <w:p w14:paraId="43157DA4" w14:textId="77777777" w:rsidR="00915D89" w:rsidRPr="00E80F49" w:rsidRDefault="00915D89" w:rsidP="0094254A">
            <w:pPr>
              <w:keepNext/>
              <w:keepLines/>
              <w:spacing w:after="0"/>
              <w:rPr>
                <w:rFonts w:ascii="Arial" w:hAnsi="Arial"/>
                <w:sz w:val="18"/>
              </w:rPr>
            </w:pPr>
            <w:r w:rsidRPr="00E80F49">
              <w:rPr>
                <w:rFonts w:ascii="Arial" w:hAnsi="Arial"/>
                <w:sz w:val="18"/>
              </w:rPr>
              <w:t>RAN5#8</w:t>
            </w:r>
            <w:r w:rsidR="000F3EF6" w:rsidRPr="00E80F49">
              <w:rPr>
                <w:rFonts w:ascii="Arial" w:hAnsi="Arial"/>
                <w:sz w:val="18"/>
              </w:rPr>
              <w:t>9-e</w:t>
            </w:r>
          </w:p>
        </w:tc>
      </w:tr>
      <w:tr w:rsidR="009C1AAC" w:rsidRPr="00E80F49" w14:paraId="50F28E4D" w14:textId="77777777" w:rsidTr="00C46B3C">
        <w:trPr>
          <w:trHeight w:val="248"/>
        </w:trPr>
        <w:tc>
          <w:tcPr>
            <w:tcW w:w="2160" w:type="dxa"/>
            <w:vAlign w:val="center"/>
          </w:tcPr>
          <w:p w14:paraId="50AFC831" w14:textId="4E346F2E" w:rsidR="009C1AAC" w:rsidRPr="00E80F49" w:rsidRDefault="009C1AAC" w:rsidP="009C1AAC">
            <w:pPr>
              <w:pStyle w:val="TAL"/>
            </w:pPr>
            <w:r w:rsidRPr="00E80F49">
              <w:t>6.2D.2</w:t>
            </w:r>
            <w:r w:rsidRPr="00E80F49">
              <w:tab/>
              <w:t>Maximum Power Reduction (MPR)</w:t>
            </w:r>
            <w:r w:rsidR="00937844" w:rsidRPr="00E80F49">
              <w:t xml:space="preserve"> for UL MIMO</w:t>
            </w:r>
          </w:p>
        </w:tc>
        <w:tc>
          <w:tcPr>
            <w:tcW w:w="1476" w:type="dxa"/>
            <w:shd w:val="clear" w:color="auto" w:fill="auto"/>
            <w:vAlign w:val="center"/>
          </w:tcPr>
          <w:p w14:paraId="5758C38E" w14:textId="77777777" w:rsidR="009C1AAC" w:rsidRPr="00E80F49" w:rsidRDefault="009C1AAC" w:rsidP="009C1AAC">
            <w:pPr>
              <w:pStyle w:val="TAL"/>
              <w:rPr>
                <w:lang w:eastAsia="zh-CN"/>
              </w:rPr>
            </w:pPr>
            <w:r w:rsidRPr="00E80F49">
              <w:t>power class 3</w:t>
            </w:r>
            <w:r w:rsidRPr="00E80F49">
              <w:rPr>
                <w:lang w:eastAsia="zh-CN"/>
              </w:rPr>
              <w:t xml:space="preserve"> supporting ULFPTx</w:t>
            </w:r>
            <w:r w:rsidRPr="00E80F49">
              <w:t xml:space="preserve">: </w:t>
            </w:r>
            <w:r w:rsidRPr="00E80F49">
              <w:rPr>
                <w:lang w:eastAsia="zh-CN"/>
              </w:rPr>
              <w:t>920</w:t>
            </w:r>
          </w:p>
          <w:p w14:paraId="30471EBE" w14:textId="77777777" w:rsidR="009C1AAC" w:rsidRPr="00E80F49" w:rsidRDefault="009C1AAC" w:rsidP="009C1AAC">
            <w:pPr>
              <w:pStyle w:val="TAL"/>
            </w:pPr>
            <w:r w:rsidRPr="00E80F49">
              <w:t>power class 2</w:t>
            </w:r>
            <w:r w:rsidRPr="00E80F49">
              <w:rPr>
                <w:lang w:eastAsia="zh-CN"/>
              </w:rPr>
              <w:t xml:space="preserve"> supporting ULFPTx</w:t>
            </w:r>
            <w:r w:rsidRPr="00E80F49">
              <w:t xml:space="preserve">: </w:t>
            </w:r>
            <w:r w:rsidRPr="00E80F49">
              <w:rPr>
                <w:lang w:eastAsia="zh-CN"/>
              </w:rPr>
              <w:t>92</w:t>
            </w:r>
            <w:r w:rsidRPr="00E80F49">
              <w:t>0</w:t>
            </w:r>
          </w:p>
          <w:p w14:paraId="107F58FD" w14:textId="77777777" w:rsidR="00C845BB" w:rsidRPr="00E80F49" w:rsidRDefault="00C845BB" w:rsidP="00C845BB">
            <w:pPr>
              <w:pStyle w:val="TAL"/>
            </w:pPr>
            <w:r w:rsidRPr="00E80F49">
              <w:t>UL MIMO with 2-layer: 400</w:t>
            </w:r>
          </w:p>
          <w:p w14:paraId="49591B28" w14:textId="00858967" w:rsidR="00C845BB" w:rsidRPr="00E80F49" w:rsidRDefault="00C845BB" w:rsidP="00C845BB">
            <w:pPr>
              <w:pStyle w:val="TAL"/>
            </w:pPr>
            <w:r w:rsidRPr="00E80F49">
              <w:t>UL MIMO with ULFPTx: 920</w:t>
            </w:r>
          </w:p>
        </w:tc>
        <w:tc>
          <w:tcPr>
            <w:tcW w:w="4590" w:type="dxa"/>
            <w:shd w:val="clear" w:color="auto" w:fill="auto"/>
            <w:vAlign w:val="center"/>
          </w:tcPr>
          <w:p w14:paraId="7A739D67" w14:textId="4E066521" w:rsidR="009C1AAC" w:rsidRPr="00E80F49" w:rsidRDefault="009C1AAC" w:rsidP="009C1AAC">
            <w:pPr>
              <w:pStyle w:val="TAL"/>
            </w:pPr>
            <w:r w:rsidRPr="00E80F49">
              <w:t>“38.521-1_TPanalysis_6.2.2_MPR_6.5.2.2_SEM_6.5.2.4.1_NR_ACLR_</w:t>
            </w:r>
            <w:r w:rsidR="00C845BB" w:rsidRPr="00E80F49">
              <w:t>v4.zip</w:t>
            </w:r>
          </w:p>
        </w:tc>
        <w:tc>
          <w:tcPr>
            <w:tcW w:w="1854" w:type="dxa"/>
            <w:vAlign w:val="center"/>
          </w:tcPr>
          <w:p w14:paraId="406A8163" w14:textId="4B3BC4A3" w:rsidR="009C1AAC" w:rsidRPr="00E80F49" w:rsidRDefault="009C1AAC" w:rsidP="009C1AAC">
            <w:pPr>
              <w:pStyle w:val="TAL"/>
            </w:pPr>
            <w:r w:rsidRPr="00E80F49">
              <w:t>RAN5#</w:t>
            </w:r>
            <w:r w:rsidRPr="00E80F49">
              <w:rPr>
                <w:lang w:eastAsia="zh-CN"/>
              </w:rPr>
              <w:t>95-e</w:t>
            </w:r>
          </w:p>
        </w:tc>
      </w:tr>
      <w:tr w:rsidR="00915D89" w:rsidRPr="00E80F49" w14:paraId="1750D1D9" w14:textId="77777777" w:rsidTr="00C46B3C">
        <w:trPr>
          <w:trHeight w:val="248"/>
        </w:trPr>
        <w:tc>
          <w:tcPr>
            <w:tcW w:w="2160" w:type="dxa"/>
            <w:vAlign w:val="center"/>
          </w:tcPr>
          <w:p w14:paraId="044A09ED" w14:textId="77777777" w:rsidR="00915D89" w:rsidRPr="00E80F49" w:rsidRDefault="00915D89" w:rsidP="002B27A8">
            <w:pPr>
              <w:pStyle w:val="TAL"/>
            </w:pPr>
            <w:r w:rsidRPr="00E80F49">
              <w:t>6.2D.3</w:t>
            </w:r>
            <w:r w:rsidRPr="00E80F49">
              <w:tab/>
              <w:t>UE additional maximum output power reduction for UL-MIMO</w:t>
            </w:r>
          </w:p>
        </w:tc>
        <w:tc>
          <w:tcPr>
            <w:tcW w:w="1476" w:type="dxa"/>
            <w:shd w:val="clear" w:color="auto" w:fill="auto"/>
          </w:tcPr>
          <w:p w14:paraId="276B766E" w14:textId="77777777" w:rsidR="00915D89" w:rsidRPr="00E80F49" w:rsidRDefault="00915D89" w:rsidP="002B27A8">
            <w:pPr>
              <w:pStyle w:val="TAL"/>
            </w:pPr>
            <w:r w:rsidRPr="00E80F49">
              <w:t>Table 4.1.</w:t>
            </w:r>
            <w:r w:rsidR="00EE0740" w:rsidRPr="00E80F49">
              <w:t>2</w:t>
            </w:r>
            <w:r w:rsidRPr="00E80F49">
              <w:t>.1-1</w:t>
            </w:r>
          </w:p>
        </w:tc>
        <w:tc>
          <w:tcPr>
            <w:tcW w:w="4590" w:type="dxa"/>
            <w:shd w:val="clear" w:color="auto" w:fill="auto"/>
          </w:tcPr>
          <w:p w14:paraId="60AB2FAD" w14:textId="77777777" w:rsidR="00915D89" w:rsidRPr="00E80F49" w:rsidRDefault="00915D89" w:rsidP="002B27A8">
            <w:pPr>
              <w:pStyle w:val="TAL"/>
            </w:pPr>
            <w:r w:rsidRPr="00E80F49">
              <w:t>Table 4.1.</w:t>
            </w:r>
            <w:r w:rsidR="00EE0740" w:rsidRPr="00E80F49">
              <w:t>2</w:t>
            </w:r>
            <w:r w:rsidRPr="00E80F49">
              <w:t>.1-1</w:t>
            </w:r>
          </w:p>
        </w:tc>
        <w:tc>
          <w:tcPr>
            <w:tcW w:w="1854" w:type="dxa"/>
          </w:tcPr>
          <w:p w14:paraId="2250F842" w14:textId="77777777" w:rsidR="00915D89" w:rsidRPr="00E80F49" w:rsidRDefault="00915D89" w:rsidP="002B27A8">
            <w:pPr>
              <w:pStyle w:val="TAL"/>
            </w:pPr>
            <w:r w:rsidRPr="00E80F49">
              <w:t>See Table 4.1.</w:t>
            </w:r>
            <w:r w:rsidR="00EE0740" w:rsidRPr="00E80F49">
              <w:t>2</w:t>
            </w:r>
            <w:r w:rsidRPr="00E80F49">
              <w:t>.1-1</w:t>
            </w:r>
          </w:p>
        </w:tc>
      </w:tr>
      <w:tr w:rsidR="00915D89" w:rsidRPr="00E80F49" w14:paraId="38198974" w14:textId="77777777" w:rsidTr="00C46B3C">
        <w:trPr>
          <w:trHeight w:val="248"/>
        </w:trPr>
        <w:tc>
          <w:tcPr>
            <w:tcW w:w="2160" w:type="dxa"/>
            <w:vAlign w:val="center"/>
          </w:tcPr>
          <w:p w14:paraId="128F2B74" w14:textId="77777777" w:rsidR="00915D89" w:rsidRPr="00E80F49" w:rsidRDefault="00915D89" w:rsidP="00066F97">
            <w:pPr>
              <w:pStyle w:val="TAL"/>
            </w:pPr>
            <w:r w:rsidRPr="00E80F49">
              <w:rPr>
                <w:lang w:eastAsia="zh-CN"/>
              </w:rPr>
              <w:t>6.2D.4</w:t>
            </w:r>
            <w:r w:rsidRPr="00E80F49">
              <w:tab/>
              <w:t>Configured Transmitted Power for UL-MIMO</w:t>
            </w:r>
          </w:p>
        </w:tc>
        <w:tc>
          <w:tcPr>
            <w:tcW w:w="1476" w:type="dxa"/>
            <w:shd w:val="clear" w:color="auto" w:fill="auto"/>
            <w:vAlign w:val="center"/>
          </w:tcPr>
          <w:p w14:paraId="1982CEC5" w14:textId="77777777" w:rsidR="00915D89" w:rsidRPr="00E80F49" w:rsidRDefault="00915D89" w:rsidP="00066F97">
            <w:pPr>
              <w:pStyle w:val="TAC"/>
            </w:pPr>
            <w:r w:rsidRPr="00E80F49">
              <w:t>15</w:t>
            </w:r>
          </w:p>
        </w:tc>
        <w:tc>
          <w:tcPr>
            <w:tcW w:w="4590" w:type="dxa"/>
            <w:shd w:val="clear" w:color="auto" w:fill="auto"/>
            <w:vAlign w:val="center"/>
          </w:tcPr>
          <w:p w14:paraId="4A4315EF" w14:textId="2EF8DEBC"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0AAD5EC6" w14:textId="49130D13" w:rsidR="00915D89" w:rsidRPr="00E80F49" w:rsidRDefault="00915D89" w:rsidP="00066F97">
            <w:pPr>
              <w:pStyle w:val="TAL"/>
            </w:pPr>
            <w:r w:rsidRPr="00E80F49">
              <w:t>RAN5#</w:t>
            </w:r>
            <w:r w:rsidR="00B13BB6" w:rsidRPr="00E80F49">
              <w:t>91-e</w:t>
            </w:r>
          </w:p>
        </w:tc>
      </w:tr>
      <w:tr w:rsidR="00D26D0A" w:rsidRPr="00E80F49" w14:paraId="6536F33B" w14:textId="77777777" w:rsidTr="00C46B3C">
        <w:trPr>
          <w:trHeight w:val="248"/>
        </w:trPr>
        <w:tc>
          <w:tcPr>
            <w:tcW w:w="2160" w:type="dxa"/>
            <w:vAlign w:val="center"/>
          </w:tcPr>
          <w:p w14:paraId="46BAF178" w14:textId="77777777" w:rsidR="00D26D0A" w:rsidRPr="00E80F49" w:rsidRDefault="00D26D0A" w:rsidP="00D26D0A">
            <w:pPr>
              <w:pStyle w:val="TAL"/>
            </w:pPr>
            <w:r w:rsidRPr="00E80F49">
              <w:t>6.3.1</w:t>
            </w:r>
            <w:r w:rsidRPr="00E80F49">
              <w:tab/>
              <w:t>Minimum output power</w:t>
            </w:r>
          </w:p>
        </w:tc>
        <w:tc>
          <w:tcPr>
            <w:tcW w:w="1476" w:type="dxa"/>
            <w:shd w:val="clear" w:color="auto" w:fill="auto"/>
            <w:vAlign w:val="center"/>
          </w:tcPr>
          <w:p w14:paraId="0CCE69A1" w14:textId="77777777" w:rsidR="00D26D0A" w:rsidRPr="00E80F49" w:rsidRDefault="00D26D0A" w:rsidP="00D26D0A">
            <w:pPr>
              <w:pStyle w:val="TAC"/>
            </w:pPr>
            <w:r w:rsidRPr="00E80F49">
              <w:t>45</w:t>
            </w:r>
          </w:p>
        </w:tc>
        <w:tc>
          <w:tcPr>
            <w:tcW w:w="4590" w:type="dxa"/>
            <w:shd w:val="clear" w:color="auto" w:fill="auto"/>
            <w:vAlign w:val="center"/>
          </w:tcPr>
          <w:p w14:paraId="65B70194" w14:textId="77777777" w:rsidR="00D26D0A" w:rsidRPr="00E80F49" w:rsidRDefault="00D26D0A" w:rsidP="00D26D0A">
            <w:pPr>
              <w:pStyle w:val="TAL"/>
            </w:pPr>
            <w:r w:rsidRPr="00E80F49">
              <w:t>“38.521-1_TPanalysis_6.3.1_MinOP_v3.zip”</w:t>
            </w:r>
          </w:p>
        </w:tc>
        <w:tc>
          <w:tcPr>
            <w:tcW w:w="1854" w:type="dxa"/>
            <w:vAlign w:val="center"/>
          </w:tcPr>
          <w:p w14:paraId="38C47E88" w14:textId="77777777" w:rsidR="00D26D0A" w:rsidRPr="00E80F49" w:rsidRDefault="00D26D0A" w:rsidP="00D26D0A">
            <w:pPr>
              <w:pStyle w:val="TAL"/>
            </w:pPr>
            <w:r w:rsidRPr="00E80F49">
              <w:t>RAN5#5-5G-NR Adhoc</w:t>
            </w:r>
          </w:p>
        </w:tc>
      </w:tr>
      <w:tr w:rsidR="00D26D0A" w:rsidRPr="00E80F49" w14:paraId="6B5180D2" w14:textId="77777777" w:rsidTr="00C46B3C">
        <w:trPr>
          <w:trHeight w:val="248"/>
        </w:trPr>
        <w:tc>
          <w:tcPr>
            <w:tcW w:w="2160" w:type="dxa"/>
            <w:vAlign w:val="center"/>
          </w:tcPr>
          <w:p w14:paraId="081E17BF" w14:textId="77777777" w:rsidR="00D26D0A" w:rsidRPr="00E80F49" w:rsidRDefault="00D26D0A" w:rsidP="00D26D0A">
            <w:pPr>
              <w:pStyle w:val="TAL"/>
            </w:pPr>
            <w:r w:rsidRPr="00E80F49">
              <w:t>6.3.3.2</w:t>
            </w:r>
            <w:r w:rsidRPr="00E80F49">
              <w:tab/>
              <w:t>General ON/OFF time mask</w:t>
            </w:r>
          </w:p>
        </w:tc>
        <w:tc>
          <w:tcPr>
            <w:tcW w:w="1476" w:type="dxa"/>
            <w:shd w:val="clear" w:color="auto" w:fill="auto"/>
            <w:vAlign w:val="center"/>
          </w:tcPr>
          <w:p w14:paraId="0581B0CA" w14:textId="66628657" w:rsidR="00D26D0A" w:rsidRPr="00E80F49" w:rsidRDefault="00F57674" w:rsidP="00D26D0A">
            <w:pPr>
              <w:pStyle w:val="TAC"/>
            </w:pPr>
            <w:r>
              <w:t>180</w:t>
            </w:r>
          </w:p>
        </w:tc>
        <w:tc>
          <w:tcPr>
            <w:tcW w:w="4590" w:type="dxa"/>
            <w:shd w:val="clear" w:color="auto" w:fill="auto"/>
            <w:vAlign w:val="center"/>
          </w:tcPr>
          <w:p w14:paraId="5B67E3E9" w14:textId="77777777" w:rsidR="00D26D0A" w:rsidRPr="00E80F49" w:rsidRDefault="00D26D0A" w:rsidP="00D26D0A">
            <w:pPr>
              <w:pStyle w:val="TAL"/>
            </w:pPr>
            <w:r w:rsidRPr="00E80F49">
              <w:t>“38.521-1_TPanalysis_6.3.3.2_OnOff_M_v2.zip”</w:t>
            </w:r>
          </w:p>
        </w:tc>
        <w:tc>
          <w:tcPr>
            <w:tcW w:w="1854" w:type="dxa"/>
            <w:vAlign w:val="center"/>
          </w:tcPr>
          <w:p w14:paraId="3B9F5A21" w14:textId="77777777" w:rsidR="00D26D0A" w:rsidRPr="00E80F49" w:rsidRDefault="00D26D0A" w:rsidP="00D26D0A">
            <w:pPr>
              <w:pStyle w:val="TAL"/>
            </w:pPr>
            <w:r w:rsidRPr="00E80F49">
              <w:t>RAN5#5-5G-NR Adhoc</w:t>
            </w:r>
          </w:p>
        </w:tc>
      </w:tr>
      <w:tr w:rsidR="00F57674" w:rsidRPr="00E80F49" w14:paraId="78193017" w14:textId="77777777" w:rsidTr="00C46B3C">
        <w:trPr>
          <w:trHeight w:val="248"/>
        </w:trPr>
        <w:tc>
          <w:tcPr>
            <w:tcW w:w="2160" w:type="dxa"/>
            <w:vAlign w:val="center"/>
          </w:tcPr>
          <w:p w14:paraId="4A4DA077" w14:textId="36A492FD" w:rsidR="00F57674" w:rsidRPr="00E80F49" w:rsidRDefault="00F57674" w:rsidP="00F57674">
            <w:pPr>
              <w:pStyle w:val="TAL"/>
            </w:pPr>
            <w:r>
              <w:t>6.3.3.4</w:t>
            </w:r>
            <w:r>
              <w:tab/>
              <w:t>PRACH</w:t>
            </w:r>
            <w:r w:rsidRPr="00E80F49">
              <w:t xml:space="preserve"> time mask</w:t>
            </w:r>
          </w:p>
        </w:tc>
        <w:tc>
          <w:tcPr>
            <w:tcW w:w="1476" w:type="dxa"/>
            <w:shd w:val="clear" w:color="auto" w:fill="auto"/>
            <w:vAlign w:val="center"/>
          </w:tcPr>
          <w:p w14:paraId="1F11D85D" w14:textId="77777777" w:rsidR="00F57674" w:rsidRDefault="00F57674" w:rsidP="00F57674">
            <w:pPr>
              <w:pStyle w:val="TAC"/>
            </w:pPr>
          </w:p>
        </w:tc>
        <w:tc>
          <w:tcPr>
            <w:tcW w:w="4590" w:type="dxa"/>
            <w:shd w:val="clear" w:color="auto" w:fill="auto"/>
            <w:vAlign w:val="center"/>
          </w:tcPr>
          <w:p w14:paraId="0AA6272E" w14:textId="62A7C20F" w:rsidR="00F57674" w:rsidRPr="00E80F49" w:rsidRDefault="00F57674" w:rsidP="00F57674">
            <w:pPr>
              <w:pStyle w:val="TAL"/>
            </w:pPr>
            <w:r w:rsidRPr="00E80F49">
              <w:t>“</w:t>
            </w:r>
            <w:r w:rsidRPr="00973638">
              <w:rPr>
                <w:lang w:eastAsia="ko-KR"/>
              </w:rPr>
              <w:t>38.521-1_TPanalysis_6.3.3.4_PRACH</w:t>
            </w:r>
            <w:r w:rsidRPr="00E80F49">
              <w:t>.zip”</w:t>
            </w:r>
          </w:p>
        </w:tc>
        <w:tc>
          <w:tcPr>
            <w:tcW w:w="1854" w:type="dxa"/>
            <w:vAlign w:val="center"/>
          </w:tcPr>
          <w:p w14:paraId="2339B673" w14:textId="58CCA498" w:rsidR="00F57674" w:rsidRPr="00E80F49" w:rsidRDefault="00F57674" w:rsidP="00F57674">
            <w:pPr>
              <w:pStyle w:val="TAL"/>
            </w:pPr>
            <w:r w:rsidRPr="00E80F49">
              <w:t>RAN5#</w:t>
            </w:r>
            <w:r>
              <w:t>96</w:t>
            </w:r>
            <w:r>
              <w:rPr>
                <w:rFonts w:hint="eastAsia"/>
                <w:lang w:eastAsia="zh-CN"/>
              </w:rPr>
              <w:t>-</w:t>
            </w:r>
            <w:r>
              <w:t>e</w:t>
            </w:r>
          </w:p>
        </w:tc>
      </w:tr>
      <w:tr w:rsidR="00F57674" w:rsidRPr="00E80F49" w14:paraId="40E04DF0" w14:textId="77777777" w:rsidTr="00C46B3C">
        <w:trPr>
          <w:trHeight w:val="248"/>
        </w:trPr>
        <w:tc>
          <w:tcPr>
            <w:tcW w:w="2160" w:type="dxa"/>
            <w:vAlign w:val="center"/>
          </w:tcPr>
          <w:p w14:paraId="30C7FA84" w14:textId="77777777" w:rsidR="00F57674" w:rsidRPr="00E80F49" w:rsidRDefault="00F57674" w:rsidP="00F57674">
            <w:pPr>
              <w:pStyle w:val="TAL"/>
            </w:pPr>
            <w:r w:rsidRPr="00E80F49">
              <w:lastRenderedPageBreak/>
              <w:t>6.3.3.6</w:t>
            </w:r>
            <w:r w:rsidRPr="00E80F49">
              <w:tab/>
              <w:t>SRS time mask</w:t>
            </w:r>
          </w:p>
        </w:tc>
        <w:tc>
          <w:tcPr>
            <w:tcW w:w="1476" w:type="dxa"/>
            <w:shd w:val="clear" w:color="auto" w:fill="auto"/>
            <w:vAlign w:val="center"/>
          </w:tcPr>
          <w:p w14:paraId="02E2681B" w14:textId="77777777" w:rsidR="00F57674" w:rsidRPr="00E80F49" w:rsidRDefault="00F57674" w:rsidP="00F57674">
            <w:pPr>
              <w:pStyle w:val="TAC"/>
              <w:rPr>
                <w:lang w:eastAsia="ko-KR"/>
              </w:rPr>
            </w:pPr>
            <w:r w:rsidRPr="00E80F49">
              <w:rPr>
                <w:lang w:eastAsia="ko-KR"/>
              </w:rPr>
              <w:t>30</w:t>
            </w:r>
          </w:p>
        </w:tc>
        <w:tc>
          <w:tcPr>
            <w:tcW w:w="4590" w:type="dxa"/>
            <w:shd w:val="clear" w:color="auto" w:fill="auto"/>
            <w:vAlign w:val="center"/>
          </w:tcPr>
          <w:p w14:paraId="42C09898" w14:textId="77777777" w:rsidR="00F57674" w:rsidRPr="00E80F49" w:rsidRDefault="00F57674" w:rsidP="00F57674">
            <w:pPr>
              <w:pStyle w:val="TAL"/>
            </w:pPr>
            <w:r w:rsidRPr="00E80F49">
              <w:rPr>
                <w:lang w:eastAsia="ko-KR"/>
              </w:rPr>
              <w:t>“38.521-1_TPanalysis_6.3.3.3_SRS.zip”</w:t>
            </w:r>
          </w:p>
        </w:tc>
        <w:tc>
          <w:tcPr>
            <w:tcW w:w="1854" w:type="dxa"/>
            <w:vAlign w:val="center"/>
          </w:tcPr>
          <w:p w14:paraId="71AACF51" w14:textId="77777777" w:rsidR="00F57674" w:rsidRPr="00E80F49" w:rsidRDefault="00F57674" w:rsidP="00F57674">
            <w:pPr>
              <w:pStyle w:val="TAL"/>
            </w:pPr>
            <w:r w:rsidRPr="00E80F49">
              <w:t>RAN5#82</w:t>
            </w:r>
          </w:p>
        </w:tc>
      </w:tr>
      <w:tr w:rsidR="00F57674" w:rsidRPr="00E80F49" w14:paraId="03EFBE10" w14:textId="77777777" w:rsidTr="00C46B3C">
        <w:trPr>
          <w:trHeight w:val="113"/>
        </w:trPr>
        <w:tc>
          <w:tcPr>
            <w:tcW w:w="2160" w:type="dxa"/>
            <w:vAlign w:val="center"/>
          </w:tcPr>
          <w:p w14:paraId="781ABF3C" w14:textId="77777777" w:rsidR="00F57674" w:rsidRPr="00E80F49" w:rsidRDefault="00F57674" w:rsidP="00F57674">
            <w:pPr>
              <w:pStyle w:val="TAL"/>
            </w:pPr>
            <w:r w:rsidRPr="00E80F49">
              <w:t>6.3.4.2</w:t>
            </w:r>
            <w:r w:rsidRPr="00E80F49">
              <w:tab/>
              <w:t>Absolute power tolerance</w:t>
            </w:r>
          </w:p>
        </w:tc>
        <w:tc>
          <w:tcPr>
            <w:tcW w:w="1476" w:type="dxa"/>
            <w:vAlign w:val="center"/>
          </w:tcPr>
          <w:p w14:paraId="352752D7" w14:textId="77777777" w:rsidR="00F57674" w:rsidRPr="00E80F49" w:rsidRDefault="00F57674" w:rsidP="00F57674">
            <w:pPr>
              <w:pStyle w:val="TAC"/>
            </w:pPr>
            <w:r w:rsidRPr="00E80F49">
              <w:t>6</w:t>
            </w:r>
          </w:p>
        </w:tc>
        <w:tc>
          <w:tcPr>
            <w:tcW w:w="4590" w:type="dxa"/>
            <w:vAlign w:val="center"/>
          </w:tcPr>
          <w:p w14:paraId="40A1C744"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19664848" w14:textId="77777777" w:rsidR="00F57674" w:rsidRPr="00E80F49" w:rsidRDefault="00F57674" w:rsidP="00F57674">
            <w:pPr>
              <w:pStyle w:val="TAL"/>
            </w:pPr>
            <w:r w:rsidRPr="00E80F49">
              <w:t>RAN5#83</w:t>
            </w:r>
          </w:p>
        </w:tc>
      </w:tr>
      <w:tr w:rsidR="00F57674" w:rsidRPr="00E80F49" w14:paraId="6830778E" w14:textId="77777777" w:rsidTr="00C46B3C">
        <w:trPr>
          <w:trHeight w:val="113"/>
        </w:trPr>
        <w:tc>
          <w:tcPr>
            <w:tcW w:w="2160" w:type="dxa"/>
            <w:vAlign w:val="center"/>
          </w:tcPr>
          <w:p w14:paraId="1F5B1F5E" w14:textId="77777777" w:rsidR="00F57674" w:rsidRPr="00E80F49" w:rsidRDefault="00F57674" w:rsidP="00F57674">
            <w:pPr>
              <w:pStyle w:val="TAL"/>
            </w:pPr>
            <w:r w:rsidRPr="00E80F49">
              <w:t>6.3.4.3</w:t>
            </w:r>
            <w:r w:rsidRPr="00E80F49">
              <w:tab/>
              <w:t>Relative power tolerance</w:t>
            </w:r>
          </w:p>
        </w:tc>
        <w:tc>
          <w:tcPr>
            <w:tcW w:w="1476" w:type="dxa"/>
            <w:vAlign w:val="center"/>
          </w:tcPr>
          <w:p w14:paraId="05CF0B6E" w14:textId="77777777" w:rsidR="00F57674" w:rsidRPr="00E80F49" w:rsidRDefault="00F57674" w:rsidP="00F57674">
            <w:pPr>
              <w:pStyle w:val="TAC"/>
            </w:pPr>
            <w:r w:rsidRPr="00E80F49">
              <w:t>TBD</w:t>
            </w:r>
          </w:p>
        </w:tc>
        <w:tc>
          <w:tcPr>
            <w:tcW w:w="4590" w:type="dxa"/>
            <w:vAlign w:val="center"/>
          </w:tcPr>
          <w:p w14:paraId="72F629DD" w14:textId="77777777" w:rsidR="00F57674" w:rsidRPr="00E80F49" w:rsidRDefault="00F57674" w:rsidP="00F57674">
            <w:pPr>
              <w:pStyle w:val="TAL"/>
            </w:pPr>
            <w:r w:rsidRPr="00E80F49">
              <w:t>“38.521-1_TPanalysis_6.3.4.3_RelPtol</w:t>
            </w:r>
            <w:r w:rsidRPr="00E80F49">
              <w:rPr>
                <w:lang w:eastAsia="zh-CN"/>
              </w:rPr>
              <w:t>_v2</w:t>
            </w:r>
            <w:r w:rsidRPr="00E80F49">
              <w:t>.zip”</w:t>
            </w:r>
          </w:p>
        </w:tc>
        <w:tc>
          <w:tcPr>
            <w:tcW w:w="1854" w:type="dxa"/>
            <w:vAlign w:val="center"/>
          </w:tcPr>
          <w:p w14:paraId="68B0F83F" w14:textId="77777777" w:rsidR="00F57674" w:rsidRPr="00E80F49" w:rsidRDefault="00F57674" w:rsidP="00F57674">
            <w:pPr>
              <w:pStyle w:val="TAL"/>
            </w:pPr>
            <w:r w:rsidRPr="00E80F49">
              <w:t>RAN5#83</w:t>
            </w:r>
          </w:p>
        </w:tc>
      </w:tr>
      <w:tr w:rsidR="00F57674" w:rsidRPr="00E80F49" w14:paraId="53EE7759" w14:textId="77777777" w:rsidTr="00C46B3C">
        <w:trPr>
          <w:trHeight w:val="113"/>
        </w:trPr>
        <w:tc>
          <w:tcPr>
            <w:tcW w:w="2160" w:type="dxa"/>
            <w:vAlign w:val="center"/>
          </w:tcPr>
          <w:p w14:paraId="2667674B" w14:textId="77777777" w:rsidR="00F57674" w:rsidRPr="00E80F49" w:rsidRDefault="00F57674" w:rsidP="00F57674">
            <w:pPr>
              <w:pStyle w:val="TAL"/>
            </w:pPr>
            <w:r w:rsidRPr="00E80F49">
              <w:t>6.3.4.4</w:t>
            </w:r>
            <w:r w:rsidRPr="00E80F49">
              <w:tab/>
              <w:t>Aggregate power tolerance</w:t>
            </w:r>
          </w:p>
        </w:tc>
        <w:tc>
          <w:tcPr>
            <w:tcW w:w="1476" w:type="dxa"/>
            <w:vAlign w:val="center"/>
          </w:tcPr>
          <w:p w14:paraId="67F26084" w14:textId="77777777" w:rsidR="00F57674" w:rsidRPr="00E80F49" w:rsidRDefault="00F57674" w:rsidP="00F57674">
            <w:pPr>
              <w:pStyle w:val="TAC"/>
            </w:pPr>
            <w:r w:rsidRPr="00E80F49">
              <w:t>PUCCH: 6</w:t>
            </w:r>
          </w:p>
          <w:p w14:paraId="586D919A" w14:textId="77777777" w:rsidR="00F57674" w:rsidRPr="00E80F49" w:rsidRDefault="00F57674" w:rsidP="00F57674">
            <w:pPr>
              <w:pStyle w:val="TAC"/>
            </w:pPr>
            <w:r w:rsidRPr="00E80F49">
              <w:t>PUSCH: 6</w:t>
            </w:r>
          </w:p>
        </w:tc>
        <w:tc>
          <w:tcPr>
            <w:tcW w:w="4590" w:type="dxa"/>
            <w:vAlign w:val="center"/>
          </w:tcPr>
          <w:p w14:paraId="7E779F20" w14:textId="77777777" w:rsidR="00F57674" w:rsidRPr="00E80F49" w:rsidRDefault="00F57674" w:rsidP="00F57674">
            <w:pPr>
              <w:pStyle w:val="TAL"/>
            </w:pPr>
            <w:r w:rsidRPr="00E80F49">
              <w:t>“38.521-1_TPanalysis_6.3.4.4_AggPtol</w:t>
            </w:r>
            <w:r w:rsidRPr="00E80F49">
              <w:rPr>
                <w:lang w:eastAsia="zh-CN"/>
              </w:rPr>
              <w:t>_v2</w:t>
            </w:r>
            <w:r w:rsidRPr="00E80F49">
              <w:t>.zip”</w:t>
            </w:r>
          </w:p>
        </w:tc>
        <w:tc>
          <w:tcPr>
            <w:tcW w:w="1854" w:type="dxa"/>
            <w:vAlign w:val="center"/>
          </w:tcPr>
          <w:p w14:paraId="4E209B31" w14:textId="77777777" w:rsidR="00F57674" w:rsidRPr="00E80F49" w:rsidRDefault="00F57674" w:rsidP="00F57674">
            <w:pPr>
              <w:pStyle w:val="TAL"/>
            </w:pPr>
            <w:r w:rsidRPr="00E80F49">
              <w:t>RAN5#83</w:t>
            </w:r>
          </w:p>
        </w:tc>
      </w:tr>
      <w:tr w:rsidR="00F57674" w:rsidRPr="00E80F49" w14:paraId="27D77E54" w14:textId="77777777" w:rsidTr="00C46B3C">
        <w:trPr>
          <w:trHeight w:val="113"/>
        </w:trPr>
        <w:tc>
          <w:tcPr>
            <w:tcW w:w="2160" w:type="dxa"/>
            <w:vAlign w:val="center"/>
          </w:tcPr>
          <w:p w14:paraId="7E657548" w14:textId="77777777" w:rsidR="00F57674" w:rsidRPr="00E80F49" w:rsidRDefault="00F57674" w:rsidP="00F57674">
            <w:pPr>
              <w:pStyle w:val="TAL"/>
            </w:pPr>
            <w:r w:rsidRPr="00E80F49">
              <w:t>6.3A.1.1</w:t>
            </w:r>
            <w:r w:rsidRPr="00E80F49">
              <w:tab/>
              <w:t>Minimum output power for CA (2UL CA)</w:t>
            </w:r>
          </w:p>
        </w:tc>
        <w:tc>
          <w:tcPr>
            <w:tcW w:w="1476" w:type="dxa"/>
            <w:vAlign w:val="center"/>
          </w:tcPr>
          <w:p w14:paraId="15515733" w14:textId="77777777" w:rsidR="00F57674" w:rsidRPr="00E80F49" w:rsidRDefault="00F57674" w:rsidP="00F57674">
            <w:pPr>
              <w:pStyle w:val="TAC"/>
            </w:pPr>
            <w:r w:rsidRPr="00E80F49">
              <w:t>20</w:t>
            </w:r>
          </w:p>
        </w:tc>
        <w:tc>
          <w:tcPr>
            <w:tcW w:w="4590" w:type="dxa"/>
            <w:vAlign w:val="center"/>
          </w:tcPr>
          <w:p w14:paraId="6C8B05BC" w14:textId="77777777" w:rsidR="00F57674" w:rsidRPr="00E80F49" w:rsidRDefault="00F57674" w:rsidP="00F57674">
            <w:pPr>
              <w:pStyle w:val="TAL"/>
            </w:pPr>
            <w:r w:rsidRPr="00E80F49">
              <w:rPr>
                <w:rFonts w:eastAsia="??"/>
                <w:szCs w:val="32"/>
              </w:rPr>
              <w:t>38.521-1_TPanalysis_6.3A.1.1_MinOP_CA.zip</w:t>
            </w:r>
          </w:p>
        </w:tc>
        <w:tc>
          <w:tcPr>
            <w:tcW w:w="1854" w:type="dxa"/>
            <w:vAlign w:val="center"/>
          </w:tcPr>
          <w:p w14:paraId="2C67DEB5" w14:textId="77777777" w:rsidR="00F57674" w:rsidRPr="00E80F49" w:rsidRDefault="00F57674" w:rsidP="00F57674">
            <w:pPr>
              <w:pStyle w:val="TAL"/>
            </w:pPr>
            <w:r w:rsidRPr="00E80F49">
              <w:t>RAN5#83</w:t>
            </w:r>
          </w:p>
        </w:tc>
      </w:tr>
      <w:tr w:rsidR="00F57674" w:rsidRPr="00E80F49" w14:paraId="19224A44" w14:textId="77777777" w:rsidTr="00C46B3C">
        <w:trPr>
          <w:trHeight w:val="113"/>
        </w:trPr>
        <w:tc>
          <w:tcPr>
            <w:tcW w:w="2160" w:type="dxa"/>
            <w:vAlign w:val="center"/>
          </w:tcPr>
          <w:p w14:paraId="11161551" w14:textId="77777777" w:rsidR="00F57674" w:rsidRPr="00E80F49" w:rsidRDefault="00F57674" w:rsidP="00F57674">
            <w:pPr>
              <w:pStyle w:val="TAL"/>
            </w:pPr>
            <w:r w:rsidRPr="00E80F49">
              <w:t>6.3A.3.1</w:t>
            </w:r>
            <w:r w:rsidRPr="00E80F49">
              <w:tab/>
              <w:t>Transmit ON/OFF time mask for CA (2UL CA)</w:t>
            </w:r>
          </w:p>
        </w:tc>
        <w:tc>
          <w:tcPr>
            <w:tcW w:w="1476" w:type="dxa"/>
            <w:vAlign w:val="center"/>
          </w:tcPr>
          <w:p w14:paraId="173C6BC4" w14:textId="77777777" w:rsidR="00F57674" w:rsidRPr="00E80F49" w:rsidRDefault="00F57674" w:rsidP="00F57674">
            <w:pPr>
              <w:pStyle w:val="TAC"/>
            </w:pPr>
            <w:r w:rsidRPr="00E80F49">
              <w:t>40</w:t>
            </w:r>
          </w:p>
        </w:tc>
        <w:tc>
          <w:tcPr>
            <w:tcW w:w="4590" w:type="dxa"/>
            <w:vAlign w:val="center"/>
          </w:tcPr>
          <w:p w14:paraId="03FEFF8B" w14:textId="1E162935" w:rsidR="00F57674" w:rsidRPr="00E80F49" w:rsidRDefault="00F57674" w:rsidP="00F57674">
            <w:pPr>
              <w:pStyle w:val="TAL"/>
            </w:pPr>
            <w:r w:rsidRPr="00E80F49">
              <w:t>“</w:t>
            </w:r>
            <w:r w:rsidRPr="00E80F49">
              <w:rPr>
                <w:rFonts w:eastAsia="??"/>
                <w:szCs w:val="32"/>
              </w:rPr>
              <w:t>38.521-1_TPanalysis_6.3A.3.1_</w:t>
            </w:r>
            <w:r w:rsidRPr="00E80F49">
              <w:t>OnOff_M</w:t>
            </w:r>
            <w:r w:rsidRPr="00E80F49">
              <w:rPr>
                <w:rFonts w:eastAsia="??"/>
                <w:szCs w:val="32"/>
              </w:rPr>
              <w:t>_CA.zip</w:t>
            </w:r>
            <w:r w:rsidRPr="00E80F49">
              <w:t>”</w:t>
            </w:r>
          </w:p>
        </w:tc>
        <w:tc>
          <w:tcPr>
            <w:tcW w:w="1854" w:type="dxa"/>
            <w:vAlign w:val="center"/>
          </w:tcPr>
          <w:p w14:paraId="689E39F5" w14:textId="77777777" w:rsidR="00F57674" w:rsidRPr="00E80F49" w:rsidRDefault="00F57674" w:rsidP="00F57674">
            <w:pPr>
              <w:pStyle w:val="TAL"/>
            </w:pPr>
            <w:r w:rsidRPr="00E80F49">
              <w:t>RAN5#83</w:t>
            </w:r>
          </w:p>
        </w:tc>
      </w:tr>
      <w:tr w:rsidR="00F57674" w:rsidRPr="00E80F49" w14:paraId="128DE0AF" w14:textId="77777777" w:rsidTr="00C46B3C">
        <w:trPr>
          <w:trHeight w:val="113"/>
        </w:trPr>
        <w:tc>
          <w:tcPr>
            <w:tcW w:w="2160" w:type="dxa"/>
            <w:vAlign w:val="center"/>
          </w:tcPr>
          <w:p w14:paraId="3851EAAE" w14:textId="704ECBFD" w:rsidR="00F57674" w:rsidRPr="00E80F49" w:rsidRDefault="00F57674" w:rsidP="00F57674">
            <w:pPr>
              <w:pStyle w:val="TAL"/>
            </w:pPr>
            <w:r w:rsidRPr="00E80F49">
              <w:rPr>
                <w:lang w:eastAsia="zh-CN"/>
              </w:rPr>
              <w:t>6.3A.3.1_1</w:t>
            </w:r>
            <w:r w:rsidRPr="00E80F49">
              <w:rPr>
                <w:lang w:eastAsia="zh-CN"/>
              </w:rPr>
              <w:tab/>
              <w:t>Time mask for switching between two uplink carriers</w:t>
            </w:r>
          </w:p>
        </w:tc>
        <w:tc>
          <w:tcPr>
            <w:tcW w:w="1476" w:type="dxa"/>
            <w:vAlign w:val="center"/>
          </w:tcPr>
          <w:p w14:paraId="39A4EFBA" w14:textId="19F49842" w:rsidR="00F57674" w:rsidRPr="00E80F49" w:rsidRDefault="00F57674" w:rsidP="00F57674">
            <w:pPr>
              <w:pStyle w:val="TAC"/>
            </w:pPr>
            <w:r w:rsidRPr="00E80F49">
              <w:rPr>
                <w:lang w:eastAsia="zh-CN"/>
              </w:rPr>
              <w:t>1</w:t>
            </w:r>
          </w:p>
        </w:tc>
        <w:tc>
          <w:tcPr>
            <w:tcW w:w="4590" w:type="dxa"/>
            <w:vAlign w:val="center"/>
          </w:tcPr>
          <w:p w14:paraId="078D763C" w14:textId="03944647" w:rsidR="00F57674" w:rsidRPr="00E80F49" w:rsidRDefault="00F57674" w:rsidP="00F57674">
            <w:pPr>
              <w:pStyle w:val="TAL"/>
            </w:pPr>
            <w:r w:rsidRPr="00E80F49">
              <w:rPr>
                <w:lang w:eastAsia="zh-CN"/>
              </w:rPr>
              <w:t>“38.521-1_TPanalysis_6.3A.3.1_1_TxSwitch_M</w:t>
            </w:r>
            <w:r w:rsidR="0022433D">
              <w:rPr>
                <w:lang w:eastAsia="zh-CN"/>
              </w:rPr>
              <w:t>_v1</w:t>
            </w:r>
            <w:r w:rsidRPr="00E80F49">
              <w:rPr>
                <w:lang w:eastAsia="zh-CN"/>
              </w:rPr>
              <w:t>.zip”</w:t>
            </w:r>
          </w:p>
        </w:tc>
        <w:tc>
          <w:tcPr>
            <w:tcW w:w="1854" w:type="dxa"/>
            <w:vAlign w:val="center"/>
          </w:tcPr>
          <w:p w14:paraId="58FD9018" w14:textId="6CC8B243" w:rsidR="00F57674" w:rsidRPr="00E80F49" w:rsidRDefault="00F57674" w:rsidP="00F57674">
            <w:pPr>
              <w:pStyle w:val="TAL"/>
            </w:pPr>
            <w:r w:rsidRPr="00E80F49">
              <w:t>RAN5#</w:t>
            </w:r>
            <w:r w:rsidR="0022433D" w:rsidRPr="00E80F49">
              <w:t>9</w:t>
            </w:r>
            <w:r w:rsidR="0022433D">
              <w:t>6</w:t>
            </w:r>
            <w:r w:rsidRPr="00E80F49">
              <w:t>-e</w:t>
            </w:r>
          </w:p>
        </w:tc>
      </w:tr>
      <w:tr w:rsidR="00F57674" w:rsidRPr="00E80F49" w14:paraId="4DC2A974" w14:textId="77777777" w:rsidTr="00C46B3C">
        <w:trPr>
          <w:trHeight w:val="113"/>
        </w:trPr>
        <w:tc>
          <w:tcPr>
            <w:tcW w:w="2160" w:type="dxa"/>
            <w:vAlign w:val="center"/>
          </w:tcPr>
          <w:p w14:paraId="5387D982" w14:textId="77777777"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6.3A.4.1</w:t>
            </w:r>
            <w:r w:rsidRPr="00E80F49">
              <w:rPr>
                <w:rFonts w:ascii="Arial" w:eastAsia="DengXian" w:hAnsi="Arial"/>
                <w:sz w:val="18"/>
                <w:lang w:eastAsia="zh-CN"/>
              </w:rPr>
              <w:tab/>
              <w:t>Absolute power tolerance for CA (2UL CA)</w:t>
            </w:r>
          </w:p>
        </w:tc>
        <w:tc>
          <w:tcPr>
            <w:tcW w:w="1476" w:type="dxa"/>
            <w:vAlign w:val="center"/>
          </w:tcPr>
          <w:p w14:paraId="35536B2A" w14:textId="77777777" w:rsidR="00F57674" w:rsidRPr="00E80F49" w:rsidRDefault="00F57674" w:rsidP="00F57674">
            <w:pPr>
              <w:keepNext/>
              <w:keepLines/>
              <w:spacing w:after="0"/>
              <w:jc w:val="center"/>
              <w:rPr>
                <w:rFonts w:ascii="Arial" w:eastAsia="DengXian" w:hAnsi="Arial"/>
                <w:sz w:val="18"/>
                <w:lang w:eastAsia="zh-CN"/>
              </w:rPr>
            </w:pPr>
            <w:r w:rsidRPr="00E80F49">
              <w:rPr>
                <w:rFonts w:ascii="Arial" w:eastAsia="DengXian" w:hAnsi="Arial"/>
                <w:sz w:val="18"/>
                <w:lang w:eastAsia="zh-CN"/>
              </w:rPr>
              <w:t>Intra-band contiguous CA:4</w:t>
            </w:r>
          </w:p>
          <w:p w14:paraId="1DB04305" w14:textId="7AE966B8"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Intra-band non-contiguous CA:2</w:t>
            </w:r>
          </w:p>
        </w:tc>
        <w:tc>
          <w:tcPr>
            <w:tcW w:w="4590" w:type="dxa"/>
            <w:vAlign w:val="center"/>
          </w:tcPr>
          <w:p w14:paraId="0E07D4C9" w14:textId="4EF38D1C"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5" w:name="_Hlk54712482"/>
            <w:r w:rsidRPr="00E80F49">
              <w:rPr>
                <w:rFonts w:ascii="Arial" w:eastAsia="Malgun Gothic" w:hAnsi="Arial"/>
                <w:sz w:val="18"/>
                <w:lang w:eastAsia="en-US"/>
              </w:rPr>
              <w:t>“38.521-1_TPanalysis_6.3A.4.1_Abs_PTol_CA_v3.zip”</w:t>
            </w:r>
            <w:bookmarkEnd w:id="125"/>
          </w:p>
        </w:tc>
        <w:tc>
          <w:tcPr>
            <w:tcW w:w="1854" w:type="dxa"/>
            <w:vAlign w:val="center"/>
          </w:tcPr>
          <w:p w14:paraId="5D7ADED0" w14:textId="70795A96"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RAN5#95-e</w:t>
            </w:r>
          </w:p>
        </w:tc>
      </w:tr>
      <w:tr w:rsidR="00F57674" w:rsidRPr="00E80F49" w14:paraId="1D137BCC" w14:textId="77777777" w:rsidTr="00C46B3C">
        <w:trPr>
          <w:trHeight w:val="113"/>
        </w:trPr>
        <w:tc>
          <w:tcPr>
            <w:tcW w:w="2160" w:type="dxa"/>
            <w:vAlign w:val="center"/>
          </w:tcPr>
          <w:p w14:paraId="3FEBA374" w14:textId="400C13E2"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7697947"/>
            <w:r w:rsidRPr="00E80F49">
              <w:rPr>
                <w:rFonts w:ascii="Arial" w:eastAsia="DengXian" w:hAnsi="Arial"/>
                <w:sz w:val="18"/>
                <w:lang w:eastAsia="zh-CN"/>
              </w:rPr>
              <w:t>6.3A.4.2</w:t>
            </w:r>
            <w:r w:rsidRPr="00E80F49">
              <w:rPr>
                <w:rFonts w:ascii="Arial" w:eastAsia="DengXian" w:hAnsi="Arial"/>
                <w:sz w:val="18"/>
                <w:lang w:eastAsia="zh-CN"/>
              </w:rPr>
              <w:tab/>
              <w:t>Relative power tolerance for CA (2UL CA)</w:t>
            </w:r>
          </w:p>
        </w:tc>
        <w:tc>
          <w:tcPr>
            <w:tcW w:w="1476" w:type="dxa"/>
            <w:vAlign w:val="center"/>
          </w:tcPr>
          <w:p w14:paraId="4DEA6A96"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TBD</w:t>
            </w:r>
          </w:p>
        </w:tc>
        <w:tc>
          <w:tcPr>
            <w:tcW w:w="4590" w:type="dxa"/>
            <w:vAlign w:val="center"/>
          </w:tcPr>
          <w:p w14:paraId="3507E757" w14:textId="6F8315FE"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“38.521-1_TPanalysis_6.3A.4.2_Rel_PTol_CA_v1.zip”</w:t>
            </w:r>
          </w:p>
        </w:tc>
        <w:tc>
          <w:tcPr>
            <w:tcW w:w="1854" w:type="dxa"/>
            <w:vAlign w:val="center"/>
          </w:tcPr>
          <w:p w14:paraId="0B42CF33" w14:textId="03E9970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tr w:rsidR="00F57674" w:rsidRPr="00E80F49" w14:paraId="4DBD0C10" w14:textId="77777777" w:rsidTr="00C46B3C">
        <w:trPr>
          <w:trHeight w:val="113"/>
        </w:trPr>
        <w:tc>
          <w:tcPr>
            <w:tcW w:w="2160" w:type="dxa"/>
            <w:vAlign w:val="center"/>
          </w:tcPr>
          <w:p w14:paraId="0F80F14B"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6.3A.4.3</w:t>
            </w:r>
            <w:r w:rsidRPr="00E80F49">
              <w:rPr>
                <w:rFonts w:ascii="Arial" w:eastAsia="DengXian" w:hAnsi="Arial"/>
                <w:sz w:val="18"/>
                <w:lang w:eastAsia="zh-CN"/>
              </w:rPr>
              <w:tab/>
              <w:t>Aggregate power tolerance for CA (2UL CA)</w:t>
            </w:r>
          </w:p>
        </w:tc>
        <w:tc>
          <w:tcPr>
            <w:tcW w:w="1476" w:type="dxa"/>
            <w:vAlign w:val="center"/>
          </w:tcPr>
          <w:p w14:paraId="60B575DA"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PUCCH:4</w:t>
            </w:r>
          </w:p>
          <w:p w14:paraId="2C772176"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DengXian" w:hAnsi="Arial"/>
                <w:sz w:val="18"/>
                <w:lang w:eastAsia="zh-CN"/>
              </w:rPr>
              <w:t>PUSCH:4</w:t>
            </w:r>
          </w:p>
        </w:tc>
        <w:tc>
          <w:tcPr>
            <w:tcW w:w="4590" w:type="dxa"/>
            <w:vAlign w:val="center"/>
          </w:tcPr>
          <w:p w14:paraId="714B699B" w14:textId="79D1B37D"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“38.521-1_TPanalysis_6.3A.4.3_Agg_PTol_CA_v1.zip”</w:t>
            </w:r>
          </w:p>
        </w:tc>
        <w:tc>
          <w:tcPr>
            <w:tcW w:w="1854" w:type="dxa"/>
            <w:vAlign w:val="center"/>
          </w:tcPr>
          <w:p w14:paraId="751F52EC" w14:textId="33539E2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bookmarkEnd w:id="126"/>
      <w:tr w:rsidR="00F57674" w:rsidRPr="00E80F49" w14:paraId="25F5CC5E" w14:textId="77777777" w:rsidTr="00C46B3C">
        <w:trPr>
          <w:trHeight w:val="248"/>
        </w:trPr>
        <w:tc>
          <w:tcPr>
            <w:tcW w:w="2160" w:type="dxa"/>
            <w:vAlign w:val="center"/>
          </w:tcPr>
          <w:p w14:paraId="6884A40B" w14:textId="77777777" w:rsidR="00F57674" w:rsidRPr="00E80F49" w:rsidRDefault="00F57674" w:rsidP="00F57674">
            <w:pPr>
              <w:pStyle w:val="TAL"/>
            </w:pPr>
            <w:r w:rsidRPr="00E80F49">
              <w:t>6.3D.1</w:t>
            </w:r>
            <w:r w:rsidRPr="00E80F49">
              <w:tab/>
              <w:t>Minimum output power for UL-MIMO</w:t>
            </w:r>
          </w:p>
        </w:tc>
        <w:tc>
          <w:tcPr>
            <w:tcW w:w="1476" w:type="dxa"/>
            <w:shd w:val="clear" w:color="auto" w:fill="auto"/>
            <w:vAlign w:val="center"/>
          </w:tcPr>
          <w:p w14:paraId="439618DB" w14:textId="77777777" w:rsidR="00F57674" w:rsidRPr="00E80F49" w:rsidRDefault="00F57674" w:rsidP="00F57674">
            <w:pPr>
              <w:pStyle w:val="TAC"/>
              <w:rPr>
                <w:lang w:eastAsia="zh-CN"/>
              </w:rPr>
            </w:pPr>
            <w:r w:rsidRPr="00E80F49">
              <w:rPr>
                <w:lang w:eastAsia="zh-CN"/>
              </w:rPr>
              <w:t>45</w:t>
            </w:r>
          </w:p>
        </w:tc>
        <w:tc>
          <w:tcPr>
            <w:tcW w:w="4590" w:type="dxa"/>
            <w:shd w:val="clear" w:color="auto" w:fill="auto"/>
            <w:vAlign w:val="center"/>
          </w:tcPr>
          <w:p w14:paraId="704461BF" w14:textId="77777777" w:rsidR="00F57674" w:rsidRPr="00E80F49" w:rsidRDefault="00F57674" w:rsidP="00F57674">
            <w:pPr>
              <w:pStyle w:val="TAL"/>
            </w:pPr>
            <w:r w:rsidRPr="00E80F49">
              <w:t>“38.521-1_TPanalysis_6.3.1_MinOP_v3.zip”</w:t>
            </w:r>
          </w:p>
        </w:tc>
        <w:tc>
          <w:tcPr>
            <w:tcW w:w="1854" w:type="dxa"/>
            <w:vAlign w:val="center"/>
          </w:tcPr>
          <w:p w14:paraId="0A66D493" w14:textId="77777777" w:rsidR="00F57674" w:rsidRPr="00E80F49" w:rsidRDefault="00F57674" w:rsidP="00F57674">
            <w:pPr>
              <w:pStyle w:val="TAL"/>
            </w:pPr>
            <w:r w:rsidRPr="00E80F49">
              <w:t>RAN5#5-5G-NR Adhoc</w:t>
            </w:r>
          </w:p>
        </w:tc>
      </w:tr>
      <w:tr w:rsidR="00F57674" w:rsidRPr="00E80F49" w14:paraId="3FDFF277" w14:textId="77777777" w:rsidTr="00C46B3C">
        <w:trPr>
          <w:trHeight w:val="248"/>
        </w:trPr>
        <w:tc>
          <w:tcPr>
            <w:tcW w:w="2160" w:type="dxa"/>
            <w:vAlign w:val="center"/>
          </w:tcPr>
          <w:p w14:paraId="61ADF821" w14:textId="77777777" w:rsidR="00F57674" w:rsidRPr="00E80F49" w:rsidRDefault="00F57674" w:rsidP="00F57674">
            <w:pPr>
              <w:pStyle w:val="TAL"/>
              <w:rPr>
                <w:lang w:eastAsia="zh-CN"/>
              </w:rPr>
            </w:pPr>
            <w:r w:rsidRPr="00E80F49">
              <w:rPr>
                <w:lang w:eastAsia="zh-CN"/>
              </w:rPr>
              <w:t>6.3D.3</w:t>
            </w:r>
            <w:r w:rsidRPr="00E80F49">
              <w:rPr>
                <w:lang w:eastAsia="zh-CN"/>
              </w:rPr>
              <w:tab/>
              <w:t>Transmit ON/OFF time mask for UL-MIMO</w:t>
            </w:r>
          </w:p>
        </w:tc>
        <w:tc>
          <w:tcPr>
            <w:tcW w:w="1476" w:type="dxa"/>
            <w:shd w:val="clear" w:color="auto" w:fill="auto"/>
            <w:vAlign w:val="center"/>
          </w:tcPr>
          <w:p w14:paraId="6A14FCDA"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4235227E" w14:textId="77777777" w:rsidR="00F57674" w:rsidRPr="00E80F49" w:rsidRDefault="00F57674" w:rsidP="00F57674">
            <w:pPr>
              <w:pStyle w:val="TAL"/>
            </w:pPr>
            <w:r w:rsidRPr="00E80F49">
              <w:t>“38.521-1_TPanalysis_6.3.3.2_OnOff_M_v2.zip”</w:t>
            </w:r>
          </w:p>
        </w:tc>
        <w:tc>
          <w:tcPr>
            <w:tcW w:w="1854" w:type="dxa"/>
            <w:vAlign w:val="center"/>
          </w:tcPr>
          <w:p w14:paraId="0B7919D0" w14:textId="77777777" w:rsidR="00F57674" w:rsidRPr="00E80F49" w:rsidRDefault="00F57674" w:rsidP="00F57674">
            <w:pPr>
              <w:pStyle w:val="TAL"/>
            </w:pPr>
            <w:r w:rsidRPr="00E80F49">
              <w:t>RAN5#5-5G-NR Adhoc</w:t>
            </w:r>
          </w:p>
        </w:tc>
      </w:tr>
      <w:tr w:rsidR="00F57674" w:rsidRPr="00E80F49" w14:paraId="6F50BD3A" w14:textId="77777777" w:rsidTr="00C46B3C">
        <w:trPr>
          <w:trHeight w:val="248"/>
        </w:trPr>
        <w:tc>
          <w:tcPr>
            <w:tcW w:w="2160" w:type="dxa"/>
            <w:vAlign w:val="center"/>
          </w:tcPr>
          <w:p w14:paraId="0D659806" w14:textId="77777777" w:rsidR="00F57674" w:rsidRPr="00E80F49" w:rsidRDefault="00F57674" w:rsidP="00F57674">
            <w:pPr>
              <w:pStyle w:val="TAL"/>
            </w:pPr>
            <w:r w:rsidRPr="00E80F49">
              <w:t>6.3D.4.1</w:t>
            </w:r>
            <w:r w:rsidRPr="00E80F49">
              <w:tab/>
              <w:t>Absolute Power tolerance for UL-MIMO</w:t>
            </w:r>
          </w:p>
        </w:tc>
        <w:tc>
          <w:tcPr>
            <w:tcW w:w="1476" w:type="dxa"/>
            <w:shd w:val="clear" w:color="auto" w:fill="auto"/>
            <w:vAlign w:val="center"/>
          </w:tcPr>
          <w:p w14:paraId="0D85DB06" w14:textId="77777777" w:rsidR="00F57674" w:rsidRPr="00E80F49" w:rsidRDefault="00F57674" w:rsidP="00F57674">
            <w:pPr>
              <w:pStyle w:val="TAC"/>
              <w:rPr>
                <w:lang w:eastAsia="zh-CN"/>
              </w:rPr>
            </w:pPr>
            <w:r w:rsidRPr="00E80F49">
              <w:rPr>
                <w:lang w:eastAsia="zh-CN"/>
              </w:rPr>
              <w:t>6</w:t>
            </w:r>
          </w:p>
        </w:tc>
        <w:tc>
          <w:tcPr>
            <w:tcW w:w="4590" w:type="dxa"/>
            <w:shd w:val="clear" w:color="auto" w:fill="auto"/>
            <w:vAlign w:val="center"/>
          </w:tcPr>
          <w:p w14:paraId="63303B89"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4C68E61D" w14:textId="77777777" w:rsidR="00F57674" w:rsidRPr="00E80F49" w:rsidRDefault="00F57674" w:rsidP="00F57674">
            <w:pPr>
              <w:pStyle w:val="TAL"/>
              <w:rPr>
                <w:lang w:eastAsia="zh-CN"/>
              </w:rPr>
            </w:pPr>
            <w:r w:rsidRPr="00E80F49">
              <w:rPr>
                <w:lang w:eastAsia="zh-CN"/>
              </w:rPr>
              <w:t>RAN5#83</w:t>
            </w:r>
          </w:p>
        </w:tc>
      </w:tr>
      <w:tr w:rsidR="00F57674" w:rsidRPr="00E80F49" w14:paraId="78DD93CE" w14:textId="77777777" w:rsidTr="00C46B3C">
        <w:trPr>
          <w:trHeight w:val="248"/>
        </w:trPr>
        <w:tc>
          <w:tcPr>
            <w:tcW w:w="2160" w:type="dxa"/>
            <w:vAlign w:val="center"/>
          </w:tcPr>
          <w:p w14:paraId="077839FB" w14:textId="77777777" w:rsidR="00F57674" w:rsidRPr="00E80F49" w:rsidRDefault="00F57674" w:rsidP="00F57674">
            <w:pPr>
              <w:pStyle w:val="TAL"/>
            </w:pPr>
            <w:r w:rsidRPr="00E80F49">
              <w:t>6.3D.4.2</w:t>
            </w:r>
            <w:r w:rsidRPr="00E80F49">
              <w:tab/>
              <w:t>Relative Power Tolerance for UL-MIMO</w:t>
            </w:r>
          </w:p>
        </w:tc>
        <w:tc>
          <w:tcPr>
            <w:tcW w:w="1476" w:type="dxa"/>
            <w:shd w:val="clear" w:color="auto" w:fill="auto"/>
            <w:vAlign w:val="center"/>
          </w:tcPr>
          <w:p w14:paraId="2A5518D8"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1DA6D4F6" w14:textId="77777777" w:rsidR="00F57674" w:rsidRPr="00E80F49" w:rsidRDefault="00F57674" w:rsidP="00F57674">
            <w:pPr>
              <w:pStyle w:val="TAL"/>
            </w:pPr>
            <w:r w:rsidRPr="00E80F49">
              <w:t>“38.521-1_TPanalysis_6.3.4.3_RelPtol_v2.zip”</w:t>
            </w:r>
          </w:p>
        </w:tc>
        <w:tc>
          <w:tcPr>
            <w:tcW w:w="1854" w:type="dxa"/>
            <w:vAlign w:val="center"/>
          </w:tcPr>
          <w:p w14:paraId="2444A794" w14:textId="77777777" w:rsidR="00F57674" w:rsidRPr="00E80F49" w:rsidRDefault="00F57674" w:rsidP="00F57674">
            <w:pPr>
              <w:pStyle w:val="TAL"/>
            </w:pPr>
            <w:r w:rsidRPr="00E80F49">
              <w:rPr>
                <w:lang w:eastAsia="zh-CN"/>
              </w:rPr>
              <w:t>RAN5#83</w:t>
            </w:r>
          </w:p>
        </w:tc>
      </w:tr>
      <w:tr w:rsidR="00F57674" w:rsidRPr="00E80F49" w14:paraId="556EC145" w14:textId="77777777" w:rsidTr="00C46B3C">
        <w:trPr>
          <w:trHeight w:val="248"/>
        </w:trPr>
        <w:tc>
          <w:tcPr>
            <w:tcW w:w="2160" w:type="dxa"/>
            <w:vAlign w:val="center"/>
          </w:tcPr>
          <w:p w14:paraId="677C4B22" w14:textId="77777777" w:rsidR="00F57674" w:rsidRPr="00E80F49" w:rsidRDefault="00F57674" w:rsidP="00F57674">
            <w:pPr>
              <w:pStyle w:val="TAL"/>
            </w:pPr>
            <w:r w:rsidRPr="00E80F49">
              <w:t>6.3D.4.3</w:t>
            </w:r>
            <w:r w:rsidRPr="00E80F49">
              <w:tab/>
              <w:t>Aggregate Power tolerance for UL-MIMO</w:t>
            </w:r>
          </w:p>
        </w:tc>
        <w:tc>
          <w:tcPr>
            <w:tcW w:w="1476" w:type="dxa"/>
            <w:shd w:val="clear" w:color="auto" w:fill="auto"/>
            <w:vAlign w:val="center"/>
          </w:tcPr>
          <w:p w14:paraId="265B3696" w14:textId="77777777" w:rsidR="00F57674" w:rsidRPr="00E80F49" w:rsidRDefault="00F57674" w:rsidP="00F57674">
            <w:pPr>
              <w:pStyle w:val="TAC"/>
            </w:pPr>
            <w:r w:rsidRPr="00E80F49">
              <w:t>PUCCH: 6</w:t>
            </w:r>
          </w:p>
          <w:p w14:paraId="1449ED2A" w14:textId="77777777" w:rsidR="00F57674" w:rsidRPr="00E80F49" w:rsidRDefault="00F57674" w:rsidP="00F57674">
            <w:pPr>
              <w:pStyle w:val="TAC"/>
            </w:pPr>
            <w:r w:rsidRPr="00E80F49">
              <w:t>PUSCH: 6</w:t>
            </w:r>
          </w:p>
        </w:tc>
        <w:tc>
          <w:tcPr>
            <w:tcW w:w="4590" w:type="dxa"/>
            <w:shd w:val="clear" w:color="auto" w:fill="auto"/>
            <w:vAlign w:val="center"/>
          </w:tcPr>
          <w:p w14:paraId="731C2179" w14:textId="77777777" w:rsidR="00F57674" w:rsidRPr="00E80F49" w:rsidRDefault="00F57674" w:rsidP="00F57674">
            <w:pPr>
              <w:pStyle w:val="TAL"/>
            </w:pPr>
            <w:r w:rsidRPr="00E80F49">
              <w:t>“38.521-1_TPanalysis_6.3.4.4_AggPtol_v2.zip”</w:t>
            </w:r>
          </w:p>
        </w:tc>
        <w:tc>
          <w:tcPr>
            <w:tcW w:w="1854" w:type="dxa"/>
            <w:vAlign w:val="center"/>
          </w:tcPr>
          <w:p w14:paraId="193D0829" w14:textId="77777777" w:rsidR="00F57674" w:rsidRPr="00E80F49" w:rsidRDefault="00F57674" w:rsidP="00F57674">
            <w:pPr>
              <w:pStyle w:val="TAL"/>
            </w:pPr>
            <w:r w:rsidRPr="00E80F49">
              <w:rPr>
                <w:lang w:eastAsia="zh-CN"/>
              </w:rPr>
              <w:t>RAN5#83</w:t>
            </w:r>
          </w:p>
        </w:tc>
      </w:tr>
      <w:tr w:rsidR="00F57674" w:rsidRPr="00E80F49" w14:paraId="0E86F3D6" w14:textId="77777777" w:rsidTr="00C46B3C">
        <w:trPr>
          <w:trHeight w:val="113"/>
        </w:trPr>
        <w:tc>
          <w:tcPr>
            <w:tcW w:w="2160" w:type="dxa"/>
            <w:vAlign w:val="center"/>
          </w:tcPr>
          <w:p w14:paraId="14F94CA2" w14:textId="77777777" w:rsidR="00F57674" w:rsidRPr="00E80F49" w:rsidRDefault="00F57674" w:rsidP="00F57674">
            <w:pPr>
              <w:pStyle w:val="TAL"/>
            </w:pPr>
            <w:r w:rsidRPr="00E80F49">
              <w:t>6.4.1</w:t>
            </w:r>
            <w:r w:rsidRPr="00E80F49">
              <w:tab/>
              <w:t>Frequency error</w:t>
            </w:r>
          </w:p>
        </w:tc>
        <w:tc>
          <w:tcPr>
            <w:tcW w:w="1476" w:type="dxa"/>
            <w:vAlign w:val="center"/>
          </w:tcPr>
          <w:p w14:paraId="3AFDB127" w14:textId="77777777" w:rsidR="00F57674" w:rsidRPr="00E80F49" w:rsidRDefault="00F57674" w:rsidP="00F57674">
            <w:pPr>
              <w:pStyle w:val="TAC"/>
            </w:pPr>
            <w:r w:rsidRPr="00E80F49">
              <w:t>5</w:t>
            </w:r>
          </w:p>
        </w:tc>
        <w:tc>
          <w:tcPr>
            <w:tcW w:w="4590" w:type="dxa"/>
            <w:vAlign w:val="center"/>
          </w:tcPr>
          <w:p w14:paraId="3181F7E4" w14:textId="77777777" w:rsidR="00F57674" w:rsidRPr="00E80F49" w:rsidRDefault="00F57674" w:rsidP="00F57674">
            <w:pPr>
              <w:pStyle w:val="TAL"/>
            </w:pPr>
            <w:r w:rsidRPr="00E80F49">
              <w:t>“38.521-1_TPanalysis_6.4.1_FreqErr_v3.zip”</w:t>
            </w:r>
          </w:p>
        </w:tc>
        <w:tc>
          <w:tcPr>
            <w:tcW w:w="1854" w:type="dxa"/>
            <w:vAlign w:val="center"/>
          </w:tcPr>
          <w:p w14:paraId="620FADAF" w14:textId="77777777" w:rsidR="00F57674" w:rsidRPr="00E80F49" w:rsidRDefault="00F57674" w:rsidP="00F57674">
            <w:pPr>
              <w:pStyle w:val="TAL"/>
            </w:pPr>
            <w:r w:rsidRPr="00E80F49">
              <w:t>RAN5#84</w:t>
            </w:r>
          </w:p>
        </w:tc>
      </w:tr>
      <w:tr w:rsidR="00F57674" w:rsidRPr="00E80F49" w14:paraId="675277C4" w14:textId="77777777" w:rsidTr="00C46B3C">
        <w:trPr>
          <w:trHeight w:val="113"/>
        </w:trPr>
        <w:tc>
          <w:tcPr>
            <w:tcW w:w="2160" w:type="dxa"/>
            <w:vAlign w:val="center"/>
          </w:tcPr>
          <w:p w14:paraId="6A450360" w14:textId="77777777" w:rsidR="00F57674" w:rsidRPr="00E80F49" w:rsidRDefault="00F57674" w:rsidP="00F57674">
            <w:pPr>
              <w:pStyle w:val="TAL"/>
            </w:pPr>
            <w:r w:rsidRPr="00E80F49">
              <w:t>6.4.2.1</w:t>
            </w:r>
            <w:r w:rsidRPr="00E80F49">
              <w:tab/>
              <w:t>Error Vector Magnitude</w:t>
            </w:r>
          </w:p>
        </w:tc>
        <w:tc>
          <w:tcPr>
            <w:tcW w:w="1476" w:type="dxa"/>
            <w:vAlign w:val="center"/>
          </w:tcPr>
          <w:p w14:paraId="749F6146" w14:textId="77777777" w:rsidR="00F57674" w:rsidRPr="00E80F49" w:rsidRDefault="00F57674" w:rsidP="00F57674">
            <w:pPr>
              <w:pStyle w:val="TAC"/>
            </w:pPr>
            <w:r w:rsidRPr="00E80F49">
              <w:t>PUSCH: 252</w:t>
            </w:r>
          </w:p>
          <w:p w14:paraId="2163ADBF" w14:textId="77777777" w:rsidR="00F57674" w:rsidRPr="00E80F49" w:rsidRDefault="00F57674" w:rsidP="00F57674">
            <w:pPr>
              <w:pStyle w:val="TAC"/>
            </w:pPr>
            <w:r w:rsidRPr="00E80F49">
              <w:t>PUCCH: 36</w:t>
            </w:r>
          </w:p>
          <w:p w14:paraId="080D40D9" w14:textId="77777777" w:rsidR="00F57674" w:rsidRPr="00E80F49" w:rsidRDefault="00F57674" w:rsidP="00F57674">
            <w:pPr>
              <w:pStyle w:val="TAC"/>
            </w:pPr>
            <w:r w:rsidRPr="00E80F49">
              <w:t>PRACH: 36</w:t>
            </w:r>
          </w:p>
        </w:tc>
        <w:tc>
          <w:tcPr>
            <w:tcW w:w="4590" w:type="dxa"/>
            <w:vAlign w:val="center"/>
          </w:tcPr>
          <w:p w14:paraId="7F7D6ABE" w14:textId="42DEC2D2" w:rsidR="00F57674" w:rsidRPr="00E80F49" w:rsidRDefault="00F57674" w:rsidP="00F57674">
            <w:pPr>
              <w:pStyle w:val="TAL"/>
            </w:pPr>
            <w:r w:rsidRPr="00E80F49">
              <w:t>“38.521-1_TPanalysis_6.4.2.1_EVM_v3.zip”</w:t>
            </w:r>
          </w:p>
        </w:tc>
        <w:tc>
          <w:tcPr>
            <w:tcW w:w="1854" w:type="dxa"/>
            <w:vAlign w:val="center"/>
          </w:tcPr>
          <w:p w14:paraId="0974F7C8" w14:textId="76E4C0E3" w:rsidR="00F57674" w:rsidRPr="00E80F49" w:rsidRDefault="00F57674" w:rsidP="00F57674">
            <w:pPr>
              <w:pStyle w:val="TAL"/>
            </w:pPr>
            <w:r w:rsidRPr="00E80F49">
              <w:t>RAN5#94-e</w:t>
            </w:r>
          </w:p>
        </w:tc>
      </w:tr>
      <w:tr w:rsidR="00F57674" w:rsidRPr="00E80F49" w14:paraId="76A7DE70" w14:textId="77777777" w:rsidTr="00C46B3C">
        <w:trPr>
          <w:trHeight w:val="113"/>
        </w:trPr>
        <w:tc>
          <w:tcPr>
            <w:tcW w:w="2160" w:type="dxa"/>
            <w:vAlign w:val="center"/>
          </w:tcPr>
          <w:p w14:paraId="449A9D60" w14:textId="23B880D1" w:rsidR="00F57674" w:rsidRPr="00E80F49" w:rsidRDefault="00F57674" w:rsidP="00F57674">
            <w:pPr>
              <w:pStyle w:val="TAL"/>
            </w:pPr>
            <w:r w:rsidRPr="00E80F49">
              <w:t>6.4.2.1a</w:t>
            </w:r>
            <w:r w:rsidRPr="00E80F49">
              <w:tab/>
              <w:t>Error Vector Magnitude including symbols with transient period</w:t>
            </w:r>
          </w:p>
        </w:tc>
        <w:tc>
          <w:tcPr>
            <w:tcW w:w="1476" w:type="dxa"/>
            <w:vAlign w:val="center"/>
          </w:tcPr>
          <w:p w14:paraId="7A94336E" w14:textId="78328626" w:rsidR="00F57674" w:rsidRPr="00E80F49" w:rsidRDefault="00F57674" w:rsidP="00F57674">
            <w:pPr>
              <w:pStyle w:val="TAC"/>
            </w:pPr>
            <w:r w:rsidRPr="00E80F49">
              <w:t xml:space="preserve">PUSCH: 36 </w:t>
            </w:r>
          </w:p>
        </w:tc>
        <w:tc>
          <w:tcPr>
            <w:tcW w:w="4590" w:type="dxa"/>
            <w:vAlign w:val="center"/>
          </w:tcPr>
          <w:p w14:paraId="2285EEB6" w14:textId="455150CC" w:rsidR="00F57674" w:rsidRPr="00E80F49" w:rsidRDefault="00F57674" w:rsidP="00F57674">
            <w:pPr>
              <w:pStyle w:val="TAL"/>
            </w:pPr>
            <w:r w:rsidRPr="00E80F49">
              <w:t>“38.521-1_TPanalysis_6.4.2.1_EVM_v3.zip”</w:t>
            </w:r>
          </w:p>
        </w:tc>
        <w:tc>
          <w:tcPr>
            <w:tcW w:w="1854" w:type="dxa"/>
            <w:vAlign w:val="center"/>
          </w:tcPr>
          <w:p w14:paraId="07237764" w14:textId="5B9578A6" w:rsidR="00F57674" w:rsidRPr="00E80F49" w:rsidRDefault="00F57674" w:rsidP="00F57674">
            <w:pPr>
              <w:pStyle w:val="TAL"/>
            </w:pPr>
            <w:r w:rsidRPr="00E80F49">
              <w:t>RAN5#94e</w:t>
            </w:r>
          </w:p>
        </w:tc>
      </w:tr>
      <w:tr w:rsidR="00F57674" w:rsidRPr="00E80F49" w14:paraId="0C2C6CB7" w14:textId="77777777" w:rsidTr="00C46B3C">
        <w:trPr>
          <w:trHeight w:val="113"/>
        </w:trPr>
        <w:tc>
          <w:tcPr>
            <w:tcW w:w="2160" w:type="dxa"/>
            <w:vAlign w:val="center"/>
          </w:tcPr>
          <w:p w14:paraId="61C97850" w14:textId="77777777" w:rsidR="00F57674" w:rsidRPr="00E80F49" w:rsidRDefault="00F57674" w:rsidP="00F57674">
            <w:pPr>
              <w:pStyle w:val="TAL"/>
            </w:pPr>
            <w:r w:rsidRPr="00E80F49">
              <w:t>6.4.2.2</w:t>
            </w:r>
            <w:r w:rsidRPr="00E80F49">
              <w:tab/>
              <w:t>Carrier leakage</w:t>
            </w:r>
          </w:p>
        </w:tc>
        <w:tc>
          <w:tcPr>
            <w:tcW w:w="1476" w:type="dxa"/>
            <w:vAlign w:val="center"/>
          </w:tcPr>
          <w:p w14:paraId="0919744D" w14:textId="77777777" w:rsidR="00F57674" w:rsidRPr="00E80F49" w:rsidRDefault="00F57674" w:rsidP="00F57674">
            <w:pPr>
              <w:pStyle w:val="TAC"/>
            </w:pPr>
            <w:r w:rsidRPr="00E80F49">
              <w:t>3</w:t>
            </w:r>
          </w:p>
        </w:tc>
        <w:tc>
          <w:tcPr>
            <w:tcW w:w="4590" w:type="dxa"/>
            <w:vAlign w:val="center"/>
          </w:tcPr>
          <w:p w14:paraId="308F5C48" w14:textId="77777777" w:rsidR="00F57674" w:rsidRPr="00E80F49" w:rsidRDefault="00F57674" w:rsidP="00F57674">
            <w:pPr>
              <w:pStyle w:val="TAL"/>
            </w:pPr>
            <w:r w:rsidRPr="00E80F49">
              <w:t>“38.521-1_TPanalysis_6.4.2.2_CarrLeak_v2.zip”</w:t>
            </w:r>
          </w:p>
        </w:tc>
        <w:tc>
          <w:tcPr>
            <w:tcW w:w="1854" w:type="dxa"/>
            <w:vAlign w:val="center"/>
          </w:tcPr>
          <w:p w14:paraId="06D3F360" w14:textId="77777777" w:rsidR="00F57674" w:rsidRPr="00E80F49" w:rsidRDefault="00F57674" w:rsidP="00F57674">
            <w:pPr>
              <w:pStyle w:val="TAL"/>
            </w:pPr>
            <w:r w:rsidRPr="00E80F49">
              <w:t>RAN5#84</w:t>
            </w:r>
          </w:p>
        </w:tc>
      </w:tr>
      <w:tr w:rsidR="00F57674" w:rsidRPr="00E80F49" w14:paraId="7E0C0D24" w14:textId="77777777" w:rsidTr="00C46B3C">
        <w:trPr>
          <w:trHeight w:val="113"/>
        </w:trPr>
        <w:tc>
          <w:tcPr>
            <w:tcW w:w="2160" w:type="dxa"/>
            <w:vAlign w:val="center"/>
          </w:tcPr>
          <w:p w14:paraId="1F535CDC" w14:textId="77777777" w:rsidR="00F57674" w:rsidRPr="00E80F49" w:rsidRDefault="00F57674" w:rsidP="00F57674">
            <w:pPr>
              <w:pStyle w:val="TAL"/>
            </w:pPr>
            <w:r w:rsidRPr="00E80F49">
              <w:t>6.4.2.3</w:t>
            </w:r>
            <w:r w:rsidRPr="00E80F49">
              <w:tab/>
              <w:t>In-band emissions</w:t>
            </w:r>
          </w:p>
        </w:tc>
        <w:tc>
          <w:tcPr>
            <w:tcW w:w="1476" w:type="dxa"/>
            <w:vAlign w:val="center"/>
          </w:tcPr>
          <w:p w14:paraId="5C1E161F" w14:textId="77777777" w:rsidR="00F57674" w:rsidRPr="00E80F49" w:rsidRDefault="00F57674" w:rsidP="00F57674">
            <w:pPr>
              <w:pStyle w:val="TAC"/>
            </w:pPr>
            <w:r w:rsidRPr="00E80F49">
              <w:t>36</w:t>
            </w:r>
          </w:p>
        </w:tc>
        <w:tc>
          <w:tcPr>
            <w:tcW w:w="4590" w:type="dxa"/>
            <w:vAlign w:val="center"/>
          </w:tcPr>
          <w:p w14:paraId="094397EE" w14:textId="77777777" w:rsidR="00F57674" w:rsidRPr="00E80F49" w:rsidRDefault="00F57674" w:rsidP="00F57674">
            <w:pPr>
              <w:pStyle w:val="TAL"/>
            </w:pPr>
            <w:r w:rsidRPr="00E80F49">
              <w:t>“38.521-1_TPanalysis_6.4.2.3_IE_2.zip”</w:t>
            </w:r>
          </w:p>
        </w:tc>
        <w:tc>
          <w:tcPr>
            <w:tcW w:w="1854" w:type="dxa"/>
            <w:vAlign w:val="center"/>
          </w:tcPr>
          <w:p w14:paraId="012831D3" w14:textId="77777777" w:rsidR="00F57674" w:rsidRPr="00E80F49" w:rsidRDefault="00F57674" w:rsidP="00F57674">
            <w:pPr>
              <w:pStyle w:val="TAL"/>
            </w:pPr>
            <w:r w:rsidRPr="00E80F49">
              <w:t>RAN5#84</w:t>
            </w:r>
          </w:p>
        </w:tc>
      </w:tr>
      <w:tr w:rsidR="00F57674" w:rsidRPr="00E80F49" w14:paraId="1AE8883D" w14:textId="77777777" w:rsidTr="00C46B3C">
        <w:trPr>
          <w:trHeight w:val="113"/>
        </w:trPr>
        <w:tc>
          <w:tcPr>
            <w:tcW w:w="2160" w:type="dxa"/>
            <w:vAlign w:val="center"/>
          </w:tcPr>
          <w:p w14:paraId="2F6125B3" w14:textId="77777777" w:rsidR="00F57674" w:rsidRPr="00E80F49" w:rsidRDefault="00F57674" w:rsidP="00F57674">
            <w:pPr>
              <w:pStyle w:val="TAL"/>
            </w:pPr>
            <w:r w:rsidRPr="00E80F49">
              <w:t>6.4.2.4</w:t>
            </w:r>
            <w:r w:rsidRPr="00E80F49">
              <w:tab/>
              <w:t>EVM equalizer spectrum flatness</w:t>
            </w:r>
          </w:p>
        </w:tc>
        <w:tc>
          <w:tcPr>
            <w:tcW w:w="1476" w:type="dxa"/>
            <w:vAlign w:val="center"/>
          </w:tcPr>
          <w:p w14:paraId="3CF02090" w14:textId="77777777" w:rsidR="00F57674" w:rsidRPr="00E80F49" w:rsidRDefault="00F57674" w:rsidP="00F57674">
            <w:pPr>
              <w:pStyle w:val="TAC"/>
            </w:pPr>
            <w:r w:rsidRPr="00E80F49">
              <w:t>90</w:t>
            </w:r>
          </w:p>
        </w:tc>
        <w:tc>
          <w:tcPr>
            <w:tcW w:w="4590" w:type="dxa"/>
            <w:vAlign w:val="center"/>
          </w:tcPr>
          <w:p w14:paraId="631E1AAA" w14:textId="77777777" w:rsidR="00F57674" w:rsidRPr="00E80F49" w:rsidRDefault="00F57674" w:rsidP="00F57674">
            <w:pPr>
              <w:pStyle w:val="TAL"/>
            </w:pPr>
            <w:r w:rsidRPr="00E80F49">
              <w:t>“38.521-1 TPanalysis_6.4.2.4_EVMequalizerSpectrumFlatness_v3.zip”</w:t>
            </w:r>
          </w:p>
        </w:tc>
        <w:tc>
          <w:tcPr>
            <w:tcW w:w="1854" w:type="dxa"/>
            <w:vAlign w:val="center"/>
          </w:tcPr>
          <w:p w14:paraId="14F1CA3F" w14:textId="77777777" w:rsidR="00F57674" w:rsidRPr="00E80F49" w:rsidRDefault="00F57674" w:rsidP="00F57674">
            <w:pPr>
              <w:pStyle w:val="TAL"/>
            </w:pPr>
            <w:r w:rsidRPr="00E80F49">
              <w:t>RAN5#84</w:t>
            </w:r>
          </w:p>
        </w:tc>
      </w:tr>
      <w:tr w:rsidR="00F57674" w:rsidRPr="00E80F49" w14:paraId="0B820DB6" w14:textId="77777777" w:rsidTr="00C46B3C">
        <w:trPr>
          <w:trHeight w:val="113"/>
        </w:trPr>
        <w:tc>
          <w:tcPr>
            <w:tcW w:w="2160" w:type="dxa"/>
            <w:vAlign w:val="center"/>
          </w:tcPr>
          <w:p w14:paraId="65BF4C39" w14:textId="77777777" w:rsidR="00F57674" w:rsidRPr="00E80F49" w:rsidRDefault="00F57674" w:rsidP="00F57674">
            <w:pPr>
              <w:pStyle w:val="TAL"/>
            </w:pPr>
            <w:r w:rsidRPr="00E80F49">
              <w:t>6.4.2.5</w:t>
            </w:r>
            <w:r w:rsidRPr="00E80F49">
              <w:tab/>
              <w:t>EVM equalizer spectrum flatness for Pi/2 BPSK</w:t>
            </w:r>
          </w:p>
        </w:tc>
        <w:tc>
          <w:tcPr>
            <w:tcW w:w="1476" w:type="dxa"/>
            <w:vAlign w:val="center"/>
          </w:tcPr>
          <w:p w14:paraId="76DC0C28" w14:textId="490DF695" w:rsidR="00F57674" w:rsidRPr="00E80F49" w:rsidDel="00CB1913" w:rsidRDefault="00F57674" w:rsidP="00F57674">
            <w:pPr>
              <w:pStyle w:val="TAC"/>
            </w:pPr>
            <w:r w:rsidRPr="00E80F49">
              <w:t>9</w:t>
            </w:r>
          </w:p>
        </w:tc>
        <w:tc>
          <w:tcPr>
            <w:tcW w:w="4590" w:type="dxa"/>
            <w:vAlign w:val="center"/>
          </w:tcPr>
          <w:p w14:paraId="72CB587C" w14:textId="1C783648" w:rsidR="00F57674" w:rsidRPr="00E80F49" w:rsidRDefault="00F57674" w:rsidP="00F57674">
            <w:pPr>
              <w:pStyle w:val="TAL"/>
            </w:pPr>
            <w:r w:rsidRPr="00E80F49">
              <w:t>“38.521-1 TPanalysis_6.4.2.5_EVMequalizerSpectrumFlatness_BPSK_v2.zip”</w:t>
            </w:r>
          </w:p>
        </w:tc>
        <w:tc>
          <w:tcPr>
            <w:tcW w:w="1854" w:type="dxa"/>
            <w:vAlign w:val="center"/>
          </w:tcPr>
          <w:p w14:paraId="7E0E73EC" w14:textId="4AC71EB4" w:rsidR="00F57674" w:rsidRPr="00E80F49" w:rsidRDefault="00F57674" w:rsidP="00F57674">
            <w:pPr>
              <w:pStyle w:val="TAL"/>
            </w:pPr>
            <w:r w:rsidRPr="00E80F49">
              <w:t>RAN5#92-e</w:t>
            </w:r>
          </w:p>
        </w:tc>
      </w:tr>
      <w:tr w:rsidR="00F57674" w:rsidRPr="00E80F49" w14:paraId="7DE43990" w14:textId="77777777" w:rsidTr="00C46B3C">
        <w:trPr>
          <w:trHeight w:val="347"/>
        </w:trPr>
        <w:tc>
          <w:tcPr>
            <w:tcW w:w="2160" w:type="dxa"/>
            <w:vAlign w:val="center"/>
          </w:tcPr>
          <w:p w14:paraId="1754C507" w14:textId="77777777" w:rsidR="00F57674" w:rsidRPr="00E80F49" w:rsidRDefault="00F57674" w:rsidP="00F57674">
            <w:pPr>
              <w:pStyle w:val="TAL"/>
            </w:pPr>
            <w:r w:rsidRPr="00E80F49">
              <w:t>6.4A.1.1</w:t>
            </w:r>
            <w:r w:rsidRPr="00E80F49">
              <w:tab/>
              <w:t>Frequency error for CA (2UL CA)</w:t>
            </w:r>
          </w:p>
        </w:tc>
        <w:tc>
          <w:tcPr>
            <w:tcW w:w="1476" w:type="dxa"/>
            <w:vAlign w:val="center"/>
          </w:tcPr>
          <w:p w14:paraId="2A176314" w14:textId="77777777" w:rsidR="00F57674" w:rsidRPr="00E80F49" w:rsidRDefault="00F57674" w:rsidP="00F57674">
            <w:pPr>
              <w:pStyle w:val="TAC"/>
              <w:rPr>
                <w:rFonts w:eastAsia="SimSun" w:cs="Arial"/>
                <w:lang w:eastAsia="zh-CN"/>
              </w:rPr>
            </w:pPr>
            <w:r w:rsidRPr="00E80F49">
              <w:rPr>
                <w:rFonts w:eastAsia="SimSun" w:cs="Arial"/>
                <w:lang w:eastAsia="zh-CN"/>
              </w:rPr>
              <w:t>5</w:t>
            </w:r>
          </w:p>
        </w:tc>
        <w:tc>
          <w:tcPr>
            <w:tcW w:w="4590" w:type="dxa"/>
            <w:vAlign w:val="center"/>
          </w:tcPr>
          <w:p w14:paraId="5E40BF52" w14:textId="77777777" w:rsidR="00F57674" w:rsidRPr="00E80F49" w:rsidRDefault="00F57674" w:rsidP="00F57674">
            <w:pPr>
              <w:pStyle w:val="TAL"/>
            </w:pPr>
            <w:r w:rsidRPr="00E80F49">
              <w:rPr>
                <w:rFonts w:eastAsia="SimSun"/>
                <w:lang w:eastAsia="zh-CN"/>
              </w:rPr>
              <w:t>“38.521-1_TPanalysis on 6.4A.1.1_FreqErr.zip”</w:t>
            </w:r>
          </w:p>
        </w:tc>
        <w:tc>
          <w:tcPr>
            <w:tcW w:w="1854" w:type="dxa"/>
            <w:vAlign w:val="center"/>
          </w:tcPr>
          <w:p w14:paraId="74F88A72" w14:textId="77777777" w:rsidR="00F57674" w:rsidRPr="00E80F49" w:rsidRDefault="00F57674" w:rsidP="00F57674">
            <w:pPr>
              <w:pStyle w:val="TAL"/>
              <w:rPr>
                <w:szCs w:val="18"/>
              </w:rPr>
            </w:pPr>
            <w:r w:rsidRPr="00E80F49">
              <w:rPr>
                <w:szCs w:val="18"/>
              </w:rPr>
              <w:t>RAN5#8</w:t>
            </w:r>
            <w:r w:rsidRPr="00E80F49">
              <w:rPr>
                <w:rFonts w:eastAsia="SimSun"/>
                <w:szCs w:val="18"/>
                <w:lang w:eastAsia="zh-CN"/>
              </w:rPr>
              <w:t>2</w:t>
            </w:r>
          </w:p>
        </w:tc>
      </w:tr>
      <w:tr w:rsidR="00F57674" w:rsidRPr="00E80F49" w14:paraId="522F6D6B" w14:textId="77777777" w:rsidTr="00C46B3C">
        <w:trPr>
          <w:trHeight w:val="113"/>
        </w:trPr>
        <w:tc>
          <w:tcPr>
            <w:tcW w:w="2160" w:type="dxa"/>
            <w:vAlign w:val="center"/>
          </w:tcPr>
          <w:p w14:paraId="378136C9" w14:textId="77777777" w:rsidR="00F57674" w:rsidRPr="00E80F49" w:rsidRDefault="00F57674" w:rsidP="00F57674">
            <w:pPr>
              <w:pStyle w:val="TAL"/>
            </w:pPr>
            <w:r w:rsidRPr="00E80F49">
              <w:t>6.4A.2.1.1</w:t>
            </w:r>
            <w:r w:rsidRPr="00E80F49">
              <w:tab/>
              <w:t>Error Vector Magnitude for CA (2UL CA)</w:t>
            </w:r>
          </w:p>
        </w:tc>
        <w:tc>
          <w:tcPr>
            <w:tcW w:w="1476" w:type="dxa"/>
            <w:vAlign w:val="center"/>
          </w:tcPr>
          <w:p w14:paraId="731F7F07" w14:textId="77777777" w:rsidR="00F57674" w:rsidRPr="00E80F49" w:rsidRDefault="00F57674" w:rsidP="00F57674">
            <w:pPr>
              <w:pStyle w:val="TAC"/>
            </w:pPr>
            <w:r w:rsidRPr="00E80F49">
              <w:rPr>
                <w:rFonts w:eastAsia="SimSun" w:cs="Arial"/>
                <w:lang w:eastAsia="zh-CN"/>
              </w:rPr>
              <w:t>168</w:t>
            </w:r>
          </w:p>
        </w:tc>
        <w:tc>
          <w:tcPr>
            <w:tcW w:w="4590" w:type="dxa"/>
            <w:vAlign w:val="center"/>
          </w:tcPr>
          <w:p w14:paraId="1A5930B9" w14:textId="77777777" w:rsidR="00F57674" w:rsidRPr="00E80F49" w:rsidRDefault="00F57674" w:rsidP="00F57674">
            <w:pPr>
              <w:pStyle w:val="TAL"/>
            </w:pPr>
            <w:r w:rsidRPr="00E80F49">
              <w:rPr>
                <w:rFonts w:eastAsia="SimSun"/>
                <w:lang w:eastAsia="zh-CN"/>
              </w:rPr>
              <w:t>“38.521-1_TPanalysis on 6.4A.2.1.1_EVM.zip”</w:t>
            </w:r>
          </w:p>
        </w:tc>
        <w:tc>
          <w:tcPr>
            <w:tcW w:w="1854" w:type="dxa"/>
            <w:vAlign w:val="center"/>
          </w:tcPr>
          <w:p w14:paraId="6AAEE260" w14:textId="77777777" w:rsidR="00F57674" w:rsidRPr="00E80F49" w:rsidRDefault="00F57674" w:rsidP="00F57674">
            <w:pPr>
              <w:pStyle w:val="TAL"/>
            </w:pPr>
            <w:r w:rsidRPr="00E80F49">
              <w:rPr>
                <w:szCs w:val="18"/>
              </w:rPr>
              <w:t>RAN5#8</w:t>
            </w:r>
            <w:r w:rsidRPr="00E80F49">
              <w:rPr>
                <w:rFonts w:eastAsia="SimSun"/>
                <w:szCs w:val="18"/>
                <w:lang w:eastAsia="zh-CN"/>
              </w:rPr>
              <w:t>2</w:t>
            </w:r>
          </w:p>
        </w:tc>
      </w:tr>
      <w:tr w:rsidR="00F57674" w:rsidRPr="00E80F49" w14:paraId="51020D2F" w14:textId="77777777" w:rsidTr="00C46B3C">
        <w:trPr>
          <w:trHeight w:val="113"/>
        </w:trPr>
        <w:tc>
          <w:tcPr>
            <w:tcW w:w="2160" w:type="dxa"/>
            <w:vAlign w:val="center"/>
          </w:tcPr>
          <w:p w14:paraId="008574F9" w14:textId="77777777" w:rsidR="00F57674" w:rsidRPr="00E80F49" w:rsidRDefault="00F57674" w:rsidP="00F57674">
            <w:pPr>
              <w:keepNext/>
              <w:keepLines/>
              <w:spacing w:after="0"/>
              <w:rPr>
                <w:rFonts w:ascii="Arial" w:hAnsi="Arial"/>
                <w:sz w:val="18"/>
              </w:rPr>
            </w:pPr>
            <w:r w:rsidRPr="00E80F49">
              <w:rPr>
                <w:rFonts w:ascii="Arial" w:hAnsi="Arial"/>
                <w:sz w:val="18"/>
              </w:rPr>
              <w:t>6.4A.2.2.1</w:t>
            </w:r>
            <w:r w:rsidRPr="00E80F49">
              <w:rPr>
                <w:rFonts w:ascii="Arial" w:hAnsi="Arial"/>
                <w:sz w:val="18"/>
              </w:rPr>
              <w:tab/>
              <w:t xml:space="preserve">Carrier leakage for CA (2UL </w:t>
            </w:r>
            <w:r w:rsidRPr="00E80F49">
              <w:rPr>
                <w:rFonts w:ascii="Arial" w:hAnsi="Arial"/>
                <w:sz w:val="18"/>
              </w:rPr>
              <w:lastRenderedPageBreak/>
              <w:t>CA)</w:t>
            </w:r>
          </w:p>
        </w:tc>
        <w:tc>
          <w:tcPr>
            <w:tcW w:w="1476" w:type="dxa"/>
            <w:vAlign w:val="center"/>
          </w:tcPr>
          <w:p w14:paraId="1AE5126E" w14:textId="77777777" w:rsidR="00F57674" w:rsidRPr="00E80F49" w:rsidRDefault="00F57674" w:rsidP="00F57674">
            <w:pPr>
              <w:keepNext/>
              <w:keepLines/>
              <w:spacing w:after="0"/>
              <w:jc w:val="center"/>
              <w:rPr>
                <w:rFonts w:ascii="Arial" w:hAnsi="Arial"/>
                <w:sz w:val="18"/>
              </w:rPr>
            </w:pPr>
            <w:r w:rsidRPr="00E80F49">
              <w:rPr>
                <w:rFonts w:ascii="Arial" w:eastAsia="SimSun" w:hAnsi="Arial" w:cs="Arial"/>
                <w:sz w:val="18"/>
                <w:lang w:eastAsia="zh-CN"/>
              </w:rPr>
              <w:lastRenderedPageBreak/>
              <w:t>2</w:t>
            </w:r>
          </w:p>
        </w:tc>
        <w:tc>
          <w:tcPr>
            <w:tcW w:w="4590" w:type="dxa"/>
            <w:vAlign w:val="center"/>
          </w:tcPr>
          <w:p w14:paraId="6100D29D" w14:textId="77777777" w:rsidR="00F57674" w:rsidRPr="00E80F49" w:rsidRDefault="00F57674" w:rsidP="00F57674">
            <w:pPr>
              <w:keepNext/>
              <w:keepLines/>
              <w:spacing w:after="0"/>
              <w:rPr>
                <w:rFonts w:ascii="Arial" w:hAnsi="Arial"/>
                <w:sz w:val="18"/>
              </w:rPr>
            </w:pPr>
            <w:r w:rsidRPr="00E80F49">
              <w:rPr>
                <w:rFonts w:ascii="Arial" w:eastAsia="Yu Mincho" w:hAnsi="Arial"/>
                <w:sz w:val="18"/>
                <w:lang w:eastAsia="ja-JP"/>
              </w:rPr>
              <w:t>“38.521-1_TPanalysis on 6.4A.2.2.1_CarrLeak</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779CAF67" w14:textId="77777777" w:rsidR="00F57674" w:rsidRPr="00E80F49" w:rsidRDefault="00F57674" w:rsidP="00F57674">
            <w:pPr>
              <w:keepNext/>
              <w:keepLines/>
              <w:spacing w:after="0"/>
              <w:rPr>
                <w:rFonts w:ascii="Arial" w:hAnsi="Arial"/>
                <w:sz w:val="18"/>
              </w:rPr>
            </w:pPr>
            <w:r w:rsidRPr="00E80F49">
              <w:rPr>
                <w:rFonts w:ascii="Arial" w:hAnsi="Arial"/>
                <w:sz w:val="18"/>
                <w:szCs w:val="18"/>
              </w:rPr>
              <w:t>RAN5#8</w:t>
            </w:r>
            <w:r w:rsidRPr="00E80F49">
              <w:rPr>
                <w:rFonts w:ascii="Arial" w:eastAsia="SimSun" w:hAnsi="Arial"/>
                <w:sz w:val="18"/>
                <w:szCs w:val="18"/>
                <w:lang w:eastAsia="zh-CN"/>
              </w:rPr>
              <w:t>2</w:t>
            </w:r>
          </w:p>
        </w:tc>
      </w:tr>
      <w:tr w:rsidR="00F57674" w:rsidRPr="00E80F49" w14:paraId="5D8A0003" w14:textId="77777777" w:rsidTr="00C46B3C">
        <w:trPr>
          <w:trHeight w:val="347"/>
        </w:trPr>
        <w:tc>
          <w:tcPr>
            <w:tcW w:w="2160" w:type="dxa"/>
            <w:vAlign w:val="center"/>
          </w:tcPr>
          <w:p w14:paraId="56C0AD33" w14:textId="77777777" w:rsidR="00F57674" w:rsidRPr="00E80F49" w:rsidRDefault="00F57674" w:rsidP="00F57674">
            <w:pPr>
              <w:keepNext/>
              <w:keepLines/>
              <w:spacing w:after="0"/>
              <w:rPr>
                <w:rFonts w:ascii="Arial" w:hAnsi="Arial"/>
                <w:sz w:val="18"/>
              </w:rPr>
            </w:pPr>
            <w:r w:rsidRPr="00E80F49">
              <w:rPr>
                <w:rFonts w:ascii="Arial" w:hAnsi="Arial"/>
                <w:sz w:val="18"/>
              </w:rPr>
              <w:t>6.4A.2.3.1</w:t>
            </w:r>
            <w:r w:rsidRPr="00E80F49">
              <w:rPr>
                <w:rFonts w:ascii="Arial" w:hAnsi="Arial"/>
                <w:sz w:val="18"/>
              </w:rPr>
              <w:tab/>
              <w:t>In-band emissions for CA (2UL CA)</w:t>
            </w:r>
          </w:p>
        </w:tc>
        <w:tc>
          <w:tcPr>
            <w:tcW w:w="1476" w:type="dxa"/>
            <w:vAlign w:val="center"/>
          </w:tcPr>
          <w:p w14:paraId="38C1514C" w14:textId="77777777" w:rsidR="00F57674" w:rsidRPr="00E80F49" w:rsidRDefault="00F57674" w:rsidP="00F57674">
            <w:pPr>
              <w:keepNext/>
              <w:keepLines/>
              <w:spacing w:after="0"/>
              <w:jc w:val="center"/>
              <w:rPr>
                <w:rFonts w:ascii="Arial" w:eastAsia="SimSun" w:hAnsi="Arial" w:cs="Arial"/>
                <w:sz w:val="18"/>
                <w:lang w:eastAsia="zh-CN"/>
              </w:rPr>
            </w:pPr>
          </w:p>
        </w:tc>
        <w:tc>
          <w:tcPr>
            <w:tcW w:w="4590" w:type="dxa"/>
            <w:vAlign w:val="center"/>
          </w:tcPr>
          <w:p w14:paraId="6B58AD4B" w14:textId="77777777" w:rsidR="00F57674" w:rsidRPr="00E80F49" w:rsidRDefault="00F57674" w:rsidP="00F57674">
            <w:pPr>
              <w:keepNext/>
              <w:keepLines/>
              <w:spacing w:after="0"/>
              <w:rPr>
                <w:rFonts w:ascii="Arial" w:hAnsi="Arial"/>
                <w:sz w:val="18"/>
              </w:rPr>
            </w:pPr>
            <w:r w:rsidRPr="00E80F49">
              <w:rPr>
                <w:rFonts w:ascii="Arial" w:eastAsia="Yu Mincho" w:hAnsi="Arial"/>
                <w:sz w:val="18"/>
                <w:lang w:eastAsia="ja-JP"/>
              </w:rPr>
              <w:t>“38.521-1_TPanalysis on 6.4A.2.2.1_IBE</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43FD0A89" w14:textId="77777777" w:rsidR="00F57674" w:rsidRPr="00E80F49" w:rsidRDefault="00F57674" w:rsidP="00F57674">
            <w:pPr>
              <w:keepNext/>
              <w:keepLines/>
              <w:spacing w:after="0"/>
              <w:rPr>
                <w:rFonts w:ascii="Arial" w:hAnsi="Arial"/>
                <w:sz w:val="18"/>
                <w:szCs w:val="18"/>
              </w:rPr>
            </w:pPr>
            <w:r w:rsidRPr="00E80F49">
              <w:rPr>
                <w:rFonts w:ascii="Arial" w:hAnsi="Arial"/>
                <w:sz w:val="18"/>
                <w:szCs w:val="18"/>
              </w:rPr>
              <w:t>RAN5#8</w:t>
            </w:r>
            <w:r w:rsidRPr="00E80F49">
              <w:rPr>
                <w:rFonts w:ascii="Arial" w:eastAsia="SimSun" w:hAnsi="Arial"/>
                <w:sz w:val="18"/>
                <w:szCs w:val="18"/>
                <w:lang w:eastAsia="zh-CN"/>
              </w:rPr>
              <w:t>2</w:t>
            </w:r>
          </w:p>
        </w:tc>
      </w:tr>
      <w:tr w:rsidR="00F57674" w:rsidRPr="00E80F49" w14:paraId="4DA350EB" w14:textId="77777777" w:rsidTr="00C46B3C">
        <w:trPr>
          <w:trHeight w:val="347"/>
        </w:trPr>
        <w:tc>
          <w:tcPr>
            <w:tcW w:w="2160" w:type="dxa"/>
            <w:vAlign w:val="center"/>
          </w:tcPr>
          <w:p w14:paraId="122F4F8E" w14:textId="77777777" w:rsidR="00F57674" w:rsidRPr="00E80F49" w:rsidRDefault="00F57674" w:rsidP="00F57674">
            <w:pPr>
              <w:pStyle w:val="TAL"/>
            </w:pPr>
            <w:r w:rsidRPr="00E80F49">
              <w:t>6.4D.1</w:t>
            </w:r>
            <w:r w:rsidRPr="00E80F49">
              <w:tab/>
              <w:t>Frequency error</w:t>
            </w:r>
          </w:p>
        </w:tc>
        <w:tc>
          <w:tcPr>
            <w:tcW w:w="1476" w:type="dxa"/>
            <w:vAlign w:val="center"/>
          </w:tcPr>
          <w:p w14:paraId="3C0BB39B" w14:textId="77777777" w:rsidR="00F57674" w:rsidRPr="00E80F49" w:rsidRDefault="00F57674" w:rsidP="00F57674">
            <w:pPr>
              <w:pStyle w:val="TAC"/>
              <w:rPr>
                <w:rFonts w:cs="Arial"/>
                <w:lang w:eastAsia="zh-CN"/>
              </w:rPr>
            </w:pPr>
            <w:r w:rsidRPr="00E80F49">
              <w:t>5</w:t>
            </w:r>
          </w:p>
        </w:tc>
        <w:tc>
          <w:tcPr>
            <w:tcW w:w="4590" w:type="dxa"/>
            <w:vAlign w:val="center"/>
          </w:tcPr>
          <w:p w14:paraId="27F623EB" w14:textId="77777777" w:rsidR="00F57674" w:rsidRPr="00E80F49" w:rsidRDefault="00F57674" w:rsidP="00F57674">
            <w:pPr>
              <w:pStyle w:val="TAL"/>
              <w:rPr>
                <w:rFonts w:eastAsia="Yu Mincho"/>
                <w:lang w:eastAsia="ja-JP"/>
              </w:rPr>
            </w:pPr>
            <w:r w:rsidRPr="00E80F49">
              <w:t>“38.521-1_TPanalysis_6.4.1_FreqErr_v3.zip”</w:t>
            </w:r>
          </w:p>
        </w:tc>
        <w:tc>
          <w:tcPr>
            <w:tcW w:w="1854" w:type="dxa"/>
            <w:vAlign w:val="center"/>
          </w:tcPr>
          <w:p w14:paraId="28CCA359" w14:textId="77777777" w:rsidR="00F57674" w:rsidRPr="00E80F49" w:rsidRDefault="00F57674" w:rsidP="00F57674">
            <w:pPr>
              <w:pStyle w:val="TAL"/>
              <w:rPr>
                <w:szCs w:val="18"/>
              </w:rPr>
            </w:pPr>
            <w:r w:rsidRPr="00E80F49">
              <w:t>RAN5#84</w:t>
            </w:r>
          </w:p>
        </w:tc>
      </w:tr>
      <w:tr w:rsidR="00F57674" w:rsidRPr="00E80F49" w14:paraId="0AAB2988" w14:textId="77777777" w:rsidTr="00C46B3C">
        <w:trPr>
          <w:trHeight w:val="347"/>
        </w:trPr>
        <w:tc>
          <w:tcPr>
            <w:tcW w:w="2160" w:type="dxa"/>
            <w:vAlign w:val="center"/>
          </w:tcPr>
          <w:p w14:paraId="0D641B12" w14:textId="77777777" w:rsidR="00F57674" w:rsidRPr="00E80F49" w:rsidRDefault="00F57674" w:rsidP="00F57674">
            <w:pPr>
              <w:pStyle w:val="TAL"/>
            </w:pPr>
            <w:r w:rsidRPr="00E80F49">
              <w:t>6.4D.2.1</w:t>
            </w:r>
            <w:r w:rsidRPr="00E80F49">
              <w:tab/>
              <w:t>Error Vector Magnitude for UL MIMO</w:t>
            </w:r>
          </w:p>
        </w:tc>
        <w:tc>
          <w:tcPr>
            <w:tcW w:w="1476" w:type="dxa"/>
            <w:vAlign w:val="center"/>
          </w:tcPr>
          <w:p w14:paraId="546F30E5" w14:textId="77777777" w:rsidR="00F57674" w:rsidRPr="00E80F49" w:rsidRDefault="00F57674" w:rsidP="00F57674">
            <w:pPr>
              <w:pStyle w:val="TAC"/>
              <w:rPr>
                <w:lang w:eastAsia="zh-CN"/>
              </w:rPr>
            </w:pPr>
            <w:r w:rsidRPr="00E80F49">
              <w:t>PUSCH: 108</w:t>
            </w:r>
          </w:p>
        </w:tc>
        <w:tc>
          <w:tcPr>
            <w:tcW w:w="4590" w:type="dxa"/>
            <w:vAlign w:val="center"/>
          </w:tcPr>
          <w:p w14:paraId="48B3933D" w14:textId="40C8B30F" w:rsidR="00F57674" w:rsidRPr="00E80F49" w:rsidRDefault="00F57674" w:rsidP="00F57674">
            <w:pPr>
              <w:pStyle w:val="TAL"/>
              <w:rPr>
                <w:rFonts w:eastAsia="Yu Mincho"/>
                <w:lang w:eastAsia="ja-JP"/>
              </w:rPr>
            </w:pPr>
            <w:r w:rsidRPr="00E80F49">
              <w:rPr>
                <w:lang w:eastAsia="zh-CN"/>
              </w:rPr>
              <w:t>“38.521-1_TPanalysis on 6.4.2.1_EVM_v3.zip”</w:t>
            </w:r>
          </w:p>
        </w:tc>
        <w:tc>
          <w:tcPr>
            <w:tcW w:w="1854" w:type="dxa"/>
            <w:vAlign w:val="center"/>
          </w:tcPr>
          <w:p w14:paraId="2C246108" w14:textId="6E8A242F" w:rsidR="00F57674" w:rsidRPr="00E80F49" w:rsidRDefault="00F57674" w:rsidP="00F57674">
            <w:pPr>
              <w:pStyle w:val="TAL"/>
            </w:pPr>
            <w:r w:rsidRPr="00E80F49">
              <w:t>RAN5#94-e</w:t>
            </w:r>
          </w:p>
        </w:tc>
      </w:tr>
      <w:tr w:rsidR="00F57674" w:rsidRPr="00E80F49" w14:paraId="0B251D10" w14:textId="77777777" w:rsidTr="00C46B3C">
        <w:trPr>
          <w:trHeight w:val="347"/>
        </w:trPr>
        <w:tc>
          <w:tcPr>
            <w:tcW w:w="2160" w:type="dxa"/>
            <w:vAlign w:val="center"/>
          </w:tcPr>
          <w:p w14:paraId="6364EDAB"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6.4D.2.2</w:t>
            </w:r>
            <w:r w:rsidRPr="00E80F49">
              <w:rPr>
                <w:rFonts w:ascii="Arial" w:eastAsia="SimSun" w:hAnsi="Arial"/>
                <w:sz w:val="18"/>
                <w:lang w:eastAsia="en-US"/>
              </w:rPr>
              <w:tab/>
              <w:t>Carrier leakage for UL MIMO</w:t>
            </w:r>
          </w:p>
        </w:tc>
        <w:tc>
          <w:tcPr>
            <w:tcW w:w="1476" w:type="dxa"/>
            <w:vAlign w:val="center"/>
          </w:tcPr>
          <w:p w14:paraId="31FE99DB"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3</w:t>
            </w:r>
          </w:p>
        </w:tc>
        <w:tc>
          <w:tcPr>
            <w:tcW w:w="4590" w:type="dxa"/>
            <w:vAlign w:val="center"/>
          </w:tcPr>
          <w:p w14:paraId="0F612D25"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zh-CN"/>
              </w:rPr>
              <w:t>“38.521-1_TPanalysis on 6.4.2.2_CarrLeak_v2.zip”</w:t>
            </w:r>
          </w:p>
        </w:tc>
        <w:tc>
          <w:tcPr>
            <w:tcW w:w="1854" w:type="dxa"/>
            <w:vAlign w:val="center"/>
          </w:tcPr>
          <w:p w14:paraId="1E0D9BF7"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4E103668" w14:textId="77777777" w:rsidTr="00C46B3C">
        <w:trPr>
          <w:trHeight w:val="347"/>
        </w:trPr>
        <w:tc>
          <w:tcPr>
            <w:tcW w:w="2160" w:type="dxa"/>
            <w:vAlign w:val="center"/>
          </w:tcPr>
          <w:p w14:paraId="29D8A97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6.4D.2.3</w:t>
            </w:r>
            <w:r w:rsidRPr="00E80F49">
              <w:rPr>
                <w:rFonts w:ascii="Arial" w:eastAsia="SimSun" w:hAnsi="Arial"/>
                <w:sz w:val="18"/>
                <w:lang w:eastAsia="en-US"/>
              </w:rPr>
              <w:tab/>
              <w:t>In-band emissions for UL MIMO</w:t>
            </w:r>
          </w:p>
        </w:tc>
        <w:tc>
          <w:tcPr>
            <w:tcW w:w="1476" w:type="dxa"/>
            <w:vAlign w:val="center"/>
          </w:tcPr>
          <w:p w14:paraId="77EAB623"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18</w:t>
            </w:r>
          </w:p>
        </w:tc>
        <w:tc>
          <w:tcPr>
            <w:tcW w:w="4590" w:type="dxa"/>
            <w:vAlign w:val="center"/>
          </w:tcPr>
          <w:p w14:paraId="025A507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en-US"/>
              </w:rPr>
              <w:t>“38.521-1_TPanalysis_6.4.2.3_IE_2.zip”</w:t>
            </w:r>
          </w:p>
        </w:tc>
        <w:tc>
          <w:tcPr>
            <w:tcW w:w="1854" w:type="dxa"/>
            <w:vAlign w:val="center"/>
          </w:tcPr>
          <w:p w14:paraId="5DCE4A96"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485336E2" w14:textId="77777777" w:rsidTr="00C46B3C">
        <w:trPr>
          <w:trHeight w:val="347"/>
        </w:trPr>
        <w:tc>
          <w:tcPr>
            <w:tcW w:w="2160" w:type="dxa"/>
            <w:vAlign w:val="center"/>
          </w:tcPr>
          <w:p w14:paraId="5F04236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6.4D.2.4</w:t>
            </w:r>
            <w:r w:rsidRPr="00E80F49">
              <w:rPr>
                <w:rFonts w:ascii="Arial" w:eastAsia="SimSun" w:hAnsi="Arial"/>
                <w:sz w:val="18"/>
                <w:lang w:eastAsia="en-US"/>
              </w:rPr>
              <w:tab/>
              <w:t>EVM equalizer spectrum flatness for UL MIMO</w:t>
            </w:r>
          </w:p>
        </w:tc>
        <w:tc>
          <w:tcPr>
            <w:tcW w:w="1476" w:type="dxa"/>
            <w:vAlign w:val="center"/>
          </w:tcPr>
          <w:p w14:paraId="3CCFD8CD"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45</w:t>
            </w:r>
          </w:p>
        </w:tc>
        <w:tc>
          <w:tcPr>
            <w:tcW w:w="4590" w:type="dxa"/>
            <w:vAlign w:val="center"/>
          </w:tcPr>
          <w:p w14:paraId="0CBCFFE6" w14:textId="77777777" w:rsidR="00F57674" w:rsidRPr="00E80F49" w:rsidRDefault="00F57674" w:rsidP="00F57674">
            <w:pPr>
              <w:pStyle w:val="TAL"/>
              <w:rPr>
                <w:rFonts w:eastAsia="SimSun"/>
                <w:lang w:eastAsia="en-US"/>
              </w:rPr>
            </w:pPr>
            <w:r w:rsidRPr="00E80F49">
              <w:rPr>
                <w:rFonts w:eastAsia="SimSun"/>
                <w:lang w:eastAsia="en-US"/>
              </w:rPr>
              <w:t>“38.521-1_TPanalysis_6.4.2.4_EVMequalizerSpectrumFlatness_v3.zip”</w:t>
            </w:r>
          </w:p>
        </w:tc>
        <w:tc>
          <w:tcPr>
            <w:tcW w:w="1854" w:type="dxa"/>
            <w:vAlign w:val="center"/>
          </w:tcPr>
          <w:p w14:paraId="49B1E2B6"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7220B19A" w14:textId="77777777" w:rsidTr="00C46B3C">
        <w:trPr>
          <w:trHeight w:val="113"/>
        </w:trPr>
        <w:tc>
          <w:tcPr>
            <w:tcW w:w="2160" w:type="dxa"/>
            <w:vAlign w:val="center"/>
          </w:tcPr>
          <w:p w14:paraId="3B6D62FB" w14:textId="77777777" w:rsidR="00F57674" w:rsidRPr="00E80F49" w:rsidRDefault="00F57674" w:rsidP="00F57674">
            <w:pPr>
              <w:pStyle w:val="TAL"/>
            </w:pPr>
            <w:r w:rsidRPr="00E80F49">
              <w:t>6.4D.3</w:t>
            </w:r>
            <w:r w:rsidRPr="00E80F49">
              <w:tab/>
              <w:t>Time alignment error for UL-MIMO</w:t>
            </w:r>
          </w:p>
        </w:tc>
        <w:tc>
          <w:tcPr>
            <w:tcW w:w="1476" w:type="dxa"/>
            <w:vAlign w:val="center"/>
          </w:tcPr>
          <w:p w14:paraId="6E7AF9B8" w14:textId="77777777" w:rsidR="00F57674" w:rsidRPr="00E80F49" w:rsidRDefault="00F57674" w:rsidP="00F57674">
            <w:pPr>
              <w:pStyle w:val="TAC"/>
            </w:pPr>
            <w:r w:rsidRPr="00E80F49">
              <w:t>6</w:t>
            </w:r>
          </w:p>
        </w:tc>
        <w:tc>
          <w:tcPr>
            <w:tcW w:w="4590" w:type="dxa"/>
            <w:vAlign w:val="center"/>
          </w:tcPr>
          <w:p w14:paraId="7ECAED12" w14:textId="77777777" w:rsidR="00F57674" w:rsidRPr="00E80F49" w:rsidRDefault="00F57674" w:rsidP="00F57674">
            <w:pPr>
              <w:pStyle w:val="TAL"/>
            </w:pPr>
            <w:r w:rsidRPr="00E80F49">
              <w:t>“</w:t>
            </w:r>
            <w:r w:rsidRPr="00E80F49">
              <w:rPr>
                <w:rFonts w:eastAsia="??"/>
                <w:szCs w:val="32"/>
              </w:rPr>
              <w:t>38.521-1_TPanalysis_6.4D.3_TAE_MIMO.zip</w:t>
            </w:r>
            <w:r w:rsidRPr="00E80F49">
              <w:t>”</w:t>
            </w:r>
          </w:p>
        </w:tc>
        <w:tc>
          <w:tcPr>
            <w:tcW w:w="1854" w:type="dxa"/>
            <w:vAlign w:val="center"/>
          </w:tcPr>
          <w:p w14:paraId="49F5B4AA" w14:textId="77777777" w:rsidR="00F57674" w:rsidRPr="00E80F49" w:rsidRDefault="00F57674" w:rsidP="00F57674">
            <w:pPr>
              <w:pStyle w:val="TAL"/>
            </w:pPr>
            <w:r w:rsidRPr="00E80F49">
              <w:t>RAN5#82</w:t>
            </w:r>
          </w:p>
        </w:tc>
      </w:tr>
      <w:tr w:rsidR="00F57674" w:rsidRPr="00E80F49" w14:paraId="04626B6F" w14:textId="77777777" w:rsidTr="00C46B3C">
        <w:trPr>
          <w:trHeight w:val="113"/>
        </w:trPr>
        <w:tc>
          <w:tcPr>
            <w:tcW w:w="2160" w:type="dxa"/>
            <w:vAlign w:val="center"/>
          </w:tcPr>
          <w:p w14:paraId="6B4A4499" w14:textId="77777777" w:rsidR="00F57674" w:rsidRPr="00E80F49" w:rsidRDefault="00F57674" w:rsidP="00F57674">
            <w:pPr>
              <w:pStyle w:val="TAL"/>
            </w:pPr>
            <w:r w:rsidRPr="00E80F49">
              <w:t>6.5.1</w:t>
            </w:r>
            <w:r w:rsidRPr="00E80F49">
              <w:tab/>
              <w:t>Occupied bandwidth</w:t>
            </w:r>
          </w:p>
        </w:tc>
        <w:tc>
          <w:tcPr>
            <w:tcW w:w="1476" w:type="dxa"/>
            <w:vAlign w:val="center"/>
          </w:tcPr>
          <w:p w14:paraId="1B3691E7" w14:textId="77777777" w:rsidR="00F57674" w:rsidRPr="00E80F49" w:rsidRDefault="00F57674" w:rsidP="00F57674">
            <w:pPr>
              <w:pStyle w:val="TAC"/>
            </w:pPr>
            <w:r w:rsidRPr="00E80F49">
              <w:t>10</w:t>
            </w:r>
          </w:p>
        </w:tc>
        <w:tc>
          <w:tcPr>
            <w:tcW w:w="4590" w:type="dxa"/>
            <w:vAlign w:val="center"/>
          </w:tcPr>
          <w:p w14:paraId="17880930" w14:textId="53F1C238" w:rsidR="00F57674" w:rsidRPr="00E80F49" w:rsidRDefault="00F57674" w:rsidP="00F57674">
            <w:pPr>
              <w:pStyle w:val="TAL"/>
            </w:pPr>
            <w:r w:rsidRPr="00E80F49">
              <w:t>“38.521-1_TPanalysis_6.5.1_OccBW_v3.zip</w:t>
            </w:r>
          </w:p>
        </w:tc>
        <w:tc>
          <w:tcPr>
            <w:tcW w:w="1854" w:type="dxa"/>
            <w:vAlign w:val="center"/>
          </w:tcPr>
          <w:p w14:paraId="58D527BD" w14:textId="7CB4CE95" w:rsidR="00F57674" w:rsidRPr="00E80F49" w:rsidRDefault="00F57674" w:rsidP="00F57674">
            <w:pPr>
              <w:pStyle w:val="TAL"/>
            </w:pPr>
            <w:r w:rsidRPr="00E80F49">
              <w:t>RAN5#92-e</w:t>
            </w:r>
          </w:p>
        </w:tc>
      </w:tr>
      <w:tr w:rsidR="00F57674" w:rsidRPr="00E80F49" w14:paraId="59953CD4" w14:textId="77777777" w:rsidTr="00C46B3C">
        <w:trPr>
          <w:trHeight w:val="113"/>
        </w:trPr>
        <w:tc>
          <w:tcPr>
            <w:tcW w:w="2160" w:type="dxa"/>
            <w:vAlign w:val="center"/>
          </w:tcPr>
          <w:p w14:paraId="4EC038C5" w14:textId="77777777" w:rsidR="00F57674" w:rsidRPr="00E80F49" w:rsidRDefault="00F57674" w:rsidP="00F57674">
            <w:pPr>
              <w:pStyle w:val="TAL"/>
            </w:pPr>
            <w:r w:rsidRPr="00E80F49">
              <w:t>6.5.2.2</w:t>
            </w:r>
            <w:r w:rsidRPr="00E80F49">
              <w:tab/>
              <w:t>Spectrum Emission Mask</w:t>
            </w:r>
          </w:p>
        </w:tc>
        <w:tc>
          <w:tcPr>
            <w:tcW w:w="1476" w:type="dxa"/>
            <w:vAlign w:val="center"/>
          </w:tcPr>
          <w:p w14:paraId="3F4EC74A" w14:textId="77777777" w:rsidR="00F57674" w:rsidRPr="00E80F49" w:rsidRDefault="00F57674" w:rsidP="00F57674">
            <w:pPr>
              <w:pStyle w:val="TAC"/>
              <w:rPr>
                <w:lang w:eastAsia="zh-CN"/>
              </w:rPr>
            </w:pPr>
            <w:r w:rsidRPr="00E80F49">
              <w:rPr>
                <w:lang w:eastAsia="zh-CN"/>
              </w:rPr>
              <w:t>contiguous allocation: 144 (168</w:t>
            </w:r>
            <w:r w:rsidRPr="00E80F49">
              <w:rPr>
                <w:vertAlign w:val="superscript"/>
                <w:lang w:eastAsia="zh-CN"/>
              </w:rPr>
              <w:t>1</w:t>
            </w:r>
            <w:r w:rsidRPr="00E80F49">
              <w:rPr>
                <w:lang w:eastAsia="zh-CN"/>
              </w:rPr>
              <w:t>, 160</w:t>
            </w:r>
            <w:r w:rsidRPr="00E80F49">
              <w:rPr>
                <w:vertAlign w:val="superscript"/>
                <w:lang w:eastAsia="zh-CN"/>
              </w:rPr>
              <w:t>2,3</w:t>
            </w:r>
            <w:r w:rsidRPr="00E80F49">
              <w:rPr>
                <w:lang w:eastAsia="zh-CN"/>
              </w:rPr>
              <w:t>)</w:t>
            </w:r>
          </w:p>
          <w:p w14:paraId="4C404709" w14:textId="77777777" w:rsidR="00F57674" w:rsidRPr="00E80F49" w:rsidRDefault="00F57674" w:rsidP="00F57674">
            <w:pPr>
              <w:pStyle w:val="TAC"/>
            </w:pPr>
            <w:r w:rsidRPr="00E80F49">
              <w:rPr>
                <w:lang w:eastAsia="zh-CN"/>
              </w:rPr>
              <w:t>almost contiguous allocation: 24</w:t>
            </w:r>
          </w:p>
        </w:tc>
        <w:tc>
          <w:tcPr>
            <w:tcW w:w="4590" w:type="dxa"/>
            <w:vAlign w:val="center"/>
          </w:tcPr>
          <w:p w14:paraId="58F20659" w14:textId="01CEE6E0" w:rsidR="00F57674" w:rsidRPr="00E80F49" w:rsidRDefault="00F57674" w:rsidP="00F57674">
            <w:pPr>
              <w:pStyle w:val="TAL"/>
            </w:pPr>
            <w:r w:rsidRPr="00E80F49">
              <w:t>“38.521-1_TPanalysis_6.2.2_MPR_6.5.2.2_SEM_6.5.2.4.1_NR_ACLR_v4.zip”</w:t>
            </w:r>
          </w:p>
        </w:tc>
        <w:tc>
          <w:tcPr>
            <w:tcW w:w="1854" w:type="dxa"/>
            <w:vAlign w:val="center"/>
          </w:tcPr>
          <w:p w14:paraId="57EA7B9E" w14:textId="797BD911" w:rsidR="00F57674" w:rsidRPr="00E80F49" w:rsidRDefault="00F57674" w:rsidP="00F57674">
            <w:pPr>
              <w:pStyle w:val="TAL"/>
            </w:pPr>
            <w:r w:rsidRPr="00E80F49">
              <w:t>RAN5#95-e</w:t>
            </w:r>
          </w:p>
        </w:tc>
      </w:tr>
      <w:tr w:rsidR="00F57674" w:rsidRPr="00E80F49" w14:paraId="1DF0F73F" w14:textId="77777777" w:rsidTr="00C46B3C">
        <w:trPr>
          <w:trHeight w:val="113"/>
        </w:trPr>
        <w:tc>
          <w:tcPr>
            <w:tcW w:w="2160" w:type="dxa"/>
            <w:vAlign w:val="center"/>
          </w:tcPr>
          <w:p w14:paraId="4D4B8873" w14:textId="77777777" w:rsidR="00F57674" w:rsidRPr="00E80F49" w:rsidRDefault="00F57674" w:rsidP="00F57674">
            <w:pPr>
              <w:pStyle w:val="TAL"/>
            </w:pPr>
            <w:r w:rsidRPr="00E80F49">
              <w:t>6.5D.2.3 Additional spectrum emission mask for UL-MIMO</w:t>
            </w:r>
          </w:p>
        </w:tc>
        <w:tc>
          <w:tcPr>
            <w:tcW w:w="1476" w:type="dxa"/>
            <w:vAlign w:val="center"/>
          </w:tcPr>
          <w:p w14:paraId="65BE9225" w14:textId="77777777" w:rsidR="00F57674" w:rsidRPr="00E80F49" w:rsidRDefault="00F57674" w:rsidP="00F57674">
            <w:pPr>
              <w:pStyle w:val="TAC"/>
            </w:pPr>
            <w:r w:rsidRPr="00E80F49">
              <w:t>Table 4.1.2.1-1</w:t>
            </w:r>
          </w:p>
        </w:tc>
        <w:tc>
          <w:tcPr>
            <w:tcW w:w="4590" w:type="dxa"/>
            <w:vAlign w:val="center"/>
          </w:tcPr>
          <w:p w14:paraId="5AF984A2" w14:textId="77777777" w:rsidR="00F57674" w:rsidRPr="00E80F49" w:rsidRDefault="00F57674" w:rsidP="00F57674">
            <w:pPr>
              <w:pStyle w:val="TAL"/>
            </w:pPr>
            <w:r w:rsidRPr="00E80F49">
              <w:t>Table 4.1.2.1-1</w:t>
            </w:r>
          </w:p>
        </w:tc>
        <w:tc>
          <w:tcPr>
            <w:tcW w:w="1854" w:type="dxa"/>
            <w:vAlign w:val="center"/>
          </w:tcPr>
          <w:p w14:paraId="316229F9" w14:textId="77777777" w:rsidR="00F57674" w:rsidRPr="00E80F49" w:rsidRDefault="00F57674" w:rsidP="00F57674">
            <w:pPr>
              <w:pStyle w:val="TAL"/>
            </w:pPr>
            <w:r w:rsidRPr="00E80F49">
              <w:t>See Table 4.1.2.1-1</w:t>
            </w:r>
          </w:p>
        </w:tc>
      </w:tr>
      <w:tr w:rsidR="00F57674" w:rsidRPr="00E80F49" w14:paraId="1088BF21" w14:textId="77777777" w:rsidTr="00C46B3C">
        <w:trPr>
          <w:trHeight w:val="113"/>
        </w:trPr>
        <w:tc>
          <w:tcPr>
            <w:tcW w:w="2160" w:type="dxa"/>
            <w:vAlign w:val="center"/>
          </w:tcPr>
          <w:p w14:paraId="4049F1CC" w14:textId="77777777" w:rsidR="00F57674" w:rsidRPr="00E80F49" w:rsidRDefault="00F57674" w:rsidP="00F57674">
            <w:pPr>
              <w:pStyle w:val="TAL"/>
            </w:pPr>
            <w:r w:rsidRPr="00E80F49">
              <w:t>6.5.2.4.1</w:t>
            </w:r>
            <w:r w:rsidRPr="00E80F49">
              <w:tab/>
              <w:t>NR Adjacent channel leakage ratio</w:t>
            </w:r>
          </w:p>
        </w:tc>
        <w:tc>
          <w:tcPr>
            <w:tcW w:w="1476" w:type="dxa"/>
            <w:vAlign w:val="center"/>
          </w:tcPr>
          <w:p w14:paraId="6FCDE4A4" w14:textId="77777777" w:rsidR="00F57674" w:rsidRPr="00E80F49" w:rsidRDefault="00F57674" w:rsidP="00F57674">
            <w:pPr>
              <w:pStyle w:val="TAC"/>
              <w:rPr>
                <w:lang w:eastAsia="zh-CN"/>
              </w:rPr>
            </w:pPr>
            <w:r w:rsidRPr="00E80F49">
              <w:rPr>
                <w:lang w:eastAsia="zh-CN"/>
              </w:rPr>
              <w:t>contiguous allocation: 92</w:t>
            </w:r>
            <w:r w:rsidRPr="00E80F49">
              <w:t>0</w:t>
            </w:r>
            <w:r w:rsidRPr="00E80F49">
              <w:rPr>
                <w:lang w:eastAsia="zh-CN"/>
              </w:rPr>
              <w:t xml:space="preserve"> (1040</w:t>
            </w:r>
            <w:r w:rsidRPr="00E80F49">
              <w:rPr>
                <w:vertAlign w:val="superscript"/>
                <w:lang w:eastAsia="zh-CN"/>
              </w:rPr>
              <w:t>1</w:t>
            </w:r>
            <w:r w:rsidRPr="00E80F49">
              <w:rPr>
                <w:lang w:eastAsia="zh-CN"/>
              </w:rPr>
              <w:t>, 1000</w:t>
            </w:r>
            <w:r w:rsidRPr="00E80F49">
              <w:rPr>
                <w:vertAlign w:val="superscript"/>
                <w:lang w:eastAsia="zh-CN"/>
              </w:rPr>
              <w:t>2,3</w:t>
            </w:r>
            <w:r w:rsidRPr="00E80F49">
              <w:rPr>
                <w:lang w:eastAsia="zh-CN"/>
              </w:rPr>
              <w:t>)</w:t>
            </w:r>
          </w:p>
          <w:p w14:paraId="48C956FF" w14:textId="77777777" w:rsidR="00F57674" w:rsidRPr="00E80F49" w:rsidRDefault="00F57674" w:rsidP="00F57674">
            <w:pPr>
              <w:pStyle w:val="TAC"/>
            </w:pPr>
            <w:r w:rsidRPr="00E80F49">
              <w:rPr>
                <w:lang w:eastAsia="zh-CN"/>
              </w:rPr>
              <w:t>almost contiguous allocation: 120</w:t>
            </w:r>
          </w:p>
        </w:tc>
        <w:tc>
          <w:tcPr>
            <w:tcW w:w="4590" w:type="dxa"/>
            <w:vAlign w:val="center"/>
          </w:tcPr>
          <w:p w14:paraId="6F1B525F" w14:textId="1F435C23" w:rsidR="00F57674" w:rsidRPr="00E80F49" w:rsidRDefault="00F57674" w:rsidP="00F57674">
            <w:pPr>
              <w:pStyle w:val="TAL"/>
            </w:pPr>
            <w:r w:rsidRPr="00E80F49">
              <w:t>“38.521-1_TPanalysis_6.2.2_MPR_6.5.2.2_SEM_6.5.2.4.1_NR_ACLR_v4.zip”</w:t>
            </w:r>
          </w:p>
        </w:tc>
        <w:tc>
          <w:tcPr>
            <w:tcW w:w="1854" w:type="dxa"/>
            <w:vAlign w:val="center"/>
          </w:tcPr>
          <w:p w14:paraId="0633E945" w14:textId="763277F7" w:rsidR="00F57674" w:rsidRPr="00E80F49" w:rsidRDefault="00F57674" w:rsidP="00F57674">
            <w:pPr>
              <w:pStyle w:val="TAL"/>
            </w:pPr>
            <w:r w:rsidRPr="00E80F49">
              <w:t>RAN5#95-e</w:t>
            </w:r>
          </w:p>
        </w:tc>
      </w:tr>
      <w:tr w:rsidR="00F57674" w:rsidRPr="00E80F49" w14:paraId="7B60E939" w14:textId="77777777" w:rsidTr="00C46B3C">
        <w:trPr>
          <w:trHeight w:val="113"/>
        </w:trPr>
        <w:tc>
          <w:tcPr>
            <w:tcW w:w="2160" w:type="dxa"/>
            <w:vAlign w:val="center"/>
          </w:tcPr>
          <w:p w14:paraId="69191E44" w14:textId="77777777" w:rsidR="00F57674" w:rsidRPr="00E80F49" w:rsidRDefault="00F57674" w:rsidP="00F57674">
            <w:pPr>
              <w:pStyle w:val="TAL"/>
            </w:pPr>
            <w:r w:rsidRPr="00E80F49">
              <w:t>6.5.2.4.2</w:t>
            </w:r>
            <w:r w:rsidRPr="00E80F49">
              <w:tab/>
            </w:r>
            <w:r w:rsidRPr="00E80F49">
              <w:rPr>
                <w:snapToGrid w:val="0"/>
              </w:rPr>
              <w:t>UTRA ACLR</w:t>
            </w:r>
          </w:p>
        </w:tc>
        <w:tc>
          <w:tcPr>
            <w:tcW w:w="1476" w:type="dxa"/>
            <w:vAlign w:val="center"/>
          </w:tcPr>
          <w:p w14:paraId="03AB0946" w14:textId="67439945" w:rsidR="00F57674" w:rsidRPr="00E80F49" w:rsidRDefault="00F57674" w:rsidP="00F57674">
            <w:pPr>
              <w:pStyle w:val="TAC"/>
            </w:pPr>
            <w:r w:rsidRPr="00E80F49">
              <w:rPr>
                <w:lang w:eastAsia="zh-CN"/>
              </w:rPr>
              <w:t xml:space="preserve">Same as </w:t>
            </w:r>
            <w:r w:rsidRPr="00E80F49">
              <w:t>NS_</w:t>
            </w:r>
            <w:r w:rsidRPr="00E80F49">
              <w:rPr>
                <w:lang w:eastAsia="zh-CN"/>
              </w:rPr>
              <w:t>3</w:t>
            </w:r>
            <w:r w:rsidRPr="00E80F49">
              <w:t>U</w:t>
            </w:r>
            <w:r w:rsidRPr="00E80F49">
              <w:rPr>
                <w:lang w:eastAsia="zh-CN"/>
              </w:rPr>
              <w:t xml:space="preserve">, </w:t>
            </w:r>
            <w:r w:rsidRPr="00E80F49">
              <w:t>NS_</w:t>
            </w:r>
            <w:r w:rsidRPr="00E80F49">
              <w:rPr>
                <w:lang w:eastAsia="zh-CN"/>
              </w:rPr>
              <w:t>5</w:t>
            </w:r>
            <w:r w:rsidRPr="00E80F49">
              <w:t xml:space="preserve">U </w:t>
            </w:r>
            <w:r w:rsidRPr="00E80F49">
              <w:rPr>
                <w:lang w:eastAsia="zh-CN"/>
              </w:rPr>
              <w:t>,</w:t>
            </w:r>
            <w:r w:rsidRPr="00E80F49">
              <w:t>NS_</w:t>
            </w:r>
            <w:r w:rsidRPr="00E80F49">
              <w:rPr>
                <w:lang w:eastAsia="zh-CN"/>
              </w:rPr>
              <w:t>43</w:t>
            </w:r>
            <w:r w:rsidRPr="00E80F49">
              <w:t>U</w:t>
            </w:r>
            <w:r w:rsidRPr="00E80F49">
              <w:rPr>
                <w:lang w:eastAsia="zh-CN"/>
              </w:rPr>
              <w:t xml:space="preserve">, and </w:t>
            </w:r>
            <w:r w:rsidRPr="00E80F49">
              <w:t>NS_</w:t>
            </w:r>
            <w:r w:rsidRPr="00E80F49">
              <w:rPr>
                <w:lang w:eastAsia="zh-CN"/>
              </w:rPr>
              <w:t xml:space="preserve">100 in </w:t>
            </w:r>
            <w:r w:rsidRPr="00E80F49">
              <w:t>Table 4.1.1.1-1</w:t>
            </w:r>
          </w:p>
        </w:tc>
        <w:tc>
          <w:tcPr>
            <w:tcW w:w="4590" w:type="dxa"/>
            <w:vAlign w:val="center"/>
          </w:tcPr>
          <w:p w14:paraId="538F6B7D" w14:textId="4BAB949B" w:rsidR="00F57674" w:rsidRPr="00E80F49" w:rsidRDefault="00F57674" w:rsidP="00F57674">
            <w:pPr>
              <w:pStyle w:val="TAL"/>
            </w:pPr>
            <w:r w:rsidRPr="00E80F49">
              <w:t>“38.521-1_TPanalysis_6.5.2.4.2_UTRA ACLR_v</w:t>
            </w:r>
            <w:r w:rsidRPr="00E80F49">
              <w:rPr>
                <w:lang w:eastAsia="zh-CN"/>
              </w:rPr>
              <w:t>3</w:t>
            </w:r>
            <w:r w:rsidRPr="00E80F49">
              <w:t>.zip”</w:t>
            </w:r>
          </w:p>
        </w:tc>
        <w:tc>
          <w:tcPr>
            <w:tcW w:w="1854" w:type="dxa"/>
            <w:vAlign w:val="center"/>
          </w:tcPr>
          <w:p w14:paraId="401B88EE" w14:textId="72534EBF" w:rsidR="00F57674" w:rsidRPr="00E80F49" w:rsidRDefault="00F57674" w:rsidP="00F57674">
            <w:pPr>
              <w:pStyle w:val="TAL"/>
            </w:pPr>
            <w:r w:rsidRPr="00E80F49">
              <w:t>RAN5#91-e</w:t>
            </w:r>
          </w:p>
        </w:tc>
      </w:tr>
      <w:tr w:rsidR="00F57674" w:rsidRPr="00E80F49" w14:paraId="57E0DD54" w14:textId="77777777" w:rsidTr="00C46B3C">
        <w:trPr>
          <w:trHeight w:val="113"/>
        </w:trPr>
        <w:tc>
          <w:tcPr>
            <w:tcW w:w="2160" w:type="dxa"/>
            <w:vAlign w:val="center"/>
          </w:tcPr>
          <w:p w14:paraId="4FE03CF2" w14:textId="77777777" w:rsidR="00F57674" w:rsidRPr="00E80F49" w:rsidRDefault="00F57674" w:rsidP="00F57674">
            <w:pPr>
              <w:pStyle w:val="TAL"/>
            </w:pPr>
            <w:r w:rsidRPr="00E80F49">
              <w:t>6.5.3.1</w:t>
            </w:r>
            <w:r w:rsidRPr="00E80F49">
              <w:tab/>
              <w:t>General spurious emissions</w:t>
            </w:r>
          </w:p>
        </w:tc>
        <w:tc>
          <w:tcPr>
            <w:tcW w:w="1476" w:type="dxa"/>
            <w:vAlign w:val="center"/>
          </w:tcPr>
          <w:p w14:paraId="688EF8E3" w14:textId="77777777" w:rsidR="00F57674" w:rsidRPr="00E80F49" w:rsidRDefault="00F57674" w:rsidP="00F57674">
            <w:pPr>
              <w:pStyle w:val="TAC"/>
            </w:pPr>
            <w:r w:rsidRPr="00E80F49">
              <w:t>27</w:t>
            </w:r>
          </w:p>
        </w:tc>
        <w:tc>
          <w:tcPr>
            <w:tcW w:w="4590" w:type="dxa"/>
            <w:vAlign w:val="center"/>
          </w:tcPr>
          <w:p w14:paraId="4FEF08A9" w14:textId="77777777" w:rsidR="00F57674" w:rsidRPr="00E80F49" w:rsidRDefault="00F57674" w:rsidP="00F57674">
            <w:pPr>
              <w:pStyle w:val="TAL"/>
            </w:pPr>
            <w:r w:rsidRPr="00E80F49">
              <w:t>“38.521-1_TP analysis_6.5.3.1_TX_Spurious_Emission_v1.zip”</w:t>
            </w:r>
          </w:p>
        </w:tc>
        <w:tc>
          <w:tcPr>
            <w:tcW w:w="1854" w:type="dxa"/>
            <w:vAlign w:val="center"/>
          </w:tcPr>
          <w:p w14:paraId="202C2053" w14:textId="77777777" w:rsidR="00F57674" w:rsidRPr="00E80F49" w:rsidRDefault="00F57674" w:rsidP="00F57674">
            <w:pPr>
              <w:pStyle w:val="TAL"/>
            </w:pPr>
            <w:r w:rsidRPr="00E80F49">
              <w:t>RAN5#89-e</w:t>
            </w:r>
          </w:p>
        </w:tc>
      </w:tr>
      <w:tr w:rsidR="00F57674" w:rsidRPr="00E80F49" w14:paraId="218CF1F7" w14:textId="77777777" w:rsidTr="00C46B3C">
        <w:trPr>
          <w:trHeight w:val="113"/>
        </w:trPr>
        <w:tc>
          <w:tcPr>
            <w:tcW w:w="2160" w:type="dxa"/>
            <w:vAlign w:val="center"/>
          </w:tcPr>
          <w:p w14:paraId="6897BCCD" w14:textId="77777777" w:rsidR="00F57674" w:rsidRPr="00E80F49" w:rsidRDefault="00F57674" w:rsidP="00F57674">
            <w:pPr>
              <w:pStyle w:val="TAL"/>
            </w:pPr>
            <w:r w:rsidRPr="00E80F49">
              <w:t>6.5.3.2</w:t>
            </w:r>
            <w:r w:rsidRPr="00E80F49">
              <w:tab/>
              <w:t>Spurious emissions for UE co-existence</w:t>
            </w:r>
          </w:p>
        </w:tc>
        <w:tc>
          <w:tcPr>
            <w:tcW w:w="1476" w:type="dxa"/>
            <w:vAlign w:val="center"/>
          </w:tcPr>
          <w:p w14:paraId="2032E3C9" w14:textId="77777777" w:rsidR="00F57674" w:rsidRPr="00E80F49" w:rsidRDefault="00F57674" w:rsidP="00F57674">
            <w:pPr>
              <w:pStyle w:val="TAC"/>
            </w:pPr>
            <w:r w:rsidRPr="00E80F49">
              <w:t>27</w:t>
            </w:r>
          </w:p>
        </w:tc>
        <w:tc>
          <w:tcPr>
            <w:tcW w:w="4590" w:type="dxa"/>
            <w:vAlign w:val="center"/>
          </w:tcPr>
          <w:p w14:paraId="5B594B4B" w14:textId="77777777" w:rsidR="00F57674" w:rsidRPr="00E80F49" w:rsidRDefault="00F57674" w:rsidP="00F57674">
            <w:pPr>
              <w:pStyle w:val="TAL"/>
            </w:pPr>
            <w:r w:rsidRPr="00E80F49">
              <w:t>“38.521-1_TP analysis_6.5.3.1_TX_Spurious_Emission_v1.zip”</w:t>
            </w:r>
          </w:p>
        </w:tc>
        <w:tc>
          <w:tcPr>
            <w:tcW w:w="1854" w:type="dxa"/>
            <w:vAlign w:val="center"/>
          </w:tcPr>
          <w:p w14:paraId="0BAA5BB5" w14:textId="77777777" w:rsidR="00F57674" w:rsidRPr="00E80F49" w:rsidRDefault="00F57674" w:rsidP="00F57674">
            <w:pPr>
              <w:pStyle w:val="TAL"/>
            </w:pPr>
            <w:r w:rsidRPr="00E80F49">
              <w:t>RAN5#89-e</w:t>
            </w:r>
          </w:p>
        </w:tc>
      </w:tr>
      <w:tr w:rsidR="00F57674" w:rsidRPr="00E80F49" w14:paraId="05E99C0F" w14:textId="77777777" w:rsidTr="00C46B3C">
        <w:trPr>
          <w:trHeight w:val="113"/>
        </w:trPr>
        <w:tc>
          <w:tcPr>
            <w:tcW w:w="2160" w:type="dxa"/>
            <w:vAlign w:val="center"/>
          </w:tcPr>
          <w:p w14:paraId="372B67F3" w14:textId="77777777" w:rsidR="00F57674" w:rsidRPr="00E80F49" w:rsidRDefault="00F57674" w:rsidP="00F57674">
            <w:pPr>
              <w:pStyle w:val="TAL"/>
            </w:pPr>
            <w:r w:rsidRPr="00E80F49">
              <w:t>6.5.3.3</w:t>
            </w:r>
            <w:r w:rsidRPr="00E80F49">
              <w:tab/>
              <w:t>Additional spurious emissions</w:t>
            </w:r>
          </w:p>
        </w:tc>
        <w:tc>
          <w:tcPr>
            <w:tcW w:w="1476" w:type="dxa"/>
            <w:vAlign w:val="center"/>
          </w:tcPr>
          <w:p w14:paraId="173F993D" w14:textId="77777777" w:rsidR="00F57674" w:rsidRPr="00E80F49" w:rsidRDefault="00F57674" w:rsidP="00F57674">
            <w:pPr>
              <w:pStyle w:val="TAC"/>
            </w:pPr>
            <w:r w:rsidRPr="00E80F49">
              <w:t>See Table 4.1. 2.1-1</w:t>
            </w:r>
          </w:p>
        </w:tc>
        <w:tc>
          <w:tcPr>
            <w:tcW w:w="4590" w:type="dxa"/>
            <w:vAlign w:val="center"/>
          </w:tcPr>
          <w:p w14:paraId="7DE68954" w14:textId="77777777" w:rsidR="00F57674" w:rsidRPr="00E80F49" w:rsidRDefault="00F57674" w:rsidP="00F57674">
            <w:pPr>
              <w:pStyle w:val="TAL"/>
            </w:pPr>
            <w:r w:rsidRPr="00E80F49">
              <w:t>See Table 4.1.2.1-1</w:t>
            </w:r>
          </w:p>
        </w:tc>
        <w:tc>
          <w:tcPr>
            <w:tcW w:w="1854" w:type="dxa"/>
            <w:vAlign w:val="center"/>
          </w:tcPr>
          <w:p w14:paraId="102F695C" w14:textId="77777777" w:rsidR="00F57674" w:rsidRPr="00E80F49" w:rsidRDefault="00F57674" w:rsidP="00F57674">
            <w:pPr>
              <w:pStyle w:val="TAL"/>
            </w:pPr>
            <w:r w:rsidRPr="00E80F49">
              <w:t>See Table 4.1.2.1-1</w:t>
            </w:r>
          </w:p>
        </w:tc>
      </w:tr>
      <w:tr w:rsidR="00F57674" w:rsidRPr="00E80F49" w14:paraId="38FDC620" w14:textId="77777777" w:rsidTr="00C46B3C">
        <w:trPr>
          <w:trHeight w:val="113"/>
        </w:trPr>
        <w:tc>
          <w:tcPr>
            <w:tcW w:w="2160" w:type="dxa"/>
            <w:vAlign w:val="center"/>
          </w:tcPr>
          <w:p w14:paraId="6E149050" w14:textId="77777777" w:rsidR="00F57674" w:rsidRPr="00E80F49" w:rsidRDefault="00F57674" w:rsidP="00F57674">
            <w:pPr>
              <w:pStyle w:val="TAL"/>
            </w:pPr>
            <w:r w:rsidRPr="00E80F49">
              <w:t>6.5.4</w:t>
            </w:r>
            <w:r w:rsidRPr="00E80F49">
              <w:tab/>
              <w:t>Transmit intermodulation</w:t>
            </w:r>
          </w:p>
        </w:tc>
        <w:tc>
          <w:tcPr>
            <w:tcW w:w="1476" w:type="dxa"/>
            <w:vAlign w:val="center"/>
          </w:tcPr>
          <w:p w14:paraId="25F134FD" w14:textId="77777777" w:rsidR="00F57674" w:rsidRPr="00E80F49" w:rsidRDefault="00F57674" w:rsidP="00F57674">
            <w:pPr>
              <w:pStyle w:val="TAC"/>
            </w:pPr>
            <w:r w:rsidRPr="00E80F49">
              <w:t>8</w:t>
            </w:r>
          </w:p>
        </w:tc>
        <w:tc>
          <w:tcPr>
            <w:tcW w:w="4590" w:type="dxa"/>
            <w:vAlign w:val="center"/>
          </w:tcPr>
          <w:p w14:paraId="318AA55A" w14:textId="77777777" w:rsidR="00F57674" w:rsidRPr="00E80F49" w:rsidRDefault="00F57674" w:rsidP="00F57674">
            <w:pPr>
              <w:pStyle w:val="TAL"/>
            </w:pPr>
            <w:r w:rsidRPr="00E80F49">
              <w:t>“38.521-1_TPanalysis_6.5.4_TxIm.zip”</w:t>
            </w:r>
          </w:p>
        </w:tc>
        <w:tc>
          <w:tcPr>
            <w:tcW w:w="1854" w:type="dxa"/>
            <w:vAlign w:val="center"/>
          </w:tcPr>
          <w:p w14:paraId="2EF64690" w14:textId="77777777" w:rsidR="00F57674" w:rsidRPr="00E80F49" w:rsidRDefault="00F57674" w:rsidP="00F57674">
            <w:pPr>
              <w:pStyle w:val="TAL"/>
            </w:pPr>
            <w:r w:rsidRPr="00E80F49">
              <w:t>RAN5#80</w:t>
            </w:r>
          </w:p>
        </w:tc>
      </w:tr>
      <w:tr w:rsidR="00F57674" w:rsidRPr="00E80F49" w14:paraId="1D37DAED" w14:textId="77777777" w:rsidTr="00C46B3C">
        <w:trPr>
          <w:trHeight w:val="113"/>
        </w:trPr>
        <w:tc>
          <w:tcPr>
            <w:tcW w:w="2160" w:type="dxa"/>
            <w:vAlign w:val="center"/>
          </w:tcPr>
          <w:p w14:paraId="7AA67BDC" w14:textId="77777777" w:rsidR="00F57674" w:rsidRPr="00E80F49" w:rsidRDefault="00F57674" w:rsidP="00F57674">
            <w:pPr>
              <w:pStyle w:val="TAL"/>
              <w:rPr>
                <w:lang w:eastAsia="ko-KR"/>
              </w:rPr>
            </w:pPr>
            <w:r w:rsidRPr="00E80F49">
              <w:rPr>
                <w:lang w:eastAsia="ko-KR"/>
              </w:rPr>
              <w:t>6.5A.1.1</w:t>
            </w:r>
            <w:r w:rsidRPr="00E80F49">
              <w:rPr>
                <w:lang w:eastAsia="ko-KR"/>
              </w:rPr>
              <w:tab/>
              <w:t>Occupied bandwidth for CA (2UL CA)</w:t>
            </w:r>
          </w:p>
        </w:tc>
        <w:tc>
          <w:tcPr>
            <w:tcW w:w="1476" w:type="dxa"/>
            <w:vAlign w:val="center"/>
          </w:tcPr>
          <w:p w14:paraId="5FEA96A3" w14:textId="77777777" w:rsidR="00F57674" w:rsidRPr="00E80F49" w:rsidRDefault="00F57674" w:rsidP="00F57674">
            <w:pPr>
              <w:pStyle w:val="TAC"/>
            </w:pPr>
            <w:r w:rsidRPr="00E80F49">
              <w:t>Inter-band: 2</w:t>
            </w:r>
          </w:p>
          <w:p w14:paraId="100182E6" w14:textId="77777777" w:rsidR="00F57674" w:rsidRPr="00E80F49" w:rsidRDefault="00F57674" w:rsidP="00F57674">
            <w:pPr>
              <w:pStyle w:val="TAC"/>
            </w:pPr>
            <w:r w:rsidRPr="00E80F49">
              <w:t>Intra-band contiguous: 1</w:t>
            </w:r>
          </w:p>
          <w:p w14:paraId="45A1E4D3" w14:textId="25075ED0" w:rsidR="00F57674" w:rsidRPr="00E80F49" w:rsidRDefault="00F57674" w:rsidP="00F57674">
            <w:pPr>
              <w:pStyle w:val="TAC"/>
            </w:pPr>
            <w:r w:rsidRPr="00E80F49">
              <w:t>Intra-band non-contiguous: 1</w:t>
            </w:r>
          </w:p>
        </w:tc>
        <w:tc>
          <w:tcPr>
            <w:tcW w:w="4590" w:type="dxa"/>
            <w:vAlign w:val="center"/>
          </w:tcPr>
          <w:p w14:paraId="6ED444EC" w14:textId="399B71BF" w:rsidR="00F57674" w:rsidRPr="00E80F49" w:rsidRDefault="00F57674" w:rsidP="00F57674">
            <w:pPr>
              <w:pStyle w:val="TAL"/>
              <w:rPr>
                <w:lang w:eastAsia="ko-KR"/>
              </w:rPr>
            </w:pPr>
            <w:r w:rsidRPr="00E80F49">
              <w:rPr>
                <w:lang w:eastAsia="ko-KR"/>
              </w:rPr>
              <w:t>“38.521-1_TPanalysis_6.5A.1.1_OccBW_v2.zip”</w:t>
            </w:r>
          </w:p>
        </w:tc>
        <w:tc>
          <w:tcPr>
            <w:tcW w:w="1854" w:type="dxa"/>
            <w:vAlign w:val="center"/>
          </w:tcPr>
          <w:p w14:paraId="6064FC81" w14:textId="1B677A64" w:rsidR="00F57674" w:rsidRPr="00E80F49" w:rsidRDefault="00F57674" w:rsidP="00F57674">
            <w:pPr>
              <w:pStyle w:val="TAL"/>
              <w:rPr>
                <w:lang w:eastAsia="ko-KR"/>
              </w:rPr>
            </w:pPr>
            <w:r w:rsidRPr="00E80F49">
              <w:rPr>
                <w:lang w:eastAsia="ko-KR"/>
              </w:rPr>
              <w:t>RAN5#92-e</w:t>
            </w:r>
          </w:p>
        </w:tc>
      </w:tr>
      <w:tr w:rsidR="00F57674" w:rsidRPr="00E80F49" w14:paraId="10A1B796" w14:textId="77777777" w:rsidTr="00C46B3C">
        <w:trPr>
          <w:trHeight w:val="113"/>
        </w:trPr>
        <w:tc>
          <w:tcPr>
            <w:tcW w:w="2160" w:type="dxa"/>
            <w:vAlign w:val="center"/>
          </w:tcPr>
          <w:p w14:paraId="02D66575" w14:textId="77777777" w:rsidR="00F57674" w:rsidRPr="00E80F49" w:rsidRDefault="00F57674" w:rsidP="00F57674">
            <w:pPr>
              <w:keepNext/>
              <w:keepLines/>
              <w:spacing w:after="0"/>
              <w:rPr>
                <w:rFonts w:ascii="Arial" w:hAnsi="Arial"/>
                <w:sz w:val="18"/>
              </w:rPr>
            </w:pPr>
            <w:r w:rsidRPr="00E80F49">
              <w:rPr>
                <w:rFonts w:ascii="Arial" w:hAnsi="Arial"/>
                <w:sz w:val="18"/>
              </w:rPr>
              <w:t>6.5A.2.2.1</w:t>
            </w:r>
            <w:r w:rsidRPr="00E80F49">
              <w:rPr>
                <w:rFonts w:ascii="Arial" w:hAnsi="Arial"/>
                <w:sz w:val="18"/>
              </w:rPr>
              <w:tab/>
              <w:t>Spectrum emission mask for CA (2UL CA)</w:t>
            </w:r>
          </w:p>
        </w:tc>
        <w:tc>
          <w:tcPr>
            <w:tcW w:w="1476" w:type="dxa"/>
            <w:vAlign w:val="center"/>
          </w:tcPr>
          <w:p w14:paraId="1FEBBBE6" w14:textId="77777777" w:rsidR="00F57674" w:rsidRPr="00E80F49" w:rsidRDefault="00F57674" w:rsidP="00F57674">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Inter-band CA:112</w:t>
            </w:r>
          </w:p>
          <w:p w14:paraId="7CD27FF7" w14:textId="77777777" w:rsidR="005741F2" w:rsidRPr="005741F2" w:rsidRDefault="00F57674" w:rsidP="005741F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Intra-band</w:t>
            </w:r>
            <w:r w:rsidR="005741F2" w:rsidRPr="005741F2">
              <w:rPr>
                <w:rFonts w:ascii="Arial" w:eastAsia="SimSun" w:hAnsi="Arial" w:cs="Arial"/>
                <w:sz w:val="18"/>
                <w:lang w:eastAsia="zh-CN"/>
              </w:rPr>
              <w:t xml:space="preserve"> contiguous</w:t>
            </w:r>
            <w:r w:rsidRPr="00E80F49">
              <w:rPr>
                <w:rFonts w:ascii="Arial" w:eastAsia="SimSun" w:hAnsi="Arial" w:cs="Arial"/>
                <w:sz w:val="18"/>
                <w:lang w:eastAsia="zh-CN"/>
              </w:rPr>
              <w:t xml:space="preserve"> CA:72</w:t>
            </w:r>
          </w:p>
          <w:p w14:paraId="75FEE52F" w14:textId="328429C8" w:rsidR="00F57674" w:rsidRPr="00E80F49" w:rsidRDefault="005741F2" w:rsidP="005741F2">
            <w:pPr>
              <w:keepNext/>
              <w:keepLines/>
              <w:spacing w:after="0"/>
              <w:jc w:val="center"/>
              <w:rPr>
                <w:rFonts w:ascii="Arial" w:hAnsi="Arial" w:cs="Arial"/>
                <w:sz w:val="18"/>
              </w:rPr>
            </w:pPr>
            <w:r w:rsidRPr="005741F2">
              <w:rPr>
                <w:rFonts w:ascii="Arial" w:eastAsia="SimSun" w:hAnsi="Arial" w:cs="Arial"/>
                <w:sz w:val="18"/>
                <w:lang w:eastAsia="zh-CN"/>
              </w:rPr>
              <w:t>Intra-band non-contiguous CA:72</w:t>
            </w:r>
          </w:p>
        </w:tc>
        <w:tc>
          <w:tcPr>
            <w:tcW w:w="4590" w:type="dxa"/>
            <w:vAlign w:val="center"/>
          </w:tcPr>
          <w:p w14:paraId="4EAB384F" w14:textId="7C80F6F3" w:rsidR="00F57674" w:rsidRPr="00E80F49" w:rsidRDefault="005741F2" w:rsidP="00F57674">
            <w:pPr>
              <w:pStyle w:val="TAL"/>
            </w:pPr>
            <w:r w:rsidRPr="005741F2">
              <w:rPr>
                <w:rFonts w:eastAsia="SimSun"/>
              </w:rPr>
              <w:t>“38.521-1_TPanalysis_6.2A.2_MPR_6.5A.2.4.1_ACLR_6.5A.2.2.1_SEM”</w:t>
            </w:r>
          </w:p>
        </w:tc>
        <w:tc>
          <w:tcPr>
            <w:tcW w:w="1854" w:type="dxa"/>
            <w:vAlign w:val="center"/>
          </w:tcPr>
          <w:p w14:paraId="199BFF66" w14:textId="4ECE0B76" w:rsidR="00F57674" w:rsidRPr="00E80F49" w:rsidRDefault="00F57674" w:rsidP="00F57674">
            <w:pPr>
              <w:keepNext/>
              <w:keepLines/>
              <w:spacing w:after="0"/>
              <w:rPr>
                <w:rFonts w:ascii="Arial" w:eastAsia="SimSun" w:hAnsi="Arial"/>
                <w:sz w:val="18"/>
                <w:szCs w:val="18"/>
                <w:lang w:eastAsia="zh-CN"/>
              </w:rPr>
            </w:pPr>
            <w:r w:rsidRPr="00E80F49">
              <w:rPr>
                <w:rFonts w:ascii="Arial" w:eastAsia="SimSun" w:hAnsi="Arial"/>
                <w:sz w:val="18"/>
                <w:szCs w:val="18"/>
                <w:lang w:eastAsia="zh-CN"/>
              </w:rPr>
              <w:t>RAN5#9</w:t>
            </w:r>
            <w:r w:rsidR="005741F2" w:rsidRPr="005741F2">
              <w:rPr>
                <w:rFonts w:ascii="Arial" w:eastAsia="SimSun" w:hAnsi="Arial"/>
                <w:sz w:val="18"/>
                <w:szCs w:val="18"/>
                <w:lang w:eastAsia="zh-CN"/>
              </w:rPr>
              <w:t>8</w:t>
            </w:r>
          </w:p>
        </w:tc>
      </w:tr>
      <w:tr w:rsidR="00F57674" w:rsidRPr="00E80F49" w14:paraId="32CE6AE1" w14:textId="77777777" w:rsidTr="00C46B3C">
        <w:trPr>
          <w:trHeight w:val="113"/>
        </w:trPr>
        <w:tc>
          <w:tcPr>
            <w:tcW w:w="2160" w:type="dxa"/>
            <w:vAlign w:val="center"/>
          </w:tcPr>
          <w:p w14:paraId="270CAC91" w14:textId="77777777" w:rsidR="00F57674" w:rsidRPr="00E80F49" w:rsidRDefault="00F57674" w:rsidP="00F57674">
            <w:pPr>
              <w:pStyle w:val="TAL"/>
            </w:pPr>
            <w:r w:rsidRPr="00E80F49">
              <w:t>6.5A.2.4.1.1</w:t>
            </w:r>
            <w:r w:rsidRPr="00E80F49">
              <w:tab/>
              <w:t>NR ACLR for CA (2UL CA)</w:t>
            </w:r>
          </w:p>
        </w:tc>
        <w:tc>
          <w:tcPr>
            <w:tcW w:w="1476" w:type="dxa"/>
            <w:vAlign w:val="center"/>
          </w:tcPr>
          <w:p w14:paraId="3280B7BA" w14:textId="5A33DD40" w:rsidR="00F57674" w:rsidRPr="00E80F49" w:rsidRDefault="00F57674" w:rsidP="00F57674">
            <w:pPr>
              <w:pStyle w:val="TAC"/>
              <w:rPr>
                <w:rFonts w:eastAsia="SimSun" w:cs="Arial"/>
                <w:lang w:eastAsia="zh-CN"/>
              </w:rPr>
            </w:pPr>
            <w:r w:rsidRPr="00E80F49">
              <w:rPr>
                <w:rFonts w:eastAsia="SimSun" w:cs="Arial"/>
                <w:lang w:eastAsia="zh-CN"/>
              </w:rPr>
              <w:t>For inter-band CA:14</w:t>
            </w:r>
            <w:r w:rsidR="005741F2" w:rsidRPr="005741F2">
              <w:rPr>
                <w:rFonts w:eastAsia="SimSun" w:cs="Arial"/>
                <w:lang w:eastAsia="zh-CN"/>
              </w:rPr>
              <w:t>80</w:t>
            </w:r>
          </w:p>
          <w:p w14:paraId="0F151970" w14:textId="621ED6A0" w:rsidR="00F57674" w:rsidRPr="00E80F49" w:rsidRDefault="00F57674" w:rsidP="00F57674">
            <w:pPr>
              <w:pStyle w:val="TAC"/>
              <w:rPr>
                <w:rFonts w:eastAsia="SimSun" w:cs="Arial"/>
                <w:lang w:eastAsia="zh-CN"/>
              </w:rPr>
            </w:pPr>
            <w:r w:rsidRPr="00E80F49">
              <w:rPr>
                <w:rFonts w:eastAsia="SimSun" w:cs="Arial"/>
                <w:lang w:eastAsia="zh-CN"/>
              </w:rPr>
              <w:t xml:space="preserve">For intra-band contiguous CA: 720 (contiguous RB </w:t>
            </w:r>
            <w:r w:rsidRPr="00E80F49">
              <w:rPr>
                <w:rFonts w:eastAsia="SimSun" w:cs="Arial"/>
                <w:lang w:eastAsia="zh-CN"/>
              </w:rPr>
              <w:lastRenderedPageBreak/>
              <w:t>allocation)</w:t>
            </w:r>
          </w:p>
          <w:p w14:paraId="377DA060" w14:textId="38FD4C78" w:rsidR="00F57674" w:rsidRPr="00E80F49" w:rsidRDefault="005741F2" w:rsidP="00F57674">
            <w:pPr>
              <w:pStyle w:val="TAC"/>
              <w:rPr>
                <w:rFonts w:eastAsia="SimSun" w:cs="Arial"/>
                <w:lang w:eastAsia="zh-CN"/>
              </w:rPr>
            </w:pPr>
            <w:r w:rsidRPr="005741F2">
              <w:rPr>
                <w:rFonts w:eastAsia="SimSun" w:cs="Arial"/>
                <w:lang w:eastAsia="zh-CN"/>
              </w:rPr>
              <w:t>1080</w:t>
            </w:r>
            <w:r w:rsidR="00F57674" w:rsidRPr="00E80F49">
              <w:rPr>
                <w:rFonts w:eastAsia="SimSun" w:cs="Arial"/>
                <w:lang w:eastAsia="zh-CN"/>
              </w:rPr>
              <w:t xml:space="preserve"> (non-contiguous RB allocation)</w:t>
            </w:r>
          </w:p>
          <w:p w14:paraId="2C44FD8F" w14:textId="7466E29A" w:rsidR="00F57674" w:rsidRPr="00E80F49" w:rsidRDefault="00F57674" w:rsidP="00F57674">
            <w:pPr>
              <w:pStyle w:val="TAC"/>
              <w:rPr>
                <w:rFonts w:eastAsia="SimSun" w:cs="Arial"/>
                <w:lang w:eastAsia="zh-CN"/>
              </w:rPr>
            </w:pPr>
            <w:r w:rsidRPr="00E80F49">
              <w:rPr>
                <w:rFonts w:eastAsia="SimSun" w:cs="Arial"/>
                <w:lang w:eastAsia="zh-CN"/>
              </w:rPr>
              <w:t>For intra-band non-contiguous CA: 2</w:t>
            </w:r>
            <w:r w:rsidR="005741F2" w:rsidRPr="005741F2">
              <w:rPr>
                <w:rFonts w:eastAsia="SimSun" w:cs="Arial"/>
                <w:lang w:eastAsia="zh-CN"/>
              </w:rPr>
              <w:t>880</w:t>
            </w:r>
          </w:p>
        </w:tc>
        <w:tc>
          <w:tcPr>
            <w:tcW w:w="4590" w:type="dxa"/>
            <w:vAlign w:val="center"/>
          </w:tcPr>
          <w:p w14:paraId="6DC02A58" w14:textId="1A498592" w:rsidR="00F57674" w:rsidRPr="00E80F49" w:rsidRDefault="005741F2" w:rsidP="00F57674">
            <w:pPr>
              <w:pStyle w:val="TAL"/>
            </w:pPr>
            <w:r w:rsidRPr="005741F2">
              <w:rPr>
                <w:rFonts w:eastAsia="Yu Mincho"/>
                <w:lang w:eastAsia="ja-JP"/>
              </w:rPr>
              <w:lastRenderedPageBreak/>
              <w:t>“38.521-1_TPanalysis_6.2A.2_MPR_6.5A.2.4.1_ACLR_6.5A.2.2.1_SEM”</w:t>
            </w:r>
          </w:p>
        </w:tc>
        <w:tc>
          <w:tcPr>
            <w:tcW w:w="1854" w:type="dxa"/>
            <w:vAlign w:val="center"/>
          </w:tcPr>
          <w:p w14:paraId="0025522E" w14:textId="42674C18" w:rsidR="00F57674" w:rsidRPr="00E80F49" w:rsidRDefault="00F57674" w:rsidP="00F57674">
            <w:pPr>
              <w:pStyle w:val="TAL"/>
              <w:rPr>
                <w:rFonts w:eastAsia="SimSun"/>
                <w:szCs w:val="18"/>
                <w:lang w:eastAsia="zh-CN"/>
              </w:rPr>
            </w:pPr>
            <w:r w:rsidRPr="00E80F49">
              <w:rPr>
                <w:rFonts w:eastAsia="SimSun"/>
                <w:szCs w:val="18"/>
                <w:lang w:eastAsia="zh-CN"/>
              </w:rPr>
              <w:t>RAN5#9</w:t>
            </w:r>
            <w:r w:rsidR="005741F2" w:rsidRPr="005741F2">
              <w:rPr>
                <w:rFonts w:eastAsia="SimSun"/>
                <w:szCs w:val="18"/>
                <w:lang w:eastAsia="zh-CN"/>
              </w:rPr>
              <w:t>8</w:t>
            </w:r>
          </w:p>
        </w:tc>
      </w:tr>
      <w:tr w:rsidR="00F57674" w:rsidRPr="00E80F49" w14:paraId="2ABA9386" w14:textId="77777777" w:rsidTr="00C46B3C">
        <w:trPr>
          <w:trHeight w:val="113"/>
        </w:trPr>
        <w:tc>
          <w:tcPr>
            <w:tcW w:w="2160" w:type="dxa"/>
            <w:vAlign w:val="center"/>
          </w:tcPr>
          <w:p w14:paraId="33E70E1C" w14:textId="77777777" w:rsidR="00F57674" w:rsidRPr="00E80F49" w:rsidRDefault="00F57674" w:rsidP="00F57674">
            <w:pPr>
              <w:keepNext/>
              <w:keepLines/>
              <w:spacing w:after="0"/>
              <w:rPr>
                <w:rFonts w:ascii="Arial" w:hAnsi="Arial"/>
                <w:sz w:val="18"/>
              </w:rPr>
            </w:pPr>
            <w:r w:rsidRPr="00E80F49">
              <w:rPr>
                <w:rFonts w:ascii="Arial" w:hAnsi="Arial"/>
                <w:sz w:val="18"/>
              </w:rPr>
              <w:t>6.5A.2.4.2.1</w:t>
            </w:r>
            <w:r w:rsidRPr="00E80F49">
              <w:rPr>
                <w:rFonts w:ascii="Arial" w:hAnsi="Arial"/>
                <w:sz w:val="18"/>
              </w:rPr>
              <w:tab/>
              <w:t>UTRA ACLR for CA (2UL CA)</w:t>
            </w:r>
          </w:p>
        </w:tc>
        <w:tc>
          <w:tcPr>
            <w:tcW w:w="1476" w:type="dxa"/>
            <w:vAlign w:val="center"/>
          </w:tcPr>
          <w:p w14:paraId="42151E44" w14:textId="77777777" w:rsidR="00F57674" w:rsidRPr="00E80F49" w:rsidRDefault="00F57674" w:rsidP="00F57674">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840</w:t>
            </w:r>
          </w:p>
        </w:tc>
        <w:tc>
          <w:tcPr>
            <w:tcW w:w="4590" w:type="dxa"/>
            <w:vAlign w:val="center"/>
          </w:tcPr>
          <w:p w14:paraId="3F36E53A" w14:textId="77777777" w:rsidR="00F57674" w:rsidRPr="00E80F49" w:rsidRDefault="00F57674" w:rsidP="00F57674">
            <w:pPr>
              <w:pStyle w:val="TAL"/>
            </w:pPr>
            <w:r w:rsidRPr="00E80F49">
              <w:rPr>
                <w:rFonts w:eastAsia="Yu Mincho"/>
                <w:lang w:eastAsia="ja-JP"/>
              </w:rPr>
              <w:t xml:space="preserve">“38.521-1_TPanalysis on </w:t>
            </w:r>
            <w:r w:rsidRPr="00E80F49">
              <w:t xml:space="preserve">6.5A.2.4.2.1 UTRA ACLR </w:t>
            </w:r>
            <w:r w:rsidRPr="00E80F49">
              <w:rPr>
                <w:rFonts w:eastAsia="Yu Mincho"/>
                <w:lang w:eastAsia="ja-JP"/>
              </w:rPr>
              <w:t>.zip”</w:t>
            </w:r>
          </w:p>
        </w:tc>
        <w:tc>
          <w:tcPr>
            <w:tcW w:w="1854" w:type="dxa"/>
            <w:vAlign w:val="center"/>
          </w:tcPr>
          <w:p w14:paraId="3804C9B2" w14:textId="77777777" w:rsidR="00F57674" w:rsidRPr="00E80F49" w:rsidRDefault="00F57674" w:rsidP="00F57674">
            <w:pPr>
              <w:keepNext/>
              <w:keepLines/>
              <w:spacing w:after="0"/>
              <w:rPr>
                <w:rFonts w:ascii="Arial" w:eastAsia="SimSun" w:hAnsi="Arial"/>
                <w:sz w:val="18"/>
                <w:szCs w:val="18"/>
                <w:lang w:eastAsia="zh-CN"/>
              </w:rPr>
            </w:pPr>
            <w:r w:rsidRPr="00E80F49">
              <w:rPr>
                <w:rFonts w:ascii="Arial" w:eastAsia="SimSun" w:hAnsi="Arial"/>
                <w:sz w:val="18"/>
                <w:szCs w:val="18"/>
                <w:lang w:eastAsia="zh-CN"/>
              </w:rPr>
              <w:t>RAN5#82</w:t>
            </w:r>
          </w:p>
        </w:tc>
      </w:tr>
      <w:tr w:rsidR="00F57674" w:rsidRPr="00E80F49" w14:paraId="3FEDCE6B" w14:textId="77777777" w:rsidTr="00C46B3C">
        <w:trPr>
          <w:trHeight w:val="113"/>
        </w:trPr>
        <w:tc>
          <w:tcPr>
            <w:tcW w:w="2160" w:type="dxa"/>
            <w:vAlign w:val="center"/>
          </w:tcPr>
          <w:p w14:paraId="52BA37B2" w14:textId="77777777" w:rsidR="00F57674" w:rsidRPr="00E80F49" w:rsidRDefault="00F57674" w:rsidP="00F57674">
            <w:pPr>
              <w:keepNext/>
              <w:keepLines/>
              <w:spacing w:after="0"/>
              <w:rPr>
                <w:rFonts w:ascii="Arial" w:hAnsi="Arial"/>
                <w:sz w:val="18"/>
              </w:rPr>
            </w:pPr>
            <w:r w:rsidRPr="00E80F49">
              <w:rPr>
                <w:rFonts w:ascii="Arial" w:hAnsi="Arial"/>
                <w:sz w:val="18"/>
              </w:rPr>
              <w:t>6.5A.3.1.1</w:t>
            </w:r>
            <w:r w:rsidRPr="00E80F49">
              <w:rPr>
                <w:rFonts w:ascii="Arial" w:hAnsi="Arial"/>
                <w:sz w:val="18"/>
              </w:rPr>
              <w:tab/>
              <w:t>General spurious emissions for CA (2UL CA)</w:t>
            </w:r>
          </w:p>
        </w:tc>
        <w:tc>
          <w:tcPr>
            <w:tcW w:w="1476" w:type="dxa"/>
            <w:vAlign w:val="center"/>
          </w:tcPr>
          <w:p w14:paraId="0F69852D" w14:textId="77777777" w:rsidR="007D4343" w:rsidRPr="007D4343" w:rsidRDefault="007D4343" w:rsidP="007D4343">
            <w:pPr>
              <w:keepNext/>
              <w:keepLines/>
              <w:spacing w:after="0"/>
              <w:jc w:val="center"/>
              <w:rPr>
                <w:rFonts w:ascii="Arial" w:hAnsi="Arial" w:cs="Arial"/>
                <w:sz w:val="18"/>
                <w:lang w:eastAsia="zh-CN"/>
              </w:rPr>
            </w:pPr>
            <w:r w:rsidRPr="007D4343">
              <w:rPr>
                <w:rFonts w:ascii="Arial" w:hAnsi="Arial" w:cs="Arial"/>
                <w:sz w:val="18"/>
                <w:lang w:eastAsia="zh-CN"/>
              </w:rPr>
              <w:t xml:space="preserve">For inter-band CA: </w:t>
            </w:r>
            <w:r w:rsidR="00F57674" w:rsidRPr="00E80F49">
              <w:rPr>
                <w:rFonts w:ascii="Arial" w:hAnsi="Arial" w:cs="Arial"/>
                <w:sz w:val="18"/>
                <w:lang w:eastAsia="zh-CN"/>
              </w:rPr>
              <w:t>12</w:t>
            </w:r>
          </w:p>
          <w:p w14:paraId="4CF79476" w14:textId="5E26C811" w:rsidR="00F57674" w:rsidRPr="00E80F49" w:rsidRDefault="007D4343" w:rsidP="007D4343">
            <w:pPr>
              <w:keepNext/>
              <w:keepLines/>
              <w:spacing w:after="0"/>
              <w:jc w:val="center"/>
              <w:rPr>
                <w:rFonts w:ascii="Arial" w:hAnsi="Arial" w:cs="Arial"/>
                <w:sz w:val="18"/>
                <w:lang w:eastAsia="zh-CN"/>
              </w:rPr>
            </w:pPr>
            <w:r w:rsidRPr="007D4343">
              <w:rPr>
                <w:rFonts w:ascii="Arial" w:hAnsi="Arial" w:cs="Arial"/>
                <w:sz w:val="18"/>
                <w:lang w:eastAsia="zh-CN"/>
              </w:rPr>
              <w:t>For intra-band contiguous CA: 20</w:t>
            </w:r>
          </w:p>
        </w:tc>
        <w:tc>
          <w:tcPr>
            <w:tcW w:w="4590" w:type="dxa"/>
            <w:vAlign w:val="center"/>
          </w:tcPr>
          <w:p w14:paraId="510742D1" w14:textId="00887620" w:rsidR="00F57674" w:rsidRPr="00E80F49" w:rsidRDefault="00F57674" w:rsidP="00F57674">
            <w:pPr>
              <w:pStyle w:val="TAL"/>
              <w:rPr>
                <w:rFonts w:eastAsia="Yu Mincho"/>
                <w:lang w:eastAsia="ja-JP"/>
              </w:rPr>
            </w:pPr>
            <w:r w:rsidRPr="00E80F49">
              <w:rPr>
                <w:rFonts w:cs="Arial"/>
                <w:lang w:eastAsia="zh-CN"/>
              </w:rPr>
              <w:t>“</w:t>
            </w:r>
            <w:r w:rsidR="007D4343" w:rsidRPr="007D4343">
              <w:rPr>
                <w:rFonts w:cs="Arial"/>
                <w:lang w:eastAsia="zh-CN"/>
              </w:rPr>
              <w:t>38.521-1_TPanalysis_6.5A.3.1.1_Spurious_v2.zip</w:t>
            </w:r>
            <w:r w:rsidRPr="00E80F49">
              <w:rPr>
                <w:rFonts w:cs="Arial"/>
                <w:lang w:eastAsia="zh-CN"/>
              </w:rPr>
              <w:t>”</w:t>
            </w:r>
          </w:p>
        </w:tc>
        <w:tc>
          <w:tcPr>
            <w:tcW w:w="1854" w:type="dxa"/>
            <w:vAlign w:val="center"/>
          </w:tcPr>
          <w:p w14:paraId="1E9B1E80" w14:textId="3EFDDAE8" w:rsidR="00F57674" w:rsidRPr="00E80F49" w:rsidRDefault="00F57674" w:rsidP="00F57674">
            <w:pPr>
              <w:keepNext/>
              <w:keepLines/>
              <w:spacing w:after="0"/>
              <w:rPr>
                <w:rFonts w:ascii="Arial" w:hAnsi="Arial"/>
                <w:sz w:val="18"/>
                <w:szCs w:val="18"/>
                <w:lang w:eastAsia="zh-CN"/>
              </w:rPr>
            </w:pPr>
            <w:r w:rsidRPr="00E80F49">
              <w:rPr>
                <w:rFonts w:ascii="Arial" w:hAnsi="Arial"/>
                <w:sz w:val="18"/>
                <w:szCs w:val="18"/>
                <w:lang w:eastAsia="zh-CN"/>
              </w:rPr>
              <w:t>RAN5#9</w:t>
            </w:r>
            <w:r w:rsidR="007D4343" w:rsidRPr="007D4343">
              <w:rPr>
                <w:rFonts w:ascii="Arial" w:hAnsi="Arial"/>
                <w:sz w:val="18"/>
                <w:szCs w:val="18"/>
                <w:lang w:eastAsia="zh-CN"/>
              </w:rPr>
              <w:t>8</w:t>
            </w:r>
          </w:p>
        </w:tc>
      </w:tr>
      <w:tr w:rsidR="00F57674" w:rsidRPr="00E80F49" w14:paraId="12614873"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F57674" w:rsidRPr="00E80F49" w:rsidRDefault="00F57674" w:rsidP="00F57674">
            <w:pPr>
              <w:keepNext/>
              <w:keepLines/>
              <w:spacing w:after="0"/>
              <w:rPr>
                <w:rFonts w:ascii="Arial" w:hAnsi="Arial"/>
                <w:sz w:val="18"/>
              </w:rPr>
            </w:pPr>
            <w:r w:rsidRPr="00E80F49">
              <w:rPr>
                <w:rFonts w:ascii="Arial" w:hAnsi="Arial"/>
                <w:sz w:val="18"/>
              </w:rPr>
              <w:t>6.5A.3.2.1</w:t>
            </w:r>
            <w:r w:rsidRPr="00E80F49">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2764BBC1" w14:textId="77777777" w:rsidR="00C45BB9" w:rsidRPr="00C45BB9" w:rsidRDefault="00C45BB9" w:rsidP="00C45BB9">
            <w:pPr>
              <w:keepNext/>
              <w:keepLines/>
              <w:spacing w:after="0"/>
              <w:jc w:val="center"/>
              <w:rPr>
                <w:rFonts w:ascii="Arial" w:hAnsi="Arial"/>
                <w:sz w:val="18"/>
              </w:rPr>
            </w:pPr>
            <w:r w:rsidRPr="00C45BB9">
              <w:rPr>
                <w:rFonts w:ascii="Arial" w:hAnsi="Arial"/>
                <w:sz w:val="18"/>
              </w:rPr>
              <w:t xml:space="preserve">For inter-band CA </w:t>
            </w:r>
            <w:r w:rsidR="00F57674" w:rsidRPr="00E80F49">
              <w:rPr>
                <w:rFonts w:ascii="Arial" w:hAnsi="Arial"/>
                <w:sz w:val="18"/>
              </w:rPr>
              <w:t>See table 4.1.3.2-1</w:t>
            </w:r>
          </w:p>
          <w:p w14:paraId="00BE64ED" w14:textId="5E83AD75" w:rsidR="00F57674" w:rsidRPr="00E80F49" w:rsidRDefault="00C45BB9" w:rsidP="00C45BB9">
            <w:pPr>
              <w:keepNext/>
              <w:keepLines/>
              <w:spacing w:after="0"/>
              <w:jc w:val="center"/>
              <w:rPr>
                <w:rFonts w:ascii="Arial" w:hAnsi="Arial"/>
                <w:sz w:val="18"/>
              </w:rPr>
            </w:pPr>
            <w:r w:rsidRPr="00C45BB9">
              <w:rPr>
                <w:rFonts w:ascii="Arial" w:hAnsi="Arial"/>
                <w:sz w:val="18"/>
              </w:rPr>
              <w:t>For intra-band contiguous CA: 8</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15409A9A" w:rsidR="00F57674" w:rsidRPr="00E80F49" w:rsidRDefault="00F57674" w:rsidP="00F57674">
            <w:pPr>
              <w:keepNext/>
              <w:keepLines/>
              <w:spacing w:after="0"/>
              <w:rPr>
                <w:rFonts w:ascii="Arial" w:hAnsi="Arial"/>
                <w:sz w:val="18"/>
              </w:rPr>
            </w:pPr>
            <w:r w:rsidRPr="00E80F49">
              <w:rPr>
                <w:rFonts w:ascii="Arial" w:hAnsi="Arial"/>
                <w:sz w:val="18"/>
              </w:rPr>
              <w:t>“</w:t>
            </w:r>
            <w:r w:rsidR="00C45BB9" w:rsidRPr="00C45BB9">
              <w:rPr>
                <w:rFonts w:ascii="Arial" w:hAnsi="Arial"/>
                <w:sz w:val="18"/>
              </w:rPr>
              <w:t>38.521-1_TPanalysis_6.5A.3.2.1_SECoex_v2.zip</w:t>
            </w:r>
            <w:r w:rsidRPr="00E80F49">
              <w:rPr>
                <w:rFonts w:ascii="Arial" w:hAnsi="Arial"/>
                <w:sz w:val="18"/>
              </w:rPr>
              <w:t>”</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0FCCE9D3" w:rsidR="00F57674" w:rsidRPr="00E80F49" w:rsidRDefault="00F57674" w:rsidP="00F57674">
            <w:pPr>
              <w:keepNext/>
              <w:keepLines/>
              <w:spacing w:after="0"/>
              <w:rPr>
                <w:rFonts w:ascii="Arial" w:hAnsi="Arial"/>
                <w:sz w:val="18"/>
              </w:rPr>
            </w:pPr>
            <w:r w:rsidRPr="00E80F49">
              <w:rPr>
                <w:rFonts w:ascii="Arial" w:hAnsi="Arial"/>
                <w:sz w:val="18"/>
              </w:rPr>
              <w:t>RAN5#9</w:t>
            </w:r>
            <w:r w:rsidR="00C45BB9" w:rsidRPr="00C45BB9">
              <w:rPr>
                <w:rFonts w:ascii="Arial" w:hAnsi="Arial"/>
                <w:sz w:val="18"/>
              </w:rPr>
              <w:t>8</w:t>
            </w:r>
          </w:p>
        </w:tc>
      </w:tr>
      <w:tr w:rsidR="00F57674" w:rsidRPr="00E80F49" w14:paraId="4D150397"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F57674" w:rsidRPr="00E80F49" w:rsidRDefault="00F57674" w:rsidP="00F57674">
            <w:pPr>
              <w:keepNext/>
              <w:keepLines/>
              <w:spacing w:after="0"/>
              <w:rPr>
                <w:rFonts w:ascii="Arial" w:hAnsi="Arial"/>
                <w:sz w:val="18"/>
              </w:rPr>
            </w:pPr>
            <w:r w:rsidRPr="00E80F49">
              <w:rPr>
                <w:rFonts w:ascii="Arial" w:hAnsi="Arial"/>
                <w:sz w:val="18"/>
              </w:rPr>
              <w:t>6.5A.4.1</w:t>
            </w:r>
            <w:r w:rsidRPr="00E80F49">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F57674" w:rsidRPr="00E80F49" w:rsidRDefault="00F57674" w:rsidP="00F57674">
            <w:pPr>
              <w:keepNext/>
              <w:keepLines/>
              <w:spacing w:after="0"/>
              <w:jc w:val="center"/>
              <w:rPr>
                <w:rFonts w:ascii="Arial" w:hAnsi="Arial"/>
                <w:sz w:val="18"/>
              </w:rPr>
            </w:pPr>
            <w:r w:rsidRPr="00E80F49">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F57674" w:rsidRPr="00E80F49" w:rsidRDefault="00F57674" w:rsidP="00F57674">
            <w:pPr>
              <w:keepNext/>
              <w:keepLines/>
              <w:spacing w:after="0"/>
              <w:rPr>
                <w:rFonts w:ascii="Arial" w:hAnsi="Arial"/>
                <w:sz w:val="18"/>
              </w:rPr>
            </w:pPr>
            <w:r w:rsidRPr="00E80F49">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F57674" w:rsidRPr="00E80F49" w:rsidRDefault="00F57674" w:rsidP="00F57674">
            <w:pPr>
              <w:keepNext/>
              <w:keepLines/>
              <w:spacing w:after="0"/>
              <w:rPr>
                <w:rFonts w:ascii="Arial" w:hAnsi="Arial"/>
                <w:sz w:val="18"/>
              </w:rPr>
            </w:pPr>
            <w:r w:rsidRPr="00E80F49">
              <w:rPr>
                <w:rFonts w:ascii="Arial" w:hAnsi="Arial"/>
                <w:sz w:val="18"/>
              </w:rPr>
              <w:t>RAN5#82</w:t>
            </w:r>
          </w:p>
        </w:tc>
      </w:tr>
      <w:tr w:rsidR="00F57674" w:rsidRPr="00E80F49" w14:paraId="211FD3CB" w14:textId="77777777" w:rsidTr="00C46B3C">
        <w:trPr>
          <w:trHeight w:val="113"/>
        </w:trPr>
        <w:tc>
          <w:tcPr>
            <w:tcW w:w="2160" w:type="dxa"/>
            <w:vAlign w:val="center"/>
          </w:tcPr>
          <w:p w14:paraId="3A37A421" w14:textId="77777777" w:rsidR="00F57674" w:rsidRPr="00E80F49" w:rsidRDefault="00F57674" w:rsidP="00F57674">
            <w:pPr>
              <w:keepNext/>
              <w:keepLines/>
              <w:spacing w:after="0"/>
              <w:rPr>
                <w:rFonts w:ascii="Arial" w:hAnsi="Arial"/>
                <w:sz w:val="18"/>
              </w:rPr>
            </w:pPr>
            <w:r w:rsidRPr="00E80F49">
              <w:rPr>
                <w:rFonts w:ascii="Arial" w:hAnsi="Arial"/>
                <w:sz w:val="18"/>
              </w:rPr>
              <w:t>6.5D.1</w:t>
            </w:r>
            <w:r w:rsidRPr="00E80F49">
              <w:rPr>
                <w:rFonts w:ascii="Arial" w:hAnsi="Arial"/>
                <w:sz w:val="18"/>
              </w:rPr>
              <w:tab/>
              <w:t>Occupied bandwidth for UL-MIMO</w:t>
            </w:r>
          </w:p>
        </w:tc>
        <w:tc>
          <w:tcPr>
            <w:tcW w:w="1476" w:type="dxa"/>
            <w:vAlign w:val="center"/>
          </w:tcPr>
          <w:p w14:paraId="03A04B87" w14:textId="50D8699E" w:rsidR="00F57674" w:rsidRPr="00E80F49" w:rsidRDefault="00F57674" w:rsidP="00F57674">
            <w:pPr>
              <w:keepNext/>
              <w:keepLines/>
              <w:spacing w:after="0"/>
              <w:jc w:val="center"/>
              <w:rPr>
                <w:rFonts w:ascii="Arial" w:hAnsi="Arial"/>
                <w:sz w:val="18"/>
              </w:rPr>
            </w:pPr>
            <w:r w:rsidRPr="00E80F49">
              <w:rPr>
                <w:rFonts w:ascii="Arial" w:hAnsi="Arial"/>
                <w:sz w:val="18"/>
              </w:rPr>
              <w:t>10</w:t>
            </w:r>
          </w:p>
        </w:tc>
        <w:tc>
          <w:tcPr>
            <w:tcW w:w="4590" w:type="dxa"/>
            <w:vAlign w:val="center"/>
          </w:tcPr>
          <w:p w14:paraId="377E1CBC" w14:textId="6BCF052C" w:rsidR="00F57674" w:rsidRPr="00E80F49" w:rsidRDefault="00F57674" w:rsidP="00F57674">
            <w:pPr>
              <w:keepNext/>
              <w:keepLines/>
              <w:spacing w:after="0"/>
              <w:rPr>
                <w:rFonts w:ascii="Arial" w:hAnsi="Arial"/>
                <w:sz w:val="18"/>
              </w:rPr>
            </w:pPr>
            <w:r w:rsidRPr="00E80F49">
              <w:rPr>
                <w:rFonts w:ascii="Arial" w:hAnsi="Arial"/>
                <w:sz w:val="18"/>
              </w:rPr>
              <w:t>38.521-1_TPanalysis_6.5.1_OBW_v3.zip</w:t>
            </w:r>
          </w:p>
        </w:tc>
        <w:tc>
          <w:tcPr>
            <w:tcW w:w="1854" w:type="dxa"/>
            <w:vAlign w:val="center"/>
          </w:tcPr>
          <w:p w14:paraId="7C2135F4" w14:textId="000667B1" w:rsidR="00F57674" w:rsidRPr="00E80F49" w:rsidRDefault="00F57674" w:rsidP="00F57674">
            <w:pPr>
              <w:keepNext/>
              <w:keepLines/>
              <w:spacing w:after="0"/>
              <w:rPr>
                <w:rFonts w:ascii="Arial" w:hAnsi="Arial"/>
                <w:sz w:val="18"/>
              </w:rPr>
            </w:pPr>
            <w:r w:rsidRPr="00E80F49">
              <w:rPr>
                <w:rFonts w:ascii="Arial" w:hAnsi="Arial"/>
                <w:sz w:val="18"/>
              </w:rPr>
              <w:t>RAN5#92-e</w:t>
            </w:r>
          </w:p>
        </w:tc>
      </w:tr>
      <w:tr w:rsidR="00F57674" w:rsidRPr="00E80F49" w:rsidDel="00717E2A" w14:paraId="69CA70CB" w14:textId="77777777" w:rsidTr="00C46B3C">
        <w:trPr>
          <w:trHeight w:val="113"/>
        </w:trPr>
        <w:tc>
          <w:tcPr>
            <w:tcW w:w="2160" w:type="dxa"/>
            <w:vAlign w:val="center"/>
          </w:tcPr>
          <w:p w14:paraId="6EAB8D56" w14:textId="543E14A9" w:rsidR="00F57674" w:rsidRPr="00E80F49" w:rsidDel="00717E2A" w:rsidRDefault="00F57674" w:rsidP="00F57674">
            <w:pPr>
              <w:keepNext/>
              <w:keepLines/>
              <w:spacing w:after="0"/>
              <w:rPr>
                <w:rFonts w:ascii="Arial" w:hAnsi="Arial"/>
                <w:sz w:val="18"/>
              </w:rPr>
            </w:pPr>
            <w:r w:rsidRPr="00E80F49">
              <w:rPr>
                <w:rFonts w:ascii="Arial" w:hAnsi="Arial"/>
                <w:sz w:val="18"/>
              </w:rPr>
              <w:t>6.5D.2.2</w:t>
            </w:r>
            <w:r w:rsidRPr="00E80F49">
              <w:rPr>
                <w:rFonts w:ascii="Arial" w:hAnsi="Arial"/>
                <w:sz w:val="18"/>
              </w:rPr>
              <w:tab/>
              <w:t>Spectrum emission mask for UL MIMO</w:t>
            </w:r>
          </w:p>
        </w:tc>
        <w:tc>
          <w:tcPr>
            <w:tcW w:w="1476" w:type="dxa"/>
            <w:vAlign w:val="center"/>
          </w:tcPr>
          <w:p w14:paraId="56B4D53B" w14:textId="77777777" w:rsidR="00F57674" w:rsidRPr="00E80F49" w:rsidRDefault="00F57674" w:rsidP="00F57674">
            <w:pPr>
              <w:pStyle w:val="TAL"/>
            </w:pPr>
            <w:r w:rsidRPr="00E80F49">
              <w:t>UL MIMO with 2-layer: 64</w:t>
            </w:r>
          </w:p>
          <w:p w14:paraId="465A0BE3" w14:textId="7265278D" w:rsidR="00F57674" w:rsidRPr="00E80F49" w:rsidDel="00717E2A" w:rsidRDefault="00F57674" w:rsidP="00F57674">
            <w:pPr>
              <w:keepNext/>
              <w:keepLines/>
              <w:spacing w:after="0"/>
              <w:jc w:val="center"/>
              <w:rPr>
                <w:rFonts w:ascii="Arial" w:hAnsi="Arial"/>
                <w:sz w:val="18"/>
              </w:rPr>
            </w:pPr>
            <w:r w:rsidRPr="00E80F49">
              <w:rPr>
                <w:rFonts w:ascii="Arial" w:hAnsi="Arial"/>
                <w:sz w:val="18"/>
              </w:rPr>
              <w:t>UL MIMO with ULFPTx: 144</w:t>
            </w:r>
          </w:p>
        </w:tc>
        <w:tc>
          <w:tcPr>
            <w:tcW w:w="4590" w:type="dxa"/>
            <w:vAlign w:val="center"/>
          </w:tcPr>
          <w:p w14:paraId="0786CFD2" w14:textId="2DAB3460" w:rsidR="00F57674" w:rsidRPr="00E80F49" w:rsidDel="00717E2A" w:rsidRDefault="00F57674" w:rsidP="00F57674">
            <w:pPr>
              <w:keepNext/>
              <w:keepLines/>
              <w:spacing w:after="0"/>
              <w:rPr>
                <w:rFonts w:ascii="Arial" w:hAnsi="Arial"/>
                <w:sz w:val="18"/>
              </w:rPr>
            </w:pPr>
            <w:r w:rsidRPr="00E80F49">
              <w:rPr>
                <w:rFonts w:ascii="Arial" w:hAnsi="Arial"/>
                <w:sz w:val="18"/>
              </w:rPr>
              <w:t>“38.521-1_TPanalysis_6.2.2_MPR_6.5.2.2_SEM_6.5.2.4.1_NR_ACLR_v4.zip”</w:t>
            </w:r>
          </w:p>
        </w:tc>
        <w:tc>
          <w:tcPr>
            <w:tcW w:w="1854" w:type="dxa"/>
            <w:vAlign w:val="center"/>
          </w:tcPr>
          <w:p w14:paraId="59DF6249" w14:textId="1C050CEF" w:rsidR="00F57674" w:rsidRPr="00E80F49" w:rsidDel="00717E2A" w:rsidRDefault="00F57674" w:rsidP="00F57674">
            <w:pPr>
              <w:keepNext/>
              <w:keepLines/>
              <w:spacing w:after="0"/>
              <w:rPr>
                <w:rFonts w:ascii="Arial" w:hAnsi="Arial"/>
                <w:sz w:val="18"/>
              </w:rPr>
            </w:pPr>
            <w:r w:rsidRPr="00E80F49">
              <w:rPr>
                <w:rFonts w:ascii="Arial" w:hAnsi="Arial"/>
                <w:sz w:val="18"/>
              </w:rPr>
              <w:t>RAN5#95-e</w:t>
            </w:r>
          </w:p>
        </w:tc>
      </w:tr>
      <w:tr w:rsidR="00F57674" w:rsidRPr="00E80F49" w14:paraId="3FBF7CE9" w14:textId="77777777" w:rsidTr="00C46B3C">
        <w:trPr>
          <w:trHeight w:val="113"/>
        </w:trPr>
        <w:tc>
          <w:tcPr>
            <w:tcW w:w="2160" w:type="dxa"/>
            <w:vAlign w:val="center"/>
          </w:tcPr>
          <w:p w14:paraId="5D0CD9DA" w14:textId="77777777" w:rsidR="00F57674" w:rsidRPr="00E80F49" w:rsidRDefault="00F57674" w:rsidP="00F57674">
            <w:pPr>
              <w:keepNext/>
              <w:keepLines/>
              <w:spacing w:after="0"/>
              <w:rPr>
                <w:rFonts w:ascii="Arial" w:hAnsi="Arial"/>
                <w:sz w:val="18"/>
              </w:rPr>
            </w:pPr>
            <w:bookmarkStart w:id="127" w:name="_Hlk105749824"/>
            <w:r w:rsidRPr="00E80F49">
              <w:rPr>
                <w:rFonts w:ascii="Arial" w:hAnsi="Arial"/>
                <w:sz w:val="18"/>
              </w:rPr>
              <w:t>6.5D.2.4.1</w:t>
            </w:r>
            <w:bookmarkEnd w:id="127"/>
            <w:r w:rsidRPr="00E80F49">
              <w:rPr>
                <w:rFonts w:ascii="Arial" w:hAnsi="Arial"/>
                <w:sz w:val="18"/>
              </w:rPr>
              <w:tab/>
              <w:t>NR ACLR for UL-MIMO</w:t>
            </w:r>
          </w:p>
        </w:tc>
        <w:tc>
          <w:tcPr>
            <w:tcW w:w="1476" w:type="dxa"/>
            <w:vAlign w:val="center"/>
          </w:tcPr>
          <w:p w14:paraId="40043CF8" w14:textId="77777777" w:rsidR="00F57674" w:rsidRPr="00E80F49" w:rsidRDefault="00F57674" w:rsidP="00F57674">
            <w:pPr>
              <w:pStyle w:val="TAL"/>
              <w:rPr>
                <w:lang w:eastAsia="zh-CN"/>
              </w:rPr>
            </w:pPr>
            <w:r w:rsidRPr="00E80F49">
              <w:t xml:space="preserve">power class 3: </w:t>
            </w:r>
            <w:r w:rsidRPr="00E80F49">
              <w:rPr>
                <w:lang w:eastAsia="zh-CN"/>
              </w:rPr>
              <w:t>400</w:t>
            </w:r>
          </w:p>
          <w:p w14:paraId="7DA3C31E" w14:textId="77777777" w:rsidR="00F57674" w:rsidRPr="00E80F49" w:rsidRDefault="00F57674" w:rsidP="00F57674">
            <w:pPr>
              <w:pStyle w:val="TAL"/>
              <w:rPr>
                <w:lang w:eastAsia="zh-CN"/>
              </w:rPr>
            </w:pPr>
            <w:r w:rsidRPr="00E80F49">
              <w:t>power class 2: 400</w:t>
            </w:r>
          </w:p>
          <w:p w14:paraId="0E814B9D" w14:textId="77777777" w:rsidR="00F57674" w:rsidRPr="00E80F49" w:rsidRDefault="00F57674" w:rsidP="00F57674">
            <w:pPr>
              <w:pStyle w:val="TAL"/>
              <w:rPr>
                <w:lang w:eastAsia="zh-CN"/>
              </w:rPr>
            </w:pPr>
            <w:r w:rsidRPr="00E80F49">
              <w:t>power class 3</w:t>
            </w:r>
            <w:r w:rsidRPr="00E80F49">
              <w:rPr>
                <w:lang w:eastAsia="zh-CN"/>
              </w:rPr>
              <w:t xml:space="preserve"> supporting ULFPTx</w:t>
            </w:r>
            <w:r w:rsidRPr="00E80F49">
              <w:t xml:space="preserve">: </w:t>
            </w:r>
            <w:r w:rsidRPr="00E80F49">
              <w:rPr>
                <w:lang w:eastAsia="zh-CN"/>
              </w:rPr>
              <w:t>920</w:t>
            </w:r>
          </w:p>
          <w:p w14:paraId="74ABB813" w14:textId="77777777" w:rsidR="00F57674" w:rsidRPr="00E80F49" w:rsidRDefault="00F57674" w:rsidP="00F57674">
            <w:pPr>
              <w:pStyle w:val="TAL"/>
            </w:pPr>
            <w:r w:rsidRPr="00E80F49">
              <w:t>power class 2 supporting ULFPTx: 920</w:t>
            </w:r>
          </w:p>
          <w:p w14:paraId="6694A3A2" w14:textId="77777777" w:rsidR="00F57674" w:rsidRPr="00E80F49" w:rsidRDefault="00F57674" w:rsidP="00F57674">
            <w:pPr>
              <w:pStyle w:val="TAL"/>
            </w:pPr>
            <w:r w:rsidRPr="00E80F49">
              <w:t>UL MIMO with 2-layer: 400</w:t>
            </w:r>
          </w:p>
          <w:p w14:paraId="510E687F" w14:textId="6F5669F8" w:rsidR="00F57674" w:rsidRPr="00E80F49" w:rsidRDefault="00F57674" w:rsidP="00F57674">
            <w:pPr>
              <w:pStyle w:val="TAL"/>
            </w:pPr>
            <w:r w:rsidRPr="00E80F49">
              <w:t>UL MIMO with ULFPTx: 920</w:t>
            </w:r>
          </w:p>
        </w:tc>
        <w:tc>
          <w:tcPr>
            <w:tcW w:w="4590" w:type="dxa"/>
            <w:vAlign w:val="center"/>
          </w:tcPr>
          <w:p w14:paraId="30CBA3FC" w14:textId="2438A401" w:rsidR="00F57674" w:rsidRPr="00E80F49" w:rsidRDefault="00F57674" w:rsidP="00F57674">
            <w:pPr>
              <w:keepNext/>
              <w:keepLines/>
              <w:spacing w:after="0"/>
              <w:rPr>
                <w:rFonts w:ascii="Arial" w:hAnsi="Arial"/>
                <w:sz w:val="18"/>
              </w:rPr>
            </w:pPr>
            <w:r w:rsidRPr="00E80F49">
              <w:rPr>
                <w:rFonts w:ascii="Arial" w:hAnsi="Arial"/>
                <w:sz w:val="18"/>
              </w:rPr>
              <w:t>“38.521-1_TPanalysis_6.2.2_MPR_6.5.2.2_SEM_6.5.2.4.1_NR_ACLR_v3/v4.zip</w:t>
            </w:r>
          </w:p>
        </w:tc>
        <w:tc>
          <w:tcPr>
            <w:tcW w:w="1854" w:type="dxa"/>
            <w:vAlign w:val="center"/>
          </w:tcPr>
          <w:p w14:paraId="0F5EB7D7" w14:textId="2BF88811" w:rsidR="00F57674" w:rsidRPr="00E80F49" w:rsidRDefault="00F57674" w:rsidP="00F57674">
            <w:pPr>
              <w:keepNext/>
              <w:keepLines/>
              <w:spacing w:after="0"/>
              <w:rPr>
                <w:rFonts w:ascii="Arial" w:hAnsi="Arial"/>
                <w:sz w:val="18"/>
              </w:rPr>
            </w:pPr>
            <w:r w:rsidRPr="00E80F49">
              <w:rPr>
                <w:rFonts w:ascii="Arial" w:hAnsi="Arial"/>
                <w:sz w:val="18"/>
              </w:rPr>
              <w:t>RAN5#</w:t>
            </w:r>
            <w:r w:rsidRPr="00E80F49">
              <w:rPr>
                <w:rFonts w:ascii="Arial" w:hAnsi="Arial"/>
                <w:sz w:val="18"/>
                <w:lang w:eastAsia="zh-CN"/>
              </w:rPr>
              <w:t>95-e</w:t>
            </w:r>
          </w:p>
        </w:tc>
      </w:tr>
      <w:tr w:rsidR="00F57674" w:rsidRPr="00E80F49" w14:paraId="46335211" w14:textId="77777777" w:rsidTr="00C46B3C">
        <w:trPr>
          <w:trHeight w:val="113"/>
        </w:trPr>
        <w:tc>
          <w:tcPr>
            <w:tcW w:w="2160" w:type="dxa"/>
            <w:vAlign w:val="center"/>
          </w:tcPr>
          <w:p w14:paraId="3027CD43"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6.5D.2.4.2</w:t>
            </w:r>
            <w:r w:rsidRPr="00E80F49">
              <w:rPr>
                <w:rFonts w:ascii="Arial" w:eastAsia="Malgun Gothic" w:hAnsi="Arial"/>
                <w:sz w:val="18"/>
                <w:lang w:eastAsia="en-US"/>
              </w:rPr>
              <w:tab/>
              <w:t>UTRA ACLR for UL-MIMO</w:t>
            </w:r>
          </w:p>
        </w:tc>
        <w:tc>
          <w:tcPr>
            <w:tcW w:w="1476" w:type="dxa"/>
            <w:vAlign w:val="center"/>
          </w:tcPr>
          <w:p w14:paraId="01FA5C49"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96 for NS_3U</w:t>
            </w:r>
          </w:p>
        </w:tc>
        <w:tc>
          <w:tcPr>
            <w:tcW w:w="4590" w:type="dxa"/>
            <w:vAlign w:val="center"/>
          </w:tcPr>
          <w:p w14:paraId="0C58EB79" w14:textId="77777777" w:rsidR="00F57674" w:rsidRPr="00E80F49" w:rsidRDefault="00F57674" w:rsidP="00F57674">
            <w:pPr>
              <w:keepNext/>
              <w:keepLines/>
              <w:spacing w:after="0"/>
              <w:rPr>
                <w:rFonts w:ascii="Arial" w:eastAsia="Malgun Gothic" w:hAnsi="Arial"/>
                <w:sz w:val="18"/>
              </w:rPr>
            </w:pPr>
            <w:r w:rsidRPr="00E80F49">
              <w:rPr>
                <w:rFonts w:ascii="Arial" w:eastAsia="Malgun Gothic" w:hAnsi="Arial"/>
                <w:sz w:val="18"/>
                <w:lang w:eastAsia="en-US"/>
              </w:rPr>
              <w:t>“38.521-1_TPanalysis_6.5D.2.4.2_UTRA ALCR_NS_3U</w:t>
            </w:r>
            <w:r w:rsidRPr="00E80F49">
              <w:rPr>
                <w:rFonts w:ascii="Arial" w:eastAsia="Malgun Gothic" w:hAnsi="Arial"/>
                <w:sz w:val="18"/>
              </w:rPr>
              <w:t>_v1</w:t>
            </w:r>
            <w:r w:rsidRPr="00E80F49">
              <w:rPr>
                <w:rFonts w:ascii="Arial" w:eastAsia="Malgun Gothic" w:hAnsi="Arial"/>
                <w:sz w:val="18"/>
                <w:lang w:eastAsia="en-US"/>
              </w:rPr>
              <w:t>.zip”</w:t>
            </w:r>
          </w:p>
          <w:p w14:paraId="7CB300EE" w14:textId="4A4E2C91"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7A37B54D"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RAN5#5-5G-NR Adhoc</w:t>
            </w:r>
          </w:p>
        </w:tc>
      </w:tr>
      <w:tr w:rsidR="00F57674" w:rsidRPr="00E80F49" w14:paraId="6A8C256C" w14:textId="77777777" w:rsidTr="00C46B3C">
        <w:trPr>
          <w:trHeight w:val="113"/>
        </w:trPr>
        <w:tc>
          <w:tcPr>
            <w:tcW w:w="2160" w:type="dxa"/>
            <w:vAlign w:val="center"/>
          </w:tcPr>
          <w:p w14:paraId="06E02BFF" w14:textId="5D49AD41"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6.5D.2_1.4.2</w:t>
            </w:r>
            <w:r w:rsidRPr="00E80F49">
              <w:rPr>
                <w:rFonts w:ascii="Arial" w:eastAsia="Malgun Gothic" w:hAnsi="Arial"/>
                <w:sz w:val="18"/>
              </w:rPr>
              <w:tab/>
              <w:t>UTRA ACLR for UL MIMO (Rel-16 onward)</w:t>
            </w:r>
          </w:p>
        </w:tc>
        <w:tc>
          <w:tcPr>
            <w:tcW w:w="1476" w:type="dxa"/>
            <w:vAlign w:val="center"/>
          </w:tcPr>
          <w:p w14:paraId="61048AAF" w14:textId="6592900A"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rPr>
              <w:t>216 for NS_3U</w:t>
            </w:r>
          </w:p>
        </w:tc>
        <w:tc>
          <w:tcPr>
            <w:tcW w:w="4590" w:type="dxa"/>
            <w:vAlign w:val="center"/>
          </w:tcPr>
          <w:p w14:paraId="45AAD310" w14:textId="77777777" w:rsidR="00F57674" w:rsidRPr="00E80F49" w:rsidRDefault="00F57674" w:rsidP="00F57674">
            <w:pPr>
              <w:keepNext/>
              <w:keepLines/>
              <w:spacing w:after="0"/>
              <w:rPr>
                <w:rFonts w:ascii="Arial" w:eastAsia="Malgun Gothic" w:hAnsi="Arial"/>
                <w:sz w:val="18"/>
              </w:rPr>
            </w:pPr>
            <w:r w:rsidRPr="00E80F49">
              <w:rPr>
                <w:rFonts w:ascii="Arial" w:eastAsia="Malgun Gothic" w:hAnsi="Arial"/>
                <w:sz w:val="18"/>
              </w:rPr>
              <w:t>“</w:t>
            </w:r>
            <w:bookmarkStart w:id="128" w:name="_Hlk62817045"/>
            <w:r w:rsidRPr="00E80F49">
              <w:rPr>
                <w:rFonts w:ascii="Arial" w:eastAsia="Malgun Gothic" w:hAnsi="Arial"/>
                <w:sz w:val="18"/>
              </w:rPr>
              <w:t>38.521-1_TPanalysis_6.5D.2.4.2_UTRA ALCR_NS_3U_v1.zip</w:t>
            </w:r>
            <w:bookmarkEnd w:id="128"/>
            <w:r w:rsidRPr="00E80F49">
              <w:rPr>
                <w:rFonts w:ascii="Arial" w:eastAsia="Malgun Gothic" w:hAnsi="Arial"/>
                <w:sz w:val="18"/>
              </w:rPr>
              <w:t>”</w:t>
            </w:r>
          </w:p>
          <w:p w14:paraId="06494C7F" w14:textId="456FEAB3"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45084D59" w14:textId="203259A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RAN5#90-e</w:t>
            </w:r>
          </w:p>
        </w:tc>
      </w:tr>
      <w:tr w:rsidR="00F57674" w:rsidRPr="00E80F49" w14:paraId="17075C60" w14:textId="77777777" w:rsidTr="00C46B3C">
        <w:trPr>
          <w:trHeight w:val="113"/>
        </w:trPr>
        <w:tc>
          <w:tcPr>
            <w:tcW w:w="2160" w:type="dxa"/>
            <w:vAlign w:val="center"/>
          </w:tcPr>
          <w:p w14:paraId="39E04332" w14:textId="77777777" w:rsidR="00F57674" w:rsidRPr="00E80F49" w:rsidRDefault="00F57674" w:rsidP="00F57674">
            <w:pPr>
              <w:keepNext/>
              <w:keepLines/>
              <w:spacing w:after="0"/>
              <w:rPr>
                <w:rFonts w:ascii="Arial" w:hAnsi="Arial"/>
                <w:sz w:val="18"/>
              </w:rPr>
            </w:pPr>
            <w:r w:rsidRPr="00E80F49">
              <w:rPr>
                <w:rFonts w:ascii="Arial" w:hAnsi="Arial"/>
                <w:sz w:val="18"/>
              </w:rPr>
              <w:t>6.5D.3.1</w:t>
            </w:r>
            <w:r w:rsidRPr="00E80F49">
              <w:rPr>
                <w:rFonts w:ascii="Arial" w:hAnsi="Arial"/>
                <w:sz w:val="18"/>
              </w:rPr>
              <w:tab/>
              <w:t>General spurious emissions</w:t>
            </w:r>
          </w:p>
        </w:tc>
        <w:tc>
          <w:tcPr>
            <w:tcW w:w="1476" w:type="dxa"/>
          </w:tcPr>
          <w:p w14:paraId="6B7EBA04" w14:textId="77777777" w:rsidR="00F57674" w:rsidRPr="00E80F49" w:rsidRDefault="00F57674" w:rsidP="00F57674">
            <w:pPr>
              <w:keepNext/>
              <w:keepLines/>
              <w:spacing w:after="0"/>
              <w:jc w:val="center"/>
              <w:rPr>
                <w:rFonts w:ascii="Arial" w:hAnsi="Arial"/>
                <w:sz w:val="18"/>
              </w:rPr>
            </w:pPr>
            <w:r w:rsidRPr="00E80F49">
              <w:rPr>
                <w:rFonts w:ascii="Arial" w:hAnsi="Arial"/>
                <w:sz w:val="18"/>
                <w:lang w:eastAsia="zh-CN"/>
              </w:rPr>
              <w:t>27</w:t>
            </w:r>
          </w:p>
        </w:tc>
        <w:tc>
          <w:tcPr>
            <w:tcW w:w="4590" w:type="dxa"/>
            <w:vAlign w:val="center"/>
          </w:tcPr>
          <w:p w14:paraId="77B31805" w14:textId="77777777" w:rsidR="00F57674" w:rsidRPr="00E80F49" w:rsidRDefault="00F57674" w:rsidP="00F57674">
            <w:pPr>
              <w:keepNext/>
              <w:keepLines/>
              <w:spacing w:after="0"/>
              <w:rPr>
                <w:rFonts w:ascii="Arial" w:hAnsi="Arial"/>
                <w:sz w:val="18"/>
              </w:rPr>
            </w:pPr>
            <w:r w:rsidRPr="00E80F49">
              <w:rPr>
                <w:rFonts w:ascii="Arial" w:hAnsi="Arial"/>
                <w:sz w:val="18"/>
              </w:rPr>
              <w:t>“38.521-1_TP analysis_6.5.3.1_TX_Spurious_Emission_v1.zip”</w:t>
            </w:r>
          </w:p>
        </w:tc>
        <w:tc>
          <w:tcPr>
            <w:tcW w:w="1854" w:type="dxa"/>
            <w:vAlign w:val="center"/>
          </w:tcPr>
          <w:p w14:paraId="2CAD7FAA" w14:textId="77777777" w:rsidR="00F57674" w:rsidRPr="00E80F49" w:rsidRDefault="00F57674" w:rsidP="00F57674">
            <w:pPr>
              <w:keepNext/>
              <w:keepLines/>
              <w:spacing w:after="0"/>
              <w:rPr>
                <w:rFonts w:ascii="Arial" w:hAnsi="Arial"/>
                <w:sz w:val="18"/>
              </w:rPr>
            </w:pPr>
            <w:r w:rsidRPr="00E80F49">
              <w:rPr>
                <w:rFonts w:ascii="Arial" w:hAnsi="Arial"/>
                <w:sz w:val="18"/>
              </w:rPr>
              <w:t>RAN5#89-e</w:t>
            </w:r>
          </w:p>
        </w:tc>
      </w:tr>
      <w:tr w:rsidR="00F57674" w:rsidRPr="00E80F49" w14:paraId="238BA366" w14:textId="77777777" w:rsidTr="00C46B3C">
        <w:trPr>
          <w:trHeight w:val="113"/>
        </w:trPr>
        <w:tc>
          <w:tcPr>
            <w:tcW w:w="2160" w:type="dxa"/>
            <w:vAlign w:val="center"/>
          </w:tcPr>
          <w:p w14:paraId="106F8A85" w14:textId="77777777" w:rsidR="00F57674" w:rsidRPr="00E80F49" w:rsidRDefault="00F57674" w:rsidP="00F57674">
            <w:pPr>
              <w:pStyle w:val="TAL"/>
            </w:pPr>
            <w:r w:rsidRPr="00E80F49">
              <w:t>6.5D.3.2</w:t>
            </w:r>
            <w:r w:rsidRPr="00E80F49">
              <w:tab/>
              <w:t>Spurious emissions for UE co-existence for UL-MIMO</w:t>
            </w:r>
          </w:p>
        </w:tc>
        <w:tc>
          <w:tcPr>
            <w:tcW w:w="1476" w:type="dxa"/>
          </w:tcPr>
          <w:p w14:paraId="2221DA46" w14:textId="77777777" w:rsidR="00F57674" w:rsidRPr="00E80F49" w:rsidRDefault="00F57674" w:rsidP="00F57674">
            <w:pPr>
              <w:pStyle w:val="TAC"/>
            </w:pPr>
            <w:r w:rsidRPr="00E80F49">
              <w:rPr>
                <w:lang w:eastAsia="zh-CN"/>
              </w:rPr>
              <w:t>27</w:t>
            </w:r>
          </w:p>
        </w:tc>
        <w:tc>
          <w:tcPr>
            <w:tcW w:w="4590" w:type="dxa"/>
            <w:vAlign w:val="center"/>
          </w:tcPr>
          <w:p w14:paraId="07BF6DA0" w14:textId="77777777" w:rsidR="00F57674" w:rsidRPr="00E80F49" w:rsidRDefault="00F57674" w:rsidP="00F57674">
            <w:pPr>
              <w:pStyle w:val="TAL"/>
            </w:pPr>
            <w:r w:rsidRPr="00E80F49">
              <w:t>“38.521-1_TP analysis_6.5.3.1_TX_Spurious_Emission_v1.zip”</w:t>
            </w:r>
          </w:p>
        </w:tc>
        <w:tc>
          <w:tcPr>
            <w:tcW w:w="1854" w:type="dxa"/>
            <w:vAlign w:val="center"/>
          </w:tcPr>
          <w:p w14:paraId="55DD3D75" w14:textId="77777777" w:rsidR="00F57674" w:rsidRPr="00E80F49" w:rsidRDefault="00F57674" w:rsidP="00F57674">
            <w:pPr>
              <w:pStyle w:val="TAL"/>
            </w:pPr>
            <w:r w:rsidRPr="00E80F49">
              <w:t>RAN5#89-e</w:t>
            </w:r>
          </w:p>
        </w:tc>
      </w:tr>
      <w:tr w:rsidR="00F57674" w:rsidRPr="00E80F49" w14:paraId="15EA7A72" w14:textId="77777777" w:rsidTr="00C46B3C">
        <w:trPr>
          <w:trHeight w:val="113"/>
        </w:trPr>
        <w:tc>
          <w:tcPr>
            <w:tcW w:w="2160" w:type="dxa"/>
            <w:vAlign w:val="center"/>
          </w:tcPr>
          <w:p w14:paraId="3F083721" w14:textId="77777777" w:rsidR="00F57674" w:rsidRPr="00E80F49" w:rsidRDefault="00F57674" w:rsidP="00F57674">
            <w:pPr>
              <w:pStyle w:val="TAL"/>
            </w:pPr>
            <w:r w:rsidRPr="00E80F49">
              <w:t>6.5D.3.3</w:t>
            </w:r>
            <w:r w:rsidRPr="00E80F49">
              <w:tab/>
              <w:t>Additional spurious emissions for UL-MIMO</w:t>
            </w:r>
          </w:p>
        </w:tc>
        <w:tc>
          <w:tcPr>
            <w:tcW w:w="1476" w:type="dxa"/>
            <w:vAlign w:val="center"/>
          </w:tcPr>
          <w:p w14:paraId="3937B3DF" w14:textId="77777777" w:rsidR="00F57674" w:rsidRPr="00E80F49" w:rsidRDefault="00F57674" w:rsidP="00F57674">
            <w:pPr>
              <w:pStyle w:val="TAC"/>
              <w:jc w:val="left"/>
            </w:pPr>
            <w:r w:rsidRPr="00E80F49">
              <w:t>Table 4.1.2.1-1</w:t>
            </w:r>
          </w:p>
        </w:tc>
        <w:tc>
          <w:tcPr>
            <w:tcW w:w="4590" w:type="dxa"/>
            <w:vAlign w:val="center"/>
          </w:tcPr>
          <w:p w14:paraId="28FC4569" w14:textId="77777777" w:rsidR="00F57674" w:rsidRPr="00E80F49" w:rsidRDefault="00F57674" w:rsidP="00F57674">
            <w:pPr>
              <w:pStyle w:val="TAL"/>
            </w:pPr>
            <w:r w:rsidRPr="00E80F49">
              <w:t>Table 4.1.2.1-1</w:t>
            </w:r>
          </w:p>
        </w:tc>
        <w:tc>
          <w:tcPr>
            <w:tcW w:w="1854" w:type="dxa"/>
          </w:tcPr>
          <w:p w14:paraId="70FF86FD" w14:textId="77777777" w:rsidR="00F57674" w:rsidRPr="00E80F49" w:rsidRDefault="00F57674" w:rsidP="00F57674">
            <w:pPr>
              <w:pStyle w:val="TAL"/>
            </w:pPr>
            <w:r w:rsidRPr="00E80F49">
              <w:t>RAN5#5-5G-NR Adhoc</w:t>
            </w:r>
          </w:p>
        </w:tc>
      </w:tr>
      <w:tr w:rsidR="00F57674" w:rsidRPr="00E80F49" w14:paraId="38676C46" w14:textId="77777777" w:rsidTr="00C46B3C">
        <w:trPr>
          <w:trHeight w:val="113"/>
        </w:trPr>
        <w:tc>
          <w:tcPr>
            <w:tcW w:w="2160" w:type="dxa"/>
            <w:vAlign w:val="center"/>
          </w:tcPr>
          <w:p w14:paraId="5F68157E"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6.5D.3_1.1</w:t>
            </w:r>
            <w:r w:rsidRPr="00E80F49">
              <w:rPr>
                <w:rFonts w:ascii="Arial" w:eastAsia="Malgun Gothic" w:hAnsi="Arial"/>
                <w:sz w:val="18"/>
                <w:lang w:eastAsia="en-US"/>
              </w:rPr>
              <w:tab/>
              <w:t>General spurious emissions (Rel-16 onward)</w:t>
            </w:r>
          </w:p>
        </w:tc>
        <w:tc>
          <w:tcPr>
            <w:tcW w:w="1476" w:type="dxa"/>
            <w:vAlign w:val="center"/>
          </w:tcPr>
          <w:p w14:paraId="370D77D0"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ABA35C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74AD537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7812FEEC" w14:textId="77777777" w:rsidTr="00C46B3C">
        <w:trPr>
          <w:trHeight w:val="113"/>
        </w:trPr>
        <w:tc>
          <w:tcPr>
            <w:tcW w:w="2160" w:type="dxa"/>
            <w:vAlign w:val="center"/>
          </w:tcPr>
          <w:p w14:paraId="72B178E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6.5D.3_1.2</w:t>
            </w:r>
            <w:r w:rsidRPr="00E80F49">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5A485B0"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63A97C50"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0AE7279D" w14:textId="77777777" w:rsidTr="00C46B3C">
        <w:trPr>
          <w:trHeight w:val="113"/>
        </w:trPr>
        <w:tc>
          <w:tcPr>
            <w:tcW w:w="2160" w:type="dxa"/>
            <w:vAlign w:val="center"/>
          </w:tcPr>
          <w:p w14:paraId="0BCA993A"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6.5D.3_1.3</w:t>
            </w:r>
            <w:r w:rsidRPr="00E80F49">
              <w:rPr>
                <w:rFonts w:ascii="Arial" w:eastAsia="Malgun Gothic" w:hAnsi="Arial"/>
                <w:sz w:val="18"/>
                <w:lang w:eastAsia="en-US"/>
              </w:rPr>
              <w:tab/>
              <w:t>Additional spurious emissions for UL-MIMO (Rel-16 onward)</w:t>
            </w:r>
          </w:p>
        </w:tc>
        <w:tc>
          <w:tcPr>
            <w:tcW w:w="1476" w:type="dxa"/>
            <w:vAlign w:val="center"/>
          </w:tcPr>
          <w:p w14:paraId="7664F25A"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4590" w:type="dxa"/>
            <w:vAlign w:val="center"/>
          </w:tcPr>
          <w:p w14:paraId="19B24DF3"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1854" w:type="dxa"/>
            <w:vAlign w:val="center"/>
          </w:tcPr>
          <w:p w14:paraId="68652271"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1F192931" w14:textId="77777777" w:rsidTr="00C46B3C">
        <w:trPr>
          <w:trHeight w:val="113"/>
        </w:trPr>
        <w:tc>
          <w:tcPr>
            <w:tcW w:w="2160" w:type="dxa"/>
            <w:vAlign w:val="center"/>
          </w:tcPr>
          <w:p w14:paraId="60E76E5A" w14:textId="77777777" w:rsidR="00F57674" w:rsidRPr="00E80F49" w:rsidRDefault="00F57674" w:rsidP="00F57674">
            <w:pPr>
              <w:pStyle w:val="TAL"/>
            </w:pPr>
            <w:r w:rsidRPr="00E80F49">
              <w:lastRenderedPageBreak/>
              <w:t>6.5D.4</w:t>
            </w:r>
            <w:r w:rsidRPr="00E80F49">
              <w:tab/>
              <w:t>Transmit intermodulation for UL-MIMO</w:t>
            </w:r>
          </w:p>
        </w:tc>
        <w:tc>
          <w:tcPr>
            <w:tcW w:w="1476" w:type="dxa"/>
            <w:vAlign w:val="center"/>
          </w:tcPr>
          <w:p w14:paraId="29815501" w14:textId="77777777" w:rsidR="00F57674" w:rsidRPr="00E80F49" w:rsidRDefault="00F57674" w:rsidP="00F57674">
            <w:pPr>
              <w:pStyle w:val="TAC"/>
            </w:pPr>
          </w:p>
        </w:tc>
        <w:tc>
          <w:tcPr>
            <w:tcW w:w="4590" w:type="dxa"/>
            <w:vAlign w:val="center"/>
          </w:tcPr>
          <w:p w14:paraId="61A6C6D3" w14:textId="77777777" w:rsidR="00F57674" w:rsidRPr="00E80F49" w:rsidRDefault="00F57674" w:rsidP="00F57674">
            <w:pPr>
              <w:pStyle w:val="TAL"/>
            </w:pPr>
            <w:r w:rsidRPr="00E80F49">
              <w:t>“38.521-1_TPanalysis_6.5.4_TxIm_v2.zip”</w:t>
            </w:r>
          </w:p>
        </w:tc>
        <w:tc>
          <w:tcPr>
            <w:tcW w:w="1854" w:type="dxa"/>
            <w:vAlign w:val="center"/>
          </w:tcPr>
          <w:p w14:paraId="56268716" w14:textId="77777777" w:rsidR="00F57674" w:rsidRPr="00E80F49" w:rsidRDefault="00F57674" w:rsidP="00F57674">
            <w:pPr>
              <w:pStyle w:val="TAL"/>
            </w:pPr>
            <w:r w:rsidRPr="00E80F49">
              <w:t>RAN5#82</w:t>
            </w:r>
          </w:p>
        </w:tc>
      </w:tr>
      <w:tr w:rsidR="00F57674" w:rsidRPr="00E80F49" w14:paraId="1491F93E" w14:textId="77777777" w:rsidTr="00C46B3C">
        <w:trPr>
          <w:trHeight w:val="113"/>
        </w:trPr>
        <w:tc>
          <w:tcPr>
            <w:tcW w:w="10080" w:type="dxa"/>
            <w:gridSpan w:val="4"/>
            <w:vAlign w:val="center"/>
          </w:tcPr>
          <w:p w14:paraId="234DFA3E" w14:textId="77777777" w:rsidR="00F57674" w:rsidRPr="00E80F49" w:rsidRDefault="00F57674" w:rsidP="00F57674">
            <w:pPr>
              <w:pStyle w:val="TAN"/>
              <w:rPr>
                <w:lang w:eastAsia="zh-CN"/>
              </w:rPr>
            </w:pPr>
            <w:r w:rsidRPr="00E80F49">
              <w:rPr>
                <w:lang w:eastAsia="zh-CN"/>
              </w:rPr>
              <w:t>NOTE 1: F</w:t>
            </w:r>
            <w:r w:rsidRPr="00E80F49">
              <w:t xml:space="preserve">or </w:t>
            </w:r>
            <w:r w:rsidRPr="00E80F49">
              <w:rPr>
                <w:lang w:eastAsia="ja-JP"/>
              </w:rPr>
              <w:t xml:space="preserve">power class </w:t>
            </w:r>
            <w:r w:rsidRPr="00E80F49">
              <w:rPr>
                <w:lang w:eastAsia="zh-CN"/>
              </w:rPr>
              <w:t xml:space="preserve">3 </w:t>
            </w:r>
            <w:r w:rsidRPr="00E80F49">
              <w:t>UE operating in bands n40, n4</w:t>
            </w:r>
            <w:r w:rsidRPr="00E80F49">
              <w:rPr>
                <w:lang w:eastAsia="zh-CN"/>
              </w:rPr>
              <w:t>1</w:t>
            </w:r>
            <w:r w:rsidRPr="00E80F49">
              <w:t>,</w:t>
            </w:r>
            <w:r w:rsidRPr="00E80F49">
              <w:rPr>
                <w:lang w:eastAsia="zh-CN"/>
              </w:rPr>
              <w:t xml:space="preserve"> </w:t>
            </w:r>
            <w:r w:rsidRPr="00E80F49">
              <w:t>n77, n78 and n79</w:t>
            </w:r>
            <w:r w:rsidRPr="00E80F49">
              <w:rPr>
                <w:lang w:eastAsia="zh-CN"/>
              </w:rPr>
              <w:t>.</w:t>
            </w:r>
          </w:p>
          <w:p w14:paraId="0185F445" w14:textId="77777777" w:rsidR="00F57674" w:rsidRPr="00E80F49" w:rsidRDefault="00F57674" w:rsidP="00F57674">
            <w:pPr>
              <w:pStyle w:val="TAN"/>
              <w:rPr>
                <w:lang w:eastAsia="zh-CN"/>
              </w:rPr>
            </w:pPr>
            <w:r w:rsidRPr="00E80F49">
              <w:rPr>
                <w:lang w:eastAsia="zh-CN"/>
              </w:rPr>
              <w:t>NOTE 2: UE operating in FDD mode, or in TDD mode in bands other than n40, n41, n77, n78 and n79, or in TDD mode the IE powerBoostPi2BPSK is set to 0 for bands n40, n41, n77, n78 and n79.</w:t>
            </w:r>
          </w:p>
          <w:p w14:paraId="0AF8A315" w14:textId="77777777" w:rsidR="00F57674" w:rsidRPr="00E80F49" w:rsidRDefault="00F57674" w:rsidP="00F57674">
            <w:pPr>
              <w:pStyle w:val="TAN"/>
              <w:rPr>
                <w:lang w:eastAsia="zh-CN"/>
              </w:rPr>
            </w:pPr>
            <w:r w:rsidRPr="00E80F49">
              <w:rPr>
                <w:lang w:eastAsia="zh-CN"/>
              </w:rPr>
              <w:t>NOTE 3: UEs supporting pi/2 BPSK DMRS and the corresponding IE [DMRSPi2BPSK] is set to 1.</w:t>
            </w:r>
          </w:p>
          <w:p w14:paraId="7F950FF4" w14:textId="77777777" w:rsidR="00F57674" w:rsidRPr="00E80F49" w:rsidRDefault="00F57674" w:rsidP="00F57674">
            <w:pPr>
              <w:pStyle w:val="TAN"/>
            </w:pPr>
            <w:r w:rsidRPr="00E80F49">
              <w:t>NOTE 4: The maximum number of test point is 24 if only default points are applied.</w:t>
            </w:r>
          </w:p>
        </w:tc>
      </w:tr>
    </w:tbl>
    <w:p w14:paraId="3F13897A" w14:textId="77777777" w:rsidR="00397292" w:rsidRPr="00E80F49" w:rsidRDefault="00397292" w:rsidP="00397292"/>
    <w:p w14:paraId="6B8DF1DF" w14:textId="77777777" w:rsidR="00397292" w:rsidRPr="00E80F49" w:rsidRDefault="00397292" w:rsidP="00397292">
      <w:pPr>
        <w:pStyle w:val="TH"/>
      </w:pPr>
      <w:r w:rsidRPr="00E80F49">
        <w:lastRenderedPageBreak/>
        <w:t>Table 4.1</w:t>
      </w:r>
      <w:r w:rsidR="00486BD4" w:rsidRPr="00E80F49">
        <w:t>.1.1</w:t>
      </w:r>
      <w:r w:rsidRPr="00E80F49">
        <w:t>-2: NR UE receiv</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20C6C1CA" w14:textId="77777777" w:rsidTr="00443738">
        <w:trPr>
          <w:trHeight w:val="248"/>
        </w:trPr>
        <w:tc>
          <w:tcPr>
            <w:tcW w:w="2160" w:type="dxa"/>
            <w:vAlign w:val="center"/>
          </w:tcPr>
          <w:p w14:paraId="3F84EF13"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9D47781" w14:textId="77777777" w:rsidR="00397292" w:rsidRPr="00E80F49" w:rsidRDefault="00397292" w:rsidP="00750578">
            <w:pPr>
              <w:pStyle w:val="TAH"/>
            </w:pPr>
            <w:r w:rsidRPr="00E80F49">
              <w:t>Number of test points</w:t>
            </w:r>
          </w:p>
        </w:tc>
        <w:tc>
          <w:tcPr>
            <w:tcW w:w="4590" w:type="dxa"/>
            <w:shd w:val="clear" w:color="auto" w:fill="auto"/>
            <w:vAlign w:val="center"/>
          </w:tcPr>
          <w:p w14:paraId="16F97445" w14:textId="77777777" w:rsidR="00397292" w:rsidRPr="00E80F49" w:rsidRDefault="00397292" w:rsidP="00750578">
            <w:pPr>
              <w:pStyle w:val="TAH"/>
            </w:pPr>
            <w:r w:rsidRPr="00E80F49">
              <w:t>Justification in attachment</w:t>
            </w:r>
          </w:p>
        </w:tc>
        <w:tc>
          <w:tcPr>
            <w:tcW w:w="1854" w:type="dxa"/>
            <w:vAlign w:val="center"/>
          </w:tcPr>
          <w:p w14:paraId="7AEE3DD3" w14:textId="77777777" w:rsidR="00397292" w:rsidRPr="00E80F49" w:rsidRDefault="00397292" w:rsidP="00750578">
            <w:pPr>
              <w:pStyle w:val="TAH"/>
            </w:pPr>
            <w:r w:rsidRPr="00E80F49">
              <w:t>Comments</w:t>
            </w:r>
          </w:p>
        </w:tc>
      </w:tr>
      <w:tr w:rsidR="00EB7C1E" w:rsidRPr="00E80F49" w14:paraId="46E85211" w14:textId="77777777" w:rsidTr="00443738">
        <w:tc>
          <w:tcPr>
            <w:tcW w:w="2160" w:type="dxa"/>
            <w:vAlign w:val="center"/>
          </w:tcPr>
          <w:p w14:paraId="040518DC" w14:textId="77777777" w:rsidR="00EB7C1E" w:rsidRPr="00E80F49" w:rsidRDefault="00EB7C1E" w:rsidP="00E23678">
            <w:pPr>
              <w:pStyle w:val="TAL"/>
            </w:pPr>
            <w:r w:rsidRPr="00E80F49">
              <w:t>7.3</w:t>
            </w:r>
            <w:r w:rsidR="00E23678" w:rsidRPr="00E80F49">
              <w:t xml:space="preserve"> </w:t>
            </w:r>
            <w:r w:rsidRPr="00E80F49">
              <w:t>Reference sensitivity power leve</w:t>
            </w:r>
            <w:r w:rsidR="00E23678" w:rsidRPr="00E80F49">
              <w:t>l</w:t>
            </w:r>
          </w:p>
        </w:tc>
        <w:tc>
          <w:tcPr>
            <w:tcW w:w="1476" w:type="dxa"/>
            <w:vAlign w:val="center"/>
          </w:tcPr>
          <w:p w14:paraId="6EEF579C" w14:textId="77777777" w:rsidR="00FB608E" w:rsidRDefault="00FB608E" w:rsidP="00FB608E">
            <w:pPr>
              <w:pStyle w:val="TAC"/>
            </w:pPr>
            <w:r w:rsidRPr="0028364B">
              <w:t>symmetric channel bandwidths</w:t>
            </w:r>
            <w:r>
              <w:t xml:space="preserve">: </w:t>
            </w:r>
            <w:r w:rsidR="00EB7C1E" w:rsidRPr="00E80F49">
              <w:t>45</w:t>
            </w:r>
          </w:p>
          <w:p w14:paraId="5297656B" w14:textId="6F00F308" w:rsidR="00EB7C1E" w:rsidRPr="00E80F49" w:rsidRDefault="00FB608E" w:rsidP="00FB608E">
            <w:pPr>
              <w:pStyle w:val="TAC"/>
            </w:pPr>
            <w:r w:rsidRPr="0028364B">
              <w:t>asymmetric channel bandwidths</w:t>
            </w:r>
            <w:r>
              <w:t>: 30</w:t>
            </w:r>
          </w:p>
        </w:tc>
        <w:tc>
          <w:tcPr>
            <w:tcW w:w="4590" w:type="dxa"/>
            <w:vAlign w:val="center"/>
          </w:tcPr>
          <w:p w14:paraId="151AAE3D" w14:textId="7888B583" w:rsidR="00EB7C1E" w:rsidRPr="00E80F49" w:rsidRDefault="00EB7C1E" w:rsidP="00E201E9">
            <w:pPr>
              <w:pStyle w:val="TAL"/>
            </w:pPr>
            <w:r w:rsidRPr="00E80F49">
              <w:t>“38.521-1_TPanalysis_7.3_RefSense</w:t>
            </w:r>
            <w:r w:rsidR="00D25316" w:rsidRPr="00E80F49">
              <w:t>_v</w:t>
            </w:r>
            <w:r w:rsidR="001752A1" w:rsidRPr="00E80F49">
              <w:t>4</w:t>
            </w:r>
            <w:r w:rsidRPr="00E80F49">
              <w:t>.zip”</w:t>
            </w:r>
          </w:p>
        </w:tc>
        <w:tc>
          <w:tcPr>
            <w:tcW w:w="1854" w:type="dxa"/>
            <w:vAlign w:val="center"/>
          </w:tcPr>
          <w:p w14:paraId="3B9B1102" w14:textId="2FA84B6A" w:rsidR="00EB7C1E" w:rsidRPr="00E80F49" w:rsidRDefault="001E53F3" w:rsidP="001E53F3">
            <w:pPr>
              <w:pStyle w:val="TAL"/>
            </w:pPr>
            <w:r w:rsidRPr="00E80F49">
              <w:t>RAN5#</w:t>
            </w:r>
            <w:r w:rsidR="001752A1" w:rsidRPr="00E80F49">
              <w:t>9</w:t>
            </w:r>
            <w:r w:rsidRPr="00E80F49">
              <w:t>5-</w:t>
            </w:r>
            <w:r w:rsidR="001752A1" w:rsidRPr="00E80F49">
              <w:t>e</w:t>
            </w:r>
          </w:p>
        </w:tc>
      </w:tr>
      <w:tr w:rsidR="00D03BE6" w:rsidRPr="00E80F49" w14:paraId="1560941E" w14:textId="77777777" w:rsidTr="005F258C">
        <w:tc>
          <w:tcPr>
            <w:tcW w:w="2160" w:type="dxa"/>
            <w:vAlign w:val="center"/>
          </w:tcPr>
          <w:p w14:paraId="59A135EF" w14:textId="77777777" w:rsidR="00D03BE6" w:rsidRPr="00E80F49" w:rsidRDefault="00D03BE6" w:rsidP="005F258C">
            <w:pPr>
              <w:pStyle w:val="TAL"/>
            </w:pPr>
            <w:r w:rsidRPr="00E80F49">
              <w:t>7.3A Reference sensitivity for CA</w:t>
            </w:r>
          </w:p>
        </w:tc>
        <w:tc>
          <w:tcPr>
            <w:tcW w:w="1476" w:type="dxa"/>
            <w:vAlign w:val="center"/>
          </w:tcPr>
          <w:p w14:paraId="189EF0E9" w14:textId="77777777" w:rsidR="00D03BE6" w:rsidRPr="00E80F49" w:rsidRDefault="00486BD4" w:rsidP="005F258C">
            <w:pPr>
              <w:pStyle w:val="TAC"/>
            </w:pPr>
            <w:r w:rsidRPr="00E80F49">
              <w:t>See clause 4.1.3</w:t>
            </w:r>
          </w:p>
        </w:tc>
        <w:tc>
          <w:tcPr>
            <w:tcW w:w="4590" w:type="dxa"/>
            <w:vAlign w:val="center"/>
          </w:tcPr>
          <w:p w14:paraId="248CE161" w14:textId="77777777" w:rsidR="00D03BE6" w:rsidRPr="00E80F49" w:rsidRDefault="00486BD4" w:rsidP="005F258C">
            <w:pPr>
              <w:pStyle w:val="TAL"/>
            </w:pPr>
            <w:r w:rsidRPr="00E80F49">
              <w:t>See clause 4.1.3</w:t>
            </w:r>
          </w:p>
        </w:tc>
        <w:tc>
          <w:tcPr>
            <w:tcW w:w="1854" w:type="dxa"/>
            <w:vAlign w:val="center"/>
          </w:tcPr>
          <w:p w14:paraId="4BAF0BB2" w14:textId="77777777" w:rsidR="00D03BE6" w:rsidRPr="00E80F49" w:rsidRDefault="00486BD4" w:rsidP="005F258C">
            <w:pPr>
              <w:pStyle w:val="TAL"/>
            </w:pPr>
            <w:r w:rsidRPr="00E80F49">
              <w:t>See clause 4.1.3</w:t>
            </w:r>
          </w:p>
        </w:tc>
      </w:tr>
      <w:tr w:rsidR="00EC032B" w:rsidRPr="00E80F49" w14:paraId="2E554BA7" w14:textId="77777777" w:rsidTr="00066F97">
        <w:tc>
          <w:tcPr>
            <w:tcW w:w="2160" w:type="dxa"/>
            <w:vAlign w:val="center"/>
          </w:tcPr>
          <w:p w14:paraId="351EFE51" w14:textId="77777777" w:rsidR="00EC032B" w:rsidRPr="00E80F49" w:rsidRDefault="00EC032B" w:rsidP="00066F97">
            <w:pPr>
              <w:pStyle w:val="TAL"/>
            </w:pPr>
            <w:r w:rsidRPr="00E80F49">
              <w:t>7.3D.2 Reference sensitivity power level for UL-MIMO</w:t>
            </w:r>
          </w:p>
        </w:tc>
        <w:tc>
          <w:tcPr>
            <w:tcW w:w="1476" w:type="dxa"/>
            <w:vAlign w:val="center"/>
          </w:tcPr>
          <w:p w14:paraId="010F44D8" w14:textId="1B8461AC" w:rsidR="00EC032B" w:rsidRPr="00E80F49" w:rsidRDefault="00FB608E" w:rsidP="00066F97">
            <w:pPr>
              <w:pStyle w:val="TAC"/>
            </w:pPr>
            <w:r>
              <w:rPr>
                <w:rFonts w:hint="eastAsia"/>
              </w:rPr>
              <w:t>4</w:t>
            </w:r>
            <w:r>
              <w:t>5</w:t>
            </w:r>
          </w:p>
        </w:tc>
        <w:tc>
          <w:tcPr>
            <w:tcW w:w="4590" w:type="dxa"/>
            <w:vAlign w:val="center"/>
          </w:tcPr>
          <w:p w14:paraId="41D0B6A9" w14:textId="73DEE191" w:rsidR="00EC032B" w:rsidRPr="00E80F49" w:rsidRDefault="00EC032B" w:rsidP="00066F97">
            <w:pPr>
              <w:pStyle w:val="TAL"/>
            </w:pPr>
            <w:r w:rsidRPr="00E80F49">
              <w:t>“38.521-1_TPanalysis_7.3_RefSense_</w:t>
            </w:r>
            <w:r w:rsidR="00FB608E">
              <w:t>v4</w:t>
            </w:r>
            <w:r w:rsidRPr="00E80F49">
              <w:t>.zip”</w:t>
            </w:r>
          </w:p>
        </w:tc>
        <w:tc>
          <w:tcPr>
            <w:tcW w:w="1854" w:type="dxa"/>
            <w:vAlign w:val="center"/>
          </w:tcPr>
          <w:p w14:paraId="7EFC40F7" w14:textId="48807149" w:rsidR="00EC032B" w:rsidRPr="00E80F49" w:rsidRDefault="00EC032B" w:rsidP="00066F97">
            <w:pPr>
              <w:pStyle w:val="TAL"/>
            </w:pPr>
            <w:r w:rsidRPr="00E80F49">
              <w:t>RAN5#</w:t>
            </w:r>
            <w:r w:rsidR="00FB608E">
              <w:t>95-e</w:t>
            </w:r>
          </w:p>
        </w:tc>
      </w:tr>
      <w:tr w:rsidR="00F42A19" w:rsidRPr="00E80F49" w14:paraId="6A07F75E" w14:textId="77777777" w:rsidTr="00443738">
        <w:tc>
          <w:tcPr>
            <w:tcW w:w="2160" w:type="dxa"/>
            <w:vAlign w:val="center"/>
          </w:tcPr>
          <w:p w14:paraId="19440C54" w14:textId="77777777" w:rsidR="00F42A19" w:rsidRPr="00E80F49" w:rsidRDefault="00F42A19"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vAlign w:val="center"/>
          </w:tcPr>
          <w:p w14:paraId="019B81DF" w14:textId="77777777" w:rsidR="00FB608E" w:rsidRDefault="00FB608E" w:rsidP="00FB608E">
            <w:pPr>
              <w:pStyle w:val="TAC"/>
            </w:pPr>
            <w:r w:rsidRPr="0028364B">
              <w:t>symmetric channel bandwidths</w:t>
            </w:r>
            <w:r>
              <w:t xml:space="preserve">: </w:t>
            </w:r>
            <w:r w:rsidR="00F42A19" w:rsidRPr="00E80F49">
              <w:rPr>
                <w:lang w:eastAsia="zh-CN"/>
              </w:rPr>
              <w:t>6</w:t>
            </w:r>
          </w:p>
          <w:p w14:paraId="6299B101" w14:textId="45D204C7" w:rsidR="00F42A19" w:rsidRPr="00E80F49" w:rsidRDefault="00FB608E" w:rsidP="00FB608E">
            <w:pPr>
              <w:pStyle w:val="TAC"/>
              <w:rPr>
                <w:lang w:eastAsia="zh-CN"/>
              </w:rPr>
            </w:pPr>
            <w:r w:rsidRPr="0028364B">
              <w:t>asymmetric channel bandwidths</w:t>
            </w:r>
            <w:r>
              <w:t>: 4</w:t>
            </w:r>
          </w:p>
        </w:tc>
        <w:tc>
          <w:tcPr>
            <w:tcW w:w="4590" w:type="dxa"/>
            <w:vAlign w:val="center"/>
          </w:tcPr>
          <w:p w14:paraId="3D285FEF" w14:textId="0286CFDF" w:rsidR="00F42A19" w:rsidRPr="00E80F49" w:rsidRDefault="00F42A19" w:rsidP="00DA636D">
            <w:pPr>
              <w:pStyle w:val="TAL"/>
            </w:pPr>
            <w:r w:rsidRPr="00E80F49">
              <w:t>“38.521-1_TPanalysis_7.</w:t>
            </w:r>
            <w:r w:rsidRPr="00E80F49">
              <w:rPr>
                <w:lang w:eastAsia="zh-CN"/>
              </w:rPr>
              <w:t>4</w:t>
            </w:r>
            <w:r w:rsidRPr="00E80F49">
              <w:t>_</w:t>
            </w:r>
            <w:r w:rsidRPr="00E80F49">
              <w:rPr>
                <w:lang w:eastAsia="zh-CN"/>
              </w:rPr>
              <w:t>Maximun input level</w:t>
            </w:r>
            <w:r w:rsidR="00EC032B" w:rsidRPr="00E80F49">
              <w:rPr>
                <w:lang w:eastAsia="zh-CN"/>
              </w:rPr>
              <w:t>_</w:t>
            </w:r>
            <w:r w:rsidR="00FB608E">
              <w:t>v3</w:t>
            </w:r>
            <w:r w:rsidRPr="00E80F49">
              <w:t>.zip”</w:t>
            </w:r>
          </w:p>
        </w:tc>
        <w:tc>
          <w:tcPr>
            <w:tcW w:w="1854" w:type="dxa"/>
            <w:vAlign w:val="center"/>
          </w:tcPr>
          <w:p w14:paraId="50F5353B" w14:textId="44D5330B" w:rsidR="00F42A19" w:rsidRPr="00E80F49" w:rsidRDefault="00F42A19" w:rsidP="00DA636D">
            <w:pPr>
              <w:pStyle w:val="TAL"/>
              <w:rPr>
                <w:lang w:eastAsia="zh-CN"/>
              </w:rPr>
            </w:pPr>
            <w:r w:rsidRPr="00E80F49">
              <w:t>RAN5#</w:t>
            </w:r>
            <w:r w:rsidR="00FB608E">
              <w:t>96-e</w:t>
            </w:r>
          </w:p>
        </w:tc>
      </w:tr>
      <w:tr w:rsidR="002A3D21" w:rsidRPr="00E80F49" w14:paraId="53567B74" w14:textId="77777777" w:rsidTr="009E5560">
        <w:tc>
          <w:tcPr>
            <w:tcW w:w="2160" w:type="dxa"/>
            <w:vAlign w:val="center"/>
          </w:tcPr>
          <w:p w14:paraId="4EA9B04F"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7.4A </w:t>
            </w:r>
            <w:r w:rsidRPr="00E80F49">
              <w:rPr>
                <w:rFonts w:ascii="Arial" w:eastAsia="Malgun Gothic" w:hAnsi="Arial"/>
                <w:sz w:val="18"/>
                <w:lang w:eastAsia="zh-CN"/>
              </w:rPr>
              <w:t>Maximum</w:t>
            </w:r>
            <w:r w:rsidRPr="00E80F49">
              <w:rPr>
                <w:rFonts w:ascii="Arial" w:eastAsia="Malgun Gothic" w:hAnsi="Arial"/>
                <w:sz w:val="18"/>
                <w:lang w:eastAsia="en-US"/>
              </w:rPr>
              <w:t xml:space="preserve"> </w:t>
            </w:r>
            <w:r w:rsidRPr="00E80F49">
              <w:rPr>
                <w:rFonts w:ascii="Arial" w:eastAsia="Malgun Gothic" w:hAnsi="Arial"/>
                <w:sz w:val="18"/>
                <w:lang w:eastAsia="zh-CN"/>
              </w:rPr>
              <w:t>input</w:t>
            </w:r>
            <w:r w:rsidRPr="00E80F49">
              <w:rPr>
                <w:rFonts w:ascii="Arial" w:eastAsia="Malgun Gothic" w:hAnsi="Arial"/>
                <w:sz w:val="18"/>
                <w:lang w:eastAsia="en-US"/>
              </w:rPr>
              <w:t xml:space="preserve"> level for CA</w:t>
            </w:r>
          </w:p>
        </w:tc>
        <w:tc>
          <w:tcPr>
            <w:tcW w:w="1476" w:type="dxa"/>
            <w:vAlign w:val="center"/>
          </w:tcPr>
          <w:p w14:paraId="5EDD9466"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2CC:2</w:t>
            </w:r>
          </w:p>
          <w:p w14:paraId="7592F4C1"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3CC:</w:t>
            </w:r>
            <w:r w:rsidRPr="00E80F49">
              <w:rPr>
                <w:rFonts w:ascii="Arial" w:eastAsia="Malgun Gothic" w:hAnsi="Arial" w:cs="Arial"/>
                <w:sz w:val="18"/>
                <w:lang w:eastAsia="zh-CN"/>
              </w:rPr>
              <w:t>2</w:t>
            </w:r>
          </w:p>
        </w:tc>
        <w:tc>
          <w:tcPr>
            <w:tcW w:w="4590" w:type="dxa"/>
            <w:vAlign w:val="center"/>
          </w:tcPr>
          <w:p w14:paraId="21C478F1" w14:textId="198C76BD"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“38.521-1_TPanalysis 7.4A maxIL for CA_v1.zip”</w:t>
            </w:r>
          </w:p>
        </w:tc>
        <w:tc>
          <w:tcPr>
            <w:tcW w:w="1854" w:type="dxa"/>
            <w:vAlign w:val="center"/>
          </w:tcPr>
          <w:p w14:paraId="09606D87"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EC032B" w:rsidRPr="00E80F49" w14:paraId="69131A46" w14:textId="77777777" w:rsidTr="00066F97">
        <w:tc>
          <w:tcPr>
            <w:tcW w:w="2160" w:type="dxa"/>
            <w:vAlign w:val="center"/>
          </w:tcPr>
          <w:p w14:paraId="37CAFFCF" w14:textId="77777777" w:rsidR="00EC032B" w:rsidRPr="00E80F49" w:rsidRDefault="00EC032B" w:rsidP="00066F97">
            <w:pPr>
              <w:pStyle w:val="TAL"/>
            </w:pPr>
            <w:r w:rsidRPr="00E80F49">
              <w:t>7.4D Maximum input level for UL-MIMO</w:t>
            </w:r>
          </w:p>
        </w:tc>
        <w:tc>
          <w:tcPr>
            <w:tcW w:w="1476" w:type="dxa"/>
            <w:vAlign w:val="center"/>
          </w:tcPr>
          <w:p w14:paraId="01C48CE8" w14:textId="0103345C" w:rsidR="00EC032B" w:rsidRPr="00E80F49" w:rsidRDefault="00FB608E" w:rsidP="00066F97">
            <w:pPr>
              <w:pStyle w:val="TAC"/>
              <w:rPr>
                <w:lang w:eastAsia="zh-CN"/>
              </w:rPr>
            </w:pPr>
            <w:r>
              <w:rPr>
                <w:rFonts w:hint="eastAsia"/>
              </w:rPr>
              <w:t>6</w:t>
            </w:r>
          </w:p>
        </w:tc>
        <w:tc>
          <w:tcPr>
            <w:tcW w:w="4590" w:type="dxa"/>
            <w:vAlign w:val="center"/>
          </w:tcPr>
          <w:p w14:paraId="6C5E588D" w14:textId="4214131D" w:rsidR="00EC032B" w:rsidRPr="00E80F49" w:rsidRDefault="00EC032B" w:rsidP="00066F97">
            <w:pPr>
              <w:pStyle w:val="TAL"/>
            </w:pPr>
            <w:r w:rsidRPr="00E80F49">
              <w:t>“38.521-1_TPanalysis_7.</w:t>
            </w:r>
            <w:r w:rsidRPr="00E80F49">
              <w:rPr>
                <w:lang w:eastAsia="zh-CN"/>
              </w:rPr>
              <w:t>4</w:t>
            </w:r>
            <w:r w:rsidRPr="00E80F49">
              <w:t>_</w:t>
            </w:r>
            <w:r w:rsidRPr="00E80F49">
              <w:rPr>
                <w:lang w:eastAsia="zh-CN"/>
              </w:rPr>
              <w:t>Maximun input level_</w:t>
            </w:r>
            <w:r w:rsidR="00FB608E">
              <w:t>v3</w:t>
            </w:r>
            <w:r w:rsidRPr="00E80F49">
              <w:t>.zip”</w:t>
            </w:r>
          </w:p>
        </w:tc>
        <w:tc>
          <w:tcPr>
            <w:tcW w:w="1854" w:type="dxa"/>
            <w:vAlign w:val="center"/>
          </w:tcPr>
          <w:p w14:paraId="7A7802DF" w14:textId="172E2032" w:rsidR="00EC032B" w:rsidRPr="00E80F49" w:rsidRDefault="00EC032B" w:rsidP="00066F97">
            <w:pPr>
              <w:pStyle w:val="TAL"/>
            </w:pPr>
            <w:r w:rsidRPr="00E80F49">
              <w:t>RAN5#</w:t>
            </w:r>
            <w:r w:rsidR="00FB608E">
              <w:t>96-e</w:t>
            </w:r>
          </w:p>
        </w:tc>
      </w:tr>
      <w:tr w:rsidR="00397292" w:rsidRPr="00E80F49" w14:paraId="321D5BD3" w14:textId="77777777" w:rsidTr="00443738">
        <w:tc>
          <w:tcPr>
            <w:tcW w:w="2160" w:type="dxa"/>
            <w:vAlign w:val="center"/>
          </w:tcPr>
          <w:p w14:paraId="1CE3D39C" w14:textId="77777777" w:rsidR="00397292" w:rsidRPr="00E80F49" w:rsidRDefault="003D427A" w:rsidP="00E23678">
            <w:pPr>
              <w:pStyle w:val="TAL"/>
            </w:pPr>
            <w:r w:rsidRPr="00E80F49">
              <w:t>7.5</w:t>
            </w:r>
            <w:r w:rsidR="00E23678" w:rsidRPr="00E80F49">
              <w:t xml:space="preserve"> </w:t>
            </w:r>
            <w:r w:rsidRPr="00E80F49">
              <w:t>Adjacent Channel Selectivit</w:t>
            </w:r>
            <w:r w:rsidR="00E23678" w:rsidRPr="00E80F49">
              <w:t>y</w:t>
            </w:r>
          </w:p>
        </w:tc>
        <w:tc>
          <w:tcPr>
            <w:tcW w:w="1476" w:type="dxa"/>
            <w:vAlign w:val="center"/>
          </w:tcPr>
          <w:p w14:paraId="7A5A6100" w14:textId="77777777" w:rsidR="00FB608E" w:rsidRDefault="00FB608E" w:rsidP="00FB608E">
            <w:pPr>
              <w:pStyle w:val="TAC"/>
            </w:pPr>
            <w:r w:rsidRPr="0028364B">
              <w:t>symmetric channel bandwidths</w:t>
            </w:r>
            <w:r>
              <w:t xml:space="preserve">: </w:t>
            </w:r>
            <w:r w:rsidR="003D427A" w:rsidRPr="00E80F49">
              <w:t>3</w:t>
            </w:r>
          </w:p>
          <w:p w14:paraId="6B39DBE4" w14:textId="78483A80" w:rsidR="00397292" w:rsidRPr="00E80F49" w:rsidRDefault="00FB608E" w:rsidP="00FB608E">
            <w:pPr>
              <w:pStyle w:val="TAC"/>
            </w:pPr>
            <w:r w:rsidRPr="0028364B">
              <w:t>asymmetric channel bandwidths</w:t>
            </w:r>
            <w:r>
              <w:t>: 2</w:t>
            </w:r>
          </w:p>
        </w:tc>
        <w:tc>
          <w:tcPr>
            <w:tcW w:w="4590" w:type="dxa"/>
            <w:vAlign w:val="center"/>
          </w:tcPr>
          <w:p w14:paraId="25B599F7" w14:textId="5F95DDC7" w:rsidR="00397292" w:rsidRPr="00E80F49" w:rsidRDefault="00A7198B" w:rsidP="00E201E9">
            <w:pPr>
              <w:pStyle w:val="TAL"/>
            </w:pPr>
            <w:r w:rsidRPr="00E80F49">
              <w:t>“38.521-1_TPanalysis_7.5_ACS</w:t>
            </w:r>
            <w:r w:rsidR="00EC032B" w:rsidRPr="00E80F49">
              <w:t>_</w:t>
            </w:r>
            <w:r w:rsidR="00FB608E">
              <w:t>v3</w:t>
            </w:r>
            <w:r w:rsidRPr="00E80F49">
              <w:t>.zip”</w:t>
            </w:r>
          </w:p>
        </w:tc>
        <w:tc>
          <w:tcPr>
            <w:tcW w:w="1854" w:type="dxa"/>
            <w:vAlign w:val="center"/>
          </w:tcPr>
          <w:p w14:paraId="42E04E01" w14:textId="1369FD4D" w:rsidR="00397292" w:rsidRPr="00E80F49" w:rsidRDefault="00EC032B" w:rsidP="00E201E9">
            <w:pPr>
              <w:pStyle w:val="TAL"/>
            </w:pPr>
            <w:r w:rsidRPr="00E80F49">
              <w:t>RAN5#</w:t>
            </w:r>
            <w:r w:rsidR="00FB608E">
              <w:t>96-e</w:t>
            </w:r>
          </w:p>
        </w:tc>
      </w:tr>
      <w:tr w:rsidR="00A07E68" w:rsidRPr="00E80F49" w14:paraId="1D1968CD" w14:textId="77777777" w:rsidTr="002B27A8">
        <w:tc>
          <w:tcPr>
            <w:tcW w:w="2160" w:type="dxa"/>
            <w:vAlign w:val="center"/>
          </w:tcPr>
          <w:p w14:paraId="2B5870DD" w14:textId="77777777" w:rsidR="00A07E68" w:rsidRPr="00E80F49" w:rsidRDefault="00000000" w:rsidP="002B27A8">
            <w:pPr>
              <w:pStyle w:val="TAL"/>
            </w:pPr>
            <w:r>
              <w:fldChar w:fldCharType="begin"/>
            </w:r>
            <w:r>
              <w:instrText xml:space="preserve"> DOCPROPERTY  CrTitle  \* MERGEFORMAT </w:instrText>
            </w:r>
            <w:r>
              <w:fldChar w:fldCharType="separate"/>
            </w:r>
            <w:r w:rsidR="00A07E68" w:rsidRPr="00E80F49">
              <w:t>7.5A</w:t>
            </w:r>
            <w:r w:rsidR="009F1B03" w:rsidRPr="00E80F49">
              <w:t xml:space="preserve"> </w:t>
            </w:r>
            <w:r w:rsidR="00A07E68" w:rsidRPr="00E80F49">
              <w:t>Adjacent channel selectivity for DL CA</w:t>
            </w:r>
            <w:r>
              <w:fldChar w:fldCharType="end"/>
            </w:r>
          </w:p>
        </w:tc>
        <w:tc>
          <w:tcPr>
            <w:tcW w:w="1476" w:type="dxa"/>
            <w:vAlign w:val="center"/>
          </w:tcPr>
          <w:p w14:paraId="7AEEA580" w14:textId="77777777" w:rsidR="009F1B03" w:rsidRPr="00E80F49" w:rsidRDefault="009F1B03" w:rsidP="00820F9A">
            <w:pPr>
              <w:pStyle w:val="TAC"/>
            </w:pPr>
            <w:r w:rsidRPr="00E80F49">
              <w:t>intra-band contiguous CA: 2</w:t>
            </w:r>
          </w:p>
          <w:p w14:paraId="305009D3" w14:textId="77777777" w:rsidR="00A07E68" w:rsidRPr="00E80F49" w:rsidRDefault="009F1B03" w:rsidP="00820F9A">
            <w:pPr>
              <w:pStyle w:val="TAC"/>
            </w:pPr>
            <w:r w:rsidRPr="00E80F49">
              <w:t>inter-band CA: 1</w:t>
            </w:r>
          </w:p>
        </w:tc>
        <w:tc>
          <w:tcPr>
            <w:tcW w:w="4590" w:type="dxa"/>
            <w:vAlign w:val="center"/>
          </w:tcPr>
          <w:p w14:paraId="0995B3E7" w14:textId="77777777" w:rsidR="00A07E68" w:rsidRPr="00E80F49" w:rsidRDefault="00A07E68" w:rsidP="002B27A8">
            <w:pPr>
              <w:pStyle w:val="TAL"/>
            </w:pPr>
            <w:r w:rsidRPr="00E80F49">
              <w:rPr>
                <w:lang w:eastAsia="zh-CN"/>
              </w:rPr>
              <w:t>“</w:t>
            </w:r>
            <w:bookmarkStart w:id="129" w:name="_Hlk8715857"/>
            <w:r w:rsidRPr="00E80F49">
              <w:rPr>
                <w:lang w:eastAsia="zh-CN"/>
              </w:rPr>
              <w:t>38.521-1_TPanalysis_7.5A.1_ACS_2CA</w:t>
            </w:r>
            <w:bookmarkEnd w:id="129"/>
            <w:r w:rsidRPr="00E80F49">
              <w:rPr>
                <w:lang w:eastAsia="zh-CN"/>
              </w:rPr>
              <w:t>.zip”</w:t>
            </w:r>
          </w:p>
        </w:tc>
        <w:tc>
          <w:tcPr>
            <w:tcW w:w="1854" w:type="dxa"/>
            <w:vAlign w:val="center"/>
          </w:tcPr>
          <w:p w14:paraId="4F236D00" w14:textId="77777777" w:rsidR="00A07E68" w:rsidRPr="00E80F49" w:rsidRDefault="00A07E68" w:rsidP="002B27A8">
            <w:pPr>
              <w:pStyle w:val="TAL"/>
            </w:pPr>
            <w:r w:rsidRPr="00E80F49">
              <w:t>RAN5#83</w:t>
            </w:r>
          </w:p>
        </w:tc>
      </w:tr>
      <w:tr w:rsidR="00EC032B" w:rsidRPr="00E80F49" w14:paraId="2C228E7A" w14:textId="77777777" w:rsidTr="00066F97">
        <w:tc>
          <w:tcPr>
            <w:tcW w:w="2160" w:type="dxa"/>
            <w:vAlign w:val="center"/>
          </w:tcPr>
          <w:p w14:paraId="72D6451B" w14:textId="77777777" w:rsidR="00EC032B" w:rsidRPr="00E80F49" w:rsidRDefault="00EC032B" w:rsidP="00066F97">
            <w:pPr>
              <w:pStyle w:val="TAL"/>
            </w:pPr>
            <w:r w:rsidRPr="00E80F49">
              <w:t>7.5D Adjacent Channel Selectivity for UL-MIMO</w:t>
            </w:r>
          </w:p>
        </w:tc>
        <w:tc>
          <w:tcPr>
            <w:tcW w:w="1476" w:type="dxa"/>
            <w:vAlign w:val="center"/>
          </w:tcPr>
          <w:p w14:paraId="21260556" w14:textId="5A59749C" w:rsidR="00EC032B" w:rsidRPr="00E80F49" w:rsidRDefault="00C26397" w:rsidP="00066F97">
            <w:pPr>
              <w:pStyle w:val="TAC"/>
            </w:pPr>
            <w:r>
              <w:t>3</w:t>
            </w:r>
          </w:p>
        </w:tc>
        <w:tc>
          <w:tcPr>
            <w:tcW w:w="4590" w:type="dxa"/>
            <w:vAlign w:val="center"/>
          </w:tcPr>
          <w:p w14:paraId="4AA776B4" w14:textId="77777777" w:rsidR="00EC032B" w:rsidRPr="00E80F49" w:rsidRDefault="00EC032B" w:rsidP="00066F97">
            <w:pPr>
              <w:pStyle w:val="TAL"/>
            </w:pPr>
            <w:r w:rsidRPr="00E80F49">
              <w:t>“38.521-1_TPanalysis_7.5_ACS_v2.zip”</w:t>
            </w:r>
          </w:p>
        </w:tc>
        <w:tc>
          <w:tcPr>
            <w:tcW w:w="1854" w:type="dxa"/>
            <w:vAlign w:val="center"/>
          </w:tcPr>
          <w:p w14:paraId="1581B5A7" w14:textId="77777777" w:rsidR="00EC032B" w:rsidRPr="00E80F49" w:rsidRDefault="00EC032B" w:rsidP="00066F97">
            <w:pPr>
              <w:pStyle w:val="TAL"/>
            </w:pPr>
            <w:r w:rsidRPr="00E80F49">
              <w:t>RAN5#82</w:t>
            </w:r>
          </w:p>
        </w:tc>
      </w:tr>
      <w:tr w:rsidR="00C26397" w:rsidRPr="00E80F49" w14:paraId="1AEC901F" w14:textId="77777777" w:rsidTr="00443738">
        <w:trPr>
          <w:trHeight w:val="113"/>
        </w:trPr>
        <w:tc>
          <w:tcPr>
            <w:tcW w:w="2160" w:type="dxa"/>
            <w:vAlign w:val="center"/>
          </w:tcPr>
          <w:p w14:paraId="44C0AABF" w14:textId="77777777" w:rsidR="00C26397" w:rsidRPr="00E80F49" w:rsidRDefault="00C26397" w:rsidP="00C26397">
            <w:pPr>
              <w:pStyle w:val="TAL"/>
            </w:pPr>
            <w:r w:rsidRPr="00E80F49">
              <w:t>7.6.2 In Band Blocking</w:t>
            </w:r>
          </w:p>
        </w:tc>
        <w:tc>
          <w:tcPr>
            <w:tcW w:w="1476" w:type="dxa"/>
            <w:vAlign w:val="center"/>
          </w:tcPr>
          <w:p w14:paraId="39360AD4" w14:textId="77777777" w:rsidR="00C26397" w:rsidRDefault="00C26397" w:rsidP="00C26397">
            <w:pPr>
              <w:pStyle w:val="TAC"/>
            </w:pPr>
            <w:r w:rsidRPr="0028364B">
              <w:t>symmetric channel bandwidths</w:t>
            </w:r>
            <w:r>
              <w:t>: 3</w:t>
            </w:r>
          </w:p>
          <w:p w14:paraId="2E6345B8" w14:textId="64273CED" w:rsidR="00C26397" w:rsidRPr="00E80F49" w:rsidRDefault="00C26397" w:rsidP="00C26397">
            <w:pPr>
              <w:pStyle w:val="TAC"/>
            </w:pPr>
            <w:r w:rsidRPr="0028364B">
              <w:t>asymmetric channel bandwidths</w:t>
            </w:r>
            <w:r>
              <w:t>: 2</w:t>
            </w:r>
          </w:p>
        </w:tc>
        <w:tc>
          <w:tcPr>
            <w:tcW w:w="4590" w:type="dxa"/>
            <w:vAlign w:val="center"/>
          </w:tcPr>
          <w:p w14:paraId="31765FA3" w14:textId="505934A7" w:rsidR="00C26397" w:rsidRPr="00E80F49" w:rsidRDefault="00C26397" w:rsidP="00C26397">
            <w:pPr>
              <w:pStyle w:val="TAL"/>
            </w:pPr>
            <w:r w:rsidRPr="00E80F49">
              <w:t>“38.521-1_TPanalysis_7.6.2_InB_Block</w:t>
            </w:r>
            <w:bookmarkStart w:id="130" w:name="OLE_LINK12"/>
            <w:bookmarkStart w:id="131" w:name="OLE_LINK13"/>
            <w:r w:rsidRPr="00E80F49">
              <w:rPr>
                <w:rFonts w:eastAsia="SimSun"/>
                <w:kern w:val="2"/>
              </w:rPr>
              <w:t>_v</w:t>
            </w:r>
            <w:r>
              <w:rPr>
                <w:rFonts w:eastAsia="SimSun"/>
                <w:kern w:val="2"/>
              </w:rPr>
              <w:t>3</w:t>
            </w:r>
            <w:bookmarkEnd w:id="130"/>
            <w:bookmarkEnd w:id="131"/>
            <w:r w:rsidRPr="00E80F49">
              <w:t>.zip”</w:t>
            </w:r>
          </w:p>
        </w:tc>
        <w:tc>
          <w:tcPr>
            <w:tcW w:w="1854" w:type="dxa"/>
            <w:vAlign w:val="center"/>
          </w:tcPr>
          <w:p w14:paraId="253FC81C" w14:textId="1CF367D1" w:rsidR="00C26397" w:rsidRPr="00E80F49" w:rsidRDefault="00C26397" w:rsidP="00C26397">
            <w:pPr>
              <w:pStyle w:val="TAL"/>
            </w:pPr>
            <w:r w:rsidRPr="00E80F49">
              <w:t>RAN5#</w:t>
            </w:r>
            <w:r>
              <w:t>96-e</w:t>
            </w:r>
          </w:p>
        </w:tc>
      </w:tr>
      <w:tr w:rsidR="00C26397" w:rsidRPr="00E80F49" w14:paraId="468B86C4" w14:textId="77777777" w:rsidTr="00C46B3C">
        <w:trPr>
          <w:trHeight w:val="113"/>
        </w:trPr>
        <w:tc>
          <w:tcPr>
            <w:tcW w:w="2160" w:type="dxa"/>
            <w:vAlign w:val="center"/>
          </w:tcPr>
          <w:p w14:paraId="0061C6B7" w14:textId="77777777" w:rsidR="00C26397" w:rsidRPr="00E80F49" w:rsidRDefault="00C26397" w:rsidP="00C26397">
            <w:pPr>
              <w:pStyle w:val="TAL"/>
            </w:pPr>
            <w:r w:rsidRPr="00E80F49">
              <w:t>7.6.3 Out-of-band blocking</w:t>
            </w:r>
          </w:p>
        </w:tc>
        <w:tc>
          <w:tcPr>
            <w:tcW w:w="1476" w:type="dxa"/>
            <w:vAlign w:val="center"/>
          </w:tcPr>
          <w:p w14:paraId="2F055C3D" w14:textId="77777777" w:rsidR="00C26397" w:rsidRDefault="00C26397" w:rsidP="00C26397">
            <w:pPr>
              <w:pStyle w:val="TAC"/>
              <w:rPr>
                <w:rFonts w:cs="Arial"/>
              </w:rPr>
            </w:pPr>
            <w:r w:rsidRPr="0028364B">
              <w:t>symmetric channel bandwidths</w:t>
            </w:r>
            <w:r>
              <w:t xml:space="preserve">: </w:t>
            </w:r>
            <w:r>
              <w:rPr>
                <w:rFonts w:cs="Arial"/>
              </w:rPr>
              <w:t>3</w:t>
            </w:r>
          </w:p>
          <w:p w14:paraId="4210F89A" w14:textId="40E276C6" w:rsidR="00C26397" w:rsidRPr="00E80F49" w:rsidRDefault="00C26397" w:rsidP="00C26397">
            <w:pPr>
              <w:pStyle w:val="TAC"/>
              <w:rPr>
                <w:rFonts w:cs="Arial"/>
              </w:rPr>
            </w:pPr>
            <w:r w:rsidRPr="0028364B">
              <w:t>asymmetric channel bandwidths</w:t>
            </w:r>
            <w:r>
              <w:t>: 2</w:t>
            </w:r>
          </w:p>
        </w:tc>
        <w:tc>
          <w:tcPr>
            <w:tcW w:w="4590" w:type="dxa"/>
            <w:vAlign w:val="center"/>
          </w:tcPr>
          <w:p w14:paraId="201E068A" w14:textId="4AF35D1A" w:rsidR="00C26397" w:rsidRPr="00E80F49" w:rsidRDefault="00C26397" w:rsidP="00C26397">
            <w:pPr>
              <w:pStyle w:val="TAL"/>
            </w:pPr>
            <w:r w:rsidRPr="00E80F49">
              <w:t>“38.521-1_TPanalysis_7.6.3_OobBlocking_v</w:t>
            </w:r>
            <w:r>
              <w:t>3</w:t>
            </w:r>
            <w:r w:rsidRPr="00E80F49">
              <w:t>.zip”</w:t>
            </w:r>
          </w:p>
        </w:tc>
        <w:tc>
          <w:tcPr>
            <w:tcW w:w="1854" w:type="dxa"/>
          </w:tcPr>
          <w:p w14:paraId="3AED8EC9" w14:textId="44B73467" w:rsidR="00C26397" w:rsidRPr="00E80F49" w:rsidRDefault="00C26397" w:rsidP="00C26397">
            <w:pPr>
              <w:pStyle w:val="TAL"/>
            </w:pPr>
            <w:r w:rsidRPr="00512410">
              <w:t>RAN5#96-e</w:t>
            </w:r>
          </w:p>
        </w:tc>
      </w:tr>
      <w:tr w:rsidR="00C26397" w:rsidRPr="00E80F49" w14:paraId="0222F6AD" w14:textId="77777777" w:rsidTr="00C46B3C">
        <w:trPr>
          <w:trHeight w:val="113"/>
        </w:trPr>
        <w:tc>
          <w:tcPr>
            <w:tcW w:w="2160" w:type="dxa"/>
            <w:vAlign w:val="center"/>
          </w:tcPr>
          <w:p w14:paraId="71BDED8F" w14:textId="77777777" w:rsidR="00C26397" w:rsidRPr="00E80F49" w:rsidRDefault="00C26397" w:rsidP="00C26397">
            <w:pPr>
              <w:pStyle w:val="TAL"/>
            </w:pPr>
            <w:r w:rsidRPr="00E80F49">
              <w:t>7.6.4 Narrow band blocking</w:t>
            </w:r>
          </w:p>
        </w:tc>
        <w:tc>
          <w:tcPr>
            <w:tcW w:w="1476" w:type="dxa"/>
            <w:vAlign w:val="center"/>
          </w:tcPr>
          <w:p w14:paraId="14B14015" w14:textId="77777777" w:rsidR="00C26397" w:rsidRDefault="00C26397" w:rsidP="00C26397">
            <w:pPr>
              <w:pStyle w:val="TAC"/>
              <w:rPr>
                <w:rFonts w:cs="Arial"/>
              </w:rPr>
            </w:pPr>
            <w:r w:rsidRPr="0028364B">
              <w:t>symmetric channel bandwidths</w:t>
            </w:r>
            <w:r>
              <w:t xml:space="preserve">: </w:t>
            </w:r>
            <w:r>
              <w:rPr>
                <w:rFonts w:cs="Arial"/>
              </w:rPr>
              <w:t>3</w:t>
            </w:r>
          </w:p>
          <w:p w14:paraId="1E4F776B" w14:textId="436225B0" w:rsidR="00C26397" w:rsidRPr="00E80F49" w:rsidRDefault="00C26397" w:rsidP="00C26397">
            <w:pPr>
              <w:pStyle w:val="TAC"/>
              <w:rPr>
                <w:rFonts w:cs="Arial"/>
              </w:rPr>
            </w:pPr>
            <w:r w:rsidRPr="0028364B">
              <w:t>asymmetric channel bandwidths</w:t>
            </w:r>
            <w:r>
              <w:t>: 2</w:t>
            </w:r>
          </w:p>
        </w:tc>
        <w:tc>
          <w:tcPr>
            <w:tcW w:w="4590" w:type="dxa"/>
            <w:vAlign w:val="center"/>
          </w:tcPr>
          <w:p w14:paraId="69A51012" w14:textId="274CBBB6" w:rsidR="00C26397" w:rsidRPr="00E80F49" w:rsidRDefault="00C26397" w:rsidP="00C26397">
            <w:pPr>
              <w:pStyle w:val="TAL"/>
            </w:pPr>
            <w:r w:rsidRPr="00E80F49">
              <w:t>“38.521-1_TPanalysis_7.6.</w:t>
            </w:r>
            <w:r w:rsidRPr="00E80F49">
              <w:rPr>
                <w:lang w:eastAsia="zh-CN"/>
              </w:rPr>
              <w:t>4</w:t>
            </w:r>
            <w:r w:rsidRPr="00E80F49">
              <w:t>_</w:t>
            </w:r>
            <w:r w:rsidRPr="00E80F49">
              <w:rPr>
                <w:lang w:eastAsia="zh-CN"/>
              </w:rPr>
              <w:t>Narrow</w:t>
            </w:r>
            <w:r w:rsidRPr="00E80F49">
              <w:t>bBlocking_v</w:t>
            </w:r>
            <w:r>
              <w:t>3</w:t>
            </w:r>
            <w:r w:rsidRPr="00E80F49">
              <w:t>.zip”</w:t>
            </w:r>
          </w:p>
        </w:tc>
        <w:tc>
          <w:tcPr>
            <w:tcW w:w="1854" w:type="dxa"/>
          </w:tcPr>
          <w:p w14:paraId="7C667853" w14:textId="45CA08BD" w:rsidR="00C26397" w:rsidRPr="00E80F49" w:rsidRDefault="00C26397" w:rsidP="00C26397">
            <w:pPr>
              <w:pStyle w:val="TAL"/>
            </w:pPr>
            <w:r w:rsidRPr="00512410">
              <w:t>RAN5#96-e</w:t>
            </w:r>
          </w:p>
        </w:tc>
      </w:tr>
      <w:tr w:rsidR="00DC4948" w:rsidRPr="00E80F49" w14:paraId="6193AB22" w14:textId="77777777" w:rsidTr="00DE6AF3">
        <w:trPr>
          <w:trHeight w:val="113"/>
        </w:trPr>
        <w:tc>
          <w:tcPr>
            <w:tcW w:w="2160" w:type="dxa"/>
            <w:vAlign w:val="center"/>
          </w:tcPr>
          <w:p w14:paraId="125DFB54" w14:textId="77777777" w:rsidR="00DC4948" w:rsidRPr="00E80F49" w:rsidRDefault="00DC4948" w:rsidP="0060323E">
            <w:pPr>
              <w:pStyle w:val="TAC"/>
              <w:rPr>
                <w:lang w:eastAsia="zh-CN"/>
              </w:rPr>
            </w:pPr>
            <w:r w:rsidRPr="00E80F49">
              <w:rPr>
                <w:lang w:eastAsia="zh-CN"/>
              </w:rPr>
              <w:t xml:space="preserve">7.6A.2 Inband blocking for CA </w:t>
            </w:r>
            <w:r w:rsidR="0080336B" w:rsidRPr="00E80F49">
              <w:rPr>
                <w:rFonts w:cs="Arial"/>
                <w:lang w:eastAsia="zh-CN"/>
              </w:rPr>
              <w:t>2CC:</w:t>
            </w:r>
            <w:r w:rsidR="0060323E" w:rsidRPr="00E80F49">
              <w:rPr>
                <w:rFonts w:cs="Arial"/>
                <w:lang w:eastAsia="zh-CN"/>
              </w:rPr>
              <w:t xml:space="preserve"> </w:t>
            </w:r>
            <w:r w:rsidR="0080336B" w:rsidRPr="00E80F49">
              <w:rPr>
                <w:rFonts w:cs="Arial"/>
                <w:lang w:eastAsia="zh-CN"/>
              </w:rPr>
              <w:t>3CC:1</w:t>
            </w:r>
          </w:p>
        </w:tc>
        <w:tc>
          <w:tcPr>
            <w:tcW w:w="1476" w:type="dxa"/>
            <w:vAlign w:val="center"/>
          </w:tcPr>
          <w:p w14:paraId="3A7F8D00" w14:textId="77777777" w:rsidR="00DC4948" w:rsidRPr="00E80F49" w:rsidRDefault="00DC4948" w:rsidP="00DE6AF3">
            <w:pPr>
              <w:pStyle w:val="TAC"/>
              <w:rPr>
                <w:rFonts w:cs="Arial"/>
                <w:lang w:eastAsia="zh-CN"/>
              </w:rPr>
            </w:pPr>
            <w:r w:rsidRPr="00E80F49">
              <w:rPr>
                <w:rFonts w:cs="Arial"/>
                <w:lang w:eastAsia="zh-CN"/>
              </w:rPr>
              <w:t>1</w:t>
            </w:r>
          </w:p>
        </w:tc>
        <w:tc>
          <w:tcPr>
            <w:tcW w:w="4590" w:type="dxa"/>
            <w:vAlign w:val="center"/>
          </w:tcPr>
          <w:p w14:paraId="4A510E6B" w14:textId="2E3A7178" w:rsidR="00DC4948" w:rsidRPr="00E80F49" w:rsidRDefault="002A3D21" w:rsidP="00DE6AF3">
            <w:pPr>
              <w:pStyle w:val="TAL"/>
              <w:rPr>
                <w:lang w:eastAsia="zh-CN"/>
              </w:rPr>
            </w:pPr>
            <w:r w:rsidRPr="00E80F49">
              <w:rPr>
                <w:lang w:eastAsia="zh-CN"/>
              </w:rPr>
              <w:t>“38.521-1_TPanalysis 7.6A.2 IBB for CA_v1.zip”</w:t>
            </w:r>
          </w:p>
        </w:tc>
        <w:tc>
          <w:tcPr>
            <w:tcW w:w="1854" w:type="dxa"/>
            <w:vAlign w:val="center"/>
          </w:tcPr>
          <w:p w14:paraId="22A2FB69" w14:textId="77777777" w:rsidR="00DC4948" w:rsidRPr="00E80F49" w:rsidRDefault="00DC4948" w:rsidP="00DE6AF3">
            <w:pPr>
              <w:pStyle w:val="TAL"/>
              <w:rPr>
                <w:lang w:eastAsia="zh-CN"/>
              </w:rPr>
            </w:pPr>
            <w:r w:rsidRPr="00E80F49">
              <w:rPr>
                <w:lang w:eastAsia="zh-CN"/>
              </w:rPr>
              <w:t>RAN5#</w:t>
            </w:r>
            <w:r w:rsidR="0080336B" w:rsidRPr="00E80F49">
              <w:rPr>
                <w:lang w:eastAsia="zh-CN"/>
              </w:rPr>
              <w:t>8</w:t>
            </w:r>
            <w:r w:rsidR="002A3D21" w:rsidRPr="00E80F49">
              <w:rPr>
                <w:lang w:eastAsia="zh-CN"/>
              </w:rPr>
              <w:t>9</w:t>
            </w:r>
            <w:r w:rsidR="0080336B" w:rsidRPr="00E80F49">
              <w:rPr>
                <w:lang w:eastAsia="zh-CN"/>
              </w:rPr>
              <w:t>-e</w:t>
            </w:r>
          </w:p>
        </w:tc>
      </w:tr>
      <w:tr w:rsidR="009F1B03" w:rsidRPr="00E80F49" w14:paraId="054A3795" w14:textId="77777777" w:rsidTr="00C053AD">
        <w:trPr>
          <w:trHeight w:val="113"/>
        </w:trPr>
        <w:tc>
          <w:tcPr>
            <w:tcW w:w="2160" w:type="dxa"/>
            <w:vAlign w:val="center"/>
          </w:tcPr>
          <w:p w14:paraId="791915D5" w14:textId="77777777" w:rsidR="009F1B03" w:rsidRPr="00E80F49" w:rsidRDefault="009F1B03" w:rsidP="00C053AD">
            <w:pPr>
              <w:pStyle w:val="TAL"/>
            </w:pPr>
            <w:r w:rsidRPr="00E80F49">
              <w:rPr>
                <w:lang w:eastAsia="zh-CN"/>
              </w:rPr>
              <w:t>7.6A.3 Out-of-band blocking for CA</w:t>
            </w:r>
          </w:p>
        </w:tc>
        <w:tc>
          <w:tcPr>
            <w:tcW w:w="1476" w:type="dxa"/>
            <w:vAlign w:val="center"/>
          </w:tcPr>
          <w:p w14:paraId="52678E74" w14:textId="77777777" w:rsidR="009F1B03" w:rsidRPr="00E80F49" w:rsidRDefault="009F1B03" w:rsidP="00C053AD">
            <w:pPr>
              <w:pStyle w:val="TAC"/>
              <w:rPr>
                <w:rFonts w:cs="Arial"/>
                <w:lang w:eastAsia="zh-CN"/>
              </w:rPr>
            </w:pPr>
            <w:r w:rsidRPr="00E80F49">
              <w:rPr>
                <w:rFonts w:cs="Arial"/>
                <w:lang w:eastAsia="zh-CN"/>
              </w:rPr>
              <w:t>1</w:t>
            </w:r>
          </w:p>
        </w:tc>
        <w:tc>
          <w:tcPr>
            <w:tcW w:w="4590" w:type="dxa"/>
            <w:vAlign w:val="center"/>
          </w:tcPr>
          <w:p w14:paraId="69D0DE91" w14:textId="77777777" w:rsidR="009F1B03" w:rsidRPr="00E80F49" w:rsidRDefault="009F1B03" w:rsidP="00C053AD">
            <w:pPr>
              <w:pStyle w:val="TAL"/>
            </w:pPr>
            <w:r w:rsidRPr="00E80F49">
              <w:t>“38.521-1_TPanalysis_7.6A.3 Out-of-band blocking for CA</w:t>
            </w:r>
            <w:r w:rsidR="00D13AA2" w:rsidRPr="00E80F49">
              <w:t>_v</w:t>
            </w:r>
            <w:r w:rsidR="00D13AA2" w:rsidRPr="00E80F49">
              <w:rPr>
                <w:lang w:eastAsia="zh-CN"/>
              </w:rPr>
              <w:t>1</w:t>
            </w:r>
            <w:r w:rsidRPr="00E80F49">
              <w:t>.zip”</w:t>
            </w:r>
          </w:p>
        </w:tc>
        <w:tc>
          <w:tcPr>
            <w:tcW w:w="1854" w:type="dxa"/>
            <w:vAlign w:val="center"/>
          </w:tcPr>
          <w:p w14:paraId="0CF74622" w14:textId="77777777" w:rsidR="009F1B03" w:rsidRPr="00E80F49" w:rsidRDefault="009F1B03" w:rsidP="00C053AD">
            <w:pPr>
              <w:pStyle w:val="TAL"/>
            </w:pPr>
            <w:r w:rsidRPr="00E80F49">
              <w:t>RAN5#</w:t>
            </w:r>
            <w:r w:rsidR="00D13AA2" w:rsidRPr="00E80F49">
              <w:t>8</w:t>
            </w:r>
            <w:r w:rsidR="00D13AA2" w:rsidRPr="00E80F49">
              <w:rPr>
                <w:lang w:eastAsia="zh-CN"/>
              </w:rPr>
              <w:t>6-e</w:t>
            </w:r>
          </w:p>
        </w:tc>
      </w:tr>
      <w:tr w:rsidR="009F1B03" w:rsidRPr="00E80F49" w14:paraId="6BA75713" w14:textId="77777777" w:rsidTr="00C053AD">
        <w:trPr>
          <w:trHeight w:val="113"/>
        </w:trPr>
        <w:tc>
          <w:tcPr>
            <w:tcW w:w="2160" w:type="dxa"/>
            <w:vAlign w:val="center"/>
          </w:tcPr>
          <w:p w14:paraId="0B430F92" w14:textId="77777777" w:rsidR="009F1B03" w:rsidRPr="00E80F49" w:rsidRDefault="009F1B03" w:rsidP="00C053AD">
            <w:pPr>
              <w:pStyle w:val="TAL"/>
            </w:pPr>
            <w:r w:rsidRPr="00E80F49">
              <w:rPr>
                <w:lang w:eastAsia="zh-CN"/>
              </w:rPr>
              <w:t>7.6A.4 Narrow band blocking for CA</w:t>
            </w:r>
          </w:p>
        </w:tc>
        <w:tc>
          <w:tcPr>
            <w:tcW w:w="1476" w:type="dxa"/>
            <w:vAlign w:val="center"/>
          </w:tcPr>
          <w:p w14:paraId="26B90F9C" w14:textId="77777777" w:rsidR="009F1B03" w:rsidRPr="00E80F49" w:rsidRDefault="009F1B03" w:rsidP="00820F9A">
            <w:pPr>
              <w:pStyle w:val="TAC"/>
              <w:rPr>
                <w:rFonts w:cs="Arial"/>
                <w:lang w:eastAsia="zh-CN"/>
              </w:rPr>
            </w:pPr>
            <w:r w:rsidRPr="00E80F49">
              <w:t>1</w:t>
            </w:r>
          </w:p>
        </w:tc>
        <w:tc>
          <w:tcPr>
            <w:tcW w:w="4590" w:type="dxa"/>
            <w:vAlign w:val="center"/>
          </w:tcPr>
          <w:p w14:paraId="249896A9" w14:textId="77777777" w:rsidR="009F1B03" w:rsidRPr="00E80F49" w:rsidRDefault="009F1B03" w:rsidP="00C053AD">
            <w:pPr>
              <w:pStyle w:val="TAL"/>
            </w:pPr>
            <w:r w:rsidRPr="00E80F49">
              <w:t>“38.521-1_TPanalysis_</w:t>
            </w:r>
            <w:r w:rsidRPr="00E80F49">
              <w:rPr>
                <w:lang w:eastAsia="zh-CN"/>
              </w:rPr>
              <w:t>7.6A.4 Narrow band blocking</w:t>
            </w:r>
            <w:r w:rsidRPr="00E80F49">
              <w:t xml:space="preserve"> for CA</w:t>
            </w:r>
            <w:r w:rsidR="00D13AA2" w:rsidRPr="00E80F49">
              <w:t>_v</w:t>
            </w:r>
            <w:r w:rsidR="00D13AA2" w:rsidRPr="00E80F49">
              <w:rPr>
                <w:lang w:eastAsia="zh-CN"/>
              </w:rPr>
              <w:t>1</w:t>
            </w:r>
            <w:r w:rsidRPr="00E80F49">
              <w:t>.zip”</w:t>
            </w:r>
          </w:p>
        </w:tc>
        <w:tc>
          <w:tcPr>
            <w:tcW w:w="1854" w:type="dxa"/>
            <w:vAlign w:val="center"/>
          </w:tcPr>
          <w:p w14:paraId="0CD893B6" w14:textId="77777777" w:rsidR="009F1B03" w:rsidRPr="00E80F49" w:rsidRDefault="009F1B03" w:rsidP="00C053AD">
            <w:pPr>
              <w:pStyle w:val="TAL"/>
            </w:pPr>
            <w:r w:rsidRPr="00E80F49">
              <w:t>RAN5#8</w:t>
            </w:r>
            <w:r w:rsidR="00D13AA2" w:rsidRPr="00E80F49">
              <w:rPr>
                <w:lang w:eastAsia="zh-CN"/>
              </w:rPr>
              <w:t>6-e</w:t>
            </w:r>
          </w:p>
        </w:tc>
      </w:tr>
      <w:tr w:rsidR="0032361E" w:rsidRPr="00E80F49"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E80F49" w:rsidRDefault="0032361E" w:rsidP="002B27A8">
            <w:pPr>
              <w:pStyle w:val="TAL"/>
              <w:rPr>
                <w:kern w:val="2"/>
              </w:rPr>
            </w:pPr>
            <w:r w:rsidRPr="00E80F49">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E80F49" w:rsidRDefault="0032361E" w:rsidP="002B27A8">
            <w:pPr>
              <w:pStyle w:val="TAL"/>
              <w:rPr>
                <w:kern w:val="2"/>
              </w:rPr>
            </w:pPr>
            <w:r w:rsidRPr="00E80F49">
              <w:rPr>
                <w:kern w:val="2"/>
              </w:rPr>
              <w:t>“38.521-1_TPanalysis_7.6.2_InB_Block_</w:t>
            </w:r>
            <w:r w:rsidR="00C26397">
              <w:rPr>
                <w:kern w:val="2"/>
              </w:rPr>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E80F49" w:rsidRDefault="0032361E" w:rsidP="002B27A8">
            <w:pPr>
              <w:pStyle w:val="TAL"/>
              <w:rPr>
                <w:kern w:val="2"/>
              </w:rPr>
            </w:pPr>
            <w:r w:rsidRPr="00E80F49">
              <w:rPr>
                <w:kern w:val="2"/>
              </w:rPr>
              <w:t>RAN5#</w:t>
            </w:r>
            <w:r w:rsidR="00C26397">
              <w:rPr>
                <w:kern w:val="2"/>
              </w:rPr>
              <w:t>96-e</w:t>
            </w:r>
          </w:p>
        </w:tc>
      </w:tr>
      <w:tr w:rsidR="00464CB6" w:rsidRPr="00E80F49"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E80F49" w:rsidRDefault="00464CB6" w:rsidP="002B27A8">
            <w:pPr>
              <w:pStyle w:val="TAL"/>
              <w:rPr>
                <w:kern w:val="2"/>
              </w:rPr>
            </w:pPr>
            <w:r w:rsidRPr="00E80F49">
              <w:rPr>
                <w:kern w:val="2"/>
              </w:rPr>
              <w:t>7.6D.</w:t>
            </w:r>
            <w:r w:rsidRPr="00E80F49">
              <w:rPr>
                <w:kern w:val="2"/>
                <w:lang w:eastAsia="zh-CN"/>
              </w:rPr>
              <w:t>3</w:t>
            </w:r>
            <w:r w:rsidRPr="00E80F49">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E80F49" w:rsidRDefault="00464CB6"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E80F49" w:rsidRDefault="00464CB6" w:rsidP="002B27A8">
            <w:pPr>
              <w:pStyle w:val="TAL"/>
              <w:rPr>
                <w:kern w:val="2"/>
              </w:rPr>
            </w:pPr>
            <w:r w:rsidRPr="00E80F49">
              <w:rPr>
                <w:kern w:val="2"/>
              </w:rPr>
              <w:t>“</w:t>
            </w:r>
            <w:r w:rsidRPr="00E80F49">
              <w:t>38.521-1_TPanalysis_7.6.3_OobBlocking_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E80F49" w:rsidRDefault="00464CB6" w:rsidP="002B27A8">
            <w:pPr>
              <w:pStyle w:val="TAL"/>
              <w:rPr>
                <w:kern w:val="2"/>
              </w:rPr>
            </w:pPr>
            <w:r w:rsidRPr="00E80F49">
              <w:rPr>
                <w:kern w:val="2"/>
              </w:rPr>
              <w:t>RAN5#</w:t>
            </w:r>
            <w:r w:rsidR="00C26397">
              <w:rPr>
                <w:kern w:val="2"/>
              </w:rPr>
              <w:t>96-e</w:t>
            </w:r>
          </w:p>
        </w:tc>
      </w:tr>
      <w:tr w:rsidR="0032361E" w:rsidRPr="00E80F49"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E80F49" w:rsidRDefault="0032361E" w:rsidP="002B27A8">
            <w:pPr>
              <w:pStyle w:val="TAL"/>
              <w:rPr>
                <w:kern w:val="2"/>
              </w:rPr>
            </w:pPr>
            <w:r w:rsidRPr="00E80F49">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E80F49" w:rsidRDefault="0032361E" w:rsidP="002B27A8">
            <w:pPr>
              <w:pStyle w:val="TAL"/>
              <w:rPr>
                <w:kern w:val="2"/>
              </w:rPr>
            </w:pPr>
            <w:r w:rsidRPr="00E80F49">
              <w:rPr>
                <w:kern w:val="2"/>
              </w:rPr>
              <w:t>“</w:t>
            </w:r>
            <w:r w:rsidRPr="00E80F49">
              <w:t>38.521-1_TPanalysis_7.6.4_NarrowbBlocking_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E80F49" w:rsidRDefault="0032361E" w:rsidP="002B27A8">
            <w:pPr>
              <w:pStyle w:val="TAL"/>
              <w:rPr>
                <w:kern w:val="2"/>
              </w:rPr>
            </w:pPr>
            <w:r w:rsidRPr="00E80F49">
              <w:rPr>
                <w:kern w:val="2"/>
              </w:rPr>
              <w:t>RAN5#</w:t>
            </w:r>
            <w:r w:rsidR="00C26397">
              <w:rPr>
                <w:kern w:val="2"/>
              </w:rPr>
              <w:t>96-e</w:t>
            </w:r>
          </w:p>
        </w:tc>
      </w:tr>
      <w:tr w:rsidR="00C26397" w:rsidRPr="00E80F49" w14:paraId="5876C06D" w14:textId="77777777" w:rsidTr="00066F97">
        <w:trPr>
          <w:trHeight w:val="113"/>
        </w:trPr>
        <w:tc>
          <w:tcPr>
            <w:tcW w:w="2160" w:type="dxa"/>
            <w:vAlign w:val="center"/>
          </w:tcPr>
          <w:p w14:paraId="31F03731" w14:textId="77777777" w:rsidR="00C26397" w:rsidRPr="00E80F49" w:rsidRDefault="00C26397" w:rsidP="00C26397">
            <w:pPr>
              <w:keepNext/>
              <w:keepLines/>
              <w:spacing w:after="0"/>
              <w:rPr>
                <w:rFonts w:ascii="Arial" w:eastAsia="SimSun" w:hAnsi="Arial"/>
                <w:sz w:val="18"/>
              </w:rPr>
            </w:pPr>
            <w:r w:rsidRPr="00E80F49">
              <w:rPr>
                <w:rFonts w:ascii="Arial" w:eastAsia="SimSun" w:hAnsi="Arial"/>
                <w:sz w:val="18"/>
              </w:rPr>
              <w:lastRenderedPageBreak/>
              <w:t>7.7</w:t>
            </w:r>
            <w:r w:rsidRPr="00E80F49">
              <w:rPr>
                <w:rFonts w:ascii="Arial" w:eastAsia="SimSun" w:hAnsi="Arial"/>
                <w:sz w:val="18"/>
              </w:rPr>
              <w:tab/>
              <w:t>Spurious response</w:t>
            </w:r>
          </w:p>
        </w:tc>
        <w:tc>
          <w:tcPr>
            <w:tcW w:w="1476" w:type="dxa"/>
            <w:vAlign w:val="center"/>
          </w:tcPr>
          <w:p w14:paraId="79BE8025" w14:textId="77777777" w:rsidR="00C26397" w:rsidRPr="000E67C8" w:rsidRDefault="00C26397" w:rsidP="00C46B3C">
            <w:pPr>
              <w:pStyle w:val="TAC"/>
            </w:pPr>
            <w:r w:rsidRPr="0028364B">
              <w:t>symmetric channel bandwidths</w:t>
            </w:r>
            <w:r>
              <w:t xml:space="preserve">: </w:t>
            </w:r>
            <w:r w:rsidRPr="000E67C8">
              <w:t>3</w:t>
            </w:r>
          </w:p>
          <w:p w14:paraId="67821CFA" w14:textId="28BC3AD1" w:rsidR="00C26397" w:rsidRPr="00E80F49" w:rsidRDefault="00C26397" w:rsidP="00C46B3C">
            <w:pPr>
              <w:pStyle w:val="TAC"/>
              <w:rPr>
                <w:rFonts w:eastAsia="SimSun" w:cs="Arial"/>
              </w:rPr>
            </w:pPr>
            <w:r w:rsidRPr="0028364B">
              <w:t>asymmetric channel bandwidths</w:t>
            </w:r>
            <w:r>
              <w:t>: 2</w:t>
            </w:r>
          </w:p>
        </w:tc>
        <w:tc>
          <w:tcPr>
            <w:tcW w:w="4590" w:type="dxa"/>
            <w:vAlign w:val="center"/>
          </w:tcPr>
          <w:p w14:paraId="059E9C48" w14:textId="5948C4DE" w:rsidR="00C26397" w:rsidRPr="00E80F49" w:rsidRDefault="00C26397" w:rsidP="00C26397">
            <w:pPr>
              <w:keepNext/>
              <w:keepLines/>
              <w:spacing w:after="0"/>
              <w:rPr>
                <w:rFonts w:ascii="Arial" w:eastAsia="SimSun" w:hAnsi="Arial"/>
                <w:sz w:val="18"/>
              </w:rPr>
            </w:pPr>
            <w:r w:rsidRPr="00E80F49">
              <w:rPr>
                <w:rFonts w:ascii="Arial" w:eastAsia="SimSun" w:hAnsi="Arial"/>
                <w:sz w:val="18"/>
              </w:rPr>
              <w:t>“38.521-1_TPanalysis_7.</w:t>
            </w:r>
            <w:r w:rsidRPr="00E80F49">
              <w:rPr>
                <w:rFonts w:ascii="Arial" w:eastAsia="SimSun" w:hAnsi="Arial"/>
                <w:sz w:val="18"/>
                <w:lang w:eastAsia="zh-CN"/>
              </w:rPr>
              <w:t>7</w:t>
            </w:r>
            <w:r w:rsidRPr="00E80F49">
              <w:rPr>
                <w:rFonts w:ascii="Arial" w:eastAsia="SimSun" w:hAnsi="Arial"/>
                <w:sz w:val="18"/>
              </w:rPr>
              <w:t>_Spurious response</w:t>
            </w:r>
            <w:r>
              <w:rPr>
                <w:rFonts w:ascii="Arial" w:hAnsi="Arial"/>
                <w:sz w:val="18"/>
                <w:szCs w:val="18"/>
              </w:rPr>
              <w:t>_v2</w:t>
            </w:r>
            <w:r w:rsidRPr="00E80F49">
              <w:rPr>
                <w:rFonts w:ascii="Arial" w:eastAsia="SimSun" w:hAnsi="Arial"/>
                <w:sz w:val="18"/>
              </w:rPr>
              <w:t>.zip”</w:t>
            </w:r>
          </w:p>
        </w:tc>
        <w:tc>
          <w:tcPr>
            <w:tcW w:w="1854" w:type="dxa"/>
            <w:vAlign w:val="center"/>
          </w:tcPr>
          <w:p w14:paraId="30DE3A7E" w14:textId="402DC5A5" w:rsidR="00C26397" w:rsidRPr="00E80F49" w:rsidRDefault="00C26397" w:rsidP="00C26397">
            <w:pPr>
              <w:keepNext/>
              <w:keepLines/>
              <w:spacing w:after="0"/>
              <w:rPr>
                <w:rFonts w:ascii="Arial" w:eastAsia="SimSun" w:hAnsi="Arial"/>
                <w:sz w:val="18"/>
              </w:rPr>
            </w:pPr>
            <w:r w:rsidRPr="00E80F49">
              <w:rPr>
                <w:rFonts w:ascii="Arial" w:eastAsia="SimSun" w:hAnsi="Arial"/>
                <w:sz w:val="18"/>
              </w:rPr>
              <w:t>RAN5#</w:t>
            </w:r>
            <w:r>
              <w:rPr>
                <w:rFonts w:ascii="Arial" w:hAnsi="Arial"/>
                <w:sz w:val="18"/>
                <w:szCs w:val="18"/>
              </w:rPr>
              <w:t>96-e</w:t>
            </w:r>
          </w:p>
        </w:tc>
      </w:tr>
      <w:tr w:rsidR="00C26397" w:rsidRPr="00E80F49"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 xml:space="preserve">7.7D </w:t>
            </w:r>
            <w:r w:rsidRPr="00E80F49">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E80F49" w:rsidRDefault="00C26397" w:rsidP="00C26397">
            <w:pPr>
              <w:keepNext/>
              <w:keepLines/>
              <w:spacing w:after="0"/>
              <w:jc w:val="center"/>
              <w:textAlignment w:val="auto"/>
              <w:rPr>
                <w:rFonts w:ascii="Arial" w:eastAsia="SimSun" w:hAnsi="Arial" w:cs="Arial"/>
                <w:kern w:val="2"/>
                <w:sz w:val="18"/>
                <w:lang w:eastAsia="zh-CN"/>
              </w:rPr>
            </w:pPr>
            <w:r>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E80F49" w:rsidRDefault="00C26397" w:rsidP="00C26397">
            <w:pPr>
              <w:keepNext/>
              <w:keepLines/>
              <w:spacing w:after="0"/>
              <w:textAlignment w:val="auto"/>
              <w:rPr>
                <w:rFonts w:ascii="Arial" w:eastAsia="SimSun" w:hAnsi="Arial"/>
                <w:kern w:val="2"/>
                <w:sz w:val="18"/>
                <w:lang w:eastAsia="en-US"/>
              </w:rPr>
            </w:pPr>
            <w:r w:rsidRPr="00E80F49">
              <w:rPr>
                <w:rFonts w:ascii="Arial" w:eastAsia="SimSun" w:hAnsi="Arial"/>
                <w:kern w:val="2"/>
                <w:sz w:val="18"/>
                <w:lang w:eastAsia="en-US"/>
              </w:rPr>
              <w:t>“38.521-1_TPanalysis_</w:t>
            </w:r>
            <w:r>
              <w:rPr>
                <w:rFonts w:ascii="Arial" w:hAnsi="Arial"/>
                <w:sz w:val="18"/>
                <w:szCs w:val="18"/>
              </w:rPr>
              <w:t>7.7_Spurious response</w:t>
            </w:r>
            <w:r w:rsidRPr="00E80F49">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RAN5#</w:t>
            </w:r>
            <w:r>
              <w:rPr>
                <w:rFonts w:ascii="Arial" w:hAnsi="Arial"/>
                <w:kern w:val="2"/>
                <w:sz w:val="18"/>
                <w:szCs w:val="18"/>
              </w:rPr>
              <w:t>96-e</w:t>
            </w:r>
          </w:p>
        </w:tc>
      </w:tr>
      <w:tr w:rsidR="00C26397" w:rsidRPr="00E80F49" w14:paraId="0FDAB90F" w14:textId="77777777" w:rsidTr="00443738">
        <w:trPr>
          <w:trHeight w:val="113"/>
        </w:trPr>
        <w:tc>
          <w:tcPr>
            <w:tcW w:w="2160" w:type="dxa"/>
            <w:vAlign w:val="center"/>
          </w:tcPr>
          <w:p w14:paraId="26CC7144" w14:textId="77777777" w:rsidR="00C26397" w:rsidRPr="00E80F49" w:rsidRDefault="00C26397" w:rsidP="00C26397">
            <w:pPr>
              <w:pStyle w:val="TAL"/>
              <w:rPr>
                <w:lang w:eastAsia="ja-JP"/>
              </w:rPr>
            </w:pPr>
            <w:r w:rsidRPr="00E80F49">
              <w:rPr>
                <w:lang w:eastAsia="ja-JP"/>
              </w:rPr>
              <w:t>7.8.2 Wide band Intermodulation</w:t>
            </w:r>
          </w:p>
        </w:tc>
        <w:tc>
          <w:tcPr>
            <w:tcW w:w="1476" w:type="dxa"/>
            <w:vAlign w:val="center"/>
          </w:tcPr>
          <w:p w14:paraId="0CAD5614" w14:textId="77777777" w:rsidR="00C26397" w:rsidRDefault="00C26397" w:rsidP="00C26397">
            <w:pPr>
              <w:pStyle w:val="TAC"/>
              <w:rPr>
                <w:rFonts w:cs="Arial"/>
              </w:rPr>
            </w:pPr>
            <w:r w:rsidRPr="0028364B">
              <w:t>symmetric channel bandwidths</w:t>
            </w:r>
            <w:r>
              <w:t xml:space="preserve">: </w:t>
            </w:r>
            <w:r>
              <w:rPr>
                <w:rFonts w:cs="Arial"/>
              </w:rPr>
              <w:t>3</w:t>
            </w:r>
          </w:p>
          <w:p w14:paraId="0C2205B6" w14:textId="47C44AF9" w:rsidR="00C26397" w:rsidRPr="00E80F49" w:rsidRDefault="00C26397" w:rsidP="00C26397">
            <w:pPr>
              <w:pStyle w:val="TAC"/>
              <w:rPr>
                <w:rFonts w:cs="Arial"/>
                <w:lang w:eastAsia="ja-JP"/>
              </w:rPr>
            </w:pPr>
            <w:r w:rsidRPr="0028364B">
              <w:t>asymmetric channel bandwidths</w:t>
            </w:r>
            <w:r>
              <w:t>: 2</w:t>
            </w:r>
          </w:p>
        </w:tc>
        <w:tc>
          <w:tcPr>
            <w:tcW w:w="4590" w:type="dxa"/>
            <w:vAlign w:val="center"/>
          </w:tcPr>
          <w:p w14:paraId="1041DFF3" w14:textId="507D0254" w:rsidR="00C26397" w:rsidRPr="00E80F49" w:rsidRDefault="00C26397" w:rsidP="00C26397">
            <w:pPr>
              <w:pStyle w:val="TAL"/>
            </w:pPr>
            <w:r w:rsidRPr="00E80F49">
              <w:t>“38.521-1_TPanalysis_7.</w:t>
            </w:r>
            <w:r w:rsidRPr="00E80F49">
              <w:rPr>
                <w:lang w:eastAsia="ja-JP"/>
              </w:rPr>
              <w:t>8.2</w:t>
            </w:r>
            <w:r w:rsidRPr="00E80F49">
              <w:t>_</w:t>
            </w:r>
            <w:r w:rsidRPr="00E80F49">
              <w:rPr>
                <w:lang w:eastAsia="ja-JP"/>
              </w:rPr>
              <w:t>WidebandIntermod_</w:t>
            </w:r>
            <w:r>
              <w:t>v3</w:t>
            </w:r>
            <w:r w:rsidRPr="00E80F49">
              <w:t>.zip”</w:t>
            </w:r>
          </w:p>
        </w:tc>
        <w:tc>
          <w:tcPr>
            <w:tcW w:w="1854" w:type="dxa"/>
            <w:vAlign w:val="center"/>
          </w:tcPr>
          <w:p w14:paraId="4A393608" w14:textId="38364D17" w:rsidR="00C26397" w:rsidRPr="00E80F49" w:rsidRDefault="00C26397" w:rsidP="00C26397">
            <w:pPr>
              <w:pStyle w:val="TAL"/>
              <w:rPr>
                <w:lang w:eastAsia="ja-JP"/>
              </w:rPr>
            </w:pPr>
            <w:r w:rsidRPr="00E80F49">
              <w:t>RAN5#</w:t>
            </w:r>
            <w:r>
              <w:t>96-e</w:t>
            </w:r>
          </w:p>
        </w:tc>
      </w:tr>
      <w:tr w:rsidR="009F1B03" w:rsidRPr="00E80F49" w14:paraId="314E36F6" w14:textId="77777777" w:rsidTr="00C053AD">
        <w:trPr>
          <w:trHeight w:val="113"/>
        </w:trPr>
        <w:tc>
          <w:tcPr>
            <w:tcW w:w="2160" w:type="dxa"/>
            <w:vAlign w:val="center"/>
          </w:tcPr>
          <w:p w14:paraId="54FA3A5B" w14:textId="77777777" w:rsidR="009F1B03" w:rsidRPr="00E80F49" w:rsidRDefault="009F1B03" w:rsidP="00C053AD">
            <w:pPr>
              <w:pStyle w:val="TAL"/>
            </w:pPr>
            <w:r w:rsidRPr="00E80F49">
              <w:rPr>
                <w:lang w:eastAsia="zh-CN"/>
              </w:rPr>
              <w:t>7.8A Wide band Intermodulation for CA</w:t>
            </w:r>
          </w:p>
        </w:tc>
        <w:tc>
          <w:tcPr>
            <w:tcW w:w="1476" w:type="dxa"/>
            <w:vAlign w:val="center"/>
          </w:tcPr>
          <w:p w14:paraId="1E9DA0F5" w14:textId="77777777" w:rsidR="009F1B03" w:rsidRPr="00E80F49" w:rsidRDefault="009F1B03" w:rsidP="009F1B03">
            <w:pPr>
              <w:pStyle w:val="TAC"/>
              <w:rPr>
                <w:rFonts w:cs="Arial"/>
                <w:lang w:eastAsia="zh-CN"/>
              </w:rPr>
            </w:pPr>
            <w:r w:rsidRPr="00E80F49">
              <w:t>1</w:t>
            </w:r>
          </w:p>
        </w:tc>
        <w:tc>
          <w:tcPr>
            <w:tcW w:w="4590" w:type="dxa"/>
            <w:vAlign w:val="center"/>
          </w:tcPr>
          <w:p w14:paraId="2034A010" w14:textId="77777777" w:rsidR="009F1B03" w:rsidRPr="00E80F49" w:rsidRDefault="009F1B03" w:rsidP="00C053AD">
            <w:pPr>
              <w:pStyle w:val="TAL"/>
            </w:pPr>
            <w:r w:rsidRPr="00E80F49">
              <w:t>“38.521-1_TPanalysis_</w:t>
            </w:r>
            <w:r w:rsidRPr="00E80F49">
              <w:rPr>
                <w:lang w:eastAsia="zh-CN"/>
              </w:rPr>
              <w:t>7.8A Wide band Intermodulation</w:t>
            </w:r>
            <w:r w:rsidRPr="00E80F49">
              <w:t xml:space="preserve"> for CA</w:t>
            </w:r>
            <w:r w:rsidR="00D13AA2" w:rsidRPr="00E80F49">
              <w:rPr>
                <w:kern w:val="2"/>
              </w:rPr>
              <w:t>_v</w:t>
            </w:r>
            <w:r w:rsidR="00D13AA2" w:rsidRPr="00E80F49">
              <w:rPr>
                <w:kern w:val="2"/>
                <w:lang w:eastAsia="zh-CN"/>
              </w:rPr>
              <w:t>1</w:t>
            </w:r>
            <w:r w:rsidRPr="00E80F49">
              <w:t>.zip”</w:t>
            </w:r>
          </w:p>
        </w:tc>
        <w:tc>
          <w:tcPr>
            <w:tcW w:w="1854" w:type="dxa"/>
            <w:vAlign w:val="center"/>
          </w:tcPr>
          <w:p w14:paraId="1DED3D1D" w14:textId="77777777" w:rsidR="009F1B03" w:rsidRPr="00E80F49" w:rsidRDefault="009F1B03" w:rsidP="00C053AD">
            <w:pPr>
              <w:pStyle w:val="TAL"/>
            </w:pPr>
            <w:r w:rsidRPr="00E80F49">
              <w:t>RAN5#8</w:t>
            </w:r>
            <w:r w:rsidR="00D13AA2" w:rsidRPr="00E80F49">
              <w:rPr>
                <w:lang w:eastAsia="zh-CN"/>
              </w:rPr>
              <w:t>6-e</w:t>
            </w:r>
          </w:p>
        </w:tc>
      </w:tr>
      <w:tr w:rsidR="000C2EAC" w:rsidRPr="00E80F49"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E80F49" w:rsidRDefault="000C2EAC" w:rsidP="002B27A8">
            <w:pPr>
              <w:pStyle w:val="TAL"/>
              <w:rPr>
                <w:kern w:val="2"/>
                <w:lang w:eastAsia="ja-JP"/>
              </w:rPr>
            </w:pPr>
            <w:r w:rsidRPr="00E80F49">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E80F49" w:rsidRDefault="000C2EAC" w:rsidP="002B27A8">
            <w:pPr>
              <w:pStyle w:val="TAC"/>
              <w:rPr>
                <w:rFonts w:cs="Arial"/>
                <w:kern w:val="2"/>
                <w:lang w:eastAsia="ja-JP"/>
              </w:rPr>
            </w:pPr>
            <w:r w:rsidRPr="00E80F49">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E80F49" w:rsidRDefault="000C2EAC" w:rsidP="002B27A8">
            <w:pPr>
              <w:pStyle w:val="TAL"/>
              <w:rPr>
                <w:kern w:val="2"/>
              </w:rPr>
            </w:pPr>
            <w:r w:rsidRPr="00E80F49">
              <w:t>“38.521-1_TPanalysis_7.</w:t>
            </w:r>
            <w:r w:rsidRPr="00E80F49">
              <w:rPr>
                <w:lang w:eastAsia="ja-JP"/>
              </w:rPr>
              <w:t>8.2</w:t>
            </w:r>
            <w:r w:rsidRPr="00E80F49">
              <w:t>_</w:t>
            </w:r>
            <w:r w:rsidRPr="00E80F49">
              <w:rPr>
                <w:lang w:eastAsia="ja-JP"/>
              </w:rPr>
              <w:t>WidebandIntermod_</w:t>
            </w:r>
            <w:r w:rsidR="00C26397">
              <w:t>v3</w:t>
            </w:r>
            <w:r w:rsidRPr="00E80F49">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E80F49" w:rsidRDefault="000C2EAC" w:rsidP="002B27A8">
            <w:pPr>
              <w:pStyle w:val="TAL"/>
              <w:rPr>
                <w:kern w:val="2"/>
                <w:lang w:eastAsia="ja-JP"/>
              </w:rPr>
            </w:pPr>
            <w:r w:rsidRPr="00E80F49">
              <w:t>RAN5#</w:t>
            </w:r>
            <w:r w:rsidR="00C26397">
              <w:t>96-e</w:t>
            </w:r>
          </w:p>
        </w:tc>
      </w:tr>
      <w:tr w:rsidR="00A62570" w:rsidRPr="00E80F49" w14:paraId="4894C002" w14:textId="77777777" w:rsidTr="00443738">
        <w:trPr>
          <w:trHeight w:val="113"/>
        </w:trPr>
        <w:tc>
          <w:tcPr>
            <w:tcW w:w="2160" w:type="dxa"/>
            <w:vAlign w:val="center"/>
          </w:tcPr>
          <w:p w14:paraId="7633298D" w14:textId="77777777" w:rsidR="00A62570" w:rsidRPr="00E80F49" w:rsidRDefault="00A62570" w:rsidP="00A62570">
            <w:pPr>
              <w:pStyle w:val="TAL"/>
              <w:rPr>
                <w:lang w:eastAsia="ja-JP"/>
              </w:rPr>
            </w:pPr>
            <w:r w:rsidRPr="00E80F49">
              <w:rPr>
                <w:lang w:eastAsia="ja-JP"/>
              </w:rPr>
              <w:t>7.9 Spurious emissions</w:t>
            </w:r>
          </w:p>
        </w:tc>
        <w:tc>
          <w:tcPr>
            <w:tcW w:w="1476" w:type="dxa"/>
            <w:vAlign w:val="center"/>
          </w:tcPr>
          <w:p w14:paraId="23CE03A8"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316EFA35" w14:textId="77777777" w:rsidR="00A62570" w:rsidRPr="00E80F49" w:rsidRDefault="00A62570" w:rsidP="00A62570">
            <w:pPr>
              <w:pStyle w:val="TAL"/>
            </w:pPr>
            <w:r w:rsidRPr="00E80F49">
              <w:t>“38.521-1_TPanalysis_7.</w:t>
            </w:r>
            <w:r w:rsidRPr="00E80F49">
              <w:rPr>
                <w:lang w:eastAsia="ja-JP"/>
              </w:rPr>
              <w:t>9</w:t>
            </w:r>
            <w:r w:rsidRPr="00E80F49">
              <w:t>_</w:t>
            </w:r>
            <w:r w:rsidRPr="00E80F49">
              <w:rPr>
                <w:lang w:eastAsia="ja-JP"/>
              </w:rPr>
              <w:t>RxSpurious</w:t>
            </w:r>
            <w:r w:rsidRPr="00E80F49">
              <w:t>.zip”</w:t>
            </w:r>
          </w:p>
        </w:tc>
        <w:tc>
          <w:tcPr>
            <w:tcW w:w="1854" w:type="dxa"/>
            <w:vAlign w:val="center"/>
          </w:tcPr>
          <w:p w14:paraId="0981833F" w14:textId="77777777" w:rsidR="00A62570" w:rsidRPr="00E80F49" w:rsidRDefault="00A62570" w:rsidP="00A62570">
            <w:pPr>
              <w:pStyle w:val="TAL"/>
              <w:rPr>
                <w:lang w:eastAsia="ja-JP"/>
              </w:rPr>
            </w:pPr>
            <w:r w:rsidRPr="00E80F49">
              <w:rPr>
                <w:lang w:eastAsia="ja-JP"/>
              </w:rPr>
              <w:t>RAN5#81</w:t>
            </w:r>
          </w:p>
        </w:tc>
      </w:tr>
    </w:tbl>
    <w:p w14:paraId="0D96E871" w14:textId="77777777" w:rsidR="00486BD4" w:rsidRPr="00E80F49" w:rsidRDefault="00486BD4" w:rsidP="00486BD4"/>
    <w:p w14:paraId="715FF71D" w14:textId="77777777" w:rsidR="00486BD4" w:rsidRPr="00E80F49" w:rsidRDefault="00486BD4" w:rsidP="00486BD4">
      <w:pPr>
        <w:pStyle w:val="Heading4"/>
      </w:pPr>
      <w:bookmarkStart w:id="132" w:name="_Toc59039978"/>
      <w:bookmarkStart w:id="133" w:name="_Toc68073917"/>
      <w:bookmarkStart w:id="134" w:name="_Toc75371778"/>
      <w:bookmarkStart w:id="135" w:name="_Toc83727846"/>
      <w:bookmarkStart w:id="136" w:name="_Toc100005946"/>
      <w:bookmarkStart w:id="137" w:name="_Toc106703493"/>
      <w:bookmarkStart w:id="138" w:name="_Toc131528012"/>
      <w:r w:rsidRPr="00E80F49">
        <w:t>4.1.1.2</w:t>
      </w:r>
      <w:r w:rsidRPr="00E80F49">
        <w:tab/>
        <w:t>FR1 SUL test cases</w:t>
      </w:r>
      <w:bookmarkEnd w:id="132"/>
      <w:bookmarkEnd w:id="133"/>
      <w:bookmarkEnd w:id="134"/>
      <w:bookmarkEnd w:id="135"/>
      <w:bookmarkEnd w:id="136"/>
      <w:bookmarkEnd w:id="137"/>
      <w:bookmarkEnd w:id="138"/>
    </w:p>
    <w:p w14:paraId="5D1B516A" w14:textId="08C4CBC8" w:rsidR="004D3FB8" w:rsidRPr="00E80F49" w:rsidRDefault="00486BD4" w:rsidP="004D3FB8">
      <w:r w:rsidRPr="00E80F49">
        <w:t xml:space="preserve">This section contains information on test point selection for SUL test cases in [2]. The basic </w:t>
      </w:r>
      <w:r w:rsidRPr="00E80F49">
        <w:rPr>
          <w:lang w:eastAsia="zh-CN"/>
        </w:rPr>
        <w:t xml:space="preserve">principle </w:t>
      </w:r>
      <w:r w:rsidRPr="00E80F49">
        <w:t>is following the same rules for test point selection in single carrier test cases.</w:t>
      </w:r>
      <w:r w:rsidRPr="00E80F49">
        <w:rPr>
          <w:lang w:eastAsia="zh-CN"/>
        </w:rPr>
        <w:t xml:space="preserve"> In these SUL test cases, </w:t>
      </w:r>
      <w:r w:rsidRPr="00E80F49">
        <w:t>there are default test points to be used unless SUL configuration specific test points are over-ruling.</w:t>
      </w:r>
    </w:p>
    <w:p w14:paraId="0997F8FE" w14:textId="7C0F2CF1" w:rsidR="00486BD4" w:rsidRPr="00E80F49" w:rsidRDefault="004D3FB8" w:rsidP="004D3FB8">
      <w:r w:rsidRPr="00E80F49">
        <w:rPr>
          <w:b/>
        </w:rPr>
        <w:t>Basic rules for Tx SUL test cases:</w:t>
      </w:r>
    </w:p>
    <w:p w14:paraId="2637D9A7" w14:textId="77777777" w:rsidR="00486BD4" w:rsidRPr="00E80F49" w:rsidRDefault="00486BD4" w:rsidP="00486BD4">
      <w:r w:rsidRPr="00E80F49">
        <w:t>For Test environment: Adopt the same selection of test environment in corresponding single carrier test cases.</w:t>
      </w:r>
    </w:p>
    <w:p w14:paraId="47A5AA0B" w14:textId="0614877D" w:rsidR="00486BD4" w:rsidRPr="00E80F49" w:rsidRDefault="00486BD4" w:rsidP="00486BD4">
      <w:r w:rsidRPr="00E80F49">
        <w:t xml:space="preserve">For Test frequency: </w:t>
      </w:r>
      <w:r w:rsidRPr="00E80F49">
        <w:rPr>
          <w:lang w:eastAsia="zh-CN"/>
        </w:rPr>
        <w:t>C</w:t>
      </w:r>
      <w:r w:rsidRPr="00E80F49">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E80F49" w:rsidRDefault="00486BD4" w:rsidP="00486BD4">
      <w:r w:rsidRPr="00E80F49">
        <w:t xml:space="preserve">For Test SCS: Considering </w:t>
      </w:r>
      <w:r w:rsidR="0022433D" w:rsidRPr="004A6878">
        <w:t>lowest supported SCS can obtain minimum guardband and maximum spectrum utilization,</w:t>
      </w:r>
      <w:r w:rsidR="0022433D">
        <w:t xml:space="preserve"> and </w:t>
      </w:r>
      <w:r w:rsidRPr="00E80F49">
        <w:t>only 15 kHz SCS is supported for SUL band</w:t>
      </w:r>
      <w:r w:rsidR="0022433D">
        <w:t xml:space="preserve"> in SUL configurations</w:t>
      </w:r>
      <w:r w:rsidRPr="00E80F49">
        <w:t xml:space="preserve">, it’s reasonable to select 15 kHz SCS for SUL carrier and </w:t>
      </w:r>
      <w:r w:rsidR="0022433D" w:rsidRPr="001332C1">
        <w:t xml:space="preserve">lowest supported SCS for </w:t>
      </w:r>
      <w:r w:rsidRPr="00E80F49">
        <w:t>Non-SUL carrier regardless of SUL configurations.</w:t>
      </w:r>
    </w:p>
    <w:p w14:paraId="7BD9C0AB" w14:textId="77777777" w:rsidR="00486BD4" w:rsidRPr="00E80F49" w:rsidRDefault="00486BD4" w:rsidP="00486BD4">
      <w:r w:rsidRPr="00E80F49">
        <w:t xml:space="preserve">For Test channel bandwidths: Under the limit of 15 kHz SCS, only the lowest channel bandwidth is supported for </w:t>
      </w:r>
      <w:r w:rsidRPr="00E80F49">
        <w:rPr>
          <w:lang w:eastAsia="zh-CN"/>
        </w:rPr>
        <w:t xml:space="preserve">current </w:t>
      </w:r>
      <w:r w:rsidRPr="00E80F49">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E80F49" w:rsidRDefault="00486BD4" w:rsidP="007C7624">
      <w:r w:rsidRPr="00E80F49">
        <w:t>For waveform, modulation and RB allocations: Adopt the same selection of test configurations as in corresponding single carrier test cases for SUL carrier.</w:t>
      </w:r>
    </w:p>
    <w:p w14:paraId="4477E500" w14:textId="77777777" w:rsidR="007C7624" w:rsidRPr="00E80F49" w:rsidRDefault="007C7624" w:rsidP="007C7624">
      <w:pPr>
        <w:rPr>
          <w:b/>
        </w:rPr>
      </w:pPr>
      <w:r w:rsidRPr="00E80F49">
        <w:rPr>
          <w:b/>
        </w:rPr>
        <w:t>Basic rules for Rx SUL test cases:</w:t>
      </w:r>
    </w:p>
    <w:p w14:paraId="46991CF9" w14:textId="77777777" w:rsidR="007C7624" w:rsidRPr="00E80F49" w:rsidRDefault="007C7624" w:rsidP="007C7624">
      <w:r w:rsidRPr="00E80F49">
        <w:t xml:space="preserve">In Rx testing for SUL, test point selection in clause 7.3C and 7.6C need to be defined. </w:t>
      </w:r>
      <w:r w:rsidRPr="00E80F49">
        <w:rPr>
          <w:lang w:eastAsia="zh-CN"/>
        </w:rPr>
        <w:t>C</w:t>
      </w:r>
      <w:r w:rsidRPr="00E80F49">
        <w:t xml:space="preserve">onsidering the focus of Rx test cases is testing DL bands, the configuration of SUL carrier shall be selected to ensure the test coverage without </w:t>
      </w:r>
      <w:bookmarkStart w:id="139" w:name="OLE_LINK210"/>
      <w:r w:rsidRPr="00E80F49">
        <w:t>costing too much testing time.</w:t>
      </w:r>
      <w:bookmarkEnd w:id="139"/>
      <w:r w:rsidRPr="00E80F49">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E80F49" w:rsidRDefault="007C7624" w:rsidP="007C7624">
      <w:r w:rsidRPr="00E80F49">
        <w:t>For Test environment: Adopt the same selection of test environment in corresponding single carrier test cases.</w:t>
      </w:r>
    </w:p>
    <w:p w14:paraId="48F7E439" w14:textId="77777777" w:rsidR="007C7624" w:rsidRPr="00E80F49" w:rsidRDefault="007C7624" w:rsidP="007C7624">
      <w:r w:rsidRPr="00E80F49">
        <w:t>For Test frequency: The Non-SUL carrier should select the same test frequency as corresponding single carrier test cases. Select Mid range as default for SUL carrier.</w:t>
      </w:r>
    </w:p>
    <w:p w14:paraId="68FB3AF1" w14:textId="77777777" w:rsidR="007C7624" w:rsidRPr="00E80F49" w:rsidRDefault="007C7624" w:rsidP="007C7624">
      <w:r w:rsidRPr="00E80F49">
        <w:t xml:space="preserve">For Test SCS: Since the REFSENS requirement for SUL is specified for 15 kHz SCS for SUL band and the test point selection of clause 7.6C is also based on that of clause 7.3C, 15 kHz SCS should be selected for SUL carrier. </w:t>
      </w:r>
      <w:bookmarkStart w:id="140" w:name="OLE_LINK134"/>
      <w:bookmarkStart w:id="141" w:name="OLE_LINK135"/>
      <w:r w:rsidRPr="00E80F49">
        <w:t>For the Non-SUL carrier the SCS should be selected following the same rule as single carrier testing.</w:t>
      </w:r>
      <w:bookmarkEnd w:id="140"/>
      <w:bookmarkEnd w:id="141"/>
      <w:r w:rsidRPr="00E80F49">
        <w:t xml:space="preserve"> </w:t>
      </w:r>
    </w:p>
    <w:p w14:paraId="09112065" w14:textId="77777777" w:rsidR="007C7624" w:rsidRPr="00E80F49" w:rsidRDefault="007C7624" w:rsidP="007C7624">
      <w:r w:rsidRPr="00E80F49">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E80F49" w:rsidRDefault="007C7624" w:rsidP="007C7624">
      <w:r w:rsidRPr="00E80F49">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E80F49" w:rsidRDefault="00486BD4" w:rsidP="00486BD4">
      <w:pPr>
        <w:rPr>
          <w:lang w:eastAsia="zh-CN"/>
        </w:rPr>
      </w:pPr>
      <w:r w:rsidRPr="00E80F49">
        <w:t>Number of test points for SUL test cases in FR1 are listed in table 4.1.1.2-1 and table 4.1.1.2-2.</w:t>
      </w:r>
    </w:p>
    <w:p w14:paraId="7E51599D" w14:textId="77777777" w:rsidR="00486BD4" w:rsidRPr="00E80F49" w:rsidRDefault="00486BD4" w:rsidP="00486BD4">
      <w:pPr>
        <w:pStyle w:val="TH"/>
        <w:rPr>
          <w:lang w:eastAsia="x-none"/>
        </w:rPr>
      </w:pPr>
      <w:r w:rsidRPr="00E80F49">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401FC4C9" w14:textId="77777777" w:rsidTr="009E5560">
        <w:tc>
          <w:tcPr>
            <w:tcW w:w="3285" w:type="dxa"/>
            <w:shd w:val="clear" w:color="auto" w:fill="auto"/>
            <w:vAlign w:val="center"/>
          </w:tcPr>
          <w:p w14:paraId="11E7D426" w14:textId="77777777" w:rsidR="00486BD4" w:rsidRPr="00E80F49" w:rsidRDefault="00486BD4" w:rsidP="009E5560">
            <w:pPr>
              <w:pStyle w:val="TAH"/>
            </w:pPr>
            <w:r w:rsidRPr="00E80F49">
              <w:t>Subclause</w:t>
            </w:r>
          </w:p>
        </w:tc>
        <w:tc>
          <w:tcPr>
            <w:tcW w:w="3285" w:type="dxa"/>
            <w:shd w:val="clear" w:color="auto" w:fill="auto"/>
            <w:vAlign w:val="center"/>
          </w:tcPr>
          <w:p w14:paraId="05C26FE1" w14:textId="77777777" w:rsidR="00486BD4" w:rsidRPr="00E80F49" w:rsidRDefault="00486BD4" w:rsidP="009E5560">
            <w:pPr>
              <w:pStyle w:val="TAH"/>
            </w:pPr>
            <w:r w:rsidRPr="00E80F49">
              <w:t>Number of test points</w:t>
            </w:r>
          </w:p>
        </w:tc>
        <w:tc>
          <w:tcPr>
            <w:tcW w:w="3285" w:type="dxa"/>
            <w:shd w:val="clear" w:color="auto" w:fill="auto"/>
          </w:tcPr>
          <w:p w14:paraId="0F4AB573" w14:textId="77777777" w:rsidR="00486BD4" w:rsidRPr="00E80F49" w:rsidRDefault="00486BD4" w:rsidP="009E5560">
            <w:pPr>
              <w:pStyle w:val="TAH"/>
            </w:pPr>
            <w:r w:rsidRPr="00E80F49">
              <w:t>Comments</w:t>
            </w:r>
          </w:p>
        </w:tc>
      </w:tr>
      <w:tr w:rsidR="00486BD4" w:rsidRPr="00E80F49" w14:paraId="12E3DDDF" w14:textId="77777777" w:rsidTr="009E5560">
        <w:tc>
          <w:tcPr>
            <w:tcW w:w="3285" w:type="dxa"/>
            <w:shd w:val="clear" w:color="auto" w:fill="auto"/>
          </w:tcPr>
          <w:p w14:paraId="1DCD1BDA" w14:textId="77777777" w:rsidR="00486BD4" w:rsidRPr="00E80F49" w:rsidRDefault="00486BD4" w:rsidP="009E5560">
            <w:pPr>
              <w:pStyle w:val="TAL"/>
            </w:pPr>
            <w:r w:rsidRPr="00E80F49">
              <w:t>6.2C.1</w:t>
            </w:r>
            <w:r w:rsidRPr="00E80F49">
              <w:tab/>
              <w:t>Configured transmitted power for SUL</w:t>
            </w:r>
          </w:p>
        </w:tc>
        <w:tc>
          <w:tcPr>
            <w:tcW w:w="3285" w:type="dxa"/>
            <w:shd w:val="clear" w:color="auto" w:fill="auto"/>
          </w:tcPr>
          <w:p w14:paraId="60B242F3" w14:textId="77777777" w:rsidR="00486BD4" w:rsidRPr="00E80F49" w:rsidRDefault="00486BD4" w:rsidP="009E5560">
            <w:pPr>
              <w:pStyle w:val="TAC"/>
              <w:rPr>
                <w:lang w:eastAsia="zh-CN"/>
              </w:rPr>
            </w:pPr>
            <w:r w:rsidRPr="00E80F49">
              <w:rPr>
                <w:lang w:eastAsia="zh-CN"/>
              </w:rPr>
              <w:t>30</w:t>
            </w:r>
          </w:p>
        </w:tc>
        <w:tc>
          <w:tcPr>
            <w:tcW w:w="3285" w:type="dxa"/>
            <w:shd w:val="clear" w:color="auto" w:fill="auto"/>
          </w:tcPr>
          <w:p w14:paraId="31BF4C6E" w14:textId="77777777" w:rsidR="00486BD4" w:rsidRPr="00E80F49" w:rsidRDefault="00486BD4" w:rsidP="009E5560">
            <w:pPr>
              <w:pStyle w:val="TAL"/>
              <w:rPr>
                <w:lang w:eastAsia="zh-CN"/>
              </w:rPr>
            </w:pPr>
            <w:r w:rsidRPr="00E80F49">
              <w:rPr>
                <w:lang w:eastAsia="zh-CN"/>
              </w:rPr>
              <w:t>RAN5#86e</w:t>
            </w:r>
          </w:p>
        </w:tc>
      </w:tr>
      <w:tr w:rsidR="00486BD4" w:rsidRPr="00E80F49" w14:paraId="37B669E9" w14:textId="77777777" w:rsidTr="009E5560">
        <w:tc>
          <w:tcPr>
            <w:tcW w:w="3285" w:type="dxa"/>
            <w:shd w:val="clear" w:color="auto" w:fill="auto"/>
          </w:tcPr>
          <w:p w14:paraId="4AC3798B" w14:textId="77777777" w:rsidR="00486BD4" w:rsidRPr="00E80F49" w:rsidRDefault="00486BD4" w:rsidP="009E5560">
            <w:pPr>
              <w:pStyle w:val="TAL"/>
            </w:pPr>
            <w:r w:rsidRPr="00E80F49">
              <w:t>6.2C.3</w:t>
            </w:r>
            <w:r w:rsidRPr="00E80F49">
              <w:tab/>
              <w:t>UE maximum output power for SUL</w:t>
            </w:r>
          </w:p>
        </w:tc>
        <w:tc>
          <w:tcPr>
            <w:tcW w:w="3285" w:type="dxa"/>
            <w:shd w:val="clear" w:color="auto" w:fill="auto"/>
          </w:tcPr>
          <w:p w14:paraId="481AB8EA" w14:textId="77777777" w:rsidR="00486BD4" w:rsidRPr="00E80F49" w:rsidRDefault="00486BD4" w:rsidP="009E5560">
            <w:pPr>
              <w:pStyle w:val="TAC"/>
              <w:rPr>
                <w:lang w:eastAsia="zh-CN"/>
              </w:rPr>
            </w:pPr>
            <w:r w:rsidRPr="00E80F49">
              <w:rPr>
                <w:lang w:eastAsia="zh-CN"/>
              </w:rPr>
              <w:t>270</w:t>
            </w:r>
          </w:p>
        </w:tc>
        <w:tc>
          <w:tcPr>
            <w:tcW w:w="3285" w:type="dxa"/>
            <w:shd w:val="clear" w:color="auto" w:fill="auto"/>
          </w:tcPr>
          <w:p w14:paraId="4434C6AB" w14:textId="77777777" w:rsidR="00486BD4" w:rsidRPr="00E80F49" w:rsidRDefault="00486BD4" w:rsidP="009E5560">
            <w:pPr>
              <w:pStyle w:val="TAL"/>
            </w:pPr>
            <w:r w:rsidRPr="00E80F49">
              <w:rPr>
                <w:lang w:eastAsia="zh-CN"/>
              </w:rPr>
              <w:t>RAN5#86e</w:t>
            </w:r>
          </w:p>
        </w:tc>
      </w:tr>
      <w:tr w:rsidR="00486BD4" w:rsidRPr="00E80F49" w14:paraId="362BE800" w14:textId="77777777" w:rsidTr="009E5560">
        <w:tc>
          <w:tcPr>
            <w:tcW w:w="3285" w:type="dxa"/>
            <w:shd w:val="clear" w:color="auto" w:fill="auto"/>
          </w:tcPr>
          <w:p w14:paraId="6C09D6AD" w14:textId="77777777" w:rsidR="00486BD4" w:rsidRPr="00E80F49" w:rsidRDefault="00486BD4" w:rsidP="009E5560">
            <w:pPr>
              <w:pStyle w:val="TAL"/>
            </w:pPr>
            <w:r w:rsidRPr="00E80F49">
              <w:t>6.2C.4</w:t>
            </w:r>
            <w:r w:rsidRPr="00E80F49">
              <w:tab/>
              <w:t>UE maximum output power reduction for SUL</w:t>
            </w:r>
          </w:p>
        </w:tc>
        <w:tc>
          <w:tcPr>
            <w:tcW w:w="3285" w:type="dxa"/>
            <w:shd w:val="clear" w:color="auto" w:fill="auto"/>
          </w:tcPr>
          <w:p w14:paraId="507D8C2E" w14:textId="5339F672" w:rsidR="00486BD4" w:rsidRPr="00E80F49" w:rsidRDefault="00D35826" w:rsidP="009E5560">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7B7798C0" w14:textId="71B04A8E" w:rsidR="00486BD4" w:rsidRPr="00E80F49" w:rsidRDefault="00486BD4" w:rsidP="009E5560">
            <w:pPr>
              <w:pStyle w:val="TAL"/>
            </w:pPr>
            <w:r w:rsidRPr="00E80F49">
              <w:rPr>
                <w:lang w:eastAsia="zh-CN"/>
              </w:rPr>
              <w:t>RAN5#</w:t>
            </w:r>
            <w:r w:rsidR="00D35826" w:rsidRPr="00E80F49">
              <w:rPr>
                <w:lang w:eastAsia="zh-CN"/>
              </w:rPr>
              <w:t>90e</w:t>
            </w:r>
          </w:p>
        </w:tc>
      </w:tr>
      <w:tr w:rsidR="00486BD4" w:rsidRPr="00E80F49" w14:paraId="166DF032" w14:textId="77777777" w:rsidTr="009E5560">
        <w:tc>
          <w:tcPr>
            <w:tcW w:w="3285" w:type="dxa"/>
            <w:shd w:val="clear" w:color="auto" w:fill="auto"/>
          </w:tcPr>
          <w:p w14:paraId="4D70115B" w14:textId="77777777" w:rsidR="00486BD4" w:rsidRPr="00E80F49" w:rsidRDefault="00486BD4" w:rsidP="009E5560">
            <w:pPr>
              <w:pStyle w:val="TAL"/>
            </w:pPr>
            <w:r w:rsidRPr="00E80F49">
              <w:t>6.2C.5</w:t>
            </w:r>
            <w:r w:rsidRPr="00E80F49">
              <w:tab/>
              <w:t>UE additional maximum output power reduction for SUL</w:t>
            </w:r>
          </w:p>
        </w:tc>
        <w:tc>
          <w:tcPr>
            <w:tcW w:w="3285" w:type="dxa"/>
            <w:shd w:val="clear" w:color="auto" w:fill="auto"/>
          </w:tcPr>
          <w:p w14:paraId="5F56A33A" w14:textId="3CB335BA" w:rsidR="00486BD4" w:rsidRPr="00E80F49" w:rsidRDefault="00486BD4" w:rsidP="009E5560">
            <w:pPr>
              <w:pStyle w:val="TAC"/>
              <w:rPr>
                <w:lang w:eastAsia="zh-CN"/>
              </w:rPr>
            </w:pPr>
            <w:r w:rsidRPr="00E80F49">
              <w:t>Table 4.1.</w:t>
            </w:r>
            <w:r w:rsidR="0091784C">
              <w:t>2</w:t>
            </w:r>
            <w:r w:rsidRPr="00E80F49">
              <w:t>.1-1</w:t>
            </w:r>
          </w:p>
        </w:tc>
        <w:tc>
          <w:tcPr>
            <w:tcW w:w="3285" w:type="dxa"/>
            <w:shd w:val="clear" w:color="auto" w:fill="auto"/>
          </w:tcPr>
          <w:p w14:paraId="19C0D9BD" w14:textId="77777777" w:rsidR="00486BD4" w:rsidRPr="00E80F49" w:rsidRDefault="00486BD4" w:rsidP="009E5560">
            <w:pPr>
              <w:pStyle w:val="TAL"/>
            </w:pPr>
            <w:r w:rsidRPr="00E80F49">
              <w:rPr>
                <w:lang w:eastAsia="zh-CN"/>
              </w:rPr>
              <w:t>RAN5#87e</w:t>
            </w:r>
          </w:p>
        </w:tc>
      </w:tr>
      <w:tr w:rsidR="00486BD4" w:rsidRPr="00E80F49" w14:paraId="279BB1F6" w14:textId="77777777" w:rsidTr="009E5560">
        <w:tc>
          <w:tcPr>
            <w:tcW w:w="3285" w:type="dxa"/>
            <w:shd w:val="clear" w:color="auto" w:fill="auto"/>
          </w:tcPr>
          <w:p w14:paraId="12A45B0D" w14:textId="5758FDBC" w:rsidR="00486BD4" w:rsidRPr="00E80F49" w:rsidRDefault="00486BD4" w:rsidP="009E5560">
            <w:pPr>
              <w:pStyle w:val="TAL"/>
            </w:pPr>
            <w:r w:rsidRPr="00E80F49">
              <w:t>6.3C.1</w:t>
            </w:r>
            <w:r w:rsidR="00C46B3C">
              <w:tab/>
            </w:r>
            <w:r w:rsidRPr="00E80F49">
              <w:t>Minimum output power for SUL</w:t>
            </w:r>
          </w:p>
        </w:tc>
        <w:tc>
          <w:tcPr>
            <w:tcW w:w="3285" w:type="dxa"/>
            <w:shd w:val="clear" w:color="auto" w:fill="auto"/>
          </w:tcPr>
          <w:p w14:paraId="4645ADA1"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7A22E442" w14:textId="77777777" w:rsidR="00486BD4" w:rsidRPr="00E80F49" w:rsidRDefault="00486BD4" w:rsidP="009E5560">
            <w:pPr>
              <w:pStyle w:val="TAL"/>
            </w:pPr>
            <w:r w:rsidRPr="00E80F49">
              <w:rPr>
                <w:lang w:eastAsia="zh-CN"/>
              </w:rPr>
              <w:t>RAN5#87e</w:t>
            </w:r>
          </w:p>
        </w:tc>
      </w:tr>
      <w:tr w:rsidR="00486BD4" w:rsidRPr="00E80F49" w14:paraId="642A5AB3" w14:textId="77777777" w:rsidTr="009E5560">
        <w:tc>
          <w:tcPr>
            <w:tcW w:w="3285" w:type="dxa"/>
            <w:shd w:val="clear" w:color="auto" w:fill="auto"/>
          </w:tcPr>
          <w:p w14:paraId="1B06F91F" w14:textId="10F499C5" w:rsidR="00486BD4" w:rsidRPr="00E80F49" w:rsidRDefault="00486BD4" w:rsidP="009E5560">
            <w:pPr>
              <w:pStyle w:val="TAL"/>
              <w:rPr>
                <w:lang w:eastAsia="zh-CN"/>
              </w:rPr>
            </w:pPr>
            <w:r w:rsidRPr="00E80F49">
              <w:rPr>
                <w:lang w:eastAsia="zh-CN"/>
              </w:rPr>
              <w:t>6.3C.3</w:t>
            </w:r>
            <w:r w:rsidR="0022433D">
              <w:rPr>
                <w:lang w:eastAsia="zh-CN"/>
              </w:rPr>
              <w:t>.1</w:t>
            </w:r>
            <w:r w:rsidR="00C46B3C">
              <w:rPr>
                <w:lang w:eastAsia="zh-CN"/>
              </w:rPr>
              <w:tab/>
            </w:r>
            <w:r w:rsidRPr="00E80F49">
              <w:rPr>
                <w:lang w:eastAsia="zh-CN"/>
              </w:rPr>
              <w:t>Transmit ON/OFF time mask for SUL</w:t>
            </w:r>
          </w:p>
        </w:tc>
        <w:tc>
          <w:tcPr>
            <w:tcW w:w="3285" w:type="dxa"/>
            <w:shd w:val="clear" w:color="auto" w:fill="auto"/>
          </w:tcPr>
          <w:p w14:paraId="758FCA10"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2847C3AC" w14:textId="77777777" w:rsidR="00486BD4" w:rsidRPr="00E80F49" w:rsidRDefault="00486BD4" w:rsidP="009E5560">
            <w:pPr>
              <w:pStyle w:val="TAL"/>
              <w:rPr>
                <w:lang w:eastAsia="zh-CN"/>
              </w:rPr>
            </w:pPr>
            <w:r w:rsidRPr="00E80F49">
              <w:rPr>
                <w:lang w:eastAsia="zh-CN"/>
              </w:rPr>
              <w:t>RAN5#87e</w:t>
            </w:r>
          </w:p>
        </w:tc>
      </w:tr>
      <w:tr w:rsidR="0022433D" w:rsidRPr="00E80F49" w14:paraId="5D0BF3D8" w14:textId="77777777" w:rsidTr="009E5560">
        <w:tc>
          <w:tcPr>
            <w:tcW w:w="3285" w:type="dxa"/>
            <w:shd w:val="clear" w:color="auto" w:fill="auto"/>
          </w:tcPr>
          <w:p w14:paraId="6B8D124D" w14:textId="4A2E15C8" w:rsidR="0022433D" w:rsidRPr="00E80F49" w:rsidRDefault="0022433D" w:rsidP="0022433D">
            <w:pPr>
              <w:pStyle w:val="TAL"/>
              <w:rPr>
                <w:lang w:eastAsia="zh-CN"/>
              </w:rPr>
            </w:pPr>
            <w:r>
              <w:rPr>
                <w:rFonts w:hint="eastAsia"/>
                <w:lang w:eastAsia="zh-CN"/>
              </w:rPr>
              <w:t>6</w:t>
            </w:r>
            <w:r>
              <w:rPr>
                <w:lang w:eastAsia="zh-CN"/>
              </w:rPr>
              <w:t>.3C.3.2</w:t>
            </w:r>
            <w:r>
              <w:rPr>
                <w:lang w:eastAsia="zh-CN"/>
              </w:rPr>
              <w:tab/>
            </w:r>
            <w:r w:rsidRPr="0039658C">
              <w:t>General transmit ON/OFF time mask for switching between two uplink carriers</w:t>
            </w:r>
          </w:p>
        </w:tc>
        <w:tc>
          <w:tcPr>
            <w:tcW w:w="3285" w:type="dxa"/>
            <w:shd w:val="clear" w:color="auto" w:fill="auto"/>
          </w:tcPr>
          <w:p w14:paraId="1E03FC5A" w14:textId="4BFAD125" w:rsidR="0022433D" w:rsidRPr="00E80F49" w:rsidRDefault="0022433D" w:rsidP="0022433D">
            <w:pPr>
              <w:pStyle w:val="TAC"/>
              <w:rPr>
                <w:lang w:eastAsia="zh-CN"/>
              </w:rPr>
            </w:pPr>
            <w:r>
              <w:rPr>
                <w:rFonts w:hint="eastAsia"/>
                <w:lang w:eastAsia="zh-CN"/>
              </w:rPr>
              <w:t>1</w:t>
            </w:r>
          </w:p>
        </w:tc>
        <w:tc>
          <w:tcPr>
            <w:tcW w:w="3285" w:type="dxa"/>
            <w:shd w:val="clear" w:color="auto" w:fill="auto"/>
          </w:tcPr>
          <w:p w14:paraId="19F4BD39" w14:textId="70364624" w:rsidR="0022433D" w:rsidRPr="00E80F49" w:rsidRDefault="0022433D" w:rsidP="0022433D">
            <w:pPr>
              <w:pStyle w:val="TAL"/>
              <w:rPr>
                <w:lang w:eastAsia="zh-CN"/>
              </w:rPr>
            </w:pPr>
            <w:r>
              <w:rPr>
                <w:rFonts w:hint="eastAsia"/>
                <w:lang w:eastAsia="zh-CN"/>
              </w:rPr>
              <w:t>R</w:t>
            </w:r>
            <w:r>
              <w:rPr>
                <w:lang w:eastAsia="zh-CN"/>
              </w:rPr>
              <w:t>AN5#96e</w:t>
            </w:r>
          </w:p>
        </w:tc>
      </w:tr>
      <w:tr w:rsidR="0022433D" w:rsidRPr="00E80F49" w14:paraId="74E0BFA6" w14:textId="77777777" w:rsidTr="009E5560">
        <w:tc>
          <w:tcPr>
            <w:tcW w:w="3285" w:type="dxa"/>
            <w:shd w:val="clear" w:color="auto" w:fill="auto"/>
          </w:tcPr>
          <w:p w14:paraId="47E66E3A" w14:textId="77777777" w:rsidR="0022433D" w:rsidRPr="00E80F49" w:rsidRDefault="0022433D" w:rsidP="0022433D">
            <w:pPr>
              <w:pStyle w:val="TAL"/>
            </w:pPr>
            <w:r w:rsidRPr="00E80F49">
              <w:t>6.3C.4.1</w:t>
            </w:r>
            <w:r w:rsidRPr="00E80F49">
              <w:tab/>
              <w:t>Absolute power tolerance for SUL</w:t>
            </w:r>
          </w:p>
        </w:tc>
        <w:tc>
          <w:tcPr>
            <w:tcW w:w="3285" w:type="dxa"/>
            <w:shd w:val="clear" w:color="auto" w:fill="auto"/>
          </w:tcPr>
          <w:p w14:paraId="6E1F81CE" w14:textId="77777777" w:rsidR="0022433D" w:rsidRPr="00E80F49" w:rsidRDefault="0022433D" w:rsidP="0022433D">
            <w:pPr>
              <w:pStyle w:val="TAC"/>
              <w:rPr>
                <w:lang w:eastAsia="zh-CN"/>
              </w:rPr>
            </w:pPr>
            <w:r w:rsidRPr="00E80F49">
              <w:rPr>
                <w:lang w:eastAsia="zh-CN"/>
              </w:rPr>
              <w:t>3</w:t>
            </w:r>
          </w:p>
        </w:tc>
        <w:tc>
          <w:tcPr>
            <w:tcW w:w="3285" w:type="dxa"/>
            <w:shd w:val="clear" w:color="auto" w:fill="auto"/>
          </w:tcPr>
          <w:p w14:paraId="49C3BAC4" w14:textId="77777777" w:rsidR="0022433D" w:rsidRPr="00E80F49" w:rsidRDefault="0022433D" w:rsidP="0022433D">
            <w:pPr>
              <w:pStyle w:val="TAL"/>
            </w:pPr>
            <w:r w:rsidRPr="00E80F49">
              <w:rPr>
                <w:lang w:eastAsia="zh-CN"/>
              </w:rPr>
              <w:t>RAN5#87e</w:t>
            </w:r>
          </w:p>
        </w:tc>
      </w:tr>
      <w:tr w:rsidR="0022433D" w:rsidRPr="00E80F49" w14:paraId="597B533E" w14:textId="77777777" w:rsidTr="009E5560">
        <w:tc>
          <w:tcPr>
            <w:tcW w:w="3285" w:type="dxa"/>
            <w:shd w:val="clear" w:color="auto" w:fill="auto"/>
          </w:tcPr>
          <w:p w14:paraId="6D254A53" w14:textId="77777777" w:rsidR="0022433D" w:rsidRPr="00E80F49" w:rsidRDefault="0022433D" w:rsidP="0022433D">
            <w:pPr>
              <w:pStyle w:val="TAL"/>
            </w:pPr>
            <w:r w:rsidRPr="00E80F49">
              <w:t>6.3C.4.2</w:t>
            </w:r>
            <w:r w:rsidRPr="00E80F49">
              <w:tab/>
              <w:t>Power Control Relative power tolerance for SUL</w:t>
            </w:r>
          </w:p>
        </w:tc>
        <w:tc>
          <w:tcPr>
            <w:tcW w:w="3285" w:type="dxa"/>
            <w:shd w:val="clear" w:color="auto" w:fill="auto"/>
          </w:tcPr>
          <w:p w14:paraId="4AA13847" w14:textId="77777777" w:rsidR="0022433D" w:rsidRPr="00E80F49" w:rsidRDefault="0022433D" w:rsidP="0022433D">
            <w:pPr>
              <w:pStyle w:val="TAC"/>
              <w:rPr>
                <w:lang w:eastAsia="zh-CN"/>
              </w:rPr>
            </w:pPr>
            <w:r w:rsidRPr="00E80F49">
              <w:rPr>
                <w:lang w:eastAsia="zh-CN"/>
              </w:rPr>
              <w:t>TBD</w:t>
            </w:r>
          </w:p>
        </w:tc>
        <w:tc>
          <w:tcPr>
            <w:tcW w:w="3285" w:type="dxa"/>
            <w:shd w:val="clear" w:color="auto" w:fill="auto"/>
          </w:tcPr>
          <w:p w14:paraId="25F8EBD0" w14:textId="77777777" w:rsidR="0022433D" w:rsidRPr="00E80F49" w:rsidRDefault="0022433D" w:rsidP="0022433D">
            <w:pPr>
              <w:pStyle w:val="TAL"/>
            </w:pPr>
            <w:r w:rsidRPr="00E80F49">
              <w:rPr>
                <w:lang w:eastAsia="zh-CN"/>
              </w:rPr>
              <w:t>RAN5#87e</w:t>
            </w:r>
          </w:p>
        </w:tc>
      </w:tr>
      <w:tr w:rsidR="0022433D" w:rsidRPr="00E80F49" w14:paraId="73DE92A7" w14:textId="77777777" w:rsidTr="009E5560">
        <w:tc>
          <w:tcPr>
            <w:tcW w:w="3285" w:type="dxa"/>
            <w:shd w:val="clear" w:color="auto" w:fill="auto"/>
          </w:tcPr>
          <w:p w14:paraId="6B3552B4" w14:textId="77777777" w:rsidR="0022433D" w:rsidRPr="00E80F49" w:rsidRDefault="0022433D" w:rsidP="0022433D">
            <w:pPr>
              <w:pStyle w:val="TAL"/>
            </w:pPr>
            <w:r w:rsidRPr="00E80F49">
              <w:t>6.3C.4.3</w:t>
            </w:r>
            <w:r w:rsidRPr="00E80F49">
              <w:tab/>
              <w:t>Aggregate power tolerance for SUL</w:t>
            </w:r>
          </w:p>
        </w:tc>
        <w:tc>
          <w:tcPr>
            <w:tcW w:w="3285" w:type="dxa"/>
            <w:shd w:val="clear" w:color="auto" w:fill="auto"/>
          </w:tcPr>
          <w:p w14:paraId="77B2B3C8" w14:textId="77777777" w:rsidR="0022433D" w:rsidRPr="00E80F49" w:rsidRDefault="0022433D" w:rsidP="0022433D">
            <w:pPr>
              <w:pStyle w:val="TAC"/>
              <w:rPr>
                <w:lang w:eastAsia="zh-CN"/>
              </w:rPr>
            </w:pPr>
            <w:r w:rsidRPr="00E80F49">
              <w:rPr>
                <w:lang w:eastAsia="zh-CN"/>
              </w:rPr>
              <w:t>PUCCH: 3</w:t>
            </w:r>
          </w:p>
          <w:p w14:paraId="1DA7EB2E" w14:textId="77777777" w:rsidR="0022433D" w:rsidRPr="00E80F49" w:rsidRDefault="0022433D" w:rsidP="0022433D">
            <w:pPr>
              <w:pStyle w:val="TAC"/>
              <w:rPr>
                <w:lang w:eastAsia="zh-CN"/>
              </w:rPr>
            </w:pPr>
            <w:r w:rsidRPr="00E80F49">
              <w:rPr>
                <w:lang w:eastAsia="zh-CN"/>
              </w:rPr>
              <w:t>PUSCH: 3</w:t>
            </w:r>
          </w:p>
        </w:tc>
        <w:tc>
          <w:tcPr>
            <w:tcW w:w="3285" w:type="dxa"/>
            <w:shd w:val="clear" w:color="auto" w:fill="auto"/>
          </w:tcPr>
          <w:p w14:paraId="4DF6105D" w14:textId="77777777" w:rsidR="0022433D" w:rsidRPr="00E80F49" w:rsidRDefault="0022433D" w:rsidP="0022433D">
            <w:pPr>
              <w:pStyle w:val="TAL"/>
            </w:pPr>
            <w:r w:rsidRPr="00E80F49">
              <w:rPr>
                <w:lang w:eastAsia="zh-CN"/>
              </w:rPr>
              <w:t>RAN5#87e</w:t>
            </w:r>
          </w:p>
        </w:tc>
      </w:tr>
      <w:tr w:rsidR="0022433D" w:rsidRPr="00E80F49" w14:paraId="52B746E5" w14:textId="77777777" w:rsidTr="009E5560">
        <w:tc>
          <w:tcPr>
            <w:tcW w:w="3285" w:type="dxa"/>
            <w:shd w:val="clear" w:color="auto" w:fill="auto"/>
          </w:tcPr>
          <w:p w14:paraId="3CAD0CD3" w14:textId="77777777" w:rsidR="0022433D" w:rsidRPr="00E80F49" w:rsidRDefault="0022433D" w:rsidP="0022433D">
            <w:pPr>
              <w:pStyle w:val="TAL"/>
            </w:pPr>
            <w:r w:rsidRPr="00E80F49">
              <w:t>6.4C.1</w:t>
            </w:r>
            <w:r w:rsidRPr="00E80F49">
              <w:tab/>
              <w:t>Frequency error for SUL</w:t>
            </w:r>
          </w:p>
        </w:tc>
        <w:tc>
          <w:tcPr>
            <w:tcW w:w="3285" w:type="dxa"/>
            <w:shd w:val="clear" w:color="auto" w:fill="auto"/>
          </w:tcPr>
          <w:p w14:paraId="55D1D3BE" w14:textId="77777777" w:rsidR="0022433D" w:rsidRPr="00E80F49" w:rsidRDefault="0022433D" w:rsidP="0022433D">
            <w:pPr>
              <w:pStyle w:val="TAC"/>
              <w:rPr>
                <w:lang w:eastAsia="zh-CN"/>
              </w:rPr>
            </w:pPr>
            <w:r w:rsidRPr="00E80F49">
              <w:rPr>
                <w:lang w:eastAsia="zh-CN"/>
              </w:rPr>
              <w:t>5</w:t>
            </w:r>
          </w:p>
        </w:tc>
        <w:tc>
          <w:tcPr>
            <w:tcW w:w="3285" w:type="dxa"/>
            <w:shd w:val="clear" w:color="auto" w:fill="auto"/>
          </w:tcPr>
          <w:p w14:paraId="6DB4F8BC" w14:textId="77777777" w:rsidR="0022433D" w:rsidRPr="00E80F49" w:rsidRDefault="0022433D" w:rsidP="0022433D">
            <w:pPr>
              <w:pStyle w:val="TAL"/>
            </w:pPr>
            <w:r w:rsidRPr="00E80F49">
              <w:rPr>
                <w:lang w:eastAsia="zh-CN"/>
              </w:rPr>
              <w:t>RAN5#86e</w:t>
            </w:r>
          </w:p>
        </w:tc>
      </w:tr>
      <w:tr w:rsidR="0022433D" w:rsidRPr="00E80F49" w14:paraId="1C161941" w14:textId="77777777" w:rsidTr="0074462D">
        <w:tc>
          <w:tcPr>
            <w:tcW w:w="3285" w:type="dxa"/>
            <w:shd w:val="clear" w:color="auto" w:fill="auto"/>
          </w:tcPr>
          <w:p w14:paraId="1FA17AE0" w14:textId="77777777" w:rsidR="0022433D" w:rsidRPr="00E80F49" w:rsidRDefault="0022433D" w:rsidP="0022433D">
            <w:pPr>
              <w:pStyle w:val="TAL"/>
            </w:pPr>
            <w:r w:rsidRPr="00E80F49">
              <w:t>6.4C.2.1</w:t>
            </w:r>
            <w:r w:rsidRPr="00E80F49">
              <w:tab/>
              <w:t>Error Vector Magnitude for SUL</w:t>
            </w:r>
          </w:p>
        </w:tc>
        <w:tc>
          <w:tcPr>
            <w:tcW w:w="3285" w:type="dxa"/>
            <w:shd w:val="clear" w:color="auto" w:fill="auto"/>
          </w:tcPr>
          <w:p w14:paraId="10F3A0BF" w14:textId="77777777" w:rsidR="0022433D" w:rsidRPr="00E80F49" w:rsidRDefault="0022433D" w:rsidP="0022433D">
            <w:pPr>
              <w:pStyle w:val="TAC"/>
              <w:rPr>
                <w:lang w:eastAsia="zh-CN"/>
              </w:rPr>
            </w:pPr>
            <w:r w:rsidRPr="00E80F49">
              <w:rPr>
                <w:lang w:eastAsia="zh-CN"/>
              </w:rPr>
              <w:t>PUSCH: 84</w:t>
            </w:r>
          </w:p>
          <w:p w14:paraId="6D6A69CB" w14:textId="77777777" w:rsidR="0022433D" w:rsidRPr="00E80F49" w:rsidRDefault="0022433D" w:rsidP="0022433D">
            <w:pPr>
              <w:pStyle w:val="TAC"/>
              <w:rPr>
                <w:lang w:eastAsia="zh-CN"/>
              </w:rPr>
            </w:pPr>
            <w:r w:rsidRPr="00E80F49">
              <w:rPr>
                <w:lang w:eastAsia="zh-CN"/>
              </w:rPr>
              <w:t>PUCCH: 24</w:t>
            </w:r>
          </w:p>
          <w:p w14:paraId="2669899B" w14:textId="77777777" w:rsidR="0022433D" w:rsidRPr="00E80F49" w:rsidRDefault="0022433D" w:rsidP="0022433D">
            <w:pPr>
              <w:pStyle w:val="TAC"/>
              <w:rPr>
                <w:lang w:eastAsia="zh-CN"/>
              </w:rPr>
            </w:pPr>
            <w:r w:rsidRPr="00E80F49">
              <w:rPr>
                <w:lang w:eastAsia="zh-CN"/>
              </w:rPr>
              <w:t>PRACH: 12</w:t>
            </w:r>
          </w:p>
        </w:tc>
        <w:tc>
          <w:tcPr>
            <w:tcW w:w="3285" w:type="dxa"/>
            <w:shd w:val="clear" w:color="auto" w:fill="auto"/>
          </w:tcPr>
          <w:p w14:paraId="39D0D8B3" w14:textId="77777777" w:rsidR="0022433D" w:rsidRPr="00E80F49" w:rsidRDefault="0022433D" w:rsidP="0022433D">
            <w:pPr>
              <w:pStyle w:val="TAL"/>
            </w:pPr>
            <w:r w:rsidRPr="00E80F49">
              <w:rPr>
                <w:lang w:eastAsia="zh-CN"/>
              </w:rPr>
              <w:t>RAN5#86e</w:t>
            </w:r>
          </w:p>
        </w:tc>
      </w:tr>
      <w:tr w:rsidR="0022433D" w:rsidRPr="00E80F49" w14:paraId="63456E6A" w14:textId="77777777" w:rsidTr="00CF3F9A">
        <w:tc>
          <w:tcPr>
            <w:tcW w:w="3285" w:type="dxa"/>
            <w:shd w:val="clear" w:color="auto" w:fill="auto"/>
          </w:tcPr>
          <w:p w14:paraId="7CAE4C26" w14:textId="36BBB4FD" w:rsidR="0022433D" w:rsidRPr="00E80F49" w:rsidRDefault="0022433D" w:rsidP="0022433D">
            <w:pPr>
              <w:pStyle w:val="TAL"/>
            </w:pPr>
            <w:r w:rsidRPr="00E80F49">
              <w:t>6.4C.2.2</w:t>
            </w:r>
            <w:r w:rsidRPr="00E80F49">
              <w:tab/>
              <w:t>Carrier leakage for SUL</w:t>
            </w:r>
          </w:p>
        </w:tc>
        <w:tc>
          <w:tcPr>
            <w:tcW w:w="3285" w:type="dxa"/>
            <w:shd w:val="clear" w:color="auto" w:fill="auto"/>
            <w:vAlign w:val="center"/>
          </w:tcPr>
          <w:p w14:paraId="45AC5BA5" w14:textId="5A1B1910" w:rsidR="0022433D" w:rsidRPr="00E80F49" w:rsidRDefault="0022433D" w:rsidP="0022433D">
            <w:pPr>
              <w:pStyle w:val="TAC"/>
              <w:rPr>
                <w:lang w:eastAsia="zh-CN"/>
              </w:rPr>
            </w:pPr>
            <w:r w:rsidRPr="00E80F49">
              <w:t>3</w:t>
            </w:r>
          </w:p>
        </w:tc>
        <w:tc>
          <w:tcPr>
            <w:tcW w:w="3285" w:type="dxa"/>
            <w:shd w:val="clear" w:color="auto" w:fill="auto"/>
          </w:tcPr>
          <w:p w14:paraId="00449CF1" w14:textId="5C9D5BC5" w:rsidR="0022433D" w:rsidRPr="00E80F49" w:rsidRDefault="0022433D" w:rsidP="0022433D">
            <w:pPr>
              <w:pStyle w:val="TAL"/>
              <w:rPr>
                <w:lang w:eastAsia="zh-CN"/>
              </w:rPr>
            </w:pPr>
            <w:r w:rsidRPr="00E80F49">
              <w:rPr>
                <w:lang w:eastAsia="zh-CN"/>
              </w:rPr>
              <w:t>RAN5#90e</w:t>
            </w:r>
          </w:p>
        </w:tc>
      </w:tr>
      <w:tr w:rsidR="0022433D" w:rsidRPr="00E80F49" w14:paraId="1F0117E7" w14:textId="77777777" w:rsidTr="00CF3F9A">
        <w:tc>
          <w:tcPr>
            <w:tcW w:w="3285" w:type="dxa"/>
            <w:shd w:val="clear" w:color="auto" w:fill="auto"/>
          </w:tcPr>
          <w:p w14:paraId="0DD4B8D8" w14:textId="1BD6700E" w:rsidR="0022433D" w:rsidRPr="00E80F49" w:rsidRDefault="0022433D" w:rsidP="0022433D">
            <w:pPr>
              <w:pStyle w:val="TAL"/>
            </w:pPr>
            <w:bookmarkStart w:id="142" w:name="_Toc27478094"/>
            <w:bookmarkStart w:id="143" w:name="_Toc36226796"/>
            <w:bookmarkStart w:id="144" w:name="_Toc44324081"/>
            <w:bookmarkStart w:id="145" w:name="_Toc52990275"/>
            <w:bookmarkStart w:id="146" w:name="_Toc60823474"/>
            <w:bookmarkStart w:id="147" w:name="_Toc60825396"/>
            <w:r w:rsidRPr="00E80F49">
              <w:t>6.4C.2.3</w:t>
            </w:r>
            <w:r w:rsidRPr="00E80F49">
              <w:tab/>
              <w:t>In-band emissions for SUL</w:t>
            </w:r>
            <w:bookmarkEnd w:id="142"/>
            <w:bookmarkEnd w:id="143"/>
            <w:bookmarkEnd w:id="144"/>
            <w:bookmarkEnd w:id="145"/>
            <w:bookmarkEnd w:id="146"/>
            <w:bookmarkEnd w:id="147"/>
          </w:p>
        </w:tc>
        <w:tc>
          <w:tcPr>
            <w:tcW w:w="3285" w:type="dxa"/>
            <w:shd w:val="clear" w:color="auto" w:fill="auto"/>
            <w:vAlign w:val="center"/>
          </w:tcPr>
          <w:p w14:paraId="34C3EF6A" w14:textId="0C959A9D" w:rsidR="0022433D" w:rsidRPr="00E80F49" w:rsidRDefault="0022433D" w:rsidP="0022433D">
            <w:pPr>
              <w:pStyle w:val="TAC"/>
              <w:rPr>
                <w:lang w:eastAsia="zh-CN"/>
              </w:rPr>
            </w:pPr>
            <w:r w:rsidRPr="00E80F49">
              <w:t>36</w:t>
            </w:r>
          </w:p>
        </w:tc>
        <w:tc>
          <w:tcPr>
            <w:tcW w:w="3285" w:type="dxa"/>
            <w:shd w:val="clear" w:color="auto" w:fill="auto"/>
          </w:tcPr>
          <w:p w14:paraId="5BC49125" w14:textId="62591E1F" w:rsidR="0022433D" w:rsidRPr="00E80F49" w:rsidRDefault="0022433D" w:rsidP="0022433D">
            <w:pPr>
              <w:pStyle w:val="TAL"/>
              <w:rPr>
                <w:lang w:eastAsia="zh-CN"/>
              </w:rPr>
            </w:pPr>
            <w:r w:rsidRPr="00E80F49">
              <w:rPr>
                <w:lang w:eastAsia="zh-CN"/>
              </w:rPr>
              <w:t>RAN5#90e</w:t>
            </w:r>
          </w:p>
        </w:tc>
      </w:tr>
      <w:tr w:rsidR="0022433D" w:rsidRPr="00E80F49" w14:paraId="531860CD" w14:textId="77777777" w:rsidTr="00CF3F9A">
        <w:tc>
          <w:tcPr>
            <w:tcW w:w="3285" w:type="dxa"/>
            <w:shd w:val="clear" w:color="auto" w:fill="auto"/>
          </w:tcPr>
          <w:p w14:paraId="568074C6" w14:textId="0FE58818" w:rsidR="0022433D" w:rsidRPr="00E80F49" w:rsidRDefault="0022433D" w:rsidP="0022433D">
            <w:pPr>
              <w:pStyle w:val="TAL"/>
            </w:pPr>
            <w:r w:rsidRPr="00E80F49">
              <w:t>6.4C.2.4</w:t>
            </w:r>
            <w:r w:rsidRPr="00E80F49">
              <w:tab/>
              <w:t>EVM equalizer spectrum flatness for SUL</w:t>
            </w:r>
          </w:p>
        </w:tc>
        <w:tc>
          <w:tcPr>
            <w:tcW w:w="3285" w:type="dxa"/>
            <w:shd w:val="clear" w:color="auto" w:fill="auto"/>
            <w:vAlign w:val="center"/>
          </w:tcPr>
          <w:p w14:paraId="190CAFC4" w14:textId="73A2CBB8" w:rsidR="0022433D" w:rsidRPr="00E80F49" w:rsidRDefault="0022433D" w:rsidP="0022433D">
            <w:pPr>
              <w:pStyle w:val="TAC"/>
              <w:rPr>
                <w:lang w:eastAsia="zh-CN"/>
              </w:rPr>
            </w:pPr>
            <w:r w:rsidRPr="00E80F49">
              <w:t>90</w:t>
            </w:r>
          </w:p>
        </w:tc>
        <w:tc>
          <w:tcPr>
            <w:tcW w:w="3285" w:type="dxa"/>
            <w:shd w:val="clear" w:color="auto" w:fill="auto"/>
          </w:tcPr>
          <w:p w14:paraId="16BFB1E5" w14:textId="476E4B3A" w:rsidR="0022433D" w:rsidRPr="00E80F49" w:rsidRDefault="0022433D" w:rsidP="0022433D">
            <w:pPr>
              <w:pStyle w:val="TAL"/>
              <w:rPr>
                <w:lang w:eastAsia="zh-CN"/>
              </w:rPr>
            </w:pPr>
            <w:r w:rsidRPr="00E80F49">
              <w:rPr>
                <w:lang w:eastAsia="zh-CN"/>
              </w:rPr>
              <w:t>RAN5#90e</w:t>
            </w:r>
          </w:p>
        </w:tc>
      </w:tr>
      <w:tr w:rsidR="0022433D" w:rsidRPr="00E80F49" w14:paraId="00DB6B09" w14:textId="77777777" w:rsidTr="00CF3F9A">
        <w:tc>
          <w:tcPr>
            <w:tcW w:w="3285" w:type="dxa"/>
            <w:shd w:val="clear" w:color="auto" w:fill="auto"/>
          </w:tcPr>
          <w:p w14:paraId="0C98EB70" w14:textId="6D48D3CC" w:rsidR="0022433D" w:rsidRPr="00E80F49" w:rsidRDefault="0022433D" w:rsidP="0022433D">
            <w:pPr>
              <w:pStyle w:val="TAL"/>
            </w:pPr>
            <w:r w:rsidRPr="00E80F49">
              <w:t>6.4C.2.5</w:t>
            </w:r>
            <w:r w:rsidRPr="00E80F49">
              <w:tab/>
              <w:t>EVM equalizer spectrum flatness for Pi/2 BPSK for SUL</w:t>
            </w:r>
          </w:p>
        </w:tc>
        <w:tc>
          <w:tcPr>
            <w:tcW w:w="3285" w:type="dxa"/>
            <w:shd w:val="clear" w:color="auto" w:fill="auto"/>
            <w:vAlign w:val="center"/>
          </w:tcPr>
          <w:p w14:paraId="618CD012" w14:textId="1DF2303F" w:rsidR="0022433D" w:rsidRPr="00E80F49" w:rsidRDefault="0022433D" w:rsidP="0022433D">
            <w:pPr>
              <w:pStyle w:val="TAC"/>
              <w:rPr>
                <w:lang w:eastAsia="zh-CN"/>
              </w:rPr>
            </w:pPr>
            <w:r w:rsidRPr="00E80F49">
              <w:t>9</w:t>
            </w:r>
          </w:p>
        </w:tc>
        <w:tc>
          <w:tcPr>
            <w:tcW w:w="3285" w:type="dxa"/>
            <w:shd w:val="clear" w:color="auto" w:fill="auto"/>
          </w:tcPr>
          <w:p w14:paraId="72173F11" w14:textId="6F31B388" w:rsidR="0022433D" w:rsidRPr="00E80F49" w:rsidRDefault="0022433D" w:rsidP="0022433D">
            <w:pPr>
              <w:pStyle w:val="TAL"/>
              <w:rPr>
                <w:lang w:eastAsia="zh-CN"/>
              </w:rPr>
            </w:pPr>
            <w:r w:rsidRPr="00E80F49">
              <w:rPr>
                <w:lang w:eastAsia="zh-CN"/>
              </w:rPr>
              <w:t>RAN5#90e</w:t>
            </w:r>
          </w:p>
        </w:tc>
      </w:tr>
      <w:tr w:rsidR="0022433D" w:rsidRPr="00E80F49" w14:paraId="3995D312" w14:textId="77777777" w:rsidTr="009E5560">
        <w:tc>
          <w:tcPr>
            <w:tcW w:w="3285" w:type="dxa"/>
            <w:shd w:val="clear" w:color="auto" w:fill="auto"/>
          </w:tcPr>
          <w:p w14:paraId="3FB963B2" w14:textId="77777777" w:rsidR="0022433D" w:rsidRPr="00E80F49" w:rsidRDefault="0022433D" w:rsidP="0022433D">
            <w:pPr>
              <w:pStyle w:val="TAL"/>
            </w:pPr>
            <w:r w:rsidRPr="00E80F49">
              <w:t>6.5C.1</w:t>
            </w:r>
            <w:r w:rsidRPr="00E80F49">
              <w:tab/>
              <w:t>Occupied bandwidth for SUL</w:t>
            </w:r>
          </w:p>
        </w:tc>
        <w:tc>
          <w:tcPr>
            <w:tcW w:w="3285" w:type="dxa"/>
            <w:shd w:val="clear" w:color="auto" w:fill="auto"/>
          </w:tcPr>
          <w:p w14:paraId="463266F3" w14:textId="77777777" w:rsidR="0022433D" w:rsidRPr="00E80F49" w:rsidRDefault="0022433D" w:rsidP="0022433D">
            <w:pPr>
              <w:pStyle w:val="TAC"/>
              <w:rPr>
                <w:lang w:eastAsia="zh-CN"/>
              </w:rPr>
            </w:pPr>
            <w:r w:rsidRPr="00E80F49">
              <w:rPr>
                <w:lang w:eastAsia="zh-CN"/>
              </w:rPr>
              <w:t>18</w:t>
            </w:r>
          </w:p>
        </w:tc>
        <w:tc>
          <w:tcPr>
            <w:tcW w:w="3285" w:type="dxa"/>
            <w:shd w:val="clear" w:color="auto" w:fill="auto"/>
          </w:tcPr>
          <w:p w14:paraId="16A45677" w14:textId="77777777" w:rsidR="0022433D" w:rsidRPr="00E80F49" w:rsidRDefault="0022433D" w:rsidP="0022433D">
            <w:pPr>
              <w:pStyle w:val="TAL"/>
            </w:pPr>
            <w:r w:rsidRPr="00E80F49">
              <w:rPr>
                <w:lang w:eastAsia="zh-CN"/>
              </w:rPr>
              <w:t>RAN5#86e</w:t>
            </w:r>
          </w:p>
        </w:tc>
      </w:tr>
      <w:tr w:rsidR="0022433D" w:rsidRPr="00E80F49" w14:paraId="58E3D601" w14:textId="77777777" w:rsidTr="009E5560">
        <w:tc>
          <w:tcPr>
            <w:tcW w:w="3285" w:type="dxa"/>
            <w:shd w:val="clear" w:color="auto" w:fill="auto"/>
          </w:tcPr>
          <w:p w14:paraId="43CF2A16" w14:textId="77777777" w:rsidR="0022433D" w:rsidRPr="00E80F49" w:rsidRDefault="0022433D" w:rsidP="0022433D">
            <w:pPr>
              <w:pStyle w:val="TAL"/>
            </w:pPr>
            <w:r w:rsidRPr="00E80F49">
              <w:t>6.5C.2.2</w:t>
            </w:r>
            <w:r w:rsidRPr="00E80F49">
              <w:tab/>
              <w:t>Spectrum Emission Mask for SUL</w:t>
            </w:r>
          </w:p>
        </w:tc>
        <w:tc>
          <w:tcPr>
            <w:tcW w:w="3285" w:type="dxa"/>
            <w:shd w:val="clear" w:color="auto" w:fill="auto"/>
          </w:tcPr>
          <w:p w14:paraId="5CB63697" w14:textId="2155C765" w:rsidR="0022433D" w:rsidRPr="00E80F49" w:rsidRDefault="0022433D" w:rsidP="0022433D">
            <w:pPr>
              <w:pStyle w:val="TAC"/>
              <w:rPr>
                <w:lang w:eastAsia="zh-CN"/>
              </w:rPr>
            </w:pPr>
            <w:r w:rsidRPr="00E80F49">
              <w:rPr>
                <w:lang w:eastAsia="zh-CN"/>
              </w:rPr>
              <w:t>72 (80</w:t>
            </w:r>
            <w:r w:rsidRPr="00E80F49">
              <w:rPr>
                <w:vertAlign w:val="superscript"/>
                <w:lang w:eastAsia="zh-CN"/>
              </w:rPr>
              <w:t>1</w:t>
            </w:r>
            <w:r w:rsidRPr="00E80F49">
              <w:rPr>
                <w:lang w:eastAsia="zh-CN"/>
              </w:rPr>
              <w:t>)</w:t>
            </w:r>
          </w:p>
        </w:tc>
        <w:tc>
          <w:tcPr>
            <w:tcW w:w="3285" w:type="dxa"/>
            <w:shd w:val="clear" w:color="auto" w:fill="auto"/>
          </w:tcPr>
          <w:p w14:paraId="55592B6D" w14:textId="72CF41C2" w:rsidR="0022433D" w:rsidRPr="00E80F49" w:rsidRDefault="0022433D" w:rsidP="0022433D">
            <w:pPr>
              <w:pStyle w:val="TAL"/>
            </w:pPr>
            <w:r w:rsidRPr="00E80F49">
              <w:rPr>
                <w:lang w:eastAsia="zh-CN"/>
              </w:rPr>
              <w:t>RAN5#90e</w:t>
            </w:r>
          </w:p>
        </w:tc>
      </w:tr>
      <w:tr w:rsidR="0022433D" w:rsidRPr="00E80F49" w14:paraId="7DD3E067" w14:textId="77777777" w:rsidTr="009E5560">
        <w:tc>
          <w:tcPr>
            <w:tcW w:w="3285" w:type="dxa"/>
            <w:shd w:val="clear" w:color="auto" w:fill="auto"/>
          </w:tcPr>
          <w:p w14:paraId="3795C34C" w14:textId="77777777" w:rsidR="0022433D" w:rsidRPr="00E80F49" w:rsidRDefault="0022433D" w:rsidP="0022433D">
            <w:pPr>
              <w:pStyle w:val="TAL"/>
            </w:pPr>
            <w:r w:rsidRPr="00E80F49">
              <w:t>6.5C.2.3</w:t>
            </w:r>
            <w:r w:rsidRPr="00E80F49">
              <w:tab/>
              <w:t>Additional spectrum emission mask for SUL</w:t>
            </w:r>
          </w:p>
        </w:tc>
        <w:tc>
          <w:tcPr>
            <w:tcW w:w="3285" w:type="dxa"/>
            <w:shd w:val="clear" w:color="auto" w:fill="auto"/>
          </w:tcPr>
          <w:p w14:paraId="077219C6" w14:textId="42210174" w:rsidR="0022433D" w:rsidRPr="00E80F49" w:rsidRDefault="0091784C" w:rsidP="0022433D">
            <w:pPr>
              <w:pStyle w:val="TAC"/>
            </w:pPr>
            <w:r w:rsidRPr="00E80F49">
              <w:t>Table 4.1.</w:t>
            </w:r>
            <w:r>
              <w:t>2</w:t>
            </w:r>
            <w:r w:rsidRPr="00E80F49">
              <w:t>.1-1</w:t>
            </w:r>
          </w:p>
        </w:tc>
        <w:tc>
          <w:tcPr>
            <w:tcW w:w="3285" w:type="dxa"/>
            <w:shd w:val="clear" w:color="auto" w:fill="auto"/>
          </w:tcPr>
          <w:p w14:paraId="3F536844" w14:textId="77777777" w:rsidR="0022433D" w:rsidRPr="00E80F49" w:rsidRDefault="0022433D" w:rsidP="0022433D">
            <w:pPr>
              <w:pStyle w:val="TAL"/>
            </w:pPr>
            <w:r w:rsidRPr="00E80F49">
              <w:rPr>
                <w:lang w:eastAsia="zh-CN"/>
              </w:rPr>
              <w:t>RAN5#86e</w:t>
            </w:r>
          </w:p>
        </w:tc>
      </w:tr>
      <w:tr w:rsidR="0022433D" w:rsidRPr="00E80F49" w14:paraId="23C0A90C" w14:textId="77777777" w:rsidTr="009E5560">
        <w:tc>
          <w:tcPr>
            <w:tcW w:w="3285" w:type="dxa"/>
            <w:shd w:val="clear" w:color="auto" w:fill="auto"/>
          </w:tcPr>
          <w:p w14:paraId="4454B83E" w14:textId="77777777" w:rsidR="0022433D" w:rsidRPr="00E80F49" w:rsidRDefault="0022433D" w:rsidP="0022433D">
            <w:pPr>
              <w:pStyle w:val="TAL"/>
            </w:pPr>
            <w:r w:rsidRPr="00E80F49">
              <w:t>6.5C.2.4.1</w:t>
            </w:r>
            <w:r w:rsidRPr="00E80F49">
              <w:tab/>
              <w:t>NR ACLR for SUL</w:t>
            </w:r>
          </w:p>
        </w:tc>
        <w:tc>
          <w:tcPr>
            <w:tcW w:w="3285" w:type="dxa"/>
            <w:shd w:val="clear" w:color="auto" w:fill="auto"/>
          </w:tcPr>
          <w:p w14:paraId="3686C5B3" w14:textId="5B42A183" w:rsidR="0022433D" w:rsidRPr="00E80F49" w:rsidRDefault="0022433D" w:rsidP="0022433D">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6B5B2C55" w14:textId="263B0F35" w:rsidR="0022433D" w:rsidRPr="00E80F49" w:rsidRDefault="0022433D" w:rsidP="0022433D">
            <w:pPr>
              <w:pStyle w:val="TAL"/>
            </w:pPr>
            <w:r w:rsidRPr="00E80F49">
              <w:rPr>
                <w:lang w:eastAsia="zh-CN"/>
              </w:rPr>
              <w:t>RAN5#90e</w:t>
            </w:r>
          </w:p>
        </w:tc>
      </w:tr>
      <w:tr w:rsidR="0022433D" w:rsidRPr="00E80F49" w14:paraId="791B2314" w14:textId="77777777" w:rsidTr="009E5560">
        <w:tc>
          <w:tcPr>
            <w:tcW w:w="3285" w:type="dxa"/>
            <w:shd w:val="clear" w:color="auto" w:fill="auto"/>
          </w:tcPr>
          <w:p w14:paraId="3122080D" w14:textId="77777777" w:rsidR="0022433D" w:rsidRPr="00E80F49" w:rsidRDefault="0022433D" w:rsidP="0022433D">
            <w:pPr>
              <w:pStyle w:val="TAL"/>
            </w:pPr>
            <w:r w:rsidRPr="00E80F49">
              <w:t>6.5C.2.4.2</w:t>
            </w:r>
            <w:r w:rsidRPr="00E80F49">
              <w:tab/>
              <w:t>UTRA ACLR for SUL</w:t>
            </w:r>
          </w:p>
        </w:tc>
        <w:tc>
          <w:tcPr>
            <w:tcW w:w="3285" w:type="dxa"/>
            <w:shd w:val="clear" w:color="auto" w:fill="auto"/>
          </w:tcPr>
          <w:p w14:paraId="019BBAA3" w14:textId="074193AA" w:rsidR="0022433D" w:rsidRPr="00E80F49" w:rsidRDefault="0022433D" w:rsidP="0022433D">
            <w:pPr>
              <w:pStyle w:val="TAC"/>
              <w:rPr>
                <w:lang w:eastAsia="zh-CN"/>
              </w:rPr>
            </w:pPr>
            <w:r w:rsidRPr="00E80F49">
              <w:t>Table 4.1.</w:t>
            </w:r>
            <w:r w:rsidR="0091784C">
              <w:t>2</w:t>
            </w:r>
            <w:r w:rsidRPr="00E80F49">
              <w:t>.1-1</w:t>
            </w:r>
          </w:p>
        </w:tc>
        <w:tc>
          <w:tcPr>
            <w:tcW w:w="3285" w:type="dxa"/>
            <w:shd w:val="clear" w:color="auto" w:fill="auto"/>
          </w:tcPr>
          <w:p w14:paraId="4E539F82" w14:textId="77777777" w:rsidR="0022433D" w:rsidRPr="00E80F49" w:rsidRDefault="0022433D" w:rsidP="0022433D">
            <w:pPr>
              <w:pStyle w:val="TAL"/>
            </w:pPr>
            <w:r w:rsidRPr="00E80F49">
              <w:rPr>
                <w:lang w:eastAsia="zh-CN"/>
              </w:rPr>
              <w:t>RAN5#86e</w:t>
            </w:r>
          </w:p>
        </w:tc>
      </w:tr>
      <w:tr w:rsidR="0022433D" w:rsidRPr="00E80F49" w14:paraId="2C4639A0" w14:textId="77777777" w:rsidTr="009E5560">
        <w:tc>
          <w:tcPr>
            <w:tcW w:w="3285" w:type="dxa"/>
            <w:shd w:val="clear" w:color="auto" w:fill="auto"/>
          </w:tcPr>
          <w:p w14:paraId="211DAE4E" w14:textId="77777777" w:rsidR="0022433D" w:rsidRPr="00E80F49" w:rsidRDefault="0022433D" w:rsidP="0022433D">
            <w:pPr>
              <w:pStyle w:val="TAL"/>
            </w:pPr>
            <w:r w:rsidRPr="00E80F49">
              <w:t>6.5C.3.1</w:t>
            </w:r>
            <w:r w:rsidRPr="00E80F49">
              <w:tab/>
              <w:t>General spurious emissions for SUL</w:t>
            </w:r>
          </w:p>
        </w:tc>
        <w:tc>
          <w:tcPr>
            <w:tcW w:w="3285" w:type="dxa"/>
            <w:shd w:val="clear" w:color="auto" w:fill="auto"/>
          </w:tcPr>
          <w:p w14:paraId="0AB49984"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4D7212C0" w14:textId="77777777" w:rsidR="0022433D" w:rsidRPr="00E80F49" w:rsidRDefault="0022433D" w:rsidP="0022433D">
            <w:pPr>
              <w:pStyle w:val="TAL"/>
            </w:pPr>
            <w:r w:rsidRPr="00E80F49">
              <w:rPr>
                <w:lang w:eastAsia="zh-CN"/>
              </w:rPr>
              <w:t>RAN5#86e</w:t>
            </w:r>
          </w:p>
        </w:tc>
      </w:tr>
      <w:tr w:rsidR="0022433D" w:rsidRPr="00E80F49" w14:paraId="312C0CF1" w14:textId="77777777" w:rsidTr="009E5560">
        <w:tc>
          <w:tcPr>
            <w:tcW w:w="3285" w:type="dxa"/>
            <w:shd w:val="clear" w:color="auto" w:fill="auto"/>
          </w:tcPr>
          <w:p w14:paraId="1D1D7BDB" w14:textId="77777777" w:rsidR="0022433D" w:rsidRPr="00E80F49" w:rsidRDefault="0022433D" w:rsidP="0022433D">
            <w:pPr>
              <w:pStyle w:val="TAL"/>
            </w:pPr>
            <w:r w:rsidRPr="00E80F49">
              <w:t>6.5C.3.2</w:t>
            </w:r>
            <w:r w:rsidRPr="00E80F49">
              <w:tab/>
              <w:t>Spurious emission for UE co-existence for SUL</w:t>
            </w:r>
          </w:p>
        </w:tc>
        <w:tc>
          <w:tcPr>
            <w:tcW w:w="3285" w:type="dxa"/>
            <w:shd w:val="clear" w:color="auto" w:fill="auto"/>
          </w:tcPr>
          <w:p w14:paraId="0F25340A"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214A0EF2" w14:textId="77777777" w:rsidR="0022433D" w:rsidRPr="00E80F49" w:rsidRDefault="0022433D" w:rsidP="0022433D">
            <w:pPr>
              <w:pStyle w:val="TAL"/>
            </w:pPr>
            <w:r w:rsidRPr="00E80F49">
              <w:rPr>
                <w:lang w:eastAsia="zh-CN"/>
              </w:rPr>
              <w:t>RAN5#86e</w:t>
            </w:r>
          </w:p>
        </w:tc>
      </w:tr>
      <w:tr w:rsidR="0022433D" w:rsidRPr="00E80F49" w14:paraId="0BFEB172" w14:textId="77777777" w:rsidTr="009E5560">
        <w:tc>
          <w:tcPr>
            <w:tcW w:w="3285" w:type="dxa"/>
            <w:shd w:val="clear" w:color="auto" w:fill="auto"/>
          </w:tcPr>
          <w:p w14:paraId="01F947C8" w14:textId="77777777" w:rsidR="0022433D" w:rsidRPr="00E80F49" w:rsidRDefault="0022433D" w:rsidP="0022433D">
            <w:pPr>
              <w:pStyle w:val="TAL"/>
            </w:pPr>
            <w:r w:rsidRPr="00E80F49">
              <w:t>6.5C.3.3</w:t>
            </w:r>
            <w:r w:rsidRPr="00E80F49">
              <w:tab/>
              <w:t>Additional spurious emissions for SUL</w:t>
            </w:r>
          </w:p>
        </w:tc>
        <w:tc>
          <w:tcPr>
            <w:tcW w:w="3285" w:type="dxa"/>
            <w:shd w:val="clear" w:color="auto" w:fill="auto"/>
          </w:tcPr>
          <w:p w14:paraId="5343690B" w14:textId="77777777" w:rsidR="0022433D" w:rsidRPr="00E80F49" w:rsidRDefault="0022433D" w:rsidP="0022433D">
            <w:pPr>
              <w:pStyle w:val="TAC"/>
              <w:rPr>
                <w:lang w:eastAsia="zh-CN"/>
              </w:rPr>
            </w:pPr>
            <w:r w:rsidRPr="00E80F49">
              <w:rPr>
                <w:lang w:eastAsia="zh-CN"/>
              </w:rPr>
              <w:t>115 for NS_05</w:t>
            </w:r>
          </w:p>
          <w:p w14:paraId="5C21BD56" w14:textId="77777777" w:rsidR="0022433D" w:rsidRPr="00E80F49" w:rsidRDefault="0022433D" w:rsidP="0022433D">
            <w:pPr>
              <w:pStyle w:val="TAC"/>
              <w:rPr>
                <w:lang w:eastAsia="zh-CN"/>
              </w:rPr>
            </w:pPr>
            <w:r w:rsidRPr="00E80F49">
              <w:rPr>
                <w:lang w:eastAsia="zh-CN"/>
              </w:rPr>
              <w:t>28 for NS_43</w:t>
            </w:r>
          </w:p>
        </w:tc>
        <w:tc>
          <w:tcPr>
            <w:tcW w:w="3285" w:type="dxa"/>
            <w:shd w:val="clear" w:color="auto" w:fill="auto"/>
          </w:tcPr>
          <w:p w14:paraId="15698421" w14:textId="77777777" w:rsidR="0022433D" w:rsidRPr="00E80F49" w:rsidRDefault="0022433D" w:rsidP="0022433D">
            <w:pPr>
              <w:pStyle w:val="TAL"/>
            </w:pPr>
            <w:r w:rsidRPr="00E80F49">
              <w:rPr>
                <w:lang w:eastAsia="zh-CN"/>
              </w:rPr>
              <w:t>RAN5#87e</w:t>
            </w:r>
          </w:p>
        </w:tc>
      </w:tr>
      <w:tr w:rsidR="0022433D" w:rsidRPr="00E80F49" w14:paraId="365BAFEE" w14:textId="77777777" w:rsidTr="009E5560">
        <w:tc>
          <w:tcPr>
            <w:tcW w:w="3285" w:type="dxa"/>
            <w:shd w:val="clear" w:color="auto" w:fill="auto"/>
          </w:tcPr>
          <w:p w14:paraId="44EA1285" w14:textId="77777777" w:rsidR="0022433D" w:rsidRPr="00E80F49" w:rsidRDefault="0022433D" w:rsidP="0022433D">
            <w:pPr>
              <w:pStyle w:val="TAL"/>
            </w:pPr>
            <w:r w:rsidRPr="00E80F49">
              <w:t>6.5C.4</w:t>
            </w:r>
            <w:r w:rsidRPr="00E80F49">
              <w:tab/>
              <w:t>Transmit intermodulation for SUL</w:t>
            </w:r>
          </w:p>
        </w:tc>
        <w:tc>
          <w:tcPr>
            <w:tcW w:w="3285" w:type="dxa"/>
            <w:shd w:val="clear" w:color="auto" w:fill="auto"/>
          </w:tcPr>
          <w:p w14:paraId="62D54351" w14:textId="77777777" w:rsidR="0022433D" w:rsidRPr="00E80F49" w:rsidRDefault="0022433D" w:rsidP="0022433D">
            <w:pPr>
              <w:pStyle w:val="TAC"/>
              <w:rPr>
                <w:lang w:eastAsia="zh-CN"/>
              </w:rPr>
            </w:pPr>
            <w:r w:rsidRPr="00E80F49">
              <w:rPr>
                <w:lang w:eastAsia="zh-CN"/>
              </w:rPr>
              <w:t>4</w:t>
            </w:r>
          </w:p>
        </w:tc>
        <w:tc>
          <w:tcPr>
            <w:tcW w:w="3285" w:type="dxa"/>
            <w:shd w:val="clear" w:color="auto" w:fill="auto"/>
          </w:tcPr>
          <w:p w14:paraId="2A8473D0" w14:textId="77777777" w:rsidR="0022433D" w:rsidRPr="00E80F49" w:rsidRDefault="0022433D" w:rsidP="0022433D">
            <w:pPr>
              <w:pStyle w:val="TAL"/>
            </w:pPr>
            <w:r w:rsidRPr="00E80F49">
              <w:rPr>
                <w:lang w:eastAsia="zh-CN"/>
              </w:rPr>
              <w:t>RAN5#86e</w:t>
            </w:r>
          </w:p>
        </w:tc>
      </w:tr>
      <w:tr w:rsidR="0022433D" w:rsidRPr="00E80F49" w14:paraId="52CD2A7C" w14:textId="77777777" w:rsidTr="002E5133">
        <w:tc>
          <w:tcPr>
            <w:tcW w:w="9855" w:type="dxa"/>
            <w:gridSpan w:val="3"/>
            <w:shd w:val="clear" w:color="auto" w:fill="auto"/>
          </w:tcPr>
          <w:p w14:paraId="4FDFABC3" w14:textId="00CB7016" w:rsidR="0022433D" w:rsidRPr="00E80F49" w:rsidRDefault="0022433D" w:rsidP="0022433D">
            <w:pPr>
              <w:pStyle w:val="TAL"/>
              <w:rPr>
                <w:lang w:eastAsia="zh-CN"/>
              </w:rPr>
            </w:pPr>
            <w:r w:rsidRPr="00E80F49">
              <w:t>NOTE 1: UEs supporting pi/2 BPSK DMRS and the corresponding IE [DMRSPi2BPSK] is set to 1.</w:t>
            </w:r>
          </w:p>
        </w:tc>
      </w:tr>
    </w:tbl>
    <w:p w14:paraId="76790E3B" w14:textId="77777777" w:rsidR="00486BD4" w:rsidRPr="00E80F49" w:rsidRDefault="00486BD4" w:rsidP="00486BD4"/>
    <w:p w14:paraId="1D23E64C" w14:textId="77777777" w:rsidR="00486BD4" w:rsidRPr="00E80F49" w:rsidRDefault="00486BD4" w:rsidP="00486BD4">
      <w:pPr>
        <w:pStyle w:val="TH"/>
      </w:pPr>
      <w:r w:rsidRPr="00E80F49">
        <w:t xml:space="preserve">Table 4.1.1.2-2: Number of test points for SUL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26DFC3D1" w14:textId="77777777" w:rsidTr="009E5560">
        <w:tc>
          <w:tcPr>
            <w:tcW w:w="3285" w:type="dxa"/>
            <w:shd w:val="clear" w:color="auto" w:fill="auto"/>
            <w:vAlign w:val="center"/>
          </w:tcPr>
          <w:p w14:paraId="0546A4A4" w14:textId="77777777" w:rsidR="00486BD4" w:rsidRPr="00E80F49" w:rsidRDefault="00486BD4" w:rsidP="009E5560">
            <w:pPr>
              <w:pStyle w:val="TAH"/>
            </w:pPr>
            <w:r w:rsidRPr="00E80F49">
              <w:t>Subclause</w:t>
            </w:r>
          </w:p>
        </w:tc>
        <w:tc>
          <w:tcPr>
            <w:tcW w:w="3285" w:type="dxa"/>
            <w:shd w:val="clear" w:color="auto" w:fill="auto"/>
            <w:vAlign w:val="center"/>
          </w:tcPr>
          <w:p w14:paraId="0226CF72" w14:textId="77777777" w:rsidR="00486BD4" w:rsidRPr="00E80F49" w:rsidRDefault="00486BD4" w:rsidP="009E5560">
            <w:pPr>
              <w:pStyle w:val="TAH"/>
            </w:pPr>
            <w:r w:rsidRPr="00E80F49">
              <w:t>Number of test points</w:t>
            </w:r>
          </w:p>
        </w:tc>
        <w:tc>
          <w:tcPr>
            <w:tcW w:w="3285" w:type="dxa"/>
            <w:shd w:val="clear" w:color="auto" w:fill="auto"/>
          </w:tcPr>
          <w:p w14:paraId="25F0EDCE" w14:textId="77777777" w:rsidR="00486BD4" w:rsidRPr="00E80F49" w:rsidRDefault="00486BD4" w:rsidP="009E5560">
            <w:pPr>
              <w:pStyle w:val="TAH"/>
            </w:pPr>
            <w:r w:rsidRPr="00E80F49">
              <w:t>Comments</w:t>
            </w:r>
          </w:p>
        </w:tc>
      </w:tr>
      <w:tr w:rsidR="00486BD4" w:rsidRPr="00E80F49" w14:paraId="58D682CA" w14:textId="77777777" w:rsidTr="009E5560">
        <w:tc>
          <w:tcPr>
            <w:tcW w:w="3285" w:type="dxa"/>
            <w:shd w:val="clear" w:color="auto" w:fill="auto"/>
          </w:tcPr>
          <w:p w14:paraId="7167FA72" w14:textId="77777777" w:rsidR="00486BD4" w:rsidRPr="00E80F49" w:rsidRDefault="00486BD4" w:rsidP="009E5560">
            <w:pPr>
              <w:pStyle w:val="TAL"/>
            </w:pPr>
            <w:r w:rsidRPr="00E80F49">
              <w:t>7.3C.2</w:t>
            </w:r>
            <w:r w:rsidRPr="00E80F49">
              <w:tab/>
              <w:t>Reference sensitivity power level for SUL</w:t>
            </w:r>
          </w:p>
        </w:tc>
        <w:tc>
          <w:tcPr>
            <w:tcW w:w="3285" w:type="dxa"/>
            <w:shd w:val="clear" w:color="auto" w:fill="auto"/>
          </w:tcPr>
          <w:p w14:paraId="0F84452B" w14:textId="42C33E51" w:rsidR="004D3FB8" w:rsidRPr="00E80F49" w:rsidRDefault="004D3FB8" w:rsidP="00CF3F9A">
            <w:pPr>
              <w:pStyle w:val="TAL"/>
              <w:rPr>
                <w:lang w:eastAsia="zh-CN"/>
              </w:rPr>
            </w:pPr>
            <w:r w:rsidRPr="00E80F49">
              <w:rPr>
                <w:lang w:eastAsia="zh-CN"/>
              </w:rPr>
              <w:t>General test points:45</w:t>
            </w:r>
          </w:p>
          <w:p w14:paraId="605E3C50" w14:textId="77777777" w:rsidR="004D3FB8" w:rsidRPr="00E80F49" w:rsidRDefault="004D3FB8" w:rsidP="00CF3F9A">
            <w:pPr>
              <w:pStyle w:val="TAL"/>
              <w:rPr>
                <w:lang w:eastAsia="zh-CN"/>
              </w:rPr>
            </w:pPr>
            <w:r w:rsidRPr="00E80F49">
              <w:rPr>
                <w:lang w:eastAsia="zh-CN"/>
              </w:rPr>
              <w:t>SUL configuration specific test points:</w:t>
            </w:r>
          </w:p>
          <w:p w14:paraId="3CFFD93B" w14:textId="1A3CC406" w:rsidR="00486BD4" w:rsidRPr="00E80F49" w:rsidRDefault="004D3FB8" w:rsidP="004D3FB8">
            <w:pPr>
              <w:pStyle w:val="TAC"/>
              <w:rPr>
                <w:lang w:eastAsia="zh-CN"/>
              </w:rPr>
            </w:pPr>
            <w:r w:rsidRPr="00E80F49">
              <w:rPr>
                <w:lang w:eastAsia="zh-CN"/>
              </w:rPr>
              <w:t>SUL_n78-n80: 2</w:t>
            </w:r>
          </w:p>
        </w:tc>
        <w:tc>
          <w:tcPr>
            <w:tcW w:w="3285" w:type="dxa"/>
            <w:shd w:val="clear" w:color="auto" w:fill="auto"/>
          </w:tcPr>
          <w:p w14:paraId="3E3D82FA" w14:textId="573A9000" w:rsidR="00486BD4" w:rsidRPr="00E80F49" w:rsidRDefault="00486BD4" w:rsidP="009E5560">
            <w:pPr>
              <w:pStyle w:val="TAL"/>
              <w:rPr>
                <w:lang w:eastAsia="zh-CN"/>
              </w:rPr>
            </w:pPr>
            <w:r w:rsidRPr="00E80F49">
              <w:rPr>
                <w:lang w:eastAsia="zh-CN"/>
              </w:rPr>
              <w:t>RAN5#</w:t>
            </w:r>
            <w:r w:rsidR="004D3FB8" w:rsidRPr="00E80F49">
              <w:rPr>
                <w:lang w:eastAsia="zh-CN"/>
              </w:rPr>
              <w:t>90e</w:t>
            </w:r>
          </w:p>
        </w:tc>
      </w:tr>
      <w:tr w:rsidR="00486BD4" w:rsidRPr="00E80F49" w14:paraId="42ED2BED" w14:textId="77777777" w:rsidTr="009E5560">
        <w:tc>
          <w:tcPr>
            <w:tcW w:w="3285" w:type="dxa"/>
            <w:shd w:val="clear" w:color="auto" w:fill="auto"/>
          </w:tcPr>
          <w:p w14:paraId="386474A5" w14:textId="77777777" w:rsidR="00486BD4" w:rsidRPr="00E80F49" w:rsidRDefault="00486BD4" w:rsidP="009E5560">
            <w:pPr>
              <w:pStyle w:val="TAL"/>
            </w:pPr>
            <w:r w:rsidRPr="00E80F49">
              <w:t>7.6C.2</w:t>
            </w:r>
            <w:r w:rsidRPr="00E80F49">
              <w:tab/>
              <w:t>Inband Blocking for SUL</w:t>
            </w:r>
          </w:p>
        </w:tc>
        <w:tc>
          <w:tcPr>
            <w:tcW w:w="3285" w:type="dxa"/>
            <w:shd w:val="clear" w:color="auto" w:fill="auto"/>
          </w:tcPr>
          <w:p w14:paraId="00DBC20D"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09B0139D" w14:textId="77777777" w:rsidR="00486BD4" w:rsidRPr="00E80F49" w:rsidRDefault="00486BD4" w:rsidP="009E5560">
            <w:pPr>
              <w:pStyle w:val="TAL"/>
            </w:pPr>
            <w:r w:rsidRPr="00E80F49">
              <w:rPr>
                <w:lang w:eastAsia="zh-CN"/>
              </w:rPr>
              <w:t>RAN5#87e</w:t>
            </w:r>
          </w:p>
        </w:tc>
      </w:tr>
      <w:tr w:rsidR="00486BD4" w:rsidRPr="00E80F49" w14:paraId="71029C01" w14:textId="77777777" w:rsidTr="009E5560">
        <w:tc>
          <w:tcPr>
            <w:tcW w:w="3285" w:type="dxa"/>
            <w:shd w:val="clear" w:color="auto" w:fill="auto"/>
          </w:tcPr>
          <w:p w14:paraId="1FBB09CA" w14:textId="77777777" w:rsidR="00486BD4" w:rsidRPr="00E80F49" w:rsidRDefault="00486BD4" w:rsidP="009E5560">
            <w:pPr>
              <w:pStyle w:val="TAL"/>
            </w:pPr>
            <w:r w:rsidRPr="00E80F49">
              <w:t>7.6C.3</w:t>
            </w:r>
            <w:r w:rsidRPr="00E80F49">
              <w:tab/>
              <w:t>Out-of-band blocking for SUL</w:t>
            </w:r>
          </w:p>
        </w:tc>
        <w:tc>
          <w:tcPr>
            <w:tcW w:w="3285" w:type="dxa"/>
            <w:shd w:val="clear" w:color="auto" w:fill="auto"/>
          </w:tcPr>
          <w:p w14:paraId="65734EB7"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139FB580" w14:textId="77777777" w:rsidR="00486BD4" w:rsidRPr="00E80F49" w:rsidRDefault="00486BD4" w:rsidP="009E5560">
            <w:pPr>
              <w:pStyle w:val="TAL"/>
            </w:pPr>
            <w:r w:rsidRPr="00E80F49">
              <w:rPr>
                <w:lang w:eastAsia="zh-CN"/>
              </w:rPr>
              <w:t>RAN5#87e</w:t>
            </w:r>
          </w:p>
        </w:tc>
      </w:tr>
    </w:tbl>
    <w:p w14:paraId="0D2CE5F0" w14:textId="77777777" w:rsidR="007F6CF1" w:rsidRPr="00E80F49" w:rsidRDefault="007F6CF1" w:rsidP="007F6CF1"/>
    <w:p w14:paraId="0E7DF2E5" w14:textId="77777777" w:rsidR="007F6CF1" w:rsidRPr="00E80F49" w:rsidRDefault="007F6CF1" w:rsidP="007F6CF1">
      <w:pPr>
        <w:pStyle w:val="Heading4"/>
      </w:pPr>
      <w:bookmarkStart w:id="148" w:name="_Toc75371779"/>
      <w:bookmarkStart w:id="149" w:name="_Toc83727847"/>
      <w:bookmarkStart w:id="150" w:name="_Toc100005947"/>
      <w:bookmarkStart w:id="151" w:name="_Toc106703494"/>
      <w:bookmarkStart w:id="152" w:name="_Toc131528013"/>
      <w:r w:rsidRPr="00E80F49">
        <w:lastRenderedPageBreak/>
        <w:t>4.1.1.3</w:t>
      </w:r>
      <w:r w:rsidRPr="00E80F49">
        <w:tab/>
        <w:t>FR1 V2X test cases</w:t>
      </w:r>
      <w:bookmarkEnd w:id="148"/>
      <w:bookmarkEnd w:id="149"/>
      <w:bookmarkEnd w:id="150"/>
      <w:bookmarkEnd w:id="151"/>
      <w:bookmarkEnd w:id="152"/>
    </w:p>
    <w:p w14:paraId="10DBF258" w14:textId="77777777" w:rsidR="007F6CF1" w:rsidRPr="00E80F49" w:rsidRDefault="007F6CF1" w:rsidP="007F6CF1">
      <w:r w:rsidRPr="00E80F49">
        <w:t>This section contains information on test point selection for V2X test cases 6.2E, 6.3E, 6.4E, 6.5E, 7.3E, 7.4E, 7.5E, 7.6E, 7.7E and 7.8E in [2].</w:t>
      </w:r>
    </w:p>
    <w:p w14:paraId="60ECC174" w14:textId="77777777" w:rsidR="007F6CF1" w:rsidRPr="00E80F49" w:rsidRDefault="007F6CF1" w:rsidP="007F6CF1">
      <w:pPr>
        <w:rPr>
          <w:lang w:eastAsia="zh-CN"/>
        </w:rPr>
      </w:pPr>
      <w:r w:rsidRPr="00E80F49">
        <w:t>Number of test points for V2X test cases in FR1 are listed in table 4.1.1.3-1 and table 4.1.1.3-2.</w:t>
      </w:r>
    </w:p>
    <w:p w14:paraId="75C674C6" w14:textId="77777777" w:rsidR="007F6CF1" w:rsidRPr="00E80F49" w:rsidRDefault="007F6CF1" w:rsidP="007F6CF1">
      <w:pPr>
        <w:pStyle w:val="TH"/>
        <w:rPr>
          <w:lang w:eastAsia="x-none"/>
        </w:rPr>
      </w:pPr>
      <w:r w:rsidRPr="00E80F49">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E80F49" w14:paraId="346DEFF2" w14:textId="77777777" w:rsidTr="008D2C7C">
        <w:tc>
          <w:tcPr>
            <w:tcW w:w="2122" w:type="dxa"/>
            <w:shd w:val="clear" w:color="auto" w:fill="auto"/>
            <w:vAlign w:val="center"/>
          </w:tcPr>
          <w:p w14:paraId="597AD6E0" w14:textId="77777777" w:rsidR="007F6CF1" w:rsidRPr="00E80F49" w:rsidRDefault="007F6CF1" w:rsidP="008D2C7C">
            <w:pPr>
              <w:pStyle w:val="TAH"/>
            </w:pPr>
            <w:r w:rsidRPr="00E80F49">
              <w:t>Subclause</w:t>
            </w:r>
          </w:p>
        </w:tc>
        <w:tc>
          <w:tcPr>
            <w:tcW w:w="1417" w:type="dxa"/>
            <w:shd w:val="clear" w:color="auto" w:fill="auto"/>
            <w:vAlign w:val="center"/>
          </w:tcPr>
          <w:p w14:paraId="58922E75" w14:textId="77777777" w:rsidR="007F6CF1" w:rsidRPr="00E80F49" w:rsidRDefault="007F6CF1" w:rsidP="008D2C7C">
            <w:pPr>
              <w:pStyle w:val="TAH"/>
            </w:pPr>
            <w:r w:rsidRPr="00E80F49">
              <w:t>Number of test points</w:t>
            </w:r>
          </w:p>
        </w:tc>
        <w:tc>
          <w:tcPr>
            <w:tcW w:w="3807" w:type="dxa"/>
          </w:tcPr>
          <w:p w14:paraId="7B0D2B99" w14:textId="77777777" w:rsidR="007F6CF1" w:rsidRPr="00E80F49" w:rsidRDefault="007F6CF1" w:rsidP="008D2C7C">
            <w:pPr>
              <w:pStyle w:val="TAH"/>
            </w:pPr>
            <w:r w:rsidRPr="00E80F49">
              <w:t>Justification in attachment</w:t>
            </w:r>
          </w:p>
        </w:tc>
        <w:tc>
          <w:tcPr>
            <w:tcW w:w="2283" w:type="dxa"/>
            <w:shd w:val="clear" w:color="auto" w:fill="auto"/>
          </w:tcPr>
          <w:p w14:paraId="434E7867" w14:textId="77777777" w:rsidR="007F6CF1" w:rsidRPr="00E80F49" w:rsidRDefault="007F6CF1" w:rsidP="008D2C7C">
            <w:pPr>
              <w:pStyle w:val="TAH"/>
            </w:pPr>
            <w:r w:rsidRPr="00E80F49">
              <w:t>Comments</w:t>
            </w:r>
          </w:p>
        </w:tc>
      </w:tr>
      <w:tr w:rsidR="007F6CF1" w:rsidRPr="00E80F49" w14:paraId="51EF9AA9" w14:textId="77777777" w:rsidTr="008D2C7C">
        <w:tc>
          <w:tcPr>
            <w:tcW w:w="2122" w:type="dxa"/>
            <w:shd w:val="clear" w:color="auto" w:fill="auto"/>
          </w:tcPr>
          <w:p w14:paraId="789AD94C" w14:textId="77777777" w:rsidR="007F6CF1" w:rsidRPr="00E80F49" w:rsidRDefault="007F6CF1" w:rsidP="008D2C7C">
            <w:pPr>
              <w:pStyle w:val="TAL"/>
            </w:pPr>
            <w:r w:rsidRPr="00E80F49">
              <w:t>6.2E.2</w:t>
            </w:r>
            <w:r w:rsidRPr="00E80F49">
              <w:tab/>
            </w:r>
            <w:r w:rsidRPr="00E80F49">
              <w:rPr>
                <w:lang w:eastAsia="zh-CN"/>
              </w:rPr>
              <w:t xml:space="preserve">UE </w:t>
            </w:r>
            <w:r w:rsidRPr="00E80F49">
              <w:t>maximum output power reduction for V2X</w:t>
            </w:r>
          </w:p>
        </w:tc>
        <w:tc>
          <w:tcPr>
            <w:tcW w:w="1417" w:type="dxa"/>
            <w:shd w:val="clear" w:color="auto" w:fill="auto"/>
          </w:tcPr>
          <w:p w14:paraId="678F3643" w14:textId="77777777" w:rsidR="007F6CF1" w:rsidRPr="00E80F49" w:rsidRDefault="007F6CF1" w:rsidP="008D2C7C">
            <w:pPr>
              <w:pStyle w:val="TAC"/>
              <w:rPr>
                <w:lang w:eastAsia="zh-CN"/>
              </w:rPr>
            </w:pPr>
            <w:r w:rsidRPr="00E80F49">
              <w:rPr>
                <w:lang w:eastAsia="zh-CN"/>
              </w:rPr>
              <w:t>440</w:t>
            </w:r>
          </w:p>
        </w:tc>
        <w:tc>
          <w:tcPr>
            <w:tcW w:w="3807" w:type="dxa"/>
          </w:tcPr>
          <w:p w14:paraId="7C2199B4" w14:textId="6661FFD7" w:rsidR="007F6CF1" w:rsidRPr="00E80F49" w:rsidRDefault="00B63E96" w:rsidP="008D2C7C">
            <w:pPr>
              <w:pStyle w:val="TAL"/>
              <w:rPr>
                <w:lang w:eastAsia="zh-CN"/>
              </w:rPr>
            </w:pPr>
            <w:r w:rsidRPr="00E80F49">
              <w:rPr>
                <w:lang w:eastAsia="zh-CN"/>
              </w:rPr>
              <w:t>'38.521-1_TP analysis_V2X_6.2E.2_MPR_6.5E.2.2_SEM_6.5E.2.4_ACLR_v</w:t>
            </w:r>
            <w:r w:rsidR="009C1AAC" w:rsidRPr="00E80F49">
              <w:rPr>
                <w:lang w:eastAsia="zh-CN"/>
              </w:rPr>
              <w:t>3</w:t>
            </w:r>
            <w:r w:rsidR="009C1AAC" w:rsidRPr="00E80F49">
              <w:rPr>
                <w:rFonts w:eastAsia="SimSun"/>
                <w:lang w:eastAsia="zh-CN"/>
              </w:rPr>
              <w:t>.zip</w:t>
            </w:r>
            <w:r w:rsidRPr="00E80F49">
              <w:rPr>
                <w:lang w:eastAsia="zh-CN"/>
              </w:rPr>
              <w:t>'</w:t>
            </w:r>
          </w:p>
        </w:tc>
        <w:tc>
          <w:tcPr>
            <w:tcW w:w="2283" w:type="dxa"/>
            <w:shd w:val="clear" w:color="auto" w:fill="auto"/>
          </w:tcPr>
          <w:p w14:paraId="301287C7" w14:textId="58A0CF3E" w:rsidR="007F6CF1" w:rsidRPr="00E80F49" w:rsidRDefault="007F6CF1" w:rsidP="008D2C7C">
            <w:pPr>
              <w:pStyle w:val="TAL"/>
              <w:rPr>
                <w:lang w:eastAsia="zh-CN"/>
              </w:rPr>
            </w:pPr>
            <w:r w:rsidRPr="00E80F49">
              <w:rPr>
                <w:lang w:eastAsia="zh-CN"/>
              </w:rPr>
              <w:t>RAN5#9</w:t>
            </w:r>
            <w:r w:rsidR="009C1AAC" w:rsidRPr="00E80F49">
              <w:rPr>
                <w:lang w:eastAsia="zh-CN"/>
              </w:rPr>
              <w:t>5</w:t>
            </w:r>
            <w:r w:rsidR="008E6640" w:rsidRPr="00E80F49">
              <w:rPr>
                <w:lang w:eastAsia="zh-CN"/>
              </w:rPr>
              <w:t>-</w:t>
            </w:r>
            <w:r w:rsidRPr="00E80F49">
              <w:rPr>
                <w:lang w:eastAsia="zh-CN"/>
              </w:rPr>
              <w:t>e</w:t>
            </w:r>
          </w:p>
        </w:tc>
      </w:tr>
      <w:tr w:rsidR="007F6CF1" w:rsidRPr="00E80F49" w14:paraId="05575135" w14:textId="77777777" w:rsidTr="008D2C7C">
        <w:tc>
          <w:tcPr>
            <w:tcW w:w="2122" w:type="dxa"/>
            <w:shd w:val="clear" w:color="auto" w:fill="auto"/>
          </w:tcPr>
          <w:p w14:paraId="1EC30BCC" w14:textId="57ADC93B" w:rsidR="007F6CF1" w:rsidRPr="00E80F49" w:rsidRDefault="007F6CF1" w:rsidP="007F6CF1">
            <w:pPr>
              <w:pStyle w:val="TAL"/>
            </w:pPr>
            <w:r w:rsidRPr="00E80F49">
              <w:rPr>
                <w:rFonts w:eastAsia="SimSun"/>
                <w:lang w:eastAsia="en-US"/>
              </w:rPr>
              <w:t>6.3E.1</w:t>
            </w:r>
            <w:r w:rsidRPr="00E80F49">
              <w:rPr>
                <w:rFonts w:eastAsia="SimSun"/>
                <w:lang w:eastAsia="en-US"/>
              </w:rPr>
              <w:tab/>
              <w:t>Minimum output power for V2X</w:t>
            </w:r>
          </w:p>
        </w:tc>
        <w:tc>
          <w:tcPr>
            <w:tcW w:w="1417" w:type="dxa"/>
            <w:shd w:val="clear" w:color="auto" w:fill="auto"/>
          </w:tcPr>
          <w:p w14:paraId="3BA861A8" w14:textId="410DB35A" w:rsidR="007F6CF1" w:rsidRPr="00E80F49" w:rsidRDefault="007F6CF1" w:rsidP="007F6CF1">
            <w:pPr>
              <w:pStyle w:val="TAC"/>
              <w:rPr>
                <w:lang w:eastAsia="zh-CN"/>
              </w:rPr>
            </w:pPr>
            <w:r w:rsidRPr="00E80F49">
              <w:rPr>
                <w:rFonts w:eastAsia="SimSun"/>
                <w:lang w:eastAsia="zh-CN"/>
              </w:rPr>
              <w:t>360</w:t>
            </w:r>
          </w:p>
        </w:tc>
        <w:tc>
          <w:tcPr>
            <w:tcW w:w="3807" w:type="dxa"/>
          </w:tcPr>
          <w:p w14:paraId="45B74DFC" w14:textId="47E964B5" w:rsidR="007F6CF1" w:rsidRPr="00E80F49" w:rsidRDefault="007F6CF1" w:rsidP="007F6CF1">
            <w:pPr>
              <w:pStyle w:val="TAL"/>
              <w:rPr>
                <w:lang w:eastAsia="zh-CN"/>
              </w:rPr>
            </w:pPr>
            <w:r w:rsidRPr="00E80F49">
              <w:rPr>
                <w:rFonts w:eastAsia="SimSun"/>
                <w:lang w:eastAsia="zh-CN"/>
              </w:rPr>
              <w:t>‘38.521-1_TP analysis_V2X_6.3E.1_MinOP</w:t>
            </w:r>
            <w:r w:rsidR="008E6640" w:rsidRPr="00E80F49">
              <w:rPr>
                <w:rFonts w:eastAsia="SimSun"/>
                <w:lang w:eastAsia="zh-CN"/>
              </w:rPr>
              <w:t>_v1</w:t>
            </w:r>
            <w:r w:rsidRPr="00E80F49">
              <w:rPr>
                <w:rFonts w:eastAsia="SimSun"/>
                <w:lang w:eastAsia="zh-CN"/>
              </w:rPr>
              <w:t>.zip’</w:t>
            </w:r>
          </w:p>
        </w:tc>
        <w:tc>
          <w:tcPr>
            <w:tcW w:w="2283" w:type="dxa"/>
            <w:shd w:val="clear" w:color="auto" w:fill="auto"/>
          </w:tcPr>
          <w:p w14:paraId="2437A23A" w14:textId="5026EC2D" w:rsidR="007F6CF1" w:rsidRPr="00E80F49" w:rsidRDefault="007F6CF1" w:rsidP="007F6CF1">
            <w:pPr>
              <w:pStyle w:val="TAL"/>
              <w:rPr>
                <w:lang w:eastAsia="zh-CN"/>
              </w:rPr>
            </w:pPr>
            <w:r w:rsidRPr="00E80F49">
              <w:rPr>
                <w:rFonts w:eastAsia="SimSun"/>
                <w:lang w:eastAsia="zh-CN"/>
              </w:rPr>
              <w:t>RAN5#9</w:t>
            </w:r>
            <w:r w:rsidR="008E6640" w:rsidRPr="00E80F49">
              <w:rPr>
                <w:rFonts w:eastAsia="SimSun"/>
                <w:lang w:eastAsia="zh-CN"/>
              </w:rPr>
              <w:t>2-</w:t>
            </w:r>
            <w:r w:rsidRPr="00E80F49">
              <w:rPr>
                <w:rFonts w:eastAsia="SimSun"/>
                <w:lang w:eastAsia="zh-CN"/>
              </w:rPr>
              <w:t>e</w:t>
            </w:r>
          </w:p>
        </w:tc>
      </w:tr>
      <w:tr w:rsidR="009C1AAC" w:rsidRPr="00E80F49" w14:paraId="545C90EC" w14:textId="77777777" w:rsidTr="008D2C7C">
        <w:tc>
          <w:tcPr>
            <w:tcW w:w="2122" w:type="dxa"/>
            <w:shd w:val="clear" w:color="auto" w:fill="auto"/>
          </w:tcPr>
          <w:p w14:paraId="700D162A" w14:textId="77777777" w:rsidR="009C1AAC" w:rsidRPr="00E80F49" w:rsidRDefault="009C1AAC" w:rsidP="009C1AAC">
            <w:pPr>
              <w:pStyle w:val="TAL"/>
              <w:rPr>
                <w:lang w:eastAsia="zh-CN"/>
              </w:rPr>
            </w:pPr>
            <w:r w:rsidRPr="00E80F49">
              <w:rPr>
                <w:lang w:eastAsia="zh-CN"/>
              </w:rPr>
              <w:t>6.5E.2.2</w:t>
            </w:r>
            <w:r w:rsidRPr="00E80F49">
              <w:rPr>
                <w:lang w:eastAsia="zh-CN"/>
              </w:rPr>
              <w:tab/>
            </w:r>
            <w:r w:rsidRPr="00E80F49">
              <w:t>Spectrum emission mask for V2X</w:t>
            </w:r>
          </w:p>
        </w:tc>
        <w:tc>
          <w:tcPr>
            <w:tcW w:w="1417" w:type="dxa"/>
            <w:shd w:val="clear" w:color="auto" w:fill="auto"/>
          </w:tcPr>
          <w:p w14:paraId="4118421E" w14:textId="2C3B6C32" w:rsidR="009C1AAC" w:rsidRPr="00E80F49" w:rsidRDefault="009C1AAC" w:rsidP="009C1AAC">
            <w:pPr>
              <w:pStyle w:val="TAC"/>
              <w:rPr>
                <w:lang w:eastAsia="zh-CN"/>
              </w:rPr>
            </w:pPr>
            <w:r w:rsidRPr="00E80F49">
              <w:rPr>
                <w:lang w:eastAsia="zh-CN"/>
              </w:rPr>
              <w:t>88</w:t>
            </w:r>
          </w:p>
        </w:tc>
        <w:tc>
          <w:tcPr>
            <w:tcW w:w="3807" w:type="dxa"/>
          </w:tcPr>
          <w:p w14:paraId="5AAD5249" w14:textId="7EB27880"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463AAF1C" w14:textId="1FC5CB80" w:rsidR="009C1AAC" w:rsidRPr="00E80F49" w:rsidRDefault="009C1AAC" w:rsidP="009C1AAC">
            <w:pPr>
              <w:pStyle w:val="TAL"/>
              <w:rPr>
                <w:lang w:eastAsia="zh-CN"/>
              </w:rPr>
            </w:pPr>
            <w:r w:rsidRPr="00E80F49">
              <w:rPr>
                <w:lang w:eastAsia="zh-CN"/>
              </w:rPr>
              <w:t>RAN5#95-e</w:t>
            </w:r>
          </w:p>
        </w:tc>
      </w:tr>
      <w:tr w:rsidR="009C1AAC" w:rsidRPr="00E80F49" w14:paraId="1618A644" w14:textId="77777777" w:rsidTr="008D2C7C">
        <w:tc>
          <w:tcPr>
            <w:tcW w:w="2122" w:type="dxa"/>
            <w:shd w:val="clear" w:color="auto" w:fill="auto"/>
          </w:tcPr>
          <w:p w14:paraId="7E30A012" w14:textId="77777777" w:rsidR="009C1AAC" w:rsidRPr="00E80F49" w:rsidRDefault="009C1AAC" w:rsidP="009C1AAC">
            <w:pPr>
              <w:pStyle w:val="TAL"/>
            </w:pPr>
            <w:r w:rsidRPr="00E80F49">
              <w:rPr>
                <w:lang w:eastAsia="zh-CN"/>
              </w:rPr>
              <w:t>6.5E.2.4</w:t>
            </w:r>
            <w:r w:rsidRPr="00E80F49">
              <w:rPr>
                <w:lang w:eastAsia="zh-CN"/>
              </w:rPr>
              <w:tab/>
            </w:r>
            <w:r w:rsidRPr="00E80F49">
              <w:t>Adjacent channel leakage ratio for V2X</w:t>
            </w:r>
          </w:p>
        </w:tc>
        <w:tc>
          <w:tcPr>
            <w:tcW w:w="1417" w:type="dxa"/>
            <w:shd w:val="clear" w:color="auto" w:fill="auto"/>
          </w:tcPr>
          <w:p w14:paraId="2A79D9C9" w14:textId="021CB0DD" w:rsidR="009C1AAC" w:rsidRPr="00E80F49" w:rsidRDefault="009C1AAC" w:rsidP="009C1AAC">
            <w:pPr>
              <w:pStyle w:val="TAC"/>
              <w:rPr>
                <w:lang w:eastAsia="zh-CN"/>
              </w:rPr>
            </w:pPr>
            <w:r w:rsidRPr="00E80F49">
              <w:rPr>
                <w:lang w:eastAsia="zh-CN"/>
              </w:rPr>
              <w:t>440</w:t>
            </w:r>
          </w:p>
        </w:tc>
        <w:tc>
          <w:tcPr>
            <w:tcW w:w="3807" w:type="dxa"/>
          </w:tcPr>
          <w:p w14:paraId="1FA4C89E" w14:textId="21B9CD14"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0FB10BA6" w14:textId="6FFD33FC" w:rsidR="009C1AAC" w:rsidRPr="00E80F49" w:rsidRDefault="009C1AAC" w:rsidP="009C1AAC">
            <w:pPr>
              <w:pStyle w:val="TAL"/>
              <w:rPr>
                <w:lang w:eastAsia="zh-CN"/>
              </w:rPr>
            </w:pPr>
            <w:r w:rsidRPr="00E80F49">
              <w:rPr>
                <w:lang w:eastAsia="zh-CN"/>
              </w:rPr>
              <w:t>RAN5#95-e</w:t>
            </w:r>
          </w:p>
        </w:tc>
      </w:tr>
    </w:tbl>
    <w:p w14:paraId="4AAF32B4" w14:textId="77777777" w:rsidR="007F6CF1" w:rsidRPr="00E80F49" w:rsidRDefault="007F6CF1" w:rsidP="007F6CF1"/>
    <w:p w14:paraId="3E38FF7A" w14:textId="77777777" w:rsidR="007F6CF1" w:rsidRPr="00E80F49" w:rsidRDefault="007F6CF1" w:rsidP="007F6CF1">
      <w:pPr>
        <w:pStyle w:val="TH"/>
      </w:pPr>
      <w:r w:rsidRPr="00E80F49">
        <w:t xml:space="preserve">Table 4.1.1.3-2: Number of test points for V2X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E80F49" w14:paraId="672B8FE4" w14:textId="77777777" w:rsidTr="008D2C7C">
        <w:tc>
          <w:tcPr>
            <w:tcW w:w="2122" w:type="dxa"/>
            <w:shd w:val="clear" w:color="auto" w:fill="auto"/>
            <w:vAlign w:val="center"/>
          </w:tcPr>
          <w:p w14:paraId="2BADCE3A" w14:textId="77777777" w:rsidR="007F6CF1" w:rsidRPr="00E80F49" w:rsidRDefault="007F6CF1" w:rsidP="008D2C7C">
            <w:pPr>
              <w:pStyle w:val="TAH"/>
            </w:pPr>
            <w:r w:rsidRPr="00E80F49">
              <w:t>Subclause</w:t>
            </w:r>
          </w:p>
        </w:tc>
        <w:tc>
          <w:tcPr>
            <w:tcW w:w="1417" w:type="dxa"/>
            <w:shd w:val="clear" w:color="auto" w:fill="auto"/>
            <w:vAlign w:val="center"/>
          </w:tcPr>
          <w:p w14:paraId="45CD57EB" w14:textId="77777777" w:rsidR="007F6CF1" w:rsidRPr="00E80F49" w:rsidRDefault="007F6CF1" w:rsidP="008D2C7C">
            <w:pPr>
              <w:pStyle w:val="TAH"/>
            </w:pPr>
            <w:r w:rsidRPr="00E80F49">
              <w:t>Number of test points</w:t>
            </w:r>
          </w:p>
        </w:tc>
        <w:tc>
          <w:tcPr>
            <w:tcW w:w="3827" w:type="dxa"/>
          </w:tcPr>
          <w:p w14:paraId="71B2ABD5" w14:textId="77777777" w:rsidR="007F6CF1" w:rsidRPr="00E80F49" w:rsidRDefault="007F6CF1" w:rsidP="008D2C7C">
            <w:pPr>
              <w:pStyle w:val="TAH"/>
            </w:pPr>
            <w:r w:rsidRPr="00E80F49">
              <w:t>Justification in attachment</w:t>
            </w:r>
          </w:p>
        </w:tc>
        <w:tc>
          <w:tcPr>
            <w:tcW w:w="2263" w:type="dxa"/>
            <w:shd w:val="clear" w:color="auto" w:fill="auto"/>
          </w:tcPr>
          <w:p w14:paraId="6E7705EF" w14:textId="77777777" w:rsidR="007F6CF1" w:rsidRPr="00E80F49" w:rsidRDefault="007F6CF1" w:rsidP="008D2C7C">
            <w:pPr>
              <w:pStyle w:val="TAH"/>
            </w:pPr>
            <w:r w:rsidRPr="00E80F49">
              <w:t>Comments</w:t>
            </w:r>
          </w:p>
        </w:tc>
      </w:tr>
      <w:tr w:rsidR="007F6CF1" w:rsidRPr="00E80F49" w14:paraId="6975B17E" w14:textId="77777777" w:rsidTr="008D2C7C">
        <w:tc>
          <w:tcPr>
            <w:tcW w:w="2122" w:type="dxa"/>
            <w:shd w:val="clear" w:color="auto" w:fill="auto"/>
          </w:tcPr>
          <w:p w14:paraId="0D3C1797" w14:textId="54F53813" w:rsidR="007F6CF1" w:rsidRPr="00E80F49" w:rsidRDefault="007F6CF1" w:rsidP="008D2C7C">
            <w:pPr>
              <w:pStyle w:val="TAL"/>
            </w:pPr>
            <w:r w:rsidRPr="00E80F49">
              <w:t>FFS</w:t>
            </w:r>
          </w:p>
        </w:tc>
        <w:tc>
          <w:tcPr>
            <w:tcW w:w="1417" w:type="dxa"/>
            <w:shd w:val="clear" w:color="auto" w:fill="auto"/>
          </w:tcPr>
          <w:p w14:paraId="5561B5B3" w14:textId="77777777" w:rsidR="007F6CF1" w:rsidRPr="00E80F49" w:rsidRDefault="007F6CF1" w:rsidP="008D2C7C">
            <w:pPr>
              <w:pStyle w:val="TAC"/>
              <w:rPr>
                <w:lang w:eastAsia="zh-CN"/>
              </w:rPr>
            </w:pPr>
          </w:p>
        </w:tc>
        <w:tc>
          <w:tcPr>
            <w:tcW w:w="3827" w:type="dxa"/>
          </w:tcPr>
          <w:p w14:paraId="2084768F" w14:textId="77777777" w:rsidR="007F6CF1" w:rsidRPr="00E80F49" w:rsidRDefault="007F6CF1" w:rsidP="008D2C7C">
            <w:pPr>
              <w:pStyle w:val="TAL"/>
              <w:rPr>
                <w:lang w:eastAsia="zh-CN"/>
              </w:rPr>
            </w:pPr>
          </w:p>
        </w:tc>
        <w:tc>
          <w:tcPr>
            <w:tcW w:w="2263" w:type="dxa"/>
            <w:shd w:val="clear" w:color="auto" w:fill="auto"/>
          </w:tcPr>
          <w:p w14:paraId="14C52052" w14:textId="77777777" w:rsidR="007F6CF1" w:rsidRPr="00E80F49" w:rsidRDefault="007F6CF1" w:rsidP="008D2C7C">
            <w:pPr>
              <w:pStyle w:val="TAL"/>
              <w:rPr>
                <w:lang w:eastAsia="zh-CN"/>
              </w:rPr>
            </w:pPr>
          </w:p>
        </w:tc>
      </w:tr>
    </w:tbl>
    <w:p w14:paraId="2066604F" w14:textId="77777777" w:rsidR="00807589" w:rsidRPr="00E80F49" w:rsidRDefault="00807589" w:rsidP="00807589"/>
    <w:p w14:paraId="12898022" w14:textId="77777777" w:rsidR="00807589" w:rsidRPr="00E80F49" w:rsidRDefault="00807589" w:rsidP="00807589">
      <w:pPr>
        <w:pStyle w:val="Heading4"/>
      </w:pPr>
      <w:bookmarkStart w:id="153" w:name="_Toc106703495"/>
      <w:bookmarkStart w:id="154" w:name="_Toc131528014"/>
      <w:r w:rsidRPr="00E80F49">
        <w:t>4.1.1.4</w:t>
      </w:r>
      <w:r w:rsidRPr="00E80F49">
        <w:tab/>
        <w:t xml:space="preserve">FR1 </w:t>
      </w:r>
      <w:r w:rsidRPr="00E80F49">
        <w:rPr>
          <w:lang w:eastAsia="zh-CN"/>
        </w:rPr>
        <w:t>RedCap</w:t>
      </w:r>
      <w:r w:rsidRPr="00E80F49">
        <w:t xml:space="preserve"> test cases</w:t>
      </w:r>
      <w:bookmarkEnd w:id="153"/>
      <w:bookmarkEnd w:id="154"/>
    </w:p>
    <w:p w14:paraId="40054C21" w14:textId="77777777" w:rsidR="00807589" w:rsidRPr="00E80F49" w:rsidRDefault="00807589" w:rsidP="00807589">
      <w:r w:rsidRPr="00E80F49">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E80F49" w:rsidRDefault="00807589" w:rsidP="00807589">
      <w:r w:rsidRPr="00E80F49">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E80F49" w:rsidRDefault="00807589" w:rsidP="00807589">
      <w:r w:rsidRPr="00E80F49">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E80F49" w:rsidRDefault="00807589" w:rsidP="00E80F49">
      <w:pPr>
        <w:pStyle w:val="B1"/>
        <w:overflowPunct/>
        <w:autoSpaceDE/>
        <w:autoSpaceDN/>
        <w:adjustRightInd/>
        <w:ind w:left="284" w:firstLine="0"/>
        <w:textAlignment w:val="auto"/>
      </w:pPr>
      <w:r w:rsidRPr="00E80F49">
        <w:t>-</w:t>
      </w:r>
      <w:r w:rsidRPr="00E80F49">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E80F49" w:rsidRDefault="00807589" w:rsidP="00E80F49">
      <w:pPr>
        <w:pStyle w:val="B1"/>
        <w:overflowPunct/>
        <w:autoSpaceDE/>
        <w:autoSpaceDN/>
        <w:adjustRightInd/>
        <w:ind w:left="284" w:firstLine="0"/>
        <w:textAlignment w:val="auto"/>
      </w:pPr>
      <w:r w:rsidRPr="00E80F49">
        <w:t>-</w:t>
      </w:r>
      <w:r w:rsidRPr="00E80F49">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E80F49" w:rsidRDefault="00807589" w:rsidP="00E80F49">
      <w:pPr>
        <w:pStyle w:val="B1"/>
        <w:overflowPunct/>
        <w:autoSpaceDE/>
        <w:autoSpaceDN/>
        <w:adjustRightInd/>
        <w:ind w:left="284" w:firstLine="0"/>
        <w:textAlignment w:val="auto"/>
      </w:pPr>
      <w:r w:rsidRPr="00E80F49">
        <w:rPr>
          <w:lang w:eastAsia="zh-CN"/>
        </w:rPr>
        <w:t>-</w:t>
      </w:r>
      <w:r w:rsidRPr="00E80F49">
        <w:rPr>
          <w:lang w:eastAsia="zh-CN"/>
        </w:rPr>
        <w:tab/>
        <w:t xml:space="preserve">For HD-FDD 2Rx and 1Rx capable RedCap UE, the </w:t>
      </w:r>
      <w:r w:rsidRPr="00E80F49">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E80F49">
        <w:rPr>
          <w:lang w:eastAsia="zh-CN"/>
        </w:rPr>
        <w:t>[</w:t>
      </w:r>
      <w:r w:rsidRPr="00E80F49">
        <w:t>2].</w:t>
      </w:r>
    </w:p>
    <w:p w14:paraId="778C6550" w14:textId="77777777" w:rsidR="00F57674" w:rsidRPr="00E80F49" w:rsidRDefault="00F57674" w:rsidP="00F57674">
      <w:pPr>
        <w:pStyle w:val="Heading4"/>
      </w:pPr>
      <w:bookmarkStart w:id="155" w:name="_Toc27418757"/>
      <w:bookmarkStart w:id="156" w:name="_Toc36042410"/>
      <w:bookmarkStart w:id="157" w:name="_Toc43899737"/>
      <w:bookmarkStart w:id="158" w:name="_Toc51767648"/>
      <w:bookmarkStart w:id="159" w:name="_Toc59039979"/>
      <w:bookmarkStart w:id="160" w:name="_Toc68073918"/>
      <w:bookmarkStart w:id="161" w:name="_Toc75371780"/>
      <w:bookmarkStart w:id="162" w:name="_Toc83727848"/>
      <w:bookmarkStart w:id="163" w:name="_Toc100005948"/>
      <w:bookmarkStart w:id="164" w:name="_Toc106703496"/>
      <w:bookmarkStart w:id="165" w:name="_Toc131528015"/>
      <w:r w:rsidRPr="00E80F49">
        <w:t>4.1.1.</w:t>
      </w:r>
      <w:r>
        <w:t>5</w:t>
      </w:r>
      <w:r w:rsidRPr="00E80F49">
        <w:tab/>
        <w:t xml:space="preserve">FR1 </w:t>
      </w:r>
      <w:r>
        <w:rPr>
          <w:lang w:eastAsia="zh-CN"/>
        </w:rPr>
        <w:t>TxD</w:t>
      </w:r>
      <w:r w:rsidRPr="00E80F49">
        <w:t xml:space="preserve"> test cases</w:t>
      </w:r>
      <w:bookmarkEnd w:id="165"/>
    </w:p>
    <w:p w14:paraId="6017978F" w14:textId="77777777" w:rsidR="00F57674" w:rsidRDefault="00F57674" w:rsidP="00F57674">
      <w:pPr>
        <w:rPr>
          <w:lang w:eastAsia="zh-CN"/>
        </w:rPr>
      </w:pPr>
      <w:r w:rsidRPr="00E80F49">
        <w:t xml:space="preserve">This section contains information on test point selection for </w:t>
      </w:r>
      <w:r>
        <w:t xml:space="preserve">TxD test cases </w:t>
      </w:r>
      <w:r w:rsidRPr="00E80F49">
        <w:t xml:space="preserve">[2]. </w:t>
      </w:r>
      <w:r>
        <w:t xml:space="preserve">Except for test cases listed in Table 4.1.1.5-1, the </w:t>
      </w:r>
      <w:r w:rsidRPr="00E80F49">
        <w:t xml:space="preserve">test point selection </w:t>
      </w:r>
      <w:r>
        <w:t xml:space="preserve">principle </w:t>
      </w:r>
      <w:r w:rsidRPr="00E80F49">
        <w:t>in single carrier test cases</w:t>
      </w:r>
      <w:r>
        <w:t xml:space="preserve"> applies to all TxD test cases</w:t>
      </w:r>
      <w:r w:rsidRPr="00E80F49">
        <w:rPr>
          <w:lang w:eastAsia="zh-CN"/>
        </w:rPr>
        <w:t xml:space="preserve"> </w:t>
      </w:r>
      <w:r>
        <w:rPr>
          <w:lang w:eastAsia="zh-CN"/>
        </w:rPr>
        <w:t xml:space="preserve">in term of </w:t>
      </w:r>
      <w:r w:rsidRPr="00E80F49">
        <w:t>Test environment</w:t>
      </w:r>
      <w:r>
        <w:t xml:space="preserve">, </w:t>
      </w:r>
      <w:r w:rsidRPr="00E80F49">
        <w:t>Test SCS</w:t>
      </w:r>
      <w:r>
        <w:t xml:space="preserve">, </w:t>
      </w:r>
      <w:r w:rsidRPr="00E80F49">
        <w:t>Test channel bandwidths</w:t>
      </w:r>
      <w:r>
        <w:t>,</w:t>
      </w:r>
      <w:r w:rsidRPr="00D112B3">
        <w:t xml:space="preserve"> </w:t>
      </w:r>
      <w:r w:rsidRPr="00E80F49">
        <w:t>modulation and RB allocations</w:t>
      </w:r>
      <w:r>
        <w:t>.</w:t>
      </w:r>
    </w:p>
    <w:p w14:paraId="041E3F91" w14:textId="77777777" w:rsidR="00F57674" w:rsidRPr="00E80F49" w:rsidRDefault="00F57674" w:rsidP="00F57674">
      <w:pPr>
        <w:pStyle w:val="TH"/>
        <w:rPr>
          <w:lang w:eastAsia="x-none"/>
        </w:rPr>
      </w:pPr>
      <w:r w:rsidRPr="00E80F49">
        <w:lastRenderedPageBreak/>
        <w:t>Table 4.1.1.</w:t>
      </w:r>
      <w:r>
        <w:t>5</w:t>
      </w:r>
      <w:r w:rsidRPr="00E80F49">
        <w:t>-1: NR UE transmitter test point selection</w:t>
      </w:r>
      <w:r>
        <w:t xml:space="preserve"> for TxD</w:t>
      </w:r>
      <w:r w:rsidRPr="00E80F49">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E80F49" w14:paraId="577EDE16" w14:textId="77777777" w:rsidTr="00E71846">
        <w:tc>
          <w:tcPr>
            <w:tcW w:w="2122" w:type="dxa"/>
            <w:shd w:val="clear" w:color="auto" w:fill="auto"/>
            <w:vAlign w:val="center"/>
          </w:tcPr>
          <w:p w14:paraId="17793F65" w14:textId="77777777" w:rsidR="00F57674" w:rsidRPr="00E80F49" w:rsidRDefault="00F57674" w:rsidP="00E71846">
            <w:pPr>
              <w:pStyle w:val="TAH"/>
            </w:pPr>
            <w:r w:rsidRPr="00E80F49">
              <w:t>Subclause</w:t>
            </w:r>
          </w:p>
        </w:tc>
        <w:tc>
          <w:tcPr>
            <w:tcW w:w="1417" w:type="dxa"/>
            <w:shd w:val="clear" w:color="auto" w:fill="auto"/>
            <w:vAlign w:val="center"/>
          </w:tcPr>
          <w:p w14:paraId="2181D57E" w14:textId="77777777" w:rsidR="00F57674" w:rsidRPr="00E80F49" w:rsidRDefault="00F57674" w:rsidP="00E71846">
            <w:pPr>
              <w:pStyle w:val="TAH"/>
            </w:pPr>
            <w:r w:rsidRPr="00E80F49">
              <w:t>Number of test points</w:t>
            </w:r>
          </w:p>
        </w:tc>
        <w:tc>
          <w:tcPr>
            <w:tcW w:w="3807" w:type="dxa"/>
          </w:tcPr>
          <w:p w14:paraId="0CE80769" w14:textId="77777777" w:rsidR="00F57674" w:rsidRPr="00E80F49" w:rsidRDefault="00F57674" w:rsidP="00E71846">
            <w:pPr>
              <w:pStyle w:val="TAH"/>
            </w:pPr>
            <w:r w:rsidRPr="00E80F49">
              <w:t>Justification in attachment</w:t>
            </w:r>
          </w:p>
        </w:tc>
        <w:tc>
          <w:tcPr>
            <w:tcW w:w="2283" w:type="dxa"/>
            <w:shd w:val="clear" w:color="auto" w:fill="auto"/>
          </w:tcPr>
          <w:p w14:paraId="3C71094F" w14:textId="77777777" w:rsidR="00F57674" w:rsidRPr="00E80F49" w:rsidRDefault="00F57674" w:rsidP="00E71846">
            <w:pPr>
              <w:pStyle w:val="TAH"/>
            </w:pPr>
            <w:r w:rsidRPr="00E80F49">
              <w:t>Comments</w:t>
            </w:r>
          </w:p>
        </w:tc>
      </w:tr>
      <w:tr w:rsidR="00F57674" w:rsidRPr="00E80F49" w14:paraId="6B0C3273" w14:textId="77777777" w:rsidTr="00E71846">
        <w:tc>
          <w:tcPr>
            <w:tcW w:w="2122" w:type="dxa"/>
            <w:shd w:val="clear" w:color="auto" w:fill="auto"/>
            <w:vAlign w:val="center"/>
          </w:tcPr>
          <w:p w14:paraId="391AC949" w14:textId="77777777" w:rsidR="00F57674" w:rsidRPr="00E80F49" w:rsidRDefault="00F57674" w:rsidP="00E71846">
            <w:pPr>
              <w:pStyle w:val="TAL"/>
            </w:pPr>
            <w:r w:rsidRPr="00E80F49">
              <w:rPr>
                <w:rFonts w:eastAsia="SimSun"/>
              </w:rPr>
              <w:t>6.2G.1</w:t>
            </w:r>
            <w:r w:rsidRPr="00E80F49">
              <w:rPr>
                <w:rFonts w:eastAsia="SimSun"/>
              </w:rPr>
              <w:tab/>
              <w:t>UE maximum output power for Tx Diversity</w:t>
            </w:r>
          </w:p>
        </w:tc>
        <w:tc>
          <w:tcPr>
            <w:tcW w:w="1417" w:type="dxa"/>
            <w:shd w:val="clear" w:color="auto" w:fill="auto"/>
            <w:vAlign w:val="center"/>
          </w:tcPr>
          <w:p w14:paraId="53A8C072" w14:textId="77777777" w:rsidR="00F57674" w:rsidRPr="00E80F49" w:rsidRDefault="00F57674" w:rsidP="00C46B3C">
            <w:pPr>
              <w:pStyle w:val="TAC"/>
              <w:rPr>
                <w:rFonts w:eastAsia="SimSun"/>
              </w:rPr>
            </w:pPr>
            <w:r w:rsidRPr="00E80F49">
              <w:rPr>
                <w:rFonts w:eastAsia="SimSun"/>
              </w:rPr>
              <w:t>Power Class 2: 270</w:t>
            </w:r>
          </w:p>
          <w:p w14:paraId="0BEBC7D5" w14:textId="77777777" w:rsidR="00F57674" w:rsidRPr="00E80F49" w:rsidRDefault="00F57674" w:rsidP="00F57674">
            <w:pPr>
              <w:pStyle w:val="TAC"/>
              <w:rPr>
                <w:lang w:eastAsia="zh-CN"/>
              </w:rPr>
            </w:pPr>
            <w:r w:rsidRPr="00E80F49">
              <w:rPr>
                <w:rFonts w:eastAsia="SimSun"/>
              </w:rPr>
              <w:t>Power Class 1.5: 0</w:t>
            </w:r>
          </w:p>
        </w:tc>
        <w:tc>
          <w:tcPr>
            <w:tcW w:w="3807" w:type="dxa"/>
            <w:vAlign w:val="center"/>
          </w:tcPr>
          <w:p w14:paraId="6F5DF7DD" w14:textId="77777777" w:rsidR="00F57674" w:rsidRPr="00E80F49" w:rsidRDefault="00F57674" w:rsidP="00E71846">
            <w:pPr>
              <w:pStyle w:val="TAL"/>
              <w:rPr>
                <w:lang w:eastAsia="zh-CN"/>
              </w:rPr>
            </w:pPr>
            <w:r w:rsidRPr="00E80F49">
              <w:rPr>
                <w:rFonts w:eastAsia="SimSun"/>
              </w:rPr>
              <w:t>“38.521-1_TPanalysis_6.2G.1_MaxOP_TxD.zip”</w:t>
            </w:r>
          </w:p>
        </w:tc>
        <w:tc>
          <w:tcPr>
            <w:tcW w:w="2283" w:type="dxa"/>
            <w:shd w:val="clear" w:color="auto" w:fill="auto"/>
            <w:vAlign w:val="center"/>
          </w:tcPr>
          <w:p w14:paraId="02FAD00D" w14:textId="77777777" w:rsidR="00F57674" w:rsidRPr="00E80F49" w:rsidRDefault="00F57674" w:rsidP="00E71846">
            <w:pPr>
              <w:pStyle w:val="TAL"/>
              <w:rPr>
                <w:lang w:eastAsia="zh-CN"/>
              </w:rPr>
            </w:pPr>
            <w:r w:rsidRPr="00E80F49">
              <w:rPr>
                <w:rFonts w:eastAsia="SimSun"/>
              </w:rPr>
              <w:t>RAN5#95-e</w:t>
            </w:r>
          </w:p>
        </w:tc>
      </w:tr>
      <w:tr w:rsidR="00F57674" w:rsidRPr="00E80F49" w14:paraId="48025927" w14:textId="77777777" w:rsidTr="00E71846">
        <w:tc>
          <w:tcPr>
            <w:tcW w:w="2122" w:type="dxa"/>
            <w:shd w:val="clear" w:color="auto" w:fill="auto"/>
            <w:vAlign w:val="center"/>
          </w:tcPr>
          <w:p w14:paraId="4DF85AAB" w14:textId="77777777" w:rsidR="00F57674" w:rsidRPr="00E80F49" w:rsidRDefault="00F57674" w:rsidP="00E71846">
            <w:pPr>
              <w:pStyle w:val="TAL"/>
            </w:pPr>
            <w:r w:rsidRPr="00E80F49">
              <w:rPr>
                <w:rFonts w:eastAsia="SimSun"/>
              </w:rPr>
              <w:t>6.2G.2</w:t>
            </w:r>
            <w:r w:rsidRPr="00E80F49">
              <w:rPr>
                <w:rFonts w:eastAsia="SimSun"/>
              </w:rPr>
              <w:tab/>
              <w:t>Maximum Output Power Reduction for Tx Diversity</w:t>
            </w:r>
          </w:p>
        </w:tc>
        <w:tc>
          <w:tcPr>
            <w:tcW w:w="1417" w:type="dxa"/>
            <w:shd w:val="clear" w:color="auto" w:fill="auto"/>
            <w:vAlign w:val="center"/>
          </w:tcPr>
          <w:p w14:paraId="4BBB2A76" w14:textId="6B049AB5" w:rsidR="00F57674" w:rsidRPr="00E80F49" w:rsidRDefault="003E0B85" w:rsidP="00C46B3C">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2: 920 (contiguous allocation), 120 (almost contiguous allocation)</w:t>
            </w:r>
          </w:p>
          <w:p w14:paraId="724DAAC1" w14:textId="3FB9353C" w:rsidR="003E0B85" w:rsidRDefault="003E0B85" w:rsidP="003E0B85">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1.5: 1080</w:t>
            </w:r>
          </w:p>
          <w:p w14:paraId="6658D0A0" w14:textId="289CA3D4" w:rsidR="00F57674" w:rsidRPr="00E80F49" w:rsidRDefault="003E0B85" w:rsidP="003E0B85">
            <w:pPr>
              <w:pStyle w:val="TAC"/>
              <w:rPr>
                <w:lang w:eastAsia="zh-CN"/>
              </w:rPr>
            </w:pPr>
            <w:r>
              <w:rPr>
                <w:rFonts w:eastAsia="SimSun"/>
                <w:lang w:eastAsia="zh-CN"/>
              </w:rPr>
              <w:t>Power Class 3: 1120</w:t>
            </w:r>
          </w:p>
        </w:tc>
        <w:tc>
          <w:tcPr>
            <w:tcW w:w="3807" w:type="dxa"/>
            <w:vAlign w:val="center"/>
          </w:tcPr>
          <w:p w14:paraId="78486935" w14:textId="27FD0CAA" w:rsidR="00F57674" w:rsidRPr="00E80F49" w:rsidRDefault="00F57674" w:rsidP="00E71846">
            <w:pPr>
              <w:pStyle w:val="TAL"/>
              <w:rPr>
                <w:lang w:eastAsia="zh-CN"/>
              </w:rPr>
            </w:pPr>
            <w:r w:rsidRPr="00E80F49">
              <w:rPr>
                <w:rFonts w:eastAsia="SimSun"/>
              </w:rPr>
              <w:t>“38.521-1_TPanalysis_6.2G.2_MPR_6.5G.2.1_SEM_6.5G.2.3.1_NR_ACLR_TxD</w:t>
            </w:r>
            <w:r w:rsidR="003E0B85">
              <w:rPr>
                <w:rFonts w:eastAsia="SimSun"/>
              </w:rPr>
              <w:t>_v1</w:t>
            </w:r>
            <w:r w:rsidRPr="00E80F49">
              <w:rPr>
                <w:rFonts w:eastAsia="SimSun"/>
              </w:rPr>
              <w:t>.zip”</w:t>
            </w:r>
          </w:p>
        </w:tc>
        <w:tc>
          <w:tcPr>
            <w:tcW w:w="2283" w:type="dxa"/>
            <w:shd w:val="clear" w:color="auto" w:fill="auto"/>
            <w:vAlign w:val="center"/>
          </w:tcPr>
          <w:p w14:paraId="0CF9035A" w14:textId="3F3C0EAC" w:rsidR="00F57674" w:rsidRPr="00E80F49" w:rsidRDefault="00F57674" w:rsidP="00E71846">
            <w:pPr>
              <w:pStyle w:val="TAL"/>
              <w:rPr>
                <w:lang w:eastAsia="zh-CN"/>
              </w:rPr>
            </w:pPr>
            <w:r w:rsidRPr="00E80F49">
              <w:rPr>
                <w:rFonts w:eastAsia="SimSun"/>
              </w:rPr>
              <w:t>RAN5#9</w:t>
            </w:r>
            <w:r w:rsidR="003E0B85">
              <w:rPr>
                <w:rFonts w:eastAsia="SimSun"/>
              </w:rPr>
              <w:t>7</w:t>
            </w:r>
          </w:p>
        </w:tc>
      </w:tr>
      <w:tr w:rsidR="00F57674" w:rsidRPr="00E80F49" w14:paraId="1F82E249" w14:textId="77777777" w:rsidTr="00E71846">
        <w:tc>
          <w:tcPr>
            <w:tcW w:w="2122" w:type="dxa"/>
            <w:shd w:val="clear" w:color="auto" w:fill="auto"/>
            <w:vAlign w:val="center"/>
          </w:tcPr>
          <w:p w14:paraId="1D23159F" w14:textId="77777777" w:rsidR="00F57674" w:rsidRPr="00E80F49" w:rsidRDefault="00F57674" w:rsidP="00E71846">
            <w:pPr>
              <w:pStyle w:val="TAL"/>
              <w:rPr>
                <w:lang w:eastAsia="zh-CN"/>
              </w:rPr>
            </w:pPr>
            <w:r w:rsidRPr="00E80F49">
              <w:rPr>
                <w:rFonts w:eastAsia="SimSun"/>
              </w:rPr>
              <w:t>6.2G.3</w:t>
            </w:r>
            <w:r w:rsidRPr="00E80F49">
              <w:rPr>
                <w:rFonts w:eastAsia="SimSun"/>
              </w:rPr>
              <w:tab/>
              <w:t>UE additional maximum output power reduction for Tx Diversity</w:t>
            </w:r>
          </w:p>
        </w:tc>
        <w:tc>
          <w:tcPr>
            <w:tcW w:w="1417" w:type="dxa"/>
            <w:shd w:val="clear" w:color="auto" w:fill="auto"/>
            <w:vAlign w:val="center"/>
          </w:tcPr>
          <w:p w14:paraId="6601302E" w14:textId="77777777" w:rsidR="00F57674" w:rsidRPr="00E80F49" w:rsidRDefault="00F57674" w:rsidP="00F57674">
            <w:pPr>
              <w:pStyle w:val="TAC"/>
              <w:rPr>
                <w:lang w:eastAsia="zh-CN"/>
              </w:rPr>
            </w:pPr>
            <w:r w:rsidRPr="00E80F49">
              <w:rPr>
                <w:rFonts w:eastAsia="SimSun"/>
              </w:rPr>
              <w:t>See clause 4.1.2.1</w:t>
            </w:r>
          </w:p>
        </w:tc>
        <w:tc>
          <w:tcPr>
            <w:tcW w:w="3807" w:type="dxa"/>
            <w:vAlign w:val="center"/>
          </w:tcPr>
          <w:p w14:paraId="56A2301F" w14:textId="77777777" w:rsidR="00F57674" w:rsidRPr="00E80F49" w:rsidRDefault="00F57674" w:rsidP="00E71846">
            <w:pPr>
              <w:pStyle w:val="TAL"/>
              <w:rPr>
                <w:lang w:eastAsia="zh-CN"/>
              </w:rPr>
            </w:pPr>
            <w:r w:rsidRPr="00E80F49">
              <w:rPr>
                <w:rFonts w:eastAsia="SimSun"/>
              </w:rPr>
              <w:t>See clause 4.1.2.1</w:t>
            </w:r>
          </w:p>
        </w:tc>
        <w:tc>
          <w:tcPr>
            <w:tcW w:w="2283" w:type="dxa"/>
            <w:shd w:val="clear" w:color="auto" w:fill="auto"/>
            <w:vAlign w:val="center"/>
          </w:tcPr>
          <w:p w14:paraId="271D062E" w14:textId="77777777" w:rsidR="00F57674" w:rsidRPr="00E80F49" w:rsidRDefault="00F57674" w:rsidP="00E71846">
            <w:pPr>
              <w:pStyle w:val="TAL"/>
              <w:rPr>
                <w:lang w:eastAsia="zh-CN"/>
              </w:rPr>
            </w:pPr>
            <w:r w:rsidRPr="00E80F49">
              <w:rPr>
                <w:rFonts w:eastAsia="SimSun"/>
              </w:rPr>
              <w:t>See clause 4.1.2.1</w:t>
            </w:r>
          </w:p>
        </w:tc>
      </w:tr>
      <w:tr w:rsidR="00F57674" w:rsidRPr="00E80F49" w14:paraId="713B46BE" w14:textId="77777777" w:rsidTr="00E71846">
        <w:tc>
          <w:tcPr>
            <w:tcW w:w="2122" w:type="dxa"/>
            <w:shd w:val="clear" w:color="auto" w:fill="auto"/>
            <w:vAlign w:val="center"/>
          </w:tcPr>
          <w:p w14:paraId="7B2FE09C" w14:textId="77777777" w:rsidR="00F57674" w:rsidRPr="00E80F49" w:rsidRDefault="00F57674" w:rsidP="00E71846">
            <w:pPr>
              <w:pStyle w:val="TAL"/>
            </w:pPr>
            <w:r w:rsidRPr="00E80F49">
              <w:rPr>
                <w:rFonts w:eastAsia="SimSun"/>
              </w:rPr>
              <w:t>6.5G.2.3.1</w:t>
            </w:r>
            <w:r w:rsidRPr="00E80F49">
              <w:rPr>
                <w:rFonts w:eastAsia="SimSun"/>
              </w:rPr>
              <w:tab/>
              <w:t>NR ACLR for Tx diversity</w:t>
            </w:r>
          </w:p>
        </w:tc>
        <w:tc>
          <w:tcPr>
            <w:tcW w:w="1417" w:type="dxa"/>
            <w:shd w:val="clear" w:color="auto" w:fill="auto"/>
            <w:vAlign w:val="center"/>
          </w:tcPr>
          <w:p w14:paraId="76C8B58F" w14:textId="77777777" w:rsidR="00F57674" w:rsidRPr="00E80F49" w:rsidRDefault="00F57674" w:rsidP="00C46B3C">
            <w:pPr>
              <w:pStyle w:val="TAC"/>
              <w:rPr>
                <w:rFonts w:eastAsia="SimSun"/>
                <w:lang w:eastAsia="zh-CN"/>
              </w:rPr>
            </w:pPr>
            <w:r w:rsidRPr="00E80F49">
              <w:rPr>
                <w:rFonts w:eastAsia="SimSun"/>
                <w:lang w:eastAsia="zh-CN"/>
              </w:rPr>
              <w:t>power class 2: 920 (contiguous allocation), 120 (almost contiguous allocation)</w:t>
            </w:r>
          </w:p>
          <w:p w14:paraId="0CEA1694" w14:textId="77777777" w:rsidR="00F57674" w:rsidRPr="00E80F49" w:rsidRDefault="00F57674" w:rsidP="00F57674">
            <w:pPr>
              <w:pStyle w:val="TAC"/>
              <w:rPr>
                <w:lang w:eastAsia="zh-CN"/>
              </w:rPr>
            </w:pPr>
            <w:r w:rsidRPr="00E80F49">
              <w:rPr>
                <w:rFonts w:eastAsia="SimSun"/>
                <w:lang w:eastAsia="zh-CN"/>
              </w:rPr>
              <w:t>power class 1.5: 1080</w:t>
            </w:r>
          </w:p>
        </w:tc>
        <w:tc>
          <w:tcPr>
            <w:tcW w:w="3807" w:type="dxa"/>
            <w:vAlign w:val="center"/>
          </w:tcPr>
          <w:p w14:paraId="0B70E756" w14:textId="77777777" w:rsidR="00F57674" w:rsidRPr="00E80F49" w:rsidRDefault="00F57674" w:rsidP="00E71846">
            <w:pPr>
              <w:pStyle w:val="TAL"/>
              <w:rPr>
                <w:lang w:eastAsia="zh-CN"/>
              </w:rPr>
            </w:pPr>
            <w:r w:rsidRPr="00E80F49">
              <w:rPr>
                <w:rFonts w:eastAsia="SimSun"/>
              </w:rPr>
              <w:t>“38.521-1_TPanalysis_6.2G.2_MPR_6.5G.2.1_SEM_6.5G.2.3.1_NR_ACLR_TxD.zip”</w:t>
            </w:r>
          </w:p>
        </w:tc>
        <w:tc>
          <w:tcPr>
            <w:tcW w:w="2283" w:type="dxa"/>
            <w:shd w:val="clear" w:color="auto" w:fill="auto"/>
            <w:vAlign w:val="center"/>
          </w:tcPr>
          <w:p w14:paraId="0567913B" w14:textId="77777777" w:rsidR="00F57674" w:rsidRPr="00E80F49" w:rsidRDefault="00F57674" w:rsidP="00E71846">
            <w:pPr>
              <w:pStyle w:val="TAL"/>
              <w:rPr>
                <w:lang w:eastAsia="zh-CN"/>
              </w:rPr>
            </w:pPr>
            <w:r w:rsidRPr="00E80F49">
              <w:rPr>
                <w:rFonts w:eastAsia="SimSun"/>
              </w:rPr>
              <w:t>RAN5#95-e</w:t>
            </w:r>
          </w:p>
        </w:tc>
      </w:tr>
    </w:tbl>
    <w:p w14:paraId="4E44FB3F" w14:textId="77777777" w:rsidR="00F57674" w:rsidRDefault="00F57674" w:rsidP="00C46B3C"/>
    <w:p w14:paraId="50245822" w14:textId="5C80887F" w:rsidR="00FF7B8D" w:rsidRDefault="00FF7B8D" w:rsidP="00FF7B8D">
      <w:pPr>
        <w:pStyle w:val="Heading4"/>
      </w:pPr>
      <w:bookmarkStart w:id="166" w:name="_Toc131528016"/>
      <w:r>
        <w:t>4.1.1.6</w:t>
      </w:r>
      <w:r>
        <w:tab/>
        <w:t xml:space="preserve">FR1 </w:t>
      </w:r>
      <w:r>
        <w:rPr>
          <w:lang w:eastAsia="zh-CN"/>
        </w:rPr>
        <w:t>shared spectrum channel access</w:t>
      </w:r>
      <w:r>
        <w:t xml:space="preserve"> test cases</w:t>
      </w:r>
      <w:bookmarkEnd w:id="166"/>
    </w:p>
    <w:p w14:paraId="1D55DE6E" w14:textId="639BC63E" w:rsidR="00FF7B8D" w:rsidRDefault="00FF7B8D" w:rsidP="00FF7B8D">
      <w:r>
        <w:t>This section contains information on test point selection for shared spectrum channel access test cases in TS 38.521-1[2].</w:t>
      </w:r>
      <w:r w:rsidR="00D44BD4">
        <w:t xml:space="preserve"> </w:t>
      </w:r>
      <w:r>
        <w:t>The general rule in this section apply to all test cases for shared spectrum channel access test cases.</w:t>
      </w:r>
      <w:r w:rsidR="00D44BD4">
        <w:t xml:space="preserve"> </w:t>
      </w:r>
      <w:r>
        <w:t xml:space="preserve">Separate analysis for each FR1 </w:t>
      </w:r>
      <w:r>
        <w:rPr>
          <w:lang w:eastAsia="zh-CN"/>
        </w:rPr>
        <w:t>shared spectrum channel access</w:t>
      </w:r>
      <w:r>
        <w:t xml:space="preserve"> test case is not provided.</w:t>
      </w:r>
    </w:p>
    <w:p w14:paraId="0242DFC8" w14:textId="6F819D78" w:rsidR="00FF7B8D" w:rsidRDefault="00FF7B8D" w:rsidP="00FF7B8D">
      <w:r>
        <w:t xml:space="preserve">From the latest core requirement for NR band with </w:t>
      </w:r>
      <w:r>
        <w:rPr>
          <w:lang w:eastAsia="zh-CN"/>
        </w:rPr>
        <w:t>shared spectrum channel access, the frequency range are 5150 MHz – 5925 MHz for n46, and 5925 MHz – 7125 MHz for n96. Both bands support power class 5 operations with various channel bandwidths.</w:t>
      </w:r>
    </w:p>
    <w:p w14:paraId="5A8FA983" w14:textId="2E7B4E9E" w:rsidR="00FF7B8D" w:rsidRDefault="00FF7B8D" w:rsidP="00FF7B8D">
      <w:r>
        <w:t>For all Tx and Rx test requirements of NR unlicensed band,</w:t>
      </w:r>
      <w:r w:rsidR="00D44BD4">
        <w:t xml:space="preserve"> </w:t>
      </w:r>
      <w:r>
        <w:t xml:space="preserve">the selections of test point shall be the same as for regular NR band for </w:t>
      </w:r>
      <w:r w:rsidRPr="00E71846">
        <w:rPr>
          <w:lang w:eastAsia="en-US"/>
        </w:rPr>
        <w:t>Test Environment</w:t>
      </w:r>
      <w:r>
        <w:t xml:space="preserve">, </w:t>
      </w:r>
      <w:r w:rsidRPr="00E71846">
        <w:rPr>
          <w:lang w:eastAsia="en-US"/>
        </w:rPr>
        <w:t>Test frequency</w:t>
      </w:r>
      <w:r>
        <w:t xml:space="preserve">, </w:t>
      </w:r>
      <w:r w:rsidRPr="00E71846">
        <w:rPr>
          <w:lang w:eastAsia="en-US"/>
        </w:rPr>
        <w:t>Test channel bandwidths</w:t>
      </w:r>
      <w:r>
        <w:t xml:space="preserve">, </w:t>
      </w:r>
      <w:r w:rsidRPr="00E71846">
        <w:t>Test Subcarrier Spacing</w:t>
      </w:r>
      <w:r>
        <w:t xml:space="preserve">, Test uplink/downlink modulations and </w:t>
      </w:r>
      <w:r w:rsidRPr="00E71846">
        <w:rPr>
          <w:lang w:eastAsia="en-US"/>
        </w:rPr>
        <w:t>Test RB conf</w:t>
      </w:r>
      <w:r>
        <w:rPr>
          <w:lang w:eastAsia="en-US"/>
        </w:rPr>
        <w:t>i</w:t>
      </w:r>
      <w:r w:rsidRPr="00E71846">
        <w:rPr>
          <w:lang w:eastAsia="en-US"/>
        </w:rPr>
        <w:t>g</w:t>
      </w:r>
      <w:r>
        <w:rPr>
          <w:lang w:eastAsia="en-US"/>
        </w:rPr>
        <w:t>u</w:t>
      </w:r>
      <w:r w:rsidRPr="00E71846">
        <w:rPr>
          <w:lang w:eastAsia="en-US"/>
        </w:rPr>
        <w:t>rations</w:t>
      </w:r>
      <w:r>
        <w:t>.</w:t>
      </w:r>
    </w:p>
    <w:p w14:paraId="6E2A9D67" w14:textId="0519EA7A" w:rsidR="001F6A9B" w:rsidRPr="00E80F49" w:rsidRDefault="001F6A9B" w:rsidP="00EC7A0E">
      <w:pPr>
        <w:pStyle w:val="Heading3"/>
      </w:pPr>
      <w:bookmarkStart w:id="167" w:name="_Toc131528017"/>
      <w:r w:rsidRPr="00E80F49">
        <w:t>4.1.</w:t>
      </w:r>
      <w:r w:rsidR="00486BD4" w:rsidRPr="00E80F49">
        <w:t>2</w:t>
      </w:r>
      <w:r w:rsidRPr="00E80F49">
        <w:tab/>
      </w:r>
      <w:r w:rsidR="00486BD4" w:rsidRPr="00E80F49">
        <w:t>Test point analysis per NS value</w:t>
      </w:r>
      <w:bookmarkEnd w:id="155"/>
      <w:bookmarkEnd w:id="156"/>
      <w:bookmarkEnd w:id="157"/>
      <w:bookmarkEnd w:id="158"/>
      <w:bookmarkEnd w:id="159"/>
      <w:bookmarkEnd w:id="160"/>
      <w:bookmarkEnd w:id="161"/>
      <w:bookmarkEnd w:id="162"/>
      <w:bookmarkEnd w:id="163"/>
      <w:bookmarkEnd w:id="164"/>
      <w:bookmarkEnd w:id="167"/>
    </w:p>
    <w:p w14:paraId="73E5777E" w14:textId="77777777" w:rsidR="001F6A9B" w:rsidRPr="00E80F49" w:rsidRDefault="001F6A9B" w:rsidP="00443738">
      <w:pPr>
        <w:pStyle w:val="Heading4"/>
      </w:pPr>
      <w:bookmarkStart w:id="168" w:name="_Toc27418758"/>
      <w:bookmarkStart w:id="169" w:name="_Toc36042411"/>
      <w:bookmarkStart w:id="170" w:name="_Toc43899738"/>
      <w:bookmarkStart w:id="171" w:name="_Toc51767649"/>
      <w:bookmarkStart w:id="172" w:name="_Toc59039980"/>
      <w:bookmarkStart w:id="173" w:name="_Toc68073919"/>
      <w:bookmarkStart w:id="174" w:name="_Toc75371781"/>
      <w:bookmarkStart w:id="175" w:name="_Toc83727849"/>
      <w:bookmarkStart w:id="176" w:name="_Toc100005949"/>
      <w:bookmarkStart w:id="177" w:name="_Toc106703497"/>
      <w:bookmarkStart w:id="178" w:name="_Toc131528018"/>
      <w:r w:rsidRPr="00E80F49">
        <w:t>4.1.</w:t>
      </w:r>
      <w:r w:rsidR="00486BD4" w:rsidRPr="00E80F49">
        <w:t>2</w:t>
      </w:r>
      <w:r w:rsidRPr="00E80F49">
        <w:t>.1</w:t>
      </w:r>
      <w:r w:rsidRPr="00E80F49">
        <w:tab/>
        <w:t>A-MPR</w:t>
      </w:r>
      <w:r w:rsidR="00486BD4" w:rsidRPr="00E80F49">
        <w:t>, A-SEM and A-SE FR1</w:t>
      </w:r>
      <w:r w:rsidRPr="00E80F49">
        <w:t xml:space="preserve"> test cases for single carrier</w:t>
      </w:r>
      <w:bookmarkEnd w:id="168"/>
      <w:bookmarkEnd w:id="169"/>
      <w:bookmarkEnd w:id="170"/>
      <w:bookmarkEnd w:id="171"/>
      <w:r w:rsidR="00486BD4" w:rsidRPr="00E80F49">
        <w:t xml:space="preserve"> and UL MIMO</w:t>
      </w:r>
      <w:bookmarkEnd w:id="172"/>
      <w:bookmarkEnd w:id="173"/>
      <w:bookmarkEnd w:id="174"/>
      <w:bookmarkEnd w:id="175"/>
      <w:bookmarkEnd w:id="176"/>
      <w:bookmarkEnd w:id="177"/>
      <w:bookmarkEnd w:id="178"/>
    </w:p>
    <w:p w14:paraId="45261F60" w14:textId="77777777" w:rsidR="001F6A9B" w:rsidRPr="00E80F49" w:rsidRDefault="001F6A9B" w:rsidP="001F6A9B">
      <w:r w:rsidRPr="00E80F49">
        <w:t xml:space="preserve">This section contains information on test point selection for </w:t>
      </w:r>
      <w:r w:rsidR="00486BD4" w:rsidRPr="00E80F49">
        <w:t xml:space="preserve">single carrier </w:t>
      </w:r>
      <w:r w:rsidRPr="00E80F49">
        <w:t>test case</w:t>
      </w:r>
      <w:r w:rsidR="00486BD4" w:rsidRPr="00E80F49">
        <w:t>s</w:t>
      </w:r>
      <w:r w:rsidRPr="00E80F49">
        <w:t xml:space="preserve"> 6.2.3, Additional Maximum Power Reduction (A-MPR)</w:t>
      </w:r>
      <w:r w:rsidR="00486BD4" w:rsidRPr="00E80F49">
        <w:t>, 6.5.2.3 Additional spectrum emission mask (A-SEM) and 6.5.3.3</w:t>
      </w:r>
      <w:r w:rsidR="00486BD4" w:rsidRPr="00E80F49">
        <w:rPr>
          <w:rFonts w:ascii="Calibri" w:hAnsi="Calibri"/>
          <w:sz w:val="22"/>
          <w:szCs w:val="22"/>
        </w:rPr>
        <w:t xml:space="preserve"> </w:t>
      </w:r>
      <w:r w:rsidR="00486BD4" w:rsidRPr="00E80F49">
        <w:t>Additional spurious emissions (A-SE); and for correspondent UL-MIMO test cases in 6.2D.3 and 6.5D.3.3 in [2]</w:t>
      </w:r>
      <w:r w:rsidRPr="00E80F49">
        <w:t>.</w:t>
      </w:r>
    </w:p>
    <w:p w14:paraId="5C8DCF99" w14:textId="77777777" w:rsidR="00D35826" w:rsidRPr="00E80F49" w:rsidRDefault="001F6A9B" w:rsidP="00D35826">
      <w:r w:rsidRPr="00E80F49">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E80F49" w:rsidRDefault="00D35826" w:rsidP="00D35826">
      <w:pPr>
        <w:rPr>
          <w:rFonts w:eastAsia="Malgun Gothic"/>
          <w:lang w:eastAsia="en-US"/>
        </w:rPr>
      </w:pPr>
      <w:r w:rsidRPr="00E80F49">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E80F49">
        <w:rPr>
          <w:lang w:eastAsia="zh-CN"/>
        </w:rPr>
        <w:t>.</w:t>
      </w:r>
    </w:p>
    <w:p w14:paraId="0D7BFB8A" w14:textId="77777777" w:rsidR="001F6A9B" w:rsidRPr="00E80F49" w:rsidRDefault="00486BD4" w:rsidP="00486BD4">
      <w:r w:rsidRPr="00E80F49">
        <w:rPr>
          <w:rFonts w:eastAsia="Malgun Gothic"/>
          <w:lang w:eastAsia="en-US"/>
        </w:rPr>
        <w:lastRenderedPageBreak/>
        <w:t>Table 4.1.2.1-1 lists number of test points for A-MPR, A-SEM and A-SE single carrier test cases and for different NS values.</w:t>
      </w:r>
    </w:p>
    <w:p w14:paraId="686D8CDC" w14:textId="79FFC1FB" w:rsidR="001F6A9B" w:rsidRPr="00E80F49" w:rsidRDefault="001F6A9B" w:rsidP="001F6A9B">
      <w:pPr>
        <w:pStyle w:val="TH"/>
        <w:rPr>
          <w:lang w:eastAsia="x-none"/>
        </w:rPr>
      </w:pPr>
      <w:r w:rsidRPr="00E80F49">
        <w:lastRenderedPageBreak/>
        <w:t>Table 4.1.</w:t>
      </w:r>
      <w:r w:rsidR="00486BD4" w:rsidRPr="00E80F49">
        <w:t>2</w:t>
      </w:r>
      <w:r w:rsidRPr="00E80F49">
        <w:t>.1-1: NS value specific test points for A-MPR</w:t>
      </w:r>
      <w:r w:rsidR="00D35826" w:rsidRPr="00E80F49">
        <w:rPr>
          <w:rFonts w:eastAsia="Malgun Gothic"/>
        </w:rPr>
        <w:t>, A-SEM and A-SE</w:t>
      </w:r>
      <w:r w:rsidRPr="00E80F49">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E80F49" w14:paraId="5B7D680C" w14:textId="77777777" w:rsidTr="0033227D">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E80F49" w:rsidRDefault="00486BD4" w:rsidP="00486BD4">
            <w:pPr>
              <w:pStyle w:val="TAH"/>
              <w:rPr>
                <w:lang w:eastAsia="en-US"/>
              </w:rPr>
            </w:pPr>
            <w:r w:rsidRPr="00E80F49">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E80F49" w:rsidRDefault="00486BD4" w:rsidP="00486BD4">
            <w:pPr>
              <w:pStyle w:val="TAH"/>
              <w:rPr>
                <w:lang w:eastAsia="en-US"/>
              </w:rPr>
            </w:pPr>
            <w:r w:rsidRPr="00E80F49">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E80F49" w:rsidRDefault="00486BD4" w:rsidP="00486BD4">
            <w:pPr>
              <w:pStyle w:val="TAH"/>
              <w:rPr>
                <w:lang w:eastAsia="en-US"/>
              </w:rPr>
            </w:pPr>
            <w:r w:rsidRPr="00E80F49">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E80F49" w:rsidRDefault="00486BD4" w:rsidP="00486BD4">
            <w:pPr>
              <w:pStyle w:val="TAH"/>
              <w:rPr>
                <w:lang w:eastAsia="en-US"/>
              </w:rPr>
            </w:pPr>
            <w:r w:rsidRPr="00E80F49">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E80F49" w:rsidRDefault="00486BD4" w:rsidP="00486BD4">
            <w:pPr>
              <w:pStyle w:val="TAH"/>
              <w:rPr>
                <w:lang w:eastAsia="en-US"/>
              </w:rPr>
            </w:pPr>
            <w:r w:rsidRPr="00E80F49">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E80F49" w:rsidRDefault="00486BD4" w:rsidP="00486BD4">
            <w:pPr>
              <w:pStyle w:val="TAH"/>
              <w:rPr>
                <w:lang w:eastAsia="en-US"/>
              </w:rPr>
            </w:pPr>
            <w:r w:rsidRPr="00E80F49">
              <w:rPr>
                <w:lang w:eastAsia="en-US"/>
              </w:rPr>
              <w:t>Comments</w:t>
            </w:r>
          </w:p>
        </w:tc>
      </w:tr>
      <w:tr w:rsidR="00486BD4" w:rsidRPr="00E80F49" w14:paraId="7DFB073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Default="00486BD4" w:rsidP="0091784C">
            <w:pPr>
              <w:pStyle w:val="TAC"/>
            </w:pPr>
            <w:r w:rsidRPr="00E80F49">
              <w:t>NS_03</w:t>
            </w:r>
          </w:p>
          <w:p w14:paraId="750D74A4" w14:textId="47DA3F3A" w:rsidR="00486BD4" w:rsidRPr="00E80F49" w:rsidRDefault="0091784C" w:rsidP="0091784C">
            <w:pPr>
              <w:pStyle w:val="TAC"/>
            </w:pPr>
            <w:r w:rsidRPr="00E80F49">
              <w:t>NS_03</w:t>
            </w:r>
            <w:r>
              <w:t>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E80F49" w:rsidRDefault="0091784C" w:rsidP="001B2A23">
            <w:pPr>
              <w:pStyle w:val="TAC"/>
              <w:rPr>
                <w:lang w:eastAsia="zh-CN"/>
              </w:rPr>
            </w:pPr>
            <w:r>
              <w:t xml:space="preserve">144 </w:t>
            </w:r>
            <w:r w:rsidRPr="0053369F">
              <w:t xml:space="preserve">for Non-SUL </w:t>
            </w:r>
            <w:r w:rsidRPr="00E80F49">
              <w:t>testing</w:t>
            </w:r>
          </w:p>
          <w:p w14:paraId="6A704C83" w14:textId="77777777" w:rsidR="00486BD4" w:rsidRPr="00E80F49" w:rsidRDefault="00486BD4" w:rsidP="001B2A23">
            <w:pPr>
              <w:pStyle w:val="TAC"/>
              <w:rPr>
                <w:lang w:eastAsia="zh-CN"/>
              </w:rPr>
            </w:pPr>
          </w:p>
          <w:p w14:paraId="71342C08" w14:textId="0D0767E7" w:rsidR="00486BD4" w:rsidRPr="00E80F49" w:rsidRDefault="0091784C" w:rsidP="001B2A23">
            <w:pPr>
              <w:pStyle w:val="TAC"/>
            </w:pPr>
            <w:r>
              <w:t>72</w:t>
            </w:r>
            <w:r w:rsidRPr="00E80F49">
              <w:t xml:space="preserve"> </w:t>
            </w:r>
            <w:r w:rsidR="00486BD4" w:rsidRPr="00E80F49">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E80F49"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E80F49"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E80F49" w:rsidRDefault="00486BD4" w:rsidP="00C053AD">
            <w:pPr>
              <w:pStyle w:val="TAL"/>
            </w:pPr>
            <w:r w:rsidRPr="00E80F49">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E80F49" w:rsidRDefault="00486BD4" w:rsidP="00C053AD">
            <w:pPr>
              <w:pStyle w:val="TAL"/>
              <w:rPr>
                <w:rFonts w:cs="Arial"/>
                <w:lang w:eastAsia="ko-KR"/>
              </w:rPr>
            </w:pPr>
            <w:r w:rsidRPr="00E80F49">
              <w:rPr>
                <w:rFonts w:cs="Arial"/>
                <w:lang w:eastAsia="ko-KR"/>
              </w:rPr>
              <w:t>RAN5#85</w:t>
            </w:r>
          </w:p>
        </w:tc>
      </w:tr>
      <w:tr w:rsidR="00486BD4" w:rsidRPr="00E80F49" w14:paraId="0AE2082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E80F49" w:rsidRDefault="00486BD4" w:rsidP="00DA636D">
            <w:pPr>
              <w:pStyle w:val="TAC"/>
            </w:pPr>
            <w:r w:rsidRPr="00E80F49">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E80F49" w:rsidRDefault="00486BD4" w:rsidP="002211A5">
            <w:pPr>
              <w:pStyle w:val="TAC"/>
            </w:pPr>
            <w:r w:rsidRPr="00E80F49">
              <w:t xml:space="preserve">6.2.3: </w:t>
            </w:r>
            <w:r w:rsidR="0080581B" w:rsidRPr="00E80F49">
              <w:t>1</w:t>
            </w:r>
            <w:r w:rsidRPr="00E80F49">
              <w:t>20</w:t>
            </w:r>
          </w:p>
          <w:p w14:paraId="7D8B863B" w14:textId="77777777" w:rsidR="00486BD4" w:rsidRPr="00E80F49" w:rsidRDefault="00486BD4" w:rsidP="002211A5">
            <w:pPr>
              <w:pStyle w:val="TAC"/>
            </w:pPr>
            <w:r w:rsidRPr="00E80F49">
              <w:t>6.2D.3: 112</w:t>
            </w:r>
          </w:p>
          <w:p w14:paraId="6CA98F86" w14:textId="77777777" w:rsidR="00486BD4" w:rsidRPr="00E80F49" w:rsidRDefault="00486BD4" w:rsidP="002211A5">
            <w:pPr>
              <w:pStyle w:val="TAC"/>
            </w:pPr>
            <w:r w:rsidRPr="00E80F49">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E80F49"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E80F49"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E80F49" w:rsidRDefault="00486BD4" w:rsidP="00DA636D">
            <w:pPr>
              <w:pStyle w:val="TAL"/>
            </w:pPr>
            <w:r w:rsidRPr="00E80F49">
              <w:t>“38.521-1_TPanalysis_6.2.3_AMPR_NS_04_v</w:t>
            </w:r>
            <w:r w:rsidR="0080581B" w:rsidRPr="00E80F49">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E80F49" w:rsidRDefault="00486BD4" w:rsidP="00DA636D">
            <w:pPr>
              <w:pStyle w:val="TAL"/>
              <w:rPr>
                <w:rFonts w:cs="Arial"/>
                <w:lang w:eastAsia="ko-KR"/>
              </w:rPr>
            </w:pPr>
            <w:r w:rsidRPr="00E80F49">
              <w:rPr>
                <w:rFonts w:cs="Arial"/>
                <w:lang w:eastAsia="ko-KR"/>
              </w:rPr>
              <w:t>RAN5#</w:t>
            </w:r>
            <w:r w:rsidR="0080581B" w:rsidRPr="00E80F49">
              <w:rPr>
                <w:rFonts w:cs="Arial"/>
                <w:lang w:eastAsia="ko-KR"/>
              </w:rPr>
              <w:t>93-e</w:t>
            </w:r>
          </w:p>
        </w:tc>
      </w:tr>
      <w:tr w:rsidR="0043297E" w:rsidRPr="00E80F49" w14:paraId="439F282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E80F49" w:rsidRDefault="0043297E" w:rsidP="0043297E">
            <w:pPr>
              <w:pStyle w:val="TAC"/>
            </w:pPr>
            <w:r w:rsidRPr="00E80F49">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E80F49" w:rsidRDefault="0043297E" w:rsidP="0043297E">
            <w:pPr>
              <w:pStyle w:val="TAC"/>
            </w:pPr>
            <w:r w:rsidRPr="00E80F49">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E80F49" w:rsidRDefault="0043297E" w:rsidP="0043297E">
            <w:pPr>
              <w:pStyle w:val="TAL"/>
            </w:pPr>
            <w:r w:rsidRPr="00E80F49">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E80F49" w:rsidRDefault="0043297E" w:rsidP="0043297E">
            <w:pPr>
              <w:pStyle w:val="TAL"/>
              <w:rPr>
                <w:rFonts w:cs="Arial"/>
                <w:lang w:eastAsia="ko-KR"/>
              </w:rPr>
            </w:pPr>
            <w:r w:rsidRPr="00E80F49">
              <w:rPr>
                <w:rFonts w:eastAsia="Malgun Gothic"/>
                <w:lang w:eastAsia="en-US"/>
              </w:rPr>
              <w:t>RAN5#87-e</w:t>
            </w:r>
          </w:p>
        </w:tc>
      </w:tr>
      <w:tr w:rsidR="0043297E" w:rsidRPr="00E80F49" w14:paraId="0227CB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E80F49" w:rsidRDefault="0043297E" w:rsidP="0043297E">
            <w:pPr>
              <w:pStyle w:val="TAC"/>
            </w:pPr>
            <w:r w:rsidRPr="00E80F49">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B5065D" w:rsidRDefault="0043297E" w:rsidP="00CE4D30">
            <w:pPr>
              <w:pStyle w:val="TAC"/>
              <w:rPr>
                <w:lang w:eastAsia="zh-CN"/>
              </w:rPr>
            </w:pPr>
            <w:r w:rsidRPr="00E80F49">
              <w:rPr>
                <w:rFonts w:cs="Arial"/>
                <w:lang w:eastAsia="ko-KR"/>
              </w:rPr>
              <w:t xml:space="preserve">6.2.3: </w:t>
            </w:r>
            <w:r w:rsidRPr="00E80F49">
              <w:t>288</w:t>
            </w:r>
            <w:r w:rsidR="00CE4D30" w:rsidRPr="00B5065D">
              <w:t xml:space="preserve"> for PC</w:t>
            </w:r>
            <w:r w:rsidR="00CE4D30" w:rsidRPr="00B5065D">
              <w:rPr>
                <w:lang w:eastAsia="zh-CN"/>
              </w:rPr>
              <w:t>3</w:t>
            </w:r>
          </w:p>
          <w:p w14:paraId="266EFFA9" w14:textId="694A5DEB" w:rsidR="0043297E" w:rsidRPr="00E80F49" w:rsidRDefault="00CE4D30" w:rsidP="00CE4D30">
            <w:pPr>
              <w:pStyle w:val="TAC"/>
            </w:pPr>
            <w:r w:rsidRPr="00B5065D">
              <w:rPr>
                <w:rFonts w:cs="Arial"/>
                <w:lang w:eastAsia="ko-KR"/>
              </w:rPr>
              <w:t xml:space="preserve">6.2.3: </w:t>
            </w:r>
            <w:r w:rsidRPr="00B5065D">
              <w:t>396 for PC</w:t>
            </w:r>
            <w:r w:rsidRPr="00B5065D">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E80F49" w:rsidRDefault="0043297E" w:rsidP="0043297E">
            <w:pPr>
              <w:pStyle w:val="TAL"/>
            </w:pPr>
            <w:r w:rsidRPr="00E80F49">
              <w:t>“38.521-1_TPanalysis_6.2.3_AMPR_NS_05_v</w:t>
            </w:r>
            <w:r w:rsidR="00CE4D30">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E80F49" w:rsidRDefault="00CE4D30" w:rsidP="00CE4D30">
            <w:pPr>
              <w:pStyle w:val="TAL"/>
              <w:rPr>
                <w:rFonts w:cs="Arial"/>
                <w:lang w:eastAsia="ko-KR"/>
              </w:rPr>
            </w:pPr>
            <w:r w:rsidRPr="00B5065D">
              <w:rPr>
                <w:rFonts w:cs="Arial"/>
                <w:lang w:eastAsia="zh-CN"/>
              </w:rPr>
              <w:t>RAN5#96-e</w:t>
            </w:r>
          </w:p>
        </w:tc>
      </w:tr>
      <w:tr w:rsidR="009F47EC" w:rsidRPr="00E80F49" w14:paraId="7CF6F45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E80F49" w:rsidRDefault="009F47EC" w:rsidP="009F47EC">
            <w:pPr>
              <w:pStyle w:val="TAC"/>
            </w:pPr>
            <w:r w:rsidRPr="00E80F49">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E80F49" w:rsidRDefault="009F47EC" w:rsidP="009F47EC">
            <w:pPr>
              <w:pStyle w:val="TAC"/>
              <w:rPr>
                <w:rFonts w:cs="Arial"/>
                <w:lang w:eastAsia="ko-KR"/>
              </w:rPr>
            </w:pPr>
            <w:r w:rsidRPr="00E80F49">
              <w:rPr>
                <w:rFonts w:cs="Arial"/>
                <w:lang w:eastAsia="ko-KR"/>
              </w:rPr>
              <w:t>6.2.3:</w:t>
            </w:r>
          </w:p>
          <w:p w14:paraId="4AFDC98B" w14:textId="77777777" w:rsidR="008E6640" w:rsidRPr="00E80F49" w:rsidRDefault="008E6640" w:rsidP="009F47EC">
            <w:pPr>
              <w:pStyle w:val="TAC"/>
              <w:rPr>
                <w:rFonts w:cs="Arial"/>
                <w:lang w:eastAsia="ko-KR"/>
              </w:rPr>
            </w:pPr>
            <w:r w:rsidRPr="00E80F49">
              <w:rPr>
                <w:rFonts w:cs="Arial"/>
                <w:lang w:eastAsia="ko-KR"/>
              </w:rPr>
              <w:t>PC1 160</w:t>
            </w:r>
          </w:p>
          <w:p w14:paraId="62E2862D" w14:textId="0B425966" w:rsidR="009F47EC" w:rsidRPr="00E80F49" w:rsidRDefault="008E6640" w:rsidP="009F47EC">
            <w:pPr>
              <w:pStyle w:val="TAC"/>
              <w:rPr>
                <w:rFonts w:cs="Arial"/>
                <w:lang w:eastAsia="ko-KR"/>
              </w:rPr>
            </w:pPr>
            <w:r w:rsidRPr="00E80F49">
              <w:rPr>
                <w:rFonts w:cs="Arial"/>
                <w:lang w:eastAsia="ko-KR"/>
              </w:rPr>
              <w:t>PC3</w:t>
            </w:r>
            <w:r w:rsidR="009F47EC" w:rsidRPr="00E80F49">
              <w:rPr>
                <w:rFonts w:cs="Arial"/>
                <w:lang w:eastAsia="ko-KR"/>
              </w:rPr>
              <w:t xml:space="preserve"> </w:t>
            </w:r>
            <w:r w:rsidR="009F47EC" w:rsidRPr="00E80F49">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E80F49" w:rsidRDefault="009F47EC" w:rsidP="009F47EC">
            <w:pPr>
              <w:pStyle w:val="TAL"/>
            </w:pPr>
            <w:r w:rsidRPr="00E80F49">
              <w:t>“38.521-1_TPanalysis_6.2.3_AMPR_NS_06</w:t>
            </w:r>
            <w:r w:rsidR="008E6640" w:rsidRPr="00E80F49">
              <w:t>_v2</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E80F49" w:rsidRDefault="009F47EC" w:rsidP="009F47EC">
            <w:pPr>
              <w:pStyle w:val="TAL"/>
              <w:rPr>
                <w:rFonts w:cs="Arial"/>
                <w:lang w:eastAsia="ko-KR"/>
              </w:rPr>
            </w:pPr>
            <w:r w:rsidRPr="00E80F49">
              <w:rPr>
                <w:rFonts w:cs="Arial"/>
                <w:lang w:eastAsia="ko-KR"/>
              </w:rPr>
              <w:t>RAN5#9</w:t>
            </w:r>
            <w:r w:rsidR="008E6640" w:rsidRPr="00E80F49">
              <w:rPr>
                <w:rFonts w:cs="Arial"/>
                <w:lang w:eastAsia="ko-KR"/>
              </w:rPr>
              <w:t>2</w:t>
            </w:r>
            <w:r w:rsidRPr="00E80F49">
              <w:rPr>
                <w:rFonts w:cs="Arial"/>
                <w:lang w:eastAsia="ko-KR"/>
              </w:rPr>
              <w:t>-e</w:t>
            </w:r>
          </w:p>
        </w:tc>
      </w:tr>
      <w:tr w:rsidR="009F47EC" w:rsidRPr="00E80F49" w14:paraId="1605CF7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9F47EC" w:rsidRPr="00E80F49" w:rsidRDefault="009F47EC" w:rsidP="009F47EC">
            <w:pPr>
              <w:pStyle w:val="TAC"/>
            </w:pPr>
            <w:r w:rsidRPr="00E80F49">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9F47EC" w:rsidRPr="00E80F49" w:rsidRDefault="009F47EC" w:rsidP="009F47EC">
            <w:pPr>
              <w:pStyle w:val="TAC"/>
              <w:rPr>
                <w:rFonts w:cs="Arial"/>
                <w:lang w:eastAsia="ko-KR"/>
              </w:rPr>
            </w:pPr>
            <w:r w:rsidRPr="00E80F49">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43F6C7D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9F47EC" w:rsidRPr="00E80F49" w:rsidRDefault="009F47EC" w:rsidP="009F47EC">
            <w:pPr>
              <w:pStyle w:val="TAC"/>
            </w:pPr>
            <w:r w:rsidRPr="00E80F49">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9F47EC" w:rsidRPr="00E80F49" w:rsidRDefault="009F47EC" w:rsidP="009F47EC">
            <w:pPr>
              <w:pStyle w:val="TAC"/>
              <w:rPr>
                <w:rFonts w:cs="Arial"/>
                <w:lang w:eastAsia="ko-KR"/>
              </w:rPr>
            </w:pPr>
            <w:r w:rsidRPr="00E80F49">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16141A1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9F47EC" w:rsidRPr="00E80F49" w:rsidRDefault="009F47EC" w:rsidP="009F47EC">
            <w:pPr>
              <w:pStyle w:val="TAC"/>
            </w:pPr>
            <w:r w:rsidRPr="00E80F49">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FF7B8D" w:rsidRDefault="00FF7B8D" w:rsidP="00FF7B8D">
            <w:pPr>
              <w:pStyle w:val="TAC"/>
            </w:pPr>
            <w:r>
              <w:t xml:space="preserve">6.2.3: </w:t>
            </w:r>
            <w:r w:rsidR="009F47EC" w:rsidRPr="00E80F49">
              <w:t>50</w:t>
            </w:r>
          </w:p>
          <w:p w14:paraId="292858BC" w14:textId="5C6310B0" w:rsidR="009F47EC" w:rsidRPr="00E80F49" w:rsidRDefault="00FF7B8D" w:rsidP="00FF7B8D">
            <w:pPr>
              <w:pStyle w:val="TAC"/>
              <w:rPr>
                <w:rFonts w:cs="Arial"/>
                <w:lang w:eastAsia="ko-KR"/>
              </w:rPr>
            </w:pPr>
            <w:r>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9F47EC" w:rsidRPr="00E80F49" w:rsidRDefault="00FF7B8D" w:rsidP="00FF7B8D">
            <w:pPr>
              <w:pStyle w:val="TAL"/>
            </w:pPr>
            <w:r>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FF7B8D" w:rsidRDefault="009F47EC" w:rsidP="00FF7B8D">
            <w:pPr>
              <w:pStyle w:val="TAL"/>
            </w:pPr>
            <w:r w:rsidRPr="00E80F49">
              <w:t>“38.521-1_TPanalysis_6.2.3_AMPR_NS_12_13_14_15.zip”</w:t>
            </w:r>
          </w:p>
          <w:p w14:paraId="4BD50A84" w14:textId="59ED6368" w:rsidR="009F47EC" w:rsidRPr="00E80F49" w:rsidRDefault="00FF7B8D" w:rsidP="00FF7B8D">
            <w:pPr>
              <w:pStyle w:val="TAL"/>
            </w:pPr>
            <w:r>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FF7B8D" w:rsidRDefault="009F47EC" w:rsidP="00FF7B8D">
            <w:pPr>
              <w:pStyle w:val="TAL"/>
              <w:rPr>
                <w:rFonts w:cs="Arial"/>
                <w:lang w:eastAsia="ko-KR"/>
              </w:rPr>
            </w:pPr>
            <w:r w:rsidRPr="00E80F49">
              <w:rPr>
                <w:rFonts w:cs="Arial"/>
                <w:lang w:eastAsia="ko-KR"/>
              </w:rPr>
              <w:t>RAN5#90-e</w:t>
            </w:r>
          </w:p>
          <w:p w14:paraId="007D893A" w14:textId="77777777" w:rsidR="00FF7B8D" w:rsidRDefault="00FF7B8D" w:rsidP="00FF7B8D">
            <w:pPr>
              <w:pStyle w:val="TAL"/>
              <w:rPr>
                <w:rFonts w:cs="Arial"/>
                <w:lang w:eastAsia="ko-KR"/>
              </w:rPr>
            </w:pPr>
          </w:p>
          <w:p w14:paraId="4701407F" w14:textId="68BF1726" w:rsidR="009F47EC" w:rsidRPr="00E80F49" w:rsidRDefault="00FF7B8D" w:rsidP="00FF7B8D">
            <w:pPr>
              <w:pStyle w:val="TAL"/>
              <w:rPr>
                <w:rFonts w:cs="Arial"/>
                <w:lang w:eastAsia="ko-KR"/>
              </w:rPr>
            </w:pPr>
            <w:r>
              <w:rPr>
                <w:rFonts w:cs="Arial"/>
                <w:lang w:eastAsia="ko-KR"/>
              </w:rPr>
              <w:t>RAN5#96-e</w:t>
            </w:r>
          </w:p>
        </w:tc>
      </w:tr>
      <w:tr w:rsidR="009F47EC" w:rsidRPr="00E80F49" w14:paraId="0DD6488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9F47EC" w:rsidRPr="00E80F49" w:rsidRDefault="009F47EC" w:rsidP="009F47EC">
            <w:pPr>
              <w:pStyle w:val="TAC"/>
            </w:pPr>
            <w:r w:rsidRPr="00E80F49">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9F47EC" w:rsidRPr="00E80F49" w:rsidRDefault="009F47EC" w:rsidP="009F47EC">
            <w:pPr>
              <w:pStyle w:val="TAC"/>
              <w:rPr>
                <w:rFonts w:cs="Arial"/>
                <w:lang w:eastAsia="ko-KR"/>
              </w:rPr>
            </w:pPr>
            <w:r w:rsidRPr="00E80F49">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36FE9CF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cs="Arial"/>
                <w:sz w:val="18"/>
                <w:lang w:eastAsia="ko-KR"/>
              </w:rPr>
              <w:t>“38.521-1_TPanalysis_6.5.3.3_TX_Additional_Spurious_Emission_NS_17</w:t>
            </w:r>
            <w:r w:rsidR="00871170" w:rsidRPr="00E80F49">
              <w:rPr>
                <w:rFonts w:ascii="Arial" w:eastAsia="Malgun Gothic" w:hAnsi="Arial" w:cs="Arial"/>
                <w:sz w:val="18"/>
                <w:lang w:eastAsia="ko-KR"/>
              </w:rPr>
              <w:t>_v2</w:t>
            </w:r>
            <w:r w:rsidRPr="00E80F49">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sz w:val="18"/>
                <w:lang w:eastAsia="en-US"/>
              </w:rPr>
              <w:t>RAN5#</w:t>
            </w:r>
            <w:r w:rsidR="00871170" w:rsidRPr="00E80F49">
              <w:rPr>
                <w:rFonts w:ascii="Arial" w:eastAsia="Malgun Gothic" w:hAnsi="Arial"/>
                <w:sz w:val="18"/>
                <w:lang w:eastAsia="en-US"/>
              </w:rPr>
              <w:t>92</w:t>
            </w:r>
            <w:r w:rsidRPr="00E80F49">
              <w:rPr>
                <w:rFonts w:ascii="Arial" w:eastAsia="Malgun Gothic" w:hAnsi="Arial"/>
                <w:sz w:val="18"/>
                <w:lang w:eastAsia="en-US"/>
              </w:rPr>
              <w:t>-e</w:t>
            </w:r>
          </w:p>
        </w:tc>
      </w:tr>
      <w:tr w:rsidR="009F47EC" w:rsidRPr="00E80F49" w14:paraId="140EB16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9F47EC" w:rsidRPr="00E80F49" w:rsidRDefault="009F47EC" w:rsidP="009F47EC">
            <w:pPr>
              <w:keepNext/>
              <w:keepLines/>
              <w:spacing w:after="0"/>
              <w:jc w:val="center"/>
              <w:rPr>
                <w:rFonts w:ascii="Arial" w:hAnsi="Arial"/>
                <w:sz w:val="18"/>
              </w:rPr>
            </w:pPr>
            <w:r w:rsidRPr="00E80F49">
              <w:rPr>
                <w:rFonts w:ascii="Arial" w:hAnsi="Arial"/>
                <w:sz w:val="18"/>
              </w:rPr>
              <w:t>88</w:t>
            </w:r>
          </w:p>
          <w:p w14:paraId="2C91C0C7"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6.2.3: 108</w:t>
            </w:r>
          </w:p>
          <w:p w14:paraId="6E9D6696" w14:textId="77777777" w:rsidR="009F47EC" w:rsidRPr="00E80F49" w:rsidRDefault="009F47EC" w:rsidP="009F47EC">
            <w:pPr>
              <w:keepNext/>
              <w:keepLines/>
              <w:spacing w:after="0"/>
              <w:jc w:val="center"/>
              <w:rPr>
                <w:rFonts w:ascii="Arial" w:hAnsi="Arial"/>
                <w:sz w:val="18"/>
              </w:rPr>
            </w:pPr>
            <w:r w:rsidRPr="00E80F49">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RAN5#89-e</w:t>
            </w:r>
          </w:p>
        </w:tc>
      </w:tr>
      <w:tr w:rsidR="009F47EC" w:rsidRPr="00E80F49" w14:paraId="05E481C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9F47EC" w:rsidRPr="00E80F49" w:rsidRDefault="009F47EC" w:rsidP="009F47EC">
            <w:pPr>
              <w:pStyle w:val="TAC"/>
            </w:pPr>
            <w:r w:rsidRPr="00E80F49">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9F47EC" w:rsidRPr="00E80F49" w:rsidRDefault="009F47EC" w:rsidP="009F47EC">
            <w:pPr>
              <w:pStyle w:val="TAC"/>
            </w:pPr>
            <w:r w:rsidRPr="00E80F49">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9F47EC" w:rsidRPr="00E80F49" w:rsidRDefault="00850D1B" w:rsidP="009F47EC">
            <w:pPr>
              <w:pStyle w:val="TAL"/>
            </w:pPr>
            <w:r w:rsidRPr="00850D1B">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9F47EC" w:rsidRPr="00E80F49" w:rsidRDefault="00850D1B" w:rsidP="009F47EC">
            <w:pPr>
              <w:pStyle w:val="TAL"/>
            </w:pPr>
            <w:r w:rsidRPr="00850D1B">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9F47EC" w:rsidRPr="00E80F49" w:rsidRDefault="009F47EC" w:rsidP="009F47EC">
            <w:pPr>
              <w:pStyle w:val="TAL"/>
            </w:pPr>
            <w:r w:rsidRPr="00E80F49">
              <w:rPr>
                <w:rFonts w:eastAsia="Malgun Gothic"/>
                <w:lang w:eastAsia="en-US"/>
              </w:rPr>
              <w:t>“38.521-1_TPanalysis_6.2.3_AMPR_NS_21</w:t>
            </w:r>
            <w:r w:rsidR="008C5D13" w:rsidRPr="008C5D13">
              <w:rPr>
                <w:rFonts w:eastAsia="Malgun Gothic"/>
                <w:lang w:eastAsia="en-US"/>
              </w:rPr>
              <w:t>_v1</w:t>
            </w:r>
            <w:r w:rsidRPr="00E80F49">
              <w:rPr>
                <w:rFonts w:eastAsia="Malgun Gothic"/>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9F47EC" w:rsidRPr="00E80F49" w:rsidRDefault="009F47EC" w:rsidP="009F47EC">
            <w:pPr>
              <w:pStyle w:val="TAC"/>
            </w:pPr>
            <w:r w:rsidRPr="00E80F49">
              <w:rPr>
                <w:rFonts w:eastAsia="Malgun Gothic"/>
                <w:lang w:eastAsia="ko-KR"/>
              </w:rPr>
              <w:t>RAN5#</w:t>
            </w:r>
            <w:r w:rsidR="008C5D13" w:rsidRPr="008C5D13">
              <w:rPr>
                <w:rFonts w:eastAsia="Malgun Gothic"/>
                <w:lang w:eastAsia="ko-KR"/>
              </w:rPr>
              <w:t>98</w:t>
            </w:r>
          </w:p>
        </w:tc>
      </w:tr>
      <w:tr w:rsidR="009F47EC" w:rsidRPr="00E80F49" w14:paraId="48F09C7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9F47EC" w:rsidRPr="00E80F49" w:rsidRDefault="009F47EC" w:rsidP="009F47EC">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28E5B79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9F47EC" w:rsidRPr="00E80F49" w:rsidRDefault="009F47EC" w:rsidP="009F47EC">
            <w:pPr>
              <w:keepNext/>
              <w:keepLines/>
              <w:spacing w:after="0"/>
              <w:jc w:val="center"/>
              <w:rPr>
                <w:rFonts w:ascii="Arial" w:hAnsi="Arial"/>
                <w:sz w:val="18"/>
              </w:rPr>
            </w:pPr>
            <w:r w:rsidRPr="00E80F49">
              <w:rPr>
                <w:rFonts w:ascii="Arial" w:hAnsi="Arial" w:cs="Arial"/>
                <w:sz w:val="18"/>
                <w:lang w:eastAsia="ko-KR"/>
              </w:rPr>
              <w:t xml:space="preserve">6.2.3: </w:t>
            </w:r>
            <w:r w:rsidR="00D71A0B">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9F47EC" w:rsidRPr="00E80F49" w:rsidRDefault="009F47EC" w:rsidP="009F47EC">
            <w:pPr>
              <w:keepNext/>
              <w:keepLines/>
              <w:spacing w:after="0"/>
              <w:rPr>
                <w:rFonts w:ascii="Arial" w:hAnsi="Arial"/>
                <w:sz w:val="18"/>
              </w:rPr>
            </w:pPr>
            <w:r w:rsidRPr="00E80F49">
              <w:rPr>
                <w:rFonts w:ascii="Arial" w:hAnsi="Arial"/>
                <w:sz w:val="18"/>
              </w:rPr>
              <w:t>“38.521-1_TPanalysis_6.2.3_AMPR_NS_27</w:t>
            </w:r>
            <w:r w:rsidR="008D2C7C" w:rsidRPr="00E80F49">
              <w:rPr>
                <w:rFonts w:ascii="Arial" w:hAnsi="Arial"/>
                <w:sz w:val="18"/>
              </w:rPr>
              <w:t>_</w:t>
            </w:r>
            <w:r w:rsidR="00D71A0B" w:rsidRPr="00E80F49">
              <w:rPr>
                <w:rFonts w:ascii="Arial" w:hAnsi="Arial"/>
                <w:sz w:val="18"/>
              </w:rPr>
              <w:t>v</w:t>
            </w:r>
            <w:r w:rsidR="00C45BB9" w:rsidRPr="00C45BB9">
              <w:rPr>
                <w:rFonts w:ascii="Arial" w:hAnsi="Arial"/>
                <w:sz w:val="18"/>
              </w:rPr>
              <w:t>5</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w:t>
            </w:r>
            <w:r w:rsidR="00D71A0B" w:rsidRPr="00E80F49">
              <w:rPr>
                <w:rFonts w:ascii="Arial" w:hAnsi="Arial" w:cs="Arial"/>
                <w:sz w:val="18"/>
                <w:lang w:eastAsia="ko-KR"/>
              </w:rPr>
              <w:t>9</w:t>
            </w:r>
            <w:r w:rsidR="00C45BB9" w:rsidRPr="00C45BB9">
              <w:rPr>
                <w:rFonts w:ascii="Arial" w:hAnsi="Arial" w:cs="Arial"/>
                <w:sz w:val="18"/>
                <w:lang w:eastAsia="ko-KR"/>
              </w:rPr>
              <w:t>8</w:t>
            </w:r>
          </w:p>
        </w:tc>
      </w:tr>
      <w:tr w:rsidR="009F47EC" w:rsidRPr="00E80F49" w14:paraId="43C3C73A"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9F47EC" w:rsidRPr="00E80F49" w:rsidRDefault="009F47EC" w:rsidP="009F47EC">
            <w:pPr>
              <w:pStyle w:val="TAC"/>
            </w:pPr>
            <w:r w:rsidRPr="00E80F49">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9F47EC" w:rsidRPr="00E80F49" w:rsidRDefault="009F47EC" w:rsidP="009F47EC">
            <w:pPr>
              <w:pStyle w:val="TAC"/>
            </w:pPr>
            <w:r w:rsidRPr="00E80F49">
              <w:rPr>
                <w:rFonts w:cs="Arial"/>
                <w:lang w:eastAsia="ko-KR"/>
              </w:rPr>
              <w:t xml:space="preserve">6.2.3: </w:t>
            </w:r>
            <w:r w:rsidRPr="00E80F49">
              <w:t>144</w:t>
            </w:r>
          </w:p>
          <w:p w14:paraId="0D7A435E" w14:textId="77777777" w:rsidR="009F47EC" w:rsidRPr="00E80F49" w:rsidRDefault="009F47EC" w:rsidP="009F47EC">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9F47EC" w:rsidRPr="00E80F49" w:rsidRDefault="009F47EC" w:rsidP="009F47EC">
            <w:pPr>
              <w:pStyle w:val="TAL"/>
            </w:pPr>
            <w:r w:rsidRPr="00E80F49">
              <w:t>“</w:t>
            </w:r>
            <w:bookmarkStart w:id="179" w:name="_Hlk522701143"/>
            <w:r w:rsidRPr="00E80F49">
              <w:t>38.521-1_TPanalysis_6.2.3_AMPR_NS_35_v2.zip”</w:t>
            </w:r>
            <w:bookmarkEnd w:id="179"/>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9F47EC" w:rsidRPr="00E80F49" w:rsidRDefault="009F47EC" w:rsidP="009F47EC">
            <w:pPr>
              <w:pStyle w:val="TAL"/>
            </w:pPr>
            <w:r w:rsidRPr="00E80F49">
              <w:rPr>
                <w:rFonts w:cs="Arial"/>
                <w:lang w:eastAsia="ko-KR"/>
              </w:rPr>
              <w:t>RAN5#5-5G-NR-Adhoc</w:t>
            </w:r>
          </w:p>
        </w:tc>
      </w:tr>
      <w:tr w:rsidR="009F47EC" w:rsidRPr="00E80F49" w14:paraId="312D7FA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9F47EC" w:rsidRPr="00E80F49" w:rsidRDefault="009F47EC" w:rsidP="009F47EC">
            <w:pPr>
              <w:pStyle w:val="TAC"/>
            </w:pPr>
            <w:r w:rsidRPr="00E80F49">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9F47EC" w:rsidRPr="00E80F49" w:rsidRDefault="009F47EC" w:rsidP="009F47EC">
            <w:pPr>
              <w:pStyle w:val="TAC"/>
            </w:pPr>
            <w:r w:rsidRPr="00E80F49">
              <w:rPr>
                <w:rFonts w:cs="Arial"/>
                <w:lang w:eastAsia="ko-KR"/>
              </w:rPr>
              <w:t xml:space="preserve">6.2.3: </w:t>
            </w:r>
            <w:r w:rsidRPr="00E80F49">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9F47EC" w:rsidRPr="00E80F49" w:rsidRDefault="009F47EC" w:rsidP="009F47EC">
            <w:pPr>
              <w:pStyle w:val="TAL"/>
            </w:pPr>
            <w:r w:rsidRPr="00E80F49">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7C12BCE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9F47EC" w:rsidRPr="00E80F49" w:rsidRDefault="009F47EC" w:rsidP="009F47EC">
            <w:pPr>
              <w:pStyle w:val="TAC"/>
            </w:pPr>
            <w:r w:rsidRPr="00E80F49">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9F47EC" w:rsidRPr="00E80F49" w:rsidRDefault="009F47EC" w:rsidP="009F47EC">
            <w:pPr>
              <w:pStyle w:val="TAC"/>
            </w:pPr>
            <w:r w:rsidRPr="00E80F49">
              <w:rPr>
                <w:rFonts w:cs="Arial"/>
                <w:lang w:eastAsia="ko-KR"/>
              </w:rPr>
              <w:t xml:space="preserve">6.2.3: </w:t>
            </w:r>
            <w:r w:rsidRPr="00E80F49">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9F47EC" w:rsidRPr="00E80F49" w:rsidRDefault="009F47EC" w:rsidP="009F47EC">
            <w:pPr>
              <w:pStyle w:val="TAL"/>
            </w:pPr>
            <w:r w:rsidRPr="00E80F49">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37A480F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9F47EC" w:rsidRPr="00E80F49" w:rsidRDefault="009F47EC" w:rsidP="009F47EC">
            <w:pPr>
              <w:pStyle w:val="TAC"/>
            </w:pPr>
            <w:r w:rsidRPr="00E80F49">
              <w:rPr>
                <w:lang w:eastAsia="ko-KR"/>
              </w:rPr>
              <w:t xml:space="preserve">6.2.3: </w:t>
            </w:r>
            <w:r w:rsidRPr="00E80F49">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RAN5#86</w:t>
            </w:r>
          </w:p>
        </w:tc>
      </w:tr>
      <w:tr w:rsidR="009F47EC" w:rsidRPr="00E80F49" w14:paraId="2AD55B4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9F47EC" w:rsidRPr="00E80F49" w:rsidRDefault="009F47EC" w:rsidP="009F47EC">
            <w:pPr>
              <w:pStyle w:val="TAC"/>
            </w:pPr>
            <w:r w:rsidRPr="00E80F49">
              <w:rPr>
                <w:lang w:eastAsia="ko-KR"/>
              </w:rPr>
              <w:t xml:space="preserve">6.2.3: </w:t>
            </w:r>
            <w:r w:rsidRPr="00E80F49">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5E4D1C35"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9F47EC" w:rsidRPr="00E80F49" w:rsidRDefault="009F47EC" w:rsidP="009F47EC">
            <w:pPr>
              <w:keepNext/>
              <w:keepLines/>
              <w:spacing w:after="0"/>
              <w:jc w:val="center"/>
              <w:rPr>
                <w:rFonts w:ascii="Arial" w:hAnsi="Arial"/>
                <w:sz w:val="18"/>
              </w:rPr>
            </w:pPr>
            <w:r w:rsidRPr="00E80F49">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9F47EC" w:rsidRPr="00E80F49" w:rsidRDefault="009F47EC" w:rsidP="009F47EC">
            <w:pPr>
              <w:pStyle w:val="TAC"/>
            </w:pPr>
            <w:r w:rsidRPr="00E80F49">
              <w:rPr>
                <w:lang w:eastAsia="ko-KR"/>
              </w:rPr>
              <w:t xml:space="preserve">6.2.3: </w:t>
            </w:r>
            <w:r w:rsidRPr="00E80F49">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9F47EC" w:rsidRPr="00E80F49" w:rsidRDefault="009F47EC" w:rsidP="009F47EC">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9F47EC" w:rsidRPr="00E80F49" w:rsidRDefault="009F47EC" w:rsidP="009F47EC">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9F47EC" w:rsidRPr="00E80F49" w:rsidRDefault="009F47EC" w:rsidP="009F47EC">
            <w:pPr>
              <w:keepNext/>
              <w:keepLines/>
              <w:spacing w:after="0"/>
              <w:rPr>
                <w:rFonts w:ascii="Arial" w:hAnsi="Arial"/>
                <w:sz w:val="18"/>
              </w:rPr>
            </w:pPr>
            <w:r w:rsidRPr="00E80F49">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61F2C1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9F47EC" w:rsidRPr="00E80F49" w:rsidRDefault="009F47EC" w:rsidP="009F47EC">
            <w:pPr>
              <w:pStyle w:val="TAC"/>
              <w:rPr>
                <w:lang w:eastAsia="en-US"/>
              </w:rPr>
            </w:pPr>
            <w:r w:rsidRPr="00E80F49">
              <w:rPr>
                <w:lang w:eastAsia="ko-KR"/>
              </w:rPr>
              <w:t xml:space="preserve">6.2.3: </w:t>
            </w:r>
            <w:r w:rsidRPr="00E80F49">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9F47EC" w:rsidRPr="00E80F49" w:rsidRDefault="009F47EC" w:rsidP="009F47EC">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RAN5#87</w:t>
            </w:r>
          </w:p>
        </w:tc>
      </w:tr>
      <w:tr w:rsidR="009F47EC" w:rsidRPr="00E80F49" w14:paraId="73032107" w14:textId="77777777" w:rsidTr="0033227D">
        <w:tc>
          <w:tcPr>
            <w:tcW w:w="909" w:type="dxa"/>
            <w:vMerge w:val="restart"/>
            <w:tcBorders>
              <w:top w:val="single" w:sz="4" w:space="0" w:color="auto"/>
              <w:left w:val="single" w:sz="4" w:space="0" w:color="auto"/>
              <w:right w:val="single" w:sz="4" w:space="0" w:color="auto"/>
            </w:tcBorders>
            <w:vAlign w:val="center"/>
            <w:hideMark/>
          </w:tcPr>
          <w:p w14:paraId="38FD3A61" w14:textId="77777777" w:rsidR="009F47EC" w:rsidRPr="00E80F49" w:rsidRDefault="009F47EC" w:rsidP="009F47EC">
            <w:pPr>
              <w:pStyle w:val="TAC"/>
            </w:pPr>
            <w:r w:rsidRPr="00E80F49">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9F47EC" w:rsidRPr="00E80F49" w:rsidRDefault="009F47EC" w:rsidP="009F47EC">
            <w:pPr>
              <w:pStyle w:val="TAC"/>
            </w:pPr>
            <w:r w:rsidRPr="00E80F49">
              <w:rPr>
                <w:rFonts w:cs="Arial"/>
                <w:lang w:eastAsia="ko-KR"/>
              </w:rPr>
              <w:t xml:space="preserve">6.2.3: </w:t>
            </w:r>
            <w:r w:rsidRPr="00E80F49">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9F47EC" w:rsidRPr="00E80F49" w:rsidRDefault="009F47EC" w:rsidP="009F47EC">
            <w:pPr>
              <w:pStyle w:val="TAL"/>
            </w:pPr>
            <w:r w:rsidRPr="00E80F49">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6D7D6136" w14:textId="77777777" w:rsidTr="0033227D">
        <w:tc>
          <w:tcPr>
            <w:tcW w:w="909" w:type="dxa"/>
            <w:vMerge/>
            <w:tcBorders>
              <w:left w:val="single" w:sz="4" w:space="0" w:color="auto"/>
              <w:bottom w:val="single" w:sz="4" w:space="0" w:color="auto"/>
              <w:right w:val="single" w:sz="4" w:space="0" w:color="auto"/>
            </w:tcBorders>
            <w:vAlign w:val="center"/>
          </w:tcPr>
          <w:p w14:paraId="5A170326" w14:textId="77777777" w:rsidR="009F47EC" w:rsidRPr="00E80F49" w:rsidRDefault="009F47EC" w:rsidP="009F47EC">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9F47EC" w:rsidRPr="00E80F49" w:rsidRDefault="009F47EC" w:rsidP="009F47EC">
            <w:pPr>
              <w:pStyle w:val="TAC"/>
              <w:rPr>
                <w:rFonts w:cs="Arial"/>
                <w:lang w:eastAsia="ko-KR"/>
              </w:rPr>
            </w:pPr>
            <w:r w:rsidRPr="00E80F49">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9F47EC" w:rsidRPr="00E80F49" w:rsidRDefault="009F47EC" w:rsidP="009F47EC">
            <w:pPr>
              <w:pStyle w:val="TAL"/>
            </w:pPr>
            <w:r w:rsidRPr="00E80F49">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9F47EC" w:rsidRPr="00E80F49" w:rsidRDefault="009F47EC" w:rsidP="009F47EC">
            <w:pPr>
              <w:pStyle w:val="TAL"/>
              <w:rPr>
                <w:rFonts w:cs="Arial"/>
                <w:lang w:eastAsia="ko-KR"/>
              </w:rPr>
            </w:pPr>
            <w:r w:rsidRPr="00E80F49">
              <w:t>RAN5#87-e</w:t>
            </w:r>
          </w:p>
        </w:tc>
      </w:tr>
      <w:tr w:rsidR="009F47EC" w:rsidRPr="00E80F49" w14:paraId="02072440"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9F47EC" w:rsidRPr="00E80F49" w:rsidRDefault="009F47EC" w:rsidP="009F47EC">
            <w:pPr>
              <w:pStyle w:val="TAC"/>
            </w:pPr>
            <w:r w:rsidRPr="00E80F49">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9F47EC" w:rsidRPr="00E80F49" w:rsidRDefault="009F47EC" w:rsidP="009F47EC">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9F47EC" w:rsidRPr="00E80F49" w:rsidRDefault="009F47EC" w:rsidP="009F47EC">
            <w:pPr>
              <w:pStyle w:val="TAL"/>
            </w:pPr>
            <w:r w:rsidRPr="00E80F49">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9F47EC" w:rsidRPr="00E80F49" w:rsidRDefault="009F47EC" w:rsidP="009F47EC">
            <w:pPr>
              <w:pStyle w:val="TAL"/>
              <w:rPr>
                <w:rFonts w:cs="Arial"/>
                <w:lang w:eastAsia="ko-KR"/>
              </w:rPr>
            </w:pPr>
            <w:r w:rsidRPr="00E80F49">
              <w:rPr>
                <w:rFonts w:cs="Arial"/>
                <w:lang w:eastAsia="ko-KR"/>
              </w:rPr>
              <w:t>RAN5#85</w:t>
            </w:r>
          </w:p>
        </w:tc>
      </w:tr>
      <w:tr w:rsidR="009F47EC" w:rsidRPr="00E80F49" w14:paraId="70A2956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“38.521-1_TPanalysis_6.2.3_AMPR_6.5.3.3_ASE_NS_44.</w:t>
            </w:r>
            <w:r w:rsidRPr="00E80F49">
              <w:rPr>
                <w:rFonts w:ascii="Arial" w:eastAsia="Malgun Gothic" w:hAnsi="Arial"/>
                <w:sz w:val="18"/>
                <w:lang w:eastAsia="en-US"/>
              </w:rPr>
              <w:lastRenderedPageBreak/>
              <w:t>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lastRenderedPageBreak/>
              <w:t>RAN5#90-e</w:t>
            </w:r>
          </w:p>
        </w:tc>
      </w:tr>
      <w:tr w:rsidR="009F47EC" w:rsidRPr="00E80F49" w14:paraId="04EEC30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w:t>
            </w:r>
            <w:r w:rsidRPr="00E80F49">
              <w:rPr>
                <w:rFonts w:ascii="Arial" w:eastAsia="Malgun Gothic" w:hAnsi="Arial" w:cs="Arial"/>
                <w:sz w:val="18"/>
                <w:lang w:eastAsia="zh-CN"/>
              </w:rPr>
              <w:t>-</w:t>
            </w:r>
            <w:r w:rsidRPr="00E80F49">
              <w:rPr>
                <w:rFonts w:ascii="Arial" w:eastAsia="Malgun Gothic" w:hAnsi="Arial" w:cs="Arial"/>
                <w:sz w:val="18"/>
                <w:lang w:eastAsia="ko-KR"/>
              </w:rPr>
              <w:t>e</w:t>
            </w:r>
          </w:p>
        </w:tc>
      </w:tr>
      <w:tr w:rsidR="009F47EC" w:rsidRPr="00E80F49" w14:paraId="2C5D5FA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RAN5#89-e</w:t>
            </w:r>
          </w:p>
        </w:tc>
      </w:tr>
      <w:tr w:rsidR="009F47EC" w:rsidRPr="00E80F49" w14:paraId="4853E38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9F47EC" w:rsidRPr="00E80F49" w:rsidRDefault="009F47EC" w:rsidP="009F47EC">
            <w:pPr>
              <w:pStyle w:val="TAC"/>
            </w:pPr>
            <w:r w:rsidRPr="00E80F49">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9F47EC" w:rsidRPr="00E80F49" w:rsidRDefault="009F47EC" w:rsidP="009F47EC">
            <w:pPr>
              <w:pStyle w:val="TAC"/>
            </w:pPr>
            <w:r w:rsidRPr="00E80F49">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9F47EC" w:rsidRPr="00E80F49" w:rsidRDefault="009F47EC" w:rsidP="009F47EC">
            <w:pPr>
              <w:pStyle w:val="TAL"/>
            </w:pPr>
            <w:r w:rsidRPr="00E80F49">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9F47EC" w:rsidRPr="00E80F49" w:rsidRDefault="009F47EC" w:rsidP="009F47EC">
            <w:pPr>
              <w:pStyle w:val="TAL"/>
              <w:rPr>
                <w:rFonts w:cs="Arial"/>
                <w:lang w:eastAsia="ko-KR"/>
              </w:rPr>
            </w:pPr>
            <w:r w:rsidRPr="00E80F49">
              <w:rPr>
                <w:rFonts w:cs="Arial"/>
                <w:lang w:eastAsia="ko-KR"/>
              </w:rPr>
              <w:t>RAN5#87</w:t>
            </w:r>
          </w:p>
        </w:tc>
      </w:tr>
      <w:tr w:rsidR="009F47EC" w:rsidRPr="00E80F49" w14:paraId="4D43F903"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w:t>
            </w:r>
            <w:r w:rsidR="007C50C2" w:rsidRPr="00E80F49">
              <w:rPr>
                <w:rFonts w:ascii="Arial" w:hAnsi="Arial"/>
                <w:sz w:val="18"/>
                <w:lang w:eastAsia="en-US"/>
              </w:rPr>
              <w:t>40</w:t>
            </w:r>
            <w:r w:rsidR="00CE4D30">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9F47EC" w:rsidRPr="00E80F49" w:rsidRDefault="00CE4D30" w:rsidP="00C46B3C">
            <w:pPr>
              <w:keepNext/>
              <w:keepLines/>
              <w:spacing w:after="0"/>
              <w:rPr>
                <w:rFonts w:ascii="Arial" w:hAnsi="Arial"/>
                <w:sz w:val="18"/>
                <w:lang w:eastAsia="en-US"/>
              </w:rPr>
            </w:pPr>
            <w:r w:rsidRPr="00E80F49">
              <w:rPr>
                <w:rFonts w:ascii="Arial" w:hAnsi="Arial"/>
                <w:sz w:val="18"/>
              </w:rPr>
              <w:t>“38.521-1_TPanalysis_6.2.3_AMPR_6.5.3.3_ASE_NS_48</w:t>
            </w:r>
            <w:r w:rsidRPr="00E80F49">
              <w:rPr>
                <w:rFonts w:ascii="Arial" w:hAnsi="Arial"/>
                <w:sz w:val="18"/>
                <w:lang w:eastAsia="zh-CN"/>
              </w:rPr>
              <w:t>_v</w:t>
            </w:r>
            <w:r>
              <w:rPr>
                <w:rFonts w:ascii="Arial" w:hAnsi="Arial"/>
                <w:sz w:val="18"/>
                <w:lang w:eastAsia="zh-CN"/>
              </w:rPr>
              <w:t>3</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9F47EC" w:rsidRPr="00E80F49" w:rsidRDefault="00CE4D30" w:rsidP="00C46B3C">
            <w:pPr>
              <w:keepNext/>
              <w:keepLines/>
              <w:spacing w:after="0"/>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6</w:t>
            </w:r>
            <w:r w:rsidRPr="00E80F49">
              <w:rPr>
                <w:rFonts w:ascii="Arial" w:hAnsi="Arial" w:cs="Arial"/>
                <w:sz w:val="18"/>
                <w:lang w:eastAsia="ko-KR"/>
              </w:rPr>
              <w:t>-e</w:t>
            </w:r>
          </w:p>
        </w:tc>
      </w:tr>
      <w:tr w:rsidR="009F47EC" w:rsidRPr="00E80F49" w14:paraId="66CCAD4E"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ED3DCF" w:rsidRPr="006F5EBE" w:rsidRDefault="00ED3DCF" w:rsidP="00ED3DCF">
            <w:pPr>
              <w:keepNext/>
              <w:keepLines/>
              <w:spacing w:after="0"/>
              <w:jc w:val="center"/>
              <w:rPr>
                <w:rFonts w:ascii="Arial" w:hAnsi="Arial"/>
                <w:sz w:val="18"/>
              </w:rPr>
            </w:pPr>
            <w:r>
              <w:rPr>
                <w:rFonts w:ascii="Arial" w:hAnsi="Arial"/>
                <w:sz w:val="18"/>
              </w:rPr>
              <w:t xml:space="preserve">280 </w:t>
            </w:r>
            <w:r w:rsidRPr="006F5EBE">
              <w:rPr>
                <w:rFonts w:ascii="Arial" w:hAnsi="Arial"/>
                <w:sz w:val="18"/>
              </w:rPr>
              <w:t>for PC3</w:t>
            </w:r>
          </w:p>
          <w:p w14:paraId="4177DFCD" w14:textId="06A02F5A" w:rsidR="009F47EC" w:rsidRPr="00E80F49" w:rsidRDefault="00ED3DCF" w:rsidP="00ED3DCF">
            <w:pPr>
              <w:keepNext/>
              <w:keepLines/>
              <w:overflowPunct/>
              <w:autoSpaceDE/>
              <w:autoSpaceDN/>
              <w:adjustRightInd/>
              <w:spacing w:after="0"/>
              <w:jc w:val="center"/>
              <w:textAlignment w:val="auto"/>
              <w:rPr>
                <w:rFonts w:ascii="Arial" w:hAnsi="Arial"/>
                <w:sz w:val="18"/>
                <w:lang w:eastAsia="en-US"/>
              </w:rPr>
            </w:pPr>
            <w:r w:rsidRPr="006F5EBE">
              <w:rPr>
                <w:rFonts w:ascii="Arial" w:hAnsi="Arial"/>
                <w:sz w:val="18"/>
                <w:lang w:eastAsia="zh-CN"/>
              </w:rPr>
              <w:t>3</w:t>
            </w:r>
            <w:r w:rsidR="001B7A72">
              <w:rPr>
                <w:rFonts w:ascii="Arial" w:hAnsi="Arial"/>
                <w:sz w:val="18"/>
                <w:lang w:eastAsia="zh-CN"/>
              </w:rPr>
              <w:t>92</w:t>
            </w:r>
            <w:r w:rsidRPr="006F5EBE">
              <w:rPr>
                <w:rFonts w:ascii="Arial" w:hAnsi="Arial"/>
                <w:sz w:val="18"/>
                <w:lang w:eastAsia="zh-CN"/>
              </w:rPr>
              <w:t xml:space="preserve">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9F47EC" w:rsidRPr="00E80F49" w:rsidRDefault="009F47EC" w:rsidP="009F47E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1B7A72" w:rsidRPr="001B7A72" w:rsidRDefault="001B7A72" w:rsidP="001B7A72">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140 for PC3</w:t>
            </w:r>
          </w:p>
          <w:p w14:paraId="36ED0BAB" w14:textId="61BC478E" w:rsidR="009F47EC" w:rsidRPr="00E80F49" w:rsidRDefault="001B7A72" w:rsidP="001B7A72">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5FE8F210"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rPr>
              <w:t>“38.521-1_TPanalysis_6.2.3_AMPR_6.5.3.3_ASE_NS_49</w:t>
            </w:r>
            <w:r w:rsidR="00ED3DCF">
              <w:rPr>
                <w:rFonts w:ascii="Arial" w:hAnsi="Arial" w:hint="eastAsia"/>
                <w:sz w:val="18"/>
                <w:lang w:eastAsia="zh-CN"/>
              </w:rPr>
              <w:t>_</w:t>
            </w:r>
            <w:r w:rsidR="00ED3DCF">
              <w:rPr>
                <w:rFonts w:ascii="Arial" w:hAnsi="Arial"/>
                <w:sz w:val="18"/>
                <w:lang w:eastAsia="zh-CN"/>
              </w:rPr>
              <w:t>v</w:t>
            </w:r>
            <w:r w:rsidR="001B7A72" w:rsidRPr="001B7A72">
              <w:rPr>
                <w:rFonts w:ascii="Arial" w:hAnsi="Arial"/>
                <w:sz w:val="18"/>
                <w:lang w:eastAsia="zh-CN"/>
              </w:rPr>
              <w:t>2</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729F7355" w:rsidR="009F47EC" w:rsidRPr="00E80F49" w:rsidRDefault="009F47EC" w:rsidP="009F47EC">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w:t>
            </w:r>
            <w:r w:rsidR="00ED3DCF" w:rsidRPr="00E80F49">
              <w:rPr>
                <w:rFonts w:ascii="Arial" w:hAnsi="Arial" w:cs="Arial"/>
                <w:sz w:val="18"/>
                <w:lang w:eastAsia="ko-KR"/>
              </w:rPr>
              <w:t>9</w:t>
            </w:r>
            <w:r w:rsidR="001B7A72" w:rsidRPr="001B7A72">
              <w:rPr>
                <w:rFonts w:ascii="Arial" w:hAnsi="Arial" w:cs="Arial"/>
                <w:sz w:val="18"/>
                <w:lang w:eastAsia="ko-KR"/>
              </w:rPr>
              <w:t>8</w:t>
            </w:r>
            <w:r w:rsidRPr="00E80F49">
              <w:rPr>
                <w:rFonts w:ascii="Arial" w:hAnsi="Arial" w:cs="Arial"/>
                <w:sz w:val="18"/>
                <w:lang w:eastAsia="ko-KR"/>
              </w:rPr>
              <w:t>-e</w:t>
            </w:r>
          </w:p>
        </w:tc>
      </w:tr>
      <w:tr w:rsidR="000D6BA9" w:rsidRPr="00E80F49" w14:paraId="0D93F8B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0D6BA9" w:rsidRPr="00E80F49" w:rsidRDefault="000D6BA9" w:rsidP="000D6BA9">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0D6BA9" w:rsidRPr="00E80F49" w:rsidRDefault="000D6BA9" w:rsidP="000D6BA9">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0D6BA9" w:rsidRPr="00E80F49" w:rsidRDefault="000D6BA9" w:rsidP="000D6BA9">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0D6BA9" w:rsidRPr="00E80F49" w:rsidRDefault="000D6BA9" w:rsidP="000D6BA9">
            <w:pPr>
              <w:keepNext/>
              <w:keepLines/>
              <w:overflowPunct/>
              <w:autoSpaceDE/>
              <w:autoSpaceDN/>
              <w:adjustRightInd/>
              <w:spacing w:after="0"/>
              <w:textAlignment w:val="auto"/>
              <w:rPr>
                <w:rFonts w:ascii="Arial" w:hAnsi="Arial"/>
                <w:sz w:val="18"/>
                <w:lang w:eastAsia="zh-CN"/>
              </w:rPr>
            </w:pPr>
            <w:r w:rsidRPr="00E80F4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0D6BA9" w:rsidRPr="00E80F49" w:rsidRDefault="000D6BA9" w:rsidP="000D6BA9">
            <w:pPr>
              <w:keepNext/>
              <w:keepLines/>
              <w:overflowPunct/>
              <w:autoSpaceDE/>
              <w:autoSpaceDN/>
              <w:adjustRightInd/>
              <w:spacing w:after="0"/>
              <w:textAlignment w:val="auto"/>
              <w:rPr>
                <w:rFonts w:ascii="Arial" w:hAnsi="Arial"/>
                <w:sz w:val="18"/>
              </w:rPr>
            </w:pPr>
            <w:r w:rsidRPr="00E80F49">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0D6BA9" w:rsidRPr="00E80F49" w:rsidRDefault="000D6BA9" w:rsidP="000D6BA9">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bidi="bn-IN"/>
              </w:rPr>
              <w:t>RAN5#93-e</w:t>
            </w:r>
          </w:p>
        </w:tc>
      </w:tr>
      <w:tr w:rsidR="000D6BA9" w:rsidRPr="00E80F49" w14:paraId="44E89ACE"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0D6BA9" w:rsidRPr="00E80F49" w:rsidRDefault="000D6BA9" w:rsidP="000D6BA9">
            <w:pPr>
              <w:pStyle w:val="TAC"/>
            </w:pPr>
            <w:r w:rsidRPr="00E80F49">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91784C" w:rsidRDefault="0091784C" w:rsidP="0091784C">
            <w:pPr>
              <w:pStyle w:val="TAC"/>
            </w:pPr>
            <w:r>
              <w:t xml:space="preserve">144 </w:t>
            </w:r>
            <w:r w:rsidRPr="0053369F">
              <w:t xml:space="preserve">for Non-SUL </w:t>
            </w:r>
            <w:r w:rsidRPr="00E80F49">
              <w:t>testing</w:t>
            </w:r>
          </w:p>
          <w:p w14:paraId="3F3C226E" w14:textId="77777777" w:rsidR="0091784C" w:rsidRDefault="0091784C" w:rsidP="0091784C">
            <w:pPr>
              <w:pStyle w:val="TAC"/>
            </w:pPr>
          </w:p>
          <w:p w14:paraId="08ABB732" w14:textId="0BAA629E" w:rsidR="000D6BA9" w:rsidRPr="00E80F49" w:rsidRDefault="000D6BA9" w:rsidP="000D6BA9">
            <w:pPr>
              <w:pStyle w:val="TAC"/>
            </w:pPr>
            <w:r w:rsidRPr="00E80F49">
              <w:t>72</w:t>
            </w:r>
            <w:r w:rsidR="0091784C">
              <w:t xml:space="preserve"> </w:t>
            </w:r>
            <w:r w:rsidR="0091784C" w:rsidRPr="00E80F49">
              <w:t>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0D6BA9" w:rsidRPr="00E80F49" w:rsidRDefault="000D6BA9" w:rsidP="000D6BA9">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0D6BA9" w:rsidRPr="00E80F49" w:rsidRDefault="000D6BA9" w:rsidP="000D6BA9">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0D6BA9" w:rsidRPr="00E80F49" w:rsidRDefault="000D6BA9" w:rsidP="000D6BA9">
            <w:pPr>
              <w:pStyle w:val="TAL"/>
            </w:pPr>
            <w:r w:rsidRPr="00E80F49">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0D6BA9" w:rsidRPr="00E80F49" w:rsidRDefault="000D6BA9" w:rsidP="000D6BA9">
            <w:pPr>
              <w:pStyle w:val="TAL"/>
              <w:rPr>
                <w:rFonts w:cs="Arial"/>
                <w:lang w:eastAsia="ko-KR"/>
              </w:rPr>
            </w:pPr>
            <w:r w:rsidRPr="00E80F49">
              <w:rPr>
                <w:rFonts w:cs="Arial"/>
                <w:lang w:eastAsia="ko-KR"/>
              </w:rPr>
              <w:t>RAN5#85</w:t>
            </w:r>
          </w:p>
        </w:tc>
      </w:tr>
    </w:tbl>
    <w:p w14:paraId="2A87A9C7" w14:textId="77777777" w:rsidR="00397292" w:rsidRPr="00E80F49" w:rsidRDefault="00397292" w:rsidP="00397292"/>
    <w:p w14:paraId="31890213" w14:textId="77777777" w:rsidR="00DD3452" w:rsidRPr="00E80F49" w:rsidRDefault="00DD3452" w:rsidP="00DD3452">
      <w:pPr>
        <w:pStyle w:val="Heading4"/>
      </w:pPr>
      <w:bookmarkStart w:id="180" w:name="_Toc43899739"/>
      <w:bookmarkStart w:id="181" w:name="_Toc51767650"/>
      <w:bookmarkStart w:id="182" w:name="_Toc59039981"/>
      <w:bookmarkStart w:id="183" w:name="_Toc68073920"/>
      <w:bookmarkStart w:id="184" w:name="_Toc75371782"/>
      <w:bookmarkStart w:id="185" w:name="_Toc83727850"/>
      <w:bookmarkStart w:id="186" w:name="_Toc100005950"/>
      <w:bookmarkStart w:id="187" w:name="_Toc106703498"/>
      <w:bookmarkStart w:id="188" w:name="_Toc36042412"/>
      <w:bookmarkStart w:id="189" w:name="_Toc27418759"/>
      <w:bookmarkStart w:id="190" w:name="_Toc131528019"/>
      <w:r w:rsidRPr="00E80F49">
        <w:t>4.1.</w:t>
      </w:r>
      <w:r w:rsidR="009E5560" w:rsidRPr="00E80F49">
        <w:t>2</w:t>
      </w:r>
      <w:r w:rsidRPr="00E80F49">
        <w:t>.2</w:t>
      </w:r>
      <w:r w:rsidRPr="00E80F49">
        <w:tab/>
        <w:t xml:space="preserve">A-MPR test cases for </w:t>
      </w:r>
      <w:r w:rsidR="009E5560" w:rsidRPr="00E80F49">
        <w:t>FR1</w:t>
      </w:r>
      <w:r w:rsidRPr="00E80F49">
        <w:t xml:space="preserve"> UL CA</w:t>
      </w:r>
      <w:bookmarkEnd w:id="180"/>
      <w:bookmarkEnd w:id="181"/>
      <w:bookmarkEnd w:id="182"/>
      <w:bookmarkEnd w:id="183"/>
      <w:bookmarkEnd w:id="184"/>
      <w:bookmarkEnd w:id="185"/>
      <w:bookmarkEnd w:id="186"/>
      <w:bookmarkEnd w:id="187"/>
      <w:bookmarkEnd w:id="190"/>
    </w:p>
    <w:p w14:paraId="70215104" w14:textId="77777777" w:rsidR="00DD3452" w:rsidRPr="00E80F49" w:rsidRDefault="00DD3452" w:rsidP="00DD3452">
      <w:r w:rsidRPr="00E80F49">
        <w:t>This section contains information on test point selection for test case 6.2A.3</w:t>
      </w:r>
      <w:r w:rsidR="009E5560" w:rsidRPr="00E80F49">
        <w:t>.1</w:t>
      </w:r>
      <w:r w:rsidRPr="00E80F49">
        <w:t xml:space="preserve"> in [2], </w:t>
      </w:r>
      <w:r w:rsidRPr="00E80F49">
        <w:rPr>
          <w:rFonts w:eastAsia="Malgun Gothic"/>
        </w:rPr>
        <w:t>UE additional maximum output power reduction for CA.</w:t>
      </w:r>
    </w:p>
    <w:p w14:paraId="492DF68C" w14:textId="77777777" w:rsidR="00DD3452" w:rsidRPr="00E80F49" w:rsidRDefault="00DD3452" w:rsidP="00DD3452">
      <w:r w:rsidRPr="00E80F49">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E80F49">
        <w:t>1</w:t>
      </w:r>
      <w:r w:rsidRPr="00E80F49">
        <w:t>-1.</w:t>
      </w:r>
    </w:p>
    <w:p w14:paraId="03582883" w14:textId="77777777" w:rsidR="00DD3452" w:rsidRPr="00E80F49" w:rsidRDefault="00DD3452" w:rsidP="00DD3452">
      <w:pPr>
        <w:pStyle w:val="TH"/>
      </w:pPr>
      <w:r w:rsidRPr="00E80F49">
        <w:t>Table 4.1.</w:t>
      </w:r>
      <w:r w:rsidR="009E5560" w:rsidRPr="00E80F49">
        <w:t>2</w:t>
      </w:r>
      <w:r w:rsidRPr="00E80F49">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E80F49" w14:paraId="7BFDB58B" w14:textId="77777777" w:rsidTr="00C46B3C">
        <w:tc>
          <w:tcPr>
            <w:tcW w:w="1438" w:type="dxa"/>
            <w:shd w:val="clear" w:color="auto" w:fill="auto"/>
          </w:tcPr>
          <w:p w14:paraId="6816E049" w14:textId="77777777" w:rsidR="00DD3452" w:rsidRPr="00E80F49" w:rsidRDefault="00DD3452" w:rsidP="00DD3452">
            <w:pPr>
              <w:pStyle w:val="TAH"/>
            </w:pPr>
            <w:r w:rsidRPr="00E80F49">
              <w:t>CA config with UL CA support (Note 1)</w:t>
            </w:r>
          </w:p>
        </w:tc>
        <w:tc>
          <w:tcPr>
            <w:tcW w:w="2322" w:type="dxa"/>
            <w:gridSpan w:val="2"/>
            <w:shd w:val="clear" w:color="auto" w:fill="auto"/>
          </w:tcPr>
          <w:p w14:paraId="50A74149" w14:textId="77777777" w:rsidR="00DD3452" w:rsidRPr="00E80F49" w:rsidRDefault="00DD3452" w:rsidP="00DD3452">
            <w:pPr>
              <w:pStyle w:val="TAH"/>
            </w:pPr>
            <w:r w:rsidRPr="00E80F49">
              <w:t>NS values in same order as Uplink CA Configuration column</w:t>
            </w:r>
          </w:p>
        </w:tc>
        <w:tc>
          <w:tcPr>
            <w:tcW w:w="1026" w:type="dxa"/>
            <w:shd w:val="clear" w:color="auto" w:fill="auto"/>
          </w:tcPr>
          <w:p w14:paraId="3B807585" w14:textId="77777777" w:rsidR="00DD3452" w:rsidRPr="00E80F49" w:rsidRDefault="00DD3452" w:rsidP="00DD3452">
            <w:pPr>
              <w:pStyle w:val="TAH"/>
            </w:pPr>
            <w:r w:rsidRPr="00E80F49">
              <w:t>Number of test points</w:t>
            </w:r>
          </w:p>
        </w:tc>
        <w:tc>
          <w:tcPr>
            <w:tcW w:w="994" w:type="dxa"/>
            <w:shd w:val="clear" w:color="auto" w:fill="auto"/>
          </w:tcPr>
          <w:p w14:paraId="4A294DA7" w14:textId="77777777" w:rsidR="00DD3452" w:rsidRPr="00E80F49" w:rsidRDefault="00DD3452" w:rsidP="00DD3452">
            <w:pPr>
              <w:pStyle w:val="TAH"/>
            </w:pPr>
            <w:r w:rsidRPr="00E80F49">
              <w:t>Applicable test case</w:t>
            </w:r>
          </w:p>
        </w:tc>
        <w:tc>
          <w:tcPr>
            <w:tcW w:w="2590" w:type="dxa"/>
            <w:shd w:val="clear" w:color="auto" w:fill="auto"/>
          </w:tcPr>
          <w:p w14:paraId="2D94CD72" w14:textId="77777777" w:rsidR="00DD3452" w:rsidRPr="00E80F49" w:rsidRDefault="00DD3452" w:rsidP="00DD3452">
            <w:pPr>
              <w:pStyle w:val="TAH"/>
            </w:pPr>
            <w:r w:rsidRPr="00E80F49">
              <w:t>Justification</w:t>
            </w:r>
          </w:p>
        </w:tc>
        <w:tc>
          <w:tcPr>
            <w:tcW w:w="1485" w:type="dxa"/>
            <w:shd w:val="clear" w:color="auto" w:fill="auto"/>
          </w:tcPr>
          <w:p w14:paraId="409A56B8" w14:textId="77777777" w:rsidR="00DD3452" w:rsidRPr="00E80F49" w:rsidRDefault="00DD3452" w:rsidP="00DD3452">
            <w:pPr>
              <w:pStyle w:val="TAH"/>
            </w:pPr>
            <w:r w:rsidRPr="00E80F49">
              <w:t>Comment</w:t>
            </w:r>
          </w:p>
        </w:tc>
      </w:tr>
      <w:tr w:rsidR="00DD3452" w:rsidRPr="00E80F49" w14:paraId="40A6120F" w14:textId="77777777" w:rsidTr="00C46B3C">
        <w:tc>
          <w:tcPr>
            <w:tcW w:w="1438" w:type="dxa"/>
            <w:shd w:val="clear" w:color="auto" w:fill="auto"/>
          </w:tcPr>
          <w:p w14:paraId="4F2A9A7E" w14:textId="77777777" w:rsidR="00DD3452" w:rsidRPr="00E80F49" w:rsidRDefault="00DD3452" w:rsidP="00DD3452">
            <w:pPr>
              <w:pStyle w:val="TAL"/>
              <w:rPr>
                <w:lang w:eastAsia="zh-CN"/>
              </w:rPr>
            </w:pPr>
            <w:r w:rsidRPr="00E80F49">
              <w:rPr>
                <w:lang w:eastAsia="zh-CN"/>
              </w:rPr>
              <w:t>CA_n3-n78</w:t>
            </w:r>
          </w:p>
          <w:p w14:paraId="3075BD80" w14:textId="77777777" w:rsidR="00DD3452" w:rsidRPr="00E80F49" w:rsidRDefault="00DD3452" w:rsidP="00DD3452">
            <w:pPr>
              <w:pStyle w:val="TAL"/>
              <w:rPr>
                <w:lang w:eastAsia="zh-CN"/>
              </w:rPr>
            </w:pPr>
            <w:r w:rsidRPr="00E80F49">
              <w:rPr>
                <w:lang w:eastAsia="zh-CN"/>
              </w:rPr>
              <w:t>CA_n8-n78</w:t>
            </w:r>
          </w:p>
        </w:tc>
        <w:tc>
          <w:tcPr>
            <w:tcW w:w="1174" w:type="dxa"/>
            <w:shd w:val="clear" w:color="auto" w:fill="auto"/>
          </w:tcPr>
          <w:p w14:paraId="2FF3964B" w14:textId="77777777" w:rsidR="00DD3452" w:rsidRPr="00E80F49" w:rsidRDefault="00DD3452" w:rsidP="00DD3452">
            <w:pPr>
              <w:pStyle w:val="TAC"/>
              <w:rPr>
                <w:lang w:eastAsia="zh-CN"/>
              </w:rPr>
            </w:pPr>
            <w:r w:rsidRPr="00E80F49">
              <w:rPr>
                <w:lang w:eastAsia="zh-CN"/>
              </w:rPr>
              <w:t>NS_100</w:t>
            </w:r>
          </w:p>
        </w:tc>
        <w:tc>
          <w:tcPr>
            <w:tcW w:w="1148" w:type="dxa"/>
            <w:shd w:val="clear" w:color="auto" w:fill="auto"/>
          </w:tcPr>
          <w:p w14:paraId="2ED976F7" w14:textId="77777777" w:rsidR="00DD3452" w:rsidRPr="00E80F49" w:rsidRDefault="00DD3452" w:rsidP="00DD3452">
            <w:pPr>
              <w:pStyle w:val="TAC"/>
              <w:rPr>
                <w:lang w:eastAsia="zh-CN"/>
              </w:rPr>
            </w:pPr>
            <w:r w:rsidRPr="00E80F49">
              <w:rPr>
                <w:lang w:eastAsia="zh-CN"/>
              </w:rPr>
              <w:t>NS_01</w:t>
            </w:r>
          </w:p>
        </w:tc>
        <w:tc>
          <w:tcPr>
            <w:tcW w:w="1026" w:type="dxa"/>
            <w:shd w:val="clear" w:color="auto" w:fill="auto"/>
          </w:tcPr>
          <w:p w14:paraId="67B5B2A7" w14:textId="77777777" w:rsidR="00DD3452" w:rsidRPr="00E80F49" w:rsidRDefault="00DD3452" w:rsidP="00DD3452">
            <w:pPr>
              <w:pStyle w:val="TAC"/>
              <w:rPr>
                <w:lang w:eastAsia="zh-CN"/>
              </w:rPr>
            </w:pPr>
            <w:r w:rsidRPr="00E80F49">
              <w:rPr>
                <w:lang w:eastAsia="zh-CN"/>
              </w:rPr>
              <w:t>24</w:t>
            </w:r>
          </w:p>
        </w:tc>
        <w:tc>
          <w:tcPr>
            <w:tcW w:w="994" w:type="dxa"/>
            <w:shd w:val="clear" w:color="auto" w:fill="auto"/>
          </w:tcPr>
          <w:p w14:paraId="4093911A" w14:textId="77777777" w:rsidR="00DD3452" w:rsidRPr="00E80F49" w:rsidRDefault="00DD3452" w:rsidP="00DD3452">
            <w:pPr>
              <w:pStyle w:val="TAL"/>
              <w:rPr>
                <w:lang w:eastAsia="zh-CN"/>
              </w:rPr>
            </w:pPr>
            <w:r w:rsidRPr="00E80F49">
              <w:rPr>
                <w:lang w:eastAsia="zh-CN"/>
              </w:rPr>
              <w:t>N/A</w:t>
            </w:r>
          </w:p>
        </w:tc>
        <w:tc>
          <w:tcPr>
            <w:tcW w:w="2590" w:type="dxa"/>
            <w:shd w:val="clear" w:color="auto" w:fill="auto"/>
          </w:tcPr>
          <w:p w14:paraId="78326384" w14:textId="034C636F" w:rsidR="00DD3452" w:rsidRPr="00E80F49" w:rsidRDefault="00DD3452" w:rsidP="00DD3452">
            <w:pPr>
              <w:pStyle w:val="TAL"/>
            </w:pPr>
            <w:r w:rsidRPr="00E80F49">
              <w:t>“</w:t>
            </w:r>
            <w:bookmarkStart w:id="191" w:name="OLE_LINK51"/>
            <w:r w:rsidRPr="00E80F49">
              <w:t>38.521-1_TPanalysis 6.2A.3 NS_100+NS_01.zip</w:t>
            </w:r>
            <w:bookmarkEnd w:id="191"/>
            <w:r w:rsidRPr="00E80F49">
              <w:t>”</w:t>
            </w:r>
          </w:p>
        </w:tc>
        <w:tc>
          <w:tcPr>
            <w:tcW w:w="1485" w:type="dxa"/>
            <w:shd w:val="clear" w:color="auto" w:fill="auto"/>
          </w:tcPr>
          <w:p w14:paraId="4020AD53" w14:textId="77777777" w:rsidR="00DD3452" w:rsidRPr="00E80F49" w:rsidRDefault="00DD3452" w:rsidP="00DD3452">
            <w:pPr>
              <w:pStyle w:val="TAL"/>
              <w:rPr>
                <w:lang w:eastAsia="zh-CN"/>
              </w:rPr>
            </w:pPr>
            <w:r w:rsidRPr="00E80F49">
              <w:rPr>
                <w:lang w:eastAsia="zh-CN"/>
              </w:rPr>
              <w:t>RAN5#87-e</w:t>
            </w:r>
          </w:p>
        </w:tc>
      </w:tr>
      <w:tr w:rsidR="002329DC" w:rsidRPr="00E80F49" w14:paraId="3B99E699" w14:textId="77777777" w:rsidTr="00C46B3C">
        <w:tc>
          <w:tcPr>
            <w:tcW w:w="1438" w:type="dxa"/>
            <w:shd w:val="clear" w:color="auto" w:fill="auto"/>
          </w:tcPr>
          <w:p w14:paraId="3E0F992C" w14:textId="77777777" w:rsidR="002329DC" w:rsidRPr="00E80F49" w:rsidRDefault="002329DC" w:rsidP="008969A6">
            <w:pPr>
              <w:pStyle w:val="TAL"/>
              <w:rPr>
                <w:lang w:eastAsia="zh-CN"/>
              </w:rPr>
            </w:pPr>
            <w:r w:rsidRPr="00E80F49">
              <w:rPr>
                <w:lang w:eastAsia="zh-CN"/>
              </w:rPr>
              <w:t>CA_n8-n78</w:t>
            </w:r>
          </w:p>
        </w:tc>
        <w:tc>
          <w:tcPr>
            <w:tcW w:w="1174" w:type="dxa"/>
            <w:shd w:val="clear" w:color="auto" w:fill="auto"/>
          </w:tcPr>
          <w:p w14:paraId="77741103" w14:textId="77777777" w:rsidR="002329DC" w:rsidRPr="00E80F49" w:rsidRDefault="002329DC" w:rsidP="008969A6">
            <w:pPr>
              <w:pStyle w:val="TAC"/>
              <w:rPr>
                <w:lang w:eastAsia="zh-CN"/>
              </w:rPr>
            </w:pPr>
            <w:r w:rsidRPr="00E80F49">
              <w:rPr>
                <w:lang w:eastAsia="zh-CN"/>
              </w:rPr>
              <w:t>NS_43</w:t>
            </w:r>
          </w:p>
        </w:tc>
        <w:tc>
          <w:tcPr>
            <w:tcW w:w="1148" w:type="dxa"/>
            <w:shd w:val="clear" w:color="auto" w:fill="auto"/>
          </w:tcPr>
          <w:p w14:paraId="3ABD8CBD" w14:textId="77777777" w:rsidR="002329DC" w:rsidRPr="00E80F49" w:rsidRDefault="002329DC" w:rsidP="008969A6">
            <w:pPr>
              <w:pStyle w:val="TAC"/>
              <w:rPr>
                <w:lang w:eastAsia="zh-CN"/>
              </w:rPr>
            </w:pPr>
            <w:r w:rsidRPr="00E80F49">
              <w:rPr>
                <w:lang w:eastAsia="zh-CN"/>
              </w:rPr>
              <w:t>NS_01</w:t>
            </w:r>
          </w:p>
        </w:tc>
        <w:tc>
          <w:tcPr>
            <w:tcW w:w="1026" w:type="dxa"/>
            <w:shd w:val="clear" w:color="auto" w:fill="auto"/>
          </w:tcPr>
          <w:p w14:paraId="14CCF0D3" w14:textId="77777777" w:rsidR="002329DC" w:rsidRPr="00E80F49" w:rsidRDefault="002329DC" w:rsidP="008969A6">
            <w:pPr>
              <w:pStyle w:val="TAC"/>
              <w:rPr>
                <w:lang w:eastAsia="zh-CN"/>
              </w:rPr>
            </w:pPr>
            <w:r w:rsidRPr="00E80F49">
              <w:rPr>
                <w:lang w:eastAsia="zh-CN"/>
              </w:rPr>
              <w:t>12</w:t>
            </w:r>
          </w:p>
        </w:tc>
        <w:tc>
          <w:tcPr>
            <w:tcW w:w="994" w:type="dxa"/>
            <w:shd w:val="clear" w:color="auto" w:fill="auto"/>
          </w:tcPr>
          <w:p w14:paraId="153F910B" w14:textId="77777777" w:rsidR="002329DC" w:rsidRPr="00E80F49" w:rsidRDefault="002329DC" w:rsidP="008969A6">
            <w:pPr>
              <w:pStyle w:val="TAL"/>
              <w:rPr>
                <w:lang w:eastAsia="zh-CN"/>
              </w:rPr>
            </w:pPr>
            <w:r w:rsidRPr="00E80F49">
              <w:rPr>
                <w:lang w:eastAsia="zh-CN"/>
              </w:rPr>
              <w:t>N/A</w:t>
            </w:r>
          </w:p>
        </w:tc>
        <w:tc>
          <w:tcPr>
            <w:tcW w:w="2590" w:type="dxa"/>
            <w:shd w:val="clear" w:color="auto" w:fill="auto"/>
          </w:tcPr>
          <w:p w14:paraId="42AC03ED" w14:textId="617CAB1C" w:rsidR="002329DC" w:rsidRPr="00E80F49" w:rsidRDefault="002329DC" w:rsidP="008969A6">
            <w:pPr>
              <w:pStyle w:val="TAL"/>
              <w:rPr>
                <w:lang w:eastAsia="zh-CN"/>
              </w:rPr>
            </w:pPr>
            <w:r w:rsidRPr="00E80F49">
              <w:rPr>
                <w:lang w:eastAsia="zh-CN"/>
              </w:rPr>
              <w:t>“</w:t>
            </w:r>
            <w:r w:rsidRPr="00E80F49">
              <w:t>38.521-1_TPanalysis 6.2A.3 NS_43+NS_01.zip</w:t>
            </w:r>
            <w:r w:rsidRPr="00E80F49">
              <w:rPr>
                <w:lang w:eastAsia="zh-CN"/>
              </w:rPr>
              <w:t>”</w:t>
            </w:r>
          </w:p>
        </w:tc>
        <w:tc>
          <w:tcPr>
            <w:tcW w:w="1485" w:type="dxa"/>
            <w:shd w:val="clear" w:color="auto" w:fill="auto"/>
          </w:tcPr>
          <w:p w14:paraId="5C1F6606" w14:textId="77777777" w:rsidR="002329DC" w:rsidRPr="00E80F49" w:rsidRDefault="002329DC" w:rsidP="008969A6">
            <w:pPr>
              <w:pStyle w:val="TAL"/>
              <w:rPr>
                <w:lang w:eastAsia="zh-CN"/>
              </w:rPr>
            </w:pPr>
            <w:r w:rsidRPr="00E80F49">
              <w:rPr>
                <w:lang w:eastAsia="zh-CN"/>
              </w:rPr>
              <w:t>RAN5#88-e</w:t>
            </w:r>
          </w:p>
        </w:tc>
      </w:tr>
      <w:tr w:rsidR="002329DC" w:rsidRPr="00E80F49" w14:paraId="24A94B76" w14:textId="77777777" w:rsidTr="00C46B3C">
        <w:tc>
          <w:tcPr>
            <w:tcW w:w="1438" w:type="dxa"/>
            <w:shd w:val="clear" w:color="auto" w:fill="auto"/>
          </w:tcPr>
          <w:p w14:paraId="1A303D12"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CA_n8-n78</w:t>
            </w:r>
          </w:p>
        </w:tc>
        <w:tc>
          <w:tcPr>
            <w:tcW w:w="1174" w:type="dxa"/>
            <w:shd w:val="clear" w:color="auto" w:fill="auto"/>
          </w:tcPr>
          <w:p w14:paraId="47A3ABF0"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NS_43U</w:t>
            </w:r>
          </w:p>
        </w:tc>
        <w:tc>
          <w:tcPr>
            <w:tcW w:w="1148" w:type="dxa"/>
            <w:shd w:val="clear" w:color="auto" w:fill="auto"/>
          </w:tcPr>
          <w:p w14:paraId="6D07EC34"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63FD74CF"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12</w:t>
            </w:r>
          </w:p>
        </w:tc>
        <w:tc>
          <w:tcPr>
            <w:tcW w:w="994" w:type="dxa"/>
            <w:shd w:val="clear" w:color="auto" w:fill="auto"/>
          </w:tcPr>
          <w:p w14:paraId="0D771506"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C6E4945" w14:textId="687DF949"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lang w:eastAsia="en-US"/>
              </w:rPr>
              <w:t>38.521-1_TPanalysis 6.2A.3 NS_43U+NS_01.zip</w:t>
            </w:r>
            <w:r w:rsidRPr="00E80F49">
              <w:rPr>
                <w:rFonts w:ascii="Arial" w:hAnsi="Arial"/>
                <w:sz w:val="18"/>
                <w:lang w:eastAsia="zh-CN"/>
              </w:rPr>
              <w:t>”</w:t>
            </w:r>
          </w:p>
        </w:tc>
        <w:tc>
          <w:tcPr>
            <w:tcW w:w="1485" w:type="dxa"/>
            <w:shd w:val="clear" w:color="auto" w:fill="auto"/>
          </w:tcPr>
          <w:p w14:paraId="1DFD977D"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RAN5#88-e</w:t>
            </w:r>
          </w:p>
        </w:tc>
      </w:tr>
      <w:tr w:rsidR="00B13401" w:rsidRPr="00E80F49" w14:paraId="22191083" w14:textId="77777777" w:rsidTr="00C46B3C">
        <w:tc>
          <w:tcPr>
            <w:tcW w:w="1438" w:type="dxa"/>
            <w:shd w:val="clear" w:color="auto" w:fill="auto"/>
          </w:tcPr>
          <w:p w14:paraId="7AACF960" w14:textId="13963564"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CA_n24-n41</w:t>
            </w:r>
          </w:p>
        </w:tc>
        <w:tc>
          <w:tcPr>
            <w:tcW w:w="1174" w:type="dxa"/>
            <w:shd w:val="clear" w:color="auto" w:fill="auto"/>
          </w:tcPr>
          <w:p w14:paraId="58E7CF76" w14:textId="048AF813"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500EB7CF" w14:textId="625BB3F6"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NS_04</w:t>
            </w:r>
          </w:p>
        </w:tc>
        <w:tc>
          <w:tcPr>
            <w:tcW w:w="1026" w:type="dxa"/>
            <w:shd w:val="clear" w:color="auto" w:fill="auto"/>
          </w:tcPr>
          <w:p w14:paraId="5FAE6726" w14:textId="7313D402"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0B80CAC" w14:textId="5AB9434A"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6FCB0397" w14:textId="105763C0"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04</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5A55A147" w14:textId="039A6584"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6BAE9CB" w14:textId="77777777" w:rsidTr="00C46B3C">
        <w:tc>
          <w:tcPr>
            <w:tcW w:w="1438" w:type="dxa"/>
            <w:shd w:val="clear" w:color="auto" w:fill="auto"/>
          </w:tcPr>
          <w:p w14:paraId="1D5E498C" w14:textId="687A0156"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CA_n24-n48</w:t>
            </w:r>
          </w:p>
        </w:tc>
        <w:tc>
          <w:tcPr>
            <w:tcW w:w="1174" w:type="dxa"/>
            <w:shd w:val="clear" w:color="auto" w:fill="auto"/>
          </w:tcPr>
          <w:p w14:paraId="45383270" w14:textId="2B92398D"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17F3BD78" w14:textId="23B6B2F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NS_27</w:t>
            </w:r>
          </w:p>
        </w:tc>
        <w:tc>
          <w:tcPr>
            <w:tcW w:w="1026" w:type="dxa"/>
            <w:shd w:val="clear" w:color="auto" w:fill="auto"/>
          </w:tcPr>
          <w:p w14:paraId="7CB862B5" w14:textId="32FD4271"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8AFA9D9" w14:textId="38EABB2C"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1613B97C" w14:textId="201B63D3"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27</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0DBF80BF" w14:textId="55D14B2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12CE922B" w14:textId="77777777" w:rsidTr="00C46B3C">
        <w:tc>
          <w:tcPr>
            <w:tcW w:w="1438" w:type="dxa"/>
            <w:shd w:val="clear" w:color="auto" w:fill="auto"/>
          </w:tcPr>
          <w:p w14:paraId="5293E622" w14:textId="2226019D"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CA_n24-n77</w:t>
            </w:r>
          </w:p>
        </w:tc>
        <w:tc>
          <w:tcPr>
            <w:tcW w:w="1174" w:type="dxa"/>
            <w:shd w:val="clear" w:color="auto" w:fill="auto"/>
          </w:tcPr>
          <w:p w14:paraId="0EF099F8" w14:textId="2718AF1D"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3F4F7CFC" w14:textId="7902C585"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NS_55</w:t>
            </w:r>
          </w:p>
        </w:tc>
        <w:tc>
          <w:tcPr>
            <w:tcW w:w="1026" w:type="dxa"/>
            <w:shd w:val="clear" w:color="auto" w:fill="auto"/>
          </w:tcPr>
          <w:p w14:paraId="677AAABC" w14:textId="7A608549"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67F4CA4F" w14:textId="63E63907"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350214A3" w14:textId="1226B6F5"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55</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2BDE862F" w14:textId="7245A0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C82D115" w14:textId="77777777" w:rsidTr="00C46B3C">
        <w:tc>
          <w:tcPr>
            <w:tcW w:w="1438" w:type="dxa"/>
            <w:shd w:val="clear" w:color="auto" w:fill="auto"/>
          </w:tcPr>
          <w:p w14:paraId="00C7BB69" w14:textId="405457CC"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CA_n41A-n79A</w:t>
            </w:r>
          </w:p>
        </w:tc>
        <w:tc>
          <w:tcPr>
            <w:tcW w:w="1174" w:type="dxa"/>
            <w:shd w:val="clear" w:color="auto" w:fill="auto"/>
          </w:tcPr>
          <w:p w14:paraId="096D666B" w14:textId="7EB8FDBB"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NS_47</w:t>
            </w:r>
          </w:p>
        </w:tc>
        <w:tc>
          <w:tcPr>
            <w:tcW w:w="1148" w:type="dxa"/>
            <w:shd w:val="clear" w:color="auto" w:fill="auto"/>
          </w:tcPr>
          <w:p w14:paraId="44FEBDFC" w14:textId="19EAD9D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7BCB4AD7" w14:textId="61B48830"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3</w:t>
            </w:r>
          </w:p>
        </w:tc>
        <w:tc>
          <w:tcPr>
            <w:tcW w:w="994" w:type="dxa"/>
            <w:shd w:val="clear" w:color="auto" w:fill="auto"/>
          </w:tcPr>
          <w:p w14:paraId="41031DFB" w14:textId="65D98D4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FA1F409" w14:textId="660DAF9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“38.521-1_TPanalysis_6.2A.3_NS_47+NS_01.zip”</w:t>
            </w:r>
          </w:p>
        </w:tc>
        <w:tc>
          <w:tcPr>
            <w:tcW w:w="1485" w:type="dxa"/>
            <w:shd w:val="clear" w:color="auto" w:fill="auto"/>
          </w:tcPr>
          <w:p w14:paraId="731BCC8A" w14:textId="361602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RAN5#94-e</w:t>
            </w:r>
          </w:p>
        </w:tc>
      </w:tr>
      <w:tr w:rsidR="00B13401" w:rsidRPr="00E80F49" w14:paraId="356FD6CF" w14:textId="77777777" w:rsidTr="00C46B3C">
        <w:tc>
          <w:tcPr>
            <w:tcW w:w="9855" w:type="dxa"/>
            <w:gridSpan w:val="7"/>
            <w:shd w:val="clear" w:color="auto" w:fill="auto"/>
          </w:tcPr>
          <w:p w14:paraId="0DC0B86D" w14:textId="77777777" w:rsidR="00B13401" w:rsidRPr="00E80F49" w:rsidRDefault="00B13401" w:rsidP="00B13401">
            <w:pPr>
              <w:pStyle w:val="TAN"/>
            </w:pPr>
            <w:r w:rsidRPr="00E80F49">
              <w:t>Note 1:</w:t>
            </w:r>
            <w:r w:rsidRPr="00E80F49">
              <w:tab/>
              <w:t>As per TS 38.101.</w:t>
            </w:r>
          </w:p>
        </w:tc>
      </w:tr>
    </w:tbl>
    <w:p w14:paraId="1E90994B" w14:textId="77777777" w:rsidR="00DD3452" w:rsidRPr="00E80F49" w:rsidRDefault="00DD3452" w:rsidP="00DD3452"/>
    <w:p w14:paraId="2C55A0C6" w14:textId="77777777" w:rsidR="00DD3452" w:rsidRPr="00E80F49" w:rsidRDefault="00DD3452" w:rsidP="00DD3452">
      <w:r w:rsidRPr="00E80F49">
        <w:t>The analyses are performed per NS-value and are stored as zip-files as defined in annex A. The general principle for selection of test points is:</w:t>
      </w:r>
    </w:p>
    <w:p w14:paraId="6C058D31" w14:textId="77777777" w:rsidR="00DD3452" w:rsidRPr="00E80F49" w:rsidRDefault="00DD3452" w:rsidP="0060323E">
      <w:pPr>
        <w:pStyle w:val="B1"/>
      </w:pPr>
      <w:r w:rsidRPr="00E80F49">
        <w:t>-</w:t>
      </w:r>
      <w:r w:rsidRPr="00E80F49">
        <w:tab/>
        <w:t xml:space="preserve">Test the </w:t>
      </w:r>
      <w:bookmarkStart w:id="192" w:name="OLE_LINK94"/>
      <w:r w:rsidRPr="00E80F49">
        <w:t>minimum Total power backoff</w:t>
      </w:r>
      <w:bookmarkEnd w:id="192"/>
      <w:r w:rsidRPr="00E80F49">
        <w:t xml:space="preserve"> value </w:t>
      </w:r>
    </w:p>
    <w:p w14:paraId="2C0672A9" w14:textId="77777777" w:rsidR="00DD3452" w:rsidRPr="00E80F49" w:rsidRDefault="00DD3452" w:rsidP="0060323E">
      <w:pPr>
        <w:pStyle w:val="B1"/>
      </w:pPr>
      <w:r w:rsidRPr="00E80F49">
        <w:t>-</w:t>
      </w:r>
      <w:r w:rsidRPr="00E80F49">
        <w:tab/>
        <w:t>Test the maximum Total power backoff value</w:t>
      </w:r>
    </w:p>
    <w:p w14:paraId="0E697991" w14:textId="77777777" w:rsidR="00DD3452" w:rsidRPr="00E80F49" w:rsidRDefault="00DD3452" w:rsidP="0060323E">
      <w:pPr>
        <w:pStyle w:val="B1"/>
      </w:pPr>
      <w:r w:rsidRPr="00E80F49">
        <w:t>-</w:t>
      </w:r>
      <w:r w:rsidRPr="00E80F49">
        <w:tab/>
        <w:t>Test the maximum unbalanced Total power backoff among CCs (max P</w:t>
      </w:r>
      <w:r w:rsidRPr="00E80F49">
        <w:rPr>
          <w:vertAlign w:val="subscript"/>
        </w:rPr>
        <w:t>CMAX</w:t>
      </w:r>
      <w:r w:rsidRPr="00E80F49">
        <w:rPr>
          <w:rFonts w:ascii="SimSun" w:hAnsi="SimSun"/>
          <w:vertAlign w:val="subscript"/>
          <w:lang w:eastAsia="zh-CN"/>
        </w:rPr>
        <w:t>,</w:t>
      </w:r>
      <w:r w:rsidRPr="00E80F49">
        <w:rPr>
          <w:vertAlign w:val="subscript"/>
        </w:rPr>
        <w:t>c</w:t>
      </w:r>
      <w:r w:rsidRPr="00E80F49">
        <w:t xml:space="preserve"> difference).</w:t>
      </w:r>
    </w:p>
    <w:p w14:paraId="7F695DAE" w14:textId="77777777" w:rsidR="00DD3452" w:rsidRPr="00E80F49" w:rsidRDefault="00DD3452" w:rsidP="004C662E">
      <w:r w:rsidRPr="00E80F49">
        <w:lastRenderedPageBreak/>
        <w:t>Where the Total power backoff value means: MAX[MPR, A-MPR]</w:t>
      </w:r>
    </w:p>
    <w:p w14:paraId="083BCA49" w14:textId="77777777" w:rsidR="002329DC" w:rsidRPr="00E80F49" w:rsidRDefault="002329DC" w:rsidP="002329DC">
      <w:pPr>
        <w:pStyle w:val="Heading3"/>
      </w:pPr>
      <w:bookmarkStart w:id="193" w:name="_Toc51767652"/>
      <w:bookmarkStart w:id="194" w:name="_Toc59039982"/>
      <w:bookmarkStart w:id="195" w:name="_Toc68073921"/>
      <w:bookmarkStart w:id="196" w:name="_Toc75371783"/>
      <w:bookmarkStart w:id="197" w:name="_Toc83727851"/>
      <w:bookmarkStart w:id="198" w:name="_Toc100005951"/>
      <w:bookmarkStart w:id="199" w:name="_Toc106703499"/>
      <w:bookmarkStart w:id="200" w:name="_Toc36042413"/>
      <w:bookmarkStart w:id="201" w:name="_Toc43899741"/>
      <w:bookmarkStart w:id="202" w:name="_Toc131528020"/>
      <w:bookmarkEnd w:id="188"/>
      <w:r w:rsidRPr="00E80F49">
        <w:t>4.1.3</w:t>
      </w:r>
      <w:r w:rsidRPr="00E80F49">
        <w:tab/>
      </w:r>
      <w:r w:rsidR="009E5560" w:rsidRPr="00E80F49">
        <w:t>Test point analysis per NR CA configuration</w:t>
      </w:r>
      <w:bookmarkEnd w:id="193"/>
      <w:bookmarkEnd w:id="194"/>
      <w:bookmarkEnd w:id="195"/>
      <w:bookmarkEnd w:id="196"/>
      <w:bookmarkEnd w:id="197"/>
      <w:bookmarkEnd w:id="198"/>
      <w:bookmarkEnd w:id="199"/>
      <w:bookmarkEnd w:id="202"/>
    </w:p>
    <w:p w14:paraId="45D72DE1" w14:textId="77777777" w:rsidR="0092472A" w:rsidRPr="00E80F49"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4.1.3.1</w:t>
      </w:r>
      <w:r w:rsidRPr="00E80F49">
        <w:rPr>
          <w:rFonts w:ascii="Arial" w:eastAsia="Malgun Gothic" w:hAnsi="Arial"/>
          <w:sz w:val="24"/>
          <w:lang w:eastAsia="en-US"/>
        </w:rPr>
        <w:tab/>
        <w:t>Reference Sensitivity test cases for FR1 NR CA</w:t>
      </w:r>
    </w:p>
    <w:p w14:paraId="6B07F763" w14:textId="77777777" w:rsidR="0092472A" w:rsidRPr="00E80F49" w:rsidRDefault="0092472A" w:rsidP="00CF3F9A">
      <w:pPr>
        <w:pStyle w:val="EditorsNote"/>
      </w:pPr>
      <w:r w:rsidRPr="00E80F49">
        <w:t>Editor's note:</w:t>
      </w:r>
      <w:r w:rsidRPr="00E80F49">
        <w:tab/>
      </w:r>
    </w:p>
    <w:p w14:paraId="2BAA8B53" w14:textId="160439AE" w:rsidR="0092472A" w:rsidRPr="00E80F49" w:rsidRDefault="0092472A" w:rsidP="00CF3F9A">
      <w:pPr>
        <w:pStyle w:val="EditorsNote"/>
      </w:pPr>
      <w:r w:rsidRPr="00E80F49">
        <w:t>-</w:t>
      </w:r>
      <w:r w:rsidRPr="00E80F49">
        <w:tab/>
        <w:t>Not all CA configurations completed in TS 38.521-1 refsens test cases are listed in Table 4.1.3.1-1</w:t>
      </w:r>
      <w:r w:rsidR="00D20444" w:rsidRPr="00E80F49">
        <w:t xml:space="preserve"> </w:t>
      </w:r>
      <w:r w:rsidR="00D20444" w:rsidRPr="00E80F49">
        <w:rPr>
          <w:rStyle w:val="jlqj4b"/>
        </w:rPr>
        <w:t xml:space="preserve">through </w:t>
      </w:r>
      <w:r w:rsidR="00D20444" w:rsidRPr="00E80F49">
        <w:t>Table 4.1.3.1</w:t>
      </w:r>
      <w:r w:rsidR="00D20444" w:rsidRPr="00E80F49">
        <w:noBreakHyphen/>
        <w:t>5</w:t>
      </w:r>
      <w:r w:rsidRPr="00E80F49">
        <w:t>.</w:t>
      </w:r>
    </w:p>
    <w:p w14:paraId="1890E30A" w14:textId="683DFDDA" w:rsidR="0092472A" w:rsidRPr="00E80F49" w:rsidRDefault="0092472A" w:rsidP="0092472A">
      <w:r w:rsidRPr="00E80F49">
        <w:t>This clause contains information on test point analysis</w:t>
      </w:r>
      <w:r w:rsidR="00D20444" w:rsidRPr="00E80F49">
        <w:t>, test frequency selection</w:t>
      </w:r>
      <w:r w:rsidRPr="00E80F49">
        <w:t xml:space="preserve"> and status for FR1 NR CA test cases in TS 38.521-1 [2] clause 7. The analyses are performed per CA configuration in Table 4.1.3.1-1</w:t>
      </w:r>
      <w:r w:rsidR="00D20444" w:rsidRPr="00E80F49">
        <w:t xml:space="preserve"> through Table 4.1.3.1 4. The principles for selection of reference sensitivity test points for NR CA is given in Annex B including a test point analysis check list in B.9</w:t>
      </w:r>
      <w:r w:rsidRPr="00E80F49">
        <w:t>.</w:t>
      </w:r>
    </w:p>
    <w:p w14:paraId="0962A385" w14:textId="311AD225" w:rsidR="0092472A" w:rsidRPr="00E80F49" w:rsidRDefault="0092472A" w:rsidP="0092472A">
      <w:pPr>
        <w:pStyle w:val="TH"/>
      </w:pPr>
      <w:r w:rsidRPr="00E80F49">
        <w:t>Table 4.1.3.1-1: Reference Sensitivity test cases per CA configuration</w:t>
      </w:r>
      <w:r w:rsidR="00D20444" w:rsidRPr="00E80F49">
        <w:t xml:space="preserve"> (single band)</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3081"/>
        <w:gridCol w:w="2425"/>
        <w:gridCol w:w="1535"/>
      </w:tblGrid>
      <w:tr w:rsidR="00D20444" w:rsidRPr="00E80F49" w14:paraId="5B0A87D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E80F49" w:rsidRDefault="00D20444">
            <w:pPr>
              <w:pStyle w:val="TAH"/>
            </w:pPr>
            <w:r w:rsidRPr="00E80F49">
              <w:t>CA config</w:t>
            </w:r>
          </w:p>
        </w:tc>
        <w:tc>
          <w:tcPr>
            <w:tcW w:w="30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E80F49" w:rsidRDefault="00D20444">
            <w:pPr>
              <w:pStyle w:val="TAH"/>
            </w:pPr>
            <w:r w:rsidRPr="00E80F49">
              <w:t>Single band refsens exception, victim band (Note 2)</w:t>
            </w:r>
          </w:p>
        </w:tc>
        <w:tc>
          <w:tcPr>
            <w:tcW w:w="2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E80F49" w:rsidRDefault="00D20444">
            <w:pPr>
              <w:pStyle w:val="TAH"/>
            </w:pPr>
            <w:r w:rsidRPr="00E80F49">
              <w:rPr>
                <w:lang w:eastAsia="en-US"/>
              </w:rPr>
              <w:t>Requirement coverage (Note 2)</w:t>
            </w:r>
          </w:p>
        </w:tc>
        <w:tc>
          <w:tcPr>
            <w:tcW w:w="15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E80F49" w:rsidRDefault="00D20444">
            <w:pPr>
              <w:pStyle w:val="TAH"/>
            </w:pPr>
            <w:r w:rsidRPr="00E80F49">
              <w:t>Test point analysis updated</w:t>
            </w:r>
          </w:p>
        </w:tc>
      </w:tr>
      <w:tr w:rsidR="00D20444" w:rsidRPr="00E80F49" w14:paraId="58E50EF8"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3E0A8A1E" w14:textId="77777777" w:rsidR="00D20444" w:rsidRPr="00E80F49" w:rsidRDefault="00D20444">
            <w:pPr>
              <w:pStyle w:val="TAC"/>
            </w:pPr>
            <w:r w:rsidRPr="00E80F49">
              <w:rPr>
                <w:rFonts w:eastAsia="SimSun"/>
              </w:rPr>
              <w:t>CA_n41C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5616529" w14:textId="77777777" w:rsidR="00D20444" w:rsidRPr="00E80F49" w:rsidRDefault="00D20444">
            <w:pPr>
              <w:pStyle w:val="TAC"/>
              <w:rPr>
                <w:lang w:eastAsia="ja-JP"/>
              </w:rPr>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4729B93"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6BC753C1" w14:textId="77777777" w:rsidR="00D20444" w:rsidRPr="00E80F49" w:rsidRDefault="00D20444">
            <w:pPr>
              <w:pStyle w:val="TAC"/>
              <w:rPr>
                <w:lang w:eastAsia="sv-SE"/>
              </w:rPr>
            </w:pPr>
            <w:r w:rsidRPr="00E80F49">
              <w:rPr>
                <w:rFonts w:eastAsia="SimSun"/>
                <w:lang w:eastAsia="zh-CN"/>
              </w:rPr>
              <w:t>RAN5#89-e</w:t>
            </w:r>
          </w:p>
        </w:tc>
      </w:tr>
      <w:tr w:rsidR="00D20444" w:rsidRPr="00E80F49" w14:paraId="352201F0"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667C23AC" w14:textId="77777777" w:rsidR="00D20444" w:rsidRPr="00E80F49" w:rsidRDefault="00D20444">
            <w:pPr>
              <w:pStyle w:val="TAC"/>
              <w:rPr>
                <w:rFonts w:eastAsia="SimSun"/>
              </w:rPr>
            </w:pPr>
            <w:r w:rsidRPr="00E80F49">
              <w:rPr>
                <w:rFonts w:eastAsia="SimSun"/>
              </w:rPr>
              <w:t>CA_n48B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37166AF"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07D224F"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0B9A2FA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6452ABE1"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74B134D8" w14:textId="77777777" w:rsidR="00D20444" w:rsidRPr="00E80F49" w:rsidRDefault="00D20444">
            <w:pPr>
              <w:pStyle w:val="TAC"/>
              <w:rPr>
                <w:lang w:eastAsia="sv-SE"/>
              </w:rPr>
            </w:pPr>
            <w:r w:rsidRPr="00E80F49">
              <w:rPr>
                <w:rFonts w:eastAsia="SimSun"/>
              </w:rPr>
              <w:t>CA_</w:t>
            </w:r>
            <w:r w:rsidRPr="00E80F49">
              <w:rPr>
                <w:rFonts w:eastAsia="SimSun"/>
                <w:lang w:eastAsia="zh-CN"/>
              </w:rPr>
              <w:t>n66B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D45287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12D7F7E"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7980FC0E" w14:textId="77777777" w:rsidR="00D20444" w:rsidRPr="00E80F49" w:rsidRDefault="00D20444">
            <w:pPr>
              <w:pStyle w:val="TAC"/>
              <w:rPr>
                <w:lang w:eastAsia="sv-SE"/>
              </w:rPr>
            </w:pPr>
            <w:r w:rsidRPr="00E80F49">
              <w:rPr>
                <w:rFonts w:eastAsia="SimSun"/>
                <w:lang w:eastAsia="zh-CN"/>
              </w:rPr>
              <w:t>RAN5#86-e</w:t>
            </w:r>
          </w:p>
        </w:tc>
      </w:tr>
      <w:tr w:rsidR="00D20444" w:rsidRPr="00E80F49" w14:paraId="7B5529A5"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5298CE40" w14:textId="77777777" w:rsidR="00D20444" w:rsidRPr="00E80F49" w:rsidRDefault="00D20444">
            <w:pPr>
              <w:pStyle w:val="TAC"/>
            </w:pPr>
            <w:r w:rsidRPr="00E80F49">
              <w:rPr>
                <w:rFonts w:eastAsia="SimSun"/>
              </w:rPr>
              <w:t>CA_</w:t>
            </w:r>
            <w:r w:rsidRPr="00E80F49">
              <w:rPr>
                <w:rFonts w:eastAsia="SimSun"/>
                <w:lang w:eastAsia="zh-CN"/>
              </w:rPr>
              <w:t>n66(2A)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B2D3C39"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216C41C8"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51245EC9" w14:textId="77777777" w:rsidR="00D20444" w:rsidRPr="00E80F49" w:rsidRDefault="00D20444">
            <w:pPr>
              <w:pStyle w:val="TAC"/>
              <w:rPr>
                <w:lang w:eastAsia="sv-SE"/>
              </w:rPr>
            </w:pPr>
            <w:r w:rsidRPr="00E80F49">
              <w:rPr>
                <w:rFonts w:eastAsia="SimSun"/>
                <w:lang w:eastAsia="zh-CN"/>
              </w:rPr>
              <w:t>RAN5#86-e</w:t>
            </w:r>
          </w:p>
        </w:tc>
      </w:tr>
      <w:tr w:rsidR="00D20444" w:rsidRPr="00E80F49" w14:paraId="2379599D"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D2B9CF9" w14:textId="77777777" w:rsidR="00D20444" w:rsidRPr="00E80F49" w:rsidRDefault="00D20444">
            <w:pPr>
              <w:pStyle w:val="TAC"/>
              <w:rPr>
                <w:rFonts w:eastAsia="SimSun"/>
              </w:rPr>
            </w:pPr>
            <w:r w:rsidRPr="00E80F49">
              <w:rPr>
                <w:rFonts w:eastAsia="SimSun"/>
              </w:rPr>
              <w:t>CA_n71(2A)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5D31C403"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3992D6"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10C2FD3A"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14CCDFA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16F90B7" w14:textId="77777777" w:rsidR="00D20444" w:rsidRPr="00E80F49" w:rsidRDefault="00D20444">
            <w:pPr>
              <w:pStyle w:val="TAC"/>
              <w:rPr>
                <w:lang w:eastAsia="sv-SE"/>
              </w:rPr>
            </w:pPr>
            <w:r w:rsidRPr="00E80F49">
              <w:rPr>
                <w:rFonts w:eastAsia="SimSun"/>
              </w:rPr>
              <w:t>CA_</w:t>
            </w:r>
            <w:r w:rsidRPr="00E80F49">
              <w:rPr>
                <w:rFonts w:eastAsia="SimSun"/>
                <w:lang w:eastAsia="zh-CN"/>
              </w:rPr>
              <w:t>n78C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00F643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838FFB"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27376FE8" w14:textId="77777777" w:rsidR="00D20444" w:rsidRPr="00E80F49" w:rsidRDefault="00D20444">
            <w:pPr>
              <w:pStyle w:val="TAC"/>
              <w:rPr>
                <w:rFonts w:eastAsia="SimSun"/>
                <w:lang w:eastAsia="zh-CN"/>
              </w:rPr>
            </w:pPr>
            <w:r w:rsidRPr="00E80F49">
              <w:t>RAN5#87-e</w:t>
            </w:r>
          </w:p>
        </w:tc>
      </w:tr>
      <w:tr w:rsidR="00D20444" w:rsidRPr="00E80F49" w14:paraId="569A6A06" w14:textId="77777777" w:rsidTr="0089486E">
        <w:trPr>
          <w:trHeight w:val="54"/>
          <w:jc w:val="center"/>
        </w:trPr>
        <w:tc>
          <w:tcPr>
            <w:tcW w:w="9620" w:type="dxa"/>
            <w:gridSpan w:val="4"/>
            <w:tcBorders>
              <w:top w:val="single" w:sz="4" w:space="0" w:color="auto"/>
              <w:left w:val="single" w:sz="4" w:space="0" w:color="auto"/>
              <w:bottom w:val="single" w:sz="4" w:space="0" w:color="auto"/>
              <w:right w:val="single" w:sz="4" w:space="0" w:color="auto"/>
            </w:tcBorders>
            <w:hideMark/>
          </w:tcPr>
          <w:p w14:paraId="12AD4212" w14:textId="77777777" w:rsidR="00D20444" w:rsidRPr="00E80F49" w:rsidRDefault="00D20444">
            <w:pPr>
              <w:pStyle w:val="TAN"/>
              <w:rPr>
                <w:lang w:eastAsia="sv-SE"/>
              </w:rPr>
            </w:pPr>
            <w:r w:rsidRPr="00E80F49">
              <w:t>NOTE 1:</w:t>
            </w:r>
            <w:r w:rsidRPr="00E80F49">
              <w:tab/>
              <w:t>Void.</w:t>
            </w:r>
          </w:p>
          <w:p w14:paraId="1BCC60B1" w14:textId="77777777" w:rsidR="00D20444" w:rsidRPr="00E80F49" w:rsidRDefault="00D20444">
            <w:pPr>
              <w:pStyle w:val="TAN"/>
            </w:pPr>
            <w:r w:rsidRPr="00E80F49">
              <w:t>NOTE 2:</w:t>
            </w:r>
            <w:r w:rsidRPr="00E80F49">
              <w:tab/>
              <w:t>Notations used:</w:t>
            </w:r>
          </w:p>
          <w:p w14:paraId="0AA629F7" w14:textId="77777777" w:rsidR="00D20444" w:rsidRPr="00E80F49" w:rsidRDefault="00D20444">
            <w:pPr>
              <w:pStyle w:val="TAN"/>
              <w:ind w:left="993" w:firstLine="0"/>
            </w:pPr>
            <w:r w:rsidRPr="00E80F49">
              <w:t>NE: Non-exception as defined in TS 38.101-1 [5], meaning single carrier NR requirements apply.</w:t>
            </w:r>
          </w:p>
          <w:p w14:paraId="23A49D08" w14:textId="77777777" w:rsidR="00D20444" w:rsidRPr="00E80F49" w:rsidRDefault="00D20444">
            <w:pPr>
              <w:pStyle w:val="TAN"/>
              <w:ind w:left="993" w:firstLine="0"/>
            </w:pPr>
            <w:r w:rsidRPr="00E80F49">
              <w:t>HD: UL Harmonic Distortion, as defined in TS 38.101-1 [5], 7.3A.4</w:t>
            </w:r>
          </w:p>
          <w:p w14:paraId="7D290D80" w14:textId="77777777" w:rsidR="00D20444" w:rsidRPr="00E80F49" w:rsidRDefault="00D20444">
            <w:pPr>
              <w:pStyle w:val="TAN"/>
              <w:ind w:left="993" w:firstLine="0"/>
            </w:pPr>
            <w:r w:rsidRPr="00E80F49">
              <w:t>HM: RX Harmonic Mixing, as defined in TS 38.101-1 [5], 7.3A.4</w:t>
            </w:r>
          </w:p>
          <w:p w14:paraId="2AF7E049" w14:textId="77777777" w:rsidR="00D20444" w:rsidRPr="00E80F49" w:rsidRDefault="00D20444">
            <w:pPr>
              <w:pStyle w:val="TAN"/>
              <w:ind w:left="993" w:firstLine="0"/>
            </w:pPr>
            <w:r w:rsidRPr="00E80F49">
              <w:t>IMD: Intermodulation Distortion, as defined in TS 38.101-1 [5], 7.3A.5</w:t>
            </w:r>
          </w:p>
          <w:p w14:paraId="026422DF" w14:textId="77777777" w:rsidR="00D20444" w:rsidRPr="00E80F49" w:rsidRDefault="00D20444">
            <w:pPr>
              <w:pStyle w:val="TAC"/>
              <w:ind w:firstLine="971"/>
              <w:jc w:val="left"/>
              <w:rPr>
                <w:color w:val="000000"/>
              </w:rPr>
            </w:pPr>
            <w:r w:rsidRPr="00E80F49">
              <w:t>CBI: Cross Band Isolation, as defined in TS 38.101-1 [5], 7.3A.6</w:t>
            </w:r>
          </w:p>
        </w:tc>
      </w:tr>
    </w:tbl>
    <w:p w14:paraId="6CFCA3D0" w14:textId="3325629E" w:rsidR="00D20444" w:rsidRPr="00E80F49" w:rsidRDefault="00D20444" w:rsidP="0089486E"/>
    <w:p w14:paraId="30407C97" w14:textId="77777777" w:rsidR="00D20444" w:rsidRPr="00E80F49" w:rsidRDefault="00D20444" w:rsidP="00D20444">
      <w:pPr>
        <w:pStyle w:val="TH"/>
        <w:rPr>
          <w:rFonts w:eastAsia="Malgun Gothic"/>
          <w:lang w:eastAsia="en-US"/>
        </w:rPr>
      </w:pPr>
      <w:r w:rsidRPr="00E80F49">
        <w:lastRenderedPageBreak/>
        <w:t>Table 4.1.3.1-2: Reference Sensitivity test cases per CA configuration (two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
        <w:gridCol w:w="3207"/>
        <w:gridCol w:w="65"/>
        <w:gridCol w:w="3321"/>
        <w:gridCol w:w="66"/>
        <w:gridCol w:w="1776"/>
        <w:gridCol w:w="66"/>
        <w:gridCol w:w="1635"/>
        <w:gridCol w:w="66"/>
      </w:tblGrid>
      <w:tr w:rsidR="00D20444" w:rsidRPr="00E80F49" w14:paraId="7351D78E"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E80F49" w:rsidRDefault="00D20444">
            <w:pPr>
              <w:pStyle w:val="TAH"/>
              <w:rPr>
                <w:lang w:eastAsia="sv-SE"/>
              </w:rPr>
            </w:pPr>
            <w:r w:rsidRPr="00E80F49">
              <w:t>CA config</w:t>
            </w:r>
          </w:p>
        </w:tc>
        <w:tc>
          <w:tcPr>
            <w:tcW w:w="338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E80F49" w:rsidRDefault="00D20444">
            <w:pPr>
              <w:pStyle w:val="TAH"/>
            </w:pPr>
            <w:r w:rsidRPr="00E80F49">
              <w:t>Two band refsens exception, victim band (Note 1)</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E80F49" w:rsidRDefault="00D20444">
            <w:pPr>
              <w:pStyle w:val="TAH"/>
            </w:pPr>
            <w:r w:rsidRPr="00E80F49">
              <w:rPr>
                <w:lang w:eastAsia="en-US"/>
              </w:rPr>
              <w:t>Requirement coverage (Note 1)</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E80F49" w:rsidRDefault="00D20444">
            <w:pPr>
              <w:pStyle w:val="TAH"/>
            </w:pPr>
            <w:r w:rsidRPr="00E80F49">
              <w:t>Test point analysis updated</w:t>
            </w:r>
          </w:p>
        </w:tc>
      </w:tr>
      <w:tr w:rsidR="00D20444" w:rsidRPr="00E80F49" w14:paraId="6193FBF4"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E80F49" w:rsidRDefault="00D20444">
            <w:pPr>
              <w:pStyle w:val="TAC"/>
              <w:rPr>
                <w:rFonts w:eastAsia="SimSun"/>
              </w:rPr>
            </w:pPr>
            <w:r w:rsidRPr="00E80F49">
              <w:rPr>
                <w:rFonts w:eastAsia="SimSun"/>
              </w:rPr>
              <w:t>CA_</w:t>
            </w:r>
            <w:r w:rsidRPr="00E80F49">
              <w:rPr>
                <w:rFonts w:eastAsia="SimSun"/>
                <w:lang w:eastAsia="zh-CN"/>
              </w:rPr>
              <w:t>n1A-n3A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E80F49" w:rsidRDefault="00D20444" w:rsidP="00CF7A8B">
            <w:pPr>
              <w:pStyle w:val="TAC"/>
            </w:pPr>
            <w:r w:rsidRPr="00E80F49">
              <w:t>n1 (IMD3)</w:t>
            </w:r>
          </w:p>
          <w:p w14:paraId="6B6B1095" w14:textId="457D32AD" w:rsidR="00D20444" w:rsidRPr="00E80F49" w:rsidRDefault="00CF7A8B" w:rsidP="00CF7A8B">
            <w:pPr>
              <w:pStyle w:val="TAC"/>
            </w:pPr>
            <w:r w:rsidRPr="00E80F49">
              <w:t>n3(CBI)</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E80F49" w:rsidRDefault="00D20444">
            <w:pPr>
              <w:pStyle w:val="TAC"/>
            </w:pPr>
            <w:r w:rsidRPr="00E80F49">
              <w:t>IMD</w:t>
            </w:r>
            <w:r w:rsidR="00CF7A8B"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E80F49" w:rsidRDefault="00D20444">
            <w:pPr>
              <w:pStyle w:val="TAC"/>
              <w:rPr>
                <w:rFonts w:eastAsia="SimSun"/>
                <w:lang w:eastAsia="zh-CN"/>
              </w:rPr>
            </w:pPr>
            <w:r w:rsidRPr="00E80F49">
              <w:rPr>
                <w:lang w:eastAsia="ja-JP"/>
              </w:rPr>
              <w:t>RAN5#9</w:t>
            </w:r>
            <w:r w:rsidR="00CF7A8B" w:rsidRPr="00E80F49">
              <w:rPr>
                <w:lang w:eastAsia="ja-JP"/>
              </w:rPr>
              <w:t>5</w:t>
            </w:r>
            <w:r w:rsidRPr="00E80F49">
              <w:rPr>
                <w:lang w:eastAsia="ja-JP"/>
              </w:rPr>
              <w:t>-e</w:t>
            </w:r>
          </w:p>
        </w:tc>
      </w:tr>
      <w:tr w:rsidR="0028383A" w:rsidRPr="00E80F49" w14:paraId="28731119"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B8777E7" w14:textId="77777777" w:rsidR="0028383A" w:rsidRPr="00E80F49" w:rsidRDefault="0028383A" w:rsidP="0004220A">
            <w:pPr>
              <w:pStyle w:val="TAC"/>
              <w:rPr>
                <w:rFonts w:eastAsia="SimSun"/>
              </w:rPr>
            </w:pPr>
            <w:r w:rsidRPr="00E80F49">
              <w:rPr>
                <w:rFonts w:eastAsia="SimSun"/>
              </w:rPr>
              <w:t>CA_</w:t>
            </w:r>
            <w:r w:rsidRPr="00E80F49">
              <w:rPr>
                <w:rFonts w:eastAsia="SimSun"/>
                <w:lang w:eastAsia="zh-CN"/>
              </w:rPr>
              <w:t>n1A-n8A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170FCBDC" w14:textId="77777777" w:rsidR="0028383A" w:rsidRPr="00E80F49" w:rsidRDefault="0028383A" w:rsidP="0004220A">
            <w:pPr>
              <w:pStyle w:val="TAC"/>
            </w:pPr>
            <w:r w:rsidRPr="00E80F49">
              <w:t>n1 (IMD4)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40C82F9" w14:textId="77777777" w:rsidR="0028383A" w:rsidRPr="00E80F49" w:rsidRDefault="0028383A" w:rsidP="0004220A">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F09724E" w14:textId="77777777" w:rsidR="0028383A" w:rsidRPr="00E80F49" w:rsidRDefault="0028383A" w:rsidP="0004220A">
            <w:pPr>
              <w:pStyle w:val="TAC"/>
              <w:rPr>
                <w:rFonts w:eastAsia="SimSun"/>
                <w:lang w:eastAsia="zh-CN"/>
              </w:rPr>
            </w:pPr>
            <w:r w:rsidRPr="00E80F49">
              <w:rPr>
                <w:lang w:eastAsia="ja-JP"/>
              </w:rPr>
              <w:t>RAN5#95-e</w:t>
            </w:r>
          </w:p>
        </w:tc>
      </w:tr>
      <w:tr w:rsidR="00D20444" w:rsidRPr="00E80F49" w14:paraId="778202EF"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0535BC66"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n1A-n77A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9895916" w14:textId="77777777" w:rsidR="00D20444" w:rsidRPr="00E80F49" w:rsidRDefault="00D20444">
            <w:pPr>
              <w:pStyle w:val="TAC"/>
            </w:pPr>
            <w:r w:rsidRPr="00E80F49">
              <w:t>n77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52B9E80"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56C5192" w14:textId="77777777" w:rsidR="00D20444" w:rsidRPr="00E80F49" w:rsidRDefault="00D20444">
            <w:pPr>
              <w:pStyle w:val="TAC"/>
              <w:rPr>
                <w:rFonts w:eastAsia="SimSun"/>
                <w:lang w:eastAsia="zh-CN"/>
              </w:rPr>
            </w:pPr>
            <w:r w:rsidRPr="00E80F49">
              <w:rPr>
                <w:rFonts w:eastAsia="SimSun"/>
                <w:lang w:eastAsia="zh-CN"/>
              </w:rPr>
              <w:t>RAN5#89-e</w:t>
            </w:r>
          </w:p>
        </w:tc>
      </w:tr>
      <w:tr w:rsidR="00D20444" w:rsidRPr="00E80F49" w14:paraId="686F93B5"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51B7942B"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ABC0D84" w14:textId="65957AE2" w:rsidR="00D20444" w:rsidRPr="00E80F49" w:rsidRDefault="00D20444">
            <w:pPr>
              <w:pStyle w:val="TAC"/>
            </w:pPr>
            <w:r w:rsidRPr="00E80F49">
              <w:t>n1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6B5F36E6" w14:textId="329819E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ECA0D5E" w14:textId="102678AE" w:rsidR="00D20444" w:rsidRPr="00E80F49" w:rsidRDefault="00D20444">
            <w:pPr>
              <w:pStyle w:val="TAC"/>
              <w:rPr>
                <w:rFonts w:eastAsia="SimSun"/>
                <w:lang w:eastAsia="zh-CN"/>
              </w:rPr>
            </w:pPr>
            <w:r w:rsidRPr="00E80F49">
              <w:rPr>
                <w:rFonts w:eastAsia="SimSun"/>
                <w:lang w:eastAsia="zh-CN"/>
              </w:rPr>
              <w:t>RAN5#94</w:t>
            </w:r>
          </w:p>
        </w:tc>
      </w:tr>
      <w:tr w:rsidR="004823E2" w:rsidRPr="00E80F49" w14:paraId="205B7886"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3EE4287B" w14:textId="77777777" w:rsidR="004823E2" w:rsidRPr="00E80F49" w:rsidRDefault="004823E2" w:rsidP="00E71846">
            <w:pPr>
              <w:pStyle w:val="TAC"/>
              <w:rPr>
                <w:rFonts w:eastAsia="SimSun"/>
              </w:rPr>
            </w:pPr>
            <w:r w:rsidRPr="00E80F49">
              <w:rPr>
                <w:rFonts w:eastAsia="SimSun"/>
              </w:rPr>
              <w:t>CA_</w:t>
            </w:r>
            <w:r>
              <w:rPr>
                <w:rFonts w:eastAsia="SimSun"/>
                <w:lang w:eastAsia="zh-CN"/>
              </w:rPr>
              <w:t>n2A-n4</w:t>
            </w:r>
            <w:r w:rsidRPr="00E80F49">
              <w:rPr>
                <w:rFonts w:eastAsia="SimSun"/>
                <w:lang w:eastAsia="zh-CN"/>
              </w:rPr>
              <w:t>8A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51F1C881" w14:textId="77777777" w:rsidR="004823E2" w:rsidRPr="00E80F49" w:rsidRDefault="004823E2" w:rsidP="00E71846">
            <w:pPr>
              <w:pStyle w:val="TAC"/>
            </w:pPr>
            <w:r>
              <w:t>n48 (HD2), n2(IMD4)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3A5E431" w14:textId="77777777" w:rsidR="004823E2" w:rsidRPr="00E80F49" w:rsidRDefault="004823E2" w:rsidP="00E71846">
            <w:pPr>
              <w:pStyle w:val="TAC"/>
            </w:pPr>
            <w:r>
              <w:t>HD,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E2FF1C9"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086491" w14:paraId="29A6B158" w14:textId="77777777" w:rsidTr="007D18AF">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4E756C2" w14:textId="77777777" w:rsidR="00086491" w:rsidRDefault="00086491" w:rsidP="007A19F6">
            <w:pPr>
              <w:pStyle w:val="TAC"/>
              <w:rPr>
                <w:rFonts w:eastAsia="SimSun"/>
              </w:rPr>
            </w:pPr>
            <w:r>
              <w:rPr>
                <w:rFonts w:eastAsia="SimSun"/>
              </w:rPr>
              <w:t>CA_</w:t>
            </w:r>
            <w:r>
              <w:rPr>
                <w:rFonts w:eastAsia="SimSun"/>
                <w:lang w:eastAsia="zh-CN"/>
              </w:rPr>
              <w:t>n2A-n5A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69F845AA" w14:textId="77777777" w:rsidR="00086491" w:rsidRDefault="00086491" w:rsidP="007A19F6">
            <w:pPr>
              <w:pStyle w:val="TAC"/>
            </w:pPr>
            <w:r>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49567E4" w14:textId="77777777" w:rsidR="00086491" w:rsidRDefault="00086491" w:rsidP="007A19F6">
            <w:pPr>
              <w:pStyle w:val="TAC"/>
            </w:pPr>
            <w:r>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2BF8D91" w14:textId="77777777" w:rsidR="00086491" w:rsidRDefault="00086491" w:rsidP="007A19F6">
            <w:pPr>
              <w:pStyle w:val="TAC"/>
              <w:rPr>
                <w:rFonts w:eastAsia="SimSun"/>
                <w:lang w:eastAsia="zh-CN"/>
              </w:rPr>
            </w:pPr>
            <w:r>
              <w:rPr>
                <w:rFonts w:eastAsia="SimSun"/>
                <w:lang w:eastAsia="zh-CN"/>
              </w:rPr>
              <w:t>RAN5#97</w:t>
            </w:r>
          </w:p>
        </w:tc>
      </w:tr>
      <w:tr w:rsidR="004823E2" w:rsidRPr="00E80F49" w14:paraId="77185638"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02B719C" w14:textId="77777777" w:rsidR="004823E2" w:rsidRPr="00E80F49" w:rsidRDefault="004823E2" w:rsidP="00E71846">
            <w:pPr>
              <w:pStyle w:val="TAC"/>
              <w:rPr>
                <w:rFonts w:eastAsia="SimSun"/>
              </w:rPr>
            </w:pPr>
            <w:r w:rsidRPr="00E80F49">
              <w:rPr>
                <w:rFonts w:eastAsia="SimSun"/>
              </w:rPr>
              <w:t>CA_</w:t>
            </w:r>
            <w:r>
              <w:rPr>
                <w:rFonts w:eastAsia="SimSun"/>
                <w:lang w:eastAsia="zh-CN"/>
              </w:rPr>
              <w:t>n2A-n66</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4DB27212" w14:textId="77777777" w:rsidR="004823E2" w:rsidRPr="00E80F49" w:rsidRDefault="004823E2" w:rsidP="00E71846">
            <w:pPr>
              <w:pStyle w:val="TAC"/>
            </w:pPr>
            <w:r>
              <w:t>n2(IMD3), n66(IMD5)</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1CEF4E1" w14:textId="77777777" w:rsidR="004823E2" w:rsidRPr="00E80F49" w:rsidRDefault="004823E2" w:rsidP="00E71846">
            <w:pPr>
              <w:pStyle w:val="TAC"/>
            </w:pPr>
            <w:r>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B953B80"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4823E2" w:rsidRPr="00E80F49" w14:paraId="387F39CB"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BB08F70" w14:textId="77777777" w:rsidR="004823E2" w:rsidRPr="00E80F49" w:rsidRDefault="004823E2" w:rsidP="00E71846">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3F7BA782" w14:textId="77777777" w:rsidR="004823E2" w:rsidRPr="00E80F49" w:rsidRDefault="004823E2" w:rsidP="00E71846">
            <w:pPr>
              <w:pStyle w:val="TAC"/>
            </w:pPr>
            <w:r w:rsidRPr="00E80F49">
              <w:t>n77 (HD2)</w:t>
            </w:r>
            <w:r>
              <w:t>, n2 (HM), n2(IMD2), n2(IMD4), n2(IMD5), n2(IMD7)</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5D60EC1" w14:textId="77777777" w:rsidR="004823E2" w:rsidRPr="00E80F49" w:rsidRDefault="004823E2" w:rsidP="00E71846">
            <w:pPr>
              <w:pStyle w:val="TAC"/>
            </w:pPr>
            <w:r>
              <w:t>HD, HM,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000C481"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D3443C" w:rsidRPr="00E80F49" w14:paraId="3035098D"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tcPr>
          <w:p w14:paraId="67751DA2" w14:textId="2D2F7DFB" w:rsidR="00D3443C" w:rsidRPr="00E80F49" w:rsidRDefault="00D3443C" w:rsidP="00D3443C">
            <w:pPr>
              <w:pStyle w:val="TAC"/>
              <w:rPr>
                <w:rFonts w:eastAsia="SimSun"/>
              </w:rPr>
            </w:pPr>
            <w:r w:rsidRPr="00E80F49">
              <w:rPr>
                <w:rFonts w:eastAsia="SimSun"/>
              </w:rPr>
              <w:t>CA_</w:t>
            </w:r>
            <w:r w:rsidRPr="00E80F49">
              <w:t>n3A-n</w:t>
            </w:r>
            <w:r w:rsidRPr="00E80F49">
              <w:rPr>
                <w:rFonts w:eastAsia="SimSun"/>
                <w:lang w:eastAsia="zh-CN"/>
              </w:rPr>
              <w:t>5</w:t>
            </w:r>
            <w:r w:rsidRPr="00E80F49">
              <w:t>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2FEB1A3" w14:textId="1200D875" w:rsidR="00D3443C" w:rsidRPr="00E80F49" w:rsidRDefault="00D3443C" w:rsidP="00D3443C">
            <w:pPr>
              <w:pStyle w:val="TAC"/>
            </w:pPr>
            <w:r w:rsidRPr="00E80F49">
              <w:t>n3 (IMD</w:t>
            </w:r>
            <w:r w:rsidRPr="00E80F49">
              <w:rPr>
                <w:rFonts w:eastAsia="SimSun"/>
                <w:lang w:eastAsia="zh-CN"/>
              </w:rPr>
              <w:t>4</w:t>
            </w:r>
            <w:r w:rsidRPr="00E80F49">
              <w:t xml:space="preserve"> |</w:t>
            </w:r>
            <w:r w:rsidRPr="00E80F49">
              <w:rPr>
                <w:rFonts w:eastAsia="SimSun"/>
                <w:lang w:eastAsia="zh-CN"/>
              </w:rPr>
              <w:t>2*</w:t>
            </w:r>
            <w:r w:rsidRPr="00E80F49">
              <w:t>fn</w:t>
            </w:r>
            <w:r w:rsidRPr="00E80F49">
              <w:rPr>
                <w:rFonts w:eastAsia="SimSun"/>
                <w:lang w:eastAsia="zh-CN"/>
              </w:rPr>
              <w:t>3</w:t>
            </w:r>
            <w:r w:rsidRPr="00E80F49">
              <w:t>-</w:t>
            </w:r>
            <w:r w:rsidRPr="00E80F49">
              <w:rPr>
                <w:rFonts w:eastAsia="SimSun"/>
                <w:lang w:eastAsia="zh-CN"/>
              </w:rPr>
              <w:t>2*</w:t>
            </w:r>
            <w:r w:rsidRPr="00E80F49">
              <w:t>fn</w:t>
            </w:r>
            <w:r w:rsidRPr="00E80F49">
              <w:rPr>
                <w:rFonts w:eastAsia="SimSun"/>
                <w:lang w:eastAsia="zh-CN"/>
              </w:rPr>
              <w:t>5</w:t>
            </w:r>
            <w:r w:rsidRPr="00E80F49">
              <w:t>|)</w:t>
            </w:r>
            <w:r w:rsidRPr="00E80F49">
              <w:br/>
              <w:t>n</w:t>
            </w:r>
            <w:r w:rsidRPr="00E80F49">
              <w:rPr>
                <w:rFonts w:eastAsia="SimSun"/>
                <w:lang w:eastAsia="zh-CN"/>
              </w:rPr>
              <w:t>5</w:t>
            </w:r>
            <w:r w:rsidRPr="00E80F49">
              <w:t xml:space="preserve"> (IMD</w:t>
            </w:r>
            <w:r w:rsidRPr="00E80F49">
              <w:rPr>
                <w:rFonts w:eastAsia="SimSun"/>
                <w:lang w:eastAsia="zh-CN"/>
              </w:rPr>
              <w:t>2</w:t>
            </w:r>
            <w:r w:rsidRPr="00E80F49">
              <w:t xml:space="preserve"> |fn</w:t>
            </w:r>
            <w:r w:rsidRPr="00E80F49">
              <w:rPr>
                <w:rFonts w:eastAsia="SimSun"/>
                <w:lang w:eastAsia="zh-CN"/>
              </w:rPr>
              <w:t>3</w:t>
            </w:r>
            <w:r w:rsidRPr="00E80F49">
              <w:t>-fn</w:t>
            </w:r>
            <w:r w:rsidRPr="00E80F49">
              <w:rPr>
                <w:rFonts w:eastAsia="SimSun"/>
                <w:lang w:eastAsia="zh-CN"/>
              </w:rPr>
              <w:t>5</w:t>
            </w:r>
            <w:r w:rsidRPr="00E80F49">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FF16F43" w14:textId="457CC4EA" w:rsidR="00D3443C" w:rsidRPr="00E80F49" w:rsidRDefault="00D3443C" w:rsidP="00D3443C">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C464E41" w14:textId="5E9B18A0" w:rsidR="00D3443C" w:rsidRPr="00E80F49" w:rsidRDefault="00D3443C" w:rsidP="00D3443C">
            <w:pPr>
              <w:pStyle w:val="TAC"/>
              <w:rPr>
                <w:rFonts w:eastAsia="SimSun"/>
                <w:lang w:eastAsia="zh-CN"/>
              </w:rPr>
            </w:pPr>
            <w:r w:rsidRPr="00E80F49">
              <w:rPr>
                <w:rFonts w:eastAsia="SimSun"/>
                <w:lang w:eastAsia="zh-CN"/>
              </w:rPr>
              <w:t>RAN5#95-e</w:t>
            </w:r>
          </w:p>
        </w:tc>
      </w:tr>
      <w:tr w:rsidR="00D20444" w:rsidRPr="00E80F49" w14:paraId="5458F9CC"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1B826850" w14:textId="77777777" w:rsidR="00D20444" w:rsidRPr="00E80F49" w:rsidRDefault="00D20444">
            <w:pPr>
              <w:pStyle w:val="TAC"/>
              <w:rPr>
                <w:rFonts w:eastAsia="SimSun"/>
                <w:lang w:eastAsia="sv-SE"/>
              </w:rPr>
            </w:pPr>
            <w:r w:rsidRPr="00E80F49">
              <w:rPr>
                <w:rFonts w:eastAsia="SimSun"/>
              </w:rPr>
              <w:t>CA_</w:t>
            </w:r>
            <w:r w:rsidRPr="00E80F49">
              <w:t>n3A-n77A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7777777" w:rsidR="00D20444" w:rsidRPr="00E80F49" w:rsidRDefault="00D20444">
            <w:pPr>
              <w:pStyle w:val="TAC"/>
            </w:pPr>
            <w:r w:rsidRPr="00E80F49">
              <w:t>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83F36F5"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C2C2374" w14:textId="77777777" w:rsidR="00D20444" w:rsidRPr="00E80F49" w:rsidRDefault="00D20444">
            <w:pPr>
              <w:pStyle w:val="TAC"/>
              <w:rPr>
                <w:rFonts w:eastAsia="SimSun"/>
                <w:lang w:eastAsia="zh-CN"/>
              </w:rPr>
            </w:pPr>
            <w:r w:rsidRPr="00E80F49">
              <w:rPr>
                <w:rFonts w:eastAsia="SimSun"/>
                <w:lang w:eastAsia="zh-CN"/>
              </w:rPr>
              <w:t>RAN5#84</w:t>
            </w:r>
          </w:p>
        </w:tc>
      </w:tr>
      <w:tr w:rsidR="00D20444" w:rsidRPr="00E80F49" w14:paraId="641903DC"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7473ED15" w14:textId="77777777" w:rsidR="00D20444" w:rsidRPr="00E80F49" w:rsidRDefault="00D20444">
            <w:pPr>
              <w:pStyle w:val="TAC"/>
              <w:rPr>
                <w:rFonts w:eastAsia="SimSun"/>
                <w:lang w:eastAsia="sv-SE"/>
              </w:rPr>
            </w:pPr>
            <w:r w:rsidRPr="00E80F49">
              <w:rPr>
                <w:bCs/>
              </w:rPr>
              <w:t>CA_n3A-n78A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D20444" w:rsidRPr="00E80F49" w:rsidRDefault="00D20444">
            <w:pPr>
              <w:pStyle w:val="TAC"/>
            </w:pPr>
            <w:r w:rsidRPr="00E80F49">
              <w:t>n3 (IMD2 |fn78-fn3|)</w:t>
            </w:r>
            <w:r w:rsidRPr="00E80F49">
              <w:br/>
              <w:t>n3 (IMD4 |fn78-3*fn3|)</w:t>
            </w:r>
            <w:r w:rsidRPr="00E80F49">
              <w:br/>
              <w:t xml:space="preserve"> 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6C23933" w14:textId="77777777" w:rsidR="00D20444" w:rsidRPr="00E80F49" w:rsidRDefault="00D20444">
            <w:pPr>
              <w:pStyle w:val="TAC"/>
              <w:rPr>
                <w:rFonts w:eastAsia="SimSun"/>
                <w:lang w:eastAsia="zh-CN"/>
              </w:rPr>
            </w:pPr>
            <w:r w:rsidRPr="00E80F49">
              <w:rPr>
                <w:rFonts w:eastAsia="SimSun"/>
                <w:lang w:eastAsia="zh-CN"/>
              </w:rPr>
              <w:t>RAN5#87-e</w:t>
            </w:r>
          </w:p>
        </w:tc>
      </w:tr>
      <w:tr w:rsidR="004823E2" w:rsidRPr="00E80F49" w14:paraId="63B8349C"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0795F7E4" w14:textId="77777777" w:rsidR="004823E2" w:rsidRPr="00E80F49" w:rsidRDefault="004823E2" w:rsidP="00E71846">
            <w:pPr>
              <w:pStyle w:val="TAC"/>
              <w:rPr>
                <w:bCs/>
              </w:rPr>
            </w:pPr>
            <w:r w:rsidRPr="00E80F49">
              <w:rPr>
                <w:rFonts w:eastAsia="SimSun"/>
              </w:rPr>
              <w:t>CA_</w:t>
            </w:r>
            <w:r>
              <w:rPr>
                <w:rFonts w:eastAsia="SimSun"/>
                <w:lang w:eastAsia="zh-CN"/>
              </w:rPr>
              <w:t>n5A-n66</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1F538B72" w14:textId="77777777" w:rsidR="004823E2" w:rsidRPr="00E80F49" w:rsidRDefault="004823E2" w:rsidP="00E71846">
            <w:pPr>
              <w:pStyle w:val="TAC"/>
            </w:pPr>
            <w:r>
              <w:t>n5(IMD2)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3194EEE" w14:textId="77777777" w:rsidR="004823E2" w:rsidRPr="00E80F49" w:rsidRDefault="004823E2" w:rsidP="00E71846">
            <w:pPr>
              <w:pStyle w:val="TAC"/>
            </w:pPr>
            <w:r>
              <w:t xml:space="preserve">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CF5FB58"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4823E2" w:rsidRPr="00E80F49" w14:paraId="4DF3EDE2"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2CC7361D" w14:textId="77777777" w:rsidR="004823E2" w:rsidRPr="00E80F49" w:rsidRDefault="004823E2" w:rsidP="00E71846">
            <w:pPr>
              <w:pStyle w:val="TAC"/>
              <w:rPr>
                <w:bCs/>
              </w:rPr>
            </w:pPr>
            <w:r w:rsidRPr="00E80F49">
              <w:rPr>
                <w:rFonts w:eastAsia="SimSun"/>
              </w:rPr>
              <w:t>CA_</w:t>
            </w:r>
            <w:r>
              <w:rPr>
                <w:rFonts w:eastAsia="SimSun"/>
                <w:lang w:eastAsia="zh-CN"/>
              </w:rPr>
              <w:t>n5A-n77</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7173D085" w14:textId="77777777" w:rsidR="004823E2" w:rsidRPr="00E80F49" w:rsidRDefault="004823E2" w:rsidP="00E71846">
            <w:pPr>
              <w:pStyle w:val="TAC"/>
            </w:pPr>
            <w:r w:rsidRPr="00E80F49">
              <w:t>n77 (HD</w:t>
            </w:r>
            <w:r>
              <w:t>4</w:t>
            </w:r>
            <w:r w:rsidRPr="00E80F49">
              <w:t>)</w:t>
            </w:r>
            <w:r>
              <w:t>, n77 (HD5</w:t>
            </w:r>
            <w:r w:rsidRPr="00E80F49">
              <w:t>)</w:t>
            </w:r>
            <w:r>
              <w:t>, n5 (HM), n5(IMD4), n5(IMD5)</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313844B" w14:textId="77777777" w:rsidR="004823E2" w:rsidRPr="00E80F49" w:rsidRDefault="004823E2" w:rsidP="00E71846">
            <w:pPr>
              <w:pStyle w:val="TAC"/>
            </w:pPr>
            <w:r>
              <w:t>HD, HM,,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C6DC08"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D20444" w:rsidRPr="00E80F49" w14:paraId="050BD859"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D20444" w:rsidRPr="00E80F49" w:rsidRDefault="00D20444">
            <w:pPr>
              <w:pStyle w:val="TAC"/>
              <w:rPr>
                <w:bCs/>
                <w:lang w:eastAsia="sv-SE"/>
              </w:rPr>
            </w:pPr>
            <w:r w:rsidRPr="00E80F49">
              <w:rPr>
                <w:bCs/>
              </w:rPr>
              <w:t>CA_n5A-n78A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74A0900" w14:textId="77777777" w:rsidR="00D20444" w:rsidRPr="00E80F49" w:rsidRDefault="00D20444">
            <w:pPr>
              <w:pStyle w:val="TAC"/>
            </w:pPr>
            <w:r w:rsidRPr="00E80F49">
              <w:t>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E480BE3"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CFCB07E" w14:textId="77777777" w:rsidR="00D20444" w:rsidRPr="00E80F49" w:rsidRDefault="00D20444">
            <w:pPr>
              <w:pStyle w:val="TAC"/>
              <w:rPr>
                <w:rFonts w:eastAsia="SimSun"/>
                <w:lang w:eastAsia="zh-CN"/>
              </w:rPr>
            </w:pPr>
            <w:r w:rsidRPr="00E80F49">
              <w:t>RAN5#94-e</w:t>
            </w:r>
          </w:p>
        </w:tc>
      </w:tr>
      <w:tr w:rsidR="00D20444" w:rsidRPr="00E80F49" w14:paraId="7361287F"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D20444" w:rsidRPr="00E80F49" w:rsidRDefault="00D20444">
            <w:pPr>
              <w:pStyle w:val="TAC"/>
              <w:rPr>
                <w:bCs/>
                <w:lang w:eastAsia="sv-SE"/>
              </w:rPr>
            </w:pPr>
            <w:r w:rsidRPr="00E80F49">
              <w:rPr>
                <w:bCs/>
              </w:rPr>
              <w:t>CA_n7A-n78A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F0924DF" w14:textId="77777777" w:rsidR="00D20444" w:rsidRPr="00E80F49" w:rsidRDefault="00D20444">
            <w:pPr>
              <w:pStyle w:val="TAC"/>
            </w:pPr>
            <w:r w:rsidRPr="00E80F49">
              <w:t>n7 and n78 (CBI)</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D20444" w:rsidRPr="00E80F49" w:rsidRDefault="00D20444">
            <w:pPr>
              <w:pStyle w:val="TAC"/>
            </w:pPr>
            <w:r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01DD42A" w14:textId="77777777" w:rsidR="00D20444" w:rsidRPr="00E80F49" w:rsidRDefault="00D20444">
            <w:pPr>
              <w:pStyle w:val="TAC"/>
            </w:pPr>
            <w:r w:rsidRPr="00E80F49">
              <w:t>RAN5#94-e</w:t>
            </w:r>
          </w:p>
        </w:tc>
      </w:tr>
      <w:tr w:rsidR="00D20444" w:rsidRPr="00E80F49" w14:paraId="02285059"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715B76C9" w14:textId="77777777" w:rsidR="00D20444" w:rsidRPr="00E80F49" w:rsidRDefault="00D20444">
            <w:pPr>
              <w:pStyle w:val="TAC"/>
              <w:rPr>
                <w:rFonts w:eastAsia="SimSun"/>
              </w:rPr>
            </w:pPr>
            <w:r w:rsidRPr="00E80F49">
              <w:rPr>
                <w:bCs/>
              </w:rPr>
              <w:t>CA_n8A-n78A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D20444" w:rsidRPr="00E80F49" w:rsidRDefault="00D20444">
            <w:pPr>
              <w:pStyle w:val="TAC"/>
            </w:pPr>
            <w:r w:rsidRPr="00E80F49">
              <w:t>n8 (IMD4 |fn78-3*fn8|)</w:t>
            </w:r>
            <w:r w:rsidRPr="00E80F49">
              <w:br/>
              <w:t xml:space="preserve"> n78 (HD4)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D20444" w:rsidRPr="00E80F49" w:rsidRDefault="00D20444">
            <w:pPr>
              <w:pStyle w:val="TAC"/>
              <w:rPr>
                <w:rFonts w:eastAsia="SimSun"/>
                <w:lang w:eastAsia="zh-CN"/>
              </w:rPr>
            </w:pPr>
            <w:r w:rsidRPr="00E80F49">
              <w:rPr>
                <w:rFonts w:eastAsia="SimSun"/>
                <w:lang w:eastAsia="zh-CN"/>
              </w:rPr>
              <w:t>RAN5#87-e</w:t>
            </w:r>
          </w:p>
        </w:tc>
      </w:tr>
      <w:tr w:rsidR="00D20444" w:rsidRPr="00E80F49" w14:paraId="40C6F3AD"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D20444" w:rsidRPr="00E80F49" w:rsidRDefault="00D20444">
            <w:pPr>
              <w:pStyle w:val="TAC"/>
              <w:rPr>
                <w:bCs/>
                <w:lang w:eastAsia="sv-SE"/>
              </w:rPr>
            </w:pPr>
            <w:r w:rsidRPr="00E80F49">
              <w:rPr>
                <w:rFonts w:eastAsia="SimSun"/>
              </w:rPr>
              <w:t>CA_</w:t>
            </w:r>
            <w:r w:rsidRPr="00E80F49">
              <w:rPr>
                <w:rFonts w:eastAsia="SimSun"/>
                <w:lang w:eastAsia="zh-CN"/>
              </w:rPr>
              <w:t>n26A-n66A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D20444" w:rsidRPr="00E80F49" w:rsidRDefault="00D20444">
            <w:pPr>
              <w:pStyle w:val="TAC"/>
            </w:pPr>
            <w:r w:rsidRPr="00E80F49">
              <w:rPr>
                <w:rFonts w:eastAsia="SimSun"/>
              </w:rPr>
              <w:t>n26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D20444" w:rsidRPr="00E80F49" w:rsidRDefault="00D20444">
            <w:pPr>
              <w:pStyle w:val="TAC"/>
              <w:rPr>
                <w:rFonts w:eastAsia="SimSun"/>
                <w:lang w:eastAsia="zh-CN"/>
              </w:rPr>
            </w:pPr>
            <w:r w:rsidRPr="00E80F49">
              <w:t>RAN5#94-e</w:t>
            </w:r>
          </w:p>
        </w:tc>
      </w:tr>
      <w:tr w:rsidR="00D20444" w:rsidRPr="00E80F49" w14:paraId="206CC605"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n26A-n70A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D20444" w:rsidRPr="00E80F49" w:rsidRDefault="00D20444">
            <w:pPr>
              <w:pStyle w:val="TAC"/>
              <w:rPr>
                <w:rFonts w:eastAsia="SimSun"/>
              </w:rPr>
            </w:pPr>
            <w:r w:rsidRPr="00E80F49">
              <w:rPr>
                <w:rFonts w:eastAsia="SimSun"/>
              </w:rPr>
              <w:t>n26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D20444" w:rsidRPr="00E80F49" w:rsidRDefault="00D20444">
            <w:pPr>
              <w:pStyle w:val="TAC"/>
            </w:pPr>
            <w:r w:rsidRPr="00E80F49">
              <w:t>RAN5#94-e</w:t>
            </w:r>
          </w:p>
        </w:tc>
      </w:tr>
      <w:tr w:rsidR="00D20444" w:rsidRPr="00E80F49" w14:paraId="7390D3C7"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D20444" w:rsidRPr="00E80F49" w:rsidRDefault="00D20444">
            <w:pPr>
              <w:pStyle w:val="TAC"/>
              <w:rPr>
                <w:bCs/>
              </w:rPr>
            </w:pPr>
            <w:r w:rsidRPr="00E80F49">
              <w:rPr>
                <w:bCs/>
                <w:lang w:eastAsia="zh-CN"/>
              </w:rPr>
              <w:t>CA_n28A-n41A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D20444" w:rsidRPr="00E80F49" w:rsidRDefault="00D20444">
            <w:pPr>
              <w:pStyle w:val="TAC"/>
              <w:rPr>
                <w:rFonts w:eastAsia="SimSun"/>
                <w:lang w:eastAsia="zh-CN"/>
              </w:rPr>
            </w:pPr>
            <w:r w:rsidRPr="00E80F49">
              <w:rPr>
                <w:rFonts w:eastAsia="SimSun"/>
                <w:lang w:eastAsia="zh-CN"/>
              </w:rPr>
              <w:t>RAN5#91-e</w:t>
            </w:r>
          </w:p>
        </w:tc>
      </w:tr>
      <w:tr w:rsidR="00D20444" w:rsidRPr="00E80F49" w14:paraId="64524E1D"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D20444" w:rsidRPr="00E80F49" w:rsidRDefault="00D20444">
            <w:pPr>
              <w:pStyle w:val="TAC"/>
              <w:rPr>
                <w:bCs/>
                <w:lang w:eastAsia="sv-SE"/>
              </w:rPr>
            </w:pPr>
            <w:r w:rsidRPr="00E80F49">
              <w:rPr>
                <w:bCs/>
                <w:lang w:eastAsia="zh-CN"/>
              </w:rPr>
              <w:t>CA_n28A-n79A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D20444" w:rsidRPr="00E80F49" w:rsidRDefault="00D20444">
            <w:pPr>
              <w:pStyle w:val="TAC"/>
              <w:rPr>
                <w:rFonts w:eastAsia="SimSun"/>
                <w:lang w:eastAsia="zh-CN"/>
              </w:rPr>
            </w:pPr>
            <w:r w:rsidRPr="00E80F49">
              <w:rPr>
                <w:rFonts w:eastAsia="SimSun"/>
                <w:lang w:eastAsia="zh-CN"/>
              </w:rPr>
              <w:t>RAN5#91-e</w:t>
            </w:r>
          </w:p>
        </w:tc>
      </w:tr>
      <w:tr w:rsidR="00D20444" w:rsidRPr="00E80F49" w14:paraId="54F9103A"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D20444" w:rsidRPr="00E80F49" w:rsidRDefault="00D20444">
            <w:pPr>
              <w:pStyle w:val="TAC"/>
              <w:rPr>
                <w:bCs/>
                <w:lang w:eastAsia="zh-CN"/>
              </w:rPr>
            </w:pPr>
            <w:r w:rsidRPr="00E80F49">
              <w:rPr>
                <w:bCs/>
                <w:lang w:eastAsia="zh-CN"/>
              </w:rPr>
              <w:t>CA_n29A-n66A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00DED2C"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D20444" w:rsidRPr="00E80F49" w:rsidRDefault="00D20444">
            <w:pPr>
              <w:pStyle w:val="TAC"/>
              <w:rPr>
                <w:bCs/>
                <w:lang w:eastAsia="zh-CN"/>
              </w:rPr>
            </w:pPr>
            <w:r w:rsidRPr="00E80F49">
              <w:rPr>
                <w:bCs/>
                <w:lang w:eastAsia="zh-CN"/>
              </w:rPr>
              <w:t>CA_n29A-n70A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D20444" w:rsidRPr="00E80F49" w:rsidRDefault="00D20444">
            <w:pPr>
              <w:pStyle w:val="TAC"/>
              <w:rPr>
                <w:rFonts w:eastAsia="SimSun"/>
                <w:lang w:eastAsia="zh-CN"/>
              </w:rPr>
            </w:pPr>
            <w:r w:rsidRPr="00E80F49">
              <w:rPr>
                <w:rFonts w:eastAsia="SimSun"/>
                <w:lang w:eastAsia="zh-CN"/>
              </w:rPr>
              <w:t>RAN5#94-e</w:t>
            </w:r>
          </w:p>
        </w:tc>
      </w:tr>
      <w:tr w:rsidR="00071B44" w:rsidRPr="00E80F49" w14:paraId="002E6395"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071B44" w:rsidRPr="00E80F49" w:rsidRDefault="00071B44" w:rsidP="00071B44">
            <w:pPr>
              <w:pStyle w:val="TAC"/>
              <w:rPr>
                <w:bCs/>
                <w:lang w:eastAsia="zh-CN"/>
              </w:rPr>
            </w:pPr>
            <w:r w:rsidRPr="00E80F49">
              <w:rPr>
                <w:bCs/>
                <w:lang w:eastAsia="zh-CN"/>
              </w:rPr>
              <w:t>CA_n29A-n71A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071B44" w:rsidRPr="00E80F49" w:rsidRDefault="00071B44" w:rsidP="00071B44">
            <w:pPr>
              <w:pStyle w:val="TAC"/>
            </w:pPr>
            <w:r w:rsidRPr="00E80F49">
              <w:t>n29 (CBI)</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071B44" w:rsidRPr="00E80F49" w:rsidRDefault="00071B44" w:rsidP="00071B44">
            <w:pPr>
              <w:pStyle w:val="TAC"/>
            </w:pPr>
            <w:r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071B44" w:rsidRPr="00E80F49" w:rsidRDefault="00071B44" w:rsidP="00071B44">
            <w:pPr>
              <w:pStyle w:val="TAC"/>
              <w:rPr>
                <w:rFonts w:eastAsia="SimSun"/>
                <w:lang w:eastAsia="zh-CN"/>
              </w:rPr>
            </w:pPr>
            <w:r w:rsidRPr="00E80F49">
              <w:rPr>
                <w:rFonts w:eastAsia="SimSun"/>
                <w:lang w:eastAsia="zh-CN"/>
              </w:rPr>
              <w:t>RAN5#95-e</w:t>
            </w:r>
          </w:p>
        </w:tc>
      </w:tr>
      <w:tr w:rsidR="00F17F6D" w:rsidRPr="00E80F49" w14:paraId="14D97F4C"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27ACC03D" w14:textId="6B6FA7F4" w:rsidR="00F17F6D" w:rsidRPr="00E80F49" w:rsidRDefault="00F17F6D" w:rsidP="007A19F6">
            <w:pPr>
              <w:pStyle w:val="TAC"/>
              <w:rPr>
                <w:rFonts w:eastAsia="SimSun"/>
              </w:rPr>
            </w:pPr>
            <w:r w:rsidRPr="00E80F49">
              <w:rPr>
                <w:rFonts w:eastAsia="SimSun"/>
              </w:rPr>
              <w:t>CA_</w:t>
            </w:r>
            <w:r w:rsidRPr="00E80F49">
              <w:rPr>
                <w:rFonts w:eastAsia="SimSun"/>
                <w:lang w:eastAsia="zh-CN"/>
              </w:rPr>
              <w:t>n41A-n</w:t>
            </w:r>
            <w:r>
              <w:rPr>
                <w:rFonts w:eastAsia="SimSun"/>
                <w:lang w:eastAsia="zh-CN"/>
              </w:rPr>
              <w:t>66</w:t>
            </w:r>
            <w:r w:rsidRPr="00E80F49">
              <w:rPr>
                <w:rFonts w:eastAsia="SimSun"/>
                <w:lang w:eastAsia="zh-CN"/>
              </w:rPr>
              <w:t>A</w:t>
            </w:r>
            <w:r w:rsidR="00C8466E" w:rsidRPr="00C8466E">
              <w:rPr>
                <w:rFonts w:eastAsia="SimSun"/>
                <w:lang w:eastAsia="zh-CN"/>
              </w:rPr>
              <w:t>3</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2957A580" w14:textId="7AE99A9D" w:rsidR="00F17F6D" w:rsidRPr="00E80F49" w:rsidRDefault="00F17F6D" w:rsidP="007A19F6">
            <w:pPr>
              <w:pStyle w:val="TAC"/>
            </w:pPr>
            <w:r>
              <w:t>n66 (CBI)</w:t>
            </w:r>
            <w:r w:rsidR="00C8466E" w:rsidRPr="00C8466E">
              <w:t>, n66 (IMD5)</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274E1F7" w14:textId="77777777" w:rsidR="00F17F6D" w:rsidRPr="00E80F49" w:rsidRDefault="00F17F6D" w:rsidP="007A19F6">
            <w:pPr>
              <w:pStyle w:val="TAC"/>
            </w:pPr>
            <w:r>
              <w:t>CBI</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90D78A0" w14:textId="77777777" w:rsidR="00F17F6D" w:rsidRPr="00E80F49" w:rsidRDefault="00F17F6D" w:rsidP="007A19F6">
            <w:pPr>
              <w:pStyle w:val="TAC"/>
              <w:rPr>
                <w:rFonts w:eastAsia="SimSun"/>
                <w:lang w:eastAsia="zh-CN"/>
              </w:rPr>
            </w:pPr>
            <w:r>
              <w:rPr>
                <w:rFonts w:eastAsia="SimSun"/>
                <w:lang w:eastAsia="zh-CN"/>
              </w:rPr>
              <w:t>RAN#97</w:t>
            </w:r>
          </w:p>
        </w:tc>
      </w:tr>
      <w:tr w:rsidR="00C8466E" w:rsidRPr="00E80F49" w14:paraId="323F529A"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124B0AB6" w14:textId="560D29DA" w:rsidR="00C8466E" w:rsidRPr="00E80F49" w:rsidRDefault="00C8466E" w:rsidP="00C8466E">
            <w:pPr>
              <w:pStyle w:val="TAC"/>
              <w:rPr>
                <w:rFonts w:eastAsia="SimSun"/>
              </w:rPr>
            </w:pPr>
            <w:r w:rsidRPr="00E80F49">
              <w:rPr>
                <w:rFonts w:eastAsia="SimSun"/>
              </w:rPr>
              <w:t>CA_</w:t>
            </w:r>
            <w:r w:rsidRPr="00E80F49">
              <w:rPr>
                <w:rFonts w:eastAsia="SimSun"/>
                <w:lang w:eastAsia="zh-CN"/>
              </w:rPr>
              <w:t>n41A-n</w:t>
            </w:r>
            <w:r>
              <w:rPr>
                <w:rFonts w:eastAsia="SimSun"/>
                <w:lang w:eastAsia="zh-CN"/>
              </w:rPr>
              <w:t>71</w:t>
            </w:r>
            <w:r w:rsidRPr="00E80F49">
              <w:rPr>
                <w:rFonts w:eastAsia="SimSun"/>
                <w:lang w:eastAsia="zh-CN"/>
              </w:rPr>
              <w:t>A</w:t>
            </w:r>
            <w:r>
              <w:rPr>
                <w:vertAlign w:val="superscript"/>
                <w:lang w:val="en-US" w:eastAsia="zh-CN"/>
              </w:rPr>
              <w:t xml:space="preserve"> 3</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63E6B225" w14:textId="520B75DF" w:rsidR="00C8466E" w:rsidRDefault="00C8466E" w:rsidP="00C8466E">
            <w:pPr>
              <w:pStyle w:val="TAC"/>
            </w:pPr>
            <w:r>
              <w:t>n41(HD4), n71 (IMD4)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44D20F7" w14:textId="1CB5D883" w:rsidR="00C8466E" w:rsidRDefault="00C8466E" w:rsidP="00C8466E">
            <w:pPr>
              <w:pStyle w:val="TAC"/>
            </w:pPr>
            <w:r>
              <w:t>HD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DF6704F" w14:textId="073FCDAB" w:rsidR="00C8466E" w:rsidRDefault="00C8466E" w:rsidP="00C8466E">
            <w:pPr>
              <w:pStyle w:val="TAC"/>
              <w:rPr>
                <w:rFonts w:eastAsia="SimSun"/>
                <w:lang w:eastAsia="zh-CN"/>
              </w:rPr>
            </w:pPr>
            <w:r>
              <w:rPr>
                <w:rFonts w:eastAsia="SimSun"/>
                <w:lang w:eastAsia="zh-CN"/>
              </w:rPr>
              <w:t>RAN5#98</w:t>
            </w:r>
          </w:p>
        </w:tc>
      </w:tr>
      <w:tr w:rsidR="00D20444" w:rsidRPr="00E80F49" w14:paraId="3EBEA75D"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n41A-n79A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D20444" w:rsidRPr="00E80F49" w:rsidRDefault="00D20444">
            <w:pPr>
              <w:pStyle w:val="TAC"/>
              <w:rPr>
                <w:rFonts w:eastAsia="SimSun"/>
                <w:lang w:eastAsia="zh-CN"/>
              </w:rPr>
            </w:pPr>
            <w:r w:rsidRPr="00E80F49">
              <w:rPr>
                <w:rFonts w:eastAsia="SimSun"/>
                <w:lang w:eastAsia="zh-CN"/>
              </w:rPr>
              <w:t>RAN5#83</w:t>
            </w:r>
          </w:p>
        </w:tc>
      </w:tr>
      <w:tr w:rsidR="00D20444" w:rsidRPr="00E80F49" w14:paraId="3F270534"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D20444" w:rsidRPr="00E80F49" w:rsidRDefault="00D20444">
            <w:pPr>
              <w:pStyle w:val="TAC"/>
            </w:pPr>
            <w:r w:rsidRPr="00E80F49">
              <w:t>n48 (HD2), n66 (IMD5)</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D20444" w:rsidRPr="00E80F49" w:rsidRDefault="00D20444">
            <w:pPr>
              <w:pStyle w:val="TAC"/>
              <w:rPr>
                <w:rFonts w:eastAsia="SimSun"/>
                <w:lang w:eastAsia="zh-CN"/>
              </w:rPr>
            </w:pPr>
            <w:r w:rsidRPr="00E80F49">
              <w:t>RAN5#94-e</w:t>
            </w:r>
          </w:p>
        </w:tc>
      </w:tr>
      <w:tr w:rsidR="00071B44" w:rsidRPr="00E80F49" w14:paraId="07C05145"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071B44" w:rsidRPr="00E80F49" w:rsidRDefault="00071B44" w:rsidP="00071B44">
            <w:pPr>
              <w:pStyle w:val="TAC"/>
              <w:rPr>
                <w:rFonts w:eastAsia="SimSun"/>
              </w:rPr>
            </w:pPr>
            <w:r w:rsidRPr="00E80F49">
              <w:rPr>
                <w:rFonts w:eastAsia="SimSun"/>
              </w:rPr>
              <w:t>CA_</w:t>
            </w:r>
            <w:r w:rsidRPr="00E80F49">
              <w:rPr>
                <w:rFonts w:eastAsia="SimSun"/>
                <w:lang w:eastAsia="zh-CN"/>
              </w:rPr>
              <w:t>n48A-n66(2A)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071B44" w:rsidRPr="00E80F49" w:rsidRDefault="00071B44" w:rsidP="00071B44">
            <w:pPr>
              <w:pStyle w:val="TAC"/>
            </w:pPr>
            <w:r w:rsidRPr="00E80F49">
              <w:rPr>
                <w:rFonts w:eastAsia="SimSun"/>
                <w:lang w:eastAsia="zh-CN"/>
              </w:rPr>
              <w:t>RAN5#95-e</w:t>
            </w:r>
          </w:p>
        </w:tc>
      </w:tr>
      <w:tr w:rsidR="00D20444" w:rsidRPr="00E80F49" w14:paraId="15DDF036"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D20444" w:rsidRPr="00E80F49" w:rsidRDefault="00D20444">
            <w:pPr>
              <w:pStyle w:val="TAC"/>
            </w:pPr>
            <w:r w:rsidRPr="00E80F49">
              <w:rPr>
                <w:rFonts w:eastAsia="SimSun"/>
              </w:rPr>
              <w:t>n70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hideMark/>
          </w:tcPr>
          <w:p w14:paraId="29C56C71" w14:textId="77777777" w:rsidR="00D20444" w:rsidRPr="00E80F49" w:rsidRDefault="00D20444">
            <w:pPr>
              <w:pStyle w:val="TAC"/>
            </w:pPr>
            <w:r w:rsidRPr="00E80F49">
              <w:t>RAN5#94-e</w:t>
            </w:r>
          </w:p>
        </w:tc>
      </w:tr>
      <w:tr w:rsidR="00D20444" w:rsidRPr="00E80F49" w14:paraId="3E7C33CC"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D20444" w:rsidRPr="00E80F49" w:rsidRDefault="00D20444">
            <w:pPr>
              <w:pStyle w:val="TAC"/>
              <w:rPr>
                <w:rFonts w:eastAsia="SimSun"/>
              </w:rPr>
            </w:pPr>
            <w:r w:rsidRPr="00E80F49">
              <w:rPr>
                <w:rFonts w:eastAsia="SimSun"/>
              </w:rPr>
              <w:t>CA_</w:t>
            </w:r>
            <w:r w:rsidRPr="00E80F49">
              <w:rPr>
                <w:rFonts w:eastAsia="SimSun"/>
                <w:lang w:eastAsia="zh-CN"/>
              </w:rPr>
              <w:t>n48A-n71A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hideMark/>
          </w:tcPr>
          <w:p w14:paraId="17A8B6DE" w14:textId="77777777" w:rsidR="00D20444" w:rsidRPr="00E80F49" w:rsidRDefault="00D20444">
            <w:pPr>
              <w:pStyle w:val="TAC"/>
            </w:pPr>
            <w:r w:rsidRPr="00E80F49">
              <w:t>RAN5#94-e</w:t>
            </w:r>
          </w:p>
        </w:tc>
      </w:tr>
      <w:tr w:rsidR="00071B44" w:rsidRPr="00E80F49" w14:paraId="4436202E"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tcPr>
          <w:p w14:paraId="54F32A7A" w14:textId="72D41EA3" w:rsidR="00071B44" w:rsidRPr="00E80F49" w:rsidRDefault="00071B44" w:rsidP="00071B44">
            <w:pPr>
              <w:pStyle w:val="TAC"/>
              <w:rPr>
                <w:rFonts w:eastAsia="SimSun"/>
              </w:rPr>
            </w:pPr>
            <w:r w:rsidRPr="00E80F49">
              <w:rPr>
                <w:rFonts w:cs="Arial"/>
                <w:szCs w:val="18"/>
                <w:lang w:eastAsia="zh-CN"/>
              </w:rPr>
              <w:t>CA_n48A-n71(2A)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071B44" w:rsidRPr="00E80F49" w:rsidRDefault="00071B44" w:rsidP="00071B44">
            <w:pPr>
              <w:pStyle w:val="TAC"/>
            </w:pPr>
            <w:r w:rsidRPr="00E80F49">
              <w:t xml:space="preserve">- </w:t>
            </w:r>
          </w:p>
        </w:tc>
        <w:tc>
          <w:tcPr>
            <w:tcW w:w="1842" w:type="dxa"/>
            <w:gridSpan w:val="2"/>
            <w:tcBorders>
              <w:top w:val="single" w:sz="4" w:space="0" w:color="auto"/>
              <w:left w:val="single" w:sz="4" w:space="0" w:color="auto"/>
              <w:bottom w:val="single" w:sz="4" w:space="0" w:color="auto"/>
              <w:right w:val="single" w:sz="4" w:space="0" w:color="auto"/>
            </w:tcBorders>
          </w:tcPr>
          <w:p w14:paraId="2755DCC9" w14:textId="2AD15ED4"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2403E35D" w14:textId="3D2FBA97" w:rsidR="00071B44" w:rsidRPr="00E80F49" w:rsidRDefault="00071B44" w:rsidP="00071B44">
            <w:pPr>
              <w:pStyle w:val="TAC"/>
            </w:pPr>
            <w:r w:rsidRPr="00E80F49">
              <w:rPr>
                <w:rFonts w:eastAsia="SimSun"/>
                <w:lang w:eastAsia="zh-CN"/>
              </w:rPr>
              <w:t>RAN5#95-e</w:t>
            </w:r>
          </w:p>
        </w:tc>
      </w:tr>
      <w:tr w:rsidR="00382BE3" w:rsidRPr="008D5211" w14:paraId="52B41C70"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6075D631" w14:textId="77777777" w:rsidR="00382BE3" w:rsidRPr="008D5211" w:rsidRDefault="00382BE3" w:rsidP="007A19F6">
            <w:pPr>
              <w:pStyle w:val="TAC"/>
              <w:rPr>
                <w:rFonts w:cs="Arial"/>
                <w:szCs w:val="18"/>
                <w:lang w:eastAsia="zh-CN"/>
              </w:rPr>
            </w:pPr>
            <w:r w:rsidRPr="008D5211">
              <w:rPr>
                <w:rFonts w:eastAsia="SimSun"/>
              </w:rPr>
              <w:t>CA_</w:t>
            </w:r>
            <w:r w:rsidRPr="008D5211">
              <w:rPr>
                <w:rFonts w:eastAsia="SimSun"/>
                <w:lang w:eastAsia="zh-CN"/>
              </w:rPr>
              <w:t>n48A-n77A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23A6F09E" w14:textId="77777777" w:rsidR="00382BE3" w:rsidRPr="008D5211" w:rsidRDefault="00382BE3" w:rsidP="007A19F6">
            <w:pPr>
              <w:pStyle w:val="TAC"/>
            </w:pPr>
            <w:r w:rsidRPr="008D5211">
              <w:t>-</w:t>
            </w:r>
          </w:p>
        </w:tc>
        <w:tc>
          <w:tcPr>
            <w:tcW w:w="1842" w:type="dxa"/>
            <w:gridSpan w:val="2"/>
            <w:tcBorders>
              <w:top w:val="single" w:sz="4" w:space="0" w:color="auto"/>
              <w:left w:val="single" w:sz="4" w:space="0" w:color="auto"/>
              <w:bottom w:val="single" w:sz="4" w:space="0" w:color="auto"/>
              <w:right w:val="single" w:sz="4" w:space="0" w:color="auto"/>
            </w:tcBorders>
          </w:tcPr>
          <w:p w14:paraId="56699691" w14:textId="77777777" w:rsidR="00382BE3" w:rsidRPr="008D5211" w:rsidRDefault="00382BE3" w:rsidP="007A19F6">
            <w:pPr>
              <w:pStyle w:val="TAC"/>
            </w:pPr>
            <w:r w:rsidRPr="008D5211">
              <w:t>NE</w:t>
            </w:r>
          </w:p>
        </w:tc>
        <w:tc>
          <w:tcPr>
            <w:tcW w:w="1701" w:type="dxa"/>
            <w:gridSpan w:val="2"/>
            <w:tcBorders>
              <w:top w:val="single" w:sz="4" w:space="0" w:color="auto"/>
              <w:left w:val="single" w:sz="4" w:space="0" w:color="auto"/>
              <w:bottom w:val="single" w:sz="4" w:space="0" w:color="auto"/>
              <w:right w:val="single" w:sz="4" w:space="0" w:color="auto"/>
            </w:tcBorders>
          </w:tcPr>
          <w:p w14:paraId="2BC22938" w14:textId="77777777" w:rsidR="00382BE3" w:rsidRPr="008D5211" w:rsidRDefault="00382BE3" w:rsidP="007A19F6">
            <w:pPr>
              <w:pStyle w:val="TAC"/>
              <w:rPr>
                <w:rFonts w:eastAsia="SimSun"/>
                <w:lang w:eastAsia="zh-CN"/>
              </w:rPr>
            </w:pPr>
            <w:r w:rsidRPr="008D5211">
              <w:rPr>
                <w:rFonts w:eastAsia="SimSun"/>
                <w:lang w:eastAsia="zh-CN"/>
              </w:rPr>
              <w:t>RAN5#97-e</w:t>
            </w:r>
          </w:p>
        </w:tc>
      </w:tr>
      <w:tr w:rsidR="00071B44" w:rsidRPr="00E80F49" w14:paraId="78990EC1"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tcPr>
          <w:p w14:paraId="7F67150A" w14:textId="6B1608F2" w:rsidR="00071B44" w:rsidRPr="00E80F49" w:rsidRDefault="00071B44" w:rsidP="00071B44">
            <w:pPr>
              <w:pStyle w:val="TAC"/>
              <w:rPr>
                <w:rFonts w:eastAsia="SimSun"/>
              </w:rPr>
            </w:pPr>
            <w:r w:rsidRPr="00E80F49">
              <w:rPr>
                <w:rFonts w:cs="Arial"/>
                <w:szCs w:val="18"/>
                <w:lang w:eastAsia="zh-CN"/>
              </w:rPr>
              <w:t>CA_n48B-n66A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09F28A1" w14:textId="476220CD"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64E6760A" w14:textId="1A91401A"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784B3765" w14:textId="5154E0F0" w:rsidR="00071B44" w:rsidRPr="00E80F49" w:rsidRDefault="00071B44" w:rsidP="00071B44">
            <w:pPr>
              <w:pStyle w:val="TAC"/>
            </w:pPr>
            <w:r w:rsidRPr="00E80F49">
              <w:rPr>
                <w:rFonts w:eastAsia="SimSun"/>
                <w:lang w:eastAsia="zh-CN"/>
              </w:rPr>
              <w:t>RAN5#95-e</w:t>
            </w:r>
          </w:p>
        </w:tc>
      </w:tr>
      <w:tr w:rsidR="00071B44" w:rsidRPr="00E80F49" w14:paraId="3C212776"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tcPr>
          <w:p w14:paraId="7108D14A" w14:textId="40463992" w:rsidR="00071B44" w:rsidRPr="00E80F49" w:rsidRDefault="00071B44" w:rsidP="00071B44">
            <w:pPr>
              <w:pStyle w:val="TAC"/>
              <w:rPr>
                <w:rFonts w:eastAsia="SimSun"/>
              </w:rPr>
            </w:pPr>
            <w:r w:rsidRPr="00E80F49">
              <w:rPr>
                <w:rFonts w:cs="Arial"/>
                <w:szCs w:val="18"/>
                <w:lang w:eastAsia="zh-CN"/>
              </w:rPr>
              <w:t>CA_n48B-n70A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7A51EDD4" w14:textId="611B5C78"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341DD83A" w14:textId="71B75DE7"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77FCE66F" w14:textId="229A5FDB" w:rsidR="00071B44" w:rsidRPr="00E80F49" w:rsidRDefault="00071B44" w:rsidP="00071B44">
            <w:pPr>
              <w:pStyle w:val="TAC"/>
            </w:pPr>
            <w:r w:rsidRPr="00E80F49">
              <w:rPr>
                <w:rFonts w:eastAsia="SimSun"/>
                <w:lang w:eastAsia="zh-CN"/>
              </w:rPr>
              <w:t>RAN5#95-e</w:t>
            </w:r>
          </w:p>
        </w:tc>
      </w:tr>
      <w:tr w:rsidR="00071B44" w:rsidRPr="00E80F49" w14:paraId="0B2C2404"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tcPr>
          <w:p w14:paraId="1E83878A" w14:textId="175C0EA1" w:rsidR="00071B44" w:rsidRPr="00E80F49" w:rsidRDefault="00071B44" w:rsidP="00071B44">
            <w:pPr>
              <w:pStyle w:val="TAC"/>
              <w:rPr>
                <w:rFonts w:eastAsia="SimSun"/>
              </w:rPr>
            </w:pPr>
            <w:r w:rsidRPr="00E80F49">
              <w:rPr>
                <w:rFonts w:cs="Arial"/>
                <w:szCs w:val="18"/>
                <w:lang w:eastAsia="zh-CN"/>
              </w:rPr>
              <w:t>CA_n48B-n71A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6F37BE5" w14:textId="41AA0790" w:rsidR="00071B44" w:rsidRPr="00E80F49" w:rsidRDefault="00071B44" w:rsidP="00071B44">
            <w:pPr>
              <w:pStyle w:val="TAC"/>
            </w:pPr>
            <w:r w:rsidRPr="00E80F49">
              <w:t>-</w:t>
            </w:r>
          </w:p>
        </w:tc>
        <w:tc>
          <w:tcPr>
            <w:tcW w:w="1842" w:type="dxa"/>
            <w:gridSpan w:val="2"/>
            <w:tcBorders>
              <w:top w:val="single" w:sz="4" w:space="0" w:color="auto"/>
              <w:left w:val="single" w:sz="4" w:space="0" w:color="auto"/>
              <w:bottom w:val="single" w:sz="4" w:space="0" w:color="auto"/>
              <w:right w:val="single" w:sz="4" w:space="0" w:color="auto"/>
            </w:tcBorders>
          </w:tcPr>
          <w:p w14:paraId="35E4D3F6" w14:textId="32F0E752"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26A4610E" w14:textId="5EE6FD9E" w:rsidR="00071B44" w:rsidRPr="00E80F49" w:rsidRDefault="00071B44" w:rsidP="00071B44">
            <w:pPr>
              <w:pStyle w:val="TAC"/>
            </w:pPr>
            <w:r w:rsidRPr="00E80F49">
              <w:rPr>
                <w:rFonts w:eastAsia="SimSun"/>
                <w:lang w:eastAsia="zh-CN"/>
              </w:rPr>
              <w:t>RAN5#95-e</w:t>
            </w:r>
          </w:p>
        </w:tc>
      </w:tr>
      <w:tr w:rsidR="00071B44" w:rsidRPr="00E80F49" w14:paraId="72B7B9C0"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tcPr>
          <w:p w14:paraId="50E580A9" w14:textId="5E9C8584" w:rsidR="00071B44" w:rsidRPr="00E80F49" w:rsidRDefault="00071B44" w:rsidP="00071B44">
            <w:pPr>
              <w:pStyle w:val="TAC"/>
              <w:rPr>
                <w:rFonts w:eastAsia="SimSun"/>
              </w:rPr>
            </w:pPr>
            <w:r w:rsidRPr="00E80F49">
              <w:rPr>
                <w:rFonts w:cs="Arial"/>
                <w:szCs w:val="18"/>
                <w:lang w:eastAsia="zh-CN"/>
              </w:rPr>
              <w:t>CA_n48(2A)-n66A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0F85B794" w14:textId="35BB011B"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17E056A0" w14:textId="62262EB7"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1467F1E6" w14:textId="6DDB0E60" w:rsidR="00071B44" w:rsidRPr="00E80F49" w:rsidRDefault="00071B44" w:rsidP="00071B44">
            <w:pPr>
              <w:pStyle w:val="TAC"/>
            </w:pPr>
            <w:r w:rsidRPr="00E80F49">
              <w:rPr>
                <w:rFonts w:eastAsia="SimSun"/>
                <w:lang w:eastAsia="zh-CN"/>
              </w:rPr>
              <w:t>RAN5#95-e</w:t>
            </w:r>
          </w:p>
        </w:tc>
      </w:tr>
      <w:tr w:rsidR="005567FF" w:rsidRPr="00AE4EAF" w14:paraId="44D01E5C"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0269EFDC" w14:textId="77777777" w:rsidR="005567FF" w:rsidRPr="00AE4EAF" w:rsidRDefault="005567FF" w:rsidP="00E71846">
            <w:pPr>
              <w:pStyle w:val="TAC"/>
              <w:rPr>
                <w:rFonts w:cs="Arial"/>
                <w:szCs w:val="18"/>
                <w:lang w:eastAsia="zh-CN"/>
              </w:rPr>
            </w:pPr>
            <w:r w:rsidRPr="00AE4EAF">
              <w:rPr>
                <w:rFonts w:cs="Arial"/>
                <w:szCs w:val="18"/>
                <w:lang w:eastAsia="zh-CN"/>
              </w:rPr>
              <w:t>CA_n48(2A)-n66(2A)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35238B23" w14:textId="77777777" w:rsidR="005567FF" w:rsidRPr="00AE4EAF" w:rsidRDefault="005567FF" w:rsidP="00E71846">
            <w:pPr>
              <w:pStyle w:val="TAC"/>
            </w:pPr>
            <w:r w:rsidRPr="00AE4EAF">
              <w:t>(NOTE 2)</w:t>
            </w:r>
          </w:p>
        </w:tc>
        <w:tc>
          <w:tcPr>
            <w:tcW w:w="1842" w:type="dxa"/>
            <w:gridSpan w:val="2"/>
            <w:tcBorders>
              <w:top w:val="single" w:sz="4" w:space="0" w:color="auto"/>
              <w:left w:val="single" w:sz="4" w:space="0" w:color="auto"/>
              <w:bottom w:val="single" w:sz="4" w:space="0" w:color="auto"/>
              <w:right w:val="single" w:sz="4" w:space="0" w:color="auto"/>
            </w:tcBorders>
          </w:tcPr>
          <w:p w14:paraId="2F9D8ABF"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tcPr>
          <w:p w14:paraId="49E0816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071B44" w:rsidRPr="00E80F49" w14:paraId="10913B5C"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tcPr>
          <w:p w14:paraId="08E29C2A" w14:textId="07C3684C" w:rsidR="00071B44" w:rsidRPr="00E80F49" w:rsidRDefault="00071B44" w:rsidP="00071B44">
            <w:pPr>
              <w:pStyle w:val="TAC"/>
              <w:rPr>
                <w:rFonts w:eastAsia="SimSun"/>
              </w:rPr>
            </w:pPr>
            <w:r w:rsidRPr="00E80F49">
              <w:rPr>
                <w:rFonts w:cs="Arial"/>
                <w:szCs w:val="18"/>
                <w:lang w:eastAsia="zh-CN"/>
              </w:rPr>
              <w:t>CA_n48(2A)-n70A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788DB632" w14:textId="6E84E2FB"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6F93A32C" w14:textId="7B0499F0"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0DE7CC31" w14:textId="7A92759C" w:rsidR="00071B44" w:rsidRPr="00E80F49" w:rsidRDefault="00071B44" w:rsidP="00071B44">
            <w:pPr>
              <w:pStyle w:val="TAC"/>
            </w:pPr>
            <w:r w:rsidRPr="00E80F49">
              <w:rPr>
                <w:rFonts w:eastAsia="SimSun"/>
                <w:lang w:eastAsia="zh-CN"/>
              </w:rPr>
              <w:t>RAN5#95-e</w:t>
            </w:r>
          </w:p>
        </w:tc>
      </w:tr>
      <w:tr w:rsidR="00071B44" w:rsidRPr="00E80F49" w14:paraId="37935262"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tcPr>
          <w:p w14:paraId="12EECE25" w14:textId="2CE1BA8B" w:rsidR="00071B44" w:rsidRPr="00E80F49" w:rsidRDefault="00071B44" w:rsidP="00071B44">
            <w:pPr>
              <w:pStyle w:val="TAC"/>
              <w:rPr>
                <w:rFonts w:eastAsia="SimSun"/>
              </w:rPr>
            </w:pPr>
            <w:r w:rsidRPr="00E80F49">
              <w:rPr>
                <w:rFonts w:cs="Arial"/>
                <w:szCs w:val="18"/>
                <w:lang w:eastAsia="zh-CN"/>
              </w:rPr>
              <w:t>CA_n48(2A)-n71A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6E672313" w14:textId="038BBC94" w:rsidR="00071B44" w:rsidRPr="00E80F49" w:rsidRDefault="00071B44" w:rsidP="00071B44">
            <w:pPr>
              <w:pStyle w:val="TAC"/>
            </w:pPr>
            <w:r w:rsidRPr="00E80F49">
              <w:t>-</w:t>
            </w:r>
          </w:p>
        </w:tc>
        <w:tc>
          <w:tcPr>
            <w:tcW w:w="1842" w:type="dxa"/>
            <w:gridSpan w:val="2"/>
            <w:tcBorders>
              <w:top w:val="single" w:sz="4" w:space="0" w:color="auto"/>
              <w:left w:val="single" w:sz="4" w:space="0" w:color="auto"/>
              <w:bottom w:val="single" w:sz="4" w:space="0" w:color="auto"/>
              <w:right w:val="single" w:sz="4" w:space="0" w:color="auto"/>
            </w:tcBorders>
          </w:tcPr>
          <w:p w14:paraId="05B9949B" w14:textId="22CE25AD"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3B86A5CC" w14:textId="59882242" w:rsidR="00071B44" w:rsidRPr="00E80F49" w:rsidRDefault="00071B44" w:rsidP="00071B44">
            <w:pPr>
              <w:pStyle w:val="TAC"/>
            </w:pPr>
            <w:r w:rsidRPr="00E80F49">
              <w:rPr>
                <w:rFonts w:eastAsia="SimSun"/>
                <w:lang w:eastAsia="zh-CN"/>
              </w:rPr>
              <w:t>RAN5#95-e</w:t>
            </w:r>
          </w:p>
        </w:tc>
      </w:tr>
      <w:tr w:rsidR="005567FF" w:rsidRPr="00AE4EAF" w14:paraId="492EB895"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3D25657B" w14:textId="77777777" w:rsidR="005567FF" w:rsidRPr="00AE4EAF" w:rsidRDefault="005567FF" w:rsidP="00E71846">
            <w:pPr>
              <w:pStyle w:val="TAC"/>
              <w:rPr>
                <w:rFonts w:cs="Arial"/>
                <w:szCs w:val="18"/>
                <w:lang w:eastAsia="zh-CN"/>
              </w:rPr>
            </w:pPr>
            <w:r w:rsidRPr="00AE4EAF">
              <w:rPr>
                <w:rFonts w:cs="Arial"/>
                <w:szCs w:val="18"/>
                <w:lang w:eastAsia="zh-CN"/>
              </w:rPr>
              <w:t>CA_n48(2A)-n71(2A)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5EB2F88C"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tcPr>
          <w:p w14:paraId="12F5FD09"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tcPr>
          <w:p w14:paraId="01F90483"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7E6B6F94"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3DDBE816" w14:textId="77777777" w:rsidR="00D20444" w:rsidRPr="00E80F49" w:rsidRDefault="00D20444">
            <w:pPr>
              <w:pStyle w:val="TAC"/>
              <w:rPr>
                <w:rFonts w:eastAsia="SimSun"/>
              </w:rPr>
            </w:pPr>
            <w:r w:rsidRPr="00E80F49">
              <w:rPr>
                <w:rFonts w:eastAsia="SimSun"/>
              </w:rPr>
              <w:t>CA_n66A-n70A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86358B4"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64EBA85"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55664F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E89267C"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7AA46E88" w14:textId="77777777" w:rsidR="00D20444" w:rsidRPr="00E80F49" w:rsidRDefault="00D20444">
            <w:pPr>
              <w:pStyle w:val="TAC"/>
              <w:rPr>
                <w:rFonts w:eastAsia="SimSun"/>
                <w:lang w:eastAsia="sv-SE"/>
              </w:rPr>
            </w:pPr>
            <w:r w:rsidRPr="00E80F49">
              <w:t>CA_n66A-n71A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1315BA8" w14:textId="77777777" w:rsidR="00D20444" w:rsidRPr="00E80F49" w:rsidRDefault="00D20444">
            <w:pPr>
              <w:pStyle w:val="TAC"/>
            </w:pPr>
            <w:r w:rsidRPr="00E80F49">
              <w:t>n66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D960670"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F81B852" w14:textId="77777777" w:rsidR="00D20444" w:rsidRPr="00E80F49" w:rsidRDefault="00D20444">
            <w:pPr>
              <w:pStyle w:val="TAC"/>
              <w:rPr>
                <w:rFonts w:eastAsia="SimSun"/>
                <w:lang w:eastAsia="zh-CN"/>
              </w:rPr>
            </w:pPr>
            <w:r w:rsidRPr="00E80F49">
              <w:rPr>
                <w:rFonts w:eastAsia="SimSun"/>
                <w:lang w:eastAsia="zh-CN"/>
              </w:rPr>
              <w:t>RAN5#87-e</w:t>
            </w:r>
          </w:p>
        </w:tc>
      </w:tr>
      <w:tr w:rsidR="00382BE3" w:rsidRPr="00E80F49" w14:paraId="5149CC56" w14:textId="77777777" w:rsidTr="00C8466E">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22E7971E" w14:textId="77777777" w:rsidR="00382BE3" w:rsidRPr="00E80F49" w:rsidRDefault="00382BE3" w:rsidP="007A19F6">
            <w:pPr>
              <w:pStyle w:val="TAC"/>
            </w:pPr>
            <w:r w:rsidRPr="00E80F49">
              <w:rPr>
                <w:rFonts w:eastAsia="SimSun"/>
              </w:rPr>
              <w:t>CA_</w:t>
            </w:r>
            <w:r>
              <w:rPr>
                <w:rFonts w:eastAsia="SimSun"/>
                <w:lang w:eastAsia="zh-CN"/>
              </w:rPr>
              <w:t>n66A-n77</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299D2A26" w14:textId="77777777" w:rsidR="00382BE3" w:rsidRPr="00E80F49" w:rsidRDefault="00382BE3" w:rsidP="007A19F6">
            <w:pPr>
              <w:pStyle w:val="TAC"/>
            </w:pPr>
            <w:r w:rsidRPr="00E80F49">
              <w:t>n77 (HD2)</w:t>
            </w:r>
            <w:r>
              <w:t>, n66(IMD2), n66(IMD5)</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D66BBE4" w14:textId="77777777" w:rsidR="00382BE3" w:rsidRPr="00E80F49" w:rsidRDefault="00382BE3" w:rsidP="007A19F6">
            <w:pPr>
              <w:pStyle w:val="TAC"/>
            </w:pPr>
            <w:r>
              <w:t>HD,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942C344" w14:textId="77777777" w:rsidR="00382BE3" w:rsidRPr="00E80F49" w:rsidRDefault="00382BE3" w:rsidP="007A19F6">
            <w:pPr>
              <w:pStyle w:val="TAC"/>
              <w:rPr>
                <w:rFonts w:eastAsia="SimSun"/>
                <w:lang w:eastAsia="zh-CN"/>
              </w:rPr>
            </w:pPr>
            <w:r>
              <w:rPr>
                <w:rFonts w:eastAsia="SimSun"/>
                <w:lang w:eastAsia="zh-CN"/>
              </w:rPr>
              <w:t>RAN5#97</w:t>
            </w:r>
          </w:p>
        </w:tc>
      </w:tr>
      <w:tr w:rsidR="00D20444" w:rsidRPr="00E80F49" w14:paraId="2E865ADB" w14:textId="77777777" w:rsidTr="00C8466E">
        <w:trPr>
          <w:gridAfter w:val="1"/>
          <w:wAfter w:w="66" w:type="dxa"/>
          <w:jc w:val="center"/>
        </w:trPr>
        <w:tc>
          <w:tcPr>
            <w:tcW w:w="3268" w:type="dxa"/>
            <w:gridSpan w:val="2"/>
            <w:tcBorders>
              <w:top w:val="single" w:sz="4" w:space="0" w:color="auto"/>
              <w:left w:val="single" w:sz="4" w:space="0" w:color="auto"/>
              <w:bottom w:val="single" w:sz="4" w:space="0" w:color="auto"/>
              <w:right w:val="single" w:sz="4" w:space="0" w:color="auto"/>
            </w:tcBorders>
            <w:vAlign w:val="center"/>
            <w:hideMark/>
          </w:tcPr>
          <w:p w14:paraId="4E965743" w14:textId="77777777" w:rsidR="00D20444" w:rsidRPr="00E80F49" w:rsidRDefault="00D20444">
            <w:pPr>
              <w:pStyle w:val="TAC"/>
              <w:rPr>
                <w:rFonts w:eastAsia="SimSun"/>
                <w:lang w:eastAsia="sv-SE"/>
              </w:rPr>
            </w:pPr>
            <w:r w:rsidRPr="00E80F49">
              <w:rPr>
                <w:rFonts w:eastAsia="SimSun"/>
              </w:rPr>
              <w:t>CA_</w:t>
            </w:r>
            <w:r w:rsidRPr="00E80F49">
              <w:t>n70A-n71A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89E749C" w14:textId="77777777" w:rsidR="00D20444" w:rsidRPr="00E80F49" w:rsidRDefault="00D20444">
            <w:pPr>
              <w:pStyle w:val="TAC"/>
            </w:pPr>
            <w:r w:rsidRPr="00E80F49">
              <w:t>n70 (HD3), n70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1EC8B9D"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AB50B7C" w14:textId="77777777" w:rsidR="00D20444" w:rsidRPr="00E80F49" w:rsidRDefault="00D20444">
            <w:pPr>
              <w:pStyle w:val="TAC"/>
              <w:rPr>
                <w:rFonts w:eastAsia="SimSun"/>
                <w:lang w:eastAsia="zh-CN"/>
              </w:rPr>
            </w:pPr>
            <w:r w:rsidRPr="00E80F49">
              <w:rPr>
                <w:rFonts w:eastAsia="SimSun"/>
                <w:lang w:eastAsia="zh-CN"/>
              </w:rPr>
              <w:t>RAN5#85</w:t>
            </w:r>
          </w:p>
        </w:tc>
      </w:tr>
      <w:tr w:rsidR="00382BE3" w:rsidRPr="008D5211" w14:paraId="1841D3FF"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1BB1D3A1" w14:textId="77777777" w:rsidR="00382BE3" w:rsidRPr="008D5211" w:rsidRDefault="00382BE3" w:rsidP="007A19F6">
            <w:pPr>
              <w:pStyle w:val="TAC"/>
              <w:rPr>
                <w:rFonts w:eastAsia="SimSun"/>
              </w:rPr>
            </w:pPr>
            <w:r w:rsidRPr="008D5211">
              <w:rPr>
                <w:rFonts w:eastAsia="SimSun"/>
              </w:rPr>
              <w:t>CA_</w:t>
            </w:r>
            <w:r w:rsidRPr="008D5211">
              <w:rPr>
                <w:rFonts w:eastAsia="SimSun"/>
                <w:lang w:eastAsia="zh-CN"/>
              </w:rPr>
              <w:t>n71A-n77A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10108A54" w14:textId="77777777" w:rsidR="00382BE3" w:rsidRPr="008D5211" w:rsidRDefault="00382BE3" w:rsidP="007A19F6">
            <w:pPr>
              <w:pStyle w:val="TAC"/>
            </w:pPr>
            <w:r w:rsidRPr="008D5211">
              <w:t>n71 (IMD5)</w:t>
            </w:r>
          </w:p>
        </w:tc>
        <w:tc>
          <w:tcPr>
            <w:tcW w:w="1842" w:type="dxa"/>
            <w:gridSpan w:val="2"/>
            <w:tcBorders>
              <w:top w:val="single" w:sz="4" w:space="0" w:color="auto"/>
              <w:left w:val="single" w:sz="4" w:space="0" w:color="auto"/>
              <w:bottom w:val="single" w:sz="4" w:space="0" w:color="auto"/>
              <w:right w:val="single" w:sz="4" w:space="0" w:color="auto"/>
            </w:tcBorders>
          </w:tcPr>
          <w:p w14:paraId="65976CE3" w14:textId="77777777" w:rsidR="00382BE3" w:rsidRPr="008D5211" w:rsidRDefault="00382BE3" w:rsidP="007A19F6">
            <w:pPr>
              <w:pStyle w:val="TAC"/>
            </w:pPr>
            <w:r w:rsidRPr="008D5211">
              <w:t>IMD</w:t>
            </w:r>
          </w:p>
        </w:tc>
        <w:tc>
          <w:tcPr>
            <w:tcW w:w="1701" w:type="dxa"/>
            <w:gridSpan w:val="2"/>
            <w:tcBorders>
              <w:top w:val="single" w:sz="4" w:space="0" w:color="auto"/>
              <w:left w:val="single" w:sz="4" w:space="0" w:color="auto"/>
              <w:bottom w:val="single" w:sz="4" w:space="0" w:color="auto"/>
              <w:right w:val="single" w:sz="4" w:space="0" w:color="auto"/>
            </w:tcBorders>
          </w:tcPr>
          <w:p w14:paraId="7D393F64" w14:textId="77777777" w:rsidR="00382BE3" w:rsidRPr="008D5211" w:rsidRDefault="00382BE3" w:rsidP="007A19F6">
            <w:pPr>
              <w:pStyle w:val="TAC"/>
              <w:rPr>
                <w:rFonts w:eastAsia="SimSun"/>
                <w:lang w:eastAsia="zh-CN"/>
              </w:rPr>
            </w:pPr>
            <w:r w:rsidRPr="008D5211">
              <w:rPr>
                <w:rFonts w:eastAsia="SimSun"/>
                <w:lang w:eastAsia="zh-CN"/>
              </w:rPr>
              <w:t>RAN5#97-e</w:t>
            </w:r>
          </w:p>
        </w:tc>
      </w:tr>
      <w:tr w:rsidR="00D20444" w:rsidRPr="00E80F49" w14:paraId="007382EF" w14:textId="77777777" w:rsidTr="00C8466E">
        <w:trPr>
          <w:gridAfter w:val="1"/>
          <w:wAfter w:w="66" w:type="dxa"/>
          <w:jc w:val="center"/>
        </w:trPr>
        <w:tc>
          <w:tcPr>
            <w:tcW w:w="10197"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D20444" w:rsidRPr="00E80F49" w:rsidRDefault="00D20444" w:rsidP="00071B44">
            <w:pPr>
              <w:pStyle w:val="TAN"/>
              <w:rPr>
                <w:lang w:eastAsia="sv-SE"/>
              </w:rPr>
            </w:pPr>
            <w:r w:rsidRPr="00E80F49">
              <w:t>NOTE 1:</w:t>
            </w:r>
            <w:r w:rsidRPr="00E80F49">
              <w:tab/>
              <w:t>Notations used</w:t>
            </w:r>
          </w:p>
          <w:p w14:paraId="1E015AE1" w14:textId="77777777" w:rsidR="00D20444" w:rsidRPr="00E80F49" w:rsidRDefault="00D20444" w:rsidP="00E80F49">
            <w:pPr>
              <w:pStyle w:val="TAN"/>
            </w:pPr>
            <w:r w:rsidRPr="00E80F49">
              <w:t>NE: Non-exception as defined in TS 38.101-1 [5], meaning single carrier NR requirements apply.</w:t>
            </w:r>
          </w:p>
          <w:p w14:paraId="3508259B" w14:textId="77777777" w:rsidR="00D20444" w:rsidRPr="00E80F49" w:rsidRDefault="00D20444" w:rsidP="00E80F49">
            <w:pPr>
              <w:pStyle w:val="TAN"/>
            </w:pPr>
            <w:r w:rsidRPr="00E80F49">
              <w:t>HD: UL Harmonic Distortion, as defined in TS 38.101-1 [5], 7.3A.4</w:t>
            </w:r>
          </w:p>
          <w:p w14:paraId="14978A2C" w14:textId="77777777" w:rsidR="00D20444" w:rsidRPr="00E80F49" w:rsidRDefault="00D20444" w:rsidP="00E80F49">
            <w:pPr>
              <w:pStyle w:val="TAN"/>
            </w:pPr>
            <w:r w:rsidRPr="00E80F49">
              <w:t>HM: RX Harmonic Mixing, as defined in TS 38.101-1 [5], 7.3A.4</w:t>
            </w:r>
          </w:p>
          <w:p w14:paraId="149C6BD1" w14:textId="77777777" w:rsidR="00D20444" w:rsidRPr="00E80F49" w:rsidRDefault="00D20444" w:rsidP="00E80F49">
            <w:pPr>
              <w:pStyle w:val="TAN"/>
            </w:pPr>
            <w:r w:rsidRPr="00E80F49">
              <w:t>IMD: Intermodulation Distortion, as defined in TS 38.101-1 [5], 7.3A.5</w:t>
            </w:r>
          </w:p>
          <w:p w14:paraId="487D6A0E" w14:textId="77777777" w:rsidR="00071B44" w:rsidRPr="00E80F49" w:rsidRDefault="00D20444" w:rsidP="00E80F49">
            <w:pPr>
              <w:pStyle w:val="TAN"/>
            </w:pPr>
            <w:r w:rsidRPr="00E80F49">
              <w:t>CBI: Cross Band Isolation, as defined in TS 38.101-1 [5], 7.3A.6</w:t>
            </w:r>
          </w:p>
          <w:p w14:paraId="0601A17B" w14:textId="77777777" w:rsidR="00C8466E" w:rsidRDefault="00071B44" w:rsidP="00C8466E">
            <w:pPr>
              <w:pStyle w:val="TAN"/>
            </w:pPr>
            <w:r w:rsidRPr="00E80F49">
              <w:t>NOTE 2: Exception for this band is tested with two carrier case</w:t>
            </w:r>
            <w:r w:rsidR="00C8466E">
              <w:t>.</w:t>
            </w:r>
          </w:p>
          <w:p w14:paraId="4FE0DC62" w14:textId="079CAEC0" w:rsidR="00D20444" w:rsidRPr="00E80F49" w:rsidRDefault="00C8466E" w:rsidP="00C8466E">
            <w:pPr>
              <w:pStyle w:val="TAN"/>
            </w:pPr>
            <w:r>
              <w:t>NOTE 3: Only single uplink analysed. IMD exception not yet covered.</w:t>
            </w:r>
          </w:p>
        </w:tc>
      </w:tr>
    </w:tbl>
    <w:p w14:paraId="6A72AA71" w14:textId="77777777" w:rsidR="00D20444" w:rsidRPr="00E80F49" w:rsidRDefault="00D20444" w:rsidP="00D20444">
      <w:pPr>
        <w:rPr>
          <w:lang w:eastAsia="sv-SE"/>
        </w:rPr>
      </w:pPr>
    </w:p>
    <w:p w14:paraId="4C01A3EB" w14:textId="77777777" w:rsidR="00D20444" w:rsidRPr="00E80F49" w:rsidRDefault="00D20444" w:rsidP="00D20444">
      <w:pPr>
        <w:pStyle w:val="TH"/>
      </w:pPr>
      <w:r w:rsidRPr="00E80F49">
        <w:lastRenderedPageBreak/>
        <w:t>Table 4.1.3.1-3: Reference Sensitivity test cases per CA configuration (three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194"/>
        <w:gridCol w:w="62"/>
        <w:gridCol w:w="3340"/>
        <w:gridCol w:w="62"/>
        <w:gridCol w:w="1780"/>
        <w:gridCol w:w="62"/>
        <w:gridCol w:w="1639"/>
        <w:gridCol w:w="62"/>
      </w:tblGrid>
      <w:tr w:rsidR="00D20444" w:rsidRPr="00E80F49" w14:paraId="134CFC4B"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E80F49" w:rsidRDefault="00D20444">
            <w:pPr>
              <w:pStyle w:val="TAH"/>
            </w:pPr>
            <w:r w:rsidRPr="00E80F49">
              <w:t>CA config</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E80F49" w:rsidRDefault="00D20444">
            <w:pPr>
              <w:pStyle w:val="TAH"/>
            </w:pPr>
            <w:r w:rsidRPr="00E80F49">
              <w:t>Three band refsens exception, victim band (Note 1)</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E80F49" w:rsidRDefault="00D20444">
            <w:pPr>
              <w:pStyle w:val="TAH"/>
            </w:pPr>
            <w:r w:rsidRPr="00E80F49">
              <w:rPr>
                <w:lang w:eastAsia="en-US"/>
              </w:rPr>
              <w:t>Requirement coverage (Note 1)</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E80F49" w:rsidRDefault="00D20444">
            <w:pPr>
              <w:pStyle w:val="TAH"/>
            </w:pPr>
            <w:r w:rsidRPr="00E80F49">
              <w:t>Test point analysis updated</w:t>
            </w:r>
          </w:p>
        </w:tc>
      </w:tr>
      <w:tr w:rsidR="005D2CEB" w:rsidRPr="00E80F49" w14:paraId="1E18177B"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DC1E45" w14:textId="4FE03E8F" w:rsidR="005D2CEB" w:rsidRPr="00E80F49" w:rsidRDefault="005D2CEB" w:rsidP="005D2CEB">
            <w:pPr>
              <w:pStyle w:val="TAH"/>
            </w:pPr>
            <w:r>
              <w:rPr>
                <w:b w:val="0"/>
              </w:rPr>
              <w:t>CA_n2A-n5A-n77A</w:t>
            </w:r>
            <w:r w:rsidRPr="0028136D">
              <w:rPr>
                <w:b w:val="0"/>
              </w:rPr>
              <w:t xml:space="preserve"> </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E822046" w14:textId="68CCD8E0" w:rsidR="005D2CEB" w:rsidRPr="00E80F49" w:rsidRDefault="005D2CEB" w:rsidP="005D2CEB">
            <w:pPr>
              <w:pStyle w:val="TAH"/>
            </w:pPr>
            <w:r>
              <w:rPr>
                <w:b w:val="0"/>
              </w:rPr>
              <w:t>n2(IMD3), n</w:t>
            </w:r>
            <w:r w:rsidRPr="0028136D">
              <w:rPr>
                <w:b w:val="0"/>
              </w:rPr>
              <w:t>5 (IMD5)</w:t>
            </w:r>
            <w:r>
              <w:rPr>
                <w:b w:val="0"/>
              </w:rPr>
              <w:t>, n77(IMD3)</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1CE3CA" w14:textId="15A8FCEB" w:rsidR="005D2CEB" w:rsidRPr="00E80F49" w:rsidRDefault="005D2CEB" w:rsidP="005D2CEB">
            <w:pPr>
              <w:pStyle w:val="TAH"/>
              <w:rPr>
                <w:lang w:eastAsia="en-US"/>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B855D" w14:textId="0EFB7A4C" w:rsidR="005D2CEB" w:rsidRPr="00E80F49" w:rsidRDefault="005D2CEB" w:rsidP="005D2CEB">
            <w:pPr>
              <w:pStyle w:val="TAH"/>
            </w:pPr>
            <w:r w:rsidRPr="00494D88">
              <w:rPr>
                <w:rFonts w:eastAsia="SimSun"/>
                <w:b w:val="0"/>
                <w:lang w:eastAsia="zh-CN"/>
              </w:rPr>
              <w:t>RAN5#98</w:t>
            </w:r>
          </w:p>
        </w:tc>
      </w:tr>
      <w:tr w:rsidR="005D2CEB" w:rsidRPr="00E80F49" w14:paraId="690E4D4E"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2F6AF" w14:textId="608F6E8E" w:rsidR="005D2CEB" w:rsidRPr="00E80F49" w:rsidRDefault="005D2CEB" w:rsidP="005D2CEB">
            <w:pPr>
              <w:pStyle w:val="TAH"/>
            </w:pPr>
            <w:r>
              <w:rPr>
                <w:b w:val="0"/>
              </w:rPr>
              <w:t>CA_</w:t>
            </w:r>
            <w:r w:rsidRPr="0028136D">
              <w:rPr>
                <w:b w:val="0"/>
              </w:rPr>
              <w:t>n2A-n66A-n77A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EE92E9" w14:textId="79911938" w:rsidR="005D2CEB" w:rsidRPr="00E80F49" w:rsidRDefault="005D2CEB" w:rsidP="005D2CEB">
            <w:pPr>
              <w:pStyle w:val="TAH"/>
            </w:pPr>
            <w:r>
              <w:rPr>
                <w:b w:val="0"/>
              </w:rPr>
              <w:t>n2(IMD2, IMD4, IMD5), n66 (IMD2, IMD4, IMD5</w:t>
            </w:r>
            <w:r w:rsidRPr="0028136D">
              <w:rPr>
                <w:b w:val="0"/>
              </w:rPr>
              <w:t>)</w:t>
            </w:r>
            <w:r>
              <w:rPr>
                <w:b w:val="0"/>
              </w:rPr>
              <w:t>, n77(IMD2, IMD4)</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86A75E" w14:textId="4E817F2A" w:rsidR="005D2CEB" w:rsidRPr="00E80F49" w:rsidRDefault="005D2CEB" w:rsidP="005D2CEB">
            <w:pPr>
              <w:pStyle w:val="TAH"/>
              <w:rPr>
                <w:lang w:eastAsia="en-US"/>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CFC03B" w14:textId="58F857FB" w:rsidR="005D2CEB" w:rsidRPr="00E80F49" w:rsidRDefault="005D2CEB" w:rsidP="005D2CEB">
            <w:pPr>
              <w:pStyle w:val="TAH"/>
            </w:pPr>
            <w:r w:rsidRPr="00494D88">
              <w:rPr>
                <w:rFonts w:eastAsia="SimSun"/>
                <w:b w:val="0"/>
                <w:lang w:eastAsia="zh-CN"/>
              </w:rPr>
              <w:t>RAN5#98</w:t>
            </w:r>
          </w:p>
        </w:tc>
      </w:tr>
      <w:tr w:rsidR="005D2CEB" w:rsidRPr="00E80F49" w14:paraId="63374A6B"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9FC4F9" w14:textId="4A541D56" w:rsidR="005D2CEB" w:rsidRPr="00E80F49" w:rsidRDefault="005D2CEB" w:rsidP="005D2CEB">
            <w:pPr>
              <w:pStyle w:val="TAH"/>
            </w:pPr>
            <w:r>
              <w:rPr>
                <w:b w:val="0"/>
              </w:rPr>
              <w:t>CA_</w:t>
            </w:r>
            <w:r w:rsidRPr="0028136D">
              <w:rPr>
                <w:b w:val="0"/>
              </w:rPr>
              <w:t>n5A-n66A-n77A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542BCB" w14:textId="17F64E53" w:rsidR="005D2CEB" w:rsidRPr="00E80F49" w:rsidRDefault="005D2CEB" w:rsidP="005D2CEB">
            <w:pPr>
              <w:pStyle w:val="TAH"/>
            </w:pPr>
            <w:r>
              <w:rPr>
                <w:b w:val="0"/>
              </w:rPr>
              <w:t>n66 (IMD3</w:t>
            </w:r>
            <w:r w:rsidRPr="0028136D">
              <w:rPr>
                <w:b w:val="0"/>
              </w:rPr>
              <w:t>)</w:t>
            </w:r>
            <w:r>
              <w:rPr>
                <w:b w:val="0"/>
              </w:rPr>
              <w:t>, n77(IMD3, IMD4, IMD5)</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020F273" w14:textId="5F279713" w:rsidR="005D2CEB" w:rsidRPr="00E80F49" w:rsidRDefault="005D2CEB" w:rsidP="005D2CEB">
            <w:pPr>
              <w:pStyle w:val="TAH"/>
              <w:rPr>
                <w:lang w:eastAsia="en-US"/>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01E83E" w14:textId="0CDB9457" w:rsidR="005D2CEB" w:rsidRPr="00E80F49" w:rsidRDefault="005D2CEB" w:rsidP="005D2CEB">
            <w:pPr>
              <w:pStyle w:val="TAH"/>
            </w:pPr>
            <w:r w:rsidRPr="00494D88">
              <w:rPr>
                <w:rFonts w:eastAsia="SimSun"/>
                <w:b w:val="0"/>
                <w:lang w:eastAsia="zh-CN"/>
              </w:rPr>
              <w:t>RAN5#98</w:t>
            </w:r>
          </w:p>
        </w:tc>
      </w:tr>
      <w:tr w:rsidR="00D20444" w:rsidRPr="00E80F49" w14:paraId="06D70325"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B7788CA" w14:textId="77777777" w:rsidR="00D20444" w:rsidRPr="00E80F49" w:rsidRDefault="00D20444">
            <w:pPr>
              <w:pStyle w:val="TAC"/>
              <w:rPr>
                <w:color w:val="000000"/>
              </w:rPr>
            </w:pPr>
            <w:r w:rsidRPr="00E80F49">
              <w:rPr>
                <w:rFonts w:eastAsia="SimSun"/>
                <w:lang w:eastAsia="zh-CN"/>
              </w:rPr>
              <w:t>CA_n26A-n66A-n70A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03C76210"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309A787"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46CA3DB" w14:textId="77777777" w:rsidR="00D20444" w:rsidRPr="00E80F49" w:rsidRDefault="00D20444">
            <w:pPr>
              <w:pStyle w:val="TAC"/>
              <w:rPr>
                <w:color w:val="000000"/>
              </w:rPr>
            </w:pPr>
            <w:r w:rsidRPr="00E80F49">
              <w:rPr>
                <w:rFonts w:eastAsia="SimSun"/>
                <w:lang w:eastAsia="zh-CN"/>
              </w:rPr>
              <w:t>RAN5#94-e</w:t>
            </w:r>
          </w:p>
        </w:tc>
      </w:tr>
      <w:tr w:rsidR="005567FF" w:rsidRPr="00AE4EAF" w14:paraId="524460FA"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tcPr>
          <w:p w14:paraId="0848E650" w14:textId="77777777" w:rsidR="005567FF" w:rsidRPr="00AE4EAF" w:rsidRDefault="005567FF" w:rsidP="00E71846">
            <w:pPr>
              <w:pStyle w:val="TAC"/>
              <w:rPr>
                <w:rFonts w:eastAsia="SimSun"/>
                <w:lang w:eastAsia="zh-CN"/>
              </w:rPr>
            </w:pPr>
            <w:r w:rsidRPr="00AE4EAF">
              <w:rPr>
                <w:rFonts w:eastAsia="SimSun"/>
                <w:lang w:eastAsia="zh-CN"/>
              </w:rPr>
              <w:t>CA_n26A-n66(2A)-n70A</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FB84F18" w14:textId="77777777" w:rsidR="005567FF" w:rsidRPr="00AE4EAF" w:rsidRDefault="005567FF" w:rsidP="00E71846">
            <w:pPr>
              <w:pStyle w:val="TAC"/>
            </w:pPr>
            <w:r w:rsidRPr="00AE4EAF">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CBF493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168F32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60303780"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1A05C37" w14:textId="77777777" w:rsidR="00D20444" w:rsidRPr="00E80F49" w:rsidRDefault="00D20444">
            <w:pPr>
              <w:pStyle w:val="TAC"/>
            </w:pPr>
            <w:r w:rsidRPr="00E80F49">
              <w:rPr>
                <w:rFonts w:eastAsia="SimSun"/>
                <w:lang w:eastAsia="zh-CN"/>
              </w:rPr>
              <w:t>CA_n29A-n66A-n70A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FFE5F2D" w14:textId="77777777" w:rsidR="00D20444" w:rsidRPr="00E80F49" w:rsidRDefault="00D20444">
            <w:pPr>
              <w:pStyle w:val="TAC"/>
              <w:rPr>
                <w:lang w:eastAsia="ja-JP"/>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C964033" w14:textId="77777777" w:rsidR="00D20444" w:rsidRPr="00E80F49" w:rsidRDefault="00D20444">
            <w:pPr>
              <w:pStyle w:val="TAC"/>
              <w:rPr>
                <w:lang w:eastAsia="ja-JP"/>
              </w:rPr>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B29DDD7" w14:textId="77777777" w:rsidR="00D20444" w:rsidRPr="00E80F49" w:rsidRDefault="00D20444">
            <w:pPr>
              <w:pStyle w:val="TAC"/>
              <w:rPr>
                <w:lang w:eastAsia="sv-SE"/>
              </w:rPr>
            </w:pPr>
            <w:r w:rsidRPr="00E80F49">
              <w:rPr>
                <w:rFonts w:eastAsia="SimSun"/>
                <w:lang w:eastAsia="zh-CN"/>
              </w:rPr>
              <w:t>RAN5#89-e</w:t>
            </w:r>
          </w:p>
        </w:tc>
      </w:tr>
      <w:tr w:rsidR="005567FF" w:rsidRPr="00AE4EAF" w14:paraId="0AA5DE23"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6929F11" w14:textId="77777777" w:rsidR="005567FF" w:rsidRPr="00AE4EAF" w:rsidRDefault="005567FF" w:rsidP="00E71846">
            <w:pPr>
              <w:pStyle w:val="TAC"/>
              <w:rPr>
                <w:rFonts w:eastAsia="SimSun"/>
                <w:lang w:eastAsia="zh-CN"/>
              </w:rPr>
            </w:pPr>
            <w:r w:rsidRPr="00AE4EAF">
              <w:t>CA_n48A-n66A-n71(2A)</w:t>
            </w:r>
          </w:p>
        </w:tc>
        <w:tc>
          <w:tcPr>
            <w:tcW w:w="3402" w:type="dxa"/>
            <w:gridSpan w:val="2"/>
            <w:tcBorders>
              <w:top w:val="single" w:sz="4" w:space="0" w:color="auto"/>
              <w:left w:val="single" w:sz="4" w:space="0" w:color="auto"/>
              <w:bottom w:val="single" w:sz="4" w:space="0" w:color="auto"/>
              <w:right w:val="single" w:sz="4" w:space="0" w:color="auto"/>
            </w:tcBorders>
          </w:tcPr>
          <w:p w14:paraId="51ED251E"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1B5D6D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80032B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524274"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847A7C7" w14:textId="77777777" w:rsidR="005567FF" w:rsidRPr="00AE4EAF" w:rsidRDefault="005567FF" w:rsidP="00E71846">
            <w:pPr>
              <w:pStyle w:val="TAC"/>
              <w:rPr>
                <w:rFonts w:eastAsia="SimSun"/>
                <w:lang w:eastAsia="zh-CN"/>
              </w:rPr>
            </w:pPr>
            <w:r w:rsidRPr="00AE4EAF">
              <w:t>CA_n48A-n66(2A)-n70A</w:t>
            </w:r>
          </w:p>
        </w:tc>
        <w:tc>
          <w:tcPr>
            <w:tcW w:w="3402" w:type="dxa"/>
            <w:gridSpan w:val="2"/>
            <w:tcBorders>
              <w:top w:val="single" w:sz="4" w:space="0" w:color="auto"/>
              <w:left w:val="single" w:sz="4" w:space="0" w:color="auto"/>
              <w:bottom w:val="single" w:sz="4" w:space="0" w:color="auto"/>
              <w:right w:val="single" w:sz="4" w:space="0" w:color="auto"/>
            </w:tcBorders>
          </w:tcPr>
          <w:p w14:paraId="0FFC4693"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C2C419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8DDA6BC"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45E1DF7D"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0CC32E9" w14:textId="77777777" w:rsidR="005567FF" w:rsidRPr="00AE4EAF" w:rsidRDefault="005567FF" w:rsidP="00E71846">
            <w:pPr>
              <w:pStyle w:val="TAC"/>
              <w:rPr>
                <w:rFonts w:eastAsia="SimSun"/>
                <w:lang w:eastAsia="zh-CN"/>
              </w:rPr>
            </w:pPr>
            <w:r w:rsidRPr="00AE4EAF">
              <w:t>CA_n48A-n66(2A)-n71A</w:t>
            </w:r>
          </w:p>
        </w:tc>
        <w:tc>
          <w:tcPr>
            <w:tcW w:w="3402" w:type="dxa"/>
            <w:gridSpan w:val="2"/>
            <w:tcBorders>
              <w:top w:val="single" w:sz="4" w:space="0" w:color="auto"/>
              <w:left w:val="single" w:sz="4" w:space="0" w:color="auto"/>
              <w:bottom w:val="single" w:sz="4" w:space="0" w:color="auto"/>
              <w:right w:val="single" w:sz="4" w:space="0" w:color="auto"/>
            </w:tcBorders>
          </w:tcPr>
          <w:p w14:paraId="54C9D528"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E03486E"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EFE893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64B6F8BE"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05478B37" w14:textId="77777777" w:rsidR="005567FF" w:rsidRPr="00AE4EAF" w:rsidRDefault="005567FF" w:rsidP="00E71846">
            <w:pPr>
              <w:pStyle w:val="TAC"/>
              <w:rPr>
                <w:rFonts w:eastAsia="SimSun"/>
                <w:lang w:eastAsia="zh-CN"/>
              </w:rPr>
            </w:pPr>
            <w:r w:rsidRPr="00AE4EAF">
              <w:t>CA_n48A-n70A-n71(2A)</w:t>
            </w:r>
          </w:p>
        </w:tc>
        <w:tc>
          <w:tcPr>
            <w:tcW w:w="3402" w:type="dxa"/>
            <w:gridSpan w:val="2"/>
            <w:tcBorders>
              <w:top w:val="single" w:sz="4" w:space="0" w:color="auto"/>
              <w:left w:val="single" w:sz="4" w:space="0" w:color="auto"/>
              <w:bottom w:val="single" w:sz="4" w:space="0" w:color="auto"/>
              <w:right w:val="single" w:sz="4" w:space="0" w:color="auto"/>
            </w:tcBorders>
          </w:tcPr>
          <w:p w14:paraId="24B4776D"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A565E26"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66B19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FD4B134"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A716E88" w14:textId="77777777" w:rsidR="005567FF" w:rsidRPr="00AE4EAF" w:rsidRDefault="005567FF" w:rsidP="00E71846">
            <w:pPr>
              <w:pStyle w:val="TAC"/>
              <w:rPr>
                <w:rFonts w:eastAsia="SimSun"/>
                <w:lang w:eastAsia="zh-CN"/>
              </w:rPr>
            </w:pPr>
            <w:r w:rsidRPr="00AE4EAF">
              <w:t>CA_n48B-n66A-n70A</w:t>
            </w:r>
          </w:p>
        </w:tc>
        <w:tc>
          <w:tcPr>
            <w:tcW w:w="3402" w:type="dxa"/>
            <w:gridSpan w:val="2"/>
            <w:tcBorders>
              <w:top w:val="single" w:sz="4" w:space="0" w:color="auto"/>
              <w:left w:val="single" w:sz="4" w:space="0" w:color="auto"/>
              <w:bottom w:val="single" w:sz="4" w:space="0" w:color="auto"/>
              <w:right w:val="single" w:sz="4" w:space="0" w:color="auto"/>
            </w:tcBorders>
          </w:tcPr>
          <w:p w14:paraId="4CAA4B9F"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C23E209"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A353DA"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D0B1D0"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D9EFE04" w14:textId="77777777" w:rsidR="005567FF" w:rsidRPr="00AE4EAF" w:rsidRDefault="005567FF" w:rsidP="00E71846">
            <w:pPr>
              <w:pStyle w:val="TAC"/>
              <w:rPr>
                <w:rFonts w:eastAsia="SimSun"/>
                <w:lang w:eastAsia="zh-CN"/>
              </w:rPr>
            </w:pPr>
            <w:r w:rsidRPr="00AE4EAF">
              <w:t>CA_n48B-n66A-n71A</w:t>
            </w:r>
          </w:p>
        </w:tc>
        <w:tc>
          <w:tcPr>
            <w:tcW w:w="3402" w:type="dxa"/>
            <w:gridSpan w:val="2"/>
            <w:tcBorders>
              <w:top w:val="single" w:sz="4" w:space="0" w:color="auto"/>
              <w:left w:val="single" w:sz="4" w:space="0" w:color="auto"/>
              <w:bottom w:val="single" w:sz="4" w:space="0" w:color="auto"/>
              <w:right w:val="single" w:sz="4" w:space="0" w:color="auto"/>
            </w:tcBorders>
          </w:tcPr>
          <w:p w14:paraId="5783CF65"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B83DE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2C2D4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645429C"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3424FEF" w14:textId="77777777" w:rsidR="005567FF" w:rsidRPr="00AE4EAF" w:rsidRDefault="005567FF" w:rsidP="00E71846">
            <w:pPr>
              <w:pStyle w:val="TAC"/>
              <w:rPr>
                <w:rFonts w:eastAsia="SimSun"/>
                <w:lang w:eastAsia="zh-CN"/>
              </w:rPr>
            </w:pPr>
            <w:r w:rsidRPr="00AE4EAF">
              <w:t>CA_n48B-n70A-n71A</w:t>
            </w:r>
          </w:p>
        </w:tc>
        <w:tc>
          <w:tcPr>
            <w:tcW w:w="3402" w:type="dxa"/>
            <w:gridSpan w:val="2"/>
            <w:tcBorders>
              <w:top w:val="single" w:sz="4" w:space="0" w:color="auto"/>
              <w:left w:val="single" w:sz="4" w:space="0" w:color="auto"/>
              <w:bottom w:val="single" w:sz="4" w:space="0" w:color="auto"/>
              <w:right w:val="single" w:sz="4" w:space="0" w:color="auto"/>
            </w:tcBorders>
          </w:tcPr>
          <w:p w14:paraId="72012F5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282A45B"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8E7F8EB"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1DC83D3A"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3A194273" w14:textId="77777777" w:rsidR="005567FF" w:rsidRPr="00AE4EAF" w:rsidRDefault="005567FF" w:rsidP="00E71846">
            <w:pPr>
              <w:pStyle w:val="TAC"/>
              <w:rPr>
                <w:rFonts w:eastAsia="SimSun"/>
                <w:lang w:eastAsia="zh-CN"/>
              </w:rPr>
            </w:pPr>
            <w:r w:rsidRPr="00AE4EAF">
              <w:t>CA_n48(2A)-n66A-n70A</w:t>
            </w:r>
          </w:p>
        </w:tc>
        <w:tc>
          <w:tcPr>
            <w:tcW w:w="3402" w:type="dxa"/>
            <w:gridSpan w:val="2"/>
            <w:tcBorders>
              <w:top w:val="single" w:sz="4" w:space="0" w:color="auto"/>
              <w:left w:val="single" w:sz="4" w:space="0" w:color="auto"/>
              <w:bottom w:val="single" w:sz="4" w:space="0" w:color="auto"/>
              <w:right w:val="single" w:sz="4" w:space="0" w:color="auto"/>
            </w:tcBorders>
          </w:tcPr>
          <w:p w14:paraId="7616FF34"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B496E64"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B1CDFF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2A4A2B80"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5E1ACB8" w14:textId="77777777" w:rsidR="005567FF" w:rsidRPr="00AE4EAF" w:rsidRDefault="005567FF" w:rsidP="00E71846">
            <w:pPr>
              <w:pStyle w:val="TAC"/>
              <w:rPr>
                <w:rFonts w:eastAsia="SimSun"/>
                <w:lang w:eastAsia="zh-CN"/>
              </w:rPr>
            </w:pPr>
            <w:r w:rsidRPr="00AE4EAF">
              <w:t>CA_n48(2A)-n66A-n71A</w:t>
            </w:r>
          </w:p>
        </w:tc>
        <w:tc>
          <w:tcPr>
            <w:tcW w:w="3402" w:type="dxa"/>
            <w:gridSpan w:val="2"/>
            <w:tcBorders>
              <w:top w:val="single" w:sz="4" w:space="0" w:color="auto"/>
              <w:left w:val="single" w:sz="4" w:space="0" w:color="auto"/>
              <w:bottom w:val="single" w:sz="4" w:space="0" w:color="auto"/>
              <w:right w:val="single" w:sz="4" w:space="0" w:color="auto"/>
            </w:tcBorders>
          </w:tcPr>
          <w:p w14:paraId="5DABCFB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34D1E50"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090B3AF"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36C241B3"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A7388B1" w14:textId="77777777" w:rsidR="005567FF" w:rsidRPr="00AE4EAF" w:rsidRDefault="005567FF" w:rsidP="00E71846">
            <w:pPr>
              <w:pStyle w:val="TAC"/>
              <w:rPr>
                <w:rFonts w:eastAsia="SimSun"/>
                <w:lang w:eastAsia="zh-CN"/>
              </w:rPr>
            </w:pPr>
            <w:r w:rsidRPr="00AE4EAF">
              <w:t>CA_n48(2A)-n70A-n71A</w:t>
            </w:r>
          </w:p>
        </w:tc>
        <w:tc>
          <w:tcPr>
            <w:tcW w:w="3402" w:type="dxa"/>
            <w:gridSpan w:val="2"/>
            <w:tcBorders>
              <w:top w:val="single" w:sz="4" w:space="0" w:color="auto"/>
              <w:left w:val="single" w:sz="4" w:space="0" w:color="auto"/>
              <w:bottom w:val="single" w:sz="4" w:space="0" w:color="auto"/>
              <w:right w:val="single" w:sz="4" w:space="0" w:color="auto"/>
            </w:tcBorders>
          </w:tcPr>
          <w:p w14:paraId="3D4FDB2C"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B97FDF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0F7353D"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6A74404C"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34CE24C2" w14:textId="5318232D" w:rsidR="00D20444" w:rsidRPr="00E80F49" w:rsidRDefault="00D20444">
            <w:pPr>
              <w:pStyle w:val="TAC"/>
              <w:rPr>
                <w:rFonts w:eastAsia="SimSun"/>
                <w:lang w:eastAsia="zh-CN"/>
              </w:rPr>
            </w:pPr>
            <w:r w:rsidRPr="00E80F49">
              <w:rPr>
                <w:color w:val="000000"/>
              </w:rPr>
              <w:t>CA_n66A-n70A-n71A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6364F899"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33A1E26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77FEBB" w14:textId="77777777" w:rsidR="00D20444" w:rsidRPr="00E80F49" w:rsidRDefault="00D20444">
            <w:pPr>
              <w:pStyle w:val="TAC"/>
              <w:rPr>
                <w:rFonts w:eastAsia="SimSun"/>
                <w:lang w:eastAsia="zh-CN"/>
              </w:rPr>
            </w:pPr>
            <w:r w:rsidRPr="00E80F49">
              <w:rPr>
                <w:color w:val="000000"/>
              </w:rPr>
              <w:t>RAN5#87-e</w:t>
            </w:r>
          </w:p>
        </w:tc>
      </w:tr>
      <w:tr w:rsidR="00D20444" w:rsidRPr="00E80F49" w14:paraId="51CC7F6D" w14:textId="77777777" w:rsidTr="005567FF">
        <w:trPr>
          <w:gridAfter w:val="1"/>
          <w:wAfter w:w="62" w:type="dxa"/>
          <w:jc w:val="center"/>
        </w:trPr>
        <w:tc>
          <w:tcPr>
            <w:tcW w:w="10201" w:type="dxa"/>
            <w:gridSpan w:val="8"/>
            <w:tcBorders>
              <w:top w:val="single" w:sz="4" w:space="0" w:color="auto"/>
              <w:left w:val="single" w:sz="4" w:space="0" w:color="auto"/>
              <w:bottom w:val="single" w:sz="4" w:space="0" w:color="auto"/>
              <w:right w:val="single" w:sz="4" w:space="0" w:color="auto"/>
            </w:tcBorders>
            <w:vAlign w:val="center"/>
            <w:hideMark/>
          </w:tcPr>
          <w:p w14:paraId="08D380D3" w14:textId="77777777" w:rsidR="00D20444" w:rsidRPr="00E80F49" w:rsidRDefault="00D20444">
            <w:pPr>
              <w:pStyle w:val="TAN"/>
              <w:rPr>
                <w:lang w:eastAsia="sv-SE"/>
              </w:rPr>
            </w:pPr>
            <w:r w:rsidRPr="00E80F49">
              <w:t>NOTE 1:</w:t>
            </w:r>
            <w:r w:rsidRPr="00E80F49">
              <w:tab/>
              <w:t>Notations used</w:t>
            </w:r>
          </w:p>
          <w:p w14:paraId="3501D0A1" w14:textId="77777777" w:rsidR="00D20444" w:rsidRPr="00E80F49" w:rsidRDefault="00D20444">
            <w:pPr>
              <w:pStyle w:val="TAN"/>
              <w:ind w:left="993" w:firstLine="0"/>
            </w:pPr>
            <w:r w:rsidRPr="00E80F49">
              <w:t>NE: Non-exception as defined in TS 38.101-1 [5], meaning single carrier NR requirements apply.</w:t>
            </w:r>
          </w:p>
          <w:p w14:paraId="21AD9040" w14:textId="77777777" w:rsidR="00D20444" w:rsidRPr="00E80F49" w:rsidRDefault="00D20444">
            <w:pPr>
              <w:pStyle w:val="TAN"/>
              <w:ind w:left="993" w:firstLine="0"/>
            </w:pPr>
            <w:r w:rsidRPr="00E80F49">
              <w:t>HD: UL Harmonic Distortion, as defined in TS 38.101-1 [5], 7.3A.4</w:t>
            </w:r>
          </w:p>
          <w:p w14:paraId="1A839FF9" w14:textId="77777777" w:rsidR="00D20444" w:rsidRPr="00E80F49" w:rsidRDefault="00D20444">
            <w:pPr>
              <w:pStyle w:val="TAN"/>
              <w:ind w:left="993" w:firstLine="0"/>
            </w:pPr>
            <w:r w:rsidRPr="00E80F49">
              <w:t>HM: RX Harmonic Mixing, as defined in TS 38.101-1 [5], 7.3A.4</w:t>
            </w:r>
          </w:p>
          <w:p w14:paraId="469CDA30" w14:textId="77777777" w:rsidR="00D20444" w:rsidRPr="00E80F49" w:rsidRDefault="00D20444">
            <w:pPr>
              <w:pStyle w:val="TAN"/>
              <w:ind w:left="993" w:firstLine="0"/>
            </w:pPr>
            <w:r w:rsidRPr="00E80F49">
              <w:t>IMD: Intermodulation Distortion, as defined in TS 38.101-1 [5], 7.3A.5</w:t>
            </w:r>
          </w:p>
          <w:p w14:paraId="0A6B4F43" w14:textId="77777777" w:rsidR="00D20444" w:rsidRPr="00E80F49" w:rsidRDefault="00D20444">
            <w:pPr>
              <w:pStyle w:val="TAN"/>
              <w:ind w:left="993" w:firstLine="0"/>
            </w:pPr>
            <w:r w:rsidRPr="00E80F49">
              <w:t>CBI: Cross Band Isolation, as defined in TS 38.101-1 [5], 7.3A.6</w:t>
            </w:r>
          </w:p>
        </w:tc>
      </w:tr>
    </w:tbl>
    <w:p w14:paraId="2D415A61" w14:textId="77777777" w:rsidR="00D20444" w:rsidRPr="00E80F49" w:rsidRDefault="00D20444" w:rsidP="00D20444">
      <w:pPr>
        <w:rPr>
          <w:rFonts w:eastAsia="Malgun Gothic"/>
          <w:lang w:eastAsia="en-US"/>
        </w:rPr>
      </w:pPr>
    </w:p>
    <w:p w14:paraId="3F3516A7" w14:textId="77777777" w:rsidR="00D20444" w:rsidRPr="00E80F49" w:rsidRDefault="00D20444" w:rsidP="00D20444">
      <w:pPr>
        <w:pStyle w:val="TH"/>
        <w:rPr>
          <w:rFonts w:eastAsia="Malgun Gothic"/>
          <w:lang w:eastAsia="en-US"/>
        </w:rPr>
      </w:pPr>
      <w:r w:rsidRPr="00E80F49">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E80F49" w:rsidRDefault="00D20444">
            <w:pPr>
              <w:pStyle w:val="TAH"/>
            </w:pPr>
            <w:r w:rsidRPr="00E80F49">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E80F49" w:rsidRDefault="00D20444">
            <w:pPr>
              <w:pStyle w:val="TAH"/>
            </w:pPr>
            <w:r w:rsidRPr="00E80F49">
              <w:t>Test point analysis updated</w:t>
            </w:r>
          </w:p>
        </w:tc>
      </w:tr>
      <w:tr w:rsidR="00D20444" w:rsidRPr="00E80F49"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38FF34D7"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3B73335F"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219DA59B" w14:textId="29D8C7BB" w:rsidR="00D20444" w:rsidRPr="00E80F49" w:rsidRDefault="00D20444">
            <w:pPr>
              <w:pStyle w:val="TAC"/>
              <w:rPr>
                <w:lang w:eastAsia="sv-SE"/>
              </w:rPr>
            </w:pPr>
            <w:r w:rsidRPr="00E80F49">
              <w:rPr>
                <w:color w:val="000000"/>
              </w:rPr>
              <w:t>TBD</w:t>
            </w:r>
          </w:p>
        </w:tc>
      </w:tr>
      <w:tr w:rsidR="00D20444" w:rsidRPr="00E80F49"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77777777" w:rsidR="00D20444" w:rsidRPr="00E80F49" w:rsidRDefault="00D20444">
            <w:pPr>
              <w:pStyle w:val="TAN"/>
              <w:rPr>
                <w:color w:val="000000"/>
              </w:rPr>
            </w:pPr>
            <w:r w:rsidRPr="00E80F49">
              <w:t>NOTE 1:</w:t>
            </w:r>
            <w:r w:rsidRPr="00E80F49">
              <w:tab/>
              <w:t>No exceptions can occur for four bands.</w:t>
            </w:r>
          </w:p>
        </w:tc>
      </w:tr>
    </w:tbl>
    <w:p w14:paraId="053D8F0B" w14:textId="77777777" w:rsidR="00D20444" w:rsidRPr="00E80F49" w:rsidRDefault="00D20444" w:rsidP="00D20444">
      <w:pPr>
        <w:rPr>
          <w:rFonts w:eastAsia="Malgun Gothic"/>
          <w:lang w:eastAsia="en-US"/>
        </w:rPr>
      </w:pPr>
    </w:p>
    <w:p w14:paraId="25A54249" w14:textId="77777777" w:rsidR="00D20444" w:rsidRPr="00E80F49" w:rsidRDefault="00D20444" w:rsidP="00D20444">
      <w:pPr>
        <w:pStyle w:val="TH"/>
        <w:rPr>
          <w:rFonts w:eastAsia="Malgun Gothic"/>
          <w:lang w:eastAsia="en-US"/>
        </w:rPr>
      </w:pPr>
      <w:r w:rsidRPr="00E80F49">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E80F49" w:rsidRDefault="00D20444">
            <w:pPr>
              <w:pStyle w:val="TAH"/>
            </w:pPr>
            <w:r w:rsidRPr="00E80F49">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E80F49" w:rsidRDefault="00D20444">
            <w:pPr>
              <w:pStyle w:val="TAH"/>
            </w:pPr>
            <w:r w:rsidRPr="00E80F49">
              <w:t>Test point analysis updated</w:t>
            </w:r>
          </w:p>
        </w:tc>
      </w:tr>
      <w:tr w:rsidR="00D20444" w:rsidRPr="00E80F49"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E80F49" w:rsidRDefault="00D20444">
            <w:pPr>
              <w:pStyle w:val="TAC"/>
              <w:rPr>
                <w:lang w:eastAsia="sv-SE"/>
              </w:rPr>
            </w:pPr>
            <w:r w:rsidRPr="00E80F49">
              <w:rPr>
                <w:color w:val="000000"/>
              </w:rPr>
              <w:t>TBD</w:t>
            </w:r>
          </w:p>
        </w:tc>
      </w:tr>
      <w:tr w:rsidR="00D20444" w:rsidRPr="00E80F49"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E80F49" w:rsidRDefault="00D20444">
            <w:pPr>
              <w:pStyle w:val="TAN"/>
              <w:ind w:left="993" w:hanging="963"/>
              <w:rPr>
                <w:color w:val="000000"/>
              </w:rPr>
            </w:pPr>
            <w:r w:rsidRPr="00E80F49">
              <w:t>NOTE 1:</w:t>
            </w:r>
            <w:r w:rsidRPr="00E80F49">
              <w:tab/>
              <w:t>No exceptions can occur for five bands.</w:t>
            </w:r>
          </w:p>
        </w:tc>
      </w:tr>
    </w:tbl>
    <w:p w14:paraId="73EB5E71" w14:textId="77777777" w:rsidR="00D20444" w:rsidRPr="00E80F49" w:rsidRDefault="00D20444" w:rsidP="00D20444">
      <w:pPr>
        <w:rPr>
          <w:rFonts w:eastAsia="Malgun Gothic"/>
          <w:lang w:eastAsia="en-US"/>
        </w:rPr>
      </w:pPr>
    </w:p>
    <w:p w14:paraId="1CA174B4" w14:textId="3172F0EB" w:rsidR="000D5725" w:rsidRPr="00F508B8" w:rsidRDefault="000D5725" w:rsidP="000D5725">
      <w:r w:rsidRPr="00F508B8">
        <w:t>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are not specified since the test frequency and channel bandwidth is already specified in TS 38.101-1 [5].</w:t>
      </w:r>
    </w:p>
    <w:p w14:paraId="2793169B" w14:textId="2D766E64" w:rsidR="00D20444" w:rsidRPr="00E80F49" w:rsidRDefault="00D20444" w:rsidP="00D20444">
      <w:pPr>
        <w:pStyle w:val="TF"/>
        <w:rPr>
          <w:lang w:eastAsia="sv-SE"/>
        </w:rPr>
      </w:pPr>
      <w:r w:rsidRPr="00E80F49">
        <w:t>Table 4.1.3.1-6</w:t>
      </w:r>
      <w:r w:rsidRPr="00E80F49">
        <w:rPr>
          <w:lang w:eastAsia="ja-JP"/>
        </w:rPr>
        <w:t>:</w:t>
      </w:r>
      <w:r w:rsidRPr="00E80F49">
        <w:t xml:space="preserve"> Test frequency selection per band pair for </w:t>
      </w:r>
      <w:r w:rsidR="000D5725" w:rsidRPr="000D5725">
        <w:t>bands and test points with exceptions avoidable by test frequency setting (UL harmonics, Rx mixing, cross band isolation)</w:t>
      </w:r>
    </w:p>
    <w:tbl>
      <w:tblPr>
        <w:tblW w:w="9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322"/>
        <w:gridCol w:w="113"/>
        <w:gridCol w:w="1464"/>
        <w:gridCol w:w="113"/>
        <w:gridCol w:w="1446"/>
        <w:gridCol w:w="113"/>
        <w:gridCol w:w="4982"/>
        <w:gridCol w:w="9"/>
        <w:gridCol w:w="113"/>
      </w:tblGrid>
      <w:tr w:rsidR="00D20444" w:rsidRPr="00E80F49" w14:paraId="1521E9DE" w14:textId="77777777" w:rsidTr="00844510">
        <w:trPr>
          <w:gridAfter w:val="1"/>
          <w:wAfter w:w="113" w:type="dxa"/>
          <w:trHeight w:val="388"/>
          <w:jc w:val="center"/>
        </w:trPr>
        <w:tc>
          <w:tcPr>
            <w:tcW w:w="1435" w:type="dxa"/>
            <w:gridSpan w:val="2"/>
            <w:tcBorders>
              <w:top w:val="single" w:sz="4" w:space="0" w:color="auto"/>
              <w:left w:val="single" w:sz="4" w:space="0" w:color="auto"/>
              <w:bottom w:val="single" w:sz="4" w:space="0" w:color="auto"/>
              <w:right w:val="single" w:sz="4" w:space="0" w:color="auto"/>
            </w:tcBorders>
            <w:hideMark/>
          </w:tcPr>
          <w:p w14:paraId="50D6EE08" w14:textId="77777777" w:rsidR="00D20444" w:rsidRPr="00E80F49" w:rsidRDefault="00D20444">
            <w:pPr>
              <w:pStyle w:val="TAH"/>
            </w:pPr>
            <w:r w:rsidRPr="00E80F49">
              <w:lastRenderedPageBreak/>
              <w:t>Band pair (Note 2)</w:t>
            </w:r>
          </w:p>
        </w:tc>
        <w:tc>
          <w:tcPr>
            <w:tcW w:w="1577" w:type="dxa"/>
            <w:gridSpan w:val="2"/>
            <w:tcBorders>
              <w:top w:val="single" w:sz="4" w:space="0" w:color="auto"/>
              <w:left w:val="single" w:sz="4" w:space="0" w:color="auto"/>
              <w:bottom w:val="single" w:sz="4" w:space="0" w:color="auto"/>
              <w:right w:val="single" w:sz="4" w:space="0" w:color="auto"/>
            </w:tcBorders>
            <w:hideMark/>
          </w:tcPr>
          <w:p w14:paraId="60768BCF" w14:textId="77777777" w:rsidR="00D20444" w:rsidRPr="00E80F49" w:rsidRDefault="00D20444">
            <w:pPr>
              <w:pStyle w:val="TAH"/>
            </w:pPr>
            <w:r w:rsidRPr="00E80F49">
              <w:t>Frequency</w:t>
            </w:r>
          </w:p>
        </w:tc>
        <w:tc>
          <w:tcPr>
            <w:tcW w:w="1559" w:type="dxa"/>
            <w:gridSpan w:val="2"/>
            <w:tcBorders>
              <w:top w:val="single" w:sz="4" w:space="0" w:color="auto"/>
              <w:left w:val="single" w:sz="4" w:space="0" w:color="auto"/>
              <w:bottom w:val="single" w:sz="4" w:space="0" w:color="auto"/>
              <w:right w:val="single" w:sz="4" w:space="0" w:color="auto"/>
            </w:tcBorders>
            <w:hideMark/>
          </w:tcPr>
          <w:p w14:paraId="3EDE7B69" w14:textId="77777777" w:rsidR="00D20444" w:rsidRPr="00E80F49" w:rsidRDefault="00D20444">
            <w:pPr>
              <w:pStyle w:val="TAH"/>
            </w:pPr>
            <w:r w:rsidRPr="00E80F49">
              <w:t>Channel BW [MHz]</w:t>
            </w:r>
          </w:p>
        </w:tc>
        <w:tc>
          <w:tcPr>
            <w:tcW w:w="5104" w:type="dxa"/>
            <w:gridSpan w:val="3"/>
            <w:tcBorders>
              <w:top w:val="single" w:sz="4" w:space="0" w:color="auto"/>
              <w:left w:val="single" w:sz="4" w:space="0" w:color="auto"/>
              <w:bottom w:val="single" w:sz="4" w:space="0" w:color="auto"/>
              <w:right w:val="single" w:sz="4" w:space="0" w:color="auto"/>
            </w:tcBorders>
            <w:hideMark/>
          </w:tcPr>
          <w:p w14:paraId="7831449B" w14:textId="77777777" w:rsidR="00D20444" w:rsidRPr="00E80F49" w:rsidRDefault="00D20444">
            <w:pPr>
              <w:pStyle w:val="TAH"/>
            </w:pPr>
            <w:r w:rsidRPr="00E80F49">
              <w:t>Comment</w:t>
            </w:r>
          </w:p>
        </w:tc>
      </w:tr>
      <w:tr w:rsidR="00D20444" w:rsidRPr="00E80F49" w14:paraId="36D49B74"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115B15B" w14:textId="77777777" w:rsidR="00D20444" w:rsidRPr="00E80F49" w:rsidRDefault="00D20444">
            <w:pPr>
              <w:pStyle w:val="TAC"/>
              <w:rPr>
                <w:rFonts w:eastAsia="SimSun"/>
              </w:rPr>
            </w:pPr>
            <w:r w:rsidRPr="00E80F49">
              <w:rPr>
                <w:rFonts w:eastAsia="SimSun"/>
                <w:b/>
                <w:bCs/>
              </w:rPr>
              <w:t>n1A</w:t>
            </w:r>
            <w:r w:rsidRPr="00E80F49">
              <w:rPr>
                <w:rFonts w:eastAsia="SimSun"/>
              </w:rPr>
              <w:t xml:space="preserve"> / n77A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4841C361" w14:textId="77777777" w:rsidR="00D20444" w:rsidRPr="00E80F49" w:rsidRDefault="00D20444">
            <w:pPr>
              <w:pStyle w:val="TAC"/>
              <w:rPr>
                <w:rFonts w:eastAsia="SimSun"/>
                <w:lang w:eastAsia="zh-CN"/>
              </w:rPr>
            </w:pPr>
            <w:r w:rsidRPr="00E80F49">
              <w:rPr>
                <w:rFonts w:eastAsia="SimSun"/>
                <w:lang w:eastAsia="zh-CN"/>
              </w:rPr>
              <w:t>Mid / 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DF1397B" w14:textId="4D55B9A1" w:rsidR="00D20444" w:rsidRPr="00E80F49" w:rsidRDefault="00D20444">
            <w:pPr>
              <w:pStyle w:val="TAC"/>
              <w:rPr>
                <w:rFonts w:eastAsia="SimSun"/>
                <w:lang w:eastAsia="zh-CN"/>
              </w:rPr>
            </w:pPr>
            <w:r w:rsidRPr="00E80F49">
              <w:t>Highest</w:t>
            </w:r>
            <w:r w:rsidR="000D5725" w:rsidRPr="000D5725">
              <w:t>(50)</w:t>
            </w:r>
            <w:r w:rsidRPr="00E80F49">
              <w:t>/Highest</w:t>
            </w:r>
            <w:r w:rsidR="000D5725" w:rsidRPr="000D5725">
              <w:t>(100)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A36E3F9" w14:textId="4E59B4D0" w:rsidR="00D20444" w:rsidRPr="00E80F49" w:rsidRDefault="00D20444">
            <w:pPr>
              <w:pStyle w:val="TAL"/>
              <w:rPr>
                <w:lang w:eastAsia="sv-SE"/>
              </w:rPr>
            </w:pPr>
            <w:r w:rsidRPr="00E80F49">
              <w:t xml:space="preserve">Non-exception. </w:t>
            </w:r>
            <w:r w:rsidR="000D5725" w:rsidRPr="000D5725">
              <w:t>Not overlapping interference since BWINT=2*50 MHz, FINT (550) ≥ (100+100)/2.</w:t>
            </w:r>
          </w:p>
        </w:tc>
      </w:tr>
      <w:tr w:rsidR="00D20444" w:rsidRPr="00E80F49" w14:paraId="2528B5A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C7C5F" w14:textId="77777777" w:rsidR="00D20444" w:rsidRPr="00E80F49" w:rsidRDefault="00D20444">
            <w:pPr>
              <w:pStyle w:val="TAC"/>
              <w:rPr>
                <w:rFonts w:eastAsia="SimSun"/>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81C0A14" w14:textId="77777777" w:rsidR="00D20444" w:rsidRPr="00E80F49" w:rsidRDefault="00D20444">
            <w:pPr>
              <w:pStyle w:val="TAC"/>
              <w:rPr>
                <w:rFonts w:eastAsia="SimSun"/>
              </w:rPr>
            </w:pPr>
            <w:r w:rsidRPr="00E80F49">
              <w:rPr>
                <w:rFonts w:eastAsia="SimSun"/>
              </w:rPr>
              <w:t>Mid / 3900</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6BB5246" w14:textId="77777777" w:rsidR="00D20444" w:rsidRPr="00E80F49" w:rsidRDefault="00D20444">
            <w:pPr>
              <w:pStyle w:val="TAC"/>
            </w:pPr>
            <w:r w:rsidRPr="00E80F49">
              <w:t>20/ 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B4FF2F6" w14:textId="77777777" w:rsidR="00D20444" w:rsidRPr="00E80F49" w:rsidRDefault="00D20444">
            <w:pPr>
              <w:pStyle w:val="TAL"/>
            </w:pPr>
            <w:r w:rsidRPr="00E80F49">
              <w:t>Exception Note 2 of TS 38.101 table 7.3A.4-1</w:t>
            </w:r>
          </w:p>
        </w:tc>
      </w:tr>
      <w:tr w:rsidR="00D20444" w:rsidRPr="00E80F49" w14:paraId="566F7887"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5CDFC9F"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A612CA3" w14:textId="77777777" w:rsidR="00D20444" w:rsidRPr="00E80F49" w:rsidRDefault="00D20444">
            <w:pPr>
              <w:pStyle w:val="TAC"/>
            </w:pPr>
            <w:r w:rsidRPr="00E80F49">
              <w:t>Mid / 3870</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CFA50FE" w14:textId="77777777" w:rsidR="00D20444" w:rsidRPr="00E80F49" w:rsidRDefault="00D20444">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A01E9B5" w14:textId="77777777" w:rsidR="00D20444" w:rsidRPr="00E80F49" w:rsidRDefault="00D20444">
            <w:pPr>
              <w:pStyle w:val="TAL"/>
            </w:pPr>
            <w:r w:rsidRPr="00E80F49">
              <w:t>Exception Note 3 of TS 38.101 table 7.3A.4-1</w:t>
            </w:r>
          </w:p>
        </w:tc>
      </w:tr>
      <w:tr w:rsidR="005B5CF1" w:rsidRPr="00E80F49" w14:paraId="6F54A51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F11299" w14:textId="6420C155" w:rsidR="005B5CF1" w:rsidRPr="00E80F49" w:rsidRDefault="005B5CF1" w:rsidP="005B5CF1">
            <w:pPr>
              <w:pStyle w:val="TAC"/>
            </w:pPr>
            <w:r w:rsidRPr="0079184A">
              <w:rPr>
                <w:b/>
              </w:rPr>
              <w:t>n2A</w:t>
            </w:r>
            <w:r>
              <w:t>/n48A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4632EE0" w14:textId="57A5BEBB" w:rsidR="005B5CF1" w:rsidRPr="00E80F49" w:rsidRDefault="005B5CF1" w:rsidP="005B5CF1">
            <w:pPr>
              <w:pStyle w:val="TAC"/>
            </w:pPr>
            <w:r>
              <w:t>Mid/Mid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0A4987" w14:textId="5E942C64" w:rsidR="005B5CF1" w:rsidRPr="00E80F49" w:rsidRDefault="000D5725" w:rsidP="005B5CF1">
            <w:pPr>
              <w:pStyle w:val="TAC"/>
            </w:pPr>
            <w:r w:rsidRPr="000D5725">
              <w:t>Highest(40)/Highest(40)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51B38726" w14:textId="7F400460" w:rsidR="005B5CF1" w:rsidRPr="00E80F49" w:rsidRDefault="005B5CF1" w:rsidP="005B5CF1">
            <w:pPr>
              <w:pStyle w:val="TAL"/>
            </w:pPr>
            <w:r w:rsidRPr="00E80F49">
              <w:t xml:space="preserve">Non-exception. </w:t>
            </w:r>
            <w:r w:rsidR="000D5725" w:rsidRPr="000D5725">
              <w:t>Not overlapping interference since BWINT=2*40 MHz, FINT (135) ≥ (80+40)/2.</w:t>
            </w:r>
          </w:p>
        </w:tc>
      </w:tr>
      <w:tr w:rsidR="005B5CF1" w:rsidRPr="00E80F49" w14:paraId="3F1CDF69" w14:textId="77777777" w:rsidTr="00844510">
        <w:trPr>
          <w:gridBefore w:val="1"/>
          <w:wBefore w:w="113" w:type="dxa"/>
          <w:trHeight w:val="397"/>
          <w:jc w:val="center"/>
        </w:trPr>
        <w:tc>
          <w:tcPr>
            <w:tcW w:w="1435" w:type="dxa"/>
            <w:gridSpan w:val="2"/>
            <w:tcBorders>
              <w:top w:val="single" w:sz="4" w:space="0" w:color="auto"/>
              <w:left w:val="single" w:sz="4" w:space="0" w:color="auto"/>
              <w:right w:val="single" w:sz="4" w:space="0" w:color="auto"/>
            </w:tcBorders>
            <w:vAlign w:val="center"/>
          </w:tcPr>
          <w:p w14:paraId="56C46D08" w14:textId="77777777" w:rsidR="005B5CF1" w:rsidRPr="00E80F49" w:rsidRDefault="005B5CF1" w:rsidP="005B5CF1">
            <w:pPr>
              <w:pStyle w:val="TAC"/>
            </w:pPr>
            <w:r w:rsidRPr="0079184A">
              <w:rPr>
                <w:b/>
              </w:rPr>
              <w:t>n2A</w:t>
            </w:r>
            <w:r>
              <w:t>/n48A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897AB4A" w14:textId="326C395A" w:rsidR="005B5CF1" w:rsidRPr="00E80F49" w:rsidRDefault="005B5CF1" w:rsidP="005B5CF1">
            <w:pPr>
              <w:pStyle w:val="TAC"/>
            </w:pPr>
            <w:r>
              <w:rPr>
                <w:rFonts w:cs="Arial"/>
                <w:szCs w:val="18"/>
              </w:rPr>
              <w:t>UL 1860 MHz / DL 3690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93187C" w14:textId="77777777" w:rsidR="005B5CF1" w:rsidRPr="00E80F49" w:rsidRDefault="005B5CF1" w:rsidP="005B5CF1">
            <w:pPr>
              <w:pStyle w:val="TAC"/>
            </w:pPr>
            <w:r>
              <w:rPr>
                <w:rFonts w:cs="Arial"/>
                <w:szCs w:val="18"/>
              </w:rPr>
              <w:t>20/20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F1F4EC0" w14:textId="77777777" w:rsidR="005B5CF1" w:rsidRPr="00E80F49" w:rsidRDefault="005B5CF1" w:rsidP="005B5CF1">
            <w:pPr>
              <w:pStyle w:val="TAL"/>
            </w:pPr>
            <w:r>
              <w:t>Exception Note 3 of TS 38.521</w:t>
            </w:r>
            <w:r w:rsidRPr="00E80F49">
              <w:t xml:space="preserve"> </w:t>
            </w:r>
            <w:r w:rsidRPr="00044FAF">
              <w:t>Table 7.3A.0.4-1</w:t>
            </w:r>
          </w:p>
        </w:tc>
      </w:tr>
      <w:tr w:rsidR="005B5CF1" w:rsidRPr="00E80F49" w14:paraId="4A1D7B58" w14:textId="77777777" w:rsidTr="00844510">
        <w:trPr>
          <w:gridBefore w:val="1"/>
          <w:wBefore w:w="113" w:type="dxa"/>
          <w:trHeight w:val="397"/>
          <w:jc w:val="center"/>
        </w:trPr>
        <w:tc>
          <w:tcPr>
            <w:tcW w:w="1435" w:type="dxa"/>
            <w:gridSpan w:val="2"/>
            <w:tcBorders>
              <w:top w:val="single" w:sz="4" w:space="0" w:color="auto"/>
              <w:left w:val="single" w:sz="4" w:space="0" w:color="auto"/>
              <w:right w:val="single" w:sz="4" w:space="0" w:color="auto"/>
            </w:tcBorders>
            <w:vAlign w:val="center"/>
          </w:tcPr>
          <w:p w14:paraId="50C6BF53" w14:textId="356CD33C" w:rsidR="005B5CF1" w:rsidRPr="0079184A" w:rsidRDefault="005B5CF1" w:rsidP="005B5CF1">
            <w:pPr>
              <w:pStyle w:val="TAC"/>
              <w:rPr>
                <w:b/>
              </w:rPr>
            </w:pPr>
            <w:r w:rsidRPr="0079184A">
              <w:rPr>
                <w:b/>
              </w:rPr>
              <w:t>n2A</w:t>
            </w:r>
            <w:r>
              <w:t>/</w:t>
            </w:r>
            <w:r w:rsidRPr="00E44DDB">
              <w:rPr>
                <w:b/>
              </w:rP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3A6BE5F" w14:textId="2AF08801" w:rsidR="005B5CF1" w:rsidRDefault="005B5CF1" w:rsidP="005B5CF1">
            <w:pPr>
              <w:pStyle w:val="TAC"/>
              <w:rPr>
                <w:rFonts w:cs="Arial"/>
                <w:szCs w:val="18"/>
              </w:rPr>
            </w:pPr>
            <w:r w:rsidRPr="004B5B98">
              <w:rPr>
                <w:rFonts w:cs="Arial"/>
                <w:szCs w:val="18"/>
              </w:rPr>
              <w:t xml:space="preserve">Mid </w:t>
            </w:r>
            <w:r>
              <w:rPr>
                <w:rFonts w:cs="Arial"/>
                <w:szCs w:val="18"/>
              </w:rPr>
              <w:t>/ 3850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E23FF1" w14:textId="689E54B8" w:rsidR="005B5CF1" w:rsidRDefault="005B5CF1" w:rsidP="005B5CF1">
            <w:pPr>
              <w:pStyle w:val="TAC"/>
              <w:rPr>
                <w:rFonts w:cs="Arial"/>
                <w:szCs w:val="18"/>
              </w:rPr>
            </w:pPr>
            <w:r>
              <w:rPr>
                <w:rFonts w:cs="Arial"/>
                <w:szCs w:val="18"/>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28BBDD17" w14:textId="388EF5A5" w:rsidR="005B5CF1" w:rsidRDefault="005B5CF1" w:rsidP="005B5CF1">
            <w:pPr>
              <w:pStyle w:val="TAL"/>
            </w:pPr>
            <w:r w:rsidRPr="00E80F49">
              <w:t xml:space="preserve">Non-exception. </w:t>
            </w:r>
            <w:r w:rsidR="000D5725" w:rsidRPr="000D5725">
              <w:t>Not overlapping interference since BWINT=2*20 MHz, FINT (90) ≥ (40+100)/2.</w:t>
            </w:r>
          </w:p>
        </w:tc>
      </w:tr>
      <w:tr w:rsidR="005B5CF1" w:rsidRPr="00E80F49" w14:paraId="2BEB70F4" w14:textId="77777777" w:rsidTr="00844510">
        <w:trPr>
          <w:gridBefore w:val="1"/>
          <w:wBefore w:w="113" w:type="dxa"/>
          <w:trHeight w:val="397"/>
          <w:jc w:val="center"/>
        </w:trPr>
        <w:tc>
          <w:tcPr>
            <w:tcW w:w="1435" w:type="dxa"/>
            <w:gridSpan w:val="2"/>
            <w:vMerge w:val="restart"/>
            <w:tcBorders>
              <w:top w:val="single" w:sz="4" w:space="0" w:color="auto"/>
              <w:left w:val="single" w:sz="4" w:space="0" w:color="auto"/>
              <w:right w:val="single" w:sz="4" w:space="0" w:color="auto"/>
            </w:tcBorders>
            <w:vAlign w:val="center"/>
          </w:tcPr>
          <w:p w14:paraId="78A68645" w14:textId="5E8D4F12" w:rsidR="005B5CF1"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779FA8E" w14:textId="77777777" w:rsidR="005B5CF1" w:rsidRPr="00E80F49" w:rsidRDefault="005B5CF1" w:rsidP="005B5CF1">
            <w:pPr>
              <w:pStyle w:val="TAC"/>
            </w:pPr>
            <w:r>
              <w:rPr>
                <w:rFonts w:cs="Arial"/>
                <w:szCs w:val="18"/>
              </w:rPr>
              <w:t>UL 1860 MHz / DL 3720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D8DEC3C" w14:textId="77777777" w:rsidR="005B5CF1" w:rsidRPr="00E80F49" w:rsidRDefault="005B5CF1" w:rsidP="005B5CF1">
            <w:pPr>
              <w:pStyle w:val="TAC"/>
            </w:pPr>
            <w:r>
              <w:rPr>
                <w:rFonts w:cs="Arial"/>
                <w:szCs w:val="18"/>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18AC7AB0" w14:textId="77777777" w:rsidR="005B5CF1" w:rsidRPr="00E80F49" w:rsidRDefault="005B5CF1" w:rsidP="005B5CF1">
            <w:pPr>
              <w:pStyle w:val="TAL"/>
            </w:pPr>
            <w:r>
              <w:t>Exception Note 2 of TS 38.101 T</w:t>
            </w:r>
            <w:r w:rsidRPr="00E80F49">
              <w:t>able 7.3A.4-1</w:t>
            </w:r>
          </w:p>
        </w:tc>
      </w:tr>
      <w:tr w:rsidR="005B5CF1" w:rsidRPr="00E80F49" w14:paraId="4DC56807" w14:textId="77777777" w:rsidTr="00844510">
        <w:trPr>
          <w:gridBefore w:val="1"/>
          <w:wBefore w:w="113" w:type="dxa"/>
          <w:trHeight w:val="397"/>
          <w:jc w:val="center"/>
        </w:trPr>
        <w:tc>
          <w:tcPr>
            <w:tcW w:w="1435" w:type="dxa"/>
            <w:gridSpan w:val="2"/>
            <w:vMerge/>
            <w:tcBorders>
              <w:left w:val="single" w:sz="4" w:space="0" w:color="auto"/>
              <w:right w:val="single" w:sz="4" w:space="0" w:color="auto"/>
            </w:tcBorders>
            <w:vAlign w:val="center"/>
          </w:tcPr>
          <w:p w14:paraId="02591144" w14:textId="77777777" w:rsidR="005B5CF1"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DF82244" w14:textId="6E1F5DA6" w:rsidR="005B5CF1" w:rsidRPr="00E80F49" w:rsidRDefault="005B5CF1" w:rsidP="005B5CF1">
            <w:pPr>
              <w:pStyle w:val="TAC"/>
            </w:pPr>
            <w:r>
              <w:rPr>
                <w:rFonts w:cs="Arial"/>
                <w:szCs w:val="18"/>
              </w:rPr>
              <w:t>UL 1860 MHz / DL 3690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4745E7" w14:textId="77777777" w:rsidR="005B5CF1" w:rsidRPr="00E80F49" w:rsidRDefault="005B5CF1" w:rsidP="005B5CF1">
            <w:pPr>
              <w:pStyle w:val="TAC"/>
            </w:pPr>
            <w:r>
              <w:rPr>
                <w:rFonts w:cs="Arial"/>
                <w:szCs w:val="18"/>
              </w:rPr>
              <w:t>20/20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0516612" w14:textId="77777777" w:rsidR="005B5CF1" w:rsidRPr="00E80F49" w:rsidRDefault="005B5CF1" w:rsidP="005B5CF1">
            <w:pPr>
              <w:pStyle w:val="TAL"/>
            </w:pPr>
            <w:r>
              <w:t>Exception Note 3 of TS 38.521</w:t>
            </w:r>
            <w:r w:rsidRPr="00E80F49">
              <w:t xml:space="preserve"> </w:t>
            </w:r>
            <w:r w:rsidRPr="00044FAF">
              <w:t>Table 7.3A.0.4-1</w:t>
            </w:r>
          </w:p>
        </w:tc>
      </w:tr>
      <w:tr w:rsidR="005B5CF1" w:rsidRPr="00E80F49" w14:paraId="138CA341"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0D6FC097" w14:textId="77777777" w:rsidR="005B5CF1" w:rsidRPr="00E80F49" w:rsidRDefault="005B5CF1" w:rsidP="005B5CF1">
            <w:pPr>
              <w:pStyle w:val="TAC"/>
            </w:pPr>
            <w:r w:rsidRPr="00E80F49">
              <w:rPr>
                <w:b/>
                <w:bCs/>
              </w:rPr>
              <w:t>n3A</w:t>
            </w:r>
            <w:r w:rsidRPr="00E80F49">
              <w:t xml:space="preserve"> / n77A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33C29C4" w14:textId="77777777" w:rsidR="005B5CF1" w:rsidRPr="00E80F49" w:rsidRDefault="005B5CF1" w:rsidP="005B5CF1">
            <w:pPr>
              <w:pStyle w:val="TAC"/>
            </w:pPr>
            <w:r w:rsidRPr="00E80F49">
              <w:t>TBD/TBD</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61AED91" w14:textId="77777777" w:rsidR="005B5CF1" w:rsidRPr="00E80F49" w:rsidRDefault="005B5CF1" w:rsidP="005B5CF1">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2189157" w14:textId="68F0C0F6" w:rsidR="005B5CF1" w:rsidRPr="00E80F49" w:rsidRDefault="005B5CF1" w:rsidP="005B5CF1">
            <w:pPr>
              <w:pStyle w:val="TAL"/>
              <w:rPr>
                <w:b/>
              </w:rPr>
            </w:pPr>
            <w:r w:rsidRPr="00E80F49">
              <w:t xml:space="preserve">Non-exception. </w:t>
            </w:r>
          </w:p>
        </w:tc>
      </w:tr>
      <w:tr w:rsidR="005B5CF1" w:rsidRPr="00E80F49" w14:paraId="4C51000F"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FB6A1"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3EDF2F1" w14:textId="77777777" w:rsidR="005B5CF1" w:rsidRPr="00E80F49" w:rsidRDefault="005B5CF1" w:rsidP="005B5CF1">
            <w:pPr>
              <w:pStyle w:val="TAC"/>
            </w:pPr>
            <w:r w:rsidRPr="00E80F49">
              <w:t>TBD/TBD</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A8DC0B9" w14:textId="77777777" w:rsidR="005B5CF1" w:rsidRPr="00E80F49" w:rsidRDefault="005B5CF1" w:rsidP="005B5CF1">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B274363" w14:textId="77777777" w:rsidR="005B5CF1" w:rsidRPr="00E80F49" w:rsidRDefault="005B5CF1" w:rsidP="005B5CF1">
            <w:pPr>
              <w:pStyle w:val="TAL"/>
              <w:rPr>
                <w:b/>
              </w:rPr>
            </w:pPr>
            <w:r w:rsidRPr="00E80F49">
              <w:t>Exception Note 2 of TS38.101 table 7.3A.4-1</w:t>
            </w:r>
          </w:p>
        </w:tc>
      </w:tr>
      <w:tr w:rsidR="005B5CF1" w:rsidRPr="00E80F49" w14:paraId="7F6F0422"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A7C2A25"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869C074" w14:textId="77777777" w:rsidR="005B5CF1" w:rsidRPr="00E80F49" w:rsidRDefault="005B5CF1" w:rsidP="005B5CF1">
            <w:pPr>
              <w:pStyle w:val="TAC"/>
            </w:pPr>
            <w:r w:rsidRPr="00E80F49">
              <w:t>TBD/TBD</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C091B60" w14:textId="77777777" w:rsidR="005B5CF1" w:rsidRPr="00E80F49" w:rsidRDefault="005B5CF1" w:rsidP="005B5CF1">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46C07AB" w14:textId="77777777" w:rsidR="005B5CF1" w:rsidRPr="00E80F49" w:rsidRDefault="005B5CF1" w:rsidP="005B5CF1">
            <w:pPr>
              <w:pStyle w:val="TAL"/>
              <w:rPr>
                <w:b/>
              </w:rPr>
            </w:pPr>
            <w:r w:rsidRPr="00E80F49">
              <w:t>Exception Note 3 of TS38.101 table 7.3A.4-1</w:t>
            </w:r>
          </w:p>
        </w:tc>
      </w:tr>
      <w:tr w:rsidR="005B5CF1" w:rsidRPr="00E80F49" w14:paraId="1AE3A4FB"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60FE8476" w14:textId="77777777" w:rsidR="005B5CF1" w:rsidRPr="00E80F49" w:rsidRDefault="005B5CF1" w:rsidP="005B5CF1">
            <w:pPr>
              <w:pStyle w:val="TAC"/>
            </w:pPr>
            <w:r w:rsidRPr="00E80F49">
              <w:rPr>
                <w:b/>
                <w:bCs/>
              </w:rPr>
              <w:t>n3A</w:t>
            </w:r>
            <w:r w:rsidRPr="00E80F49">
              <w:t xml:space="preserve"> / 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F2C834D" w14:textId="77777777" w:rsidR="005B5CF1" w:rsidRPr="00E80F49" w:rsidRDefault="005B5CF1" w:rsidP="005B5CF1">
            <w:pPr>
              <w:pStyle w:val="TAC"/>
              <w:rPr>
                <w:rFonts w:eastAsia="Malgun Gothic"/>
                <w:lang w:eastAsia="ko-KR"/>
              </w:rPr>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B5F20C" w14:textId="114EEC89" w:rsidR="005B5CF1" w:rsidRPr="00E80F49" w:rsidRDefault="005B5CF1" w:rsidP="005B5CF1">
            <w:pPr>
              <w:pStyle w:val="TAC"/>
              <w:rPr>
                <w:rFonts w:eastAsia="Malgun Gothic"/>
                <w:lang w:eastAsia="ko-KR"/>
              </w:rPr>
            </w:pPr>
            <w:r w:rsidRPr="00E80F49">
              <w:t>Highest</w:t>
            </w:r>
            <w:r w:rsidR="000D5725" w:rsidRPr="000D5725">
              <w:t>(50)</w:t>
            </w:r>
            <w:r w:rsidRPr="00E80F49">
              <w:t>/Highest</w:t>
            </w:r>
            <w:r w:rsidR="000D5725" w:rsidRPr="000D5725">
              <w:t>(100)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24137E5E" w14:textId="4C249BBB" w:rsidR="005B5CF1" w:rsidRPr="00E80F49" w:rsidRDefault="005B5CF1" w:rsidP="005B5CF1">
            <w:pPr>
              <w:pStyle w:val="TAL"/>
              <w:rPr>
                <w:lang w:eastAsia="sv-SE"/>
              </w:rPr>
            </w:pPr>
            <w:r w:rsidRPr="00E80F49">
              <w:t xml:space="preserve">Non-exception. </w:t>
            </w:r>
            <w:r w:rsidR="000D5725" w:rsidRPr="000D5725">
              <w:t>Not overlapping interference since BWINT=2*50 MHz, FINT (255) ≥ (100+100)/2.</w:t>
            </w:r>
          </w:p>
        </w:tc>
      </w:tr>
      <w:tr w:rsidR="005B5CF1" w:rsidRPr="00E80F49" w14:paraId="3819F6D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A3CF9F1"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004D5458" w14:textId="77777777" w:rsidR="005B5CF1" w:rsidRPr="00E80F49" w:rsidRDefault="005B5CF1" w:rsidP="005B5CF1">
            <w:pPr>
              <w:pStyle w:val="TAC"/>
            </w:pPr>
            <w:r w:rsidRPr="00E80F49">
              <w:t>Mid/3495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1A95384" w14:textId="77777777" w:rsidR="005B5CF1" w:rsidRPr="00E80F49" w:rsidRDefault="005B5CF1" w:rsidP="005B5CF1">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7F5B47D" w14:textId="77777777" w:rsidR="005B5CF1" w:rsidRPr="00E80F49" w:rsidRDefault="005B5CF1" w:rsidP="005B5CF1">
            <w:pPr>
              <w:pStyle w:val="TAL"/>
            </w:pPr>
            <w:r w:rsidRPr="00E80F49">
              <w:t>Exception Note 2 of TS38.101 table 7.3A.4-1</w:t>
            </w:r>
          </w:p>
        </w:tc>
      </w:tr>
      <w:tr w:rsidR="005B5CF1" w:rsidRPr="00E80F49" w14:paraId="7D2A583F"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71FE20F"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D30439F" w14:textId="77777777" w:rsidR="005B5CF1" w:rsidRPr="00E80F49" w:rsidRDefault="005B5CF1" w:rsidP="005B5CF1">
            <w:pPr>
              <w:pStyle w:val="TAC"/>
              <w:rPr>
                <w:rFonts w:eastAsia="Malgun Gothic"/>
                <w:lang w:eastAsia="ko-KR"/>
              </w:rPr>
            </w:pPr>
            <w:r w:rsidRPr="00E80F49">
              <w:t>Mid/3465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F9F135D" w14:textId="77777777" w:rsidR="005B5CF1" w:rsidRPr="00E80F49" w:rsidRDefault="005B5CF1" w:rsidP="005B5CF1">
            <w:pPr>
              <w:pStyle w:val="TAC"/>
              <w:rPr>
                <w:rFonts w:eastAsia="Malgun Gothic"/>
                <w:lang w:eastAsia="ko-KR"/>
              </w:rPr>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4B6A024" w14:textId="77777777" w:rsidR="005B5CF1" w:rsidRPr="00E80F49" w:rsidRDefault="005B5CF1" w:rsidP="005B5CF1">
            <w:pPr>
              <w:pStyle w:val="TAL"/>
              <w:rPr>
                <w:rFonts w:eastAsia="Malgun Gothic"/>
                <w:lang w:eastAsia="ko-KR"/>
              </w:rPr>
            </w:pPr>
            <w:r w:rsidRPr="00E80F49">
              <w:t>Exception Note 3 of TS38.101 table 7.3A.4-1</w:t>
            </w:r>
          </w:p>
        </w:tc>
      </w:tr>
      <w:tr w:rsidR="00844510" w:rsidRPr="00E80F49" w14:paraId="4B64E379"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3800B20" w14:textId="2F318B4C" w:rsidR="00844510" w:rsidRPr="00E80F49" w:rsidRDefault="00844510" w:rsidP="00844510">
            <w:pPr>
              <w:pStyle w:val="TAC"/>
            </w:pPr>
            <w:r w:rsidRPr="00844510">
              <w:rPr>
                <w:b/>
                <w:lang w:eastAsia="en-US"/>
              </w:rPr>
              <w:t>n5A</w:t>
            </w:r>
            <w:r w:rsidRPr="00844510">
              <w:rPr>
                <w:lang w:eastAsia="en-US"/>
              </w:rP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237ADE7" w14:textId="1AB9BC4D" w:rsidR="00844510" w:rsidRPr="00E80F49" w:rsidRDefault="00844510" w:rsidP="00844510">
            <w:pPr>
              <w:pStyle w:val="TAC"/>
            </w:pPr>
            <w:r w:rsidRPr="00844510">
              <w:rPr>
                <w:lang w:eastAsia="en-US"/>
              </w:rPr>
              <w:t>Mid/Mid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176A9B" w14:textId="7C5DCA9A" w:rsidR="00844510" w:rsidRPr="00E80F49" w:rsidRDefault="000D5725" w:rsidP="00844510">
            <w:pPr>
              <w:pStyle w:val="TAC"/>
            </w:pPr>
            <w:r w:rsidRPr="000D5725">
              <w:rPr>
                <w:lang w:eastAsia="en-US"/>
              </w:rPr>
              <w:t>Highest(</w:t>
            </w:r>
            <w:r w:rsidR="00844510" w:rsidRPr="00844510">
              <w:rPr>
                <w:lang w:eastAsia="en-US"/>
              </w:rPr>
              <w:t>20</w:t>
            </w:r>
            <w:r w:rsidRPr="000D5725">
              <w:rPr>
                <w:lang w:eastAsia="en-US"/>
              </w:rPr>
              <w:t>)</w:t>
            </w:r>
            <w:r w:rsidR="00844510" w:rsidRPr="00844510">
              <w:rPr>
                <w:lang w:eastAsia="en-US"/>
              </w:rPr>
              <w:t>/</w:t>
            </w:r>
            <w:r w:rsidRPr="000D5725">
              <w:rPr>
                <w:lang w:eastAsia="en-US"/>
              </w:rPr>
              <w:t xml:space="preserve"> Highest(</w:t>
            </w:r>
            <w:r w:rsidR="00844510" w:rsidRPr="00844510">
              <w:rPr>
                <w:lang w:eastAsia="en-US"/>
              </w:rPr>
              <w:t>100</w:t>
            </w:r>
            <w:r w:rsidRPr="000D5725">
              <w:rPr>
                <w:lang w:eastAsia="en-US"/>
              </w:rPr>
              <w:t>)</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6661A787" w14:textId="384ED4B2" w:rsidR="00844510" w:rsidRPr="00E80F49" w:rsidRDefault="00844510" w:rsidP="00844510">
            <w:pPr>
              <w:pStyle w:val="TAL"/>
            </w:pPr>
            <w:r w:rsidRPr="00844510">
              <w:rPr>
                <w:lang w:eastAsia="en-US"/>
              </w:rPr>
              <w:t xml:space="preserve">Non-exception. </w:t>
            </w:r>
            <w:r w:rsidR="000D5725" w:rsidRPr="000D5725">
              <w:rPr>
                <w:lang w:eastAsia="en-US"/>
              </w:rPr>
              <w:t>Not overlapping interference since BWINT=5*20 MHz, FINT (432.5) ≥ (100+100)/2 for HD5 and BWINT=4*20+100 MHz, FINT (224) ≥ (180+100)/2 for HM4.</w:t>
            </w:r>
          </w:p>
        </w:tc>
      </w:tr>
      <w:tr w:rsidR="00844510" w:rsidRPr="00E80F49" w14:paraId="03D819C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3F473BC0"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ACC0D8B" w14:textId="27382171" w:rsidR="00844510" w:rsidRPr="00E80F49" w:rsidRDefault="00844510" w:rsidP="00844510">
            <w:pPr>
              <w:pStyle w:val="TAC"/>
            </w:pPr>
            <w:r w:rsidRPr="00844510">
              <w:rPr>
                <w:rFonts w:cs="Arial"/>
                <w:szCs w:val="18"/>
                <w:lang w:eastAsia="en-US"/>
              </w:rPr>
              <w:t>UL 834 MHz / DL 3336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1304A56" w14:textId="2F67BEFF" w:rsidR="00844510" w:rsidRPr="00E80F49" w:rsidRDefault="00844510" w:rsidP="00844510">
            <w:pPr>
              <w:pStyle w:val="TAC"/>
            </w:pPr>
            <w:r w:rsidRPr="00844510">
              <w:rPr>
                <w:lang w:eastAsia="en-US"/>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64A0B1F6" w14:textId="3A171966" w:rsidR="00844510" w:rsidRPr="00E80F49" w:rsidRDefault="00844510" w:rsidP="00844510">
            <w:pPr>
              <w:pStyle w:val="TAL"/>
            </w:pPr>
            <w:r w:rsidRPr="00844510">
              <w:rPr>
                <w:rFonts w:cs="Arial"/>
                <w:szCs w:val="18"/>
                <w:lang w:eastAsia="en-US"/>
              </w:rPr>
              <w:t>Exception Note 4 of TS 38.101-1 table 7.3A.4-1</w:t>
            </w:r>
          </w:p>
        </w:tc>
      </w:tr>
      <w:tr w:rsidR="00844510" w:rsidRPr="00E80F49" w14:paraId="26975AAB"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A344CD8"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3750084" w14:textId="233632F3" w:rsidR="00844510" w:rsidRPr="00E80F49" w:rsidRDefault="00844510" w:rsidP="00844510">
            <w:pPr>
              <w:pStyle w:val="TAC"/>
            </w:pPr>
            <w:r w:rsidRPr="00844510">
              <w:rPr>
                <w:rFonts w:cs="Arial"/>
                <w:szCs w:val="18"/>
                <w:lang w:eastAsia="en-US"/>
              </w:rPr>
              <w:t>UL 834 MHz / DL 4170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AA1A024" w14:textId="714D6665" w:rsidR="00844510" w:rsidRPr="00E80F49" w:rsidRDefault="00844510" w:rsidP="00844510">
            <w:pPr>
              <w:pStyle w:val="TAC"/>
            </w:pPr>
            <w:r w:rsidRPr="00844510">
              <w:rPr>
                <w:lang w:eastAsia="en-US"/>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25897D44" w14:textId="415E33E4" w:rsidR="00844510" w:rsidRPr="00E80F49" w:rsidRDefault="00844510" w:rsidP="00844510">
            <w:pPr>
              <w:pStyle w:val="TAL"/>
            </w:pPr>
            <w:r w:rsidRPr="00844510">
              <w:rPr>
                <w:rFonts w:cs="Arial"/>
                <w:szCs w:val="18"/>
                <w:lang w:eastAsia="en-US"/>
              </w:rPr>
              <w:t>Exception Note 5 TS 38.101-1 table 7.3A.4-1</w:t>
            </w:r>
          </w:p>
        </w:tc>
      </w:tr>
      <w:tr w:rsidR="00844510" w:rsidRPr="00E80F49" w14:paraId="61C3762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C885A8D" w14:textId="77777777" w:rsidR="00844510" w:rsidRPr="00E80F49" w:rsidRDefault="00844510" w:rsidP="00844510">
            <w:pPr>
              <w:pStyle w:val="TAC"/>
              <w:rPr>
                <w:lang w:eastAsia="sv-SE"/>
              </w:rPr>
            </w:pPr>
            <w:r w:rsidRPr="00E80F49">
              <w:rPr>
                <w:b/>
                <w:bCs/>
              </w:rPr>
              <w:t xml:space="preserve">n5A / </w:t>
            </w:r>
            <w:r w:rsidRPr="00E80F49">
              <w:t>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606C230" w14:textId="77777777" w:rsidR="00844510" w:rsidRPr="00E80F49" w:rsidRDefault="00844510" w:rsidP="00844510">
            <w:pPr>
              <w:pStyle w:val="TAC"/>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C54AC03" w14:textId="7D0AD3A7" w:rsidR="00844510" w:rsidRPr="00E80F49" w:rsidRDefault="00844510" w:rsidP="00844510">
            <w:pPr>
              <w:pStyle w:val="TAC"/>
            </w:pPr>
            <w:r w:rsidRPr="00E80F49">
              <w:t>Highest</w:t>
            </w:r>
            <w:r w:rsidR="000D5725" w:rsidRPr="000D5725">
              <w:t>(20)</w:t>
            </w:r>
            <w:r w:rsidRPr="00E80F49">
              <w:t>/Highest</w:t>
            </w:r>
            <w:r w:rsidR="000D5725" w:rsidRPr="000D5725">
              <w:t>(100)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757E39A" w14:textId="45598025" w:rsidR="00844510" w:rsidRPr="00E80F49" w:rsidRDefault="00844510" w:rsidP="00844510">
            <w:pPr>
              <w:pStyle w:val="TAL"/>
            </w:pPr>
            <w:r w:rsidRPr="00E80F49">
              <w:t xml:space="preserve">Non-exception. </w:t>
            </w:r>
            <w:r w:rsidR="000D5725" w:rsidRPr="000D5725">
              <w:t>Not overlapping interference since BWINT=5*20 MHz, FINT (432.5) ≥ (100+100)/2 for HD5 and BWINT=4*20+100 MHz, FINT (224) ≥ (180+100)/2 for HM4.</w:t>
            </w:r>
          </w:p>
        </w:tc>
      </w:tr>
      <w:tr w:rsidR="00844510" w:rsidRPr="00E80F49" w14:paraId="038E8163"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29926B1"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86E0A52" w14:textId="77777777" w:rsidR="00844510" w:rsidRPr="00E80F49" w:rsidRDefault="00844510" w:rsidP="00844510">
            <w:pPr>
              <w:pStyle w:val="TAC"/>
            </w:pPr>
            <w:r w:rsidRPr="00E80F49">
              <w:t>Mid/3346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08EEA91" w14:textId="77777777" w:rsidR="00844510" w:rsidRPr="00E80F49" w:rsidRDefault="00844510" w:rsidP="00844510">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65C9A367" w14:textId="77777777" w:rsidR="00844510" w:rsidRPr="00E80F49" w:rsidRDefault="00844510" w:rsidP="00844510">
            <w:pPr>
              <w:pStyle w:val="TAL"/>
            </w:pPr>
            <w:r w:rsidRPr="00E80F49">
              <w:t>Exception Note 4 of TS 38.101 [5] table 7.3A.4-1</w:t>
            </w:r>
          </w:p>
        </w:tc>
      </w:tr>
      <w:tr w:rsidR="00844510" w:rsidRPr="00E80F49" w14:paraId="7B5315B3"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0653B6"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46C62F0E" w14:textId="77777777" w:rsidR="00844510" w:rsidRPr="00E80F49" w:rsidRDefault="00844510" w:rsidP="00844510">
            <w:pPr>
              <w:pStyle w:val="TAC"/>
            </w:pPr>
            <w:r w:rsidRPr="00E80F49">
              <w:t>Mid/3316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C07FFEE" w14:textId="77777777" w:rsidR="00844510" w:rsidRPr="00E80F49" w:rsidRDefault="00844510" w:rsidP="00844510">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9F2311E" w14:textId="77777777" w:rsidR="00844510" w:rsidRPr="00E80F49" w:rsidRDefault="00844510" w:rsidP="00844510">
            <w:pPr>
              <w:pStyle w:val="TAL"/>
            </w:pPr>
            <w:r w:rsidRPr="00E80F49">
              <w:t>Exception Note 5 of TS 38.101 [5] table 7.3A.4-1</w:t>
            </w:r>
          </w:p>
        </w:tc>
      </w:tr>
      <w:tr w:rsidR="00844510" w:rsidRPr="00E80F49" w14:paraId="3706C300"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D747102" w14:textId="77777777" w:rsidR="00844510" w:rsidRPr="00E80F49" w:rsidRDefault="00844510" w:rsidP="00844510">
            <w:pPr>
              <w:pStyle w:val="TAC"/>
            </w:pPr>
            <w:r w:rsidRPr="00E80F49">
              <w:rPr>
                <w:b/>
                <w:bCs/>
              </w:rPr>
              <w:t>n8A</w:t>
            </w:r>
            <w:r w:rsidRPr="00E80F49">
              <w:t xml:space="preserve"> / 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372032AB" w14:textId="77777777" w:rsidR="00844510" w:rsidRPr="00E80F49" w:rsidRDefault="00844510" w:rsidP="00844510">
            <w:pPr>
              <w:pStyle w:val="TAC"/>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94494E6" w14:textId="37B1AF0F" w:rsidR="00844510" w:rsidRPr="00E80F49" w:rsidRDefault="00844510" w:rsidP="00844510">
            <w:pPr>
              <w:pStyle w:val="TAC"/>
            </w:pPr>
            <w:r w:rsidRPr="00E80F49">
              <w:t>Highest</w:t>
            </w:r>
            <w:r w:rsidR="000D5725" w:rsidRPr="000D5725">
              <w:t>(20)</w:t>
            </w:r>
            <w:r w:rsidRPr="00E80F49">
              <w:t>/Highest</w:t>
            </w:r>
            <w:r w:rsidR="000D5725" w:rsidRPr="000D5725">
              <w:t>(100)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0711200A" w14:textId="3D45E07C" w:rsidR="00844510" w:rsidRPr="00E80F49" w:rsidRDefault="00844510" w:rsidP="00844510">
            <w:pPr>
              <w:pStyle w:val="TAL"/>
            </w:pPr>
            <w:r w:rsidRPr="00E80F49">
              <w:t xml:space="preserve">Non-exception. </w:t>
            </w:r>
            <w:r w:rsidR="000D5725" w:rsidRPr="000D5725">
              <w:t>Not overlapping interference since BWINT=4*20 MHz, FINT (160) ≥ (80+100)/2.</w:t>
            </w:r>
          </w:p>
        </w:tc>
      </w:tr>
      <w:tr w:rsidR="00844510" w:rsidRPr="00E80F49" w14:paraId="1CDBC50B"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973A6A7"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04CD0B5F" w14:textId="77777777" w:rsidR="00844510" w:rsidRPr="00E80F49" w:rsidRDefault="00844510" w:rsidP="00844510">
            <w:pPr>
              <w:pStyle w:val="TAC"/>
            </w:pPr>
            <w:r w:rsidRPr="00E80F49">
              <w:t>Mid/3590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939DF8D" w14:textId="77777777" w:rsidR="00844510" w:rsidRPr="00E80F49" w:rsidRDefault="00844510" w:rsidP="00844510">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C420C39" w14:textId="0F2AC882" w:rsidR="00844510" w:rsidRPr="00E80F49" w:rsidRDefault="00844510" w:rsidP="00844510">
            <w:pPr>
              <w:pStyle w:val="TAL"/>
            </w:pPr>
            <w:r w:rsidRPr="00E80F49">
              <w:t xml:space="preserve">Exception Note </w:t>
            </w:r>
            <w:r w:rsidR="000D5725" w:rsidRPr="000D5725">
              <w:t xml:space="preserve">4 </w:t>
            </w:r>
            <w:r w:rsidRPr="00E80F49">
              <w:t>of TS38.101 table 7.3A.4-1</w:t>
            </w:r>
          </w:p>
        </w:tc>
      </w:tr>
      <w:tr w:rsidR="00C8466E" w:rsidRPr="00E80F49" w14:paraId="2BBAC893"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FDC0909" w14:textId="3E217D45" w:rsidR="00C8466E" w:rsidRPr="00E80F49" w:rsidRDefault="00C8466E" w:rsidP="00C8466E">
            <w:pPr>
              <w:pStyle w:val="TAC"/>
              <w:rPr>
                <w:b/>
                <w:bCs/>
              </w:rPr>
            </w:pPr>
            <w:r w:rsidRPr="005C26A9">
              <w:rPr>
                <w:bCs/>
              </w:rPr>
              <w:t>n41A/</w:t>
            </w:r>
            <w:r w:rsidRPr="005C26A9">
              <w:rPr>
                <w:b/>
              </w:rPr>
              <w:t>n71A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7539748" w14:textId="25CF96FC" w:rsidR="00C8466E" w:rsidRPr="00E80F49" w:rsidRDefault="00C8466E" w:rsidP="00C8466E">
            <w:pPr>
              <w:pStyle w:val="TAC"/>
            </w:pPr>
            <w:r>
              <w:t>UL Low/DL Low</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DF660A" w14:textId="27E01000" w:rsidR="00C8466E" w:rsidRPr="00E80F49" w:rsidRDefault="00C8466E" w:rsidP="00C8466E">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215A9960" w14:textId="59D28A4B" w:rsidR="00C8466E" w:rsidRPr="00E80F49" w:rsidRDefault="00C8466E" w:rsidP="00C8466E">
            <w:pPr>
              <w:pStyle w:val="TAL"/>
            </w:pPr>
            <w:r w:rsidRPr="00E80F49">
              <w:t>Non-exception</w:t>
            </w:r>
            <w:r w:rsidRPr="000D14AC">
              <w:t xml:space="preserve">. </w:t>
            </w:r>
            <w:r w:rsidRPr="000D14AC">
              <w:rPr>
                <w:color w:val="000000"/>
              </w:rPr>
              <w:t>Not overlapping interference since BW</w:t>
            </w:r>
            <w:r w:rsidRPr="000D14AC">
              <w:rPr>
                <w:color w:val="000000"/>
                <w:vertAlign w:val="subscript"/>
              </w:rPr>
              <w:t>INT</w:t>
            </w:r>
            <w:r w:rsidRPr="000D14AC">
              <w:rPr>
                <w:color w:val="000000"/>
              </w:rPr>
              <w:t>=4*20 MHz, F</w:t>
            </w:r>
            <w:r w:rsidRPr="000D14AC">
              <w:rPr>
                <w:color w:val="000000"/>
                <w:vertAlign w:val="subscript"/>
              </w:rPr>
              <w:t>INT</w:t>
            </w:r>
            <w:r w:rsidRPr="000D14AC">
              <w:rPr>
                <w:color w:val="000000"/>
              </w:rPr>
              <w:t xml:space="preserve"> (146) </w:t>
            </w:r>
            <w:r w:rsidRPr="000D14AC">
              <w:t>≥</w:t>
            </w:r>
            <w:r w:rsidRPr="000D14AC">
              <w:rPr>
                <w:color w:val="000000"/>
              </w:rPr>
              <w:t xml:space="preserve"> (80+100)/2 for HD4.</w:t>
            </w:r>
            <w:r w:rsidRPr="00E80F49">
              <w:t xml:space="preserve"> To be used in test cases 7.3A.1 to 7.3A.4</w:t>
            </w:r>
          </w:p>
        </w:tc>
      </w:tr>
      <w:tr w:rsidR="00C8466E" w:rsidRPr="00E80F49" w14:paraId="3873F676"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0C1895F" w14:textId="77777777" w:rsidR="00C8466E" w:rsidRPr="00E80F49" w:rsidRDefault="00C8466E" w:rsidP="00C8466E">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BBFDC1A" w14:textId="7D104538" w:rsidR="00C8466E" w:rsidRPr="00E80F49" w:rsidRDefault="00C8466E" w:rsidP="00C8466E">
            <w:pPr>
              <w:pStyle w:val="TAC"/>
            </w:pPr>
            <w:r>
              <w:t>UL Low / DL 2662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A6B9C12" w14:textId="23F43631" w:rsidR="00C8466E" w:rsidRPr="00E80F49" w:rsidRDefault="00C8466E" w:rsidP="00C8466E">
            <w:pPr>
              <w:pStyle w:val="TAC"/>
            </w:pPr>
            <w:r>
              <w:t>UL 5 / DL 10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D4F5B73" w14:textId="4FAF9F6F" w:rsidR="00C8466E" w:rsidRPr="00E80F49" w:rsidRDefault="00C8466E" w:rsidP="00C8466E">
            <w:pPr>
              <w:pStyle w:val="TAL"/>
            </w:pPr>
            <w:r>
              <w:t>Exception Note 4 of TS 38.101 T</w:t>
            </w:r>
            <w:r w:rsidRPr="00E80F49">
              <w:t>able 7.3A.4-1</w:t>
            </w:r>
          </w:p>
        </w:tc>
      </w:tr>
      <w:tr w:rsidR="00C8466E" w:rsidRPr="00E80F49" w14:paraId="06D0D63D"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657D313" w14:textId="77777777" w:rsidR="00C8466E" w:rsidRPr="00E80F49" w:rsidRDefault="00C8466E" w:rsidP="00C8466E">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2497F6F" w14:textId="1F8449F5" w:rsidR="00C8466E" w:rsidRPr="00E80F49" w:rsidRDefault="00C8466E" w:rsidP="00C8466E">
            <w:pPr>
              <w:pStyle w:val="TAC"/>
            </w:pPr>
            <w:r>
              <w:t>UL Low / DL High</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8AA7ECB" w14:textId="3115ED4F" w:rsidR="00C8466E" w:rsidRPr="00E80F49" w:rsidRDefault="00C8466E" w:rsidP="00C8466E">
            <w:pPr>
              <w:pStyle w:val="TAC"/>
            </w:pPr>
            <w:r>
              <w:t>UL 5 / DL 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3FCF17CC" w14:textId="313DB71B" w:rsidR="00C8466E" w:rsidRPr="00E80F49" w:rsidRDefault="00C8466E" w:rsidP="00C8466E">
            <w:pPr>
              <w:pStyle w:val="TAL"/>
            </w:pPr>
            <w:r>
              <w:t>Exception Note 4 of TS 38.101 T</w:t>
            </w:r>
            <w:r w:rsidRPr="00E80F49">
              <w:t>able 7.3A.4-1</w:t>
            </w:r>
          </w:p>
        </w:tc>
      </w:tr>
      <w:tr w:rsidR="00844510" w:rsidRPr="00E80F49" w14:paraId="510AA6D4"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B51CA0E" w14:textId="1FF987B1" w:rsidR="00844510" w:rsidRPr="00E80F49" w:rsidRDefault="00844510" w:rsidP="00844510">
            <w:pPr>
              <w:pStyle w:val="TAC"/>
              <w:rPr>
                <w:b/>
                <w:bCs/>
              </w:rPr>
            </w:pPr>
            <w:r w:rsidRPr="00637B69">
              <w:rPr>
                <w:b/>
              </w:rPr>
              <w:t>n66A</w:t>
            </w:r>
            <w: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5BC1298A" w14:textId="75EA632E" w:rsidR="00844510" w:rsidRPr="00E80F49" w:rsidRDefault="00844510" w:rsidP="00844510">
            <w:pPr>
              <w:pStyle w:val="TAC"/>
            </w:pPr>
            <w:r>
              <w:t>Mid/Mid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6384A7" w14:textId="58DA45D1" w:rsidR="00844510" w:rsidRPr="00E80F49" w:rsidRDefault="000D5725" w:rsidP="00844510">
            <w:pPr>
              <w:pStyle w:val="TAC"/>
            </w:pPr>
            <w:r w:rsidRPr="000D5725">
              <w:t>Highest(45)/Highest(100)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30E4B543" w14:textId="097BFEB8" w:rsidR="00844510" w:rsidRPr="00E80F49" w:rsidRDefault="00844510" w:rsidP="00844510">
            <w:pPr>
              <w:pStyle w:val="TAL"/>
            </w:pPr>
            <w:r w:rsidRPr="00E80F49">
              <w:t xml:space="preserve">Non-exception. </w:t>
            </w:r>
            <w:r w:rsidR="000D5725" w:rsidRPr="000D5725">
              <w:t>Not overlapping interference since BWINT=2*45 MHz, FINT (260) ≥ (90+100)/2.</w:t>
            </w:r>
          </w:p>
        </w:tc>
      </w:tr>
      <w:tr w:rsidR="00844510" w:rsidRPr="00E80F49" w14:paraId="65E36AFB"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DD95F11"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3720C07B" w14:textId="0586C8B5" w:rsidR="00844510" w:rsidRPr="00E80F49" w:rsidRDefault="00844510" w:rsidP="00844510">
            <w:pPr>
              <w:pStyle w:val="TAC"/>
            </w:pPr>
            <w:r>
              <w:rPr>
                <w:rFonts w:eastAsia="MS Mincho"/>
              </w:rPr>
              <w:t>UL 1750 MHz / DL 3500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E84F616" w14:textId="1ECE86D9" w:rsidR="00844510" w:rsidRPr="00E80F49" w:rsidRDefault="00844510" w:rsidP="00844510">
            <w:pPr>
              <w:pStyle w:val="TAC"/>
            </w:pPr>
            <w:r>
              <w:t>5/10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DE1AE2A" w14:textId="7417E40F" w:rsidR="00844510" w:rsidRPr="00E80F49" w:rsidRDefault="00844510" w:rsidP="00844510">
            <w:pPr>
              <w:pStyle w:val="TAL"/>
            </w:pPr>
            <w:r>
              <w:t>Exception Note 2 of TS 38.101 T</w:t>
            </w:r>
            <w:r w:rsidRPr="00E80F49">
              <w:t>able 7.3A.4-1</w:t>
            </w:r>
          </w:p>
        </w:tc>
      </w:tr>
      <w:tr w:rsidR="00844510" w:rsidRPr="00E80F49" w14:paraId="12C42495"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944F177"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4F05279" w14:textId="5394FA40" w:rsidR="00844510" w:rsidRPr="00E80F49" w:rsidRDefault="00844510" w:rsidP="00844510">
            <w:pPr>
              <w:pStyle w:val="TAC"/>
            </w:pPr>
            <w:r>
              <w:rPr>
                <w:rFonts w:eastAsia="MS Mincho"/>
              </w:rPr>
              <w:t>UL 1750 MHz / DL 3500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98C98B" w14:textId="15514B2F" w:rsidR="00844510" w:rsidRPr="00E80F49" w:rsidRDefault="00844510" w:rsidP="00844510">
            <w:pPr>
              <w:pStyle w:val="TAC"/>
            </w:pPr>
            <w: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A78AE51" w14:textId="6ABE0D0F" w:rsidR="00844510" w:rsidRPr="00E80F49" w:rsidRDefault="00844510" w:rsidP="00844510">
            <w:pPr>
              <w:pStyle w:val="TAL"/>
            </w:pPr>
            <w:r>
              <w:t>Exception Note 2 of TS 38.101 T</w:t>
            </w:r>
            <w:r w:rsidRPr="00E80F49">
              <w:t>able 7.3A.4-1</w:t>
            </w:r>
          </w:p>
        </w:tc>
      </w:tr>
      <w:tr w:rsidR="00844510" w:rsidRPr="00E80F49" w14:paraId="7E014EE7"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58BD616"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0A0DB10" w14:textId="1807E120" w:rsidR="00844510" w:rsidRPr="00E80F49" w:rsidRDefault="00844510" w:rsidP="00844510">
            <w:pPr>
              <w:pStyle w:val="TAC"/>
            </w:pPr>
            <w:r>
              <w:rPr>
                <w:rFonts w:eastAsia="MS Mincho"/>
              </w:rPr>
              <w:t>UL 1712.5 MHz / DL 3400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600E32E" w14:textId="015458F4" w:rsidR="00844510" w:rsidRPr="00E80F49" w:rsidRDefault="00844510" w:rsidP="00844510">
            <w:pPr>
              <w:pStyle w:val="TAC"/>
            </w:pPr>
            <w:r>
              <w:t>5/10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B184AFB" w14:textId="1BE53154" w:rsidR="00844510" w:rsidRPr="00E80F49" w:rsidRDefault="00844510" w:rsidP="00844510">
            <w:pPr>
              <w:pStyle w:val="TAL"/>
            </w:pPr>
            <w:r>
              <w:t>Exception Note 6 of TS 38.101 T</w:t>
            </w:r>
            <w:r w:rsidRPr="00E80F49">
              <w:t>able 7.3A.4-1</w:t>
            </w:r>
          </w:p>
        </w:tc>
      </w:tr>
      <w:tr w:rsidR="00844510" w:rsidRPr="00E80F49" w14:paraId="5953B500"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62304C6" w14:textId="77777777" w:rsidR="00844510" w:rsidRPr="00E80F49" w:rsidRDefault="00844510" w:rsidP="00844510">
            <w:pPr>
              <w:pStyle w:val="TAC"/>
            </w:pPr>
            <w:r w:rsidRPr="00E80F49">
              <w:t xml:space="preserve">n70A / </w:t>
            </w:r>
            <w:r w:rsidRPr="00E80F49">
              <w:rPr>
                <w:b/>
                <w:bCs/>
              </w:rPr>
              <w:t>n71A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87AE83B" w14:textId="77777777" w:rsidR="00844510" w:rsidRPr="00E80F49" w:rsidRDefault="00844510" w:rsidP="00844510">
            <w:pPr>
              <w:pStyle w:val="TAC"/>
              <w:rPr>
                <w:rFonts w:eastAsia="Malgun Gothic"/>
                <w:lang w:eastAsia="ko-KR"/>
              </w:rPr>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E2C2A81" w14:textId="06A51C65" w:rsidR="00844510" w:rsidRPr="00E80F49" w:rsidRDefault="00844510" w:rsidP="00844510">
            <w:pPr>
              <w:pStyle w:val="TAC"/>
              <w:rPr>
                <w:rFonts w:eastAsia="Malgun Gothic"/>
                <w:lang w:eastAsia="ko-KR"/>
              </w:rPr>
            </w:pPr>
            <w:r w:rsidRPr="00E80F49">
              <w:t>Highest</w:t>
            </w:r>
            <w:r w:rsidR="000D5725" w:rsidRPr="000D5725">
              <w:t>(25</w:t>
            </w:r>
            <w:r w:rsidR="000D5725">
              <w:t>)</w:t>
            </w:r>
            <w:r w:rsidR="000D5725" w:rsidRPr="000D5725">
              <w:t xml:space="preserve"> </w:t>
            </w:r>
            <w:r w:rsidRPr="00E80F49">
              <w:t>/Highest</w:t>
            </w:r>
            <w:r w:rsidR="000D5725" w:rsidRPr="000D5725">
              <w:t>(20)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F674F23" w14:textId="52378A7B" w:rsidR="00844510" w:rsidRPr="00E80F49" w:rsidRDefault="00844510" w:rsidP="00844510">
            <w:pPr>
              <w:pStyle w:val="TAL"/>
              <w:rPr>
                <w:rFonts w:eastAsia="Malgun Gothic"/>
                <w:lang w:eastAsia="ko-KR"/>
              </w:rPr>
            </w:pPr>
            <w:r w:rsidRPr="00E80F49">
              <w:t xml:space="preserve">Non-exception. </w:t>
            </w:r>
            <w:r w:rsidR="000D5725" w:rsidRPr="000D5725">
              <w:t xml:space="preserve">Not overlapping interference since BWINT=3*20 MHz, FINT (56.5) ≥ (60+25)/2. </w:t>
            </w:r>
          </w:p>
        </w:tc>
      </w:tr>
      <w:tr w:rsidR="00844510" w:rsidRPr="00E80F49" w14:paraId="2BC55AA0" w14:textId="77777777" w:rsidTr="00844510">
        <w:trPr>
          <w:gridAfter w:val="1"/>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B539F2E" w14:textId="77777777" w:rsidR="00844510" w:rsidRPr="00E80F49" w:rsidRDefault="00844510" w:rsidP="00844510">
            <w:pPr>
              <w:pStyle w:val="TAC"/>
              <w:rPr>
                <w:lang w:eastAsia="sv-SE"/>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520EB447" w14:textId="77777777" w:rsidR="00844510" w:rsidRPr="00E80F49" w:rsidRDefault="00844510" w:rsidP="00844510">
            <w:pPr>
              <w:pStyle w:val="TAC"/>
              <w:rPr>
                <w:rFonts w:eastAsia="Malgun Gothic"/>
                <w:lang w:eastAsia="ko-KR"/>
              </w:rPr>
            </w:pPr>
            <w:r w:rsidRPr="00E80F49">
              <w:rPr>
                <w:rFonts w:eastAsia="Malgun Gothic"/>
                <w:lang w:eastAsia="ko-KR"/>
              </w:rPr>
              <w:t>Low/Low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926D858" w14:textId="77777777" w:rsidR="00844510" w:rsidRPr="00E80F49" w:rsidRDefault="00844510" w:rsidP="00844510">
            <w:pPr>
              <w:pStyle w:val="TAC"/>
              <w:rPr>
                <w:rFonts w:eastAsia="Malgun Gothic"/>
                <w:lang w:eastAsia="ko-KR"/>
              </w:rPr>
            </w:pPr>
            <w:r w:rsidRPr="00E80F49">
              <w:rPr>
                <w:rFonts w:eastAsia="Malgun Gothic"/>
                <w:lang w:eastAsia="ko-KR"/>
              </w:rPr>
              <w:t>Highest / 10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02466590" w14:textId="77777777" w:rsidR="00844510" w:rsidRPr="00E80F49" w:rsidRDefault="00844510" w:rsidP="00844510">
            <w:pPr>
              <w:pStyle w:val="TAL"/>
              <w:rPr>
                <w:lang w:eastAsia="sv-SE"/>
              </w:rPr>
            </w:pPr>
            <w:r w:rsidRPr="00E80F49">
              <w:t>Exception Note 9 of TS38.101 table 7.3A.4-1</w:t>
            </w:r>
          </w:p>
          <w:p w14:paraId="61B304A0" w14:textId="77777777" w:rsidR="00844510" w:rsidRPr="00E80F49" w:rsidRDefault="00844510" w:rsidP="00844510">
            <w:pPr>
              <w:pStyle w:val="TAL"/>
              <w:rPr>
                <w:rFonts w:eastAsia="Malgun Gothic"/>
                <w:lang w:eastAsia="ko-KR"/>
              </w:rPr>
            </w:pPr>
            <w:r w:rsidRPr="00E80F49">
              <w:t>n71 UL RB allocation 20@10</w:t>
            </w:r>
          </w:p>
        </w:tc>
      </w:tr>
      <w:tr w:rsidR="00844510" w:rsidRPr="00E80F49" w14:paraId="7DB3E21A" w14:textId="77777777" w:rsidTr="00844510">
        <w:trPr>
          <w:gridAfter w:val="1"/>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4D327734" w14:textId="77777777" w:rsidR="00844510" w:rsidRPr="00E80F49" w:rsidRDefault="00844510" w:rsidP="00844510">
            <w:pPr>
              <w:pStyle w:val="TAC"/>
              <w:rPr>
                <w:lang w:eastAsia="sv-SE"/>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2413DFE2" w14:textId="77777777" w:rsidR="00844510" w:rsidRPr="00E80F49" w:rsidRDefault="00844510" w:rsidP="00844510">
            <w:pPr>
              <w:pStyle w:val="TAC"/>
              <w:rPr>
                <w:rFonts w:eastAsia="Malgun Gothic"/>
                <w:lang w:eastAsia="ko-KR"/>
              </w:rPr>
            </w:pPr>
            <w:r w:rsidRPr="00E80F49">
              <w:rPr>
                <w:rFonts w:eastAsia="Malgun Gothic"/>
                <w:lang w:eastAsia="ko-KR"/>
              </w:rPr>
              <w:t>Low/Low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9809A59" w14:textId="77777777" w:rsidR="00844510" w:rsidRPr="00E80F49" w:rsidRDefault="00844510" w:rsidP="00844510">
            <w:pPr>
              <w:pStyle w:val="TAC"/>
              <w:rPr>
                <w:rFonts w:eastAsia="Malgun Gothic"/>
                <w:lang w:eastAsia="ko-KR"/>
              </w:rPr>
            </w:pPr>
            <w:r w:rsidRPr="00E80F49">
              <w:rPr>
                <w:rFonts w:eastAsia="Malgun Gothic"/>
                <w:lang w:eastAsia="ko-KR"/>
              </w:rPr>
              <w:t>5 / 5</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5AE197B" w14:textId="77777777" w:rsidR="00844510" w:rsidRPr="00E80F49" w:rsidRDefault="00844510" w:rsidP="00844510">
            <w:pPr>
              <w:pStyle w:val="TAL"/>
              <w:rPr>
                <w:lang w:eastAsia="sv-SE"/>
              </w:rPr>
            </w:pPr>
            <w:r w:rsidRPr="00E80F49">
              <w:t>Exception Note 9 of TS38.101 table 7.3A.4-1</w:t>
            </w:r>
          </w:p>
          <w:p w14:paraId="431452A8" w14:textId="77777777" w:rsidR="00844510" w:rsidRPr="00E80F49" w:rsidRDefault="00844510" w:rsidP="00844510">
            <w:pPr>
              <w:pStyle w:val="TAL"/>
              <w:rPr>
                <w:rFonts w:eastAsia="Malgun Gothic"/>
                <w:lang w:eastAsia="ko-KR"/>
              </w:rPr>
            </w:pPr>
            <w:r w:rsidRPr="00E80F49">
              <w:lastRenderedPageBreak/>
              <w:t>n71 UL RB allocation 8@10</w:t>
            </w:r>
          </w:p>
        </w:tc>
      </w:tr>
      <w:tr w:rsidR="00844510" w:rsidRPr="00E80F49" w14:paraId="583B96AA" w14:textId="77777777" w:rsidTr="00844510">
        <w:trPr>
          <w:gridAfter w:val="2"/>
          <w:wAfter w:w="122" w:type="dxa"/>
          <w:jc w:val="center"/>
        </w:trPr>
        <w:tc>
          <w:tcPr>
            <w:tcW w:w="9666" w:type="dxa"/>
            <w:gridSpan w:val="8"/>
            <w:tcBorders>
              <w:top w:val="single" w:sz="4" w:space="0" w:color="auto"/>
              <w:left w:val="single" w:sz="4" w:space="0" w:color="auto"/>
              <w:bottom w:val="single" w:sz="4" w:space="0" w:color="auto"/>
              <w:right w:val="single" w:sz="4" w:space="0" w:color="auto"/>
            </w:tcBorders>
            <w:hideMark/>
          </w:tcPr>
          <w:p w14:paraId="78F5EEEF" w14:textId="77777777" w:rsidR="00844510" w:rsidRPr="00E80F49" w:rsidRDefault="00844510" w:rsidP="000D5725">
            <w:pPr>
              <w:pStyle w:val="TAN"/>
              <w:rPr>
                <w:lang w:eastAsia="sv-SE"/>
              </w:rPr>
            </w:pPr>
            <w:r w:rsidRPr="00E80F49">
              <w:lastRenderedPageBreak/>
              <w:t>NOTE 1:</w:t>
            </w:r>
            <w:r w:rsidRPr="00E80F49">
              <w:tab/>
              <w:t>This selection is used in test case 7.3A.1_1 unless otherwise stated.</w:t>
            </w:r>
          </w:p>
          <w:p w14:paraId="2143EE7B" w14:textId="77777777" w:rsidR="000D5725" w:rsidRDefault="00844510" w:rsidP="00D44BD4">
            <w:pPr>
              <w:pStyle w:val="TAN"/>
            </w:pPr>
            <w:r w:rsidRPr="00E80F49">
              <w:t>NOTE 2:</w:t>
            </w:r>
            <w:r w:rsidRPr="00E80F49">
              <w:tab/>
              <w:t>Aggressor band in bold.</w:t>
            </w:r>
          </w:p>
          <w:p w14:paraId="0DDC51D2" w14:textId="55E1D9E8" w:rsidR="00844510" w:rsidRPr="00E80F49" w:rsidRDefault="000D5725" w:rsidP="00D44BD4">
            <w:pPr>
              <w:pStyle w:val="TAN"/>
            </w:pPr>
            <w:r>
              <w:t>NOTE 3:</w:t>
            </w:r>
            <w:r>
              <w:tab/>
              <w:t>Non-exception test frequencies are required to be used in test cases 7.3A.1, 7.3A.2, 7.3A.3, 7.3A.4 which are also referred to in other Rx test cases under chapter 7 of TS38.521-1 [2]</w:t>
            </w:r>
          </w:p>
        </w:tc>
      </w:tr>
    </w:tbl>
    <w:p w14:paraId="63C1D669" w14:textId="77777777" w:rsidR="00D20444" w:rsidRPr="00E80F49" w:rsidRDefault="00D20444" w:rsidP="00CF3F9A">
      <w:pPr>
        <w:rPr>
          <w:rFonts w:eastAsia="Malgun Gothic"/>
          <w:lang w:eastAsia="en-US"/>
        </w:rPr>
      </w:pPr>
    </w:p>
    <w:p w14:paraId="4517A46E" w14:textId="77777777" w:rsidR="00010953" w:rsidRPr="00E80F49" w:rsidRDefault="00010953" w:rsidP="00010953">
      <w:pPr>
        <w:pStyle w:val="Heading4"/>
      </w:pPr>
      <w:bookmarkStart w:id="203" w:name="_Toc59039983"/>
      <w:bookmarkStart w:id="204" w:name="_Toc68073922"/>
      <w:bookmarkStart w:id="205" w:name="_Toc75371784"/>
      <w:bookmarkStart w:id="206" w:name="_Toc83727852"/>
      <w:bookmarkStart w:id="207" w:name="_Toc100005952"/>
      <w:bookmarkStart w:id="208" w:name="_Toc106703500"/>
      <w:bookmarkStart w:id="209" w:name="_Toc131528021"/>
      <w:r w:rsidRPr="00E80F49">
        <w:t>4.1.3.2</w:t>
      </w:r>
      <w:r w:rsidRPr="00E80F49">
        <w:tab/>
        <w:t>Spurious emissions test cases for FR1 UL CA</w:t>
      </w:r>
      <w:bookmarkEnd w:id="203"/>
      <w:bookmarkEnd w:id="204"/>
      <w:bookmarkEnd w:id="205"/>
      <w:bookmarkEnd w:id="206"/>
      <w:bookmarkEnd w:id="207"/>
      <w:bookmarkEnd w:id="208"/>
      <w:bookmarkEnd w:id="209"/>
    </w:p>
    <w:p w14:paraId="370BF27E" w14:textId="77777777" w:rsidR="00010953" w:rsidRPr="00E80F49" w:rsidRDefault="00010953" w:rsidP="00010953">
      <w:r w:rsidRPr="00E80F49">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E80F49" w:rsidRDefault="00010953" w:rsidP="00010953">
      <w:r w:rsidRPr="00E80F49">
        <w:t>The analyses are performed per CA configuration and are stored as zip-files as defined in annex A.</w:t>
      </w:r>
    </w:p>
    <w:p w14:paraId="42A67326" w14:textId="6C34D6E4" w:rsidR="00010953" w:rsidRPr="00E80F49" w:rsidRDefault="00010953" w:rsidP="00010953">
      <w:pPr>
        <w:pStyle w:val="TH"/>
      </w:pPr>
      <w:r w:rsidRPr="00E80F49">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rsidRPr="00E80F49" w14:paraId="27686087" w14:textId="77777777" w:rsidTr="00123D80">
        <w:tc>
          <w:tcPr>
            <w:tcW w:w="1555" w:type="dxa"/>
            <w:shd w:val="clear" w:color="auto" w:fill="auto"/>
          </w:tcPr>
          <w:p w14:paraId="1676D84D" w14:textId="77777777" w:rsidR="000F2329" w:rsidRPr="00E80F49" w:rsidRDefault="000F2329" w:rsidP="008D2C7C">
            <w:pPr>
              <w:pStyle w:val="TAH"/>
            </w:pPr>
            <w:r w:rsidRPr="00E80F49">
              <w:t>CA config</w:t>
            </w:r>
          </w:p>
        </w:tc>
        <w:tc>
          <w:tcPr>
            <w:tcW w:w="1657" w:type="dxa"/>
            <w:shd w:val="clear" w:color="auto" w:fill="auto"/>
          </w:tcPr>
          <w:p w14:paraId="6854C7CE" w14:textId="77777777" w:rsidR="000F2329" w:rsidRPr="00E80F49" w:rsidRDefault="000F2329" w:rsidP="008D2C7C">
            <w:pPr>
              <w:pStyle w:val="TAH"/>
              <w:rPr>
                <w:lang w:eastAsia="zh-CN"/>
              </w:rPr>
            </w:pPr>
            <w:r w:rsidRPr="00E80F49">
              <w:rPr>
                <w:lang w:eastAsia="zh-CN"/>
              </w:rPr>
              <w:t>Number of test point</w:t>
            </w:r>
          </w:p>
        </w:tc>
        <w:tc>
          <w:tcPr>
            <w:tcW w:w="4467" w:type="dxa"/>
            <w:shd w:val="clear" w:color="auto" w:fill="auto"/>
          </w:tcPr>
          <w:p w14:paraId="17820EC4" w14:textId="77777777" w:rsidR="000F2329" w:rsidRPr="00E80F49" w:rsidRDefault="000F2329" w:rsidP="008D2C7C">
            <w:pPr>
              <w:pStyle w:val="TAH"/>
            </w:pPr>
            <w:r w:rsidRPr="00E80F49">
              <w:t>Justification</w:t>
            </w:r>
          </w:p>
        </w:tc>
        <w:tc>
          <w:tcPr>
            <w:tcW w:w="1950" w:type="dxa"/>
            <w:shd w:val="clear" w:color="auto" w:fill="auto"/>
          </w:tcPr>
          <w:p w14:paraId="737D4260" w14:textId="77777777" w:rsidR="000F2329" w:rsidRPr="00E80F49" w:rsidRDefault="000F2329" w:rsidP="008D2C7C">
            <w:pPr>
              <w:pStyle w:val="TAH"/>
            </w:pPr>
            <w:r w:rsidRPr="00E80F49">
              <w:t>Comments</w:t>
            </w:r>
          </w:p>
        </w:tc>
      </w:tr>
      <w:tr w:rsidR="00F9301B" w:rsidRPr="00E80F49" w14:paraId="26539AFD" w14:textId="77777777" w:rsidTr="00123D80">
        <w:tc>
          <w:tcPr>
            <w:tcW w:w="1555" w:type="dxa"/>
            <w:shd w:val="clear" w:color="auto" w:fill="auto"/>
          </w:tcPr>
          <w:p w14:paraId="4C4328F1" w14:textId="78EBA160" w:rsidR="00F9301B" w:rsidRPr="00D44BD4" w:rsidRDefault="00F9301B" w:rsidP="00F9301B">
            <w:pPr>
              <w:pStyle w:val="TAH"/>
              <w:rPr>
                <w:b w:val="0"/>
                <w:bCs/>
              </w:rPr>
            </w:pPr>
            <w:r w:rsidRPr="00D44BD4">
              <w:rPr>
                <w:b w:val="0"/>
                <w:bCs/>
              </w:rPr>
              <w:t>CA_n1A-n8A</w:t>
            </w:r>
          </w:p>
        </w:tc>
        <w:tc>
          <w:tcPr>
            <w:tcW w:w="1657" w:type="dxa"/>
            <w:shd w:val="clear" w:color="auto" w:fill="auto"/>
          </w:tcPr>
          <w:p w14:paraId="4786804A" w14:textId="029ACA94" w:rsidR="00F9301B" w:rsidRPr="00D44BD4" w:rsidRDefault="00F9301B" w:rsidP="00F9301B">
            <w:pPr>
              <w:pStyle w:val="TAH"/>
              <w:rPr>
                <w:b w:val="0"/>
                <w:bCs/>
                <w:lang w:eastAsia="zh-CN"/>
              </w:rPr>
            </w:pPr>
            <w:r w:rsidRPr="00D44BD4">
              <w:rPr>
                <w:b w:val="0"/>
                <w:bCs/>
                <w:lang w:eastAsia="zh-CN"/>
              </w:rPr>
              <w:t>1</w:t>
            </w:r>
          </w:p>
        </w:tc>
        <w:tc>
          <w:tcPr>
            <w:tcW w:w="4467" w:type="dxa"/>
            <w:shd w:val="clear" w:color="auto" w:fill="auto"/>
          </w:tcPr>
          <w:p w14:paraId="0DF46F74" w14:textId="075A360F" w:rsidR="00F9301B" w:rsidRPr="00D44BD4" w:rsidRDefault="00F9301B" w:rsidP="00F9301B">
            <w:pPr>
              <w:pStyle w:val="TAH"/>
              <w:rPr>
                <w:b w:val="0"/>
                <w:bCs/>
              </w:rPr>
            </w:pPr>
            <w:r w:rsidRPr="00D44BD4">
              <w:rPr>
                <w:b w:val="0"/>
                <w:bCs/>
                <w:lang w:eastAsia="ja-JP"/>
              </w:rPr>
              <w:t>38.521-1_TpAnalysisSpur(CA_n1A-n8A).zip</w:t>
            </w:r>
          </w:p>
        </w:tc>
        <w:tc>
          <w:tcPr>
            <w:tcW w:w="1950" w:type="dxa"/>
            <w:shd w:val="clear" w:color="auto" w:fill="auto"/>
          </w:tcPr>
          <w:p w14:paraId="75645D13" w14:textId="2AD889F6" w:rsidR="00F9301B" w:rsidRPr="00D44BD4" w:rsidRDefault="00F9301B" w:rsidP="00F9301B">
            <w:pPr>
              <w:pStyle w:val="TAH"/>
              <w:rPr>
                <w:b w:val="0"/>
                <w:bCs/>
              </w:rPr>
            </w:pPr>
            <w:r w:rsidRPr="00D44BD4">
              <w:rPr>
                <w:b w:val="0"/>
                <w:bCs/>
              </w:rPr>
              <w:t>RAN5#98</w:t>
            </w:r>
          </w:p>
        </w:tc>
      </w:tr>
      <w:tr w:rsidR="00123D80" w:rsidRPr="00E80F49" w14:paraId="5DF08D74" w14:textId="77777777" w:rsidTr="00123D80">
        <w:tc>
          <w:tcPr>
            <w:tcW w:w="1555" w:type="dxa"/>
            <w:shd w:val="clear" w:color="auto" w:fill="auto"/>
          </w:tcPr>
          <w:p w14:paraId="6A4BD410" w14:textId="77777777" w:rsidR="000F2329" w:rsidRPr="00E80F49" w:rsidRDefault="000F2329" w:rsidP="008D2C7C">
            <w:pPr>
              <w:pStyle w:val="TAC"/>
            </w:pPr>
            <w:r w:rsidRPr="00E80F49">
              <w:t>CA_n1A-n78A</w:t>
            </w:r>
          </w:p>
        </w:tc>
        <w:tc>
          <w:tcPr>
            <w:tcW w:w="1657" w:type="dxa"/>
            <w:shd w:val="clear" w:color="auto" w:fill="auto"/>
          </w:tcPr>
          <w:p w14:paraId="7A134C6A" w14:textId="445889AA" w:rsidR="000F2329" w:rsidRPr="00E80F49" w:rsidRDefault="00931B05" w:rsidP="008D2C7C">
            <w:pPr>
              <w:pStyle w:val="TAC"/>
              <w:rPr>
                <w:lang w:eastAsia="zh-CN"/>
              </w:rPr>
            </w:pPr>
            <w:r w:rsidRPr="00512A19">
              <w:rPr>
                <w:lang w:eastAsia="zh-CN"/>
              </w:rPr>
              <w:t>3</w:t>
            </w:r>
          </w:p>
        </w:tc>
        <w:tc>
          <w:tcPr>
            <w:tcW w:w="4467" w:type="dxa"/>
            <w:shd w:val="clear" w:color="auto" w:fill="auto"/>
          </w:tcPr>
          <w:p w14:paraId="51678035" w14:textId="13A60904" w:rsidR="000F2329" w:rsidRPr="00E80F49" w:rsidRDefault="000F2329" w:rsidP="008D2C7C">
            <w:pPr>
              <w:pStyle w:val="TAC"/>
            </w:pPr>
            <w:r w:rsidRPr="00E80F49">
              <w:rPr>
                <w:lang w:eastAsia="ja-JP"/>
              </w:rPr>
              <w:t>38.521-1_TpAnalysisSpur(CA_n1A-n78A)</w:t>
            </w:r>
            <w:r w:rsidR="00931B05" w:rsidRPr="00512A19">
              <w:rPr>
                <w:lang w:eastAsia="ja-JP"/>
              </w:rPr>
              <w:t xml:space="preserve"> </w:t>
            </w:r>
            <w:r w:rsidRPr="00E80F49">
              <w:rPr>
                <w:lang w:eastAsia="ja-JP"/>
              </w:rPr>
              <w:t>v</w:t>
            </w:r>
            <w:r w:rsidR="00931B05" w:rsidRPr="00512A19">
              <w:rPr>
                <w:lang w:eastAsia="ja-JP"/>
              </w:rPr>
              <w:t>3</w:t>
            </w:r>
            <w:r w:rsidRPr="00E80F49">
              <w:rPr>
                <w:lang w:eastAsia="ja-JP"/>
              </w:rPr>
              <w:t>.zip</w:t>
            </w:r>
          </w:p>
        </w:tc>
        <w:tc>
          <w:tcPr>
            <w:tcW w:w="1950" w:type="dxa"/>
            <w:shd w:val="clear" w:color="auto" w:fill="auto"/>
          </w:tcPr>
          <w:p w14:paraId="0AAE5B48" w14:textId="63B49227" w:rsidR="000F2329" w:rsidRPr="00E80F49" w:rsidRDefault="00931B05" w:rsidP="008D2C7C">
            <w:pPr>
              <w:pStyle w:val="TAC"/>
            </w:pPr>
            <w:r w:rsidRPr="00512A19">
              <w:t>RAN5#97</w:t>
            </w:r>
          </w:p>
        </w:tc>
      </w:tr>
      <w:tr w:rsidR="00931B05" w:rsidRPr="00E80F49" w14:paraId="6C4639FF" w14:textId="77777777" w:rsidTr="00123D80">
        <w:tc>
          <w:tcPr>
            <w:tcW w:w="1555" w:type="dxa"/>
            <w:shd w:val="clear" w:color="auto" w:fill="auto"/>
          </w:tcPr>
          <w:p w14:paraId="064217B5" w14:textId="46F8EA8F" w:rsidR="00931B05" w:rsidRPr="00E80F49" w:rsidRDefault="00931B05" w:rsidP="00931B05">
            <w:pPr>
              <w:pStyle w:val="TAC"/>
            </w:pPr>
            <w:r w:rsidRPr="009B287A">
              <w:t>CA_n1A-n79A</w:t>
            </w:r>
          </w:p>
        </w:tc>
        <w:tc>
          <w:tcPr>
            <w:tcW w:w="1657" w:type="dxa"/>
            <w:shd w:val="clear" w:color="auto" w:fill="auto"/>
          </w:tcPr>
          <w:p w14:paraId="30943FB0" w14:textId="564B5BC5" w:rsidR="00931B05" w:rsidRPr="00E80F49" w:rsidDel="00931B05" w:rsidRDefault="00931B05" w:rsidP="00931B05">
            <w:pPr>
              <w:pStyle w:val="TAC"/>
              <w:rPr>
                <w:lang w:eastAsia="zh-CN"/>
              </w:rPr>
            </w:pPr>
            <w:r w:rsidRPr="009B287A">
              <w:rPr>
                <w:lang w:eastAsia="zh-CN"/>
              </w:rPr>
              <w:t>4</w:t>
            </w:r>
          </w:p>
        </w:tc>
        <w:tc>
          <w:tcPr>
            <w:tcW w:w="4467" w:type="dxa"/>
            <w:shd w:val="clear" w:color="auto" w:fill="auto"/>
          </w:tcPr>
          <w:p w14:paraId="425C20F9" w14:textId="240C7D05" w:rsidR="00931B05" w:rsidRPr="00E80F49" w:rsidRDefault="00931B05" w:rsidP="00931B05">
            <w:pPr>
              <w:pStyle w:val="TAC"/>
              <w:rPr>
                <w:lang w:eastAsia="ja-JP"/>
              </w:rPr>
            </w:pPr>
            <w:r w:rsidRPr="009B287A">
              <w:rPr>
                <w:lang w:eastAsia="ja-JP"/>
              </w:rPr>
              <w:t>38.521-1_TpAnalysisSpur(CA_n1A-n79A).zip</w:t>
            </w:r>
          </w:p>
        </w:tc>
        <w:tc>
          <w:tcPr>
            <w:tcW w:w="1950" w:type="dxa"/>
            <w:shd w:val="clear" w:color="auto" w:fill="auto"/>
          </w:tcPr>
          <w:p w14:paraId="6369C8B9" w14:textId="0E24E43D" w:rsidR="00931B05" w:rsidRPr="00E80F49" w:rsidDel="00931B05" w:rsidRDefault="00931B05" w:rsidP="00931B05">
            <w:pPr>
              <w:pStyle w:val="TAC"/>
            </w:pPr>
            <w:r w:rsidRPr="009B287A">
              <w:t>RAN5#97</w:t>
            </w:r>
          </w:p>
        </w:tc>
      </w:tr>
      <w:tr w:rsidR="00931B05" w:rsidRPr="00E80F49" w14:paraId="67BD61F3" w14:textId="77777777" w:rsidTr="00123D80">
        <w:tc>
          <w:tcPr>
            <w:tcW w:w="1555" w:type="dxa"/>
            <w:shd w:val="clear" w:color="auto" w:fill="auto"/>
          </w:tcPr>
          <w:p w14:paraId="7B645F73" w14:textId="5D2519A4" w:rsidR="00931B05" w:rsidRPr="00E80F49" w:rsidRDefault="00931B05" w:rsidP="00931B05">
            <w:pPr>
              <w:pStyle w:val="TAC"/>
            </w:pPr>
            <w:r>
              <w:t>CA_n2A-n77</w:t>
            </w:r>
            <w:r w:rsidRPr="00E80F49">
              <w:t>A</w:t>
            </w:r>
          </w:p>
        </w:tc>
        <w:tc>
          <w:tcPr>
            <w:tcW w:w="1657" w:type="dxa"/>
            <w:shd w:val="clear" w:color="auto" w:fill="auto"/>
          </w:tcPr>
          <w:p w14:paraId="54AEC041" w14:textId="73558676" w:rsidR="00931B05" w:rsidRPr="00E80F49" w:rsidRDefault="00931B05" w:rsidP="00931B05">
            <w:pPr>
              <w:pStyle w:val="TAC"/>
              <w:rPr>
                <w:lang w:eastAsia="zh-CN"/>
              </w:rPr>
            </w:pPr>
            <w:r>
              <w:rPr>
                <w:lang w:eastAsia="zh-CN"/>
              </w:rPr>
              <w:t>3</w:t>
            </w:r>
          </w:p>
        </w:tc>
        <w:tc>
          <w:tcPr>
            <w:tcW w:w="4467" w:type="dxa"/>
            <w:shd w:val="clear" w:color="auto" w:fill="auto"/>
          </w:tcPr>
          <w:p w14:paraId="4F1252A8" w14:textId="2157C8BF" w:rsidR="00931B05" w:rsidRPr="00E80F49" w:rsidRDefault="00931B05" w:rsidP="00931B05">
            <w:pPr>
              <w:pStyle w:val="TAC"/>
              <w:rPr>
                <w:lang w:eastAsia="ja-JP"/>
              </w:rPr>
            </w:pPr>
            <w:r>
              <w:rPr>
                <w:lang w:eastAsia="ja-JP"/>
              </w:rPr>
              <w:t>38.521-1_TpAnalysisSpur(CA_n2A-</w:t>
            </w:r>
            <w:r w:rsidRPr="00351C1E">
              <w:rPr>
                <w:lang w:eastAsia="ja-JP"/>
              </w:rPr>
              <w:t>n77A)</w:t>
            </w:r>
            <w:r w:rsidRPr="00695170">
              <w:rPr>
                <w:lang w:eastAsia="ja-JP"/>
              </w:rPr>
              <w:t xml:space="preserve"> v2</w:t>
            </w:r>
            <w:r>
              <w:rPr>
                <w:lang w:eastAsia="ja-JP"/>
              </w:rPr>
              <w:t>.zip</w:t>
            </w:r>
          </w:p>
        </w:tc>
        <w:tc>
          <w:tcPr>
            <w:tcW w:w="1950" w:type="dxa"/>
            <w:shd w:val="clear" w:color="auto" w:fill="auto"/>
          </w:tcPr>
          <w:p w14:paraId="0CF9D718" w14:textId="4618BA1C" w:rsidR="00931B05" w:rsidRPr="00E80F49" w:rsidDel="00AD5E0E" w:rsidRDefault="00931B05" w:rsidP="00931B05">
            <w:pPr>
              <w:pStyle w:val="TAC"/>
            </w:pPr>
            <w:r>
              <w:t>RAN5#9</w:t>
            </w:r>
            <w:r w:rsidRPr="00695170">
              <w:t>7</w:t>
            </w:r>
          </w:p>
        </w:tc>
      </w:tr>
      <w:tr w:rsidR="00931B05" w:rsidRPr="00E80F49" w14:paraId="09E7759B" w14:textId="77777777" w:rsidTr="00123D80">
        <w:tc>
          <w:tcPr>
            <w:tcW w:w="1555" w:type="dxa"/>
            <w:shd w:val="clear" w:color="auto" w:fill="auto"/>
          </w:tcPr>
          <w:p w14:paraId="1695DB91" w14:textId="638F0D5C" w:rsidR="00931B05" w:rsidRDefault="00931B05" w:rsidP="00931B05">
            <w:pPr>
              <w:pStyle w:val="TAC"/>
            </w:pPr>
            <w:r>
              <w:t>CA_n2A-n5A</w:t>
            </w:r>
          </w:p>
        </w:tc>
        <w:tc>
          <w:tcPr>
            <w:tcW w:w="1657" w:type="dxa"/>
            <w:shd w:val="clear" w:color="auto" w:fill="auto"/>
          </w:tcPr>
          <w:p w14:paraId="0E150912" w14:textId="02006495" w:rsidR="00931B05" w:rsidRDefault="00931B05" w:rsidP="00931B05">
            <w:pPr>
              <w:pStyle w:val="TAC"/>
              <w:rPr>
                <w:lang w:eastAsia="zh-CN"/>
              </w:rPr>
            </w:pPr>
            <w:r>
              <w:rPr>
                <w:lang w:eastAsia="zh-CN"/>
              </w:rPr>
              <w:t>3</w:t>
            </w:r>
          </w:p>
        </w:tc>
        <w:tc>
          <w:tcPr>
            <w:tcW w:w="4467" w:type="dxa"/>
            <w:shd w:val="clear" w:color="auto" w:fill="auto"/>
          </w:tcPr>
          <w:p w14:paraId="58099E47" w14:textId="641F59A8" w:rsidR="00931B05" w:rsidRDefault="00931B05" w:rsidP="00931B05">
            <w:pPr>
              <w:pStyle w:val="TAC"/>
              <w:rPr>
                <w:lang w:eastAsia="ja-JP"/>
              </w:rPr>
            </w:pPr>
            <w:r>
              <w:rPr>
                <w:lang w:eastAsia="ja-JP"/>
              </w:rPr>
              <w:t>38.521-1_TpAnalysisSpur(CA_n2A_n5A).zip</w:t>
            </w:r>
          </w:p>
        </w:tc>
        <w:tc>
          <w:tcPr>
            <w:tcW w:w="1950" w:type="dxa"/>
            <w:shd w:val="clear" w:color="auto" w:fill="auto"/>
          </w:tcPr>
          <w:p w14:paraId="0409E01D" w14:textId="18419B12" w:rsidR="00931B05" w:rsidDel="00093DAD" w:rsidRDefault="00931B05" w:rsidP="00931B05">
            <w:pPr>
              <w:pStyle w:val="TAC"/>
            </w:pPr>
            <w:r>
              <w:t>RAN5#97</w:t>
            </w:r>
          </w:p>
        </w:tc>
      </w:tr>
      <w:tr w:rsidR="00931B05" w:rsidRPr="00E80F49" w14:paraId="57D55243" w14:textId="77777777" w:rsidTr="00123D80">
        <w:tc>
          <w:tcPr>
            <w:tcW w:w="1555" w:type="dxa"/>
            <w:shd w:val="clear" w:color="auto" w:fill="auto"/>
          </w:tcPr>
          <w:p w14:paraId="676F46C6" w14:textId="4884D2D2" w:rsidR="00931B05" w:rsidRDefault="00931B05" w:rsidP="00931B05">
            <w:pPr>
              <w:pStyle w:val="TAC"/>
            </w:pPr>
            <w:r>
              <w:t>CA_n2A-n48A</w:t>
            </w:r>
          </w:p>
        </w:tc>
        <w:tc>
          <w:tcPr>
            <w:tcW w:w="1657" w:type="dxa"/>
            <w:shd w:val="clear" w:color="auto" w:fill="auto"/>
          </w:tcPr>
          <w:p w14:paraId="32FB09E0" w14:textId="2A98A38C" w:rsidR="00931B05" w:rsidRDefault="00931B05" w:rsidP="00931B05">
            <w:pPr>
              <w:pStyle w:val="TAC"/>
              <w:rPr>
                <w:lang w:eastAsia="zh-CN"/>
              </w:rPr>
            </w:pPr>
            <w:r>
              <w:rPr>
                <w:lang w:eastAsia="zh-CN"/>
              </w:rPr>
              <w:t>3</w:t>
            </w:r>
          </w:p>
        </w:tc>
        <w:tc>
          <w:tcPr>
            <w:tcW w:w="4467" w:type="dxa"/>
            <w:shd w:val="clear" w:color="auto" w:fill="auto"/>
          </w:tcPr>
          <w:p w14:paraId="63B69816" w14:textId="3CC702DB" w:rsidR="00931B05" w:rsidRDefault="00931B05" w:rsidP="00931B05">
            <w:pPr>
              <w:pStyle w:val="TAC"/>
              <w:rPr>
                <w:lang w:eastAsia="ja-JP"/>
              </w:rPr>
            </w:pPr>
            <w:r>
              <w:rPr>
                <w:lang w:eastAsia="ja-JP"/>
              </w:rPr>
              <w:t>38.521-1_TpAnalysisSpur(CA_n2A_n48A).zip</w:t>
            </w:r>
          </w:p>
        </w:tc>
        <w:tc>
          <w:tcPr>
            <w:tcW w:w="1950" w:type="dxa"/>
            <w:shd w:val="clear" w:color="auto" w:fill="auto"/>
          </w:tcPr>
          <w:p w14:paraId="6EF5694B" w14:textId="25D27615" w:rsidR="00931B05" w:rsidRDefault="00931B05" w:rsidP="00931B05">
            <w:pPr>
              <w:pStyle w:val="TAC"/>
            </w:pPr>
            <w:r>
              <w:t>RAN5#97</w:t>
            </w:r>
          </w:p>
        </w:tc>
      </w:tr>
      <w:tr w:rsidR="0086504F" w:rsidRPr="00E80F49" w14:paraId="36A48BEC" w14:textId="77777777" w:rsidTr="00123D80">
        <w:tc>
          <w:tcPr>
            <w:tcW w:w="1555" w:type="dxa"/>
            <w:shd w:val="clear" w:color="auto" w:fill="auto"/>
          </w:tcPr>
          <w:p w14:paraId="2D4C4A5D" w14:textId="446C664B" w:rsidR="0086504F" w:rsidRDefault="0086504F" w:rsidP="0086504F">
            <w:pPr>
              <w:pStyle w:val="TAC"/>
            </w:pPr>
            <w:r w:rsidRPr="00B0170B">
              <w:rPr>
                <w:lang w:eastAsia="zh-CN"/>
              </w:rPr>
              <w:t>CA_n3A-n41A</w:t>
            </w:r>
          </w:p>
        </w:tc>
        <w:tc>
          <w:tcPr>
            <w:tcW w:w="1657" w:type="dxa"/>
            <w:shd w:val="clear" w:color="auto" w:fill="auto"/>
          </w:tcPr>
          <w:p w14:paraId="62CD9059" w14:textId="0D9D308D" w:rsidR="0086504F" w:rsidRDefault="0086504F" w:rsidP="0086504F">
            <w:pPr>
              <w:pStyle w:val="TAC"/>
              <w:rPr>
                <w:lang w:eastAsia="zh-CN"/>
              </w:rPr>
            </w:pPr>
            <w:r w:rsidRPr="00B0170B">
              <w:rPr>
                <w:lang w:eastAsia="zh-CN"/>
              </w:rPr>
              <w:t>6</w:t>
            </w:r>
          </w:p>
        </w:tc>
        <w:tc>
          <w:tcPr>
            <w:tcW w:w="4467" w:type="dxa"/>
            <w:shd w:val="clear" w:color="auto" w:fill="auto"/>
          </w:tcPr>
          <w:p w14:paraId="032799E0" w14:textId="625C5AE0" w:rsidR="0086504F" w:rsidRDefault="0086504F" w:rsidP="0086504F">
            <w:pPr>
              <w:pStyle w:val="TAC"/>
              <w:rPr>
                <w:lang w:eastAsia="ja-JP"/>
              </w:rPr>
            </w:pPr>
            <w:r w:rsidRPr="00B0170B">
              <w:rPr>
                <w:lang w:eastAsia="ja-JP"/>
              </w:rPr>
              <w:t>38.521-1_TpAnalysisSpur(CA_n3A-n41A).zip</w:t>
            </w:r>
          </w:p>
        </w:tc>
        <w:tc>
          <w:tcPr>
            <w:tcW w:w="1950" w:type="dxa"/>
            <w:shd w:val="clear" w:color="auto" w:fill="auto"/>
          </w:tcPr>
          <w:p w14:paraId="2146DD4D" w14:textId="0C17326C" w:rsidR="0086504F" w:rsidRDefault="0086504F" w:rsidP="0086504F">
            <w:pPr>
              <w:pStyle w:val="TAC"/>
            </w:pPr>
            <w:r w:rsidRPr="00B0170B">
              <w:t>RAN5#97</w:t>
            </w:r>
          </w:p>
        </w:tc>
      </w:tr>
      <w:tr w:rsidR="0086504F" w:rsidRPr="00E80F49" w14:paraId="50D5FEF4" w14:textId="77777777" w:rsidTr="00123D80">
        <w:tc>
          <w:tcPr>
            <w:tcW w:w="1555" w:type="dxa"/>
            <w:shd w:val="clear" w:color="auto" w:fill="auto"/>
          </w:tcPr>
          <w:p w14:paraId="706F9319" w14:textId="77777777" w:rsidR="0086504F" w:rsidRPr="00E80F49" w:rsidRDefault="0086504F" w:rsidP="0086504F">
            <w:pPr>
              <w:pStyle w:val="TAC"/>
            </w:pPr>
            <w:r w:rsidRPr="00E80F49">
              <w:t>CA_n3A-n78A</w:t>
            </w:r>
          </w:p>
        </w:tc>
        <w:tc>
          <w:tcPr>
            <w:tcW w:w="1657" w:type="dxa"/>
            <w:shd w:val="clear" w:color="auto" w:fill="auto"/>
          </w:tcPr>
          <w:p w14:paraId="036B1EDF" w14:textId="3DA89F0F" w:rsidR="0086504F" w:rsidRPr="00E80F49" w:rsidRDefault="0086504F" w:rsidP="0086504F">
            <w:pPr>
              <w:pStyle w:val="TAC"/>
              <w:rPr>
                <w:lang w:eastAsia="zh-CN"/>
              </w:rPr>
            </w:pPr>
            <w:r>
              <w:rPr>
                <w:lang w:eastAsia="zh-CN"/>
              </w:rPr>
              <w:t>4</w:t>
            </w:r>
          </w:p>
        </w:tc>
        <w:tc>
          <w:tcPr>
            <w:tcW w:w="4467" w:type="dxa"/>
            <w:shd w:val="clear" w:color="auto" w:fill="auto"/>
          </w:tcPr>
          <w:p w14:paraId="3F8BFCFF" w14:textId="0C683B4A" w:rsidR="0086504F" w:rsidRPr="00E80F49" w:rsidRDefault="0086504F" w:rsidP="0086504F">
            <w:pPr>
              <w:pStyle w:val="TAC"/>
            </w:pPr>
            <w:r>
              <w:rPr>
                <w:lang w:eastAsia="ja-JP"/>
              </w:rPr>
              <w:t>38.521-1_</w:t>
            </w:r>
            <w:r w:rsidRPr="00E80F49">
              <w:rPr>
                <w:lang w:eastAsia="ja-JP"/>
              </w:rPr>
              <w:t>TpAnalysisSpur(</w:t>
            </w:r>
            <w:r>
              <w:rPr>
                <w:lang w:eastAsia="ja-JP"/>
              </w:rPr>
              <w:t>CA_</w:t>
            </w:r>
            <w:r w:rsidRPr="00E80F49">
              <w:rPr>
                <w:lang w:eastAsia="ja-JP"/>
              </w:rPr>
              <w:t>n3A-n78A)</w:t>
            </w:r>
            <w:r>
              <w:rPr>
                <w:lang w:eastAsia="ja-JP"/>
              </w:rPr>
              <w:t xml:space="preserve"> v1</w:t>
            </w:r>
            <w:r w:rsidRPr="00E80F49">
              <w:rPr>
                <w:lang w:eastAsia="ja-JP"/>
              </w:rPr>
              <w:t>.zip</w:t>
            </w:r>
          </w:p>
        </w:tc>
        <w:tc>
          <w:tcPr>
            <w:tcW w:w="1950" w:type="dxa"/>
            <w:shd w:val="clear" w:color="auto" w:fill="auto"/>
          </w:tcPr>
          <w:p w14:paraId="78758E03" w14:textId="08EAE8F4" w:rsidR="0086504F" w:rsidRPr="00E80F49" w:rsidRDefault="0086504F" w:rsidP="0086504F">
            <w:pPr>
              <w:pStyle w:val="TAC"/>
            </w:pPr>
            <w:r w:rsidRPr="00E80F49">
              <w:t>RAN5#</w:t>
            </w:r>
            <w:r>
              <w:t>97</w:t>
            </w:r>
          </w:p>
        </w:tc>
      </w:tr>
      <w:tr w:rsidR="0086504F" w:rsidRPr="00E80F49" w14:paraId="5F1F5F8F" w14:textId="77777777" w:rsidTr="0048499D">
        <w:tc>
          <w:tcPr>
            <w:tcW w:w="1555" w:type="dxa"/>
            <w:shd w:val="clear" w:color="auto" w:fill="auto"/>
          </w:tcPr>
          <w:p w14:paraId="56D01444" w14:textId="77777777" w:rsidR="0086504F" w:rsidRDefault="0086504F" w:rsidP="0086504F">
            <w:pPr>
              <w:pStyle w:val="TAC"/>
            </w:pPr>
            <w:r>
              <w:t>CA_n5A-n77</w:t>
            </w:r>
            <w:r w:rsidRPr="00E80F49">
              <w:t>A</w:t>
            </w:r>
          </w:p>
        </w:tc>
        <w:tc>
          <w:tcPr>
            <w:tcW w:w="1657" w:type="dxa"/>
            <w:shd w:val="clear" w:color="auto" w:fill="auto"/>
          </w:tcPr>
          <w:p w14:paraId="07A64FBF" w14:textId="77777777" w:rsidR="0086504F" w:rsidRDefault="0086504F" w:rsidP="0086504F">
            <w:pPr>
              <w:pStyle w:val="TAC"/>
              <w:rPr>
                <w:lang w:eastAsia="zh-CN"/>
              </w:rPr>
            </w:pPr>
            <w:r>
              <w:rPr>
                <w:lang w:eastAsia="zh-CN"/>
              </w:rPr>
              <w:t>7</w:t>
            </w:r>
          </w:p>
        </w:tc>
        <w:tc>
          <w:tcPr>
            <w:tcW w:w="4467" w:type="dxa"/>
            <w:shd w:val="clear" w:color="auto" w:fill="auto"/>
          </w:tcPr>
          <w:p w14:paraId="124DFA1A" w14:textId="36F79EB3" w:rsidR="0086504F" w:rsidRDefault="0086504F" w:rsidP="0086504F">
            <w:pPr>
              <w:pStyle w:val="TAC"/>
              <w:rPr>
                <w:lang w:eastAsia="ja-JP"/>
              </w:rPr>
            </w:pPr>
            <w:r>
              <w:rPr>
                <w:lang w:eastAsia="ja-JP"/>
              </w:rPr>
              <w:t>38.521-1_TpAnalysisSpur(CA_n5</w:t>
            </w:r>
            <w:r w:rsidRPr="00351C1E">
              <w:rPr>
                <w:lang w:eastAsia="ja-JP"/>
              </w:rPr>
              <w:t>A</w:t>
            </w:r>
            <w:r>
              <w:rPr>
                <w:lang w:eastAsia="ja-JP"/>
              </w:rPr>
              <w:t>-</w:t>
            </w:r>
            <w:r w:rsidRPr="00351C1E">
              <w:rPr>
                <w:lang w:eastAsia="ja-JP"/>
              </w:rPr>
              <w:t>n77A)</w:t>
            </w:r>
            <w:r w:rsidR="00382BE3" w:rsidRPr="00775706">
              <w:rPr>
                <w:lang w:eastAsia="ja-JP"/>
              </w:rPr>
              <w:t xml:space="preserve"> v2</w:t>
            </w:r>
            <w:r>
              <w:rPr>
                <w:lang w:eastAsia="ja-JP"/>
              </w:rPr>
              <w:t>.zip</w:t>
            </w:r>
          </w:p>
        </w:tc>
        <w:tc>
          <w:tcPr>
            <w:tcW w:w="1950" w:type="dxa"/>
            <w:shd w:val="clear" w:color="auto" w:fill="auto"/>
          </w:tcPr>
          <w:p w14:paraId="54807543" w14:textId="65221A78" w:rsidR="0086504F" w:rsidRDefault="0086504F" w:rsidP="0086504F">
            <w:pPr>
              <w:pStyle w:val="TAC"/>
            </w:pPr>
            <w:r>
              <w:t>RAN5#9</w:t>
            </w:r>
            <w:r w:rsidR="00382BE3" w:rsidRPr="00775706">
              <w:t>7</w:t>
            </w:r>
          </w:p>
        </w:tc>
      </w:tr>
      <w:tr w:rsidR="0086504F" w:rsidRPr="00E80F49" w14:paraId="3DD069DE" w14:textId="77777777" w:rsidTr="00123D80">
        <w:tc>
          <w:tcPr>
            <w:tcW w:w="1555" w:type="dxa"/>
            <w:shd w:val="clear" w:color="auto" w:fill="auto"/>
          </w:tcPr>
          <w:p w14:paraId="3CA2A5D7" w14:textId="77777777" w:rsidR="0086504F" w:rsidRPr="00E80F49" w:rsidRDefault="0086504F" w:rsidP="0086504F">
            <w:pPr>
              <w:pStyle w:val="TAC"/>
            </w:pPr>
            <w:r w:rsidRPr="00E80F49">
              <w:t>CA_n8A-n78A</w:t>
            </w:r>
          </w:p>
        </w:tc>
        <w:tc>
          <w:tcPr>
            <w:tcW w:w="1657" w:type="dxa"/>
            <w:shd w:val="clear" w:color="auto" w:fill="auto"/>
          </w:tcPr>
          <w:p w14:paraId="46C102B8" w14:textId="685E68B3" w:rsidR="0086504F" w:rsidRPr="00E80F49" w:rsidRDefault="0086504F" w:rsidP="0086504F">
            <w:pPr>
              <w:pStyle w:val="TAC"/>
              <w:rPr>
                <w:lang w:eastAsia="zh-CN"/>
              </w:rPr>
            </w:pPr>
            <w:r>
              <w:rPr>
                <w:lang w:eastAsia="zh-CN"/>
              </w:rPr>
              <w:t>5</w:t>
            </w:r>
          </w:p>
        </w:tc>
        <w:tc>
          <w:tcPr>
            <w:tcW w:w="4467" w:type="dxa"/>
            <w:shd w:val="clear" w:color="auto" w:fill="auto"/>
          </w:tcPr>
          <w:p w14:paraId="75922FF9" w14:textId="097298F0" w:rsidR="0086504F" w:rsidRPr="00E80F49" w:rsidRDefault="0086504F" w:rsidP="0086504F">
            <w:pPr>
              <w:pStyle w:val="TAC"/>
            </w:pPr>
            <w:r>
              <w:rPr>
                <w:lang w:eastAsia="ja-JP"/>
              </w:rPr>
              <w:t>38.521-1_</w:t>
            </w:r>
            <w:r w:rsidRPr="00E80F49">
              <w:rPr>
                <w:lang w:eastAsia="ja-JP"/>
              </w:rPr>
              <w:t>TpAnalysisSpur(</w:t>
            </w:r>
            <w:r>
              <w:rPr>
                <w:lang w:eastAsia="ja-JP"/>
              </w:rPr>
              <w:t>CA_</w:t>
            </w:r>
            <w:r w:rsidRPr="00E80F49">
              <w:rPr>
                <w:lang w:eastAsia="ja-JP"/>
              </w:rPr>
              <w:t>n8A-n78A)</w:t>
            </w:r>
            <w:r>
              <w:rPr>
                <w:lang w:eastAsia="ja-JP"/>
              </w:rPr>
              <w:t xml:space="preserve"> v1</w:t>
            </w:r>
            <w:r w:rsidRPr="00E80F49">
              <w:rPr>
                <w:lang w:eastAsia="ja-JP"/>
              </w:rPr>
              <w:t>.zip</w:t>
            </w:r>
          </w:p>
        </w:tc>
        <w:tc>
          <w:tcPr>
            <w:tcW w:w="1950" w:type="dxa"/>
            <w:shd w:val="clear" w:color="auto" w:fill="auto"/>
          </w:tcPr>
          <w:p w14:paraId="04474937" w14:textId="08E38594" w:rsidR="0086504F" w:rsidRPr="00E80F49" w:rsidRDefault="0086504F" w:rsidP="0086504F">
            <w:pPr>
              <w:pStyle w:val="TAC"/>
            </w:pPr>
            <w:r w:rsidRPr="00E80F49">
              <w:t>RAN5#</w:t>
            </w:r>
            <w:r>
              <w:t>97</w:t>
            </w:r>
          </w:p>
        </w:tc>
      </w:tr>
      <w:tr w:rsidR="0086504F" w:rsidRPr="00E80F49" w14:paraId="248071CC" w14:textId="77777777" w:rsidTr="00123D80">
        <w:tc>
          <w:tcPr>
            <w:tcW w:w="1555" w:type="dxa"/>
            <w:shd w:val="clear" w:color="auto" w:fill="auto"/>
          </w:tcPr>
          <w:p w14:paraId="177968FA" w14:textId="46591457" w:rsidR="0086504F" w:rsidRPr="00E80F49" w:rsidRDefault="0086504F" w:rsidP="0086504F">
            <w:pPr>
              <w:pStyle w:val="TAC"/>
            </w:pPr>
            <w:r w:rsidRPr="00E80F49">
              <w:t>CA_n24A-n41A</w:t>
            </w:r>
          </w:p>
        </w:tc>
        <w:tc>
          <w:tcPr>
            <w:tcW w:w="1657" w:type="dxa"/>
            <w:shd w:val="clear" w:color="auto" w:fill="auto"/>
          </w:tcPr>
          <w:p w14:paraId="27BCEA6E" w14:textId="626E1B87" w:rsidR="0086504F" w:rsidRPr="00E80F49" w:rsidRDefault="0086504F" w:rsidP="0086504F">
            <w:pPr>
              <w:pStyle w:val="TAC"/>
              <w:rPr>
                <w:lang w:eastAsia="zh-CN"/>
              </w:rPr>
            </w:pPr>
            <w:r w:rsidRPr="00E80F49">
              <w:rPr>
                <w:lang w:eastAsia="zh-CN"/>
              </w:rPr>
              <w:t>5</w:t>
            </w:r>
          </w:p>
        </w:tc>
        <w:tc>
          <w:tcPr>
            <w:tcW w:w="4467" w:type="dxa"/>
            <w:shd w:val="clear" w:color="auto" w:fill="auto"/>
          </w:tcPr>
          <w:p w14:paraId="157A4CDD" w14:textId="352306A6" w:rsidR="0086504F" w:rsidRPr="00E80F49" w:rsidRDefault="0086504F" w:rsidP="0086504F">
            <w:pPr>
              <w:pStyle w:val="TAC"/>
              <w:rPr>
                <w:lang w:eastAsia="ja-JP"/>
              </w:rPr>
            </w:pPr>
            <w:r w:rsidRPr="00E80F49">
              <w:rPr>
                <w:lang w:eastAsia="ja-JP"/>
              </w:rPr>
              <w:t>38.521-1_TpAnalysisSpur(CA_n24A-n41A).zip</w:t>
            </w:r>
          </w:p>
        </w:tc>
        <w:tc>
          <w:tcPr>
            <w:tcW w:w="1950" w:type="dxa"/>
            <w:shd w:val="clear" w:color="auto" w:fill="auto"/>
          </w:tcPr>
          <w:p w14:paraId="0FE37808" w14:textId="1DC2FC3E" w:rsidR="0086504F" w:rsidRPr="00E80F49" w:rsidRDefault="0086504F" w:rsidP="0086504F">
            <w:pPr>
              <w:pStyle w:val="TAC"/>
            </w:pPr>
            <w:r w:rsidRPr="00E80F49">
              <w:t>RAN5#95e</w:t>
            </w:r>
          </w:p>
        </w:tc>
      </w:tr>
      <w:tr w:rsidR="0086504F" w:rsidRPr="00E80F49" w14:paraId="7E0DF534" w14:textId="77777777" w:rsidTr="00123D80">
        <w:tc>
          <w:tcPr>
            <w:tcW w:w="1555" w:type="dxa"/>
            <w:shd w:val="clear" w:color="auto" w:fill="auto"/>
          </w:tcPr>
          <w:p w14:paraId="63B33ABC" w14:textId="632D0753" w:rsidR="0086504F" w:rsidRPr="00E80F49" w:rsidRDefault="0086504F" w:rsidP="0086504F">
            <w:pPr>
              <w:pStyle w:val="TAC"/>
            </w:pPr>
            <w:r w:rsidRPr="00E80F49">
              <w:t>CA_n24A-n48A</w:t>
            </w:r>
          </w:p>
        </w:tc>
        <w:tc>
          <w:tcPr>
            <w:tcW w:w="1657" w:type="dxa"/>
            <w:shd w:val="clear" w:color="auto" w:fill="auto"/>
          </w:tcPr>
          <w:p w14:paraId="6DE12D30" w14:textId="517EF80F" w:rsidR="0086504F" w:rsidRPr="00E80F49" w:rsidRDefault="0086504F" w:rsidP="0086504F">
            <w:pPr>
              <w:pStyle w:val="TAC"/>
              <w:rPr>
                <w:lang w:eastAsia="zh-CN"/>
              </w:rPr>
            </w:pPr>
            <w:r w:rsidRPr="00E80F49">
              <w:rPr>
                <w:lang w:eastAsia="zh-CN"/>
              </w:rPr>
              <w:t>2</w:t>
            </w:r>
          </w:p>
        </w:tc>
        <w:tc>
          <w:tcPr>
            <w:tcW w:w="4467" w:type="dxa"/>
            <w:shd w:val="clear" w:color="auto" w:fill="auto"/>
          </w:tcPr>
          <w:p w14:paraId="728F840B" w14:textId="0EFF296D" w:rsidR="0086504F" w:rsidRPr="00E80F49" w:rsidRDefault="0086504F" w:rsidP="0086504F">
            <w:pPr>
              <w:pStyle w:val="TAC"/>
              <w:rPr>
                <w:lang w:eastAsia="ja-JP"/>
              </w:rPr>
            </w:pPr>
            <w:r w:rsidRPr="00E80F49">
              <w:rPr>
                <w:lang w:eastAsia="ja-JP"/>
              </w:rPr>
              <w:t>38.521-1_TpAnalysisSpur(CA_n24A-n48A).zip</w:t>
            </w:r>
          </w:p>
        </w:tc>
        <w:tc>
          <w:tcPr>
            <w:tcW w:w="1950" w:type="dxa"/>
            <w:shd w:val="clear" w:color="auto" w:fill="auto"/>
          </w:tcPr>
          <w:p w14:paraId="06C992B6" w14:textId="5C538AAC" w:rsidR="0086504F" w:rsidRPr="00E80F49" w:rsidRDefault="0086504F" w:rsidP="0086504F">
            <w:pPr>
              <w:pStyle w:val="TAC"/>
            </w:pPr>
            <w:r w:rsidRPr="00E80F49">
              <w:t>RAN5#95e</w:t>
            </w:r>
          </w:p>
        </w:tc>
      </w:tr>
      <w:tr w:rsidR="0086504F" w:rsidRPr="00E80F49" w14:paraId="1627E216" w14:textId="77777777" w:rsidTr="00123D80">
        <w:tc>
          <w:tcPr>
            <w:tcW w:w="1555" w:type="dxa"/>
            <w:shd w:val="clear" w:color="auto" w:fill="auto"/>
          </w:tcPr>
          <w:p w14:paraId="27E82391" w14:textId="54DED206" w:rsidR="0086504F" w:rsidRPr="00E80F49" w:rsidRDefault="0086504F" w:rsidP="0086504F">
            <w:pPr>
              <w:pStyle w:val="TAC"/>
            </w:pPr>
            <w:r w:rsidRPr="00E80F49">
              <w:t>CA_n24A-n77A</w:t>
            </w:r>
          </w:p>
        </w:tc>
        <w:tc>
          <w:tcPr>
            <w:tcW w:w="1657" w:type="dxa"/>
            <w:shd w:val="clear" w:color="auto" w:fill="auto"/>
          </w:tcPr>
          <w:p w14:paraId="0FA938A3" w14:textId="032C18DC" w:rsidR="0086504F" w:rsidRPr="00E80F49" w:rsidRDefault="0086504F" w:rsidP="0086504F">
            <w:pPr>
              <w:pStyle w:val="TAC"/>
              <w:rPr>
                <w:lang w:eastAsia="zh-CN"/>
              </w:rPr>
            </w:pPr>
            <w:r w:rsidRPr="00E80F49">
              <w:rPr>
                <w:lang w:eastAsia="zh-CN"/>
              </w:rPr>
              <w:t>4</w:t>
            </w:r>
          </w:p>
        </w:tc>
        <w:tc>
          <w:tcPr>
            <w:tcW w:w="4467" w:type="dxa"/>
            <w:shd w:val="clear" w:color="auto" w:fill="auto"/>
          </w:tcPr>
          <w:p w14:paraId="69EE7936" w14:textId="4DC259E2" w:rsidR="0086504F" w:rsidRPr="00E80F49" w:rsidRDefault="0086504F" w:rsidP="0086504F">
            <w:pPr>
              <w:pStyle w:val="TAC"/>
              <w:rPr>
                <w:lang w:eastAsia="ja-JP"/>
              </w:rPr>
            </w:pPr>
            <w:r w:rsidRPr="00E80F49">
              <w:rPr>
                <w:lang w:eastAsia="ja-JP"/>
              </w:rPr>
              <w:t>38.521-1_TpAnalysisSpur(CA_n24A-n77A).zip</w:t>
            </w:r>
          </w:p>
        </w:tc>
        <w:tc>
          <w:tcPr>
            <w:tcW w:w="1950" w:type="dxa"/>
            <w:shd w:val="clear" w:color="auto" w:fill="auto"/>
          </w:tcPr>
          <w:p w14:paraId="7CAD0F10" w14:textId="0BFBD283" w:rsidR="0086504F" w:rsidRPr="00E80F49" w:rsidRDefault="0086504F" w:rsidP="0086504F">
            <w:pPr>
              <w:pStyle w:val="TAC"/>
            </w:pPr>
            <w:r w:rsidRPr="00E80F49">
              <w:t>RAN5#95e</w:t>
            </w:r>
          </w:p>
        </w:tc>
      </w:tr>
      <w:tr w:rsidR="0086504F" w:rsidRPr="00E80F49" w14:paraId="7D44DFE6" w14:textId="77777777" w:rsidTr="00123D80">
        <w:tc>
          <w:tcPr>
            <w:tcW w:w="1555" w:type="dxa"/>
            <w:shd w:val="clear" w:color="auto" w:fill="auto"/>
          </w:tcPr>
          <w:p w14:paraId="294F706C" w14:textId="74698CD8" w:rsidR="0086504F" w:rsidRPr="00E80F49" w:rsidRDefault="0086504F" w:rsidP="0086504F">
            <w:pPr>
              <w:pStyle w:val="TAC"/>
            </w:pPr>
            <w:r w:rsidRPr="00D532DB">
              <w:t>CA_n26A-n66A</w:t>
            </w:r>
          </w:p>
        </w:tc>
        <w:tc>
          <w:tcPr>
            <w:tcW w:w="1657" w:type="dxa"/>
            <w:shd w:val="clear" w:color="auto" w:fill="auto"/>
          </w:tcPr>
          <w:p w14:paraId="6798A6F0" w14:textId="104D2120" w:rsidR="0086504F" w:rsidRPr="00E80F49" w:rsidRDefault="0086504F" w:rsidP="0086504F">
            <w:pPr>
              <w:pStyle w:val="TAC"/>
              <w:rPr>
                <w:lang w:eastAsia="zh-CN"/>
              </w:rPr>
            </w:pPr>
            <w:r w:rsidRPr="00D532DB">
              <w:rPr>
                <w:lang w:eastAsia="zh-CN"/>
              </w:rPr>
              <w:t>1</w:t>
            </w:r>
          </w:p>
        </w:tc>
        <w:tc>
          <w:tcPr>
            <w:tcW w:w="4467" w:type="dxa"/>
            <w:shd w:val="clear" w:color="auto" w:fill="auto"/>
          </w:tcPr>
          <w:p w14:paraId="66493EDE" w14:textId="79FC7667" w:rsidR="0086504F" w:rsidRPr="00E80F49" w:rsidRDefault="0086504F" w:rsidP="0086504F">
            <w:pPr>
              <w:pStyle w:val="TAC"/>
              <w:rPr>
                <w:lang w:eastAsia="ja-JP"/>
              </w:rPr>
            </w:pPr>
            <w:r w:rsidRPr="00D532DB">
              <w:t>38.521-1_TpAnalysisSpur(CA_n26A-n66A).zip</w:t>
            </w:r>
          </w:p>
        </w:tc>
        <w:tc>
          <w:tcPr>
            <w:tcW w:w="1950" w:type="dxa"/>
            <w:shd w:val="clear" w:color="auto" w:fill="auto"/>
          </w:tcPr>
          <w:p w14:paraId="22FDCA41" w14:textId="1B883D7C" w:rsidR="0086504F" w:rsidRPr="00E80F49" w:rsidDel="00AD5E0E" w:rsidRDefault="0086504F" w:rsidP="0086504F">
            <w:pPr>
              <w:pStyle w:val="TAC"/>
            </w:pPr>
            <w:r w:rsidRPr="00D532DB">
              <w:t>RAN5#96e</w:t>
            </w:r>
          </w:p>
        </w:tc>
      </w:tr>
      <w:tr w:rsidR="0086504F" w:rsidRPr="00E80F49" w14:paraId="140E7D3F" w14:textId="77777777" w:rsidTr="00123D80">
        <w:tc>
          <w:tcPr>
            <w:tcW w:w="1555" w:type="dxa"/>
            <w:shd w:val="clear" w:color="auto" w:fill="auto"/>
          </w:tcPr>
          <w:p w14:paraId="07884D77" w14:textId="612FBFBF" w:rsidR="0086504F" w:rsidRPr="00E80F49" w:rsidRDefault="0086504F" w:rsidP="0086504F">
            <w:pPr>
              <w:pStyle w:val="TAC"/>
            </w:pPr>
            <w:r w:rsidRPr="00D532DB">
              <w:t>CA_n26A-n70A</w:t>
            </w:r>
          </w:p>
        </w:tc>
        <w:tc>
          <w:tcPr>
            <w:tcW w:w="1657" w:type="dxa"/>
            <w:shd w:val="clear" w:color="auto" w:fill="auto"/>
          </w:tcPr>
          <w:p w14:paraId="13108801" w14:textId="7FDBE86F" w:rsidR="0086504F" w:rsidRPr="00E80F49" w:rsidRDefault="0086504F" w:rsidP="0086504F">
            <w:pPr>
              <w:pStyle w:val="TAC"/>
              <w:rPr>
                <w:lang w:eastAsia="zh-CN"/>
              </w:rPr>
            </w:pPr>
            <w:r w:rsidRPr="00D532DB">
              <w:rPr>
                <w:lang w:eastAsia="zh-CN"/>
              </w:rPr>
              <w:t>1</w:t>
            </w:r>
          </w:p>
        </w:tc>
        <w:tc>
          <w:tcPr>
            <w:tcW w:w="4467" w:type="dxa"/>
            <w:shd w:val="clear" w:color="auto" w:fill="auto"/>
          </w:tcPr>
          <w:p w14:paraId="7C3E438F" w14:textId="3270F9AA" w:rsidR="0086504F" w:rsidRPr="00E80F49" w:rsidRDefault="0086504F" w:rsidP="0086504F">
            <w:pPr>
              <w:pStyle w:val="TAC"/>
              <w:rPr>
                <w:lang w:eastAsia="ja-JP"/>
              </w:rPr>
            </w:pPr>
            <w:r w:rsidRPr="00D532DB">
              <w:t>38.521-1_TpAnalysisSpur(CA_n26A-n70A).zip</w:t>
            </w:r>
          </w:p>
        </w:tc>
        <w:tc>
          <w:tcPr>
            <w:tcW w:w="1950" w:type="dxa"/>
            <w:shd w:val="clear" w:color="auto" w:fill="auto"/>
          </w:tcPr>
          <w:p w14:paraId="7BB2C3CD" w14:textId="54AB72CC" w:rsidR="0086504F" w:rsidRPr="00E80F49" w:rsidDel="00AD5E0E" w:rsidRDefault="0086504F" w:rsidP="0086504F">
            <w:pPr>
              <w:pStyle w:val="TAC"/>
            </w:pPr>
            <w:r w:rsidRPr="00D532DB">
              <w:t>RAN5#96e</w:t>
            </w:r>
          </w:p>
        </w:tc>
      </w:tr>
      <w:tr w:rsidR="0086504F" w:rsidRPr="00E80F49" w14:paraId="52080CEE" w14:textId="77777777" w:rsidTr="00123D80">
        <w:tc>
          <w:tcPr>
            <w:tcW w:w="1555" w:type="dxa"/>
            <w:shd w:val="clear" w:color="auto" w:fill="auto"/>
          </w:tcPr>
          <w:p w14:paraId="7F7A4DE6" w14:textId="77777777" w:rsidR="0086504F" w:rsidRPr="00E80F49" w:rsidRDefault="0086504F" w:rsidP="0086504F">
            <w:pPr>
              <w:pStyle w:val="TAC"/>
            </w:pPr>
            <w:r w:rsidRPr="00E80F49">
              <w:rPr>
                <w:lang w:eastAsia="zh-CN"/>
              </w:rPr>
              <w:t>CA_n28A-n41A</w:t>
            </w:r>
          </w:p>
        </w:tc>
        <w:tc>
          <w:tcPr>
            <w:tcW w:w="1657" w:type="dxa"/>
            <w:shd w:val="clear" w:color="auto" w:fill="auto"/>
          </w:tcPr>
          <w:p w14:paraId="120B721C" w14:textId="77777777" w:rsidR="0086504F" w:rsidRPr="00E80F49" w:rsidRDefault="0086504F" w:rsidP="0086504F">
            <w:pPr>
              <w:pStyle w:val="TAC"/>
              <w:rPr>
                <w:lang w:eastAsia="zh-CN"/>
              </w:rPr>
            </w:pPr>
            <w:r w:rsidRPr="00E80F49">
              <w:rPr>
                <w:lang w:eastAsia="zh-CN"/>
              </w:rPr>
              <w:t>4</w:t>
            </w:r>
          </w:p>
        </w:tc>
        <w:tc>
          <w:tcPr>
            <w:tcW w:w="4467" w:type="dxa"/>
            <w:shd w:val="clear" w:color="auto" w:fill="auto"/>
          </w:tcPr>
          <w:p w14:paraId="5C2551E5" w14:textId="693619D3" w:rsidR="0086504F" w:rsidRPr="00E80F49" w:rsidRDefault="0086504F" w:rsidP="0086504F">
            <w:pPr>
              <w:pStyle w:val="TAC"/>
            </w:pPr>
            <w:r w:rsidRPr="00E80F49">
              <w:rPr>
                <w:lang w:eastAsia="ja-JP"/>
              </w:rPr>
              <w:t>38.521-1_TpAnalysisSpur(CA_n28A-n41A)</w:t>
            </w:r>
            <w:r w:rsidRPr="00806A84">
              <w:rPr>
                <w:lang w:eastAsia="ja-JP"/>
              </w:rPr>
              <w:t xml:space="preserve"> v1</w:t>
            </w:r>
            <w:r w:rsidRPr="00E80F49">
              <w:rPr>
                <w:lang w:eastAsia="ja-JP"/>
              </w:rPr>
              <w:t>.zip</w:t>
            </w:r>
          </w:p>
        </w:tc>
        <w:tc>
          <w:tcPr>
            <w:tcW w:w="1950" w:type="dxa"/>
            <w:shd w:val="clear" w:color="auto" w:fill="auto"/>
          </w:tcPr>
          <w:p w14:paraId="1EC3A119" w14:textId="505FD127" w:rsidR="0086504F" w:rsidRPr="00E80F49" w:rsidRDefault="0086504F" w:rsidP="0086504F">
            <w:pPr>
              <w:pStyle w:val="TAC"/>
            </w:pPr>
            <w:r w:rsidRPr="00E80F49">
              <w:t>RAN5#9</w:t>
            </w:r>
            <w:r w:rsidRPr="00806A84">
              <w:t>7</w:t>
            </w:r>
          </w:p>
        </w:tc>
      </w:tr>
      <w:tr w:rsidR="0086504F" w:rsidRPr="00E80F49" w14:paraId="13B8A39B" w14:textId="77777777" w:rsidTr="00123D80">
        <w:tc>
          <w:tcPr>
            <w:tcW w:w="1555" w:type="dxa"/>
            <w:shd w:val="clear" w:color="auto" w:fill="auto"/>
          </w:tcPr>
          <w:p w14:paraId="05A32A5C" w14:textId="74C6CC64" w:rsidR="0086504F" w:rsidRPr="00E80F49" w:rsidRDefault="0086504F" w:rsidP="0086504F">
            <w:pPr>
              <w:pStyle w:val="TAC"/>
              <w:rPr>
                <w:lang w:eastAsia="zh-CN"/>
              </w:rPr>
            </w:pPr>
            <w:r w:rsidRPr="00E80F49">
              <w:rPr>
                <w:lang w:eastAsia="zh-CN"/>
              </w:rPr>
              <w:t>CA_n</w:t>
            </w:r>
            <w:r>
              <w:rPr>
                <w:lang w:eastAsia="zh-CN"/>
              </w:rPr>
              <w:t>39</w:t>
            </w:r>
            <w:r w:rsidRPr="00E80F49">
              <w:rPr>
                <w:lang w:eastAsia="zh-CN"/>
              </w:rPr>
              <w:t>A-n41A</w:t>
            </w:r>
          </w:p>
        </w:tc>
        <w:tc>
          <w:tcPr>
            <w:tcW w:w="1657" w:type="dxa"/>
            <w:shd w:val="clear" w:color="auto" w:fill="auto"/>
          </w:tcPr>
          <w:p w14:paraId="5F9CAC3D" w14:textId="099C0FB1" w:rsidR="0086504F" w:rsidRPr="00E80F49" w:rsidRDefault="0086504F" w:rsidP="0086504F">
            <w:pPr>
              <w:pStyle w:val="TAC"/>
              <w:rPr>
                <w:lang w:eastAsia="zh-CN"/>
              </w:rPr>
            </w:pPr>
            <w:r>
              <w:rPr>
                <w:lang w:eastAsia="zh-CN"/>
              </w:rPr>
              <w:t>1</w:t>
            </w:r>
          </w:p>
        </w:tc>
        <w:tc>
          <w:tcPr>
            <w:tcW w:w="4467" w:type="dxa"/>
            <w:shd w:val="clear" w:color="auto" w:fill="auto"/>
          </w:tcPr>
          <w:p w14:paraId="18888F6E" w14:textId="4312BA6A" w:rsidR="0086504F" w:rsidRPr="00E80F49" w:rsidRDefault="0086504F" w:rsidP="0086504F">
            <w:pPr>
              <w:pStyle w:val="TAC"/>
              <w:rPr>
                <w:lang w:eastAsia="ja-JP"/>
              </w:rPr>
            </w:pPr>
            <w:r w:rsidRPr="00E80F49">
              <w:rPr>
                <w:lang w:eastAsia="ja-JP"/>
              </w:rPr>
              <w:t>38.521-1_TpAnalysisSpur(CA_n</w:t>
            </w:r>
            <w:r>
              <w:rPr>
                <w:lang w:eastAsia="ja-JP"/>
              </w:rPr>
              <w:t>39</w:t>
            </w:r>
            <w:r w:rsidRPr="00E80F49">
              <w:rPr>
                <w:lang w:eastAsia="ja-JP"/>
              </w:rPr>
              <w:t>A-n41A).zip</w:t>
            </w:r>
          </w:p>
        </w:tc>
        <w:tc>
          <w:tcPr>
            <w:tcW w:w="1950" w:type="dxa"/>
            <w:shd w:val="clear" w:color="auto" w:fill="auto"/>
          </w:tcPr>
          <w:p w14:paraId="49F33EAF" w14:textId="4086486E" w:rsidR="0086504F" w:rsidRPr="00E80F49" w:rsidRDefault="0086504F" w:rsidP="0086504F">
            <w:pPr>
              <w:pStyle w:val="TAC"/>
            </w:pPr>
            <w:r w:rsidRPr="00E80F49">
              <w:t>RAN5#9</w:t>
            </w:r>
            <w:r>
              <w:t>7</w:t>
            </w:r>
          </w:p>
        </w:tc>
      </w:tr>
      <w:tr w:rsidR="0086504F" w:rsidRPr="00E80F49" w14:paraId="216A33B8" w14:textId="77777777" w:rsidTr="00123D80">
        <w:tc>
          <w:tcPr>
            <w:tcW w:w="1555" w:type="dxa"/>
            <w:shd w:val="clear" w:color="auto" w:fill="auto"/>
          </w:tcPr>
          <w:p w14:paraId="19E4DFEE" w14:textId="77777777" w:rsidR="0086504F" w:rsidRPr="00E80F49" w:rsidRDefault="0086504F" w:rsidP="0086504F">
            <w:pPr>
              <w:pStyle w:val="TAC"/>
            </w:pPr>
            <w:r w:rsidRPr="00E80F49">
              <w:t>CA_n</w:t>
            </w:r>
            <w:r w:rsidRPr="00E80F49">
              <w:rPr>
                <w:lang w:eastAsia="zh-CN"/>
              </w:rPr>
              <w:t>41</w:t>
            </w:r>
            <w:r w:rsidRPr="00E80F49">
              <w:t>A-n7</w:t>
            </w:r>
            <w:r w:rsidRPr="00E80F49">
              <w:rPr>
                <w:lang w:eastAsia="zh-CN"/>
              </w:rPr>
              <w:t>9</w:t>
            </w:r>
            <w:r w:rsidRPr="00E80F49">
              <w:t>A</w:t>
            </w:r>
          </w:p>
        </w:tc>
        <w:tc>
          <w:tcPr>
            <w:tcW w:w="1657" w:type="dxa"/>
            <w:shd w:val="clear" w:color="auto" w:fill="auto"/>
          </w:tcPr>
          <w:p w14:paraId="7C6F5C4A" w14:textId="06E7A53B" w:rsidR="0086504F" w:rsidRPr="00E80F49" w:rsidRDefault="0086504F" w:rsidP="0086504F">
            <w:pPr>
              <w:pStyle w:val="TAC"/>
              <w:rPr>
                <w:lang w:eastAsia="zh-CN"/>
              </w:rPr>
            </w:pPr>
            <w:r w:rsidRPr="000A2CAA">
              <w:rPr>
                <w:lang w:eastAsia="zh-CN"/>
              </w:rPr>
              <w:t>8</w:t>
            </w:r>
          </w:p>
        </w:tc>
        <w:tc>
          <w:tcPr>
            <w:tcW w:w="4467" w:type="dxa"/>
            <w:shd w:val="clear" w:color="auto" w:fill="auto"/>
          </w:tcPr>
          <w:p w14:paraId="573470E0" w14:textId="0F0FD744" w:rsidR="0086504F" w:rsidRPr="00E80F49" w:rsidRDefault="0086504F" w:rsidP="0086504F">
            <w:pPr>
              <w:pStyle w:val="TAC"/>
            </w:pPr>
            <w:r>
              <w:rPr>
                <w:lang w:eastAsia="ja-JP"/>
              </w:rPr>
              <w:t>38.521-1_</w:t>
            </w:r>
            <w:r w:rsidRPr="00E80F49">
              <w:rPr>
                <w:lang w:eastAsia="ja-JP"/>
              </w:rPr>
              <w:t>TpAnalysisSpur(</w:t>
            </w:r>
            <w:r>
              <w:rPr>
                <w:lang w:eastAsia="ja-JP"/>
              </w:rPr>
              <w:t>CA_</w:t>
            </w:r>
            <w:r w:rsidRPr="00E80F49">
              <w:rPr>
                <w:lang w:eastAsia="ja-JP"/>
              </w:rPr>
              <w:t>n</w:t>
            </w:r>
            <w:r w:rsidRPr="00E80F49">
              <w:rPr>
                <w:lang w:eastAsia="zh-CN"/>
              </w:rPr>
              <w:t>41</w:t>
            </w:r>
            <w:r w:rsidRPr="00E80F49">
              <w:rPr>
                <w:lang w:eastAsia="ja-JP"/>
              </w:rPr>
              <w:t>A-n7</w:t>
            </w:r>
            <w:r w:rsidRPr="00E80F49">
              <w:rPr>
                <w:lang w:eastAsia="zh-CN"/>
              </w:rPr>
              <w:t>9</w:t>
            </w:r>
            <w:r w:rsidRPr="00E80F49">
              <w:rPr>
                <w:lang w:eastAsia="ja-JP"/>
              </w:rPr>
              <w:t>A)</w:t>
            </w:r>
            <w:r w:rsidRPr="000A2CAA">
              <w:rPr>
                <w:lang w:eastAsia="ja-JP"/>
              </w:rPr>
              <w:t xml:space="preserve"> v1</w:t>
            </w:r>
            <w:r w:rsidRPr="00E80F49">
              <w:rPr>
                <w:lang w:eastAsia="ja-JP"/>
              </w:rPr>
              <w:t>.zip</w:t>
            </w:r>
          </w:p>
        </w:tc>
        <w:tc>
          <w:tcPr>
            <w:tcW w:w="1950" w:type="dxa"/>
            <w:shd w:val="clear" w:color="auto" w:fill="auto"/>
          </w:tcPr>
          <w:p w14:paraId="11DB3418" w14:textId="2F67345F" w:rsidR="0086504F" w:rsidRPr="00E80F49" w:rsidRDefault="0086504F" w:rsidP="0086504F">
            <w:pPr>
              <w:pStyle w:val="TAC"/>
            </w:pPr>
            <w:r w:rsidRPr="00E80F49">
              <w:t>RAN5#</w:t>
            </w:r>
            <w:r>
              <w:rPr>
                <w:lang w:eastAsia="zh-CN"/>
              </w:rPr>
              <w:t>97</w:t>
            </w:r>
          </w:p>
        </w:tc>
      </w:tr>
      <w:tr w:rsidR="0086504F" w:rsidRPr="00E80F49" w14:paraId="6F71848D" w14:textId="77777777" w:rsidTr="00123D80">
        <w:tc>
          <w:tcPr>
            <w:tcW w:w="1555" w:type="dxa"/>
            <w:shd w:val="clear" w:color="auto" w:fill="auto"/>
          </w:tcPr>
          <w:p w14:paraId="22AF31EE" w14:textId="5AF645F6" w:rsidR="0086504F" w:rsidRPr="00E80F49" w:rsidRDefault="0086504F" w:rsidP="0086504F">
            <w:pPr>
              <w:pStyle w:val="TAC"/>
            </w:pPr>
            <w:r w:rsidRPr="00D532DB">
              <w:t>CA_n48A-n66A</w:t>
            </w:r>
          </w:p>
        </w:tc>
        <w:tc>
          <w:tcPr>
            <w:tcW w:w="1657" w:type="dxa"/>
            <w:shd w:val="clear" w:color="auto" w:fill="auto"/>
          </w:tcPr>
          <w:p w14:paraId="361B379A" w14:textId="34E6CEF3" w:rsidR="0086504F" w:rsidRPr="00E80F49" w:rsidRDefault="0086504F" w:rsidP="0086504F">
            <w:pPr>
              <w:pStyle w:val="TAC"/>
              <w:rPr>
                <w:lang w:eastAsia="zh-CN"/>
              </w:rPr>
            </w:pPr>
            <w:r w:rsidRPr="00D532DB">
              <w:rPr>
                <w:lang w:eastAsia="zh-CN"/>
              </w:rPr>
              <w:t>1</w:t>
            </w:r>
          </w:p>
        </w:tc>
        <w:tc>
          <w:tcPr>
            <w:tcW w:w="4467" w:type="dxa"/>
            <w:shd w:val="clear" w:color="auto" w:fill="auto"/>
          </w:tcPr>
          <w:p w14:paraId="4D30D501" w14:textId="6C1B135F" w:rsidR="0086504F" w:rsidRPr="00E80F49" w:rsidRDefault="0086504F" w:rsidP="0086504F">
            <w:pPr>
              <w:pStyle w:val="TAC"/>
              <w:rPr>
                <w:lang w:eastAsia="ja-JP"/>
              </w:rPr>
            </w:pPr>
            <w:r w:rsidRPr="00D532DB">
              <w:t>38.521-1_TpAnalysisSpur(CA_n48A-n66A)</w:t>
            </w:r>
            <w:r w:rsidRPr="00255367">
              <w:t xml:space="preserve"> v1</w:t>
            </w:r>
            <w:r w:rsidRPr="00D532DB">
              <w:t>.zip</w:t>
            </w:r>
          </w:p>
        </w:tc>
        <w:tc>
          <w:tcPr>
            <w:tcW w:w="1950" w:type="dxa"/>
            <w:shd w:val="clear" w:color="auto" w:fill="auto"/>
          </w:tcPr>
          <w:p w14:paraId="65685AD5" w14:textId="2BCCC0F5" w:rsidR="0086504F" w:rsidRPr="00E80F49" w:rsidDel="00AD5E0E" w:rsidRDefault="0086504F" w:rsidP="0086504F">
            <w:pPr>
              <w:pStyle w:val="TAC"/>
            </w:pPr>
            <w:r w:rsidRPr="00D532DB">
              <w:t>RAN5#</w:t>
            </w:r>
            <w:r w:rsidRPr="00255367">
              <w:t>97</w:t>
            </w:r>
          </w:p>
        </w:tc>
      </w:tr>
      <w:tr w:rsidR="0086504F" w:rsidRPr="00E80F49" w14:paraId="5463E72C" w14:textId="77777777" w:rsidTr="00123D80">
        <w:tc>
          <w:tcPr>
            <w:tcW w:w="1555" w:type="dxa"/>
            <w:shd w:val="clear" w:color="auto" w:fill="auto"/>
          </w:tcPr>
          <w:p w14:paraId="5CC7093E" w14:textId="3F10FDCD" w:rsidR="0086504F" w:rsidRPr="00D532DB" w:rsidRDefault="0086504F" w:rsidP="0086504F">
            <w:pPr>
              <w:pStyle w:val="TAC"/>
            </w:pPr>
            <w:r w:rsidRPr="00605797">
              <w:t>CA_n</w:t>
            </w:r>
            <w:r w:rsidRPr="00605797">
              <w:rPr>
                <w:lang w:eastAsia="zh-CN"/>
              </w:rPr>
              <w:t>4</w:t>
            </w:r>
            <w:r>
              <w:rPr>
                <w:lang w:eastAsia="zh-CN"/>
              </w:rPr>
              <w:t>8</w:t>
            </w:r>
            <w:r w:rsidRPr="00605797">
              <w:t>A-n7</w:t>
            </w:r>
            <w:r>
              <w:t>0</w:t>
            </w:r>
            <w:r w:rsidRPr="00605797">
              <w:t>A</w:t>
            </w:r>
          </w:p>
        </w:tc>
        <w:tc>
          <w:tcPr>
            <w:tcW w:w="1657" w:type="dxa"/>
            <w:shd w:val="clear" w:color="auto" w:fill="auto"/>
          </w:tcPr>
          <w:p w14:paraId="5ABA88AE" w14:textId="09E58069" w:rsidR="0086504F" w:rsidRPr="00D532DB" w:rsidRDefault="0086504F" w:rsidP="0086504F">
            <w:pPr>
              <w:pStyle w:val="TAC"/>
              <w:rPr>
                <w:lang w:eastAsia="zh-CN"/>
              </w:rPr>
            </w:pPr>
            <w:r>
              <w:rPr>
                <w:lang w:eastAsia="zh-CN"/>
              </w:rPr>
              <w:t>2</w:t>
            </w:r>
          </w:p>
        </w:tc>
        <w:tc>
          <w:tcPr>
            <w:tcW w:w="4467" w:type="dxa"/>
            <w:shd w:val="clear" w:color="auto" w:fill="auto"/>
          </w:tcPr>
          <w:p w14:paraId="411A7066" w14:textId="447BF4F1" w:rsidR="0086504F" w:rsidRPr="00D532DB" w:rsidRDefault="0086504F" w:rsidP="0086504F">
            <w:pPr>
              <w:pStyle w:val="TAC"/>
            </w:pPr>
            <w:r>
              <w:rPr>
                <w:lang w:eastAsia="ja-JP"/>
              </w:rPr>
              <w:t>38.521-1_</w:t>
            </w:r>
            <w:r w:rsidRPr="00605797">
              <w:rPr>
                <w:lang w:eastAsia="ja-JP"/>
              </w:rPr>
              <w:t>TpAnalysisSpur(</w:t>
            </w:r>
            <w:r>
              <w:rPr>
                <w:lang w:eastAsia="ja-JP"/>
              </w:rPr>
              <w:t>CA_</w:t>
            </w:r>
            <w:r w:rsidRPr="00605797">
              <w:rPr>
                <w:lang w:eastAsia="ja-JP"/>
              </w:rPr>
              <w:t>n</w:t>
            </w:r>
            <w:r w:rsidRPr="00605797">
              <w:rPr>
                <w:lang w:eastAsia="zh-CN"/>
              </w:rPr>
              <w:t>4</w:t>
            </w:r>
            <w:r>
              <w:rPr>
                <w:lang w:eastAsia="zh-CN"/>
              </w:rPr>
              <w:t>8</w:t>
            </w:r>
            <w:r w:rsidRPr="00605797">
              <w:rPr>
                <w:lang w:eastAsia="ja-JP"/>
              </w:rPr>
              <w:t>A-n7</w:t>
            </w:r>
            <w:r>
              <w:rPr>
                <w:lang w:eastAsia="ja-JP"/>
              </w:rPr>
              <w:t>0</w:t>
            </w:r>
            <w:r w:rsidRPr="00605797">
              <w:rPr>
                <w:lang w:eastAsia="ja-JP"/>
              </w:rPr>
              <w:t>A).zip</w:t>
            </w:r>
          </w:p>
        </w:tc>
        <w:tc>
          <w:tcPr>
            <w:tcW w:w="1950" w:type="dxa"/>
            <w:shd w:val="clear" w:color="auto" w:fill="auto"/>
          </w:tcPr>
          <w:p w14:paraId="2E56D631" w14:textId="69135317" w:rsidR="0086504F" w:rsidRPr="00D532DB" w:rsidRDefault="0086504F" w:rsidP="0086504F">
            <w:pPr>
              <w:pStyle w:val="TAC"/>
            </w:pPr>
            <w:r w:rsidRPr="00605797">
              <w:t>RAN5#</w:t>
            </w:r>
            <w:r>
              <w:t>96e</w:t>
            </w:r>
          </w:p>
        </w:tc>
      </w:tr>
      <w:tr w:rsidR="0086504F" w:rsidRPr="00E80F49" w14:paraId="7BB04020" w14:textId="77777777" w:rsidTr="00123D80">
        <w:tc>
          <w:tcPr>
            <w:tcW w:w="1555" w:type="dxa"/>
            <w:shd w:val="clear" w:color="auto" w:fill="auto"/>
          </w:tcPr>
          <w:p w14:paraId="74469B1F" w14:textId="539BBEE2" w:rsidR="0086504F" w:rsidRPr="00E80F49" w:rsidRDefault="0086504F" w:rsidP="0086504F">
            <w:pPr>
              <w:pStyle w:val="TAC"/>
            </w:pPr>
            <w:r w:rsidRPr="00D532DB">
              <w:t>CA_n48A-n71A</w:t>
            </w:r>
          </w:p>
        </w:tc>
        <w:tc>
          <w:tcPr>
            <w:tcW w:w="1657" w:type="dxa"/>
            <w:shd w:val="clear" w:color="auto" w:fill="auto"/>
          </w:tcPr>
          <w:p w14:paraId="53B9E747" w14:textId="18F6CC54" w:rsidR="0086504F" w:rsidRPr="00E80F49" w:rsidRDefault="0086504F" w:rsidP="0086504F">
            <w:pPr>
              <w:pStyle w:val="TAC"/>
              <w:rPr>
                <w:lang w:eastAsia="zh-CN"/>
              </w:rPr>
            </w:pPr>
            <w:r w:rsidRPr="00D532DB">
              <w:rPr>
                <w:lang w:eastAsia="zh-CN"/>
              </w:rPr>
              <w:t>2</w:t>
            </w:r>
          </w:p>
        </w:tc>
        <w:tc>
          <w:tcPr>
            <w:tcW w:w="4467" w:type="dxa"/>
            <w:shd w:val="clear" w:color="auto" w:fill="auto"/>
          </w:tcPr>
          <w:p w14:paraId="1DEA61BE" w14:textId="58E02886" w:rsidR="0086504F" w:rsidRPr="00E80F49" w:rsidRDefault="0086504F" w:rsidP="0086504F">
            <w:pPr>
              <w:pStyle w:val="TAC"/>
              <w:rPr>
                <w:lang w:eastAsia="ja-JP"/>
              </w:rPr>
            </w:pPr>
            <w:r w:rsidRPr="00D532DB">
              <w:t>38.521-1_TpAnalysisSpur(CA_n48A-n71A)</w:t>
            </w:r>
            <w:r>
              <w:t xml:space="preserve"> v1</w:t>
            </w:r>
            <w:r w:rsidRPr="00D532DB">
              <w:t>.zip</w:t>
            </w:r>
          </w:p>
        </w:tc>
        <w:tc>
          <w:tcPr>
            <w:tcW w:w="1950" w:type="dxa"/>
            <w:shd w:val="clear" w:color="auto" w:fill="auto"/>
          </w:tcPr>
          <w:p w14:paraId="43B46C6C" w14:textId="0E16E731" w:rsidR="0086504F" w:rsidRPr="00E80F49" w:rsidDel="00AD5E0E" w:rsidRDefault="0086504F" w:rsidP="0086504F">
            <w:pPr>
              <w:pStyle w:val="TAC"/>
            </w:pPr>
            <w:r w:rsidRPr="00D532DB">
              <w:t>RAN5#9</w:t>
            </w:r>
            <w:r>
              <w:t>7</w:t>
            </w:r>
          </w:p>
        </w:tc>
      </w:tr>
      <w:tr w:rsidR="0086504F" w:rsidRPr="00E80F49" w14:paraId="1D29B7E2" w14:textId="77777777" w:rsidTr="00123D80">
        <w:tc>
          <w:tcPr>
            <w:tcW w:w="1555" w:type="dxa"/>
            <w:shd w:val="clear" w:color="auto" w:fill="auto"/>
          </w:tcPr>
          <w:p w14:paraId="375EFE42" w14:textId="6A42603C" w:rsidR="0086504F" w:rsidRPr="00E80F49" w:rsidRDefault="0086504F" w:rsidP="0086504F">
            <w:pPr>
              <w:pStyle w:val="TAC"/>
            </w:pPr>
            <w:r w:rsidRPr="00D532DB">
              <w:t>CA_n66A-n71A</w:t>
            </w:r>
          </w:p>
        </w:tc>
        <w:tc>
          <w:tcPr>
            <w:tcW w:w="1657" w:type="dxa"/>
            <w:shd w:val="clear" w:color="auto" w:fill="auto"/>
          </w:tcPr>
          <w:p w14:paraId="524CFE58" w14:textId="0F72DE4D" w:rsidR="0086504F" w:rsidRPr="00E80F49" w:rsidRDefault="0086504F" w:rsidP="0086504F">
            <w:pPr>
              <w:pStyle w:val="TAC"/>
              <w:rPr>
                <w:lang w:eastAsia="zh-CN"/>
              </w:rPr>
            </w:pPr>
            <w:r w:rsidRPr="00D532DB">
              <w:rPr>
                <w:lang w:eastAsia="zh-CN"/>
              </w:rPr>
              <w:t>1</w:t>
            </w:r>
          </w:p>
        </w:tc>
        <w:tc>
          <w:tcPr>
            <w:tcW w:w="4467" w:type="dxa"/>
            <w:shd w:val="clear" w:color="auto" w:fill="auto"/>
          </w:tcPr>
          <w:p w14:paraId="6EC66409" w14:textId="44C6F728" w:rsidR="0086504F" w:rsidRPr="00E80F49" w:rsidRDefault="0086504F" w:rsidP="0086504F">
            <w:pPr>
              <w:pStyle w:val="TAC"/>
              <w:rPr>
                <w:lang w:eastAsia="ja-JP"/>
              </w:rPr>
            </w:pPr>
            <w:r w:rsidRPr="00D532DB">
              <w:t>38.521-1_TpAnalysisSpur(CA_n66A-n71A).zip</w:t>
            </w:r>
          </w:p>
        </w:tc>
        <w:tc>
          <w:tcPr>
            <w:tcW w:w="1950" w:type="dxa"/>
            <w:shd w:val="clear" w:color="auto" w:fill="auto"/>
          </w:tcPr>
          <w:p w14:paraId="4BF8A6F4" w14:textId="1FAFF5E7" w:rsidR="0086504F" w:rsidRPr="00E80F49" w:rsidDel="00AD5E0E" w:rsidRDefault="0086504F" w:rsidP="0086504F">
            <w:pPr>
              <w:pStyle w:val="TAC"/>
            </w:pPr>
            <w:r w:rsidRPr="00D532DB">
              <w:t>RAN5#96e</w:t>
            </w:r>
          </w:p>
        </w:tc>
      </w:tr>
      <w:tr w:rsidR="0086504F" w:rsidRPr="00E80F49" w14:paraId="2C5478C3" w14:textId="77777777" w:rsidTr="00123D80">
        <w:tc>
          <w:tcPr>
            <w:tcW w:w="1555" w:type="dxa"/>
            <w:shd w:val="clear" w:color="auto" w:fill="auto"/>
          </w:tcPr>
          <w:p w14:paraId="32FE80DE" w14:textId="0A17FAF8" w:rsidR="0086504F" w:rsidRPr="00E80F49" w:rsidRDefault="0086504F" w:rsidP="0086504F">
            <w:pPr>
              <w:pStyle w:val="TAC"/>
            </w:pPr>
            <w:r>
              <w:t>CA_n66A-n77</w:t>
            </w:r>
            <w:r w:rsidRPr="00E80F49">
              <w:t>A</w:t>
            </w:r>
          </w:p>
        </w:tc>
        <w:tc>
          <w:tcPr>
            <w:tcW w:w="1657" w:type="dxa"/>
            <w:shd w:val="clear" w:color="auto" w:fill="auto"/>
          </w:tcPr>
          <w:p w14:paraId="68A29173" w14:textId="3C79741D" w:rsidR="0086504F" w:rsidRPr="00E80F49" w:rsidRDefault="0086504F" w:rsidP="0086504F">
            <w:pPr>
              <w:pStyle w:val="TAC"/>
              <w:rPr>
                <w:lang w:eastAsia="zh-CN"/>
              </w:rPr>
            </w:pPr>
            <w:r>
              <w:rPr>
                <w:lang w:eastAsia="zh-CN"/>
              </w:rPr>
              <w:t>9</w:t>
            </w:r>
          </w:p>
        </w:tc>
        <w:tc>
          <w:tcPr>
            <w:tcW w:w="4467" w:type="dxa"/>
            <w:shd w:val="clear" w:color="auto" w:fill="auto"/>
          </w:tcPr>
          <w:p w14:paraId="3FB2C996" w14:textId="1A68442B" w:rsidR="0086504F" w:rsidRPr="00E80F49" w:rsidRDefault="0086504F" w:rsidP="0086504F">
            <w:pPr>
              <w:pStyle w:val="TAC"/>
              <w:rPr>
                <w:lang w:eastAsia="ja-JP"/>
              </w:rPr>
            </w:pPr>
            <w:r>
              <w:rPr>
                <w:lang w:eastAsia="ja-JP"/>
              </w:rPr>
              <w:t>38.521-1_TpAnalysisSpur(CA_n66</w:t>
            </w:r>
            <w:r w:rsidRPr="00351C1E">
              <w:rPr>
                <w:lang w:eastAsia="ja-JP"/>
              </w:rPr>
              <w:t>A</w:t>
            </w:r>
            <w:r>
              <w:rPr>
                <w:lang w:eastAsia="ja-JP"/>
              </w:rPr>
              <w:t>-</w:t>
            </w:r>
            <w:r w:rsidRPr="00351C1E">
              <w:rPr>
                <w:lang w:eastAsia="ja-JP"/>
              </w:rPr>
              <w:t>n77A)</w:t>
            </w:r>
            <w:r>
              <w:rPr>
                <w:lang w:eastAsia="ja-JP"/>
              </w:rPr>
              <w:t xml:space="preserve"> v2.zip</w:t>
            </w:r>
          </w:p>
        </w:tc>
        <w:tc>
          <w:tcPr>
            <w:tcW w:w="1950" w:type="dxa"/>
            <w:shd w:val="clear" w:color="auto" w:fill="auto"/>
          </w:tcPr>
          <w:p w14:paraId="48EC4D0B" w14:textId="6D61CA33" w:rsidR="0086504F" w:rsidRPr="00E80F49" w:rsidDel="00AD5E0E" w:rsidRDefault="0086504F" w:rsidP="0086504F">
            <w:pPr>
              <w:pStyle w:val="TAC"/>
            </w:pPr>
            <w:r>
              <w:t>RAN5#97</w:t>
            </w:r>
          </w:p>
        </w:tc>
      </w:tr>
      <w:tr w:rsidR="0086504F" w:rsidRPr="00E80F49" w14:paraId="1B8D417F" w14:textId="77777777" w:rsidTr="004823E2">
        <w:tc>
          <w:tcPr>
            <w:tcW w:w="1555"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86504F" w:rsidRPr="00E80F49" w:rsidRDefault="0086504F" w:rsidP="0086504F">
            <w:pPr>
              <w:pStyle w:val="TAC"/>
            </w:pPr>
            <w:r w:rsidRPr="00D532DB">
              <w:t>CA_n70A-n71A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86504F" w:rsidRPr="00E80F49" w:rsidRDefault="0086504F" w:rsidP="0086504F">
            <w:pPr>
              <w:pStyle w:val="TAC"/>
              <w:rPr>
                <w:lang w:eastAsia="zh-CN"/>
              </w:rPr>
            </w:pPr>
            <w:r w:rsidRPr="00D532DB">
              <w:rPr>
                <w:lang w:eastAsia="zh-CN"/>
              </w:rPr>
              <w:t>1</w:t>
            </w:r>
          </w:p>
        </w:tc>
        <w:tc>
          <w:tcPr>
            <w:tcW w:w="4467"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86504F" w:rsidRPr="00E80F49" w:rsidRDefault="0086504F" w:rsidP="0086504F">
            <w:pPr>
              <w:pStyle w:val="TAC"/>
              <w:rPr>
                <w:lang w:eastAsia="ja-JP"/>
              </w:rPr>
            </w:pPr>
            <w:r w:rsidRPr="00D532DB">
              <w:rPr>
                <w:lang w:eastAsia="ja-JP"/>
              </w:rPr>
              <w:t>38.521-1_TpAnalysisSpur(CA_n70A-n71A).zip</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86504F" w:rsidRPr="00E80F49" w:rsidDel="00AD5E0E" w:rsidRDefault="0086504F" w:rsidP="0086504F">
            <w:pPr>
              <w:pStyle w:val="TAC"/>
            </w:pPr>
            <w:r w:rsidRPr="00D532DB">
              <w:t>RAN5#96e</w:t>
            </w:r>
          </w:p>
        </w:tc>
      </w:tr>
      <w:tr w:rsidR="00382BE3" w:rsidRPr="00E80F49" w14:paraId="4E915B0D" w14:textId="77777777" w:rsidTr="004823E2">
        <w:tc>
          <w:tcPr>
            <w:tcW w:w="1555"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82BE3" w:rsidRPr="00D532DB" w:rsidRDefault="00382BE3" w:rsidP="00382BE3">
            <w:pPr>
              <w:pStyle w:val="TAC"/>
            </w:pPr>
            <w:r w:rsidRPr="008D5211">
              <w:t>CA_n71A-n77A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82BE3" w:rsidRPr="00D532DB" w:rsidRDefault="00382BE3" w:rsidP="00382BE3">
            <w:pPr>
              <w:pStyle w:val="TAC"/>
              <w:rPr>
                <w:lang w:eastAsia="zh-CN"/>
              </w:rPr>
            </w:pPr>
            <w:r w:rsidRPr="008D5211">
              <w:rPr>
                <w:lang w:eastAsia="zh-CN"/>
              </w:rPr>
              <w:t>7</w:t>
            </w:r>
          </w:p>
        </w:tc>
        <w:tc>
          <w:tcPr>
            <w:tcW w:w="4467" w:type="dxa"/>
            <w:tcBorders>
              <w:top w:val="single" w:sz="4" w:space="0" w:color="auto"/>
              <w:left w:val="single" w:sz="4" w:space="0" w:color="auto"/>
              <w:bottom w:val="single" w:sz="4" w:space="0" w:color="auto"/>
              <w:right w:val="single" w:sz="4" w:space="0" w:color="auto"/>
            </w:tcBorders>
            <w:shd w:val="clear" w:color="auto" w:fill="auto"/>
          </w:tcPr>
          <w:p w14:paraId="0627882D" w14:textId="20BEAD4F" w:rsidR="00382BE3" w:rsidRPr="00D532DB" w:rsidRDefault="00382BE3" w:rsidP="00382BE3">
            <w:pPr>
              <w:pStyle w:val="TAC"/>
              <w:rPr>
                <w:lang w:eastAsia="ja-JP"/>
              </w:rPr>
            </w:pPr>
            <w:r w:rsidRPr="008D5211">
              <w:rPr>
                <w:lang w:eastAsia="ja-JP"/>
              </w:rPr>
              <w:t>38.521-1_TpAnalysisSpur(CA_n71A-n77A).zip</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9FCD3D" w14:textId="00CDCC18" w:rsidR="00382BE3" w:rsidRPr="00D532DB" w:rsidDel="00C71E07" w:rsidRDefault="00382BE3" w:rsidP="00382BE3">
            <w:pPr>
              <w:pStyle w:val="TAC"/>
            </w:pPr>
            <w:r w:rsidRPr="008D5211">
              <w:t>RAN5#97</w:t>
            </w:r>
          </w:p>
        </w:tc>
      </w:tr>
    </w:tbl>
    <w:p w14:paraId="024ED9C3" w14:textId="77777777" w:rsidR="000F2329" w:rsidRPr="00E80F49" w:rsidRDefault="000F2329" w:rsidP="000F2329">
      <w:pPr>
        <w:tabs>
          <w:tab w:val="left" w:pos="1046"/>
        </w:tabs>
      </w:pPr>
    </w:p>
    <w:p w14:paraId="6327BE13" w14:textId="77777777" w:rsidR="00397292" w:rsidRPr="00E80F49" w:rsidRDefault="00397292" w:rsidP="00397292">
      <w:pPr>
        <w:pStyle w:val="Heading2"/>
      </w:pPr>
      <w:bookmarkStart w:id="210" w:name="_Toc51767653"/>
      <w:bookmarkStart w:id="211" w:name="_Toc59039984"/>
      <w:bookmarkStart w:id="212" w:name="_Toc68073923"/>
      <w:bookmarkStart w:id="213" w:name="_Toc75371785"/>
      <w:bookmarkStart w:id="214" w:name="_Toc83727853"/>
      <w:bookmarkStart w:id="215" w:name="_Toc100005953"/>
      <w:bookmarkStart w:id="216" w:name="_Toc106703501"/>
      <w:bookmarkStart w:id="217" w:name="_Toc131528022"/>
      <w:r w:rsidRPr="00E80F49">
        <w:t>4.2</w:t>
      </w:r>
      <w:r w:rsidRPr="00E80F49">
        <w:tab/>
        <w:t>Test point analysis for FR2</w:t>
      </w:r>
      <w:bookmarkEnd w:id="189"/>
      <w:bookmarkEnd w:id="200"/>
      <w:bookmarkEnd w:id="201"/>
      <w:bookmarkEnd w:id="210"/>
      <w:r w:rsidR="00010953" w:rsidRPr="00E80F49">
        <w:t xml:space="preserve"> test cases in TS 38.521-2</w:t>
      </w:r>
      <w:bookmarkEnd w:id="211"/>
      <w:bookmarkEnd w:id="212"/>
      <w:bookmarkEnd w:id="213"/>
      <w:bookmarkEnd w:id="214"/>
      <w:bookmarkEnd w:id="215"/>
      <w:bookmarkEnd w:id="216"/>
      <w:bookmarkEnd w:id="217"/>
    </w:p>
    <w:p w14:paraId="06B3D37F" w14:textId="77777777" w:rsidR="00010953" w:rsidRPr="00E80F49"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E80F49">
        <w:rPr>
          <w:rFonts w:ascii="Arial" w:eastAsia="Malgun Gothic" w:hAnsi="Arial"/>
          <w:sz w:val="28"/>
          <w:lang w:eastAsia="en-US"/>
        </w:rPr>
        <w:t>4.2.1</w:t>
      </w:r>
      <w:r w:rsidRPr="00E80F49">
        <w:rPr>
          <w:rFonts w:ascii="Arial" w:eastAsia="Malgun Gothic" w:hAnsi="Arial"/>
          <w:sz w:val="28"/>
          <w:lang w:eastAsia="en-US"/>
        </w:rPr>
        <w:tab/>
        <w:t>Test point analysis per test case</w:t>
      </w:r>
    </w:p>
    <w:p w14:paraId="3BC55487" w14:textId="77777777" w:rsidR="00010953" w:rsidRPr="00E80F49"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4.2.1.1</w:t>
      </w:r>
      <w:r w:rsidRPr="00E80F49">
        <w:rPr>
          <w:rFonts w:ascii="Arial" w:eastAsia="Malgun Gothic" w:hAnsi="Arial"/>
          <w:sz w:val="24"/>
          <w:lang w:eastAsia="en-US"/>
        </w:rPr>
        <w:tab/>
        <w:t>FR2 single carrier, NR CA and UL MIMO test cases</w:t>
      </w:r>
    </w:p>
    <w:p w14:paraId="1C488B06" w14:textId="77777777" w:rsidR="00397292" w:rsidRPr="00E80F49" w:rsidRDefault="00397292" w:rsidP="00397292">
      <w:r w:rsidRPr="00E80F49">
        <w:t xml:space="preserve">This clause contains information on test point analysis and test point selection for </w:t>
      </w:r>
      <w:r w:rsidR="00010953" w:rsidRPr="00E80F49">
        <w:t xml:space="preserve">single carrier, NR CA and UL MIMO </w:t>
      </w:r>
      <w:r w:rsidRPr="00E80F49">
        <w:t>test cases in [3] clause 6 and 7 with information about transmitting test point selection for FR2 listed in table 4.2</w:t>
      </w:r>
      <w:r w:rsidR="00010953" w:rsidRPr="00E80F49">
        <w:t>.1.1</w:t>
      </w:r>
      <w:r w:rsidRPr="00E80F49">
        <w:t>-1 and receiver test point selection in table 4.2</w:t>
      </w:r>
      <w:r w:rsidR="00010953" w:rsidRPr="00E80F49">
        <w:t>.1.1</w:t>
      </w:r>
      <w:r w:rsidRPr="00E80F49">
        <w:t>-2.</w:t>
      </w:r>
    </w:p>
    <w:p w14:paraId="260A1FB3" w14:textId="77777777" w:rsidR="00397292" w:rsidRPr="00E80F49" w:rsidRDefault="00397292" w:rsidP="00397292">
      <w:pPr>
        <w:pStyle w:val="TH"/>
      </w:pPr>
      <w:r w:rsidRPr="00E80F49">
        <w:lastRenderedPageBreak/>
        <w:t>Table 4.2</w:t>
      </w:r>
      <w:r w:rsidR="00010953" w:rsidRPr="00E80F49">
        <w:t>.1.1</w:t>
      </w:r>
      <w:r w:rsidRPr="00E80F49">
        <w:t>-1: NR UE transmitt</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E80F49" w14:paraId="6CD323A1" w14:textId="77777777" w:rsidTr="007D18AF">
        <w:trPr>
          <w:trHeight w:val="248"/>
        </w:trPr>
        <w:tc>
          <w:tcPr>
            <w:tcW w:w="2160" w:type="dxa"/>
            <w:vAlign w:val="center"/>
          </w:tcPr>
          <w:p w14:paraId="6D6EEA8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5328D280" w14:textId="77777777" w:rsidR="00397292" w:rsidRPr="00E80F49" w:rsidRDefault="00397292" w:rsidP="00750578">
            <w:pPr>
              <w:pStyle w:val="TAH"/>
            </w:pPr>
            <w:r w:rsidRPr="00E80F49">
              <w:t>Number of test points</w:t>
            </w:r>
          </w:p>
        </w:tc>
        <w:tc>
          <w:tcPr>
            <w:tcW w:w="4554" w:type="dxa"/>
            <w:shd w:val="clear" w:color="auto" w:fill="auto"/>
            <w:vAlign w:val="center"/>
          </w:tcPr>
          <w:p w14:paraId="60206A04" w14:textId="77777777" w:rsidR="00397292" w:rsidRPr="00E80F49" w:rsidRDefault="00397292" w:rsidP="00750578">
            <w:pPr>
              <w:pStyle w:val="TAH"/>
            </w:pPr>
            <w:r w:rsidRPr="00E80F49">
              <w:t>Justification in attachment</w:t>
            </w:r>
          </w:p>
        </w:tc>
        <w:tc>
          <w:tcPr>
            <w:tcW w:w="1890" w:type="dxa"/>
            <w:vAlign w:val="center"/>
          </w:tcPr>
          <w:p w14:paraId="568FFC69" w14:textId="77777777" w:rsidR="00397292" w:rsidRPr="00E80F49" w:rsidRDefault="00397292" w:rsidP="00750578">
            <w:pPr>
              <w:pStyle w:val="TAH"/>
            </w:pPr>
            <w:r w:rsidRPr="00E80F49">
              <w:t>Comments</w:t>
            </w:r>
          </w:p>
        </w:tc>
      </w:tr>
      <w:tr w:rsidR="00392464" w:rsidRPr="00E80F49" w14:paraId="661FA522" w14:textId="77777777" w:rsidTr="007D18AF">
        <w:trPr>
          <w:trHeight w:val="248"/>
        </w:trPr>
        <w:tc>
          <w:tcPr>
            <w:tcW w:w="2160" w:type="dxa"/>
            <w:vAlign w:val="center"/>
          </w:tcPr>
          <w:p w14:paraId="7B0ACF5F" w14:textId="77777777" w:rsidR="00392464" w:rsidRPr="00E80F49" w:rsidRDefault="00392464" w:rsidP="00DA636D">
            <w:pPr>
              <w:pStyle w:val="TAL"/>
            </w:pPr>
            <w:r w:rsidRPr="00E80F49">
              <w:t>6.2.1</w:t>
            </w:r>
            <w:r w:rsidR="00F35FC0" w:rsidRPr="00E80F49">
              <w:t xml:space="preserve"> </w:t>
            </w:r>
            <w:r w:rsidRPr="00E80F49">
              <w:t>UE maximum output power</w:t>
            </w:r>
          </w:p>
        </w:tc>
        <w:tc>
          <w:tcPr>
            <w:tcW w:w="1476" w:type="dxa"/>
            <w:shd w:val="clear" w:color="auto" w:fill="auto"/>
            <w:vAlign w:val="center"/>
          </w:tcPr>
          <w:p w14:paraId="68C26153" w14:textId="77777777" w:rsidR="00392464" w:rsidRPr="00E80F49" w:rsidRDefault="00392464" w:rsidP="00F35FC0">
            <w:pPr>
              <w:pStyle w:val="TAC"/>
            </w:pPr>
            <w:r w:rsidRPr="00E80F49">
              <w:t>x</w:t>
            </w:r>
          </w:p>
        </w:tc>
        <w:tc>
          <w:tcPr>
            <w:tcW w:w="4554" w:type="dxa"/>
            <w:shd w:val="clear" w:color="auto" w:fill="auto"/>
            <w:vAlign w:val="center"/>
          </w:tcPr>
          <w:p w14:paraId="041CAA10" w14:textId="4338B1C1" w:rsidR="00392464" w:rsidRPr="00E80F49" w:rsidRDefault="00392464" w:rsidP="00DA636D">
            <w:pPr>
              <w:pStyle w:val="TAL"/>
            </w:pPr>
            <w:r w:rsidRPr="00E80F49">
              <w:t>“38.521-2_TPanalysis_6.2.1_MOP</w:t>
            </w:r>
            <w:r w:rsidR="001B05F3" w:rsidRPr="00E80F49">
              <w:t>_v</w:t>
            </w:r>
            <w:r w:rsidR="008F0EC0" w:rsidRPr="00E80F49">
              <w:t>3</w:t>
            </w:r>
            <w:r w:rsidRPr="00E80F49">
              <w:t>.zip”</w:t>
            </w:r>
          </w:p>
        </w:tc>
        <w:tc>
          <w:tcPr>
            <w:tcW w:w="1890" w:type="dxa"/>
            <w:vAlign w:val="center"/>
          </w:tcPr>
          <w:p w14:paraId="5AB4D36B" w14:textId="71081DAA" w:rsidR="00392464" w:rsidRPr="00E80F49" w:rsidRDefault="008F0EC0" w:rsidP="00DA636D">
            <w:pPr>
              <w:pStyle w:val="TAL"/>
            </w:pPr>
            <w:r w:rsidRPr="00E80F49">
              <w:rPr>
                <w:lang w:eastAsia="zh-CN"/>
              </w:rPr>
              <w:t>RAN5#94-e</w:t>
            </w:r>
          </w:p>
        </w:tc>
      </w:tr>
      <w:tr w:rsidR="008C2A8D" w:rsidRPr="00E80F49" w14:paraId="5004138D" w14:textId="77777777" w:rsidTr="007D18AF">
        <w:trPr>
          <w:trHeight w:val="248"/>
        </w:trPr>
        <w:tc>
          <w:tcPr>
            <w:tcW w:w="2160" w:type="dxa"/>
            <w:vAlign w:val="center"/>
          </w:tcPr>
          <w:p w14:paraId="670EED74" w14:textId="77777777" w:rsidR="008C2A8D" w:rsidRPr="00E80F49" w:rsidRDefault="008C2A8D" w:rsidP="008C2A8D">
            <w:pPr>
              <w:pStyle w:val="TAL"/>
            </w:pPr>
            <w:r w:rsidRPr="00E80F49">
              <w:t>6.2.2</w:t>
            </w:r>
            <w:r w:rsidRPr="00E80F49">
              <w:rPr>
                <w:lang w:eastAsia="zh-CN"/>
              </w:rPr>
              <w:t xml:space="preserve"> </w:t>
            </w:r>
            <w:r w:rsidRPr="00E80F49">
              <w:t>UE maximum output power reduction</w:t>
            </w:r>
          </w:p>
        </w:tc>
        <w:tc>
          <w:tcPr>
            <w:tcW w:w="1476" w:type="dxa"/>
            <w:shd w:val="clear" w:color="auto" w:fill="auto"/>
            <w:vAlign w:val="center"/>
          </w:tcPr>
          <w:p w14:paraId="42B86EC1" w14:textId="77777777" w:rsidR="008C2A8D" w:rsidRPr="00E80F49" w:rsidRDefault="008C2A8D" w:rsidP="008C2A8D">
            <w:pPr>
              <w:pStyle w:val="TAC"/>
              <w:rPr>
                <w:lang w:eastAsia="zh-CN"/>
              </w:rPr>
            </w:pPr>
            <w:r w:rsidRPr="00E80F49">
              <w:t xml:space="preserve">power class </w:t>
            </w:r>
            <w:r w:rsidRPr="00E80F49">
              <w:rPr>
                <w:lang w:eastAsia="zh-CN"/>
              </w:rPr>
              <w:t>1</w:t>
            </w:r>
            <w:r w:rsidRPr="00E80F49">
              <w:t xml:space="preserve">: </w:t>
            </w:r>
            <w:r w:rsidRPr="00E80F49">
              <w:rPr>
                <w:lang w:eastAsia="zh-CN"/>
              </w:rPr>
              <w:t>90</w:t>
            </w:r>
          </w:p>
          <w:p w14:paraId="387DC65E" w14:textId="77777777" w:rsidR="008C2A8D" w:rsidRPr="00E80F49" w:rsidRDefault="008C2A8D" w:rsidP="008C2A8D">
            <w:pPr>
              <w:pStyle w:val="TAC"/>
              <w:rPr>
                <w:lang w:eastAsia="zh-CN"/>
              </w:rPr>
            </w:pPr>
            <w:r w:rsidRPr="00E80F49">
              <w:t>power class 2</w:t>
            </w:r>
            <w:r w:rsidRPr="00E80F49">
              <w:rPr>
                <w:lang w:eastAsia="zh-CN"/>
              </w:rPr>
              <w:t>&amp;3&amp;4</w:t>
            </w:r>
            <w:r w:rsidRPr="00E80F49">
              <w:t xml:space="preserve">: </w:t>
            </w:r>
            <w:r w:rsidRPr="00E80F49">
              <w:rPr>
                <w:lang w:eastAsia="zh-CN"/>
              </w:rPr>
              <w:t>84</w:t>
            </w:r>
          </w:p>
        </w:tc>
        <w:tc>
          <w:tcPr>
            <w:tcW w:w="4554" w:type="dxa"/>
            <w:shd w:val="clear" w:color="auto" w:fill="auto"/>
            <w:vAlign w:val="center"/>
          </w:tcPr>
          <w:p w14:paraId="4C2FDF56" w14:textId="1534210D" w:rsidR="008C2A8D" w:rsidRPr="00E80F49" w:rsidRDefault="008C2A8D" w:rsidP="008C2A8D">
            <w:pPr>
              <w:pStyle w:val="TAL"/>
              <w:rPr>
                <w:lang w:eastAsia="zh-CN"/>
              </w:rPr>
            </w:pPr>
            <w:r w:rsidRPr="00E80F49">
              <w:rPr>
                <w:lang w:eastAsia="zh-CN"/>
              </w:rPr>
              <w:t>”38.521-2_TPanalysis_6.2.2_MPR_6.5.2.1_SEM_6.5.2.3_NR_ACLR_</w:t>
            </w:r>
            <w:r w:rsidR="002C61AB" w:rsidRPr="002C61AB">
              <w:rPr>
                <w:lang w:eastAsia="zh-TW"/>
              </w:rPr>
              <w:t>v6</w:t>
            </w:r>
            <w:r w:rsidRPr="00E80F49">
              <w:rPr>
                <w:lang w:eastAsia="zh-CN"/>
              </w:rPr>
              <w:t>.zip”</w:t>
            </w:r>
          </w:p>
        </w:tc>
        <w:tc>
          <w:tcPr>
            <w:tcW w:w="1890" w:type="dxa"/>
            <w:vAlign w:val="center"/>
          </w:tcPr>
          <w:p w14:paraId="30AF2DB5" w14:textId="77777777" w:rsidR="008C2A8D" w:rsidRPr="00E80F49" w:rsidRDefault="008C2A8D" w:rsidP="008C2A8D">
            <w:pPr>
              <w:pStyle w:val="TAL"/>
              <w:rPr>
                <w:lang w:eastAsia="zh-CN"/>
              </w:rPr>
            </w:pPr>
            <w:r w:rsidRPr="00E80F49">
              <w:rPr>
                <w:lang w:eastAsia="zh-CN"/>
              </w:rPr>
              <w:t>RAN5#89-e</w:t>
            </w:r>
          </w:p>
          <w:p w14:paraId="4B79524B" w14:textId="77777777" w:rsidR="008C2A8D" w:rsidRPr="00E80F49" w:rsidRDefault="008C2A8D" w:rsidP="008C2A8D">
            <w:pPr>
              <w:pStyle w:val="TAL"/>
              <w:rPr>
                <w:lang w:eastAsia="zh-CN"/>
              </w:rPr>
            </w:pPr>
            <w:r w:rsidRPr="00E80F49">
              <w:rPr>
                <w:lang w:eastAsia="zh-CN"/>
              </w:rPr>
              <w:t>RAN5#90-e</w:t>
            </w:r>
          </w:p>
          <w:p w14:paraId="5D462609" w14:textId="5048A29B" w:rsidR="00044BE0" w:rsidRDefault="008C2A8D" w:rsidP="008C2A8D">
            <w:pPr>
              <w:pStyle w:val="TAL"/>
              <w:rPr>
                <w:lang w:eastAsia="zh-CN"/>
              </w:rPr>
            </w:pPr>
            <w:r w:rsidRPr="00E80F49">
              <w:rPr>
                <w:lang w:eastAsia="zh-CN"/>
              </w:rPr>
              <w:t>RAN5#91-e</w:t>
            </w:r>
          </w:p>
          <w:p w14:paraId="6B7FAC77" w14:textId="0D92E6F5" w:rsidR="00044BE0" w:rsidRDefault="008C2A8D" w:rsidP="008C2A8D">
            <w:pPr>
              <w:pStyle w:val="TAL"/>
              <w:rPr>
                <w:lang w:eastAsia="zh-CN"/>
              </w:rPr>
            </w:pPr>
            <w:r w:rsidRPr="00E80F49">
              <w:rPr>
                <w:lang w:eastAsia="zh-CN"/>
              </w:rPr>
              <w:t>RAN5#92-e</w:t>
            </w:r>
          </w:p>
          <w:p w14:paraId="0856E369" w14:textId="6ACD92A5" w:rsidR="008C2A8D" w:rsidRPr="00E80F49" w:rsidRDefault="008C2A8D" w:rsidP="008C2A8D">
            <w:pPr>
              <w:pStyle w:val="TAL"/>
              <w:rPr>
                <w:lang w:eastAsia="zh-CN"/>
              </w:rPr>
            </w:pPr>
            <w:r w:rsidRPr="00E80F49">
              <w:rPr>
                <w:lang w:eastAsia="zh-CN"/>
              </w:rPr>
              <w:t>RAN5#94-e</w:t>
            </w:r>
          </w:p>
          <w:p w14:paraId="36C6A70B" w14:textId="77777777" w:rsidR="002C61AB" w:rsidRDefault="008C2A8D" w:rsidP="002C61AB">
            <w:pPr>
              <w:pStyle w:val="TAL"/>
              <w:rPr>
                <w:lang w:eastAsia="zh-CN"/>
              </w:rPr>
            </w:pPr>
            <w:r w:rsidRPr="00E80F49">
              <w:rPr>
                <w:lang w:eastAsia="zh-CN"/>
              </w:rPr>
              <w:t>RAN5#95-e</w:t>
            </w:r>
          </w:p>
          <w:p w14:paraId="6397C241" w14:textId="7E03219E" w:rsidR="008C2A8D" w:rsidRPr="00E80F49" w:rsidRDefault="002C61AB" w:rsidP="002C61AB">
            <w:pPr>
              <w:pStyle w:val="TAL"/>
              <w:rPr>
                <w:lang w:eastAsia="zh-CN"/>
              </w:rPr>
            </w:pPr>
            <w:r>
              <w:rPr>
                <w:lang w:eastAsia="zh-CN"/>
              </w:rPr>
              <w:t>RAN5#98</w:t>
            </w:r>
          </w:p>
        </w:tc>
      </w:tr>
      <w:tr w:rsidR="00044BE0" w:rsidRPr="00E80F49" w14:paraId="414EC30F" w14:textId="77777777" w:rsidTr="007D18AF">
        <w:trPr>
          <w:trHeight w:val="248"/>
        </w:trPr>
        <w:tc>
          <w:tcPr>
            <w:tcW w:w="2160" w:type="dxa"/>
            <w:vAlign w:val="center"/>
          </w:tcPr>
          <w:p w14:paraId="70B1B2F6" w14:textId="40A101C6" w:rsidR="00044BE0" w:rsidRPr="00E80F49" w:rsidRDefault="00044BE0" w:rsidP="00044BE0">
            <w:pPr>
              <w:pStyle w:val="TAL"/>
            </w:pPr>
            <w:r w:rsidRPr="00EA5E73">
              <w:rPr>
                <w:rFonts w:cs="v4.2.0"/>
              </w:rPr>
              <w:t>6.2.4_1 Configured transmitted power with Power Boost</w:t>
            </w:r>
          </w:p>
        </w:tc>
        <w:tc>
          <w:tcPr>
            <w:tcW w:w="1476" w:type="dxa"/>
            <w:shd w:val="clear" w:color="auto" w:fill="auto"/>
            <w:vAlign w:val="center"/>
          </w:tcPr>
          <w:p w14:paraId="6C2B80E6" w14:textId="7BCDDE3B" w:rsidR="00044BE0" w:rsidRPr="00E80F49" w:rsidRDefault="00044BE0" w:rsidP="00044BE0">
            <w:pPr>
              <w:pStyle w:val="TAC"/>
            </w:pPr>
            <w:r w:rsidRPr="00EA5E73">
              <w:t>x</w:t>
            </w:r>
          </w:p>
        </w:tc>
        <w:tc>
          <w:tcPr>
            <w:tcW w:w="4554" w:type="dxa"/>
            <w:shd w:val="clear" w:color="auto" w:fill="auto"/>
            <w:vAlign w:val="center"/>
          </w:tcPr>
          <w:p w14:paraId="5BFCE95F" w14:textId="23D3891A" w:rsidR="00044BE0" w:rsidRPr="00E80F49" w:rsidRDefault="00044BE0" w:rsidP="00044BE0">
            <w:pPr>
              <w:pStyle w:val="TAL"/>
              <w:rPr>
                <w:lang w:eastAsia="zh-CN"/>
              </w:rPr>
            </w:pPr>
            <w:r w:rsidRPr="00EA5E73">
              <w:t>“38.521-2_TPanalysis_6.2.1_MOP_v3.zip”</w:t>
            </w:r>
          </w:p>
        </w:tc>
        <w:tc>
          <w:tcPr>
            <w:tcW w:w="1890" w:type="dxa"/>
            <w:vAlign w:val="center"/>
          </w:tcPr>
          <w:p w14:paraId="1091B80F" w14:textId="053F741B" w:rsidR="00044BE0" w:rsidRPr="00E80F49" w:rsidRDefault="00044BE0" w:rsidP="00044BE0">
            <w:pPr>
              <w:pStyle w:val="TAL"/>
              <w:rPr>
                <w:lang w:eastAsia="zh-CN"/>
              </w:rPr>
            </w:pPr>
            <w:r w:rsidRPr="00EA5E73">
              <w:rPr>
                <w:lang w:eastAsia="zh-CN"/>
              </w:rPr>
              <w:t>RAN5#96-e</w:t>
            </w:r>
          </w:p>
        </w:tc>
      </w:tr>
      <w:tr w:rsidR="00044BE0" w:rsidRPr="00E80F49" w14:paraId="45627932" w14:textId="77777777" w:rsidTr="007D18AF">
        <w:trPr>
          <w:trHeight w:val="248"/>
        </w:trPr>
        <w:tc>
          <w:tcPr>
            <w:tcW w:w="2160" w:type="dxa"/>
            <w:vAlign w:val="center"/>
          </w:tcPr>
          <w:p w14:paraId="476EDD31" w14:textId="77777777" w:rsidR="00044BE0" w:rsidRPr="00E80F49" w:rsidRDefault="00044BE0" w:rsidP="00044BE0">
            <w:pPr>
              <w:pStyle w:val="TAL"/>
              <w:rPr>
                <w:lang w:eastAsia="zh-TW"/>
              </w:rPr>
            </w:pPr>
            <w:r w:rsidRPr="00E80F49">
              <w:rPr>
                <w:lang w:eastAsia="zh-TW"/>
              </w:rPr>
              <w:t>6.2A.1.1 UE maximum output power - EIRP and TRP for CA</w:t>
            </w:r>
          </w:p>
        </w:tc>
        <w:tc>
          <w:tcPr>
            <w:tcW w:w="1476" w:type="dxa"/>
            <w:shd w:val="clear" w:color="auto" w:fill="auto"/>
            <w:vAlign w:val="center"/>
          </w:tcPr>
          <w:p w14:paraId="032879E5" w14:textId="77777777" w:rsidR="00044BE0" w:rsidRPr="00E80F49" w:rsidRDefault="00044BE0" w:rsidP="00044BE0">
            <w:pPr>
              <w:keepNext/>
              <w:keepLines/>
              <w:spacing w:after="0"/>
              <w:jc w:val="center"/>
              <w:rPr>
                <w:rFonts w:ascii="Arial" w:hAnsi="Arial"/>
                <w:sz w:val="18"/>
                <w:lang w:eastAsia="zh-TW"/>
              </w:rPr>
            </w:pPr>
            <w:r w:rsidRPr="00E80F49">
              <w:rPr>
                <w:rFonts w:ascii="Arial" w:hAnsi="Arial"/>
                <w:sz w:val="18"/>
                <w:lang w:eastAsia="zh-TW"/>
              </w:rPr>
              <w:t>TRP</w:t>
            </w:r>
            <w:r w:rsidRPr="00E80F49">
              <w:rPr>
                <w:rFonts w:ascii="Arial" w:hAnsi="Arial"/>
                <w:sz w:val="18"/>
                <w:lang w:eastAsia="ko-KR"/>
              </w:rPr>
              <w:t xml:space="preserve">: </w:t>
            </w:r>
            <w:r w:rsidRPr="00E80F49">
              <w:rPr>
                <w:rFonts w:ascii="Arial" w:hAnsi="Arial"/>
                <w:sz w:val="18"/>
                <w:lang w:eastAsia="zh-TW"/>
              </w:rPr>
              <w:t>4</w:t>
            </w:r>
          </w:p>
          <w:p w14:paraId="42D8F88B" w14:textId="77777777" w:rsidR="00044BE0" w:rsidRPr="00E80F49" w:rsidRDefault="00044BE0" w:rsidP="00044BE0">
            <w:pPr>
              <w:pStyle w:val="TAC"/>
              <w:rPr>
                <w:lang w:eastAsia="zh-TW"/>
              </w:rPr>
            </w:pPr>
            <w:r w:rsidRPr="00E80F49">
              <w:rPr>
                <w:lang w:eastAsia="zh-TW"/>
              </w:rPr>
              <w:t>EIRP</w:t>
            </w:r>
            <w:r w:rsidRPr="00E80F49">
              <w:rPr>
                <w:lang w:eastAsia="ko-KR"/>
              </w:rPr>
              <w:t xml:space="preserve">: </w:t>
            </w:r>
            <w:r w:rsidRPr="00E80F49">
              <w:rPr>
                <w:lang w:eastAsia="zh-TW"/>
              </w:rPr>
              <w:t>20</w:t>
            </w:r>
          </w:p>
        </w:tc>
        <w:tc>
          <w:tcPr>
            <w:tcW w:w="4554" w:type="dxa"/>
            <w:shd w:val="clear" w:color="auto" w:fill="auto"/>
            <w:vAlign w:val="center"/>
          </w:tcPr>
          <w:p w14:paraId="18C3C8BD" w14:textId="77777777" w:rsidR="00044BE0" w:rsidRPr="00E80F49" w:rsidRDefault="00044BE0" w:rsidP="00044BE0">
            <w:pPr>
              <w:pStyle w:val="TAL"/>
              <w:rPr>
                <w:lang w:eastAsia="zh-TW"/>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29F8B5C8"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59BBD13" w14:textId="77777777" w:rsidTr="007D18AF">
        <w:trPr>
          <w:trHeight w:val="248"/>
        </w:trPr>
        <w:tc>
          <w:tcPr>
            <w:tcW w:w="2160" w:type="dxa"/>
            <w:vAlign w:val="center"/>
          </w:tcPr>
          <w:p w14:paraId="6DD04E33" w14:textId="77777777" w:rsidR="00044BE0" w:rsidRPr="00E80F49" w:rsidRDefault="00044BE0" w:rsidP="00044BE0">
            <w:pPr>
              <w:pStyle w:val="TAL"/>
              <w:rPr>
                <w:lang w:eastAsia="zh-TW"/>
              </w:rPr>
            </w:pPr>
            <w:r w:rsidRPr="00E80F49">
              <w:rPr>
                <w:lang w:eastAsia="zh-TW"/>
              </w:rPr>
              <w:t>6.2A.1.2 UE maximum output power - Spherical coverage for CA</w:t>
            </w:r>
          </w:p>
        </w:tc>
        <w:tc>
          <w:tcPr>
            <w:tcW w:w="1476" w:type="dxa"/>
            <w:shd w:val="clear" w:color="auto" w:fill="auto"/>
            <w:vAlign w:val="center"/>
          </w:tcPr>
          <w:p w14:paraId="6B54EEF7" w14:textId="77777777" w:rsidR="00044BE0" w:rsidRPr="00E80F49" w:rsidRDefault="00044BE0" w:rsidP="00044BE0">
            <w:pPr>
              <w:pStyle w:val="TAC"/>
              <w:rPr>
                <w:lang w:eastAsia="zh-TW"/>
              </w:rPr>
            </w:pPr>
            <w:r w:rsidRPr="00E80F49">
              <w:rPr>
                <w:lang w:eastAsia="zh-TW"/>
              </w:rPr>
              <w:t>20</w:t>
            </w:r>
          </w:p>
        </w:tc>
        <w:tc>
          <w:tcPr>
            <w:tcW w:w="4554" w:type="dxa"/>
            <w:shd w:val="clear" w:color="auto" w:fill="auto"/>
            <w:vAlign w:val="center"/>
          </w:tcPr>
          <w:p w14:paraId="34605E0F" w14:textId="77777777" w:rsidR="00044BE0" w:rsidRPr="00E80F49" w:rsidRDefault="00044BE0" w:rsidP="00044BE0">
            <w:pPr>
              <w:pStyle w:val="TAL"/>
              <w:rPr>
                <w:lang w:eastAsia="zh-CN"/>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700547AD"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F8A1683" w14:textId="77777777" w:rsidTr="007D18AF">
        <w:trPr>
          <w:trHeight w:val="248"/>
        </w:trPr>
        <w:tc>
          <w:tcPr>
            <w:tcW w:w="2160" w:type="dxa"/>
            <w:vAlign w:val="center"/>
          </w:tcPr>
          <w:p w14:paraId="12B133E2" w14:textId="77777777"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044BE0" w:rsidRPr="00E80F49" w:rsidRDefault="00044BE0" w:rsidP="00044BE0">
            <w:pPr>
              <w:pStyle w:val="TAC"/>
              <w:rPr>
                <w:rFonts w:eastAsia="SimSun"/>
                <w:lang w:eastAsia="en-US"/>
              </w:rPr>
            </w:pPr>
            <w:r w:rsidRPr="00E80F49">
              <w:rPr>
                <w:rFonts w:eastAsia="SimSun"/>
                <w:lang w:eastAsia="en-US"/>
              </w:rPr>
              <w:t>FFS</w:t>
            </w:r>
          </w:p>
        </w:tc>
        <w:tc>
          <w:tcPr>
            <w:tcW w:w="4554" w:type="dxa"/>
            <w:shd w:val="clear" w:color="auto" w:fill="auto"/>
            <w:vAlign w:val="center"/>
          </w:tcPr>
          <w:p w14:paraId="723ECD38" w14:textId="57B305E4" w:rsidR="00044BE0" w:rsidRPr="00E80F49" w:rsidRDefault="00044BE0" w:rsidP="00044BE0">
            <w:pPr>
              <w:pStyle w:val="TAL"/>
              <w:rPr>
                <w:rFonts w:eastAsia="SimSun"/>
                <w:lang w:eastAsia="zh-CN"/>
              </w:rPr>
            </w:pPr>
            <w:r w:rsidRPr="00E80F49">
              <w:rPr>
                <w:rFonts w:eastAsia="SimSun"/>
                <w:lang w:eastAsia="zh-CN"/>
              </w:rPr>
              <w:t>“</w:t>
            </w:r>
            <w:r w:rsidRPr="00E80F49">
              <w:rPr>
                <w:rFonts w:eastAsia="SimSun"/>
                <w:lang w:eastAsia="en-US"/>
              </w:rPr>
              <w:t>38.521-2_TPanalysis_6.2A.2_MPR</w:t>
            </w:r>
            <w:r w:rsidR="003D4219" w:rsidRPr="00C46B3C">
              <w:rPr>
                <w:rFonts w:eastAsia="SimSun"/>
                <w:lang w:val="sv-SE"/>
              </w:rPr>
              <w:t>_v2.zip</w:t>
            </w:r>
            <w:r w:rsidRPr="00E80F49">
              <w:rPr>
                <w:rFonts w:eastAsia="SimSun"/>
                <w:lang w:eastAsia="zh-CN"/>
              </w:rPr>
              <w:t>”</w:t>
            </w:r>
          </w:p>
        </w:tc>
        <w:tc>
          <w:tcPr>
            <w:tcW w:w="1890" w:type="dxa"/>
            <w:vAlign w:val="center"/>
          </w:tcPr>
          <w:p w14:paraId="2ECA1C31" w14:textId="77777777" w:rsidR="003D4219" w:rsidRPr="00BD573A" w:rsidRDefault="00044BE0" w:rsidP="003D4219">
            <w:pPr>
              <w:pStyle w:val="TAL"/>
              <w:rPr>
                <w:rFonts w:eastAsia="SimSun"/>
              </w:rPr>
            </w:pPr>
            <w:r w:rsidRPr="00E80F49">
              <w:rPr>
                <w:rFonts w:eastAsia="SimSun"/>
                <w:lang w:eastAsia="en-US"/>
              </w:rPr>
              <w:t>RAN5#84</w:t>
            </w:r>
          </w:p>
          <w:p w14:paraId="6E53CA70" w14:textId="1AA850E8" w:rsidR="00044BE0" w:rsidRPr="00E80F49" w:rsidRDefault="003D4219" w:rsidP="003D4219">
            <w:pPr>
              <w:pStyle w:val="TAL"/>
              <w:rPr>
                <w:rFonts w:eastAsia="SimSun"/>
                <w:lang w:eastAsia="en-US"/>
              </w:rPr>
            </w:pPr>
            <w:r w:rsidRPr="00BD573A">
              <w:rPr>
                <w:lang w:eastAsia="zh-CN"/>
              </w:rPr>
              <w:t>RAN5#96-e</w:t>
            </w:r>
          </w:p>
        </w:tc>
      </w:tr>
      <w:tr w:rsidR="00044BE0" w:rsidRPr="00E80F49" w14:paraId="56048676" w14:textId="77777777" w:rsidTr="007D18AF">
        <w:trPr>
          <w:trHeight w:val="248"/>
        </w:trPr>
        <w:tc>
          <w:tcPr>
            <w:tcW w:w="2160" w:type="dxa"/>
            <w:vAlign w:val="center"/>
          </w:tcPr>
          <w:p w14:paraId="2C8C49AF" w14:textId="5239E781"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6.2D.1</w:t>
            </w:r>
            <w:r w:rsidRPr="00E80F49">
              <w:rPr>
                <w:rFonts w:ascii="Arial" w:eastAsia="SimSun" w:hAnsi="Arial"/>
                <w:sz w:val="18"/>
              </w:rPr>
              <w:tab/>
              <w:t>UE maximum output power for UL MIMO</w:t>
            </w:r>
          </w:p>
        </w:tc>
        <w:tc>
          <w:tcPr>
            <w:tcW w:w="1476" w:type="dxa"/>
            <w:shd w:val="clear" w:color="auto" w:fill="auto"/>
            <w:vAlign w:val="center"/>
          </w:tcPr>
          <w:p w14:paraId="1CF392CC" w14:textId="1273197B" w:rsidR="00044BE0" w:rsidRPr="00E80F49" w:rsidRDefault="00044BE0" w:rsidP="00044BE0">
            <w:pPr>
              <w:pStyle w:val="TAC"/>
              <w:rPr>
                <w:rFonts w:eastAsia="SimSun"/>
                <w:lang w:eastAsia="en-US"/>
              </w:rPr>
            </w:pPr>
            <w:r w:rsidRPr="00E80F49">
              <w:t>x</w:t>
            </w:r>
          </w:p>
        </w:tc>
        <w:tc>
          <w:tcPr>
            <w:tcW w:w="4554" w:type="dxa"/>
            <w:shd w:val="clear" w:color="auto" w:fill="auto"/>
            <w:vAlign w:val="center"/>
          </w:tcPr>
          <w:p w14:paraId="475355E1" w14:textId="64A54073" w:rsidR="00044BE0" w:rsidRPr="00E80F49" w:rsidRDefault="00044BE0" w:rsidP="00044BE0">
            <w:pPr>
              <w:pStyle w:val="TAL"/>
              <w:rPr>
                <w:rFonts w:eastAsia="SimSun"/>
                <w:lang w:eastAsia="zh-CN"/>
              </w:rPr>
            </w:pPr>
            <w:r w:rsidRPr="00E80F49">
              <w:t>“38.521-2_TPanalysis_6.2.1_MOP_v3.zip”</w:t>
            </w:r>
          </w:p>
        </w:tc>
        <w:tc>
          <w:tcPr>
            <w:tcW w:w="1890" w:type="dxa"/>
            <w:vAlign w:val="center"/>
          </w:tcPr>
          <w:p w14:paraId="6312744D" w14:textId="32A66188" w:rsidR="00044BE0" w:rsidRPr="00E80F49" w:rsidRDefault="00044BE0" w:rsidP="00044BE0">
            <w:pPr>
              <w:pStyle w:val="TAL"/>
              <w:rPr>
                <w:rFonts w:eastAsia="SimSun"/>
                <w:lang w:eastAsia="en-US"/>
              </w:rPr>
            </w:pPr>
            <w:r w:rsidRPr="00E80F49">
              <w:t>RAN5#94-e</w:t>
            </w:r>
          </w:p>
        </w:tc>
      </w:tr>
      <w:tr w:rsidR="00044BE0" w:rsidRPr="00E80F49" w14:paraId="5EEC02FA" w14:textId="77777777" w:rsidTr="007D18AF">
        <w:trPr>
          <w:trHeight w:val="248"/>
        </w:trPr>
        <w:tc>
          <w:tcPr>
            <w:tcW w:w="2160" w:type="dxa"/>
            <w:vAlign w:val="center"/>
          </w:tcPr>
          <w:p w14:paraId="7509A9FA" w14:textId="0F194B40"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6.2D.2 UE maximum output power reduction for UL MIMO</w:t>
            </w:r>
          </w:p>
        </w:tc>
        <w:tc>
          <w:tcPr>
            <w:tcW w:w="1476" w:type="dxa"/>
            <w:shd w:val="clear" w:color="auto" w:fill="auto"/>
            <w:vAlign w:val="center"/>
          </w:tcPr>
          <w:p w14:paraId="0ECAC2A0" w14:textId="58687FAF" w:rsidR="00044BE0" w:rsidRPr="00E80F49"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rPr>
              <w:t>x</w:t>
            </w:r>
          </w:p>
        </w:tc>
        <w:tc>
          <w:tcPr>
            <w:tcW w:w="4554" w:type="dxa"/>
            <w:shd w:val="clear" w:color="auto" w:fill="auto"/>
            <w:vAlign w:val="center"/>
          </w:tcPr>
          <w:p w14:paraId="13992FB2" w14:textId="3A108265" w:rsidR="00044BE0" w:rsidRPr="00E80F49" w:rsidRDefault="00044BE0" w:rsidP="00044BE0">
            <w:pPr>
              <w:pStyle w:val="TAL"/>
              <w:rPr>
                <w:rFonts w:eastAsia="SimSun"/>
                <w:lang w:eastAsia="zh-CN"/>
              </w:rPr>
            </w:pPr>
            <w:r w:rsidRPr="00E80F49">
              <w:rPr>
                <w:lang w:eastAsia="zh-CN"/>
              </w:rPr>
              <w:t>”38.521-2_TPanalysis_6.2.2_MPR_6.5.2.1_SEM_6.5.2.3_NR_ACLR_</w:t>
            </w:r>
            <w:r w:rsidR="002C61AB" w:rsidRPr="002C61AB">
              <w:rPr>
                <w:lang w:eastAsia="zh-CN"/>
              </w:rPr>
              <w:t>v6</w:t>
            </w:r>
            <w:r w:rsidRPr="00E80F49">
              <w:rPr>
                <w:lang w:eastAsia="zh-CN"/>
              </w:rPr>
              <w:t>.zip”</w:t>
            </w:r>
          </w:p>
        </w:tc>
        <w:tc>
          <w:tcPr>
            <w:tcW w:w="1890" w:type="dxa"/>
            <w:vAlign w:val="center"/>
          </w:tcPr>
          <w:p w14:paraId="0650C227" w14:textId="09F5E136" w:rsidR="00044BE0" w:rsidRDefault="00044BE0" w:rsidP="00044BE0">
            <w:pPr>
              <w:keepNext/>
              <w:keepLines/>
              <w:spacing w:after="0"/>
              <w:rPr>
                <w:rFonts w:ascii="Arial" w:hAnsi="Arial"/>
                <w:sz w:val="18"/>
                <w:lang w:eastAsia="zh-CN"/>
              </w:rPr>
            </w:pPr>
            <w:r w:rsidRPr="00E80F49">
              <w:rPr>
                <w:rFonts w:ascii="Arial" w:hAnsi="Arial"/>
                <w:sz w:val="18"/>
                <w:lang w:eastAsia="zh-CN"/>
              </w:rPr>
              <w:t>RAN5#91-e</w:t>
            </w:r>
          </w:p>
          <w:p w14:paraId="61EE2C41" w14:textId="38CD7EE1" w:rsidR="00044BE0" w:rsidRPr="00E80F49" w:rsidRDefault="00044BE0" w:rsidP="00044BE0">
            <w:pPr>
              <w:keepNext/>
              <w:keepLines/>
              <w:spacing w:after="0"/>
              <w:rPr>
                <w:lang w:eastAsia="zh-CN"/>
              </w:rPr>
            </w:pPr>
            <w:r w:rsidRPr="00E80F49">
              <w:rPr>
                <w:rFonts w:ascii="Arial" w:hAnsi="Arial"/>
                <w:sz w:val="18"/>
                <w:lang w:eastAsia="zh-CN"/>
              </w:rPr>
              <w:t>RAN5#92-e</w:t>
            </w:r>
          </w:p>
          <w:p w14:paraId="092493FB" w14:textId="77777777" w:rsidR="00044BE0" w:rsidRPr="00E80F49" w:rsidRDefault="00044BE0" w:rsidP="00044BE0">
            <w:pPr>
              <w:keepNext/>
              <w:keepLines/>
              <w:spacing w:after="0"/>
              <w:rPr>
                <w:rFonts w:ascii="Arial" w:hAnsi="Arial" w:cs="Arial"/>
                <w:sz w:val="18"/>
                <w:szCs w:val="16"/>
              </w:rPr>
            </w:pPr>
            <w:r w:rsidRPr="00E80F49">
              <w:rPr>
                <w:rFonts w:ascii="Arial" w:hAnsi="Arial" w:cs="Arial"/>
                <w:sz w:val="18"/>
                <w:szCs w:val="16"/>
              </w:rPr>
              <w:t>RAN5#94-e</w:t>
            </w:r>
          </w:p>
          <w:p w14:paraId="21FF8F16" w14:textId="77777777" w:rsidR="002C61AB" w:rsidRPr="002C61AB" w:rsidRDefault="00044BE0" w:rsidP="002C6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RAN5#95-e</w:t>
            </w:r>
          </w:p>
          <w:p w14:paraId="76C782A6" w14:textId="64210F2A" w:rsidR="00044BE0" w:rsidRPr="00E80F49" w:rsidRDefault="002C61AB" w:rsidP="002C61AB">
            <w:pPr>
              <w:keepNext/>
              <w:keepLines/>
              <w:overflowPunct/>
              <w:autoSpaceDE/>
              <w:autoSpaceDN/>
              <w:adjustRightInd/>
              <w:spacing w:after="0"/>
              <w:textAlignment w:val="auto"/>
              <w:rPr>
                <w:rFonts w:ascii="Arial" w:eastAsia="SimSun" w:hAnsi="Arial"/>
                <w:sz w:val="18"/>
                <w:lang w:eastAsia="en-US"/>
              </w:rPr>
            </w:pPr>
            <w:r w:rsidRPr="002C61AB">
              <w:rPr>
                <w:rFonts w:ascii="Arial" w:hAnsi="Arial"/>
                <w:sz w:val="18"/>
                <w:lang w:eastAsia="zh-CN"/>
              </w:rPr>
              <w:t>RAN5#98</w:t>
            </w:r>
          </w:p>
        </w:tc>
      </w:tr>
      <w:tr w:rsidR="00044BE0" w:rsidRPr="00E80F49" w14:paraId="2CB6DAE7" w14:textId="77777777" w:rsidTr="007D18AF">
        <w:trPr>
          <w:trHeight w:val="248"/>
        </w:trPr>
        <w:tc>
          <w:tcPr>
            <w:tcW w:w="2160" w:type="dxa"/>
            <w:vAlign w:val="center"/>
          </w:tcPr>
          <w:p w14:paraId="0F8E61C1" w14:textId="77777777" w:rsidR="00044BE0" w:rsidRPr="00E80F49" w:rsidRDefault="00044BE0" w:rsidP="00044BE0">
            <w:pPr>
              <w:pStyle w:val="TAL"/>
            </w:pPr>
            <w:r w:rsidRPr="00E80F49">
              <w:t>6.3.1 Minimum output power</w:t>
            </w:r>
          </w:p>
        </w:tc>
        <w:tc>
          <w:tcPr>
            <w:tcW w:w="1476" w:type="dxa"/>
            <w:shd w:val="clear" w:color="auto" w:fill="auto"/>
            <w:vAlign w:val="center"/>
          </w:tcPr>
          <w:p w14:paraId="6448EB7F" w14:textId="77777777" w:rsidR="00044BE0" w:rsidRPr="00E80F49" w:rsidRDefault="00044BE0" w:rsidP="00044BE0">
            <w:pPr>
              <w:pStyle w:val="TAC"/>
            </w:pPr>
            <w:r w:rsidRPr="00E80F49">
              <w:t>9</w:t>
            </w:r>
          </w:p>
        </w:tc>
        <w:tc>
          <w:tcPr>
            <w:tcW w:w="4554" w:type="dxa"/>
            <w:shd w:val="clear" w:color="auto" w:fill="auto"/>
            <w:vAlign w:val="center"/>
          </w:tcPr>
          <w:p w14:paraId="5C7F64CA" w14:textId="4CD1361E"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1E4A8AAD" w14:textId="77777777" w:rsidR="00044BE0" w:rsidRPr="00E80F49" w:rsidRDefault="00044BE0" w:rsidP="00044BE0">
            <w:pPr>
              <w:pStyle w:val="TAL"/>
            </w:pPr>
            <w:r w:rsidRPr="00E80F49">
              <w:rPr>
                <w:szCs w:val="18"/>
              </w:rPr>
              <w:t>RAN5#84</w:t>
            </w:r>
          </w:p>
        </w:tc>
      </w:tr>
      <w:tr w:rsidR="00044BE0" w:rsidRPr="00E80F49" w14:paraId="51F8F30C" w14:textId="77777777" w:rsidTr="007D18AF">
        <w:trPr>
          <w:trHeight w:val="248"/>
        </w:trPr>
        <w:tc>
          <w:tcPr>
            <w:tcW w:w="2160" w:type="dxa"/>
            <w:vAlign w:val="center"/>
          </w:tcPr>
          <w:p w14:paraId="7DF89167" w14:textId="77777777" w:rsidR="00044BE0" w:rsidRPr="00E80F49" w:rsidRDefault="00044BE0" w:rsidP="00044BE0">
            <w:pPr>
              <w:pStyle w:val="TAL"/>
            </w:pPr>
            <w:r w:rsidRPr="00E80F49">
              <w:t>6.3.2</w:t>
            </w:r>
            <w:r w:rsidRPr="00E80F49">
              <w:rPr>
                <w:lang w:eastAsia="zh-CN"/>
              </w:rPr>
              <w:t xml:space="preserve"> </w:t>
            </w:r>
            <w:r w:rsidRPr="00E80F49">
              <w:t>Transmit OFF power</w:t>
            </w:r>
          </w:p>
        </w:tc>
        <w:tc>
          <w:tcPr>
            <w:tcW w:w="1476" w:type="dxa"/>
            <w:shd w:val="clear" w:color="auto" w:fill="auto"/>
            <w:vAlign w:val="center"/>
          </w:tcPr>
          <w:p w14:paraId="43EF132E" w14:textId="77777777" w:rsidR="00044BE0" w:rsidRPr="00E80F49" w:rsidRDefault="00044BE0" w:rsidP="00044BE0">
            <w:pPr>
              <w:pStyle w:val="TAC"/>
              <w:rPr>
                <w:lang w:eastAsia="zh-CN"/>
              </w:rPr>
            </w:pPr>
            <w:r w:rsidRPr="00E80F49">
              <w:rPr>
                <w:lang w:eastAsia="zh-CN"/>
              </w:rPr>
              <w:t>3</w:t>
            </w:r>
          </w:p>
        </w:tc>
        <w:tc>
          <w:tcPr>
            <w:tcW w:w="4554" w:type="dxa"/>
            <w:shd w:val="clear" w:color="auto" w:fill="auto"/>
            <w:vAlign w:val="center"/>
          </w:tcPr>
          <w:p w14:paraId="45BFA1CE" w14:textId="77777777" w:rsidR="00044BE0" w:rsidRPr="00E80F49" w:rsidRDefault="00044BE0" w:rsidP="00044BE0">
            <w:pPr>
              <w:pStyle w:val="TAL"/>
              <w:rPr>
                <w:lang w:eastAsia="zh-CN"/>
              </w:rPr>
            </w:pPr>
            <w:r w:rsidRPr="00E80F49">
              <w:rPr>
                <w:lang w:eastAsia="zh-CN"/>
              </w:rPr>
              <w:t>“</w:t>
            </w:r>
            <w:r w:rsidRPr="00E80F49">
              <w:t>38.521-2_TPanalysis_6.3.2_Tx_OFF_power</w:t>
            </w:r>
            <w:r w:rsidRPr="00E80F49">
              <w:rPr>
                <w:lang w:eastAsia="zh-CN"/>
              </w:rPr>
              <w:t>”</w:t>
            </w:r>
          </w:p>
        </w:tc>
        <w:tc>
          <w:tcPr>
            <w:tcW w:w="1890" w:type="dxa"/>
            <w:vAlign w:val="center"/>
          </w:tcPr>
          <w:p w14:paraId="63AF2A5C" w14:textId="77777777" w:rsidR="00044BE0" w:rsidRPr="00E80F49" w:rsidRDefault="00044BE0" w:rsidP="00044BE0">
            <w:pPr>
              <w:pStyle w:val="TAL"/>
              <w:rPr>
                <w:szCs w:val="18"/>
                <w:lang w:eastAsia="zh-CN"/>
              </w:rPr>
            </w:pPr>
            <w:r w:rsidRPr="00E80F49">
              <w:t>RAN5#8</w:t>
            </w:r>
            <w:r w:rsidRPr="00E80F49">
              <w:rPr>
                <w:lang w:eastAsia="zh-CN"/>
              </w:rPr>
              <w:t>3</w:t>
            </w:r>
          </w:p>
        </w:tc>
      </w:tr>
      <w:tr w:rsidR="00044BE0" w:rsidRPr="00E80F49" w14:paraId="54009FF0" w14:textId="77777777" w:rsidTr="007D18AF">
        <w:trPr>
          <w:trHeight w:val="248"/>
        </w:trPr>
        <w:tc>
          <w:tcPr>
            <w:tcW w:w="2160" w:type="dxa"/>
            <w:vAlign w:val="center"/>
          </w:tcPr>
          <w:p w14:paraId="6BD2D3AE" w14:textId="321583C7" w:rsidR="00044BE0" w:rsidRPr="00E80F49" w:rsidRDefault="00044BE0" w:rsidP="00044BE0">
            <w:pPr>
              <w:pStyle w:val="TAL"/>
            </w:pPr>
            <w:r w:rsidRPr="00E80F49">
              <w:rPr>
                <w:lang w:eastAsia="ja-JP"/>
              </w:rPr>
              <w:t>6.3.3.2 General ON/OFF time mask</w:t>
            </w:r>
          </w:p>
        </w:tc>
        <w:tc>
          <w:tcPr>
            <w:tcW w:w="1476" w:type="dxa"/>
            <w:shd w:val="clear" w:color="auto" w:fill="auto"/>
            <w:vAlign w:val="center"/>
          </w:tcPr>
          <w:p w14:paraId="120F994C" w14:textId="7E6D37E4" w:rsidR="00044BE0" w:rsidRPr="00E80F49" w:rsidRDefault="00044BE0" w:rsidP="00044BE0">
            <w:pPr>
              <w:pStyle w:val="TAC"/>
              <w:rPr>
                <w:lang w:eastAsia="zh-CN"/>
              </w:rPr>
            </w:pPr>
            <w:r w:rsidRPr="00E80F49">
              <w:rPr>
                <w:lang w:eastAsia="ja-JP"/>
              </w:rPr>
              <w:t>9</w:t>
            </w:r>
          </w:p>
        </w:tc>
        <w:tc>
          <w:tcPr>
            <w:tcW w:w="4554" w:type="dxa"/>
            <w:shd w:val="clear" w:color="auto" w:fill="auto"/>
            <w:vAlign w:val="center"/>
          </w:tcPr>
          <w:p w14:paraId="7B78BF6A" w14:textId="3F06146C" w:rsidR="00044BE0" w:rsidRPr="00E80F49" w:rsidRDefault="00044BE0" w:rsidP="00044BE0">
            <w:pPr>
              <w:pStyle w:val="TAL"/>
              <w:rPr>
                <w:lang w:eastAsia="zh-CN"/>
              </w:rPr>
            </w:pPr>
            <w:r w:rsidRPr="00E80F49">
              <w:rPr>
                <w:lang w:eastAsia="ja-JP"/>
              </w:rPr>
              <w:t>“38.521-2_TPanalysis_6.3.3.2_OnOff.zip”</w:t>
            </w:r>
          </w:p>
        </w:tc>
        <w:tc>
          <w:tcPr>
            <w:tcW w:w="1890" w:type="dxa"/>
            <w:vAlign w:val="center"/>
          </w:tcPr>
          <w:p w14:paraId="6254384C" w14:textId="674A50F8" w:rsidR="00044BE0" w:rsidRPr="00E80F49" w:rsidRDefault="00044BE0" w:rsidP="00044BE0">
            <w:pPr>
              <w:pStyle w:val="TAL"/>
            </w:pPr>
            <w:r w:rsidRPr="00E80F49">
              <w:rPr>
                <w:lang w:eastAsia="ja-JP"/>
              </w:rPr>
              <w:t>RAN5#92-e</w:t>
            </w:r>
          </w:p>
        </w:tc>
      </w:tr>
      <w:tr w:rsidR="00044BE0" w:rsidRPr="00E80F49" w14:paraId="4A244C95" w14:textId="77777777" w:rsidTr="007D18AF">
        <w:trPr>
          <w:trHeight w:val="248"/>
        </w:trPr>
        <w:tc>
          <w:tcPr>
            <w:tcW w:w="2160" w:type="dxa"/>
            <w:vAlign w:val="center"/>
          </w:tcPr>
          <w:p w14:paraId="678A7718" w14:textId="51600845" w:rsidR="00044BE0" w:rsidRPr="00E80F49" w:rsidRDefault="00044BE0" w:rsidP="00044BE0">
            <w:pPr>
              <w:pStyle w:val="TAL"/>
            </w:pPr>
            <w:r w:rsidRPr="00E80F49">
              <w:rPr>
                <w:lang w:eastAsia="ja-JP"/>
              </w:rPr>
              <w:t>6.3.4.2 Absolute power tolerance</w:t>
            </w:r>
          </w:p>
        </w:tc>
        <w:tc>
          <w:tcPr>
            <w:tcW w:w="1476" w:type="dxa"/>
            <w:shd w:val="clear" w:color="auto" w:fill="auto"/>
            <w:vAlign w:val="center"/>
          </w:tcPr>
          <w:p w14:paraId="4607BC9F" w14:textId="6C2A0F03" w:rsidR="00044BE0" w:rsidRPr="00E80F49" w:rsidRDefault="00044BE0" w:rsidP="00044BE0">
            <w:pPr>
              <w:pStyle w:val="TAC"/>
              <w:rPr>
                <w:lang w:eastAsia="zh-CN"/>
              </w:rPr>
            </w:pPr>
            <w:r w:rsidRPr="00E80F49">
              <w:rPr>
                <w:lang w:eastAsia="ja-JP"/>
              </w:rPr>
              <w:t>8</w:t>
            </w:r>
          </w:p>
        </w:tc>
        <w:tc>
          <w:tcPr>
            <w:tcW w:w="4554" w:type="dxa"/>
            <w:shd w:val="clear" w:color="auto" w:fill="auto"/>
            <w:vAlign w:val="center"/>
          </w:tcPr>
          <w:p w14:paraId="31DBF5A1" w14:textId="248EDF07" w:rsidR="00044BE0" w:rsidRPr="00E80F49" w:rsidRDefault="00044BE0" w:rsidP="00044BE0">
            <w:pPr>
              <w:pStyle w:val="TAL"/>
              <w:rPr>
                <w:lang w:eastAsia="zh-CN"/>
              </w:rPr>
            </w:pPr>
            <w:r w:rsidRPr="00E80F49">
              <w:rPr>
                <w:lang w:eastAsia="ja-JP"/>
              </w:rPr>
              <w:t>“38.521-2_TPanalysis_6.3.4.2_AbsPtol.zip”</w:t>
            </w:r>
          </w:p>
        </w:tc>
        <w:tc>
          <w:tcPr>
            <w:tcW w:w="1890" w:type="dxa"/>
            <w:vAlign w:val="center"/>
          </w:tcPr>
          <w:p w14:paraId="5E6B0178" w14:textId="180EC99D" w:rsidR="00044BE0" w:rsidRPr="00E80F49" w:rsidRDefault="00044BE0" w:rsidP="00044BE0">
            <w:pPr>
              <w:pStyle w:val="TAL"/>
            </w:pPr>
            <w:r w:rsidRPr="00E80F49">
              <w:rPr>
                <w:lang w:eastAsia="ja-JP"/>
              </w:rPr>
              <w:t>RAN5#91-e</w:t>
            </w:r>
          </w:p>
        </w:tc>
      </w:tr>
      <w:tr w:rsidR="00044BE0" w:rsidRPr="00E80F49" w14:paraId="692F7ED1" w14:textId="77777777" w:rsidTr="007D18AF">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E80F49" w:rsidRDefault="00044BE0" w:rsidP="00044BE0">
            <w:pPr>
              <w:keepNext/>
              <w:keepLines/>
              <w:spacing w:after="0"/>
              <w:rPr>
                <w:rFonts w:ascii="Arial" w:hAnsi="Arial"/>
                <w:sz w:val="18"/>
              </w:rPr>
            </w:pPr>
            <w:r w:rsidRPr="00E80F49">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E80F49" w:rsidRDefault="00044BE0" w:rsidP="00044BE0">
            <w:pPr>
              <w:keepNext/>
              <w:keepLines/>
              <w:spacing w:after="0"/>
              <w:jc w:val="center"/>
              <w:rPr>
                <w:rFonts w:ascii="Arial" w:hAnsi="Arial"/>
                <w:sz w:val="18"/>
              </w:rPr>
            </w:pPr>
            <w:r w:rsidRPr="00E80F49">
              <w:rPr>
                <w:rFonts w:ascii="Arial" w:hAnsi="Arial"/>
                <w:sz w:val="18"/>
              </w:rPr>
              <w:t>Ramp up: 1</w:t>
            </w:r>
          </w:p>
          <w:p w14:paraId="7D19FFEB" w14:textId="77777777" w:rsidR="00044BE0" w:rsidRPr="00E80F49" w:rsidRDefault="00044BE0" w:rsidP="00044BE0">
            <w:pPr>
              <w:keepNext/>
              <w:keepLines/>
              <w:spacing w:after="0"/>
              <w:jc w:val="center"/>
              <w:rPr>
                <w:rFonts w:ascii="Arial" w:hAnsi="Arial"/>
                <w:sz w:val="18"/>
                <w:lang w:eastAsia="ja-JP"/>
              </w:rPr>
            </w:pPr>
            <w:r w:rsidRPr="00E80F49">
              <w:rPr>
                <w:rFonts w:ascii="Arial" w:hAnsi="Arial"/>
                <w:sz w:val="18"/>
                <w:lang w:eastAsia="ja-JP"/>
              </w:rPr>
              <w:t>Ramp down: 1</w:t>
            </w:r>
          </w:p>
          <w:p w14:paraId="121C215D" w14:textId="697BD062" w:rsidR="00044BE0" w:rsidRPr="00E80F49" w:rsidRDefault="00044BE0" w:rsidP="00044BE0">
            <w:pPr>
              <w:keepNext/>
              <w:keepLines/>
              <w:spacing w:after="0"/>
              <w:jc w:val="center"/>
              <w:rPr>
                <w:rFonts w:ascii="Arial" w:hAnsi="Arial"/>
                <w:sz w:val="18"/>
              </w:rPr>
            </w:pPr>
            <w:r w:rsidRPr="00E80F49">
              <w:rPr>
                <w:rFonts w:ascii="Arial" w:hAnsi="Arial"/>
                <w:sz w:val="18"/>
                <w:lang w:eastAsia="ja-JP"/>
              </w:rPr>
              <w:t>Alternating: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E80F49" w:rsidRDefault="00044BE0" w:rsidP="00044BE0">
            <w:pPr>
              <w:keepNext/>
              <w:keepLines/>
              <w:spacing w:after="0"/>
              <w:rPr>
                <w:rFonts w:ascii="Arial" w:hAnsi="Arial"/>
                <w:sz w:val="18"/>
              </w:rPr>
            </w:pPr>
            <w:r w:rsidRPr="00E80F49">
              <w:rPr>
                <w:rFonts w:ascii="Arial" w:hAnsi="Arial"/>
                <w:sz w:val="18"/>
              </w:rPr>
              <w:t>“38.521-2_TPanalysis_6.3.4.3_RelPtol_v3.zip”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E80F49" w:rsidRDefault="00044BE0" w:rsidP="00044BE0">
            <w:pPr>
              <w:keepNext/>
              <w:keepLines/>
              <w:spacing w:after="0"/>
              <w:rPr>
                <w:rFonts w:ascii="Arial" w:eastAsia="MS Mincho" w:hAnsi="Arial"/>
                <w:sz w:val="18"/>
                <w:lang w:eastAsia="en-US"/>
              </w:rPr>
            </w:pPr>
            <w:r w:rsidRPr="00E80F49">
              <w:rPr>
                <w:rFonts w:ascii="Arial" w:hAnsi="Arial"/>
                <w:sz w:val="18"/>
              </w:rPr>
              <w:t>RAN5#82</w:t>
            </w:r>
          </w:p>
          <w:p w14:paraId="4D10970D" w14:textId="77777777" w:rsidR="00044BE0" w:rsidRPr="00E80F49" w:rsidRDefault="00044BE0" w:rsidP="00044BE0">
            <w:pPr>
              <w:keepNext/>
              <w:keepLines/>
              <w:spacing w:after="0"/>
              <w:rPr>
                <w:rFonts w:ascii="Arial" w:eastAsia="MS Mincho" w:hAnsi="Arial"/>
                <w:sz w:val="18"/>
                <w:lang w:eastAsia="ja-JP"/>
              </w:rPr>
            </w:pPr>
            <w:r w:rsidRPr="00E80F49">
              <w:rPr>
                <w:rFonts w:ascii="Arial" w:eastAsia="MS Mincho" w:hAnsi="Arial"/>
                <w:sz w:val="18"/>
                <w:lang w:eastAsia="ja-JP"/>
              </w:rPr>
              <w:t>RAN5#91-e</w:t>
            </w:r>
          </w:p>
          <w:p w14:paraId="06403B4C" w14:textId="107FBDE5" w:rsidR="00044BE0" w:rsidRPr="00E80F49" w:rsidRDefault="00044BE0" w:rsidP="00044BE0">
            <w:pPr>
              <w:keepNext/>
              <w:keepLines/>
              <w:spacing w:after="0"/>
              <w:rPr>
                <w:rFonts w:ascii="Arial" w:hAnsi="Arial"/>
                <w:sz w:val="18"/>
              </w:rPr>
            </w:pPr>
            <w:r w:rsidRPr="00E80F49">
              <w:rPr>
                <w:rFonts w:ascii="Arial" w:hAnsi="Arial"/>
                <w:sz w:val="18"/>
                <w:lang w:eastAsia="en-US"/>
              </w:rPr>
              <w:t>RAN5#93-e</w:t>
            </w:r>
          </w:p>
        </w:tc>
      </w:tr>
      <w:tr w:rsidR="00044BE0" w:rsidRPr="00E80F49" w14:paraId="1CFA317D" w14:textId="77777777" w:rsidTr="007D18AF">
        <w:trPr>
          <w:trHeight w:val="248"/>
        </w:trPr>
        <w:tc>
          <w:tcPr>
            <w:tcW w:w="2160" w:type="dxa"/>
            <w:vAlign w:val="center"/>
          </w:tcPr>
          <w:p w14:paraId="5E20F835" w14:textId="77777777"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6.3.4.4 Aggregate power tolerance</w:t>
            </w:r>
          </w:p>
        </w:tc>
        <w:tc>
          <w:tcPr>
            <w:tcW w:w="1476" w:type="dxa"/>
            <w:shd w:val="clear" w:color="auto" w:fill="auto"/>
            <w:vAlign w:val="center"/>
          </w:tcPr>
          <w:p w14:paraId="31DEF2C1"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PUCCH: 6</w:t>
            </w:r>
          </w:p>
          <w:p w14:paraId="5113A65C"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PUSCH: 6</w:t>
            </w:r>
          </w:p>
        </w:tc>
        <w:tc>
          <w:tcPr>
            <w:tcW w:w="4554" w:type="dxa"/>
            <w:shd w:val="clear" w:color="auto" w:fill="auto"/>
            <w:vAlign w:val="center"/>
          </w:tcPr>
          <w:p w14:paraId="79E205DD" w14:textId="5CC09A53"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“38.521-2_TPanalysis_6.3.4.4_AggPtol</w:t>
            </w:r>
            <w:r w:rsidRPr="00E80F49">
              <w:rPr>
                <w:rFonts w:ascii="Arial" w:hAnsi="Arial"/>
                <w:sz w:val="18"/>
              </w:rPr>
              <w:t>_2</w:t>
            </w:r>
            <w:r w:rsidRPr="00E80F49">
              <w:rPr>
                <w:rFonts w:ascii="Arial" w:hAnsi="Arial"/>
                <w:sz w:val="18"/>
                <w:lang w:eastAsia="ko-KR"/>
              </w:rPr>
              <w:t>.zip”</w:t>
            </w:r>
          </w:p>
        </w:tc>
        <w:tc>
          <w:tcPr>
            <w:tcW w:w="1890" w:type="dxa"/>
            <w:vAlign w:val="center"/>
          </w:tcPr>
          <w:p w14:paraId="075D4D5D" w14:textId="77777777" w:rsidR="00044BE0" w:rsidRPr="00E80F49" w:rsidRDefault="00044BE0" w:rsidP="00044BE0">
            <w:pPr>
              <w:keepNext/>
              <w:keepLines/>
              <w:spacing w:after="0"/>
              <w:rPr>
                <w:rFonts w:ascii="Arial" w:hAnsi="Arial"/>
                <w:sz w:val="18"/>
              </w:rPr>
            </w:pPr>
            <w:r w:rsidRPr="00E80F49">
              <w:rPr>
                <w:rFonts w:ascii="Arial" w:hAnsi="Arial"/>
                <w:sz w:val="18"/>
                <w:lang w:eastAsia="ko-KR"/>
              </w:rPr>
              <w:t>RAN5#82</w:t>
            </w:r>
          </w:p>
          <w:p w14:paraId="6F07E572" w14:textId="216D9A04" w:rsidR="00044BE0" w:rsidRPr="00E80F49" w:rsidRDefault="00044BE0" w:rsidP="00044BE0">
            <w:pPr>
              <w:keepNext/>
              <w:keepLines/>
              <w:spacing w:after="0"/>
              <w:rPr>
                <w:rFonts w:ascii="Arial" w:hAnsi="Arial"/>
                <w:sz w:val="18"/>
                <w:lang w:eastAsia="ko-KR"/>
              </w:rPr>
            </w:pPr>
            <w:r w:rsidRPr="00E80F49">
              <w:rPr>
                <w:rFonts w:ascii="Arial" w:hAnsi="Arial"/>
                <w:sz w:val="18"/>
                <w:lang w:eastAsia="ja-JP"/>
              </w:rPr>
              <w:t>RAN5#91-e</w:t>
            </w:r>
          </w:p>
        </w:tc>
      </w:tr>
      <w:tr w:rsidR="00044BE0" w:rsidRPr="00E80F49" w14:paraId="604A8107" w14:textId="77777777" w:rsidTr="007D18AF">
        <w:trPr>
          <w:trHeight w:val="248"/>
        </w:trPr>
        <w:tc>
          <w:tcPr>
            <w:tcW w:w="2160" w:type="dxa"/>
            <w:vAlign w:val="center"/>
          </w:tcPr>
          <w:p w14:paraId="4549519D" w14:textId="77777777" w:rsidR="00044BE0" w:rsidRPr="00E80F49" w:rsidRDefault="00044BE0" w:rsidP="00044BE0">
            <w:pPr>
              <w:pStyle w:val="TAL"/>
              <w:rPr>
                <w:rFonts w:eastAsia="Malgun Gothic"/>
                <w:lang w:eastAsia="ko-KR"/>
              </w:rPr>
            </w:pPr>
            <w:r w:rsidRPr="00E80F49">
              <w:t>6.3A.1.1 Minimum output power for CA (2UL CA)</w:t>
            </w:r>
          </w:p>
        </w:tc>
        <w:tc>
          <w:tcPr>
            <w:tcW w:w="1476" w:type="dxa"/>
            <w:shd w:val="clear" w:color="auto" w:fill="auto"/>
            <w:vAlign w:val="center"/>
          </w:tcPr>
          <w:p w14:paraId="28CCDFA2" w14:textId="77777777" w:rsidR="00044BE0" w:rsidRPr="00E80F49" w:rsidRDefault="00044BE0" w:rsidP="00044BE0">
            <w:pPr>
              <w:pStyle w:val="TAC"/>
              <w:rPr>
                <w:rFonts w:eastAsia="Malgun Gothic"/>
                <w:lang w:eastAsia="ko-KR"/>
              </w:rPr>
            </w:pPr>
            <w:r w:rsidRPr="00E80F49">
              <w:rPr>
                <w:rFonts w:eastAsia="Malgun Gothic"/>
                <w:lang w:eastAsia="ko-KR"/>
              </w:rPr>
              <w:t>4</w:t>
            </w:r>
          </w:p>
        </w:tc>
        <w:tc>
          <w:tcPr>
            <w:tcW w:w="4554" w:type="dxa"/>
            <w:shd w:val="clear" w:color="auto" w:fill="auto"/>
            <w:vAlign w:val="center"/>
          </w:tcPr>
          <w:p w14:paraId="56AC1D65" w14:textId="4E717213" w:rsidR="00044BE0" w:rsidRPr="00E80F49" w:rsidRDefault="00044BE0" w:rsidP="00044BE0">
            <w:pPr>
              <w:pStyle w:val="TAL"/>
            </w:pPr>
            <w:r w:rsidRPr="00E80F49">
              <w:t>“38.521-2_TPanalysis_6.3A.1.1_MinOP.zip”</w:t>
            </w:r>
          </w:p>
        </w:tc>
        <w:tc>
          <w:tcPr>
            <w:tcW w:w="1890" w:type="dxa"/>
            <w:vAlign w:val="center"/>
          </w:tcPr>
          <w:p w14:paraId="23F099D7" w14:textId="77777777" w:rsidR="00044BE0" w:rsidRPr="00E80F49" w:rsidRDefault="00044BE0" w:rsidP="00044BE0">
            <w:pPr>
              <w:pStyle w:val="TAL"/>
              <w:rPr>
                <w:szCs w:val="18"/>
              </w:rPr>
            </w:pPr>
            <w:r w:rsidRPr="00E80F49">
              <w:t>RAN5#83</w:t>
            </w:r>
          </w:p>
        </w:tc>
      </w:tr>
      <w:tr w:rsidR="00044BE0" w:rsidRPr="00E80F49" w14:paraId="256DFC76" w14:textId="77777777" w:rsidTr="007D18AF">
        <w:trPr>
          <w:trHeight w:val="248"/>
        </w:trPr>
        <w:tc>
          <w:tcPr>
            <w:tcW w:w="2160" w:type="dxa"/>
            <w:vAlign w:val="center"/>
          </w:tcPr>
          <w:p w14:paraId="2544E507" w14:textId="77777777" w:rsidR="00044BE0" w:rsidRPr="00E80F49" w:rsidRDefault="00044BE0" w:rsidP="00044BE0">
            <w:pPr>
              <w:pStyle w:val="TAL"/>
              <w:keepNext w:val="0"/>
              <w:keepLines w:val="0"/>
              <w:widowControl w:val="0"/>
              <w:rPr>
                <w:lang w:eastAsia="ja-JP"/>
              </w:rPr>
            </w:pPr>
            <w:r w:rsidRPr="00E80F49">
              <w:rPr>
                <w:lang w:eastAsia="ja-JP"/>
              </w:rPr>
              <w:t>6.3A.2.1 Transmit OFF power for CA (2UL CA)</w:t>
            </w:r>
          </w:p>
        </w:tc>
        <w:tc>
          <w:tcPr>
            <w:tcW w:w="1476" w:type="dxa"/>
            <w:shd w:val="clear" w:color="auto" w:fill="auto"/>
            <w:vAlign w:val="center"/>
          </w:tcPr>
          <w:p w14:paraId="5F12FE34" w14:textId="77777777" w:rsidR="00044BE0" w:rsidRPr="00E80F49" w:rsidRDefault="00044BE0" w:rsidP="00044BE0">
            <w:pPr>
              <w:pStyle w:val="TAC"/>
              <w:keepNext w:val="0"/>
              <w:keepLines w:val="0"/>
              <w:widowControl w:val="0"/>
              <w:rPr>
                <w:rFonts w:eastAsia="MS Mincho"/>
                <w:lang w:eastAsia="ja-JP"/>
              </w:rPr>
            </w:pPr>
            <w:r w:rsidRPr="00E80F49">
              <w:rPr>
                <w:lang w:eastAsia="ja-JP"/>
              </w:rPr>
              <w:t>3</w:t>
            </w:r>
          </w:p>
        </w:tc>
        <w:tc>
          <w:tcPr>
            <w:tcW w:w="4554" w:type="dxa"/>
            <w:shd w:val="clear" w:color="auto" w:fill="auto"/>
            <w:vAlign w:val="center"/>
          </w:tcPr>
          <w:p w14:paraId="76AF07B9" w14:textId="77777777" w:rsidR="00044BE0" w:rsidRPr="00E80F49" w:rsidRDefault="00044BE0" w:rsidP="00044BE0">
            <w:pPr>
              <w:pStyle w:val="TAL"/>
              <w:keepNext w:val="0"/>
              <w:keepLines w:val="0"/>
              <w:widowControl w:val="0"/>
            </w:pPr>
            <w:r w:rsidRPr="00E80F49">
              <w:t>“38.521-2_TPanalysis_6.3A.</w:t>
            </w:r>
            <w:r w:rsidRPr="00E80F49">
              <w:rPr>
                <w:lang w:eastAsia="ja-JP"/>
              </w:rPr>
              <w:t>2</w:t>
            </w:r>
            <w:r w:rsidRPr="00E80F49">
              <w:t>.1_</w:t>
            </w:r>
            <w:r w:rsidRPr="00E80F49">
              <w:rPr>
                <w:lang w:eastAsia="ja-JP"/>
              </w:rPr>
              <w:t>Tx_OFF_Power_CA</w:t>
            </w:r>
            <w:r w:rsidRPr="00E80F49">
              <w:t>.zip”</w:t>
            </w:r>
          </w:p>
        </w:tc>
        <w:tc>
          <w:tcPr>
            <w:tcW w:w="1890" w:type="dxa"/>
            <w:vAlign w:val="center"/>
          </w:tcPr>
          <w:p w14:paraId="33C8478F" w14:textId="77777777" w:rsidR="00044BE0" w:rsidRPr="00E80F49" w:rsidRDefault="00044BE0" w:rsidP="00044BE0">
            <w:pPr>
              <w:pStyle w:val="TAL"/>
              <w:keepNext w:val="0"/>
              <w:keepLines w:val="0"/>
              <w:widowControl w:val="0"/>
              <w:rPr>
                <w:lang w:eastAsia="ja-JP"/>
              </w:rPr>
            </w:pPr>
            <w:r w:rsidRPr="00E80F49">
              <w:rPr>
                <w:lang w:eastAsia="ja-JP"/>
              </w:rPr>
              <w:t>RAN5#88-e</w:t>
            </w:r>
          </w:p>
        </w:tc>
      </w:tr>
      <w:tr w:rsidR="00044BE0" w:rsidRPr="00E80F49" w14:paraId="2251CFE5" w14:textId="77777777" w:rsidTr="007D18AF">
        <w:trPr>
          <w:trHeight w:val="248"/>
        </w:trPr>
        <w:tc>
          <w:tcPr>
            <w:tcW w:w="2160" w:type="dxa"/>
            <w:vAlign w:val="center"/>
          </w:tcPr>
          <w:p w14:paraId="077B0799" w14:textId="77777777" w:rsidR="00044BE0" w:rsidRPr="00E80F49" w:rsidRDefault="00044BE0" w:rsidP="00044BE0">
            <w:pPr>
              <w:pStyle w:val="TAL"/>
            </w:pPr>
            <w:r w:rsidRPr="00E80F49">
              <w:lastRenderedPageBreak/>
              <w:t>6.3A.4.2.1 Absolute power tolerance for CA (2UL CA)</w:t>
            </w:r>
          </w:p>
        </w:tc>
        <w:tc>
          <w:tcPr>
            <w:tcW w:w="1476" w:type="dxa"/>
            <w:shd w:val="clear" w:color="auto" w:fill="auto"/>
            <w:vAlign w:val="center"/>
          </w:tcPr>
          <w:p w14:paraId="15DF2C10" w14:textId="77777777" w:rsidR="00044BE0" w:rsidRPr="00E80F49" w:rsidRDefault="00044BE0" w:rsidP="00044BE0">
            <w:pPr>
              <w:pStyle w:val="TAC"/>
            </w:pPr>
            <w:r w:rsidRPr="00E80F49">
              <w:t>6</w:t>
            </w:r>
          </w:p>
        </w:tc>
        <w:tc>
          <w:tcPr>
            <w:tcW w:w="4554" w:type="dxa"/>
            <w:shd w:val="clear" w:color="auto" w:fill="auto"/>
            <w:vAlign w:val="center"/>
          </w:tcPr>
          <w:p w14:paraId="2DAA0D1F" w14:textId="206E823F" w:rsidR="00044BE0" w:rsidRPr="00E80F49" w:rsidRDefault="00044BE0" w:rsidP="00044BE0">
            <w:pPr>
              <w:pStyle w:val="TAL"/>
            </w:pPr>
            <w:r w:rsidRPr="00E80F49">
              <w:t>38.521-2_TPanalysis_6.3A.4.2.1_AbsPCTol_CA.zip</w:t>
            </w:r>
          </w:p>
        </w:tc>
        <w:tc>
          <w:tcPr>
            <w:tcW w:w="1890" w:type="dxa"/>
            <w:vAlign w:val="center"/>
          </w:tcPr>
          <w:p w14:paraId="6FC637A6" w14:textId="77777777" w:rsidR="00044BE0" w:rsidRPr="00E80F49" w:rsidRDefault="00044BE0" w:rsidP="00044BE0">
            <w:pPr>
              <w:pStyle w:val="TAL"/>
              <w:rPr>
                <w:szCs w:val="18"/>
              </w:rPr>
            </w:pPr>
            <w:r w:rsidRPr="00E80F49">
              <w:rPr>
                <w:szCs w:val="18"/>
              </w:rPr>
              <w:t>RAN5#85</w:t>
            </w:r>
          </w:p>
        </w:tc>
      </w:tr>
      <w:tr w:rsidR="00044BE0" w:rsidRPr="00E80F49" w14:paraId="1EC921DC" w14:textId="77777777" w:rsidTr="007D18AF">
        <w:trPr>
          <w:trHeight w:val="248"/>
        </w:trPr>
        <w:tc>
          <w:tcPr>
            <w:tcW w:w="2160" w:type="dxa"/>
            <w:vAlign w:val="center"/>
          </w:tcPr>
          <w:p w14:paraId="37A14FF2" w14:textId="77777777" w:rsidR="00044BE0" w:rsidRPr="00E80F49" w:rsidRDefault="00044BE0" w:rsidP="00044BE0">
            <w:pPr>
              <w:pStyle w:val="TAL"/>
            </w:pPr>
            <w:r w:rsidRPr="00E80F49">
              <w:t>6.3A.4.2.2 Absolute power tolerance for CA (3UL CA)</w:t>
            </w:r>
          </w:p>
        </w:tc>
        <w:tc>
          <w:tcPr>
            <w:tcW w:w="1476" w:type="dxa"/>
            <w:shd w:val="clear" w:color="auto" w:fill="auto"/>
            <w:vAlign w:val="center"/>
          </w:tcPr>
          <w:p w14:paraId="4284C2E4" w14:textId="77777777" w:rsidR="00044BE0" w:rsidRPr="00E80F49" w:rsidRDefault="00044BE0" w:rsidP="00044BE0">
            <w:pPr>
              <w:pStyle w:val="TAC"/>
            </w:pPr>
            <w:r w:rsidRPr="00E80F49">
              <w:t>6</w:t>
            </w:r>
          </w:p>
        </w:tc>
        <w:tc>
          <w:tcPr>
            <w:tcW w:w="4554" w:type="dxa"/>
            <w:shd w:val="clear" w:color="auto" w:fill="auto"/>
            <w:vAlign w:val="center"/>
          </w:tcPr>
          <w:p w14:paraId="7A3585B5" w14:textId="62380D76" w:rsidR="00044BE0" w:rsidRPr="00E80F49" w:rsidRDefault="00044BE0" w:rsidP="00044BE0">
            <w:pPr>
              <w:pStyle w:val="TAL"/>
            </w:pPr>
            <w:r w:rsidRPr="00E80F49">
              <w:t>38.521-2_TPanalysis_6.3A.4.2.1_AbsPCTol_CA.zip</w:t>
            </w:r>
          </w:p>
        </w:tc>
        <w:tc>
          <w:tcPr>
            <w:tcW w:w="1890" w:type="dxa"/>
            <w:vAlign w:val="center"/>
          </w:tcPr>
          <w:p w14:paraId="72576BA2" w14:textId="77777777" w:rsidR="00044BE0" w:rsidRPr="00E80F49" w:rsidRDefault="00044BE0" w:rsidP="00044BE0">
            <w:pPr>
              <w:pStyle w:val="TAL"/>
              <w:rPr>
                <w:szCs w:val="18"/>
              </w:rPr>
            </w:pPr>
            <w:r w:rsidRPr="00E80F49">
              <w:rPr>
                <w:szCs w:val="18"/>
              </w:rPr>
              <w:t>RAN5#85</w:t>
            </w:r>
          </w:p>
        </w:tc>
      </w:tr>
      <w:tr w:rsidR="00044BE0" w:rsidRPr="00E80F49" w14:paraId="314CAC93" w14:textId="77777777" w:rsidTr="007D18AF">
        <w:trPr>
          <w:trHeight w:val="248"/>
        </w:trPr>
        <w:tc>
          <w:tcPr>
            <w:tcW w:w="2160" w:type="dxa"/>
            <w:vAlign w:val="center"/>
          </w:tcPr>
          <w:p w14:paraId="2524C014" w14:textId="77777777" w:rsidR="00044BE0" w:rsidRPr="00E80F49" w:rsidRDefault="00044BE0" w:rsidP="00044BE0">
            <w:pPr>
              <w:pStyle w:val="TAL"/>
            </w:pPr>
            <w:r w:rsidRPr="00E80F49">
              <w:t>6.3A.4.2.3 Absolute power tolerance for CA (4UL CA)</w:t>
            </w:r>
          </w:p>
        </w:tc>
        <w:tc>
          <w:tcPr>
            <w:tcW w:w="1476" w:type="dxa"/>
            <w:shd w:val="clear" w:color="auto" w:fill="auto"/>
            <w:vAlign w:val="center"/>
          </w:tcPr>
          <w:p w14:paraId="0DE979DD" w14:textId="77777777" w:rsidR="00044BE0" w:rsidRPr="00E80F49" w:rsidRDefault="00044BE0" w:rsidP="00044BE0">
            <w:pPr>
              <w:pStyle w:val="TAC"/>
            </w:pPr>
            <w:r w:rsidRPr="00E80F49">
              <w:t>6</w:t>
            </w:r>
          </w:p>
        </w:tc>
        <w:tc>
          <w:tcPr>
            <w:tcW w:w="4554" w:type="dxa"/>
            <w:shd w:val="clear" w:color="auto" w:fill="auto"/>
            <w:vAlign w:val="center"/>
          </w:tcPr>
          <w:p w14:paraId="50F4C869" w14:textId="2DC53B95" w:rsidR="00044BE0" w:rsidRPr="00E80F49" w:rsidRDefault="00044BE0" w:rsidP="00044BE0">
            <w:pPr>
              <w:pStyle w:val="TAL"/>
            </w:pPr>
            <w:r w:rsidRPr="00E80F49">
              <w:t>38.521-2_TPanalysis_6.3A.4.2.1_AbsPCTol_CA.zip</w:t>
            </w:r>
          </w:p>
        </w:tc>
        <w:tc>
          <w:tcPr>
            <w:tcW w:w="1890" w:type="dxa"/>
            <w:vAlign w:val="center"/>
          </w:tcPr>
          <w:p w14:paraId="59B935AA" w14:textId="77777777" w:rsidR="00044BE0" w:rsidRPr="00E80F49" w:rsidRDefault="00044BE0" w:rsidP="00044BE0">
            <w:pPr>
              <w:pStyle w:val="TAL"/>
              <w:rPr>
                <w:szCs w:val="18"/>
              </w:rPr>
            </w:pPr>
            <w:r w:rsidRPr="00E80F49">
              <w:rPr>
                <w:szCs w:val="18"/>
              </w:rPr>
              <w:t>RAN5#85</w:t>
            </w:r>
          </w:p>
        </w:tc>
      </w:tr>
      <w:tr w:rsidR="00044BE0" w:rsidRPr="00E80F49" w14:paraId="173384B7" w14:textId="77777777" w:rsidTr="007D18AF">
        <w:trPr>
          <w:trHeight w:val="248"/>
        </w:trPr>
        <w:tc>
          <w:tcPr>
            <w:tcW w:w="2160" w:type="dxa"/>
            <w:vAlign w:val="center"/>
          </w:tcPr>
          <w:p w14:paraId="658559DE" w14:textId="77777777" w:rsidR="00044BE0" w:rsidRPr="00E80F49" w:rsidRDefault="00044BE0" w:rsidP="00044BE0">
            <w:pPr>
              <w:pStyle w:val="TAL"/>
            </w:pPr>
            <w:r w:rsidRPr="00E80F49">
              <w:t>6.3A.4.2.4 Absolute power tolerance for CA (5UL CA)</w:t>
            </w:r>
          </w:p>
        </w:tc>
        <w:tc>
          <w:tcPr>
            <w:tcW w:w="1476" w:type="dxa"/>
            <w:shd w:val="clear" w:color="auto" w:fill="auto"/>
            <w:vAlign w:val="center"/>
          </w:tcPr>
          <w:p w14:paraId="47D58B04" w14:textId="77777777" w:rsidR="00044BE0" w:rsidRPr="00E80F49" w:rsidRDefault="00044BE0" w:rsidP="00044BE0">
            <w:pPr>
              <w:pStyle w:val="TAC"/>
            </w:pPr>
            <w:r w:rsidRPr="00E80F49">
              <w:t>6</w:t>
            </w:r>
          </w:p>
        </w:tc>
        <w:tc>
          <w:tcPr>
            <w:tcW w:w="4554" w:type="dxa"/>
            <w:shd w:val="clear" w:color="auto" w:fill="auto"/>
            <w:vAlign w:val="center"/>
          </w:tcPr>
          <w:p w14:paraId="6642EB79" w14:textId="304B6F60" w:rsidR="00044BE0" w:rsidRPr="00E80F49" w:rsidRDefault="00044BE0" w:rsidP="00044BE0">
            <w:pPr>
              <w:pStyle w:val="TAL"/>
            </w:pPr>
            <w:r w:rsidRPr="00E80F49">
              <w:t>38.521-2_TPanalysis_6.3A.4.2.1_AbsPCTol_CA.zip</w:t>
            </w:r>
          </w:p>
        </w:tc>
        <w:tc>
          <w:tcPr>
            <w:tcW w:w="1890" w:type="dxa"/>
            <w:vAlign w:val="center"/>
          </w:tcPr>
          <w:p w14:paraId="305064B0" w14:textId="77777777" w:rsidR="00044BE0" w:rsidRPr="00E80F49" w:rsidRDefault="00044BE0" w:rsidP="00044BE0">
            <w:pPr>
              <w:pStyle w:val="TAL"/>
              <w:rPr>
                <w:szCs w:val="18"/>
              </w:rPr>
            </w:pPr>
            <w:r w:rsidRPr="00E80F49">
              <w:rPr>
                <w:szCs w:val="18"/>
              </w:rPr>
              <w:t>RAN5#85</w:t>
            </w:r>
          </w:p>
        </w:tc>
      </w:tr>
      <w:tr w:rsidR="00044BE0" w:rsidRPr="00E80F49" w14:paraId="6020BA8E" w14:textId="77777777" w:rsidTr="007D18AF">
        <w:trPr>
          <w:trHeight w:val="248"/>
        </w:trPr>
        <w:tc>
          <w:tcPr>
            <w:tcW w:w="2160" w:type="dxa"/>
            <w:vAlign w:val="center"/>
          </w:tcPr>
          <w:p w14:paraId="2E770C9D" w14:textId="77777777" w:rsidR="00044BE0" w:rsidRPr="00E80F49" w:rsidRDefault="00044BE0" w:rsidP="00044BE0">
            <w:pPr>
              <w:pStyle w:val="TAL"/>
            </w:pPr>
            <w:r w:rsidRPr="00E80F49">
              <w:t>6.3A.4.2.5 Absolute power tolerance for CA (6UL CA)</w:t>
            </w:r>
          </w:p>
        </w:tc>
        <w:tc>
          <w:tcPr>
            <w:tcW w:w="1476" w:type="dxa"/>
            <w:shd w:val="clear" w:color="auto" w:fill="auto"/>
            <w:vAlign w:val="center"/>
          </w:tcPr>
          <w:p w14:paraId="282BBC5A" w14:textId="77777777" w:rsidR="00044BE0" w:rsidRPr="00E80F49" w:rsidRDefault="00044BE0" w:rsidP="00044BE0">
            <w:pPr>
              <w:pStyle w:val="TAC"/>
            </w:pPr>
            <w:r w:rsidRPr="00E80F49">
              <w:t>6</w:t>
            </w:r>
          </w:p>
        </w:tc>
        <w:tc>
          <w:tcPr>
            <w:tcW w:w="4554" w:type="dxa"/>
            <w:shd w:val="clear" w:color="auto" w:fill="auto"/>
            <w:vAlign w:val="center"/>
          </w:tcPr>
          <w:p w14:paraId="30E58FF4" w14:textId="77777777" w:rsidR="00044BE0" w:rsidRPr="00E80F49" w:rsidRDefault="00044BE0" w:rsidP="00044BE0">
            <w:pPr>
              <w:pStyle w:val="TAL"/>
            </w:pPr>
            <w:r w:rsidRPr="00E80F49">
              <w:t>38.521-2_TP analysis_6.3A.4.2.1_AbsPCTol_CA.zip</w:t>
            </w:r>
          </w:p>
        </w:tc>
        <w:tc>
          <w:tcPr>
            <w:tcW w:w="1890" w:type="dxa"/>
            <w:vAlign w:val="center"/>
          </w:tcPr>
          <w:p w14:paraId="71D05383" w14:textId="77777777" w:rsidR="00044BE0" w:rsidRPr="00E80F49" w:rsidRDefault="00044BE0" w:rsidP="00044BE0">
            <w:pPr>
              <w:pStyle w:val="TAL"/>
              <w:rPr>
                <w:szCs w:val="18"/>
              </w:rPr>
            </w:pPr>
            <w:r w:rsidRPr="00E80F49">
              <w:rPr>
                <w:szCs w:val="18"/>
              </w:rPr>
              <w:t>RAN5#85</w:t>
            </w:r>
          </w:p>
        </w:tc>
      </w:tr>
      <w:tr w:rsidR="00044BE0" w:rsidRPr="00E80F49" w14:paraId="3EE2FBF4" w14:textId="77777777" w:rsidTr="007D18AF">
        <w:trPr>
          <w:trHeight w:val="248"/>
        </w:trPr>
        <w:tc>
          <w:tcPr>
            <w:tcW w:w="2160" w:type="dxa"/>
            <w:vAlign w:val="center"/>
          </w:tcPr>
          <w:p w14:paraId="62A1BE10" w14:textId="77777777" w:rsidR="00044BE0" w:rsidRPr="00E80F49" w:rsidRDefault="00044BE0" w:rsidP="00044BE0">
            <w:pPr>
              <w:pStyle w:val="TAL"/>
            </w:pPr>
            <w:r w:rsidRPr="00E80F49">
              <w:t>6.3A.4.2.6 Absolute power tolerance for CA (7UL CA)</w:t>
            </w:r>
          </w:p>
        </w:tc>
        <w:tc>
          <w:tcPr>
            <w:tcW w:w="1476" w:type="dxa"/>
            <w:shd w:val="clear" w:color="auto" w:fill="auto"/>
            <w:vAlign w:val="center"/>
          </w:tcPr>
          <w:p w14:paraId="72055BE7" w14:textId="77777777" w:rsidR="00044BE0" w:rsidRPr="00E80F49" w:rsidRDefault="00044BE0" w:rsidP="00044BE0">
            <w:pPr>
              <w:pStyle w:val="TAC"/>
            </w:pPr>
            <w:r w:rsidRPr="00E80F49">
              <w:t>6</w:t>
            </w:r>
          </w:p>
        </w:tc>
        <w:tc>
          <w:tcPr>
            <w:tcW w:w="4554" w:type="dxa"/>
            <w:shd w:val="clear" w:color="auto" w:fill="auto"/>
            <w:vAlign w:val="center"/>
          </w:tcPr>
          <w:p w14:paraId="52A3A2EE" w14:textId="77777777" w:rsidR="00044BE0" w:rsidRPr="00E80F49" w:rsidRDefault="00044BE0" w:rsidP="00044BE0">
            <w:pPr>
              <w:pStyle w:val="TAL"/>
            </w:pPr>
            <w:r w:rsidRPr="00E80F49">
              <w:t>38.521-2_TP analysis_6.3A.4.2.1_AbsPCTol_CA.zip</w:t>
            </w:r>
          </w:p>
        </w:tc>
        <w:tc>
          <w:tcPr>
            <w:tcW w:w="1890" w:type="dxa"/>
            <w:vAlign w:val="center"/>
          </w:tcPr>
          <w:p w14:paraId="6AAE6198" w14:textId="77777777" w:rsidR="00044BE0" w:rsidRPr="00E80F49" w:rsidRDefault="00044BE0" w:rsidP="00044BE0">
            <w:pPr>
              <w:pStyle w:val="TAL"/>
              <w:rPr>
                <w:szCs w:val="18"/>
              </w:rPr>
            </w:pPr>
            <w:r w:rsidRPr="00E80F49">
              <w:rPr>
                <w:szCs w:val="18"/>
              </w:rPr>
              <w:t>RAN5#85</w:t>
            </w:r>
          </w:p>
        </w:tc>
      </w:tr>
      <w:tr w:rsidR="00044BE0" w:rsidRPr="00E80F49" w14:paraId="450AD490" w14:textId="77777777" w:rsidTr="007D18AF">
        <w:trPr>
          <w:trHeight w:val="248"/>
        </w:trPr>
        <w:tc>
          <w:tcPr>
            <w:tcW w:w="2160" w:type="dxa"/>
            <w:vAlign w:val="center"/>
          </w:tcPr>
          <w:p w14:paraId="24E8A386" w14:textId="77777777" w:rsidR="00044BE0" w:rsidRPr="00E80F49" w:rsidRDefault="00044BE0" w:rsidP="00044BE0">
            <w:pPr>
              <w:pStyle w:val="TAL"/>
            </w:pPr>
            <w:r w:rsidRPr="00E80F49">
              <w:t>6.3A.4.2.7 Absolute power tolerance for CA (8UL CA)</w:t>
            </w:r>
          </w:p>
        </w:tc>
        <w:tc>
          <w:tcPr>
            <w:tcW w:w="1476" w:type="dxa"/>
            <w:shd w:val="clear" w:color="auto" w:fill="auto"/>
            <w:vAlign w:val="center"/>
          </w:tcPr>
          <w:p w14:paraId="0BD60407" w14:textId="77777777" w:rsidR="00044BE0" w:rsidRPr="00E80F49" w:rsidRDefault="00044BE0" w:rsidP="00044BE0">
            <w:pPr>
              <w:pStyle w:val="TAC"/>
            </w:pPr>
            <w:r w:rsidRPr="00E80F49">
              <w:t>6</w:t>
            </w:r>
          </w:p>
        </w:tc>
        <w:tc>
          <w:tcPr>
            <w:tcW w:w="4554" w:type="dxa"/>
            <w:shd w:val="clear" w:color="auto" w:fill="auto"/>
            <w:vAlign w:val="center"/>
          </w:tcPr>
          <w:p w14:paraId="2C654ACC" w14:textId="3C478764" w:rsidR="00044BE0" w:rsidRPr="00E80F49" w:rsidRDefault="00044BE0" w:rsidP="00044BE0">
            <w:pPr>
              <w:pStyle w:val="TAL"/>
            </w:pPr>
            <w:r w:rsidRPr="00E80F49">
              <w:t>38.521-2_TPanalysis_6.3A.4.2.1_AbsPCTol_CA.zip</w:t>
            </w:r>
          </w:p>
        </w:tc>
        <w:tc>
          <w:tcPr>
            <w:tcW w:w="1890" w:type="dxa"/>
            <w:vAlign w:val="center"/>
          </w:tcPr>
          <w:p w14:paraId="44F34E2C" w14:textId="77777777" w:rsidR="00044BE0" w:rsidRPr="00E80F49" w:rsidRDefault="00044BE0" w:rsidP="00044BE0">
            <w:pPr>
              <w:pStyle w:val="TAL"/>
              <w:rPr>
                <w:szCs w:val="18"/>
              </w:rPr>
            </w:pPr>
            <w:r w:rsidRPr="00E80F49">
              <w:rPr>
                <w:szCs w:val="18"/>
              </w:rPr>
              <w:t>RAN5#85</w:t>
            </w:r>
          </w:p>
        </w:tc>
      </w:tr>
      <w:tr w:rsidR="00044BE0" w:rsidRPr="00E80F49" w14:paraId="1D2560BA" w14:textId="77777777" w:rsidTr="007D18AF">
        <w:trPr>
          <w:trHeight w:val="248"/>
        </w:trPr>
        <w:tc>
          <w:tcPr>
            <w:tcW w:w="2160" w:type="dxa"/>
            <w:vAlign w:val="center"/>
          </w:tcPr>
          <w:p w14:paraId="2CBA6B51" w14:textId="7005E7FC" w:rsidR="00044BE0" w:rsidRPr="00E80F49" w:rsidRDefault="00044BE0" w:rsidP="00044BE0">
            <w:pPr>
              <w:pStyle w:val="TAL"/>
            </w:pPr>
            <w:r w:rsidRPr="00E80F49">
              <w:t>6.3A.4.4 Aggregate power tolerance for CA</w:t>
            </w:r>
          </w:p>
        </w:tc>
        <w:tc>
          <w:tcPr>
            <w:tcW w:w="1476" w:type="dxa"/>
            <w:shd w:val="clear" w:color="auto" w:fill="auto"/>
            <w:vAlign w:val="center"/>
          </w:tcPr>
          <w:p w14:paraId="06B3BBAD" w14:textId="2DA19114" w:rsidR="00044BE0" w:rsidRPr="00E80F49" w:rsidRDefault="00044BE0" w:rsidP="00044BE0">
            <w:pPr>
              <w:pStyle w:val="TAC"/>
            </w:pPr>
            <w:r w:rsidRPr="00E80F49">
              <w:t>1</w:t>
            </w:r>
          </w:p>
        </w:tc>
        <w:tc>
          <w:tcPr>
            <w:tcW w:w="4554" w:type="dxa"/>
            <w:shd w:val="clear" w:color="auto" w:fill="auto"/>
            <w:vAlign w:val="center"/>
          </w:tcPr>
          <w:p w14:paraId="383386A2" w14:textId="2A4780B6" w:rsidR="00044BE0" w:rsidRPr="00E80F49" w:rsidRDefault="00044BE0" w:rsidP="00044BE0">
            <w:pPr>
              <w:pStyle w:val="TAL"/>
            </w:pPr>
            <w:r w:rsidRPr="00E80F49">
              <w:t>38.521-2_TPanalysis_6.3A.4.4_Aggregate power tolerance for CA.zip</w:t>
            </w:r>
          </w:p>
        </w:tc>
        <w:tc>
          <w:tcPr>
            <w:tcW w:w="1890" w:type="dxa"/>
            <w:vAlign w:val="center"/>
          </w:tcPr>
          <w:p w14:paraId="2BC0C3D4" w14:textId="142194CB" w:rsidR="00044BE0" w:rsidRPr="00E80F49" w:rsidRDefault="00044BE0" w:rsidP="00044BE0">
            <w:pPr>
              <w:pStyle w:val="TAL"/>
              <w:rPr>
                <w:szCs w:val="18"/>
              </w:rPr>
            </w:pPr>
            <w:r w:rsidRPr="00E80F49">
              <w:rPr>
                <w:rFonts w:eastAsia="Malgun Gothic"/>
                <w:szCs w:val="18"/>
                <w:lang w:eastAsia="ja-JP"/>
              </w:rPr>
              <w:t>RAN5#92-e</w:t>
            </w:r>
          </w:p>
        </w:tc>
      </w:tr>
      <w:tr w:rsidR="00044BE0" w:rsidRPr="00E80F49" w14:paraId="2B6E152F" w14:textId="77777777" w:rsidTr="007D18AF">
        <w:trPr>
          <w:trHeight w:val="248"/>
        </w:trPr>
        <w:tc>
          <w:tcPr>
            <w:tcW w:w="2160" w:type="dxa"/>
            <w:vAlign w:val="center"/>
          </w:tcPr>
          <w:p w14:paraId="4B896557" w14:textId="77777777" w:rsidR="00044BE0" w:rsidRPr="00E80F49" w:rsidRDefault="00044BE0" w:rsidP="00044BE0">
            <w:pPr>
              <w:pStyle w:val="TAL"/>
            </w:pPr>
            <w:r w:rsidRPr="00E80F49">
              <w:t>6.3D.1 Minimum output power for UL MIMO</w:t>
            </w:r>
          </w:p>
        </w:tc>
        <w:tc>
          <w:tcPr>
            <w:tcW w:w="1476" w:type="dxa"/>
            <w:shd w:val="clear" w:color="auto" w:fill="auto"/>
            <w:vAlign w:val="center"/>
          </w:tcPr>
          <w:p w14:paraId="710189F4" w14:textId="77777777" w:rsidR="00044BE0" w:rsidRPr="00E80F49" w:rsidRDefault="00044BE0" w:rsidP="00044BE0">
            <w:pPr>
              <w:pStyle w:val="TAC"/>
              <w:rPr>
                <w:rFonts w:eastAsia="Malgun Gothic"/>
                <w:lang w:eastAsia="ko-KR"/>
              </w:rPr>
            </w:pPr>
            <w:r w:rsidRPr="00E80F49">
              <w:t>9</w:t>
            </w:r>
          </w:p>
        </w:tc>
        <w:tc>
          <w:tcPr>
            <w:tcW w:w="4554" w:type="dxa"/>
            <w:shd w:val="clear" w:color="auto" w:fill="auto"/>
            <w:vAlign w:val="center"/>
          </w:tcPr>
          <w:p w14:paraId="63163D31" w14:textId="7D1759F6"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67365BD6" w14:textId="77777777" w:rsidR="00044BE0" w:rsidRPr="00E80F49" w:rsidRDefault="00044BE0" w:rsidP="00044BE0">
            <w:pPr>
              <w:pStyle w:val="TAL"/>
            </w:pPr>
            <w:r w:rsidRPr="00E80F49">
              <w:rPr>
                <w:szCs w:val="18"/>
              </w:rPr>
              <w:t>RAN5#84</w:t>
            </w:r>
          </w:p>
        </w:tc>
      </w:tr>
      <w:tr w:rsidR="00044BE0" w:rsidRPr="00E80F49" w14:paraId="624A049A" w14:textId="77777777" w:rsidTr="007D18AF">
        <w:tc>
          <w:tcPr>
            <w:tcW w:w="2160" w:type="dxa"/>
            <w:vAlign w:val="center"/>
          </w:tcPr>
          <w:p w14:paraId="392F69E4" w14:textId="77777777" w:rsidR="00044BE0" w:rsidRPr="00E80F49" w:rsidRDefault="00044BE0" w:rsidP="00044BE0">
            <w:pPr>
              <w:pStyle w:val="TAL"/>
            </w:pPr>
            <w:r w:rsidRPr="00E80F49">
              <w:t>6.3D.3.4 SRS time mask for UL-MIMO</w:t>
            </w:r>
          </w:p>
        </w:tc>
        <w:tc>
          <w:tcPr>
            <w:tcW w:w="1476" w:type="dxa"/>
            <w:vAlign w:val="center"/>
          </w:tcPr>
          <w:p w14:paraId="6AFE240C" w14:textId="77777777" w:rsidR="00044BE0" w:rsidRPr="00E80F49" w:rsidRDefault="00044BE0" w:rsidP="00044BE0">
            <w:pPr>
              <w:pStyle w:val="TAC"/>
            </w:pPr>
            <w:r w:rsidRPr="00E80F49">
              <w:t>18</w:t>
            </w:r>
          </w:p>
        </w:tc>
        <w:tc>
          <w:tcPr>
            <w:tcW w:w="4554" w:type="dxa"/>
            <w:vAlign w:val="center"/>
          </w:tcPr>
          <w:p w14:paraId="32B9C07E" w14:textId="70114585" w:rsidR="00044BE0" w:rsidRPr="00E80F49" w:rsidRDefault="00044BE0" w:rsidP="00044BE0">
            <w:pPr>
              <w:pStyle w:val="TAL"/>
            </w:pPr>
            <w:r w:rsidRPr="00E80F49">
              <w:rPr>
                <w:rFonts w:cs="Arial"/>
                <w:szCs w:val="18"/>
              </w:rPr>
              <w:t>“38.521-2_TPanalysis_6.3.3.2_SRS_M_UL-MIMO</w:t>
            </w:r>
            <w:r w:rsidRPr="00E80F49">
              <w:rPr>
                <w:rFonts w:cs="Arial"/>
                <w:szCs w:val="18"/>
                <w:lang w:eastAsia="zh-CN"/>
              </w:rPr>
              <w:t>.zip</w:t>
            </w:r>
            <w:r w:rsidRPr="00E80F49">
              <w:rPr>
                <w:rFonts w:cs="Arial"/>
                <w:szCs w:val="18"/>
              </w:rPr>
              <w:t>“</w:t>
            </w:r>
          </w:p>
        </w:tc>
        <w:tc>
          <w:tcPr>
            <w:tcW w:w="1890" w:type="dxa"/>
            <w:vAlign w:val="center"/>
          </w:tcPr>
          <w:p w14:paraId="1B1A7D6A" w14:textId="77777777" w:rsidR="00044BE0" w:rsidRPr="00E80F49" w:rsidRDefault="00044BE0" w:rsidP="00044BE0">
            <w:pPr>
              <w:pStyle w:val="TAL"/>
              <w:rPr>
                <w:szCs w:val="18"/>
              </w:rPr>
            </w:pPr>
            <w:r w:rsidRPr="00E80F49">
              <w:rPr>
                <w:rFonts w:cs="Arial"/>
                <w:szCs w:val="18"/>
              </w:rPr>
              <w:t>RAN5#85</w:t>
            </w:r>
          </w:p>
        </w:tc>
      </w:tr>
      <w:tr w:rsidR="00044BE0" w:rsidRPr="00E80F49" w14:paraId="345BAE4A" w14:textId="77777777" w:rsidTr="007D18AF">
        <w:tc>
          <w:tcPr>
            <w:tcW w:w="2160" w:type="dxa"/>
            <w:vAlign w:val="center"/>
          </w:tcPr>
          <w:p w14:paraId="4C9F7185" w14:textId="77777777" w:rsidR="00044BE0" w:rsidRPr="00E80F49" w:rsidRDefault="00044BE0" w:rsidP="00044BE0">
            <w:pPr>
              <w:pStyle w:val="TAL"/>
            </w:pPr>
            <w:r w:rsidRPr="00E80F49">
              <w:t>6.4.1 Frequency error</w:t>
            </w:r>
          </w:p>
        </w:tc>
        <w:tc>
          <w:tcPr>
            <w:tcW w:w="1476" w:type="dxa"/>
            <w:vAlign w:val="center"/>
          </w:tcPr>
          <w:p w14:paraId="1BD2D289" w14:textId="77777777" w:rsidR="00044BE0" w:rsidRPr="00E80F49" w:rsidRDefault="00044BE0" w:rsidP="00044BE0">
            <w:pPr>
              <w:pStyle w:val="TAC"/>
            </w:pPr>
            <w:r w:rsidRPr="00E80F49">
              <w:t>1</w:t>
            </w:r>
          </w:p>
        </w:tc>
        <w:tc>
          <w:tcPr>
            <w:tcW w:w="4554" w:type="dxa"/>
            <w:vAlign w:val="center"/>
          </w:tcPr>
          <w:p w14:paraId="01E395BC" w14:textId="77777777" w:rsidR="00044BE0" w:rsidRPr="00E80F49" w:rsidRDefault="00044BE0" w:rsidP="00044BE0">
            <w:pPr>
              <w:pStyle w:val="TAL"/>
            </w:pPr>
            <w:r w:rsidRPr="00E80F49">
              <w:t>“38.521-2_TPanalysis_6.4.1_FreqErr.zip”</w:t>
            </w:r>
          </w:p>
        </w:tc>
        <w:tc>
          <w:tcPr>
            <w:tcW w:w="1890" w:type="dxa"/>
            <w:vAlign w:val="center"/>
          </w:tcPr>
          <w:p w14:paraId="12F3F71C" w14:textId="77777777" w:rsidR="00044BE0" w:rsidRPr="00E80F49" w:rsidRDefault="00044BE0" w:rsidP="00044BE0">
            <w:pPr>
              <w:pStyle w:val="TAL"/>
              <w:rPr>
                <w:szCs w:val="18"/>
              </w:rPr>
            </w:pPr>
            <w:r w:rsidRPr="00E80F49">
              <w:rPr>
                <w:szCs w:val="18"/>
              </w:rPr>
              <w:t>RAN5#80</w:t>
            </w:r>
          </w:p>
        </w:tc>
      </w:tr>
      <w:tr w:rsidR="00044BE0" w:rsidRPr="00E80F49" w14:paraId="4C0EF472" w14:textId="77777777" w:rsidTr="007D18AF">
        <w:tc>
          <w:tcPr>
            <w:tcW w:w="2160" w:type="dxa"/>
            <w:vAlign w:val="center"/>
          </w:tcPr>
          <w:p w14:paraId="3C3A1171" w14:textId="77777777" w:rsidR="00044BE0" w:rsidRPr="00E80F49" w:rsidRDefault="00044BE0" w:rsidP="00044BE0">
            <w:pPr>
              <w:pStyle w:val="TAL"/>
            </w:pPr>
            <w:r w:rsidRPr="00E80F49">
              <w:t>6.4.2.1 Error Vector Magnitude</w:t>
            </w:r>
          </w:p>
        </w:tc>
        <w:tc>
          <w:tcPr>
            <w:tcW w:w="1476" w:type="dxa"/>
            <w:vAlign w:val="center"/>
          </w:tcPr>
          <w:p w14:paraId="1ABBFD9C" w14:textId="77777777" w:rsidR="00044BE0" w:rsidRPr="00E80F49" w:rsidRDefault="00044BE0" w:rsidP="00044BE0">
            <w:pPr>
              <w:pStyle w:val="TAC"/>
              <w:rPr>
                <w:rFonts w:cs="Arial"/>
              </w:rPr>
            </w:pPr>
            <w:r w:rsidRPr="00E80F49">
              <w:rPr>
                <w:rFonts w:cs="Arial"/>
              </w:rPr>
              <w:t>PUSCH: 168</w:t>
            </w:r>
          </w:p>
          <w:p w14:paraId="38FD102E" w14:textId="77777777" w:rsidR="00044BE0" w:rsidRPr="00E80F49" w:rsidRDefault="00044BE0" w:rsidP="00044BE0">
            <w:pPr>
              <w:pStyle w:val="TAC"/>
              <w:rPr>
                <w:rFonts w:cs="Arial"/>
              </w:rPr>
            </w:pPr>
            <w:r w:rsidRPr="00E80F49">
              <w:rPr>
                <w:rFonts w:cs="Arial"/>
              </w:rPr>
              <w:t>PUCCH: 24</w:t>
            </w:r>
          </w:p>
          <w:p w14:paraId="5F628BA0" w14:textId="77777777" w:rsidR="00044BE0" w:rsidRPr="00E80F49" w:rsidRDefault="00044BE0" w:rsidP="00044BE0">
            <w:pPr>
              <w:pStyle w:val="TAC"/>
            </w:pPr>
            <w:r w:rsidRPr="00E80F49">
              <w:rPr>
                <w:rFonts w:cs="Arial"/>
              </w:rPr>
              <w:t>PRACH: 24</w:t>
            </w:r>
          </w:p>
        </w:tc>
        <w:tc>
          <w:tcPr>
            <w:tcW w:w="4554" w:type="dxa"/>
            <w:vAlign w:val="center"/>
          </w:tcPr>
          <w:p w14:paraId="62936DF0" w14:textId="77777777" w:rsidR="00044BE0" w:rsidRPr="00E80F49" w:rsidRDefault="00044BE0" w:rsidP="00044BE0">
            <w:pPr>
              <w:pStyle w:val="TAL"/>
            </w:pPr>
            <w:r w:rsidRPr="00E80F49">
              <w:rPr>
                <w:rFonts w:cs="Arial"/>
              </w:rPr>
              <w:t>“38.521-2_TPanalysis_6.4.2.1_EVM.zip”</w:t>
            </w:r>
          </w:p>
        </w:tc>
        <w:tc>
          <w:tcPr>
            <w:tcW w:w="1890" w:type="dxa"/>
            <w:vAlign w:val="center"/>
          </w:tcPr>
          <w:p w14:paraId="4CED70D8" w14:textId="77777777" w:rsidR="00044BE0" w:rsidRPr="00E80F49" w:rsidRDefault="00044BE0" w:rsidP="00044BE0">
            <w:pPr>
              <w:pStyle w:val="TAL"/>
              <w:rPr>
                <w:szCs w:val="18"/>
              </w:rPr>
            </w:pPr>
            <w:r w:rsidRPr="00E80F49">
              <w:rPr>
                <w:szCs w:val="18"/>
              </w:rPr>
              <w:t>RAN5#3-5G-NR Adhoc</w:t>
            </w:r>
          </w:p>
        </w:tc>
      </w:tr>
      <w:tr w:rsidR="003E0B85" w:rsidRPr="00E80F49" w14:paraId="317D0AD0" w14:textId="77777777" w:rsidTr="007D18AF">
        <w:tc>
          <w:tcPr>
            <w:tcW w:w="2160" w:type="dxa"/>
            <w:vAlign w:val="center"/>
          </w:tcPr>
          <w:p w14:paraId="34EAE5DD" w14:textId="54C60662" w:rsidR="003E0B85" w:rsidRPr="00E80F49" w:rsidRDefault="003E0B85" w:rsidP="003E0B85">
            <w:pPr>
              <w:pStyle w:val="TAL"/>
            </w:pPr>
            <w:r w:rsidRPr="00A532C6">
              <w:rPr>
                <w:rFonts w:eastAsia="SimSun" w:cs="Arial"/>
                <w:szCs w:val="18"/>
                <w:lang w:eastAsia="zh-CN"/>
              </w:rPr>
              <w:t>6.4.2.1_1 Error vector magnitude with Power Boost</w:t>
            </w:r>
          </w:p>
        </w:tc>
        <w:tc>
          <w:tcPr>
            <w:tcW w:w="1476" w:type="dxa"/>
            <w:vAlign w:val="center"/>
          </w:tcPr>
          <w:p w14:paraId="4BEFD21D" w14:textId="77777777" w:rsidR="003E0B85" w:rsidRDefault="003E0B85" w:rsidP="003E0B85">
            <w:pPr>
              <w:pStyle w:val="TAC"/>
              <w:rPr>
                <w:rFonts w:cs="Arial"/>
              </w:rPr>
            </w:pPr>
            <w:r>
              <w:rPr>
                <w:rFonts w:cs="Arial"/>
              </w:rPr>
              <w:t>PUSCH: 36</w:t>
            </w:r>
          </w:p>
          <w:p w14:paraId="32811DE3" w14:textId="4A5C8DAF" w:rsidR="003E0B85" w:rsidRPr="00E80F49" w:rsidRDefault="003E0B85" w:rsidP="003E0B85">
            <w:pPr>
              <w:pStyle w:val="TAC"/>
              <w:rPr>
                <w:rFonts w:cs="Arial"/>
              </w:rPr>
            </w:pPr>
            <w:r>
              <w:rPr>
                <w:rFonts w:cs="Arial"/>
              </w:rPr>
              <w:t>PUCCH: 9</w:t>
            </w:r>
          </w:p>
        </w:tc>
        <w:tc>
          <w:tcPr>
            <w:tcW w:w="4554" w:type="dxa"/>
            <w:vAlign w:val="center"/>
          </w:tcPr>
          <w:p w14:paraId="1E6455B3" w14:textId="5BB442AC" w:rsidR="003E0B85" w:rsidRPr="00E80F49" w:rsidRDefault="003E0B85" w:rsidP="003E0B85">
            <w:pPr>
              <w:pStyle w:val="TAL"/>
              <w:rPr>
                <w:rFonts w:cs="Arial"/>
              </w:rPr>
            </w:pPr>
            <w:r w:rsidRPr="00EA5E73">
              <w:t>“38.521-2_TPanalysis_6.2.1_MOP_v3.zip”</w:t>
            </w:r>
          </w:p>
        </w:tc>
        <w:tc>
          <w:tcPr>
            <w:tcW w:w="1890" w:type="dxa"/>
            <w:vAlign w:val="center"/>
          </w:tcPr>
          <w:p w14:paraId="0A386B67" w14:textId="2D6EA0FE" w:rsidR="003E0B85" w:rsidRPr="00E80F49" w:rsidRDefault="003E0B85" w:rsidP="003E0B85">
            <w:pPr>
              <w:pStyle w:val="TAL"/>
              <w:rPr>
                <w:szCs w:val="18"/>
              </w:rPr>
            </w:pPr>
            <w:r>
              <w:rPr>
                <w:szCs w:val="18"/>
              </w:rPr>
              <w:t>RAN5#97</w:t>
            </w:r>
          </w:p>
        </w:tc>
      </w:tr>
      <w:tr w:rsidR="003E0B85" w:rsidRPr="00E80F49" w14:paraId="6D71CADF" w14:textId="77777777" w:rsidTr="007D18AF">
        <w:tc>
          <w:tcPr>
            <w:tcW w:w="2160" w:type="dxa"/>
            <w:vAlign w:val="center"/>
          </w:tcPr>
          <w:p w14:paraId="74C49B6B" w14:textId="77777777" w:rsidR="003E0B85" w:rsidRPr="00E80F49" w:rsidRDefault="003E0B85" w:rsidP="003E0B85">
            <w:pPr>
              <w:pStyle w:val="TAL"/>
            </w:pPr>
            <w:r w:rsidRPr="00E80F49">
              <w:t>6.4.2.2 Carrier leakage</w:t>
            </w:r>
          </w:p>
        </w:tc>
        <w:tc>
          <w:tcPr>
            <w:tcW w:w="1476" w:type="dxa"/>
            <w:vAlign w:val="center"/>
          </w:tcPr>
          <w:p w14:paraId="358B4831" w14:textId="77777777" w:rsidR="003E0B85" w:rsidRPr="00E80F49" w:rsidRDefault="003E0B85" w:rsidP="003E0B85">
            <w:pPr>
              <w:pStyle w:val="TAC"/>
            </w:pPr>
            <w:r w:rsidRPr="00E80F49">
              <w:rPr>
                <w:rFonts w:cs="Arial"/>
              </w:rPr>
              <w:t>3</w:t>
            </w:r>
          </w:p>
        </w:tc>
        <w:tc>
          <w:tcPr>
            <w:tcW w:w="4554" w:type="dxa"/>
            <w:vAlign w:val="center"/>
          </w:tcPr>
          <w:p w14:paraId="3B5D3E11" w14:textId="4E0C49B1" w:rsidR="003E0B85" w:rsidRPr="00E80F49" w:rsidRDefault="003E0B85" w:rsidP="003E0B85">
            <w:pPr>
              <w:pStyle w:val="TAL"/>
            </w:pPr>
            <w:r w:rsidRPr="00E80F49">
              <w:rPr>
                <w:rFonts w:cs="Arial"/>
              </w:rPr>
              <w:t>“38.521-2_TPanalysis_6.4.2.2_CarrLeak_v3.zip”</w:t>
            </w:r>
          </w:p>
        </w:tc>
        <w:tc>
          <w:tcPr>
            <w:tcW w:w="1890" w:type="dxa"/>
          </w:tcPr>
          <w:p w14:paraId="0322E9D9" w14:textId="4873EDC2" w:rsidR="003E0B85" w:rsidRPr="00E80F49" w:rsidRDefault="003E0B85" w:rsidP="003E0B85">
            <w:pPr>
              <w:pStyle w:val="TAL"/>
              <w:rPr>
                <w:szCs w:val="18"/>
              </w:rPr>
            </w:pPr>
            <w:r w:rsidRPr="00E80F49">
              <w:rPr>
                <w:szCs w:val="18"/>
              </w:rPr>
              <w:t>RAN5#93-e</w:t>
            </w:r>
          </w:p>
        </w:tc>
      </w:tr>
      <w:tr w:rsidR="003E0B85" w:rsidRPr="00E80F49" w14:paraId="015F4C9E" w14:textId="77777777" w:rsidTr="007D18AF">
        <w:tc>
          <w:tcPr>
            <w:tcW w:w="2160" w:type="dxa"/>
            <w:vAlign w:val="center"/>
          </w:tcPr>
          <w:p w14:paraId="4180D130" w14:textId="77777777" w:rsidR="003E0B85" w:rsidRPr="00E80F49" w:rsidRDefault="003E0B85" w:rsidP="003E0B85">
            <w:pPr>
              <w:pStyle w:val="TAL"/>
            </w:pPr>
            <w:r w:rsidRPr="00E80F49">
              <w:t>6.4.2.3 In-band emissions</w:t>
            </w:r>
          </w:p>
        </w:tc>
        <w:tc>
          <w:tcPr>
            <w:tcW w:w="1476" w:type="dxa"/>
            <w:vAlign w:val="center"/>
          </w:tcPr>
          <w:p w14:paraId="05E5F8E1" w14:textId="77777777" w:rsidR="003E0B85" w:rsidRPr="00E80F49" w:rsidRDefault="003E0B85" w:rsidP="003E0B85">
            <w:pPr>
              <w:pStyle w:val="TAC"/>
              <w:rPr>
                <w:rFonts w:cs="Arial"/>
              </w:rPr>
            </w:pPr>
            <w:r w:rsidRPr="00E80F49">
              <w:rPr>
                <w:rFonts w:cs="Arial"/>
              </w:rPr>
              <w:t>PUSCH: 36</w:t>
            </w:r>
          </w:p>
          <w:p w14:paraId="62898C6E" w14:textId="77777777" w:rsidR="003E0B85" w:rsidRPr="00E80F49" w:rsidRDefault="003E0B85" w:rsidP="003E0B85">
            <w:pPr>
              <w:pStyle w:val="TAC"/>
            </w:pPr>
            <w:r w:rsidRPr="00E80F49">
              <w:rPr>
                <w:rFonts w:cs="Arial"/>
              </w:rPr>
              <w:t>PUCCH: 18</w:t>
            </w:r>
          </w:p>
        </w:tc>
        <w:tc>
          <w:tcPr>
            <w:tcW w:w="4554" w:type="dxa"/>
            <w:vAlign w:val="center"/>
          </w:tcPr>
          <w:p w14:paraId="51DD36BF" w14:textId="77777777" w:rsidR="003E0B85" w:rsidRPr="00E80F49" w:rsidRDefault="003E0B85" w:rsidP="003E0B85">
            <w:pPr>
              <w:pStyle w:val="TAL"/>
            </w:pPr>
            <w:r w:rsidRPr="00E80F49">
              <w:rPr>
                <w:rFonts w:cs="Arial"/>
              </w:rPr>
              <w:t>“38.521-1_TPanalysis_6.4.2.3_IE_v2.zip”</w:t>
            </w:r>
          </w:p>
        </w:tc>
        <w:tc>
          <w:tcPr>
            <w:tcW w:w="1890" w:type="dxa"/>
          </w:tcPr>
          <w:p w14:paraId="2E8A0E9C" w14:textId="77777777" w:rsidR="003E0B85" w:rsidRPr="00E80F49" w:rsidRDefault="003E0B85" w:rsidP="003E0B85">
            <w:pPr>
              <w:pStyle w:val="TAL"/>
              <w:rPr>
                <w:szCs w:val="18"/>
              </w:rPr>
            </w:pPr>
            <w:r w:rsidRPr="00E80F49">
              <w:rPr>
                <w:szCs w:val="18"/>
              </w:rPr>
              <w:t>RAN5#89-e</w:t>
            </w:r>
          </w:p>
        </w:tc>
      </w:tr>
      <w:tr w:rsidR="003E0B85" w:rsidRPr="00E80F49" w14:paraId="51137B6C" w14:textId="77777777" w:rsidTr="007D18AF">
        <w:tc>
          <w:tcPr>
            <w:tcW w:w="2160" w:type="dxa"/>
            <w:vAlign w:val="center"/>
          </w:tcPr>
          <w:p w14:paraId="400B09FD" w14:textId="77777777" w:rsidR="003E0B85" w:rsidRPr="00E80F49" w:rsidRDefault="003E0B85" w:rsidP="003E0B85">
            <w:pPr>
              <w:pStyle w:val="TAL"/>
            </w:pPr>
            <w:r w:rsidRPr="00E80F49">
              <w:t>6.4.2.4 EVM equalizer spectrum flatness</w:t>
            </w:r>
          </w:p>
        </w:tc>
        <w:tc>
          <w:tcPr>
            <w:tcW w:w="1476" w:type="dxa"/>
            <w:vAlign w:val="center"/>
          </w:tcPr>
          <w:p w14:paraId="028AF86C" w14:textId="77777777" w:rsidR="003E0B85" w:rsidRPr="00E80F49" w:rsidRDefault="003E0B85" w:rsidP="003E0B85">
            <w:pPr>
              <w:pStyle w:val="TAC"/>
            </w:pPr>
            <w:r w:rsidRPr="00E80F49">
              <w:rPr>
                <w:rFonts w:cs="Arial"/>
              </w:rPr>
              <w:t>18</w:t>
            </w:r>
          </w:p>
        </w:tc>
        <w:tc>
          <w:tcPr>
            <w:tcW w:w="4554" w:type="dxa"/>
            <w:vAlign w:val="center"/>
          </w:tcPr>
          <w:p w14:paraId="2868E715" w14:textId="2EB58B90" w:rsidR="003E0B85" w:rsidRPr="00E80F49" w:rsidRDefault="003E0B85" w:rsidP="003E0B85">
            <w:pPr>
              <w:pStyle w:val="TAL"/>
            </w:pPr>
            <w:r w:rsidRPr="00E80F49">
              <w:t>“38.521-2_TP analysis_6.4.2.4_6.4.2.5_EVMequalizerSpectrumFlatness.zip”</w:t>
            </w:r>
          </w:p>
        </w:tc>
        <w:tc>
          <w:tcPr>
            <w:tcW w:w="1890" w:type="dxa"/>
            <w:vAlign w:val="center"/>
          </w:tcPr>
          <w:p w14:paraId="5B75CBAC" w14:textId="77777777" w:rsidR="003E0B85" w:rsidRPr="00E80F49" w:rsidRDefault="003E0B85" w:rsidP="003E0B85">
            <w:pPr>
              <w:pStyle w:val="TAL"/>
              <w:rPr>
                <w:szCs w:val="18"/>
              </w:rPr>
            </w:pPr>
            <w:r w:rsidRPr="00E80F49">
              <w:rPr>
                <w:szCs w:val="18"/>
              </w:rPr>
              <w:t>RAN5#3-5G-NR Adhoc</w:t>
            </w:r>
          </w:p>
        </w:tc>
      </w:tr>
      <w:tr w:rsidR="003E0B85" w:rsidRPr="00E80F49" w14:paraId="11822AC3" w14:textId="77777777" w:rsidTr="007D18AF">
        <w:tc>
          <w:tcPr>
            <w:tcW w:w="2160" w:type="dxa"/>
            <w:vAlign w:val="center"/>
          </w:tcPr>
          <w:p w14:paraId="7372B453" w14:textId="77777777" w:rsidR="003E0B85" w:rsidRPr="00E80F49" w:rsidRDefault="003E0B85" w:rsidP="003E0B85">
            <w:pPr>
              <w:pStyle w:val="TAL"/>
            </w:pPr>
            <w:r w:rsidRPr="00E80F49">
              <w:t>6.4.2.5 EVM spectral flatness for pi/2 BPSK modulation with spectrum shaping</w:t>
            </w:r>
          </w:p>
        </w:tc>
        <w:tc>
          <w:tcPr>
            <w:tcW w:w="1476" w:type="dxa"/>
            <w:vAlign w:val="center"/>
          </w:tcPr>
          <w:p w14:paraId="127CC90B" w14:textId="77777777" w:rsidR="003E0B85" w:rsidRPr="00E80F49" w:rsidRDefault="003E0B85" w:rsidP="003E0B85">
            <w:pPr>
              <w:pStyle w:val="TAC"/>
            </w:pPr>
            <w:r w:rsidRPr="00E80F49">
              <w:rPr>
                <w:rFonts w:cs="Arial"/>
              </w:rPr>
              <w:t>9</w:t>
            </w:r>
          </w:p>
        </w:tc>
        <w:tc>
          <w:tcPr>
            <w:tcW w:w="4554" w:type="dxa"/>
            <w:vAlign w:val="center"/>
          </w:tcPr>
          <w:p w14:paraId="58396C42" w14:textId="3E686014" w:rsidR="003E0B85" w:rsidRPr="00E80F49" w:rsidRDefault="003E0B85" w:rsidP="003E0B85">
            <w:pPr>
              <w:pStyle w:val="TAL"/>
            </w:pPr>
            <w:r w:rsidRPr="00E80F49">
              <w:t>“38.521-2_TP analysis_6.4.2.4_6.4.2.5_EVMequalizerSpectrumFlatness.zip”</w:t>
            </w:r>
          </w:p>
        </w:tc>
        <w:tc>
          <w:tcPr>
            <w:tcW w:w="1890" w:type="dxa"/>
            <w:vAlign w:val="center"/>
          </w:tcPr>
          <w:p w14:paraId="2DFB01D6" w14:textId="77777777" w:rsidR="003E0B85" w:rsidRPr="00E80F49" w:rsidRDefault="003E0B85" w:rsidP="003E0B85">
            <w:pPr>
              <w:pStyle w:val="TAL"/>
              <w:rPr>
                <w:szCs w:val="18"/>
              </w:rPr>
            </w:pPr>
            <w:r w:rsidRPr="00E80F49">
              <w:rPr>
                <w:szCs w:val="18"/>
              </w:rPr>
              <w:t>RAN5#3-5G-NR Adhoc</w:t>
            </w:r>
          </w:p>
        </w:tc>
      </w:tr>
      <w:tr w:rsidR="003E0B85" w:rsidRPr="00E80F49" w14:paraId="5B908E2E" w14:textId="77777777" w:rsidTr="007D18AF">
        <w:tc>
          <w:tcPr>
            <w:tcW w:w="2160" w:type="dxa"/>
            <w:vAlign w:val="center"/>
          </w:tcPr>
          <w:p w14:paraId="49AF4146" w14:textId="77777777" w:rsidR="003E0B85" w:rsidRPr="00E80F49" w:rsidRDefault="003E0B85" w:rsidP="003E0B85">
            <w:pPr>
              <w:pStyle w:val="TAL"/>
              <w:keepNext w:val="0"/>
              <w:keepLines w:val="0"/>
              <w:widowControl w:val="0"/>
              <w:rPr>
                <w:lang w:eastAsia="ja-JP"/>
              </w:rPr>
            </w:pPr>
            <w:r w:rsidRPr="00E80F49">
              <w:rPr>
                <w:lang w:eastAsia="ja-JP"/>
              </w:rPr>
              <w:t>6.4A.1 Frequency error for CA</w:t>
            </w:r>
          </w:p>
        </w:tc>
        <w:tc>
          <w:tcPr>
            <w:tcW w:w="1476" w:type="dxa"/>
            <w:vAlign w:val="center"/>
          </w:tcPr>
          <w:p w14:paraId="6367EA60" w14:textId="42CD04A1" w:rsidR="003E0B85" w:rsidRPr="00E80F49" w:rsidRDefault="003E0B85" w:rsidP="003E0B85">
            <w:pPr>
              <w:pStyle w:val="TAC"/>
              <w:keepNext w:val="0"/>
              <w:keepLines w:val="0"/>
              <w:widowControl w:val="0"/>
              <w:rPr>
                <w:rFonts w:cs="Arial"/>
                <w:lang w:eastAsia="ja-JP"/>
              </w:rPr>
            </w:pPr>
            <w:r w:rsidRPr="00E80F49">
              <w:rPr>
                <w:rFonts w:eastAsia="Malgun Gothic"/>
                <w:lang w:eastAsia="ko-KR"/>
              </w:rPr>
              <w:t>N (1 test point per UL carrier)</w:t>
            </w:r>
          </w:p>
        </w:tc>
        <w:tc>
          <w:tcPr>
            <w:tcW w:w="4554" w:type="dxa"/>
            <w:vAlign w:val="center"/>
          </w:tcPr>
          <w:p w14:paraId="24975DD0" w14:textId="4EA35D02" w:rsidR="003E0B85" w:rsidRPr="00E80F49" w:rsidRDefault="003E0B85" w:rsidP="003E0B85">
            <w:pPr>
              <w:pStyle w:val="TAL"/>
              <w:keepNext w:val="0"/>
              <w:keepLines w:val="0"/>
              <w:widowControl w:val="0"/>
              <w:rPr>
                <w:lang w:eastAsia="zh-TW"/>
              </w:rPr>
            </w:pPr>
            <w:r w:rsidRPr="00E80F49">
              <w:t>“</w:t>
            </w:r>
            <w:r w:rsidRPr="00E80F49">
              <w:rPr>
                <w:lang w:eastAsia="zh-TW"/>
              </w:rPr>
              <w:t>38.521-2_TPanalysis_6.4A.1_FreqErr_CA_v2.zip</w:t>
            </w:r>
            <w:r w:rsidRPr="00E80F49">
              <w:t>”</w:t>
            </w:r>
          </w:p>
        </w:tc>
        <w:tc>
          <w:tcPr>
            <w:tcW w:w="1890" w:type="dxa"/>
            <w:vAlign w:val="center"/>
          </w:tcPr>
          <w:p w14:paraId="49C00DA1" w14:textId="77777777" w:rsidR="003E0B85" w:rsidRPr="00E80F49" w:rsidRDefault="003E0B85" w:rsidP="003E0B85">
            <w:pPr>
              <w:pStyle w:val="TAL"/>
              <w:keepNext w:val="0"/>
              <w:keepLines w:val="0"/>
              <w:widowControl w:val="0"/>
              <w:rPr>
                <w:lang w:eastAsia="ja-JP"/>
              </w:rPr>
            </w:pPr>
            <w:r w:rsidRPr="00E80F49">
              <w:rPr>
                <w:lang w:eastAsia="ja-JP"/>
              </w:rPr>
              <w:t>RAN5#87-e</w:t>
            </w:r>
          </w:p>
          <w:p w14:paraId="5DF6AE7B" w14:textId="67D7B8F2" w:rsidR="003E0B85" w:rsidRPr="00E80F49" w:rsidRDefault="003E0B85" w:rsidP="003E0B85">
            <w:pPr>
              <w:pStyle w:val="TAL"/>
              <w:keepNext w:val="0"/>
              <w:keepLines w:val="0"/>
              <w:widowControl w:val="0"/>
              <w:rPr>
                <w:lang w:eastAsia="ja-JP"/>
              </w:rPr>
            </w:pPr>
            <w:r w:rsidRPr="00E80F49">
              <w:rPr>
                <w:lang w:eastAsia="ja-JP"/>
              </w:rPr>
              <w:t>RAN5#90-e</w:t>
            </w:r>
          </w:p>
        </w:tc>
      </w:tr>
      <w:tr w:rsidR="003E0B85" w:rsidRPr="00E80F49" w14:paraId="3C4D6B85" w14:textId="77777777" w:rsidTr="007D18AF">
        <w:tc>
          <w:tcPr>
            <w:tcW w:w="2160" w:type="dxa"/>
            <w:vAlign w:val="center"/>
          </w:tcPr>
          <w:p w14:paraId="3B186AE0" w14:textId="51DC3B6E" w:rsidR="003E0B85" w:rsidRPr="00E80F49" w:rsidRDefault="003E0B85" w:rsidP="003E0B85">
            <w:pPr>
              <w:pStyle w:val="TAL"/>
              <w:keepNext w:val="0"/>
              <w:keepLines w:val="0"/>
              <w:widowControl w:val="0"/>
              <w:rPr>
                <w:lang w:eastAsia="ja-JP"/>
              </w:rPr>
            </w:pPr>
            <w:r w:rsidRPr="00E80F49">
              <w:t>6.4A.2.1 Error Vector Magnitude for CA</w:t>
            </w:r>
          </w:p>
        </w:tc>
        <w:tc>
          <w:tcPr>
            <w:tcW w:w="1476" w:type="dxa"/>
            <w:vAlign w:val="center"/>
          </w:tcPr>
          <w:p w14:paraId="32C8E38D" w14:textId="08E0BF8F" w:rsidR="003E0B85" w:rsidRPr="00E80F49" w:rsidRDefault="003E0B85" w:rsidP="003E0B85">
            <w:pPr>
              <w:pStyle w:val="TAC"/>
              <w:keepNext w:val="0"/>
              <w:keepLines w:val="0"/>
              <w:widowControl w:val="0"/>
              <w:rPr>
                <w:rFonts w:eastAsia="Malgun Gothic"/>
                <w:lang w:eastAsia="ko-KR"/>
              </w:rPr>
            </w:pPr>
            <w:r w:rsidRPr="00E80F49">
              <w:rPr>
                <w:rFonts w:eastAsia="Malgun Gothic"/>
                <w:lang w:eastAsia="ko-KR"/>
              </w:rPr>
              <w:t>224</w:t>
            </w:r>
          </w:p>
        </w:tc>
        <w:tc>
          <w:tcPr>
            <w:tcW w:w="4554" w:type="dxa"/>
            <w:vAlign w:val="center"/>
          </w:tcPr>
          <w:p w14:paraId="5FCE5955" w14:textId="31218733" w:rsidR="003E0B85" w:rsidRPr="00E80F49" w:rsidRDefault="003E0B85" w:rsidP="003E0B85">
            <w:pPr>
              <w:pStyle w:val="TAL"/>
              <w:keepNext w:val="0"/>
              <w:keepLines w:val="0"/>
              <w:widowControl w:val="0"/>
            </w:pPr>
            <w:r w:rsidRPr="00E80F49">
              <w:rPr>
                <w:rFonts w:cs="Arial"/>
              </w:rPr>
              <w:t>“38.521-2_TPanalysis_6.4A.2.1_EVM_CA.zip”</w:t>
            </w:r>
          </w:p>
        </w:tc>
        <w:tc>
          <w:tcPr>
            <w:tcW w:w="1890" w:type="dxa"/>
            <w:vAlign w:val="center"/>
          </w:tcPr>
          <w:p w14:paraId="0A460C2A" w14:textId="6E4C767B" w:rsidR="003E0B85" w:rsidRPr="00E80F49" w:rsidRDefault="003E0B85" w:rsidP="003E0B85">
            <w:pPr>
              <w:pStyle w:val="TAL"/>
              <w:keepNext w:val="0"/>
              <w:keepLines w:val="0"/>
              <w:widowControl w:val="0"/>
              <w:rPr>
                <w:lang w:eastAsia="ja-JP"/>
              </w:rPr>
            </w:pPr>
            <w:r w:rsidRPr="00E80F49">
              <w:rPr>
                <w:lang w:eastAsia="ko-KR"/>
              </w:rPr>
              <w:t>RAN5#91-e</w:t>
            </w:r>
          </w:p>
        </w:tc>
      </w:tr>
      <w:tr w:rsidR="003E0B85" w:rsidRPr="00E80F49" w14:paraId="5F9EFE60" w14:textId="77777777" w:rsidTr="007D18AF">
        <w:tc>
          <w:tcPr>
            <w:tcW w:w="2160" w:type="dxa"/>
            <w:vAlign w:val="center"/>
          </w:tcPr>
          <w:p w14:paraId="53AB7152" w14:textId="77777777" w:rsidR="003E0B85" w:rsidRPr="00E80F49" w:rsidRDefault="003E0B85" w:rsidP="003E0B85">
            <w:pPr>
              <w:pStyle w:val="TAL"/>
              <w:rPr>
                <w:lang w:eastAsia="zh-TW"/>
              </w:rPr>
            </w:pPr>
            <w:r w:rsidRPr="00E80F49">
              <w:rPr>
                <w:lang w:eastAsia="zh-TW"/>
              </w:rPr>
              <w:lastRenderedPageBreak/>
              <w:t>6.4A.2.2 Carrier leakage for CA</w:t>
            </w:r>
          </w:p>
        </w:tc>
        <w:tc>
          <w:tcPr>
            <w:tcW w:w="1476" w:type="dxa"/>
            <w:vAlign w:val="center"/>
          </w:tcPr>
          <w:p w14:paraId="7327453B" w14:textId="77777777" w:rsidR="003E0B85" w:rsidRPr="00E80F49" w:rsidRDefault="003E0B85" w:rsidP="003E0B85">
            <w:pPr>
              <w:pStyle w:val="TAC"/>
              <w:rPr>
                <w:rFonts w:cs="Arial"/>
                <w:lang w:eastAsia="zh-TW"/>
              </w:rPr>
            </w:pPr>
            <w:r w:rsidRPr="00E80F49">
              <w:rPr>
                <w:rFonts w:cs="Arial"/>
                <w:lang w:eastAsia="zh-TW"/>
              </w:rPr>
              <w:t>2</w:t>
            </w:r>
          </w:p>
        </w:tc>
        <w:tc>
          <w:tcPr>
            <w:tcW w:w="4554" w:type="dxa"/>
            <w:vAlign w:val="center"/>
          </w:tcPr>
          <w:p w14:paraId="4497DE98" w14:textId="2274F8E1" w:rsidR="003E0B85" w:rsidRPr="00E80F49" w:rsidRDefault="003E0B85" w:rsidP="003E0B85">
            <w:pPr>
              <w:pStyle w:val="TAL"/>
              <w:rPr>
                <w:lang w:eastAsia="zh-TW"/>
              </w:rPr>
            </w:pPr>
            <w:r w:rsidRPr="00E80F49">
              <w:rPr>
                <w:lang w:eastAsia="zh-TW"/>
              </w:rPr>
              <w:t>“38.521-2_TPanalysis_6.4A.2.2_CarrLeak_CA_v3.zip”</w:t>
            </w:r>
          </w:p>
        </w:tc>
        <w:tc>
          <w:tcPr>
            <w:tcW w:w="1890" w:type="dxa"/>
            <w:vAlign w:val="center"/>
          </w:tcPr>
          <w:p w14:paraId="1143584B" w14:textId="7C7C9B90" w:rsidR="003E0B85" w:rsidRPr="00E80F49" w:rsidRDefault="003E0B85" w:rsidP="003E0B85">
            <w:pPr>
              <w:pStyle w:val="TAL"/>
              <w:rPr>
                <w:szCs w:val="18"/>
                <w:lang w:eastAsia="zh-TW"/>
              </w:rPr>
            </w:pPr>
            <w:r w:rsidRPr="00E80F49">
              <w:t>RAN5#</w:t>
            </w:r>
            <w:r w:rsidRPr="00E80F49">
              <w:rPr>
                <w:lang w:eastAsia="zh-TW"/>
              </w:rPr>
              <w:t>93-e</w:t>
            </w:r>
          </w:p>
        </w:tc>
      </w:tr>
      <w:tr w:rsidR="003E0B85" w:rsidRPr="00E80F49" w14:paraId="60630241" w14:textId="77777777" w:rsidTr="007D18AF">
        <w:tc>
          <w:tcPr>
            <w:tcW w:w="2160" w:type="dxa"/>
            <w:vAlign w:val="center"/>
          </w:tcPr>
          <w:p w14:paraId="204B2ABD" w14:textId="074783C4" w:rsidR="003E0B85" w:rsidRPr="00E80F49" w:rsidRDefault="003E0B85" w:rsidP="003E0B85">
            <w:pPr>
              <w:pStyle w:val="TAL"/>
              <w:rPr>
                <w:lang w:eastAsia="zh-TW"/>
              </w:rPr>
            </w:pPr>
            <w:r w:rsidRPr="00E80F49">
              <w:rPr>
                <w:lang w:eastAsia="ko-KR"/>
              </w:rPr>
              <w:t>6.4D.3 Time alignment error for UL MIMO</w:t>
            </w:r>
          </w:p>
        </w:tc>
        <w:tc>
          <w:tcPr>
            <w:tcW w:w="1476" w:type="dxa"/>
            <w:vAlign w:val="center"/>
          </w:tcPr>
          <w:p w14:paraId="7EB3504D" w14:textId="5D96B451" w:rsidR="003E0B85" w:rsidRPr="00E80F49" w:rsidRDefault="003E0B85" w:rsidP="003E0B85">
            <w:pPr>
              <w:pStyle w:val="TAC"/>
              <w:rPr>
                <w:rFonts w:cs="Arial"/>
                <w:lang w:eastAsia="zh-TW"/>
              </w:rPr>
            </w:pPr>
            <w:r w:rsidRPr="00E80F49">
              <w:rPr>
                <w:rFonts w:cs="Arial"/>
                <w:lang w:eastAsia="ko-KR"/>
              </w:rPr>
              <w:t>6</w:t>
            </w:r>
          </w:p>
        </w:tc>
        <w:tc>
          <w:tcPr>
            <w:tcW w:w="4554" w:type="dxa"/>
            <w:vAlign w:val="center"/>
          </w:tcPr>
          <w:p w14:paraId="401C8A4A" w14:textId="79907784" w:rsidR="003E0B85" w:rsidRPr="00E80F49" w:rsidRDefault="003E0B85" w:rsidP="003E0B85">
            <w:pPr>
              <w:pStyle w:val="TAL"/>
              <w:rPr>
                <w:lang w:eastAsia="zh-TW"/>
              </w:rPr>
            </w:pPr>
            <w:r w:rsidRPr="00E80F49">
              <w:rPr>
                <w:rFonts w:eastAsia="??"/>
              </w:rPr>
              <w:t>“38.521-2_TPanalysis_6.4D.3_TAE_MIMO.zip”</w:t>
            </w:r>
          </w:p>
        </w:tc>
        <w:tc>
          <w:tcPr>
            <w:tcW w:w="1890" w:type="dxa"/>
            <w:vAlign w:val="center"/>
          </w:tcPr>
          <w:p w14:paraId="21F21D83" w14:textId="3645F8F7" w:rsidR="003E0B85" w:rsidRPr="00E80F49" w:rsidRDefault="003E0B85" w:rsidP="003E0B85">
            <w:pPr>
              <w:pStyle w:val="TAL"/>
            </w:pPr>
            <w:r w:rsidRPr="00E80F49">
              <w:rPr>
                <w:lang w:eastAsia="ko-KR"/>
              </w:rPr>
              <w:t>RAN5#92-e</w:t>
            </w:r>
          </w:p>
        </w:tc>
      </w:tr>
      <w:tr w:rsidR="003E0B85" w:rsidRPr="00E80F49" w14:paraId="55207FE3" w14:textId="77777777" w:rsidTr="007D18AF">
        <w:tc>
          <w:tcPr>
            <w:tcW w:w="2160" w:type="dxa"/>
            <w:vAlign w:val="center"/>
          </w:tcPr>
          <w:p w14:paraId="71918D80" w14:textId="77777777" w:rsidR="003E0B85" w:rsidRPr="00E80F49" w:rsidRDefault="003E0B85" w:rsidP="003E0B85">
            <w:pPr>
              <w:pStyle w:val="TAL"/>
            </w:pPr>
            <w:r w:rsidRPr="00E80F49">
              <w:t>6.5.1 Occupied Bandwidth</w:t>
            </w:r>
          </w:p>
        </w:tc>
        <w:tc>
          <w:tcPr>
            <w:tcW w:w="1476" w:type="dxa"/>
            <w:vAlign w:val="center"/>
          </w:tcPr>
          <w:p w14:paraId="77EE6587" w14:textId="77777777" w:rsidR="003E0B85" w:rsidRPr="00E80F49" w:rsidRDefault="003E0B85" w:rsidP="003E0B85">
            <w:pPr>
              <w:pStyle w:val="TAC"/>
            </w:pPr>
            <w:r w:rsidRPr="00E80F49">
              <w:t>12</w:t>
            </w:r>
          </w:p>
        </w:tc>
        <w:tc>
          <w:tcPr>
            <w:tcW w:w="4554" w:type="dxa"/>
            <w:vAlign w:val="center"/>
          </w:tcPr>
          <w:p w14:paraId="0FB9D9F7" w14:textId="72C4BE6B" w:rsidR="003E0B85" w:rsidRPr="00E80F49" w:rsidRDefault="003E0B85" w:rsidP="003E0B85">
            <w:pPr>
              <w:pStyle w:val="TAL"/>
            </w:pPr>
            <w:r w:rsidRPr="00E80F49">
              <w:t>“38.521-2_TPanalysis_6.5.1_OccBW_v3.zip”</w:t>
            </w:r>
          </w:p>
        </w:tc>
        <w:tc>
          <w:tcPr>
            <w:tcW w:w="1890" w:type="dxa"/>
            <w:vAlign w:val="center"/>
          </w:tcPr>
          <w:p w14:paraId="592E342D" w14:textId="77777777" w:rsidR="003E0B85" w:rsidRPr="00E80F49" w:rsidRDefault="003E0B85" w:rsidP="003E0B85">
            <w:pPr>
              <w:pStyle w:val="TAL"/>
              <w:rPr>
                <w:szCs w:val="18"/>
              </w:rPr>
            </w:pPr>
            <w:r w:rsidRPr="00E80F49">
              <w:rPr>
                <w:szCs w:val="18"/>
              </w:rPr>
              <w:t>RAN5#89-e</w:t>
            </w:r>
          </w:p>
          <w:p w14:paraId="67EB9E30" w14:textId="5C948C38" w:rsidR="003E0B85" w:rsidRPr="00E80F49" w:rsidRDefault="003E0B85" w:rsidP="003E0B85">
            <w:pPr>
              <w:pStyle w:val="TAL"/>
              <w:rPr>
                <w:szCs w:val="18"/>
              </w:rPr>
            </w:pPr>
            <w:r w:rsidRPr="00E80F49">
              <w:rPr>
                <w:szCs w:val="18"/>
              </w:rPr>
              <w:t>RAN5#91-e</w:t>
            </w:r>
          </w:p>
        </w:tc>
      </w:tr>
      <w:tr w:rsidR="003E0B85" w:rsidRPr="00E80F49" w14:paraId="6077F4A7" w14:textId="77777777" w:rsidTr="007D18AF">
        <w:trPr>
          <w:trHeight w:val="347"/>
        </w:trPr>
        <w:tc>
          <w:tcPr>
            <w:tcW w:w="2160" w:type="dxa"/>
            <w:vAlign w:val="center"/>
          </w:tcPr>
          <w:p w14:paraId="5AD7093F" w14:textId="77777777" w:rsidR="003E0B85" w:rsidRPr="00E80F49" w:rsidRDefault="003E0B85" w:rsidP="003E0B85">
            <w:pPr>
              <w:pStyle w:val="TAL"/>
            </w:pPr>
            <w:r w:rsidRPr="00E80F49">
              <w:t>6.5.2.1 Spectrum Emission Mask</w:t>
            </w:r>
          </w:p>
        </w:tc>
        <w:tc>
          <w:tcPr>
            <w:tcW w:w="1476" w:type="dxa"/>
            <w:vAlign w:val="center"/>
          </w:tcPr>
          <w:p w14:paraId="068A914E" w14:textId="77777777" w:rsidR="003E0B85" w:rsidRPr="00E80F49" w:rsidRDefault="003E0B85" w:rsidP="003E0B85">
            <w:pPr>
              <w:pStyle w:val="TAC"/>
            </w:pPr>
            <w:r w:rsidRPr="00E80F49">
              <w:t>90</w:t>
            </w:r>
          </w:p>
        </w:tc>
        <w:tc>
          <w:tcPr>
            <w:tcW w:w="4554" w:type="dxa"/>
            <w:vAlign w:val="center"/>
          </w:tcPr>
          <w:p w14:paraId="0CF50188" w14:textId="7FF1196E" w:rsidR="003E0B85" w:rsidRPr="00E80F49" w:rsidRDefault="003E0B85" w:rsidP="003E0B85">
            <w:pPr>
              <w:pStyle w:val="TAL"/>
            </w:pPr>
            <w:r w:rsidRPr="00E80F49">
              <w:t>”38.521-2_TPanalysis_6.2.2_MPR_6.5.2.1_SEM_6.5.2.3_NR_ACLR_</w:t>
            </w:r>
            <w:r w:rsidR="002C61AB" w:rsidRPr="002C61AB">
              <w:rPr>
                <w:lang w:eastAsia="zh-TW"/>
              </w:rPr>
              <w:t>v6</w:t>
            </w:r>
            <w:r w:rsidRPr="00E80F49">
              <w:t>.zip”</w:t>
            </w:r>
          </w:p>
        </w:tc>
        <w:tc>
          <w:tcPr>
            <w:tcW w:w="1890" w:type="dxa"/>
            <w:vAlign w:val="center"/>
          </w:tcPr>
          <w:p w14:paraId="2E48679E" w14:textId="77777777" w:rsidR="003E0B85" w:rsidRPr="00E80F49" w:rsidRDefault="003E0B85" w:rsidP="003E0B85">
            <w:pPr>
              <w:pStyle w:val="TAL"/>
              <w:rPr>
                <w:szCs w:val="18"/>
              </w:rPr>
            </w:pPr>
            <w:r w:rsidRPr="00E80F49">
              <w:rPr>
                <w:szCs w:val="18"/>
              </w:rPr>
              <w:t>RAN5#2-5G-NR Adhoc</w:t>
            </w:r>
          </w:p>
          <w:p w14:paraId="2ABBEE7E" w14:textId="77777777" w:rsidR="003E0B85" w:rsidRPr="00E80F49" w:rsidRDefault="003E0B85" w:rsidP="003E0B85">
            <w:pPr>
              <w:pStyle w:val="TAL"/>
              <w:rPr>
                <w:szCs w:val="18"/>
              </w:rPr>
            </w:pPr>
            <w:r w:rsidRPr="00E80F49">
              <w:rPr>
                <w:szCs w:val="18"/>
              </w:rPr>
              <w:t>RAN5#79</w:t>
            </w:r>
          </w:p>
          <w:p w14:paraId="06B9264D" w14:textId="77777777" w:rsidR="003E0B85" w:rsidRPr="00E80F49" w:rsidRDefault="003E0B85" w:rsidP="003E0B85">
            <w:pPr>
              <w:pStyle w:val="TAL"/>
              <w:rPr>
                <w:szCs w:val="18"/>
              </w:rPr>
            </w:pPr>
            <w:r w:rsidRPr="00E80F49">
              <w:rPr>
                <w:szCs w:val="18"/>
              </w:rPr>
              <w:t>RAN5#80</w:t>
            </w:r>
          </w:p>
          <w:p w14:paraId="0BF0C7D1" w14:textId="77777777" w:rsidR="003E0B85" w:rsidRPr="00E80F49" w:rsidRDefault="003E0B85" w:rsidP="003E0B85">
            <w:pPr>
              <w:pStyle w:val="TAL"/>
              <w:rPr>
                <w:szCs w:val="18"/>
              </w:rPr>
            </w:pPr>
            <w:r w:rsidRPr="00E80F49">
              <w:rPr>
                <w:szCs w:val="18"/>
              </w:rPr>
              <w:t>RAN5#89-e</w:t>
            </w:r>
          </w:p>
          <w:p w14:paraId="5EAEF1B9" w14:textId="77777777" w:rsidR="003E0B85" w:rsidRPr="00E80F49" w:rsidRDefault="003E0B85" w:rsidP="003E0B85">
            <w:pPr>
              <w:pStyle w:val="TAL"/>
              <w:rPr>
                <w:szCs w:val="18"/>
                <w:lang w:eastAsia="zh-TW"/>
              </w:rPr>
            </w:pPr>
            <w:r w:rsidRPr="00E80F49">
              <w:rPr>
                <w:szCs w:val="18"/>
              </w:rPr>
              <w:t>RAN5#90-e</w:t>
            </w:r>
          </w:p>
          <w:p w14:paraId="13F131E3" w14:textId="77777777" w:rsidR="003E0B85" w:rsidRPr="00E80F49" w:rsidRDefault="003E0B85" w:rsidP="003E0B85">
            <w:pPr>
              <w:pStyle w:val="TAL"/>
              <w:rPr>
                <w:szCs w:val="18"/>
                <w:lang w:eastAsia="zh-TW"/>
              </w:rPr>
            </w:pPr>
            <w:r w:rsidRPr="00E80F49">
              <w:rPr>
                <w:szCs w:val="18"/>
                <w:lang w:eastAsia="zh-TW"/>
              </w:rPr>
              <w:t>RAN5#91-e</w:t>
            </w:r>
          </w:p>
          <w:p w14:paraId="0A769B63" w14:textId="77777777" w:rsidR="003E0B85" w:rsidRPr="00E80F49" w:rsidRDefault="003E0B85" w:rsidP="003E0B85">
            <w:pPr>
              <w:pStyle w:val="TAL"/>
              <w:rPr>
                <w:szCs w:val="18"/>
                <w:lang w:eastAsia="zh-TW"/>
              </w:rPr>
            </w:pPr>
            <w:r w:rsidRPr="00E80F49">
              <w:rPr>
                <w:szCs w:val="18"/>
                <w:lang w:eastAsia="zh-TW"/>
              </w:rPr>
              <w:t>RAN5#92-e</w:t>
            </w:r>
          </w:p>
          <w:p w14:paraId="0333CC15" w14:textId="77777777" w:rsidR="003E0B85" w:rsidRPr="00E80F49" w:rsidRDefault="003E0B85" w:rsidP="003E0B85">
            <w:pPr>
              <w:pStyle w:val="TAL"/>
              <w:rPr>
                <w:szCs w:val="18"/>
                <w:lang w:eastAsia="zh-TW"/>
              </w:rPr>
            </w:pPr>
            <w:r w:rsidRPr="00E80F49">
              <w:rPr>
                <w:szCs w:val="18"/>
                <w:lang w:eastAsia="zh-TW"/>
              </w:rPr>
              <w:t>RAN5#94-e</w:t>
            </w:r>
          </w:p>
          <w:p w14:paraId="0F7C028C" w14:textId="77777777" w:rsidR="002C61AB" w:rsidRPr="002C61AB" w:rsidRDefault="003E0B85" w:rsidP="002C61AB">
            <w:pPr>
              <w:pStyle w:val="TAL"/>
              <w:rPr>
                <w:szCs w:val="18"/>
                <w:lang w:eastAsia="zh-TW"/>
              </w:rPr>
            </w:pPr>
            <w:r w:rsidRPr="00E80F49">
              <w:rPr>
                <w:szCs w:val="18"/>
                <w:lang w:eastAsia="zh-TW"/>
              </w:rPr>
              <w:t>RAN5#95-e</w:t>
            </w:r>
          </w:p>
          <w:p w14:paraId="07FF193D" w14:textId="237A5B4D" w:rsidR="003E0B85" w:rsidRPr="00E80F49" w:rsidRDefault="002C61AB" w:rsidP="002C61AB">
            <w:pPr>
              <w:pStyle w:val="TAL"/>
              <w:rPr>
                <w:szCs w:val="18"/>
              </w:rPr>
            </w:pPr>
            <w:r w:rsidRPr="002C61AB">
              <w:rPr>
                <w:szCs w:val="18"/>
                <w:lang w:eastAsia="zh-TW"/>
              </w:rPr>
              <w:t>RAN5#98</w:t>
            </w:r>
          </w:p>
        </w:tc>
      </w:tr>
      <w:tr w:rsidR="003E0B85" w:rsidRPr="00E80F49" w14:paraId="602EBB53" w14:textId="77777777" w:rsidTr="007D18AF">
        <w:trPr>
          <w:trHeight w:val="347"/>
        </w:trPr>
        <w:tc>
          <w:tcPr>
            <w:tcW w:w="2160" w:type="dxa"/>
            <w:vAlign w:val="center"/>
          </w:tcPr>
          <w:p w14:paraId="6BA1CA84" w14:textId="76BFC803" w:rsidR="003E0B85" w:rsidRPr="00E80F49" w:rsidRDefault="003E0B85" w:rsidP="003E0B85">
            <w:pPr>
              <w:pStyle w:val="TAL"/>
            </w:pPr>
            <w:r w:rsidRPr="00CC3D18">
              <w:rPr>
                <w:rFonts w:eastAsia="SimSun" w:cs="Arial"/>
                <w:szCs w:val="18"/>
                <w:lang w:eastAsia="zh-CN"/>
              </w:rPr>
              <w:t>6.5.2.1_1</w:t>
            </w:r>
            <w:r w:rsidRPr="00CC3D18">
              <w:rPr>
                <w:rFonts w:eastAsia="SimSun" w:cs="Arial"/>
                <w:sz w:val="16"/>
                <w:szCs w:val="18"/>
                <w:lang w:eastAsia="zh-CN"/>
              </w:rPr>
              <w:t xml:space="preserve"> </w:t>
            </w:r>
            <w:r w:rsidRPr="00CC3D18">
              <w:rPr>
                <w:rFonts w:eastAsia="SimSun" w:cs="Arial"/>
                <w:szCs w:val="18"/>
                <w:lang w:eastAsia="zh-CN"/>
              </w:rPr>
              <w:t>Spectrum Emission Mask with Power Boost</w:t>
            </w:r>
          </w:p>
        </w:tc>
        <w:tc>
          <w:tcPr>
            <w:tcW w:w="1476" w:type="dxa"/>
            <w:vAlign w:val="center"/>
          </w:tcPr>
          <w:p w14:paraId="38E30A03" w14:textId="366910F4" w:rsidR="003E0B85" w:rsidRPr="00E80F49" w:rsidRDefault="003E0B85" w:rsidP="003E0B85">
            <w:pPr>
              <w:pStyle w:val="TAC"/>
            </w:pPr>
            <w:r>
              <w:t>x</w:t>
            </w:r>
          </w:p>
        </w:tc>
        <w:tc>
          <w:tcPr>
            <w:tcW w:w="4554" w:type="dxa"/>
            <w:vAlign w:val="center"/>
          </w:tcPr>
          <w:p w14:paraId="7903E9D5" w14:textId="77BC2FD6" w:rsidR="003E0B85" w:rsidRPr="00E80F49" w:rsidRDefault="003E0B85" w:rsidP="003E0B85">
            <w:pPr>
              <w:pStyle w:val="TAL"/>
            </w:pPr>
            <w:r w:rsidRPr="00D414D5">
              <w:t>“38.521-2_TPanalysis_6.5.2.1_1 SEM with Power Boost_v1.zip</w:t>
            </w:r>
            <w:r w:rsidRPr="00EA5E73">
              <w:t>”</w:t>
            </w:r>
          </w:p>
        </w:tc>
        <w:tc>
          <w:tcPr>
            <w:tcW w:w="1890" w:type="dxa"/>
            <w:vAlign w:val="center"/>
          </w:tcPr>
          <w:p w14:paraId="262E7AEE" w14:textId="098424B9" w:rsidR="003E0B85" w:rsidRPr="00E80F49" w:rsidRDefault="003E0B85" w:rsidP="003E0B85">
            <w:pPr>
              <w:pStyle w:val="TAL"/>
              <w:rPr>
                <w:szCs w:val="18"/>
              </w:rPr>
            </w:pPr>
            <w:r>
              <w:rPr>
                <w:szCs w:val="18"/>
              </w:rPr>
              <w:t>RAN5#97</w:t>
            </w:r>
          </w:p>
        </w:tc>
      </w:tr>
      <w:tr w:rsidR="003E0B85" w:rsidRPr="00E80F49" w14:paraId="3C722E74" w14:textId="77777777" w:rsidTr="007D18AF">
        <w:trPr>
          <w:trHeight w:val="347"/>
        </w:trPr>
        <w:tc>
          <w:tcPr>
            <w:tcW w:w="2160" w:type="dxa"/>
            <w:vAlign w:val="center"/>
          </w:tcPr>
          <w:p w14:paraId="74F18D0C" w14:textId="77777777" w:rsidR="003E0B85" w:rsidRPr="00E80F49" w:rsidRDefault="003E0B85" w:rsidP="003E0B85">
            <w:pPr>
              <w:pStyle w:val="TAL"/>
              <w:rPr>
                <w:highlight w:val="green"/>
              </w:rPr>
            </w:pPr>
            <w:r w:rsidRPr="00E80F49">
              <w:t>6.5.2.3 Adjacent Channel Leakage Ratio</w:t>
            </w:r>
          </w:p>
        </w:tc>
        <w:tc>
          <w:tcPr>
            <w:tcW w:w="1476" w:type="dxa"/>
            <w:vAlign w:val="center"/>
          </w:tcPr>
          <w:p w14:paraId="71BCF227" w14:textId="77777777" w:rsidR="003E0B85" w:rsidRPr="00E80F49" w:rsidRDefault="003E0B85" w:rsidP="003E0B85">
            <w:pPr>
              <w:pStyle w:val="TAC"/>
            </w:pPr>
            <w:r w:rsidRPr="00E80F49">
              <w:t>TBD</w:t>
            </w:r>
          </w:p>
        </w:tc>
        <w:tc>
          <w:tcPr>
            <w:tcW w:w="4554" w:type="dxa"/>
            <w:vAlign w:val="center"/>
          </w:tcPr>
          <w:p w14:paraId="78A2B87A" w14:textId="1DE5D628" w:rsidR="003E0B85" w:rsidRPr="00E80F49" w:rsidRDefault="003E0B85" w:rsidP="003E0B85">
            <w:pPr>
              <w:pStyle w:val="TAL"/>
            </w:pPr>
            <w:r w:rsidRPr="00E80F49">
              <w:t>”38.521-2_TPanalysis_6.2.2_MPR_6.5.2.1_SEM_6.5.2.3_NR_ACLR_</w:t>
            </w:r>
            <w:r w:rsidR="002C61AB" w:rsidRPr="002C61AB">
              <w:rPr>
                <w:lang w:eastAsia="zh-TW"/>
              </w:rPr>
              <w:t>v6</w:t>
            </w:r>
            <w:r w:rsidRPr="00E80F49">
              <w:t>.zip”</w:t>
            </w:r>
          </w:p>
        </w:tc>
        <w:tc>
          <w:tcPr>
            <w:tcW w:w="1890" w:type="dxa"/>
            <w:vAlign w:val="center"/>
          </w:tcPr>
          <w:p w14:paraId="158C1955" w14:textId="77777777" w:rsidR="003E0B85" w:rsidRPr="00E80F49" w:rsidRDefault="003E0B85" w:rsidP="003E0B85">
            <w:pPr>
              <w:pStyle w:val="TAL"/>
              <w:rPr>
                <w:szCs w:val="18"/>
              </w:rPr>
            </w:pPr>
            <w:r w:rsidRPr="00E80F49">
              <w:rPr>
                <w:szCs w:val="18"/>
              </w:rPr>
              <w:t>RAN5#2-5G-NR Adhoc</w:t>
            </w:r>
          </w:p>
          <w:p w14:paraId="78981DE0" w14:textId="77777777" w:rsidR="003E0B85" w:rsidRPr="00E80F49" w:rsidRDefault="003E0B85" w:rsidP="003E0B85">
            <w:pPr>
              <w:pStyle w:val="TAL"/>
              <w:rPr>
                <w:szCs w:val="18"/>
              </w:rPr>
            </w:pPr>
            <w:r w:rsidRPr="00E80F49">
              <w:rPr>
                <w:szCs w:val="18"/>
              </w:rPr>
              <w:t>RAN5#89-e</w:t>
            </w:r>
          </w:p>
          <w:p w14:paraId="187C5963" w14:textId="77777777" w:rsidR="003E0B85" w:rsidRPr="00E80F49" w:rsidRDefault="003E0B85" w:rsidP="003E0B85">
            <w:pPr>
              <w:pStyle w:val="TAL"/>
              <w:rPr>
                <w:szCs w:val="18"/>
                <w:lang w:eastAsia="zh-TW"/>
              </w:rPr>
            </w:pPr>
            <w:r w:rsidRPr="00E80F49">
              <w:rPr>
                <w:szCs w:val="18"/>
              </w:rPr>
              <w:t>RAN5#90-e</w:t>
            </w:r>
          </w:p>
          <w:p w14:paraId="3EF29B61" w14:textId="77777777" w:rsidR="003E0B85" w:rsidRPr="00E80F49" w:rsidRDefault="003E0B85" w:rsidP="003E0B85">
            <w:pPr>
              <w:pStyle w:val="TAL"/>
              <w:rPr>
                <w:szCs w:val="18"/>
                <w:lang w:eastAsia="zh-TW"/>
              </w:rPr>
            </w:pPr>
            <w:r w:rsidRPr="00E80F49">
              <w:rPr>
                <w:szCs w:val="18"/>
                <w:lang w:eastAsia="zh-TW"/>
              </w:rPr>
              <w:t>RAN5#91-e</w:t>
            </w:r>
          </w:p>
          <w:p w14:paraId="15FDEC24" w14:textId="77777777" w:rsidR="003E0B85" w:rsidRPr="00E80F49" w:rsidRDefault="003E0B85" w:rsidP="003E0B85">
            <w:pPr>
              <w:pStyle w:val="TAL"/>
              <w:rPr>
                <w:szCs w:val="18"/>
                <w:lang w:eastAsia="zh-TW"/>
              </w:rPr>
            </w:pPr>
            <w:r w:rsidRPr="00E80F49">
              <w:rPr>
                <w:szCs w:val="18"/>
                <w:lang w:eastAsia="zh-TW"/>
              </w:rPr>
              <w:t>RAN5#92-e</w:t>
            </w:r>
          </w:p>
          <w:p w14:paraId="4958E7F6" w14:textId="77777777" w:rsidR="003E0B85" w:rsidRPr="00E80F49" w:rsidRDefault="003E0B85" w:rsidP="003E0B85">
            <w:pPr>
              <w:pStyle w:val="TAL"/>
              <w:rPr>
                <w:szCs w:val="18"/>
                <w:lang w:eastAsia="zh-TW"/>
              </w:rPr>
            </w:pPr>
            <w:r w:rsidRPr="00E80F49">
              <w:rPr>
                <w:szCs w:val="18"/>
                <w:lang w:eastAsia="zh-TW"/>
              </w:rPr>
              <w:t>RAN5#94-e</w:t>
            </w:r>
          </w:p>
          <w:p w14:paraId="0F639EB5" w14:textId="77777777" w:rsidR="002C61AB" w:rsidRPr="002C61AB" w:rsidRDefault="003E0B85" w:rsidP="002C61AB">
            <w:pPr>
              <w:pStyle w:val="TAL"/>
              <w:rPr>
                <w:szCs w:val="18"/>
                <w:lang w:eastAsia="zh-TW"/>
              </w:rPr>
            </w:pPr>
            <w:r w:rsidRPr="00E80F49">
              <w:rPr>
                <w:szCs w:val="18"/>
                <w:lang w:eastAsia="zh-TW"/>
              </w:rPr>
              <w:t>RAN5#95-e</w:t>
            </w:r>
          </w:p>
          <w:p w14:paraId="3AB492D8" w14:textId="7BCC2DEA" w:rsidR="003E0B85" w:rsidRPr="00E80F49" w:rsidRDefault="002C61AB" w:rsidP="002C61AB">
            <w:pPr>
              <w:pStyle w:val="TAL"/>
              <w:rPr>
                <w:szCs w:val="18"/>
              </w:rPr>
            </w:pPr>
            <w:r w:rsidRPr="002C61AB">
              <w:rPr>
                <w:szCs w:val="18"/>
                <w:lang w:eastAsia="zh-TW"/>
              </w:rPr>
              <w:t>RAN5#98</w:t>
            </w:r>
          </w:p>
        </w:tc>
      </w:tr>
      <w:tr w:rsidR="003E0B85" w:rsidRPr="00E80F49" w14:paraId="6AAC19EF" w14:textId="77777777" w:rsidTr="007D18AF">
        <w:trPr>
          <w:trHeight w:val="113"/>
        </w:trPr>
        <w:tc>
          <w:tcPr>
            <w:tcW w:w="2160" w:type="dxa"/>
            <w:vAlign w:val="center"/>
          </w:tcPr>
          <w:p w14:paraId="036CE4A5" w14:textId="77777777" w:rsidR="003E0B85" w:rsidRPr="00E80F49" w:rsidRDefault="003E0B85" w:rsidP="003E0B85">
            <w:pPr>
              <w:pStyle w:val="TAL"/>
            </w:pPr>
            <w:r w:rsidRPr="00E80F49">
              <w:t>6.5.3.1 Spurious emissions</w:t>
            </w:r>
          </w:p>
        </w:tc>
        <w:tc>
          <w:tcPr>
            <w:tcW w:w="1476" w:type="dxa"/>
            <w:vAlign w:val="center"/>
          </w:tcPr>
          <w:p w14:paraId="038C52E1" w14:textId="17145729" w:rsidR="003E0B85" w:rsidRPr="00E80F49" w:rsidRDefault="003E0B85" w:rsidP="003E0B85">
            <w:pPr>
              <w:pStyle w:val="TAC"/>
              <w:rPr>
                <w:rFonts w:cs="Arial"/>
              </w:rPr>
            </w:pPr>
            <w:r w:rsidRPr="00E80F49">
              <w:rPr>
                <w:rFonts w:cs="Arial"/>
              </w:rPr>
              <w:t>4</w:t>
            </w:r>
          </w:p>
        </w:tc>
        <w:tc>
          <w:tcPr>
            <w:tcW w:w="4554" w:type="dxa"/>
            <w:vAlign w:val="center"/>
          </w:tcPr>
          <w:p w14:paraId="39543969" w14:textId="026078D8" w:rsidR="003E0B85" w:rsidRPr="00E80F49" w:rsidRDefault="003E0B85" w:rsidP="003E0B85">
            <w:pPr>
              <w:pStyle w:val="TAL"/>
            </w:pPr>
            <w:r w:rsidRPr="00E80F49">
              <w:t>“38.521-2_TPanalysis_6.5.3_TxSpurious_v3.zip”</w:t>
            </w:r>
          </w:p>
        </w:tc>
        <w:tc>
          <w:tcPr>
            <w:tcW w:w="1890" w:type="dxa"/>
            <w:vAlign w:val="center"/>
          </w:tcPr>
          <w:p w14:paraId="6F2B4968" w14:textId="4A08ABBE" w:rsidR="003E0B85" w:rsidRPr="00E80F49" w:rsidRDefault="003E0B85" w:rsidP="003E0B85">
            <w:pPr>
              <w:pStyle w:val="TAL"/>
              <w:rPr>
                <w:rFonts w:cs="Arial"/>
              </w:rPr>
            </w:pPr>
            <w:r w:rsidRPr="00E80F49">
              <w:rPr>
                <w:szCs w:val="18"/>
              </w:rPr>
              <w:t>RAN5#94-e</w:t>
            </w:r>
          </w:p>
        </w:tc>
      </w:tr>
      <w:tr w:rsidR="003E0B85" w:rsidRPr="00E80F49" w14:paraId="0D550E35" w14:textId="77777777" w:rsidTr="007D18AF">
        <w:trPr>
          <w:trHeight w:val="113"/>
        </w:trPr>
        <w:tc>
          <w:tcPr>
            <w:tcW w:w="2160" w:type="dxa"/>
            <w:vAlign w:val="center"/>
          </w:tcPr>
          <w:p w14:paraId="609FB3D2" w14:textId="7959DC67" w:rsidR="003E0B85" w:rsidRPr="00E80F49" w:rsidRDefault="003E0B85" w:rsidP="003E0B85">
            <w:pPr>
              <w:pStyle w:val="TAL"/>
            </w:pPr>
            <w:r w:rsidRPr="00A47005">
              <w:rPr>
                <w:rFonts w:eastAsia="SimSun" w:cs="Arial"/>
                <w:szCs w:val="18"/>
                <w:lang w:eastAsia="zh-CN"/>
              </w:rPr>
              <w:t>6.5.3.1_1</w:t>
            </w:r>
            <w:r w:rsidRPr="00A47005">
              <w:rPr>
                <w:rFonts w:eastAsia="SimSun" w:cs="Arial"/>
                <w:sz w:val="16"/>
                <w:szCs w:val="18"/>
                <w:lang w:eastAsia="zh-CN"/>
              </w:rPr>
              <w:t xml:space="preserve"> </w:t>
            </w:r>
            <w:r w:rsidRPr="00A47005">
              <w:rPr>
                <w:rFonts w:eastAsia="SimSun" w:cs="Arial"/>
                <w:szCs w:val="18"/>
                <w:lang w:eastAsia="zh-CN"/>
              </w:rPr>
              <w:t>Transmitter Spurious emissions with Power Boost</w:t>
            </w:r>
          </w:p>
        </w:tc>
        <w:tc>
          <w:tcPr>
            <w:tcW w:w="1476" w:type="dxa"/>
            <w:vAlign w:val="center"/>
          </w:tcPr>
          <w:p w14:paraId="69C25800" w14:textId="07695C39" w:rsidR="003E0B85" w:rsidRPr="00E80F49" w:rsidRDefault="003E0B85" w:rsidP="003E0B85">
            <w:pPr>
              <w:pStyle w:val="TAC"/>
              <w:rPr>
                <w:rFonts w:cs="Arial"/>
              </w:rPr>
            </w:pPr>
            <w:r>
              <w:t>x</w:t>
            </w:r>
          </w:p>
        </w:tc>
        <w:tc>
          <w:tcPr>
            <w:tcW w:w="4554" w:type="dxa"/>
            <w:vAlign w:val="center"/>
          </w:tcPr>
          <w:p w14:paraId="5FB6FA99" w14:textId="7003B379" w:rsidR="003E0B85" w:rsidRPr="00E80F49" w:rsidRDefault="003E0B85" w:rsidP="003E0B85">
            <w:pPr>
              <w:pStyle w:val="TAL"/>
            </w:pPr>
            <w:r w:rsidRPr="00D414D5">
              <w:t>“38.521-2_TPanalysis_6.5.3.1_1_6.5.3.2.1_1_6.5.3.3_1_TxSpurious with Power Boost_v1.zip”</w:t>
            </w:r>
          </w:p>
        </w:tc>
        <w:tc>
          <w:tcPr>
            <w:tcW w:w="1890" w:type="dxa"/>
            <w:vAlign w:val="center"/>
          </w:tcPr>
          <w:p w14:paraId="09B8B06D" w14:textId="59090EB5" w:rsidR="003E0B85" w:rsidRPr="00E80F49" w:rsidRDefault="003E0B85" w:rsidP="003E0B85">
            <w:pPr>
              <w:pStyle w:val="TAL"/>
              <w:rPr>
                <w:szCs w:val="18"/>
              </w:rPr>
            </w:pPr>
            <w:r>
              <w:rPr>
                <w:szCs w:val="18"/>
              </w:rPr>
              <w:t>RAN5#97</w:t>
            </w:r>
          </w:p>
        </w:tc>
      </w:tr>
      <w:tr w:rsidR="003E0B85" w:rsidRPr="00E80F49" w14:paraId="66D32EFA"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3E0B85" w:rsidRPr="00E80F49" w:rsidRDefault="003E0B85" w:rsidP="003E0B85">
            <w:pPr>
              <w:pStyle w:val="TAL"/>
            </w:pPr>
            <w:r w:rsidRPr="00E80F49">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49B1777C" w:rsidR="003E0B85" w:rsidRPr="00E80F49" w:rsidRDefault="003E0B85" w:rsidP="003E0B85">
            <w:pPr>
              <w:pStyle w:val="TAC"/>
              <w:rPr>
                <w:rFonts w:cs="Arial"/>
              </w:rPr>
            </w:pPr>
            <w:r w:rsidRPr="00E80F49">
              <w:rPr>
                <w:rFonts w:cs="Arial"/>
              </w:rPr>
              <w:t>4</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3841AA43" w:rsidR="003E0B85" w:rsidRPr="00E80F49" w:rsidRDefault="003E0B85" w:rsidP="003E0B85">
            <w:pPr>
              <w:pStyle w:val="TAL"/>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4A2D9A7D" w:rsidR="003E0B85" w:rsidRPr="00E80F49" w:rsidRDefault="003E0B85" w:rsidP="003E0B85">
            <w:pPr>
              <w:pStyle w:val="TAL"/>
              <w:rPr>
                <w:szCs w:val="18"/>
              </w:rPr>
            </w:pPr>
            <w:r w:rsidRPr="00E80F49">
              <w:rPr>
                <w:szCs w:val="18"/>
              </w:rPr>
              <w:t>RAN5#94-e</w:t>
            </w:r>
          </w:p>
        </w:tc>
      </w:tr>
      <w:tr w:rsidR="003E0B85" w:rsidRPr="00E80F49" w14:paraId="6CFC6135"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3E0B85" w:rsidRPr="00E80F49" w:rsidRDefault="003E0B85" w:rsidP="003E0B85">
            <w:pPr>
              <w:pStyle w:val="TAL"/>
            </w:pPr>
            <w:r w:rsidRPr="00E862EA">
              <w:rPr>
                <w:rFonts w:eastAsia="SimSun" w:cs="Arial"/>
                <w:szCs w:val="18"/>
                <w:lang w:eastAsia="zh-CN"/>
              </w:rPr>
              <w:t>6.5.3.2_1</w:t>
            </w:r>
            <w:r w:rsidRPr="00E862EA">
              <w:rPr>
                <w:rFonts w:eastAsia="SimSun" w:cs="Arial"/>
                <w:sz w:val="16"/>
                <w:szCs w:val="18"/>
                <w:lang w:eastAsia="zh-CN"/>
              </w:rPr>
              <w:t xml:space="preserve"> </w:t>
            </w:r>
            <w:r w:rsidRPr="00E862EA">
              <w:rPr>
                <w:rFonts w:eastAsia="SimSun" w:cs="Arial"/>
                <w:szCs w:val="18"/>
                <w:lang w:eastAsia="zh-CN"/>
              </w:rPr>
              <w:t>Spurious emission band UE co-existence with Power Boost</w:t>
            </w:r>
          </w:p>
        </w:tc>
        <w:tc>
          <w:tcPr>
            <w:tcW w:w="1476" w:type="dxa"/>
            <w:tcBorders>
              <w:top w:val="single" w:sz="4" w:space="0" w:color="auto"/>
              <w:left w:val="single" w:sz="4" w:space="0" w:color="auto"/>
              <w:bottom w:val="single" w:sz="4" w:space="0" w:color="auto"/>
              <w:right w:val="single" w:sz="4" w:space="0" w:color="auto"/>
            </w:tcBorders>
            <w:vAlign w:val="center"/>
          </w:tcPr>
          <w:p w14:paraId="4AA99DC4" w14:textId="4ABC8205" w:rsidR="003E0B85" w:rsidRPr="00E80F49" w:rsidRDefault="003E0B85" w:rsidP="003E0B85">
            <w:pPr>
              <w:pStyle w:val="TAC"/>
              <w:rPr>
                <w:rFonts w:cs="Arial"/>
              </w:rPr>
            </w:pPr>
            <w:r>
              <w:t>x</w:t>
            </w:r>
          </w:p>
        </w:tc>
        <w:tc>
          <w:tcPr>
            <w:tcW w:w="4554" w:type="dxa"/>
            <w:tcBorders>
              <w:top w:val="single" w:sz="4" w:space="0" w:color="auto"/>
              <w:left w:val="single" w:sz="4" w:space="0" w:color="auto"/>
              <w:bottom w:val="single" w:sz="4" w:space="0" w:color="auto"/>
              <w:right w:val="single" w:sz="4" w:space="0" w:color="auto"/>
            </w:tcBorders>
            <w:vAlign w:val="center"/>
          </w:tcPr>
          <w:p w14:paraId="6816561F" w14:textId="3CD4D528" w:rsidR="003E0B85" w:rsidRPr="00E80F49" w:rsidRDefault="003E0B85" w:rsidP="003E0B85">
            <w:pPr>
              <w:pStyle w:val="TAL"/>
            </w:pPr>
            <w:r w:rsidRPr="00D414D5">
              <w:t>“38.521-2_TPanalysis_6.5.3.1_1_6.5.3.2.1_1_6.5.3.3_1_TxSpurious with Power Boost_v1.zip”</w:t>
            </w:r>
          </w:p>
        </w:tc>
        <w:tc>
          <w:tcPr>
            <w:tcW w:w="1890" w:type="dxa"/>
            <w:tcBorders>
              <w:top w:val="single" w:sz="4" w:space="0" w:color="auto"/>
              <w:left w:val="single" w:sz="4" w:space="0" w:color="auto"/>
              <w:bottom w:val="single" w:sz="4" w:space="0" w:color="auto"/>
              <w:right w:val="single" w:sz="4" w:space="0" w:color="auto"/>
            </w:tcBorders>
            <w:vAlign w:val="center"/>
          </w:tcPr>
          <w:p w14:paraId="3BF2CF02" w14:textId="4C02231E" w:rsidR="003E0B85" w:rsidRPr="00E80F49" w:rsidRDefault="003E0B85" w:rsidP="003E0B85">
            <w:pPr>
              <w:pStyle w:val="TAL"/>
              <w:rPr>
                <w:szCs w:val="18"/>
              </w:rPr>
            </w:pPr>
            <w:r>
              <w:rPr>
                <w:szCs w:val="18"/>
              </w:rPr>
              <w:t>RAN5#97</w:t>
            </w:r>
          </w:p>
        </w:tc>
      </w:tr>
      <w:tr w:rsidR="003E0B85" w:rsidRPr="00E80F49" w14:paraId="238A3E54"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3E0B85" w:rsidRPr="00E80F49" w:rsidRDefault="003E0B85" w:rsidP="003E0B85">
            <w:pPr>
              <w:pStyle w:val="TAL"/>
            </w:pPr>
            <w:r w:rsidRPr="00E80F49">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3E0B85" w:rsidRPr="00E80F49" w:rsidRDefault="003E0B85" w:rsidP="003E0B85">
            <w:pPr>
              <w:pStyle w:val="TAC"/>
              <w:rPr>
                <w:rFonts w:cs="Arial"/>
              </w:rPr>
            </w:pPr>
            <w:r w:rsidRPr="00E80F49">
              <w:rPr>
                <w:rFonts w:cs="Arial"/>
              </w:rPr>
              <w:t>NS202: 4</w:t>
            </w:r>
          </w:p>
          <w:p w14:paraId="709B734E" w14:textId="2F815E19" w:rsidR="003E0B85" w:rsidRPr="00E80F49" w:rsidRDefault="003E0B85" w:rsidP="003E0B85">
            <w:pPr>
              <w:pStyle w:val="TAC"/>
              <w:rPr>
                <w:rFonts w:cs="Arial"/>
              </w:rPr>
            </w:pPr>
            <w:r w:rsidRPr="00E80F49">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3E0B85" w:rsidRPr="00E80F49" w:rsidRDefault="003E0B85" w:rsidP="003E0B85">
            <w:pPr>
              <w:pStyle w:val="TAL"/>
            </w:pPr>
            <w:r w:rsidRPr="00E80F49">
              <w:t>“38.521-2_TPanalysis_6.2.3_AMPR_NS_202.zip”</w:t>
            </w:r>
          </w:p>
          <w:p w14:paraId="16A378AA" w14:textId="2A3B5A31" w:rsidR="003E0B85" w:rsidRPr="00E80F49" w:rsidRDefault="003E0B85" w:rsidP="003E0B85">
            <w:pPr>
              <w:pStyle w:val="TAL"/>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3E0B85" w:rsidRPr="00E80F49" w:rsidRDefault="003E0B85" w:rsidP="003E0B85">
            <w:pPr>
              <w:pStyle w:val="TAL"/>
              <w:rPr>
                <w:szCs w:val="18"/>
              </w:rPr>
            </w:pPr>
            <w:r w:rsidRPr="00E80F49">
              <w:rPr>
                <w:szCs w:val="18"/>
              </w:rPr>
              <w:t xml:space="preserve">RAN5#90-e </w:t>
            </w:r>
          </w:p>
        </w:tc>
      </w:tr>
      <w:tr w:rsidR="003E0B85" w:rsidRPr="00E80F49" w14:paraId="10571C85"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3E0B85" w:rsidRPr="00E80F49" w:rsidRDefault="003E0B85" w:rsidP="003E0B85">
            <w:pPr>
              <w:pStyle w:val="TAL"/>
            </w:pPr>
            <w:r w:rsidRPr="00A67919">
              <w:rPr>
                <w:rFonts w:eastAsia="SimSun" w:cs="Arial"/>
                <w:szCs w:val="18"/>
                <w:lang w:eastAsia="zh-CN"/>
              </w:rPr>
              <w:t>6.5.3.3_1</w:t>
            </w:r>
            <w:r w:rsidRPr="00A67919">
              <w:rPr>
                <w:rFonts w:eastAsia="SimSun" w:cs="Arial"/>
                <w:sz w:val="16"/>
                <w:szCs w:val="18"/>
                <w:lang w:eastAsia="zh-CN"/>
              </w:rPr>
              <w:t xml:space="preserve"> </w:t>
            </w:r>
            <w:r w:rsidRPr="00A67919">
              <w:rPr>
                <w:rFonts w:eastAsia="SimSun" w:cs="Arial"/>
                <w:szCs w:val="18"/>
                <w:lang w:eastAsia="zh-CN"/>
              </w:rPr>
              <w:t>Additional spurious emissions with Power Boost</w:t>
            </w:r>
          </w:p>
        </w:tc>
        <w:tc>
          <w:tcPr>
            <w:tcW w:w="1476" w:type="dxa"/>
            <w:tcBorders>
              <w:top w:val="single" w:sz="4" w:space="0" w:color="auto"/>
              <w:left w:val="single" w:sz="4" w:space="0" w:color="auto"/>
              <w:bottom w:val="single" w:sz="4" w:space="0" w:color="auto"/>
              <w:right w:val="single" w:sz="4" w:space="0" w:color="auto"/>
            </w:tcBorders>
            <w:vAlign w:val="center"/>
          </w:tcPr>
          <w:p w14:paraId="78B7C689" w14:textId="0F449A45" w:rsidR="003E0B85" w:rsidRPr="00E80F49" w:rsidRDefault="003E0B85" w:rsidP="003E0B85">
            <w:pPr>
              <w:pStyle w:val="TAC"/>
              <w:rPr>
                <w:rFonts w:cs="Arial"/>
              </w:rPr>
            </w:pPr>
            <w:r>
              <w:t>x</w:t>
            </w:r>
          </w:p>
        </w:tc>
        <w:tc>
          <w:tcPr>
            <w:tcW w:w="4554" w:type="dxa"/>
            <w:tcBorders>
              <w:top w:val="single" w:sz="4" w:space="0" w:color="auto"/>
              <w:left w:val="single" w:sz="4" w:space="0" w:color="auto"/>
              <w:bottom w:val="single" w:sz="4" w:space="0" w:color="auto"/>
              <w:right w:val="single" w:sz="4" w:space="0" w:color="auto"/>
            </w:tcBorders>
            <w:vAlign w:val="center"/>
          </w:tcPr>
          <w:p w14:paraId="3D485BBF" w14:textId="55DF1438" w:rsidR="003E0B85" w:rsidRPr="00E80F49" w:rsidRDefault="003E0B85" w:rsidP="003E0B85">
            <w:pPr>
              <w:pStyle w:val="TAL"/>
            </w:pPr>
            <w:r w:rsidRPr="00D414D5">
              <w:t>“38.521-2_TPanalysis_6.5.3.1_1_6.5.3.2.1_1_6.5.3.3_1_TxSpurious with Power Boost_v1.zip”</w:t>
            </w:r>
          </w:p>
        </w:tc>
        <w:tc>
          <w:tcPr>
            <w:tcW w:w="1890" w:type="dxa"/>
            <w:tcBorders>
              <w:top w:val="single" w:sz="4" w:space="0" w:color="auto"/>
              <w:left w:val="single" w:sz="4" w:space="0" w:color="auto"/>
              <w:bottom w:val="single" w:sz="4" w:space="0" w:color="auto"/>
              <w:right w:val="single" w:sz="4" w:space="0" w:color="auto"/>
            </w:tcBorders>
            <w:vAlign w:val="center"/>
          </w:tcPr>
          <w:p w14:paraId="1BF49078" w14:textId="6A17894C" w:rsidR="003E0B85" w:rsidRPr="00E80F49" w:rsidRDefault="003E0B85" w:rsidP="003E0B85">
            <w:pPr>
              <w:pStyle w:val="TAL"/>
              <w:rPr>
                <w:szCs w:val="18"/>
              </w:rPr>
            </w:pPr>
            <w:r>
              <w:rPr>
                <w:szCs w:val="18"/>
              </w:rPr>
              <w:t>RAN5#97</w:t>
            </w:r>
          </w:p>
        </w:tc>
      </w:tr>
      <w:tr w:rsidR="003E0B85" w:rsidRPr="00E80F49" w14:paraId="625413D3"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3E0B85" w:rsidRPr="00E80F49" w:rsidRDefault="003E0B85" w:rsidP="003E0B8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ja-JP"/>
              </w:rPr>
              <w:t xml:space="preserve">6.5A.2.1 </w:t>
            </w:r>
            <w:r w:rsidRPr="00E80F49">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3E0B85" w:rsidRPr="00E80F49" w:rsidRDefault="003E0B85" w:rsidP="003E0B85">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3E0B85" w:rsidRPr="00E80F49" w:rsidRDefault="003E0B85" w:rsidP="003E0B8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3E0B85" w:rsidRPr="00E80F49" w:rsidRDefault="003E0B85" w:rsidP="003E0B85">
            <w:pPr>
              <w:keepNext/>
              <w:keepLines/>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en-US"/>
              </w:rPr>
              <w:t>RAN5#89-e</w:t>
            </w:r>
          </w:p>
        </w:tc>
      </w:tr>
      <w:tr w:rsidR="003E0B85" w:rsidRPr="00E80F49" w14:paraId="224FE7D8"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 xml:space="preserve">6.5A.2.2 </w:t>
            </w:r>
            <w:r w:rsidRPr="00E80F49">
              <w:rPr>
                <w:rFonts w:ascii="Arial" w:eastAsia="Malgun Gothic" w:hAnsi="Arial"/>
                <w:sz w:val="18"/>
                <w:lang w:eastAsia="en-US"/>
              </w:rPr>
              <w:t xml:space="preserve">Adjacent </w:t>
            </w:r>
            <w:r w:rsidRPr="00E80F49">
              <w:rPr>
                <w:rFonts w:ascii="Arial" w:eastAsia="SimSun" w:hAnsi="Arial"/>
                <w:sz w:val="18"/>
                <w:lang w:eastAsia="en-US"/>
              </w:rPr>
              <w:t>c</w:t>
            </w:r>
            <w:r w:rsidRPr="00E80F49">
              <w:rPr>
                <w:rFonts w:ascii="Arial" w:eastAsia="Malgun Gothic" w:hAnsi="Arial"/>
                <w:sz w:val="18"/>
                <w:lang w:eastAsia="en-US"/>
              </w:rPr>
              <w:t xml:space="preserve">hannel </w:t>
            </w:r>
            <w:r w:rsidRPr="00E80F49">
              <w:rPr>
                <w:rFonts w:ascii="Arial" w:eastAsia="SimSun" w:hAnsi="Arial"/>
                <w:sz w:val="18"/>
                <w:lang w:eastAsia="en-US"/>
              </w:rPr>
              <w:t>l</w:t>
            </w:r>
            <w:r w:rsidRPr="00E80F49">
              <w:rPr>
                <w:rFonts w:ascii="Arial" w:eastAsia="Malgun Gothic" w:hAnsi="Arial"/>
                <w:sz w:val="18"/>
                <w:lang w:eastAsia="en-US"/>
              </w:rPr>
              <w:t xml:space="preserve">eakage </w:t>
            </w:r>
            <w:r w:rsidRPr="00E80F49">
              <w:rPr>
                <w:rFonts w:ascii="Arial" w:eastAsia="SimSun" w:hAnsi="Arial"/>
                <w:sz w:val="18"/>
                <w:lang w:eastAsia="en-US"/>
              </w:rPr>
              <w:t>r</w:t>
            </w:r>
            <w:r w:rsidRPr="00E80F49">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3E0B85" w:rsidRPr="00E80F49" w:rsidRDefault="003E0B85" w:rsidP="003E0B8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“38.521-2_TPanalysis_6.5A.2.2_</w:t>
            </w:r>
            <w:r w:rsidRPr="00E80F49">
              <w:rPr>
                <w:rFonts w:ascii="Arial" w:eastAsia="Malgun Gothic" w:hAnsi="Arial"/>
                <w:sz w:val="18"/>
                <w:lang w:eastAsia="ja-JP"/>
              </w:rPr>
              <w:t>ACLR</w:t>
            </w:r>
            <w:r w:rsidRPr="00E80F49">
              <w:rPr>
                <w:rFonts w:ascii="Arial" w:eastAsia="Malgun Gothic" w:hAnsi="Arial"/>
                <w:sz w:val="18"/>
                <w:lang w:eastAsia="en-US"/>
              </w:rPr>
              <w:t>_CA</w:t>
            </w:r>
            <w:r w:rsidRPr="00E80F49">
              <w:rPr>
                <w:rFonts w:ascii="Arial" w:eastAsia="Malgun Gothic" w:hAnsi="Arial"/>
                <w:sz w:val="18"/>
                <w:lang w:eastAsia="ja-JP"/>
              </w:rPr>
              <w:t>.zip</w:t>
            </w:r>
            <w:r w:rsidRPr="00E80F49">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ja-JP"/>
              </w:rPr>
              <w:t>RAN5#89-e</w:t>
            </w:r>
          </w:p>
        </w:tc>
      </w:tr>
      <w:tr w:rsidR="003E0B85" w:rsidRPr="00E80F49" w14:paraId="6C5741D1"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3E0B85" w:rsidRPr="00E80F49" w:rsidRDefault="003E0B85" w:rsidP="003E0B85">
            <w:pPr>
              <w:widowControl w:val="0"/>
              <w:spacing w:after="0"/>
              <w:rPr>
                <w:rFonts w:ascii="Arial" w:eastAsia="Malgun Gothic" w:hAnsi="Arial"/>
                <w:sz w:val="18"/>
                <w:lang w:eastAsia="ja-JP"/>
              </w:rPr>
            </w:pPr>
            <w:r w:rsidRPr="00E80F49">
              <w:rPr>
                <w:rFonts w:ascii="Arial" w:eastAsia="Malgun Gothic" w:hAnsi="Arial"/>
                <w:sz w:val="18"/>
                <w:lang w:eastAsia="ja-JP"/>
              </w:rPr>
              <w:t>6.5A.3.1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3E0B85" w:rsidRPr="00E80F49" w:rsidRDefault="003E0B85" w:rsidP="003E0B85">
            <w:pPr>
              <w:widowControl w:val="0"/>
              <w:spacing w:after="0"/>
              <w:jc w:val="center"/>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77777777" w:rsidR="003E0B85" w:rsidRPr="00E80F49" w:rsidRDefault="003E0B85" w:rsidP="003E0B85">
            <w:pPr>
              <w:widowControl w:val="0"/>
              <w:spacing w:after="0"/>
              <w:rPr>
                <w:rFonts w:ascii="Arial" w:eastAsia="Malgun Gothic" w:hAnsi="Arial"/>
                <w:sz w:val="18"/>
              </w:rPr>
            </w:pPr>
            <w:r w:rsidRPr="00E80F49">
              <w:rPr>
                <w:rFonts w:ascii="Arial" w:eastAsia="Malgun Gothic" w:hAnsi="Arial"/>
                <w:sz w:val="18"/>
              </w:rPr>
              <w:t>38.521-2_TPanalysis_6.5A.3_Spur_CA</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FD5136E" w14:textId="77777777" w:rsidR="003E0B85" w:rsidRPr="00E80F49" w:rsidRDefault="003E0B85" w:rsidP="003E0B85">
            <w:pPr>
              <w:widowControl w:val="0"/>
              <w:spacing w:after="0"/>
              <w:rPr>
                <w:rFonts w:ascii="Arial" w:eastAsia="Malgun Gothic" w:hAnsi="Arial"/>
                <w:sz w:val="18"/>
                <w:szCs w:val="18"/>
                <w:lang w:eastAsia="ja-JP"/>
              </w:rPr>
            </w:pPr>
            <w:r w:rsidRPr="00E80F49">
              <w:rPr>
                <w:rFonts w:ascii="Arial" w:eastAsia="Malgun Gothic" w:hAnsi="Arial"/>
                <w:sz w:val="18"/>
                <w:szCs w:val="18"/>
                <w:lang w:eastAsia="ja-JP"/>
              </w:rPr>
              <w:t>RAN5#91-e</w:t>
            </w:r>
            <w:r w:rsidRPr="00E80F49">
              <w:rPr>
                <w:szCs w:val="18"/>
              </w:rPr>
              <w:t xml:space="preserve"> </w:t>
            </w:r>
          </w:p>
        </w:tc>
      </w:tr>
      <w:tr w:rsidR="003E0B85" w:rsidRPr="00E80F49" w14:paraId="052DB7CC"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6.5A.3.2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2D739DC1" w14:textId="77777777" w:rsidR="003E0B85" w:rsidRPr="00E80F49" w:rsidRDefault="003E0B85" w:rsidP="003E0B8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777C5D0"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38.521-2_TPanalysis_6.5A.3_SpurCoEx_CA</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58EC8817"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szCs w:val="18"/>
                <w:lang w:eastAsia="ja-JP"/>
              </w:rPr>
            </w:pPr>
            <w:r w:rsidRPr="00E80F49">
              <w:rPr>
                <w:rFonts w:ascii="Arial" w:eastAsia="Malgun Gothic" w:hAnsi="Arial"/>
                <w:sz w:val="18"/>
                <w:szCs w:val="18"/>
                <w:lang w:eastAsia="ja-JP"/>
              </w:rPr>
              <w:t>RAN5#93-e</w:t>
            </w:r>
            <w:r w:rsidRPr="00E80F49">
              <w:rPr>
                <w:szCs w:val="18"/>
                <w:lang w:eastAsia="en-US"/>
              </w:rPr>
              <w:t xml:space="preserve"> </w:t>
            </w:r>
          </w:p>
        </w:tc>
      </w:tr>
      <w:tr w:rsidR="003E0B85" w:rsidRPr="00E80F49" w14:paraId="65A659CB"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3E0B85" w:rsidRPr="00E80F49" w:rsidRDefault="003E0B85" w:rsidP="003E0B85">
            <w:pPr>
              <w:pStyle w:val="TAL"/>
              <w:rPr>
                <w:rFonts w:eastAsia="Malgun Gothic"/>
                <w:lang w:eastAsia="ja-JP"/>
              </w:rPr>
            </w:pPr>
            <w:r w:rsidRPr="00E80F49">
              <w:lastRenderedPageBreak/>
              <w:t>6.5D.1 Occupied Bandwidth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3E0B85" w:rsidRPr="00E80F49" w:rsidRDefault="003E0B85" w:rsidP="003E0B85">
            <w:pPr>
              <w:pStyle w:val="TAC"/>
              <w:rPr>
                <w:rFonts w:eastAsia="Malgun Gothic" w:cs="Arial"/>
                <w:lang w:eastAsia="ja-JP"/>
              </w:rPr>
            </w:pPr>
            <w:r w:rsidRPr="00E80F49">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3E0B85" w:rsidRPr="00E80F49" w:rsidRDefault="003E0B85" w:rsidP="003E0B85">
            <w:pPr>
              <w:pStyle w:val="TAC"/>
              <w:jc w:val="left"/>
              <w:rPr>
                <w:rFonts w:eastAsia="Malgun Gothic"/>
                <w:lang w:eastAsia="en-US"/>
              </w:rPr>
            </w:pPr>
            <w:r w:rsidRPr="00E80F49">
              <w:t>“38.521-2_TPanalysis_6.5.1_OccBW_v3.zip”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3E0B85" w:rsidRPr="00E80F49" w:rsidRDefault="003E0B85" w:rsidP="003E0B85">
            <w:pPr>
              <w:pStyle w:val="TAC"/>
              <w:jc w:val="left"/>
              <w:rPr>
                <w:rFonts w:eastAsia="Malgun Gothic"/>
                <w:szCs w:val="18"/>
                <w:lang w:eastAsia="ja-JP"/>
              </w:rPr>
            </w:pPr>
            <w:r w:rsidRPr="00E80F49">
              <w:rPr>
                <w:szCs w:val="18"/>
              </w:rPr>
              <w:t>RAN5#91-e</w:t>
            </w:r>
          </w:p>
        </w:tc>
      </w:tr>
      <w:tr w:rsidR="003E0B85" w:rsidRPr="00E80F49" w14:paraId="33E1B373"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3E0B85" w:rsidRPr="00E80F49" w:rsidRDefault="003E0B85" w:rsidP="003E0B85">
            <w:pPr>
              <w:pStyle w:val="TAL"/>
            </w:pPr>
            <w:r w:rsidRPr="00E80F49">
              <w:t>6.5D.2.1 Spectrum Emission Mask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516AC5C" w14:textId="4C28F77A" w:rsidR="003E0B85" w:rsidRPr="00E80F49" w:rsidRDefault="003E0B85" w:rsidP="003E0B85">
            <w:pPr>
              <w:pStyle w:val="TAC"/>
              <w:rPr>
                <w:rFonts w:cs="Arial"/>
              </w:rPr>
            </w:pPr>
            <w:r w:rsidRPr="00E80F49">
              <w:rPr>
                <w:rFonts w:cs="Arial"/>
              </w:rPr>
              <w:t>x</w:t>
            </w:r>
          </w:p>
        </w:tc>
        <w:tc>
          <w:tcPr>
            <w:tcW w:w="4554" w:type="dxa"/>
            <w:tcBorders>
              <w:top w:val="single" w:sz="4" w:space="0" w:color="auto"/>
              <w:left w:val="single" w:sz="4" w:space="0" w:color="auto"/>
              <w:bottom w:val="single" w:sz="4" w:space="0" w:color="auto"/>
              <w:right w:val="single" w:sz="4" w:space="0" w:color="auto"/>
            </w:tcBorders>
            <w:vAlign w:val="center"/>
          </w:tcPr>
          <w:p w14:paraId="31DF3ECF" w14:textId="22D4A449" w:rsidR="003E0B85" w:rsidRPr="00E80F49" w:rsidRDefault="003E0B85" w:rsidP="003E0B85">
            <w:pPr>
              <w:pStyle w:val="TAC"/>
              <w:jc w:val="left"/>
            </w:pPr>
            <w:r w:rsidRPr="00E80F49">
              <w:t>”38.521-2_TPanalysis_6.2.2_MPR_6.5.2.1_SEM_6.5.2.3_NR_ACLR_</w:t>
            </w:r>
            <w:r w:rsidR="002C61AB" w:rsidRPr="002C61AB">
              <w:rPr>
                <w:lang w:eastAsia="zh-TW"/>
              </w:rPr>
              <w:t>v6</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28DF9FDE" w14:textId="77777777" w:rsidR="003E0B85" w:rsidRPr="00E80F49" w:rsidRDefault="003E0B85" w:rsidP="003E0B85">
            <w:pPr>
              <w:pStyle w:val="TAC"/>
              <w:jc w:val="left"/>
              <w:rPr>
                <w:szCs w:val="18"/>
                <w:lang w:eastAsia="zh-TW"/>
              </w:rPr>
            </w:pPr>
            <w:r w:rsidRPr="00E80F49">
              <w:rPr>
                <w:szCs w:val="18"/>
                <w:lang w:eastAsia="zh-TW"/>
              </w:rPr>
              <w:t>RAN5#91-e</w:t>
            </w:r>
          </w:p>
          <w:p w14:paraId="2604BF06" w14:textId="77777777" w:rsidR="003E0B85" w:rsidRPr="00E80F49" w:rsidRDefault="003E0B85" w:rsidP="003E0B85">
            <w:pPr>
              <w:pStyle w:val="TAC"/>
              <w:jc w:val="left"/>
              <w:rPr>
                <w:szCs w:val="18"/>
                <w:lang w:eastAsia="zh-TW"/>
              </w:rPr>
            </w:pPr>
            <w:r w:rsidRPr="00E80F49">
              <w:rPr>
                <w:szCs w:val="18"/>
                <w:lang w:eastAsia="zh-TW"/>
              </w:rPr>
              <w:t>RAN5#92-e</w:t>
            </w:r>
          </w:p>
          <w:p w14:paraId="1F210593" w14:textId="77777777" w:rsidR="003E0B85" w:rsidRPr="00E80F49" w:rsidRDefault="003E0B85" w:rsidP="003E0B85">
            <w:pPr>
              <w:pStyle w:val="TAC"/>
              <w:jc w:val="left"/>
              <w:rPr>
                <w:szCs w:val="18"/>
                <w:lang w:eastAsia="zh-TW"/>
              </w:rPr>
            </w:pPr>
            <w:r w:rsidRPr="00E80F49">
              <w:rPr>
                <w:szCs w:val="18"/>
                <w:lang w:eastAsia="zh-TW"/>
              </w:rPr>
              <w:t>RAN5#94-e</w:t>
            </w:r>
          </w:p>
          <w:p w14:paraId="6E004300" w14:textId="77777777" w:rsidR="002C61AB" w:rsidRPr="002C61AB" w:rsidRDefault="003E0B85" w:rsidP="00D44BD4">
            <w:pPr>
              <w:pStyle w:val="TAL"/>
              <w:rPr>
                <w:lang w:eastAsia="zh-TW"/>
              </w:rPr>
            </w:pPr>
            <w:r w:rsidRPr="00E80F49">
              <w:rPr>
                <w:lang w:eastAsia="zh-TW"/>
              </w:rPr>
              <w:t>RAN5#95-e</w:t>
            </w:r>
          </w:p>
          <w:p w14:paraId="5C794890" w14:textId="1B174AB1" w:rsidR="003E0B85" w:rsidRPr="00E80F49" w:rsidRDefault="002C61AB" w:rsidP="002C61AB">
            <w:pPr>
              <w:pStyle w:val="TAC"/>
              <w:jc w:val="left"/>
              <w:rPr>
                <w:szCs w:val="18"/>
              </w:rPr>
            </w:pPr>
            <w:r w:rsidRPr="002C61AB">
              <w:rPr>
                <w:szCs w:val="18"/>
                <w:lang w:eastAsia="zh-TW"/>
              </w:rPr>
              <w:t>RAN5#98</w:t>
            </w:r>
          </w:p>
        </w:tc>
      </w:tr>
      <w:tr w:rsidR="003E0B85" w:rsidRPr="00E80F49" w14:paraId="0D83B57E"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3E0B85" w:rsidRPr="00E80F49" w:rsidRDefault="003E0B85" w:rsidP="003E0B85">
            <w:pPr>
              <w:pStyle w:val="TAL"/>
            </w:pPr>
            <w:r w:rsidRPr="00E80F49">
              <w:t>6.5D.2.2 Adjacent channel leakage ratio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1220DB1" w14:textId="31486B4D" w:rsidR="003E0B85" w:rsidRPr="00E80F49" w:rsidRDefault="003E0B85" w:rsidP="003E0B85">
            <w:pPr>
              <w:pStyle w:val="TAC"/>
              <w:rPr>
                <w:rFonts w:cs="Arial"/>
              </w:rPr>
            </w:pPr>
            <w:r w:rsidRPr="00E80F49">
              <w:t>x</w:t>
            </w:r>
          </w:p>
        </w:tc>
        <w:tc>
          <w:tcPr>
            <w:tcW w:w="4554" w:type="dxa"/>
            <w:tcBorders>
              <w:top w:val="single" w:sz="4" w:space="0" w:color="auto"/>
              <w:left w:val="single" w:sz="4" w:space="0" w:color="auto"/>
              <w:bottom w:val="single" w:sz="4" w:space="0" w:color="auto"/>
              <w:right w:val="single" w:sz="4" w:space="0" w:color="auto"/>
            </w:tcBorders>
            <w:vAlign w:val="center"/>
          </w:tcPr>
          <w:p w14:paraId="0274024A" w14:textId="230F5337" w:rsidR="003E0B85" w:rsidRPr="00E80F49" w:rsidRDefault="003E0B85" w:rsidP="003E0B85">
            <w:pPr>
              <w:pStyle w:val="TAC"/>
              <w:jc w:val="left"/>
            </w:pPr>
            <w:r w:rsidRPr="00E80F49">
              <w:t>”38.521-2_TPanalysis_6.2.2_MPR_6.5.2.1_SEM_6.5.2.3_NR_ACLR_</w:t>
            </w:r>
            <w:r w:rsidR="002C61AB" w:rsidRPr="002C61AB">
              <w:rPr>
                <w:lang w:eastAsia="zh-TW"/>
              </w:rPr>
              <w:t>v6</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5E26B302" w14:textId="77777777" w:rsidR="003E0B85" w:rsidRPr="00E80F49" w:rsidRDefault="003E0B85" w:rsidP="003E0B85">
            <w:pPr>
              <w:pStyle w:val="TAC"/>
              <w:jc w:val="left"/>
              <w:rPr>
                <w:szCs w:val="18"/>
                <w:lang w:eastAsia="zh-TW"/>
              </w:rPr>
            </w:pPr>
            <w:r w:rsidRPr="00E80F49">
              <w:rPr>
                <w:szCs w:val="18"/>
                <w:lang w:eastAsia="zh-TW"/>
              </w:rPr>
              <w:t>RAN5#91-e</w:t>
            </w:r>
          </w:p>
          <w:p w14:paraId="0DAE48C5" w14:textId="77777777" w:rsidR="003E0B85" w:rsidRPr="00E80F49" w:rsidRDefault="003E0B85" w:rsidP="003E0B85">
            <w:pPr>
              <w:pStyle w:val="TAC"/>
              <w:jc w:val="left"/>
              <w:rPr>
                <w:szCs w:val="18"/>
                <w:lang w:eastAsia="zh-TW"/>
              </w:rPr>
            </w:pPr>
            <w:r w:rsidRPr="00E80F49">
              <w:rPr>
                <w:szCs w:val="18"/>
                <w:lang w:eastAsia="zh-TW"/>
              </w:rPr>
              <w:t>RAN5#92-e</w:t>
            </w:r>
          </w:p>
          <w:p w14:paraId="722A5666" w14:textId="77777777" w:rsidR="003E0B85" w:rsidRPr="00E80F49" w:rsidRDefault="003E0B85" w:rsidP="003E0B85">
            <w:pPr>
              <w:pStyle w:val="TAC"/>
              <w:jc w:val="left"/>
              <w:rPr>
                <w:szCs w:val="18"/>
                <w:lang w:eastAsia="zh-TW"/>
              </w:rPr>
            </w:pPr>
            <w:r w:rsidRPr="00E80F49">
              <w:rPr>
                <w:szCs w:val="18"/>
                <w:lang w:eastAsia="zh-TW"/>
              </w:rPr>
              <w:t>RAN5#94-e</w:t>
            </w:r>
          </w:p>
          <w:p w14:paraId="23EAB7C3" w14:textId="77777777" w:rsidR="002C61AB" w:rsidRPr="002C61AB" w:rsidRDefault="003E0B85" w:rsidP="00D44BD4">
            <w:pPr>
              <w:pStyle w:val="TAL"/>
              <w:rPr>
                <w:lang w:eastAsia="zh-TW"/>
              </w:rPr>
            </w:pPr>
            <w:r w:rsidRPr="00E80F49">
              <w:rPr>
                <w:lang w:eastAsia="zh-TW"/>
              </w:rPr>
              <w:t>RAN5#95-e</w:t>
            </w:r>
          </w:p>
          <w:p w14:paraId="37889332" w14:textId="7E986D02" w:rsidR="003E0B85" w:rsidRPr="00E80F49" w:rsidRDefault="002C61AB" w:rsidP="002C61AB">
            <w:pPr>
              <w:pStyle w:val="TAC"/>
              <w:jc w:val="left"/>
              <w:rPr>
                <w:szCs w:val="18"/>
              </w:rPr>
            </w:pPr>
            <w:r w:rsidRPr="002C61AB">
              <w:rPr>
                <w:szCs w:val="18"/>
                <w:lang w:eastAsia="zh-TW"/>
              </w:rPr>
              <w:t>RAN5#98</w:t>
            </w:r>
          </w:p>
        </w:tc>
      </w:tr>
      <w:tr w:rsidR="003E0B85" w:rsidRPr="00E80F49" w14:paraId="3D8ECDCA"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3E0B85" w:rsidRPr="00E80F49" w:rsidRDefault="003E0B85" w:rsidP="003E0B85">
            <w:pPr>
              <w:pStyle w:val="TAL"/>
            </w:pPr>
            <w:r w:rsidRPr="00E80F49">
              <w:rPr>
                <w:rFonts w:eastAsia="Malgun Gothic"/>
                <w:lang w:eastAsia="ja-JP"/>
              </w:rPr>
              <w:t>6.5D.3.1 Transmitter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524F41A3" w14:textId="7FD3129D" w:rsidR="003E0B85" w:rsidRPr="00E80F49" w:rsidRDefault="003E0B85" w:rsidP="003E0B85">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595E57A" w14:textId="5F7E1CED" w:rsidR="003E0B85" w:rsidRPr="00E80F49" w:rsidRDefault="003E0B85" w:rsidP="003E0B85">
            <w:pPr>
              <w:pStyle w:val="TAC"/>
              <w:jc w:val="left"/>
            </w:pPr>
            <w:r w:rsidRPr="00E80F49">
              <w:t>“38.521-2_TPanalysis_6.5.3_TxSpurious_v3.zip”</w:t>
            </w:r>
          </w:p>
        </w:tc>
        <w:tc>
          <w:tcPr>
            <w:tcW w:w="1890" w:type="dxa"/>
            <w:tcBorders>
              <w:top w:val="single" w:sz="4" w:space="0" w:color="auto"/>
              <w:left w:val="single" w:sz="4" w:space="0" w:color="auto"/>
              <w:bottom w:val="single" w:sz="4" w:space="0" w:color="auto"/>
              <w:right w:val="single" w:sz="4" w:space="0" w:color="auto"/>
            </w:tcBorders>
            <w:vAlign w:val="center"/>
          </w:tcPr>
          <w:p w14:paraId="22915C4D" w14:textId="04288EBC" w:rsidR="003E0B85" w:rsidRPr="00E80F49" w:rsidRDefault="003E0B85" w:rsidP="003E0B85">
            <w:pPr>
              <w:pStyle w:val="TAC"/>
              <w:jc w:val="left"/>
              <w:rPr>
                <w:szCs w:val="18"/>
                <w:lang w:eastAsia="zh-TW"/>
              </w:rPr>
            </w:pPr>
            <w:r w:rsidRPr="00E80F49">
              <w:rPr>
                <w:rFonts w:eastAsia="Malgun Gothic"/>
                <w:lang w:eastAsia="ja-JP"/>
              </w:rPr>
              <w:t>RAN5#94-e</w:t>
            </w:r>
          </w:p>
        </w:tc>
      </w:tr>
      <w:tr w:rsidR="003E0B85" w:rsidRPr="00E80F49" w14:paraId="603CEDA6"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3E0B85" w:rsidRPr="00E80F49" w:rsidRDefault="003E0B85" w:rsidP="003E0B85">
            <w:pPr>
              <w:pStyle w:val="TAL"/>
            </w:pPr>
            <w:r w:rsidRPr="00E80F49">
              <w:rPr>
                <w:rFonts w:eastAsia="Malgun Gothic"/>
                <w:lang w:eastAsia="ja-JP"/>
              </w:rPr>
              <w:t>6.5D.3.2 Spurious emission band UE co-existence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34D8650" w14:textId="33298351" w:rsidR="003E0B85" w:rsidRPr="00E80F49" w:rsidRDefault="003E0B85" w:rsidP="003E0B85">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3026A426" w14:textId="5A9F7A43" w:rsidR="003E0B85" w:rsidRPr="00E80F49" w:rsidRDefault="003E0B85" w:rsidP="003E0B85">
            <w:pPr>
              <w:pStyle w:val="TAC"/>
              <w:jc w:val="left"/>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55740DA9" w14:textId="33225341" w:rsidR="003E0B85" w:rsidRPr="00E80F49" w:rsidRDefault="003E0B85" w:rsidP="003E0B85">
            <w:pPr>
              <w:pStyle w:val="TAC"/>
              <w:jc w:val="left"/>
              <w:rPr>
                <w:szCs w:val="18"/>
                <w:lang w:eastAsia="zh-TW"/>
              </w:rPr>
            </w:pPr>
            <w:r w:rsidRPr="00E80F49">
              <w:rPr>
                <w:rFonts w:eastAsia="Malgun Gothic"/>
                <w:lang w:eastAsia="ja-JP"/>
              </w:rPr>
              <w:t>RAN5#94-e</w:t>
            </w:r>
          </w:p>
        </w:tc>
      </w:tr>
      <w:tr w:rsidR="003E0B85" w:rsidRPr="00E80F49" w14:paraId="36A8A099"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3E0B85" w:rsidRPr="00E80F49" w:rsidRDefault="003E0B85" w:rsidP="003E0B85">
            <w:pPr>
              <w:pStyle w:val="TAL"/>
            </w:pPr>
            <w:r w:rsidRPr="00E80F49">
              <w:rPr>
                <w:rFonts w:eastAsia="Malgun Gothic"/>
                <w:lang w:eastAsia="ja-JP"/>
              </w:rPr>
              <w:t>6.5D.3.3 Additional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2BB8A92" w14:textId="77777777" w:rsidR="003E0B85" w:rsidRPr="00E80F49" w:rsidRDefault="003E0B85" w:rsidP="003E0B85">
            <w:pPr>
              <w:pStyle w:val="TAC"/>
              <w:rPr>
                <w:rFonts w:eastAsia="Malgun Gothic"/>
                <w:lang w:eastAsia="ja-JP"/>
              </w:rPr>
            </w:pPr>
            <w:r w:rsidRPr="00E80F49">
              <w:rPr>
                <w:rFonts w:eastAsia="Malgun Gothic"/>
                <w:lang w:eastAsia="ja-JP"/>
              </w:rPr>
              <w:t>NS202: 4</w:t>
            </w:r>
          </w:p>
          <w:p w14:paraId="5408A29A" w14:textId="5FBFC92C" w:rsidR="003E0B85" w:rsidRPr="00E80F49" w:rsidRDefault="003E0B85" w:rsidP="003E0B85">
            <w:pPr>
              <w:pStyle w:val="TAC"/>
            </w:pPr>
            <w:r w:rsidRPr="00E80F49">
              <w:rPr>
                <w:rFonts w:eastAsia="Malgun Gothic"/>
                <w:lang w:eastAsia="ja-JP"/>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B95776C" w14:textId="77777777" w:rsidR="003E0B85" w:rsidRPr="00E80F49" w:rsidRDefault="003E0B85" w:rsidP="003E0B85">
            <w:pPr>
              <w:pStyle w:val="TAL"/>
              <w:rPr>
                <w:lang w:eastAsia="en-US"/>
              </w:rPr>
            </w:pPr>
            <w:r w:rsidRPr="00E80F49">
              <w:t>“38.521-2_TPanalysis_6.2.3_AMPR_NS_202.zip”</w:t>
            </w:r>
          </w:p>
          <w:p w14:paraId="6A52C550" w14:textId="10134D4B" w:rsidR="003E0B85" w:rsidRPr="00E80F49" w:rsidRDefault="003E0B85" w:rsidP="003E0B85">
            <w:pPr>
              <w:pStyle w:val="TAC"/>
              <w:jc w:val="left"/>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046876F7" w14:textId="4F88EEAB" w:rsidR="003E0B85" w:rsidRPr="00E80F49" w:rsidRDefault="003E0B85" w:rsidP="003E0B85">
            <w:pPr>
              <w:pStyle w:val="TAC"/>
              <w:jc w:val="left"/>
              <w:rPr>
                <w:szCs w:val="18"/>
                <w:lang w:eastAsia="zh-TW"/>
              </w:rPr>
            </w:pPr>
            <w:r w:rsidRPr="00E80F49">
              <w:rPr>
                <w:rFonts w:eastAsia="Malgun Gothic"/>
                <w:lang w:eastAsia="ja-JP"/>
              </w:rPr>
              <w:t>RAN5#94-e</w:t>
            </w:r>
          </w:p>
        </w:tc>
      </w:tr>
      <w:tr w:rsidR="003E0B85" w:rsidRPr="00E80F49" w14:paraId="2386F2F5"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3E0B85" w:rsidRPr="00E80F49" w:rsidRDefault="003E0B85" w:rsidP="003E0B85">
            <w:pPr>
              <w:pStyle w:val="TAL"/>
            </w:pPr>
            <w:r w:rsidRPr="00E80F49">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3E0B85" w:rsidRPr="00E80F49" w:rsidRDefault="003E0B85" w:rsidP="003E0B85">
            <w:pPr>
              <w:pStyle w:val="TAC"/>
              <w:rPr>
                <w:rFonts w:cs="Arial"/>
              </w:rPr>
            </w:pPr>
            <w:r w:rsidRPr="00E80F49">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3E0B85" w:rsidRPr="00E80F49" w:rsidRDefault="003E0B85" w:rsidP="003E0B85">
            <w:pPr>
              <w:pStyle w:val="TAL"/>
            </w:pPr>
            <w:r w:rsidRPr="00E80F49">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3E0B85" w:rsidRPr="00E80F49" w:rsidRDefault="003E0B85" w:rsidP="003E0B85">
            <w:pPr>
              <w:pStyle w:val="TAL"/>
              <w:rPr>
                <w:szCs w:val="18"/>
              </w:rPr>
            </w:pPr>
            <w:r w:rsidRPr="00E80F49">
              <w:rPr>
                <w:szCs w:val="18"/>
              </w:rPr>
              <w:t>RAN5#85</w:t>
            </w:r>
          </w:p>
        </w:tc>
      </w:tr>
    </w:tbl>
    <w:p w14:paraId="0B236AD0" w14:textId="77777777" w:rsidR="00397292" w:rsidRPr="00E80F49" w:rsidRDefault="00397292" w:rsidP="00397292"/>
    <w:p w14:paraId="68C55DD0" w14:textId="77777777" w:rsidR="00397292" w:rsidRPr="00E80F49" w:rsidRDefault="00397292" w:rsidP="00397292">
      <w:pPr>
        <w:pStyle w:val="TH"/>
      </w:pPr>
      <w:r w:rsidRPr="00E80F49">
        <w:t>Table 4.2</w:t>
      </w:r>
      <w:r w:rsidR="00010953" w:rsidRPr="00E80F49">
        <w:t>.1.1</w:t>
      </w:r>
      <w:r w:rsidRPr="00E80F49">
        <w:t>-2: NR UE receiv</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0185BA39" w14:textId="77777777" w:rsidTr="00750578">
        <w:trPr>
          <w:trHeight w:val="248"/>
        </w:trPr>
        <w:tc>
          <w:tcPr>
            <w:tcW w:w="2160" w:type="dxa"/>
            <w:vAlign w:val="center"/>
          </w:tcPr>
          <w:p w14:paraId="76ACF3DD"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414566D" w14:textId="77777777" w:rsidR="00397292" w:rsidRPr="00E80F49" w:rsidRDefault="00397292" w:rsidP="00750578">
            <w:pPr>
              <w:pStyle w:val="TAH"/>
            </w:pPr>
            <w:r w:rsidRPr="00E80F49">
              <w:t>Number of test points</w:t>
            </w:r>
          </w:p>
        </w:tc>
        <w:tc>
          <w:tcPr>
            <w:tcW w:w="4590" w:type="dxa"/>
            <w:shd w:val="clear" w:color="auto" w:fill="auto"/>
            <w:vAlign w:val="center"/>
          </w:tcPr>
          <w:p w14:paraId="7B447839" w14:textId="77777777" w:rsidR="00397292" w:rsidRPr="00E80F49" w:rsidRDefault="00397292" w:rsidP="00750578">
            <w:pPr>
              <w:pStyle w:val="TAH"/>
            </w:pPr>
            <w:r w:rsidRPr="00E80F49">
              <w:t>Justification in attachment</w:t>
            </w:r>
          </w:p>
        </w:tc>
        <w:tc>
          <w:tcPr>
            <w:tcW w:w="1854" w:type="dxa"/>
            <w:vAlign w:val="center"/>
          </w:tcPr>
          <w:p w14:paraId="0CC520BD" w14:textId="77777777" w:rsidR="00397292" w:rsidRPr="00E80F49" w:rsidRDefault="00397292" w:rsidP="00750578">
            <w:pPr>
              <w:pStyle w:val="TAH"/>
            </w:pPr>
            <w:r w:rsidRPr="00E80F49">
              <w:t>Comments</w:t>
            </w:r>
          </w:p>
        </w:tc>
      </w:tr>
      <w:tr w:rsidR="00405A4B" w:rsidRPr="00E80F49" w14:paraId="21B7F831" w14:textId="77777777" w:rsidTr="00750578">
        <w:trPr>
          <w:trHeight w:val="248"/>
        </w:trPr>
        <w:tc>
          <w:tcPr>
            <w:tcW w:w="2160" w:type="dxa"/>
            <w:vAlign w:val="center"/>
          </w:tcPr>
          <w:p w14:paraId="0245BBBB" w14:textId="77777777" w:rsidR="00405A4B" w:rsidRPr="00E80F49" w:rsidRDefault="00405A4B" w:rsidP="00EC7A0E">
            <w:pPr>
              <w:pStyle w:val="TAL"/>
            </w:pPr>
            <w:r w:rsidRPr="00E80F49">
              <w:t>7.3 Reference sensitivity</w:t>
            </w:r>
          </w:p>
        </w:tc>
        <w:tc>
          <w:tcPr>
            <w:tcW w:w="1476" w:type="dxa"/>
            <w:shd w:val="clear" w:color="auto" w:fill="auto"/>
            <w:vAlign w:val="center"/>
          </w:tcPr>
          <w:p w14:paraId="483FB00E" w14:textId="77777777" w:rsidR="00405A4B" w:rsidRPr="00E80F49" w:rsidRDefault="00405A4B" w:rsidP="00EC7A0E">
            <w:pPr>
              <w:pStyle w:val="TAC"/>
            </w:pPr>
            <w:r w:rsidRPr="00E80F49">
              <w:t>9</w:t>
            </w:r>
          </w:p>
        </w:tc>
        <w:tc>
          <w:tcPr>
            <w:tcW w:w="4590" w:type="dxa"/>
            <w:shd w:val="clear" w:color="auto" w:fill="auto"/>
            <w:vAlign w:val="center"/>
          </w:tcPr>
          <w:p w14:paraId="4E51D420" w14:textId="77777777" w:rsidR="00405A4B" w:rsidRPr="00E80F49" w:rsidRDefault="00405A4B" w:rsidP="00EC7A0E">
            <w:pPr>
              <w:pStyle w:val="TAL"/>
              <w:rPr>
                <w:szCs w:val="18"/>
              </w:rPr>
            </w:pPr>
            <w:r w:rsidRPr="00E80F49">
              <w:rPr>
                <w:szCs w:val="18"/>
              </w:rPr>
              <w:t>“38.521-2_TPanalysis_7.3_RefSense.zip”</w:t>
            </w:r>
          </w:p>
        </w:tc>
        <w:tc>
          <w:tcPr>
            <w:tcW w:w="1854" w:type="dxa"/>
            <w:vAlign w:val="center"/>
          </w:tcPr>
          <w:p w14:paraId="3443A259" w14:textId="77777777" w:rsidR="00405A4B" w:rsidRPr="00E80F49" w:rsidRDefault="00405A4B" w:rsidP="00E201E9">
            <w:pPr>
              <w:pStyle w:val="TAL"/>
              <w:rPr>
                <w:szCs w:val="18"/>
              </w:rPr>
            </w:pPr>
            <w:r w:rsidRPr="00E80F49">
              <w:rPr>
                <w:szCs w:val="18"/>
              </w:rPr>
              <w:t>RAN5#80</w:t>
            </w:r>
          </w:p>
        </w:tc>
      </w:tr>
      <w:tr w:rsidR="00D13AA2" w:rsidRPr="00E80F49" w14:paraId="723EF631" w14:textId="77777777" w:rsidTr="00DE6AF3">
        <w:trPr>
          <w:trHeight w:val="248"/>
        </w:trPr>
        <w:tc>
          <w:tcPr>
            <w:tcW w:w="2160" w:type="dxa"/>
            <w:vAlign w:val="center"/>
          </w:tcPr>
          <w:p w14:paraId="29B92AB2" w14:textId="77777777" w:rsidR="00D13AA2" w:rsidRPr="00E80F49" w:rsidRDefault="00D13AA2" w:rsidP="00DE6AF3">
            <w:pPr>
              <w:pStyle w:val="TAL"/>
            </w:pPr>
            <w:r w:rsidRPr="00E80F49">
              <w:t>7.3A Reference sensitivity for CA</w:t>
            </w:r>
          </w:p>
        </w:tc>
        <w:tc>
          <w:tcPr>
            <w:tcW w:w="1476" w:type="dxa"/>
            <w:shd w:val="clear" w:color="auto" w:fill="auto"/>
            <w:vAlign w:val="center"/>
          </w:tcPr>
          <w:p w14:paraId="3FA7BFA9" w14:textId="77777777" w:rsidR="00D13AA2" w:rsidRPr="00E80F49" w:rsidRDefault="00D13AA2" w:rsidP="00DE6AF3">
            <w:pPr>
              <w:pStyle w:val="TAC"/>
            </w:pPr>
            <w:r w:rsidRPr="00E80F49">
              <w:t>9</w:t>
            </w:r>
          </w:p>
        </w:tc>
        <w:tc>
          <w:tcPr>
            <w:tcW w:w="4590" w:type="dxa"/>
            <w:shd w:val="clear" w:color="auto" w:fill="auto"/>
            <w:vAlign w:val="center"/>
          </w:tcPr>
          <w:p w14:paraId="21709DCC" w14:textId="77777777" w:rsidR="00D13AA2" w:rsidRPr="00E80F49" w:rsidRDefault="00D13AA2" w:rsidP="00DE6AF3">
            <w:pPr>
              <w:pStyle w:val="TAL"/>
              <w:rPr>
                <w:szCs w:val="18"/>
              </w:rPr>
            </w:pPr>
            <w:r w:rsidRPr="00E80F49">
              <w:rPr>
                <w:szCs w:val="18"/>
              </w:rPr>
              <w:t>“38.521-2_TPanalysis_7.3A_RefSenseCA.zip”</w:t>
            </w:r>
          </w:p>
        </w:tc>
        <w:tc>
          <w:tcPr>
            <w:tcW w:w="1854" w:type="dxa"/>
            <w:vAlign w:val="center"/>
          </w:tcPr>
          <w:p w14:paraId="7862680F" w14:textId="77777777" w:rsidR="00D13AA2" w:rsidRPr="00E80F49" w:rsidRDefault="00D13AA2" w:rsidP="00DE6AF3">
            <w:pPr>
              <w:pStyle w:val="TAL"/>
              <w:rPr>
                <w:szCs w:val="18"/>
              </w:rPr>
            </w:pPr>
            <w:r w:rsidRPr="00E80F49">
              <w:rPr>
                <w:szCs w:val="18"/>
              </w:rPr>
              <w:t>RAN5#86-e</w:t>
            </w:r>
          </w:p>
        </w:tc>
      </w:tr>
      <w:tr w:rsidR="00392464" w:rsidRPr="00E80F49" w14:paraId="1F98323E" w14:textId="77777777" w:rsidTr="00DA636D">
        <w:trPr>
          <w:trHeight w:val="248"/>
        </w:trPr>
        <w:tc>
          <w:tcPr>
            <w:tcW w:w="2160" w:type="dxa"/>
            <w:vAlign w:val="center"/>
          </w:tcPr>
          <w:p w14:paraId="7477A19F" w14:textId="77777777" w:rsidR="00392464" w:rsidRPr="00E80F49" w:rsidRDefault="00392464"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C80394A" w14:textId="5368DC9F" w:rsidR="00392464" w:rsidRPr="00E80F49" w:rsidRDefault="00BB7372" w:rsidP="00DA636D">
            <w:pPr>
              <w:pStyle w:val="TAC"/>
            </w:pPr>
            <w:r w:rsidRPr="00E80F49">
              <w:rPr>
                <w:lang w:eastAsia="zh-CN"/>
              </w:rPr>
              <w:t>6</w:t>
            </w:r>
          </w:p>
        </w:tc>
        <w:tc>
          <w:tcPr>
            <w:tcW w:w="4590" w:type="dxa"/>
            <w:shd w:val="clear" w:color="auto" w:fill="auto"/>
            <w:vAlign w:val="center"/>
          </w:tcPr>
          <w:p w14:paraId="4E228E58" w14:textId="1092CE99" w:rsidR="00392464" w:rsidRPr="00E80F49" w:rsidRDefault="00392464" w:rsidP="00DA636D">
            <w:pPr>
              <w:pStyle w:val="TAL"/>
              <w:rPr>
                <w:szCs w:val="18"/>
              </w:rPr>
            </w:pPr>
            <w:r w:rsidRPr="00E80F49">
              <w:t>“38.521-</w:t>
            </w:r>
            <w:r w:rsidRPr="00E80F49">
              <w:rPr>
                <w:lang w:eastAsia="zh-CN"/>
              </w:rPr>
              <w:t>2</w:t>
            </w:r>
            <w:r w:rsidRPr="00E80F49">
              <w:t>_TPanalysis_7.</w:t>
            </w:r>
            <w:r w:rsidRPr="00E80F49">
              <w:rPr>
                <w:lang w:eastAsia="zh-CN"/>
              </w:rPr>
              <w:t>4</w:t>
            </w:r>
            <w:r w:rsidRPr="00E80F49">
              <w:t>_</w:t>
            </w:r>
            <w:r w:rsidRPr="00E80F49">
              <w:rPr>
                <w:lang w:eastAsia="zh-CN"/>
              </w:rPr>
              <w:t>Maximun input level</w:t>
            </w:r>
            <w:r w:rsidR="00BB7372" w:rsidRPr="00E80F49">
              <w:rPr>
                <w:lang w:eastAsia="zh-CN"/>
              </w:rPr>
              <w:t>_v1</w:t>
            </w:r>
            <w:r w:rsidRPr="00E80F49">
              <w:t>.zip”</w:t>
            </w:r>
          </w:p>
        </w:tc>
        <w:tc>
          <w:tcPr>
            <w:tcW w:w="1854" w:type="dxa"/>
            <w:vAlign w:val="center"/>
          </w:tcPr>
          <w:p w14:paraId="1EBBA43B" w14:textId="78E49C98" w:rsidR="00392464" w:rsidRPr="00E80F49" w:rsidRDefault="00392464" w:rsidP="00DA636D">
            <w:pPr>
              <w:pStyle w:val="TAL"/>
              <w:rPr>
                <w:szCs w:val="18"/>
              </w:rPr>
            </w:pPr>
            <w:r w:rsidRPr="00E80F49">
              <w:t>RAN5#</w:t>
            </w:r>
            <w:r w:rsidR="00BB7372" w:rsidRPr="00E80F49">
              <w:rPr>
                <w:lang w:eastAsia="zh-CN"/>
              </w:rPr>
              <w:t>93-e</w:t>
            </w:r>
          </w:p>
        </w:tc>
      </w:tr>
      <w:tr w:rsidR="004D3FB8" w:rsidRPr="00E80F49" w14:paraId="6A56CA78" w14:textId="77777777" w:rsidTr="002E5133">
        <w:trPr>
          <w:trHeight w:val="248"/>
        </w:trPr>
        <w:tc>
          <w:tcPr>
            <w:tcW w:w="2160" w:type="dxa"/>
            <w:vAlign w:val="center"/>
          </w:tcPr>
          <w:p w14:paraId="0BB8B37E" w14:textId="77777777" w:rsidR="004D3FB8" w:rsidRPr="00E80F49" w:rsidRDefault="004D3FB8" w:rsidP="002E5133">
            <w:pPr>
              <w:pStyle w:val="TAL"/>
            </w:pPr>
            <w:r w:rsidRPr="00E80F49">
              <w:t>7.</w:t>
            </w:r>
            <w:r w:rsidRPr="00E80F49">
              <w:rPr>
                <w:lang w:eastAsia="zh-CN"/>
              </w:rPr>
              <w:t>4A</w:t>
            </w:r>
            <w:r w:rsidRPr="00E80F49">
              <w:t xml:space="preserve"> </w:t>
            </w:r>
            <w:r w:rsidRPr="00E80F49">
              <w:rPr>
                <w:lang w:eastAsia="zh-CN"/>
              </w:rPr>
              <w:t>Maximum</w:t>
            </w:r>
            <w:r w:rsidRPr="00E80F49">
              <w:t xml:space="preserve"> </w:t>
            </w:r>
            <w:r w:rsidRPr="00E80F49">
              <w:rPr>
                <w:lang w:eastAsia="zh-CN"/>
              </w:rPr>
              <w:t>input</w:t>
            </w:r>
            <w:r w:rsidRPr="00E80F49">
              <w:t xml:space="preserve"> level for CA</w:t>
            </w:r>
          </w:p>
        </w:tc>
        <w:tc>
          <w:tcPr>
            <w:tcW w:w="1476" w:type="dxa"/>
            <w:shd w:val="clear" w:color="auto" w:fill="auto"/>
            <w:vAlign w:val="center"/>
          </w:tcPr>
          <w:p w14:paraId="47CA9CD9" w14:textId="75587571" w:rsidR="004D3FB8" w:rsidRPr="00E80F49" w:rsidRDefault="00BB7372" w:rsidP="002E5133">
            <w:pPr>
              <w:pStyle w:val="TAC"/>
              <w:rPr>
                <w:lang w:eastAsia="zh-CN"/>
              </w:rPr>
            </w:pPr>
            <w:r w:rsidRPr="00E80F49">
              <w:rPr>
                <w:lang w:eastAsia="zh-CN"/>
              </w:rPr>
              <w:t>2</w:t>
            </w:r>
          </w:p>
        </w:tc>
        <w:tc>
          <w:tcPr>
            <w:tcW w:w="4590" w:type="dxa"/>
            <w:shd w:val="clear" w:color="auto" w:fill="auto"/>
            <w:vAlign w:val="center"/>
          </w:tcPr>
          <w:p w14:paraId="42F013E3" w14:textId="1064F53F" w:rsidR="004D3FB8" w:rsidRPr="00E80F49" w:rsidRDefault="004D3FB8" w:rsidP="002E5133">
            <w:pPr>
              <w:pStyle w:val="TAL"/>
            </w:pPr>
            <w:r w:rsidRPr="00E80F49">
              <w:t>“38.521-</w:t>
            </w:r>
            <w:r w:rsidRPr="00E80F49">
              <w:rPr>
                <w:lang w:eastAsia="zh-CN"/>
              </w:rPr>
              <w:t>2</w:t>
            </w:r>
            <w:r w:rsidRPr="00E80F49">
              <w:t>_TPanalysis_7.</w:t>
            </w:r>
            <w:r w:rsidRPr="00E80F49">
              <w:rPr>
                <w:lang w:eastAsia="zh-CN"/>
              </w:rPr>
              <w:t>4</w:t>
            </w:r>
            <w:r w:rsidR="00BB7372" w:rsidRPr="00E80F49">
              <w:rPr>
                <w:lang w:eastAsia="zh-CN"/>
              </w:rPr>
              <w:t>A</w:t>
            </w:r>
            <w:r w:rsidRPr="00E80F49">
              <w:t>_</w:t>
            </w:r>
            <w:r w:rsidRPr="00E80F49">
              <w:rPr>
                <w:lang w:eastAsia="zh-CN"/>
              </w:rPr>
              <w:t>Maximun input level</w:t>
            </w:r>
            <w:r w:rsidR="00BB7372" w:rsidRPr="00E80F49">
              <w:rPr>
                <w:lang w:eastAsia="zh-CN"/>
              </w:rPr>
              <w:t>_for_CA_v1</w:t>
            </w:r>
            <w:r w:rsidRPr="00E80F49">
              <w:t>.zip”</w:t>
            </w:r>
          </w:p>
        </w:tc>
        <w:tc>
          <w:tcPr>
            <w:tcW w:w="1854" w:type="dxa"/>
            <w:vAlign w:val="center"/>
          </w:tcPr>
          <w:p w14:paraId="0F37CA41" w14:textId="5D9E6490" w:rsidR="004D3FB8" w:rsidRPr="00E80F49" w:rsidRDefault="004D3FB8" w:rsidP="002E5133">
            <w:pPr>
              <w:pStyle w:val="TAL"/>
            </w:pPr>
            <w:r w:rsidRPr="00E80F49">
              <w:t>RAN5#</w:t>
            </w:r>
            <w:r w:rsidRPr="00E80F49">
              <w:rPr>
                <w:lang w:eastAsia="zh-CN"/>
              </w:rPr>
              <w:t>9</w:t>
            </w:r>
            <w:r w:rsidR="00BB7372" w:rsidRPr="00E80F49">
              <w:rPr>
                <w:lang w:eastAsia="zh-CN"/>
              </w:rPr>
              <w:t>3</w:t>
            </w:r>
            <w:r w:rsidRPr="00E80F49">
              <w:rPr>
                <w:lang w:eastAsia="zh-CN"/>
              </w:rPr>
              <w:t>-e</w:t>
            </w:r>
          </w:p>
        </w:tc>
      </w:tr>
      <w:tr w:rsidR="00013B25" w:rsidRPr="00E80F49" w14:paraId="76511C92" w14:textId="77777777" w:rsidTr="00750578">
        <w:tc>
          <w:tcPr>
            <w:tcW w:w="2160" w:type="dxa"/>
            <w:vAlign w:val="center"/>
          </w:tcPr>
          <w:p w14:paraId="2CCC40F4" w14:textId="77777777" w:rsidR="00013B25" w:rsidRPr="00E80F49" w:rsidRDefault="00013B25" w:rsidP="00013B25">
            <w:pPr>
              <w:pStyle w:val="TAL"/>
            </w:pPr>
            <w:r w:rsidRPr="00E80F49">
              <w:t>7.5 Adjacent channel selectivity</w:t>
            </w:r>
          </w:p>
        </w:tc>
        <w:tc>
          <w:tcPr>
            <w:tcW w:w="1476" w:type="dxa"/>
            <w:vAlign w:val="center"/>
          </w:tcPr>
          <w:p w14:paraId="32E48E9C" w14:textId="77777777" w:rsidR="00013B25" w:rsidRPr="00E80F49" w:rsidRDefault="00013B25" w:rsidP="00E201E9">
            <w:pPr>
              <w:pStyle w:val="TAC"/>
            </w:pPr>
            <w:r w:rsidRPr="00E80F49">
              <w:t>3</w:t>
            </w:r>
          </w:p>
        </w:tc>
        <w:tc>
          <w:tcPr>
            <w:tcW w:w="4590" w:type="dxa"/>
            <w:vAlign w:val="center"/>
          </w:tcPr>
          <w:p w14:paraId="053FB278" w14:textId="77777777" w:rsidR="00013B25" w:rsidRPr="00E80F49" w:rsidRDefault="00A7198B" w:rsidP="00E201E9">
            <w:pPr>
              <w:pStyle w:val="TAL"/>
            </w:pPr>
            <w:r w:rsidRPr="00E80F49">
              <w:t>“38.521-2_TPanalysis_7.5 ACS</w:t>
            </w:r>
            <w:r w:rsidR="000834E3" w:rsidRPr="00E80F49">
              <w:t>_v1</w:t>
            </w:r>
            <w:r w:rsidRPr="00E80F49">
              <w:t>.zip”</w:t>
            </w:r>
          </w:p>
        </w:tc>
        <w:tc>
          <w:tcPr>
            <w:tcW w:w="1854" w:type="dxa"/>
            <w:vAlign w:val="center"/>
          </w:tcPr>
          <w:p w14:paraId="77AE571E" w14:textId="77777777" w:rsidR="00013B25" w:rsidRPr="00E80F49" w:rsidRDefault="00013B25" w:rsidP="00E201E9">
            <w:pPr>
              <w:pStyle w:val="TAL"/>
            </w:pPr>
            <w:r w:rsidRPr="00E80F49">
              <w:rPr>
                <w:szCs w:val="18"/>
              </w:rPr>
              <w:t>RAN5#</w:t>
            </w:r>
            <w:r w:rsidR="000834E3" w:rsidRPr="00E80F49">
              <w:rPr>
                <w:szCs w:val="18"/>
              </w:rPr>
              <w:t>83</w:t>
            </w:r>
          </w:p>
        </w:tc>
      </w:tr>
      <w:tr w:rsidR="00013B25" w:rsidRPr="00E80F49" w14:paraId="25C32731" w14:textId="77777777" w:rsidTr="00750578">
        <w:trPr>
          <w:trHeight w:val="113"/>
        </w:trPr>
        <w:tc>
          <w:tcPr>
            <w:tcW w:w="2160" w:type="dxa"/>
            <w:vAlign w:val="center"/>
          </w:tcPr>
          <w:p w14:paraId="20C204DA" w14:textId="77777777" w:rsidR="00013B25" w:rsidRPr="00E80F49" w:rsidRDefault="00013B25" w:rsidP="00013B25">
            <w:pPr>
              <w:pStyle w:val="TAL"/>
            </w:pPr>
            <w:r w:rsidRPr="00E80F49">
              <w:t xml:space="preserve">7.6.2 </w:t>
            </w:r>
            <w:r w:rsidR="00E23678" w:rsidRPr="00E80F49">
              <w:t>In Band</w:t>
            </w:r>
            <w:r w:rsidRPr="00E80F49">
              <w:t xml:space="preserve"> Blocking</w:t>
            </w:r>
          </w:p>
        </w:tc>
        <w:tc>
          <w:tcPr>
            <w:tcW w:w="1476" w:type="dxa"/>
            <w:vAlign w:val="center"/>
          </w:tcPr>
          <w:p w14:paraId="4E40E3C1" w14:textId="77777777" w:rsidR="00013B25" w:rsidRPr="00E80F49" w:rsidRDefault="00013B25" w:rsidP="00E201E9">
            <w:pPr>
              <w:pStyle w:val="TAC"/>
            </w:pPr>
            <w:r w:rsidRPr="00E80F49">
              <w:t>3</w:t>
            </w:r>
          </w:p>
        </w:tc>
        <w:tc>
          <w:tcPr>
            <w:tcW w:w="4590" w:type="dxa"/>
            <w:vAlign w:val="center"/>
          </w:tcPr>
          <w:p w14:paraId="2A6E44AC" w14:textId="77777777" w:rsidR="00013B25" w:rsidRPr="00E80F49" w:rsidRDefault="00A7198B" w:rsidP="00E201E9">
            <w:pPr>
              <w:pStyle w:val="TAL"/>
            </w:pPr>
            <w:r w:rsidRPr="00E80F49">
              <w:t>“38.521-2_TPanalysis_7.6.2 InB</w:t>
            </w:r>
            <w:r w:rsidR="007A08EB" w:rsidRPr="00E80F49">
              <w:t>_</w:t>
            </w:r>
            <w:r w:rsidRPr="00E80F49">
              <w:t>Block</w:t>
            </w:r>
            <w:r w:rsidR="000834E3" w:rsidRPr="00E80F49">
              <w:t>_v1</w:t>
            </w:r>
            <w:r w:rsidRPr="00E80F49">
              <w:t>.zip”</w:t>
            </w:r>
          </w:p>
        </w:tc>
        <w:tc>
          <w:tcPr>
            <w:tcW w:w="1854" w:type="dxa"/>
            <w:vAlign w:val="center"/>
          </w:tcPr>
          <w:p w14:paraId="634D40FD" w14:textId="77777777" w:rsidR="00013B25" w:rsidRPr="00E80F49" w:rsidRDefault="00013B25" w:rsidP="00E201E9">
            <w:pPr>
              <w:pStyle w:val="TAL"/>
            </w:pPr>
            <w:r w:rsidRPr="00E80F49">
              <w:rPr>
                <w:szCs w:val="18"/>
              </w:rPr>
              <w:t>RAN5#</w:t>
            </w:r>
            <w:r w:rsidR="000834E3" w:rsidRPr="00E80F49">
              <w:rPr>
                <w:szCs w:val="18"/>
              </w:rPr>
              <w:t>83</w:t>
            </w:r>
          </w:p>
        </w:tc>
      </w:tr>
    </w:tbl>
    <w:p w14:paraId="4AC35140" w14:textId="77777777" w:rsidR="006301E5" w:rsidRPr="00E80F49" w:rsidRDefault="006301E5" w:rsidP="0097312C"/>
    <w:p w14:paraId="4210E4E8" w14:textId="77777777" w:rsidR="006301E5" w:rsidRPr="00E80F49" w:rsidRDefault="006301E5" w:rsidP="006301E5">
      <w:pPr>
        <w:pStyle w:val="Heading3"/>
      </w:pPr>
      <w:bookmarkStart w:id="218" w:name="_Toc27418760"/>
      <w:bookmarkStart w:id="219" w:name="_Toc36042414"/>
      <w:bookmarkStart w:id="220" w:name="_Toc43899742"/>
      <w:bookmarkStart w:id="221" w:name="_Toc51767654"/>
      <w:bookmarkStart w:id="222" w:name="_Toc59039985"/>
      <w:bookmarkStart w:id="223" w:name="_Toc68073924"/>
      <w:bookmarkStart w:id="224" w:name="_Toc75371786"/>
      <w:bookmarkStart w:id="225" w:name="_Toc83727854"/>
      <w:bookmarkStart w:id="226" w:name="_Toc100005954"/>
      <w:bookmarkStart w:id="227" w:name="_Toc106703502"/>
      <w:bookmarkStart w:id="228" w:name="_Toc131528023"/>
      <w:r w:rsidRPr="00E80F49">
        <w:t>4.2.</w:t>
      </w:r>
      <w:r w:rsidR="002410C6" w:rsidRPr="00E80F49">
        <w:t>2</w:t>
      </w:r>
      <w:r w:rsidRPr="00E80F49">
        <w:tab/>
      </w:r>
      <w:r w:rsidR="002410C6" w:rsidRPr="00E80F49">
        <w:t>Test point analysis per NS value</w:t>
      </w:r>
      <w:bookmarkEnd w:id="218"/>
      <w:bookmarkEnd w:id="219"/>
      <w:bookmarkEnd w:id="220"/>
      <w:bookmarkEnd w:id="221"/>
      <w:bookmarkEnd w:id="222"/>
      <w:bookmarkEnd w:id="223"/>
      <w:bookmarkEnd w:id="224"/>
      <w:bookmarkEnd w:id="225"/>
      <w:bookmarkEnd w:id="226"/>
      <w:bookmarkEnd w:id="227"/>
      <w:bookmarkEnd w:id="228"/>
    </w:p>
    <w:p w14:paraId="1D2A7E43" w14:textId="77777777" w:rsidR="006301E5" w:rsidRPr="00E80F49" w:rsidRDefault="006301E5" w:rsidP="006301E5">
      <w:pPr>
        <w:pStyle w:val="Heading4"/>
      </w:pPr>
      <w:bookmarkStart w:id="229" w:name="_Toc27418761"/>
      <w:bookmarkStart w:id="230" w:name="_Toc36042415"/>
      <w:bookmarkStart w:id="231" w:name="_Toc43899743"/>
      <w:bookmarkStart w:id="232" w:name="_Toc51767655"/>
      <w:bookmarkStart w:id="233" w:name="_Toc59039986"/>
      <w:bookmarkStart w:id="234" w:name="_Toc68073925"/>
      <w:bookmarkStart w:id="235" w:name="_Toc75371787"/>
      <w:bookmarkStart w:id="236" w:name="_Toc83727855"/>
      <w:bookmarkStart w:id="237" w:name="_Toc100005955"/>
      <w:bookmarkStart w:id="238" w:name="_Toc106703503"/>
      <w:bookmarkStart w:id="239" w:name="_Toc131528024"/>
      <w:r w:rsidRPr="00E80F49">
        <w:t>4.2.</w:t>
      </w:r>
      <w:r w:rsidR="002410C6" w:rsidRPr="00E80F49">
        <w:t>2</w:t>
      </w:r>
      <w:r w:rsidRPr="00E80F49">
        <w:t>.1</w:t>
      </w:r>
      <w:r w:rsidRPr="00E80F49">
        <w:tab/>
        <w:t>A-MPR</w:t>
      </w:r>
      <w:r w:rsidR="002410C6" w:rsidRPr="00E80F49">
        <w:t xml:space="preserve"> and A-SE FR2</w:t>
      </w:r>
      <w:r w:rsidRPr="00E80F49">
        <w:t xml:space="preserve"> test cases for single carrier</w:t>
      </w:r>
      <w:bookmarkEnd w:id="229"/>
      <w:bookmarkEnd w:id="230"/>
      <w:bookmarkEnd w:id="231"/>
      <w:bookmarkEnd w:id="232"/>
      <w:bookmarkEnd w:id="233"/>
      <w:bookmarkEnd w:id="234"/>
      <w:bookmarkEnd w:id="235"/>
      <w:bookmarkEnd w:id="236"/>
      <w:bookmarkEnd w:id="237"/>
      <w:bookmarkEnd w:id="238"/>
      <w:bookmarkEnd w:id="239"/>
    </w:p>
    <w:p w14:paraId="023A8BFD" w14:textId="77777777" w:rsidR="006301E5" w:rsidRPr="00E80F49" w:rsidRDefault="006301E5" w:rsidP="006301E5">
      <w:r w:rsidRPr="00E80F49">
        <w:t xml:space="preserve">This section contains information on test point selection for test case 6.2.3 in [3] Additional Maximum Power Reduction (A-MPR) as well as the related spectrum emissions test case 6.5.3.3 in [3] Additional Spurious </w:t>
      </w:r>
      <w:r w:rsidR="002410C6" w:rsidRPr="00E80F49">
        <w:t>emission (A-SE).</w:t>
      </w:r>
      <w:r w:rsidRPr="00E80F49">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E80F49" w:rsidRDefault="006301E5" w:rsidP="006301E5">
      <w:r w:rsidRPr="00E80F49">
        <w:t>Since A-MPR is defined by RAN4 together with A-Spurious requirements, a combined analysis is required. In general, the following non-compliant UE behavio</w:t>
      </w:r>
      <w:r w:rsidR="0097312C" w:rsidRPr="00E80F49">
        <w:t>u</w:t>
      </w:r>
      <w:r w:rsidRPr="00E80F49">
        <w:t>rs need to be checked:</w:t>
      </w:r>
    </w:p>
    <w:p w14:paraId="2B016F0F" w14:textId="77777777" w:rsidR="006301E5" w:rsidRPr="00E80F49" w:rsidRDefault="006301E5" w:rsidP="0097312C">
      <w:pPr>
        <w:pStyle w:val="B1"/>
      </w:pPr>
      <w:r w:rsidRPr="00E80F49">
        <w:t>a) UE apply too much A-MPR (more than RAN4 allow)</w:t>
      </w:r>
    </w:p>
    <w:p w14:paraId="710E53C9" w14:textId="77777777" w:rsidR="006301E5" w:rsidRPr="00E80F49" w:rsidRDefault="006301E5" w:rsidP="0097312C">
      <w:pPr>
        <w:pStyle w:val="B1"/>
      </w:pPr>
      <w:r w:rsidRPr="00E80F49">
        <w:t>b) UE apply to little A-MPR (causing too much spectrum emissions)</w:t>
      </w:r>
    </w:p>
    <w:p w14:paraId="4DB12ED8" w14:textId="77777777" w:rsidR="006301E5" w:rsidRPr="00E80F49" w:rsidRDefault="006301E5" w:rsidP="0097312C">
      <w:r w:rsidRPr="00E80F49">
        <w:t>Case A can be verified in A-MPR test case</w:t>
      </w:r>
    </w:p>
    <w:p w14:paraId="215EF2CE" w14:textId="77777777" w:rsidR="00DC4948" w:rsidRPr="00E80F49" w:rsidRDefault="006301E5" w:rsidP="00DC4948">
      <w:r w:rsidRPr="00E80F49">
        <w:t>Case B can be verified in A-S</w:t>
      </w:r>
      <w:r w:rsidR="002410C6" w:rsidRPr="00E80F49">
        <w:t>E</w:t>
      </w:r>
      <w:r w:rsidRPr="00E80F49">
        <w:t xml:space="preserve"> test case if it is ensured that the same test point is tested inside A-MPR test. Therefore, the test points in spectrum emissions test case must be a subset of the test points in the A-MPR test case.</w:t>
      </w:r>
      <w:r w:rsidR="00DC4948" w:rsidRPr="00E80F49">
        <w:t xml:space="preserve"> </w:t>
      </w:r>
    </w:p>
    <w:p w14:paraId="5295969C" w14:textId="77777777" w:rsidR="006301E5" w:rsidRPr="00E80F49" w:rsidRDefault="00DC4948" w:rsidP="00913210">
      <w:pPr>
        <w:pStyle w:val="NO"/>
      </w:pPr>
      <w:r w:rsidRPr="00E80F49">
        <w:t>Note: Even if there are identical test points in the MPR test case the A-MPR test case is still needed to verify UE output power when NS-value is signalled.</w:t>
      </w:r>
    </w:p>
    <w:p w14:paraId="4FBFCD57" w14:textId="77777777" w:rsidR="006301E5" w:rsidRPr="00E80F49" w:rsidRDefault="006301E5" w:rsidP="006301E5">
      <w:pPr>
        <w:pStyle w:val="TH"/>
        <w:rPr>
          <w:lang w:eastAsia="x-none"/>
        </w:rPr>
      </w:pPr>
      <w:r w:rsidRPr="00E80F49">
        <w:lastRenderedPageBreak/>
        <w:t>Table 4.2.</w:t>
      </w:r>
      <w:r w:rsidR="002410C6" w:rsidRPr="00E80F49">
        <w:t>2</w:t>
      </w:r>
      <w:r w:rsidRPr="00E80F49">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E80F49"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E80F49" w:rsidRDefault="006301E5" w:rsidP="005F258C">
            <w:pPr>
              <w:pStyle w:val="TAH"/>
              <w:rPr>
                <w:lang w:eastAsia="en-US"/>
              </w:rPr>
            </w:pPr>
            <w:r w:rsidRPr="00E80F49">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E80F49" w:rsidRDefault="006301E5" w:rsidP="005F258C">
            <w:pPr>
              <w:pStyle w:val="TAH"/>
              <w:rPr>
                <w:lang w:eastAsia="en-US"/>
              </w:rPr>
            </w:pPr>
            <w:r w:rsidRPr="00E80F49">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E80F49" w:rsidRDefault="006301E5" w:rsidP="005F258C">
            <w:pPr>
              <w:pStyle w:val="TAH"/>
              <w:rPr>
                <w:lang w:eastAsia="en-US"/>
              </w:rPr>
            </w:pPr>
            <w:r w:rsidRPr="00E80F49">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E80F49" w:rsidRDefault="006301E5" w:rsidP="005F258C">
            <w:pPr>
              <w:pStyle w:val="TAH"/>
              <w:rPr>
                <w:lang w:eastAsia="en-US"/>
              </w:rPr>
            </w:pPr>
            <w:r w:rsidRPr="00E80F49">
              <w:rPr>
                <w:lang w:eastAsia="en-US"/>
              </w:rPr>
              <w:t>Comments</w:t>
            </w:r>
          </w:p>
        </w:tc>
      </w:tr>
      <w:tr w:rsidR="0080581B" w:rsidRPr="00E80F49"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E80F49" w:rsidRDefault="0080581B" w:rsidP="007A1B01">
            <w:pPr>
              <w:pStyle w:val="TAC"/>
            </w:pPr>
            <w:r w:rsidRPr="00E80F49">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E80F49" w:rsidRDefault="0080581B" w:rsidP="007A1B01">
            <w:pPr>
              <w:pStyle w:val="TAC"/>
            </w:pPr>
            <w:r w:rsidRPr="00E80F49">
              <w:t>6.2.3: 3</w:t>
            </w:r>
          </w:p>
          <w:p w14:paraId="10F6F354" w14:textId="77777777" w:rsidR="007E65DC" w:rsidRPr="00E80F49" w:rsidRDefault="0080581B" w:rsidP="007E65DC">
            <w:pPr>
              <w:pStyle w:val="TAC"/>
            </w:pPr>
            <w:r w:rsidRPr="00E80F49">
              <w:t>6.5.3.3: 3</w:t>
            </w:r>
          </w:p>
          <w:p w14:paraId="6CE19CE7" w14:textId="77777777" w:rsidR="007E65DC" w:rsidRPr="00E80F49" w:rsidRDefault="007E65DC" w:rsidP="007E65DC">
            <w:pPr>
              <w:pStyle w:val="TAC"/>
            </w:pPr>
            <w:r w:rsidRPr="00E80F49">
              <w:t>6.2D.3: 3</w:t>
            </w:r>
          </w:p>
          <w:p w14:paraId="6F49420C" w14:textId="264D3D62"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E80F49" w:rsidRDefault="0080581B" w:rsidP="007A1B01">
            <w:pPr>
              <w:pStyle w:val="TAL"/>
            </w:pPr>
            <w:r w:rsidRPr="00E80F49">
              <w:t>“38.521-2_TPanalysis_6.2.3_AMPR_NS_202_v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80581B" w:rsidRPr="00E80F49"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E80F49" w:rsidRDefault="0080581B" w:rsidP="007A1B01">
            <w:pPr>
              <w:pStyle w:val="TAC"/>
            </w:pPr>
            <w:r w:rsidRPr="00E80F49">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E80F49" w:rsidRDefault="0080581B" w:rsidP="007A1B01">
            <w:pPr>
              <w:pStyle w:val="TAC"/>
            </w:pPr>
            <w:r w:rsidRPr="00E80F49">
              <w:t>6.2.3: 3</w:t>
            </w:r>
          </w:p>
          <w:p w14:paraId="56BD8B30" w14:textId="77777777" w:rsidR="007E65DC" w:rsidRPr="00E80F49" w:rsidRDefault="0080581B" w:rsidP="007E65DC">
            <w:pPr>
              <w:pStyle w:val="TAC"/>
            </w:pPr>
            <w:r w:rsidRPr="00E80F49">
              <w:t>6.5.3.3: 3</w:t>
            </w:r>
          </w:p>
          <w:p w14:paraId="4091894E" w14:textId="77777777" w:rsidR="007E65DC" w:rsidRPr="00E80F49" w:rsidRDefault="007E65DC" w:rsidP="007E65DC">
            <w:pPr>
              <w:pStyle w:val="TAC"/>
            </w:pPr>
            <w:r w:rsidRPr="00E80F49">
              <w:t>6.2D.3: 3</w:t>
            </w:r>
          </w:p>
          <w:p w14:paraId="482FF515" w14:textId="2A4D3926"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E80F49" w:rsidRDefault="0080581B" w:rsidP="007A1B01">
            <w:pPr>
              <w:pStyle w:val="TAL"/>
            </w:pPr>
            <w:r w:rsidRPr="00E80F49">
              <w:t>“38.521-2_TPanalysis_6.2.3_AMPR_NS_203_v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bl>
    <w:p w14:paraId="24721C3F" w14:textId="77777777" w:rsidR="002410C6" w:rsidRPr="00E80F49" w:rsidRDefault="002410C6" w:rsidP="002410C6"/>
    <w:p w14:paraId="48B260B2" w14:textId="77777777" w:rsidR="002410C6" w:rsidRPr="00E80F49" w:rsidRDefault="002410C6" w:rsidP="002410C6">
      <w:pPr>
        <w:pStyle w:val="Heading3"/>
      </w:pPr>
      <w:bookmarkStart w:id="240" w:name="_Toc59039987"/>
      <w:bookmarkStart w:id="241" w:name="_Toc68073926"/>
      <w:bookmarkStart w:id="242" w:name="_Toc75371788"/>
      <w:bookmarkStart w:id="243" w:name="_Toc83727856"/>
      <w:bookmarkStart w:id="244" w:name="_Toc100005956"/>
      <w:bookmarkStart w:id="245" w:name="_Toc106703504"/>
      <w:bookmarkStart w:id="246" w:name="_Toc131528025"/>
      <w:r w:rsidRPr="00E80F49">
        <w:t>4.2.3</w:t>
      </w:r>
      <w:r w:rsidRPr="00E80F49">
        <w:tab/>
        <w:t>Test point analysis per NR CA configuration</w:t>
      </w:r>
      <w:bookmarkEnd w:id="240"/>
      <w:bookmarkEnd w:id="241"/>
      <w:bookmarkEnd w:id="242"/>
      <w:bookmarkEnd w:id="243"/>
      <w:bookmarkEnd w:id="244"/>
      <w:bookmarkEnd w:id="245"/>
      <w:bookmarkEnd w:id="246"/>
    </w:p>
    <w:p w14:paraId="7E347543" w14:textId="77777777" w:rsidR="002410C6" w:rsidRPr="00E80F49" w:rsidRDefault="002410C6" w:rsidP="002410C6">
      <w:pPr>
        <w:pStyle w:val="Heading4"/>
      </w:pPr>
      <w:bookmarkStart w:id="247" w:name="_Toc59039988"/>
      <w:bookmarkStart w:id="248" w:name="_Toc68073927"/>
      <w:bookmarkStart w:id="249" w:name="_Toc75371789"/>
      <w:bookmarkStart w:id="250" w:name="_Toc83727857"/>
      <w:bookmarkStart w:id="251" w:name="_Toc100005957"/>
      <w:bookmarkStart w:id="252" w:name="_Toc106703505"/>
      <w:bookmarkStart w:id="253" w:name="_Toc131528026"/>
      <w:r w:rsidRPr="00E80F49">
        <w:t>4.2.3.1</w:t>
      </w:r>
      <w:r w:rsidRPr="00E80F49">
        <w:tab/>
        <w:t>Reference Sensitivity test cases for FR2 NR CA</w:t>
      </w:r>
      <w:bookmarkEnd w:id="247"/>
      <w:bookmarkEnd w:id="248"/>
      <w:bookmarkEnd w:id="249"/>
      <w:bookmarkEnd w:id="250"/>
      <w:bookmarkEnd w:id="251"/>
      <w:bookmarkEnd w:id="252"/>
      <w:bookmarkEnd w:id="253"/>
    </w:p>
    <w:p w14:paraId="79F3554C" w14:textId="77777777" w:rsidR="0092472A" w:rsidRPr="00E80F49" w:rsidRDefault="0092472A" w:rsidP="0092472A">
      <w:pPr>
        <w:pStyle w:val="EditorsNote"/>
      </w:pPr>
      <w:r w:rsidRPr="00E80F49">
        <w:t>Editor's note:</w:t>
      </w:r>
      <w:r w:rsidRPr="00E80F49">
        <w:tab/>
        <w:t>TP analyses for FR2 NR CA will be added to this clause.</w:t>
      </w:r>
    </w:p>
    <w:p w14:paraId="7814C1B1" w14:textId="77777777" w:rsidR="00397292" w:rsidRPr="00E80F49" w:rsidRDefault="00397292" w:rsidP="00443738">
      <w:pPr>
        <w:pStyle w:val="Heading2"/>
      </w:pPr>
      <w:bookmarkStart w:id="254" w:name="_Toc27418762"/>
      <w:bookmarkStart w:id="255" w:name="_Toc36042416"/>
      <w:bookmarkStart w:id="256" w:name="_Toc43899744"/>
      <w:bookmarkStart w:id="257" w:name="_Toc51767656"/>
      <w:bookmarkStart w:id="258" w:name="_Toc59039989"/>
      <w:bookmarkStart w:id="259" w:name="_Toc68073928"/>
      <w:bookmarkStart w:id="260" w:name="_Toc75371790"/>
      <w:bookmarkStart w:id="261" w:name="_Toc83727858"/>
      <w:bookmarkStart w:id="262" w:name="_Toc100005958"/>
      <w:bookmarkStart w:id="263" w:name="_Toc106703506"/>
      <w:bookmarkStart w:id="264" w:name="_Toc131528027"/>
      <w:r w:rsidRPr="00E80F49">
        <w:lastRenderedPageBreak/>
        <w:t>4.3</w:t>
      </w:r>
      <w:r w:rsidRPr="00E80F49">
        <w:tab/>
      </w:r>
      <w:r w:rsidR="002410C6" w:rsidRPr="00E80F49">
        <w:t>Test point analysis for test cases in TS 38.521-3</w:t>
      </w:r>
      <w:bookmarkEnd w:id="254"/>
      <w:bookmarkEnd w:id="255"/>
      <w:bookmarkEnd w:id="256"/>
      <w:bookmarkEnd w:id="257"/>
      <w:bookmarkEnd w:id="258"/>
      <w:bookmarkEnd w:id="259"/>
      <w:bookmarkEnd w:id="260"/>
      <w:bookmarkEnd w:id="261"/>
      <w:bookmarkEnd w:id="262"/>
      <w:bookmarkEnd w:id="263"/>
      <w:bookmarkEnd w:id="264"/>
    </w:p>
    <w:p w14:paraId="4F579BEF" w14:textId="77777777" w:rsidR="002410C6" w:rsidRPr="00E80F49" w:rsidRDefault="002410C6" w:rsidP="002410C6">
      <w:pPr>
        <w:pStyle w:val="Heading3"/>
      </w:pPr>
      <w:bookmarkStart w:id="265" w:name="_Toc59039990"/>
      <w:bookmarkStart w:id="266" w:name="_Toc68073929"/>
      <w:bookmarkStart w:id="267" w:name="_Toc75371791"/>
      <w:bookmarkStart w:id="268" w:name="_Toc83727859"/>
      <w:bookmarkStart w:id="269" w:name="_Toc100005959"/>
      <w:bookmarkStart w:id="270" w:name="_Toc106703507"/>
      <w:bookmarkStart w:id="271" w:name="_Toc131528028"/>
      <w:r w:rsidRPr="00E80F49">
        <w:t>4.3.1</w:t>
      </w:r>
      <w:r w:rsidRPr="00E80F49">
        <w:tab/>
        <w:t>Test point analysis per test case</w:t>
      </w:r>
      <w:bookmarkEnd w:id="265"/>
      <w:bookmarkEnd w:id="266"/>
      <w:bookmarkEnd w:id="267"/>
      <w:bookmarkEnd w:id="268"/>
      <w:bookmarkEnd w:id="269"/>
      <w:bookmarkEnd w:id="270"/>
      <w:bookmarkEnd w:id="271"/>
    </w:p>
    <w:p w14:paraId="6F060ABF" w14:textId="77777777" w:rsidR="002410C6" w:rsidRPr="00E80F49" w:rsidRDefault="002410C6" w:rsidP="002410C6">
      <w:pPr>
        <w:pStyle w:val="Heading4"/>
      </w:pPr>
      <w:bookmarkStart w:id="272" w:name="_Toc59039991"/>
      <w:bookmarkStart w:id="273" w:name="_Toc68073930"/>
      <w:bookmarkStart w:id="274" w:name="_Toc75371792"/>
      <w:bookmarkStart w:id="275" w:name="_Toc83727860"/>
      <w:bookmarkStart w:id="276" w:name="_Toc100005960"/>
      <w:bookmarkStart w:id="277" w:name="_Toc106703508"/>
      <w:bookmarkStart w:id="278" w:name="_Toc131528029"/>
      <w:r w:rsidRPr="00E80F49">
        <w:t>4.3.1.1</w:t>
      </w:r>
      <w:r w:rsidRPr="00E80F49">
        <w:tab/>
        <w:t>EN-DC test cases</w:t>
      </w:r>
      <w:bookmarkEnd w:id="272"/>
      <w:bookmarkEnd w:id="273"/>
      <w:bookmarkEnd w:id="274"/>
      <w:bookmarkEnd w:id="275"/>
      <w:bookmarkEnd w:id="276"/>
      <w:bookmarkEnd w:id="277"/>
      <w:bookmarkEnd w:id="278"/>
    </w:p>
    <w:p w14:paraId="55D722F1" w14:textId="77777777" w:rsidR="002410C6" w:rsidRPr="00E80F49" w:rsidRDefault="002410C6" w:rsidP="002410C6">
      <w:pPr>
        <w:pStyle w:val="TH"/>
      </w:pPr>
      <w:r w:rsidRPr="00E80F49">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E80F49" w14:paraId="37515BCD" w14:textId="77777777" w:rsidTr="00E80F49">
        <w:trPr>
          <w:trHeight w:val="248"/>
        </w:trPr>
        <w:tc>
          <w:tcPr>
            <w:tcW w:w="2160" w:type="dxa"/>
            <w:vAlign w:val="center"/>
          </w:tcPr>
          <w:p w14:paraId="39646492" w14:textId="77777777" w:rsidR="002410C6" w:rsidRPr="00E80F49" w:rsidRDefault="002410C6" w:rsidP="006E661B">
            <w:pPr>
              <w:pStyle w:val="TAH"/>
              <w:rPr>
                <w:rFonts w:cs="Arial"/>
              </w:rPr>
            </w:pPr>
            <w:r w:rsidRPr="00E80F49">
              <w:t>Subclause</w:t>
            </w:r>
          </w:p>
        </w:tc>
        <w:tc>
          <w:tcPr>
            <w:tcW w:w="1476" w:type="dxa"/>
            <w:shd w:val="clear" w:color="auto" w:fill="auto"/>
            <w:vAlign w:val="center"/>
          </w:tcPr>
          <w:p w14:paraId="5B7319E4" w14:textId="77777777" w:rsidR="002410C6" w:rsidRPr="00E80F49" w:rsidRDefault="002410C6" w:rsidP="006E661B">
            <w:pPr>
              <w:pStyle w:val="TAH"/>
            </w:pPr>
            <w:r w:rsidRPr="00E80F49">
              <w:t>Number of test points</w:t>
            </w:r>
          </w:p>
        </w:tc>
        <w:tc>
          <w:tcPr>
            <w:tcW w:w="4590" w:type="dxa"/>
            <w:shd w:val="clear" w:color="auto" w:fill="auto"/>
            <w:vAlign w:val="center"/>
          </w:tcPr>
          <w:p w14:paraId="69B52C66" w14:textId="77777777" w:rsidR="002410C6" w:rsidRPr="00E80F49" w:rsidRDefault="002410C6" w:rsidP="006E661B">
            <w:pPr>
              <w:pStyle w:val="TAH"/>
            </w:pPr>
            <w:r w:rsidRPr="00E80F49">
              <w:t>Justification in attachment</w:t>
            </w:r>
          </w:p>
        </w:tc>
        <w:tc>
          <w:tcPr>
            <w:tcW w:w="1854" w:type="dxa"/>
            <w:vAlign w:val="center"/>
          </w:tcPr>
          <w:p w14:paraId="66752676" w14:textId="77777777" w:rsidR="002410C6" w:rsidRPr="00E80F49" w:rsidRDefault="002410C6" w:rsidP="006E661B">
            <w:pPr>
              <w:pStyle w:val="TAH"/>
            </w:pPr>
            <w:r w:rsidRPr="00E80F49">
              <w:t>Comments</w:t>
            </w:r>
          </w:p>
        </w:tc>
      </w:tr>
      <w:tr w:rsidR="002410C6" w:rsidRPr="00E80F49" w14:paraId="6E85EC35" w14:textId="77777777" w:rsidTr="00E80F49">
        <w:tc>
          <w:tcPr>
            <w:tcW w:w="2160" w:type="dxa"/>
            <w:vAlign w:val="center"/>
          </w:tcPr>
          <w:p w14:paraId="473BA6A2" w14:textId="77777777" w:rsidR="002410C6" w:rsidRPr="00E80F49" w:rsidRDefault="002410C6" w:rsidP="006E661B">
            <w:pPr>
              <w:pStyle w:val="TAL"/>
            </w:pPr>
            <w:r w:rsidRPr="00E80F49">
              <w:t>6.2B.1.1 UE Maximum Output Power for Intra-Band Contiguous EN-DC</w:t>
            </w:r>
          </w:p>
        </w:tc>
        <w:tc>
          <w:tcPr>
            <w:tcW w:w="1476" w:type="dxa"/>
            <w:vAlign w:val="center"/>
          </w:tcPr>
          <w:p w14:paraId="5674628D" w14:textId="77777777" w:rsidR="002410C6" w:rsidRPr="00E80F49" w:rsidRDefault="002410C6" w:rsidP="006E661B">
            <w:pPr>
              <w:pStyle w:val="TAC"/>
              <w:rPr>
                <w:rFonts w:cs="Arial"/>
              </w:rPr>
            </w:pPr>
            <w:r w:rsidRPr="00E80F49">
              <w:rPr>
                <w:rFonts w:cs="Arial"/>
              </w:rPr>
              <w:t>20</w:t>
            </w:r>
          </w:p>
        </w:tc>
        <w:tc>
          <w:tcPr>
            <w:tcW w:w="4590" w:type="dxa"/>
            <w:vAlign w:val="center"/>
          </w:tcPr>
          <w:p w14:paraId="49F5A2EC" w14:textId="0CEF9A6C" w:rsidR="002410C6" w:rsidRPr="00E80F49" w:rsidRDefault="002410C6" w:rsidP="006E661B">
            <w:pPr>
              <w:pStyle w:val="TAL"/>
            </w:pPr>
            <w:r w:rsidRPr="00E80F49">
              <w:t>“38.521-3_TPanalysis_6.2B.1.1</w:t>
            </w:r>
            <w:r w:rsidR="00D44BD4">
              <w:t>_</w:t>
            </w:r>
            <w:r w:rsidRPr="00E80F49">
              <w:t>MOP_Intra_B_contig_v4.zip”</w:t>
            </w:r>
          </w:p>
        </w:tc>
        <w:tc>
          <w:tcPr>
            <w:tcW w:w="1854" w:type="dxa"/>
            <w:vAlign w:val="center"/>
          </w:tcPr>
          <w:p w14:paraId="6F78208E" w14:textId="77777777" w:rsidR="002410C6" w:rsidRPr="00E80F49" w:rsidRDefault="002410C6" w:rsidP="006E661B">
            <w:pPr>
              <w:pStyle w:val="TAL"/>
            </w:pPr>
            <w:r w:rsidRPr="00E80F49">
              <w:t>RAN5#88-e</w:t>
            </w:r>
          </w:p>
        </w:tc>
      </w:tr>
      <w:tr w:rsidR="002410C6" w:rsidRPr="00E80F49" w14:paraId="1AF74D70" w14:textId="77777777" w:rsidTr="00E80F49">
        <w:tc>
          <w:tcPr>
            <w:tcW w:w="2160" w:type="dxa"/>
            <w:vAlign w:val="center"/>
          </w:tcPr>
          <w:p w14:paraId="22C39A94" w14:textId="77777777" w:rsidR="002410C6" w:rsidRPr="00E80F49" w:rsidRDefault="002410C6" w:rsidP="006E661B">
            <w:pPr>
              <w:keepNext/>
              <w:keepLines/>
              <w:spacing w:after="0"/>
              <w:rPr>
                <w:rFonts w:ascii="Arial" w:hAnsi="Arial"/>
                <w:sz w:val="18"/>
              </w:rPr>
            </w:pPr>
            <w:r w:rsidRPr="00E80F49">
              <w:rPr>
                <w:rFonts w:ascii="Arial" w:hAnsi="Arial"/>
                <w:sz w:val="18"/>
              </w:rPr>
              <w:t>6.2B.1.2 UE Maximum Output Power for Intra-Band Non-Contiguous EN-DC</w:t>
            </w:r>
          </w:p>
        </w:tc>
        <w:tc>
          <w:tcPr>
            <w:tcW w:w="1476" w:type="dxa"/>
            <w:vAlign w:val="center"/>
          </w:tcPr>
          <w:p w14:paraId="450DD3D7"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40</w:t>
            </w:r>
          </w:p>
        </w:tc>
        <w:tc>
          <w:tcPr>
            <w:tcW w:w="4590" w:type="dxa"/>
            <w:vAlign w:val="center"/>
          </w:tcPr>
          <w:p w14:paraId="3E84C229"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“38.521-3_TPanalysis_6.2B.1.2_MOP_Intra_B_non-contig_v2.zip”</w:t>
            </w:r>
          </w:p>
        </w:tc>
        <w:tc>
          <w:tcPr>
            <w:tcW w:w="1854" w:type="dxa"/>
            <w:vAlign w:val="center"/>
          </w:tcPr>
          <w:p w14:paraId="06197DAF" w14:textId="77777777" w:rsidR="002410C6" w:rsidRPr="00E80F49" w:rsidRDefault="002410C6" w:rsidP="006E661B">
            <w:pPr>
              <w:keepNext/>
              <w:keepLines/>
              <w:spacing w:after="0"/>
              <w:rPr>
                <w:rFonts w:ascii="Arial" w:hAnsi="Arial"/>
                <w:sz w:val="18"/>
              </w:rPr>
            </w:pPr>
            <w:r w:rsidRPr="00E80F49">
              <w:rPr>
                <w:rFonts w:ascii="Arial" w:hAnsi="Arial"/>
                <w:sz w:val="18"/>
              </w:rPr>
              <w:t>RAN5#87-e</w:t>
            </w:r>
          </w:p>
        </w:tc>
      </w:tr>
      <w:tr w:rsidR="002410C6" w:rsidRPr="00E80F49" w14:paraId="3B6E1CCD" w14:textId="77777777" w:rsidTr="00E80F49">
        <w:tc>
          <w:tcPr>
            <w:tcW w:w="2160" w:type="dxa"/>
            <w:vAlign w:val="center"/>
          </w:tcPr>
          <w:p w14:paraId="1C627145" w14:textId="77777777" w:rsidR="002410C6" w:rsidRPr="00E80F49" w:rsidRDefault="002410C6" w:rsidP="006E661B">
            <w:pPr>
              <w:keepNext/>
              <w:keepLines/>
              <w:spacing w:after="0"/>
              <w:rPr>
                <w:rFonts w:ascii="Arial" w:hAnsi="Arial"/>
                <w:sz w:val="18"/>
              </w:rPr>
            </w:pPr>
            <w:r w:rsidRPr="00E80F49">
              <w:rPr>
                <w:rFonts w:ascii="Arial" w:hAnsi="Arial"/>
                <w:sz w:val="18"/>
              </w:rPr>
              <w:t>6.2B.1.3 UE Maximum Output Power for Inter-Band EN-DC</w:t>
            </w:r>
          </w:p>
        </w:tc>
        <w:tc>
          <w:tcPr>
            <w:tcW w:w="1476" w:type="dxa"/>
            <w:vAlign w:val="center"/>
          </w:tcPr>
          <w:p w14:paraId="07A024A9"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600</w:t>
            </w:r>
          </w:p>
        </w:tc>
        <w:tc>
          <w:tcPr>
            <w:tcW w:w="4590" w:type="dxa"/>
            <w:vAlign w:val="center"/>
          </w:tcPr>
          <w:p w14:paraId="25AB0A8A" w14:textId="275E4136" w:rsidR="002410C6" w:rsidRPr="00E80F49" w:rsidRDefault="002410C6" w:rsidP="006E661B">
            <w:pPr>
              <w:keepNext/>
              <w:keepLines/>
              <w:spacing w:after="0"/>
              <w:rPr>
                <w:rFonts w:ascii="Arial" w:hAnsi="Arial"/>
                <w:sz w:val="18"/>
              </w:rPr>
            </w:pPr>
            <w:r w:rsidRPr="00E80F49">
              <w:rPr>
                <w:rFonts w:ascii="Arial" w:hAnsi="Arial"/>
                <w:sz w:val="18"/>
              </w:rPr>
              <w:t>“38.521-3_TPanalysis_6.2B.1.3</w:t>
            </w:r>
            <w:r w:rsidR="00D44BD4">
              <w:rPr>
                <w:rFonts w:ascii="Arial" w:hAnsi="Arial"/>
                <w:sz w:val="18"/>
              </w:rPr>
              <w:t>_</w:t>
            </w:r>
            <w:r w:rsidRPr="00E80F49">
              <w:rPr>
                <w:rFonts w:ascii="Arial" w:hAnsi="Arial"/>
                <w:sz w:val="18"/>
              </w:rPr>
              <w:t>MOP_Inter_B_Config_v2.zip”</w:t>
            </w:r>
          </w:p>
        </w:tc>
        <w:tc>
          <w:tcPr>
            <w:tcW w:w="1854" w:type="dxa"/>
            <w:vAlign w:val="center"/>
          </w:tcPr>
          <w:p w14:paraId="2DC00AE1" w14:textId="77777777" w:rsidR="002410C6" w:rsidRPr="00E80F49" w:rsidRDefault="002410C6" w:rsidP="006E661B">
            <w:pPr>
              <w:keepNext/>
              <w:keepLines/>
              <w:spacing w:after="0"/>
              <w:rPr>
                <w:rFonts w:ascii="Arial" w:hAnsi="Arial"/>
                <w:sz w:val="18"/>
              </w:rPr>
            </w:pPr>
            <w:r w:rsidRPr="00E80F49">
              <w:rPr>
                <w:rFonts w:ascii="Arial" w:hAnsi="Arial"/>
                <w:sz w:val="18"/>
              </w:rPr>
              <w:t>RAN5#86-e</w:t>
            </w:r>
          </w:p>
        </w:tc>
      </w:tr>
      <w:tr w:rsidR="001752A1" w:rsidRPr="00E80F49" w14:paraId="22C41317" w14:textId="77777777" w:rsidTr="00E80F49">
        <w:tc>
          <w:tcPr>
            <w:tcW w:w="2160" w:type="dxa"/>
            <w:vAlign w:val="center"/>
          </w:tcPr>
          <w:p w14:paraId="4DEFDB3B" w14:textId="21EF9385"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6.2B.1.3</w:t>
            </w:r>
            <w:r w:rsidRPr="00E80F49">
              <w:rPr>
                <w:rFonts w:ascii="Arial" w:eastAsia="SimSun" w:hAnsi="Arial"/>
                <w:sz w:val="18"/>
                <w:lang w:eastAsia="zh-CN"/>
              </w:rPr>
              <w:t>_1</w:t>
            </w:r>
            <w:r w:rsidRPr="00E80F49">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E80F49" w:rsidRDefault="001752A1" w:rsidP="001752A1">
            <w:pPr>
              <w:keepNext/>
              <w:keepLines/>
              <w:spacing w:after="0"/>
              <w:jc w:val="center"/>
              <w:rPr>
                <w:rFonts w:ascii="Arial" w:hAnsi="Arial" w:cs="Arial"/>
                <w:sz w:val="18"/>
              </w:rPr>
            </w:pPr>
            <w:r w:rsidRPr="00E80F49">
              <w:rPr>
                <w:rFonts w:ascii="Arial" w:eastAsia="SimSun" w:hAnsi="Arial" w:cs="Arial"/>
                <w:sz w:val="18"/>
                <w:lang w:eastAsia="en-US"/>
              </w:rPr>
              <w:t>400</w:t>
            </w:r>
          </w:p>
        </w:tc>
        <w:tc>
          <w:tcPr>
            <w:tcW w:w="4590" w:type="dxa"/>
            <w:vAlign w:val="center"/>
          </w:tcPr>
          <w:p w14:paraId="575CF6CA" w14:textId="0241E641"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“38.521-3_TPanalysis_6.2B.1.3_1_MOP_Inter_B_2 LTE_1NR.zip”</w:t>
            </w:r>
          </w:p>
        </w:tc>
        <w:tc>
          <w:tcPr>
            <w:tcW w:w="1854" w:type="dxa"/>
            <w:vAlign w:val="center"/>
          </w:tcPr>
          <w:p w14:paraId="24747548" w14:textId="352B02FC"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RAN5#95-e</w:t>
            </w:r>
          </w:p>
        </w:tc>
      </w:tr>
      <w:tr w:rsidR="001752A1" w:rsidRPr="00E80F49"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E80F49" w:rsidRDefault="001752A1" w:rsidP="001752A1">
            <w:pPr>
              <w:pStyle w:val="TAL"/>
            </w:pPr>
            <w:r w:rsidRPr="00E80F49">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E80F49" w:rsidRDefault="001752A1" w:rsidP="001752A1">
            <w:pPr>
              <w:pStyle w:val="TAC"/>
              <w:rPr>
                <w:rFonts w:cs="Arial"/>
              </w:rPr>
            </w:pPr>
            <w:r w:rsidRPr="00E80F49">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E80F49" w:rsidRDefault="001752A1" w:rsidP="001752A1">
            <w:pPr>
              <w:pStyle w:val="TAL"/>
            </w:pPr>
            <w:r w:rsidRPr="00E80F49">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E80F49" w:rsidRDefault="001752A1" w:rsidP="001752A1">
            <w:pPr>
              <w:pStyle w:val="TAL"/>
            </w:pPr>
            <w:r w:rsidRPr="00E80F49">
              <w:rPr>
                <w:szCs w:val="18"/>
              </w:rPr>
              <w:t>RAN5#87-e</w:t>
            </w:r>
          </w:p>
        </w:tc>
      </w:tr>
      <w:tr w:rsidR="001752A1" w:rsidRPr="00E80F49"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E80F49" w:rsidRDefault="001752A1" w:rsidP="001752A1">
            <w:pPr>
              <w:pStyle w:val="TAL"/>
            </w:pPr>
            <w:r w:rsidRPr="00E80F49">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E80F49" w:rsidRDefault="001752A1" w:rsidP="001752A1">
            <w:pPr>
              <w:pStyle w:val="TAC"/>
            </w:pPr>
            <w:r w:rsidRPr="00E80F49">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E80F49" w:rsidRDefault="001752A1" w:rsidP="001752A1">
            <w:pPr>
              <w:pStyle w:val="TAL"/>
            </w:pPr>
            <w:r w:rsidRPr="00E80F49">
              <w:t>”</w:t>
            </w:r>
            <w:r w:rsidRPr="00E80F49">
              <w:rPr>
                <w:rFonts w:eastAsia="??"/>
                <w:szCs w:val="32"/>
              </w:rPr>
              <w:t xml:space="preserve"> 38.521-3_TPanalysis_6.2B.2.2_MPR_6.5B.2.2.1_SEM_6.5B.2.2.3_ACLR_v1.zip</w:t>
            </w:r>
            <w:r w:rsidRPr="00E80F49">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E80F49" w:rsidRDefault="001752A1" w:rsidP="001752A1">
            <w:pPr>
              <w:pStyle w:val="TAL"/>
              <w:rPr>
                <w:szCs w:val="18"/>
              </w:rPr>
            </w:pPr>
            <w:r w:rsidRPr="00E80F49">
              <w:rPr>
                <w:szCs w:val="18"/>
              </w:rPr>
              <w:t>RAN5#93-e</w:t>
            </w:r>
          </w:p>
        </w:tc>
      </w:tr>
      <w:tr w:rsidR="001752A1" w:rsidRPr="00E80F49"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E80F49" w:rsidRDefault="001752A1" w:rsidP="001752A1">
            <w:pPr>
              <w:pStyle w:val="TAL"/>
            </w:pPr>
            <w:r w:rsidRPr="00E80F49">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E80F49" w:rsidRDefault="001752A1" w:rsidP="001752A1">
            <w:pPr>
              <w:pStyle w:val="TAC"/>
              <w:rPr>
                <w:rFonts w:cs="Arial"/>
              </w:rPr>
            </w:pPr>
            <w:r w:rsidRPr="00E80F49">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E80F49" w:rsidRDefault="001752A1" w:rsidP="001752A1">
            <w:pPr>
              <w:pStyle w:val="TAL"/>
            </w:pPr>
            <w:r w:rsidRPr="00E80F49">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E80F49" w:rsidRDefault="001752A1" w:rsidP="001752A1">
            <w:pPr>
              <w:pStyle w:val="TAL"/>
            </w:pPr>
            <w:r w:rsidRPr="00E80F49">
              <w:t>RAN5#3-5G-NR Adhoc</w:t>
            </w:r>
          </w:p>
        </w:tc>
      </w:tr>
      <w:tr w:rsidR="001752A1" w:rsidRPr="00E80F49" w14:paraId="477C37A4" w14:textId="77777777" w:rsidTr="00E80F49">
        <w:trPr>
          <w:trHeight w:val="347"/>
        </w:trPr>
        <w:tc>
          <w:tcPr>
            <w:tcW w:w="2160" w:type="dxa"/>
            <w:vAlign w:val="center"/>
          </w:tcPr>
          <w:p w14:paraId="2E6F4CB2" w14:textId="77777777" w:rsidR="001752A1" w:rsidRPr="00E80F49" w:rsidRDefault="001752A1" w:rsidP="001752A1">
            <w:pPr>
              <w:pStyle w:val="TAL"/>
            </w:pPr>
            <w:r w:rsidRPr="00E80F49">
              <w:t>6.2B.2.4 UE Maximum Output Power reduction for Inter-Band EN-DC including FR2</w:t>
            </w:r>
          </w:p>
        </w:tc>
        <w:tc>
          <w:tcPr>
            <w:tcW w:w="1476" w:type="dxa"/>
            <w:vAlign w:val="center"/>
          </w:tcPr>
          <w:p w14:paraId="7EDE1397" w14:textId="77777777" w:rsidR="001752A1" w:rsidRPr="00E80F49" w:rsidRDefault="001752A1" w:rsidP="001752A1">
            <w:pPr>
              <w:pStyle w:val="TAC"/>
              <w:rPr>
                <w:rFonts w:cs="Arial"/>
              </w:rPr>
            </w:pPr>
            <w:r w:rsidRPr="00E80F49">
              <w:t>Same as Table 4.1.1-1, test case 6.2.2</w:t>
            </w:r>
          </w:p>
        </w:tc>
        <w:tc>
          <w:tcPr>
            <w:tcW w:w="4590" w:type="dxa"/>
            <w:vAlign w:val="center"/>
          </w:tcPr>
          <w:p w14:paraId="28A27A46" w14:textId="77777777" w:rsidR="001752A1" w:rsidRPr="00E80F49" w:rsidRDefault="001752A1" w:rsidP="001752A1">
            <w:pPr>
              <w:pStyle w:val="TAL"/>
            </w:pPr>
            <w:r w:rsidRPr="00E80F49">
              <w:t>Same as Table 4.1.1.1-1, test case 6.2.2</w:t>
            </w:r>
          </w:p>
        </w:tc>
        <w:tc>
          <w:tcPr>
            <w:tcW w:w="1854" w:type="dxa"/>
            <w:vAlign w:val="center"/>
          </w:tcPr>
          <w:p w14:paraId="7C3990FD" w14:textId="77777777" w:rsidR="001752A1" w:rsidRPr="00E80F49" w:rsidRDefault="001752A1" w:rsidP="001752A1">
            <w:pPr>
              <w:pStyle w:val="TAL"/>
            </w:pPr>
            <w:r w:rsidRPr="00E80F49">
              <w:t>RAN5#</w:t>
            </w:r>
            <w:r w:rsidRPr="00E80F49">
              <w:rPr>
                <w:szCs w:val="18"/>
              </w:rPr>
              <w:t>5-5G-NR-Adhoc</w:t>
            </w:r>
          </w:p>
        </w:tc>
      </w:tr>
      <w:tr w:rsidR="001752A1" w:rsidRPr="00E80F49" w14:paraId="5AD41CAD" w14:textId="77777777" w:rsidTr="00E80F49">
        <w:trPr>
          <w:trHeight w:val="347"/>
        </w:trPr>
        <w:tc>
          <w:tcPr>
            <w:tcW w:w="2160" w:type="dxa"/>
            <w:vMerge w:val="restart"/>
            <w:vAlign w:val="center"/>
          </w:tcPr>
          <w:p w14:paraId="036F60A1" w14:textId="77777777" w:rsidR="001752A1" w:rsidRPr="00E80F49" w:rsidRDefault="001752A1" w:rsidP="001752A1">
            <w:pPr>
              <w:pStyle w:val="TAL"/>
            </w:pPr>
            <w:r w:rsidRPr="00E80F49">
              <w:t>6.2B.3.1 UE Additional Maximum Output Power reduction for Intra-band contiguous EN-DC</w:t>
            </w:r>
          </w:p>
        </w:tc>
        <w:tc>
          <w:tcPr>
            <w:tcW w:w="1476" w:type="dxa"/>
            <w:vAlign w:val="center"/>
          </w:tcPr>
          <w:p w14:paraId="62DAAFFE" w14:textId="77777777" w:rsidR="001752A1" w:rsidRPr="00E80F49" w:rsidRDefault="001752A1" w:rsidP="001752A1">
            <w:pPr>
              <w:pStyle w:val="TAC"/>
              <w:rPr>
                <w:rFonts w:cs="Arial"/>
              </w:rPr>
            </w:pPr>
            <w:r w:rsidRPr="00E80F49">
              <w:t>340</w:t>
            </w:r>
          </w:p>
        </w:tc>
        <w:tc>
          <w:tcPr>
            <w:tcW w:w="4590" w:type="dxa"/>
            <w:vAlign w:val="center"/>
          </w:tcPr>
          <w:p w14:paraId="7A9E8341" w14:textId="77777777" w:rsidR="001752A1" w:rsidRPr="00E80F49" w:rsidRDefault="001752A1" w:rsidP="001752A1">
            <w:pPr>
              <w:pStyle w:val="TAL"/>
            </w:pPr>
            <w:r w:rsidRPr="00E80F49">
              <w:t>“38.521-3_TPanalysis_6.2B.3.1_AMPR_NS_04_v3.zip”</w:t>
            </w:r>
          </w:p>
        </w:tc>
        <w:tc>
          <w:tcPr>
            <w:tcW w:w="1854" w:type="dxa"/>
            <w:vAlign w:val="center"/>
          </w:tcPr>
          <w:p w14:paraId="2E1E489B" w14:textId="77777777" w:rsidR="001752A1" w:rsidRPr="00E80F49" w:rsidRDefault="001752A1" w:rsidP="001752A1">
            <w:pPr>
              <w:pStyle w:val="TAL"/>
            </w:pPr>
            <w:r w:rsidRPr="00E80F49">
              <w:rPr>
                <w:szCs w:val="18"/>
              </w:rPr>
              <w:t>RAN5#81</w:t>
            </w:r>
          </w:p>
        </w:tc>
      </w:tr>
      <w:tr w:rsidR="001752A1" w:rsidRPr="00E80F49" w14:paraId="1011C77C" w14:textId="77777777" w:rsidTr="00E80F49">
        <w:trPr>
          <w:trHeight w:val="347"/>
        </w:trPr>
        <w:tc>
          <w:tcPr>
            <w:tcW w:w="2160" w:type="dxa"/>
            <w:vMerge/>
            <w:vAlign w:val="center"/>
          </w:tcPr>
          <w:p w14:paraId="165D05CC" w14:textId="77777777" w:rsidR="001752A1" w:rsidRPr="00E80F49" w:rsidRDefault="001752A1" w:rsidP="001752A1">
            <w:pPr>
              <w:pStyle w:val="TAL"/>
            </w:pPr>
          </w:p>
        </w:tc>
        <w:tc>
          <w:tcPr>
            <w:tcW w:w="1476" w:type="dxa"/>
            <w:vAlign w:val="center"/>
          </w:tcPr>
          <w:p w14:paraId="09B41AA3" w14:textId="77777777" w:rsidR="001752A1" w:rsidRPr="00E80F49" w:rsidRDefault="001752A1" w:rsidP="001752A1">
            <w:pPr>
              <w:pStyle w:val="TAC"/>
              <w:rPr>
                <w:rFonts w:cs="Arial"/>
              </w:rPr>
            </w:pPr>
            <w:r w:rsidRPr="00E80F49">
              <w:rPr>
                <w:rFonts w:cs="Arial"/>
              </w:rPr>
              <w:t>8</w:t>
            </w:r>
          </w:p>
        </w:tc>
        <w:tc>
          <w:tcPr>
            <w:tcW w:w="4590" w:type="dxa"/>
            <w:vAlign w:val="center"/>
          </w:tcPr>
          <w:p w14:paraId="5D6E832E" w14:textId="77777777" w:rsidR="001752A1" w:rsidRPr="00E80F49" w:rsidRDefault="001752A1" w:rsidP="001752A1">
            <w:pPr>
              <w:pStyle w:val="TAL"/>
            </w:pPr>
            <w:r w:rsidRPr="00E80F49">
              <w:t>“38.521-3_TPanalysis_6.2B.3.1_AMPR_NS_35.zip”</w:t>
            </w:r>
          </w:p>
        </w:tc>
        <w:tc>
          <w:tcPr>
            <w:tcW w:w="1854" w:type="dxa"/>
            <w:vAlign w:val="center"/>
          </w:tcPr>
          <w:p w14:paraId="73AB5CBE" w14:textId="77777777" w:rsidR="001752A1" w:rsidRPr="00E80F49" w:rsidRDefault="001752A1" w:rsidP="001752A1">
            <w:pPr>
              <w:pStyle w:val="TAL"/>
              <w:rPr>
                <w:szCs w:val="18"/>
              </w:rPr>
            </w:pPr>
            <w:r w:rsidRPr="00E80F49">
              <w:rPr>
                <w:szCs w:val="18"/>
              </w:rPr>
              <w:t>RAN5#3-5G-NR Adhoc</w:t>
            </w:r>
          </w:p>
        </w:tc>
      </w:tr>
      <w:tr w:rsidR="001752A1" w:rsidRPr="00E80F49" w14:paraId="48921367" w14:textId="77777777" w:rsidTr="00E80F49">
        <w:trPr>
          <w:trHeight w:val="347"/>
        </w:trPr>
        <w:tc>
          <w:tcPr>
            <w:tcW w:w="2160" w:type="dxa"/>
            <w:vAlign w:val="center"/>
          </w:tcPr>
          <w:p w14:paraId="151E873D" w14:textId="77777777" w:rsidR="001752A1" w:rsidRPr="00E80F49" w:rsidRDefault="001752A1" w:rsidP="001752A1">
            <w:pPr>
              <w:pStyle w:val="TAL"/>
            </w:pPr>
            <w:r w:rsidRPr="00E80F49">
              <w:t>6.2B.4.1.1 Configured Output Power Level for Intra-Band Contiguous EN-DC</w:t>
            </w:r>
          </w:p>
        </w:tc>
        <w:tc>
          <w:tcPr>
            <w:tcW w:w="1476" w:type="dxa"/>
            <w:vAlign w:val="center"/>
          </w:tcPr>
          <w:p w14:paraId="4F36E28F" w14:textId="77777777" w:rsidR="001752A1" w:rsidRPr="00E80F49" w:rsidRDefault="001752A1" w:rsidP="001752A1">
            <w:pPr>
              <w:pStyle w:val="TAL"/>
            </w:pPr>
            <w:r w:rsidRPr="00E80F49">
              <w:t>-UE not supporting DPS: 90</w:t>
            </w:r>
          </w:p>
          <w:p w14:paraId="079E7905" w14:textId="77777777" w:rsidR="001752A1" w:rsidRPr="00E80F49" w:rsidRDefault="001752A1" w:rsidP="001752A1">
            <w:pPr>
              <w:pStyle w:val="TAL"/>
            </w:pPr>
            <w:r w:rsidRPr="00E80F49">
              <w:t>-UE supporting DPS: 120</w:t>
            </w:r>
          </w:p>
        </w:tc>
        <w:tc>
          <w:tcPr>
            <w:tcW w:w="4590" w:type="dxa"/>
            <w:vAlign w:val="center"/>
          </w:tcPr>
          <w:p w14:paraId="65956BF6" w14:textId="77777777" w:rsidR="001752A1" w:rsidRPr="00E80F49" w:rsidRDefault="001752A1" w:rsidP="001752A1">
            <w:pPr>
              <w:pStyle w:val="TAL"/>
            </w:pPr>
            <w:r w:rsidRPr="00E80F49">
              <w:t>”38.521-3_TPanalysis_6.2B.4.1.1_ConfiguredTP_Intra_B_Contig_v2.zip”</w:t>
            </w:r>
          </w:p>
        </w:tc>
        <w:tc>
          <w:tcPr>
            <w:tcW w:w="1854" w:type="dxa"/>
            <w:vAlign w:val="center"/>
          </w:tcPr>
          <w:p w14:paraId="305BB095" w14:textId="77777777" w:rsidR="001752A1" w:rsidRPr="00E80F49" w:rsidRDefault="001752A1" w:rsidP="001752A1">
            <w:pPr>
              <w:pStyle w:val="TAL"/>
              <w:rPr>
                <w:szCs w:val="18"/>
              </w:rPr>
            </w:pPr>
            <w:r w:rsidRPr="00E80F49">
              <w:rPr>
                <w:szCs w:val="18"/>
              </w:rPr>
              <w:t>RAN5#86-e</w:t>
            </w:r>
          </w:p>
        </w:tc>
      </w:tr>
      <w:tr w:rsidR="001752A1" w:rsidRPr="00E80F49" w14:paraId="61E15F80" w14:textId="77777777" w:rsidTr="00E80F49">
        <w:trPr>
          <w:trHeight w:val="347"/>
        </w:trPr>
        <w:tc>
          <w:tcPr>
            <w:tcW w:w="2160" w:type="dxa"/>
            <w:vAlign w:val="center"/>
          </w:tcPr>
          <w:p w14:paraId="26FF3701" w14:textId="77777777" w:rsidR="001752A1" w:rsidRPr="00E80F49" w:rsidRDefault="001752A1" w:rsidP="001752A1">
            <w:pPr>
              <w:keepNext/>
              <w:keepLines/>
              <w:spacing w:after="0"/>
              <w:rPr>
                <w:rFonts w:ascii="Arial" w:hAnsi="Arial"/>
                <w:sz w:val="18"/>
              </w:rPr>
            </w:pPr>
            <w:r w:rsidRPr="00E80F49">
              <w:rPr>
                <w:rFonts w:ascii="Arial" w:hAnsi="Arial"/>
                <w:sz w:val="18"/>
              </w:rPr>
              <w:t>6.2B.4.1.2 Configured Output Power for Intra-Band Non-Contiguous EN-DC</w:t>
            </w:r>
          </w:p>
        </w:tc>
        <w:tc>
          <w:tcPr>
            <w:tcW w:w="1476" w:type="dxa"/>
            <w:vAlign w:val="center"/>
          </w:tcPr>
          <w:p w14:paraId="27EDDA03" w14:textId="77777777" w:rsidR="001752A1" w:rsidRPr="00E80F49" w:rsidRDefault="001752A1" w:rsidP="001752A1">
            <w:pPr>
              <w:pStyle w:val="TAL"/>
            </w:pPr>
            <w:r w:rsidRPr="00E80F49">
              <w:t>-UE not supporting DPS: 70</w:t>
            </w:r>
          </w:p>
          <w:p w14:paraId="6AD164DA" w14:textId="77777777" w:rsidR="001752A1" w:rsidRPr="00E80F49" w:rsidRDefault="001752A1" w:rsidP="001752A1">
            <w:pPr>
              <w:pStyle w:val="TAL"/>
            </w:pPr>
            <w:r w:rsidRPr="00E80F49">
              <w:t>-UE supporting DPS: 100</w:t>
            </w:r>
          </w:p>
        </w:tc>
        <w:tc>
          <w:tcPr>
            <w:tcW w:w="4590" w:type="dxa"/>
            <w:vAlign w:val="center"/>
          </w:tcPr>
          <w:p w14:paraId="7E16EF22" w14:textId="77777777" w:rsidR="001752A1" w:rsidRPr="00E80F49" w:rsidRDefault="001752A1" w:rsidP="001752A1">
            <w:pPr>
              <w:keepNext/>
              <w:keepLines/>
              <w:spacing w:after="0"/>
              <w:rPr>
                <w:rFonts w:ascii="Arial" w:hAnsi="Arial"/>
                <w:sz w:val="18"/>
              </w:rPr>
            </w:pPr>
            <w:r w:rsidRPr="00E80F49">
              <w:rPr>
                <w:rFonts w:ascii="Arial" w:hAnsi="Arial"/>
                <w:sz w:val="18"/>
              </w:rPr>
              <w:t>”38.521-3_TPanalysis_6.2B.4.1.2_ConfiguredTP_Intra_B_Non-contig_v2.zip”</w:t>
            </w:r>
          </w:p>
        </w:tc>
        <w:tc>
          <w:tcPr>
            <w:tcW w:w="1854" w:type="dxa"/>
            <w:vAlign w:val="center"/>
          </w:tcPr>
          <w:p w14:paraId="50E0F9F0" w14:textId="77777777" w:rsidR="001752A1" w:rsidRPr="00E80F49" w:rsidRDefault="001752A1" w:rsidP="001752A1">
            <w:pPr>
              <w:keepNext/>
              <w:keepLines/>
              <w:spacing w:after="0"/>
              <w:rPr>
                <w:rFonts w:ascii="Arial" w:hAnsi="Arial"/>
                <w:sz w:val="18"/>
                <w:szCs w:val="18"/>
              </w:rPr>
            </w:pPr>
            <w:r w:rsidRPr="00E80F49">
              <w:rPr>
                <w:rFonts w:ascii="Arial" w:hAnsi="Arial"/>
                <w:sz w:val="18"/>
                <w:szCs w:val="18"/>
              </w:rPr>
              <w:t>RAN5#86-e</w:t>
            </w:r>
          </w:p>
        </w:tc>
      </w:tr>
      <w:tr w:rsidR="001752A1" w:rsidRPr="00E80F49" w14:paraId="30EAC372" w14:textId="77777777" w:rsidTr="00E80F49">
        <w:trPr>
          <w:trHeight w:val="347"/>
        </w:trPr>
        <w:tc>
          <w:tcPr>
            <w:tcW w:w="2160" w:type="dxa"/>
            <w:vAlign w:val="center"/>
          </w:tcPr>
          <w:p w14:paraId="1E19A03F" w14:textId="77777777" w:rsidR="001752A1" w:rsidRPr="00E80F49" w:rsidRDefault="001752A1" w:rsidP="001752A1">
            <w:pPr>
              <w:pStyle w:val="TAL"/>
            </w:pPr>
            <w:r w:rsidRPr="00E80F49">
              <w:t>6.2B.4.1.3 Configured Output Power for Inter-Band EN-DC within FR1</w:t>
            </w:r>
          </w:p>
        </w:tc>
        <w:tc>
          <w:tcPr>
            <w:tcW w:w="1476" w:type="dxa"/>
            <w:vAlign w:val="center"/>
          </w:tcPr>
          <w:p w14:paraId="58255632" w14:textId="758F93BB" w:rsidR="001752A1" w:rsidRPr="00E80F49" w:rsidRDefault="001752A1" w:rsidP="001752A1">
            <w:pPr>
              <w:pStyle w:val="TAL"/>
            </w:pPr>
            <w:r w:rsidRPr="00E80F49">
              <w:t xml:space="preserve">-UE not supporting DPS: </w:t>
            </w:r>
            <w:r w:rsidR="00572DF6" w:rsidRPr="00E80F49">
              <w:t>10</w:t>
            </w:r>
            <w:r w:rsidRPr="00E80F49">
              <w:t>0</w:t>
            </w:r>
          </w:p>
          <w:p w14:paraId="2B6896AE" w14:textId="77777777" w:rsidR="001752A1" w:rsidRPr="00E80F49" w:rsidRDefault="001752A1" w:rsidP="001752A1">
            <w:pPr>
              <w:pStyle w:val="TAL"/>
            </w:pPr>
            <w:r w:rsidRPr="00E80F49">
              <w:t>-UE supporting DPS: 140</w:t>
            </w:r>
          </w:p>
        </w:tc>
        <w:tc>
          <w:tcPr>
            <w:tcW w:w="4590" w:type="dxa"/>
            <w:vAlign w:val="center"/>
          </w:tcPr>
          <w:p w14:paraId="666954DF" w14:textId="20236C17" w:rsidR="001752A1" w:rsidRPr="00E80F49" w:rsidRDefault="001752A1" w:rsidP="001752A1">
            <w:pPr>
              <w:pStyle w:val="TAL"/>
            </w:pPr>
            <w:r w:rsidRPr="00E80F49">
              <w:t>”38.521-3_TPanalysis_6.2B.4.1.3_ConfiguredTP_Inter_B_within_FR1_v</w:t>
            </w:r>
            <w:r w:rsidR="00572DF6" w:rsidRPr="00E80F49">
              <w:t>3</w:t>
            </w:r>
            <w:r w:rsidRPr="00E80F49">
              <w:t>.zip”</w:t>
            </w:r>
          </w:p>
        </w:tc>
        <w:tc>
          <w:tcPr>
            <w:tcW w:w="1854" w:type="dxa"/>
            <w:vAlign w:val="center"/>
          </w:tcPr>
          <w:p w14:paraId="71E9C9AC" w14:textId="09F66B47" w:rsidR="001752A1" w:rsidRPr="00E80F49" w:rsidRDefault="001752A1" w:rsidP="001752A1">
            <w:pPr>
              <w:pStyle w:val="TAL"/>
              <w:rPr>
                <w:szCs w:val="18"/>
              </w:rPr>
            </w:pPr>
            <w:r w:rsidRPr="00E80F49">
              <w:rPr>
                <w:szCs w:val="18"/>
              </w:rPr>
              <w:t>RAN5#</w:t>
            </w:r>
            <w:r w:rsidR="00572DF6" w:rsidRPr="00E80F49">
              <w:rPr>
                <w:szCs w:val="18"/>
              </w:rPr>
              <w:t>95</w:t>
            </w:r>
            <w:r w:rsidRPr="00E80F49">
              <w:rPr>
                <w:szCs w:val="18"/>
              </w:rPr>
              <w:t>-e</w:t>
            </w:r>
          </w:p>
        </w:tc>
      </w:tr>
      <w:tr w:rsidR="00572DF6" w:rsidRPr="00E80F49" w14:paraId="35C4DC69" w14:textId="77777777" w:rsidTr="00E80F49">
        <w:trPr>
          <w:trHeight w:val="347"/>
        </w:trPr>
        <w:tc>
          <w:tcPr>
            <w:tcW w:w="2160" w:type="dxa"/>
            <w:vAlign w:val="center"/>
          </w:tcPr>
          <w:p w14:paraId="0844E82D" w14:textId="564797E7" w:rsidR="00572DF6" w:rsidRPr="00E80F49" w:rsidRDefault="00572DF6" w:rsidP="00572DF6">
            <w:pPr>
              <w:pStyle w:val="TAL"/>
            </w:pPr>
            <w:r w:rsidRPr="00E80F49">
              <w:t>6.2B.4.1.3_1 Configured Output Power for Inter-Band EN-DC within FR1 (2 E-</w:t>
            </w:r>
            <w:r w:rsidRPr="00E80F49">
              <w:lastRenderedPageBreak/>
              <w:t>UTRA CCs, 1 NR CC)</w:t>
            </w:r>
          </w:p>
        </w:tc>
        <w:tc>
          <w:tcPr>
            <w:tcW w:w="1476" w:type="dxa"/>
            <w:vAlign w:val="center"/>
          </w:tcPr>
          <w:p w14:paraId="139B6365" w14:textId="77777777" w:rsidR="00572DF6" w:rsidRPr="00E80F49" w:rsidRDefault="00572DF6" w:rsidP="00572DF6">
            <w:pPr>
              <w:pStyle w:val="TAL"/>
            </w:pPr>
            <w:r w:rsidRPr="00E80F49">
              <w:lastRenderedPageBreak/>
              <w:t>-UE not supporting DPS: 100</w:t>
            </w:r>
          </w:p>
          <w:p w14:paraId="568BB6C0" w14:textId="4B40D170" w:rsidR="00572DF6" w:rsidRPr="00E80F49" w:rsidRDefault="00572DF6" w:rsidP="00572DF6">
            <w:pPr>
              <w:pStyle w:val="TAL"/>
            </w:pPr>
            <w:r w:rsidRPr="00E80F49">
              <w:t xml:space="preserve">-UE supporting </w:t>
            </w:r>
            <w:r w:rsidRPr="00E80F49">
              <w:lastRenderedPageBreak/>
              <w:t>DPS: 140</w:t>
            </w:r>
          </w:p>
        </w:tc>
        <w:tc>
          <w:tcPr>
            <w:tcW w:w="4590" w:type="dxa"/>
            <w:vAlign w:val="center"/>
          </w:tcPr>
          <w:p w14:paraId="48EECAA0" w14:textId="10AF94ED" w:rsidR="00572DF6" w:rsidRPr="00E80F49" w:rsidRDefault="00572DF6" w:rsidP="00572DF6">
            <w:pPr>
              <w:pStyle w:val="TAL"/>
            </w:pPr>
            <w:r w:rsidRPr="00E80F49">
              <w:lastRenderedPageBreak/>
              <w:t>”38.521-3_TPanalysis_6.2B.4.1.3_ConfiguredTP_Inter_B_within_FR1_v3.zip”</w:t>
            </w:r>
          </w:p>
        </w:tc>
        <w:tc>
          <w:tcPr>
            <w:tcW w:w="1854" w:type="dxa"/>
            <w:vAlign w:val="center"/>
          </w:tcPr>
          <w:p w14:paraId="0BE04507" w14:textId="3AF0F667" w:rsidR="00572DF6" w:rsidRPr="00E80F49" w:rsidRDefault="00572DF6" w:rsidP="00572DF6">
            <w:pPr>
              <w:pStyle w:val="TAL"/>
              <w:rPr>
                <w:szCs w:val="18"/>
              </w:rPr>
            </w:pPr>
            <w:r w:rsidRPr="00E80F49">
              <w:rPr>
                <w:szCs w:val="18"/>
              </w:rPr>
              <w:t>RAN5#95-e</w:t>
            </w:r>
          </w:p>
        </w:tc>
      </w:tr>
      <w:tr w:rsidR="00572DF6" w:rsidRPr="00E80F49" w14:paraId="209FDE9B" w14:textId="77777777" w:rsidTr="00E80F49">
        <w:trPr>
          <w:trHeight w:val="347"/>
        </w:trPr>
        <w:tc>
          <w:tcPr>
            <w:tcW w:w="2160" w:type="dxa"/>
            <w:vAlign w:val="center"/>
          </w:tcPr>
          <w:p w14:paraId="3958BEE9" w14:textId="77777777" w:rsidR="00572DF6" w:rsidRPr="00E80F49" w:rsidRDefault="00572DF6" w:rsidP="00572DF6">
            <w:pPr>
              <w:pStyle w:val="TAL"/>
            </w:pPr>
            <w:r w:rsidRPr="00E80F49">
              <w:t>6.4B.2.1.3 In-band emissions for intra-band contiguous EN-DC</w:t>
            </w:r>
          </w:p>
        </w:tc>
        <w:tc>
          <w:tcPr>
            <w:tcW w:w="1476" w:type="dxa"/>
            <w:vAlign w:val="center"/>
          </w:tcPr>
          <w:p w14:paraId="1CA0C9F6" w14:textId="77777777" w:rsidR="00572DF6" w:rsidRPr="00E80F49" w:rsidRDefault="00572DF6" w:rsidP="00572DF6">
            <w:pPr>
              <w:pStyle w:val="TAC"/>
            </w:pPr>
            <w:r w:rsidRPr="00E80F49">
              <w:t>36</w:t>
            </w:r>
          </w:p>
        </w:tc>
        <w:tc>
          <w:tcPr>
            <w:tcW w:w="4590" w:type="dxa"/>
            <w:vAlign w:val="center"/>
          </w:tcPr>
          <w:p w14:paraId="5F70A99F" w14:textId="2C22D553" w:rsidR="00572DF6" w:rsidRPr="00E80F49" w:rsidRDefault="00572DF6" w:rsidP="00572DF6">
            <w:pPr>
              <w:pStyle w:val="TAL"/>
            </w:pPr>
            <w:r w:rsidRPr="00E80F49">
              <w:t>”38.521-3_TPanalysis_6.4B.2.1.3_IBE_Intra_B_contig_v1.zip”</w:t>
            </w:r>
          </w:p>
        </w:tc>
        <w:tc>
          <w:tcPr>
            <w:tcW w:w="1854" w:type="dxa"/>
            <w:vAlign w:val="center"/>
          </w:tcPr>
          <w:p w14:paraId="00282F01" w14:textId="6DB45B2A" w:rsidR="00572DF6" w:rsidRPr="00E80F49" w:rsidRDefault="00572DF6" w:rsidP="00572DF6">
            <w:pPr>
              <w:pStyle w:val="TAL"/>
              <w:rPr>
                <w:szCs w:val="18"/>
              </w:rPr>
            </w:pPr>
            <w:r w:rsidRPr="00E80F49">
              <w:rPr>
                <w:szCs w:val="18"/>
              </w:rPr>
              <w:t>RAN5#92-e</w:t>
            </w:r>
          </w:p>
        </w:tc>
      </w:tr>
      <w:tr w:rsidR="00572DF6" w:rsidRPr="00E80F49" w14:paraId="51D09AC1" w14:textId="77777777" w:rsidTr="00E80F49">
        <w:trPr>
          <w:trHeight w:val="347"/>
        </w:trPr>
        <w:tc>
          <w:tcPr>
            <w:tcW w:w="2160" w:type="dxa"/>
            <w:vAlign w:val="center"/>
          </w:tcPr>
          <w:p w14:paraId="302B9E5A" w14:textId="77777777" w:rsidR="00572DF6" w:rsidRPr="00E80F49" w:rsidRDefault="00572DF6" w:rsidP="00572DF6">
            <w:pPr>
              <w:pStyle w:val="TAL"/>
            </w:pPr>
            <w:r w:rsidRPr="00E80F49">
              <w:t>6.5B.1.1 Occupied bandwidth for Intra-Band Contiguous EN-DC</w:t>
            </w:r>
          </w:p>
        </w:tc>
        <w:tc>
          <w:tcPr>
            <w:tcW w:w="1476" w:type="dxa"/>
            <w:vAlign w:val="center"/>
          </w:tcPr>
          <w:p w14:paraId="1466B3D8" w14:textId="77777777" w:rsidR="00572DF6" w:rsidRPr="00E80F49" w:rsidRDefault="00572DF6" w:rsidP="00572DF6">
            <w:pPr>
              <w:pStyle w:val="TAC"/>
              <w:rPr>
                <w:rFonts w:cs="Arial"/>
              </w:rPr>
            </w:pPr>
            <w:r w:rsidRPr="00E80F49">
              <w:t>X= intra-band ENDC channel BWs supported by UE</w:t>
            </w:r>
          </w:p>
        </w:tc>
        <w:tc>
          <w:tcPr>
            <w:tcW w:w="4590" w:type="dxa"/>
            <w:vAlign w:val="center"/>
          </w:tcPr>
          <w:p w14:paraId="430E3471" w14:textId="77777777" w:rsidR="00572DF6" w:rsidRPr="00E80F49" w:rsidRDefault="00572DF6" w:rsidP="00572DF6">
            <w:pPr>
              <w:pStyle w:val="TAL"/>
            </w:pPr>
            <w:r w:rsidRPr="00E80F49">
              <w:t>“38.521-3_TPanalysis_6.5B.1.1_OBW_Intra_B_contig.zip”</w:t>
            </w:r>
          </w:p>
        </w:tc>
        <w:tc>
          <w:tcPr>
            <w:tcW w:w="1854" w:type="dxa"/>
            <w:vAlign w:val="center"/>
          </w:tcPr>
          <w:p w14:paraId="12FEBE20" w14:textId="77777777" w:rsidR="00572DF6" w:rsidRPr="00E80F49" w:rsidRDefault="00572DF6" w:rsidP="00572DF6">
            <w:pPr>
              <w:pStyle w:val="TAL"/>
              <w:rPr>
                <w:szCs w:val="18"/>
              </w:rPr>
            </w:pPr>
            <w:r w:rsidRPr="00E80F49">
              <w:rPr>
                <w:szCs w:val="18"/>
              </w:rPr>
              <w:t>RAN5#3-5G-NR adhoc</w:t>
            </w:r>
          </w:p>
        </w:tc>
      </w:tr>
      <w:tr w:rsidR="00572DF6" w:rsidRPr="00E80F49" w14:paraId="0A43CE0A" w14:textId="77777777" w:rsidTr="00E80F49">
        <w:trPr>
          <w:trHeight w:val="347"/>
        </w:trPr>
        <w:tc>
          <w:tcPr>
            <w:tcW w:w="2160" w:type="dxa"/>
            <w:vAlign w:val="center"/>
          </w:tcPr>
          <w:p w14:paraId="4ACDC2BE" w14:textId="77777777" w:rsidR="00572DF6" w:rsidRPr="00E80F49" w:rsidRDefault="00572DF6" w:rsidP="00572DF6">
            <w:pPr>
              <w:pStyle w:val="TAL"/>
            </w:pPr>
            <w:r w:rsidRPr="00E80F49">
              <w:t>6.5B.2.1.1 Spectrum emissions mask for intra-band contiguous EN-DC</w:t>
            </w:r>
          </w:p>
        </w:tc>
        <w:tc>
          <w:tcPr>
            <w:tcW w:w="1476" w:type="dxa"/>
            <w:vAlign w:val="center"/>
          </w:tcPr>
          <w:p w14:paraId="52B4CAB0" w14:textId="77777777" w:rsidR="00572DF6" w:rsidRPr="00E80F49" w:rsidRDefault="00572DF6" w:rsidP="00572DF6">
            <w:pPr>
              <w:pStyle w:val="TAC"/>
              <w:rPr>
                <w:rFonts w:cs="Arial"/>
              </w:rPr>
            </w:pPr>
            <w:r w:rsidRPr="00E80F49">
              <w:rPr>
                <w:rFonts w:cs="Arial"/>
              </w:rPr>
              <w:t>304</w:t>
            </w:r>
          </w:p>
        </w:tc>
        <w:tc>
          <w:tcPr>
            <w:tcW w:w="4590" w:type="dxa"/>
            <w:vAlign w:val="center"/>
          </w:tcPr>
          <w:p w14:paraId="7CD0AFB4" w14:textId="77777777" w:rsidR="00572DF6" w:rsidRPr="00E80F49" w:rsidRDefault="00572DF6" w:rsidP="00572DF6">
            <w:pPr>
              <w:pStyle w:val="TAL"/>
            </w:pPr>
            <w:r w:rsidRPr="00E80F49">
              <w:t>“38.521-3_TPanalysis_6.2B.2.1_MPR_6.5B.2.1_SEM_6.5B.2.1.3_ACLR.zip”</w:t>
            </w:r>
          </w:p>
        </w:tc>
        <w:tc>
          <w:tcPr>
            <w:tcW w:w="1854" w:type="dxa"/>
            <w:vAlign w:val="center"/>
          </w:tcPr>
          <w:p w14:paraId="6CF19090" w14:textId="77777777" w:rsidR="00572DF6" w:rsidRPr="00E80F49" w:rsidRDefault="00572DF6" w:rsidP="00572DF6">
            <w:pPr>
              <w:pStyle w:val="TAL"/>
              <w:rPr>
                <w:szCs w:val="18"/>
              </w:rPr>
            </w:pPr>
            <w:r w:rsidRPr="00E80F49">
              <w:rPr>
                <w:szCs w:val="18"/>
              </w:rPr>
              <w:t>RAN5#87-e</w:t>
            </w:r>
          </w:p>
        </w:tc>
      </w:tr>
      <w:tr w:rsidR="00572DF6" w:rsidRPr="00E80F49" w14:paraId="3E89E2A5" w14:textId="77777777" w:rsidTr="00E80F49">
        <w:trPr>
          <w:trHeight w:val="347"/>
        </w:trPr>
        <w:tc>
          <w:tcPr>
            <w:tcW w:w="2160" w:type="dxa"/>
            <w:vAlign w:val="center"/>
          </w:tcPr>
          <w:p w14:paraId="6644147F" w14:textId="77777777" w:rsidR="00572DF6" w:rsidRPr="00E80F49" w:rsidRDefault="00572DF6" w:rsidP="00572DF6">
            <w:pPr>
              <w:pStyle w:val="TAL"/>
            </w:pPr>
            <w:r w:rsidRPr="00E80F49">
              <w:t>6.5B.2.1.3 Adjacent channel leakage ratio for intra-band contiguous EN-DC</w:t>
            </w:r>
          </w:p>
        </w:tc>
        <w:tc>
          <w:tcPr>
            <w:tcW w:w="1476" w:type="dxa"/>
            <w:vAlign w:val="center"/>
          </w:tcPr>
          <w:p w14:paraId="5CD3352F" w14:textId="77777777" w:rsidR="00572DF6" w:rsidRPr="00E80F49" w:rsidRDefault="00572DF6" w:rsidP="00572DF6">
            <w:pPr>
              <w:pStyle w:val="TAC"/>
              <w:rPr>
                <w:rFonts w:cs="Arial"/>
              </w:rPr>
            </w:pPr>
            <w:r w:rsidRPr="00E80F49">
              <w:rPr>
                <w:rFonts w:cs="Arial"/>
              </w:rPr>
              <w:t>2160</w:t>
            </w:r>
          </w:p>
        </w:tc>
        <w:tc>
          <w:tcPr>
            <w:tcW w:w="4590" w:type="dxa"/>
            <w:vAlign w:val="center"/>
          </w:tcPr>
          <w:p w14:paraId="2DAC3F3E" w14:textId="77777777" w:rsidR="00572DF6" w:rsidRPr="00E80F49" w:rsidRDefault="00572DF6" w:rsidP="00572DF6">
            <w:pPr>
              <w:pStyle w:val="TAL"/>
            </w:pPr>
            <w:r w:rsidRPr="00E80F49">
              <w:t>38.521-3_TPanalysis_6.2B.2.1_MPR_6.5B.2.1_SEM_6.5B.2.1.3_ACLR.zip“”</w:t>
            </w:r>
          </w:p>
        </w:tc>
        <w:tc>
          <w:tcPr>
            <w:tcW w:w="1854" w:type="dxa"/>
            <w:vAlign w:val="center"/>
          </w:tcPr>
          <w:p w14:paraId="4402E7F8" w14:textId="77777777" w:rsidR="00572DF6" w:rsidRPr="00E80F49" w:rsidRDefault="00572DF6" w:rsidP="00572DF6">
            <w:pPr>
              <w:pStyle w:val="TAL"/>
              <w:rPr>
                <w:szCs w:val="18"/>
              </w:rPr>
            </w:pPr>
            <w:r w:rsidRPr="00E80F49">
              <w:rPr>
                <w:szCs w:val="18"/>
              </w:rPr>
              <w:t>RAN5#87-e</w:t>
            </w:r>
          </w:p>
        </w:tc>
      </w:tr>
      <w:tr w:rsidR="00572DF6" w:rsidRPr="00E80F49" w14:paraId="69CB13C3" w14:textId="77777777" w:rsidTr="00E80F49">
        <w:trPr>
          <w:trHeight w:val="347"/>
        </w:trPr>
        <w:tc>
          <w:tcPr>
            <w:tcW w:w="2160" w:type="dxa"/>
            <w:vAlign w:val="center"/>
          </w:tcPr>
          <w:p w14:paraId="4F3ED476" w14:textId="0D790F45" w:rsidR="00572DF6" w:rsidRPr="00E80F49" w:rsidRDefault="00572DF6" w:rsidP="00572DF6">
            <w:pPr>
              <w:pStyle w:val="TAL"/>
            </w:pPr>
            <w:r w:rsidRPr="00E80F49">
              <w:t>6.5B.2.2.1 Spectrum emissions mask for intra-band non-contiguous EN-DC</w:t>
            </w:r>
          </w:p>
        </w:tc>
        <w:tc>
          <w:tcPr>
            <w:tcW w:w="1476" w:type="dxa"/>
            <w:vAlign w:val="center"/>
          </w:tcPr>
          <w:p w14:paraId="386992DA" w14:textId="07C12D68" w:rsidR="00572DF6" w:rsidRPr="00E80F49" w:rsidRDefault="00572DF6" w:rsidP="00572DF6">
            <w:pPr>
              <w:pStyle w:val="TAC"/>
              <w:rPr>
                <w:rFonts w:cs="Arial"/>
              </w:rPr>
            </w:pPr>
            <w:r w:rsidRPr="00E80F49">
              <w:rPr>
                <w:rFonts w:cs="Arial"/>
              </w:rPr>
              <w:t>228</w:t>
            </w:r>
          </w:p>
        </w:tc>
        <w:tc>
          <w:tcPr>
            <w:tcW w:w="4590" w:type="dxa"/>
            <w:vAlign w:val="center"/>
          </w:tcPr>
          <w:p w14:paraId="453382D2" w14:textId="18F7AF26" w:rsidR="00572DF6" w:rsidRPr="00E80F49" w:rsidRDefault="00572DF6" w:rsidP="00572DF6">
            <w:pPr>
              <w:pStyle w:val="TAL"/>
            </w:pPr>
            <w:r w:rsidRPr="00E80F49">
              <w:rPr>
                <w:rFonts w:eastAsia="??"/>
                <w:szCs w:val="32"/>
              </w:rPr>
              <w:t>38.521-3_TPanalysis_6.2B.2.2_MPR_6.5B.2.2.1_SEM_6.5B.2.2.3_ACLR_v1.zip</w:t>
            </w:r>
          </w:p>
        </w:tc>
        <w:tc>
          <w:tcPr>
            <w:tcW w:w="1854" w:type="dxa"/>
            <w:vAlign w:val="center"/>
          </w:tcPr>
          <w:p w14:paraId="642E9305" w14:textId="7106F967" w:rsidR="00572DF6" w:rsidRPr="00E80F49" w:rsidRDefault="00572DF6" w:rsidP="00572DF6">
            <w:pPr>
              <w:pStyle w:val="TAL"/>
              <w:rPr>
                <w:szCs w:val="18"/>
              </w:rPr>
            </w:pPr>
            <w:r w:rsidRPr="00E80F49">
              <w:rPr>
                <w:szCs w:val="18"/>
              </w:rPr>
              <w:t>RAN5#93-e</w:t>
            </w:r>
          </w:p>
        </w:tc>
      </w:tr>
      <w:tr w:rsidR="00572DF6" w:rsidRPr="00E80F49" w14:paraId="1713D682" w14:textId="77777777" w:rsidTr="00E80F49">
        <w:trPr>
          <w:trHeight w:val="347"/>
        </w:trPr>
        <w:tc>
          <w:tcPr>
            <w:tcW w:w="2160" w:type="dxa"/>
            <w:vAlign w:val="center"/>
          </w:tcPr>
          <w:p w14:paraId="1BD6C72E" w14:textId="7741A04D" w:rsidR="00572DF6" w:rsidRPr="00E80F49" w:rsidRDefault="00572DF6" w:rsidP="00572DF6">
            <w:pPr>
              <w:pStyle w:val="TAL"/>
            </w:pPr>
            <w:r w:rsidRPr="00E80F49">
              <w:t>6.5B.2.2.3 Adjacent channel leakage ratio for intra-band non-contiguous EN-DC</w:t>
            </w:r>
          </w:p>
        </w:tc>
        <w:tc>
          <w:tcPr>
            <w:tcW w:w="1476" w:type="dxa"/>
            <w:vAlign w:val="center"/>
          </w:tcPr>
          <w:p w14:paraId="19A3ED28" w14:textId="339AD1E4" w:rsidR="00572DF6" w:rsidRPr="00E80F49" w:rsidRDefault="00572DF6" w:rsidP="00572DF6">
            <w:pPr>
              <w:pStyle w:val="TAC"/>
              <w:rPr>
                <w:rFonts w:cs="Arial"/>
              </w:rPr>
            </w:pPr>
            <w:r w:rsidRPr="00E80F49">
              <w:rPr>
                <w:rFonts w:cs="Arial"/>
              </w:rPr>
              <w:t>1140</w:t>
            </w:r>
          </w:p>
        </w:tc>
        <w:tc>
          <w:tcPr>
            <w:tcW w:w="4590" w:type="dxa"/>
            <w:vAlign w:val="center"/>
          </w:tcPr>
          <w:p w14:paraId="40CDC8E9" w14:textId="5572D9D7" w:rsidR="00572DF6" w:rsidRPr="00E80F49" w:rsidRDefault="00572DF6" w:rsidP="00572DF6">
            <w:pPr>
              <w:pStyle w:val="TAL"/>
              <w:rPr>
                <w:rFonts w:eastAsia="??"/>
              </w:rPr>
            </w:pPr>
            <w:r w:rsidRPr="00E80F49">
              <w:rPr>
                <w:rFonts w:eastAsia="??"/>
                <w:szCs w:val="32"/>
              </w:rPr>
              <w:t>38.521-3_TPanalysis_6.2B.2.2_MPR_6.5B.2.2.1_SEM_6.5B.2.2.3_ACLR_v1.zip</w:t>
            </w:r>
          </w:p>
        </w:tc>
        <w:tc>
          <w:tcPr>
            <w:tcW w:w="1854" w:type="dxa"/>
            <w:vAlign w:val="center"/>
          </w:tcPr>
          <w:p w14:paraId="31A16105" w14:textId="321BE7EB" w:rsidR="00572DF6" w:rsidRPr="00E80F49" w:rsidRDefault="00572DF6" w:rsidP="00572DF6">
            <w:pPr>
              <w:pStyle w:val="TAL"/>
              <w:rPr>
                <w:szCs w:val="18"/>
              </w:rPr>
            </w:pPr>
            <w:r w:rsidRPr="00E80F49">
              <w:rPr>
                <w:szCs w:val="18"/>
              </w:rPr>
              <w:t>RAN5#93-e</w:t>
            </w:r>
          </w:p>
        </w:tc>
      </w:tr>
      <w:tr w:rsidR="00572DF6" w:rsidRPr="00E80F49" w14:paraId="4274CF9C" w14:textId="77777777" w:rsidTr="00E80F49">
        <w:trPr>
          <w:trHeight w:val="113"/>
        </w:trPr>
        <w:tc>
          <w:tcPr>
            <w:tcW w:w="2160" w:type="dxa"/>
            <w:vAlign w:val="center"/>
          </w:tcPr>
          <w:p w14:paraId="4AC8ADB5" w14:textId="4180E448" w:rsidR="00572DF6" w:rsidRPr="00E80F49" w:rsidRDefault="00572DF6" w:rsidP="00572DF6">
            <w:pPr>
              <w:pStyle w:val="TAL"/>
            </w:pPr>
            <w:r w:rsidRPr="00E80F49">
              <w:t>6.5B.3.1.2 Spurious emission band UE co-existence for intra-band contiguous EN-DC</w:t>
            </w:r>
          </w:p>
        </w:tc>
        <w:tc>
          <w:tcPr>
            <w:tcW w:w="1476" w:type="dxa"/>
            <w:vAlign w:val="center"/>
          </w:tcPr>
          <w:p w14:paraId="0FBCC376" w14:textId="08C275C0" w:rsidR="00572DF6" w:rsidRPr="00E80F49" w:rsidRDefault="00572DF6" w:rsidP="00572DF6">
            <w:pPr>
              <w:pStyle w:val="TAC"/>
              <w:rPr>
                <w:rFonts w:cs="Arial"/>
              </w:rPr>
            </w:pPr>
            <w:r w:rsidRPr="00E80F49">
              <w:rPr>
                <w:rFonts w:cs="Arial"/>
              </w:rPr>
              <w:t>8</w:t>
            </w:r>
          </w:p>
        </w:tc>
        <w:tc>
          <w:tcPr>
            <w:tcW w:w="4590" w:type="dxa"/>
            <w:vAlign w:val="center"/>
          </w:tcPr>
          <w:p w14:paraId="57A33D03" w14:textId="02D87E7C"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2C68904E" w14:textId="5F1C9E5E" w:rsidR="00572DF6" w:rsidRPr="00E80F49" w:rsidRDefault="00572DF6" w:rsidP="00572DF6">
            <w:pPr>
              <w:pStyle w:val="TAL"/>
              <w:rPr>
                <w:rFonts w:cs="Arial"/>
              </w:rPr>
            </w:pPr>
            <w:r w:rsidRPr="00E80F49">
              <w:rPr>
                <w:szCs w:val="18"/>
              </w:rPr>
              <w:t>RAN5#91-e</w:t>
            </w:r>
          </w:p>
        </w:tc>
      </w:tr>
      <w:tr w:rsidR="00572DF6" w:rsidRPr="00E80F49" w14:paraId="0B0622DC" w14:textId="77777777" w:rsidTr="00E80F49">
        <w:trPr>
          <w:trHeight w:val="113"/>
        </w:trPr>
        <w:tc>
          <w:tcPr>
            <w:tcW w:w="2160" w:type="dxa"/>
            <w:vAlign w:val="center"/>
          </w:tcPr>
          <w:p w14:paraId="164D7442" w14:textId="1BDA78E3" w:rsidR="00572DF6" w:rsidRPr="00E80F49" w:rsidRDefault="00572DF6" w:rsidP="00572DF6">
            <w:pPr>
              <w:pStyle w:val="TAL"/>
            </w:pPr>
            <w:r w:rsidRPr="00E80F49">
              <w:t xml:space="preserve">6.5B.3.2.2 Spurious emission band UE co-existence for intra-band non-contiguous EN-DC </w:t>
            </w:r>
          </w:p>
        </w:tc>
        <w:tc>
          <w:tcPr>
            <w:tcW w:w="1476" w:type="dxa"/>
            <w:vAlign w:val="center"/>
          </w:tcPr>
          <w:p w14:paraId="3471C0A0" w14:textId="275C6B84" w:rsidR="00572DF6" w:rsidRPr="00E80F49" w:rsidRDefault="00572DF6" w:rsidP="00572DF6">
            <w:pPr>
              <w:pStyle w:val="TAC"/>
              <w:rPr>
                <w:rFonts w:cs="Arial"/>
              </w:rPr>
            </w:pPr>
            <w:r w:rsidRPr="00E80F49">
              <w:rPr>
                <w:rFonts w:cs="Arial"/>
              </w:rPr>
              <w:t>8</w:t>
            </w:r>
          </w:p>
        </w:tc>
        <w:tc>
          <w:tcPr>
            <w:tcW w:w="4590" w:type="dxa"/>
            <w:vAlign w:val="center"/>
          </w:tcPr>
          <w:p w14:paraId="0AF779E4" w14:textId="1C40EDA0"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530BE968" w14:textId="7CB1213D" w:rsidR="00572DF6" w:rsidRPr="00E80F49" w:rsidRDefault="00572DF6" w:rsidP="00572DF6">
            <w:pPr>
              <w:pStyle w:val="TAL"/>
              <w:rPr>
                <w:szCs w:val="18"/>
              </w:rPr>
            </w:pPr>
            <w:r w:rsidRPr="00E80F49">
              <w:rPr>
                <w:szCs w:val="18"/>
              </w:rPr>
              <w:t>RAN5#91-e</w:t>
            </w:r>
          </w:p>
        </w:tc>
      </w:tr>
      <w:tr w:rsidR="00572DF6" w:rsidRPr="00E80F49" w14:paraId="2819786E" w14:textId="77777777" w:rsidTr="00E80F49">
        <w:trPr>
          <w:trHeight w:val="113"/>
        </w:trPr>
        <w:tc>
          <w:tcPr>
            <w:tcW w:w="2160" w:type="dxa"/>
            <w:vAlign w:val="center"/>
          </w:tcPr>
          <w:p w14:paraId="057410DE" w14:textId="06D3DFC6" w:rsidR="00572DF6" w:rsidRPr="00E80F49" w:rsidRDefault="00572DF6" w:rsidP="00572DF6">
            <w:pPr>
              <w:pStyle w:val="TAL"/>
            </w:pPr>
            <w:r w:rsidRPr="00E80F49">
              <w:t>6.5B.3.3.1 General spurious emissions for Inter-band EN-DC within FR1</w:t>
            </w:r>
          </w:p>
        </w:tc>
        <w:tc>
          <w:tcPr>
            <w:tcW w:w="1476" w:type="dxa"/>
            <w:vAlign w:val="center"/>
          </w:tcPr>
          <w:p w14:paraId="50B7B7F0" w14:textId="093C6E9F" w:rsidR="00572DF6" w:rsidRPr="00E80F49" w:rsidRDefault="00572DF6" w:rsidP="00572DF6">
            <w:pPr>
              <w:pStyle w:val="TAC"/>
              <w:rPr>
                <w:rFonts w:cs="Arial"/>
              </w:rPr>
            </w:pPr>
            <w:r w:rsidRPr="00E80F49">
              <w:rPr>
                <w:rFonts w:cs="Arial"/>
              </w:rPr>
              <w:t>12</w:t>
            </w:r>
          </w:p>
        </w:tc>
        <w:tc>
          <w:tcPr>
            <w:tcW w:w="4590" w:type="dxa"/>
            <w:vAlign w:val="center"/>
          </w:tcPr>
          <w:p w14:paraId="3318613B" w14:textId="5B1D9D86" w:rsidR="00572DF6" w:rsidRPr="00E80F49" w:rsidRDefault="00572DF6" w:rsidP="00572DF6">
            <w:pPr>
              <w:pStyle w:val="TAL"/>
              <w:rPr>
                <w:rFonts w:cs="Arial"/>
              </w:rPr>
            </w:pPr>
            <w:r w:rsidRPr="00E80F49">
              <w:rPr>
                <w:rFonts w:cs="Arial"/>
              </w:rPr>
              <w:t>“</w:t>
            </w:r>
            <w:r w:rsidRPr="00E80F49">
              <w:rPr>
                <w:rFonts w:eastAsia="??"/>
                <w:szCs w:val="32"/>
              </w:rPr>
              <w:t>38.521-3_TP analysis_6.5B.3.3.1_TX_SpurEmission_Inter_B_EN-DC.zip</w:t>
            </w:r>
            <w:r w:rsidRPr="00E80F49">
              <w:rPr>
                <w:rFonts w:cs="Arial"/>
              </w:rPr>
              <w:t>”</w:t>
            </w:r>
          </w:p>
        </w:tc>
        <w:tc>
          <w:tcPr>
            <w:tcW w:w="1854" w:type="dxa"/>
            <w:vAlign w:val="center"/>
          </w:tcPr>
          <w:p w14:paraId="4956F59E" w14:textId="6FA19EBF" w:rsidR="00572DF6" w:rsidRPr="00E80F49" w:rsidRDefault="00572DF6" w:rsidP="00572DF6">
            <w:pPr>
              <w:pStyle w:val="TAL"/>
              <w:rPr>
                <w:szCs w:val="18"/>
              </w:rPr>
            </w:pPr>
            <w:r w:rsidRPr="00E80F49">
              <w:rPr>
                <w:szCs w:val="18"/>
              </w:rPr>
              <w:t>RAN5#91-e</w:t>
            </w:r>
          </w:p>
        </w:tc>
      </w:tr>
      <w:tr w:rsidR="00572DF6" w:rsidRPr="00E80F49" w14:paraId="03C59027" w14:textId="77777777" w:rsidTr="00E80F49">
        <w:trPr>
          <w:trHeight w:val="113"/>
        </w:trPr>
        <w:tc>
          <w:tcPr>
            <w:tcW w:w="2160" w:type="dxa"/>
            <w:vAlign w:val="center"/>
          </w:tcPr>
          <w:p w14:paraId="742DD91E" w14:textId="77777777" w:rsidR="00572DF6" w:rsidRPr="00E80F49" w:rsidRDefault="00572DF6" w:rsidP="00572DF6">
            <w:pPr>
              <w:pStyle w:val="TAL"/>
            </w:pPr>
            <w:r w:rsidRPr="00E80F49">
              <w:t>6.5B.3.3.2 Spurious Emissions band UE co-existence for Inter-band within FR1</w:t>
            </w:r>
          </w:p>
        </w:tc>
        <w:tc>
          <w:tcPr>
            <w:tcW w:w="1476" w:type="dxa"/>
            <w:vAlign w:val="center"/>
          </w:tcPr>
          <w:p w14:paraId="1DEF46D7" w14:textId="77777777" w:rsidR="00572DF6" w:rsidRPr="00E80F49" w:rsidRDefault="00572DF6" w:rsidP="00572DF6">
            <w:pPr>
              <w:pStyle w:val="TAC"/>
            </w:pPr>
            <w:r w:rsidRPr="00E80F49">
              <w:t>Note 1</w:t>
            </w:r>
          </w:p>
        </w:tc>
        <w:tc>
          <w:tcPr>
            <w:tcW w:w="4590" w:type="dxa"/>
            <w:vAlign w:val="center"/>
          </w:tcPr>
          <w:p w14:paraId="7F7D7227" w14:textId="0D319509" w:rsidR="00572DF6" w:rsidRPr="00E80F49" w:rsidRDefault="00572DF6" w:rsidP="00572DF6">
            <w:pPr>
              <w:pStyle w:val="TAL"/>
            </w:pPr>
            <w:r w:rsidRPr="00E80F49">
              <w:t xml:space="preserve"> “38.521-3_TP analysis_6.5B.3.3.2_TX_SpurEmission_Inter_B_EN-DC”</w:t>
            </w:r>
          </w:p>
        </w:tc>
        <w:tc>
          <w:tcPr>
            <w:tcW w:w="1854" w:type="dxa"/>
            <w:vAlign w:val="center"/>
          </w:tcPr>
          <w:p w14:paraId="0A915063" w14:textId="00EB7DA8" w:rsidR="00572DF6" w:rsidRPr="00E80F49" w:rsidRDefault="00572DF6" w:rsidP="00572DF6">
            <w:pPr>
              <w:pStyle w:val="TAC"/>
              <w:jc w:val="left"/>
            </w:pPr>
            <w:r w:rsidRPr="00E80F49">
              <w:t>RAN5#91-e</w:t>
            </w:r>
          </w:p>
        </w:tc>
      </w:tr>
      <w:tr w:rsidR="00572DF6" w:rsidRPr="00E80F49" w14:paraId="74762927" w14:textId="77777777" w:rsidTr="00E80F49">
        <w:trPr>
          <w:trHeight w:val="113"/>
        </w:trPr>
        <w:tc>
          <w:tcPr>
            <w:tcW w:w="10080" w:type="dxa"/>
            <w:gridSpan w:val="4"/>
            <w:vAlign w:val="center"/>
          </w:tcPr>
          <w:p w14:paraId="4D37E5C2" w14:textId="65405246" w:rsidR="00572DF6" w:rsidRPr="00E80F49" w:rsidRDefault="00572DF6" w:rsidP="00572DF6">
            <w:pPr>
              <w:pStyle w:val="TAN"/>
              <w:rPr>
                <w:lang w:eastAsia="zh-CN"/>
              </w:rPr>
            </w:pPr>
            <w:r w:rsidRPr="00E80F49">
              <w:rPr>
                <w:lang w:eastAsia="zh-CN"/>
              </w:rPr>
              <w:t>Note 1: The maximum number of test point is 2 if only default points are applied.</w:t>
            </w:r>
          </w:p>
        </w:tc>
      </w:tr>
    </w:tbl>
    <w:p w14:paraId="7415A9A9" w14:textId="77777777" w:rsidR="002410C6" w:rsidRPr="00E80F49" w:rsidRDefault="002410C6" w:rsidP="002410C6"/>
    <w:p w14:paraId="7E1AB931" w14:textId="77777777" w:rsidR="00397292" w:rsidRPr="00E80F49" w:rsidRDefault="00397292" w:rsidP="00397292">
      <w:pPr>
        <w:pStyle w:val="TH"/>
      </w:pPr>
      <w:r w:rsidRPr="00E80F49">
        <w:lastRenderedPageBreak/>
        <w:t>Table 4.3</w:t>
      </w:r>
      <w:r w:rsidR="002410C6" w:rsidRPr="00E80F49">
        <w:t>.1.1</w:t>
      </w:r>
      <w:r w:rsidRPr="00E80F49">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59C67579" w14:textId="77777777" w:rsidTr="00750578">
        <w:trPr>
          <w:trHeight w:val="248"/>
        </w:trPr>
        <w:tc>
          <w:tcPr>
            <w:tcW w:w="2160" w:type="dxa"/>
            <w:vAlign w:val="center"/>
          </w:tcPr>
          <w:p w14:paraId="623F964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3C75A113" w14:textId="77777777" w:rsidR="00397292" w:rsidRPr="00E80F49" w:rsidRDefault="00397292" w:rsidP="00750578">
            <w:pPr>
              <w:pStyle w:val="TAH"/>
            </w:pPr>
            <w:r w:rsidRPr="00E80F49">
              <w:t>Number of test points</w:t>
            </w:r>
          </w:p>
        </w:tc>
        <w:tc>
          <w:tcPr>
            <w:tcW w:w="4590" w:type="dxa"/>
            <w:shd w:val="clear" w:color="auto" w:fill="auto"/>
            <w:vAlign w:val="center"/>
          </w:tcPr>
          <w:p w14:paraId="07B129FA" w14:textId="77777777" w:rsidR="00397292" w:rsidRPr="00E80F49" w:rsidRDefault="00397292" w:rsidP="00750578">
            <w:pPr>
              <w:pStyle w:val="TAH"/>
            </w:pPr>
            <w:r w:rsidRPr="00E80F49">
              <w:t>Justification in attachment</w:t>
            </w:r>
          </w:p>
        </w:tc>
        <w:tc>
          <w:tcPr>
            <w:tcW w:w="1854" w:type="dxa"/>
            <w:vAlign w:val="center"/>
          </w:tcPr>
          <w:p w14:paraId="32A407A8" w14:textId="77777777" w:rsidR="00397292" w:rsidRPr="00E80F49" w:rsidRDefault="00397292" w:rsidP="00750578">
            <w:pPr>
              <w:pStyle w:val="TAH"/>
            </w:pPr>
            <w:r w:rsidRPr="00E80F49">
              <w:t>Comments</w:t>
            </w:r>
          </w:p>
        </w:tc>
      </w:tr>
      <w:tr w:rsidR="00397292" w:rsidRPr="00E80F49" w14:paraId="627DB6E9" w14:textId="77777777" w:rsidTr="00750578">
        <w:tc>
          <w:tcPr>
            <w:tcW w:w="2160" w:type="dxa"/>
            <w:vAlign w:val="center"/>
          </w:tcPr>
          <w:p w14:paraId="2D957AB3" w14:textId="77777777" w:rsidR="00397292" w:rsidRPr="00E80F49" w:rsidRDefault="0065232C" w:rsidP="00750578">
            <w:pPr>
              <w:pStyle w:val="TAL"/>
            </w:pPr>
            <w:r w:rsidRPr="00E80F49">
              <w:t>7.3B Reference sensitivity for EN-DC</w:t>
            </w:r>
          </w:p>
        </w:tc>
        <w:tc>
          <w:tcPr>
            <w:tcW w:w="1476" w:type="dxa"/>
            <w:vAlign w:val="center"/>
          </w:tcPr>
          <w:p w14:paraId="5A90F367" w14:textId="77777777" w:rsidR="00397292" w:rsidRPr="00E80F49" w:rsidRDefault="00397292" w:rsidP="00750578">
            <w:pPr>
              <w:pStyle w:val="TAC"/>
              <w:rPr>
                <w:rFonts w:cs="Arial"/>
              </w:rPr>
            </w:pPr>
          </w:p>
        </w:tc>
        <w:tc>
          <w:tcPr>
            <w:tcW w:w="4590" w:type="dxa"/>
            <w:vAlign w:val="center"/>
          </w:tcPr>
          <w:p w14:paraId="05D6901C" w14:textId="5C57302D" w:rsidR="00397292" w:rsidRPr="00E80F49" w:rsidRDefault="0065232C" w:rsidP="00E201E9">
            <w:pPr>
              <w:pStyle w:val="TAL"/>
            </w:pPr>
            <w:r w:rsidRPr="00E80F49">
              <w:t>“</w:t>
            </w:r>
            <w:r w:rsidR="005A4748" w:rsidRPr="00E80F49">
              <w:t>38.521-3_TPanalysis_7.3B_RxSense_EN-DC with FR1</w:t>
            </w:r>
            <w:r w:rsidR="00CC4874" w:rsidRPr="00E80F49">
              <w:t>_v2</w:t>
            </w:r>
            <w:r w:rsidRPr="00E80F49">
              <w:t>.zip”</w:t>
            </w:r>
          </w:p>
        </w:tc>
        <w:tc>
          <w:tcPr>
            <w:tcW w:w="1854" w:type="dxa"/>
            <w:vAlign w:val="center"/>
          </w:tcPr>
          <w:p w14:paraId="136345E9" w14:textId="77777777" w:rsidR="00397292" w:rsidRPr="00E80F49" w:rsidRDefault="0065232C" w:rsidP="00E201E9">
            <w:pPr>
              <w:pStyle w:val="TAL"/>
            </w:pPr>
            <w:r w:rsidRPr="00E80F49">
              <w:t>RAN5#</w:t>
            </w:r>
            <w:r w:rsidR="005A4748" w:rsidRPr="00E80F49">
              <w:t>8</w:t>
            </w:r>
            <w:r w:rsidR="00CC4874" w:rsidRPr="00E80F49">
              <w:t>9</w:t>
            </w:r>
            <w:r w:rsidR="005A4748" w:rsidRPr="00E80F49">
              <w:t>-e</w:t>
            </w:r>
          </w:p>
        </w:tc>
      </w:tr>
      <w:tr w:rsidR="00E903FE" w:rsidRPr="00E80F49" w14:paraId="27EF06FA" w14:textId="77777777" w:rsidTr="00066F97">
        <w:tc>
          <w:tcPr>
            <w:tcW w:w="2160" w:type="dxa"/>
            <w:vAlign w:val="center"/>
          </w:tcPr>
          <w:p w14:paraId="0BDEFC7D" w14:textId="77777777" w:rsidR="00E903FE" w:rsidRPr="00E80F49" w:rsidRDefault="00E903FE" w:rsidP="00066F97">
            <w:pPr>
              <w:pStyle w:val="TAL"/>
            </w:pPr>
            <w:r w:rsidRPr="00E80F49">
              <w:t>7.4B.1 Maximum Input Level for Intra-Band Contiguous EN-DC</w:t>
            </w:r>
          </w:p>
        </w:tc>
        <w:tc>
          <w:tcPr>
            <w:tcW w:w="1476" w:type="dxa"/>
            <w:vAlign w:val="center"/>
          </w:tcPr>
          <w:p w14:paraId="0488F3D9" w14:textId="77777777" w:rsidR="00E903FE" w:rsidRPr="00E80F49" w:rsidRDefault="00E903FE" w:rsidP="00066F97">
            <w:pPr>
              <w:pStyle w:val="TAC"/>
              <w:rPr>
                <w:rFonts w:cs="Arial"/>
              </w:rPr>
            </w:pPr>
            <w:r w:rsidRPr="00E80F49">
              <w:rPr>
                <w:rFonts w:cs="Arial"/>
              </w:rPr>
              <w:t>6</w:t>
            </w:r>
          </w:p>
        </w:tc>
        <w:tc>
          <w:tcPr>
            <w:tcW w:w="4590" w:type="dxa"/>
            <w:vAlign w:val="center"/>
          </w:tcPr>
          <w:p w14:paraId="14FF744C" w14:textId="5DF195C1" w:rsidR="00E903FE" w:rsidRPr="00E80F49" w:rsidRDefault="00E903FE" w:rsidP="00066F97">
            <w:pPr>
              <w:pStyle w:val="TAL"/>
            </w:pPr>
            <w:r w:rsidRPr="00E80F49">
              <w:rPr>
                <w:rFonts w:cs="Arial"/>
                <w:color w:val="000000"/>
              </w:rPr>
              <w:t>“</w:t>
            </w:r>
            <w:r w:rsidRPr="00E80F49">
              <w:t>38.521-3_TP</w:t>
            </w:r>
            <w:r w:rsidR="00CB4D8E" w:rsidRPr="00E80F49">
              <w:t xml:space="preserve"> </w:t>
            </w:r>
            <w:r w:rsidRPr="00E80F49">
              <w:t>analysis_7.4B.1.1_MaxIL_Intra_B_contig.zip</w:t>
            </w:r>
            <w:r w:rsidRPr="00E80F49">
              <w:rPr>
                <w:rFonts w:cs="Arial"/>
                <w:color w:val="000000"/>
              </w:rPr>
              <w:t>”</w:t>
            </w:r>
          </w:p>
        </w:tc>
        <w:tc>
          <w:tcPr>
            <w:tcW w:w="1854" w:type="dxa"/>
            <w:vAlign w:val="center"/>
          </w:tcPr>
          <w:p w14:paraId="271D3E62" w14:textId="77777777" w:rsidR="00E903FE" w:rsidRPr="00E80F49" w:rsidRDefault="00E903FE" w:rsidP="00066F97">
            <w:pPr>
              <w:pStyle w:val="TAL"/>
            </w:pPr>
            <w:r w:rsidRPr="00E80F49">
              <w:t>RAN5#</w:t>
            </w:r>
            <w:r w:rsidRPr="00E80F49">
              <w:rPr>
                <w:lang w:eastAsia="ja-JP"/>
              </w:rPr>
              <w:t>82</w:t>
            </w:r>
          </w:p>
        </w:tc>
      </w:tr>
      <w:tr w:rsidR="00E903FE" w:rsidRPr="00E80F49" w14:paraId="1FAEB458" w14:textId="77777777" w:rsidTr="00066F97">
        <w:tc>
          <w:tcPr>
            <w:tcW w:w="2160" w:type="dxa"/>
            <w:vAlign w:val="center"/>
          </w:tcPr>
          <w:p w14:paraId="17EB6257" w14:textId="77777777" w:rsidR="00E903FE" w:rsidRPr="00E80F49" w:rsidRDefault="00E903FE" w:rsidP="00E903FE">
            <w:pPr>
              <w:keepNext/>
              <w:keepLines/>
              <w:spacing w:after="0"/>
              <w:rPr>
                <w:rFonts w:ascii="Arial" w:hAnsi="Arial"/>
                <w:sz w:val="18"/>
              </w:rPr>
            </w:pPr>
            <w:r w:rsidRPr="00E80F49">
              <w:rPr>
                <w:rFonts w:ascii="Arial" w:hAnsi="Arial"/>
                <w:sz w:val="18"/>
              </w:rPr>
              <w:t>7.4B.2 Maximum Input Level for Intra-Band Non-Contiguous EN-DC</w:t>
            </w:r>
          </w:p>
        </w:tc>
        <w:tc>
          <w:tcPr>
            <w:tcW w:w="1476" w:type="dxa"/>
            <w:vAlign w:val="center"/>
          </w:tcPr>
          <w:p w14:paraId="3C285BF4" w14:textId="77777777" w:rsidR="00E903FE" w:rsidRPr="00E80F49" w:rsidRDefault="00E903FE" w:rsidP="00E903FE">
            <w:pPr>
              <w:keepNext/>
              <w:keepLines/>
              <w:spacing w:after="0"/>
              <w:jc w:val="center"/>
              <w:rPr>
                <w:rFonts w:ascii="Arial" w:hAnsi="Arial" w:cs="Arial"/>
                <w:sz w:val="18"/>
              </w:rPr>
            </w:pPr>
            <w:r w:rsidRPr="00E80F49">
              <w:rPr>
                <w:rFonts w:ascii="Arial" w:hAnsi="Arial" w:cs="Arial"/>
                <w:sz w:val="18"/>
              </w:rPr>
              <w:t>6</w:t>
            </w:r>
          </w:p>
        </w:tc>
        <w:tc>
          <w:tcPr>
            <w:tcW w:w="4590" w:type="dxa"/>
            <w:vAlign w:val="center"/>
          </w:tcPr>
          <w:p w14:paraId="735C69E4" w14:textId="5AEB2414" w:rsidR="00E903FE" w:rsidRPr="00E80F49" w:rsidRDefault="00E903FE" w:rsidP="00E903FE">
            <w:pPr>
              <w:keepNext/>
              <w:keepLines/>
              <w:spacing w:after="0"/>
              <w:rPr>
                <w:rFonts w:ascii="Arial" w:hAnsi="Arial"/>
                <w:sz w:val="18"/>
              </w:rPr>
            </w:pPr>
            <w:r w:rsidRPr="00E80F49">
              <w:rPr>
                <w:rFonts w:ascii="Arial" w:hAnsi="Arial" w:cs="Arial"/>
                <w:color w:val="000000"/>
                <w:sz w:val="18"/>
              </w:rPr>
              <w:t>“</w:t>
            </w:r>
            <w:r w:rsidRPr="00E80F49">
              <w:rPr>
                <w:rFonts w:ascii="Arial" w:hAnsi="Arial"/>
                <w:sz w:val="18"/>
              </w:rPr>
              <w:t>38.521-3_TP</w:t>
            </w:r>
            <w:r w:rsidR="00CB4D8E" w:rsidRPr="00E80F49">
              <w:rPr>
                <w:rFonts w:ascii="Arial" w:hAnsi="Arial"/>
                <w:sz w:val="18"/>
              </w:rPr>
              <w:t xml:space="preserve"> </w:t>
            </w:r>
            <w:r w:rsidRPr="00E80F49">
              <w:rPr>
                <w:rFonts w:ascii="Arial" w:hAnsi="Arial"/>
                <w:sz w:val="18"/>
              </w:rPr>
              <w:t>analysis_7.4B.2_MaxIL_Intra_B_noncontig.zip</w:t>
            </w:r>
            <w:r w:rsidRPr="00E80F49">
              <w:rPr>
                <w:rFonts w:ascii="Arial" w:hAnsi="Arial" w:cs="Arial"/>
                <w:color w:val="000000"/>
                <w:sz w:val="18"/>
              </w:rPr>
              <w:t>”</w:t>
            </w:r>
          </w:p>
        </w:tc>
        <w:tc>
          <w:tcPr>
            <w:tcW w:w="1854" w:type="dxa"/>
            <w:vAlign w:val="center"/>
          </w:tcPr>
          <w:p w14:paraId="3B575041" w14:textId="77777777" w:rsidR="00E903FE" w:rsidRPr="00E80F49" w:rsidRDefault="00E903FE" w:rsidP="00E903FE">
            <w:pPr>
              <w:keepNext/>
              <w:keepLines/>
              <w:spacing w:after="0"/>
              <w:rPr>
                <w:rFonts w:ascii="Arial" w:hAnsi="Arial"/>
                <w:sz w:val="18"/>
              </w:rPr>
            </w:pPr>
            <w:r w:rsidRPr="00E80F49">
              <w:rPr>
                <w:rFonts w:ascii="Arial" w:hAnsi="Arial"/>
                <w:sz w:val="18"/>
              </w:rPr>
              <w:t>RAN5#</w:t>
            </w:r>
            <w:r w:rsidRPr="00E80F49">
              <w:rPr>
                <w:rFonts w:ascii="Arial" w:hAnsi="Arial"/>
                <w:sz w:val="18"/>
                <w:lang w:eastAsia="ja-JP"/>
              </w:rPr>
              <w:t>82</w:t>
            </w:r>
          </w:p>
        </w:tc>
      </w:tr>
      <w:tr w:rsidR="008F0EC0" w:rsidRPr="00E80F49" w14:paraId="5E931F4D" w14:textId="77777777" w:rsidTr="00C053AD">
        <w:tc>
          <w:tcPr>
            <w:tcW w:w="2160" w:type="dxa"/>
            <w:vAlign w:val="center"/>
          </w:tcPr>
          <w:p w14:paraId="0C494892" w14:textId="77777777" w:rsidR="008F0EC0" w:rsidRPr="00E80F49" w:rsidRDefault="008F0EC0" w:rsidP="008F0EC0">
            <w:pPr>
              <w:pStyle w:val="TAL"/>
            </w:pPr>
            <w:r w:rsidRPr="00E80F49">
              <w:t>7.5B.1 Adjacent Channel Selectivity for intra-band contiguous EN-DC (2 CCs)</w:t>
            </w:r>
          </w:p>
        </w:tc>
        <w:tc>
          <w:tcPr>
            <w:tcW w:w="1476" w:type="dxa"/>
            <w:vAlign w:val="center"/>
          </w:tcPr>
          <w:p w14:paraId="7271D025" w14:textId="129BD030" w:rsidR="008F0EC0" w:rsidRPr="00E80F49" w:rsidRDefault="008F0EC0" w:rsidP="008F0EC0">
            <w:pPr>
              <w:pStyle w:val="TAC"/>
              <w:rPr>
                <w:lang w:eastAsia="zh-CN"/>
              </w:rPr>
            </w:pPr>
            <w:r w:rsidRPr="00E80F49">
              <w:t>2</w:t>
            </w:r>
          </w:p>
        </w:tc>
        <w:tc>
          <w:tcPr>
            <w:tcW w:w="4590" w:type="dxa"/>
            <w:vAlign w:val="center"/>
          </w:tcPr>
          <w:p w14:paraId="134B03BF" w14:textId="481FE0BF" w:rsidR="008F0EC0" w:rsidRPr="00E80F49" w:rsidRDefault="008F0EC0" w:rsidP="008F0EC0">
            <w:pPr>
              <w:pStyle w:val="TAL"/>
            </w:pPr>
            <w:r w:rsidRPr="00E80F49">
              <w:rPr>
                <w:rFonts w:cs="Arial"/>
                <w:color w:val="000000"/>
              </w:rPr>
              <w:t>“</w:t>
            </w:r>
            <w:r w:rsidRPr="00E80F49">
              <w:t>38.521-3_TP analysis_7.5B.1_ACS_Intra_B_contig.zip</w:t>
            </w:r>
            <w:r w:rsidRPr="00E80F49">
              <w:rPr>
                <w:rFonts w:cs="Arial"/>
                <w:color w:val="000000"/>
              </w:rPr>
              <w:t>”</w:t>
            </w:r>
          </w:p>
        </w:tc>
        <w:tc>
          <w:tcPr>
            <w:tcW w:w="1854" w:type="dxa"/>
            <w:vAlign w:val="center"/>
          </w:tcPr>
          <w:p w14:paraId="3FDB63DE" w14:textId="2875DE4E" w:rsidR="008F0EC0" w:rsidRPr="00E80F49" w:rsidRDefault="008F0EC0" w:rsidP="008F0EC0">
            <w:pPr>
              <w:pStyle w:val="TAL"/>
              <w:rPr>
                <w:lang w:eastAsia="zh-CN"/>
              </w:rPr>
            </w:pPr>
            <w:r w:rsidRPr="00E80F49">
              <w:t>RAN5#</w:t>
            </w:r>
            <w:r w:rsidRPr="00E80F49">
              <w:rPr>
                <w:lang w:eastAsia="ja-JP"/>
              </w:rPr>
              <w:t>94-e</w:t>
            </w:r>
          </w:p>
        </w:tc>
      </w:tr>
      <w:tr w:rsidR="008F0EC0" w:rsidRPr="00E80F49" w14:paraId="44FFAF6C" w14:textId="77777777" w:rsidTr="00C053AD">
        <w:tc>
          <w:tcPr>
            <w:tcW w:w="2160" w:type="dxa"/>
            <w:vAlign w:val="center"/>
          </w:tcPr>
          <w:p w14:paraId="33BD97BB" w14:textId="147EA9B7" w:rsidR="008F0EC0" w:rsidRPr="00E80F49" w:rsidRDefault="008F0EC0" w:rsidP="008F0EC0">
            <w:pPr>
              <w:pStyle w:val="TAL"/>
            </w:pPr>
            <w:r w:rsidRPr="00E80F49">
              <w:t>7.5B.2 Adjacent Channel Selectivity for intra-band non-contiguous EN-DC (2 CCs)</w:t>
            </w:r>
          </w:p>
        </w:tc>
        <w:tc>
          <w:tcPr>
            <w:tcW w:w="1476" w:type="dxa"/>
            <w:vAlign w:val="center"/>
          </w:tcPr>
          <w:p w14:paraId="0B72B41C" w14:textId="5A41857B" w:rsidR="008F0EC0" w:rsidRPr="00E80F49" w:rsidRDefault="008F0EC0" w:rsidP="008F0EC0">
            <w:pPr>
              <w:pStyle w:val="TAC"/>
            </w:pPr>
            <w:r w:rsidRPr="00E80F49">
              <w:rPr>
                <w:lang w:eastAsia="zh-CN"/>
              </w:rPr>
              <w:t>2</w:t>
            </w:r>
          </w:p>
        </w:tc>
        <w:tc>
          <w:tcPr>
            <w:tcW w:w="4590" w:type="dxa"/>
            <w:vAlign w:val="center"/>
          </w:tcPr>
          <w:p w14:paraId="4A743B1C" w14:textId="1EAA9BC6" w:rsidR="008F0EC0" w:rsidRPr="00E80F49" w:rsidRDefault="008F0EC0" w:rsidP="008F0EC0">
            <w:pPr>
              <w:pStyle w:val="TAL"/>
            </w:pPr>
            <w:r w:rsidRPr="00E80F49">
              <w:t>Same as Table 4.1.1-1, test case 7.5</w:t>
            </w:r>
          </w:p>
        </w:tc>
        <w:tc>
          <w:tcPr>
            <w:tcW w:w="1854" w:type="dxa"/>
            <w:vAlign w:val="center"/>
          </w:tcPr>
          <w:p w14:paraId="680C9010" w14:textId="1226B77A" w:rsidR="008F0EC0" w:rsidRPr="00E80F49" w:rsidRDefault="008F0EC0" w:rsidP="008F0EC0">
            <w:pPr>
              <w:pStyle w:val="TAL"/>
            </w:pPr>
            <w:r w:rsidRPr="00E80F49">
              <w:t>RAN5#</w:t>
            </w:r>
            <w:r w:rsidRPr="00E80F49">
              <w:rPr>
                <w:lang w:eastAsia="ja-JP"/>
              </w:rPr>
              <w:t>94-e</w:t>
            </w:r>
          </w:p>
        </w:tc>
      </w:tr>
      <w:tr w:rsidR="008F0EC0" w:rsidRPr="00E80F49" w14:paraId="6DEF180A" w14:textId="77777777" w:rsidTr="00C053AD">
        <w:tc>
          <w:tcPr>
            <w:tcW w:w="2160" w:type="dxa"/>
            <w:vAlign w:val="center"/>
          </w:tcPr>
          <w:p w14:paraId="275BA5C2" w14:textId="72596DCD" w:rsidR="008F0EC0" w:rsidRPr="00E80F49" w:rsidRDefault="008F0EC0" w:rsidP="008F0EC0">
            <w:pPr>
              <w:pStyle w:val="TAL"/>
            </w:pPr>
            <w:r w:rsidRPr="00E80F49">
              <w:t>7.5B.3 Adjacent Channel Selectivity for inter-band EN-DC (1 NR CC)</w:t>
            </w:r>
          </w:p>
        </w:tc>
        <w:tc>
          <w:tcPr>
            <w:tcW w:w="1476" w:type="dxa"/>
            <w:vAlign w:val="center"/>
          </w:tcPr>
          <w:p w14:paraId="01F2C3C5" w14:textId="6BD6514C" w:rsidR="008F0EC0" w:rsidRPr="00E80F49" w:rsidRDefault="008F0EC0" w:rsidP="008F0EC0">
            <w:pPr>
              <w:pStyle w:val="TAC"/>
            </w:pPr>
            <w:r w:rsidRPr="00E80F49">
              <w:rPr>
                <w:lang w:eastAsia="zh-CN"/>
              </w:rPr>
              <w:t>3</w:t>
            </w:r>
          </w:p>
        </w:tc>
        <w:tc>
          <w:tcPr>
            <w:tcW w:w="4590" w:type="dxa"/>
            <w:vAlign w:val="center"/>
          </w:tcPr>
          <w:p w14:paraId="594D0A32" w14:textId="17F9CC52" w:rsidR="008F0EC0" w:rsidRPr="00E80F49" w:rsidRDefault="008F0EC0" w:rsidP="008F0EC0">
            <w:pPr>
              <w:pStyle w:val="TAL"/>
            </w:pPr>
            <w:r w:rsidRPr="00E80F49">
              <w:t>Same as Table 4.1.1-1, test case 7.5</w:t>
            </w:r>
          </w:p>
        </w:tc>
        <w:tc>
          <w:tcPr>
            <w:tcW w:w="1854" w:type="dxa"/>
            <w:vAlign w:val="center"/>
          </w:tcPr>
          <w:p w14:paraId="7B8D11C1" w14:textId="65201511" w:rsidR="008F0EC0" w:rsidRPr="00E80F49" w:rsidRDefault="008F0EC0" w:rsidP="008F0EC0">
            <w:pPr>
              <w:pStyle w:val="TAL"/>
            </w:pPr>
            <w:r w:rsidRPr="00E80F49">
              <w:t>RAN5#</w:t>
            </w:r>
            <w:r w:rsidRPr="00E80F49">
              <w:rPr>
                <w:lang w:eastAsia="ja-JP"/>
              </w:rPr>
              <w:t>94-e</w:t>
            </w:r>
          </w:p>
        </w:tc>
      </w:tr>
      <w:tr w:rsidR="00895DBD" w:rsidRPr="00E80F49" w14:paraId="5398E278" w14:textId="77777777" w:rsidTr="00AC3CCC">
        <w:tc>
          <w:tcPr>
            <w:tcW w:w="2160" w:type="dxa"/>
            <w:vAlign w:val="center"/>
          </w:tcPr>
          <w:p w14:paraId="4D24BD24" w14:textId="77777777" w:rsidR="00895DBD" w:rsidRPr="00E80F49" w:rsidRDefault="00895DBD" w:rsidP="00AC3CCC">
            <w:pPr>
              <w:pStyle w:val="TAL"/>
            </w:pPr>
            <w:bookmarkStart w:id="279" w:name="_Toc27476000"/>
            <w:bookmarkStart w:id="280" w:name="_Toc29495462"/>
            <w:bookmarkStart w:id="281" w:name="_Toc36116512"/>
            <w:bookmarkStart w:id="282" w:name="_Toc36118561"/>
            <w:bookmarkStart w:id="283" w:name="_Toc36560676"/>
            <w:r w:rsidRPr="00E80F49">
              <w:t>7.6B.2.1</w:t>
            </w:r>
            <w:r w:rsidRPr="00E80F49">
              <w:rPr>
                <w:lang w:eastAsia="zh-CN"/>
              </w:rPr>
              <w:t xml:space="preserve"> </w:t>
            </w:r>
            <w:r w:rsidRPr="00E80F49">
              <w:t>Inband blocking for intra-band contiguous EN-DC in FR1 (2 CCs)</w:t>
            </w:r>
            <w:bookmarkEnd w:id="279"/>
            <w:bookmarkEnd w:id="280"/>
            <w:bookmarkEnd w:id="281"/>
            <w:bookmarkEnd w:id="282"/>
            <w:bookmarkEnd w:id="283"/>
          </w:p>
        </w:tc>
        <w:tc>
          <w:tcPr>
            <w:tcW w:w="1476" w:type="dxa"/>
            <w:vAlign w:val="center"/>
          </w:tcPr>
          <w:p w14:paraId="1578E4B3" w14:textId="77777777" w:rsidR="00895DBD" w:rsidRPr="00E80F49" w:rsidRDefault="00895DBD" w:rsidP="00AC3CCC">
            <w:pPr>
              <w:pStyle w:val="TAC"/>
              <w:rPr>
                <w:lang w:eastAsia="zh-CN"/>
              </w:rPr>
            </w:pPr>
            <w:r w:rsidRPr="00E80F49">
              <w:rPr>
                <w:lang w:eastAsia="zh-CN"/>
              </w:rPr>
              <w:t>2</w:t>
            </w:r>
          </w:p>
        </w:tc>
        <w:tc>
          <w:tcPr>
            <w:tcW w:w="4590" w:type="dxa"/>
            <w:vAlign w:val="center"/>
          </w:tcPr>
          <w:p w14:paraId="59EA599A" w14:textId="4C023811" w:rsidR="00895DBD" w:rsidRPr="00E80F49" w:rsidRDefault="00895DBD" w:rsidP="00AC3CCC">
            <w:pPr>
              <w:pStyle w:val="TAL"/>
            </w:pPr>
            <w:r w:rsidRPr="00E80F49">
              <w:rPr>
                <w:lang w:eastAsia="zh-CN"/>
              </w:rPr>
              <w:t>“</w:t>
            </w:r>
            <w:r w:rsidRPr="00E80F49">
              <w:t>38.521-3_TP</w:t>
            </w:r>
            <w:r w:rsidR="00CB4D8E" w:rsidRPr="00E80F49">
              <w:t xml:space="preserve"> </w:t>
            </w:r>
            <w:r w:rsidRPr="00E80F49">
              <w:t>analysis_7.6B.2.1_IBB_Intra_B_contig.zip</w:t>
            </w:r>
            <w:r w:rsidRPr="00E80F49">
              <w:rPr>
                <w:rFonts w:cs="Arial"/>
                <w:color w:val="000000"/>
              </w:rPr>
              <w:t>”</w:t>
            </w:r>
          </w:p>
        </w:tc>
        <w:tc>
          <w:tcPr>
            <w:tcW w:w="1854" w:type="dxa"/>
            <w:vAlign w:val="center"/>
          </w:tcPr>
          <w:p w14:paraId="0E7C5A17"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0DB4DE8" w14:textId="77777777" w:rsidTr="00AC3CCC">
        <w:tc>
          <w:tcPr>
            <w:tcW w:w="2160" w:type="dxa"/>
            <w:vAlign w:val="center"/>
          </w:tcPr>
          <w:p w14:paraId="2B3505B0" w14:textId="77777777" w:rsidR="00895DBD" w:rsidRPr="00E80F49" w:rsidRDefault="00895DBD" w:rsidP="00AC3CCC">
            <w:pPr>
              <w:pStyle w:val="TAL"/>
            </w:pPr>
            <w:bookmarkStart w:id="284" w:name="_Toc27476002"/>
            <w:bookmarkStart w:id="285" w:name="_Toc29495463"/>
            <w:bookmarkStart w:id="286" w:name="_Toc36116513"/>
            <w:bookmarkStart w:id="287" w:name="_Toc36118562"/>
            <w:bookmarkStart w:id="288" w:name="_Toc36560677"/>
            <w:r w:rsidRPr="00E80F49">
              <w:t>7.6B.2.2</w:t>
            </w:r>
            <w:r w:rsidRPr="00E80F49">
              <w:rPr>
                <w:lang w:eastAsia="zh-CN"/>
              </w:rPr>
              <w:t xml:space="preserve"> </w:t>
            </w:r>
            <w:r w:rsidRPr="00E80F49">
              <w:t>Inband blocking for intra-band non-contiguous EN-DC in FR1 (2 CCs)</w:t>
            </w:r>
            <w:bookmarkEnd w:id="284"/>
            <w:bookmarkEnd w:id="285"/>
            <w:bookmarkEnd w:id="286"/>
            <w:bookmarkEnd w:id="287"/>
            <w:bookmarkEnd w:id="288"/>
          </w:p>
        </w:tc>
        <w:tc>
          <w:tcPr>
            <w:tcW w:w="1476" w:type="dxa"/>
            <w:vAlign w:val="center"/>
          </w:tcPr>
          <w:p w14:paraId="2C280096"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AB578E" w14:textId="77777777" w:rsidR="00895DBD" w:rsidRPr="00E80F49" w:rsidRDefault="00895DBD" w:rsidP="00AC3CCC">
            <w:pPr>
              <w:pStyle w:val="TAL"/>
              <w:rPr>
                <w:lang w:eastAsia="zh-CN"/>
              </w:rPr>
            </w:pPr>
            <w:r w:rsidRPr="00E80F49">
              <w:rPr>
                <w:lang w:eastAsia="zh-CN"/>
              </w:rPr>
              <w:t>“38.521-3_TPanalysis_7.6B.2.2_IBB_Intra_B_non-contig.zip”</w:t>
            </w:r>
          </w:p>
        </w:tc>
        <w:tc>
          <w:tcPr>
            <w:tcW w:w="1854" w:type="dxa"/>
            <w:vAlign w:val="center"/>
          </w:tcPr>
          <w:p w14:paraId="694AACFD" w14:textId="77777777" w:rsidR="00895DBD" w:rsidRPr="00E80F49" w:rsidRDefault="00895DBD" w:rsidP="00AC3CCC">
            <w:pPr>
              <w:pStyle w:val="TAL"/>
              <w:rPr>
                <w:lang w:eastAsia="zh-CN"/>
              </w:rPr>
            </w:pPr>
            <w:r w:rsidRPr="00E80F49">
              <w:t>RAN5#</w:t>
            </w:r>
            <w:r w:rsidRPr="00E80F49">
              <w:rPr>
                <w:lang w:eastAsia="ja-JP"/>
              </w:rPr>
              <w:t>8</w:t>
            </w:r>
            <w:r w:rsidRPr="00E80F49">
              <w:rPr>
                <w:lang w:eastAsia="zh-CN"/>
              </w:rPr>
              <w:t>7-e</w:t>
            </w:r>
          </w:p>
        </w:tc>
      </w:tr>
      <w:tr w:rsidR="00895DBD" w:rsidRPr="00E80F49" w14:paraId="6672AF46" w14:textId="77777777" w:rsidTr="00AC3CCC">
        <w:tc>
          <w:tcPr>
            <w:tcW w:w="2160" w:type="dxa"/>
            <w:vAlign w:val="center"/>
          </w:tcPr>
          <w:p w14:paraId="2848C1FB" w14:textId="77777777" w:rsidR="00895DBD" w:rsidRPr="00E80F49" w:rsidRDefault="00895DBD" w:rsidP="00AC3CCC">
            <w:pPr>
              <w:pStyle w:val="TAL"/>
            </w:pPr>
            <w:bookmarkStart w:id="289" w:name="_Toc27476004"/>
            <w:bookmarkStart w:id="290" w:name="_Toc29495464"/>
            <w:bookmarkStart w:id="291" w:name="_Toc36116514"/>
            <w:bookmarkStart w:id="292" w:name="_Toc36118563"/>
            <w:bookmarkStart w:id="293" w:name="_Toc36560678"/>
            <w:r w:rsidRPr="00E80F49">
              <w:t>7.6B.2.3</w:t>
            </w:r>
            <w:r w:rsidRPr="00E80F49">
              <w:rPr>
                <w:lang w:eastAsia="zh-CN"/>
              </w:rPr>
              <w:t xml:space="preserve"> </w:t>
            </w:r>
            <w:r w:rsidRPr="00E80F49">
              <w:t>Inband blocking for inter-band EN-DC within FR1 (2 CCs)</w:t>
            </w:r>
            <w:bookmarkEnd w:id="289"/>
            <w:bookmarkEnd w:id="290"/>
            <w:bookmarkEnd w:id="291"/>
            <w:bookmarkEnd w:id="292"/>
            <w:bookmarkEnd w:id="293"/>
          </w:p>
        </w:tc>
        <w:tc>
          <w:tcPr>
            <w:tcW w:w="1476" w:type="dxa"/>
            <w:vAlign w:val="center"/>
          </w:tcPr>
          <w:p w14:paraId="0A46880A"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.2</w:t>
            </w:r>
            <w:r w:rsidRPr="00E80F49">
              <w:t>.</w:t>
            </w:r>
          </w:p>
        </w:tc>
        <w:tc>
          <w:tcPr>
            <w:tcW w:w="4590" w:type="dxa"/>
            <w:vAlign w:val="center"/>
          </w:tcPr>
          <w:p w14:paraId="4EDD908B"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2</w:t>
            </w:r>
            <w:r w:rsidRPr="00E80F49">
              <w:t>.</w:t>
            </w:r>
          </w:p>
        </w:tc>
        <w:tc>
          <w:tcPr>
            <w:tcW w:w="1854" w:type="dxa"/>
            <w:vAlign w:val="center"/>
          </w:tcPr>
          <w:p w14:paraId="24FF051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7594C8B" w14:textId="77777777" w:rsidTr="00AC3CCC">
        <w:tc>
          <w:tcPr>
            <w:tcW w:w="2160" w:type="dxa"/>
            <w:vAlign w:val="center"/>
          </w:tcPr>
          <w:p w14:paraId="58BAF68E" w14:textId="77777777" w:rsidR="00895DBD" w:rsidRPr="00E80F49" w:rsidRDefault="00895DBD" w:rsidP="00AC3CCC">
            <w:pPr>
              <w:pStyle w:val="TAL"/>
            </w:pPr>
            <w:bookmarkStart w:id="294" w:name="_Toc27476025"/>
            <w:bookmarkStart w:id="295" w:name="_Toc29495484"/>
            <w:bookmarkStart w:id="296" w:name="_Toc36116535"/>
            <w:bookmarkStart w:id="297" w:name="_Toc36118584"/>
            <w:bookmarkStart w:id="298" w:name="_Toc36560699"/>
            <w:r w:rsidRPr="00E80F49">
              <w:t>7.6B.3.1</w:t>
            </w:r>
            <w:r w:rsidRPr="00E80F49">
              <w:rPr>
                <w:lang w:eastAsia="zh-CN"/>
              </w:rPr>
              <w:t xml:space="preserve"> </w:t>
            </w:r>
            <w:r w:rsidRPr="00E80F49">
              <w:t>Out-of-band blocking for intra-band contiguous EN-DC in FR1 (2 CCs)</w:t>
            </w:r>
            <w:bookmarkEnd w:id="294"/>
            <w:bookmarkEnd w:id="295"/>
            <w:bookmarkEnd w:id="296"/>
            <w:bookmarkEnd w:id="297"/>
            <w:bookmarkEnd w:id="298"/>
          </w:p>
        </w:tc>
        <w:tc>
          <w:tcPr>
            <w:tcW w:w="1476" w:type="dxa"/>
            <w:vAlign w:val="center"/>
          </w:tcPr>
          <w:p w14:paraId="17919588" w14:textId="77777777" w:rsidR="00895DBD" w:rsidRPr="00E80F49" w:rsidRDefault="00895DBD" w:rsidP="00AC3CCC">
            <w:pPr>
              <w:pStyle w:val="TAC"/>
              <w:rPr>
                <w:lang w:eastAsia="zh-CN"/>
              </w:rPr>
            </w:pPr>
            <w:r w:rsidRPr="00E80F49">
              <w:rPr>
                <w:lang w:eastAsia="zh-CN"/>
              </w:rPr>
              <w:t>1</w:t>
            </w:r>
          </w:p>
        </w:tc>
        <w:tc>
          <w:tcPr>
            <w:tcW w:w="4590" w:type="dxa"/>
            <w:vAlign w:val="center"/>
          </w:tcPr>
          <w:p w14:paraId="4722441E" w14:textId="5EA0C2C3" w:rsidR="00895DBD" w:rsidRPr="00E80F49" w:rsidRDefault="00895DBD" w:rsidP="00AC3CCC">
            <w:pPr>
              <w:pStyle w:val="TAL"/>
              <w:rPr>
                <w:lang w:eastAsia="zh-CN"/>
              </w:rPr>
            </w:pPr>
            <w:r w:rsidRPr="00E80F49">
              <w:rPr>
                <w:lang w:eastAsia="zh-CN"/>
              </w:rPr>
              <w:t>“38.521-3_TP</w:t>
            </w:r>
            <w:r w:rsidR="00CB4D8E" w:rsidRPr="00E80F49">
              <w:rPr>
                <w:lang w:eastAsia="zh-CN"/>
              </w:rPr>
              <w:t xml:space="preserve"> </w:t>
            </w:r>
            <w:r w:rsidRPr="00E80F49">
              <w:rPr>
                <w:lang w:eastAsia="zh-CN"/>
              </w:rPr>
              <w:t>analysis_7.6B.3.1_OOBB_Intra_B_contig</w:t>
            </w:r>
            <w:r w:rsidRPr="00E80F49">
              <w:t>.zip</w:t>
            </w:r>
            <w:r w:rsidRPr="00E80F49">
              <w:rPr>
                <w:rFonts w:cs="Arial"/>
                <w:color w:val="000000"/>
              </w:rPr>
              <w:t>”</w:t>
            </w:r>
          </w:p>
        </w:tc>
        <w:tc>
          <w:tcPr>
            <w:tcW w:w="1854" w:type="dxa"/>
            <w:vAlign w:val="center"/>
          </w:tcPr>
          <w:p w14:paraId="089C183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701AE56" w14:textId="77777777" w:rsidTr="00AC3CCC">
        <w:tc>
          <w:tcPr>
            <w:tcW w:w="2160" w:type="dxa"/>
            <w:vAlign w:val="center"/>
          </w:tcPr>
          <w:p w14:paraId="67DA5F8A" w14:textId="77777777" w:rsidR="00895DBD" w:rsidRPr="00E80F49" w:rsidRDefault="00895DBD" w:rsidP="00AC3CCC">
            <w:pPr>
              <w:pStyle w:val="TAL"/>
            </w:pPr>
            <w:bookmarkStart w:id="299" w:name="_Toc27476027"/>
            <w:bookmarkStart w:id="300" w:name="_Toc29495485"/>
            <w:bookmarkStart w:id="301" w:name="_Toc36116536"/>
            <w:bookmarkStart w:id="302" w:name="_Toc36118585"/>
            <w:bookmarkStart w:id="303" w:name="_Toc36560700"/>
            <w:r w:rsidRPr="00E80F49">
              <w:t>7.6B.3.2</w:t>
            </w:r>
            <w:r w:rsidRPr="00E80F49">
              <w:rPr>
                <w:lang w:eastAsia="zh-CN"/>
              </w:rPr>
              <w:t xml:space="preserve"> </w:t>
            </w:r>
            <w:r w:rsidRPr="00E80F49">
              <w:t>Out-of-band blocking for intra-band non-contiguous EN-DC in FR1 (2 CCs)</w:t>
            </w:r>
            <w:bookmarkEnd w:id="299"/>
            <w:bookmarkEnd w:id="300"/>
            <w:bookmarkEnd w:id="301"/>
            <w:bookmarkEnd w:id="302"/>
            <w:bookmarkEnd w:id="303"/>
          </w:p>
        </w:tc>
        <w:tc>
          <w:tcPr>
            <w:tcW w:w="1476" w:type="dxa"/>
            <w:vAlign w:val="center"/>
          </w:tcPr>
          <w:p w14:paraId="3F901251"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1B7775" w14:textId="77777777" w:rsidR="00895DBD" w:rsidRPr="00E80F49" w:rsidRDefault="00895DBD" w:rsidP="00AC3CCC">
            <w:pPr>
              <w:pStyle w:val="TAL"/>
            </w:pPr>
            <w:r w:rsidRPr="00E80F49">
              <w:rPr>
                <w:lang w:eastAsia="zh-CN"/>
              </w:rPr>
              <w:t>“</w:t>
            </w:r>
            <w:r w:rsidRPr="00E80F49">
              <w:t>38.521-3_TPanalysis_7.6B.3.2_OOBB_Intra_B_non-contig.zip</w:t>
            </w:r>
            <w:r w:rsidRPr="00E80F49">
              <w:rPr>
                <w:rFonts w:cs="Arial"/>
                <w:color w:val="000000"/>
              </w:rPr>
              <w:t>”</w:t>
            </w:r>
          </w:p>
        </w:tc>
        <w:tc>
          <w:tcPr>
            <w:tcW w:w="1854" w:type="dxa"/>
            <w:vAlign w:val="center"/>
          </w:tcPr>
          <w:p w14:paraId="59C28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3C04BB36" w14:textId="77777777" w:rsidTr="00AC3CCC">
        <w:tc>
          <w:tcPr>
            <w:tcW w:w="2160" w:type="dxa"/>
            <w:vAlign w:val="center"/>
          </w:tcPr>
          <w:p w14:paraId="3689E525" w14:textId="77777777" w:rsidR="00895DBD" w:rsidRPr="00E80F49" w:rsidRDefault="00895DBD" w:rsidP="00AC3CCC">
            <w:pPr>
              <w:pStyle w:val="TAL"/>
            </w:pPr>
            <w:bookmarkStart w:id="304" w:name="_Toc27476029"/>
            <w:bookmarkStart w:id="305" w:name="_Toc29495486"/>
            <w:bookmarkStart w:id="306" w:name="_Toc36116537"/>
            <w:bookmarkStart w:id="307" w:name="_Toc36118586"/>
            <w:bookmarkStart w:id="308" w:name="_Toc36560701"/>
            <w:r w:rsidRPr="00E80F49">
              <w:t>7.6B.3.3</w:t>
            </w:r>
            <w:r w:rsidRPr="00E80F49">
              <w:rPr>
                <w:lang w:eastAsia="zh-CN"/>
              </w:rPr>
              <w:t xml:space="preserve"> </w:t>
            </w:r>
            <w:r w:rsidRPr="00E80F49">
              <w:t>Out-of-band blocking for inter-band EN-DC within FR1 (2 CCs)</w:t>
            </w:r>
            <w:bookmarkEnd w:id="304"/>
            <w:bookmarkEnd w:id="305"/>
            <w:bookmarkEnd w:id="306"/>
            <w:bookmarkEnd w:id="307"/>
            <w:bookmarkEnd w:id="308"/>
          </w:p>
        </w:tc>
        <w:tc>
          <w:tcPr>
            <w:tcW w:w="1476" w:type="dxa"/>
            <w:vAlign w:val="center"/>
          </w:tcPr>
          <w:p w14:paraId="6328965B" w14:textId="77777777" w:rsidR="00895DBD" w:rsidRPr="00E80F49" w:rsidRDefault="00895DBD" w:rsidP="00AC3CCC">
            <w:pPr>
              <w:pStyle w:val="TAC"/>
              <w:rPr>
                <w:lang w:eastAsia="zh-CN"/>
              </w:rPr>
            </w:pPr>
            <w:r w:rsidRPr="00E80F49">
              <w:rPr>
                <w:lang w:eastAsia="zh-CN"/>
              </w:rPr>
              <w:t>1</w:t>
            </w:r>
          </w:p>
        </w:tc>
        <w:tc>
          <w:tcPr>
            <w:tcW w:w="4590" w:type="dxa"/>
            <w:vAlign w:val="center"/>
          </w:tcPr>
          <w:p w14:paraId="271CF9B3" w14:textId="0C14EFF9" w:rsidR="00895DBD" w:rsidRPr="00E80F49" w:rsidRDefault="00895DBD" w:rsidP="00AC3CCC">
            <w:pPr>
              <w:pStyle w:val="TAL"/>
            </w:pPr>
            <w:r w:rsidRPr="00E80F49">
              <w:rPr>
                <w:rFonts w:cs="Arial"/>
                <w:color w:val="000000"/>
              </w:rPr>
              <w:t>“</w:t>
            </w:r>
            <w:r w:rsidRPr="00E80F49">
              <w:t>38.521-3_TP</w:t>
            </w:r>
            <w:r w:rsidR="00CB4D8E" w:rsidRPr="00E80F49">
              <w:t xml:space="preserve"> </w:t>
            </w:r>
            <w:r w:rsidRPr="00E80F49">
              <w:t>analysis_7.6B.3.3_OOBB_Inter_B_within FR1.zip</w:t>
            </w:r>
            <w:r w:rsidRPr="00E80F49">
              <w:rPr>
                <w:rFonts w:cs="Arial"/>
                <w:color w:val="000000"/>
              </w:rPr>
              <w:t>”</w:t>
            </w:r>
          </w:p>
        </w:tc>
        <w:tc>
          <w:tcPr>
            <w:tcW w:w="1854" w:type="dxa"/>
            <w:vAlign w:val="center"/>
          </w:tcPr>
          <w:p w14:paraId="1DA41D4C"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8C2ED82" w14:textId="77777777" w:rsidTr="00AC3CCC">
        <w:tc>
          <w:tcPr>
            <w:tcW w:w="2160" w:type="dxa"/>
            <w:vAlign w:val="center"/>
          </w:tcPr>
          <w:p w14:paraId="1C8ECEDA" w14:textId="77777777" w:rsidR="00895DBD" w:rsidRPr="00E80F49" w:rsidRDefault="00895DBD" w:rsidP="00AC3CCC">
            <w:pPr>
              <w:pStyle w:val="TAL"/>
            </w:pPr>
            <w:bookmarkStart w:id="309" w:name="_Toc27476039"/>
            <w:bookmarkStart w:id="310" w:name="_Toc29495495"/>
            <w:bookmarkStart w:id="311" w:name="_Toc36116546"/>
            <w:bookmarkStart w:id="312" w:name="_Toc36118595"/>
            <w:bookmarkStart w:id="313" w:name="_Toc36560710"/>
            <w:r w:rsidRPr="00E80F49">
              <w:t>7.6B.4.1</w:t>
            </w:r>
            <w:r w:rsidRPr="00E80F49">
              <w:rPr>
                <w:lang w:eastAsia="zh-CN"/>
              </w:rPr>
              <w:t xml:space="preserve"> </w:t>
            </w:r>
            <w:r w:rsidRPr="00E80F49">
              <w:t>Narrow band blocking for intra-band contiguous EN-DC in FR1 (2 CCs)</w:t>
            </w:r>
            <w:bookmarkEnd w:id="309"/>
            <w:bookmarkEnd w:id="310"/>
            <w:bookmarkEnd w:id="311"/>
            <w:bookmarkEnd w:id="312"/>
            <w:bookmarkEnd w:id="313"/>
          </w:p>
        </w:tc>
        <w:tc>
          <w:tcPr>
            <w:tcW w:w="1476" w:type="dxa"/>
            <w:vAlign w:val="center"/>
          </w:tcPr>
          <w:p w14:paraId="2DA23892" w14:textId="77777777" w:rsidR="00895DBD" w:rsidRPr="00E80F49" w:rsidRDefault="00895DBD" w:rsidP="00AC3CCC">
            <w:pPr>
              <w:pStyle w:val="TAC"/>
              <w:rPr>
                <w:lang w:eastAsia="zh-CN"/>
              </w:rPr>
            </w:pPr>
            <w:r w:rsidRPr="00E80F49">
              <w:rPr>
                <w:lang w:eastAsia="zh-CN"/>
              </w:rPr>
              <w:t>2</w:t>
            </w:r>
          </w:p>
        </w:tc>
        <w:tc>
          <w:tcPr>
            <w:tcW w:w="4590" w:type="dxa"/>
            <w:vAlign w:val="center"/>
          </w:tcPr>
          <w:p w14:paraId="4360F56E" w14:textId="268D3A68" w:rsidR="00895DBD" w:rsidRPr="00E80F49" w:rsidRDefault="00895DBD" w:rsidP="00AC3CCC">
            <w:pPr>
              <w:pStyle w:val="TAL"/>
              <w:rPr>
                <w:rFonts w:cs="Arial"/>
                <w:color w:val="000000"/>
              </w:rPr>
            </w:pPr>
            <w:r w:rsidRPr="00E80F49">
              <w:rPr>
                <w:rFonts w:cs="Arial"/>
                <w:color w:val="000000"/>
              </w:rPr>
              <w:t>“38.521-3_TP</w:t>
            </w:r>
            <w:r w:rsidR="00CB4D8E" w:rsidRPr="00E80F49">
              <w:rPr>
                <w:rFonts w:cs="Arial"/>
                <w:color w:val="000000"/>
              </w:rPr>
              <w:t xml:space="preserve"> </w:t>
            </w:r>
            <w:r w:rsidRPr="00E80F49">
              <w:rPr>
                <w:rFonts w:cs="Arial"/>
                <w:color w:val="000000"/>
              </w:rPr>
              <w:t>analysis_7.6B.4.1_NBB_Intra_B_contig.zip”</w:t>
            </w:r>
          </w:p>
        </w:tc>
        <w:tc>
          <w:tcPr>
            <w:tcW w:w="1854" w:type="dxa"/>
            <w:vAlign w:val="center"/>
          </w:tcPr>
          <w:p w14:paraId="79B4663B"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429B216" w14:textId="77777777" w:rsidTr="00AC3CCC">
        <w:tc>
          <w:tcPr>
            <w:tcW w:w="2160" w:type="dxa"/>
            <w:vAlign w:val="center"/>
          </w:tcPr>
          <w:p w14:paraId="091E4250" w14:textId="77777777" w:rsidR="00895DBD" w:rsidRPr="00E80F49" w:rsidRDefault="00895DBD" w:rsidP="00AC3CCC">
            <w:pPr>
              <w:pStyle w:val="TAL"/>
            </w:pPr>
            <w:bookmarkStart w:id="314" w:name="_Toc27476041"/>
            <w:bookmarkStart w:id="315" w:name="_Toc29495496"/>
            <w:bookmarkStart w:id="316" w:name="_Toc36116547"/>
            <w:bookmarkStart w:id="317" w:name="_Toc36118596"/>
            <w:bookmarkStart w:id="318" w:name="_Toc36560711"/>
            <w:r w:rsidRPr="00E80F49">
              <w:t>7.6B.4.2</w:t>
            </w:r>
            <w:r w:rsidRPr="00E80F49">
              <w:rPr>
                <w:lang w:eastAsia="zh-CN"/>
              </w:rPr>
              <w:t xml:space="preserve"> </w:t>
            </w:r>
            <w:r w:rsidRPr="00E80F49">
              <w:t>Narrow band blocking for intra-band non-contiguous EN-DC in FR1 (2 CCs)</w:t>
            </w:r>
            <w:bookmarkEnd w:id="314"/>
            <w:bookmarkEnd w:id="315"/>
            <w:bookmarkEnd w:id="316"/>
            <w:bookmarkEnd w:id="317"/>
            <w:bookmarkEnd w:id="318"/>
          </w:p>
        </w:tc>
        <w:tc>
          <w:tcPr>
            <w:tcW w:w="1476" w:type="dxa"/>
            <w:vAlign w:val="center"/>
          </w:tcPr>
          <w:p w14:paraId="68E29F5F" w14:textId="77777777" w:rsidR="00895DBD" w:rsidRPr="00E80F49" w:rsidRDefault="00895DBD" w:rsidP="00AC3CCC">
            <w:pPr>
              <w:pStyle w:val="TAC"/>
              <w:rPr>
                <w:lang w:eastAsia="zh-CN"/>
              </w:rPr>
            </w:pPr>
            <w:r w:rsidRPr="00E80F49">
              <w:rPr>
                <w:lang w:eastAsia="zh-CN"/>
              </w:rPr>
              <w:t>1</w:t>
            </w:r>
          </w:p>
        </w:tc>
        <w:tc>
          <w:tcPr>
            <w:tcW w:w="4590" w:type="dxa"/>
            <w:vAlign w:val="center"/>
          </w:tcPr>
          <w:p w14:paraId="5908F513" w14:textId="77777777" w:rsidR="00895DBD" w:rsidRPr="00E80F49" w:rsidRDefault="00895DBD" w:rsidP="00AC3CCC">
            <w:pPr>
              <w:pStyle w:val="TAL"/>
              <w:rPr>
                <w:lang w:eastAsia="zh-CN"/>
              </w:rPr>
            </w:pPr>
            <w:r w:rsidRPr="00E80F49">
              <w:rPr>
                <w:lang w:eastAsia="zh-CN"/>
              </w:rPr>
              <w:t>“38.521-3_TPanalysis_7.6B.4.2_NBB_Intra_B_non-contig</w:t>
            </w:r>
            <w:r w:rsidRPr="00E80F49">
              <w:t>.zip</w:t>
            </w:r>
            <w:r w:rsidRPr="00E80F49">
              <w:rPr>
                <w:rFonts w:cs="Arial"/>
                <w:color w:val="000000"/>
              </w:rPr>
              <w:t>”</w:t>
            </w:r>
          </w:p>
        </w:tc>
        <w:tc>
          <w:tcPr>
            <w:tcW w:w="1854" w:type="dxa"/>
            <w:vAlign w:val="center"/>
          </w:tcPr>
          <w:p w14:paraId="47AEB384"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64B556" w14:textId="77777777" w:rsidTr="00AC3CCC">
        <w:tc>
          <w:tcPr>
            <w:tcW w:w="2160" w:type="dxa"/>
            <w:vAlign w:val="center"/>
          </w:tcPr>
          <w:p w14:paraId="1EA1B562" w14:textId="77777777" w:rsidR="00895DBD" w:rsidRPr="00E80F49" w:rsidRDefault="00895DBD" w:rsidP="00AC3CCC">
            <w:pPr>
              <w:pStyle w:val="TAL"/>
            </w:pPr>
            <w:bookmarkStart w:id="319" w:name="_Toc27476043"/>
            <w:bookmarkStart w:id="320" w:name="_Toc29495497"/>
            <w:bookmarkStart w:id="321" w:name="_Toc36116548"/>
            <w:bookmarkStart w:id="322" w:name="_Toc36118597"/>
            <w:bookmarkStart w:id="323" w:name="_Toc36560712"/>
            <w:r w:rsidRPr="00E80F49">
              <w:t>7.6B.4.3</w:t>
            </w:r>
            <w:r w:rsidRPr="00E80F49">
              <w:rPr>
                <w:lang w:eastAsia="zh-CN"/>
              </w:rPr>
              <w:t xml:space="preserve"> </w:t>
            </w:r>
            <w:r w:rsidRPr="00E80F49">
              <w:t>Narrow band blocking for inter-band EN-DC within FR1 (2 CCs)</w:t>
            </w:r>
            <w:bookmarkEnd w:id="319"/>
            <w:bookmarkEnd w:id="320"/>
            <w:bookmarkEnd w:id="321"/>
            <w:bookmarkEnd w:id="322"/>
            <w:bookmarkEnd w:id="323"/>
          </w:p>
        </w:tc>
        <w:tc>
          <w:tcPr>
            <w:tcW w:w="1476" w:type="dxa"/>
            <w:vAlign w:val="center"/>
          </w:tcPr>
          <w:p w14:paraId="3CB83DB4"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4590" w:type="dxa"/>
            <w:vAlign w:val="center"/>
          </w:tcPr>
          <w:p w14:paraId="0323F8B6"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1854" w:type="dxa"/>
            <w:vAlign w:val="center"/>
          </w:tcPr>
          <w:p w14:paraId="16091B3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23B9A24" w14:textId="77777777" w:rsidTr="00AC3CCC">
        <w:tc>
          <w:tcPr>
            <w:tcW w:w="2160" w:type="dxa"/>
            <w:vAlign w:val="center"/>
          </w:tcPr>
          <w:p w14:paraId="108D9E3B" w14:textId="77777777" w:rsidR="00895DBD" w:rsidRPr="00E80F49" w:rsidRDefault="00895DBD" w:rsidP="00AC3CCC">
            <w:pPr>
              <w:pStyle w:val="TAL"/>
            </w:pPr>
            <w:bookmarkStart w:id="324" w:name="_Toc27476062"/>
            <w:bookmarkStart w:id="325" w:name="_Toc29495513"/>
            <w:bookmarkStart w:id="326" w:name="_Toc36116564"/>
            <w:bookmarkStart w:id="327" w:name="_Toc36118613"/>
            <w:bookmarkStart w:id="328" w:name="_Toc36560728"/>
            <w:r w:rsidRPr="00E80F49">
              <w:t>7.7B.1</w:t>
            </w:r>
            <w:r w:rsidRPr="00E80F49">
              <w:rPr>
                <w:lang w:eastAsia="zh-CN"/>
              </w:rPr>
              <w:t xml:space="preserve"> </w:t>
            </w:r>
            <w:r w:rsidRPr="00E80F49">
              <w:t>Spurious Response for intra-band contiguous EN-DC in FR1 (2 CCs)</w:t>
            </w:r>
            <w:bookmarkEnd w:id="324"/>
            <w:bookmarkEnd w:id="325"/>
            <w:bookmarkEnd w:id="326"/>
            <w:bookmarkEnd w:id="327"/>
            <w:bookmarkEnd w:id="328"/>
          </w:p>
        </w:tc>
        <w:tc>
          <w:tcPr>
            <w:tcW w:w="1476" w:type="dxa"/>
            <w:vAlign w:val="center"/>
          </w:tcPr>
          <w:p w14:paraId="23FBE5D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4590" w:type="dxa"/>
            <w:vAlign w:val="center"/>
          </w:tcPr>
          <w:p w14:paraId="11AC7F76"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1854" w:type="dxa"/>
            <w:vAlign w:val="center"/>
          </w:tcPr>
          <w:p w14:paraId="21A2810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A0BEF9" w14:textId="77777777" w:rsidTr="00AC3CCC">
        <w:tc>
          <w:tcPr>
            <w:tcW w:w="2160" w:type="dxa"/>
            <w:vAlign w:val="center"/>
          </w:tcPr>
          <w:p w14:paraId="7395394E" w14:textId="77777777" w:rsidR="00895DBD" w:rsidRPr="00E80F49" w:rsidRDefault="00895DBD" w:rsidP="00AC3CCC">
            <w:pPr>
              <w:pStyle w:val="TAL"/>
            </w:pPr>
            <w:bookmarkStart w:id="329" w:name="_Toc27476064"/>
            <w:bookmarkStart w:id="330" w:name="_Toc29495514"/>
            <w:bookmarkStart w:id="331" w:name="_Toc36116565"/>
            <w:bookmarkStart w:id="332" w:name="_Toc36118614"/>
            <w:bookmarkStart w:id="333" w:name="_Toc36560729"/>
            <w:r w:rsidRPr="00E80F49">
              <w:t>7.7B.2</w:t>
            </w:r>
            <w:r w:rsidRPr="00E80F49">
              <w:rPr>
                <w:lang w:eastAsia="zh-CN"/>
              </w:rPr>
              <w:t xml:space="preserve"> </w:t>
            </w:r>
            <w:r w:rsidRPr="00E80F49">
              <w:t xml:space="preserve">Spurious Response for intra-band non-contiguous EN-DC </w:t>
            </w:r>
            <w:r w:rsidRPr="00E80F49">
              <w:lastRenderedPageBreak/>
              <w:t>in FR1 (2 CCs)</w:t>
            </w:r>
            <w:bookmarkEnd w:id="329"/>
            <w:bookmarkEnd w:id="330"/>
            <w:bookmarkEnd w:id="331"/>
            <w:bookmarkEnd w:id="332"/>
            <w:bookmarkEnd w:id="333"/>
          </w:p>
        </w:tc>
        <w:tc>
          <w:tcPr>
            <w:tcW w:w="1476" w:type="dxa"/>
            <w:vAlign w:val="center"/>
          </w:tcPr>
          <w:p w14:paraId="3EC46AA2" w14:textId="77777777" w:rsidR="00895DBD" w:rsidRPr="00E80F49" w:rsidRDefault="00895DBD" w:rsidP="00AC3CCC">
            <w:pPr>
              <w:pStyle w:val="TAC"/>
            </w:pPr>
            <w:r w:rsidRPr="00E80F49">
              <w:lastRenderedPageBreak/>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4590" w:type="dxa"/>
            <w:vAlign w:val="center"/>
          </w:tcPr>
          <w:p w14:paraId="103BA817"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1854" w:type="dxa"/>
            <w:vAlign w:val="center"/>
          </w:tcPr>
          <w:p w14:paraId="5BAC2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3F1C763" w14:textId="77777777" w:rsidTr="00AC3CCC">
        <w:tc>
          <w:tcPr>
            <w:tcW w:w="2160" w:type="dxa"/>
            <w:vAlign w:val="center"/>
          </w:tcPr>
          <w:p w14:paraId="0FCB3FA9" w14:textId="77777777" w:rsidR="00895DBD" w:rsidRPr="00E80F49" w:rsidRDefault="00895DBD" w:rsidP="00AC3CCC">
            <w:pPr>
              <w:pStyle w:val="TAL"/>
            </w:pPr>
            <w:bookmarkStart w:id="334" w:name="_Toc27476066"/>
            <w:bookmarkStart w:id="335" w:name="_Toc29495515"/>
            <w:bookmarkStart w:id="336" w:name="_Toc36116566"/>
            <w:bookmarkStart w:id="337" w:name="_Toc36118615"/>
            <w:bookmarkStart w:id="338" w:name="_Toc36560730"/>
            <w:r w:rsidRPr="00E80F49">
              <w:t>7.7B.3</w:t>
            </w:r>
            <w:r w:rsidRPr="00E80F49">
              <w:rPr>
                <w:lang w:eastAsia="zh-CN"/>
              </w:rPr>
              <w:t xml:space="preserve"> </w:t>
            </w:r>
            <w:r w:rsidRPr="00E80F49">
              <w:t>Spurious Response for inter-band EN-DC within FR1 (2 CCs)</w:t>
            </w:r>
            <w:bookmarkEnd w:id="334"/>
            <w:bookmarkEnd w:id="335"/>
            <w:bookmarkEnd w:id="336"/>
            <w:bookmarkEnd w:id="337"/>
            <w:bookmarkEnd w:id="338"/>
          </w:p>
        </w:tc>
        <w:tc>
          <w:tcPr>
            <w:tcW w:w="1476" w:type="dxa"/>
            <w:vAlign w:val="center"/>
          </w:tcPr>
          <w:p w14:paraId="0355EAC6"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4590" w:type="dxa"/>
            <w:vAlign w:val="center"/>
          </w:tcPr>
          <w:p w14:paraId="121C6023"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1854" w:type="dxa"/>
            <w:vAlign w:val="center"/>
          </w:tcPr>
          <w:p w14:paraId="65A0C6A6"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392464" w:rsidRPr="00E80F49" w14:paraId="7848C73E" w14:textId="77777777" w:rsidTr="00DA636D">
        <w:tc>
          <w:tcPr>
            <w:tcW w:w="2160" w:type="dxa"/>
            <w:vAlign w:val="center"/>
          </w:tcPr>
          <w:p w14:paraId="4D7B0F2F" w14:textId="77777777" w:rsidR="00392464" w:rsidRPr="00E80F49" w:rsidRDefault="00392464" w:rsidP="00DA636D">
            <w:pPr>
              <w:pStyle w:val="TAL"/>
              <w:rPr>
                <w:lang w:eastAsia="ja-JP"/>
              </w:rPr>
            </w:pPr>
            <w:r w:rsidRPr="00E80F49">
              <w:t>7.8B.2.3</w:t>
            </w:r>
            <w:r w:rsidRPr="00E80F49">
              <w:rPr>
                <w:lang w:eastAsia="ja-JP"/>
              </w:rPr>
              <w:t xml:space="preserve"> Wideband Intermodulation for inter-band EN-DC within FR1</w:t>
            </w:r>
          </w:p>
        </w:tc>
        <w:tc>
          <w:tcPr>
            <w:tcW w:w="1476" w:type="dxa"/>
            <w:vAlign w:val="center"/>
          </w:tcPr>
          <w:p w14:paraId="05025F56"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7.8.2</w:t>
            </w:r>
            <w:r w:rsidRPr="00E80F49">
              <w:t>.</w:t>
            </w:r>
          </w:p>
        </w:tc>
        <w:tc>
          <w:tcPr>
            <w:tcW w:w="4590" w:type="dxa"/>
            <w:vAlign w:val="center"/>
          </w:tcPr>
          <w:p w14:paraId="471010E0"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7.8.2</w:t>
            </w:r>
            <w:r w:rsidRPr="00E80F49">
              <w:t>.</w:t>
            </w:r>
          </w:p>
        </w:tc>
        <w:tc>
          <w:tcPr>
            <w:tcW w:w="1854" w:type="dxa"/>
            <w:vAlign w:val="center"/>
          </w:tcPr>
          <w:p w14:paraId="4E6448C7" w14:textId="77777777" w:rsidR="00392464" w:rsidRPr="00E80F49" w:rsidRDefault="00392464" w:rsidP="00DA636D">
            <w:pPr>
              <w:pStyle w:val="TAL"/>
              <w:rPr>
                <w:lang w:eastAsia="ja-JP"/>
              </w:rPr>
            </w:pPr>
            <w:r w:rsidRPr="00E80F49">
              <w:t>RAN5#</w:t>
            </w:r>
            <w:r w:rsidRPr="00E80F49">
              <w:rPr>
                <w:lang w:eastAsia="ja-JP"/>
              </w:rPr>
              <w:t>81</w:t>
            </w:r>
          </w:p>
        </w:tc>
      </w:tr>
      <w:tr w:rsidR="00A97F17" w:rsidRPr="00E80F49" w14:paraId="6790FCFA" w14:textId="77777777" w:rsidTr="00066F97">
        <w:tc>
          <w:tcPr>
            <w:tcW w:w="2160" w:type="dxa"/>
            <w:vAlign w:val="center"/>
          </w:tcPr>
          <w:p w14:paraId="1B10844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 xml:space="preserve">7.9A.1 </w:t>
            </w:r>
            <w:r w:rsidRPr="00E80F49">
              <w:rPr>
                <w:rFonts w:ascii="Arial" w:hAnsi="Arial"/>
                <w:sz w:val="18"/>
              </w:rPr>
              <w:t xml:space="preserve">Spurious </w:t>
            </w:r>
            <w:r w:rsidRPr="00E80F49">
              <w:rPr>
                <w:rFonts w:ascii="Arial" w:hAnsi="Arial"/>
                <w:sz w:val="18"/>
                <w:lang w:eastAsia="zh-CN"/>
              </w:rPr>
              <w:t>e</w:t>
            </w:r>
            <w:r w:rsidRPr="00E80F49">
              <w:rPr>
                <w:rFonts w:ascii="Arial" w:hAnsi="Arial"/>
                <w:sz w:val="18"/>
              </w:rPr>
              <w:t>mission for 2DL CA</w:t>
            </w:r>
          </w:p>
        </w:tc>
        <w:tc>
          <w:tcPr>
            <w:tcW w:w="1476" w:type="dxa"/>
            <w:vAlign w:val="center"/>
          </w:tcPr>
          <w:p w14:paraId="63AF1086" w14:textId="77777777" w:rsidR="00A97F17" w:rsidRPr="00E80F49" w:rsidRDefault="00A97F17" w:rsidP="00A97F17">
            <w:pPr>
              <w:keepNext/>
              <w:keepLines/>
              <w:spacing w:after="0"/>
              <w:jc w:val="center"/>
              <w:rPr>
                <w:rFonts w:ascii="Arial" w:hAnsi="Arial"/>
                <w:sz w:val="18"/>
                <w:lang w:eastAsia="zh-CN"/>
              </w:rPr>
            </w:pPr>
            <w:r w:rsidRPr="00E80F49">
              <w:rPr>
                <w:rFonts w:ascii="Arial" w:hAnsi="Arial"/>
                <w:sz w:val="18"/>
                <w:lang w:eastAsia="zh-CN"/>
              </w:rPr>
              <w:t>3</w:t>
            </w:r>
          </w:p>
        </w:tc>
        <w:tc>
          <w:tcPr>
            <w:tcW w:w="4590" w:type="dxa"/>
            <w:vAlign w:val="center"/>
          </w:tcPr>
          <w:p w14:paraId="4E19CD21" w14:textId="77777777" w:rsidR="00A97F17" w:rsidRPr="00E80F49" w:rsidRDefault="00A97F17" w:rsidP="00A97F17">
            <w:pPr>
              <w:keepNext/>
              <w:keepLines/>
              <w:spacing w:after="0"/>
              <w:rPr>
                <w:rFonts w:ascii="Arial" w:hAnsi="Arial"/>
                <w:sz w:val="18"/>
              </w:rPr>
            </w:pPr>
            <w:r w:rsidRPr="00E80F49">
              <w:rPr>
                <w:rFonts w:ascii="Arial" w:hAnsi="Arial"/>
                <w:sz w:val="18"/>
              </w:rPr>
              <w:t>“38.521-1_TPanalysis_7.9A_Spurious Emission_DL CA.zip”</w:t>
            </w:r>
          </w:p>
        </w:tc>
        <w:tc>
          <w:tcPr>
            <w:tcW w:w="1854" w:type="dxa"/>
            <w:vAlign w:val="center"/>
          </w:tcPr>
          <w:p w14:paraId="4EDF4CC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RAN5#82</w:t>
            </w:r>
          </w:p>
        </w:tc>
      </w:tr>
      <w:tr w:rsidR="00392464" w:rsidRPr="00E80F49" w14:paraId="70489152" w14:textId="77777777" w:rsidTr="00DA636D">
        <w:tc>
          <w:tcPr>
            <w:tcW w:w="2160" w:type="dxa"/>
            <w:vAlign w:val="center"/>
          </w:tcPr>
          <w:p w14:paraId="4045F3BD" w14:textId="77777777" w:rsidR="00392464" w:rsidRPr="00E80F49" w:rsidRDefault="00392464" w:rsidP="00DA636D">
            <w:pPr>
              <w:pStyle w:val="TAL"/>
              <w:rPr>
                <w:lang w:eastAsia="ja-JP"/>
              </w:rPr>
            </w:pPr>
            <w:r w:rsidRPr="00E80F49">
              <w:rPr>
                <w:lang w:eastAsia="ja-JP"/>
              </w:rPr>
              <w:t>7.9B.3 Spurious Emissions for inter-band EN-DC within FR1</w:t>
            </w:r>
          </w:p>
        </w:tc>
        <w:tc>
          <w:tcPr>
            <w:tcW w:w="1476" w:type="dxa"/>
            <w:vAlign w:val="center"/>
          </w:tcPr>
          <w:p w14:paraId="56A4693C"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7.9</w:t>
            </w:r>
            <w:r w:rsidRPr="00E80F49">
              <w:t>.</w:t>
            </w:r>
          </w:p>
        </w:tc>
        <w:tc>
          <w:tcPr>
            <w:tcW w:w="4590" w:type="dxa"/>
            <w:vAlign w:val="center"/>
          </w:tcPr>
          <w:p w14:paraId="7C65F8E3"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7.9</w:t>
            </w:r>
            <w:r w:rsidRPr="00E80F49">
              <w:t>.</w:t>
            </w:r>
          </w:p>
        </w:tc>
        <w:tc>
          <w:tcPr>
            <w:tcW w:w="1854" w:type="dxa"/>
            <w:vAlign w:val="center"/>
          </w:tcPr>
          <w:p w14:paraId="6F0A115A" w14:textId="77777777" w:rsidR="00392464" w:rsidRPr="00E80F49" w:rsidRDefault="00392464" w:rsidP="00DA636D">
            <w:pPr>
              <w:pStyle w:val="TAL"/>
              <w:rPr>
                <w:lang w:eastAsia="ja-JP"/>
              </w:rPr>
            </w:pPr>
            <w:r w:rsidRPr="00E80F49">
              <w:t>RAN5#</w:t>
            </w:r>
            <w:r w:rsidRPr="00E80F49">
              <w:rPr>
                <w:lang w:eastAsia="ja-JP"/>
              </w:rPr>
              <w:t>81</w:t>
            </w:r>
          </w:p>
        </w:tc>
      </w:tr>
    </w:tbl>
    <w:p w14:paraId="105E284D" w14:textId="77777777" w:rsidR="00670C2F" w:rsidRPr="00E80F49" w:rsidRDefault="00670C2F" w:rsidP="00670C2F"/>
    <w:p w14:paraId="073CCA66" w14:textId="77777777" w:rsidR="00670C2F" w:rsidRPr="00E80F49" w:rsidRDefault="00670C2F" w:rsidP="00670C2F">
      <w:pPr>
        <w:pStyle w:val="Heading4"/>
      </w:pPr>
      <w:bookmarkStart w:id="339" w:name="_Toc100005961"/>
      <w:bookmarkStart w:id="340" w:name="_Toc106703509"/>
      <w:bookmarkStart w:id="341" w:name="_Toc131528030"/>
      <w:r w:rsidRPr="00E80F49">
        <w:t>4.3.1.2</w:t>
      </w:r>
      <w:r w:rsidRPr="00E80F49">
        <w:tab/>
        <w:t>V2X test cases</w:t>
      </w:r>
      <w:bookmarkEnd w:id="339"/>
      <w:bookmarkEnd w:id="340"/>
      <w:bookmarkEnd w:id="341"/>
    </w:p>
    <w:p w14:paraId="422D55EA" w14:textId="77777777" w:rsidR="00670C2F" w:rsidRPr="00E80F49" w:rsidRDefault="00670C2F" w:rsidP="00670C2F">
      <w:pPr>
        <w:pStyle w:val="TH"/>
      </w:pPr>
      <w:r w:rsidRPr="00E80F49">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E80F49" w14:paraId="354B2A8B" w14:textId="77777777" w:rsidTr="0033227D">
        <w:trPr>
          <w:trHeight w:val="248"/>
        </w:trPr>
        <w:tc>
          <w:tcPr>
            <w:tcW w:w="2160" w:type="dxa"/>
            <w:vAlign w:val="center"/>
          </w:tcPr>
          <w:p w14:paraId="6045C7F3" w14:textId="77777777" w:rsidR="00670C2F" w:rsidRPr="00E80F49" w:rsidRDefault="00670C2F" w:rsidP="007A1B01">
            <w:pPr>
              <w:pStyle w:val="TAH"/>
              <w:rPr>
                <w:rFonts w:cs="Arial"/>
              </w:rPr>
            </w:pPr>
            <w:r w:rsidRPr="00E80F49">
              <w:t>Subclause</w:t>
            </w:r>
          </w:p>
        </w:tc>
        <w:tc>
          <w:tcPr>
            <w:tcW w:w="3189" w:type="dxa"/>
            <w:shd w:val="clear" w:color="auto" w:fill="auto"/>
            <w:vAlign w:val="center"/>
          </w:tcPr>
          <w:p w14:paraId="70149C3A" w14:textId="77777777" w:rsidR="00670C2F" w:rsidRPr="00E80F49" w:rsidRDefault="00670C2F" w:rsidP="007A1B01">
            <w:pPr>
              <w:pStyle w:val="TAH"/>
            </w:pPr>
            <w:r w:rsidRPr="00E80F49">
              <w:t>Number of test points</w:t>
            </w:r>
          </w:p>
        </w:tc>
        <w:tc>
          <w:tcPr>
            <w:tcW w:w="2877" w:type="dxa"/>
            <w:shd w:val="clear" w:color="auto" w:fill="auto"/>
            <w:vAlign w:val="center"/>
          </w:tcPr>
          <w:p w14:paraId="61BA4CF0" w14:textId="77777777" w:rsidR="00670C2F" w:rsidRPr="00E80F49" w:rsidRDefault="00670C2F" w:rsidP="007A1B01">
            <w:pPr>
              <w:pStyle w:val="TAH"/>
            </w:pPr>
            <w:r w:rsidRPr="00E80F49">
              <w:t>Justification in attachment</w:t>
            </w:r>
          </w:p>
        </w:tc>
        <w:tc>
          <w:tcPr>
            <w:tcW w:w="1854" w:type="dxa"/>
            <w:vAlign w:val="center"/>
          </w:tcPr>
          <w:p w14:paraId="4326745F" w14:textId="77777777" w:rsidR="00670C2F" w:rsidRPr="00E80F49" w:rsidRDefault="00670C2F" w:rsidP="007A1B01">
            <w:pPr>
              <w:pStyle w:val="TAH"/>
            </w:pPr>
            <w:r w:rsidRPr="00E80F49">
              <w:t>Comments</w:t>
            </w:r>
          </w:p>
        </w:tc>
      </w:tr>
      <w:tr w:rsidR="00670C2F" w:rsidRPr="00E80F49" w14:paraId="29323604" w14:textId="77777777" w:rsidTr="0033227D">
        <w:tc>
          <w:tcPr>
            <w:tcW w:w="2160" w:type="dxa"/>
            <w:vAlign w:val="center"/>
          </w:tcPr>
          <w:p w14:paraId="1FABDBA8" w14:textId="77777777" w:rsidR="00670C2F" w:rsidRPr="00E80F49" w:rsidRDefault="00670C2F" w:rsidP="007A1B01">
            <w:pPr>
              <w:pStyle w:val="TAL"/>
            </w:pPr>
            <w:bookmarkStart w:id="342" w:name="_Hlk89448664"/>
            <w:r w:rsidRPr="00E80F49">
              <w:t>6.2E.1 UE Maximum Output Power for V2X</w:t>
            </w:r>
          </w:p>
        </w:tc>
        <w:tc>
          <w:tcPr>
            <w:tcW w:w="3189" w:type="dxa"/>
            <w:vAlign w:val="center"/>
          </w:tcPr>
          <w:p w14:paraId="1F16889C" w14:textId="77777777" w:rsidR="00670C2F" w:rsidRPr="00E80F49" w:rsidRDefault="00670C2F" w:rsidP="007A1B01">
            <w:pPr>
              <w:pStyle w:val="TAC"/>
              <w:rPr>
                <w:rFonts w:cs="Arial"/>
              </w:rPr>
            </w:pPr>
            <w:r w:rsidRPr="00E80F49">
              <w:rPr>
                <w:rFonts w:cs="Arial"/>
              </w:rPr>
              <w:t>Intra-band contiguous V2X: N/A</w:t>
            </w:r>
          </w:p>
          <w:p w14:paraId="3E839493" w14:textId="77777777" w:rsidR="00670C2F" w:rsidRPr="00E80F49" w:rsidRDefault="00670C2F" w:rsidP="007A1B01">
            <w:pPr>
              <w:pStyle w:val="TAC"/>
              <w:rPr>
                <w:rFonts w:cs="Arial"/>
              </w:rPr>
            </w:pPr>
            <w:r w:rsidRPr="00E80F49">
              <w:rPr>
                <w:rFonts w:cs="Arial"/>
              </w:rPr>
              <w:t>Intra-band non-contiguous V2X: N/A</w:t>
            </w:r>
          </w:p>
          <w:p w14:paraId="58E7A551" w14:textId="77777777" w:rsidR="00670C2F" w:rsidRPr="00E80F49" w:rsidRDefault="00670C2F" w:rsidP="007A1B01">
            <w:pPr>
              <w:pStyle w:val="TAC"/>
              <w:rPr>
                <w:rFonts w:cs="Arial"/>
              </w:rPr>
            </w:pPr>
            <w:r w:rsidRPr="00E80F49">
              <w:rPr>
                <w:rFonts w:cs="Arial"/>
              </w:rPr>
              <w:t>Inter-band con-current V2X: 20</w:t>
            </w:r>
          </w:p>
        </w:tc>
        <w:tc>
          <w:tcPr>
            <w:tcW w:w="2877" w:type="dxa"/>
            <w:vAlign w:val="center"/>
          </w:tcPr>
          <w:p w14:paraId="49BDED11" w14:textId="77777777" w:rsidR="00670C2F" w:rsidRPr="00E80F49" w:rsidRDefault="00670C2F" w:rsidP="007A1B01">
            <w:pPr>
              <w:pStyle w:val="TAL"/>
            </w:pPr>
            <w:r w:rsidRPr="00E80F49">
              <w:t>“38.521-3_TPanalysis_V2X_6.2E.1_MOP.zip”</w:t>
            </w:r>
          </w:p>
        </w:tc>
        <w:tc>
          <w:tcPr>
            <w:tcW w:w="1854" w:type="dxa"/>
            <w:vAlign w:val="center"/>
          </w:tcPr>
          <w:p w14:paraId="163C7A72" w14:textId="77777777" w:rsidR="00670C2F" w:rsidRPr="00E80F49" w:rsidRDefault="00670C2F" w:rsidP="007A1B01">
            <w:pPr>
              <w:pStyle w:val="TAL"/>
            </w:pPr>
            <w:r w:rsidRPr="00E80F49">
              <w:t>RAN5#93-e</w:t>
            </w:r>
          </w:p>
        </w:tc>
      </w:tr>
      <w:bookmarkEnd w:id="342"/>
      <w:tr w:rsidR="00DF248C" w:rsidRPr="00E80F49"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E80F49" w:rsidRDefault="00DF248C" w:rsidP="007A1B01">
            <w:pPr>
              <w:pStyle w:val="TAL"/>
            </w:pPr>
            <w:r w:rsidRPr="00E80F49">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E80F49" w:rsidRDefault="00DF248C" w:rsidP="00DF248C">
            <w:pPr>
              <w:pStyle w:val="TAC"/>
              <w:rPr>
                <w:rFonts w:cs="Arial"/>
              </w:rPr>
            </w:pPr>
            <w:r w:rsidRPr="00E80F49">
              <w:rPr>
                <w:rFonts w:cs="Arial"/>
              </w:rPr>
              <w:t>Intra-band contiguous V2X: N/A</w:t>
            </w:r>
          </w:p>
          <w:p w14:paraId="57498597" w14:textId="77777777" w:rsidR="00DF248C" w:rsidRPr="00E80F49" w:rsidRDefault="00DF248C" w:rsidP="00DF248C">
            <w:pPr>
              <w:pStyle w:val="TAC"/>
              <w:rPr>
                <w:rFonts w:cs="Arial"/>
              </w:rPr>
            </w:pPr>
            <w:r w:rsidRPr="00E80F49">
              <w:rPr>
                <w:rFonts w:cs="Arial"/>
              </w:rPr>
              <w:t>Intra-band non-contiguous V2X: N/A</w:t>
            </w:r>
          </w:p>
          <w:p w14:paraId="3A96D177" w14:textId="77777777" w:rsidR="00DF248C" w:rsidRPr="00E80F49" w:rsidRDefault="00DF248C" w:rsidP="00DF248C">
            <w:pPr>
              <w:pStyle w:val="TAC"/>
              <w:rPr>
                <w:rFonts w:cs="Arial"/>
              </w:rPr>
            </w:pPr>
            <w:r w:rsidRPr="00E80F49">
              <w:rPr>
                <w:rFonts w:cs="Arial"/>
              </w:rPr>
              <w:t>Inter-band con-current V2X:</w:t>
            </w:r>
          </w:p>
          <w:p w14:paraId="46EE9361" w14:textId="28442F5C"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4998BF36" w14:textId="3EECB5D6"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E80F49" w:rsidRDefault="00DF248C" w:rsidP="007A1B01">
            <w:pPr>
              <w:pStyle w:val="TAL"/>
            </w:pPr>
            <w:r w:rsidRPr="00E80F49">
              <w:t>RAN5#93-e</w:t>
            </w:r>
          </w:p>
        </w:tc>
      </w:tr>
      <w:tr w:rsidR="00DF248C" w:rsidRPr="00E80F49"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E80F49" w:rsidRDefault="00DF248C" w:rsidP="007A1B01">
            <w:pPr>
              <w:pStyle w:val="TAL"/>
            </w:pPr>
            <w:r w:rsidRPr="00E80F49">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E80F49" w:rsidRDefault="00DF248C" w:rsidP="00DF248C">
            <w:pPr>
              <w:pStyle w:val="TAC"/>
              <w:rPr>
                <w:rFonts w:cs="Arial"/>
              </w:rPr>
            </w:pPr>
            <w:r w:rsidRPr="00E80F49">
              <w:rPr>
                <w:rFonts w:cs="Arial"/>
              </w:rPr>
              <w:t>Intra-band contiguous V2X: N/A</w:t>
            </w:r>
          </w:p>
          <w:p w14:paraId="35922DCE" w14:textId="77777777" w:rsidR="00DF248C" w:rsidRPr="00E80F49" w:rsidRDefault="00DF248C" w:rsidP="00DF248C">
            <w:pPr>
              <w:pStyle w:val="TAC"/>
              <w:rPr>
                <w:rFonts w:cs="Arial"/>
              </w:rPr>
            </w:pPr>
            <w:r w:rsidRPr="00E80F49">
              <w:rPr>
                <w:rFonts w:cs="Arial"/>
              </w:rPr>
              <w:t>Intra-band non-contiguous V2X: N/A</w:t>
            </w:r>
          </w:p>
          <w:p w14:paraId="43F3FB32" w14:textId="51327FA9" w:rsidR="00DF248C" w:rsidRPr="00E80F49" w:rsidRDefault="00DF248C" w:rsidP="00DF248C">
            <w:pPr>
              <w:pStyle w:val="TAC"/>
              <w:rPr>
                <w:rFonts w:cs="Arial"/>
              </w:rPr>
            </w:pPr>
            <w:r w:rsidRPr="00E80F49">
              <w:rPr>
                <w:rFonts w:cs="Arial"/>
              </w:rPr>
              <w:t>Inter-band con-current V2X:</w:t>
            </w:r>
          </w:p>
          <w:p w14:paraId="01F89252" w14:textId="5AE32B90"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 for E-UTRA Uu + NR SL</w:t>
            </w:r>
          </w:p>
          <w:p w14:paraId="38120F82" w14:textId="23E74D74"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E80F49" w:rsidRDefault="00DF248C" w:rsidP="007A1B01">
            <w:pPr>
              <w:pStyle w:val="TAL"/>
            </w:pPr>
            <w:r w:rsidRPr="00E80F49">
              <w:t>RAN5#93-e</w:t>
            </w:r>
          </w:p>
        </w:tc>
      </w:tr>
      <w:tr w:rsidR="00DF248C" w:rsidRPr="00E80F49"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E80F49" w:rsidRDefault="00DF248C" w:rsidP="007A1B01">
            <w:pPr>
              <w:pStyle w:val="TAL"/>
            </w:pPr>
            <w:r w:rsidRPr="00E80F49">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E80F49" w:rsidRDefault="00DF248C" w:rsidP="00DF248C">
            <w:pPr>
              <w:pStyle w:val="TAC"/>
              <w:rPr>
                <w:rFonts w:cs="Arial"/>
              </w:rPr>
            </w:pPr>
            <w:r w:rsidRPr="00E80F49">
              <w:rPr>
                <w:rFonts w:cs="Arial"/>
              </w:rPr>
              <w:t>Intra-band contiguous V2X: N/A</w:t>
            </w:r>
          </w:p>
          <w:p w14:paraId="179DD529" w14:textId="77777777" w:rsidR="00DF248C" w:rsidRPr="00E80F49" w:rsidRDefault="00DF248C" w:rsidP="00DF248C">
            <w:pPr>
              <w:pStyle w:val="TAC"/>
              <w:rPr>
                <w:rFonts w:cs="Arial"/>
              </w:rPr>
            </w:pPr>
            <w:r w:rsidRPr="00E80F49">
              <w:rPr>
                <w:rFonts w:cs="Arial"/>
              </w:rPr>
              <w:t>Intra-band non-contiguous V2X: N/A</w:t>
            </w:r>
          </w:p>
          <w:p w14:paraId="1D074BCE" w14:textId="778C5CEE" w:rsidR="00DF248C" w:rsidRPr="00E80F49" w:rsidRDefault="00DF248C" w:rsidP="00DF248C">
            <w:pPr>
              <w:pStyle w:val="TAC"/>
              <w:rPr>
                <w:rFonts w:cs="Arial"/>
              </w:rPr>
            </w:pPr>
            <w:r w:rsidRPr="00E80F49">
              <w:rPr>
                <w:rFonts w:cs="Arial"/>
              </w:rPr>
              <w:t>Inter-band con-current V2X:</w:t>
            </w:r>
          </w:p>
          <w:p w14:paraId="3BF3E35F" w14:textId="366834C2"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16667C92" w14:textId="47831F50"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E80F49" w:rsidRDefault="00DF248C" w:rsidP="007A1B01">
            <w:pPr>
              <w:pStyle w:val="TAL"/>
            </w:pPr>
            <w:r w:rsidRPr="00E80F49">
              <w:t>RAN5#93-e</w:t>
            </w:r>
          </w:p>
        </w:tc>
      </w:tr>
    </w:tbl>
    <w:p w14:paraId="2AFBD8B9" w14:textId="77777777" w:rsidR="00DA44F7" w:rsidRPr="00E80F49" w:rsidRDefault="00DA44F7" w:rsidP="00DA44F7"/>
    <w:p w14:paraId="1AB5F445" w14:textId="77777777" w:rsidR="002410C6" w:rsidRPr="00E80F49" w:rsidRDefault="002410C6" w:rsidP="002410C6">
      <w:pPr>
        <w:pStyle w:val="Heading3"/>
      </w:pPr>
      <w:bookmarkStart w:id="343" w:name="_Toc59039992"/>
      <w:bookmarkStart w:id="344" w:name="_Toc68073931"/>
      <w:bookmarkStart w:id="345" w:name="_Toc75371793"/>
      <w:bookmarkStart w:id="346" w:name="_Toc83727861"/>
      <w:bookmarkStart w:id="347" w:name="_Toc100005962"/>
      <w:bookmarkStart w:id="348" w:name="_Toc106703510"/>
      <w:bookmarkStart w:id="349" w:name="_Toc36042418"/>
      <w:bookmarkStart w:id="350" w:name="_Toc43899746"/>
      <w:bookmarkStart w:id="351" w:name="_Toc51767658"/>
      <w:bookmarkStart w:id="352" w:name="_Toc131528031"/>
      <w:r w:rsidRPr="00E80F49">
        <w:t>4.3.2</w:t>
      </w:r>
      <w:r w:rsidRPr="00E80F49">
        <w:tab/>
        <w:t>Test point analysis per NS value</w:t>
      </w:r>
      <w:bookmarkEnd w:id="343"/>
      <w:bookmarkEnd w:id="344"/>
      <w:bookmarkEnd w:id="345"/>
      <w:bookmarkEnd w:id="346"/>
      <w:bookmarkEnd w:id="347"/>
      <w:bookmarkEnd w:id="348"/>
      <w:bookmarkEnd w:id="352"/>
    </w:p>
    <w:p w14:paraId="49F4BE81" w14:textId="5C4F5F48" w:rsidR="0092472A" w:rsidRPr="00E80F49" w:rsidRDefault="002410C6" w:rsidP="0092472A">
      <w:pPr>
        <w:pStyle w:val="Heading4"/>
      </w:pPr>
      <w:bookmarkStart w:id="353" w:name="_Toc59039993"/>
      <w:bookmarkStart w:id="354" w:name="_Toc68073932"/>
      <w:bookmarkStart w:id="355" w:name="_Toc75371794"/>
      <w:bookmarkStart w:id="356" w:name="_Toc83727862"/>
      <w:bookmarkStart w:id="357" w:name="_Toc100005963"/>
      <w:bookmarkStart w:id="358" w:name="_Toc106703511"/>
      <w:bookmarkStart w:id="359" w:name="_Toc131528032"/>
      <w:r w:rsidRPr="00E80F49">
        <w:t>4.3.2.1</w:t>
      </w:r>
      <w:r w:rsidRPr="00E80F49">
        <w:tab/>
        <w:t>A-MPR and A-SE test cases for EN-DC</w:t>
      </w:r>
      <w:bookmarkEnd w:id="353"/>
      <w:bookmarkEnd w:id="354"/>
      <w:bookmarkEnd w:id="355"/>
      <w:bookmarkEnd w:id="356"/>
      <w:bookmarkEnd w:id="357"/>
      <w:bookmarkEnd w:id="358"/>
      <w:bookmarkEnd w:id="359"/>
    </w:p>
    <w:p w14:paraId="6C072472" w14:textId="30D28FB0" w:rsidR="00A55593" w:rsidRPr="00E80F49" w:rsidRDefault="00A55593" w:rsidP="00A55593">
      <w:r w:rsidRPr="00E80F49">
        <w:t>FFS</w:t>
      </w:r>
    </w:p>
    <w:p w14:paraId="54A19531" w14:textId="77777777" w:rsidR="002410C6" w:rsidRPr="00E80F49" w:rsidRDefault="002410C6" w:rsidP="002410C6">
      <w:pPr>
        <w:pStyle w:val="Heading3"/>
      </w:pPr>
      <w:bookmarkStart w:id="360" w:name="_Toc59039994"/>
      <w:bookmarkStart w:id="361" w:name="_Toc68073933"/>
      <w:bookmarkStart w:id="362" w:name="_Toc75371795"/>
      <w:bookmarkStart w:id="363" w:name="_Toc83727863"/>
      <w:bookmarkStart w:id="364" w:name="_Toc100005964"/>
      <w:bookmarkStart w:id="365" w:name="_Toc106703512"/>
      <w:bookmarkStart w:id="366" w:name="_Toc131528033"/>
      <w:r w:rsidRPr="00E80F49">
        <w:t>4.3.3</w:t>
      </w:r>
      <w:r w:rsidRPr="00E80F49">
        <w:tab/>
        <w:t>Test point analysis per EN-DC configuration</w:t>
      </w:r>
      <w:bookmarkEnd w:id="360"/>
      <w:bookmarkEnd w:id="361"/>
      <w:bookmarkEnd w:id="362"/>
      <w:bookmarkEnd w:id="363"/>
      <w:bookmarkEnd w:id="364"/>
      <w:bookmarkEnd w:id="365"/>
      <w:bookmarkEnd w:id="366"/>
    </w:p>
    <w:p w14:paraId="55E56752" w14:textId="77777777" w:rsidR="002410C6" w:rsidRPr="00E80F49" w:rsidRDefault="002410C6" w:rsidP="002410C6">
      <w:pPr>
        <w:pStyle w:val="Heading4"/>
      </w:pPr>
      <w:bookmarkStart w:id="367" w:name="_Toc59039995"/>
      <w:bookmarkStart w:id="368" w:name="_Toc68073934"/>
      <w:bookmarkStart w:id="369" w:name="_Toc75371796"/>
      <w:bookmarkStart w:id="370" w:name="_Toc83727864"/>
      <w:bookmarkStart w:id="371" w:name="_Toc100005965"/>
      <w:bookmarkStart w:id="372" w:name="_Toc106703513"/>
      <w:bookmarkStart w:id="373" w:name="_Toc131528034"/>
      <w:r w:rsidRPr="00E80F49">
        <w:t>4.3.3.1</w:t>
      </w:r>
      <w:r w:rsidRPr="00E80F49">
        <w:tab/>
        <w:t>Reference sensitivity test cases for EN-DC</w:t>
      </w:r>
      <w:bookmarkEnd w:id="367"/>
      <w:bookmarkEnd w:id="368"/>
      <w:bookmarkEnd w:id="369"/>
      <w:bookmarkEnd w:id="370"/>
      <w:bookmarkEnd w:id="371"/>
      <w:bookmarkEnd w:id="372"/>
      <w:bookmarkEnd w:id="373"/>
    </w:p>
    <w:p w14:paraId="5158516A" w14:textId="20037B17" w:rsidR="004B2214" w:rsidRPr="00E80F49" w:rsidRDefault="004B2214" w:rsidP="003874DD">
      <w:bookmarkStart w:id="374" w:name="_Toc59039996"/>
      <w:r w:rsidRPr="00E80F49">
        <w:t xml:space="preserve">This clause contains information on test point analysis and status for FR1 </w:t>
      </w:r>
      <w:r w:rsidR="003874DD" w:rsidRPr="00E80F49">
        <w:t>EN-DC</w:t>
      </w:r>
      <w:r w:rsidRPr="00E80F49">
        <w:t xml:space="preserve"> test cases in TS 38.521-3 [4] clause 7. The analyses are performed per </w:t>
      </w:r>
      <w:r w:rsidR="003874DD" w:rsidRPr="00E80F49">
        <w:t>EN-DC</w:t>
      </w:r>
      <w:r w:rsidRPr="00E80F49">
        <w:t xml:space="preserve"> configuration in Table 4.3.3.1-1, Table 4.3.3.1-2 and Table 4.3.3.1-3.</w:t>
      </w:r>
    </w:p>
    <w:p w14:paraId="44384106" w14:textId="77777777" w:rsidR="004B2214" w:rsidRPr="00E80F49" w:rsidRDefault="004B2214" w:rsidP="004B2214">
      <w:pPr>
        <w:pStyle w:val="TH"/>
      </w:pPr>
      <w:r w:rsidRPr="00E80F49">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E80F49" w14:paraId="5C277C68" w14:textId="77777777" w:rsidTr="007D18AF">
        <w:tc>
          <w:tcPr>
            <w:tcW w:w="1606" w:type="dxa"/>
            <w:shd w:val="clear" w:color="auto" w:fill="auto"/>
            <w:tcMar>
              <w:left w:w="45" w:type="dxa"/>
              <w:right w:w="45" w:type="dxa"/>
            </w:tcMar>
          </w:tcPr>
          <w:p w14:paraId="3D236423" w14:textId="77777777" w:rsidR="004B2214" w:rsidRPr="00E80F49" w:rsidRDefault="004B2214" w:rsidP="002E5133">
            <w:pPr>
              <w:pStyle w:val="TAH"/>
            </w:pPr>
            <w:r w:rsidRPr="00E80F49">
              <w:t xml:space="preserve">Band or </w:t>
            </w:r>
            <w:r w:rsidRPr="00E80F49">
              <w:br/>
              <w:t>band configuration</w:t>
            </w:r>
          </w:p>
        </w:tc>
        <w:tc>
          <w:tcPr>
            <w:tcW w:w="3052" w:type="dxa"/>
            <w:shd w:val="clear" w:color="auto" w:fill="auto"/>
            <w:tcMar>
              <w:left w:w="45" w:type="dxa"/>
              <w:right w:w="45" w:type="dxa"/>
            </w:tcMar>
          </w:tcPr>
          <w:p w14:paraId="11C56E35" w14:textId="77777777" w:rsidR="004B2214" w:rsidRPr="00E80F49" w:rsidRDefault="004B2214" w:rsidP="002E5133">
            <w:pPr>
              <w:pStyle w:val="TAH"/>
            </w:pPr>
            <w:r w:rsidRPr="00E80F49">
              <w:t>Single UL</w:t>
            </w:r>
          </w:p>
        </w:tc>
        <w:tc>
          <w:tcPr>
            <w:tcW w:w="1302" w:type="dxa"/>
            <w:shd w:val="clear" w:color="auto" w:fill="auto"/>
            <w:tcMar>
              <w:left w:w="45" w:type="dxa"/>
              <w:right w:w="45" w:type="dxa"/>
            </w:tcMar>
          </w:tcPr>
          <w:p w14:paraId="5E219269" w14:textId="4095F4E7" w:rsidR="004B2214" w:rsidRPr="00E80F49" w:rsidRDefault="004B2214" w:rsidP="002E5133">
            <w:pPr>
              <w:pStyle w:val="TAH"/>
            </w:pPr>
            <w:r w:rsidRPr="00E80F49">
              <w:t>Refsens exception, victim band (N</w:t>
            </w:r>
            <w:r w:rsidR="003874DD" w:rsidRPr="00E80F49">
              <w:t>OTE</w:t>
            </w:r>
            <w:r w:rsidRPr="00E80F49">
              <w:t xml:space="preserve"> 2)</w:t>
            </w:r>
          </w:p>
        </w:tc>
        <w:tc>
          <w:tcPr>
            <w:tcW w:w="1381" w:type="dxa"/>
            <w:shd w:val="clear" w:color="auto" w:fill="auto"/>
            <w:tcMar>
              <w:left w:w="45" w:type="dxa"/>
              <w:right w:w="45" w:type="dxa"/>
            </w:tcMar>
          </w:tcPr>
          <w:p w14:paraId="48FAB7F6" w14:textId="53E109B3" w:rsidR="004B2214" w:rsidRPr="00E80F49" w:rsidRDefault="004B2214" w:rsidP="002E5133">
            <w:pPr>
              <w:pStyle w:val="TAH"/>
            </w:pPr>
            <w:r w:rsidRPr="00E80F49">
              <w:t>Requirement coverage</w:t>
            </w:r>
          </w:p>
          <w:p w14:paraId="55702ED5" w14:textId="7B3DF250" w:rsidR="004B2214" w:rsidRPr="00E80F49" w:rsidRDefault="004B2214" w:rsidP="002E5133">
            <w:pPr>
              <w:pStyle w:val="TAH"/>
            </w:pPr>
            <w:r w:rsidRPr="00E80F49">
              <w:t>(N</w:t>
            </w:r>
            <w:r w:rsidR="003874DD" w:rsidRPr="00E80F49">
              <w:t>OTE</w:t>
            </w:r>
            <w:r w:rsidRPr="00E80F49">
              <w:t xml:space="preserve"> 2)</w:t>
            </w:r>
          </w:p>
        </w:tc>
        <w:tc>
          <w:tcPr>
            <w:tcW w:w="3052" w:type="dxa"/>
            <w:shd w:val="clear" w:color="auto" w:fill="auto"/>
            <w:tcMar>
              <w:left w:w="45" w:type="dxa"/>
              <w:right w:w="45" w:type="dxa"/>
            </w:tcMar>
          </w:tcPr>
          <w:p w14:paraId="4BC192BF" w14:textId="77777777" w:rsidR="004B2214" w:rsidRPr="00E80F49" w:rsidRDefault="004B2214" w:rsidP="002E5133">
            <w:pPr>
              <w:pStyle w:val="TAH"/>
            </w:pPr>
            <w:r w:rsidRPr="00E80F49">
              <w:t>Comments</w:t>
            </w:r>
          </w:p>
        </w:tc>
      </w:tr>
      <w:tr w:rsidR="004B2214" w:rsidRPr="00E80F49" w14:paraId="33FAC35D" w14:textId="77777777" w:rsidTr="007D18AF">
        <w:tc>
          <w:tcPr>
            <w:tcW w:w="10393" w:type="dxa"/>
            <w:gridSpan w:val="5"/>
            <w:tcMar>
              <w:left w:w="45" w:type="dxa"/>
              <w:right w:w="45" w:type="dxa"/>
            </w:tcMar>
          </w:tcPr>
          <w:p w14:paraId="71DC8582" w14:textId="77777777" w:rsidR="004B2214" w:rsidRPr="00E80F49" w:rsidRDefault="004B2214" w:rsidP="002E5133">
            <w:pPr>
              <w:pStyle w:val="TAH"/>
            </w:pPr>
            <w:r w:rsidRPr="00E80F49">
              <w:t>DC_(n)XAA</w:t>
            </w:r>
          </w:p>
        </w:tc>
      </w:tr>
      <w:tr w:rsidR="003874DD" w:rsidRPr="00E80F49" w14:paraId="468E1230" w14:textId="77777777" w:rsidTr="007D18AF">
        <w:tc>
          <w:tcPr>
            <w:tcW w:w="1606" w:type="dxa"/>
            <w:shd w:val="clear" w:color="auto" w:fill="auto"/>
            <w:tcMar>
              <w:left w:w="45" w:type="dxa"/>
              <w:right w:w="45" w:type="dxa"/>
            </w:tcMar>
            <w:vAlign w:val="center"/>
          </w:tcPr>
          <w:p w14:paraId="3625996F" w14:textId="77777777" w:rsidR="003874DD" w:rsidRPr="00E80F49" w:rsidRDefault="003874DD" w:rsidP="003874DD">
            <w:pPr>
              <w:pStyle w:val="TAC"/>
            </w:pPr>
            <w:r w:rsidRPr="00E80F49">
              <w:t>5</w:t>
            </w:r>
          </w:p>
        </w:tc>
        <w:tc>
          <w:tcPr>
            <w:tcW w:w="3052" w:type="dxa"/>
            <w:shd w:val="clear" w:color="auto" w:fill="auto"/>
            <w:tcMar>
              <w:left w:w="45" w:type="dxa"/>
              <w:right w:w="45" w:type="dxa"/>
            </w:tcMar>
            <w:vAlign w:val="center"/>
          </w:tcPr>
          <w:p w14:paraId="5B7BF836"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3DEE14FF" w14:textId="77777777" w:rsidR="003874DD" w:rsidRPr="00E80F49" w:rsidRDefault="003874DD" w:rsidP="003874DD">
            <w:pPr>
              <w:pStyle w:val="TAC"/>
            </w:pPr>
            <w:r w:rsidRPr="00E80F49">
              <w:t>5</w:t>
            </w:r>
          </w:p>
        </w:tc>
        <w:tc>
          <w:tcPr>
            <w:tcW w:w="1381" w:type="dxa"/>
            <w:shd w:val="clear" w:color="auto" w:fill="auto"/>
            <w:tcMar>
              <w:left w:w="45" w:type="dxa"/>
              <w:right w:w="45" w:type="dxa"/>
            </w:tcMar>
            <w:vAlign w:val="center"/>
          </w:tcPr>
          <w:p w14:paraId="71A84B42" w14:textId="6365A16D"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605C0DE6" w14:textId="3E89424C" w:rsidR="003874DD" w:rsidRPr="00E80F49" w:rsidRDefault="003874DD" w:rsidP="003874DD">
            <w:pPr>
              <w:pStyle w:val="TAC"/>
            </w:pPr>
            <w:r w:rsidRPr="00E80F49">
              <w:t>RAN5#92-e</w:t>
            </w:r>
          </w:p>
        </w:tc>
      </w:tr>
      <w:tr w:rsidR="003874DD" w:rsidRPr="00E80F49" w14:paraId="5B0B2C2C" w14:textId="77777777" w:rsidTr="007D18AF">
        <w:tc>
          <w:tcPr>
            <w:tcW w:w="1606" w:type="dxa"/>
            <w:shd w:val="clear" w:color="auto" w:fill="auto"/>
            <w:tcMar>
              <w:left w:w="45" w:type="dxa"/>
              <w:right w:w="45" w:type="dxa"/>
            </w:tcMar>
            <w:vAlign w:val="center"/>
          </w:tcPr>
          <w:p w14:paraId="535C88EA" w14:textId="77777777" w:rsidR="003874DD" w:rsidRPr="00E80F49" w:rsidRDefault="003874DD" w:rsidP="003874DD">
            <w:pPr>
              <w:pStyle w:val="TAC"/>
            </w:pPr>
            <w:r w:rsidRPr="00E80F49">
              <w:t>12</w:t>
            </w:r>
          </w:p>
        </w:tc>
        <w:tc>
          <w:tcPr>
            <w:tcW w:w="3052" w:type="dxa"/>
            <w:shd w:val="clear" w:color="auto" w:fill="auto"/>
            <w:tcMar>
              <w:left w:w="45" w:type="dxa"/>
              <w:right w:w="45" w:type="dxa"/>
            </w:tcMar>
            <w:vAlign w:val="center"/>
          </w:tcPr>
          <w:p w14:paraId="1FFD4BCE"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51ECA9" w14:textId="77777777" w:rsidR="003874DD" w:rsidRPr="00E80F49" w:rsidRDefault="003874DD" w:rsidP="003874DD">
            <w:pPr>
              <w:pStyle w:val="TAC"/>
            </w:pPr>
            <w:r w:rsidRPr="00E80F49">
              <w:t>12</w:t>
            </w:r>
          </w:p>
        </w:tc>
        <w:tc>
          <w:tcPr>
            <w:tcW w:w="1381" w:type="dxa"/>
            <w:shd w:val="clear" w:color="auto" w:fill="auto"/>
            <w:tcMar>
              <w:left w:w="45" w:type="dxa"/>
              <w:right w:w="45" w:type="dxa"/>
            </w:tcMar>
            <w:vAlign w:val="center"/>
          </w:tcPr>
          <w:p w14:paraId="08F0EC89" w14:textId="7CEC8440"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1DAEEEC8" w14:textId="32C13F2B" w:rsidR="003874DD" w:rsidRPr="00E80F49" w:rsidRDefault="003874DD" w:rsidP="003874DD">
            <w:pPr>
              <w:pStyle w:val="TAC"/>
            </w:pPr>
            <w:r w:rsidRPr="00E80F49">
              <w:t>RAN5#92-e</w:t>
            </w:r>
          </w:p>
        </w:tc>
      </w:tr>
      <w:tr w:rsidR="00233FD3" w:rsidRPr="00E80F49" w14:paraId="5C2B9243" w14:textId="77777777" w:rsidTr="007D18AF">
        <w:tc>
          <w:tcPr>
            <w:tcW w:w="1606" w:type="dxa"/>
            <w:shd w:val="clear" w:color="auto" w:fill="auto"/>
            <w:tcMar>
              <w:left w:w="45" w:type="dxa"/>
              <w:right w:w="45" w:type="dxa"/>
            </w:tcMar>
            <w:vAlign w:val="center"/>
          </w:tcPr>
          <w:p w14:paraId="56AA72B1" w14:textId="77777777" w:rsidR="004B2214" w:rsidRPr="00E80F49" w:rsidRDefault="004B2214" w:rsidP="002E5133">
            <w:pPr>
              <w:pStyle w:val="TAC"/>
            </w:pPr>
            <w:r w:rsidRPr="00E80F49">
              <w:t>38</w:t>
            </w:r>
          </w:p>
        </w:tc>
        <w:tc>
          <w:tcPr>
            <w:tcW w:w="3052" w:type="dxa"/>
            <w:shd w:val="clear" w:color="auto" w:fill="auto"/>
            <w:tcMar>
              <w:left w:w="45" w:type="dxa"/>
              <w:right w:w="45" w:type="dxa"/>
            </w:tcMar>
            <w:vAlign w:val="center"/>
          </w:tcPr>
          <w:p w14:paraId="63FEE0EB"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4407716F"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C9795E6"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E5E8BF3" w14:textId="3AA11B21" w:rsidR="004B2214" w:rsidRPr="00E80F49" w:rsidRDefault="004B2214" w:rsidP="002E5133">
            <w:pPr>
              <w:pStyle w:val="TAC"/>
            </w:pPr>
            <w:r w:rsidRPr="00E80F49">
              <w:t>RAN5#88-e</w:t>
            </w:r>
          </w:p>
        </w:tc>
      </w:tr>
      <w:tr w:rsidR="00233FD3" w:rsidRPr="00E80F49" w14:paraId="085E1179" w14:textId="77777777" w:rsidTr="007D18AF">
        <w:tc>
          <w:tcPr>
            <w:tcW w:w="1606" w:type="dxa"/>
            <w:shd w:val="clear" w:color="auto" w:fill="auto"/>
            <w:tcMar>
              <w:left w:w="45" w:type="dxa"/>
              <w:right w:w="45" w:type="dxa"/>
            </w:tcMar>
            <w:vAlign w:val="center"/>
          </w:tcPr>
          <w:p w14:paraId="0E96FBE5" w14:textId="77777777" w:rsidR="004B2214" w:rsidRPr="00E80F49" w:rsidRDefault="004B2214" w:rsidP="002E5133">
            <w:pPr>
              <w:pStyle w:val="TAC"/>
            </w:pPr>
            <w:r w:rsidRPr="00E80F49">
              <w:t>41</w:t>
            </w:r>
          </w:p>
        </w:tc>
        <w:tc>
          <w:tcPr>
            <w:tcW w:w="3052" w:type="dxa"/>
            <w:shd w:val="clear" w:color="auto" w:fill="auto"/>
            <w:tcMar>
              <w:left w:w="45" w:type="dxa"/>
              <w:right w:w="45" w:type="dxa"/>
            </w:tcMar>
            <w:vAlign w:val="center"/>
          </w:tcPr>
          <w:p w14:paraId="514A34B7"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26D536FC"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5CAB279A"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2D1B38C8" w14:textId="519A97E8" w:rsidR="004B2214" w:rsidRPr="00E80F49" w:rsidRDefault="004B2214" w:rsidP="002E5133">
            <w:pPr>
              <w:pStyle w:val="TAC"/>
            </w:pPr>
            <w:r w:rsidRPr="00E80F49">
              <w:t>RAN5#88-e</w:t>
            </w:r>
          </w:p>
        </w:tc>
      </w:tr>
      <w:tr w:rsidR="00233FD3" w:rsidRPr="00E80F49" w14:paraId="3274AB0F" w14:textId="77777777" w:rsidTr="007D18AF">
        <w:trPr>
          <w:trHeight w:val="70"/>
        </w:trPr>
        <w:tc>
          <w:tcPr>
            <w:tcW w:w="1606" w:type="dxa"/>
            <w:shd w:val="clear" w:color="auto" w:fill="auto"/>
            <w:tcMar>
              <w:left w:w="45" w:type="dxa"/>
              <w:right w:w="45" w:type="dxa"/>
            </w:tcMar>
            <w:vAlign w:val="center"/>
          </w:tcPr>
          <w:p w14:paraId="1BD10702" w14:textId="77777777" w:rsidR="004B2214" w:rsidRPr="00E80F49" w:rsidRDefault="004B2214" w:rsidP="002E5133">
            <w:pPr>
              <w:pStyle w:val="TAC"/>
            </w:pPr>
            <w:r w:rsidRPr="00E80F49">
              <w:t>48</w:t>
            </w:r>
          </w:p>
        </w:tc>
        <w:tc>
          <w:tcPr>
            <w:tcW w:w="3052" w:type="dxa"/>
            <w:shd w:val="clear" w:color="auto" w:fill="auto"/>
            <w:tcMar>
              <w:left w:w="45" w:type="dxa"/>
              <w:right w:w="45" w:type="dxa"/>
            </w:tcMar>
            <w:vAlign w:val="center"/>
          </w:tcPr>
          <w:p w14:paraId="3D06861C"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E53A45B"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9D51C2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6FA545D3" w14:textId="32C26DBB" w:rsidR="004B2214" w:rsidRPr="00E80F49" w:rsidRDefault="004B2214" w:rsidP="002E5133">
            <w:pPr>
              <w:pStyle w:val="TAC"/>
            </w:pPr>
            <w:r w:rsidRPr="00E80F49">
              <w:t>RAN5#88-e</w:t>
            </w:r>
          </w:p>
        </w:tc>
      </w:tr>
      <w:tr w:rsidR="00233FD3" w:rsidRPr="00E80F49" w14:paraId="4F89D5F3" w14:textId="77777777" w:rsidTr="007D18AF">
        <w:tc>
          <w:tcPr>
            <w:tcW w:w="1606" w:type="dxa"/>
            <w:shd w:val="clear" w:color="auto" w:fill="auto"/>
            <w:tcMar>
              <w:left w:w="45" w:type="dxa"/>
              <w:right w:w="45" w:type="dxa"/>
            </w:tcMar>
            <w:vAlign w:val="center"/>
          </w:tcPr>
          <w:p w14:paraId="40D33E95" w14:textId="77777777" w:rsidR="004B2214" w:rsidRPr="00E80F49" w:rsidRDefault="004B2214" w:rsidP="002E5133">
            <w:pPr>
              <w:pStyle w:val="TAC"/>
            </w:pPr>
            <w:r w:rsidRPr="00E80F49">
              <w:t>71</w:t>
            </w:r>
          </w:p>
        </w:tc>
        <w:tc>
          <w:tcPr>
            <w:tcW w:w="3052" w:type="dxa"/>
            <w:shd w:val="clear" w:color="auto" w:fill="auto"/>
            <w:tcMar>
              <w:left w:w="45" w:type="dxa"/>
              <w:right w:w="45" w:type="dxa"/>
            </w:tcMar>
            <w:vAlign w:val="center"/>
          </w:tcPr>
          <w:p w14:paraId="0314B5B2"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4C8B1FCA" w14:textId="77777777" w:rsidR="004B2214" w:rsidRPr="00E80F49" w:rsidRDefault="004B2214" w:rsidP="002E5133">
            <w:pPr>
              <w:pStyle w:val="TAC"/>
            </w:pPr>
            <w:r w:rsidRPr="00E80F49">
              <w:t>71</w:t>
            </w:r>
          </w:p>
        </w:tc>
        <w:tc>
          <w:tcPr>
            <w:tcW w:w="1381" w:type="dxa"/>
            <w:shd w:val="clear" w:color="auto" w:fill="auto"/>
            <w:tcMar>
              <w:left w:w="45" w:type="dxa"/>
              <w:right w:w="45" w:type="dxa"/>
            </w:tcMar>
            <w:vAlign w:val="center"/>
          </w:tcPr>
          <w:p w14:paraId="104F76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371CB1C" w14:textId="67F87F97" w:rsidR="004B2214" w:rsidRPr="00E80F49" w:rsidRDefault="004B2214" w:rsidP="002E5133">
            <w:pPr>
              <w:pStyle w:val="TAC"/>
            </w:pPr>
            <w:r w:rsidRPr="00E80F49">
              <w:t xml:space="preserve">RAN5#88-e </w:t>
            </w:r>
          </w:p>
        </w:tc>
      </w:tr>
      <w:tr w:rsidR="004B2214" w:rsidRPr="00E80F49" w14:paraId="6E4B8D43" w14:textId="77777777" w:rsidTr="007D18AF">
        <w:tc>
          <w:tcPr>
            <w:tcW w:w="10393" w:type="dxa"/>
            <w:gridSpan w:val="5"/>
            <w:shd w:val="clear" w:color="auto" w:fill="auto"/>
            <w:tcMar>
              <w:left w:w="45" w:type="dxa"/>
              <w:right w:w="45" w:type="dxa"/>
            </w:tcMar>
            <w:vAlign w:val="center"/>
          </w:tcPr>
          <w:p w14:paraId="75E1B0E1" w14:textId="77777777" w:rsidR="004B2214" w:rsidRPr="00E80F49" w:rsidRDefault="004B2214" w:rsidP="002E5133">
            <w:pPr>
              <w:pStyle w:val="TAH"/>
              <w:ind w:left="360"/>
            </w:pPr>
            <w:r w:rsidRPr="00E80F49">
              <w:t>DC_XA_nXA</w:t>
            </w:r>
          </w:p>
        </w:tc>
      </w:tr>
      <w:tr w:rsidR="00233FD3" w:rsidRPr="00E80F49" w14:paraId="3897F5DA" w14:textId="77777777" w:rsidTr="007D18AF">
        <w:tc>
          <w:tcPr>
            <w:tcW w:w="1606" w:type="dxa"/>
            <w:shd w:val="clear" w:color="auto" w:fill="auto"/>
            <w:tcMar>
              <w:left w:w="45" w:type="dxa"/>
              <w:right w:w="45" w:type="dxa"/>
            </w:tcMar>
            <w:vAlign w:val="center"/>
          </w:tcPr>
          <w:p w14:paraId="63774856" w14:textId="77777777" w:rsidR="004B2214" w:rsidRPr="00E80F49" w:rsidRDefault="004B2214" w:rsidP="002E5133">
            <w:pPr>
              <w:pStyle w:val="TAC"/>
            </w:pPr>
            <w:r w:rsidRPr="00E80F49">
              <w:t>DC_2A_n2A</w:t>
            </w:r>
          </w:p>
        </w:tc>
        <w:tc>
          <w:tcPr>
            <w:tcW w:w="3052" w:type="dxa"/>
            <w:shd w:val="clear" w:color="auto" w:fill="auto"/>
            <w:tcMar>
              <w:left w:w="45" w:type="dxa"/>
              <w:right w:w="45" w:type="dxa"/>
            </w:tcMar>
            <w:vAlign w:val="center"/>
          </w:tcPr>
          <w:p w14:paraId="721EF4F7"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8A88CE3"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5319C55"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3B4747BD" w14:textId="4343A9D5" w:rsidR="004B2214" w:rsidRPr="00E80F49" w:rsidRDefault="004B2214" w:rsidP="002E5133">
            <w:pPr>
              <w:pStyle w:val="TAC"/>
            </w:pPr>
            <w:r w:rsidRPr="00E80F49">
              <w:t>RAN5#88-e</w:t>
            </w:r>
          </w:p>
        </w:tc>
      </w:tr>
      <w:tr w:rsidR="00233FD3" w:rsidRPr="00E80F49" w14:paraId="2D79B059" w14:textId="77777777" w:rsidTr="007D18AF">
        <w:tc>
          <w:tcPr>
            <w:tcW w:w="1606" w:type="dxa"/>
            <w:shd w:val="clear" w:color="auto" w:fill="auto"/>
            <w:tcMar>
              <w:left w:w="45" w:type="dxa"/>
              <w:right w:w="45" w:type="dxa"/>
            </w:tcMar>
            <w:vAlign w:val="center"/>
          </w:tcPr>
          <w:p w14:paraId="38BF7E05" w14:textId="77777777" w:rsidR="004B2214" w:rsidRPr="00E80F49" w:rsidRDefault="004B2214" w:rsidP="002E5133">
            <w:pPr>
              <w:pStyle w:val="TAC"/>
            </w:pPr>
            <w:r w:rsidRPr="00E80F49">
              <w:t>DC_3A_n3A</w:t>
            </w:r>
          </w:p>
        </w:tc>
        <w:tc>
          <w:tcPr>
            <w:tcW w:w="3052" w:type="dxa"/>
            <w:shd w:val="clear" w:color="auto" w:fill="auto"/>
            <w:tcMar>
              <w:left w:w="45" w:type="dxa"/>
              <w:right w:w="45" w:type="dxa"/>
            </w:tcMar>
            <w:vAlign w:val="center"/>
          </w:tcPr>
          <w:p w14:paraId="255246C8"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60722CA3" w14:textId="77777777" w:rsidR="004B2214" w:rsidRPr="00E80F49" w:rsidRDefault="004B2214" w:rsidP="002E5133">
            <w:pPr>
              <w:pStyle w:val="TAC"/>
            </w:pPr>
            <w:r w:rsidRPr="00E80F49">
              <w:t>3</w:t>
            </w:r>
          </w:p>
        </w:tc>
        <w:tc>
          <w:tcPr>
            <w:tcW w:w="1381" w:type="dxa"/>
            <w:shd w:val="clear" w:color="auto" w:fill="auto"/>
            <w:tcMar>
              <w:left w:w="45" w:type="dxa"/>
              <w:right w:w="45" w:type="dxa"/>
            </w:tcMar>
            <w:vAlign w:val="center"/>
          </w:tcPr>
          <w:p w14:paraId="17275C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C045690" w14:textId="15D73263" w:rsidR="004B2214" w:rsidRPr="00E80F49" w:rsidRDefault="004B2214" w:rsidP="002E5133">
            <w:pPr>
              <w:pStyle w:val="TAC"/>
            </w:pPr>
            <w:r w:rsidRPr="00E80F49">
              <w:t>RAN5#88-e</w:t>
            </w:r>
          </w:p>
        </w:tc>
      </w:tr>
      <w:tr w:rsidR="00233FD3" w:rsidRPr="00E80F49" w14:paraId="696190B4" w14:textId="77777777" w:rsidTr="007D18AF">
        <w:tc>
          <w:tcPr>
            <w:tcW w:w="1606" w:type="dxa"/>
            <w:shd w:val="clear" w:color="auto" w:fill="auto"/>
            <w:tcMar>
              <w:left w:w="45" w:type="dxa"/>
              <w:right w:w="45" w:type="dxa"/>
            </w:tcMar>
            <w:vAlign w:val="center"/>
          </w:tcPr>
          <w:p w14:paraId="306F1E99" w14:textId="77777777" w:rsidR="004B2214" w:rsidRPr="00E80F49" w:rsidRDefault="004B2214" w:rsidP="002E5133">
            <w:pPr>
              <w:pStyle w:val="TAC"/>
            </w:pPr>
            <w:r w:rsidRPr="00E80F49">
              <w:t>DC_5A_n5A</w:t>
            </w:r>
          </w:p>
        </w:tc>
        <w:tc>
          <w:tcPr>
            <w:tcW w:w="3052" w:type="dxa"/>
            <w:shd w:val="clear" w:color="auto" w:fill="auto"/>
            <w:tcMar>
              <w:left w:w="45" w:type="dxa"/>
              <w:right w:w="45" w:type="dxa"/>
            </w:tcMar>
            <w:vAlign w:val="center"/>
          </w:tcPr>
          <w:p w14:paraId="31F5AC60"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8E29BB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87CA83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114D9BE0" w14:textId="7BB4C9EA" w:rsidR="004B2214" w:rsidRPr="00E80F49" w:rsidRDefault="004B2214" w:rsidP="002E5133">
            <w:pPr>
              <w:pStyle w:val="TAC"/>
            </w:pPr>
            <w:r w:rsidRPr="00E80F49">
              <w:t>RAN5#88-e</w:t>
            </w:r>
          </w:p>
        </w:tc>
      </w:tr>
      <w:tr w:rsidR="00233FD3" w:rsidRPr="00E80F49" w14:paraId="1556120D" w14:textId="77777777" w:rsidTr="007D18AF">
        <w:tc>
          <w:tcPr>
            <w:tcW w:w="1606" w:type="dxa"/>
            <w:shd w:val="clear" w:color="auto" w:fill="auto"/>
            <w:tcMar>
              <w:left w:w="45" w:type="dxa"/>
              <w:right w:w="45" w:type="dxa"/>
            </w:tcMar>
            <w:vAlign w:val="center"/>
          </w:tcPr>
          <w:p w14:paraId="5EF9294C" w14:textId="77777777" w:rsidR="004B2214" w:rsidRPr="00E80F49" w:rsidRDefault="004B2214" w:rsidP="002E5133">
            <w:pPr>
              <w:pStyle w:val="TAC"/>
            </w:pPr>
            <w:r w:rsidRPr="00E80F49">
              <w:t>DC_7A_n7A</w:t>
            </w:r>
          </w:p>
        </w:tc>
        <w:tc>
          <w:tcPr>
            <w:tcW w:w="3052" w:type="dxa"/>
            <w:shd w:val="clear" w:color="auto" w:fill="auto"/>
            <w:tcMar>
              <w:left w:w="45" w:type="dxa"/>
              <w:right w:w="45" w:type="dxa"/>
            </w:tcMar>
            <w:vAlign w:val="center"/>
          </w:tcPr>
          <w:p w14:paraId="17B235A2"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AC0465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D57642E"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CAAF3C2" w14:textId="61B320EC" w:rsidR="004B2214" w:rsidRPr="00E80F49" w:rsidRDefault="004B2214" w:rsidP="002E5133">
            <w:pPr>
              <w:pStyle w:val="TAC"/>
            </w:pPr>
            <w:r w:rsidRPr="00E80F49">
              <w:t>RAN5#88-e</w:t>
            </w:r>
          </w:p>
        </w:tc>
      </w:tr>
      <w:tr w:rsidR="002E5133" w:rsidRPr="00E80F49" w14:paraId="080A7674" w14:textId="77777777" w:rsidTr="007D18AF">
        <w:tc>
          <w:tcPr>
            <w:tcW w:w="1606" w:type="dxa"/>
            <w:shd w:val="clear" w:color="auto" w:fill="auto"/>
            <w:tcMar>
              <w:left w:w="45" w:type="dxa"/>
              <w:right w:w="45" w:type="dxa"/>
            </w:tcMar>
            <w:vAlign w:val="center"/>
          </w:tcPr>
          <w:p w14:paraId="21FF3585" w14:textId="77777777" w:rsidR="002E5133" w:rsidRPr="00E80F49" w:rsidRDefault="002E5133" w:rsidP="002E5133">
            <w:pPr>
              <w:pStyle w:val="TAC"/>
            </w:pPr>
            <w:r w:rsidRPr="00E80F49">
              <w:t>DC_41A_n41A</w:t>
            </w:r>
          </w:p>
        </w:tc>
        <w:tc>
          <w:tcPr>
            <w:tcW w:w="3052" w:type="dxa"/>
            <w:shd w:val="clear" w:color="auto" w:fill="auto"/>
            <w:tcMar>
              <w:left w:w="45" w:type="dxa"/>
              <w:right w:w="45" w:type="dxa"/>
            </w:tcMar>
            <w:vAlign w:val="center"/>
          </w:tcPr>
          <w:p w14:paraId="56B4FD0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785B6A27"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660442FE"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4C8AE89C" w14:textId="3002F4F2" w:rsidR="002E5133" w:rsidRPr="00E80F49" w:rsidRDefault="002E5133" w:rsidP="002E5133">
            <w:pPr>
              <w:pStyle w:val="TAC"/>
            </w:pPr>
            <w:r w:rsidRPr="00E80F49">
              <w:t>RAN5#88-e</w:t>
            </w:r>
          </w:p>
        </w:tc>
      </w:tr>
      <w:tr w:rsidR="002E5133" w:rsidRPr="00E80F49" w14:paraId="372CC810" w14:textId="77777777" w:rsidTr="007D18AF">
        <w:tc>
          <w:tcPr>
            <w:tcW w:w="1606" w:type="dxa"/>
            <w:shd w:val="clear" w:color="auto" w:fill="auto"/>
            <w:tcMar>
              <w:left w:w="45" w:type="dxa"/>
              <w:right w:w="45" w:type="dxa"/>
            </w:tcMar>
            <w:vAlign w:val="center"/>
          </w:tcPr>
          <w:p w14:paraId="146EE216" w14:textId="1285E28C" w:rsidR="002E5133" w:rsidRPr="00E80F49" w:rsidRDefault="003874DD" w:rsidP="002E5133">
            <w:pPr>
              <w:pStyle w:val="TAC"/>
            </w:pPr>
            <w:r w:rsidRPr="00E80F49">
              <w:t>DC_48A_n48A</w:t>
            </w:r>
          </w:p>
        </w:tc>
        <w:tc>
          <w:tcPr>
            <w:tcW w:w="3052" w:type="dxa"/>
            <w:shd w:val="clear" w:color="auto" w:fill="auto"/>
            <w:tcMar>
              <w:left w:w="45" w:type="dxa"/>
              <w:right w:w="45" w:type="dxa"/>
            </w:tcMar>
            <w:vAlign w:val="center"/>
          </w:tcPr>
          <w:p w14:paraId="7CE4245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5752AF83"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A241E51"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76ABC836" w14:textId="7C7BC160" w:rsidR="002E5133" w:rsidRPr="00E80F49" w:rsidRDefault="002E5133" w:rsidP="002E5133">
            <w:pPr>
              <w:pStyle w:val="TAC"/>
            </w:pPr>
            <w:r w:rsidRPr="00E80F49">
              <w:t>RAN5#88-e</w:t>
            </w:r>
          </w:p>
        </w:tc>
      </w:tr>
      <w:tr w:rsidR="002E5133" w:rsidRPr="00E80F49" w14:paraId="167737A7" w14:textId="77777777" w:rsidTr="007D18AF">
        <w:tc>
          <w:tcPr>
            <w:tcW w:w="1606" w:type="dxa"/>
            <w:shd w:val="clear" w:color="auto" w:fill="auto"/>
            <w:tcMar>
              <w:left w:w="45" w:type="dxa"/>
              <w:right w:w="45" w:type="dxa"/>
            </w:tcMar>
            <w:vAlign w:val="center"/>
          </w:tcPr>
          <w:p w14:paraId="4C03DECF" w14:textId="77777777" w:rsidR="002E5133" w:rsidRPr="00E80F49" w:rsidRDefault="002E5133" w:rsidP="002E5133">
            <w:pPr>
              <w:pStyle w:val="TAC"/>
            </w:pPr>
            <w:r w:rsidRPr="00E80F49">
              <w:t>DC_66A_n66A</w:t>
            </w:r>
          </w:p>
        </w:tc>
        <w:tc>
          <w:tcPr>
            <w:tcW w:w="3052" w:type="dxa"/>
            <w:shd w:val="clear" w:color="auto" w:fill="auto"/>
            <w:tcMar>
              <w:left w:w="45" w:type="dxa"/>
              <w:right w:w="45" w:type="dxa"/>
            </w:tcMar>
            <w:vAlign w:val="center"/>
          </w:tcPr>
          <w:p w14:paraId="4B87929A"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2B0FEAE6"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CB341F0"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23F55980" w14:textId="32B67B6F" w:rsidR="002E5133" w:rsidRPr="00E80F49" w:rsidRDefault="002E5133" w:rsidP="002E5133">
            <w:pPr>
              <w:pStyle w:val="TAC"/>
            </w:pPr>
            <w:r w:rsidRPr="00E80F49">
              <w:t>RAN5#88-e</w:t>
            </w:r>
          </w:p>
        </w:tc>
      </w:tr>
      <w:tr w:rsidR="003874DD" w:rsidRPr="00E80F49" w14:paraId="7BF21C9F" w14:textId="77777777" w:rsidTr="007D18AF">
        <w:tc>
          <w:tcPr>
            <w:tcW w:w="1606" w:type="dxa"/>
            <w:shd w:val="clear" w:color="auto" w:fill="auto"/>
            <w:tcMar>
              <w:left w:w="45" w:type="dxa"/>
              <w:right w:w="45" w:type="dxa"/>
            </w:tcMar>
            <w:vAlign w:val="center"/>
          </w:tcPr>
          <w:p w14:paraId="1F0F0C72" w14:textId="28A1E31A" w:rsidR="003874DD" w:rsidRPr="00E80F49" w:rsidRDefault="003874DD" w:rsidP="003874DD">
            <w:pPr>
              <w:pStyle w:val="TAC"/>
            </w:pPr>
            <w:r w:rsidRPr="00E80F49">
              <w:t>DC_71A_n71A</w:t>
            </w:r>
          </w:p>
        </w:tc>
        <w:tc>
          <w:tcPr>
            <w:tcW w:w="3052" w:type="dxa"/>
            <w:shd w:val="clear" w:color="auto" w:fill="auto"/>
            <w:tcMar>
              <w:left w:w="45" w:type="dxa"/>
              <w:right w:w="45" w:type="dxa"/>
            </w:tcMar>
            <w:vAlign w:val="center"/>
          </w:tcPr>
          <w:p w14:paraId="1F5D2471" w14:textId="6592243A"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4BD146" w14:textId="32849F5C" w:rsidR="003874DD" w:rsidRPr="00E80F49" w:rsidRDefault="003874DD" w:rsidP="003874DD">
            <w:pPr>
              <w:pStyle w:val="TAC"/>
            </w:pPr>
            <w:r w:rsidRPr="00E80F49">
              <w:t>N/A</w:t>
            </w:r>
          </w:p>
        </w:tc>
        <w:tc>
          <w:tcPr>
            <w:tcW w:w="1381" w:type="dxa"/>
            <w:shd w:val="clear" w:color="auto" w:fill="auto"/>
            <w:tcMar>
              <w:left w:w="45" w:type="dxa"/>
              <w:right w:w="45" w:type="dxa"/>
            </w:tcMar>
            <w:vAlign w:val="center"/>
          </w:tcPr>
          <w:p w14:paraId="1EA85C8C" w14:textId="24E2618B" w:rsidR="003874DD" w:rsidRPr="00E80F49" w:rsidRDefault="003874DD" w:rsidP="003874DD">
            <w:pPr>
              <w:pStyle w:val="TAC"/>
            </w:pPr>
            <w:r w:rsidRPr="00E80F49">
              <w:t>NE</w:t>
            </w:r>
          </w:p>
        </w:tc>
        <w:tc>
          <w:tcPr>
            <w:tcW w:w="3052" w:type="dxa"/>
            <w:shd w:val="clear" w:color="auto" w:fill="auto"/>
            <w:tcMar>
              <w:left w:w="45" w:type="dxa"/>
              <w:right w:w="45" w:type="dxa"/>
            </w:tcMar>
            <w:vAlign w:val="center"/>
          </w:tcPr>
          <w:p w14:paraId="3BF332D6" w14:textId="1DAA1908" w:rsidR="003874DD" w:rsidRPr="00E80F49" w:rsidRDefault="003874DD" w:rsidP="003874DD">
            <w:pPr>
              <w:pStyle w:val="TAC"/>
            </w:pPr>
            <w:r w:rsidRPr="00E80F49">
              <w:t>RAN5#92-e</w:t>
            </w:r>
          </w:p>
        </w:tc>
      </w:tr>
      <w:tr w:rsidR="002E5133" w:rsidRPr="00E80F49" w14:paraId="62AB2B67" w14:textId="77777777" w:rsidTr="007D18AF">
        <w:tc>
          <w:tcPr>
            <w:tcW w:w="10393" w:type="dxa"/>
            <w:gridSpan w:val="5"/>
            <w:tcMar>
              <w:left w:w="45" w:type="dxa"/>
              <w:right w:w="45" w:type="dxa"/>
            </w:tcMar>
          </w:tcPr>
          <w:p w14:paraId="338078E8" w14:textId="78A064E3" w:rsidR="002E5133" w:rsidRPr="00E80F49" w:rsidRDefault="002E5133" w:rsidP="002E5133">
            <w:pPr>
              <w:pStyle w:val="TAH"/>
              <w:ind w:left="360"/>
            </w:pPr>
            <w:r w:rsidRPr="00E80F49">
              <w:t>DC_XA</w:t>
            </w:r>
            <w:r w:rsidR="001635FB" w:rsidRPr="001635FB">
              <w:t>_</w:t>
            </w:r>
            <w:r w:rsidRPr="00E80F49">
              <w:t>nYA (N</w:t>
            </w:r>
            <w:r w:rsidR="003874DD" w:rsidRPr="00E80F49">
              <w:t>OTE</w:t>
            </w:r>
            <w:r w:rsidRPr="00E80F49">
              <w:t xml:space="preserve"> 1)</w:t>
            </w:r>
          </w:p>
        </w:tc>
      </w:tr>
      <w:tr w:rsidR="002E5133" w:rsidRPr="00E80F49" w14:paraId="4DAAD1B3" w14:textId="77777777" w:rsidTr="007D18AF">
        <w:tc>
          <w:tcPr>
            <w:tcW w:w="1606" w:type="dxa"/>
            <w:shd w:val="clear" w:color="auto" w:fill="auto"/>
            <w:tcMar>
              <w:left w:w="45" w:type="dxa"/>
              <w:right w:w="45" w:type="dxa"/>
            </w:tcMar>
            <w:vAlign w:val="center"/>
          </w:tcPr>
          <w:p w14:paraId="5BAD076D" w14:textId="77777777" w:rsidR="002E5133" w:rsidRPr="00E80F49" w:rsidRDefault="002E5133" w:rsidP="002E5133">
            <w:pPr>
              <w:pStyle w:val="TAC"/>
            </w:pPr>
            <w:r w:rsidRPr="00E80F49">
              <w:t>DC_1A_n3A</w:t>
            </w:r>
          </w:p>
        </w:tc>
        <w:tc>
          <w:tcPr>
            <w:tcW w:w="3052" w:type="dxa"/>
            <w:shd w:val="clear" w:color="auto" w:fill="auto"/>
            <w:tcMar>
              <w:left w:w="45" w:type="dxa"/>
              <w:right w:w="45" w:type="dxa"/>
            </w:tcMar>
            <w:vAlign w:val="center"/>
          </w:tcPr>
          <w:p w14:paraId="1802C7DA" w14:textId="77777777" w:rsidR="002E5133" w:rsidRPr="00E80F49" w:rsidRDefault="002E5133" w:rsidP="002E5133">
            <w:pPr>
              <w:pStyle w:val="TAC"/>
            </w:pPr>
            <w:r w:rsidRPr="00E80F49">
              <w:t>Yes</w:t>
            </w:r>
          </w:p>
        </w:tc>
        <w:tc>
          <w:tcPr>
            <w:tcW w:w="1302" w:type="dxa"/>
            <w:shd w:val="clear" w:color="auto" w:fill="auto"/>
            <w:tcMar>
              <w:left w:w="45" w:type="dxa"/>
              <w:right w:w="45" w:type="dxa"/>
            </w:tcMar>
            <w:vAlign w:val="bottom"/>
          </w:tcPr>
          <w:p w14:paraId="3DB9B536" w14:textId="77777777" w:rsidR="002E5133" w:rsidRPr="00E80F49" w:rsidRDefault="002E5133" w:rsidP="002E5133">
            <w:pPr>
              <w:pStyle w:val="TAC"/>
            </w:pPr>
            <w:r w:rsidRPr="00E80F49">
              <w:t>1 (IMD3)</w:t>
            </w:r>
          </w:p>
          <w:p w14:paraId="1869A93E" w14:textId="77777777" w:rsidR="002E5133" w:rsidRPr="00E80F49" w:rsidRDefault="002E5133" w:rsidP="002E5133">
            <w:pPr>
              <w:pStyle w:val="TAC"/>
            </w:pPr>
            <w:r w:rsidRPr="00E80F49">
              <w:t>CBI</w:t>
            </w:r>
          </w:p>
        </w:tc>
        <w:tc>
          <w:tcPr>
            <w:tcW w:w="1381" w:type="dxa"/>
            <w:shd w:val="clear" w:color="auto" w:fill="auto"/>
            <w:tcMar>
              <w:left w:w="45" w:type="dxa"/>
              <w:right w:w="45" w:type="dxa"/>
            </w:tcMar>
            <w:vAlign w:val="center"/>
          </w:tcPr>
          <w:p w14:paraId="288E7416" w14:textId="791C4626" w:rsidR="002E5133" w:rsidRPr="00E80F49" w:rsidRDefault="002E5133" w:rsidP="002E5133">
            <w:pPr>
              <w:pStyle w:val="TAC"/>
            </w:pPr>
            <w:r w:rsidRPr="00E80F49">
              <w:t>NE</w:t>
            </w:r>
          </w:p>
          <w:p w14:paraId="7C082B2F" w14:textId="77777777" w:rsidR="002E5133" w:rsidRPr="00E80F49" w:rsidRDefault="002E5133" w:rsidP="002E5133">
            <w:pPr>
              <w:pStyle w:val="TAC"/>
            </w:pPr>
            <w:r w:rsidRPr="00E80F49">
              <w:t>IMD3</w:t>
            </w:r>
          </w:p>
          <w:p w14:paraId="606D96F2" w14:textId="5DC1B0B7" w:rsidR="002E5133" w:rsidRPr="00E80F49" w:rsidRDefault="002E5133" w:rsidP="002E5133">
            <w:pPr>
              <w:pStyle w:val="TAC"/>
            </w:pPr>
            <w:r w:rsidRPr="00E80F49">
              <w:t>CBI</w:t>
            </w:r>
            <w:r w:rsidR="003874DD" w:rsidRPr="00E80F49">
              <w:t>, CBI avoid</w:t>
            </w:r>
          </w:p>
        </w:tc>
        <w:tc>
          <w:tcPr>
            <w:tcW w:w="3052" w:type="dxa"/>
            <w:shd w:val="clear" w:color="auto" w:fill="auto"/>
            <w:tcMar>
              <w:left w:w="45" w:type="dxa"/>
              <w:right w:w="45" w:type="dxa"/>
            </w:tcMar>
            <w:vAlign w:val="center"/>
          </w:tcPr>
          <w:p w14:paraId="674498E7" w14:textId="218F1B3B" w:rsidR="002E5133" w:rsidRPr="00E80F49" w:rsidRDefault="002E5133" w:rsidP="002E5133">
            <w:pPr>
              <w:pStyle w:val="TAC"/>
            </w:pPr>
            <w:r w:rsidRPr="00E80F49">
              <w:t>RAN5#89-e</w:t>
            </w:r>
          </w:p>
        </w:tc>
      </w:tr>
      <w:tr w:rsidR="00906FD2" w:rsidRPr="00E80F49" w14:paraId="43B4F62D" w14:textId="77777777" w:rsidTr="007D18AF">
        <w:tc>
          <w:tcPr>
            <w:tcW w:w="1606" w:type="dxa"/>
            <w:shd w:val="clear" w:color="auto" w:fill="auto"/>
            <w:tcMar>
              <w:left w:w="45" w:type="dxa"/>
              <w:right w:w="45" w:type="dxa"/>
            </w:tcMar>
            <w:vAlign w:val="center"/>
          </w:tcPr>
          <w:p w14:paraId="63CB9CAF" w14:textId="0A145950" w:rsidR="00906FD2" w:rsidRPr="00E80F49" w:rsidRDefault="00906FD2" w:rsidP="00906FD2">
            <w:pPr>
              <w:pStyle w:val="TAC"/>
            </w:pPr>
            <w:r w:rsidRPr="00E80F49">
              <w:t>DC_1A</w:t>
            </w:r>
            <w:r w:rsidR="0022433D">
              <w:t>_</w:t>
            </w:r>
            <w:r w:rsidRPr="00E80F49">
              <w:t>n7A</w:t>
            </w:r>
          </w:p>
        </w:tc>
        <w:tc>
          <w:tcPr>
            <w:tcW w:w="3052" w:type="dxa"/>
            <w:shd w:val="clear" w:color="auto" w:fill="auto"/>
            <w:tcMar>
              <w:left w:w="45" w:type="dxa"/>
              <w:right w:w="45" w:type="dxa"/>
            </w:tcMar>
            <w:vAlign w:val="center"/>
          </w:tcPr>
          <w:p w14:paraId="1546D2E6" w14:textId="365EB5E0"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5915758E" w14:textId="6A742757" w:rsidR="00906FD2" w:rsidRPr="00E80F49" w:rsidRDefault="00906FD2" w:rsidP="00906FD2">
            <w:pPr>
              <w:pStyle w:val="TAC"/>
            </w:pPr>
            <w:r w:rsidRPr="00E80F49">
              <w:t>N/A</w:t>
            </w:r>
          </w:p>
        </w:tc>
        <w:tc>
          <w:tcPr>
            <w:tcW w:w="1381" w:type="dxa"/>
            <w:shd w:val="clear" w:color="auto" w:fill="auto"/>
            <w:tcMar>
              <w:left w:w="45" w:type="dxa"/>
              <w:right w:w="45" w:type="dxa"/>
            </w:tcMar>
            <w:vAlign w:val="bottom"/>
          </w:tcPr>
          <w:p w14:paraId="274BA4AD" w14:textId="05163410" w:rsidR="00906FD2" w:rsidRPr="00E80F49" w:rsidRDefault="00906FD2" w:rsidP="00906FD2">
            <w:pPr>
              <w:pStyle w:val="TAC"/>
            </w:pPr>
            <w:r w:rsidRPr="00E80F49">
              <w:t>NE</w:t>
            </w:r>
          </w:p>
        </w:tc>
        <w:tc>
          <w:tcPr>
            <w:tcW w:w="3052" w:type="dxa"/>
            <w:shd w:val="clear" w:color="auto" w:fill="auto"/>
            <w:tcMar>
              <w:left w:w="45" w:type="dxa"/>
              <w:right w:w="45" w:type="dxa"/>
            </w:tcMar>
            <w:vAlign w:val="center"/>
          </w:tcPr>
          <w:p w14:paraId="1BF93D64" w14:textId="49B3125A" w:rsidR="00906FD2" w:rsidRPr="00E80F49" w:rsidRDefault="00906FD2" w:rsidP="00906FD2">
            <w:pPr>
              <w:pStyle w:val="TAC"/>
            </w:pPr>
            <w:r w:rsidRPr="00E80F49">
              <w:t>RAN5#94-e</w:t>
            </w:r>
          </w:p>
        </w:tc>
      </w:tr>
      <w:tr w:rsidR="00F72C9C" w:rsidRPr="00E80F49" w14:paraId="53E8F001" w14:textId="77777777" w:rsidTr="007D18AF">
        <w:tc>
          <w:tcPr>
            <w:tcW w:w="1606" w:type="dxa"/>
            <w:shd w:val="clear" w:color="auto" w:fill="auto"/>
            <w:tcMar>
              <w:left w:w="45" w:type="dxa"/>
              <w:right w:w="45" w:type="dxa"/>
            </w:tcMar>
            <w:vAlign w:val="center"/>
          </w:tcPr>
          <w:p w14:paraId="0CEC018F" w14:textId="3A74B063" w:rsidR="00F72C9C" w:rsidRPr="00E80F49" w:rsidRDefault="00F72C9C" w:rsidP="00F72C9C">
            <w:pPr>
              <w:pStyle w:val="TAC"/>
            </w:pPr>
            <w:r w:rsidRPr="00E80F49">
              <w:t>DC_1A_n8A</w:t>
            </w:r>
          </w:p>
        </w:tc>
        <w:tc>
          <w:tcPr>
            <w:tcW w:w="3052" w:type="dxa"/>
            <w:shd w:val="clear" w:color="auto" w:fill="auto"/>
            <w:tcMar>
              <w:left w:w="45" w:type="dxa"/>
              <w:right w:w="45" w:type="dxa"/>
            </w:tcMar>
            <w:vAlign w:val="center"/>
          </w:tcPr>
          <w:p w14:paraId="55049367" w14:textId="299F86DB"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2B97C90F" w14:textId="68053E92" w:rsidR="00F72C9C" w:rsidRPr="00E80F49" w:rsidRDefault="00F72C9C" w:rsidP="00F72C9C">
            <w:pPr>
              <w:pStyle w:val="TAC"/>
            </w:pPr>
            <w:r w:rsidRPr="00E80F49">
              <w:t>1 (IMD4)</w:t>
            </w:r>
          </w:p>
        </w:tc>
        <w:tc>
          <w:tcPr>
            <w:tcW w:w="1381" w:type="dxa"/>
            <w:shd w:val="clear" w:color="auto" w:fill="auto"/>
            <w:tcMar>
              <w:left w:w="45" w:type="dxa"/>
              <w:right w:w="45" w:type="dxa"/>
            </w:tcMar>
            <w:vAlign w:val="bottom"/>
          </w:tcPr>
          <w:p w14:paraId="2C3E5E07" w14:textId="77777777" w:rsidR="00F72C9C" w:rsidRPr="00E80F49" w:rsidRDefault="00F72C9C" w:rsidP="00F72C9C">
            <w:pPr>
              <w:pStyle w:val="TAC"/>
              <w:rPr>
                <w:lang w:eastAsia="zh-CN"/>
              </w:rPr>
            </w:pPr>
            <w:r w:rsidRPr="00E80F49">
              <w:rPr>
                <w:lang w:eastAsia="zh-CN"/>
              </w:rPr>
              <w:t>NE</w:t>
            </w:r>
          </w:p>
          <w:p w14:paraId="79091AD7" w14:textId="6FA9F71A"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6D579480" w14:textId="75D3DAB0" w:rsidR="00F72C9C" w:rsidRPr="00E80F49" w:rsidRDefault="00F72C9C" w:rsidP="00F72C9C">
            <w:pPr>
              <w:pStyle w:val="TAC"/>
            </w:pPr>
            <w:r w:rsidRPr="00E80F49">
              <w:t>RAN5#95-e</w:t>
            </w:r>
          </w:p>
        </w:tc>
      </w:tr>
      <w:tr w:rsidR="001635FB" w:rsidRPr="00E80F49" w14:paraId="024DC7D5" w14:textId="77777777" w:rsidTr="00992DFB">
        <w:tc>
          <w:tcPr>
            <w:tcW w:w="1606" w:type="dxa"/>
            <w:shd w:val="clear" w:color="auto" w:fill="auto"/>
            <w:tcMar>
              <w:left w:w="45" w:type="dxa"/>
              <w:right w:w="45" w:type="dxa"/>
            </w:tcMar>
            <w:vAlign w:val="center"/>
          </w:tcPr>
          <w:p w14:paraId="6B46B0CE" w14:textId="77777777" w:rsidR="001635FB" w:rsidRDefault="001635FB" w:rsidP="00992DFB">
            <w:pPr>
              <w:pStyle w:val="TAC"/>
              <w:rPr>
                <w:lang w:eastAsia="ja-JP"/>
              </w:rPr>
            </w:pPr>
            <w:r w:rsidRPr="00E80F49">
              <w:t>DC_1A_n</w:t>
            </w:r>
            <w:r>
              <w:t>2</w:t>
            </w:r>
            <w:r w:rsidRPr="00E80F49">
              <w:t>8A</w:t>
            </w:r>
          </w:p>
        </w:tc>
        <w:tc>
          <w:tcPr>
            <w:tcW w:w="3052" w:type="dxa"/>
            <w:shd w:val="clear" w:color="auto" w:fill="auto"/>
            <w:tcMar>
              <w:left w:w="45" w:type="dxa"/>
              <w:right w:w="45" w:type="dxa"/>
            </w:tcMar>
            <w:vAlign w:val="center"/>
          </w:tcPr>
          <w:p w14:paraId="11F9CFA4" w14:textId="77777777" w:rsidR="001635FB" w:rsidRDefault="001635FB" w:rsidP="00992DFB">
            <w:pPr>
              <w:pStyle w:val="TAC"/>
              <w:rPr>
                <w:lang w:eastAsia="ja-JP"/>
              </w:rPr>
            </w:pPr>
            <w:r>
              <w:t>No</w:t>
            </w:r>
          </w:p>
        </w:tc>
        <w:tc>
          <w:tcPr>
            <w:tcW w:w="1302" w:type="dxa"/>
            <w:shd w:val="clear" w:color="auto" w:fill="auto"/>
            <w:tcMar>
              <w:left w:w="45" w:type="dxa"/>
              <w:right w:w="45" w:type="dxa"/>
            </w:tcMar>
            <w:vAlign w:val="center"/>
          </w:tcPr>
          <w:p w14:paraId="379F8359" w14:textId="77777777" w:rsidR="001635FB" w:rsidRDefault="001635FB" w:rsidP="00992DFB">
            <w:pPr>
              <w:pStyle w:val="TAC"/>
              <w:rPr>
                <w:lang w:eastAsia="ja-JP"/>
              </w:rPr>
            </w:pPr>
            <w:r>
              <w:rPr>
                <w:rFonts w:hint="eastAsia"/>
                <w:lang w:eastAsia="zh-CN"/>
              </w:rPr>
              <w:t>1</w:t>
            </w:r>
            <w:r>
              <w:rPr>
                <w:lang w:eastAsia="zh-CN"/>
              </w:rPr>
              <w:t xml:space="preserve"> (HD3)</w:t>
            </w:r>
          </w:p>
        </w:tc>
        <w:tc>
          <w:tcPr>
            <w:tcW w:w="1381" w:type="dxa"/>
            <w:shd w:val="clear" w:color="auto" w:fill="auto"/>
            <w:tcMar>
              <w:left w:w="45" w:type="dxa"/>
              <w:right w:w="45" w:type="dxa"/>
            </w:tcMar>
            <w:vAlign w:val="bottom"/>
          </w:tcPr>
          <w:p w14:paraId="7D7EACB8" w14:textId="77777777" w:rsidR="001635FB" w:rsidRDefault="001635FB" w:rsidP="00992DFB">
            <w:pPr>
              <w:pStyle w:val="TAC"/>
              <w:rPr>
                <w:lang w:eastAsia="zh-CN"/>
              </w:rPr>
            </w:pPr>
            <w:r>
              <w:rPr>
                <w:rFonts w:hint="eastAsia"/>
                <w:lang w:eastAsia="zh-CN"/>
              </w:rPr>
              <w:t>N</w:t>
            </w:r>
            <w:r>
              <w:rPr>
                <w:lang w:eastAsia="zh-CN"/>
              </w:rPr>
              <w:t>E</w:t>
            </w:r>
          </w:p>
          <w:p w14:paraId="7FB5024E" w14:textId="77777777" w:rsidR="001635FB" w:rsidRDefault="001635FB" w:rsidP="00992DFB">
            <w:pPr>
              <w:pStyle w:val="TAC"/>
              <w:rPr>
                <w:lang w:eastAsia="ja-JP"/>
              </w:rPr>
            </w:pPr>
            <w:r>
              <w:rPr>
                <w:lang w:eastAsia="zh-CN"/>
              </w:rPr>
              <w:t>HD, HD avoid</w:t>
            </w:r>
          </w:p>
        </w:tc>
        <w:tc>
          <w:tcPr>
            <w:tcW w:w="3052" w:type="dxa"/>
            <w:shd w:val="clear" w:color="auto" w:fill="auto"/>
            <w:tcMar>
              <w:left w:w="45" w:type="dxa"/>
              <w:right w:w="45" w:type="dxa"/>
            </w:tcMar>
            <w:vAlign w:val="center"/>
          </w:tcPr>
          <w:p w14:paraId="5E266717" w14:textId="77777777" w:rsidR="001635FB" w:rsidRDefault="001635FB" w:rsidP="00992DFB">
            <w:pPr>
              <w:pStyle w:val="TAC"/>
              <w:rPr>
                <w:lang w:eastAsia="ja-JP"/>
              </w:rPr>
            </w:pPr>
            <w:r>
              <w:t>RAN5#98</w:t>
            </w:r>
          </w:p>
        </w:tc>
      </w:tr>
      <w:tr w:rsidR="005D2CEB" w:rsidRPr="00E80F49" w14:paraId="2B2026CF" w14:textId="77777777" w:rsidTr="00D44BD4">
        <w:tc>
          <w:tcPr>
            <w:tcW w:w="1606" w:type="dxa"/>
            <w:shd w:val="clear" w:color="auto" w:fill="auto"/>
            <w:tcMar>
              <w:left w:w="45" w:type="dxa"/>
              <w:right w:w="45" w:type="dxa"/>
            </w:tcMar>
            <w:vAlign w:val="center"/>
          </w:tcPr>
          <w:p w14:paraId="7E0DBFDB" w14:textId="2A088815" w:rsidR="005D2CEB" w:rsidRPr="00E80F49" w:rsidRDefault="005D2CEB" w:rsidP="005D2CEB">
            <w:pPr>
              <w:pStyle w:val="TAC"/>
            </w:pPr>
            <w:r>
              <w:rPr>
                <w:rFonts w:hint="eastAsia"/>
                <w:lang w:eastAsia="ja-JP"/>
              </w:rPr>
              <w:t>D</w:t>
            </w:r>
            <w:r>
              <w:rPr>
                <w:lang w:eastAsia="ja-JP"/>
              </w:rPr>
              <w:t>C_1A_n41A</w:t>
            </w:r>
          </w:p>
        </w:tc>
        <w:tc>
          <w:tcPr>
            <w:tcW w:w="3052" w:type="dxa"/>
            <w:shd w:val="clear" w:color="auto" w:fill="auto"/>
            <w:tcMar>
              <w:left w:w="45" w:type="dxa"/>
              <w:right w:w="45" w:type="dxa"/>
            </w:tcMar>
            <w:vAlign w:val="center"/>
          </w:tcPr>
          <w:p w14:paraId="70862A91" w14:textId="24594993" w:rsidR="005D2CEB" w:rsidRPr="00E80F49" w:rsidRDefault="005D2CEB" w:rsidP="005D2CEB">
            <w:pPr>
              <w:pStyle w:val="TAC"/>
            </w:pPr>
            <w:r>
              <w:rPr>
                <w:rFonts w:hint="eastAsia"/>
                <w:lang w:eastAsia="ja-JP"/>
              </w:rPr>
              <w:t>N</w:t>
            </w:r>
            <w:r>
              <w:rPr>
                <w:lang w:eastAsia="ja-JP"/>
              </w:rPr>
              <w:t>o</w:t>
            </w:r>
          </w:p>
        </w:tc>
        <w:tc>
          <w:tcPr>
            <w:tcW w:w="1302" w:type="dxa"/>
            <w:shd w:val="clear" w:color="auto" w:fill="auto"/>
            <w:tcMar>
              <w:left w:w="45" w:type="dxa"/>
              <w:right w:w="45" w:type="dxa"/>
            </w:tcMar>
            <w:vAlign w:val="bottom"/>
          </w:tcPr>
          <w:p w14:paraId="10684BDF" w14:textId="77777777" w:rsidR="005D2CEB" w:rsidRDefault="005D2CEB" w:rsidP="005D2CEB">
            <w:pPr>
              <w:pStyle w:val="TAC"/>
              <w:rPr>
                <w:lang w:eastAsia="ja-JP"/>
              </w:rPr>
            </w:pPr>
            <w:r>
              <w:rPr>
                <w:lang w:eastAsia="ja-JP"/>
              </w:rPr>
              <w:t>1 (</w:t>
            </w:r>
            <w:r>
              <w:rPr>
                <w:rFonts w:hint="eastAsia"/>
                <w:lang w:eastAsia="ja-JP"/>
              </w:rPr>
              <w:t>C</w:t>
            </w:r>
            <w:r>
              <w:rPr>
                <w:lang w:eastAsia="ja-JP"/>
              </w:rPr>
              <w:t>BI)</w:t>
            </w:r>
          </w:p>
          <w:p w14:paraId="661C002C" w14:textId="0C3357B9" w:rsidR="005D2CEB" w:rsidRPr="00E80F49" w:rsidRDefault="005D2CEB" w:rsidP="005D2CEB">
            <w:pPr>
              <w:pStyle w:val="TAC"/>
            </w:pPr>
            <w:r>
              <w:rPr>
                <w:lang w:eastAsia="ja-JP"/>
              </w:rPr>
              <w:t>n41 (CBI)</w:t>
            </w:r>
          </w:p>
        </w:tc>
        <w:tc>
          <w:tcPr>
            <w:tcW w:w="1381" w:type="dxa"/>
            <w:shd w:val="clear" w:color="auto" w:fill="auto"/>
            <w:tcMar>
              <w:left w:w="45" w:type="dxa"/>
              <w:right w:w="45" w:type="dxa"/>
            </w:tcMar>
            <w:vAlign w:val="center"/>
          </w:tcPr>
          <w:p w14:paraId="28B9000B" w14:textId="77777777" w:rsidR="005D2CEB" w:rsidRDefault="005D2CEB" w:rsidP="005D2CEB">
            <w:pPr>
              <w:pStyle w:val="TAC"/>
              <w:rPr>
                <w:lang w:eastAsia="ja-JP"/>
              </w:rPr>
            </w:pPr>
            <w:r>
              <w:rPr>
                <w:rFonts w:hint="eastAsia"/>
                <w:lang w:eastAsia="ja-JP"/>
              </w:rPr>
              <w:t>N</w:t>
            </w:r>
            <w:r>
              <w:rPr>
                <w:lang w:eastAsia="ja-JP"/>
              </w:rPr>
              <w:t>E</w:t>
            </w:r>
          </w:p>
          <w:p w14:paraId="5B3F8FCB" w14:textId="5C436370" w:rsidR="005D2CEB" w:rsidRPr="00E80F49" w:rsidRDefault="005D2CEB" w:rsidP="005D2CEB">
            <w:pPr>
              <w:pStyle w:val="TAC"/>
              <w:rPr>
                <w:lang w:eastAsia="zh-CN"/>
              </w:rPr>
            </w:pPr>
            <w:r>
              <w:rPr>
                <w:rFonts w:hint="eastAsia"/>
                <w:lang w:eastAsia="ja-JP"/>
              </w:rPr>
              <w:t>C</w:t>
            </w:r>
            <w:r>
              <w:rPr>
                <w:lang w:eastAsia="ja-JP"/>
              </w:rPr>
              <w:t>BI</w:t>
            </w:r>
          </w:p>
        </w:tc>
        <w:tc>
          <w:tcPr>
            <w:tcW w:w="3052" w:type="dxa"/>
            <w:shd w:val="clear" w:color="auto" w:fill="auto"/>
            <w:tcMar>
              <w:left w:w="45" w:type="dxa"/>
              <w:right w:w="45" w:type="dxa"/>
            </w:tcMar>
            <w:vAlign w:val="center"/>
          </w:tcPr>
          <w:p w14:paraId="307C4998" w14:textId="204A976E" w:rsidR="005D2CEB" w:rsidRPr="00E80F49" w:rsidRDefault="005D2CEB" w:rsidP="005D2CEB">
            <w:pPr>
              <w:pStyle w:val="TAC"/>
            </w:pPr>
            <w:r>
              <w:rPr>
                <w:rFonts w:hint="eastAsia"/>
                <w:lang w:eastAsia="ja-JP"/>
              </w:rPr>
              <w:t>R</w:t>
            </w:r>
            <w:r>
              <w:rPr>
                <w:lang w:eastAsia="ja-JP"/>
              </w:rPr>
              <w:t>AN5#98</w:t>
            </w:r>
          </w:p>
        </w:tc>
      </w:tr>
      <w:tr w:rsidR="00D02FDD" w:rsidRPr="00E80F49" w14:paraId="21DAC639" w14:textId="77777777" w:rsidTr="007D18AF">
        <w:tc>
          <w:tcPr>
            <w:tcW w:w="1606" w:type="dxa"/>
            <w:shd w:val="clear" w:color="auto" w:fill="auto"/>
            <w:tcMar>
              <w:left w:w="45" w:type="dxa"/>
              <w:right w:w="45" w:type="dxa"/>
            </w:tcMar>
            <w:vAlign w:val="center"/>
          </w:tcPr>
          <w:p w14:paraId="28AD35FC" w14:textId="60F9AF6D" w:rsidR="00D02FDD" w:rsidRPr="00E80F49" w:rsidRDefault="00D02FDD" w:rsidP="00D02FDD">
            <w:pPr>
              <w:pStyle w:val="TAC"/>
            </w:pPr>
            <w:r>
              <w:t>DC_1A_n77A</w:t>
            </w:r>
          </w:p>
        </w:tc>
        <w:tc>
          <w:tcPr>
            <w:tcW w:w="3052" w:type="dxa"/>
            <w:shd w:val="clear" w:color="auto" w:fill="auto"/>
            <w:tcMar>
              <w:left w:w="45" w:type="dxa"/>
              <w:right w:w="45" w:type="dxa"/>
            </w:tcMar>
            <w:vAlign w:val="center"/>
          </w:tcPr>
          <w:p w14:paraId="17FCD28D" w14:textId="65CBE2F4" w:rsidR="00D02FDD" w:rsidRPr="00E80F49" w:rsidRDefault="00D02FDD" w:rsidP="00D02FDD">
            <w:pPr>
              <w:pStyle w:val="TAC"/>
            </w:pPr>
            <w:r>
              <w:t>No</w:t>
            </w:r>
          </w:p>
        </w:tc>
        <w:tc>
          <w:tcPr>
            <w:tcW w:w="1302" w:type="dxa"/>
            <w:shd w:val="clear" w:color="auto" w:fill="auto"/>
            <w:tcMar>
              <w:left w:w="45" w:type="dxa"/>
              <w:right w:w="45" w:type="dxa"/>
            </w:tcMar>
            <w:vAlign w:val="bottom"/>
          </w:tcPr>
          <w:p w14:paraId="59CE9C3B" w14:textId="77777777" w:rsidR="00D02FDD" w:rsidRDefault="00D02FDD" w:rsidP="00D02FDD">
            <w:pPr>
              <w:pStyle w:val="TAC"/>
            </w:pPr>
            <w:r>
              <w:t>n77 (HD2)</w:t>
            </w:r>
          </w:p>
          <w:p w14:paraId="664C6B5B" w14:textId="77777777" w:rsidR="00D02FDD" w:rsidRDefault="00D02FDD" w:rsidP="00D02FDD">
            <w:pPr>
              <w:pStyle w:val="TAC"/>
            </w:pPr>
            <w:r>
              <w:t>B1 (IMD2)</w:t>
            </w:r>
          </w:p>
          <w:p w14:paraId="59262212" w14:textId="1CBF7FCA" w:rsidR="00D02FDD" w:rsidRPr="00E80F49" w:rsidRDefault="00D02FDD" w:rsidP="00D02FDD">
            <w:pPr>
              <w:pStyle w:val="TAC"/>
            </w:pPr>
            <w:r>
              <w:t>B1 (IMD4)</w:t>
            </w:r>
          </w:p>
        </w:tc>
        <w:tc>
          <w:tcPr>
            <w:tcW w:w="1381" w:type="dxa"/>
            <w:shd w:val="clear" w:color="auto" w:fill="auto"/>
            <w:tcMar>
              <w:left w:w="45" w:type="dxa"/>
              <w:right w:w="45" w:type="dxa"/>
            </w:tcMar>
            <w:vAlign w:val="center"/>
          </w:tcPr>
          <w:p w14:paraId="79963A47" w14:textId="77777777" w:rsidR="00D02FDD" w:rsidRDefault="00D02FDD" w:rsidP="00D02FDD">
            <w:pPr>
              <w:pStyle w:val="TAC"/>
              <w:rPr>
                <w:lang w:eastAsia="zh-CN"/>
              </w:rPr>
            </w:pPr>
            <w:r>
              <w:rPr>
                <w:lang w:eastAsia="zh-CN"/>
              </w:rPr>
              <w:t>NE</w:t>
            </w:r>
          </w:p>
          <w:p w14:paraId="1346A417" w14:textId="77777777" w:rsidR="00D02FDD" w:rsidRDefault="00D02FDD" w:rsidP="00D02FDD">
            <w:pPr>
              <w:pStyle w:val="TAC"/>
              <w:rPr>
                <w:lang w:eastAsia="zh-CN"/>
              </w:rPr>
            </w:pPr>
            <w:r>
              <w:rPr>
                <w:lang w:eastAsia="zh-CN"/>
              </w:rPr>
              <w:t>HD</w:t>
            </w:r>
          </w:p>
          <w:p w14:paraId="1811C838" w14:textId="77777777" w:rsidR="00D02FDD" w:rsidRDefault="00D02FDD" w:rsidP="00D02FDD">
            <w:pPr>
              <w:pStyle w:val="TAC"/>
              <w:rPr>
                <w:lang w:eastAsia="zh-CN"/>
              </w:rPr>
            </w:pPr>
            <w:r>
              <w:rPr>
                <w:lang w:eastAsia="zh-CN"/>
              </w:rPr>
              <w:t>IMD2</w:t>
            </w:r>
          </w:p>
          <w:p w14:paraId="26F5E4E2" w14:textId="7D3AD937" w:rsidR="00D02FDD" w:rsidRPr="00E80F49" w:rsidRDefault="00D02FDD" w:rsidP="00D02FDD">
            <w:pPr>
              <w:pStyle w:val="TAC"/>
              <w:rPr>
                <w:lang w:eastAsia="zh-CN"/>
              </w:rPr>
            </w:pPr>
            <w:r>
              <w:rPr>
                <w:lang w:eastAsia="zh-CN"/>
              </w:rPr>
              <w:t>IMD4</w:t>
            </w:r>
          </w:p>
        </w:tc>
        <w:tc>
          <w:tcPr>
            <w:tcW w:w="3052" w:type="dxa"/>
            <w:shd w:val="clear" w:color="auto" w:fill="auto"/>
            <w:tcMar>
              <w:left w:w="45" w:type="dxa"/>
              <w:right w:w="45" w:type="dxa"/>
            </w:tcMar>
            <w:vAlign w:val="center"/>
          </w:tcPr>
          <w:p w14:paraId="425A6B7F" w14:textId="55AC211E" w:rsidR="00D02FDD" w:rsidRPr="00E80F49" w:rsidDel="00AD5E0E" w:rsidRDefault="00D02FDD" w:rsidP="00D02FDD">
            <w:pPr>
              <w:pStyle w:val="TAC"/>
            </w:pPr>
            <w:r>
              <w:t>Added at RAN5#96-e</w:t>
            </w:r>
          </w:p>
        </w:tc>
      </w:tr>
      <w:tr w:rsidR="00D02FDD" w:rsidRPr="00E80F49" w14:paraId="23CDD83D" w14:textId="77777777" w:rsidTr="007D18AF">
        <w:tc>
          <w:tcPr>
            <w:tcW w:w="1606" w:type="dxa"/>
            <w:shd w:val="clear" w:color="auto" w:fill="auto"/>
            <w:tcMar>
              <w:left w:w="45" w:type="dxa"/>
              <w:right w:w="45" w:type="dxa"/>
            </w:tcMar>
            <w:vAlign w:val="center"/>
          </w:tcPr>
          <w:p w14:paraId="2D3B9C91" w14:textId="77777777" w:rsidR="00D02FDD" w:rsidRPr="00E80F49" w:rsidRDefault="00D02FDD" w:rsidP="00D02FDD">
            <w:pPr>
              <w:pStyle w:val="TAC"/>
            </w:pPr>
            <w:r w:rsidRPr="00E80F49">
              <w:t>DC_1A_n78A</w:t>
            </w:r>
          </w:p>
        </w:tc>
        <w:tc>
          <w:tcPr>
            <w:tcW w:w="3052" w:type="dxa"/>
            <w:shd w:val="clear" w:color="auto" w:fill="auto"/>
            <w:tcMar>
              <w:left w:w="45" w:type="dxa"/>
              <w:right w:w="45" w:type="dxa"/>
            </w:tcMar>
            <w:vAlign w:val="center"/>
          </w:tcPr>
          <w:p w14:paraId="62F226AA"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EC2263D" w14:textId="77777777" w:rsidR="00D02FDD" w:rsidRPr="00E80F49" w:rsidRDefault="00D02FDD" w:rsidP="00D02FDD">
            <w:pPr>
              <w:pStyle w:val="TAC"/>
            </w:pPr>
            <w:r w:rsidRPr="00E80F49">
              <w:t>1 (IMD4)</w:t>
            </w:r>
          </w:p>
        </w:tc>
        <w:tc>
          <w:tcPr>
            <w:tcW w:w="1381" w:type="dxa"/>
            <w:shd w:val="clear" w:color="auto" w:fill="auto"/>
            <w:tcMar>
              <w:left w:w="45" w:type="dxa"/>
              <w:right w:w="45" w:type="dxa"/>
            </w:tcMar>
            <w:vAlign w:val="center"/>
          </w:tcPr>
          <w:p w14:paraId="0FE3F3E2" w14:textId="77777777" w:rsidR="00D02FDD" w:rsidRPr="00E80F49" w:rsidRDefault="00D02FDD" w:rsidP="00D02FDD">
            <w:pPr>
              <w:pStyle w:val="TAC"/>
              <w:rPr>
                <w:lang w:eastAsia="zh-CN"/>
              </w:rPr>
            </w:pPr>
            <w:r w:rsidRPr="00E80F49">
              <w:rPr>
                <w:lang w:eastAsia="zh-CN"/>
              </w:rPr>
              <w:t>NE</w:t>
            </w:r>
          </w:p>
          <w:p w14:paraId="7941F43C" w14:textId="77777777"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72438839" w14:textId="5B798387" w:rsidR="00D02FDD" w:rsidRPr="00E80F49" w:rsidRDefault="00D02FDD" w:rsidP="00D02FDD">
            <w:pPr>
              <w:pStyle w:val="TAC"/>
            </w:pPr>
            <w:r w:rsidRPr="00E80F49">
              <w:t>RAN5#88-e</w:t>
            </w:r>
          </w:p>
        </w:tc>
      </w:tr>
      <w:tr w:rsidR="00D02FDD" w:rsidRPr="00E80F49" w14:paraId="61AC6081" w14:textId="77777777" w:rsidTr="007D18AF">
        <w:tc>
          <w:tcPr>
            <w:tcW w:w="1606" w:type="dxa"/>
            <w:shd w:val="clear" w:color="auto" w:fill="auto"/>
            <w:tcMar>
              <w:left w:w="45" w:type="dxa"/>
              <w:right w:w="45" w:type="dxa"/>
            </w:tcMar>
            <w:vAlign w:val="center"/>
          </w:tcPr>
          <w:p w14:paraId="5D1FC0B4" w14:textId="26DAACDB" w:rsidR="00D02FDD" w:rsidRPr="00E80F49" w:rsidRDefault="00D02FDD" w:rsidP="00D02FDD">
            <w:pPr>
              <w:pStyle w:val="TAC"/>
            </w:pPr>
            <w:r>
              <w:t>DC_2A_n41A</w:t>
            </w:r>
          </w:p>
        </w:tc>
        <w:tc>
          <w:tcPr>
            <w:tcW w:w="3052" w:type="dxa"/>
            <w:shd w:val="clear" w:color="auto" w:fill="auto"/>
            <w:tcMar>
              <w:left w:w="45" w:type="dxa"/>
              <w:right w:w="45" w:type="dxa"/>
            </w:tcMar>
            <w:vAlign w:val="center"/>
          </w:tcPr>
          <w:p w14:paraId="2630A8E3" w14:textId="2E26162A" w:rsidR="00D02FDD" w:rsidRPr="00E80F49" w:rsidRDefault="00D02FDD" w:rsidP="00D02FDD">
            <w:pPr>
              <w:pStyle w:val="TAC"/>
            </w:pPr>
            <w:r>
              <w:t>No</w:t>
            </w:r>
          </w:p>
        </w:tc>
        <w:tc>
          <w:tcPr>
            <w:tcW w:w="1302" w:type="dxa"/>
            <w:shd w:val="clear" w:color="auto" w:fill="auto"/>
            <w:tcMar>
              <w:left w:w="45" w:type="dxa"/>
              <w:right w:w="45" w:type="dxa"/>
            </w:tcMar>
            <w:vAlign w:val="bottom"/>
          </w:tcPr>
          <w:p w14:paraId="33CBCABB" w14:textId="062D237A" w:rsidR="00D02FDD" w:rsidRPr="00E80F49" w:rsidRDefault="00D02FDD" w:rsidP="00D02FDD">
            <w:pPr>
              <w:pStyle w:val="TAC"/>
            </w:pPr>
            <w:r>
              <w:t>2 (CBI)</w:t>
            </w:r>
          </w:p>
        </w:tc>
        <w:tc>
          <w:tcPr>
            <w:tcW w:w="1381" w:type="dxa"/>
            <w:shd w:val="clear" w:color="auto" w:fill="auto"/>
            <w:tcMar>
              <w:left w:w="45" w:type="dxa"/>
              <w:right w:w="45" w:type="dxa"/>
            </w:tcMar>
            <w:vAlign w:val="center"/>
          </w:tcPr>
          <w:p w14:paraId="0CB6A71C" w14:textId="77777777" w:rsidR="00D02FDD" w:rsidRDefault="00D02FDD" w:rsidP="00D02FDD">
            <w:pPr>
              <w:pStyle w:val="TAC"/>
              <w:rPr>
                <w:lang w:eastAsia="zh-CN"/>
              </w:rPr>
            </w:pPr>
            <w:r>
              <w:rPr>
                <w:lang w:eastAsia="zh-CN"/>
              </w:rPr>
              <w:t>NE</w:t>
            </w:r>
          </w:p>
          <w:p w14:paraId="2C2D3F9A" w14:textId="5635A1F4" w:rsidR="00D02FDD" w:rsidRPr="00E80F49" w:rsidRDefault="00D02FDD" w:rsidP="00D02FDD">
            <w:pPr>
              <w:pStyle w:val="TAC"/>
              <w:rPr>
                <w:lang w:eastAsia="zh-CN"/>
              </w:rPr>
            </w:pPr>
            <w:r>
              <w:t>CBI</w:t>
            </w:r>
          </w:p>
        </w:tc>
        <w:tc>
          <w:tcPr>
            <w:tcW w:w="3052" w:type="dxa"/>
            <w:shd w:val="clear" w:color="auto" w:fill="auto"/>
            <w:tcMar>
              <w:left w:w="45" w:type="dxa"/>
              <w:right w:w="45" w:type="dxa"/>
            </w:tcMar>
            <w:vAlign w:val="center"/>
          </w:tcPr>
          <w:p w14:paraId="5EEDBE5A" w14:textId="6293041A" w:rsidR="00D02FDD" w:rsidRPr="00E80F49" w:rsidDel="00AD5E0E" w:rsidRDefault="00D02FDD" w:rsidP="00D02FDD">
            <w:pPr>
              <w:pStyle w:val="TAC"/>
            </w:pPr>
            <w:r>
              <w:t>Added at RAN5#96-e</w:t>
            </w:r>
          </w:p>
        </w:tc>
      </w:tr>
      <w:tr w:rsidR="00D02FDD" w:rsidRPr="00E80F49" w14:paraId="6A7AACF0" w14:textId="77777777" w:rsidTr="007D18AF">
        <w:tc>
          <w:tcPr>
            <w:tcW w:w="1606" w:type="dxa"/>
            <w:shd w:val="clear" w:color="auto" w:fill="auto"/>
            <w:tcMar>
              <w:left w:w="45" w:type="dxa"/>
              <w:right w:w="45" w:type="dxa"/>
            </w:tcMar>
            <w:vAlign w:val="center"/>
          </w:tcPr>
          <w:p w14:paraId="32BEE1B5" w14:textId="1256DDF0" w:rsidR="00D02FDD" w:rsidRPr="00E80F49" w:rsidRDefault="00D02FDD" w:rsidP="00D02FDD">
            <w:pPr>
              <w:pStyle w:val="TAC"/>
            </w:pPr>
            <w:r w:rsidRPr="00E80F49">
              <w:t>DC_2A_n66A</w:t>
            </w:r>
          </w:p>
        </w:tc>
        <w:tc>
          <w:tcPr>
            <w:tcW w:w="3052" w:type="dxa"/>
            <w:shd w:val="clear" w:color="auto" w:fill="auto"/>
            <w:tcMar>
              <w:left w:w="45" w:type="dxa"/>
              <w:right w:w="45" w:type="dxa"/>
            </w:tcMar>
            <w:vAlign w:val="center"/>
          </w:tcPr>
          <w:p w14:paraId="5FE5AE80" w14:textId="298D038D"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21CDF704" w14:textId="77777777" w:rsidR="00D02FDD" w:rsidRPr="00E80F49" w:rsidRDefault="00D02FDD" w:rsidP="00D02FDD">
            <w:pPr>
              <w:keepNext/>
              <w:keepLines/>
              <w:spacing w:after="0"/>
              <w:jc w:val="center"/>
              <w:rPr>
                <w:rFonts w:ascii="Arial" w:hAnsi="Arial"/>
                <w:sz w:val="18"/>
              </w:rPr>
            </w:pPr>
            <w:r w:rsidRPr="00E80F49">
              <w:rPr>
                <w:rFonts w:ascii="Arial" w:hAnsi="Arial"/>
                <w:sz w:val="18"/>
              </w:rPr>
              <w:t>3 (IMD3)</w:t>
            </w:r>
          </w:p>
          <w:p w14:paraId="096444DD" w14:textId="758A102B" w:rsidR="00D02FDD" w:rsidRPr="00E80F49" w:rsidRDefault="00D02FDD" w:rsidP="00D02FDD">
            <w:pPr>
              <w:pStyle w:val="TAC"/>
            </w:pPr>
            <w:r w:rsidRPr="00E80F49">
              <w:t>n66 (IMD5)</w:t>
            </w:r>
          </w:p>
        </w:tc>
        <w:tc>
          <w:tcPr>
            <w:tcW w:w="1381" w:type="dxa"/>
            <w:shd w:val="clear" w:color="auto" w:fill="auto"/>
            <w:tcMar>
              <w:left w:w="45" w:type="dxa"/>
              <w:right w:w="45" w:type="dxa"/>
            </w:tcMar>
            <w:vAlign w:val="bottom"/>
          </w:tcPr>
          <w:p w14:paraId="4C9B38E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79E2FC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IMD3</w:t>
            </w:r>
          </w:p>
          <w:p w14:paraId="66B27606" w14:textId="1405C98E" w:rsidR="00D02FDD" w:rsidRPr="00E80F49" w:rsidRDefault="00D02FDD" w:rsidP="00D02FDD">
            <w:pPr>
              <w:pStyle w:val="TAC"/>
              <w:rPr>
                <w:lang w:eastAsia="zh-CN"/>
              </w:rPr>
            </w:pPr>
            <w:r w:rsidRPr="00E80F49">
              <w:t>IMD5</w:t>
            </w:r>
          </w:p>
        </w:tc>
        <w:tc>
          <w:tcPr>
            <w:tcW w:w="3052" w:type="dxa"/>
            <w:shd w:val="clear" w:color="auto" w:fill="auto"/>
            <w:tcMar>
              <w:left w:w="45" w:type="dxa"/>
              <w:right w:w="45" w:type="dxa"/>
            </w:tcMar>
            <w:vAlign w:val="center"/>
          </w:tcPr>
          <w:p w14:paraId="6766B6AB" w14:textId="5FB7B9F8" w:rsidR="00D02FDD" w:rsidRPr="00E80F49" w:rsidRDefault="00D02FDD" w:rsidP="00D02FDD">
            <w:pPr>
              <w:pStyle w:val="TAC"/>
            </w:pPr>
            <w:r w:rsidRPr="00E80F49">
              <w:t>RAN5#94-e</w:t>
            </w:r>
          </w:p>
        </w:tc>
      </w:tr>
      <w:tr w:rsidR="00D02FDD" w:rsidRPr="00E80F49" w14:paraId="2079AD74" w14:textId="77777777" w:rsidTr="007D18AF">
        <w:tc>
          <w:tcPr>
            <w:tcW w:w="1606" w:type="dxa"/>
            <w:shd w:val="clear" w:color="auto" w:fill="auto"/>
            <w:tcMar>
              <w:left w:w="45" w:type="dxa"/>
              <w:right w:w="45" w:type="dxa"/>
            </w:tcMar>
            <w:vAlign w:val="center"/>
          </w:tcPr>
          <w:p w14:paraId="02169574" w14:textId="4099409E" w:rsidR="00D02FDD" w:rsidRPr="00E80F49" w:rsidRDefault="00D02FDD" w:rsidP="00D02FDD">
            <w:pPr>
              <w:pStyle w:val="TAC"/>
            </w:pPr>
            <w:r w:rsidRPr="00E80F49">
              <w:rPr>
                <w:lang w:eastAsia="en-US"/>
              </w:rPr>
              <w:t>DC_2A_n71A</w:t>
            </w:r>
          </w:p>
        </w:tc>
        <w:tc>
          <w:tcPr>
            <w:tcW w:w="3052" w:type="dxa"/>
            <w:shd w:val="clear" w:color="auto" w:fill="auto"/>
            <w:tcMar>
              <w:left w:w="45" w:type="dxa"/>
              <w:right w:w="45" w:type="dxa"/>
            </w:tcMar>
            <w:vAlign w:val="center"/>
          </w:tcPr>
          <w:p w14:paraId="37703F02" w14:textId="5250BC4C" w:rsidR="00D02FDD" w:rsidRPr="00E80F49" w:rsidRDefault="00D02FDD" w:rsidP="00D02FDD">
            <w:pPr>
              <w:pStyle w:val="TAC"/>
            </w:pPr>
            <w:r w:rsidRPr="00E80F49">
              <w:rPr>
                <w:lang w:eastAsia="en-US"/>
              </w:rPr>
              <w:t>No</w:t>
            </w:r>
          </w:p>
        </w:tc>
        <w:tc>
          <w:tcPr>
            <w:tcW w:w="1302" w:type="dxa"/>
            <w:shd w:val="clear" w:color="auto" w:fill="auto"/>
            <w:tcMar>
              <w:left w:w="45" w:type="dxa"/>
              <w:right w:w="45" w:type="dxa"/>
            </w:tcMar>
            <w:vAlign w:val="bottom"/>
          </w:tcPr>
          <w:p w14:paraId="0DB3A0B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 (HD3)</w:t>
            </w:r>
          </w:p>
          <w:p w14:paraId="682E0E96" w14:textId="3F2A0A43" w:rsidR="00D02FDD" w:rsidRPr="00E80F49" w:rsidRDefault="00D02FDD" w:rsidP="00D02FDD">
            <w:pPr>
              <w:pStyle w:val="TAC"/>
            </w:pPr>
            <w:r w:rsidRPr="00E80F49">
              <w:rPr>
                <w:lang w:eastAsia="en-US"/>
              </w:rPr>
              <w:t>n71 (HM)</w:t>
            </w:r>
          </w:p>
        </w:tc>
        <w:tc>
          <w:tcPr>
            <w:tcW w:w="1381" w:type="dxa"/>
            <w:shd w:val="clear" w:color="auto" w:fill="auto"/>
            <w:tcMar>
              <w:left w:w="45" w:type="dxa"/>
              <w:right w:w="45" w:type="dxa"/>
            </w:tcMar>
            <w:vAlign w:val="bottom"/>
          </w:tcPr>
          <w:p w14:paraId="4AD88E7F"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w:t>
            </w:r>
          </w:p>
          <w:p w14:paraId="70DF7606"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HD</w:t>
            </w:r>
          </w:p>
          <w:p w14:paraId="49F27FAF" w14:textId="47BFC6DB" w:rsidR="00D02FDD" w:rsidRPr="00E80F49" w:rsidRDefault="00D02FDD" w:rsidP="00D02FDD">
            <w:pPr>
              <w:pStyle w:val="TAC"/>
              <w:rPr>
                <w:lang w:eastAsia="zh-CN"/>
              </w:rPr>
            </w:pPr>
            <w:r w:rsidRPr="00E80F49">
              <w:rPr>
                <w:lang w:eastAsia="en-US"/>
              </w:rPr>
              <w:t>HM</w:t>
            </w:r>
          </w:p>
        </w:tc>
        <w:tc>
          <w:tcPr>
            <w:tcW w:w="3052" w:type="dxa"/>
            <w:shd w:val="clear" w:color="auto" w:fill="auto"/>
            <w:tcMar>
              <w:left w:w="45" w:type="dxa"/>
              <w:right w:w="45" w:type="dxa"/>
            </w:tcMar>
            <w:vAlign w:val="center"/>
          </w:tcPr>
          <w:p w14:paraId="77194BB1" w14:textId="26663676" w:rsidR="00D02FDD" w:rsidRPr="00E80F49" w:rsidRDefault="00D02FDD" w:rsidP="00D02FDD">
            <w:pPr>
              <w:pStyle w:val="TAC"/>
            </w:pPr>
            <w:r w:rsidRPr="00E80F49">
              <w:rPr>
                <w:lang w:eastAsia="en-US"/>
              </w:rPr>
              <w:t>RAN5#93-e</w:t>
            </w:r>
          </w:p>
        </w:tc>
      </w:tr>
      <w:tr w:rsidR="00D02FDD" w:rsidRPr="00E80F49" w14:paraId="42661C26" w14:textId="77777777" w:rsidTr="007D18AF">
        <w:tc>
          <w:tcPr>
            <w:tcW w:w="1606" w:type="dxa"/>
            <w:shd w:val="clear" w:color="auto" w:fill="auto"/>
            <w:tcMar>
              <w:left w:w="45" w:type="dxa"/>
              <w:right w:w="45" w:type="dxa"/>
            </w:tcMar>
            <w:vAlign w:val="center"/>
          </w:tcPr>
          <w:p w14:paraId="7BD289A2" w14:textId="77777777" w:rsidR="00D02FDD" w:rsidRPr="00E80F49" w:rsidRDefault="00D02FDD" w:rsidP="00D02FDD">
            <w:pPr>
              <w:pStyle w:val="TAC"/>
              <w:rPr>
                <w:lang w:eastAsia="en-US"/>
              </w:rPr>
            </w:pPr>
            <w:r w:rsidRPr="00E80F49">
              <w:t>DC_2A_n77A</w:t>
            </w:r>
          </w:p>
        </w:tc>
        <w:tc>
          <w:tcPr>
            <w:tcW w:w="3052" w:type="dxa"/>
            <w:shd w:val="clear" w:color="auto" w:fill="auto"/>
            <w:tcMar>
              <w:left w:w="45" w:type="dxa"/>
              <w:right w:w="45" w:type="dxa"/>
            </w:tcMar>
            <w:vAlign w:val="center"/>
          </w:tcPr>
          <w:p w14:paraId="56F705E9"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5DAA9170"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2 (HM)</w:t>
            </w:r>
            <w:r w:rsidRPr="00E80F49">
              <w:rPr>
                <w:rFonts w:ascii="Arial" w:hAnsi="Arial" w:cs="Arial"/>
                <w:color w:val="222222"/>
                <w:sz w:val="18"/>
                <w:szCs w:val="18"/>
              </w:rPr>
              <w:br/>
              <w:t>2 (IMD2)</w:t>
            </w:r>
            <w:r w:rsidRPr="00E80F49">
              <w:rPr>
                <w:rFonts w:ascii="Arial" w:hAnsi="Arial" w:cs="Arial"/>
                <w:color w:val="222222"/>
                <w:sz w:val="18"/>
                <w:szCs w:val="18"/>
              </w:rPr>
              <w:br/>
              <w:t>2 (IMD4)</w:t>
            </w:r>
            <w:r w:rsidRPr="00E80F49">
              <w:rPr>
                <w:rFonts w:ascii="Arial" w:hAnsi="Arial" w:cs="Arial"/>
                <w:color w:val="222222"/>
                <w:sz w:val="18"/>
                <w:szCs w:val="18"/>
              </w:rPr>
              <w:br/>
              <w:t>2 (IMD5)</w:t>
            </w:r>
          </w:p>
        </w:tc>
        <w:tc>
          <w:tcPr>
            <w:tcW w:w="1381" w:type="dxa"/>
            <w:shd w:val="clear" w:color="auto" w:fill="auto"/>
            <w:tcMar>
              <w:left w:w="45" w:type="dxa"/>
              <w:right w:w="45" w:type="dxa"/>
            </w:tcMar>
            <w:vAlign w:val="bottom"/>
          </w:tcPr>
          <w:p w14:paraId="739A4EB3"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HM, HM avoid</w:t>
            </w:r>
            <w:r w:rsidRPr="00E80F49">
              <w:rPr>
                <w:rFonts w:ascii="Arial" w:hAnsi="Arial" w:cs="Arial"/>
                <w:color w:val="222222"/>
                <w:sz w:val="18"/>
                <w:szCs w:val="18"/>
              </w:rPr>
              <w:br/>
              <w:t>IMD2 PC2&amp;PC3</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01CA2124" w14:textId="3A441EC4" w:rsidR="00D02FDD" w:rsidRPr="00E80F49" w:rsidRDefault="00D02FDD" w:rsidP="00D02FDD">
            <w:pPr>
              <w:pStyle w:val="TAC"/>
              <w:rPr>
                <w:lang w:eastAsia="en-US"/>
              </w:rPr>
            </w:pPr>
            <w:r w:rsidRPr="00E80F49">
              <w:rPr>
                <w:rFonts w:cs="Arial"/>
                <w:color w:val="222222"/>
                <w:szCs w:val="18"/>
              </w:rPr>
              <w:t>RAN5#94-e</w:t>
            </w:r>
          </w:p>
        </w:tc>
      </w:tr>
      <w:tr w:rsidR="00D02FDD" w:rsidRPr="00E80F49" w14:paraId="1AE2DDAA" w14:textId="77777777" w:rsidTr="007D18AF">
        <w:tc>
          <w:tcPr>
            <w:tcW w:w="1606" w:type="dxa"/>
            <w:shd w:val="clear" w:color="auto" w:fill="auto"/>
            <w:tcMar>
              <w:left w:w="45" w:type="dxa"/>
              <w:right w:w="45" w:type="dxa"/>
            </w:tcMar>
            <w:vAlign w:val="center"/>
          </w:tcPr>
          <w:p w14:paraId="350C4CBE" w14:textId="41E40B85" w:rsidR="00D02FDD" w:rsidRPr="00E80F49" w:rsidRDefault="00D02FDD" w:rsidP="00D02FDD">
            <w:pPr>
              <w:pStyle w:val="TAC"/>
            </w:pPr>
            <w:r w:rsidRPr="00E80F49">
              <w:t>DC_2A_n78A</w:t>
            </w:r>
          </w:p>
        </w:tc>
        <w:tc>
          <w:tcPr>
            <w:tcW w:w="3052" w:type="dxa"/>
            <w:shd w:val="clear" w:color="auto" w:fill="auto"/>
            <w:tcMar>
              <w:left w:w="45" w:type="dxa"/>
              <w:right w:w="45" w:type="dxa"/>
            </w:tcMar>
            <w:vAlign w:val="center"/>
          </w:tcPr>
          <w:p w14:paraId="33E8DBAF" w14:textId="649AC402" w:rsidR="00D02FDD" w:rsidRPr="00E80F49" w:rsidRDefault="00D02FDD" w:rsidP="00D02FDD">
            <w:pPr>
              <w:pStyle w:val="TAC"/>
              <w:rPr>
                <w:rFonts w:cs="Arial"/>
                <w:color w:val="222222"/>
                <w:szCs w:val="18"/>
              </w:rPr>
            </w:pPr>
            <w:r w:rsidRPr="00E80F49">
              <w:t>No</w:t>
            </w:r>
          </w:p>
        </w:tc>
        <w:tc>
          <w:tcPr>
            <w:tcW w:w="1302" w:type="dxa"/>
            <w:shd w:val="clear" w:color="auto" w:fill="auto"/>
            <w:tcMar>
              <w:left w:w="45" w:type="dxa"/>
              <w:right w:w="45" w:type="dxa"/>
            </w:tcMar>
            <w:vAlign w:val="bottom"/>
          </w:tcPr>
          <w:p w14:paraId="5FAE13DF"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n78 (HD2)</w:t>
            </w:r>
          </w:p>
          <w:p w14:paraId="343D36DE"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2 (IMD2)</w:t>
            </w:r>
          </w:p>
          <w:p w14:paraId="07408711" w14:textId="2B6EA8DC"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NE</w:t>
            </w:r>
          </w:p>
          <w:p w14:paraId="672174AA"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HD</w:t>
            </w:r>
          </w:p>
          <w:p w14:paraId="09857CEC"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IMD2</w:t>
            </w:r>
          </w:p>
          <w:p w14:paraId="518A5D62" w14:textId="61161112"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E80F49" w:rsidRDefault="00D02FDD" w:rsidP="00D02FDD">
            <w:pPr>
              <w:pStyle w:val="TAC"/>
              <w:rPr>
                <w:rFonts w:cs="Arial"/>
                <w:color w:val="222222"/>
                <w:szCs w:val="18"/>
              </w:rPr>
            </w:pPr>
            <w:r w:rsidRPr="00E80F49">
              <w:t>RAN5#94-e</w:t>
            </w:r>
          </w:p>
        </w:tc>
      </w:tr>
      <w:tr w:rsidR="00D02FDD" w:rsidRPr="00E80F49" w14:paraId="74CBD7A4" w14:textId="77777777" w:rsidTr="007D18AF">
        <w:tc>
          <w:tcPr>
            <w:tcW w:w="1606" w:type="dxa"/>
            <w:shd w:val="clear" w:color="auto" w:fill="auto"/>
            <w:tcMar>
              <w:left w:w="45" w:type="dxa"/>
              <w:right w:w="45" w:type="dxa"/>
            </w:tcMar>
            <w:vAlign w:val="center"/>
          </w:tcPr>
          <w:p w14:paraId="2AED546F" w14:textId="77777777" w:rsidR="00D02FDD" w:rsidRPr="00E80F49" w:rsidRDefault="00D02FDD" w:rsidP="00D02FDD">
            <w:pPr>
              <w:pStyle w:val="TAC"/>
            </w:pPr>
            <w:r w:rsidRPr="00E80F49">
              <w:t>DC_3A_n1A</w:t>
            </w:r>
          </w:p>
        </w:tc>
        <w:tc>
          <w:tcPr>
            <w:tcW w:w="3052" w:type="dxa"/>
            <w:shd w:val="clear" w:color="auto" w:fill="auto"/>
            <w:tcMar>
              <w:left w:w="45" w:type="dxa"/>
              <w:right w:w="45" w:type="dxa"/>
            </w:tcMar>
            <w:vAlign w:val="center"/>
          </w:tcPr>
          <w:p w14:paraId="6DCCE99B"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692AE3DB" w14:textId="77777777" w:rsidR="00D02FDD" w:rsidRPr="00E80F49" w:rsidRDefault="00D02FDD" w:rsidP="00D02FDD">
            <w:pPr>
              <w:pStyle w:val="TAC"/>
            </w:pPr>
            <w:r w:rsidRPr="00E80F49">
              <w:t>1 (IMD3)</w:t>
            </w:r>
          </w:p>
          <w:p w14:paraId="2D742ED6" w14:textId="77777777"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5D359F42" w14:textId="4CBC2327" w:rsidR="00D02FDD" w:rsidRPr="00E80F49" w:rsidRDefault="00D02FDD" w:rsidP="00D02FDD">
            <w:pPr>
              <w:pStyle w:val="TAC"/>
            </w:pPr>
            <w:r w:rsidRPr="00E80F49">
              <w:t>NE</w:t>
            </w:r>
          </w:p>
          <w:p w14:paraId="6D2B86CF" w14:textId="77777777" w:rsidR="00D02FDD" w:rsidRPr="00E80F49" w:rsidRDefault="00D02FDD" w:rsidP="00D02FDD">
            <w:pPr>
              <w:pStyle w:val="TAC"/>
            </w:pPr>
            <w:r w:rsidRPr="00E80F49">
              <w:t>IMD3</w:t>
            </w:r>
          </w:p>
          <w:p w14:paraId="39DF9941" w14:textId="2F21EBF8" w:rsidR="00D02FDD" w:rsidRPr="00E80F49" w:rsidRDefault="00D02FDD" w:rsidP="00D02FDD">
            <w:pPr>
              <w:pStyle w:val="TAC"/>
            </w:pPr>
            <w:r w:rsidRPr="00E80F49">
              <w:t>CBI, CBI avoid</w:t>
            </w:r>
          </w:p>
        </w:tc>
        <w:tc>
          <w:tcPr>
            <w:tcW w:w="3052" w:type="dxa"/>
            <w:shd w:val="clear" w:color="auto" w:fill="auto"/>
            <w:tcMar>
              <w:left w:w="45" w:type="dxa"/>
              <w:right w:w="45" w:type="dxa"/>
            </w:tcMar>
            <w:vAlign w:val="center"/>
          </w:tcPr>
          <w:p w14:paraId="52071560" w14:textId="26CDB994" w:rsidR="00D02FDD" w:rsidRPr="00E80F49" w:rsidRDefault="00D02FDD" w:rsidP="00D02FDD">
            <w:pPr>
              <w:pStyle w:val="TAC"/>
            </w:pPr>
            <w:r w:rsidRPr="00E80F49">
              <w:t>RAN5#89-e</w:t>
            </w:r>
          </w:p>
        </w:tc>
      </w:tr>
      <w:tr w:rsidR="00D02FDD" w:rsidRPr="00E80F49" w14:paraId="1E52EE95" w14:textId="77777777" w:rsidTr="007D18AF">
        <w:tc>
          <w:tcPr>
            <w:tcW w:w="1606" w:type="dxa"/>
            <w:shd w:val="clear" w:color="auto" w:fill="auto"/>
            <w:tcMar>
              <w:left w:w="45" w:type="dxa"/>
              <w:right w:w="45" w:type="dxa"/>
            </w:tcMar>
            <w:vAlign w:val="center"/>
          </w:tcPr>
          <w:p w14:paraId="12D7ACB4" w14:textId="350522DF" w:rsidR="00D02FDD" w:rsidRPr="00E80F49" w:rsidRDefault="00D02FDD" w:rsidP="00D02FDD">
            <w:pPr>
              <w:pStyle w:val="TAC"/>
            </w:pPr>
            <w:r w:rsidRPr="00E80F49">
              <w:t>DC_3A_n5A</w:t>
            </w:r>
          </w:p>
        </w:tc>
        <w:tc>
          <w:tcPr>
            <w:tcW w:w="3052" w:type="dxa"/>
            <w:shd w:val="clear" w:color="auto" w:fill="auto"/>
            <w:tcMar>
              <w:left w:w="45" w:type="dxa"/>
              <w:right w:w="45" w:type="dxa"/>
            </w:tcMar>
            <w:vAlign w:val="center"/>
          </w:tcPr>
          <w:p w14:paraId="77093287" w14:textId="21179A95"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21920A3E" w14:textId="77777777" w:rsidR="00D02FDD" w:rsidRPr="00E80F49" w:rsidRDefault="00D02FDD" w:rsidP="00D02FDD">
            <w:pPr>
              <w:pStyle w:val="TAC"/>
            </w:pPr>
            <w:r w:rsidRPr="00E80F49">
              <w:t>3 (IMD4)</w:t>
            </w:r>
          </w:p>
          <w:p w14:paraId="36E46DA3" w14:textId="7A9FA444" w:rsidR="00D02FDD" w:rsidRPr="00E80F49" w:rsidRDefault="00D02FDD" w:rsidP="00D02FDD">
            <w:pPr>
              <w:pStyle w:val="TAC"/>
            </w:pPr>
            <w:r w:rsidRPr="00E80F49">
              <w:t>n5 (IMD2)</w:t>
            </w:r>
          </w:p>
        </w:tc>
        <w:tc>
          <w:tcPr>
            <w:tcW w:w="1381" w:type="dxa"/>
            <w:shd w:val="clear" w:color="auto" w:fill="auto"/>
            <w:tcMar>
              <w:left w:w="45" w:type="dxa"/>
              <w:right w:w="45" w:type="dxa"/>
            </w:tcMar>
            <w:vAlign w:val="center"/>
          </w:tcPr>
          <w:p w14:paraId="596DCA4D" w14:textId="77777777" w:rsidR="00D02FDD" w:rsidRPr="00E80F49" w:rsidRDefault="00D02FDD" w:rsidP="00D02FDD">
            <w:pPr>
              <w:pStyle w:val="TAC"/>
            </w:pPr>
            <w:r w:rsidRPr="00E80F49">
              <w:t>NE</w:t>
            </w:r>
          </w:p>
          <w:p w14:paraId="63F6C0B7" w14:textId="77777777" w:rsidR="00D02FDD" w:rsidRPr="00E80F49" w:rsidRDefault="00D02FDD" w:rsidP="00D02FDD">
            <w:pPr>
              <w:pStyle w:val="TAC"/>
            </w:pPr>
            <w:r w:rsidRPr="00E80F49">
              <w:t>IMD2</w:t>
            </w:r>
          </w:p>
          <w:p w14:paraId="744EE525" w14:textId="0C4C1708"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1B9C1F7" w14:textId="3D552FA4" w:rsidR="00D02FDD" w:rsidRPr="00E80F49" w:rsidRDefault="00D02FDD" w:rsidP="00D02FDD">
            <w:pPr>
              <w:pStyle w:val="TAC"/>
            </w:pPr>
            <w:r w:rsidRPr="00E80F49">
              <w:t>RAN5#94-e</w:t>
            </w:r>
          </w:p>
        </w:tc>
      </w:tr>
      <w:tr w:rsidR="00D02FDD" w:rsidRPr="00E80F49" w14:paraId="4E523821" w14:textId="77777777" w:rsidTr="007D18AF">
        <w:tc>
          <w:tcPr>
            <w:tcW w:w="1606" w:type="dxa"/>
            <w:shd w:val="clear" w:color="auto" w:fill="auto"/>
            <w:tcMar>
              <w:left w:w="45" w:type="dxa"/>
              <w:right w:w="45" w:type="dxa"/>
            </w:tcMar>
            <w:vAlign w:val="center"/>
          </w:tcPr>
          <w:p w14:paraId="35571A78" w14:textId="40B84B74" w:rsidR="00D02FDD" w:rsidRPr="00E80F49" w:rsidRDefault="00D02FDD" w:rsidP="00D02FDD">
            <w:pPr>
              <w:pStyle w:val="TAC"/>
            </w:pPr>
            <w:r w:rsidRPr="003726A6">
              <w:rPr>
                <w:lang w:val="fr-FR"/>
              </w:rPr>
              <w:t>DC_3A_n8A</w:t>
            </w:r>
          </w:p>
        </w:tc>
        <w:tc>
          <w:tcPr>
            <w:tcW w:w="3052" w:type="dxa"/>
            <w:shd w:val="clear" w:color="auto" w:fill="auto"/>
            <w:tcMar>
              <w:left w:w="45" w:type="dxa"/>
              <w:right w:w="45" w:type="dxa"/>
            </w:tcMar>
            <w:vAlign w:val="center"/>
          </w:tcPr>
          <w:p w14:paraId="699F3586" w14:textId="79338B16" w:rsidR="00D02FDD" w:rsidRPr="00E80F49" w:rsidRDefault="00D02FDD" w:rsidP="00D02FDD">
            <w:pPr>
              <w:pStyle w:val="TAC"/>
            </w:pPr>
            <w:r w:rsidRPr="003726A6">
              <w:rPr>
                <w:lang w:val="fr-FR"/>
              </w:rPr>
              <w:t>No</w:t>
            </w:r>
          </w:p>
        </w:tc>
        <w:tc>
          <w:tcPr>
            <w:tcW w:w="1302" w:type="dxa"/>
            <w:shd w:val="clear" w:color="auto" w:fill="auto"/>
            <w:tcMar>
              <w:left w:w="45" w:type="dxa"/>
              <w:right w:w="45" w:type="dxa"/>
            </w:tcMar>
            <w:vAlign w:val="center"/>
          </w:tcPr>
          <w:p w14:paraId="496BC50D" w14:textId="77777777" w:rsidR="00D02FDD" w:rsidRPr="003726A6" w:rsidRDefault="00D02FDD" w:rsidP="00D02FDD">
            <w:pPr>
              <w:pStyle w:val="TAC"/>
              <w:rPr>
                <w:lang w:val="fr-FR"/>
              </w:rPr>
            </w:pPr>
            <w:r w:rsidRPr="003726A6">
              <w:rPr>
                <w:lang w:val="fr-FR"/>
              </w:rPr>
              <w:t>3 (IMD5)</w:t>
            </w:r>
          </w:p>
          <w:p w14:paraId="1BD53DE8" w14:textId="46735984" w:rsidR="00D02FDD" w:rsidRPr="00E80F49" w:rsidRDefault="00D02FDD" w:rsidP="00D02FDD">
            <w:pPr>
              <w:pStyle w:val="TAC"/>
            </w:pPr>
            <w:r w:rsidRPr="003726A6">
              <w:rPr>
                <w:lang w:val="fr-FR"/>
              </w:rPr>
              <w:t>n8 (IMD4)</w:t>
            </w:r>
          </w:p>
        </w:tc>
        <w:tc>
          <w:tcPr>
            <w:tcW w:w="1381" w:type="dxa"/>
            <w:shd w:val="clear" w:color="auto" w:fill="auto"/>
            <w:tcMar>
              <w:left w:w="45" w:type="dxa"/>
              <w:right w:w="45" w:type="dxa"/>
            </w:tcMar>
            <w:vAlign w:val="center"/>
          </w:tcPr>
          <w:p w14:paraId="523DF5F8" w14:textId="77777777" w:rsidR="00D02FDD" w:rsidRPr="003726A6" w:rsidRDefault="00D02FDD" w:rsidP="00D02FDD">
            <w:pPr>
              <w:pStyle w:val="TAC"/>
              <w:rPr>
                <w:lang w:val="fr-FR"/>
              </w:rPr>
            </w:pPr>
            <w:r w:rsidRPr="003726A6">
              <w:rPr>
                <w:lang w:val="fr-FR"/>
              </w:rPr>
              <w:t>NE</w:t>
            </w:r>
          </w:p>
          <w:p w14:paraId="2E11FCD8" w14:textId="77777777" w:rsidR="00D02FDD" w:rsidRPr="003726A6" w:rsidRDefault="00D02FDD" w:rsidP="00D02FDD">
            <w:pPr>
              <w:pStyle w:val="TAC"/>
              <w:rPr>
                <w:lang w:val="fr-FR"/>
              </w:rPr>
            </w:pPr>
            <w:r w:rsidRPr="003726A6">
              <w:rPr>
                <w:lang w:val="fr-FR"/>
              </w:rPr>
              <w:t>IMD4</w:t>
            </w:r>
          </w:p>
          <w:p w14:paraId="5EB4BA28" w14:textId="031DA478" w:rsidR="00D02FDD" w:rsidRPr="00E80F49" w:rsidRDefault="00D02FDD" w:rsidP="00D02FDD">
            <w:pPr>
              <w:pStyle w:val="TAC"/>
            </w:pPr>
            <w:r w:rsidRPr="003726A6">
              <w:rPr>
                <w:lang w:val="fr-FR"/>
              </w:rPr>
              <w:lastRenderedPageBreak/>
              <w:t>IMD5</w:t>
            </w:r>
          </w:p>
        </w:tc>
        <w:tc>
          <w:tcPr>
            <w:tcW w:w="3052" w:type="dxa"/>
            <w:shd w:val="clear" w:color="auto" w:fill="auto"/>
            <w:tcMar>
              <w:left w:w="45" w:type="dxa"/>
              <w:right w:w="45" w:type="dxa"/>
            </w:tcMar>
            <w:vAlign w:val="center"/>
          </w:tcPr>
          <w:p w14:paraId="5656784E" w14:textId="08118E5C" w:rsidR="00D02FDD" w:rsidRPr="00E80F49" w:rsidRDefault="00D02FDD" w:rsidP="00D02FDD">
            <w:pPr>
              <w:pStyle w:val="TAC"/>
            </w:pPr>
            <w:r w:rsidRPr="003726A6">
              <w:rPr>
                <w:lang w:val="fr-FR"/>
              </w:rPr>
              <w:lastRenderedPageBreak/>
              <w:t>RAN5#96-e</w:t>
            </w:r>
          </w:p>
        </w:tc>
      </w:tr>
      <w:tr w:rsidR="00D02FDD" w:rsidRPr="00E80F49" w14:paraId="32892379" w14:textId="77777777" w:rsidTr="007D18AF">
        <w:tc>
          <w:tcPr>
            <w:tcW w:w="1606" w:type="dxa"/>
            <w:shd w:val="clear" w:color="auto" w:fill="auto"/>
            <w:tcMar>
              <w:left w:w="45" w:type="dxa"/>
              <w:right w:w="45" w:type="dxa"/>
            </w:tcMar>
            <w:vAlign w:val="center"/>
          </w:tcPr>
          <w:p w14:paraId="26025B10" w14:textId="64F67590" w:rsidR="00D02FDD" w:rsidRPr="00E80F49" w:rsidRDefault="00D02FDD" w:rsidP="00D02FDD">
            <w:pPr>
              <w:pStyle w:val="TAC"/>
            </w:pPr>
            <w:r w:rsidRPr="00E80F49">
              <w:t>DC_3A_n28A</w:t>
            </w:r>
          </w:p>
        </w:tc>
        <w:tc>
          <w:tcPr>
            <w:tcW w:w="3052" w:type="dxa"/>
            <w:shd w:val="clear" w:color="auto" w:fill="auto"/>
            <w:tcMar>
              <w:left w:w="45" w:type="dxa"/>
              <w:right w:w="45" w:type="dxa"/>
            </w:tcMar>
            <w:vAlign w:val="center"/>
          </w:tcPr>
          <w:p w14:paraId="436C4942" w14:textId="5E08F30C"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C4337A7" w14:textId="1860F61E"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29BAD0DE" w14:textId="5ACE9FCF"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7EEBAE42" w14:textId="248F027E" w:rsidR="00D02FDD" w:rsidRPr="00E80F49" w:rsidRDefault="00D02FDD" w:rsidP="00D02FDD">
            <w:pPr>
              <w:pStyle w:val="TAC"/>
            </w:pPr>
            <w:r w:rsidRPr="00E80F49">
              <w:t>RAN5#95-e</w:t>
            </w:r>
          </w:p>
        </w:tc>
      </w:tr>
      <w:tr w:rsidR="00D02FDD" w:rsidRPr="00E80F49" w14:paraId="69FB87CA" w14:textId="77777777" w:rsidTr="007D18AF">
        <w:tc>
          <w:tcPr>
            <w:tcW w:w="1606" w:type="dxa"/>
            <w:shd w:val="clear" w:color="auto" w:fill="auto"/>
            <w:tcMar>
              <w:left w:w="45" w:type="dxa"/>
              <w:right w:w="45" w:type="dxa"/>
            </w:tcMar>
            <w:vAlign w:val="center"/>
          </w:tcPr>
          <w:p w14:paraId="79464420" w14:textId="1E47655C" w:rsidR="00D02FDD" w:rsidRPr="00E80F49" w:rsidRDefault="00D02FDD" w:rsidP="00D02FDD">
            <w:pPr>
              <w:pStyle w:val="TAC"/>
            </w:pPr>
            <w:r>
              <w:t>DC_3A_n77A</w:t>
            </w:r>
          </w:p>
        </w:tc>
        <w:tc>
          <w:tcPr>
            <w:tcW w:w="3052" w:type="dxa"/>
            <w:shd w:val="clear" w:color="auto" w:fill="auto"/>
            <w:tcMar>
              <w:left w:w="45" w:type="dxa"/>
              <w:right w:w="45" w:type="dxa"/>
            </w:tcMar>
            <w:vAlign w:val="center"/>
          </w:tcPr>
          <w:p w14:paraId="17B07BEF" w14:textId="34084893" w:rsidR="00D02FDD" w:rsidRPr="00E80F49" w:rsidRDefault="00D02FDD" w:rsidP="00D02FDD">
            <w:pPr>
              <w:pStyle w:val="TAC"/>
            </w:pPr>
            <w:r>
              <w:t>No</w:t>
            </w:r>
          </w:p>
        </w:tc>
        <w:tc>
          <w:tcPr>
            <w:tcW w:w="1302" w:type="dxa"/>
            <w:shd w:val="clear" w:color="auto" w:fill="auto"/>
            <w:tcMar>
              <w:left w:w="45" w:type="dxa"/>
              <w:right w:w="45" w:type="dxa"/>
            </w:tcMar>
            <w:vAlign w:val="bottom"/>
          </w:tcPr>
          <w:p w14:paraId="3CD4F430" w14:textId="77777777" w:rsidR="00D02FDD" w:rsidRDefault="00D02FDD" w:rsidP="00D02FDD">
            <w:pPr>
              <w:pStyle w:val="TAC"/>
            </w:pPr>
            <w:r>
              <w:t>n77 (HD2)</w:t>
            </w:r>
          </w:p>
          <w:p w14:paraId="50A8A589" w14:textId="77777777" w:rsidR="00D02FDD" w:rsidRDefault="00D02FDD" w:rsidP="00D02FDD">
            <w:pPr>
              <w:pStyle w:val="TAC"/>
            </w:pPr>
            <w:r>
              <w:t>B3 (HM)</w:t>
            </w:r>
          </w:p>
          <w:p w14:paraId="70E35946" w14:textId="77777777" w:rsidR="00D02FDD" w:rsidRDefault="00D02FDD" w:rsidP="00D02FDD">
            <w:pPr>
              <w:pStyle w:val="TAC"/>
            </w:pPr>
            <w:r>
              <w:t>B3 (IMD2)</w:t>
            </w:r>
          </w:p>
          <w:p w14:paraId="688F407C" w14:textId="5CE4D0D5" w:rsidR="00D02FDD" w:rsidRPr="00E80F49" w:rsidRDefault="00D02FDD" w:rsidP="00D02FDD">
            <w:pPr>
              <w:pStyle w:val="TAC"/>
            </w:pPr>
            <w:r>
              <w:t>B3 (IMD4)</w:t>
            </w:r>
          </w:p>
        </w:tc>
        <w:tc>
          <w:tcPr>
            <w:tcW w:w="1381" w:type="dxa"/>
            <w:shd w:val="clear" w:color="auto" w:fill="auto"/>
            <w:tcMar>
              <w:left w:w="45" w:type="dxa"/>
              <w:right w:w="45" w:type="dxa"/>
            </w:tcMar>
            <w:vAlign w:val="center"/>
          </w:tcPr>
          <w:p w14:paraId="512C65B4" w14:textId="77777777" w:rsidR="00D02FDD" w:rsidRDefault="00D02FDD" w:rsidP="00D02FDD">
            <w:pPr>
              <w:pStyle w:val="TAC"/>
              <w:rPr>
                <w:lang w:eastAsia="zh-CN"/>
              </w:rPr>
            </w:pPr>
            <w:r>
              <w:rPr>
                <w:lang w:eastAsia="zh-CN"/>
              </w:rPr>
              <w:t>NE</w:t>
            </w:r>
          </w:p>
          <w:p w14:paraId="2F467A91" w14:textId="77777777" w:rsidR="00D02FDD" w:rsidRDefault="00D02FDD" w:rsidP="00D02FDD">
            <w:pPr>
              <w:pStyle w:val="TAC"/>
              <w:rPr>
                <w:lang w:eastAsia="zh-CN"/>
              </w:rPr>
            </w:pPr>
            <w:r>
              <w:rPr>
                <w:lang w:eastAsia="zh-CN"/>
              </w:rPr>
              <w:t>HD</w:t>
            </w:r>
          </w:p>
          <w:p w14:paraId="3DD8CDCA" w14:textId="77777777" w:rsidR="00D02FDD" w:rsidRDefault="00D02FDD" w:rsidP="00D02FDD">
            <w:pPr>
              <w:pStyle w:val="TAC"/>
              <w:rPr>
                <w:lang w:eastAsia="zh-CN"/>
              </w:rPr>
            </w:pPr>
            <w:r>
              <w:rPr>
                <w:lang w:eastAsia="zh-CN"/>
              </w:rPr>
              <w:t>HM</w:t>
            </w:r>
          </w:p>
          <w:p w14:paraId="415B924E" w14:textId="77777777" w:rsidR="00D02FDD" w:rsidRDefault="00D02FDD" w:rsidP="00D02FDD">
            <w:pPr>
              <w:pStyle w:val="TAC"/>
              <w:rPr>
                <w:lang w:eastAsia="zh-CN"/>
              </w:rPr>
            </w:pPr>
            <w:r>
              <w:rPr>
                <w:lang w:eastAsia="zh-CN"/>
              </w:rPr>
              <w:t>IMD2</w:t>
            </w:r>
          </w:p>
          <w:p w14:paraId="5AA9CBE2" w14:textId="71087E98" w:rsidR="00D02FDD" w:rsidRPr="00E80F49" w:rsidRDefault="00D02FDD" w:rsidP="00D02FDD">
            <w:pPr>
              <w:pStyle w:val="TAC"/>
            </w:pPr>
            <w:r>
              <w:t>IMD4</w:t>
            </w:r>
          </w:p>
        </w:tc>
        <w:tc>
          <w:tcPr>
            <w:tcW w:w="3052" w:type="dxa"/>
            <w:shd w:val="clear" w:color="auto" w:fill="auto"/>
            <w:tcMar>
              <w:left w:w="45" w:type="dxa"/>
              <w:right w:w="45" w:type="dxa"/>
            </w:tcMar>
            <w:vAlign w:val="center"/>
          </w:tcPr>
          <w:p w14:paraId="3EFF7A17" w14:textId="6DED7943" w:rsidR="00D02FDD" w:rsidRPr="00E80F49" w:rsidDel="00AD5E0E" w:rsidRDefault="00D02FDD" w:rsidP="00D02FDD">
            <w:pPr>
              <w:pStyle w:val="TAC"/>
            </w:pPr>
            <w:r>
              <w:t>Added at RAN5#96-e</w:t>
            </w:r>
          </w:p>
        </w:tc>
      </w:tr>
      <w:tr w:rsidR="00D02FDD" w:rsidRPr="00E80F49" w14:paraId="5D2E0E63" w14:textId="77777777" w:rsidTr="007D18AF">
        <w:tc>
          <w:tcPr>
            <w:tcW w:w="1606" w:type="dxa"/>
            <w:shd w:val="clear" w:color="auto" w:fill="auto"/>
            <w:tcMar>
              <w:left w:w="45" w:type="dxa"/>
              <w:right w:w="45" w:type="dxa"/>
            </w:tcMar>
            <w:vAlign w:val="center"/>
          </w:tcPr>
          <w:p w14:paraId="4B1CB1A1" w14:textId="77777777" w:rsidR="00D02FDD" w:rsidRPr="00E80F49" w:rsidRDefault="00D02FDD" w:rsidP="00D02FDD">
            <w:pPr>
              <w:pStyle w:val="TAC"/>
            </w:pPr>
            <w:r w:rsidRPr="00E80F49">
              <w:t>DC_3A_n78A</w:t>
            </w:r>
          </w:p>
        </w:tc>
        <w:tc>
          <w:tcPr>
            <w:tcW w:w="3052" w:type="dxa"/>
            <w:shd w:val="clear" w:color="auto" w:fill="auto"/>
            <w:tcMar>
              <w:left w:w="45" w:type="dxa"/>
              <w:right w:w="45" w:type="dxa"/>
            </w:tcMar>
            <w:vAlign w:val="center"/>
          </w:tcPr>
          <w:p w14:paraId="26D73B7E"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2A12079F" w14:textId="77777777" w:rsidR="00D02FDD" w:rsidRPr="00E80F49" w:rsidRDefault="00D02FDD" w:rsidP="00D02FDD">
            <w:pPr>
              <w:pStyle w:val="TAC"/>
            </w:pPr>
            <w:r w:rsidRPr="00E80F49">
              <w:t>3 (IMD2)</w:t>
            </w:r>
          </w:p>
          <w:p w14:paraId="10BB371B" w14:textId="77777777" w:rsidR="00D02FDD" w:rsidRPr="00E80F49" w:rsidRDefault="00D02FDD" w:rsidP="00D02FDD">
            <w:pPr>
              <w:pStyle w:val="TAC"/>
            </w:pPr>
            <w:r w:rsidRPr="00E80F49">
              <w:t>3 (IMD4)</w:t>
            </w:r>
          </w:p>
          <w:p w14:paraId="793DC033" w14:textId="77777777" w:rsidR="00D02FDD" w:rsidRPr="00E80F49" w:rsidRDefault="00D02FDD" w:rsidP="00D02FDD">
            <w:pPr>
              <w:pStyle w:val="TAC"/>
            </w:pPr>
            <w:r w:rsidRPr="00E80F49">
              <w:t>3 (HD)</w:t>
            </w:r>
          </w:p>
          <w:p w14:paraId="510369F9" w14:textId="77777777" w:rsidR="00D02FDD" w:rsidRPr="00E80F49" w:rsidRDefault="00D02FDD" w:rsidP="00D02FDD">
            <w:pPr>
              <w:pStyle w:val="TAC"/>
            </w:pPr>
            <w:r w:rsidRPr="00E80F49">
              <w:t>n78 (HM)</w:t>
            </w:r>
          </w:p>
        </w:tc>
        <w:tc>
          <w:tcPr>
            <w:tcW w:w="1381" w:type="dxa"/>
            <w:shd w:val="clear" w:color="auto" w:fill="auto"/>
            <w:tcMar>
              <w:left w:w="45" w:type="dxa"/>
              <w:right w:w="45" w:type="dxa"/>
            </w:tcMar>
            <w:vAlign w:val="bottom"/>
          </w:tcPr>
          <w:p w14:paraId="0B0562A2" w14:textId="689D790A" w:rsidR="00D02FDD" w:rsidRPr="00E80F49" w:rsidRDefault="00D02FDD" w:rsidP="00D02FDD">
            <w:pPr>
              <w:pStyle w:val="TAC"/>
            </w:pPr>
            <w:r w:rsidRPr="00E80F49">
              <w:t>NE</w:t>
            </w:r>
          </w:p>
          <w:p w14:paraId="68A586EA" w14:textId="77777777" w:rsidR="00D02FDD" w:rsidRPr="00E80F49" w:rsidRDefault="00D02FDD" w:rsidP="00D02FDD">
            <w:pPr>
              <w:pStyle w:val="TAC"/>
            </w:pPr>
            <w:r w:rsidRPr="00E80F49">
              <w:t>IMD2 PC2&amp;PC3</w:t>
            </w:r>
          </w:p>
          <w:p w14:paraId="3135A357" w14:textId="77777777" w:rsidR="00D02FDD" w:rsidRPr="00E80F49" w:rsidRDefault="00D02FDD" w:rsidP="00D02FDD">
            <w:pPr>
              <w:pStyle w:val="TAC"/>
            </w:pPr>
            <w:r w:rsidRPr="00E80F49">
              <w:t>IMD4 PC2&amp;PC3</w:t>
            </w:r>
          </w:p>
          <w:p w14:paraId="71C7FC65" w14:textId="77777777" w:rsidR="00D02FDD" w:rsidRPr="00E80F49" w:rsidRDefault="00D02FDD" w:rsidP="00D02FDD">
            <w:pPr>
              <w:pStyle w:val="TAC"/>
            </w:pPr>
            <w:r w:rsidRPr="00E80F49">
              <w:t>HD</w:t>
            </w:r>
          </w:p>
          <w:p w14:paraId="202AACF3" w14:textId="0F74CAA3"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20399C4E" w14:textId="1D5F4F8D" w:rsidR="00D02FDD" w:rsidRPr="00E80F49" w:rsidRDefault="00D02FDD" w:rsidP="00D02FDD">
            <w:pPr>
              <w:pStyle w:val="TAC"/>
            </w:pPr>
            <w:r w:rsidRPr="00E80F49">
              <w:t>RAN5#89-e</w:t>
            </w:r>
          </w:p>
        </w:tc>
      </w:tr>
      <w:tr w:rsidR="00D02FDD" w:rsidRPr="00E80F49" w14:paraId="1ACADAD7" w14:textId="77777777" w:rsidTr="007D18AF">
        <w:tc>
          <w:tcPr>
            <w:tcW w:w="1606" w:type="dxa"/>
            <w:shd w:val="clear" w:color="auto" w:fill="auto"/>
            <w:tcMar>
              <w:left w:w="45" w:type="dxa"/>
              <w:right w:w="45" w:type="dxa"/>
            </w:tcMar>
            <w:vAlign w:val="center"/>
          </w:tcPr>
          <w:p w14:paraId="64C125D5" w14:textId="7FE19202" w:rsidR="00D02FDD" w:rsidRPr="00E80F49" w:rsidRDefault="00D02FDD" w:rsidP="00D02FDD">
            <w:pPr>
              <w:pStyle w:val="TAC"/>
            </w:pPr>
            <w:r w:rsidRPr="00E80F49">
              <w:rPr>
                <w:lang w:eastAsia="fi-FI"/>
              </w:rPr>
              <w:t>DC_5A_n66A</w:t>
            </w:r>
          </w:p>
        </w:tc>
        <w:tc>
          <w:tcPr>
            <w:tcW w:w="3052" w:type="dxa"/>
            <w:shd w:val="clear" w:color="auto" w:fill="auto"/>
            <w:tcMar>
              <w:left w:w="45" w:type="dxa"/>
              <w:right w:w="45" w:type="dxa"/>
            </w:tcMar>
            <w:vAlign w:val="center"/>
          </w:tcPr>
          <w:p w14:paraId="60D551B7" w14:textId="0BAB5270" w:rsidR="00D02FDD" w:rsidRPr="00E80F49" w:rsidRDefault="00D02FDD" w:rsidP="00D02FDD">
            <w:pPr>
              <w:pStyle w:val="TAC"/>
            </w:pPr>
            <w:r w:rsidRPr="00E80F49">
              <w:rPr>
                <w:lang w:eastAsia="en-US"/>
              </w:rPr>
              <w:t>Yes</w:t>
            </w:r>
          </w:p>
        </w:tc>
        <w:tc>
          <w:tcPr>
            <w:tcW w:w="1302" w:type="dxa"/>
            <w:shd w:val="clear" w:color="auto" w:fill="auto"/>
            <w:tcMar>
              <w:left w:w="45" w:type="dxa"/>
              <w:right w:w="45" w:type="dxa"/>
            </w:tcMar>
            <w:vAlign w:val="center"/>
          </w:tcPr>
          <w:p w14:paraId="72ACC48D" w14:textId="29C57958" w:rsidR="00D02FDD" w:rsidRPr="00E80F49" w:rsidRDefault="00D02FDD" w:rsidP="00D02FDD">
            <w:pPr>
              <w:pStyle w:val="TAC"/>
            </w:pPr>
            <w:r w:rsidRPr="00E80F49">
              <w:rPr>
                <w:lang w:eastAsia="en-US"/>
              </w:rPr>
              <w:t>5 (IMD2)</w:t>
            </w:r>
          </w:p>
        </w:tc>
        <w:tc>
          <w:tcPr>
            <w:tcW w:w="1381" w:type="dxa"/>
            <w:shd w:val="clear" w:color="auto" w:fill="auto"/>
            <w:tcMar>
              <w:left w:w="45" w:type="dxa"/>
              <w:right w:w="45" w:type="dxa"/>
            </w:tcMar>
            <w:vAlign w:val="bottom"/>
          </w:tcPr>
          <w:p w14:paraId="17CCE6F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68FD44B7" w14:textId="2AC60600" w:rsidR="00D02FDD" w:rsidRPr="00E80F49" w:rsidRDefault="00D02FDD" w:rsidP="00D02FDD">
            <w:pPr>
              <w:pStyle w:val="TAC"/>
            </w:pPr>
            <w:r w:rsidRPr="00E80F49">
              <w:rPr>
                <w:lang w:eastAsia="en-US"/>
              </w:rPr>
              <w:t>IMD2</w:t>
            </w:r>
          </w:p>
        </w:tc>
        <w:tc>
          <w:tcPr>
            <w:tcW w:w="3052" w:type="dxa"/>
            <w:shd w:val="clear" w:color="auto" w:fill="auto"/>
            <w:tcMar>
              <w:left w:w="45" w:type="dxa"/>
              <w:right w:w="45" w:type="dxa"/>
            </w:tcMar>
            <w:vAlign w:val="center"/>
          </w:tcPr>
          <w:p w14:paraId="5742051C" w14:textId="6C7B9B67" w:rsidR="00D02FDD" w:rsidRPr="00E80F49" w:rsidRDefault="00D02FDD" w:rsidP="00D02FDD">
            <w:pPr>
              <w:pStyle w:val="TAC"/>
            </w:pPr>
            <w:r w:rsidRPr="00E80F49">
              <w:rPr>
                <w:lang w:eastAsia="en-US"/>
              </w:rPr>
              <w:t>RAN5#93-e</w:t>
            </w:r>
          </w:p>
        </w:tc>
      </w:tr>
      <w:tr w:rsidR="00D02FDD" w:rsidRPr="00E80F49" w14:paraId="336F0B81" w14:textId="77777777" w:rsidTr="007D18AF">
        <w:tc>
          <w:tcPr>
            <w:tcW w:w="1606" w:type="dxa"/>
            <w:shd w:val="clear" w:color="auto" w:fill="auto"/>
            <w:tcMar>
              <w:left w:w="45" w:type="dxa"/>
              <w:right w:w="45" w:type="dxa"/>
            </w:tcMar>
            <w:vAlign w:val="center"/>
          </w:tcPr>
          <w:p w14:paraId="23063457" w14:textId="77777777" w:rsidR="00D02FDD" w:rsidRPr="00E80F49" w:rsidRDefault="00D02FDD" w:rsidP="00D02FDD">
            <w:pPr>
              <w:pStyle w:val="TAC"/>
              <w:rPr>
                <w:lang w:eastAsia="fi-FI"/>
              </w:rPr>
            </w:pPr>
            <w:r w:rsidRPr="00E80F49">
              <w:t>DC_5A_n77A</w:t>
            </w:r>
          </w:p>
        </w:tc>
        <w:tc>
          <w:tcPr>
            <w:tcW w:w="3052" w:type="dxa"/>
            <w:shd w:val="clear" w:color="auto" w:fill="auto"/>
            <w:tcMar>
              <w:left w:w="45" w:type="dxa"/>
              <w:right w:w="45" w:type="dxa"/>
            </w:tcMar>
            <w:vAlign w:val="center"/>
          </w:tcPr>
          <w:p w14:paraId="4012AB92"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E80F49" w:rsidRDefault="00D02FDD" w:rsidP="00D02FDD">
            <w:pPr>
              <w:pStyle w:val="TAC"/>
              <w:rPr>
                <w:lang w:eastAsia="en-US"/>
              </w:rPr>
            </w:pPr>
            <w:r w:rsidRPr="00E80F49">
              <w:rPr>
                <w:rFonts w:cs="Arial"/>
                <w:color w:val="222222"/>
                <w:szCs w:val="18"/>
              </w:rPr>
              <w:t>n77 (HD)</w:t>
            </w:r>
            <w:r w:rsidRPr="00E80F49">
              <w:rPr>
                <w:rFonts w:cs="Arial"/>
                <w:color w:val="222222"/>
                <w:szCs w:val="18"/>
              </w:rPr>
              <w:br/>
              <w:t>5 (IMD4)</w:t>
            </w:r>
            <w:r w:rsidRPr="00E80F49">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E80F49" w:rsidRDefault="00D02FDD" w:rsidP="00D02FDD">
            <w:pPr>
              <w:pStyle w:val="TAC"/>
              <w:rPr>
                <w:lang w:eastAsia="en-US"/>
              </w:rPr>
            </w:pPr>
            <w:r w:rsidRPr="00E80F49">
              <w:rPr>
                <w:rFonts w:cs="Arial"/>
                <w:color w:val="222222"/>
                <w:szCs w:val="18"/>
              </w:rPr>
              <w:t>RAN5#94-e</w:t>
            </w:r>
          </w:p>
        </w:tc>
      </w:tr>
      <w:tr w:rsidR="00D02FDD" w:rsidRPr="00E80F49" w14:paraId="626729CB" w14:textId="77777777" w:rsidTr="007D18AF">
        <w:tc>
          <w:tcPr>
            <w:tcW w:w="1606" w:type="dxa"/>
            <w:shd w:val="clear" w:color="auto" w:fill="auto"/>
            <w:tcMar>
              <w:left w:w="45" w:type="dxa"/>
              <w:right w:w="45" w:type="dxa"/>
            </w:tcMar>
            <w:vAlign w:val="center"/>
          </w:tcPr>
          <w:p w14:paraId="77F2E5E4" w14:textId="5FE81ADF" w:rsidR="00D02FDD" w:rsidRPr="00E80F49" w:rsidRDefault="00D02FDD" w:rsidP="00D02FDD">
            <w:pPr>
              <w:pStyle w:val="TAC"/>
            </w:pPr>
            <w:r>
              <w:t>DC_5A_n78A</w:t>
            </w:r>
          </w:p>
        </w:tc>
        <w:tc>
          <w:tcPr>
            <w:tcW w:w="3052" w:type="dxa"/>
            <w:shd w:val="clear" w:color="auto" w:fill="auto"/>
            <w:tcMar>
              <w:left w:w="45" w:type="dxa"/>
              <w:right w:w="45" w:type="dxa"/>
            </w:tcMar>
            <w:vAlign w:val="center"/>
          </w:tcPr>
          <w:p w14:paraId="3C6A5463" w14:textId="665BC95B" w:rsidR="00D02FDD" w:rsidRPr="00E80F49" w:rsidRDefault="00D02FDD" w:rsidP="00D02FDD">
            <w:pPr>
              <w:pStyle w:val="TAC"/>
              <w:rPr>
                <w:rFonts w:cs="Arial"/>
                <w:color w:val="222222"/>
                <w:szCs w:val="18"/>
              </w:rPr>
            </w:pPr>
            <w:r>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E80F49" w:rsidRDefault="00D02FDD" w:rsidP="00D02FDD">
            <w:pPr>
              <w:pStyle w:val="TAC"/>
              <w:rPr>
                <w:rFonts w:cs="Arial"/>
                <w:color w:val="222222"/>
                <w:szCs w:val="18"/>
              </w:rPr>
            </w:pPr>
            <w:r>
              <w:rPr>
                <w:rFonts w:cs="Arial"/>
                <w:color w:val="222222"/>
                <w:szCs w:val="18"/>
              </w:rPr>
              <w:t>n78 (HD4)</w:t>
            </w:r>
            <w:r>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color w:val="222222"/>
                <w:sz w:val="18"/>
                <w:szCs w:val="18"/>
              </w:rPr>
              <w:t>NE</w:t>
            </w:r>
            <w:r>
              <w:rPr>
                <w:rFonts w:ascii="Arial" w:hAnsi="Arial" w:cs="Arial"/>
                <w:color w:val="222222"/>
                <w:sz w:val="18"/>
                <w:szCs w:val="18"/>
              </w:rPr>
              <w:br/>
              <w:t>HD, HD avoid</w:t>
            </w:r>
            <w:r>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E80F49" w:rsidDel="00AD5E0E" w:rsidRDefault="00D02FDD" w:rsidP="00D02FDD">
            <w:pPr>
              <w:pStyle w:val="TAC"/>
              <w:rPr>
                <w:rFonts w:cs="Arial"/>
                <w:color w:val="222222"/>
                <w:szCs w:val="18"/>
              </w:rPr>
            </w:pPr>
            <w:r>
              <w:rPr>
                <w:rFonts w:cs="Arial"/>
                <w:color w:val="222222"/>
                <w:szCs w:val="18"/>
              </w:rPr>
              <w:t>Added at RAN5#96-e</w:t>
            </w:r>
          </w:p>
        </w:tc>
      </w:tr>
      <w:tr w:rsidR="00D02FDD" w:rsidRPr="00E80F49" w14:paraId="06B150A1" w14:textId="77777777" w:rsidTr="007D18AF">
        <w:tc>
          <w:tcPr>
            <w:tcW w:w="1606" w:type="dxa"/>
            <w:shd w:val="clear" w:color="auto" w:fill="auto"/>
            <w:tcMar>
              <w:left w:w="45" w:type="dxa"/>
              <w:right w:w="45" w:type="dxa"/>
            </w:tcMar>
            <w:vAlign w:val="center"/>
          </w:tcPr>
          <w:p w14:paraId="4AEAD2B1" w14:textId="77777777" w:rsidR="00D02FDD" w:rsidRPr="00E80F49" w:rsidRDefault="00D02FDD" w:rsidP="00D02FDD">
            <w:pPr>
              <w:pStyle w:val="TAC"/>
            </w:pPr>
            <w:r w:rsidRPr="00E80F49">
              <w:rPr>
                <w:szCs w:val="18"/>
                <w:lang w:eastAsia="zh-TW"/>
              </w:rPr>
              <w:t>DC_7A_n1A</w:t>
            </w:r>
          </w:p>
        </w:tc>
        <w:tc>
          <w:tcPr>
            <w:tcW w:w="3052" w:type="dxa"/>
            <w:shd w:val="clear" w:color="auto" w:fill="auto"/>
            <w:tcMar>
              <w:left w:w="45" w:type="dxa"/>
              <w:right w:w="45" w:type="dxa"/>
            </w:tcMar>
            <w:vAlign w:val="center"/>
          </w:tcPr>
          <w:p w14:paraId="2DA1AB4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E3416D0"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F5BEB8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24666159" w14:textId="3DE508BD" w:rsidR="00D02FDD" w:rsidRPr="00E80F49" w:rsidRDefault="00D02FDD" w:rsidP="00D02FDD">
            <w:pPr>
              <w:pStyle w:val="TAC"/>
            </w:pPr>
            <w:r w:rsidRPr="00E80F49">
              <w:t>RAN5#90-e</w:t>
            </w:r>
          </w:p>
        </w:tc>
      </w:tr>
      <w:tr w:rsidR="00D02FDD" w:rsidRPr="00E80F49" w14:paraId="15D476C6" w14:textId="77777777" w:rsidTr="007D18AF">
        <w:tc>
          <w:tcPr>
            <w:tcW w:w="1606" w:type="dxa"/>
            <w:shd w:val="clear" w:color="auto" w:fill="auto"/>
            <w:tcMar>
              <w:left w:w="45" w:type="dxa"/>
              <w:right w:w="45" w:type="dxa"/>
            </w:tcMar>
            <w:vAlign w:val="center"/>
          </w:tcPr>
          <w:p w14:paraId="5B6ED3EE" w14:textId="77777777" w:rsidR="00D02FDD" w:rsidRPr="00E80F49" w:rsidRDefault="00D02FDD" w:rsidP="00D02FDD">
            <w:pPr>
              <w:pStyle w:val="TAC"/>
            </w:pPr>
            <w:r w:rsidRPr="00E80F49">
              <w:rPr>
                <w:szCs w:val="18"/>
                <w:lang w:eastAsia="zh-TW"/>
              </w:rPr>
              <w:t>DC_7A_n3A</w:t>
            </w:r>
          </w:p>
        </w:tc>
        <w:tc>
          <w:tcPr>
            <w:tcW w:w="3052" w:type="dxa"/>
            <w:shd w:val="clear" w:color="auto" w:fill="auto"/>
            <w:tcMar>
              <w:left w:w="45" w:type="dxa"/>
              <w:right w:w="45" w:type="dxa"/>
            </w:tcMar>
            <w:vAlign w:val="center"/>
          </w:tcPr>
          <w:p w14:paraId="45C5281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79F6035" w14:textId="77777777" w:rsidR="00D02FDD" w:rsidRPr="00E80F49" w:rsidRDefault="00D02FDD" w:rsidP="00D02FDD">
            <w:pPr>
              <w:pStyle w:val="TAC"/>
            </w:pPr>
            <w:r w:rsidRPr="00E80F49">
              <w:t>7 (IMD4</w:t>
            </w:r>
            <w:r w:rsidRPr="00E80F49">
              <w:rPr>
                <w:rFonts w:cs="Arial"/>
                <w:lang w:eastAsia="ja-JP"/>
              </w:rPr>
              <w:t>|3*fB3-1*fB7|</w:t>
            </w:r>
            <w:r w:rsidRPr="00E80F49">
              <w:t>)</w:t>
            </w:r>
          </w:p>
        </w:tc>
        <w:tc>
          <w:tcPr>
            <w:tcW w:w="1381" w:type="dxa"/>
            <w:shd w:val="clear" w:color="auto" w:fill="auto"/>
            <w:tcMar>
              <w:left w:w="45" w:type="dxa"/>
              <w:right w:w="45" w:type="dxa"/>
            </w:tcMar>
            <w:vAlign w:val="bottom"/>
          </w:tcPr>
          <w:p w14:paraId="783A9C07"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7B80C362" w14:textId="168CFF4C" w:rsidR="00D02FDD" w:rsidRPr="00E80F49" w:rsidRDefault="00D02FDD" w:rsidP="00D02FDD">
            <w:pPr>
              <w:pStyle w:val="TAC"/>
            </w:pPr>
            <w:r w:rsidRPr="00E80F49">
              <w:t>RAN5#90-e</w:t>
            </w:r>
          </w:p>
        </w:tc>
      </w:tr>
      <w:tr w:rsidR="00D02FDD" w:rsidRPr="00E80F49" w14:paraId="2242291D" w14:textId="77777777" w:rsidTr="007D18AF">
        <w:tc>
          <w:tcPr>
            <w:tcW w:w="1606" w:type="dxa"/>
            <w:shd w:val="clear" w:color="auto" w:fill="auto"/>
            <w:tcMar>
              <w:left w:w="45" w:type="dxa"/>
              <w:right w:w="45" w:type="dxa"/>
            </w:tcMar>
            <w:vAlign w:val="center"/>
          </w:tcPr>
          <w:p w14:paraId="2A42CA91" w14:textId="0EC6DBB6" w:rsidR="00D02FDD" w:rsidRPr="00E80F49" w:rsidRDefault="00D02FDD" w:rsidP="00D02FDD">
            <w:pPr>
              <w:pStyle w:val="TAC"/>
              <w:rPr>
                <w:szCs w:val="18"/>
                <w:lang w:eastAsia="zh-TW"/>
              </w:rPr>
            </w:pPr>
            <w:r w:rsidRPr="00E80F49">
              <w:rPr>
                <w:szCs w:val="18"/>
                <w:lang w:eastAsia="zh-TW"/>
              </w:rPr>
              <w:t>DC_7A_n5A</w:t>
            </w:r>
          </w:p>
        </w:tc>
        <w:tc>
          <w:tcPr>
            <w:tcW w:w="3052" w:type="dxa"/>
            <w:shd w:val="clear" w:color="auto" w:fill="auto"/>
            <w:tcMar>
              <w:left w:w="45" w:type="dxa"/>
              <w:right w:w="45" w:type="dxa"/>
            </w:tcMar>
            <w:vAlign w:val="center"/>
          </w:tcPr>
          <w:p w14:paraId="5F61DD43" w14:textId="7DE7A044"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48724335" w14:textId="39FC5806" w:rsidR="00D02FDD" w:rsidRPr="00E80F49" w:rsidRDefault="00D02FDD" w:rsidP="00D02FDD">
            <w:pPr>
              <w:pStyle w:val="TAC"/>
            </w:pPr>
            <w:r w:rsidRPr="00E80F49">
              <w:t>n5 (IMD3)</w:t>
            </w:r>
          </w:p>
        </w:tc>
        <w:tc>
          <w:tcPr>
            <w:tcW w:w="1381" w:type="dxa"/>
            <w:shd w:val="clear" w:color="auto" w:fill="auto"/>
            <w:tcMar>
              <w:left w:w="45" w:type="dxa"/>
              <w:right w:w="45" w:type="dxa"/>
            </w:tcMar>
            <w:vAlign w:val="bottom"/>
          </w:tcPr>
          <w:p w14:paraId="6289295C" w14:textId="20C9B9D2" w:rsidR="00D02FDD" w:rsidRPr="00E80F49" w:rsidRDefault="00D02FDD" w:rsidP="00D02FDD">
            <w:pPr>
              <w:pStyle w:val="TAC"/>
            </w:pPr>
            <w:r w:rsidRPr="00E80F49">
              <w:t>NE, IMD3</w:t>
            </w:r>
          </w:p>
        </w:tc>
        <w:tc>
          <w:tcPr>
            <w:tcW w:w="3052" w:type="dxa"/>
            <w:shd w:val="clear" w:color="auto" w:fill="auto"/>
            <w:tcMar>
              <w:left w:w="45" w:type="dxa"/>
              <w:right w:w="45" w:type="dxa"/>
            </w:tcMar>
            <w:vAlign w:val="center"/>
          </w:tcPr>
          <w:p w14:paraId="430497D9" w14:textId="3A2AC8C6" w:rsidR="00D02FDD" w:rsidRPr="00E80F49" w:rsidRDefault="00D02FDD" w:rsidP="00D02FDD">
            <w:pPr>
              <w:pStyle w:val="TAC"/>
            </w:pPr>
            <w:r w:rsidRPr="00E80F49">
              <w:t>RAN5#94-e</w:t>
            </w:r>
          </w:p>
        </w:tc>
      </w:tr>
      <w:tr w:rsidR="00D02FDD" w:rsidRPr="00E80F49" w14:paraId="685BCFE2" w14:textId="77777777" w:rsidTr="007D18AF">
        <w:tc>
          <w:tcPr>
            <w:tcW w:w="1606" w:type="dxa"/>
            <w:shd w:val="clear" w:color="auto" w:fill="auto"/>
            <w:tcMar>
              <w:left w:w="45" w:type="dxa"/>
              <w:right w:w="45" w:type="dxa"/>
            </w:tcMar>
            <w:vAlign w:val="center"/>
          </w:tcPr>
          <w:p w14:paraId="03E6F5BA" w14:textId="45C2EBDE" w:rsidR="00D02FDD" w:rsidRPr="00E80F49" w:rsidRDefault="00D02FDD" w:rsidP="00D02FDD">
            <w:pPr>
              <w:pStyle w:val="TAC"/>
              <w:rPr>
                <w:szCs w:val="18"/>
                <w:lang w:eastAsia="zh-TW"/>
              </w:rPr>
            </w:pPr>
            <w:r w:rsidRPr="00E80F49">
              <w:rPr>
                <w:szCs w:val="18"/>
                <w:lang w:eastAsia="zh-TW"/>
              </w:rPr>
              <w:t>DC_7A_n8A</w:t>
            </w:r>
          </w:p>
        </w:tc>
        <w:tc>
          <w:tcPr>
            <w:tcW w:w="3052" w:type="dxa"/>
            <w:shd w:val="clear" w:color="auto" w:fill="auto"/>
            <w:tcMar>
              <w:left w:w="45" w:type="dxa"/>
              <w:right w:w="45" w:type="dxa"/>
            </w:tcMar>
            <w:vAlign w:val="center"/>
          </w:tcPr>
          <w:p w14:paraId="4E6D96F8" w14:textId="61DF825B"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D457CFC" w14:textId="5698CDAD"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DD8C808" w14:textId="3F173FE9"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107EB7BF" w14:textId="16651652" w:rsidR="00D02FDD" w:rsidRPr="00E80F49" w:rsidRDefault="00D02FDD" w:rsidP="00D02FDD">
            <w:pPr>
              <w:pStyle w:val="TAC"/>
            </w:pPr>
            <w:r w:rsidRPr="00E80F49">
              <w:t>RAN5#95-e</w:t>
            </w:r>
          </w:p>
        </w:tc>
      </w:tr>
      <w:tr w:rsidR="00D02FDD" w:rsidRPr="00E80F49" w14:paraId="758D98ED" w14:textId="77777777" w:rsidTr="007D18AF">
        <w:tc>
          <w:tcPr>
            <w:tcW w:w="1606" w:type="dxa"/>
            <w:shd w:val="clear" w:color="auto" w:fill="auto"/>
            <w:tcMar>
              <w:left w:w="45" w:type="dxa"/>
              <w:right w:w="45" w:type="dxa"/>
            </w:tcMar>
            <w:vAlign w:val="center"/>
          </w:tcPr>
          <w:p w14:paraId="1688798B" w14:textId="0CC9D8C0" w:rsidR="00D02FDD" w:rsidRPr="00E80F49" w:rsidRDefault="00D02FDD" w:rsidP="00D02FDD">
            <w:pPr>
              <w:pStyle w:val="TAC"/>
              <w:rPr>
                <w:szCs w:val="18"/>
                <w:lang w:eastAsia="zh-TW"/>
              </w:rPr>
            </w:pPr>
            <w:r w:rsidRPr="00E80F49">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8D51A6B" w14:textId="5A6AB495"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26335C5" w14:textId="4A9EA274"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3127134" w14:textId="3F15F8B8" w:rsidR="00D02FDD" w:rsidRPr="00E80F49" w:rsidRDefault="00D02FDD" w:rsidP="00D02FDD">
            <w:pPr>
              <w:pStyle w:val="TAC"/>
            </w:pPr>
            <w:r w:rsidRPr="00E80F49">
              <w:t>RAN5#94-e</w:t>
            </w:r>
          </w:p>
        </w:tc>
      </w:tr>
      <w:tr w:rsidR="00D02FDD" w:rsidRPr="00E80F49" w14:paraId="112F344B" w14:textId="77777777" w:rsidTr="007D18AF">
        <w:tc>
          <w:tcPr>
            <w:tcW w:w="1606" w:type="dxa"/>
            <w:shd w:val="clear" w:color="auto" w:fill="auto"/>
            <w:tcMar>
              <w:left w:w="45" w:type="dxa"/>
              <w:right w:w="45" w:type="dxa"/>
            </w:tcMar>
            <w:vAlign w:val="center"/>
          </w:tcPr>
          <w:p w14:paraId="12DD3A43" w14:textId="77777777" w:rsidR="00D02FDD" w:rsidRPr="00E80F49" w:rsidRDefault="00D02FDD" w:rsidP="00D02FDD">
            <w:pPr>
              <w:pStyle w:val="TAC"/>
            </w:pPr>
            <w:r w:rsidRPr="00E80F49">
              <w:t>DC_7A_n78A</w:t>
            </w:r>
          </w:p>
        </w:tc>
        <w:tc>
          <w:tcPr>
            <w:tcW w:w="3052" w:type="dxa"/>
            <w:shd w:val="clear" w:color="auto" w:fill="auto"/>
            <w:tcMar>
              <w:left w:w="45" w:type="dxa"/>
              <w:right w:w="45" w:type="dxa"/>
            </w:tcMar>
            <w:vAlign w:val="center"/>
          </w:tcPr>
          <w:p w14:paraId="4C10D5E2"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3CEA2C1F" w14:textId="6FF336E0"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7EAB861D" w14:textId="56657FAC" w:rsidR="00D02FDD" w:rsidRPr="00E80F49" w:rsidRDefault="00D02FDD" w:rsidP="00D02FDD">
            <w:pPr>
              <w:pStyle w:val="TAC"/>
            </w:pPr>
            <w:r w:rsidRPr="00E80F49">
              <w:t>NE, CBI</w:t>
            </w:r>
          </w:p>
        </w:tc>
        <w:tc>
          <w:tcPr>
            <w:tcW w:w="3052" w:type="dxa"/>
            <w:shd w:val="clear" w:color="auto" w:fill="auto"/>
            <w:tcMar>
              <w:left w:w="45" w:type="dxa"/>
              <w:right w:w="45" w:type="dxa"/>
            </w:tcMar>
            <w:vAlign w:val="center"/>
          </w:tcPr>
          <w:p w14:paraId="1544F31C" w14:textId="48F375C6" w:rsidR="00D02FDD" w:rsidRPr="00E80F49" w:rsidRDefault="00D02FDD" w:rsidP="00D02FDD">
            <w:pPr>
              <w:pStyle w:val="TAC"/>
            </w:pPr>
            <w:r w:rsidRPr="00E80F49">
              <w:t>RAN5#94-e</w:t>
            </w:r>
          </w:p>
        </w:tc>
      </w:tr>
      <w:tr w:rsidR="00D02FDD" w:rsidRPr="00E80F49" w14:paraId="323AB415" w14:textId="77777777" w:rsidTr="007D18AF">
        <w:tc>
          <w:tcPr>
            <w:tcW w:w="1606" w:type="dxa"/>
            <w:shd w:val="clear" w:color="auto" w:fill="auto"/>
            <w:tcMar>
              <w:left w:w="45" w:type="dxa"/>
              <w:right w:w="45" w:type="dxa"/>
            </w:tcMar>
            <w:vAlign w:val="center"/>
          </w:tcPr>
          <w:p w14:paraId="5AF5E0C9" w14:textId="77777777" w:rsidR="00D02FDD" w:rsidRPr="00E80F49" w:rsidRDefault="00D02FDD" w:rsidP="00D02FDD">
            <w:pPr>
              <w:pStyle w:val="TAC"/>
            </w:pPr>
            <w:r w:rsidRPr="00E80F49">
              <w:t>DC_8A_n1A</w:t>
            </w:r>
          </w:p>
        </w:tc>
        <w:tc>
          <w:tcPr>
            <w:tcW w:w="3052" w:type="dxa"/>
            <w:shd w:val="clear" w:color="auto" w:fill="auto"/>
            <w:tcMar>
              <w:left w:w="45" w:type="dxa"/>
              <w:right w:w="45" w:type="dxa"/>
            </w:tcMar>
            <w:vAlign w:val="center"/>
          </w:tcPr>
          <w:p w14:paraId="25BD5A0F"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6C34BF86" w14:textId="77777777" w:rsidR="00D02FDD" w:rsidRPr="00E80F49" w:rsidRDefault="00D02FDD" w:rsidP="00D02FDD">
            <w:pPr>
              <w:pStyle w:val="TAC"/>
            </w:pPr>
            <w:r w:rsidRPr="00E80F49">
              <w:t xml:space="preserve">n1 (IMD4 </w:t>
            </w:r>
            <w:r w:rsidRPr="00E80F49">
              <w:rPr>
                <w:rFonts w:cs="Arial"/>
                <w:lang w:eastAsia="ja-JP"/>
              </w:rPr>
              <w:t>|2*fB1-2*fB8|</w:t>
            </w:r>
            <w:r w:rsidRPr="00E80F49">
              <w:t>)</w:t>
            </w:r>
          </w:p>
        </w:tc>
        <w:tc>
          <w:tcPr>
            <w:tcW w:w="1381" w:type="dxa"/>
            <w:shd w:val="clear" w:color="auto" w:fill="auto"/>
            <w:tcMar>
              <w:left w:w="45" w:type="dxa"/>
              <w:right w:w="45" w:type="dxa"/>
            </w:tcMar>
            <w:vAlign w:val="bottom"/>
          </w:tcPr>
          <w:p w14:paraId="3EA45BDC"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4264DB37" w14:textId="3EF9F8FB" w:rsidR="00D02FDD" w:rsidRPr="00E80F49" w:rsidRDefault="00D02FDD" w:rsidP="00D02FDD">
            <w:pPr>
              <w:pStyle w:val="TAC"/>
            </w:pPr>
            <w:r w:rsidRPr="00E80F49">
              <w:t>RAN5#90-e</w:t>
            </w:r>
          </w:p>
        </w:tc>
      </w:tr>
      <w:tr w:rsidR="00D02FDD" w:rsidRPr="00E80F49" w14:paraId="46EBC0B6" w14:textId="77777777" w:rsidTr="007D18AF">
        <w:tc>
          <w:tcPr>
            <w:tcW w:w="1606" w:type="dxa"/>
            <w:shd w:val="clear" w:color="auto" w:fill="auto"/>
            <w:tcMar>
              <w:left w:w="45" w:type="dxa"/>
              <w:right w:w="45" w:type="dxa"/>
            </w:tcMar>
            <w:vAlign w:val="center"/>
          </w:tcPr>
          <w:p w14:paraId="111B6113" w14:textId="77777777" w:rsidR="00D02FDD" w:rsidRPr="00E80F49" w:rsidRDefault="00D02FDD" w:rsidP="00D02FDD">
            <w:pPr>
              <w:pStyle w:val="TAC"/>
            </w:pPr>
            <w:r w:rsidRPr="00E80F49">
              <w:t>DC_8A_n3A</w:t>
            </w:r>
          </w:p>
        </w:tc>
        <w:tc>
          <w:tcPr>
            <w:tcW w:w="3052" w:type="dxa"/>
            <w:shd w:val="clear" w:color="auto" w:fill="auto"/>
            <w:tcMar>
              <w:left w:w="45" w:type="dxa"/>
              <w:right w:w="45" w:type="dxa"/>
            </w:tcMar>
            <w:vAlign w:val="center"/>
          </w:tcPr>
          <w:p w14:paraId="6267C867"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42800197" w14:textId="77777777" w:rsidR="00D02FDD" w:rsidRPr="00E80F49" w:rsidRDefault="00D02FDD" w:rsidP="00D02FDD">
            <w:pPr>
              <w:pStyle w:val="TAC"/>
            </w:pPr>
            <w:r w:rsidRPr="00E80F49">
              <w:t xml:space="preserve">8 (IMD4 </w:t>
            </w:r>
            <w:r w:rsidRPr="00E80F49">
              <w:rPr>
                <w:rFonts w:cs="Arial"/>
                <w:lang w:eastAsia="ja-JP"/>
              </w:rPr>
              <w:t>|3*fB8-1*fB3|</w:t>
            </w:r>
            <w:r w:rsidRPr="00E80F49">
              <w:t>),</w:t>
            </w:r>
          </w:p>
          <w:p w14:paraId="43C9E675" w14:textId="7C3967B8" w:rsidR="00D02FDD" w:rsidRPr="00E80F49" w:rsidRDefault="00D02FDD" w:rsidP="00D02FDD">
            <w:pPr>
              <w:pStyle w:val="TAC"/>
            </w:pPr>
            <w:r w:rsidRPr="00E80F49">
              <w:t xml:space="preserve">n3 (IMD5 </w:t>
            </w:r>
            <w:r w:rsidRPr="00E80F49">
              <w:rPr>
                <w:rFonts w:cs="Arial"/>
                <w:lang w:eastAsia="ja-JP"/>
              </w:rPr>
              <w:t>|4*fB8-1*fB3|</w:t>
            </w:r>
            <w:r w:rsidRPr="00E80F49">
              <w:t>)</w:t>
            </w:r>
          </w:p>
        </w:tc>
        <w:tc>
          <w:tcPr>
            <w:tcW w:w="1381" w:type="dxa"/>
            <w:shd w:val="clear" w:color="auto" w:fill="auto"/>
            <w:tcMar>
              <w:left w:w="45" w:type="dxa"/>
              <w:right w:w="45" w:type="dxa"/>
            </w:tcMar>
            <w:vAlign w:val="bottom"/>
          </w:tcPr>
          <w:p w14:paraId="578ACE17" w14:textId="414CFE0C" w:rsidR="00D02FDD" w:rsidRPr="00E80F49" w:rsidRDefault="00D02FDD" w:rsidP="00D02FDD">
            <w:pPr>
              <w:pStyle w:val="TAC"/>
            </w:pPr>
            <w:r w:rsidRPr="00E80F49">
              <w:t>NE, IMD4, IMD5</w:t>
            </w:r>
          </w:p>
        </w:tc>
        <w:tc>
          <w:tcPr>
            <w:tcW w:w="3052" w:type="dxa"/>
            <w:shd w:val="clear" w:color="auto" w:fill="auto"/>
            <w:tcMar>
              <w:left w:w="45" w:type="dxa"/>
              <w:right w:w="45" w:type="dxa"/>
            </w:tcMar>
            <w:vAlign w:val="center"/>
          </w:tcPr>
          <w:p w14:paraId="03113A07" w14:textId="16D19D09" w:rsidR="00D02FDD" w:rsidRPr="00E80F49" w:rsidRDefault="00D02FDD" w:rsidP="00D02FDD">
            <w:pPr>
              <w:pStyle w:val="TAC"/>
            </w:pPr>
            <w:r w:rsidRPr="00E80F49">
              <w:t>RAN5#90-e</w:t>
            </w:r>
          </w:p>
        </w:tc>
      </w:tr>
      <w:tr w:rsidR="00D02FDD" w:rsidRPr="00E80F49" w14:paraId="250B34A8" w14:textId="77777777" w:rsidTr="007D18AF">
        <w:tc>
          <w:tcPr>
            <w:tcW w:w="1606" w:type="dxa"/>
            <w:shd w:val="clear" w:color="auto" w:fill="auto"/>
            <w:tcMar>
              <w:left w:w="45" w:type="dxa"/>
              <w:right w:w="45" w:type="dxa"/>
            </w:tcMar>
            <w:vAlign w:val="center"/>
          </w:tcPr>
          <w:p w14:paraId="6E9A6741" w14:textId="4DB1C22E" w:rsidR="00D02FDD" w:rsidRPr="00E80F49" w:rsidRDefault="00D02FDD" w:rsidP="00D02FDD">
            <w:pPr>
              <w:pStyle w:val="TAC"/>
            </w:pPr>
            <w:r w:rsidRPr="00E80F49">
              <w:t>DC_8A_n20A</w:t>
            </w:r>
          </w:p>
        </w:tc>
        <w:tc>
          <w:tcPr>
            <w:tcW w:w="3052" w:type="dxa"/>
            <w:shd w:val="clear" w:color="auto" w:fill="auto"/>
            <w:tcMar>
              <w:left w:w="45" w:type="dxa"/>
              <w:right w:w="45" w:type="dxa"/>
            </w:tcMar>
            <w:vAlign w:val="center"/>
          </w:tcPr>
          <w:p w14:paraId="34781DE1" w14:textId="3773441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5C07F6FA" w14:textId="77777777" w:rsidR="00D02FDD" w:rsidRPr="00E80F49" w:rsidRDefault="00D02FDD" w:rsidP="00D02FDD">
            <w:pPr>
              <w:keepNext/>
              <w:keepLines/>
              <w:spacing w:after="0"/>
              <w:jc w:val="center"/>
              <w:rPr>
                <w:rFonts w:ascii="Arial" w:hAnsi="Arial"/>
                <w:sz w:val="18"/>
              </w:rPr>
            </w:pPr>
            <w:r w:rsidRPr="00E80F49">
              <w:rPr>
                <w:rFonts w:ascii="Arial" w:hAnsi="Arial"/>
                <w:sz w:val="18"/>
              </w:rPr>
              <w:t>8 (IMD3)</w:t>
            </w:r>
          </w:p>
          <w:p w14:paraId="7F1EFE8D" w14:textId="389ABFBE" w:rsidR="00D02FDD" w:rsidRPr="00E80F49" w:rsidRDefault="00D02FDD" w:rsidP="00D02FDD">
            <w:pPr>
              <w:pStyle w:val="TAC"/>
            </w:pPr>
            <w:r w:rsidRPr="00E80F49">
              <w:t>n20 (IMD3)</w:t>
            </w:r>
          </w:p>
        </w:tc>
        <w:tc>
          <w:tcPr>
            <w:tcW w:w="1381" w:type="dxa"/>
            <w:shd w:val="clear" w:color="auto" w:fill="auto"/>
            <w:tcMar>
              <w:left w:w="45" w:type="dxa"/>
              <w:right w:w="45" w:type="dxa"/>
            </w:tcMar>
            <w:vAlign w:val="bottom"/>
          </w:tcPr>
          <w:p w14:paraId="23BABD95" w14:textId="77777777" w:rsidR="00D02FDD" w:rsidRPr="00E80F49" w:rsidRDefault="00D02FDD" w:rsidP="00D02FDD">
            <w:pPr>
              <w:pStyle w:val="TAC"/>
              <w:rPr>
                <w:lang w:eastAsia="zh-CN"/>
              </w:rPr>
            </w:pPr>
            <w:r w:rsidRPr="00E80F49">
              <w:rPr>
                <w:lang w:eastAsia="zh-CN"/>
              </w:rPr>
              <w:t>NE</w:t>
            </w:r>
          </w:p>
          <w:p w14:paraId="631861CE" w14:textId="4E07C3A3" w:rsidR="00D02FDD" w:rsidRPr="00E80F49" w:rsidRDefault="00D02FDD" w:rsidP="00D02FDD">
            <w:pPr>
              <w:pStyle w:val="TAC"/>
            </w:pPr>
            <w:r w:rsidRPr="00E80F49">
              <w:t>IMD3</w:t>
            </w:r>
          </w:p>
        </w:tc>
        <w:tc>
          <w:tcPr>
            <w:tcW w:w="3052" w:type="dxa"/>
            <w:shd w:val="clear" w:color="auto" w:fill="auto"/>
            <w:tcMar>
              <w:left w:w="45" w:type="dxa"/>
              <w:right w:w="45" w:type="dxa"/>
            </w:tcMar>
            <w:vAlign w:val="center"/>
          </w:tcPr>
          <w:p w14:paraId="396CFBF8" w14:textId="028232AC" w:rsidR="00D02FDD" w:rsidRPr="00E80F49" w:rsidRDefault="00D02FDD" w:rsidP="00D02FDD">
            <w:pPr>
              <w:pStyle w:val="TAC"/>
            </w:pPr>
            <w:r w:rsidRPr="00E80F49">
              <w:t>RAN5#94-e</w:t>
            </w:r>
          </w:p>
        </w:tc>
      </w:tr>
      <w:tr w:rsidR="00D02FDD" w:rsidRPr="00E80F49" w14:paraId="0DF9DF51" w14:textId="77777777" w:rsidTr="007D18AF">
        <w:tc>
          <w:tcPr>
            <w:tcW w:w="1606" w:type="dxa"/>
            <w:shd w:val="clear" w:color="auto" w:fill="auto"/>
            <w:tcMar>
              <w:left w:w="45" w:type="dxa"/>
              <w:right w:w="45" w:type="dxa"/>
            </w:tcMar>
            <w:vAlign w:val="center"/>
          </w:tcPr>
          <w:p w14:paraId="5CC96354" w14:textId="50499336" w:rsidR="00D02FDD" w:rsidRPr="00E80F49" w:rsidRDefault="00D02FDD" w:rsidP="00D02FDD">
            <w:pPr>
              <w:pStyle w:val="TAC"/>
            </w:pPr>
            <w:r w:rsidRPr="00E80F49">
              <w:t>DC_8A_n28A</w:t>
            </w:r>
          </w:p>
        </w:tc>
        <w:tc>
          <w:tcPr>
            <w:tcW w:w="3052" w:type="dxa"/>
            <w:shd w:val="clear" w:color="auto" w:fill="auto"/>
            <w:tcMar>
              <w:left w:w="45" w:type="dxa"/>
              <w:right w:w="45" w:type="dxa"/>
            </w:tcMar>
            <w:vAlign w:val="center"/>
          </w:tcPr>
          <w:p w14:paraId="34F46808" w14:textId="31A16D10"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1F47BE92" w14:textId="18E1CE9D" w:rsidR="00D02FDD" w:rsidRPr="00E80F49" w:rsidRDefault="00D02FDD" w:rsidP="00D02FDD">
            <w:pPr>
              <w:keepNext/>
              <w:keepLines/>
              <w:spacing w:after="0"/>
              <w:jc w:val="center"/>
              <w:rPr>
                <w:rFonts w:ascii="Arial" w:hAnsi="Arial"/>
                <w:sz w:val="18"/>
              </w:rPr>
            </w:pPr>
            <w:r w:rsidRPr="00E80F49">
              <w:rPr>
                <w:rFonts w:ascii="Arial" w:hAnsi="Arial"/>
                <w:sz w:val="18"/>
              </w:rPr>
              <w:t>N/A</w:t>
            </w:r>
          </w:p>
        </w:tc>
        <w:tc>
          <w:tcPr>
            <w:tcW w:w="1381" w:type="dxa"/>
            <w:shd w:val="clear" w:color="auto" w:fill="auto"/>
            <w:tcMar>
              <w:left w:w="45" w:type="dxa"/>
              <w:right w:w="45" w:type="dxa"/>
            </w:tcMar>
            <w:vAlign w:val="bottom"/>
          </w:tcPr>
          <w:p w14:paraId="1E669B57" w14:textId="29C021AC" w:rsidR="00D02FDD" w:rsidRPr="00E80F49" w:rsidRDefault="00D02FDD" w:rsidP="00D02FDD">
            <w:pPr>
              <w:pStyle w:val="TAC"/>
              <w:rPr>
                <w:lang w:eastAsia="zh-CN"/>
              </w:rPr>
            </w:pPr>
            <w:r w:rsidRPr="00E80F49">
              <w:t>NE</w:t>
            </w:r>
          </w:p>
        </w:tc>
        <w:tc>
          <w:tcPr>
            <w:tcW w:w="3052" w:type="dxa"/>
            <w:shd w:val="clear" w:color="auto" w:fill="auto"/>
            <w:tcMar>
              <w:left w:w="45" w:type="dxa"/>
              <w:right w:w="45" w:type="dxa"/>
            </w:tcMar>
            <w:vAlign w:val="center"/>
          </w:tcPr>
          <w:p w14:paraId="61622A33" w14:textId="57DEA023" w:rsidR="00D02FDD" w:rsidRPr="00E80F49" w:rsidRDefault="00D02FDD" w:rsidP="00D02FDD">
            <w:pPr>
              <w:pStyle w:val="TAC"/>
            </w:pPr>
            <w:r w:rsidRPr="00E80F49">
              <w:t>RAN5#95-e</w:t>
            </w:r>
          </w:p>
        </w:tc>
      </w:tr>
      <w:tr w:rsidR="00641430" w:rsidRPr="00E80F49" w14:paraId="3BDDA46E" w14:textId="77777777" w:rsidTr="007D18AF">
        <w:tc>
          <w:tcPr>
            <w:tcW w:w="1606" w:type="dxa"/>
            <w:shd w:val="clear" w:color="auto" w:fill="auto"/>
            <w:tcMar>
              <w:left w:w="45" w:type="dxa"/>
              <w:right w:w="45" w:type="dxa"/>
            </w:tcMar>
            <w:vAlign w:val="center"/>
          </w:tcPr>
          <w:p w14:paraId="75A4997A" w14:textId="444B839F" w:rsidR="00641430" w:rsidRPr="00E80F49" w:rsidRDefault="00641430" w:rsidP="00641430">
            <w:pPr>
              <w:pStyle w:val="TAC"/>
            </w:pPr>
            <w:r>
              <w:t>DC_8A_n41</w:t>
            </w:r>
            <w:r w:rsidRPr="00E80F49">
              <w:t>A</w:t>
            </w:r>
          </w:p>
        </w:tc>
        <w:tc>
          <w:tcPr>
            <w:tcW w:w="3052" w:type="dxa"/>
            <w:shd w:val="clear" w:color="auto" w:fill="auto"/>
            <w:tcMar>
              <w:left w:w="45" w:type="dxa"/>
              <w:right w:w="45" w:type="dxa"/>
            </w:tcMar>
            <w:vAlign w:val="center"/>
          </w:tcPr>
          <w:p w14:paraId="46A0CB51" w14:textId="20054E7E" w:rsidR="00641430" w:rsidRPr="00E80F49" w:rsidRDefault="00641430" w:rsidP="00641430">
            <w:pPr>
              <w:pStyle w:val="TAC"/>
            </w:pPr>
            <w:r w:rsidRPr="00E80F49">
              <w:t>No</w:t>
            </w:r>
          </w:p>
        </w:tc>
        <w:tc>
          <w:tcPr>
            <w:tcW w:w="1302" w:type="dxa"/>
            <w:shd w:val="clear" w:color="auto" w:fill="auto"/>
            <w:tcMar>
              <w:left w:w="45" w:type="dxa"/>
              <w:right w:w="45" w:type="dxa"/>
            </w:tcMar>
            <w:vAlign w:val="center"/>
          </w:tcPr>
          <w:p w14:paraId="06A1088D" w14:textId="77777777" w:rsidR="00641430" w:rsidRPr="00E80F49" w:rsidRDefault="00641430" w:rsidP="00641430">
            <w:pPr>
              <w:pStyle w:val="TAC"/>
            </w:pPr>
            <w:r>
              <w:t>n41</w:t>
            </w:r>
            <w:r w:rsidRPr="00E80F49">
              <w:t xml:space="preserve"> (HD</w:t>
            </w:r>
            <w:r>
              <w:t>3</w:t>
            </w:r>
            <w:r w:rsidRPr="00E80F49">
              <w:t>),</w:t>
            </w:r>
          </w:p>
          <w:p w14:paraId="21A4AEC8" w14:textId="6AD1B55A" w:rsidR="00641430" w:rsidRPr="00E80F49" w:rsidRDefault="00641430" w:rsidP="00641430">
            <w:pPr>
              <w:keepNext/>
              <w:keepLines/>
              <w:spacing w:after="0"/>
              <w:jc w:val="center"/>
              <w:rPr>
                <w:rFonts w:ascii="Arial" w:hAnsi="Arial"/>
                <w:sz w:val="18"/>
              </w:rPr>
            </w:pPr>
            <w:r>
              <w:t>8 (IMD3</w:t>
            </w:r>
            <w:r w:rsidRPr="00E80F49">
              <w:t>)</w:t>
            </w:r>
          </w:p>
        </w:tc>
        <w:tc>
          <w:tcPr>
            <w:tcW w:w="1381" w:type="dxa"/>
            <w:shd w:val="clear" w:color="auto" w:fill="auto"/>
            <w:tcMar>
              <w:left w:w="45" w:type="dxa"/>
              <w:right w:w="45" w:type="dxa"/>
            </w:tcMar>
            <w:vAlign w:val="bottom"/>
          </w:tcPr>
          <w:p w14:paraId="0A273D60" w14:textId="77777777" w:rsidR="00641430" w:rsidRDefault="00641430" w:rsidP="00641430">
            <w:pPr>
              <w:pStyle w:val="TAC"/>
            </w:pPr>
            <w:r w:rsidRPr="00E80F49">
              <w:t>NE</w:t>
            </w:r>
          </w:p>
          <w:p w14:paraId="1E6A5322" w14:textId="77777777" w:rsidR="00641430" w:rsidRPr="00E80F49" w:rsidRDefault="00641430" w:rsidP="00641430">
            <w:pPr>
              <w:pStyle w:val="TAC"/>
            </w:pPr>
            <w:r w:rsidRPr="00E80F49">
              <w:t>HD, HD avoid</w:t>
            </w:r>
          </w:p>
          <w:p w14:paraId="45D1E5A7" w14:textId="70040F39" w:rsidR="00641430" w:rsidRPr="00E80F49" w:rsidRDefault="00641430" w:rsidP="00641430">
            <w:pPr>
              <w:pStyle w:val="TAC"/>
            </w:pPr>
            <w:r w:rsidRPr="00E80F49">
              <w:t>IMD</w:t>
            </w:r>
            <w:r>
              <w:t>3</w:t>
            </w:r>
          </w:p>
        </w:tc>
        <w:tc>
          <w:tcPr>
            <w:tcW w:w="3052" w:type="dxa"/>
            <w:shd w:val="clear" w:color="auto" w:fill="auto"/>
            <w:tcMar>
              <w:left w:w="45" w:type="dxa"/>
              <w:right w:w="45" w:type="dxa"/>
            </w:tcMar>
            <w:vAlign w:val="center"/>
          </w:tcPr>
          <w:p w14:paraId="20641DF3" w14:textId="66C8EFAC" w:rsidR="00641430" w:rsidRPr="00E80F49" w:rsidRDefault="00641430" w:rsidP="00641430">
            <w:pPr>
              <w:pStyle w:val="TAC"/>
            </w:pPr>
            <w:r w:rsidRPr="00E80F49">
              <w:t>RAN5#9</w:t>
            </w:r>
            <w:r>
              <w:t>8</w:t>
            </w:r>
          </w:p>
        </w:tc>
      </w:tr>
      <w:tr w:rsidR="00D02FDD" w:rsidRPr="00E80F49" w14:paraId="4AC390BC" w14:textId="77777777" w:rsidTr="007D18AF">
        <w:tc>
          <w:tcPr>
            <w:tcW w:w="1606" w:type="dxa"/>
            <w:shd w:val="clear" w:color="auto" w:fill="auto"/>
            <w:tcMar>
              <w:left w:w="45" w:type="dxa"/>
              <w:right w:w="45" w:type="dxa"/>
            </w:tcMar>
            <w:vAlign w:val="center"/>
          </w:tcPr>
          <w:p w14:paraId="58E202EA" w14:textId="449F4E61" w:rsidR="00D02FDD" w:rsidRPr="00E80F49" w:rsidRDefault="00D02FDD" w:rsidP="00D02FDD">
            <w:pPr>
              <w:pStyle w:val="TAC"/>
            </w:pPr>
            <w:r w:rsidRPr="00E80F49">
              <w:t>DC_8A_n77A</w:t>
            </w:r>
          </w:p>
        </w:tc>
        <w:tc>
          <w:tcPr>
            <w:tcW w:w="3052" w:type="dxa"/>
            <w:shd w:val="clear" w:color="auto" w:fill="auto"/>
            <w:tcMar>
              <w:left w:w="45" w:type="dxa"/>
              <w:right w:w="45" w:type="dxa"/>
            </w:tcMar>
            <w:vAlign w:val="center"/>
          </w:tcPr>
          <w:p w14:paraId="7196A3A5" w14:textId="2E8EBC4D"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4DAA061" w14:textId="77777777" w:rsidR="00D02FDD" w:rsidRPr="00E80F49" w:rsidRDefault="00D02FDD" w:rsidP="00D02FDD">
            <w:pPr>
              <w:keepNext/>
              <w:keepLines/>
              <w:spacing w:after="0"/>
              <w:jc w:val="center"/>
              <w:rPr>
                <w:rFonts w:ascii="Arial" w:hAnsi="Arial"/>
                <w:sz w:val="18"/>
              </w:rPr>
            </w:pPr>
            <w:r w:rsidRPr="00E80F49">
              <w:rPr>
                <w:rFonts w:ascii="Arial" w:hAnsi="Arial"/>
                <w:sz w:val="18"/>
              </w:rPr>
              <w:t>8 (HD4),</w:t>
            </w:r>
          </w:p>
          <w:p w14:paraId="3B10EC93" w14:textId="42476AE0" w:rsidR="00D02FDD" w:rsidRPr="00E80F49" w:rsidRDefault="00D02FDD" w:rsidP="00D02FDD">
            <w:pPr>
              <w:pStyle w:val="TAC"/>
            </w:pPr>
            <w:r w:rsidRPr="00E80F49">
              <w:t>8 (IMD4)</w:t>
            </w:r>
          </w:p>
        </w:tc>
        <w:tc>
          <w:tcPr>
            <w:tcW w:w="1381" w:type="dxa"/>
            <w:shd w:val="clear" w:color="auto" w:fill="auto"/>
            <w:tcMar>
              <w:left w:w="45" w:type="dxa"/>
              <w:right w:w="45" w:type="dxa"/>
            </w:tcMar>
            <w:vAlign w:val="center"/>
          </w:tcPr>
          <w:p w14:paraId="48DBF1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38D4A0E5" w14:textId="77777777" w:rsidR="00D02FDD" w:rsidRPr="00E80F49" w:rsidRDefault="00D02FDD" w:rsidP="00D02FDD">
            <w:pPr>
              <w:keepNext/>
              <w:keepLines/>
              <w:spacing w:after="0"/>
              <w:jc w:val="center"/>
              <w:rPr>
                <w:rFonts w:ascii="Arial" w:hAnsi="Arial"/>
                <w:sz w:val="18"/>
              </w:rPr>
            </w:pPr>
            <w:r w:rsidRPr="00E80F49">
              <w:rPr>
                <w:rFonts w:ascii="Arial" w:hAnsi="Arial"/>
                <w:sz w:val="18"/>
              </w:rPr>
              <w:t>HD, HD avoid</w:t>
            </w:r>
          </w:p>
          <w:p w14:paraId="13509228" w14:textId="502D397F"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503B857" w14:textId="12B24CA4" w:rsidR="00D02FDD" w:rsidRPr="00E80F49" w:rsidRDefault="00D02FDD" w:rsidP="00D02FDD">
            <w:pPr>
              <w:pStyle w:val="TAC"/>
            </w:pPr>
            <w:r w:rsidRPr="00E80F49">
              <w:t>RAN5#92-e</w:t>
            </w:r>
          </w:p>
        </w:tc>
      </w:tr>
      <w:tr w:rsidR="00D02FDD" w:rsidRPr="00E80F49" w14:paraId="2E5F96A1" w14:textId="77777777" w:rsidTr="007D18AF">
        <w:tc>
          <w:tcPr>
            <w:tcW w:w="1606" w:type="dxa"/>
            <w:shd w:val="clear" w:color="auto" w:fill="auto"/>
            <w:tcMar>
              <w:left w:w="45" w:type="dxa"/>
              <w:right w:w="45" w:type="dxa"/>
            </w:tcMar>
            <w:vAlign w:val="center"/>
          </w:tcPr>
          <w:p w14:paraId="75B65707" w14:textId="1108E193" w:rsidR="00D02FDD" w:rsidRPr="00E80F49" w:rsidRDefault="00D02FDD" w:rsidP="00D02FDD">
            <w:pPr>
              <w:pStyle w:val="TAC"/>
            </w:pPr>
            <w:r>
              <w:t>DC_8A_n78A</w:t>
            </w:r>
          </w:p>
        </w:tc>
        <w:tc>
          <w:tcPr>
            <w:tcW w:w="3052" w:type="dxa"/>
            <w:shd w:val="clear" w:color="auto" w:fill="auto"/>
            <w:tcMar>
              <w:left w:w="45" w:type="dxa"/>
              <w:right w:w="45" w:type="dxa"/>
            </w:tcMar>
            <w:vAlign w:val="center"/>
          </w:tcPr>
          <w:p w14:paraId="6F359EFA" w14:textId="1CC2848B" w:rsidR="00D02FDD" w:rsidRPr="00E80F49" w:rsidRDefault="00D02FDD" w:rsidP="00D02FDD">
            <w:pPr>
              <w:pStyle w:val="TAC"/>
            </w:pPr>
            <w:r>
              <w:t>No</w:t>
            </w:r>
          </w:p>
        </w:tc>
        <w:tc>
          <w:tcPr>
            <w:tcW w:w="1302" w:type="dxa"/>
            <w:shd w:val="clear" w:color="auto" w:fill="auto"/>
            <w:tcMar>
              <w:left w:w="45" w:type="dxa"/>
              <w:right w:w="45" w:type="dxa"/>
            </w:tcMar>
            <w:vAlign w:val="center"/>
          </w:tcPr>
          <w:p w14:paraId="6D638E8D" w14:textId="77777777" w:rsidR="00D02FDD" w:rsidRDefault="00D02FDD" w:rsidP="00D02FDD">
            <w:pPr>
              <w:keepNext/>
              <w:keepLines/>
              <w:spacing w:after="0"/>
              <w:jc w:val="center"/>
              <w:rPr>
                <w:rFonts w:ascii="Arial" w:hAnsi="Arial"/>
                <w:sz w:val="18"/>
              </w:rPr>
            </w:pPr>
            <w:r>
              <w:rPr>
                <w:rFonts w:ascii="Arial" w:hAnsi="Arial"/>
                <w:sz w:val="18"/>
              </w:rPr>
              <w:t>N78 (HD4),</w:t>
            </w:r>
          </w:p>
          <w:p w14:paraId="7720CB56" w14:textId="1F60B10F" w:rsidR="00D02FDD" w:rsidRPr="00E80F49" w:rsidRDefault="00D02FDD" w:rsidP="00D02FDD">
            <w:pPr>
              <w:keepNext/>
              <w:keepLines/>
              <w:spacing w:after="0"/>
              <w:jc w:val="center"/>
              <w:rPr>
                <w:rFonts w:ascii="Arial" w:hAnsi="Arial"/>
                <w:sz w:val="18"/>
              </w:rPr>
            </w:pPr>
            <w:r w:rsidRPr="00557F04">
              <w:rPr>
                <w:rFonts w:ascii="Arial" w:hAnsi="Arial"/>
                <w:sz w:val="18"/>
              </w:rPr>
              <w:t>8 (IMD4)</w:t>
            </w:r>
          </w:p>
        </w:tc>
        <w:tc>
          <w:tcPr>
            <w:tcW w:w="1381" w:type="dxa"/>
            <w:shd w:val="clear" w:color="auto" w:fill="auto"/>
            <w:tcMar>
              <w:left w:w="45" w:type="dxa"/>
              <w:right w:w="45" w:type="dxa"/>
            </w:tcMar>
            <w:vAlign w:val="center"/>
          </w:tcPr>
          <w:p w14:paraId="5B754D69" w14:textId="77777777" w:rsidR="00D02FDD" w:rsidRDefault="00D02FDD" w:rsidP="00D02FDD">
            <w:pPr>
              <w:keepNext/>
              <w:keepLines/>
              <w:spacing w:after="0"/>
              <w:jc w:val="center"/>
              <w:rPr>
                <w:rFonts w:ascii="Arial" w:hAnsi="Arial"/>
                <w:sz w:val="18"/>
              </w:rPr>
            </w:pPr>
            <w:r>
              <w:rPr>
                <w:rFonts w:ascii="Arial" w:hAnsi="Arial"/>
                <w:sz w:val="18"/>
              </w:rPr>
              <w:t>NE</w:t>
            </w:r>
          </w:p>
          <w:p w14:paraId="3E27A17E" w14:textId="77777777" w:rsidR="00D02FDD" w:rsidRDefault="00D02FDD" w:rsidP="00D02FDD">
            <w:pPr>
              <w:keepNext/>
              <w:keepLines/>
              <w:spacing w:after="0"/>
              <w:jc w:val="center"/>
              <w:rPr>
                <w:rFonts w:ascii="Arial" w:hAnsi="Arial"/>
                <w:sz w:val="18"/>
              </w:rPr>
            </w:pPr>
            <w:r>
              <w:rPr>
                <w:rFonts w:ascii="Arial" w:hAnsi="Arial"/>
                <w:sz w:val="18"/>
              </w:rPr>
              <w:t>HD, HD avoid</w:t>
            </w:r>
          </w:p>
          <w:p w14:paraId="40259F73" w14:textId="116B2B47" w:rsidR="00D02FDD" w:rsidRPr="00E80F49" w:rsidRDefault="00D02FDD" w:rsidP="00D02FDD">
            <w:pPr>
              <w:keepNext/>
              <w:keepLines/>
              <w:spacing w:after="0"/>
              <w:jc w:val="center"/>
              <w:rPr>
                <w:rFonts w:ascii="Arial" w:hAnsi="Arial"/>
                <w:sz w:val="18"/>
              </w:rPr>
            </w:pPr>
            <w:r w:rsidRPr="00557F04">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D02FDD" w:rsidRPr="00E80F49" w:rsidDel="00AD5E0E" w:rsidRDefault="00D02FDD" w:rsidP="00D02FDD">
            <w:pPr>
              <w:pStyle w:val="TAC"/>
            </w:pPr>
            <w:r>
              <w:t>Added at RAN5#96-e</w:t>
            </w:r>
          </w:p>
        </w:tc>
      </w:tr>
      <w:tr w:rsidR="00D02FDD" w:rsidRPr="00E80F49" w14:paraId="5CBB9603" w14:textId="77777777" w:rsidTr="007D18AF">
        <w:tc>
          <w:tcPr>
            <w:tcW w:w="1606" w:type="dxa"/>
            <w:shd w:val="clear" w:color="auto" w:fill="auto"/>
            <w:tcMar>
              <w:left w:w="45" w:type="dxa"/>
              <w:right w:w="45" w:type="dxa"/>
            </w:tcMar>
            <w:vAlign w:val="center"/>
          </w:tcPr>
          <w:p w14:paraId="7C5065E8" w14:textId="7ED36D32" w:rsidR="00D02FDD" w:rsidRDefault="00D02FDD" w:rsidP="00D02FDD">
            <w:pPr>
              <w:pStyle w:val="TAC"/>
            </w:pPr>
            <w:r>
              <w:t>DC_8A_n79A</w:t>
            </w:r>
          </w:p>
        </w:tc>
        <w:tc>
          <w:tcPr>
            <w:tcW w:w="3052" w:type="dxa"/>
            <w:shd w:val="clear" w:color="auto" w:fill="auto"/>
            <w:tcMar>
              <w:left w:w="45" w:type="dxa"/>
              <w:right w:w="45" w:type="dxa"/>
            </w:tcMar>
            <w:vAlign w:val="center"/>
          </w:tcPr>
          <w:p w14:paraId="33627A21" w14:textId="101102B0" w:rsidR="00D02FDD" w:rsidRDefault="00D02FDD" w:rsidP="00D02FDD">
            <w:pPr>
              <w:pStyle w:val="TAC"/>
            </w:pPr>
            <w:r>
              <w:t>No</w:t>
            </w:r>
          </w:p>
        </w:tc>
        <w:tc>
          <w:tcPr>
            <w:tcW w:w="1302" w:type="dxa"/>
            <w:shd w:val="clear" w:color="auto" w:fill="auto"/>
            <w:tcMar>
              <w:left w:w="45" w:type="dxa"/>
              <w:right w:w="45" w:type="dxa"/>
            </w:tcMar>
            <w:vAlign w:val="center"/>
          </w:tcPr>
          <w:p w14:paraId="77A0E696" w14:textId="77777777" w:rsidR="00D02FDD" w:rsidRDefault="00D02FDD" w:rsidP="00D02FDD">
            <w:pPr>
              <w:keepNext/>
              <w:keepLines/>
              <w:spacing w:after="0"/>
              <w:jc w:val="center"/>
              <w:rPr>
                <w:rFonts w:ascii="Arial" w:hAnsi="Arial"/>
                <w:sz w:val="18"/>
              </w:rPr>
            </w:pPr>
            <w:r>
              <w:rPr>
                <w:rFonts w:ascii="Arial" w:hAnsi="Arial"/>
                <w:sz w:val="18"/>
              </w:rPr>
              <w:t>n79 (HD5),</w:t>
            </w:r>
          </w:p>
          <w:p w14:paraId="63F41FC6" w14:textId="72BB01B9" w:rsidR="00D02FDD" w:rsidRDefault="00D02FDD" w:rsidP="00D02FDD">
            <w:pPr>
              <w:keepNext/>
              <w:keepLines/>
              <w:spacing w:after="0"/>
              <w:jc w:val="center"/>
              <w:rPr>
                <w:rFonts w:ascii="Arial" w:hAnsi="Arial"/>
                <w:sz w:val="18"/>
              </w:rPr>
            </w:pPr>
            <w:r w:rsidRPr="00E71846">
              <w:rPr>
                <w:rFonts w:ascii="Arial" w:hAnsi="Arial"/>
                <w:sz w:val="18"/>
              </w:rPr>
              <w:t>8 (IMD</w:t>
            </w:r>
            <w:r>
              <w:rPr>
                <w:rFonts w:ascii="Arial" w:hAnsi="Arial"/>
                <w:sz w:val="18"/>
              </w:rPr>
              <w:t>5</w:t>
            </w:r>
            <w:r w:rsidRPr="00E71846">
              <w:rPr>
                <w:rFonts w:ascii="Arial" w:hAnsi="Arial"/>
                <w:sz w:val="18"/>
              </w:rPr>
              <w:t>)</w:t>
            </w:r>
          </w:p>
        </w:tc>
        <w:tc>
          <w:tcPr>
            <w:tcW w:w="1381" w:type="dxa"/>
            <w:shd w:val="clear" w:color="auto" w:fill="auto"/>
            <w:tcMar>
              <w:left w:w="45" w:type="dxa"/>
              <w:right w:w="45" w:type="dxa"/>
            </w:tcMar>
            <w:vAlign w:val="center"/>
          </w:tcPr>
          <w:p w14:paraId="0B3E1284" w14:textId="77777777" w:rsidR="00D02FDD" w:rsidRDefault="00D02FDD" w:rsidP="00D02FDD">
            <w:pPr>
              <w:keepNext/>
              <w:keepLines/>
              <w:spacing w:after="0"/>
              <w:jc w:val="center"/>
              <w:rPr>
                <w:rFonts w:ascii="Arial" w:hAnsi="Arial"/>
                <w:sz w:val="18"/>
              </w:rPr>
            </w:pPr>
            <w:r>
              <w:rPr>
                <w:rFonts w:ascii="Arial" w:hAnsi="Arial"/>
                <w:sz w:val="18"/>
              </w:rPr>
              <w:t>NE</w:t>
            </w:r>
          </w:p>
          <w:p w14:paraId="6759129D" w14:textId="77777777" w:rsidR="00D02FDD" w:rsidRDefault="00D02FDD" w:rsidP="00D02FDD">
            <w:pPr>
              <w:keepNext/>
              <w:keepLines/>
              <w:spacing w:after="0"/>
              <w:jc w:val="center"/>
              <w:rPr>
                <w:rFonts w:ascii="Arial" w:hAnsi="Arial"/>
                <w:sz w:val="18"/>
              </w:rPr>
            </w:pPr>
            <w:r>
              <w:rPr>
                <w:rFonts w:ascii="Arial" w:hAnsi="Arial"/>
                <w:sz w:val="18"/>
              </w:rPr>
              <w:t>HD, HD avoid</w:t>
            </w:r>
          </w:p>
          <w:p w14:paraId="2773DC54" w14:textId="5F2C07DF" w:rsidR="00D02FDD" w:rsidRDefault="00D02FDD" w:rsidP="00D02FDD">
            <w:pPr>
              <w:keepNext/>
              <w:keepLines/>
              <w:spacing w:after="0"/>
              <w:jc w:val="center"/>
              <w:rPr>
                <w:rFonts w:ascii="Arial" w:hAnsi="Arial"/>
                <w:sz w:val="18"/>
              </w:rPr>
            </w:pPr>
            <w:r w:rsidRPr="00E71846">
              <w:rPr>
                <w:rFonts w:ascii="Arial" w:hAnsi="Arial" w:cs="Arial"/>
                <w:sz w:val="18"/>
                <w:szCs w:val="18"/>
              </w:rPr>
              <w:t>IMD</w:t>
            </w:r>
            <w:r>
              <w:rPr>
                <w:rFonts w:ascii="Arial" w:hAnsi="Arial" w:cs="Arial"/>
                <w:sz w:val="18"/>
                <w:szCs w:val="18"/>
              </w:rPr>
              <w:t>5</w:t>
            </w:r>
          </w:p>
        </w:tc>
        <w:tc>
          <w:tcPr>
            <w:tcW w:w="3052" w:type="dxa"/>
            <w:shd w:val="clear" w:color="auto" w:fill="auto"/>
            <w:tcMar>
              <w:left w:w="45" w:type="dxa"/>
              <w:right w:w="45" w:type="dxa"/>
            </w:tcMar>
            <w:vAlign w:val="center"/>
          </w:tcPr>
          <w:p w14:paraId="22D83D7C" w14:textId="3736D300" w:rsidR="00D02FDD" w:rsidRDefault="00D02FDD" w:rsidP="00D02FDD">
            <w:pPr>
              <w:pStyle w:val="TAC"/>
            </w:pPr>
            <w:r>
              <w:t>Added at RAN5#96-e</w:t>
            </w:r>
          </w:p>
        </w:tc>
      </w:tr>
      <w:tr w:rsidR="00D02FDD" w:rsidRPr="00E80F49" w14:paraId="11FC89BA" w14:textId="77777777" w:rsidTr="007D18AF">
        <w:tc>
          <w:tcPr>
            <w:tcW w:w="1606" w:type="dxa"/>
            <w:shd w:val="clear" w:color="auto" w:fill="auto"/>
            <w:tcMar>
              <w:left w:w="45" w:type="dxa"/>
              <w:right w:w="45" w:type="dxa"/>
            </w:tcMar>
            <w:vAlign w:val="center"/>
          </w:tcPr>
          <w:p w14:paraId="1FBB0C95" w14:textId="77777777" w:rsidR="00D02FDD" w:rsidRPr="00E80F49" w:rsidRDefault="00D02FDD" w:rsidP="00D02FDD">
            <w:pPr>
              <w:pStyle w:val="TAC"/>
            </w:pPr>
            <w:r w:rsidRPr="00E80F49">
              <w:rPr>
                <w:lang w:eastAsia="en-US"/>
              </w:rPr>
              <w:t>DC_11A_n77A</w:t>
            </w:r>
          </w:p>
        </w:tc>
        <w:tc>
          <w:tcPr>
            <w:tcW w:w="3052" w:type="dxa"/>
            <w:shd w:val="clear" w:color="auto" w:fill="auto"/>
            <w:tcMar>
              <w:left w:w="45" w:type="dxa"/>
              <w:right w:w="45" w:type="dxa"/>
            </w:tcMar>
            <w:vAlign w:val="center"/>
          </w:tcPr>
          <w:p w14:paraId="65DE6B82"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0CF4557"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AA3D40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A08E316" w14:textId="5D32E59A" w:rsidR="00D02FDD" w:rsidRPr="00E80F49" w:rsidRDefault="00D02FDD" w:rsidP="00D02FDD">
            <w:pPr>
              <w:pStyle w:val="TAC"/>
            </w:pPr>
            <w:r w:rsidRPr="00E80F49">
              <w:t>RAN5#91-e</w:t>
            </w:r>
          </w:p>
        </w:tc>
      </w:tr>
      <w:tr w:rsidR="00D02FDD" w:rsidRPr="00E80F49" w14:paraId="50AE8C25" w14:textId="77777777" w:rsidTr="007D18AF">
        <w:tc>
          <w:tcPr>
            <w:tcW w:w="1606" w:type="dxa"/>
            <w:shd w:val="clear" w:color="auto" w:fill="auto"/>
            <w:tcMar>
              <w:left w:w="45" w:type="dxa"/>
              <w:right w:w="45" w:type="dxa"/>
            </w:tcMar>
            <w:vAlign w:val="center"/>
          </w:tcPr>
          <w:p w14:paraId="249170FF" w14:textId="0B0BC353" w:rsidR="00D02FDD" w:rsidRPr="00E80F49" w:rsidRDefault="00D02FDD" w:rsidP="00D02FDD">
            <w:pPr>
              <w:pStyle w:val="TAC"/>
              <w:rPr>
                <w:lang w:eastAsia="en-US"/>
              </w:rPr>
            </w:pPr>
            <w:r w:rsidRPr="00E80F49">
              <w:rPr>
                <w:lang w:eastAsia="en-US"/>
              </w:rPr>
              <w:t>DC_11A_n78A</w:t>
            </w:r>
          </w:p>
        </w:tc>
        <w:tc>
          <w:tcPr>
            <w:tcW w:w="3052" w:type="dxa"/>
            <w:shd w:val="clear" w:color="auto" w:fill="auto"/>
            <w:tcMar>
              <w:left w:w="45" w:type="dxa"/>
              <w:right w:w="45" w:type="dxa"/>
            </w:tcMar>
            <w:vAlign w:val="center"/>
          </w:tcPr>
          <w:p w14:paraId="7AA8B4DC" w14:textId="5D50FB14"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52F4E0A" w14:textId="06BD0363"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72D1A1AF" w14:textId="1C37ADA1"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6F349E6C" w14:textId="049F1D5D" w:rsidR="00D02FDD" w:rsidRPr="00E80F49" w:rsidRDefault="00D02FDD" w:rsidP="00D02FDD">
            <w:pPr>
              <w:pStyle w:val="TAC"/>
            </w:pPr>
            <w:r w:rsidRPr="00E80F49">
              <w:t>RAN5#91-e</w:t>
            </w:r>
          </w:p>
        </w:tc>
      </w:tr>
      <w:tr w:rsidR="00D02FDD" w:rsidRPr="00E80F49" w14:paraId="34BE8FB6" w14:textId="77777777" w:rsidTr="007D18AF">
        <w:tc>
          <w:tcPr>
            <w:tcW w:w="1606" w:type="dxa"/>
            <w:shd w:val="clear" w:color="auto" w:fill="auto"/>
            <w:tcMar>
              <w:left w:w="45" w:type="dxa"/>
              <w:right w:w="45" w:type="dxa"/>
            </w:tcMar>
            <w:vAlign w:val="center"/>
          </w:tcPr>
          <w:p w14:paraId="4BAEC099" w14:textId="14C29E3C" w:rsidR="00D02FDD" w:rsidRPr="00E80F49" w:rsidRDefault="00D02FDD" w:rsidP="00D02FDD">
            <w:pPr>
              <w:pStyle w:val="TAC"/>
              <w:rPr>
                <w:lang w:eastAsia="en-US"/>
              </w:rPr>
            </w:pPr>
            <w:r w:rsidRPr="00E80F49">
              <w:t>DC_11A_n79A</w:t>
            </w:r>
          </w:p>
        </w:tc>
        <w:tc>
          <w:tcPr>
            <w:tcW w:w="3052" w:type="dxa"/>
            <w:shd w:val="clear" w:color="auto" w:fill="auto"/>
            <w:tcMar>
              <w:left w:w="45" w:type="dxa"/>
              <w:right w:w="45" w:type="dxa"/>
            </w:tcMar>
            <w:vAlign w:val="center"/>
          </w:tcPr>
          <w:p w14:paraId="0A1F912A" w14:textId="093D1541"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810BB17" w14:textId="07650D99" w:rsidR="00D02FDD" w:rsidRPr="00E80F49" w:rsidRDefault="00D02FDD" w:rsidP="00D02FDD">
            <w:pPr>
              <w:pStyle w:val="TAC"/>
            </w:pPr>
            <w:r w:rsidRPr="00E80F49">
              <w:t>11 (HM)</w:t>
            </w:r>
          </w:p>
        </w:tc>
        <w:tc>
          <w:tcPr>
            <w:tcW w:w="1381" w:type="dxa"/>
            <w:shd w:val="clear" w:color="auto" w:fill="auto"/>
            <w:tcMar>
              <w:left w:w="45" w:type="dxa"/>
              <w:right w:w="45" w:type="dxa"/>
            </w:tcMar>
            <w:vAlign w:val="center"/>
          </w:tcPr>
          <w:p w14:paraId="4AC755C9"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34E66275" w14:textId="5C32EA7E"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055BFB26" w14:textId="67363926" w:rsidR="00D02FDD" w:rsidRPr="00E80F49" w:rsidRDefault="00D02FDD" w:rsidP="00D02FDD">
            <w:pPr>
              <w:pStyle w:val="TAC"/>
            </w:pPr>
            <w:r w:rsidRPr="00E80F49">
              <w:t>RAN5#92-e</w:t>
            </w:r>
          </w:p>
        </w:tc>
      </w:tr>
      <w:tr w:rsidR="00323358" w:rsidRPr="00E80F49" w14:paraId="7A881920" w14:textId="77777777" w:rsidTr="00D44BD4">
        <w:tc>
          <w:tcPr>
            <w:tcW w:w="1606" w:type="dxa"/>
            <w:shd w:val="clear" w:color="auto" w:fill="auto"/>
            <w:tcMar>
              <w:left w:w="45" w:type="dxa"/>
              <w:right w:w="45" w:type="dxa"/>
            </w:tcMar>
            <w:vAlign w:val="center"/>
          </w:tcPr>
          <w:p w14:paraId="7FEFF3B3" w14:textId="20E5DCF7" w:rsidR="00323358" w:rsidRPr="00E80F49" w:rsidRDefault="00323358" w:rsidP="00323358">
            <w:pPr>
              <w:pStyle w:val="TAC"/>
            </w:pPr>
            <w:r>
              <w:t>DC_12A_n2A</w:t>
            </w:r>
          </w:p>
        </w:tc>
        <w:tc>
          <w:tcPr>
            <w:tcW w:w="3052" w:type="dxa"/>
            <w:shd w:val="clear" w:color="auto" w:fill="auto"/>
            <w:tcMar>
              <w:left w:w="45" w:type="dxa"/>
              <w:right w:w="45" w:type="dxa"/>
            </w:tcMar>
            <w:vAlign w:val="center"/>
          </w:tcPr>
          <w:p w14:paraId="33652818" w14:textId="2D5AB125" w:rsidR="00323358" w:rsidRPr="00E80F49" w:rsidRDefault="00323358" w:rsidP="00323358">
            <w:pPr>
              <w:pStyle w:val="TAC"/>
            </w:pPr>
            <w:r>
              <w:t>No</w:t>
            </w:r>
          </w:p>
        </w:tc>
        <w:tc>
          <w:tcPr>
            <w:tcW w:w="1302" w:type="dxa"/>
            <w:shd w:val="clear" w:color="auto" w:fill="auto"/>
            <w:tcMar>
              <w:left w:w="45" w:type="dxa"/>
              <w:right w:w="45" w:type="dxa"/>
            </w:tcMar>
            <w:vAlign w:val="center"/>
          </w:tcPr>
          <w:p w14:paraId="4ABFE32E" w14:textId="0B4AA1E0" w:rsidR="00323358" w:rsidRPr="00E80F49" w:rsidRDefault="00323358" w:rsidP="00323358">
            <w:pPr>
              <w:pStyle w:val="TAC"/>
            </w:pPr>
            <w:r>
              <w:t>N/A</w:t>
            </w:r>
          </w:p>
        </w:tc>
        <w:tc>
          <w:tcPr>
            <w:tcW w:w="1381" w:type="dxa"/>
            <w:shd w:val="clear" w:color="auto" w:fill="auto"/>
            <w:tcMar>
              <w:left w:w="45" w:type="dxa"/>
              <w:right w:w="45" w:type="dxa"/>
            </w:tcMar>
            <w:vAlign w:val="bottom"/>
          </w:tcPr>
          <w:p w14:paraId="3E7B39F9" w14:textId="4930C226" w:rsidR="00323358" w:rsidRPr="00E80F49" w:rsidRDefault="00323358" w:rsidP="00D44BD4">
            <w:pPr>
              <w:pStyle w:val="TAC"/>
            </w:pPr>
            <w:r>
              <w:t>NE</w:t>
            </w:r>
          </w:p>
        </w:tc>
        <w:tc>
          <w:tcPr>
            <w:tcW w:w="3052" w:type="dxa"/>
            <w:shd w:val="clear" w:color="auto" w:fill="auto"/>
            <w:tcMar>
              <w:left w:w="45" w:type="dxa"/>
              <w:right w:w="45" w:type="dxa"/>
            </w:tcMar>
            <w:vAlign w:val="center"/>
          </w:tcPr>
          <w:p w14:paraId="186BCC44" w14:textId="6E951959" w:rsidR="00323358" w:rsidRPr="00E80F49" w:rsidRDefault="00323358" w:rsidP="00323358">
            <w:pPr>
              <w:pStyle w:val="TAC"/>
            </w:pPr>
            <w:r>
              <w:t>RAN5#98</w:t>
            </w:r>
          </w:p>
        </w:tc>
      </w:tr>
      <w:tr w:rsidR="004D450D" w:rsidRPr="00E80F49" w14:paraId="4CC292BA" w14:textId="77777777" w:rsidTr="007D18AF">
        <w:tc>
          <w:tcPr>
            <w:tcW w:w="1606" w:type="dxa"/>
            <w:shd w:val="clear" w:color="auto" w:fill="auto"/>
            <w:tcMar>
              <w:left w:w="45" w:type="dxa"/>
              <w:right w:w="45" w:type="dxa"/>
            </w:tcMar>
            <w:vAlign w:val="center"/>
          </w:tcPr>
          <w:p w14:paraId="4BE9148E" w14:textId="21116E52" w:rsidR="004D450D" w:rsidRPr="00E80F49" w:rsidRDefault="004D450D" w:rsidP="004D450D">
            <w:pPr>
              <w:pStyle w:val="TAC"/>
            </w:pPr>
            <w:r>
              <w:t>DC_12A_n66A</w:t>
            </w:r>
          </w:p>
        </w:tc>
        <w:tc>
          <w:tcPr>
            <w:tcW w:w="3052" w:type="dxa"/>
            <w:shd w:val="clear" w:color="auto" w:fill="auto"/>
            <w:tcMar>
              <w:left w:w="45" w:type="dxa"/>
              <w:right w:w="45" w:type="dxa"/>
            </w:tcMar>
            <w:vAlign w:val="center"/>
          </w:tcPr>
          <w:p w14:paraId="47C6716A" w14:textId="34C1F464" w:rsidR="004D450D" w:rsidRPr="00E80F49" w:rsidRDefault="004D450D" w:rsidP="004D450D">
            <w:pPr>
              <w:pStyle w:val="TAC"/>
            </w:pPr>
            <w:r>
              <w:t>No</w:t>
            </w:r>
          </w:p>
        </w:tc>
        <w:tc>
          <w:tcPr>
            <w:tcW w:w="1302" w:type="dxa"/>
            <w:shd w:val="clear" w:color="auto" w:fill="auto"/>
            <w:tcMar>
              <w:left w:w="45" w:type="dxa"/>
              <w:right w:w="45" w:type="dxa"/>
            </w:tcMar>
            <w:vAlign w:val="center"/>
          </w:tcPr>
          <w:p w14:paraId="22F9C394" w14:textId="0FC96770" w:rsidR="004D450D" w:rsidRPr="00E80F49" w:rsidRDefault="004D450D" w:rsidP="004D450D">
            <w:pPr>
              <w:pStyle w:val="TAC"/>
            </w:pPr>
            <w:r>
              <w:t>N66 (HD3)</w:t>
            </w:r>
          </w:p>
        </w:tc>
        <w:tc>
          <w:tcPr>
            <w:tcW w:w="1381" w:type="dxa"/>
            <w:shd w:val="clear" w:color="auto" w:fill="auto"/>
            <w:tcMar>
              <w:left w:w="45" w:type="dxa"/>
              <w:right w:w="45" w:type="dxa"/>
            </w:tcMar>
            <w:vAlign w:val="center"/>
          </w:tcPr>
          <w:p w14:paraId="3C91F5A0" w14:textId="77777777" w:rsidR="004D450D" w:rsidRDefault="004D450D" w:rsidP="00D44BD4">
            <w:pPr>
              <w:pStyle w:val="TAC"/>
            </w:pPr>
            <w:r>
              <w:t>NE</w:t>
            </w:r>
          </w:p>
          <w:p w14:paraId="62D0D6F6" w14:textId="4688CEF8" w:rsidR="004D450D" w:rsidRPr="00E80F49" w:rsidRDefault="004D450D" w:rsidP="00D44BD4">
            <w:pPr>
              <w:pStyle w:val="TAC"/>
            </w:pPr>
            <w:r>
              <w:t>HD, HD avoid</w:t>
            </w:r>
          </w:p>
        </w:tc>
        <w:tc>
          <w:tcPr>
            <w:tcW w:w="3052" w:type="dxa"/>
            <w:shd w:val="clear" w:color="auto" w:fill="auto"/>
            <w:tcMar>
              <w:left w:w="45" w:type="dxa"/>
              <w:right w:w="45" w:type="dxa"/>
            </w:tcMar>
            <w:vAlign w:val="center"/>
          </w:tcPr>
          <w:p w14:paraId="00D37F2D" w14:textId="0978E3C1" w:rsidR="004D450D" w:rsidRPr="00E80F49" w:rsidRDefault="004D450D" w:rsidP="004D450D">
            <w:pPr>
              <w:pStyle w:val="TAC"/>
            </w:pPr>
            <w:r>
              <w:t>RAN5#97</w:t>
            </w:r>
          </w:p>
        </w:tc>
      </w:tr>
      <w:tr w:rsidR="00032D02" w:rsidRPr="00E80F49" w14:paraId="011D5D46" w14:textId="77777777" w:rsidTr="007D18AF">
        <w:tc>
          <w:tcPr>
            <w:tcW w:w="1606" w:type="dxa"/>
            <w:shd w:val="clear" w:color="auto" w:fill="auto"/>
            <w:tcMar>
              <w:left w:w="45" w:type="dxa"/>
              <w:right w:w="45" w:type="dxa"/>
            </w:tcMar>
            <w:vAlign w:val="center"/>
          </w:tcPr>
          <w:p w14:paraId="04E5E33A" w14:textId="4A228564" w:rsidR="00032D02" w:rsidRDefault="00032D02" w:rsidP="00032D02">
            <w:pPr>
              <w:pStyle w:val="TAC"/>
            </w:pPr>
            <w:r>
              <w:t>DC_12A_n78A</w:t>
            </w:r>
          </w:p>
        </w:tc>
        <w:tc>
          <w:tcPr>
            <w:tcW w:w="3052" w:type="dxa"/>
            <w:shd w:val="clear" w:color="auto" w:fill="auto"/>
            <w:tcMar>
              <w:left w:w="45" w:type="dxa"/>
              <w:right w:w="45" w:type="dxa"/>
            </w:tcMar>
            <w:vAlign w:val="center"/>
          </w:tcPr>
          <w:p w14:paraId="024AED02" w14:textId="296428F8" w:rsidR="00032D02" w:rsidRDefault="00032D02" w:rsidP="00032D02">
            <w:pPr>
              <w:pStyle w:val="TAC"/>
            </w:pPr>
            <w:r>
              <w:rPr>
                <w:lang w:eastAsia="zh-CN"/>
              </w:rPr>
              <w:t>Yes (</w:t>
            </w:r>
            <w:r>
              <w:rPr>
                <w:lang w:eastAsia="ja-JP"/>
              </w:rPr>
              <w:t>DC_12</w:t>
            </w:r>
            <w:r w:rsidRPr="00E80F49">
              <w:rPr>
                <w:lang w:eastAsia="ja-JP"/>
              </w:rPr>
              <w:t>_n7</w:t>
            </w:r>
            <w:r>
              <w:rPr>
                <w:lang w:eastAsia="ja-JP"/>
              </w:rPr>
              <w:t>8</w:t>
            </w:r>
            <w:r>
              <w:rPr>
                <w:lang w:eastAsia="zh-CN"/>
              </w:rPr>
              <w:t>)</w:t>
            </w:r>
          </w:p>
        </w:tc>
        <w:tc>
          <w:tcPr>
            <w:tcW w:w="1302" w:type="dxa"/>
            <w:shd w:val="clear" w:color="auto" w:fill="auto"/>
            <w:tcMar>
              <w:left w:w="45" w:type="dxa"/>
              <w:right w:w="45" w:type="dxa"/>
            </w:tcMar>
            <w:vAlign w:val="center"/>
          </w:tcPr>
          <w:p w14:paraId="02846B31" w14:textId="77777777" w:rsidR="00032D02" w:rsidRDefault="00032D02" w:rsidP="00032D02">
            <w:pPr>
              <w:pStyle w:val="TAC"/>
            </w:pPr>
            <w:r>
              <w:t>n78 (HD5)</w:t>
            </w:r>
          </w:p>
          <w:p w14:paraId="0F731D67" w14:textId="2D10FA03" w:rsidR="00032D02" w:rsidRDefault="00032D02" w:rsidP="00032D02">
            <w:pPr>
              <w:pStyle w:val="TAC"/>
            </w:pPr>
            <w:r>
              <w:t>12 (IMD5)</w:t>
            </w:r>
          </w:p>
        </w:tc>
        <w:tc>
          <w:tcPr>
            <w:tcW w:w="1381" w:type="dxa"/>
            <w:shd w:val="clear" w:color="auto" w:fill="auto"/>
            <w:tcMar>
              <w:left w:w="45" w:type="dxa"/>
              <w:right w:w="45" w:type="dxa"/>
            </w:tcMar>
            <w:vAlign w:val="center"/>
          </w:tcPr>
          <w:p w14:paraId="7F541C4E" w14:textId="77777777" w:rsidR="00032D02" w:rsidRDefault="00032D02" w:rsidP="00D44BD4">
            <w:pPr>
              <w:pStyle w:val="TAC"/>
              <w:rPr>
                <w:lang w:eastAsia="zh-CN"/>
              </w:rPr>
            </w:pPr>
            <w:r>
              <w:rPr>
                <w:rFonts w:hint="eastAsia"/>
                <w:lang w:eastAsia="zh-CN"/>
              </w:rPr>
              <w:t>N</w:t>
            </w:r>
            <w:r>
              <w:rPr>
                <w:lang w:eastAsia="zh-CN"/>
              </w:rPr>
              <w:t>E</w:t>
            </w:r>
          </w:p>
          <w:p w14:paraId="58CEDDA9" w14:textId="77777777" w:rsidR="00032D02" w:rsidRDefault="00032D02" w:rsidP="00D44BD4">
            <w:pPr>
              <w:pStyle w:val="TAC"/>
              <w:rPr>
                <w:lang w:eastAsia="zh-CN"/>
              </w:rPr>
            </w:pPr>
            <w:r>
              <w:rPr>
                <w:lang w:eastAsia="zh-CN"/>
              </w:rPr>
              <w:t>HD, HD avoid</w:t>
            </w:r>
          </w:p>
          <w:p w14:paraId="4E3BAA52" w14:textId="131A8A05" w:rsidR="00032D02" w:rsidRDefault="00032D02" w:rsidP="00D44BD4">
            <w:pPr>
              <w:pStyle w:val="TAC"/>
            </w:pPr>
            <w:r>
              <w:rPr>
                <w:lang w:eastAsia="zh-CN"/>
              </w:rPr>
              <w:t>IMD5</w:t>
            </w:r>
          </w:p>
        </w:tc>
        <w:tc>
          <w:tcPr>
            <w:tcW w:w="3052" w:type="dxa"/>
            <w:shd w:val="clear" w:color="auto" w:fill="auto"/>
            <w:tcMar>
              <w:left w:w="45" w:type="dxa"/>
              <w:right w:w="45" w:type="dxa"/>
            </w:tcMar>
            <w:vAlign w:val="center"/>
          </w:tcPr>
          <w:p w14:paraId="6201FB95" w14:textId="7C2D8B53" w:rsidR="00032D02" w:rsidRDefault="00032D02" w:rsidP="00032D02">
            <w:pPr>
              <w:pStyle w:val="TAC"/>
            </w:pPr>
            <w:r>
              <w:t>RAN5#98</w:t>
            </w:r>
          </w:p>
        </w:tc>
      </w:tr>
      <w:tr w:rsidR="004D450D" w:rsidRPr="00E80F49" w14:paraId="0B21688A" w14:textId="77777777" w:rsidTr="007D18AF">
        <w:tc>
          <w:tcPr>
            <w:tcW w:w="1606" w:type="dxa"/>
            <w:shd w:val="clear" w:color="auto" w:fill="auto"/>
            <w:tcMar>
              <w:left w:w="45" w:type="dxa"/>
              <w:right w:w="45" w:type="dxa"/>
            </w:tcMar>
            <w:vAlign w:val="center"/>
          </w:tcPr>
          <w:p w14:paraId="1797D337" w14:textId="0318E649" w:rsidR="004D450D" w:rsidRPr="00E80F49" w:rsidRDefault="004D450D" w:rsidP="004D450D">
            <w:pPr>
              <w:pStyle w:val="TAC"/>
            </w:pPr>
            <w:r w:rsidRPr="00E80F49">
              <w:t>DC_13A_n77A</w:t>
            </w:r>
          </w:p>
        </w:tc>
        <w:tc>
          <w:tcPr>
            <w:tcW w:w="3052" w:type="dxa"/>
            <w:shd w:val="clear" w:color="auto" w:fill="auto"/>
            <w:tcMar>
              <w:left w:w="45" w:type="dxa"/>
              <w:right w:w="45" w:type="dxa"/>
            </w:tcMar>
            <w:vAlign w:val="center"/>
          </w:tcPr>
          <w:p w14:paraId="368EAD70" w14:textId="6D473BA9" w:rsidR="004D450D" w:rsidRPr="00E80F49" w:rsidRDefault="004D450D" w:rsidP="004D450D">
            <w:pPr>
              <w:pStyle w:val="TAC"/>
            </w:pPr>
            <w:r w:rsidRPr="00E80F49">
              <w:rPr>
                <w:rFonts w:cs="Arial"/>
                <w:color w:val="222222"/>
                <w:szCs w:val="18"/>
              </w:rPr>
              <w:t>No</w:t>
            </w:r>
          </w:p>
        </w:tc>
        <w:tc>
          <w:tcPr>
            <w:tcW w:w="1302" w:type="dxa"/>
            <w:shd w:val="clear" w:color="auto" w:fill="auto"/>
            <w:tcMar>
              <w:left w:w="45" w:type="dxa"/>
              <w:right w:w="45" w:type="dxa"/>
            </w:tcMar>
            <w:vAlign w:val="bottom"/>
          </w:tcPr>
          <w:p w14:paraId="60C8A4A0" w14:textId="77777777" w:rsidR="004D450D" w:rsidRPr="00E80F49" w:rsidRDefault="004D450D" w:rsidP="004D450D">
            <w:pPr>
              <w:pStyle w:val="TAC"/>
              <w:rPr>
                <w:rFonts w:cs="Arial"/>
                <w:color w:val="222222"/>
                <w:szCs w:val="18"/>
              </w:rPr>
            </w:pPr>
            <w:r w:rsidRPr="00E80F49">
              <w:rPr>
                <w:rFonts w:cs="Arial"/>
                <w:color w:val="222222"/>
                <w:szCs w:val="18"/>
              </w:rPr>
              <w:t>n77 (HD)</w:t>
            </w:r>
          </w:p>
          <w:p w14:paraId="1AA06DF8" w14:textId="0C6083FE" w:rsidR="004D450D" w:rsidRPr="00E80F49" w:rsidRDefault="004D450D" w:rsidP="004D450D">
            <w:pPr>
              <w:pStyle w:val="TAC"/>
            </w:pPr>
            <w:r w:rsidRPr="00E80F49">
              <w:rPr>
                <w:rFonts w:cs="Arial"/>
                <w:color w:val="222222"/>
                <w:szCs w:val="18"/>
              </w:rPr>
              <w:t>13 (HM)</w:t>
            </w:r>
            <w:r w:rsidRPr="00E80F49">
              <w:rPr>
                <w:rFonts w:cs="Arial"/>
                <w:color w:val="222222"/>
                <w:szCs w:val="18"/>
              </w:rPr>
              <w:br/>
              <w:t>13 (IMD5)</w:t>
            </w:r>
          </w:p>
        </w:tc>
        <w:tc>
          <w:tcPr>
            <w:tcW w:w="1381" w:type="dxa"/>
            <w:shd w:val="clear" w:color="auto" w:fill="auto"/>
            <w:tcMar>
              <w:left w:w="45" w:type="dxa"/>
              <w:right w:w="45" w:type="dxa"/>
            </w:tcMar>
            <w:vAlign w:val="bottom"/>
          </w:tcPr>
          <w:p w14:paraId="6DB45008" w14:textId="77777777" w:rsidR="004D450D" w:rsidRPr="00E80F49" w:rsidRDefault="004D450D" w:rsidP="00D44BD4">
            <w:pPr>
              <w:pStyle w:val="TAC"/>
              <w:rPr>
                <w:rFonts w:cs="Arial"/>
                <w:color w:val="222222"/>
                <w:szCs w:val="18"/>
              </w:rPr>
            </w:pPr>
            <w:r w:rsidRPr="00E80F49">
              <w:rPr>
                <w:rFonts w:cs="Arial"/>
                <w:color w:val="222222"/>
                <w:szCs w:val="18"/>
              </w:rPr>
              <w:t>NE</w:t>
            </w:r>
            <w:r w:rsidRPr="00E80F49">
              <w:rPr>
                <w:rFonts w:cs="Arial"/>
                <w:color w:val="222222"/>
                <w:szCs w:val="18"/>
              </w:rPr>
              <w:br/>
              <w:t>HD, HD avoid</w:t>
            </w:r>
          </w:p>
          <w:p w14:paraId="17A77320" w14:textId="396F3BEB" w:rsidR="004D450D" w:rsidRPr="00E80F49" w:rsidRDefault="004D450D" w:rsidP="00D44BD4">
            <w:pPr>
              <w:pStyle w:val="TAC"/>
            </w:pPr>
            <w:r w:rsidRPr="00E80F49">
              <w:rPr>
                <w:rFonts w:cs="Arial"/>
                <w:color w:val="222222"/>
                <w:szCs w:val="18"/>
              </w:rPr>
              <w:t>HM, HM avoid</w:t>
            </w:r>
            <w:r w:rsidRPr="00E80F49">
              <w:rPr>
                <w:rFonts w:cs="Arial"/>
                <w:color w:val="222222"/>
                <w:szCs w:val="18"/>
              </w:rPr>
              <w:br/>
              <w:t xml:space="preserve">IMD5 </w:t>
            </w:r>
            <w:r w:rsidRPr="00E80F49">
              <w:rPr>
                <w:rFonts w:cs="Arial"/>
                <w:color w:val="222222"/>
                <w:szCs w:val="18"/>
              </w:rPr>
              <w:lastRenderedPageBreak/>
              <w:t>PC2&amp;PC3</w:t>
            </w:r>
          </w:p>
        </w:tc>
        <w:tc>
          <w:tcPr>
            <w:tcW w:w="3052" w:type="dxa"/>
            <w:shd w:val="clear" w:color="auto" w:fill="auto"/>
            <w:tcMar>
              <w:left w:w="45" w:type="dxa"/>
              <w:right w:w="45" w:type="dxa"/>
            </w:tcMar>
            <w:vAlign w:val="center"/>
          </w:tcPr>
          <w:p w14:paraId="0DF856AA" w14:textId="263B41C5" w:rsidR="004D450D" w:rsidRPr="00E80F49" w:rsidRDefault="004D450D" w:rsidP="004D450D">
            <w:pPr>
              <w:pStyle w:val="TAC"/>
            </w:pPr>
            <w:r w:rsidRPr="00E80F49">
              <w:rPr>
                <w:rFonts w:cs="Arial"/>
                <w:color w:val="222222"/>
                <w:szCs w:val="18"/>
              </w:rPr>
              <w:lastRenderedPageBreak/>
              <w:t>RAN5#94-e</w:t>
            </w:r>
          </w:p>
        </w:tc>
      </w:tr>
      <w:tr w:rsidR="00323358" w:rsidRPr="00E80F49" w14:paraId="3C5BF55D" w14:textId="77777777" w:rsidTr="00F9123A">
        <w:tc>
          <w:tcPr>
            <w:tcW w:w="1606" w:type="dxa"/>
            <w:shd w:val="clear" w:color="auto" w:fill="auto"/>
            <w:tcMar>
              <w:left w:w="45" w:type="dxa"/>
              <w:right w:w="45" w:type="dxa"/>
            </w:tcMar>
            <w:vAlign w:val="center"/>
          </w:tcPr>
          <w:p w14:paraId="7A01567A" w14:textId="77777777" w:rsidR="00323358" w:rsidRDefault="00323358" w:rsidP="00F9123A">
            <w:pPr>
              <w:pStyle w:val="TAC"/>
            </w:pPr>
            <w:r>
              <w:t>DC_14A_n2A</w:t>
            </w:r>
          </w:p>
        </w:tc>
        <w:tc>
          <w:tcPr>
            <w:tcW w:w="3052" w:type="dxa"/>
            <w:shd w:val="clear" w:color="auto" w:fill="auto"/>
            <w:tcMar>
              <w:left w:w="45" w:type="dxa"/>
              <w:right w:w="45" w:type="dxa"/>
            </w:tcMar>
            <w:vAlign w:val="center"/>
          </w:tcPr>
          <w:p w14:paraId="205F6CC0" w14:textId="77777777" w:rsidR="00323358" w:rsidRDefault="00323358" w:rsidP="00F9123A">
            <w:pPr>
              <w:pStyle w:val="TAC"/>
              <w:rPr>
                <w:lang w:eastAsia="zh-CN"/>
              </w:rPr>
            </w:pPr>
            <w:r>
              <w:t>No</w:t>
            </w:r>
          </w:p>
        </w:tc>
        <w:tc>
          <w:tcPr>
            <w:tcW w:w="1302" w:type="dxa"/>
            <w:shd w:val="clear" w:color="auto" w:fill="auto"/>
            <w:tcMar>
              <w:left w:w="45" w:type="dxa"/>
              <w:right w:w="45" w:type="dxa"/>
            </w:tcMar>
            <w:vAlign w:val="center"/>
          </w:tcPr>
          <w:p w14:paraId="07DBC0EB" w14:textId="77777777" w:rsidR="00323358" w:rsidRDefault="00323358" w:rsidP="00F9123A">
            <w:pPr>
              <w:pStyle w:val="TAC"/>
            </w:pPr>
            <w:r>
              <w:t>N/A</w:t>
            </w:r>
          </w:p>
        </w:tc>
        <w:tc>
          <w:tcPr>
            <w:tcW w:w="1381" w:type="dxa"/>
            <w:shd w:val="clear" w:color="auto" w:fill="auto"/>
            <w:tcMar>
              <w:left w:w="45" w:type="dxa"/>
              <w:right w:w="45" w:type="dxa"/>
            </w:tcMar>
            <w:vAlign w:val="bottom"/>
          </w:tcPr>
          <w:p w14:paraId="1484AF92" w14:textId="77777777" w:rsidR="00323358" w:rsidRDefault="00323358" w:rsidP="00D44BD4">
            <w:pPr>
              <w:pStyle w:val="TAC"/>
              <w:rPr>
                <w:lang w:eastAsia="zh-CN"/>
              </w:rPr>
            </w:pPr>
            <w:r>
              <w:t>NE</w:t>
            </w:r>
          </w:p>
        </w:tc>
        <w:tc>
          <w:tcPr>
            <w:tcW w:w="3052" w:type="dxa"/>
            <w:shd w:val="clear" w:color="auto" w:fill="auto"/>
            <w:tcMar>
              <w:left w:w="45" w:type="dxa"/>
              <w:right w:w="45" w:type="dxa"/>
            </w:tcMar>
            <w:vAlign w:val="center"/>
          </w:tcPr>
          <w:p w14:paraId="4150305B" w14:textId="77777777" w:rsidR="00323358" w:rsidRDefault="00323358" w:rsidP="00F9123A">
            <w:pPr>
              <w:pStyle w:val="TAC"/>
            </w:pPr>
            <w:r>
              <w:t>RAN5#98</w:t>
            </w:r>
          </w:p>
        </w:tc>
      </w:tr>
      <w:tr w:rsidR="004D450D" w:rsidRPr="00E80F49" w14:paraId="25B572C4" w14:textId="77777777" w:rsidTr="007D18AF">
        <w:tc>
          <w:tcPr>
            <w:tcW w:w="1606" w:type="dxa"/>
            <w:shd w:val="clear" w:color="auto" w:fill="auto"/>
            <w:tcMar>
              <w:left w:w="45" w:type="dxa"/>
              <w:right w:w="45" w:type="dxa"/>
            </w:tcMar>
            <w:vAlign w:val="center"/>
          </w:tcPr>
          <w:p w14:paraId="196EB7E3" w14:textId="6F3C1A87" w:rsidR="004D450D" w:rsidRPr="00E80F49" w:rsidRDefault="004D450D" w:rsidP="004D450D">
            <w:pPr>
              <w:pStyle w:val="TAC"/>
            </w:pPr>
            <w:r>
              <w:rPr>
                <w:rFonts w:hint="eastAsia"/>
                <w:lang w:eastAsia="ja-JP"/>
              </w:rPr>
              <w:t>D</w:t>
            </w:r>
            <w:r>
              <w:rPr>
                <w:lang w:eastAsia="ja-JP"/>
              </w:rPr>
              <w:t>C_18A_n77A</w:t>
            </w:r>
          </w:p>
        </w:tc>
        <w:tc>
          <w:tcPr>
            <w:tcW w:w="3052" w:type="dxa"/>
            <w:shd w:val="clear" w:color="auto" w:fill="auto"/>
            <w:tcMar>
              <w:left w:w="45" w:type="dxa"/>
              <w:right w:w="45" w:type="dxa"/>
            </w:tcMar>
            <w:vAlign w:val="center"/>
          </w:tcPr>
          <w:p w14:paraId="47913231" w14:textId="6FD2A693" w:rsidR="004D450D" w:rsidRPr="00E80F49" w:rsidRDefault="004D450D" w:rsidP="004D450D">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283F5A85" w14:textId="7F4D4737" w:rsidR="004D450D" w:rsidRPr="00E80F49" w:rsidRDefault="004D450D" w:rsidP="004D450D">
            <w:pPr>
              <w:pStyle w:val="TAC"/>
              <w:rPr>
                <w:rFonts w:cs="Arial"/>
                <w:color w:val="222222"/>
                <w:szCs w:val="18"/>
              </w:rPr>
            </w:pPr>
            <w:r>
              <w:rPr>
                <w:lang w:eastAsia="ja-JP"/>
              </w:rPr>
              <w:t>n77 (HD5)</w:t>
            </w:r>
          </w:p>
        </w:tc>
        <w:tc>
          <w:tcPr>
            <w:tcW w:w="1381" w:type="dxa"/>
            <w:shd w:val="clear" w:color="auto" w:fill="auto"/>
            <w:tcMar>
              <w:left w:w="45" w:type="dxa"/>
              <w:right w:w="45" w:type="dxa"/>
            </w:tcMar>
            <w:vAlign w:val="bottom"/>
          </w:tcPr>
          <w:p w14:paraId="52B205E3" w14:textId="77777777" w:rsidR="004D450D" w:rsidRDefault="004D450D" w:rsidP="0059590A">
            <w:pPr>
              <w:pStyle w:val="TAC"/>
              <w:rPr>
                <w:lang w:eastAsia="zh-CN"/>
              </w:rPr>
            </w:pPr>
            <w:r>
              <w:rPr>
                <w:lang w:eastAsia="zh-CN"/>
              </w:rPr>
              <w:t>NE</w:t>
            </w:r>
          </w:p>
          <w:p w14:paraId="21805631" w14:textId="1298A784" w:rsidR="004D450D" w:rsidRPr="00E80F49" w:rsidRDefault="004D450D" w:rsidP="00D44BD4">
            <w:pPr>
              <w:pStyle w:val="TAC"/>
              <w:rPr>
                <w:rFonts w:cs="Arial"/>
                <w:color w:val="222222"/>
                <w:szCs w:val="18"/>
              </w:rPr>
            </w:pPr>
            <w:r>
              <w:rPr>
                <w:lang w:eastAsia="zh-CN"/>
              </w:rPr>
              <w:t>HD</w:t>
            </w:r>
          </w:p>
        </w:tc>
        <w:tc>
          <w:tcPr>
            <w:tcW w:w="3052" w:type="dxa"/>
            <w:shd w:val="clear" w:color="auto" w:fill="auto"/>
            <w:tcMar>
              <w:left w:w="45" w:type="dxa"/>
              <w:right w:w="45" w:type="dxa"/>
            </w:tcMar>
            <w:vAlign w:val="center"/>
          </w:tcPr>
          <w:p w14:paraId="53776047" w14:textId="055F2276" w:rsidR="004D450D" w:rsidRPr="00E80F49" w:rsidRDefault="004D450D" w:rsidP="004D450D">
            <w:pPr>
              <w:pStyle w:val="TAC"/>
              <w:rPr>
                <w:rFonts w:cs="Arial"/>
                <w:color w:val="222222"/>
                <w:szCs w:val="18"/>
              </w:rPr>
            </w:pPr>
            <w:r>
              <w:rPr>
                <w:rFonts w:hint="eastAsia"/>
                <w:lang w:eastAsia="ja-JP"/>
              </w:rPr>
              <w:t>R</w:t>
            </w:r>
            <w:r>
              <w:rPr>
                <w:lang w:eastAsia="ja-JP"/>
              </w:rPr>
              <w:t>AN5#97</w:t>
            </w:r>
          </w:p>
        </w:tc>
      </w:tr>
      <w:tr w:rsidR="004D450D" w:rsidRPr="00E80F49" w14:paraId="40E986A6" w14:textId="77777777" w:rsidTr="007D18AF">
        <w:tc>
          <w:tcPr>
            <w:tcW w:w="1606" w:type="dxa"/>
            <w:shd w:val="clear" w:color="auto" w:fill="auto"/>
            <w:tcMar>
              <w:left w:w="45" w:type="dxa"/>
              <w:right w:w="45" w:type="dxa"/>
            </w:tcMar>
            <w:vAlign w:val="center"/>
          </w:tcPr>
          <w:p w14:paraId="48E30951" w14:textId="2DB9C27D" w:rsidR="004D450D" w:rsidRPr="00E80F49" w:rsidRDefault="004D450D" w:rsidP="004D450D">
            <w:pPr>
              <w:pStyle w:val="TAC"/>
            </w:pPr>
            <w:r>
              <w:rPr>
                <w:rFonts w:hint="eastAsia"/>
                <w:lang w:eastAsia="ja-JP"/>
              </w:rPr>
              <w:t>D</w:t>
            </w:r>
            <w:r>
              <w:rPr>
                <w:lang w:eastAsia="ja-JP"/>
              </w:rPr>
              <w:t>C_18A_n78A</w:t>
            </w:r>
          </w:p>
        </w:tc>
        <w:tc>
          <w:tcPr>
            <w:tcW w:w="3052" w:type="dxa"/>
            <w:shd w:val="clear" w:color="auto" w:fill="auto"/>
            <w:tcMar>
              <w:left w:w="45" w:type="dxa"/>
              <w:right w:w="45" w:type="dxa"/>
            </w:tcMar>
            <w:vAlign w:val="center"/>
          </w:tcPr>
          <w:p w14:paraId="48E93693" w14:textId="4A670309" w:rsidR="004D450D" w:rsidRPr="00E80F49" w:rsidRDefault="004D450D" w:rsidP="004D450D">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5DF908D" w14:textId="6CEC5100" w:rsidR="004D450D" w:rsidRPr="00E80F49" w:rsidRDefault="004D450D" w:rsidP="004D450D">
            <w:pPr>
              <w:pStyle w:val="TAC"/>
              <w:rPr>
                <w:rFonts w:cs="Arial"/>
                <w:color w:val="222222"/>
                <w:szCs w:val="18"/>
              </w:rPr>
            </w:pPr>
            <w:r>
              <w:rPr>
                <w:rFonts w:hint="eastAsia"/>
                <w:lang w:eastAsia="ja-JP"/>
              </w:rPr>
              <w:t>N</w:t>
            </w:r>
            <w:r>
              <w:rPr>
                <w:lang w:eastAsia="ja-JP"/>
              </w:rPr>
              <w:t>/A</w:t>
            </w:r>
          </w:p>
        </w:tc>
        <w:tc>
          <w:tcPr>
            <w:tcW w:w="1381" w:type="dxa"/>
            <w:shd w:val="clear" w:color="auto" w:fill="auto"/>
            <w:tcMar>
              <w:left w:w="45" w:type="dxa"/>
              <w:right w:w="45" w:type="dxa"/>
            </w:tcMar>
            <w:vAlign w:val="bottom"/>
          </w:tcPr>
          <w:p w14:paraId="5CB94152" w14:textId="40EC59F2" w:rsidR="004D450D" w:rsidRPr="00E80F49" w:rsidRDefault="004D450D" w:rsidP="00D44BD4">
            <w:pPr>
              <w:pStyle w:val="TAC"/>
              <w:rPr>
                <w:rFonts w:cs="Arial"/>
                <w:color w:val="222222"/>
                <w:szCs w:val="18"/>
              </w:rPr>
            </w:pPr>
            <w:r>
              <w:rPr>
                <w:rFonts w:hint="eastAsia"/>
                <w:lang w:eastAsia="ja-JP"/>
              </w:rPr>
              <w:t>N</w:t>
            </w:r>
            <w:r>
              <w:rPr>
                <w:lang w:eastAsia="ja-JP"/>
              </w:rPr>
              <w:t>E</w:t>
            </w:r>
          </w:p>
        </w:tc>
        <w:tc>
          <w:tcPr>
            <w:tcW w:w="3052" w:type="dxa"/>
            <w:shd w:val="clear" w:color="auto" w:fill="auto"/>
            <w:tcMar>
              <w:left w:w="45" w:type="dxa"/>
              <w:right w:w="45" w:type="dxa"/>
            </w:tcMar>
            <w:vAlign w:val="center"/>
          </w:tcPr>
          <w:p w14:paraId="4A0BC74C" w14:textId="464376F3" w:rsidR="004D450D" w:rsidRPr="00E80F49" w:rsidRDefault="004D450D" w:rsidP="004D450D">
            <w:pPr>
              <w:pStyle w:val="TAC"/>
              <w:rPr>
                <w:rFonts w:cs="Arial"/>
                <w:color w:val="222222"/>
                <w:szCs w:val="18"/>
              </w:rPr>
            </w:pPr>
            <w:r>
              <w:rPr>
                <w:rFonts w:hint="eastAsia"/>
                <w:lang w:eastAsia="ja-JP"/>
              </w:rPr>
              <w:t>R</w:t>
            </w:r>
            <w:r>
              <w:rPr>
                <w:lang w:eastAsia="ja-JP"/>
              </w:rPr>
              <w:t>AN5#97</w:t>
            </w:r>
          </w:p>
        </w:tc>
      </w:tr>
      <w:tr w:rsidR="004D450D" w:rsidRPr="00E80F49" w14:paraId="666FD4D6" w14:textId="77777777" w:rsidTr="007D18AF">
        <w:tc>
          <w:tcPr>
            <w:tcW w:w="1606" w:type="dxa"/>
            <w:shd w:val="clear" w:color="auto" w:fill="auto"/>
            <w:tcMar>
              <w:left w:w="45" w:type="dxa"/>
              <w:right w:w="45" w:type="dxa"/>
            </w:tcMar>
            <w:vAlign w:val="center"/>
          </w:tcPr>
          <w:p w14:paraId="393A184B" w14:textId="77777777" w:rsidR="004D450D" w:rsidRPr="00E80F49" w:rsidRDefault="004D450D" w:rsidP="004D450D">
            <w:pPr>
              <w:pStyle w:val="TAC"/>
            </w:pPr>
            <w:r w:rsidRPr="00E80F49">
              <w:t>DC_19A_n79A</w:t>
            </w:r>
          </w:p>
        </w:tc>
        <w:tc>
          <w:tcPr>
            <w:tcW w:w="3052" w:type="dxa"/>
            <w:shd w:val="clear" w:color="auto" w:fill="auto"/>
            <w:tcMar>
              <w:left w:w="45" w:type="dxa"/>
              <w:right w:w="45" w:type="dxa"/>
            </w:tcMar>
            <w:vAlign w:val="center"/>
          </w:tcPr>
          <w:p w14:paraId="04C2C1E7"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3E95676D" w14:textId="77777777" w:rsidR="004D450D" w:rsidRPr="00E80F49" w:rsidRDefault="004D450D" w:rsidP="004D450D">
            <w:pPr>
              <w:pStyle w:val="TAC"/>
            </w:pPr>
            <w:r w:rsidRPr="00E80F49">
              <w:t xml:space="preserve">19 (HM </w:t>
            </w:r>
            <w:r w:rsidRPr="00E80F49">
              <w:rPr>
                <w:rFonts w:cs="Arial"/>
                <w:lang w:eastAsia="ja-JP"/>
              </w:rPr>
              <w:t>|5*fB19DL-1*fB79|</w:t>
            </w:r>
            <w:r w:rsidRPr="00E80F49">
              <w:t>),</w:t>
            </w:r>
          </w:p>
        </w:tc>
        <w:tc>
          <w:tcPr>
            <w:tcW w:w="1381" w:type="dxa"/>
            <w:shd w:val="clear" w:color="auto" w:fill="auto"/>
            <w:tcMar>
              <w:left w:w="45" w:type="dxa"/>
              <w:right w:w="45" w:type="dxa"/>
            </w:tcMar>
            <w:vAlign w:val="bottom"/>
          </w:tcPr>
          <w:p w14:paraId="04AD9665" w14:textId="41BAE41B" w:rsidR="004D450D" w:rsidRPr="00E80F49" w:rsidRDefault="004D450D" w:rsidP="0059590A">
            <w:pPr>
              <w:pStyle w:val="TAC"/>
            </w:pPr>
            <w:r w:rsidRPr="00E80F49">
              <w:t>NE,</w:t>
            </w:r>
          </w:p>
          <w:p w14:paraId="126F5359" w14:textId="5CEEE561" w:rsidR="004D450D" w:rsidRPr="00E80F49" w:rsidRDefault="004D450D" w:rsidP="0059590A">
            <w:pPr>
              <w:pStyle w:val="TAC"/>
            </w:pPr>
            <w:r w:rsidRPr="00E80F49">
              <w:t>HM, HM avoid</w:t>
            </w:r>
          </w:p>
        </w:tc>
        <w:tc>
          <w:tcPr>
            <w:tcW w:w="3052" w:type="dxa"/>
            <w:shd w:val="clear" w:color="auto" w:fill="auto"/>
            <w:tcMar>
              <w:left w:w="45" w:type="dxa"/>
              <w:right w:w="45" w:type="dxa"/>
            </w:tcMar>
            <w:vAlign w:val="center"/>
          </w:tcPr>
          <w:p w14:paraId="53DD28B7" w14:textId="4A56E9AC" w:rsidR="004D450D" w:rsidRPr="00E80F49" w:rsidRDefault="004D450D" w:rsidP="004D450D">
            <w:pPr>
              <w:pStyle w:val="TAC"/>
            </w:pPr>
            <w:r w:rsidRPr="00E80F49">
              <w:t>RAN5#90-e</w:t>
            </w:r>
          </w:p>
        </w:tc>
      </w:tr>
      <w:tr w:rsidR="004D450D" w:rsidRPr="00E80F49" w14:paraId="2F407D56" w14:textId="77777777" w:rsidTr="007D18AF">
        <w:tc>
          <w:tcPr>
            <w:tcW w:w="1606" w:type="dxa"/>
            <w:shd w:val="clear" w:color="auto" w:fill="auto"/>
            <w:tcMar>
              <w:left w:w="45" w:type="dxa"/>
              <w:right w:w="45" w:type="dxa"/>
            </w:tcMar>
            <w:vAlign w:val="center"/>
          </w:tcPr>
          <w:p w14:paraId="5D4CD95D" w14:textId="77777777" w:rsidR="004D450D" w:rsidRPr="00E80F49" w:rsidRDefault="004D450D" w:rsidP="004D450D">
            <w:pPr>
              <w:pStyle w:val="TAC"/>
            </w:pPr>
            <w:r w:rsidRPr="00E80F49">
              <w:t>DC_20A_n1A</w:t>
            </w:r>
          </w:p>
        </w:tc>
        <w:tc>
          <w:tcPr>
            <w:tcW w:w="3052" w:type="dxa"/>
            <w:shd w:val="clear" w:color="auto" w:fill="auto"/>
            <w:tcMar>
              <w:left w:w="45" w:type="dxa"/>
              <w:right w:w="45" w:type="dxa"/>
            </w:tcMar>
            <w:vAlign w:val="center"/>
          </w:tcPr>
          <w:p w14:paraId="683BAE0F"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54915728" w14:textId="77777777" w:rsidR="004D450D" w:rsidRPr="00E80F49" w:rsidRDefault="004D450D" w:rsidP="004D450D">
            <w:pPr>
              <w:pStyle w:val="TAC"/>
            </w:pPr>
            <w:r w:rsidRPr="00E80F49">
              <w:t>N/A</w:t>
            </w:r>
          </w:p>
        </w:tc>
        <w:tc>
          <w:tcPr>
            <w:tcW w:w="1381" w:type="dxa"/>
            <w:shd w:val="clear" w:color="auto" w:fill="auto"/>
            <w:tcMar>
              <w:left w:w="45" w:type="dxa"/>
              <w:right w:w="45" w:type="dxa"/>
            </w:tcMar>
            <w:vAlign w:val="bottom"/>
          </w:tcPr>
          <w:p w14:paraId="66C96DF9" w14:textId="77777777" w:rsidR="004D450D" w:rsidRPr="00E80F49" w:rsidRDefault="004D450D" w:rsidP="004D450D">
            <w:pPr>
              <w:pStyle w:val="TAC"/>
            </w:pPr>
            <w:r w:rsidRPr="00E80F49">
              <w:t>NE</w:t>
            </w:r>
          </w:p>
        </w:tc>
        <w:tc>
          <w:tcPr>
            <w:tcW w:w="3052" w:type="dxa"/>
            <w:shd w:val="clear" w:color="auto" w:fill="auto"/>
            <w:tcMar>
              <w:left w:w="45" w:type="dxa"/>
              <w:right w:w="45" w:type="dxa"/>
            </w:tcMar>
            <w:vAlign w:val="center"/>
          </w:tcPr>
          <w:p w14:paraId="588CDE7E" w14:textId="034F53CA" w:rsidR="004D450D" w:rsidRPr="00E80F49" w:rsidRDefault="004D450D" w:rsidP="004D450D">
            <w:pPr>
              <w:pStyle w:val="TAC"/>
            </w:pPr>
            <w:r w:rsidRPr="00E80F49">
              <w:t>RAN5#90-e</w:t>
            </w:r>
          </w:p>
        </w:tc>
      </w:tr>
      <w:tr w:rsidR="004D450D" w:rsidRPr="00E80F49" w14:paraId="20BDC15D" w14:textId="77777777" w:rsidTr="007D18AF">
        <w:tc>
          <w:tcPr>
            <w:tcW w:w="1606" w:type="dxa"/>
            <w:shd w:val="clear" w:color="auto" w:fill="auto"/>
            <w:tcMar>
              <w:left w:w="45" w:type="dxa"/>
              <w:right w:w="45" w:type="dxa"/>
            </w:tcMar>
            <w:vAlign w:val="center"/>
          </w:tcPr>
          <w:p w14:paraId="581525DB" w14:textId="77777777" w:rsidR="004D450D" w:rsidRPr="00E80F49" w:rsidRDefault="004D450D" w:rsidP="004D450D">
            <w:pPr>
              <w:pStyle w:val="TAC"/>
            </w:pPr>
            <w:r w:rsidRPr="00E80F49">
              <w:t>DC_20A_n3A</w:t>
            </w:r>
          </w:p>
        </w:tc>
        <w:tc>
          <w:tcPr>
            <w:tcW w:w="3052" w:type="dxa"/>
            <w:shd w:val="clear" w:color="auto" w:fill="auto"/>
            <w:tcMar>
              <w:left w:w="45" w:type="dxa"/>
              <w:right w:w="45" w:type="dxa"/>
            </w:tcMar>
            <w:vAlign w:val="center"/>
          </w:tcPr>
          <w:p w14:paraId="3E5A25B0"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2364B6B1" w14:textId="77777777" w:rsidR="004D450D" w:rsidRPr="00E80F49" w:rsidRDefault="004D450D" w:rsidP="004D450D">
            <w:pPr>
              <w:pStyle w:val="TAC"/>
            </w:pPr>
            <w:r w:rsidRPr="00E80F49">
              <w:t>n3 (IMD4),</w:t>
            </w:r>
          </w:p>
          <w:p w14:paraId="69C17166" w14:textId="77777777" w:rsidR="004D450D" w:rsidRPr="00E80F49" w:rsidRDefault="004D450D" w:rsidP="004D450D">
            <w:pPr>
              <w:pStyle w:val="TAC"/>
            </w:pPr>
            <w:r w:rsidRPr="00E80F49">
              <w:t>20 (IMD4)</w:t>
            </w:r>
          </w:p>
        </w:tc>
        <w:tc>
          <w:tcPr>
            <w:tcW w:w="1381" w:type="dxa"/>
            <w:shd w:val="clear" w:color="auto" w:fill="auto"/>
            <w:tcMar>
              <w:left w:w="45" w:type="dxa"/>
              <w:right w:w="45" w:type="dxa"/>
            </w:tcMar>
            <w:vAlign w:val="bottom"/>
          </w:tcPr>
          <w:p w14:paraId="60B7A9D4" w14:textId="77777777" w:rsidR="004D450D" w:rsidRPr="00E80F49" w:rsidRDefault="004D450D" w:rsidP="004D450D">
            <w:pPr>
              <w:pStyle w:val="TAC"/>
              <w:rPr>
                <w:lang w:eastAsia="zh-CN"/>
              </w:rPr>
            </w:pPr>
            <w:r w:rsidRPr="00E80F49">
              <w:rPr>
                <w:lang w:eastAsia="zh-CN"/>
              </w:rPr>
              <w:t>NE</w:t>
            </w:r>
          </w:p>
          <w:p w14:paraId="4EFAD9BA" w14:textId="5532DAB2" w:rsidR="004D450D" w:rsidRPr="00E80F49" w:rsidRDefault="004D450D" w:rsidP="004D450D">
            <w:pPr>
              <w:pStyle w:val="TAC"/>
            </w:pPr>
            <w:r w:rsidRPr="00E80F49">
              <w:t>IMD4</w:t>
            </w:r>
          </w:p>
        </w:tc>
        <w:tc>
          <w:tcPr>
            <w:tcW w:w="3052" w:type="dxa"/>
            <w:shd w:val="clear" w:color="auto" w:fill="auto"/>
            <w:tcMar>
              <w:left w:w="45" w:type="dxa"/>
              <w:right w:w="45" w:type="dxa"/>
            </w:tcMar>
            <w:vAlign w:val="center"/>
          </w:tcPr>
          <w:p w14:paraId="087F8FD6" w14:textId="154E19DE" w:rsidR="004D450D" w:rsidRPr="00E80F49" w:rsidRDefault="004D450D" w:rsidP="004D450D">
            <w:pPr>
              <w:pStyle w:val="TAC"/>
            </w:pPr>
            <w:r w:rsidRPr="00E80F49">
              <w:t>RAN5#89-e</w:t>
            </w:r>
          </w:p>
        </w:tc>
      </w:tr>
      <w:tr w:rsidR="004D450D" w:rsidRPr="00E80F49" w14:paraId="7F173067" w14:textId="77777777" w:rsidTr="007D18AF">
        <w:tc>
          <w:tcPr>
            <w:tcW w:w="1606" w:type="dxa"/>
            <w:shd w:val="clear" w:color="auto" w:fill="auto"/>
            <w:tcMar>
              <w:left w:w="45" w:type="dxa"/>
              <w:right w:w="45" w:type="dxa"/>
            </w:tcMar>
            <w:vAlign w:val="center"/>
          </w:tcPr>
          <w:p w14:paraId="2EFE1C09" w14:textId="7C28B7E9" w:rsidR="004D450D" w:rsidRPr="00E80F49" w:rsidRDefault="004D450D" w:rsidP="004D450D">
            <w:pPr>
              <w:pStyle w:val="TAC"/>
            </w:pPr>
            <w:r w:rsidRPr="00E80F49">
              <w:t>DC_20A_n7A</w:t>
            </w:r>
          </w:p>
        </w:tc>
        <w:tc>
          <w:tcPr>
            <w:tcW w:w="3052" w:type="dxa"/>
            <w:shd w:val="clear" w:color="auto" w:fill="auto"/>
            <w:tcMar>
              <w:left w:w="45" w:type="dxa"/>
              <w:right w:w="45" w:type="dxa"/>
            </w:tcMar>
            <w:vAlign w:val="center"/>
          </w:tcPr>
          <w:p w14:paraId="65865D3C" w14:textId="41245D61" w:rsidR="004D450D" w:rsidRPr="00E80F49" w:rsidRDefault="004D450D" w:rsidP="004D450D">
            <w:pPr>
              <w:pStyle w:val="TAC"/>
            </w:pPr>
            <w:r w:rsidRPr="00E80F49">
              <w:rPr>
                <w:lang w:eastAsia="ja-JP"/>
              </w:rPr>
              <w:t>DC_20_n7</w:t>
            </w:r>
          </w:p>
        </w:tc>
        <w:tc>
          <w:tcPr>
            <w:tcW w:w="1302" w:type="dxa"/>
            <w:shd w:val="clear" w:color="auto" w:fill="auto"/>
            <w:tcMar>
              <w:left w:w="45" w:type="dxa"/>
              <w:right w:w="45" w:type="dxa"/>
            </w:tcMar>
            <w:vAlign w:val="center"/>
          </w:tcPr>
          <w:p w14:paraId="6EB3AA13" w14:textId="2B1F3645" w:rsidR="004D450D" w:rsidRPr="00E80F49" w:rsidRDefault="004D450D" w:rsidP="004D450D">
            <w:pPr>
              <w:pStyle w:val="TAC"/>
            </w:pPr>
            <w:r w:rsidRPr="00E80F49">
              <w:t>20 (IMD3)</w:t>
            </w:r>
          </w:p>
        </w:tc>
        <w:tc>
          <w:tcPr>
            <w:tcW w:w="1381" w:type="dxa"/>
            <w:shd w:val="clear" w:color="auto" w:fill="auto"/>
            <w:tcMar>
              <w:left w:w="45" w:type="dxa"/>
              <w:right w:w="45" w:type="dxa"/>
            </w:tcMar>
            <w:vAlign w:val="bottom"/>
          </w:tcPr>
          <w:p w14:paraId="6771BB59" w14:textId="77777777" w:rsidR="004D450D" w:rsidRPr="00E80F49" w:rsidRDefault="004D450D" w:rsidP="004D450D">
            <w:pPr>
              <w:pStyle w:val="TAC"/>
              <w:rPr>
                <w:lang w:eastAsia="zh-CN"/>
              </w:rPr>
            </w:pPr>
            <w:r w:rsidRPr="00E80F49">
              <w:rPr>
                <w:lang w:eastAsia="zh-CN"/>
              </w:rPr>
              <w:t>NE</w:t>
            </w:r>
          </w:p>
          <w:p w14:paraId="7D908E97" w14:textId="112D2DB6" w:rsidR="004D450D" w:rsidRPr="00E80F49" w:rsidRDefault="004D450D" w:rsidP="004D450D">
            <w:pPr>
              <w:pStyle w:val="TAC"/>
              <w:rPr>
                <w:lang w:eastAsia="zh-CN"/>
              </w:rPr>
            </w:pPr>
            <w:r w:rsidRPr="00E80F49">
              <w:t>IMD3</w:t>
            </w:r>
          </w:p>
        </w:tc>
        <w:tc>
          <w:tcPr>
            <w:tcW w:w="3052" w:type="dxa"/>
            <w:shd w:val="clear" w:color="auto" w:fill="auto"/>
            <w:tcMar>
              <w:left w:w="45" w:type="dxa"/>
              <w:right w:w="45" w:type="dxa"/>
            </w:tcMar>
            <w:vAlign w:val="center"/>
          </w:tcPr>
          <w:p w14:paraId="2DBB2214" w14:textId="704316F1" w:rsidR="004D450D" w:rsidRPr="00E80F49" w:rsidRDefault="004D450D" w:rsidP="004D450D">
            <w:pPr>
              <w:pStyle w:val="TAC"/>
            </w:pPr>
            <w:r w:rsidRPr="00E80F49">
              <w:t>RAN5#94-e</w:t>
            </w:r>
          </w:p>
        </w:tc>
      </w:tr>
      <w:tr w:rsidR="004D450D" w:rsidRPr="00E80F49" w14:paraId="0EFE288F" w14:textId="77777777" w:rsidTr="007D18AF">
        <w:tc>
          <w:tcPr>
            <w:tcW w:w="1606" w:type="dxa"/>
            <w:shd w:val="clear" w:color="auto" w:fill="auto"/>
            <w:tcMar>
              <w:left w:w="45" w:type="dxa"/>
              <w:right w:w="45" w:type="dxa"/>
            </w:tcMar>
            <w:vAlign w:val="center"/>
          </w:tcPr>
          <w:p w14:paraId="139D1A81" w14:textId="490AAFDD" w:rsidR="004D450D" w:rsidRPr="00E80F49" w:rsidRDefault="004D450D" w:rsidP="004D450D">
            <w:pPr>
              <w:pStyle w:val="TAC"/>
            </w:pPr>
            <w:r w:rsidRPr="00E80F49">
              <w:t>DC_20A_n8A</w:t>
            </w:r>
          </w:p>
        </w:tc>
        <w:tc>
          <w:tcPr>
            <w:tcW w:w="3052" w:type="dxa"/>
            <w:shd w:val="clear" w:color="auto" w:fill="auto"/>
            <w:tcMar>
              <w:left w:w="45" w:type="dxa"/>
              <w:right w:w="45" w:type="dxa"/>
            </w:tcMar>
            <w:vAlign w:val="center"/>
          </w:tcPr>
          <w:p w14:paraId="0D0E93E5" w14:textId="3A0991A5" w:rsidR="004D450D" w:rsidRPr="00E80F49" w:rsidRDefault="004D450D" w:rsidP="004D450D">
            <w:pPr>
              <w:pStyle w:val="TAC"/>
              <w:rPr>
                <w:lang w:eastAsia="ja-JP"/>
              </w:rPr>
            </w:pPr>
            <w:r w:rsidRPr="00E80F49">
              <w:rPr>
                <w:lang w:eastAsia="ja-JP"/>
              </w:rPr>
              <w:t>DC_20_n8</w:t>
            </w:r>
          </w:p>
        </w:tc>
        <w:tc>
          <w:tcPr>
            <w:tcW w:w="1302" w:type="dxa"/>
            <w:shd w:val="clear" w:color="auto" w:fill="auto"/>
            <w:tcMar>
              <w:left w:w="45" w:type="dxa"/>
              <w:right w:w="45" w:type="dxa"/>
            </w:tcMar>
            <w:vAlign w:val="bottom"/>
          </w:tcPr>
          <w:p w14:paraId="1C25310C" w14:textId="77777777" w:rsidR="004D450D" w:rsidRPr="00E80F49" w:rsidRDefault="004D450D" w:rsidP="004D450D">
            <w:pPr>
              <w:keepNext/>
              <w:keepLines/>
              <w:spacing w:after="0"/>
              <w:jc w:val="center"/>
              <w:rPr>
                <w:rFonts w:ascii="Arial" w:hAnsi="Arial"/>
                <w:sz w:val="18"/>
              </w:rPr>
            </w:pPr>
            <w:r w:rsidRPr="00E80F49">
              <w:rPr>
                <w:rFonts w:ascii="Arial" w:hAnsi="Arial"/>
                <w:sz w:val="18"/>
              </w:rPr>
              <w:t>20 (IMD3)</w:t>
            </w:r>
          </w:p>
          <w:p w14:paraId="034C612E" w14:textId="59D7657C" w:rsidR="004D450D" w:rsidRPr="00E80F49" w:rsidRDefault="004D450D" w:rsidP="004D450D">
            <w:pPr>
              <w:pStyle w:val="TAC"/>
            </w:pPr>
            <w:r w:rsidRPr="00E80F49">
              <w:t>n8 (IMD3)</w:t>
            </w:r>
          </w:p>
        </w:tc>
        <w:tc>
          <w:tcPr>
            <w:tcW w:w="1381" w:type="dxa"/>
            <w:shd w:val="clear" w:color="auto" w:fill="auto"/>
            <w:tcMar>
              <w:left w:w="45" w:type="dxa"/>
              <w:right w:w="45" w:type="dxa"/>
            </w:tcMar>
            <w:vAlign w:val="bottom"/>
          </w:tcPr>
          <w:p w14:paraId="375D34DE" w14:textId="77777777" w:rsidR="004D450D" w:rsidRPr="00E80F49" w:rsidRDefault="004D450D" w:rsidP="004D450D">
            <w:pPr>
              <w:pStyle w:val="TAC"/>
              <w:rPr>
                <w:lang w:eastAsia="zh-CN"/>
              </w:rPr>
            </w:pPr>
            <w:r w:rsidRPr="00E80F49">
              <w:rPr>
                <w:lang w:eastAsia="zh-CN"/>
              </w:rPr>
              <w:t>NE</w:t>
            </w:r>
          </w:p>
          <w:p w14:paraId="2438E2E7" w14:textId="0DC1F4EE" w:rsidR="004D450D" w:rsidRPr="00E80F49" w:rsidRDefault="004D450D" w:rsidP="004D450D">
            <w:pPr>
              <w:pStyle w:val="TAC"/>
              <w:rPr>
                <w:lang w:eastAsia="zh-CN"/>
              </w:rPr>
            </w:pPr>
            <w:r w:rsidRPr="00E80F49">
              <w:t>IMD3</w:t>
            </w:r>
          </w:p>
        </w:tc>
        <w:tc>
          <w:tcPr>
            <w:tcW w:w="3052" w:type="dxa"/>
            <w:shd w:val="clear" w:color="auto" w:fill="auto"/>
            <w:tcMar>
              <w:left w:w="45" w:type="dxa"/>
              <w:right w:w="45" w:type="dxa"/>
            </w:tcMar>
            <w:vAlign w:val="center"/>
          </w:tcPr>
          <w:p w14:paraId="35656C72" w14:textId="58D3FC5B" w:rsidR="004D450D" w:rsidRPr="00E80F49" w:rsidRDefault="004D450D" w:rsidP="004D450D">
            <w:pPr>
              <w:pStyle w:val="TAC"/>
            </w:pPr>
            <w:r w:rsidRPr="00E80F49">
              <w:t>RAN5#95-e</w:t>
            </w:r>
          </w:p>
        </w:tc>
      </w:tr>
      <w:tr w:rsidR="004D450D" w:rsidRPr="00E80F49" w14:paraId="088B42DB" w14:textId="77777777" w:rsidTr="007D18AF">
        <w:tc>
          <w:tcPr>
            <w:tcW w:w="1606" w:type="dxa"/>
            <w:shd w:val="clear" w:color="auto" w:fill="auto"/>
            <w:tcMar>
              <w:left w:w="45" w:type="dxa"/>
              <w:right w:w="45" w:type="dxa"/>
            </w:tcMar>
            <w:vAlign w:val="center"/>
          </w:tcPr>
          <w:p w14:paraId="2AAFBE3D" w14:textId="77777777" w:rsidR="004D450D" w:rsidRPr="00E80F49" w:rsidRDefault="004D450D" w:rsidP="004D450D">
            <w:pPr>
              <w:pStyle w:val="TAC"/>
            </w:pPr>
            <w:r w:rsidRPr="00E80F49">
              <w:t>DC_20A_n78A</w:t>
            </w:r>
          </w:p>
        </w:tc>
        <w:tc>
          <w:tcPr>
            <w:tcW w:w="3052" w:type="dxa"/>
            <w:shd w:val="clear" w:color="auto" w:fill="auto"/>
            <w:tcMar>
              <w:left w:w="45" w:type="dxa"/>
              <w:right w:w="45" w:type="dxa"/>
            </w:tcMar>
            <w:vAlign w:val="center"/>
          </w:tcPr>
          <w:p w14:paraId="3321FF81"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3A53CD6F" w14:textId="77777777" w:rsidR="004D450D" w:rsidRPr="00E80F49" w:rsidRDefault="004D450D" w:rsidP="004D450D">
            <w:pPr>
              <w:pStyle w:val="TAC"/>
            </w:pPr>
            <w:r w:rsidRPr="00E80F49">
              <w:t>20 (IMD4),</w:t>
            </w:r>
          </w:p>
          <w:p w14:paraId="3BFCDF6F" w14:textId="1AFCCD7C" w:rsidR="004D450D" w:rsidRPr="00E80F49" w:rsidRDefault="004D450D" w:rsidP="004D450D">
            <w:pPr>
              <w:pStyle w:val="TAC"/>
            </w:pPr>
            <w:r w:rsidRPr="00E80F49">
              <w:t>n78 (HD)</w:t>
            </w:r>
          </w:p>
        </w:tc>
        <w:tc>
          <w:tcPr>
            <w:tcW w:w="1381" w:type="dxa"/>
            <w:shd w:val="clear" w:color="auto" w:fill="auto"/>
            <w:tcMar>
              <w:left w:w="45" w:type="dxa"/>
              <w:right w:w="45" w:type="dxa"/>
            </w:tcMar>
            <w:vAlign w:val="bottom"/>
          </w:tcPr>
          <w:p w14:paraId="64BFDF0D" w14:textId="77777777" w:rsidR="004D450D" w:rsidRPr="00E80F49" w:rsidRDefault="004D450D" w:rsidP="004D450D">
            <w:pPr>
              <w:pStyle w:val="TAC"/>
              <w:rPr>
                <w:lang w:eastAsia="zh-CN"/>
              </w:rPr>
            </w:pPr>
            <w:r w:rsidRPr="00E80F49">
              <w:rPr>
                <w:lang w:eastAsia="zh-CN"/>
              </w:rPr>
              <w:t>NE</w:t>
            </w:r>
          </w:p>
          <w:p w14:paraId="6F14836E" w14:textId="6F63DA52" w:rsidR="004D450D" w:rsidRPr="00E80F49" w:rsidRDefault="004D450D" w:rsidP="004D450D">
            <w:pPr>
              <w:pStyle w:val="TAC"/>
            </w:pPr>
            <w:r w:rsidRPr="00E80F49">
              <w:t>IMD4,</w:t>
            </w:r>
          </w:p>
          <w:p w14:paraId="01031890" w14:textId="733A49C2" w:rsidR="004D450D" w:rsidRPr="00E80F49" w:rsidRDefault="004D450D" w:rsidP="004D450D">
            <w:pPr>
              <w:pStyle w:val="TAC"/>
            </w:pPr>
            <w:r w:rsidRPr="00E80F49">
              <w:t>HD, HD avoid</w:t>
            </w:r>
          </w:p>
        </w:tc>
        <w:tc>
          <w:tcPr>
            <w:tcW w:w="3052" w:type="dxa"/>
            <w:shd w:val="clear" w:color="auto" w:fill="auto"/>
            <w:tcMar>
              <w:left w:w="45" w:type="dxa"/>
              <w:right w:w="45" w:type="dxa"/>
            </w:tcMar>
            <w:vAlign w:val="center"/>
          </w:tcPr>
          <w:p w14:paraId="6ED1FAB1" w14:textId="578522F9" w:rsidR="004D450D" w:rsidRPr="00E80F49" w:rsidRDefault="004D450D" w:rsidP="004D450D">
            <w:pPr>
              <w:pStyle w:val="TAC"/>
            </w:pPr>
            <w:r w:rsidRPr="00E80F49">
              <w:t>RAN5#88-e</w:t>
            </w:r>
          </w:p>
        </w:tc>
      </w:tr>
      <w:tr w:rsidR="004D450D" w:rsidRPr="00E80F49" w14:paraId="3BBA358D" w14:textId="77777777" w:rsidTr="007D18AF">
        <w:tc>
          <w:tcPr>
            <w:tcW w:w="1606" w:type="dxa"/>
            <w:shd w:val="clear" w:color="auto" w:fill="auto"/>
            <w:tcMar>
              <w:left w:w="45" w:type="dxa"/>
              <w:right w:w="45" w:type="dxa"/>
            </w:tcMar>
            <w:vAlign w:val="center"/>
          </w:tcPr>
          <w:p w14:paraId="03210C5C" w14:textId="208D227F" w:rsidR="004D450D" w:rsidRPr="00E80F49" w:rsidRDefault="004D450D" w:rsidP="004D450D">
            <w:pPr>
              <w:pStyle w:val="TAC"/>
            </w:pPr>
            <w:r>
              <w:t>DC_21A_n79A</w:t>
            </w:r>
          </w:p>
        </w:tc>
        <w:tc>
          <w:tcPr>
            <w:tcW w:w="3052" w:type="dxa"/>
            <w:shd w:val="clear" w:color="auto" w:fill="auto"/>
            <w:tcMar>
              <w:left w:w="45" w:type="dxa"/>
              <w:right w:w="45" w:type="dxa"/>
            </w:tcMar>
            <w:vAlign w:val="center"/>
          </w:tcPr>
          <w:p w14:paraId="25E3CD10" w14:textId="61711DDA" w:rsidR="004D450D" w:rsidRPr="00E80F49" w:rsidRDefault="004D450D" w:rsidP="004D450D">
            <w:pPr>
              <w:pStyle w:val="TAC"/>
            </w:pPr>
            <w:r>
              <w:t>No</w:t>
            </w:r>
          </w:p>
        </w:tc>
        <w:tc>
          <w:tcPr>
            <w:tcW w:w="1302" w:type="dxa"/>
            <w:shd w:val="clear" w:color="auto" w:fill="auto"/>
            <w:tcMar>
              <w:left w:w="45" w:type="dxa"/>
              <w:right w:w="45" w:type="dxa"/>
            </w:tcMar>
            <w:vAlign w:val="bottom"/>
          </w:tcPr>
          <w:p w14:paraId="4B932B7B" w14:textId="77777777" w:rsidR="004D450D" w:rsidRDefault="004D450D" w:rsidP="004D450D">
            <w:pPr>
              <w:pStyle w:val="TAC"/>
            </w:pPr>
            <w:r>
              <w:t>B21 HM</w:t>
            </w:r>
          </w:p>
          <w:p w14:paraId="2F3EACA9" w14:textId="67F7EE1D" w:rsidR="004D450D" w:rsidRPr="00E80F49" w:rsidRDefault="004D450D" w:rsidP="004D450D">
            <w:pPr>
              <w:pStyle w:val="TAC"/>
            </w:pPr>
            <w:r>
              <w:t>B21 IMD3</w:t>
            </w:r>
          </w:p>
        </w:tc>
        <w:tc>
          <w:tcPr>
            <w:tcW w:w="1381" w:type="dxa"/>
            <w:shd w:val="clear" w:color="auto" w:fill="auto"/>
            <w:tcMar>
              <w:left w:w="45" w:type="dxa"/>
              <w:right w:w="45" w:type="dxa"/>
            </w:tcMar>
            <w:vAlign w:val="bottom"/>
          </w:tcPr>
          <w:p w14:paraId="2D76C5F9" w14:textId="77777777" w:rsidR="004D450D" w:rsidRDefault="004D450D" w:rsidP="004D450D">
            <w:pPr>
              <w:pStyle w:val="TAC"/>
              <w:rPr>
                <w:lang w:eastAsia="zh-CN"/>
              </w:rPr>
            </w:pPr>
            <w:r>
              <w:rPr>
                <w:lang w:eastAsia="zh-CN"/>
              </w:rPr>
              <w:t>NE</w:t>
            </w:r>
          </w:p>
          <w:p w14:paraId="4095A977" w14:textId="717730B3" w:rsidR="004D450D" w:rsidRDefault="004D450D" w:rsidP="004D450D">
            <w:pPr>
              <w:pStyle w:val="TAC"/>
            </w:pPr>
            <w:r>
              <w:t>HM, H</w:t>
            </w:r>
            <w:r w:rsidR="0059590A" w:rsidRPr="0059590A">
              <w:t>M</w:t>
            </w:r>
            <w:r>
              <w:t xml:space="preserve"> avoid</w:t>
            </w:r>
          </w:p>
          <w:p w14:paraId="12729707" w14:textId="48930310" w:rsidR="004D450D" w:rsidRPr="00E80F49" w:rsidRDefault="004D450D" w:rsidP="004D450D">
            <w:pPr>
              <w:pStyle w:val="TAC"/>
              <w:rPr>
                <w:lang w:eastAsia="zh-CN"/>
              </w:rPr>
            </w:pPr>
            <w:r>
              <w:t>IMD3</w:t>
            </w:r>
          </w:p>
        </w:tc>
        <w:tc>
          <w:tcPr>
            <w:tcW w:w="3052" w:type="dxa"/>
            <w:shd w:val="clear" w:color="auto" w:fill="auto"/>
            <w:tcMar>
              <w:left w:w="45" w:type="dxa"/>
              <w:right w:w="45" w:type="dxa"/>
            </w:tcMar>
            <w:vAlign w:val="center"/>
          </w:tcPr>
          <w:p w14:paraId="5118B3E5" w14:textId="4AE94591" w:rsidR="004D450D" w:rsidRPr="00E80F49" w:rsidDel="00AD5E0E" w:rsidRDefault="004D450D" w:rsidP="004D450D">
            <w:pPr>
              <w:pStyle w:val="TAC"/>
            </w:pPr>
            <w:r>
              <w:t>Added at RAN5#96-e</w:t>
            </w:r>
          </w:p>
        </w:tc>
      </w:tr>
      <w:tr w:rsidR="004D450D" w:rsidRPr="00E80F49" w14:paraId="2FE3E856" w14:textId="77777777" w:rsidTr="007D18AF">
        <w:tc>
          <w:tcPr>
            <w:tcW w:w="1606" w:type="dxa"/>
            <w:shd w:val="clear" w:color="auto" w:fill="auto"/>
            <w:tcMar>
              <w:left w:w="45" w:type="dxa"/>
              <w:right w:w="45" w:type="dxa"/>
            </w:tcMar>
            <w:vAlign w:val="center"/>
          </w:tcPr>
          <w:p w14:paraId="2154C2D5" w14:textId="77777777" w:rsidR="004D450D" w:rsidRPr="00E80F49" w:rsidRDefault="004D450D" w:rsidP="004D450D">
            <w:pPr>
              <w:pStyle w:val="TAC"/>
            </w:pPr>
            <w:r w:rsidRPr="00E80F49">
              <w:rPr>
                <w:lang w:eastAsia="en-US"/>
              </w:rPr>
              <w:t>DC_25A_n41A</w:t>
            </w:r>
          </w:p>
        </w:tc>
        <w:tc>
          <w:tcPr>
            <w:tcW w:w="3052" w:type="dxa"/>
            <w:shd w:val="clear" w:color="auto" w:fill="auto"/>
            <w:tcMar>
              <w:left w:w="45" w:type="dxa"/>
              <w:right w:w="45" w:type="dxa"/>
            </w:tcMar>
            <w:vAlign w:val="center"/>
          </w:tcPr>
          <w:p w14:paraId="4BC32D89"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19B6B78A" w14:textId="160F6FAD" w:rsidR="004D450D" w:rsidRPr="00E80F49" w:rsidRDefault="00DC4534" w:rsidP="004D450D">
            <w:pPr>
              <w:pStyle w:val="TAC"/>
            </w:pPr>
            <w:r w:rsidRPr="00DC4534">
              <w:t>B25</w:t>
            </w:r>
          </w:p>
        </w:tc>
        <w:tc>
          <w:tcPr>
            <w:tcW w:w="1381" w:type="dxa"/>
            <w:shd w:val="clear" w:color="auto" w:fill="auto"/>
            <w:tcMar>
              <w:left w:w="45" w:type="dxa"/>
              <w:right w:w="45" w:type="dxa"/>
            </w:tcMar>
            <w:vAlign w:val="bottom"/>
          </w:tcPr>
          <w:p w14:paraId="11ABE9A6" w14:textId="26FC3BE2" w:rsidR="004D450D" w:rsidRPr="00E80F49" w:rsidRDefault="00DC4534" w:rsidP="004D450D">
            <w:pPr>
              <w:pStyle w:val="TAC"/>
            </w:pPr>
            <w:r w:rsidRPr="00DC4534">
              <w:t>CBI</w:t>
            </w:r>
          </w:p>
        </w:tc>
        <w:tc>
          <w:tcPr>
            <w:tcW w:w="3052" w:type="dxa"/>
            <w:shd w:val="clear" w:color="auto" w:fill="auto"/>
            <w:tcMar>
              <w:left w:w="45" w:type="dxa"/>
              <w:right w:w="45" w:type="dxa"/>
            </w:tcMar>
            <w:vAlign w:val="center"/>
          </w:tcPr>
          <w:p w14:paraId="0B2F47D8" w14:textId="6F2DBC52" w:rsidR="004D450D" w:rsidRPr="00E80F49" w:rsidRDefault="004D450D" w:rsidP="004D450D">
            <w:pPr>
              <w:pStyle w:val="TAC"/>
            </w:pPr>
            <w:r w:rsidRPr="00E80F49">
              <w:t>RAN5#9</w:t>
            </w:r>
            <w:r w:rsidR="00DC4534" w:rsidRPr="00DC4534">
              <w:t>8</w:t>
            </w:r>
          </w:p>
        </w:tc>
      </w:tr>
      <w:tr w:rsidR="004D450D" w:rsidRPr="00E80F49" w14:paraId="7362D39B" w14:textId="77777777" w:rsidTr="007D18AF">
        <w:tc>
          <w:tcPr>
            <w:tcW w:w="1606" w:type="dxa"/>
            <w:shd w:val="clear" w:color="auto" w:fill="auto"/>
            <w:tcMar>
              <w:left w:w="45" w:type="dxa"/>
              <w:right w:w="45" w:type="dxa"/>
            </w:tcMar>
            <w:vAlign w:val="center"/>
          </w:tcPr>
          <w:p w14:paraId="79314D4C" w14:textId="53382DCE" w:rsidR="004D450D" w:rsidRPr="00E80F49" w:rsidRDefault="004D450D" w:rsidP="004D450D">
            <w:pPr>
              <w:pStyle w:val="TAC"/>
              <w:rPr>
                <w:lang w:eastAsia="en-US"/>
              </w:rPr>
            </w:pPr>
            <w:r w:rsidRPr="00E80F49">
              <w:t>DC_26A_n41A</w:t>
            </w:r>
          </w:p>
        </w:tc>
        <w:tc>
          <w:tcPr>
            <w:tcW w:w="3052" w:type="dxa"/>
            <w:shd w:val="clear" w:color="auto" w:fill="auto"/>
            <w:tcMar>
              <w:left w:w="45" w:type="dxa"/>
              <w:right w:w="45" w:type="dxa"/>
            </w:tcMar>
            <w:vAlign w:val="center"/>
          </w:tcPr>
          <w:p w14:paraId="736F5684" w14:textId="2D42131A"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5AE38910"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n41 (HD3),</w:t>
            </w:r>
          </w:p>
          <w:p w14:paraId="1156F42D" w14:textId="660E02A0" w:rsidR="004D450D" w:rsidRPr="00E80F49" w:rsidRDefault="004D450D" w:rsidP="004D450D">
            <w:pPr>
              <w:pStyle w:val="TAC"/>
            </w:pPr>
            <w:r w:rsidRPr="00E80F49">
              <w:t>26 (IMD3)</w:t>
            </w:r>
          </w:p>
        </w:tc>
        <w:tc>
          <w:tcPr>
            <w:tcW w:w="1381" w:type="dxa"/>
            <w:shd w:val="clear" w:color="auto" w:fill="auto"/>
            <w:tcMar>
              <w:left w:w="45" w:type="dxa"/>
              <w:right w:w="45" w:type="dxa"/>
            </w:tcMar>
            <w:vAlign w:val="center"/>
          </w:tcPr>
          <w:p w14:paraId="4287AFD5"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p w14:paraId="6A7153F2"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HD, HD avoid</w:t>
            </w:r>
          </w:p>
          <w:p w14:paraId="4FE21D51" w14:textId="18AE5564" w:rsidR="004D450D" w:rsidRPr="00E80F49" w:rsidRDefault="004D450D" w:rsidP="004D450D">
            <w:pPr>
              <w:pStyle w:val="TAC"/>
            </w:pPr>
            <w:r w:rsidRPr="00E80F49">
              <w:t>IMD</w:t>
            </w:r>
          </w:p>
        </w:tc>
        <w:tc>
          <w:tcPr>
            <w:tcW w:w="3052" w:type="dxa"/>
            <w:shd w:val="clear" w:color="auto" w:fill="auto"/>
            <w:tcMar>
              <w:left w:w="45" w:type="dxa"/>
              <w:right w:w="45" w:type="dxa"/>
            </w:tcMar>
            <w:vAlign w:val="center"/>
          </w:tcPr>
          <w:p w14:paraId="308B8465" w14:textId="4E2C4969" w:rsidR="004D450D" w:rsidRPr="00E80F49" w:rsidRDefault="004D450D" w:rsidP="004D450D">
            <w:pPr>
              <w:pStyle w:val="TAC"/>
            </w:pPr>
            <w:r w:rsidRPr="00E80F49">
              <w:t>RAN5#92-e</w:t>
            </w:r>
          </w:p>
        </w:tc>
      </w:tr>
      <w:tr w:rsidR="004D450D" w:rsidRPr="00E80F49" w14:paraId="6EA3B97A" w14:textId="77777777" w:rsidTr="007D18AF">
        <w:tc>
          <w:tcPr>
            <w:tcW w:w="1606" w:type="dxa"/>
            <w:shd w:val="clear" w:color="auto" w:fill="auto"/>
            <w:tcMar>
              <w:left w:w="45" w:type="dxa"/>
              <w:right w:w="45" w:type="dxa"/>
            </w:tcMar>
            <w:vAlign w:val="center"/>
          </w:tcPr>
          <w:p w14:paraId="0432EDB6" w14:textId="1179D924" w:rsidR="004D450D" w:rsidRPr="00E80F49" w:rsidRDefault="004D450D" w:rsidP="004D450D">
            <w:pPr>
              <w:pStyle w:val="TAC"/>
              <w:rPr>
                <w:lang w:eastAsia="en-US"/>
              </w:rPr>
            </w:pPr>
            <w:r w:rsidRPr="00E80F49">
              <w:t>DC_26A_n77A</w:t>
            </w:r>
          </w:p>
        </w:tc>
        <w:tc>
          <w:tcPr>
            <w:tcW w:w="3052" w:type="dxa"/>
            <w:shd w:val="clear" w:color="auto" w:fill="auto"/>
            <w:tcMar>
              <w:left w:w="45" w:type="dxa"/>
              <w:right w:w="45" w:type="dxa"/>
            </w:tcMar>
            <w:vAlign w:val="center"/>
          </w:tcPr>
          <w:p w14:paraId="30D619A3" w14:textId="0A8BE876"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3461BB0E"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n77 (HD4),</w:t>
            </w:r>
          </w:p>
          <w:p w14:paraId="20A256BC" w14:textId="2451C6CE" w:rsidR="004D450D" w:rsidRPr="00E80F49" w:rsidRDefault="004D450D" w:rsidP="004D450D">
            <w:pPr>
              <w:pStyle w:val="TAC"/>
            </w:pPr>
            <w:r w:rsidRPr="00E80F49">
              <w:t>26 (IMD4)</w:t>
            </w:r>
          </w:p>
        </w:tc>
        <w:tc>
          <w:tcPr>
            <w:tcW w:w="1381" w:type="dxa"/>
            <w:shd w:val="clear" w:color="auto" w:fill="auto"/>
            <w:tcMar>
              <w:left w:w="45" w:type="dxa"/>
              <w:right w:w="45" w:type="dxa"/>
            </w:tcMar>
            <w:vAlign w:val="center"/>
          </w:tcPr>
          <w:p w14:paraId="70448195"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p w14:paraId="0F2C2C8A"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HD, HD avoid</w:t>
            </w:r>
          </w:p>
          <w:p w14:paraId="0EE63FF1" w14:textId="2CB563E7" w:rsidR="004D450D" w:rsidRPr="00E80F49" w:rsidRDefault="004D450D" w:rsidP="004D450D">
            <w:pPr>
              <w:pStyle w:val="TAC"/>
            </w:pPr>
            <w:r w:rsidRPr="00E80F49">
              <w:t>IMD</w:t>
            </w:r>
          </w:p>
        </w:tc>
        <w:tc>
          <w:tcPr>
            <w:tcW w:w="3052" w:type="dxa"/>
            <w:shd w:val="clear" w:color="auto" w:fill="auto"/>
            <w:tcMar>
              <w:left w:w="45" w:type="dxa"/>
              <w:right w:w="45" w:type="dxa"/>
            </w:tcMar>
            <w:vAlign w:val="center"/>
          </w:tcPr>
          <w:p w14:paraId="322FCBA1" w14:textId="14091EA8" w:rsidR="004D450D" w:rsidRPr="00E80F49" w:rsidRDefault="004D450D" w:rsidP="004D450D">
            <w:pPr>
              <w:pStyle w:val="TAC"/>
            </w:pPr>
            <w:r w:rsidRPr="00E80F49">
              <w:t>RAN5#92-e</w:t>
            </w:r>
          </w:p>
        </w:tc>
      </w:tr>
      <w:tr w:rsidR="004D450D" w:rsidRPr="00E80F49" w14:paraId="6A50948D" w14:textId="77777777" w:rsidTr="007D18AF">
        <w:tc>
          <w:tcPr>
            <w:tcW w:w="1606" w:type="dxa"/>
            <w:shd w:val="clear" w:color="auto" w:fill="auto"/>
            <w:tcMar>
              <w:left w:w="45" w:type="dxa"/>
              <w:right w:w="45" w:type="dxa"/>
            </w:tcMar>
            <w:vAlign w:val="center"/>
          </w:tcPr>
          <w:p w14:paraId="72103BC4" w14:textId="68D5F72C" w:rsidR="004D450D" w:rsidRPr="00E80F49" w:rsidRDefault="004D450D" w:rsidP="004D450D">
            <w:pPr>
              <w:pStyle w:val="TAC"/>
              <w:rPr>
                <w:lang w:eastAsia="en-US"/>
              </w:rPr>
            </w:pPr>
            <w:r w:rsidRPr="00E80F49">
              <w:t>DC_26A_n78A</w:t>
            </w:r>
          </w:p>
        </w:tc>
        <w:tc>
          <w:tcPr>
            <w:tcW w:w="3052" w:type="dxa"/>
            <w:shd w:val="clear" w:color="auto" w:fill="auto"/>
            <w:tcMar>
              <w:left w:w="45" w:type="dxa"/>
              <w:right w:w="45" w:type="dxa"/>
            </w:tcMar>
            <w:vAlign w:val="center"/>
          </w:tcPr>
          <w:p w14:paraId="73D1D033" w14:textId="737840AD"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67562A0D"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n78 (HD4),</w:t>
            </w:r>
          </w:p>
          <w:p w14:paraId="532D3A6C" w14:textId="6F9822A4" w:rsidR="004D450D" w:rsidRPr="00E80F49" w:rsidRDefault="004D450D" w:rsidP="004D450D">
            <w:pPr>
              <w:pStyle w:val="TAC"/>
            </w:pPr>
            <w:r w:rsidRPr="00E80F49">
              <w:t>26 (IMD4)</w:t>
            </w:r>
          </w:p>
        </w:tc>
        <w:tc>
          <w:tcPr>
            <w:tcW w:w="1381" w:type="dxa"/>
            <w:shd w:val="clear" w:color="auto" w:fill="auto"/>
            <w:tcMar>
              <w:left w:w="45" w:type="dxa"/>
              <w:right w:w="45" w:type="dxa"/>
            </w:tcMar>
            <w:vAlign w:val="center"/>
          </w:tcPr>
          <w:p w14:paraId="3A75D953"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p w14:paraId="561F26C8"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HD, HD avoid</w:t>
            </w:r>
          </w:p>
          <w:p w14:paraId="092731DB" w14:textId="041FBA80" w:rsidR="004D450D" w:rsidRPr="00E80F49" w:rsidRDefault="004D450D" w:rsidP="004D450D">
            <w:pPr>
              <w:pStyle w:val="TAC"/>
            </w:pPr>
            <w:r w:rsidRPr="00E80F49">
              <w:t>IMD</w:t>
            </w:r>
          </w:p>
        </w:tc>
        <w:tc>
          <w:tcPr>
            <w:tcW w:w="3052" w:type="dxa"/>
            <w:shd w:val="clear" w:color="auto" w:fill="auto"/>
            <w:tcMar>
              <w:left w:w="45" w:type="dxa"/>
              <w:right w:w="45" w:type="dxa"/>
            </w:tcMar>
            <w:vAlign w:val="center"/>
          </w:tcPr>
          <w:p w14:paraId="3FB05242" w14:textId="3CE9E0E2" w:rsidR="004D450D" w:rsidRPr="00E80F49" w:rsidRDefault="004D450D" w:rsidP="004D450D">
            <w:pPr>
              <w:pStyle w:val="TAC"/>
            </w:pPr>
            <w:r w:rsidRPr="00E80F49">
              <w:t>RAN5#92-e</w:t>
            </w:r>
          </w:p>
        </w:tc>
      </w:tr>
      <w:tr w:rsidR="004D450D" w:rsidRPr="00E80F49" w14:paraId="7EB83211" w14:textId="77777777" w:rsidTr="007D18AF">
        <w:tc>
          <w:tcPr>
            <w:tcW w:w="1606" w:type="dxa"/>
            <w:shd w:val="clear" w:color="auto" w:fill="auto"/>
            <w:tcMar>
              <w:left w:w="45" w:type="dxa"/>
              <w:right w:w="45" w:type="dxa"/>
            </w:tcMar>
            <w:vAlign w:val="center"/>
          </w:tcPr>
          <w:p w14:paraId="288920B4" w14:textId="1F59DBA7" w:rsidR="004D450D" w:rsidRPr="00E80F49" w:rsidRDefault="004D450D" w:rsidP="004D450D">
            <w:pPr>
              <w:pStyle w:val="TAC"/>
              <w:rPr>
                <w:lang w:eastAsia="en-US"/>
              </w:rPr>
            </w:pPr>
            <w:r w:rsidRPr="00E80F49">
              <w:t>DC_26A_n79A</w:t>
            </w:r>
          </w:p>
        </w:tc>
        <w:tc>
          <w:tcPr>
            <w:tcW w:w="3052" w:type="dxa"/>
            <w:shd w:val="clear" w:color="auto" w:fill="auto"/>
            <w:tcMar>
              <w:left w:w="45" w:type="dxa"/>
              <w:right w:w="45" w:type="dxa"/>
            </w:tcMar>
            <w:vAlign w:val="center"/>
          </w:tcPr>
          <w:p w14:paraId="2FB85DF4" w14:textId="554C4C71"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4EF914D5" w14:textId="6B1D5C6C" w:rsidR="004D450D" w:rsidRPr="00E80F49" w:rsidRDefault="004D450D" w:rsidP="004D450D">
            <w:pPr>
              <w:pStyle w:val="TAC"/>
            </w:pPr>
            <w:r w:rsidRPr="00E80F49">
              <w:t xml:space="preserve">26 (HM </w:t>
            </w:r>
            <w:r w:rsidRPr="00E80F49">
              <w:rPr>
                <w:rFonts w:cs="Arial"/>
                <w:lang w:eastAsia="ja-JP"/>
              </w:rPr>
              <w:t>|4*fB26DL-1*fB79|</w:t>
            </w:r>
            <w:r w:rsidRPr="00E80F49">
              <w:t>)</w:t>
            </w:r>
          </w:p>
        </w:tc>
        <w:tc>
          <w:tcPr>
            <w:tcW w:w="1381" w:type="dxa"/>
            <w:shd w:val="clear" w:color="auto" w:fill="auto"/>
            <w:tcMar>
              <w:left w:w="45" w:type="dxa"/>
              <w:right w:w="45" w:type="dxa"/>
            </w:tcMar>
            <w:vAlign w:val="center"/>
          </w:tcPr>
          <w:p w14:paraId="606F7F1D"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p w14:paraId="44A11C40" w14:textId="306C5A52" w:rsidR="004D450D" w:rsidRPr="00E80F49" w:rsidRDefault="004D450D" w:rsidP="004D450D">
            <w:pPr>
              <w:pStyle w:val="TAC"/>
            </w:pPr>
            <w:r w:rsidRPr="00E80F49">
              <w:t>HM, HM avoid</w:t>
            </w:r>
          </w:p>
        </w:tc>
        <w:tc>
          <w:tcPr>
            <w:tcW w:w="3052" w:type="dxa"/>
            <w:shd w:val="clear" w:color="auto" w:fill="auto"/>
            <w:tcMar>
              <w:left w:w="45" w:type="dxa"/>
              <w:right w:w="45" w:type="dxa"/>
            </w:tcMar>
            <w:vAlign w:val="center"/>
          </w:tcPr>
          <w:p w14:paraId="73C59A2A" w14:textId="73650D5F" w:rsidR="004D450D" w:rsidRPr="00E80F49" w:rsidRDefault="004D450D" w:rsidP="004D450D">
            <w:pPr>
              <w:pStyle w:val="TAC"/>
            </w:pPr>
            <w:r w:rsidRPr="00E80F49">
              <w:t>RAN5#92-e</w:t>
            </w:r>
          </w:p>
        </w:tc>
      </w:tr>
      <w:tr w:rsidR="004D450D" w:rsidRPr="00E80F49" w14:paraId="2AE59010" w14:textId="77777777" w:rsidTr="007D18AF">
        <w:tc>
          <w:tcPr>
            <w:tcW w:w="1606" w:type="dxa"/>
            <w:shd w:val="clear" w:color="auto" w:fill="auto"/>
            <w:tcMar>
              <w:left w:w="45" w:type="dxa"/>
              <w:right w:w="45" w:type="dxa"/>
            </w:tcMar>
            <w:vAlign w:val="center"/>
          </w:tcPr>
          <w:p w14:paraId="00773D6F" w14:textId="2A632DAE" w:rsidR="004D450D" w:rsidRPr="00E80F49" w:rsidRDefault="004D450D" w:rsidP="004D450D">
            <w:pPr>
              <w:pStyle w:val="TAC"/>
            </w:pPr>
            <w:r w:rsidRPr="00E80F49">
              <w:t>DC_28A_n5A</w:t>
            </w:r>
          </w:p>
        </w:tc>
        <w:tc>
          <w:tcPr>
            <w:tcW w:w="3052" w:type="dxa"/>
            <w:shd w:val="clear" w:color="auto" w:fill="auto"/>
            <w:tcMar>
              <w:left w:w="45" w:type="dxa"/>
              <w:right w:w="45" w:type="dxa"/>
            </w:tcMar>
            <w:vAlign w:val="center"/>
          </w:tcPr>
          <w:p w14:paraId="797C7774" w14:textId="39DC2F46"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36FF9CD2" w14:textId="4F0E59B5" w:rsidR="004D450D" w:rsidRPr="00E80F49" w:rsidRDefault="004D450D" w:rsidP="004D450D">
            <w:pPr>
              <w:pStyle w:val="TAC"/>
            </w:pPr>
            <w:r w:rsidRPr="00E80F49">
              <w:t>CBI</w:t>
            </w:r>
          </w:p>
        </w:tc>
        <w:tc>
          <w:tcPr>
            <w:tcW w:w="1381" w:type="dxa"/>
            <w:shd w:val="clear" w:color="auto" w:fill="auto"/>
            <w:tcMar>
              <w:left w:w="45" w:type="dxa"/>
              <w:right w:w="45" w:type="dxa"/>
            </w:tcMar>
            <w:vAlign w:val="center"/>
          </w:tcPr>
          <w:p w14:paraId="74946751" w14:textId="77777777" w:rsidR="004D450D" w:rsidRPr="00E80F49" w:rsidRDefault="004D450D" w:rsidP="004D450D">
            <w:pPr>
              <w:pStyle w:val="TAC"/>
            </w:pPr>
            <w:r w:rsidRPr="00E80F49">
              <w:t>NE</w:t>
            </w:r>
          </w:p>
          <w:p w14:paraId="072FF717" w14:textId="7C4C8436" w:rsidR="004D450D" w:rsidRPr="00E80F49" w:rsidRDefault="004D450D" w:rsidP="004D450D">
            <w:pPr>
              <w:pStyle w:val="TAC"/>
            </w:pPr>
            <w:r w:rsidRPr="00E80F49">
              <w:t>CBI, CBI avoid</w:t>
            </w:r>
          </w:p>
        </w:tc>
        <w:tc>
          <w:tcPr>
            <w:tcW w:w="3052" w:type="dxa"/>
            <w:shd w:val="clear" w:color="auto" w:fill="auto"/>
            <w:tcMar>
              <w:left w:w="45" w:type="dxa"/>
              <w:right w:w="45" w:type="dxa"/>
            </w:tcMar>
            <w:vAlign w:val="center"/>
          </w:tcPr>
          <w:p w14:paraId="5626D5D1" w14:textId="06BEFC76" w:rsidR="004D450D" w:rsidRPr="00E80F49" w:rsidRDefault="004D450D" w:rsidP="004D450D">
            <w:pPr>
              <w:pStyle w:val="TAC"/>
            </w:pPr>
            <w:r w:rsidRPr="00E80F49">
              <w:t>RAN5#94-e</w:t>
            </w:r>
          </w:p>
        </w:tc>
      </w:tr>
      <w:tr w:rsidR="004D450D" w:rsidRPr="00E80F49" w14:paraId="704E0E81" w14:textId="77777777" w:rsidTr="007D18AF">
        <w:tc>
          <w:tcPr>
            <w:tcW w:w="1606" w:type="dxa"/>
            <w:shd w:val="clear" w:color="auto" w:fill="auto"/>
            <w:tcMar>
              <w:left w:w="45" w:type="dxa"/>
              <w:right w:w="45" w:type="dxa"/>
            </w:tcMar>
            <w:vAlign w:val="center"/>
          </w:tcPr>
          <w:p w14:paraId="4E399261" w14:textId="77777777" w:rsidR="004D450D" w:rsidRPr="00E80F49" w:rsidRDefault="004D450D" w:rsidP="004D450D">
            <w:pPr>
              <w:pStyle w:val="TAC"/>
            </w:pPr>
            <w:r w:rsidRPr="00E80F49">
              <w:t>DC_28A_n7A</w:t>
            </w:r>
          </w:p>
        </w:tc>
        <w:tc>
          <w:tcPr>
            <w:tcW w:w="3052" w:type="dxa"/>
            <w:shd w:val="clear" w:color="auto" w:fill="auto"/>
            <w:tcMar>
              <w:left w:w="45" w:type="dxa"/>
              <w:right w:w="45" w:type="dxa"/>
            </w:tcMar>
            <w:vAlign w:val="center"/>
          </w:tcPr>
          <w:p w14:paraId="11B1788C"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606A419D" w14:textId="77777777" w:rsidR="004D450D" w:rsidRPr="00E80F49" w:rsidRDefault="004D450D" w:rsidP="004D450D">
            <w:pPr>
              <w:pStyle w:val="TAC"/>
            </w:pPr>
            <w:r w:rsidRPr="00E80F49">
              <w:t>N/A</w:t>
            </w:r>
          </w:p>
        </w:tc>
        <w:tc>
          <w:tcPr>
            <w:tcW w:w="1381" w:type="dxa"/>
            <w:shd w:val="clear" w:color="auto" w:fill="auto"/>
            <w:tcMar>
              <w:left w:w="45" w:type="dxa"/>
              <w:right w:w="45" w:type="dxa"/>
            </w:tcMar>
            <w:vAlign w:val="center"/>
          </w:tcPr>
          <w:p w14:paraId="67640B0F"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tc>
        <w:tc>
          <w:tcPr>
            <w:tcW w:w="3052" w:type="dxa"/>
            <w:shd w:val="clear" w:color="auto" w:fill="auto"/>
            <w:tcMar>
              <w:left w:w="45" w:type="dxa"/>
              <w:right w:w="45" w:type="dxa"/>
            </w:tcMar>
            <w:vAlign w:val="center"/>
          </w:tcPr>
          <w:p w14:paraId="0409354A" w14:textId="67E7F396" w:rsidR="004D450D" w:rsidRPr="00E80F49" w:rsidRDefault="004D450D" w:rsidP="004D450D">
            <w:pPr>
              <w:pStyle w:val="TAC"/>
            </w:pPr>
            <w:r w:rsidRPr="00E80F49">
              <w:t>RAN5#94-e</w:t>
            </w:r>
          </w:p>
        </w:tc>
      </w:tr>
      <w:tr w:rsidR="004D450D" w:rsidRPr="00E80F49" w14:paraId="50A310DB" w14:textId="77777777" w:rsidTr="007D18AF">
        <w:tc>
          <w:tcPr>
            <w:tcW w:w="1606" w:type="dxa"/>
            <w:shd w:val="clear" w:color="auto" w:fill="auto"/>
            <w:tcMar>
              <w:left w:w="45" w:type="dxa"/>
              <w:right w:w="45" w:type="dxa"/>
            </w:tcMar>
            <w:vAlign w:val="center"/>
          </w:tcPr>
          <w:p w14:paraId="034CB8E6" w14:textId="7B2A33C9" w:rsidR="004D450D" w:rsidRPr="00E80F49" w:rsidRDefault="004D450D" w:rsidP="004D450D">
            <w:pPr>
              <w:pStyle w:val="TAC"/>
              <w:rPr>
                <w:lang w:eastAsia="en-US"/>
              </w:rPr>
            </w:pPr>
            <w:r w:rsidRPr="00E80F49">
              <w:t>DC_28A_n77A</w:t>
            </w:r>
          </w:p>
        </w:tc>
        <w:tc>
          <w:tcPr>
            <w:tcW w:w="3052" w:type="dxa"/>
            <w:shd w:val="clear" w:color="auto" w:fill="auto"/>
            <w:tcMar>
              <w:left w:w="45" w:type="dxa"/>
              <w:right w:w="45" w:type="dxa"/>
            </w:tcMar>
            <w:vAlign w:val="center"/>
          </w:tcPr>
          <w:p w14:paraId="315E00A2" w14:textId="1D119B96"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478A7CD1" w14:textId="77777777" w:rsidR="004D450D" w:rsidRPr="00E80F49" w:rsidRDefault="004D450D" w:rsidP="004D450D">
            <w:pPr>
              <w:pStyle w:val="TAC"/>
            </w:pPr>
            <w:r w:rsidRPr="00E80F49">
              <w:rPr>
                <w:lang w:eastAsia="zh-CN"/>
              </w:rPr>
              <w:t>n</w:t>
            </w:r>
            <w:r w:rsidRPr="00E80F49">
              <w:t>77 (HD),</w:t>
            </w:r>
          </w:p>
          <w:p w14:paraId="26E34807" w14:textId="77777777" w:rsidR="004D450D" w:rsidRPr="00E80F49" w:rsidRDefault="004D450D" w:rsidP="004D450D">
            <w:pPr>
              <w:pStyle w:val="TAC"/>
            </w:pPr>
            <w:r w:rsidRPr="00E80F49">
              <w:rPr>
                <w:lang w:eastAsia="zh-CN"/>
              </w:rPr>
              <w:t>n</w:t>
            </w:r>
            <w:r w:rsidRPr="00E80F49">
              <w:t>77 (HM),</w:t>
            </w:r>
          </w:p>
          <w:p w14:paraId="7E4B1FB7" w14:textId="784EEFCF" w:rsidR="004D450D" w:rsidRPr="00E80F49" w:rsidRDefault="004D450D" w:rsidP="004D450D">
            <w:pPr>
              <w:pStyle w:val="TAC"/>
            </w:pPr>
            <w:r w:rsidRPr="00E80F49">
              <w:t>28 (IMD5)</w:t>
            </w:r>
          </w:p>
        </w:tc>
        <w:tc>
          <w:tcPr>
            <w:tcW w:w="1381" w:type="dxa"/>
            <w:shd w:val="clear" w:color="auto" w:fill="auto"/>
            <w:tcMar>
              <w:left w:w="45" w:type="dxa"/>
              <w:right w:w="45" w:type="dxa"/>
            </w:tcMar>
            <w:vAlign w:val="bottom"/>
          </w:tcPr>
          <w:p w14:paraId="0752CC0B" w14:textId="77777777" w:rsidR="004D450D" w:rsidRPr="00E80F49" w:rsidRDefault="004D450D" w:rsidP="004D450D">
            <w:pPr>
              <w:pStyle w:val="TAC"/>
            </w:pPr>
            <w:r w:rsidRPr="00E80F49">
              <w:t>NE (HD avoid),</w:t>
            </w:r>
          </w:p>
          <w:p w14:paraId="230CB0A9" w14:textId="0E6A6E95" w:rsidR="004D450D" w:rsidRPr="00E80F49" w:rsidRDefault="004D450D" w:rsidP="004D450D">
            <w:pPr>
              <w:pStyle w:val="TAC"/>
            </w:pPr>
            <w:r w:rsidRPr="00E80F49">
              <w:t>HD, HM, IMD5</w:t>
            </w:r>
          </w:p>
        </w:tc>
        <w:tc>
          <w:tcPr>
            <w:tcW w:w="3052" w:type="dxa"/>
            <w:shd w:val="clear" w:color="auto" w:fill="auto"/>
            <w:tcMar>
              <w:left w:w="45" w:type="dxa"/>
              <w:right w:w="45" w:type="dxa"/>
            </w:tcMar>
            <w:vAlign w:val="center"/>
          </w:tcPr>
          <w:p w14:paraId="38E1FC91" w14:textId="4878AE96" w:rsidR="004D450D" w:rsidRPr="00E80F49" w:rsidRDefault="004D450D" w:rsidP="004D450D">
            <w:pPr>
              <w:pStyle w:val="TAC"/>
            </w:pPr>
            <w:r w:rsidRPr="00E80F49">
              <w:t>RAN5#92-e</w:t>
            </w:r>
          </w:p>
        </w:tc>
      </w:tr>
      <w:tr w:rsidR="004D450D" w:rsidRPr="00E80F49" w14:paraId="65743B42" w14:textId="77777777" w:rsidTr="007D18AF">
        <w:tc>
          <w:tcPr>
            <w:tcW w:w="1606" w:type="dxa"/>
            <w:shd w:val="clear" w:color="auto" w:fill="auto"/>
            <w:tcMar>
              <w:left w:w="45" w:type="dxa"/>
              <w:right w:w="45" w:type="dxa"/>
            </w:tcMar>
            <w:vAlign w:val="center"/>
          </w:tcPr>
          <w:p w14:paraId="4E119ACB" w14:textId="211E0FF0" w:rsidR="004D450D" w:rsidRPr="00E80F49" w:rsidRDefault="004D450D" w:rsidP="004D450D">
            <w:pPr>
              <w:pStyle w:val="TAC"/>
              <w:rPr>
                <w:lang w:eastAsia="en-US"/>
              </w:rPr>
            </w:pPr>
            <w:r w:rsidRPr="00E80F49">
              <w:t>DC_28A_n78A</w:t>
            </w:r>
          </w:p>
        </w:tc>
        <w:tc>
          <w:tcPr>
            <w:tcW w:w="3052" w:type="dxa"/>
            <w:shd w:val="clear" w:color="auto" w:fill="auto"/>
            <w:tcMar>
              <w:left w:w="45" w:type="dxa"/>
              <w:right w:w="45" w:type="dxa"/>
            </w:tcMar>
            <w:vAlign w:val="center"/>
          </w:tcPr>
          <w:p w14:paraId="146C3E1B" w14:textId="19563C50"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1C547F8A" w14:textId="233ED453" w:rsidR="004D450D" w:rsidRPr="00E80F49" w:rsidRDefault="004D450D" w:rsidP="004D450D">
            <w:pPr>
              <w:pStyle w:val="TAC"/>
            </w:pPr>
            <w:r w:rsidRPr="00E80F49">
              <w:rPr>
                <w:lang w:eastAsia="zh-CN"/>
              </w:rPr>
              <w:t>n</w:t>
            </w:r>
            <w:r w:rsidRPr="00E80F49">
              <w:t>78 (HD),</w:t>
            </w:r>
          </w:p>
          <w:p w14:paraId="17975BEA" w14:textId="70AD86A1" w:rsidR="004D450D" w:rsidRPr="00E80F49" w:rsidRDefault="004D450D" w:rsidP="004D450D">
            <w:pPr>
              <w:pStyle w:val="TAC"/>
            </w:pPr>
            <w:r w:rsidRPr="00E80F49">
              <w:t>28 (IMD5)</w:t>
            </w:r>
          </w:p>
        </w:tc>
        <w:tc>
          <w:tcPr>
            <w:tcW w:w="1381" w:type="dxa"/>
            <w:shd w:val="clear" w:color="auto" w:fill="auto"/>
            <w:tcMar>
              <w:left w:w="45" w:type="dxa"/>
              <w:right w:w="45" w:type="dxa"/>
            </w:tcMar>
            <w:vAlign w:val="bottom"/>
          </w:tcPr>
          <w:p w14:paraId="4C12C2DA" w14:textId="77777777" w:rsidR="004D450D" w:rsidRPr="00E80F49" w:rsidRDefault="004D450D" w:rsidP="004D450D">
            <w:pPr>
              <w:pStyle w:val="TAC"/>
            </w:pPr>
            <w:r w:rsidRPr="00E80F49">
              <w:t>NE (HD avoid),</w:t>
            </w:r>
          </w:p>
          <w:p w14:paraId="24ADEC23" w14:textId="06CA027C" w:rsidR="004D450D" w:rsidRPr="00E80F49" w:rsidRDefault="004D450D" w:rsidP="004D450D">
            <w:pPr>
              <w:pStyle w:val="TAC"/>
            </w:pPr>
            <w:r w:rsidRPr="00E80F49">
              <w:t>HD, IMD5</w:t>
            </w:r>
          </w:p>
        </w:tc>
        <w:tc>
          <w:tcPr>
            <w:tcW w:w="3052" w:type="dxa"/>
            <w:shd w:val="clear" w:color="auto" w:fill="auto"/>
            <w:tcMar>
              <w:left w:w="45" w:type="dxa"/>
              <w:right w:w="45" w:type="dxa"/>
            </w:tcMar>
            <w:vAlign w:val="center"/>
          </w:tcPr>
          <w:p w14:paraId="3F48C32C" w14:textId="58CE9C50" w:rsidR="004D450D" w:rsidRPr="00E80F49" w:rsidRDefault="004D450D" w:rsidP="004D450D">
            <w:pPr>
              <w:pStyle w:val="TAC"/>
            </w:pPr>
            <w:r w:rsidRPr="00E80F49">
              <w:t>RAN5#92-e</w:t>
            </w:r>
          </w:p>
        </w:tc>
      </w:tr>
      <w:tr w:rsidR="004D450D" w:rsidRPr="00E80F49" w14:paraId="1FAB1D9C" w14:textId="77777777" w:rsidTr="007D18AF">
        <w:tc>
          <w:tcPr>
            <w:tcW w:w="1606" w:type="dxa"/>
            <w:shd w:val="clear" w:color="auto" w:fill="auto"/>
            <w:tcMar>
              <w:left w:w="45" w:type="dxa"/>
              <w:right w:w="45" w:type="dxa"/>
            </w:tcMar>
            <w:vAlign w:val="center"/>
          </w:tcPr>
          <w:p w14:paraId="4DE03A0E" w14:textId="1D9D01F8" w:rsidR="004D450D" w:rsidRPr="00E80F49" w:rsidRDefault="004D450D" w:rsidP="004D450D">
            <w:pPr>
              <w:pStyle w:val="TAC"/>
            </w:pPr>
            <w:r>
              <w:t>DC_30A_n66A</w:t>
            </w:r>
          </w:p>
        </w:tc>
        <w:tc>
          <w:tcPr>
            <w:tcW w:w="3052" w:type="dxa"/>
            <w:shd w:val="clear" w:color="auto" w:fill="auto"/>
            <w:tcMar>
              <w:left w:w="45" w:type="dxa"/>
              <w:right w:w="45" w:type="dxa"/>
            </w:tcMar>
            <w:vAlign w:val="center"/>
          </w:tcPr>
          <w:p w14:paraId="2E20126A" w14:textId="2B61401E" w:rsidR="004D450D" w:rsidRPr="00E80F49" w:rsidRDefault="004D450D" w:rsidP="004D450D">
            <w:pPr>
              <w:pStyle w:val="TAC"/>
            </w:pPr>
            <w:r>
              <w:t>No</w:t>
            </w:r>
          </w:p>
        </w:tc>
        <w:tc>
          <w:tcPr>
            <w:tcW w:w="1302" w:type="dxa"/>
            <w:shd w:val="clear" w:color="auto" w:fill="auto"/>
            <w:tcMar>
              <w:left w:w="45" w:type="dxa"/>
              <w:right w:w="45" w:type="dxa"/>
            </w:tcMar>
            <w:vAlign w:val="bottom"/>
          </w:tcPr>
          <w:p w14:paraId="1F6F327E" w14:textId="4CE57B24" w:rsidR="004D450D" w:rsidRPr="00E80F49" w:rsidRDefault="004D450D" w:rsidP="004D450D">
            <w:pPr>
              <w:pStyle w:val="TAC"/>
              <w:rPr>
                <w:lang w:eastAsia="zh-CN"/>
              </w:rPr>
            </w:pPr>
            <w:r>
              <w:rPr>
                <w:lang w:eastAsia="zh-CN"/>
              </w:rPr>
              <w:t>n66 (CBI)</w:t>
            </w:r>
          </w:p>
        </w:tc>
        <w:tc>
          <w:tcPr>
            <w:tcW w:w="1381" w:type="dxa"/>
            <w:shd w:val="clear" w:color="auto" w:fill="auto"/>
            <w:tcMar>
              <w:left w:w="45" w:type="dxa"/>
              <w:right w:w="45" w:type="dxa"/>
            </w:tcMar>
            <w:vAlign w:val="bottom"/>
          </w:tcPr>
          <w:p w14:paraId="1AB1EF6B" w14:textId="77777777" w:rsidR="004D450D" w:rsidRDefault="004D450D" w:rsidP="004D450D">
            <w:pPr>
              <w:pStyle w:val="TAC"/>
            </w:pPr>
            <w:r>
              <w:t>NE</w:t>
            </w:r>
          </w:p>
          <w:p w14:paraId="07F0D847" w14:textId="373A9F75" w:rsidR="004D450D" w:rsidRPr="00E80F49" w:rsidRDefault="004D450D" w:rsidP="004D450D">
            <w:pPr>
              <w:pStyle w:val="TAC"/>
            </w:pPr>
            <w:r>
              <w:t>CBI</w:t>
            </w:r>
          </w:p>
        </w:tc>
        <w:tc>
          <w:tcPr>
            <w:tcW w:w="3052" w:type="dxa"/>
            <w:shd w:val="clear" w:color="auto" w:fill="auto"/>
            <w:tcMar>
              <w:left w:w="45" w:type="dxa"/>
              <w:right w:w="45" w:type="dxa"/>
            </w:tcMar>
            <w:vAlign w:val="center"/>
          </w:tcPr>
          <w:p w14:paraId="3DA5E0BA" w14:textId="5F041F32" w:rsidR="004D450D" w:rsidRPr="00E80F49" w:rsidRDefault="004D450D" w:rsidP="004D450D">
            <w:pPr>
              <w:pStyle w:val="TAC"/>
            </w:pPr>
            <w:r>
              <w:t>RAN5#97</w:t>
            </w:r>
          </w:p>
        </w:tc>
      </w:tr>
      <w:tr w:rsidR="004D450D" w:rsidRPr="00E80F49" w14:paraId="09BD1990" w14:textId="77777777" w:rsidTr="007D18AF">
        <w:tc>
          <w:tcPr>
            <w:tcW w:w="1606" w:type="dxa"/>
            <w:shd w:val="clear" w:color="auto" w:fill="auto"/>
            <w:tcMar>
              <w:left w:w="45" w:type="dxa"/>
              <w:right w:w="45" w:type="dxa"/>
            </w:tcMar>
            <w:vAlign w:val="center"/>
          </w:tcPr>
          <w:p w14:paraId="61906F73" w14:textId="77777777" w:rsidR="004D450D" w:rsidRPr="00E80F49" w:rsidRDefault="004D450D" w:rsidP="004D450D">
            <w:pPr>
              <w:pStyle w:val="TAC"/>
            </w:pPr>
            <w:r w:rsidRPr="00E80F49">
              <w:t>DC_40A_n1A</w:t>
            </w:r>
          </w:p>
        </w:tc>
        <w:tc>
          <w:tcPr>
            <w:tcW w:w="3052" w:type="dxa"/>
            <w:shd w:val="clear" w:color="auto" w:fill="auto"/>
            <w:tcMar>
              <w:left w:w="45" w:type="dxa"/>
              <w:right w:w="45" w:type="dxa"/>
            </w:tcMar>
            <w:vAlign w:val="center"/>
          </w:tcPr>
          <w:p w14:paraId="7D1068D6"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7992E6AE" w14:textId="77777777" w:rsidR="004D450D" w:rsidRPr="00E80F49" w:rsidRDefault="004D450D" w:rsidP="004D450D">
            <w:pPr>
              <w:pStyle w:val="TAC"/>
            </w:pPr>
            <w:r w:rsidRPr="00E80F49">
              <w:t>N/A</w:t>
            </w:r>
          </w:p>
        </w:tc>
        <w:tc>
          <w:tcPr>
            <w:tcW w:w="1381" w:type="dxa"/>
            <w:shd w:val="clear" w:color="auto" w:fill="auto"/>
            <w:tcMar>
              <w:left w:w="45" w:type="dxa"/>
              <w:right w:w="45" w:type="dxa"/>
            </w:tcMar>
            <w:vAlign w:val="bottom"/>
          </w:tcPr>
          <w:p w14:paraId="13A894AE" w14:textId="77777777" w:rsidR="004D450D" w:rsidRPr="00E80F49" w:rsidRDefault="004D450D" w:rsidP="004D450D">
            <w:pPr>
              <w:pStyle w:val="TAC"/>
            </w:pPr>
            <w:r w:rsidRPr="00E80F49">
              <w:t>NE</w:t>
            </w:r>
          </w:p>
        </w:tc>
        <w:tc>
          <w:tcPr>
            <w:tcW w:w="3052" w:type="dxa"/>
            <w:shd w:val="clear" w:color="auto" w:fill="auto"/>
            <w:tcMar>
              <w:left w:w="45" w:type="dxa"/>
              <w:right w:w="45" w:type="dxa"/>
            </w:tcMar>
            <w:vAlign w:val="center"/>
          </w:tcPr>
          <w:p w14:paraId="455C873D" w14:textId="094F9184" w:rsidR="004D450D" w:rsidRPr="00E80F49" w:rsidRDefault="004D450D" w:rsidP="004D450D">
            <w:pPr>
              <w:pStyle w:val="TAC"/>
            </w:pPr>
            <w:r w:rsidRPr="00E80F49">
              <w:t>RAN5#89-e</w:t>
            </w:r>
          </w:p>
        </w:tc>
      </w:tr>
      <w:tr w:rsidR="004D450D" w:rsidRPr="00E80F49" w14:paraId="12CC1538" w14:textId="77777777" w:rsidTr="007D18AF">
        <w:tc>
          <w:tcPr>
            <w:tcW w:w="1606" w:type="dxa"/>
            <w:shd w:val="clear" w:color="auto" w:fill="auto"/>
            <w:tcMar>
              <w:left w:w="45" w:type="dxa"/>
              <w:right w:w="45" w:type="dxa"/>
            </w:tcMar>
            <w:vAlign w:val="center"/>
          </w:tcPr>
          <w:p w14:paraId="368A5A17" w14:textId="77777777" w:rsidR="004D450D" w:rsidRPr="00E80F49" w:rsidRDefault="004D450D" w:rsidP="004D450D">
            <w:pPr>
              <w:pStyle w:val="TAC"/>
            </w:pPr>
            <w:r w:rsidRPr="00E80F49">
              <w:t>DC_40A_n78A</w:t>
            </w:r>
          </w:p>
        </w:tc>
        <w:tc>
          <w:tcPr>
            <w:tcW w:w="3052" w:type="dxa"/>
            <w:shd w:val="clear" w:color="auto" w:fill="auto"/>
            <w:tcMar>
              <w:left w:w="45" w:type="dxa"/>
              <w:right w:w="45" w:type="dxa"/>
            </w:tcMar>
            <w:vAlign w:val="center"/>
          </w:tcPr>
          <w:p w14:paraId="74AF07B5"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79C7A569" w14:textId="64BB788B" w:rsidR="004D450D" w:rsidRPr="00E80F49" w:rsidRDefault="004D450D" w:rsidP="004D450D">
            <w:pPr>
              <w:pStyle w:val="TAC"/>
            </w:pPr>
            <w:r w:rsidRPr="00E80F49">
              <w:t>40 (HM)</w:t>
            </w:r>
          </w:p>
        </w:tc>
        <w:tc>
          <w:tcPr>
            <w:tcW w:w="1381" w:type="dxa"/>
            <w:shd w:val="clear" w:color="auto" w:fill="auto"/>
            <w:tcMar>
              <w:left w:w="45" w:type="dxa"/>
              <w:right w:w="45" w:type="dxa"/>
            </w:tcMar>
            <w:vAlign w:val="bottom"/>
          </w:tcPr>
          <w:p w14:paraId="5C43D782" w14:textId="77777777" w:rsidR="004D450D" w:rsidRPr="00E80F49" w:rsidRDefault="004D450D" w:rsidP="004D450D">
            <w:pPr>
              <w:pStyle w:val="TAC"/>
            </w:pPr>
            <w:r w:rsidRPr="00E80F49">
              <w:t>NE</w:t>
            </w:r>
          </w:p>
          <w:p w14:paraId="7B219451" w14:textId="67993BF6" w:rsidR="004D450D" w:rsidRPr="00E80F49" w:rsidRDefault="004D450D" w:rsidP="004D450D">
            <w:pPr>
              <w:pStyle w:val="TAC"/>
            </w:pPr>
            <w:r w:rsidRPr="00E80F49">
              <w:t>HM, HM avoid</w:t>
            </w:r>
          </w:p>
        </w:tc>
        <w:tc>
          <w:tcPr>
            <w:tcW w:w="3052" w:type="dxa"/>
            <w:shd w:val="clear" w:color="auto" w:fill="auto"/>
            <w:tcMar>
              <w:left w:w="45" w:type="dxa"/>
              <w:right w:w="45" w:type="dxa"/>
            </w:tcMar>
            <w:vAlign w:val="center"/>
          </w:tcPr>
          <w:p w14:paraId="5243EC46" w14:textId="4C8E305F" w:rsidR="004D450D" w:rsidRPr="00E80F49" w:rsidRDefault="004D450D" w:rsidP="004D450D">
            <w:pPr>
              <w:pStyle w:val="TAC"/>
            </w:pPr>
            <w:r w:rsidRPr="00E80F49">
              <w:t>RAN5#89-e</w:t>
            </w:r>
          </w:p>
        </w:tc>
      </w:tr>
      <w:tr w:rsidR="004D450D" w:rsidRPr="00E80F49" w14:paraId="153FD1B2" w14:textId="77777777" w:rsidTr="007D18AF">
        <w:tc>
          <w:tcPr>
            <w:tcW w:w="1606" w:type="dxa"/>
            <w:shd w:val="clear" w:color="auto" w:fill="auto"/>
            <w:tcMar>
              <w:left w:w="45" w:type="dxa"/>
              <w:right w:w="45" w:type="dxa"/>
            </w:tcMar>
            <w:vAlign w:val="center"/>
          </w:tcPr>
          <w:p w14:paraId="36F29FD0" w14:textId="5BDC679F" w:rsidR="004D450D" w:rsidRPr="00E80F49" w:rsidRDefault="004D450D" w:rsidP="004D450D">
            <w:pPr>
              <w:pStyle w:val="TAC"/>
            </w:pPr>
            <w:r w:rsidRPr="00E80F49">
              <w:t>DC_40A_n79A</w:t>
            </w:r>
          </w:p>
        </w:tc>
        <w:tc>
          <w:tcPr>
            <w:tcW w:w="3052" w:type="dxa"/>
            <w:shd w:val="clear" w:color="auto" w:fill="auto"/>
            <w:tcMar>
              <w:left w:w="45" w:type="dxa"/>
              <w:right w:w="45" w:type="dxa"/>
            </w:tcMar>
            <w:vAlign w:val="center"/>
          </w:tcPr>
          <w:p w14:paraId="14E9C99A" w14:textId="31801DD9"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67E7E705" w14:textId="1B05D491" w:rsidR="004D450D" w:rsidRPr="00E80F49" w:rsidRDefault="004D450D" w:rsidP="004D450D">
            <w:pPr>
              <w:pStyle w:val="TAC"/>
            </w:pPr>
            <w:r w:rsidRPr="00E80F49">
              <w:t>N/A</w:t>
            </w:r>
          </w:p>
        </w:tc>
        <w:tc>
          <w:tcPr>
            <w:tcW w:w="1381" w:type="dxa"/>
            <w:shd w:val="clear" w:color="auto" w:fill="auto"/>
            <w:tcMar>
              <w:left w:w="45" w:type="dxa"/>
              <w:right w:w="45" w:type="dxa"/>
            </w:tcMar>
            <w:vAlign w:val="bottom"/>
          </w:tcPr>
          <w:p w14:paraId="46968EFF" w14:textId="49B88422" w:rsidR="004D450D" w:rsidRPr="00E80F49" w:rsidRDefault="004D450D" w:rsidP="004D450D">
            <w:pPr>
              <w:pStyle w:val="TAC"/>
            </w:pPr>
            <w:r w:rsidRPr="00E80F49">
              <w:t>NE</w:t>
            </w:r>
          </w:p>
        </w:tc>
        <w:tc>
          <w:tcPr>
            <w:tcW w:w="3052" w:type="dxa"/>
            <w:shd w:val="clear" w:color="auto" w:fill="auto"/>
            <w:tcMar>
              <w:left w:w="45" w:type="dxa"/>
              <w:right w:w="45" w:type="dxa"/>
            </w:tcMar>
            <w:vAlign w:val="center"/>
          </w:tcPr>
          <w:p w14:paraId="18F8A0DC" w14:textId="05E287EE" w:rsidR="004D450D" w:rsidRPr="00E80F49" w:rsidRDefault="004D450D" w:rsidP="004D450D">
            <w:pPr>
              <w:pStyle w:val="TAC"/>
            </w:pPr>
            <w:r w:rsidRPr="00E80F49">
              <w:t>RAN5#94-e</w:t>
            </w:r>
          </w:p>
        </w:tc>
      </w:tr>
      <w:tr w:rsidR="005D2CEB" w:rsidRPr="00E80F49" w14:paraId="7271F5A8" w14:textId="77777777" w:rsidTr="00D44BD4">
        <w:tc>
          <w:tcPr>
            <w:tcW w:w="1606" w:type="dxa"/>
            <w:shd w:val="clear" w:color="auto" w:fill="auto"/>
            <w:tcMar>
              <w:left w:w="45" w:type="dxa"/>
              <w:right w:w="45" w:type="dxa"/>
            </w:tcMar>
            <w:vAlign w:val="center"/>
          </w:tcPr>
          <w:p w14:paraId="7D4BBA20" w14:textId="2D2BC2C1" w:rsidR="005D2CEB" w:rsidRPr="00E80F49" w:rsidRDefault="005D2CEB" w:rsidP="005D2CEB">
            <w:pPr>
              <w:pStyle w:val="TAC"/>
            </w:pPr>
            <w:r>
              <w:rPr>
                <w:rFonts w:hint="eastAsia"/>
                <w:lang w:eastAsia="ja-JP"/>
              </w:rPr>
              <w:t>D</w:t>
            </w:r>
            <w:r>
              <w:rPr>
                <w:lang w:eastAsia="ja-JP"/>
              </w:rPr>
              <w:t>C_41A_n28A</w:t>
            </w:r>
          </w:p>
        </w:tc>
        <w:tc>
          <w:tcPr>
            <w:tcW w:w="3052" w:type="dxa"/>
            <w:shd w:val="clear" w:color="auto" w:fill="auto"/>
            <w:tcMar>
              <w:left w:w="45" w:type="dxa"/>
              <w:right w:w="45" w:type="dxa"/>
            </w:tcMar>
            <w:vAlign w:val="center"/>
          </w:tcPr>
          <w:p w14:paraId="5D3048D9" w14:textId="02DB26C8" w:rsidR="005D2CEB" w:rsidRPr="00E80F49" w:rsidRDefault="005D2CEB" w:rsidP="005D2CEB">
            <w:pPr>
              <w:pStyle w:val="TAC"/>
            </w:pPr>
            <w:r>
              <w:rPr>
                <w:rFonts w:hint="eastAsia"/>
                <w:lang w:eastAsia="ja-JP"/>
              </w:rPr>
              <w:t>N</w:t>
            </w:r>
            <w:r>
              <w:rPr>
                <w:lang w:eastAsia="ja-JP"/>
              </w:rPr>
              <w:t>o</w:t>
            </w:r>
          </w:p>
        </w:tc>
        <w:tc>
          <w:tcPr>
            <w:tcW w:w="1302" w:type="dxa"/>
            <w:shd w:val="clear" w:color="auto" w:fill="auto"/>
            <w:tcMar>
              <w:left w:w="45" w:type="dxa"/>
              <w:right w:w="45" w:type="dxa"/>
            </w:tcMar>
            <w:vAlign w:val="center"/>
          </w:tcPr>
          <w:p w14:paraId="206783FA" w14:textId="2C6B70C4" w:rsidR="005D2CEB" w:rsidRPr="00E80F49" w:rsidRDefault="005D2CEB" w:rsidP="005D2CEB">
            <w:pPr>
              <w:pStyle w:val="TAC"/>
            </w:pPr>
            <w:r>
              <w:rPr>
                <w:rFonts w:hint="eastAsia"/>
                <w:lang w:eastAsia="ja-JP"/>
              </w:rPr>
              <w:t>N</w:t>
            </w:r>
            <w:r>
              <w:rPr>
                <w:lang w:eastAsia="ja-JP"/>
              </w:rPr>
              <w:t>/A</w:t>
            </w:r>
          </w:p>
        </w:tc>
        <w:tc>
          <w:tcPr>
            <w:tcW w:w="1381" w:type="dxa"/>
            <w:shd w:val="clear" w:color="auto" w:fill="auto"/>
            <w:tcMar>
              <w:left w:w="45" w:type="dxa"/>
              <w:right w:w="45" w:type="dxa"/>
            </w:tcMar>
            <w:vAlign w:val="center"/>
          </w:tcPr>
          <w:p w14:paraId="3E3ECAD0" w14:textId="30D1EC31" w:rsidR="005D2CEB" w:rsidRPr="00E80F49" w:rsidRDefault="005D2CEB" w:rsidP="005D2CEB">
            <w:pPr>
              <w:pStyle w:val="TAC"/>
            </w:pPr>
            <w:r>
              <w:rPr>
                <w:rFonts w:hint="eastAsia"/>
                <w:lang w:eastAsia="ja-JP"/>
              </w:rPr>
              <w:t>N</w:t>
            </w:r>
            <w:r>
              <w:rPr>
                <w:lang w:eastAsia="ja-JP"/>
              </w:rPr>
              <w:t>E</w:t>
            </w:r>
          </w:p>
        </w:tc>
        <w:tc>
          <w:tcPr>
            <w:tcW w:w="3052" w:type="dxa"/>
            <w:shd w:val="clear" w:color="auto" w:fill="auto"/>
            <w:tcMar>
              <w:left w:w="45" w:type="dxa"/>
              <w:right w:w="45" w:type="dxa"/>
            </w:tcMar>
            <w:vAlign w:val="center"/>
          </w:tcPr>
          <w:p w14:paraId="09F761DC" w14:textId="005EEE3E" w:rsidR="005D2CEB" w:rsidRPr="00E80F49" w:rsidRDefault="005D2CEB" w:rsidP="005D2CEB">
            <w:pPr>
              <w:pStyle w:val="TAC"/>
            </w:pPr>
            <w:r>
              <w:rPr>
                <w:rFonts w:hint="eastAsia"/>
                <w:lang w:eastAsia="ja-JP"/>
              </w:rPr>
              <w:t>R</w:t>
            </w:r>
            <w:r>
              <w:rPr>
                <w:lang w:eastAsia="ja-JP"/>
              </w:rPr>
              <w:t>AN5#98</w:t>
            </w:r>
          </w:p>
        </w:tc>
      </w:tr>
      <w:tr w:rsidR="004D450D" w:rsidRPr="00E80F49" w14:paraId="1837E94C" w14:textId="77777777" w:rsidTr="007D18AF">
        <w:tc>
          <w:tcPr>
            <w:tcW w:w="1606" w:type="dxa"/>
            <w:shd w:val="clear" w:color="auto" w:fill="auto"/>
            <w:tcMar>
              <w:left w:w="45" w:type="dxa"/>
              <w:right w:w="45" w:type="dxa"/>
            </w:tcMar>
            <w:vAlign w:val="center"/>
          </w:tcPr>
          <w:p w14:paraId="698CD24A" w14:textId="722E6962" w:rsidR="004D450D" w:rsidRPr="00E80F49" w:rsidRDefault="004D450D" w:rsidP="004D450D">
            <w:pPr>
              <w:pStyle w:val="TAC"/>
            </w:pPr>
            <w:r w:rsidRPr="00E80F49">
              <w:t>DC_41A_n77A (NOTE 3)</w:t>
            </w:r>
          </w:p>
        </w:tc>
        <w:tc>
          <w:tcPr>
            <w:tcW w:w="3052" w:type="dxa"/>
            <w:shd w:val="clear" w:color="auto" w:fill="auto"/>
            <w:tcMar>
              <w:left w:w="45" w:type="dxa"/>
              <w:right w:w="45" w:type="dxa"/>
            </w:tcMar>
            <w:vAlign w:val="center"/>
          </w:tcPr>
          <w:p w14:paraId="5A6C5AB7" w14:textId="798DD57A"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51439358" w14:textId="77777777" w:rsidR="004D450D" w:rsidRPr="00E80F49" w:rsidRDefault="004D450D" w:rsidP="004D450D">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09E105A9" w14:textId="287871B5" w:rsidR="004D450D" w:rsidRPr="00E80F49" w:rsidRDefault="004D450D" w:rsidP="004D450D">
            <w:pPr>
              <w:pStyle w:val="TAC"/>
            </w:pPr>
            <w:r w:rsidRPr="00E80F49">
              <w:t>41 (CBI), n77 (CBI)</w:t>
            </w:r>
          </w:p>
        </w:tc>
        <w:tc>
          <w:tcPr>
            <w:tcW w:w="1381" w:type="dxa"/>
            <w:shd w:val="clear" w:color="auto" w:fill="auto"/>
            <w:tcMar>
              <w:left w:w="45" w:type="dxa"/>
              <w:right w:w="45" w:type="dxa"/>
            </w:tcMar>
            <w:vAlign w:val="center"/>
          </w:tcPr>
          <w:p w14:paraId="2FAF0552" w14:textId="77777777" w:rsidR="004D450D" w:rsidRPr="00E80F49" w:rsidRDefault="004D450D" w:rsidP="004D450D">
            <w:pPr>
              <w:pStyle w:val="TAC"/>
            </w:pPr>
            <w:r w:rsidRPr="00E80F49">
              <w:t>NE</w:t>
            </w:r>
          </w:p>
          <w:p w14:paraId="686BE916"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HM</w:t>
            </w:r>
          </w:p>
          <w:p w14:paraId="18A2DC72" w14:textId="0ED9EA14" w:rsidR="004D450D" w:rsidRPr="00E80F49" w:rsidRDefault="004D450D" w:rsidP="004D450D">
            <w:pPr>
              <w:pStyle w:val="TAC"/>
            </w:pPr>
            <w:r w:rsidRPr="00E80F49">
              <w:t>CBI</w:t>
            </w:r>
          </w:p>
        </w:tc>
        <w:tc>
          <w:tcPr>
            <w:tcW w:w="3052" w:type="dxa"/>
            <w:shd w:val="clear" w:color="auto" w:fill="auto"/>
            <w:tcMar>
              <w:left w:w="45" w:type="dxa"/>
              <w:right w:w="45" w:type="dxa"/>
            </w:tcMar>
            <w:vAlign w:val="center"/>
          </w:tcPr>
          <w:p w14:paraId="3AEFAFCC" w14:textId="5E8559A6" w:rsidR="004D450D" w:rsidRPr="00E80F49" w:rsidRDefault="004D450D" w:rsidP="004D450D">
            <w:pPr>
              <w:pStyle w:val="TAC"/>
            </w:pPr>
            <w:r w:rsidRPr="00E80F49">
              <w:t>RAN5#92-e</w:t>
            </w:r>
          </w:p>
        </w:tc>
      </w:tr>
      <w:tr w:rsidR="004D450D" w:rsidRPr="00E80F49" w14:paraId="06F85A48" w14:textId="77777777" w:rsidTr="007D18AF">
        <w:tc>
          <w:tcPr>
            <w:tcW w:w="1606" w:type="dxa"/>
            <w:shd w:val="clear" w:color="auto" w:fill="auto"/>
            <w:tcMar>
              <w:left w:w="45" w:type="dxa"/>
              <w:right w:w="45" w:type="dxa"/>
            </w:tcMar>
            <w:vAlign w:val="center"/>
          </w:tcPr>
          <w:p w14:paraId="4B137FEA" w14:textId="68318B84" w:rsidR="004D450D" w:rsidRPr="00E80F49" w:rsidRDefault="004D450D" w:rsidP="004D450D">
            <w:pPr>
              <w:pStyle w:val="TAC"/>
            </w:pPr>
            <w:r w:rsidRPr="00E80F49">
              <w:t>DC_41A_n78A (NOTE 3)</w:t>
            </w:r>
          </w:p>
        </w:tc>
        <w:tc>
          <w:tcPr>
            <w:tcW w:w="3052" w:type="dxa"/>
            <w:shd w:val="clear" w:color="auto" w:fill="auto"/>
            <w:tcMar>
              <w:left w:w="45" w:type="dxa"/>
              <w:right w:w="45" w:type="dxa"/>
            </w:tcMar>
            <w:vAlign w:val="center"/>
          </w:tcPr>
          <w:p w14:paraId="461F1B55" w14:textId="4FC23E50"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69DD6A76" w14:textId="77777777" w:rsidR="004D450D" w:rsidRPr="00E80F49" w:rsidRDefault="004D450D" w:rsidP="004D450D">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3268783A" w14:textId="6E4A242E" w:rsidR="004D450D" w:rsidRPr="00E80F49" w:rsidRDefault="004D450D" w:rsidP="004D450D">
            <w:pPr>
              <w:pStyle w:val="TAC"/>
            </w:pPr>
            <w:r w:rsidRPr="00E80F49">
              <w:t>41 (CBI), n78 (CBI)</w:t>
            </w:r>
          </w:p>
        </w:tc>
        <w:tc>
          <w:tcPr>
            <w:tcW w:w="1381" w:type="dxa"/>
            <w:shd w:val="clear" w:color="auto" w:fill="auto"/>
            <w:tcMar>
              <w:left w:w="45" w:type="dxa"/>
              <w:right w:w="45" w:type="dxa"/>
            </w:tcMar>
            <w:vAlign w:val="center"/>
          </w:tcPr>
          <w:p w14:paraId="2D5AE775" w14:textId="77777777" w:rsidR="004D450D" w:rsidRPr="00E80F49" w:rsidRDefault="004D450D" w:rsidP="004D450D">
            <w:pPr>
              <w:pStyle w:val="TAC"/>
            </w:pPr>
            <w:r w:rsidRPr="00E80F49">
              <w:t>NE</w:t>
            </w:r>
          </w:p>
          <w:p w14:paraId="136E38F7"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HM</w:t>
            </w:r>
          </w:p>
          <w:p w14:paraId="6CD91592" w14:textId="068C1DD2" w:rsidR="004D450D" w:rsidRPr="00E80F49" w:rsidRDefault="004D450D" w:rsidP="004D450D">
            <w:pPr>
              <w:pStyle w:val="TAC"/>
            </w:pPr>
            <w:r w:rsidRPr="00E80F49">
              <w:t>CBI</w:t>
            </w:r>
          </w:p>
        </w:tc>
        <w:tc>
          <w:tcPr>
            <w:tcW w:w="3052" w:type="dxa"/>
            <w:shd w:val="clear" w:color="auto" w:fill="auto"/>
            <w:tcMar>
              <w:left w:w="45" w:type="dxa"/>
              <w:right w:w="45" w:type="dxa"/>
            </w:tcMar>
            <w:vAlign w:val="center"/>
          </w:tcPr>
          <w:p w14:paraId="5F1D6D56" w14:textId="3CCD2B3E" w:rsidR="004D450D" w:rsidRPr="00E80F49" w:rsidRDefault="004D450D" w:rsidP="004D450D">
            <w:pPr>
              <w:pStyle w:val="TAC"/>
            </w:pPr>
            <w:r w:rsidRPr="00E80F49">
              <w:t>RAN5#92-e</w:t>
            </w:r>
          </w:p>
        </w:tc>
      </w:tr>
      <w:tr w:rsidR="004D450D" w:rsidRPr="00E80F49" w14:paraId="039F5BB8" w14:textId="77777777" w:rsidTr="007D18AF">
        <w:tc>
          <w:tcPr>
            <w:tcW w:w="1606" w:type="dxa"/>
            <w:shd w:val="clear" w:color="auto" w:fill="auto"/>
            <w:tcMar>
              <w:left w:w="45" w:type="dxa"/>
              <w:right w:w="45" w:type="dxa"/>
            </w:tcMar>
            <w:vAlign w:val="center"/>
          </w:tcPr>
          <w:p w14:paraId="352A8DC8" w14:textId="77777777" w:rsidR="004D450D" w:rsidRPr="00E80F49" w:rsidRDefault="004D450D" w:rsidP="004D450D">
            <w:pPr>
              <w:pStyle w:val="TAC"/>
            </w:pPr>
            <w:r w:rsidRPr="00E80F49">
              <w:rPr>
                <w:lang w:eastAsia="en-US"/>
              </w:rPr>
              <w:t>DC_42A_n77A</w:t>
            </w:r>
          </w:p>
        </w:tc>
        <w:tc>
          <w:tcPr>
            <w:tcW w:w="3052" w:type="dxa"/>
            <w:shd w:val="clear" w:color="auto" w:fill="auto"/>
            <w:tcMar>
              <w:left w:w="45" w:type="dxa"/>
              <w:right w:w="45" w:type="dxa"/>
            </w:tcMar>
            <w:vAlign w:val="center"/>
          </w:tcPr>
          <w:p w14:paraId="3C8DF94A" w14:textId="77777777" w:rsidR="004D450D" w:rsidRPr="00E80F49" w:rsidRDefault="004D450D" w:rsidP="004D450D">
            <w:pPr>
              <w:pStyle w:val="TAC"/>
            </w:pPr>
            <w:r w:rsidRPr="00E80F49">
              <w:t>Only single UL requirements defined</w:t>
            </w:r>
          </w:p>
        </w:tc>
        <w:tc>
          <w:tcPr>
            <w:tcW w:w="1302" w:type="dxa"/>
            <w:shd w:val="clear" w:color="auto" w:fill="auto"/>
            <w:tcMar>
              <w:left w:w="45" w:type="dxa"/>
              <w:right w:w="45" w:type="dxa"/>
            </w:tcMar>
            <w:vAlign w:val="center"/>
          </w:tcPr>
          <w:p w14:paraId="2DA1583C" w14:textId="77777777" w:rsidR="004D450D" w:rsidRPr="00E80F49" w:rsidRDefault="004D450D" w:rsidP="004D450D">
            <w:pPr>
              <w:pStyle w:val="TAC"/>
            </w:pPr>
            <w:r w:rsidRPr="00E80F49">
              <w:t>N/A</w:t>
            </w:r>
          </w:p>
        </w:tc>
        <w:tc>
          <w:tcPr>
            <w:tcW w:w="1381" w:type="dxa"/>
            <w:shd w:val="clear" w:color="auto" w:fill="auto"/>
            <w:tcMar>
              <w:left w:w="45" w:type="dxa"/>
              <w:right w:w="45" w:type="dxa"/>
            </w:tcMar>
            <w:vAlign w:val="bottom"/>
          </w:tcPr>
          <w:p w14:paraId="21C2D329" w14:textId="77777777" w:rsidR="004D450D" w:rsidRPr="00E80F49" w:rsidRDefault="004D450D" w:rsidP="004D450D">
            <w:pPr>
              <w:pStyle w:val="TAC"/>
            </w:pPr>
            <w:r w:rsidRPr="00E80F49">
              <w:t>NE</w:t>
            </w:r>
          </w:p>
        </w:tc>
        <w:tc>
          <w:tcPr>
            <w:tcW w:w="3052" w:type="dxa"/>
            <w:shd w:val="clear" w:color="auto" w:fill="auto"/>
            <w:tcMar>
              <w:left w:w="45" w:type="dxa"/>
              <w:right w:w="45" w:type="dxa"/>
            </w:tcMar>
            <w:vAlign w:val="center"/>
          </w:tcPr>
          <w:p w14:paraId="4A2B8BCF" w14:textId="2600BF9E" w:rsidR="004D450D" w:rsidRPr="00E80F49" w:rsidRDefault="004D450D" w:rsidP="004D450D">
            <w:pPr>
              <w:pStyle w:val="TAC"/>
            </w:pPr>
            <w:r w:rsidRPr="00E80F49">
              <w:t>RAN5#91-e</w:t>
            </w:r>
          </w:p>
        </w:tc>
      </w:tr>
      <w:tr w:rsidR="004D450D" w:rsidRPr="00E80F49" w14:paraId="372A154A" w14:textId="77777777" w:rsidTr="007D18AF">
        <w:tc>
          <w:tcPr>
            <w:tcW w:w="1606" w:type="dxa"/>
            <w:shd w:val="clear" w:color="auto" w:fill="auto"/>
            <w:tcMar>
              <w:left w:w="45" w:type="dxa"/>
              <w:right w:w="45" w:type="dxa"/>
            </w:tcMar>
            <w:vAlign w:val="center"/>
          </w:tcPr>
          <w:p w14:paraId="4E1D0487" w14:textId="6DCA8C66" w:rsidR="004D450D" w:rsidRPr="00E80F49" w:rsidRDefault="004D450D" w:rsidP="004D450D">
            <w:pPr>
              <w:pStyle w:val="TAC"/>
              <w:rPr>
                <w:lang w:eastAsia="en-US"/>
              </w:rPr>
            </w:pPr>
            <w:r w:rsidRPr="00E80F49">
              <w:t>DC_48A_n66A</w:t>
            </w:r>
          </w:p>
        </w:tc>
        <w:tc>
          <w:tcPr>
            <w:tcW w:w="3052" w:type="dxa"/>
            <w:shd w:val="clear" w:color="auto" w:fill="auto"/>
            <w:tcMar>
              <w:left w:w="45" w:type="dxa"/>
              <w:right w:w="45" w:type="dxa"/>
            </w:tcMar>
            <w:vAlign w:val="center"/>
          </w:tcPr>
          <w:p w14:paraId="4A438057" w14:textId="0E791DC4"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5777B3A8" w14:textId="77777777" w:rsidR="004D450D" w:rsidRPr="00E80F49" w:rsidRDefault="004D450D" w:rsidP="004D450D">
            <w:pPr>
              <w:pStyle w:val="TAC"/>
            </w:pPr>
            <w:r w:rsidRPr="00E80F49">
              <w:t>48 (HD2)</w:t>
            </w:r>
          </w:p>
          <w:p w14:paraId="1A9F6685" w14:textId="26340A80" w:rsidR="004D450D" w:rsidRPr="00E80F49" w:rsidRDefault="004D450D" w:rsidP="004D450D">
            <w:pPr>
              <w:pStyle w:val="TAC"/>
            </w:pPr>
            <w:r w:rsidRPr="00E80F49">
              <w:t>66 (IMD5)</w:t>
            </w:r>
          </w:p>
        </w:tc>
        <w:tc>
          <w:tcPr>
            <w:tcW w:w="1381" w:type="dxa"/>
            <w:shd w:val="clear" w:color="auto" w:fill="auto"/>
            <w:tcMar>
              <w:left w:w="45" w:type="dxa"/>
              <w:right w:w="45" w:type="dxa"/>
            </w:tcMar>
            <w:vAlign w:val="bottom"/>
          </w:tcPr>
          <w:p w14:paraId="35839B81" w14:textId="77777777" w:rsidR="004D450D" w:rsidRPr="00E80F49" w:rsidRDefault="004D450D" w:rsidP="004D450D">
            <w:pPr>
              <w:pStyle w:val="TAC"/>
            </w:pPr>
            <w:r w:rsidRPr="00E80F49">
              <w:t>NE (anchor agnostic)</w:t>
            </w:r>
          </w:p>
          <w:p w14:paraId="14F176E3" w14:textId="77777777" w:rsidR="004D450D" w:rsidRPr="00E80F49" w:rsidRDefault="004D450D" w:rsidP="004D450D">
            <w:pPr>
              <w:pStyle w:val="TAC"/>
            </w:pPr>
            <w:r w:rsidRPr="00E80F49">
              <w:t>HD2</w:t>
            </w:r>
          </w:p>
          <w:p w14:paraId="702CB8C8" w14:textId="0E6A9FD6" w:rsidR="004D450D" w:rsidRPr="00E80F49" w:rsidRDefault="004D450D" w:rsidP="004D450D">
            <w:pPr>
              <w:pStyle w:val="TAC"/>
            </w:pPr>
            <w:r w:rsidRPr="00E80F49">
              <w:t>IMD5</w:t>
            </w:r>
          </w:p>
        </w:tc>
        <w:tc>
          <w:tcPr>
            <w:tcW w:w="3052" w:type="dxa"/>
            <w:shd w:val="clear" w:color="auto" w:fill="auto"/>
            <w:tcMar>
              <w:left w:w="45" w:type="dxa"/>
              <w:right w:w="45" w:type="dxa"/>
            </w:tcMar>
            <w:vAlign w:val="center"/>
          </w:tcPr>
          <w:p w14:paraId="7EB9C0E5" w14:textId="05C3DEED" w:rsidR="004D450D" w:rsidRPr="00E80F49" w:rsidRDefault="004D450D" w:rsidP="004D450D">
            <w:pPr>
              <w:pStyle w:val="TAC"/>
            </w:pPr>
            <w:r w:rsidRPr="00E80F49">
              <w:t>RAN5#92-e</w:t>
            </w:r>
          </w:p>
        </w:tc>
      </w:tr>
      <w:tr w:rsidR="004D450D" w:rsidRPr="00E80F49" w14:paraId="7A81A9DA" w14:textId="77777777" w:rsidTr="007D18AF">
        <w:tc>
          <w:tcPr>
            <w:tcW w:w="1606" w:type="dxa"/>
            <w:shd w:val="clear" w:color="auto" w:fill="auto"/>
            <w:tcMar>
              <w:left w:w="45" w:type="dxa"/>
              <w:right w:w="45" w:type="dxa"/>
            </w:tcMar>
            <w:vAlign w:val="center"/>
          </w:tcPr>
          <w:p w14:paraId="4A5302D2" w14:textId="0B702E2F" w:rsidR="004D450D" w:rsidRPr="00E80F49" w:rsidRDefault="004D450D" w:rsidP="004D450D">
            <w:pPr>
              <w:pStyle w:val="TAC"/>
            </w:pPr>
            <w:r w:rsidRPr="00E80F49">
              <w:rPr>
                <w:lang w:eastAsia="en-US"/>
              </w:rPr>
              <w:t>DC_66A_n2A</w:t>
            </w:r>
          </w:p>
        </w:tc>
        <w:tc>
          <w:tcPr>
            <w:tcW w:w="3052" w:type="dxa"/>
            <w:shd w:val="clear" w:color="auto" w:fill="auto"/>
            <w:tcMar>
              <w:left w:w="45" w:type="dxa"/>
              <w:right w:w="45" w:type="dxa"/>
            </w:tcMar>
            <w:vAlign w:val="center"/>
          </w:tcPr>
          <w:p w14:paraId="6DA00E99" w14:textId="69A8815C" w:rsidR="004D450D" w:rsidRPr="00E80F49" w:rsidRDefault="004D450D" w:rsidP="004D450D">
            <w:pPr>
              <w:pStyle w:val="TAC"/>
            </w:pPr>
            <w:r w:rsidRPr="00E80F49">
              <w:rPr>
                <w:rFonts w:cs="Arial"/>
                <w:szCs w:val="18"/>
                <w:lang w:eastAsia="fr-FR"/>
              </w:rPr>
              <w:t>DC_66_n2</w:t>
            </w:r>
          </w:p>
        </w:tc>
        <w:tc>
          <w:tcPr>
            <w:tcW w:w="1302" w:type="dxa"/>
            <w:shd w:val="clear" w:color="auto" w:fill="auto"/>
            <w:tcMar>
              <w:left w:w="45" w:type="dxa"/>
              <w:right w:w="45" w:type="dxa"/>
            </w:tcMar>
            <w:vAlign w:val="center"/>
          </w:tcPr>
          <w:p w14:paraId="085FE3E3" w14:textId="77777777"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n2 (IMD3)</w:t>
            </w:r>
          </w:p>
          <w:p w14:paraId="305CFB65" w14:textId="61B63D07" w:rsidR="004D450D" w:rsidRPr="00E80F49" w:rsidRDefault="004D450D" w:rsidP="004D450D">
            <w:pPr>
              <w:pStyle w:val="TAC"/>
            </w:pPr>
            <w:r w:rsidRPr="00E80F49">
              <w:rPr>
                <w:lang w:eastAsia="en-US"/>
              </w:rPr>
              <w:t>66 (IMD5)</w:t>
            </w:r>
          </w:p>
        </w:tc>
        <w:tc>
          <w:tcPr>
            <w:tcW w:w="1381" w:type="dxa"/>
            <w:shd w:val="clear" w:color="auto" w:fill="auto"/>
            <w:tcMar>
              <w:left w:w="45" w:type="dxa"/>
              <w:right w:w="45" w:type="dxa"/>
            </w:tcMar>
            <w:vAlign w:val="bottom"/>
          </w:tcPr>
          <w:p w14:paraId="2750186A" w14:textId="77777777"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46C554A7" w14:textId="77777777"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IMD3</w:t>
            </w:r>
          </w:p>
          <w:p w14:paraId="7A25163F" w14:textId="1B4D62B6" w:rsidR="004D450D" w:rsidRPr="00E80F49" w:rsidRDefault="004D450D" w:rsidP="004D450D">
            <w:pPr>
              <w:pStyle w:val="TAC"/>
            </w:pPr>
            <w:r w:rsidRPr="00E80F49">
              <w:rPr>
                <w:lang w:eastAsia="en-US"/>
              </w:rPr>
              <w:lastRenderedPageBreak/>
              <w:t>IMD5</w:t>
            </w:r>
          </w:p>
        </w:tc>
        <w:tc>
          <w:tcPr>
            <w:tcW w:w="3052" w:type="dxa"/>
            <w:shd w:val="clear" w:color="auto" w:fill="auto"/>
            <w:tcMar>
              <w:left w:w="45" w:type="dxa"/>
              <w:right w:w="45" w:type="dxa"/>
            </w:tcMar>
            <w:vAlign w:val="center"/>
          </w:tcPr>
          <w:p w14:paraId="7BD376CE" w14:textId="464BEB5C" w:rsidR="004D450D" w:rsidRPr="00E80F49" w:rsidRDefault="004D450D" w:rsidP="004D450D">
            <w:pPr>
              <w:pStyle w:val="TAC"/>
            </w:pPr>
            <w:r w:rsidRPr="00E80F49">
              <w:rPr>
                <w:lang w:eastAsia="en-US"/>
              </w:rPr>
              <w:lastRenderedPageBreak/>
              <w:t>RAN5#93-e</w:t>
            </w:r>
          </w:p>
        </w:tc>
      </w:tr>
      <w:tr w:rsidR="004D450D" w:rsidRPr="00E80F49" w14:paraId="7F168B63" w14:textId="77777777" w:rsidTr="007D18AF">
        <w:tc>
          <w:tcPr>
            <w:tcW w:w="1606" w:type="dxa"/>
            <w:shd w:val="clear" w:color="auto" w:fill="auto"/>
            <w:tcMar>
              <w:left w:w="45" w:type="dxa"/>
              <w:right w:w="45" w:type="dxa"/>
            </w:tcMar>
            <w:vAlign w:val="center"/>
          </w:tcPr>
          <w:p w14:paraId="17C35E0A" w14:textId="6F2F4D07" w:rsidR="004D450D" w:rsidRPr="00E80F49" w:rsidRDefault="004D450D" w:rsidP="004D450D">
            <w:pPr>
              <w:pStyle w:val="TAC"/>
              <w:rPr>
                <w:lang w:eastAsia="en-US"/>
              </w:rPr>
            </w:pPr>
            <w:r>
              <w:t>DC_66A_n5A</w:t>
            </w:r>
          </w:p>
        </w:tc>
        <w:tc>
          <w:tcPr>
            <w:tcW w:w="3052" w:type="dxa"/>
            <w:shd w:val="clear" w:color="auto" w:fill="auto"/>
            <w:tcMar>
              <w:left w:w="45" w:type="dxa"/>
              <w:right w:w="45" w:type="dxa"/>
            </w:tcMar>
            <w:vAlign w:val="center"/>
          </w:tcPr>
          <w:p w14:paraId="3CFB580F" w14:textId="04AB08F9" w:rsidR="004D450D" w:rsidRPr="00E80F49" w:rsidRDefault="004D450D" w:rsidP="004D450D">
            <w:pPr>
              <w:pStyle w:val="TAC"/>
              <w:rPr>
                <w:rFonts w:cs="Arial"/>
                <w:szCs w:val="18"/>
                <w:lang w:eastAsia="fr-FR"/>
              </w:rPr>
            </w:pPr>
            <w:r>
              <w:rPr>
                <w:rFonts w:cs="Arial"/>
                <w:szCs w:val="18"/>
                <w:lang w:eastAsia="fr-FR"/>
              </w:rPr>
              <w:t>No</w:t>
            </w:r>
          </w:p>
        </w:tc>
        <w:tc>
          <w:tcPr>
            <w:tcW w:w="1302" w:type="dxa"/>
            <w:shd w:val="clear" w:color="auto" w:fill="auto"/>
            <w:tcMar>
              <w:left w:w="45" w:type="dxa"/>
              <w:right w:w="45" w:type="dxa"/>
            </w:tcMar>
            <w:vAlign w:val="center"/>
          </w:tcPr>
          <w:p w14:paraId="116E1AA8" w14:textId="3083DCA6"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Pr>
                <w:rFonts w:ascii="Arial" w:hAnsi="Arial"/>
                <w:sz w:val="18"/>
              </w:rPr>
              <w:t>n5 (IMD2)</w:t>
            </w:r>
          </w:p>
        </w:tc>
        <w:tc>
          <w:tcPr>
            <w:tcW w:w="1381" w:type="dxa"/>
            <w:shd w:val="clear" w:color="auto" w:fill="auto"/>
            <w:tcMar>
              <w:left w:w="45" w:type="dxa"/>
              <w:right w:w="45" w:type="dxa"/>
            </w:tcMar>
            <w:vAlign w:val="bottom"/>
          </w:tcPr>
          <w:p w14:paraId="4DB49BE1" w14:textId="77777777" w:rsidR="004D450D" w:rsidRDefault="004D450D" w:rsidP="004D450D">
            <w:pPr>
              <w:keepNext/>
              <w:keepLines/>
              <w:spacing w:after="0"/>
              <w:jc w:val="center"/>
              <w:rPr>
                <w:rFonts w:ascii="Arial" w:hAnsi="Arial"/>
                <w:sz w:val="18"/>
              </w:rPr>
            </w:pPr>
            <w:r>
              <w:rPr>
                <w:rFonts w:ascii="Arial" w:hAnsi="Arial"/>
                <w:sz w:val="18"/>
              </w:rPr>
              <w:t>NE</w:t>
            </w:r>
          </w:p>
          <w:p w14:paraId="48016564" w14:textId="24CCDCD5"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Pr>
                <w:rFonts w:ascii="Arial" w:hAnsi="Arial"/>
                <w:sz w:val="18"/>
              </w:rPr>
              <w:t>IMD2</w:t>
            </w:r>
          </w:p>
        </w:tc>
        <w:tc>
          <w:tcPr>
            <w:tcW w:w="3052" w:type="dxa"/>
            <w:shd w:val="clear" w:color="auto" w:fill="auto"/>
            <w:tcMar>
              <w:left w:w="45" w:type="dxa"/>
              <w:right w:w="45" w:type="dxa"/>
            </w:tcMar>
            <w:vAlign w:val="center"/>
          </w:tcPr>
          <w:p w14:paraId="789B764E" w14:textId="6240A5E7" w:rsidR="004D450D" w:rsidRPr="00E80F49" w:rsidRDefault="004D450D" w:rsidP="004D450D">
            <w:pPr>
              <w:pStyle w:val="TAC"/>
              <w:rPr>
                <w:lang w:eastAsia="en-US"/>
              </w:rPr>
            </w:pPr>
            <w:r>
              <w:t>RAN5#97</w:t>
            </w:r>
          </w:p>
        </w:tc>
      </w:tr>
      <w:tr w:rsidR="00D23526" w:rsidRPr="00E80F49" w14:paraId="3BC3A8FF" w14:textId="77777777" w:rsidTr="007D18AF">
        <w:tc>
          <w:tcPr>
            <w:tcW w:w="1606" w:type="dxa"/>
            <w:shd w:val="clear" w:color="auto" w:fill="auto"/>
            <w:tcMar>
              <w:left w:w="45" w:type="dxa"/>
              <w:right w:w="45" w:type="dxa"/>
            </w:tcMar>
            <w:vAlign w:val="center"/>
          </w:tcPr>
          <w:p w14:paraId="521EAEEE" w14:textId="4B62DAD4" w:rsidR="00D23526" w:rsidRDefault="00D23526" w:rsidP="00D23526">
            <w:pPr>
              <w:pStyle w:val="TAC"/>
            </w:pPr>
            <w:r>
              <w:t>DC_66A_n41A</w:t>
            </w:r>
          </w:p>
        </w:tc>
        <w:tc>
          <w:tcPr>
            <w:tcW w:w="3052" w:type="dxa"/>
            <w:shd w:val="clear" w:color="auto" w:fill="auto"/>
            <w:tcMar>
              <w:left w:w="45" w:type="dxa"/>
              <w:right w:w="45" w:type="dxa"/>
            </w:tcMar>
            <w:vAlign w:val="center"/>
          </w:tcPr>
          <w:p w14:paraId="7E29CB15" w14:textId="2A71C5D8" w:rsidR="00D23526" w:rsidRDefault="00D23526" w:rsidP="00D23526">
            <w:pPr>
              <w:pStyle w:val="TAC"/>
              <w:rPr>
                <w:rFonts w:cs="Arial"/>
                <w:szCs w:val="18"/>
                <w:lang w:eastAsia="fr-FR"/>
              </w:rPr>
            </w:pPr>
            <w:r>
              <w:rPr>
                <w:rFonts w:cs="Arial" w:hint="eastAsia"/>
                <w:szCs w:val="18"/>
                <w:lang w:eastAsia="zh-CN"/>
              </w:rPr>
              <w:t>N</w:t>
            </w:r>
            <w:r>
              <w:rPr>
                <w:rFonts w:cs="Arial"/>
                <w:szCs w:val="18"/>
                <w:lang w:eastAsia="zh-CN"/>
              </w:rPr>
              <w:t>o</w:t>
            </w:r>
          </w:p>
        </w:tc>
        <w:tc>
          <w:tcPr>
            <w:tcW w:w="1302" w:type="dxa"/>
            <w:shd w:val="clear" w:color="auto" w:fill="auto"/>
            <w:tcMar>
              <w:left w:w="45" w:type="dxa"/>
              <w:right w:w="45" w:type="dxa"/>
            </w:tcMar>
            <w:vAlign w:val="center"/>
          </w:tcPr>
          <w:p w14:paraId="2460D0AD" w14:textId="69BFA63D" w:rsidR="00D23526" w:rsidRDefault="00D23526" w:rsidP="00D23526">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6</w:t>
            </w:r>
            <w:r>
              <w:rPr>
                <w:rFonts w:ascii="Arial" w:hAnsi="Arial"/>
                <w:sz w:val="18"/>
                <w:lang w:eastAsia="zh-CN"/>
              </w:rPr>
              <w:t>6 (CBI)</w:t>
            </w:r>
          </w:p>
        </w:tc>
        <w:tc>
          <w:tcPr>
            <w:tcW w:w="1381" w:type="dxa"/>
            <w:shd w:val="clear" w:color="auto" w:fill="auto"/>
            <w:tcMar>
              <w:left w:w="45" w:type="dxa"/>
              <w:right w:w="45" w:type="dxa"/>
            </w:tcMar>
            <w:vAlign w:val="bottom"/>
          </w:tcPr>
          <w:p w14:paraId="785969E4" w14:textId="77777777" w:rsidR="00D23526" w:rsidRDefault="00D23526" w:rsidP="00D23526">
            <w:pPr>
              <w:pStyle w:val="TAC"/>
            </w:pPr>
            <w:r>
              <w:t>NE</w:t>
            </w:r>
          </w:p>
          <w:p w14:paraId="313253FE" w14:textId="19405A13" w:rsidR="00D23526" w:rsidRDefault="00D23526" w:rsidP="00D23526">
            <w:pPr>
              <w:keepNext/>
              <w:keepLines/>
              <w:spacing w:after="0"/>
              <w:jc w:val="center"/>
              <w:rPr>
                <w:rFonts w:ascii="Arial" w:hAnsi="Arial"/>
                <w:sz w:val="18"/>
              </w:rPr>
            </w:pPr>
            <w:r w:rsidRPr="00E80F49">
              <w:t>CBI</w:t>
            </w:r>
          </w:p>
        </w:tc>
        <w:tc>
          <w:tcPr>
            <w:tcW w:w="3052" w:type="dxa"/>
            <w:shd w:val="clear" w:color="auto" w:fill="auto"/>
            <w:tcMar>
              <w:left w:w="45" w:type="dxa"/>
              <w:right w:w="45" w:type="dxa"/>
            </w:tcMar>
            <w:vAlign w:val="center"/>
          </w:tcPr>
          <w:p w14:paraId="72CCF443" w14:textId="54CC4353" w:rsidR="00D23526" w:rsidRDefault="00D23526" w:rsidP="00D23526">
            <w:pPr>
              <w:pStyle w:val="TAC"/>
            </w:pPr>
            <w:r>
              <w:rPr>
                <w:rFonts w:hint="eastAsia"/>
                <w:lang w:eastAsia="zh-CN"/>
              </w:rPr>
              <w:t>R</w:t>
            </w:r>
            <w:r>
              <w:rPr>
                <w:lang w:eastAsia="zh-CN"/>
              </w:rPr>
              <w:t>AN5#98</w:t>
            </w:r>
          </w:p>
        </w:tc>
      </w:tr>
      <w:tr w:rsidR="004D450D" w:rsidRPr="00E80F49" w14:paraId="64666541" w14:textId="77777777" w:rsidTr="007D18AF">
        <w:tc>
          <w:tcPr>
            <w:tcW w:w="1606" w:type="dxa"/>
            <w:shd w:val="clear" w:color="auto" w:fill="auto"/>
            <w:tcMar>
              <w:left w:w="45" w:type="dxa"/>
              <w:right w:w="45" w:type="dxa"/>
            </w:tcMar>
            <w:vAlign w:val="center"/>
          </w:tcPr>
          <w:p w14:paraId="14EBE5CA" w14:textId="6B33261F" w:rsidR="004D450D" w:rsidRPr="00E80F49" w:rsidRDefault="004D450D" w:rsidP="004D450D">
            <w:pPr>
              <w:pStyle w:val="TAC"/>
              <w:rPr>
                <w:lang w:eastAsia="en-US"/>
              </w:rPr>
            </w:pPr>
            <w:r w:rsidRPr="00E80F49">
              <w:rPr>
                <w:lang w:eastAsia="en-US"/>
              </w:rPr>
              <w:t>DC_66A_n71A</w:t>
            </w:r>
          </w:p>
        </w:tc>
        <w:tc>
          <w:tcPr>
            <w:tcW w:w="3052" w:type="dxa"/>
            <w:shd w:val="clear" w:color="auto" w:fill="auto"/>
            <w:tcMar>
              <w:left w:w="45" w:type="dxa"/>
              <w:right w:w="45" w:type="dxa"/>
            </w:tcMar>
            <w:vAlign w:val="center"/>
          </w:tcPr>
          <w:p w14:paraId="38DB30C1" w14:textId="244A5472" w:rsidR="004D450D" w:rsidRPr="00E80F49" w:rsidRDefault="004D450D" w:rsidP="004D450D">
            <w:pPr>
              <w:pStyle w:val="TAC"/>
              <w:rPr>
                <w:rFonts w:cs="Arial"/>
                <w:szCs w:val="18"/>
                <w:lang w:eastAsia="fr-FR"/>
              </w:rPr>
            </w:pPr>
            <w:r w:rsidRPr="00E80F49">
              <w:rPr>
                <w:lang w:eastAsia="en-US"/>
              </w:rPr>
              <w:t>No</w:t>
            </w:r>
          </w:p>
        </w:tc>
        <w:tc>
          <w:tcPr>
            <w:tcW w:w="1302" w:type="dxa"/>
            <w:shd w:val="clear" w:color="auto" w:fill="auto"/>
            <w:tcMar>
              <w:left w:w="45" w:type="dxa"/>
              <w:right w:w="45" w:type="dxa"/>
            </w:tcMar>
            <w:vAlign w:val="center"/>
          </w:tcPr>
          <w:p w14:paraId="4BEA22B2" w14:textId="6E74B171"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7041E48C" w14:textId="5321795D"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IMD4</w:t>
            </w:r>
          </w:p>
        </w:tc>
        <w:tc>
          <w:tcPr>
            <w:tcW w:w="3052" w:type="dxa"/>
            <w:shd w:val="clear" w:color="auto" w:fill="auto"/>
            <w:tcMar>
              <w:left w:w="45" w:type="dxa"/>
              <w:right w:w="45" w:type="dxa"/>
            </w:tcMar>
            <w:vAlign w:val="center"/>
          </w:tcPr>
          <w:p w14:paraId="2AE9BF8E" w14:textId="69910A47" w:rsidR="004D450D" w:rsidRPr="00E80F49" w:rsidRDefault="004D450D" w:rsidP="004D450D">
            <w:pPr>
              <w:pStyle w:val="TAC"/>
              <w:rPr>
                <w:lang w:eastAsia="en-US"/>
              </w:rPr>
            </w:pPr>
            <w:r w:rsidRPr="00E80F49">
              <w:rPr>
                <w:lang w:eastAsia="en-US"/>
              </w:rPr>
              <w:t>RAN5#93-e</w:t>
            </w:r>
          </w:p>
        </w:tc>
      </w:tr>
      <w:tr w:rsidR="004D450D" w:rsidRPr="00E80F49" w14:paraId="5AD59EB0" w14:textId="77777777" w:rsidTr="007D18AF">
        <w:tc>
          <w:tcPr>
            <w:tcW w:w="1606" w:type="dxa"/>
            <w:shd w:val="clear" w:color="auto" w:fill="auto"/>
            <w:tcMar>
              <w:left w:w="45" w:type="dxa"/>
              <w:right w:w="45" w:type="dxa"/>
            </w:tcMar>
            <w:vAlign w:val="center"/>
          </w:tcPr>
          <w:p w14:paraId="69A74237" w14:textId="279F3EDC" w:rsidR="004D450D" w:rsidRPr="00E80F49" w:rsidRDefault="004D450D" w:rsidP="004D450D">
            <w:pPr>
              <w:pStyle w:val="TAC"/>
              <w:rPr>
                <w:lang w:eastAsia="en-US"/>
              </w:rPr>
            </w:pPr>
            <w:r w:rsidRPr="00E80F49">
              <w:t>DC_66A_n77A</w:t>
            </w:r>
          </w:p>
        </w:tc>
        <w:tc>
          <w:tcPr>
            <w:tcW w:w="3052" w:type="dxa"/>
            <w:shd w:val="clear" w:color="auto" w:fill="auto"/>
            <w:tcMar>
              <w:left w:w="45" w:type="dxa"/>
              <w:right w:w="45" w:type="dxa"/>
            </w:tcMar>
            <w:vAlign w:val="center"/>
          </w:tcPr>
          <w:p w14:paraId="50A41AA9" w14:textId="233B372B" w:rsidR="004D450D" w:rsidRPr="00E80F49" w:rsidRDefault="004D450D" w:rsidP="004D450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429FA7B3" w14:textId="31C03DC5"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66 (IMD2)</w:t>
            </w:r>
            <w:r w:rsidRPr="00E80F49">
              <w:rPr>
                <w:rFonts w:ascii="Arial" w:hAnsi="Arial" w:cs="Arial"/>
                <w:color w:val="222222"/>
                <w:sz w:val="18"/>
                <w:szCs w:val="18"/>
              </w:rPr>
              <w:br/>
              <w:t>66 (IMD5)</w:t>
            </w:r>
          </w:p>
        </w:tc>
        <w:tc>
          <w:tcPr>
            <w:tcW w:w="1381" w:type="dxa"/>
            <w:shd w:val="clear" w:color="auto" w:fill="auto"/>
            <w:tcMar>
              <w:left w:w="45" w:type="dxa"/>
              <w:right w:w="45" w:type="dxa"/>
            </w:tcMar>
            <w:vAlign w:val="bottom"/>
          </w:tcPr>
          <w:p w14:paraId="01F163DC" w14:textId="370E7D8B"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IMD2 PC2&amp;PC3</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24909CA1" w14:textId="7C44282C" w:rsidR="004D450D" w:rsidRPr="00E80F49" w:rsidRDefault="004D450D" w:rsidP="004D450D">
            <w:pPr>
              <w:pStyle w:val="TAC"/>
              <w:rPr>
                <w:lang w:eastAsia="en-US"/>
              </w:rPr>
            </w:pPr>
            <w:r w:rsidRPr="00E80F49">
              <w:rPr>
                <w:rFonts w:cs="Arial"/>
                <w:color w:val="222222"/>
                <w:szCs w:val="18"/>
              </w:rPr>
              <w:t>RAN5#94-e</w:t>
            </w:r>
          </w:p>
        </w:tc>
      </w:tr>
      <w:tr w:rsidR="004D450D" w:rsidRPr="00E80F49" w14:paraId="4C35DE74" w14:textId="77777777" w:rsidTr="007D18AF">
        <w:tc>
          <w:tcPr>
            <w:tcW w:w="1606" w:type="dxa"/>
            <w:shd w:val="clear" w:color="auto" w:fill="auto"/>
            <w:tcMar>
              <w:left w:w="45" w:type="dxa"/>
              <w:right w:w="45" w:type="dxa"/>
            </w:tcMar>
            <w:vAlign w:val="center"/>
          </w:tcPr>
          <w:p w14:paraId="4815E3A8" w14:textId="25464E70" w:rsidR="004D450D" w:rsidRPr="00E80F49" w:rsidRDefault="004D450D" w:rsidP="004D450D">
            <w:pPr>
              <w:pStyle w:val="TAC"/>
              <w:rPr>
                <w:lang w:eastAsia="en-US"/>
              </w:rPr>
            </w:pPr>
            <w:r w:rsidRPr="00E80F49">
              <w:t>DC_66A_n78A</w:t>
            </w:r>
          </w:p>
        </w:tc>
        <w:tc>
          <w:tcPr>
            <w:tcW w:w="3052" w:type="dxa"/>
            <w:shd w:val="clear" w:color="auto" w:fill="auto"/>
            <w:tcMar>
              <w:left w:w="45" w:type="dxa"/>
              <w:right w:w="45" w:type="dxa"/>
            </w:tcMar>
            <w:vAlign w:val="center"/>
          </w:tcPr>
          <w:p w14:paraId="0ACB7209" w14:textId="153BF36F" w:rsidR="004D450D" w:rsidRPr="00E80F49" w:rsidRDefault="004D450D" w:rsidP="004D450D">
            <w:pPr>
              <w:pStyle w:val="TAC"/>
              <w:rPr>
                <w:rFonts w:cs="Arial"/>
                <w:szCs w:val="18"/>
                <w:lang w:eastAsia="fr-FR"/>
              </w:rPr>
            </w:pPr>
            <w:r w:rsidRPr="00E80F49">
              <w:t>No</w:t>
            </w:r>
          </w:p>
        </w:tc>
        <w:tc>
          <w:tcPr>
            <w:tcW w:w="1302" w:type="dxa"/>
            <w:shd w:val="clear" w:color="auto" w:fill="auto"/>
            <w:tcMar>
              <w:left w:w="45" w:type="dxa"/>
              <w:right w:w="45" w:type="dxa"/>
            </w:tcMar>
            <w:vAlign w:val="center"/>
          </w:tcPr>
          <w:p w14:paraId="0D6B394F" w14:textId="77777777" w:rsidR="004D450D" w:rsidRPr="00E80F49" w:rsidRDefault="004D450D" w:rsidP="004D450D">
            <w:pPr>
              <w:pStyle w:val="TAC"/>
            </w:pPr>
            <w:r w:rsidRPr="00E80F49">
              <w:t>n78 (HD2)</w:t>
            </w:r>
          </w:p>
          <w:p w14:paraId="39E27A1E" w14:textId="65824072" w:rsidR="004D450D" w:rsidRPr="00E80F49" w:rsidRDefault="004D450D" w:rsidP="004D450D">
            <w:pPr>
              <w:pStyle w:val="TAC"/>
              <w:rPr>
                <w:lang w:eastAsia="en-US"/>
              </w:rPr>
            </w:pPr>
            <w:r w:rsidRPr="00E80F49">
              <w:t>66 (IMD5)</w:t>
            </w:r>
          </w:p>
        </w:tc>
        <w:tc>
          <w:tcPr>
            <w:tcW w:w="1381" w:type="dxa"/>
            <w:shd w:val="clear" w:color="auto" w:fill="auto"/>
            <w:tcMar>
              <w:left w:w="45" w:type="dxa"/>
              <w:right w:w="45" w:type="dxa"/>
            </w:tcMar>
            <w:vAlign w:val="bottom"/>
          </w:tcPr>
          <w:p w14:paraId="50EF50D2" w14:textId="77777777" w:rsidR="004D450D" w:rsidRPr="00E80F49" w:rsidRDefault="004D450D" w:rsidP="0059590A">
            <w:pPr>
              <w:pStyle w:val="TAC"/>
            </w:pPr>
            <w:r w:rsidRPr="00E80F49">
              <w:t>NE (anchor agnostic)</w:t>
            </w:r>
          </w:p>
          <w:p w14:paraId="07FC685A" w14:textId="77777777" w:rsidR="004D450D" w:rsidRPr="00E80F49" w:rsidRDefault="004D450D" w:rsidP="0059590A">
            <w:pPr>
              <w:pStyle w:val="TAC"/>
            </w:pPr>
            <w:r w:rsidRPr="00E80F49">
              <w:t>HD2</w:t>
            </w:r>
          </w:p>
          <w:p w14:paraId="4073A93D" w14:textId="793BF2EC" w:rsidR="004D450D" w:rsidRPr="00E80F49" w:rsidRDefault="004D450D" w:rsidP="00D44BD4">
            <w:pPr>
              <w:pStyle w:val="TAC"/>
              <w:rPr>
                <w:lang w:eastAsia="en-US"/>
              </w:rPr>
            </w:pPr>
            <w:r w:rsidRPr="00E80F49">
              <w:t>IMD5</w:t>
            </w:r>
          </w:p>
        </w:tc>
        <w:tc>
          <w:tcPr>
            <w:tcW w:w="3052" w:type="dxa"/>
            <w:shd w:val="clear" w:color="auto" w:fill="auto"/>
            <w:tcMar>
              <w:left w:w="45" w:type="dxa"/>
              <w:right w:w="45" w:type="dxa"/>
            </w:tcMar>
            <w:vAlign w:val="center"/>
          </w:tcPr>
          <w:p w14:paraId="303068EB" w14:textId="5DC60CC7" w:rsidR="004D450D" w:rsidRPr="00E80F49" w:rsidRDefault="004D450D" w:rsidP="004D450D">
            <w:pPr>
              <w:pStyle w:val="TAC"/>
              <w:rPr>
                <w:lang w:eastAsia="en-US"/>
              </w:rPr>
            </w:pPr>
            <w:r w:rsidRPr="00E80F49">
              <w:t>RAN5#93-e</w:t>
            </w:r>
          </w:p>
        </w:tc>
      </w:tr>
      <w:tr w:rsidR="00B55FC5" w:rsidRPr="00E80F49" w14:paraId="594C24C7" w14:textId="77777777" w:rsidTr="007D18AF">
        <w:tc>
          <w:tcPr>
            <w:tcW w:w="1606" w:type="dxa"/>
            <w:shd w:val="clear" w:color="auto" w:fill="auto"/>
            <w:tcMar>
              <w:left w:w="45" w:type="dxa"/>
              <w:right w:w="45" w:type="dxa"/>
            </w:tcMar>
            <w:vAlign w:val="center"/>
          </w:tcPr>
          <w:p w14:paraId="61458BA1" w14:textId="7DDEB6AC" w:rsidR="00B55FC5" w:rsidRPr="00E80F49" w:rsidRDefault="00B55FC5" w:rsidP="00B55FC5">
            <w:pPr>
              <w:pStyle w:val="TAC"/>
            </w:pPr>
            <w:r>
              <w:t>DC_71A_n2A</w:t>
            </w:r>
          </w:p>
        </w:tc>
        <w:tc>
          <w:tcPr>
            <w:tcW w:w="3052" w:type="dxa"/>
            <w:shd w:val="clear" w:color="auto" w:fill="auto"/>
            <w:tcMar>
              <w:left w:w="45" w:type="dxa"/>
              <w:right w:w="45" w:type="dxa"/>
            </w:tcMar>
            <w:vAlign w:val="center"/>
          </w:tcPr>
          <w:p w14:paraId="440A8431" w14:textId="6412ED87" w:rsidR="00B55FC5" w:rsidRPr="00E80F49" w:rsidRDefault="00B55FC5" w:rsidP="00B55FC5">
            <w:pPr>
              <w:pStyle w:val="TAC"/>
            </w:pPr>
            <w:r>
              <w:t>No</w:t>
            </w:r>
          </w:p>
        </w:tc>
        <w:tc>
          <w:tcPr>
            <w:tcW w:w="1302" w:type="dxa"/>
            <w:shd w:val="clear" w:color="auto" w:fill="auto"/>
            <w:tcMar>
              <w:left w:w="45" w:type="dxa"/>
              <w:right w:w="45" w:type="dxa"/>
            </w:tcMar>
            <w:vAlign w:val="center"/>
          </w:tcPr>
          <w:p w14:paraId="452F366C" w14:textId="77777777" w:rsidR="00B55FC5" w:rsidRDefault="00B55FC5" w:rsidP="00B55FC5">
            <w:pPr>
              <w:pStyle w:val="TAC"/>
            </w:pPr>
            <w:r>
              <w:t>n78 (HD2)</w:t>
            </w:r>
          </w:p>
          <w:p w14:paraId="627E2A6F" w14:textId="3F47BA08" w:rsidR="00B55FC5" w:rsidRPr="00E80F49" w:rsidRDefault="00B55FC5" w:rsidP="00B55FC5">
            <w:pPr>
              <w:pStyle w:val="TAC"/>
            </w:pPr>
            <w:r>
              <w:t>66 (IMD5)</w:t>
            </w:r>
          </w:p>
        </w:tc>
        <w:tc>
          <w:tcPr>
            <w:tcW w:w="1381" w:type="dxa"/>
            <w:shd w:val="clear" w:color="auto" w:fill="auto"/>
            <w:tcMar>
              <w:left w:w="45" w:type="dxa"/>
              <w:right w:w="45" w:type="dxa"/>
            </w:tcMar>
            <w:vAlign w:val="bottom"/>
          </w:tcPr>
          <w:p w14:paraId="3DB894DB" w14:textId="77777777" w:rsidR="00B55FC5" w:rsidRDefault="00B55FC5" w:rsidP="00B55FC5">
            <w:pPr>
              <w:pStyle w:val="TAC"/>
            </w:pPr>
            <w:r>
              <w:t>NE (anchor agnostic)</w:t>
            </w:r>
          </w:p>
          <w:p w14:paraId="6D336821" w14:textId="77777777" w:rsidR="00B55FC5" w:rsidRDefault="00B55FC5" w:rsidP="00B55FC5">
            <w:pPr>
              <w:pStyle w:val="TAC"/>
            </w:pPr>
            <w:r>
              <w:t>HD</w:t>
            </w:r>
          </w:p>
          <w:p w14:paraId="1D2ECDFA" w14:textId="682E9A45" w:rsidR="00B55FC5" w:rsidRPr="00E80F49" w:rsidRDefault="00B55FC5" w:rsidP="00B55FC5">
            <w:pPr>
              <w:pStyle w:val="TAC"/>
            </w:pPr>
            <w:r>
              <w:t>HM HM avoid</w:t>
            </w:r>
          </w:p>
        </w:tc>
        <w:tc>
          <w:tcPr>
            <w:tcW w:w="3052" w:type="dxa"/>
            <w:shd w:val="clear" w:color="auto" w:fill="auto"/>
            <w:tcMar>
              <w:left w:w="45" w:type="dxa"/>
              <w:right w:w="45" w:type="dxa"/>
            </w:tcMar>
            <w:vAlign w:val="center"/>
          </w:tcPr>
          <w:p w14:paraId="27A0A7A5" w14:textId="5EE132A4" w:rsidR="00B55FC5" w:rsidRPr="00E80F49" w:rsidRDefault="00B55FC5" w:rsidP="00B55FC5">
            <w:pPr>
              <w:pStyle w:val="TAC"/>
            </w:pPr>
            <w:r>
              <w:t>RAN5#98</w:t>
            </w:r>
          </w:p>
        </w:tc>
      </w:tr>
      <w:tr w:rsidR="00323358" w:rsidRPr="00E80F49" w14:paraId="0C8140F2" w14:textId="77777777" w:rsidTr="007D18AF">
        <w:tc>
          <w:tcPr>
            <w:tcW w:w="1606" w:type="dxa"/>
            <w:shd w:val="clear" w:color="auto" w:fill="auto"/>
            <w:tcMar>
              <w:left w:w="45" w:type="dxa"/>
              <w:right w:w="45" w:type="dxa"/>
            </w:tcMar>
            <w:vAlign w:val="center"/>
          </w:tcPr>
          <w:p w14:paraId="4C65B61D" w14:textId="553FF7F2" w:rsidR="00323358" w:rsidRPr="00E80F49" w:rsidRDefault="00323358" w:rsidP="00323358">
            <w:pPr>
              <w:pStyle w:val="TAC"/>
            </w:pPr>
            <w:r>
              <w:t>DC_71A_n66A</w:t>
            </w:r>
          </w:p>
        </w:tc>
        <w:tc>
          <w:tcPr>
            <w:tcW w:w="3052" w:type="dxa"/>
            <w:shd w:val="clear" w:color="auto" w:fill="auto"/>
            <w:tcMar>
              <w:left w:w="45" w:type="dxa"/>
              <w:right w:w="45" w:type="dxa"/>
            </w:tcMar>
            <w:vAlign w:val="center"/>
          </w:tcPr>
          <w:p w14:paraId="75085BC3" w14:textId="1217D370" w:rsidR="00323358" w:rsidRPr="00E80F49" w:rsidRDefault="00323358" w:rsidP="00323358">
            <w:pPr>
              <w:pStyle w:val="TAC"/>
            </w:pPr>
            <w:r>
              <w:t>No</w:t>
            </w:r>
          </w:p>
        </w:tc>
        <w:tc>
          <w:tcPr>
            <w:tcW w:w="1302" w:type="dxa"/>
            <w:shd w:val="clear" w:color="auto" w:fill="auto"/>
            <w:tcMar>
              <w:left w:w="45" w:type="dxa"/>
              <w:right w:w="45" w:type="dxa"/>
            </w:tcMar>
            <w:vAlign w:val="center"/>
          </w:tcPr>
          <w:p w14:paraId="5CB530E3" w14:textId="37171EF8" w:rsidR="00323358" w:rsidRPr="00E80F49" w:rsidRDefault="00323358" w:rsidP="00323358">
            <w:pPr>
              <w:pStyle w:val="TAC"/>
            </w:pPr>
            <w:r>
              <w:t>n66 (IMD4)</w:t>
            </w:r>
          </w:p>
        </w:tc>
        <w:tc>
          <w:tcPr>
            <w:tcW w:w="1381" w:type="dxa"/>
            <w:shd w:val="clear" w:color="auto" w:fill="auto"/>
            <w:tcMar>
              <w:left w:w="45" w:type="dxa"/>
              <w:right w:w="45" w:type="dxa"/>
            </w:tcMar>
            <w:vAlign w:val="bottom"/>
          </w:tcPr>
          <w:p w14:paraId="0D0BDB2D" w14:textId="77777777" w:rsidR="00323358" w:rsidRDefault="00323358" w:rsidP="00323358">
            <w:pPr>
              <w:pStyle w:val="TAC"/>
            </w:pPr>
            <w:r>
              <w:t>NE (anchor agnostic)</w:t>
            </w:r>
          </w:p>
          <w:p w14:paraId="2E2167C8" w14:textId="1AE400FA" w:rsidR="00323358" w:rsidRPr="00E80F49" w:rsidRDefault="00323358" w:rsidP="00323358">
            <w:pPr>
              <w:pStyle w:val="TAC"/>
            </w:pPr>
            <w:r>
              <w:t>IMD4</w:t>
            </w:r>
          </w:p>
        </w:tc>
        <w:tc>
          <w:tcPr>
            <w:tcW w:w="3052" w:type="dxa"/>
            <w:shd w:val="clear" w:color="auto" w:fill="auto"/>
            <w:tcMar>
              <w:left w:w="45" w:type="dxa"/>
              <w:right w:w="45" w:type="dxa"/>
            </w:tcMar>
            <w:vAlign w:val="center"/>
          </w:tcPr>
          <w:p w14:paraId="52972C09" w14:textId="38063011" w:rsidR="00323358" w:rsidRPr="00E80F49" w:rsidRDefault="00323358" w:rsidP="00323358">
            <w:pPr>
              <w:pStyle w:val="TAC"/>
            </w:pPr>
            <w:r>
              <w:t>RAN5#98</w:t>
            </w:r>
          </w:p>
        </w:tc>
      </w:tr>
      <w:tr w:rsidR="004D450D" w:rsidRPr="00E80F49" w14:paraId="7811718F" w14:textId="77777777" w:rsidTr="007D18AF">
        <w:tc>
          <w:tcPr>
            <w:tcW w:w="10393" w:type="dxa"/>
            <w:gridSpan w:val="5"/>
          </w:tcPr>
          <w:p w14:paraId="3A56CC60" w14:textId="7F714633" w:rsidR="004D450D" w:rsidRPr="00E80F49" w:rsidRDefault="004D450D" w:rsidP="004D450D">
            <w:pPr>
              <w:pStyle w:val="TAN"/>
            </w:pPr>
            <w:r w:rsidRPr="00E80F49">
              <w:t>NOTE 1:</w:t>
            </w:r>
            <w:r w:rsidRPr="00E80F49">
              <w:tab/>
              <w:t xml:space="preserve">If single UL is allowed in a DC_XA_nYA configuration the IMD requirements does not apply for UEs supporting UE capability </w:t>
            </w:r>
            <w:r w:rsidRPr="00E80F49">
              <w:rPr>
                <w:i/>
              </w:rPr>
              <w:t>singleUL-Transmission.</w:t>
            </w:r>
          </w:p>
          <w:p w14:paraId="0DE43D63" w14:textId="28841ED6" w:rsidR="004D450D" w:rsidRPr="00E80F49" w:rsidRDefault="004D450D" w:rsidP="004D450D">
            <w:pPr>
              <w:pStyle w:val="TAN"/>
            </w:pPr>
            <w:r w:rsidRPr="00E80F49">
              <w:t>NOTE 2:</w:t>
            </w:r>
            <w:r w:rsidRPr="00E80F49">
              <w:tab/>
              <w:t>Notations used</w:t>
            </w:r>
            <w:r w:rsidRPr="00E80F49">
              <w:br/>
              <w:t>NE: Non-exception as defined in TS 38.101-3 [7], meaning standalone LTE in TS 36.101 [8] and NR in 38.101-1 [5] requirements apply.</w:t>
            </w:r>
            <w:r w:rsidRPr="00E80F49">
              <w:br/>
              <w:t>HD: UL Harmonic Distortion, as defined in TS 38.101-3 [7], 7.3B.2.3.1</w:t>
            </w:r>
            <w:r w:rsidRPr="00E80F49">
              <w:br/>
              <w:t>HM: RX Harmonic Mixing, as defined in TS 38.101-3 [7], 7.3B.2.3.2</w:t>
            </w:r>
            <w:r w:rsidRPr="00E80F49">
              <w:br/>
              <w:t>IMD: Intermodulation Distortion, as defined in TS 38.101-3 [7], 7.3B.2.3.5</w:t>
            </w:r>
            <w:r w:rsidRPr="00E80F49">
              <w:br/>
              <w:t>CBI: Cross Band Isolation, as defined in TS 38.101-3 [7], 7.3B.2.3.4</w:t>
            </w:r>
            <w:r w:rsidRPr="00E80F49">
              <w:br/>
              <w:t>HD avoid: single carrier requirements apply with aggressor of UL Harmonic Distortion active.</w:t>
            </w:r>
            <w:r w:rsidRPr="00E80F49">
              <w:br/>
              <w:t>HM avoid: single carrier requirements apply with aggressor of RX Harmonic Mixing active.</w:t>
            </w:r>
            <w:r w:rsidRPr="00E80F49">
              <w:br/>
              <w:t>CBI avoid: single carrier requirements apply with aggressor of Cross Band Isolation active.</w:t>
            </w:r>
          </w:p>
          <w:p w14:paraId="2DB79D11" w14:textId="6F9FB75B" w:rsidR="004D450D" w:rsidRPr="00E80F49" w:rsidRDefault="004D450D" w:rsidP="004D450D">
            <w:pPr>
              <w:pStyle w:val="TAN"/>
            </w:pPr>
            <w:r w:rsidRPr="00E80F49">
              <w:t>NOTE 3:</w:t>
            </w:r>
            <w:r w:rsidRPr="00E80F49">
              <w:tab/>
              <w:t>HM cannot be avoided with aggressor still active since CBI exception always exists. Therefore, no HM avoid test point is added.</w:t>
            </w:r>
          </w:p>
        </w:tc>
      </w:tr>
    </w:tbl>
    <w:p w14:paraId="503E79BA" w14:textId="5CACADB2" w:rsidR="004B2214" w:rsidRPr="00E80F49" w:rsidRDefault="004B2214" w:rsidP="004B2214"/>
    <w:p w14:paraId="07D0BB4D" w14:textId="77777777" w:rsidR="004B2214" w:rsidRPr="00E80F49" w:rsidRDefault="004B2214" w:rsidP="004B2214">
      <w:pPr>
        <w:pStyle w:val="TH"/>
      </w:pPr>
      <w:r w:rsidRPr="00E80F49">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E80F49" w14:paraId="2799D7BE" w14:textId="77777777" w:rsidTr="0091784C">
        <w:tc>
          <w:tcPr>
            <w:tcW w:w="1781" w:type="dxa"/>
          </w:tcPr>
          <w:p w14:paraId="6DAE2D92" w14:textId="77777777" w:rsidR="004B2214" w:rsidRPr="00E80F49" w:rsidRDefault="004B2214" w:rsidP="002E5133">
            <w:pPr>
              <w:pStyle w:val="TAH"/>
            </w:pPr>
            <w:r w:rsidRPr="00E80F49">
              <w:t>Band or band configuration</w:t>
            </w:r>
          </w:p>
        </w:tc>
        <w:tc>
          <w:tcPr>
            <w:tcW w:w="1804" w:type="dxa"/>
            <w:shd w:val="clear" w:color="auto" w:fill="auto"/>
          </w:tcPr>
          <w:p w14:paraId="4E172782" w14:textId="77777777" w:rsidR="004B2214" w:rsidRPr="00E80F49" w:rsidRDefault="004B2214" w:rsidP="002E5133">
            <w:pPr>
              <w:pStyle w:val="TAH"/>
            </w:pPr>
            <w:r w:rsidRPr="00E80F49">
              <w:t>Single UL</w:t>
            </w:r>
          </w:p>
        </w:tc>
        <w:tc>
          <w:tcPr>
            <w:tcW w:w="1486" w:type="dxa"/>
          </w:tcPr>
          <w:p w14:paraId="69538E99" w14:textId="77777777" w:rsidR="004B2214" w:rsidRPr="00E80F49" w:rsidRDefault="004B2214" w:rsidP="002E5133">
            <w:pPr>
              <w:pStyle w:val="TAH"/>
            </w:pPr>
            <w:r w:rsidRPr="00E80F49">
              <w:t>UL config</w:t>
            </w:r>
          </w:p>
        </w:tc>
        <w:tc>
          <w:tcPr>
            <w:tcW w:w="1547" w:type="dxa"/>
            <w:shd w:val="clear" w:color="auto" w:fill="auto"/>
          </w:tcPr>
          <w:p w14:paraId="459284C2" w14:textId="77777777" w:rsidR="004B2214" w:rsidRPr="00E80F49" w:rsidRDefault="004B2214" w:rsidP="002E5133">
            <w:pPr>
              <w:pStyle w:val="TAH"/>
            </w:pPr>
            <w:r w:rsidRPr="00E80F49">
              <w:t>Refsens exception, victim band</w:t>
            </w:r>
          </w:p>
        </w:tc>
        <w:tc>
          <w:tcPr>
            <w:tcW w:w="1495" w:type="dxa"/>
            <w:shd w:val="clear" w:color="auto" w:fill="auto"/>
          </w:tcPr>
          <w:p w14:paraId="20FBE603" w14:textId="72E53FCE" w:rsidR="004B2214" w:rsidRPr="00E80F49" w:rsidRDefault="004B2214" w:rsidP="002E5133">
            <w:pPr>
              <w:pStyle w:val="TAH"/>
            </w:pPr>
            <w:r w:rsidRPr="00E80F49">
              <w:t>Requirement coverage</w:t>
            </w:r>
          </w:p>
          <w:p w14:paraId="7AB3CB44" w14:textId="379F1820" w:rsidR="004B2214" w:rsidRPr="00E80F49" w:rsidRDefault="004B2214" w:rsidP="002E5133">
            <w:pPr>
              <w:pStyle w:val="TAH"/>
            </w:pPr>
            <w:r w:rsidRPr="00E80F49">
              <w:t>(N</w:t>
            </w:r>
            <w:r w:rsidR="003874DD" w:rsidRPr="00E80F49">
              <w:t>OTE</w:t>
            </w:r>
            <w:r w:rsidRPr="00E80F49">
              <w:t xml:space="preserve"> 2)</w:t>
            </w:r>
          </w:p>
        </w:tc>
        <w:tc>
          <w:tcPr>
            <w:tcW w:w="1466" w:type="dxa"/>
          </w:tcPr>
          <w:p w14:paraId="5E89E929" w14:textId="6D6D585E" w:rsidR="004B2214" w:rsidRPr="00E80F49" w:rsidRDefault="004B2214" w:rsidP="002E5133">
            <w:pPr>
              <w:pStyle w:val="TAH"/>
            </w:pPr>
            <w:r w:rsidRPr="00E80F49">
              <w:t xml:space="preserve">Fallback </w:t>
            </w:r>
            <w:r w:rsidR="003874DD" w:rsidRPr="00E80F49">
              <w:t>D</w:t>
            </w:r>
            <w:r w:rsidRPr="00E80F49">
              <w:t>C configurations</w:t>
            </w:r>
          </w:p>
        </w:tc>
        <w:tc>
          <w:tcPr>
            <w:tcW w:w="1147" w:type="dxa"/>
            <w:shd w:val="clear" w:color="auto" w:fill="auto"/>
          </w:tcPr>
          <w:p w14:paraId="6BC2B4AA" w14:textId="77777777" w:rsidR="004B2214" w:rsidRPr="00E80F49" w:rsidRDefault="004B2214" w:rsidP="002E5133">
            <w:pPr>
              <w:pStyle w:val="TAH"/>
              <w:jc w:val="left"/>
            </w:pPr>
            <w:r w:rsidRPr="00E80F49">
              <w:t>Comments</w:t>
            </w:r>
          </w:p>
        </w:tc>
      </w:tr>
      <w:tr w:rsidR="004B2214" w:rsidRPr="00E80F49" w14:paraId="2E381C19" w14:textId="77777777" w:rsidTr="0091784C">
        <w:tc>
          <w:tcPr>
            <w:tcW w:w="10726" w:type="dxa"/>
            <w:gridSpan w:val="7"/>
          </w:tcPr>
          <w:p w14:paraId="53F662C6" w14:textId="77777777" w:rsidR="004B2214" w:rsidRPr="00E80F49" w:rsidRDefault="004B2214" w:rsidP="002E5133">
            <w:pPr>
              <w:pStyle w:val="TAH"/>
            </w:pPr>
            <w:r w:rsidRPr="00E80F49">
              <w:t>DC_(n)XCA</w:t>
            </w:r>
          </w:p>
        </w:tc>
      </w:tr>
      <w:tr w:rsidR="003874DD" w:rsidRPr="00E80F49" w14:paraId="40410482" w14:textId="77777777" w:rsidTr="0091784C">
        <w:tc>
          <w:tcPr>
            <w:tcW w:w="1781" w:type="dxa"/>
            <w:vAlign w:val="center"/>
          </w:tcPr>
          <w:p w14:paraId="399AC093" w14:textId="77777777" w:rsidR="003874DD" w:rsidRPr="00E80F49" w:rsidRDefault="003874DD" w:rsidP="003874DD">
            <w:pPr>
              <w:pStyle w:val="TAC"/>
            </w:pPr>
            <w:r w:rsidRPr="00E80F49">
              <w:t>41</w:t>
            </w:r>
          </w:p>
        </w:tc>
        <w:tc>
          <w:tcPr>
            <w:tcW w:w="1804" w:type="dxa"/>
            <w:shd w:val="clear" w:color="auto" w:fill="auto"/>
            <w:vAlign w:val="center"/>
          </w:tcPr>
          <w:p w14:paraId="00DAAAE9" w14:textId="77777777" w:rsidR="003874DD" w:rsidRPr="00E80F49" w:rsidRDefault="003874DD" w:rsidP="003874DD">
            <w:pPr>
              <w:pStyle w:val="TAC"/>
            </w:pPr>
            <w:r w:rsidRPr="00E80F49">
              <w:t>Yes</w:t>
            </w:r>
          </w:p>
        </w:tc>
        <w:tc>
          <w:tcPr>
            <w:tcW w:w="1486" w:type="dxa"/>
          </w:tcPr>
          <w:p w14:paraId="5FDB6883" w14:textId="77777777" w:rsidR="003874DD" w:rsidRPr="00E80F49" w:rsidRDefault="003874DD" w:rsidP="003874DD">
            <w:pPr>
              <w:pStyle w:val="TAC"/>
            </w:pPr>
            <w:r w:rsidRPr="00E80F49">
              <w:t>DC_(n)41AA</w:t>
            </w:r>
          </w:p>
        </w:tc>
        <w:tc>
          <w:tcPr>
            <w:tcW w:w="1547" w:type="dxa"/>
            <w:shd w:val="clear" w:color="auto" w:fill="auto"/>
            <w:vAlign w:val="bottom"/>
          </w:tcPr>
          <w:p w14:paraId="7F454872" w14:textId="77777777" w:rsidR="003874DD" w:rsidRPr="00E80F49" w:rsidRDefault="003874DD" w:rsidP="003874DD">
            <w:pPr>
              <w:pStyle w:val="TAC"/>
            </w:pPr>
            <w:r w:rsidRPr="00E80F49">
              <w:t>N/A</w:t>
            </w:r>
          </w:p>
        </w:tc>
        <w:tc>
          <w:tcPr>
            <w:tcW w:w="1495" w:type="dxa"/>
            <w:shd w:val="clear" w:color="auto" w:fill="auto"/>
          </w:tcPr>
          <w:p w14:paraId="1FF9476F" w14:textId="16E3F8B3" w:rsidR="003874DD" w:rsidRPr="00E80F49" w:rsidRDefault="003874DD" w:rsidP="003874DD">
            <w:pPr>
              <w:pStyle w:val="TAC"/>
            </w:pPr>
            <w:r w:rsidRPr="00E80F49">
              <w:t>NE</w:t>
            </w:r>
          </w:p>
        </w:tc>
        <w:tc>
          <w:tcPr>
            <w:tcW w:w="1466" w:type="dxa"/>
          </w:tcPr>
          <w:p w14:paraId="39363747" w14:textId="77777777" w:rsidR="003874DD" w:rsidRPr="00E80F49" w:rsidRDefault="003874DD" w:rsidP="003874DD">
            <w:pPr>
              <w:pStyle w:val="TAC"/>
            </w:pPr>
            <w:r w:rsidRPr="00E80F49">
              <w:t>DC_(n)41AA</w:t>
            </w:r>
          </w:p>
          <w:p w14:paraId="6FF38358" w14:textId="77777777" w:rsidR="003874DD" w:rsidRPr="00E80F49" w:rsidRDefault="003874DD" w:rsidP="003874DD">
            <w:pPr>
              <w:pStyle w:val="TAC"/>
            </w:pPr>
            <w:r w:rsidRPr="00E80F49">
              <w:t>DC_41A_n41A</w:t>
            </w:r>
          </w:p>
        </w:tc>
        <w:tc>
          <w:tcPr>
            <w:tcW w:w="1147" w:type="dxa"/>
            <w:shd w:val="clear" w:color="auto" w:fill="auto"/>
          </w:tcPr>
          <w:p w14:paraId="6C02BE07" w14:textId="11E5249C" w:rsidR="003874DD" w:rsidRPr="00E80F49" w:rsidRDefault="003874DD" w:rsidP="003874DD">
            <w:pPr>
              <w:pStyle w:val="TAC"/>
            </w:pPr>
            <w:r w:rsidRPr="00E80F49">
              <w:t>RAN5#89-e</w:t>
            </w:r>
          </w:p>
        </w:tc>
      </w:tr>
      <w:tr w:rsidR="003874DD" w:rsidRPr="00E80F49" w14:paraId="140257B0" w14:textId="77777777" w:rsidTr="0091784C">
        <w:tc>
          <w:tcPr>
            <w:tcW w:w="1781" w:type="dxa"/>
            <w:vAlign w:val="center"/>
          </w:tcPr>
          <w:p w14:paraId="1956D3B5" w14:textId="77777777" w:rsidR="003874DD" w:rsidRPr="00E80F49" w:rsidRDefault="003874DD" w:rsidP="003874DD">
            <w:pPr>
              <w:pStyle w:val="TAC"/>
            </w:pPr>
            <w:r w:rsidRPr="00E80F49">
              <w:t>41</w:t>
            </w:r>
          </w:p>
        </w:tc>
        <w:tc>
          <w:tcPr>
            <w:tcW w:w="1804" w:type="dxa"/>
            <w:shd w:val="clear" w:color="auto" w:fill="auto"/>
            <w:vAlign w:val="center"/>
          </w:tcPr>
          <w:p w14:paraId="3304907C" w14:textId="77777777" w:rsidR="003874DD" w:rsidRPr="00E80F49" w:rsidRDefault="003874DD" w:rsidP="003874DD">
            <w:pPr>
              <w:pStyle w:val="TAC"/>
            </w:pPr>
            <w:r w:rsidRPr="00E80F49">
              <w:t>Yes</w:t>
            </w:r>
          </w:p>
        </w:tc>
        <w:tc>
          <w:tcPr>
            <w:tcW w:w="1486" w:type="dxa"/>
          </w:tcPr>
          <w:p w14:paraId="5127B4B2" w14:textId="77777777" w:rsidR="003874DD" w:rsidRPr="00E80F49" w:rsidRDefault="003874DD" w:rsidP="003874DD">
            <w:pPr>
              <w:pStyle w:val="TAC"/>
            </w:pPr>
            <w:r w:rsidRPr="00E80F49">
              <w:t>DC_41A_n41A</w:t>
            </w:r>
          </w:p>
        </w:tc>
        <w:tc>
          <w:tcPr>
            <w:tcW w:w="1547" w:type="dxa"/>
            <w:shd w:val="clear" w:color="auto" w:fill="auto"/>
            <w:vAlign w:val="bottom"/>
          </w:tcPr>
          <w:p w14:paraId="7B4BEDB9" w14:textId="77777777" w:rsidR="003874DD" w:rsidRPr="00E80F49" w:rsidRDefault="003874DD" w:rsidP="003874DD">
            <w:pPr>
              <w:pStyle w:val="TAC"/>
            </w:pPr>
            <w:r w:rsidRPr="00E80F49">
              <w:t>N/A</w:t>
            </w:r>
          </w:p>
        </w:tc>
        <w:tc>
          <w:tcPr>
            <w:tcW w:w="1495" w:type="dxa"/>
            <w:shd w:val="clear" w:color="auto" w:fill="auto"/>
          </w:tcPr>
          <w:p w14:paraId="2AEBC2FA" w14:textId="42C8A9E4" w:rsidR="003874DD" w:rsidRPr="00E80F49" w:rsidRDefault="003874DD" w:rsidP="003874DD">
            <w:pPr>
              <w:pStyle w:val="TAC"/>
            </w:pPr>
            <w:r w:rsidRPr="00E80F49">
              <w:t>NE</w:t>
            </w:r>
          </w:p>
        </w:tc>
        <w:tc>
          <w:tcPr>
            <w:tcW w:w="1466" w:type="dxa"/>
          </w:tcPr>
          <w:p w14:paraId="31A3B289" w14:textId="77777777" w:rsidR="003874DD" w:rsidRPr="00E80F49" w:rsidRDefault="003874DD" w:rsidP="003874DD">
            <w:pPr>
              <w:pStyle w:val="TAC"/>
            </w:pPr>
            <w:r w:rsidRPr="00E80F49">
              <w:t>DC_(n)41AA</w:t>
            </w:r>
          </w:p>
          <w:p w14:paraId="7004F0B5" w14:textId="77777777" w:rsidR="003874DD" w:rsidRPr="00E80F49" w:rsidRDefault="003874DD" w:rsidP="003874DD">
            <w:pPr>
              <w:pStyle w:val="TAC"/>
            </w:pPr>
            <w:r w:rsidRPr="00E80F49">
              <w:t>DC_41A_n41A</w:t>
            </w:r>
          </w:p>
        </w:tc>
        <w:tc>
          <w:tcPr>
            <w:tcW w:w="1147" w:type="dxa"/>
            <w:shd w:val="clear" w:color="auto" w:fill="auto"/>
          </w:tcPr>
          <w:p w14:paraId="08933FC7" w14:textId="1EBA20E2" w:rsidR="003874DD" w:rsidRPr="00E80F49" w:rsidRDefault="003874DD" w:rsidP="003874DD">
            <w:pPr>
              <w:pStyle w:val="TAC"/>
            </w:pPr>
            <w:r w:rsidRPr="00E80F49">
              <w:t>RAN5#89-e</w:t>
            </w:r>
          </w:p>
        </w:tc>
      </w:tr>
      <w:tr w:rsidR="003874DD" w:rsidRPr="00E80F49" w14:paraId="698DF8E0" w14:textId="77777777" w:rsidTr="0091784C">
        <w:tc>
          <w:tcPr>
            <w:tcW w:w="1781" w:type="dxa"/>
          </w:tcPr>
          <w:p w14:paraId="38EABCBA" w14:textId="77777777" w:rsidR="003874DD" w:rsidRPr="00E80F49" w:rsidRDefault="003874DD" w:rsidP="003874DD">
            <w:pPr>
              <w:pStyle w:val="TAC"/>
            </w:pPr>
            <w:r w:rsidRPr="00E80F49">
              <w:t>48</w:t>
            </w:r>
          </w:p>
        </w:tc>
        <w:tc>
          <w:tcPr>
            <w:tcW w:w="1804" w:type="dxa"/>
            <w:shd w:val="clear" w:color="auto" w:fill="auto"/>
            <w:vAlign w:val="center"/>
          </w:tcPr>
          <w:p w14:paraId="2056F17B" w14:textId="77777777" w:rsidR="003874DD" w:rsidRPr="00E80F49" w:rsidRDefault="003874DD" w:rsidP="003874DD">
            <w:pPr>
              <w:pStyle w:val="TAC"/>
            </w:pPr>
            <w:r w:rsidRPr="00E80F49">
              <w:t>Only single UL requirements defined</w:t>
            </w:r>
          </w:p>
        </w:tc>
        <w:tc>
          <w:tcPr>
            <w:tcW w:w="1486" w:type="dxa"/>
          </w:tcPr>
          <w:p w14:paraId="427AC138" w14:textId="77777777" w:rsidR="003874DD" w:rsidRPr="00E80F49" w:rsidRDefault="003874DD" w:rsidP="003874DD">
            <w:pPr>
              <w:pStyle w:val="TAC"/>
            </w:pPr>
            <w:r w:rsidRPr="00E80F49">
              <w:t>DC_(n)48AA</w:t>
            </w:r>
          </w:p>
        </w:tc>
        <w:tc>
          <w:tcPr>
            <w:tcW w:w="1547" w:type="dxa"/>
            <w:shd w:val="clear" w:color="auto" w:fill="auto"/>
            <w:vAlign w:val="bottom"/>
          </w:tcPr>
          <w:p w14:paraId="7A534A65" w14:textId="77777777" w:rsidR="003874DD" w:rsidRPr="00E80F49" w:rsidRDefault="003874DD" w:rsidP="003874DD">
            <w:pPr>
              <w:pStyle w:val="TAC"/>
            </w:pPr>
            <w:r w:rsidRPr="00E80F49">
              <w:t>N/A</w:t>
            </w:r>
          </w:p>
        </w:tc>
        <w:tc>
          <w:tcPr>
            <w:tcW w:w="1495" w:type="dxa"/>
            <w:shd w:val="clear" w:color="auto" w:fill="auto"/>
          </w:tcPr>
          <w:p w14:paraId="685A08B7" w14:textId="272A78E1" w:rsidR="003874DD" w:rsidRPr="00E80F49" w:rsidRDefault="003874DD" w:rsidP="003874DD">
            <w:pPr>
              <w:pStyle w:val="TAC"/>
            </w:pPr>
            <w:r w:rsidRPr="00E80F49">
              <w:t>NE</w:t>
            </w:r>
          </w:p>
        </w:tc>
        <w:tc>
          <w:tcPr>
            <w:tcW w:w="1466" w:type="dxa"/>
          </w:tcPr>
          <w:p w14:paraId="610D306A" w14:textId="77777777" w:rsidR="003874DD" w:rsidRPr="00E80F49" w:rsidRDefault="003874DD" w:rsidP="003874DD">
            <w:pPr>
              <w:pStyle w:val="TAC"/>
            </w:pPr>
            <w:r w:rsidRPr="00E80F49">
              <w:t>DC_(n)48AA</w:t>
            </w:r>
          </w:p>
          <w:p w14:paraId="52074DD7" w14:textId="77777777" w:rsidR="003874DD" w:rsidRPr="00E80F49" w:rsidRDefault="003874DD" w:rsidP="003874DD">
            <w:pPr>
              <w:pStyle w:val="TAC"/>
            </w:pPr>
            <w:r w:rsidRPr="00E80F49">
              <w:t>DC_48A_n48A</w:t>
            </w:r>
          </w:p>
        </w:tc>
        <w:tc>
          <w:tcPr>
            <w:tcW w:w="1147" w:type="dxa"/>
            <w:shd w:val="clear" w:color="auto" w:fill="auto"/>
          </w:tcPr>
          <w:p w14:paraId="7D420A31" w14:textId="658C3805" w:rsidR="003874DD" w:rsidRPr="00E80F49" w:rsidRDefault="003874DD" w:rsidP="003874DD">
            <w:pPr>
              <w:pStyle w:val="TAC"/>
            </w:pPr>
            <w:r w:rsidRPr="00E80F49">
              <w:t>RAN5#89-e</w:t>
            </w:r>
          </w:p>
        </w:tc>
      </w:tr>
      <w:tr w:rsidR="003874DD" w:rsidRPr="00E80F49" w14:paraId="62CC0408" w14:textId="77777777" w:rsidTr="0091784C">
        <w:tc>
          <w:tcPr>
            <w:tcW w:w="1781" w:type="dxa"/>
          </w:tcPr>
          <w:p w14:paraId="0691ABFB" w14:textId="77777777" w:rsidR="003874DD" w:rsidRPr="00E80F49" w:rsidRDefault="003874DD" w:rsidP="003874DD">
            <w:pPr>
              <w:pStyle w:val="TAC"/>
            </w:pPr>
            <w:r w:rsidRPr="00E80F49">
              <w:t>48</w:t>
            </w:r>
          </w:p>
        </w:tc>
        <w:tc>
          <w:tcPr>
            <w:tcW w:w="1804" w:type="dxa"/>
            <w:shd w:val="clear" w:color="auto" w:fill="auto"/>
            <w:vAlign w:val="center"/>
          </w:tcPr>
          <w:p w14:paraId="1D7F604D" w14:textId="77777777" w:rsidR="003874DD" w:rsidRPr="00E80F49" w:rsidRDefault="003874DD" w:rsidP="003874DD">
            <w:pPr>
              <w:pStyle w:val="TAC"/>
            </w:pPr>
            <w:r w:rsidRPr="00E80F49">
              <w:t>Only single UL requirements defined</w:t>
            </w:r>
          </w:p>
        </w:tc>
        <w:tc>
          <w:tcPr>
            <w:tcW w:w="1486" w:type="dxa"/>
          </w:tcPr>
          <w:p w14:paraId="3A9E3294" w14:textId="77777777" w:rsidR="003874DD" w:rsidRPr="00E80F49" w:rsidRDefault="003874DD" w:rsidP="003874DD">
            <w:pPr>
              <w:pStyle w:val="TAC"/>
            </w:pPr>
            <w:r w:rsidRPr="00E80F49">
              <w:t>DC_48A_n48A</w:t>
            </w:r>
          </w:p>
        </w:tc>
        <w:tc>
          <w:tcPr>
            <w:tcW w:w="1547" w:type="dxa"/>
            <w:shd w:val="clear" w:color="auto" w:fill="auto"/>
            <w:vAlign w:val="bottom"/>
          </w:tcPr>
          <w:p w14:paraId="620731FA" w14:textId="77777777" w:rsidR="003874DD" w:rsidRPr="00E80F49" w:rsidRDefault="003874DD" w:rsidP="003874DD">
            <w:pPr>
              <w:pStyle w:val="TAC"/>
            </w:pPr>
            <w:r w:rsidRPr="00E80F49">
              <w:t>N/A</w:t>
            </w:r>
          </w:p>
        </w:tc>
        <w:tc>
          <w:tcPr>
            <w:tcW w:w="1495" w:type="dxa"/>
            <w:shd w:val="clear" w:color="auto" w:fill="auto"/>
          </w:tcPr>
          <w:p w14:paraId="49153855" w14:textId="236C1C8B" w:rsidR="003874DD" w:rsidRPr="00E80F49" w:rsidRDefault="003874DD" w:rsidP="003874DD">
            <w:pPr>
              <w:pStyle w:val="TAC"/>
            </w:pPr>
            <w:r w:rsidRPr="00E80F49">
              <w:t>NE</w:t>
            </w:r>
          </w:p>
        </w:tc>
        <w:tc>
          <w:tcPr>
            <w:tcW w:w="1466" w:type="dxa"/>
          </w:tcPr>
          <w:p w14:paraId="4E1F0007" w14:textId="77777777" w:rsidR="003874DD" w:rsidRPr="00E80F49" w:rsidRDefault="003874DD" w:rsidP="003874DD">
            <w:pPr>
              <w:pStyle w:val="TAC"/>
            </w:pPr>
            <w:r w:rsidRPr="00E80F49">
              <w:t>DC_(n)48AA</w:t>
            </w:r>
          </w:p>
          <w:p w14:paraId="1650DCA5" w14:textId="77777777" w:rsidR="003874DD" w:rsidRPr="00E80F49" w:rsidRDefault="003874DD" w:rsidP="003874DD">
            <w:pPr>
              <w:pStyle w:val="TAC"/>
            </w:pPr>
            <w:r w:rsidRPr="00E80F49">
              <w:t>DC_48A_n48A</w:t>
            </w:r>
          </w:p>
        </w:tc>
        <w:tc>
          <w:tcPr>
            <w:tcW w:w="1147" w:type="dxa"/>
            <w:shd w:val="clear" w:color="auto" w:fill="auto"/>
          </w:tcPr>
          <w:p w14:paraId="372D6016" w14:textId="4F4E0151" w:rsidR="003874DD" w:rsidRPr="00E80F49" w:rsidRDefault="003874DD" w:rsidP="003874DD">
            <w:pPr>
              <w:pStyle w:val="TAC"/>
            </w:pPr>
            <w:r w:rsidRPr="00E80F49">
              <w:t>RAN5#89-e</w:t>
            </w:r>
          </w:p>
        </w:tc>
      </w:tr>
      <w:tr w:rsidR="004B2214" w:rsidRPr="00E80F49" w14:paraId="34A474BD" w14:textId="77777777" w:rsidTr="0091784C">
        <w:tc>
          <w:tcPr>
            <w:tcW w:w="10726" w:type="dxa"/>
            <w:gridSpan w:val="7"/>
          </w:tcPr>
          <w:p w14:paraId="47C39128" w14:textId="058FBAF2" w:rsidR="004B2214" w:rsidRPr="00E80F49" w:rsidRDefault="004B2214" w:rsidP="002E5133">
            <w:pPr>
              <w:pStyle w:val="TAH"/>
            </w:pPr>
            <w:r w:rsidRPr="00E80F49">
              <w:t>DC_XA</w:t>
            </w:r>
            <w:r w:rsidR="003874DD" w:rsidRPr="00E80F49">
              <w:t>_</w:t>
            </w:r>
            <w:r w:rsidRPr="00E80F49">
              <w:t>nYC</w:t>
            </w:r>
          </w:p>
        </w:tc>
      </w:tr>
      <w:tr w:rsidR="00695DAD" w:rsidRPr="00E80F49" w14:paraId="1882860E" w14:textId="77777777" w:rsidTr="0091784C">
        <w:tc>
          <w:tcPr>
            <w:tcW w:w="1781" w:type="dxa"/>
            <w:vAlign w:val="center"/>
          </w:tcPr>
          <w:p w14:paraId="241F3BE5" w14:textId="5D4A0010" w:rsidR="00695DAD" w:rsidRPr="00E80F49" w:rsidRDefault="00695DAD" w:rsidP="0033227D">
            <w:pPr>
              <w:pStyle w:val="TAC"/>
            </w:pPr>
            <w:r w:rsidRPr="00E80F49">
              <w:rPr>
                <w:rFonts w:eastAsia="Malgun Gothic"/>
                <w:lang w:eastAsia="ko-KR"/>
              </w:rPr>
              <w:t>DC_3A_n78C</w:t>
            </w:r>
          </w:p>
        </w:tc>
        <w:tc>
          <w:tcPr>
            <w:tcW w:w="1804" w:type="dxa"/>
            <w:shd w:val="clear" w:color="auto" w:fill="auto"/>
            <w:vAlign w:val="center"/>
          </w:tcPr>
          <w:p w14:paraId="5D4993BC" w14:textId="06E62E84" w:rsidR="00695DAD" w:rsidRPr="00E80F49" w:rsidRDefault="00695DAD" w:rsidP="0033227D">
            <w:pPr>
              <w:pStyle w:val="TAC"/>
            </w:pPr>
            <w:r w:rsidRPr="00E80F49">
              <w:rPr>
                <w:rFonts w:eastAsia="SimSun"/>
                <w:lang w:eastAsia="zh-CN"/>
              </w:rPr>
              <w:t>Yes</w:t>
            </w:r>
          </w:p>
        </w:tc>
        <w:tc>
          <w:tcPr>
            <w:tcW w:w="1486" w:type="dxa"/>
            <w:vAlign w:val="center"/>
          </w:tcPr>
          <w:p w14:paraId="6AB58170" w14:textId="479322E5" w:rsidR="00695DAD" w:rsidRPr="00E80F49" w:rsidRDefault="00695DAD" w:rsidP="0033227D">
            <w:pPr>
              <w:pStyle w:val="TAC"/>
            </w:pPr>
            <w:r w:rsidRPr="00E80F49">
              <w:rPr>
                <w:rFonts w:eastAsia="Malgun Gothic"/>
                <w:lang w:eastAsia="en-US"/>
              </w:rPr>
              <w:t>DC_3A_n78A</w:t>
            </w:r>
          </w:p>
        </w:tc>
        <w:tc>
          <w:tcPr>
            <w:tcW w:w="1547" w:type="dxa"/>
            <w:shd w:val="clear" w:color="auto" w:fill="auto"/>
            <w:vAlign w:val="center"/>
          </w:tcPr>
          <w:p w14:paraId="5033A657" w14:textId="72AE73B8" w:rsidR="00695DAD" w:rsidRPr="00E80F49" w:rsidRDefault="00695DAD" w:rsidP="0033227D">
            <w:pPr>
              <w:pStyle w:val="TAC"/>
            </w:pPr>
            <w:r w:rsidRPr="00E80F49">
              <w:rPr>
                <w:rFonts w:eastAsia="SimSun"/>
                <w:lang w:eastAsia="en-US"/>
              </w:rPr>
              <w:t>N/A</w:t>
            </w:r>
          </w:p>
        </w:tc>
        <w:tc>
          <w:tcPr>
            <w:tcW w:w="1495" w:type="dxa"/>
            <w:shd w:val="clear" w:color="auto" w:fill="auto"/>
            <w:vAlign w:val="center"/>
          </w:tcPr>
          <w:p w14:paraId="68812CB9" w14:textId="299A5374" w:rsidR="00695DAD" w:rsidRPr="00E80F49" w:rsidRDefault="00695DAD" w:rsidP="0033227D">
            <w:pPr>
              <w:pStyle w:val="TAC"/>
            </w:pPr>
            <w:r w:rsidRPr="00E80F49">
              <w:rPr>
                <w:rFonts w:eastAsia="SimSun"/>
                <w:lang w:eastAsia="zh-CN"/>
              </w:rPr>
              <w:t>NE</w:t>
            </w:r>
          </w:p>
        </w:tc>
        <w:tc>
          <w:tcPr>
            <w:tcW w:w="1466" w:type="dxa"/>
            <w:vAlign w:val="center"/>
          </w:tcPr>
          <w:p w14:paraId="3E9D9C3C" w14:textId="77777777" w:rsidR="00695DAD" w:rsidRPr="00E80F49" w:rsidRDefault="00695DAD" w:rsidP="0033227D">
            <w:pPr>
              <w:pStyle w:val="TAC"/>
            </w:pPr>
          </w:p>
        </w:tc>
        <w:tc>
          <w:tcPr>
            <w:tcW w:w="1147" w:type="dxa"/>
            <w:shd w:val="clear" w:color="auto" w:fill="auto"/>
            <w:vAlign w:val="center"/>
          </w:tcPr>
          <w:p w14:paraId="3F7F7A45" w14:textId="7E9550AC" w:rsidR="00695DAD" w:rsidRPr="00E80F49" w:rsidRDefault="00695DAD" w:rsidP="0033227D">
            <w:pPr>
              <w:pStyle w:val="TAC"/>
            </w:pPr>
            <w:r w:rsidRPr="00E80F49">
              <w:rPr>
                <w:rFonts w:eastAsia="SimSun"/>
                <w:lang w:eastAsia="en-US"/>
              </w:rPr>
              <w:t>RAN5#93-e</w:t>
            </w:r>
          </w:p>
        </w:tc>
      </w:tr>
      <w:tr w:rsidR="00695DAD" w:rsidRPr="00E80F49" w14:paraId="3997FC70" w14:textId="77777777" w:rsidTr="0091784C">
        <w:tc>
          <w:tcPr>
            <w:tcW w:w="10726" w:type="dxa"/>
            <w:gridSpan w:val="7"/>
          </w:tcPr>
          <w:p w14:paraId="625D8A85" w14:textId="76037D19" w:rsidR="00695DAD" w:rsidRPr="00E80F49" w:rsidRDefault="00695DAD" w:rsidP="00695DAD">
            <w:pPr>
              <w:pStyle w:val="TAH"/>
            </w:pPr>
            <w:r w:rsidRPr="00E80F49">
              <w:t>DC_XA_nY(2A)</w:t>
            </w:r>
          </w:p>
        </w:tc>
      </w:tr>
      <w:tr w:rsidR="00695DAD" w:rsidRPr="00E80F49" w14:paraId="4C99CE40" w14:textId="77777777" w:rsidTr="0091784C">
        <w:tc>
          <w:tcPr>
            <w:tcW w:w="1781" w:type="dxa"/>
          </w:tcPr>
          <w:p w14:paraId="16BC32A7" w14:textId="3678F25A" w:rsidR="00695DAD" w:rsidRPr="00E80F49" w:rsidRDefault="00695DAD" w:rsidP="00695DAD">
            <w:pPr>
              <w:pStyle w:val="TAL"/>
            </w:pPr>
            <w:r w:rsidRPr="00E80F49">
              <w:rPr>
                <w:lang w:eastAsia="ja-JP"/>
              </w:rPr>
              <w:t>FFS</w:t>
            </w:r>
          </w:p>
        </w:tc>
        <w:tc>
          <w:tcPr>
            <w:tcW w:w="1804" w:type="dxa"/>
            <w:shd w:val="clear" w:color="auto" w:fill="auto"/>
            <w:vAlign w:val="center"/>
          </w:tcPr>
          <w:p w14:paraId="4CEFDB9A" w14:textId="77777777" w:rsidR="00695DAD" w:rsidRPr="00E80F49" w:rsidRDefault="00695DAD" w:rsidP="00695DAD">
            <w:pPr>
              <w:pStyle w:val="TAL"/>
              <w:jc w:val="center"/>
            </w:pPr>
          </w:p>
        </w:tc>
        <w:tc>
          <w:tcPr>
            <w:tcW w:w="1486" w:type="dxa"/>
            <w:vAlign w:val="center"/>
          </w:tcPr>
          <w:p w14:paraId="28C87FDC" w14:textId="77777777" w:rsidR="00695DAD" w:rsidRPr="00E80F49" w:rsidRDefault="00695DAD" w:rsidP="00695DAD">
            <w:pPr>
              <w:pStyle w:val="TAL"/>
            </w:pPr>
          </w:p>
        </w:tc>
        <w:tc>
          <w:tcPr>
            <w:tcW w:w="1547" w:type="dxa"/>
            <w:shd w:val="clear" w:color="auto" w:fill="auto"/>
            <w:vAlign w:val="center"/>
          </w:tcPr>
          <w:p w14:paraId="2EDDD764" w14:textId="77777777" w:rsidR="00695DAD" w:rsidRPr="00E80F49" w:rsidRDefault="00695DAD" w:rsidP="00695DAD">
            <w:pPr>
              <w:pStyle w:val="TAL"/>
            </w:pPr>
          </w:p>
        </w:tc>
        <w:tc>
          <w:tcPr>
            <w:tcW w:w="1495" w:type="dxa"/>
            <w:shd w:val="clear" w:color="auto" w:fill="auto"/>
            <w:vAlign w:val="center"/>
          </w:tcPr>
          <w:p w14:paraId="0F9CE136" w14:textId="77777777" w:rsidR="00695DAD" w:rsidRPr="00E80F49" w:rsidRDefault="00695DAD" w:rsidP="00695DAD">
            <w:pPr>
              <w:pStyle w:val="TAL"/>
            </w:pPr>
          </w:p>
        </w:tc>
        <w:tc>
          <w:tcPr>
            <w:tcW w:w="1466" w:type="dxa"/>
          </w:tcPr>
          <w:p w14:paraId="10788BD8" w14:textId="77777777" w:rsidR="00695DAD" w:rsidRPr="00E80F49" w:rsidRDefault="00695DAD" w:rsidP="00695DAD">
            <w:pPr>
              <w:pStyle w:val="TAL"/>
            </w:pPr>
          </w:p>
        </w:tc>
        <w:tc>
          <w:tcPr>
            <w:tcW w:w="1147" w:type="dxa"/>
            <w:shd w:val="clear" w:color="auto" w:fill="auto"/>
            <w:vAlign w:val="center"/>
          </w:tcPr>
          <w:p w14:paraId="7B998BEC" w14:textId="77777777" w:rsidR="00695DAD" w:rsidRPr="00E80F49" w:rsidRDefault="00695DAD" w:rsidP="00695DAD">
            <w:pPr>
              <w:pStyle w:val="TAL"/>
            </w:pPr>
          </w:p>
        </w:tc>
      </w:tr>
      <w:tr w:rsidR="00695DAD" w:rsidRPr="00E80F49" w14:paraId="2BEA029D" w14:textId="77777777" w:rsidTr="0091784C">
        <w:tc>
          <w:tcPr>
            <w:tcW w:w="10726" w:type="dxa"/>
            <w:gridSpan w:val="7"/>
          </w:tcPr>
          <w:p w14:paraId="438A4E48" w14:textId="37E9B685" w:rsidR="00695DAD" w:rsidRPr="00E80F49" w:rsidRDefault="00695DAD" w:rsidP="00695DAD">
            <w:pPr>
              <w:pStyle w:val="TAH"/>
            </w:pPr>
            <w:bookmarkStart w:id="375" w:name="_Hlk54685506"/>
            <w:r w:rsidRPr="00E80F49">
              <w:t>DC_XA_nYA-nZA</w:t>
            </w:r>
            <w:bookmarkEnd w:id="375"/>
          </w:p>
        </w:tc>
      </w:tr>
      <w:tr w:rsidR="00695DAD" w:rsidRPr="00E80F49" w14:paraId="5D2D3D62" w14:textId="77777777" w:rsidTr="0091784C">
        <w:tc>
          <w:tcPr>
            <w:tcW w:w="1781" w:type="dxa"/>
            <w:tcBorders>
              <w:bottom w:val="nil"/>
            </w:tcBorders>
            <w:vAlign w:val="center"/>
          </w:tcPr>
          <w:p w14:paraId="2A6B1188" w14:textId="6EB53515" w:rsidR="00695DAD" w:rsidRPr="00E80F49" w:rsidRDefault="00695DAD" w:rsidP="00695DAD">
            <w:pPr>
              <w:pStyle w:val="TAC"/>
            </w:pPr>
            <w:r w:rsidRPr="00E80F49">
              <w:rPr>
                <w:rFonts w:eastAsia="Malgun Gothic"/>
                <w:lang w:eastAsia="ko-KR"/>
              </w:rPr>
              <w:t>DC_1A_n28A-n78A</w:t>
            </w:r>
          </w:p>
        </w:tc>
        <w:tc>
          <w:tcPr>
            <w:tcW w:w="1804" w:type="dxa"/>
            <w:shd w:val="clear" w:color="auto" w:fill="auto"/>
            <w:vAlign w:val="center"/>
          </w:tcPr>
          <w:p w14:paraId="688C5A88" w14:textId="215ACA72" w:rsidR="00695DAD" w:rsidRPr="00E80F49" w:rsidRDefault="00695DAD" w:rsidP="00695DAD">
            <w:pPr>
              <w:pStyle w:val="TAC"/>
            </w:pPr>
            <w:r w:rsidRPr="00E80F49">
              <w:t>No</w:t>
            </w:r>
          </w:p>
        </w:tc>
        <w:tc>
          <w:tcPr>
            <w:tcW w:w="1486" w:type="dxa"/>
            <w:vAlign w:val="center"/>
          </w:tcPr>
          <w:p w14:paraId="6B7A0239" w14:textId="5300861D" w:rsidR="00695DAD" w:rsidRPr="00E80F49" w:rsidRDefault="00695DAD" w:rsidP="00695DAD">
            <w:pPr>
              <w:pStyle w:val="TAC"/>
            </w:pPr>
            <w:r w:rsidRPr="00E80F49">
              <w:t>DC_1A_n28A</w:t>
            </w:r>
          </w:p>
        </w:tc>
        <w:tc>
          <w:tcPr>
            <w:tcW w:w="1547" w:type="dxa"/>
            <w:shd w:val="clear" w:color="auto" w:fill="auto"/>
            <w:vAlign w:val="center"/>
          </w:tcPr>
          <w:p w14:paraId="42B43759" w14:textId="06FDCA77" w:rsidR="00695DAD" w:rsidRPr="00E80F49" w:rsidRDefault="00695DAD" w:rsidP="00695DAD">
            <w:pPr>
              <w:pStyle w:val="TAC"/>
            </w:pPr>
            <w:r w:rsidRPr="00E80F49">
              <w:t>n78 (3 band IMD3)</w:t>
            </w:r>
          </w:p>
        </w:tc>
        <w:tc>
          <w:tcPr>
            <w:tcW w:w="1495" w:type="dxa"/>
            <w:shd w:val="clear" w:color="auto" w:fill="auto"/>
            <w:vAlign w:val="center"/>
          </w:tcPr>
          <w:p w14:paraId="16BC27E1" w14:textId="0C960D4B" w:rsidR="00695DAD" w:rsidRPr="00E80F49" w:rsidRDefault="00695DAD" w:rsidP="00695DAD">
            <w:pPr>
              <w:pStyle w:val="TAC"/>
            </w:pPr>
            <w:r w:rsidRPr="00E80F49">
              <w:t>NE, IMD3</w:t>
            </w:r>
          </w:p>
        </w:tc>
        <w:tc>
          <w:tcPr>
            <w:tcW w:w="1466" w:type="dxa"/>
            <w:vAlign w:val="center"/>
          </w:tcPr>
          <w:p w14:paraId="392BBB3B" w14:textId="5F9B9095" w:rsidR="00695DAD" w:rsidRPr="00E80F49" w:rsidRDefault="00695DAD" w:rsidP="00695DAD">
            <w:pPr>
              <w:pStyle w:val="TAC"/>
            </w:pPr>
          </w:p>
        </w:tc>
        <w:tc>
          <w:tcPr>
            <w:tcW w:w="1147" w:type="dxa"/>
            <w:shd w:val="clear" w:color="auto" w:fill="auto"/>
            <w:vAlign w:val="center"/>
          </w:tcPr>
          <w:p w14:paraId="5DBAAA89" w14:textId="4144C4EE" w:rsidR="00695DAD" w:rsidRPr="00E80F49" w:rsidRDefault="00695DAD" w:rsidP="00695DAD">
            <w:pPr>
              <w:pStyle w:val="TAC"/>
            </w:pPr>
            <w:r w:rsidRPr="00E80F49">
              <w:t>RAN5#92-e</w:t>
            </w:r>
          </w:p>
        </w:tc>
      </w:tr>
      <w:tr w:rsidR="00695DAD" w:rsidRPr="00E80F49" w14:paraId="225C1B64" w14:textId="77777777" w:rsidTr="0091784C">
        <w:tc>
          <w:tcPr>
            <w:tcW w:w="1781" w:type="dxa"/>
            <w:tcBorders>
              <w:top w:val="nil"/>
            </w:tcBorders>
            <w:vAlign w:val="center"/>
          </w:tcPr>
          <w:p w14:paraId="2B98BCDB" w14:textId="1EDBE52F" w:rsidR="00695DAD" w:rsidRPr="00E80F49" w:rsidRDefault="00695DAD" w:rsidP="00695DAD">
            <w:pPr>
              <w:pStyle w:val="TAC"/>
            </w:pPr>
          </w:p>
        </w:tc>
        <w:tc>
          <w:tcPr>
            <w:tcW w:w="1804" w:type="dxa"/>
            <w:shd w:val="clear" w:color="auto" w:fill="auto"/>
            <w:vAlign w:val="center"/>
          </w:tcPr>
          <w:p w14:paraId="1D91F8C0" w14:textId="4D596479" w:rsidR="00695DAD" w:rsidRPr="00E80F49" w:rsidRDefault="00695DAD" w:rsidP="00695DAD">
            <w:pPr>
              <w:pStyle w:val="TAC"/>
            </w:pPr>
            <w:r w:rsidRPr="00E80F49">
              <w:t>No</w:t>
            </w:r>
          </w:p>
        </w:tc>
        <w:tc>
          <w:tcPr>
            <w:tcW w:w="1486" w:type="dxa"/>
            <w:vAlign w:val="center"/>
          </w:tcPr>
          <w:p w14:paraId="04009367" w14:textId="63986374" w:rsidR="00695DAD" w:rsidRPr="00E80F49" w:rsidRDefault="00695DAD" w:rsidP="00695DAD">
            <w:pPr>
              <w:pStyle w:val="TAC"/>
            </w:pPr>
            <w:r w:rsidRPr="00E80F49">
              <w:rPr>
                <w:rFonts w:eastAsia="Malgun Gothic"/>
                <w:lang w:eastAsia="ko-KR"/>
              </w:rPr>
              <w:t>DC_1A_n78A</w:t>
            </w:r>
          </w:p>
        </w:tc>
        <w:tc>
          <w:tcPr>
            <w:tcW w:w="1547" w:type="dxa"/>
            <w:shd w:val="clear" w:color="auto" w:fill="auto"/>
            <w:vAlign w:val="center"/>
          </w:tcPr>
          <w:p w14:paraId="25238BFE" w14:textId="05A376B8" w:rsidR="00695DAD" w:rsidRPr="00E80F49" w:rsidRDefault="00695DAD" w:rsidP="00695DAD">
            <w:pPr>
              <w:pStyle w:val="TAC"/>
            </w:pPr>
            <w:r w:rsidRPr="00E80F49">
              <w:t>n28 (3 band IMD5)</w:t>
            </w:r>
          </w:p>
        </w:tc>
        <w:tc>
          <w:tcPr>
            <w:tcW w:w="1495" w:type="dxa"/>
            <w:shd w:val="clear" w:color="auto" w:fill="auto"/>
            <w:vAlign w:val="center"/>
          </w:tcPr>
          <w:p w14:paraId="5FBE643E" w14:textId="16720809" w:rsidR="00695DAD" w:rsidRPr="00E80F49" w:rsidRDefault="00695DAD" w:rsidP="00695DAD">
            <w:pPr>
              <w:pStyle w:val="TAC"/>
            </w:pPr>
            <w:r w:rsidRPr="00E80F49">
              <w:t xml:space="preserve">NE, </w:t>
            </w:r>
            <w:r w:rsidRPr="00E80F49">
              <w:rPr>
                <w:lang w:eastAsia="zh-CN"/>
              </w:rPr>
              <w:t>IMD5</w:t>
            </w:r>
          </w:p>
        </w:tc>
        <w:tc>
          <w:tcPr>
            <w:tcW w:w="1466" w:type="dxa"/>
            <w:vAlign w:val="center"/>
          </w:tcPr>
          <w:p w14:paraId="13B19AC1" w14:textId="4EC67AAD" w:rsidR="00695DAD" w:rsidRPr="00E80F49" w:rsidRDefault="00695DAD" w:rsidP="00695DAD">
            <w:pPr>
              <w:pStyle w:val="TAC"/>
            </w:pPr>
          </w:p>
        </w:tc>
        <w:tc>
          <w:tcPr>
            <w:tcW w:w="1147" w:type="dxa"/>
            <w:shd w:val="clear" w:color="auto" w:fill="auto"/>
            <w:vAlign w:val="center"/>
          </w:tcPr>
          <w:p w14:paraId="1F8A93FD" w14:textId="0643AE6A" w:rsidR="00695DAD" w:rsidRPr="00E80F49" w:rsidRDefault="00695DAD" w:rsidP="00695DAD">
            <w:pPr>
              <w:pStyle w:val="TAC"/>
            </w:pPr>
            <w:r w:rsidRPr="00E80F49">
              <w:t>RAN5#92-e</w:t>
            </w:r>
          </w:p>
        </w:tc>
      </w:tr>
      <w:tr w:rsidR="00695DAD" w:rsidRPr="00E80F49" w14:paraId="70379D29" w14:textId="77777777" w:rsidTr="0091784C">
        <w:tc>
          <w:tcPr>
            <w:tcW w:w="1781" w:type="dxa"/>
            <w:tcBorders>
              <w:bottom w:val="nil"/>
            </w:tcBorders>
            <w:vAlign w:val="center"/>
          </w:tcPr>
          <w:p w14:paraId="4192DA57" w14:textId="77777777" w:rsidR="00695DAD" w:rsidRPr="00E80F49" w:rsidRDefault="00695DAD" w:rsidP="00695DAD">
            <w:pPr>
              <w:pStyle w:val="TAC"/>
            </w:pPr>
            <w:r w:rsidRPr="00E80F49">
              <w:rPr>
                <w:rFonts w:eastAsia="Malgun Gothic"/>
              </w:rPr>
              <w:t>DC_3A_n28A-n78A</w:t>
            </w:r>
          </w:p>
        </w:tc>
        <w:tc>
          <w:tcPr>
            <w:tcW w:w="1804" w:type="dxa"/>
            <w:shd w:val="clear" w:color="auto" w:fill="auto"/>
            <w:vAlign w:val="center"/>
          </w:tcPr>
          <w:p w14:paraId="39CF045D" w14:textId="77777777" w:rsidR="00695DAD" w:rsidRPr="00E80F49" w:rsidRDefault="00695DAD" w:rsidP="00695DAD">
            <w:pPr>
              <w:pStyle w:val="TAC"/>
            </w:pPr>
            <w:r w:rsidRPr="00E80F49">
              <w:rPr>
                <w:lang w:eastAsia="zh-CN"/>
              </w:rPr>
              <w:t>No</w:t>
            </w:r>
          </w:p>
        </w:tc>
        <w:tc>
          <w:tcPr>
            <w:tcW w:w="1486" w:type="dxa"/>
            <w:vAlign w:val="center"/>
          </w:tcPr>
          <w:p w14:paraId="55E72592" w14:textId="77777777" w:rsidR="00695DAD" w:rsidRPr="00E80F49" w:rsidRDefault="00695DAD" w:rsidP="00695DAD">
            <w:pPr>
              <w:pStyle w:val="TAC"/>
            </w:pPr>
            <w:r w:rsidRPr="00E80F49">
              <w:rPr>
                <w:rFonts w:eastAsia="Malgun Gothic"/>
              </w:rPr>
              <w:t>DC_3A_n28A</w:t>
            </w:r>
          </w:p>
        </w:tc>
        <w:tc>
          <w:tcPr>
            <w:tcW w:w="1547" w:type="dxa"/>
            <w:shd w:val="clear" w:color="auto" w:fill="auto"/>
            <w:vAlign w:val="center"/>
          </w:tcPr>
          <w:p w14:paraId="1F993E50" w14:textId="77777777" w:rsidR="00695DAD" w:rsidRPr="00E80F49" w:rsidRDefault="00695DAD" w:rsidP="00695DAD">
            <w:pPr>
              <w:pStyle w:val="TAC"/>
            </w:pPr>
            <w:r w:rsidRPr="00E80F49">
              <w:t>n78 (3 band IMD5)</w:t>
            </w:r>
          </w:p>
        </w:tc>
        <w:tc>
          <w:tcPr>
            <w:tcW w:w="1495" w:type="dxa"/>
            <w:shd w:val="clear" w:color="auto" w:fill="auto"/>
            <w:vAlign w:val="center"/>
          </w:tcPr>
          <w:p w14:paraId="54F84898" w14:textId="77777777" w:rsidR="00695DAD" w:rsidRPr="00E80F49" w:rsidRDefault="00695DAD" w:rsidP="00695DAD">
            <w:pPr>
              <w:pStyle w:val="TAC"/>
            </w:pPr>
            <w:r w:rsidRPr="00E80F49">
              <w:rPr>
                <w:lang w:eastAsia="zh-CN"/>
              </w:rPr>
              <w:t>NE, IMD5</w:t>
            </w:r>
          </w:p>
        </w:tc>
        <w:tc>
          <w:tcPr>
            <w:tcW w:w="1466" w:type="dxa"/>
          </w:tcPr>
          <w:p w14:paraId="5405DEA3" w14:textId="77777777" w:rsidR="00695DAD" w:rsidRPr="00E80F49" w:rsidRDefault="00695DAD" w:rsidP="00695DAD">
            <w:pPr>
              <w:pStyle w:val="TAC"/>
            </w:pPr>
          </w:p>
        </w:tc>
        <w:tc>
          <w:tcPr>
            <w:tcW w:w="1147" w:type="dxa"/>
            <w:shd w:val="clear" w:color="auto" w:fill="auto"/>
            <w:vAlign w:val="center"/>
          </w:tcPr>
          <w:p w14:paraId="003AF0E1" w14:textId="6D86C4B7" w:rsidR="00695DAD" w:rsidRPr="00E80F49" w:rsidRDefault="00695DAD" w:rsidP="00695DAD">
            <w:pPr>
              <w:pStyle w:val="TAC"/>
            </w:pPr>
            <w:r w:rsidRPr="00E80F49">
              <w:t>RAN5#92-e</w:t>
            </w:r>
          </w:p>
        </w:tc>
      </w:tr>
      <w:tr w:rsidR="00695DAD" w:rsidRPr="00E80F49" w14:paraId="54183E6A" w14:textId="77777777" w:rsidTr="0091784C">
        <w:tc>
          <w:tcPr>
            <w:tcW w:w="1781" w:type="dxa"/>
            <w:tcBorders>
              <w:top w:val="nil"/>
            </w:tcBorders>
            <w:vAlign w:val="center"/>
          </w:tcPr>
          <w:p w14:paraId="20951B4B" w14:textId="77777777" w:rsidR="00695DAD" w:rsidRPr="00E80F49" w:rsidRDefault="00695DAD" w:rsidP="00695DAD">
            <w:pPr>
              <w:pStyle w:val="TAC"/>
            </w:pPr>
          </w:p>
        </w:tc>
        <w:tc>
          <w:tcPr>
            <w:tcW w:w="1804" w:type="dxa"/>
            <w:shd w:val="clear" w:color="auto" w:fill="auto"/>
            <w:vAlign w:val="center"/>
          </w:tcPr>
          <w:p w14:paraId="1344D59B" w14:textId="77777777" w:rsidR="00695DAD" w:rsidRPr="00E80F49" w:rsidRDefault="00695DAD" w:rsidP="00695DAD">
            <w:pPr>
              <w:pStyle w:val="TAC"/>
            </w:pPr>
            <w:r w:rsidRPr="00E80F49">
              <w:rPr>
                <w:lang w:eastAsia="zh-CN"/>
              </w:rPr>
              <w:t>Yes</w:t>
            </w:r>
          </w:p>
        </w:tc>
        <w:tc>
          <w:tcPr>
            <w:tcW w:w="1486" w:type="dxa"/>
            <w:vAlign w:val="center"/>
          </w:tcPr>
          <w:p w14:paraId="52C3481D" w14:textId="77777777" w:rsidR="00695DAD" w:rsidRPr="00E80F49" w:rsidRDefault="00695DAD" w:rsidP="00695DAD">
            <w:pPr>
              <w:pStyle w:val="TAC"/>
            </w:pPr>
            <w:r w:rsidRPr="00E80F49">
              <w:rPr>
                <w:rFonts w:eastAsia="Malgun Gothic"/>
              </w:rPr>
              <w:t>DC_3A_n78A</w:t>
            </w:r>
          </w:p>
        </w:tc>
        <w:tc>
          <w:tcPr>
            <w:tcW w:w="1547" w:type="dxa"/>
            <w:shd w:val="clear" w:color="auto" w:fill="auto"/>
            <w:vAlign w:val="center"/>
          </w:tcPr>
          <w:p w14:paraId="28B27234" w14:textId="77777777" w:rsidR="00695DAD" w:rsidRPr="00E80F49" w:rsidRDefault="00695DAD" w:rsidP="00695DAD">
            <w:pPr>
              <w:pStyle w:val="TAC"/>
            </w:pPr>
            <w:r w:rsidRPr="00E80F49">
              <w:rPr>
                <w:lang w:eastAsia="zh-CN"/>
              </w:rPr>
              <w:t>No 3CC exception</w:t>
            </w:r>
          </w:p>
        </w:tc>
        <w:tc>
          <w:tcPr>
            <w:tcW w:w="1495" w:type="dxa"/>
            <w:shd w:val="clear" w:color="auto" w:fill="auto"/>
            <w:vAlign w:val="center"/>
          </w:tcPr>
          <w:p w14:paraId="60D3FD6B" w14:textId="77777777" w:rsidR="00695DAD" w:rsidRPr="00E80F49" w:rsidRDefault="00695DAD" w:rsidP="00695DAD">
            <w:pPr>
              <w:pStyle w:val="TAC"/>
            </w:pPr>
            <w:r w:rsidRPr="00E80F49">
              <w:t>No test required</w:t>
            </w:r>
          </w:p>
        </w:tc>
        <w:tc>
          <w:tcPr>
            <w:tcW w:w="1466" w:type="dxa"/>
          </w:tcPr>
          <w:p w14:paraId="3FADEB7B" w14:textId="77777777" w:rsidR="00695DAD" w:rsidRPr="00E80F49" w:rsidRDefault="00695DAD" w:rsidP="00695DAD">
            <w:pPr>
              <w:pStyle w:val="TAC"/>
            </w:pPr>
          </w:p>
        </w:tc>
        <w:tc>
          <w:tcPr>
            <w:tcW w:w="1147" w:type="dxa"/>
            <w:shd w:val="clear" w:color="auto" w:fill="auto"/>
            <w:vAlign w:val="center"/>
          </w:tcPr>
          <w:p w14:paraId="0E2F9FF5" w14:textId="77777777" w:rsidR="00695DAD" w:rsidRPr="00E80F49" w:rsidRDefault="00695DAD" w:rsidP="00695DAD">
            <w:pPr>
              <w:pStyle w:val="TAC"/>
            </w:pPr>
          </w:p>
        </w:tc>
      </w:tr>
      <w:tr w:rsidR="008F0EC0" w:rsidRPr="00E80F49" w14:paraId="27BCE303" w14:textId="77777777" w:rsidTr="0091784C">
        <w:tc>
          <w:tcPr>
            <w:tcW w:w="1781" w:type="dxa"/>
            <w:tcBorders>
              <w:top w:val="nil"/>
              <w:bottom w:val="nil"/>
            </w:tcBorders>
            <w:vAlign w:val="center"/>
          </w:tcPr>
          <w:p w14:paraId="5EC40EBD" w14:textId="3ED466D3" w:rsidR="008F0EC0" w:rsidRPr="00E80F49" w:rsidRDefault="008F0EC0" w:rsidP="008F0EC0">
            <w:pPr>
              <w:pStyle w:val="TAC"/>
            </w:pPr>
            <w:r w:rsidRPr="00E80F49">
              <w:rPr>
                <w:rFonts w:eastAsia="Malgun Gothic"/>
              </w:rPr>
              <w:t>DC_7A_n5A-n78A</w:t>
            </w:r>
          </w:p>
        </w:tc>
        <w:tc>
          <w:tcPr>
            <w:tcW w:w="1804" w:type="dxa"/>
            <w:shd w:val="clear" w:color="auto" w:fill="auto"/>
            <w:vAlign w:val="center"/>
          </w:tcPr>
          <w:p w14:paraId="22765037" w14:textId="757970E9" w:rsidR="008F0EC0" w:rsidRPr="00E80F49" w:rsidRDefault="008F0EC0" w:rsidP="008F0EC0">
            <w:pPr>
              <w:pStyle w:val="TAC"/>
              <w:rPr>
                <w:lang w:eastAsia="zh-CN"/>
              </w:rPr>
            </w:pPr>
            <w:r w:rsidRPr="00E80F49">
              <w:rPr>
                <w:rFonts w:eastAsia="Malgun Gothic"/>
              </w:rPr>
              <w:t>Yes</w:t>
            </w:r>
          </w:p>
        </w:tc>
        <w:tc>
          <w:tcPr>
            <w:tcW w:w="1486" w:type="dxa"/>
            <w:vAlign w:val="center"/>
          </w:tcPr>
          <w:p w14:paraId="2FF00282" w14:textId="4EED86B1" w:rsidR="008F0EC0" w:rsidRPr="00E80F49" w:rsidRDefault="008F0EC0" w:rsidP="008F0EC0">
            <w:pPr>
              <w:pStyle w:val="TAC"/>
              <w:rPr>
                <w:rFonts w:eastAsia="Malgun Gothic"/>
              </w:rPr>
            </w:pPr>
            <w:r w:rsidRPr="00E80F49">
              <w:rPr>
                <w:rFonts w:eastAsia="Malgun Gothic"/>
              </w:rPr>
              <w:t>DC_7A_n5A</w:t>
            </w:r>
          </w:p>
        </w:tc>
        <w:tc>
          <w:tcPr>
            <w:tcW w:w="1547" w:type="dxa"/>
            <w:shd w:val="clear" w:color="auto" w:fill="auto"/>
            <w:vAlign w:val="center"/>
          </w:tcPr>
          <w:p w14:paraId="259CF55E" w14:textId="09550B72"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117DDD36" w14:textId="1EA4D168" w:rsidR="008F0EC0" w:rsidRPr="00E80F49" w:rsidRDefault="008F0EC0" w:rsidP="008F0EC0">
            <w:pPr>
              <w:pStyle w:val="TAC"/>
            </w:pPr>
            <w:r w:rsidRPr="00E80F49">
              <w:t>No test required</w:t>
            </w:r>
          </w:p>
        </w:tc>
        <w:tc>
          <w:tcPr>
            <w:tcW w:w="1466" w:type="dxa"/>
          </w:tcPr>
          <w:p w14:paraId="249C0DBA" w14:textId="77777777" w:rsidR="008F0EC0" w:rsidRPr="00E80F49" w:rsidRDefault="008F0EC0" w:rsidP="008F0EC0">
            <w:pPr>
              <w:pStyle w:val="TAC"/>
            </w:pPr>
          </w:p>
        </w:tc>
        <w:tc>
          <w:tcPr>
            <w:tcW w:w="1147" w:type="dxa"/>
            <w:shd w:val="clear" w:color="auto" w:fill="auto"/>
            <w:vAlign w:val="center"/>
          </w:tcPr>
          <w:p w14:paraId="11C75963" w14:textId="663580C3" w:rsidR="008F0EC0" w:rsidRPr="00E80F49" w:rsidRDefault="008F0EC0" w:rsidP="008F0EC0">
            <w:pPr>
              <w:pStyle w:val="TAC"/>
            </w:pPr>
            <w:r w:rsidRPr="00E80F49">
              <w:rPr>
                <w:rFonts w:eastAsia="SimSun"/>
              </w:rPr>
              <w:t>RAN5#94-e</w:t>
            </w:r>
          </w:p>
        </w:tc>
      </w:tr>
      <w:tr w:rsidR="008F0EC0" w:rsidRPr="00E80F49" w14:paraId="031946D8" w14:textId="77777777" w:rsidTr="0091784C">
        <w:tc>
          <w:tcPr>
            <w:tcW w:w="1781" w:type="dxa"/>
            <w:tcBorders>
              <w:top w:val="nil"/>
            </w:tcBorders>
            <w:vAlign w:val="center"/>
          </w:tcPr>
          <w:p w14:paraId="4C6598F8" w14:textId="77777777" w:rsidR="008F0EC0" w:rsidRPr="00E80F49" w:rsidRDefault="008F0EC0" w:rsidP="008F0EC0">
            <w:pPr>
              <w:pStyle w:val="TAC"/>
            </w:pPr>
          </w:p>
        </w:tc>
        <w:tc>
          <w:tcPr>
            <w:tcW w:w="1804" w:type="dxa"/>
            <w:shd w:val="clear" w:color="auto" w:fill="auto"/>
            <w:vAlign w:val="center"/>
          </w:tcPr>
          <w:p w14:paraId="70AA49F1" w14:textId="58D35B01" w:rsidR="008F0EC0" w:rsidRPr="00E80F49" w:rsidRDefault="008F0EC0" w:rsidP="008F0EC0">
            <w:pPr>
              <w:pStyle w:val="TAC"/>
              <w:rPr>
                <w:lang w:eastAsia="zh-CN"/>
              </w:rPr>
            </w:pPr>
            <w:r w:rsidRPr="00E80F49">
              <w:rPr>
                <w:rFonts w:eastAsia="Malgun Gothic"/>
              </w:rPr>
              <w:t>No</w:t>
            </w:r>
          </w:p>
        </w:tc>
        <w:tc>
          <w:tcPr>
            <w:tcW w:w="1486" w:type="dxa"/>
            <w:vAlign w:val="center"/>
          </w:tcPr>
          <w:p w14:paraId="4FE39950" w14:textId="3F570CCE" w:rsidR="008F0EC0" w:rsidRPr="00E80F49" w:rsidRDefault="008F0EC0" w:rsidP="008F0EC0">
            <w:pPr>
              <w:pStyle w:val="TAC"/>
              <w:rPr>
                <w:rFonts w:eastAsia="Malgun Gothic"/>
              </w:rPr>
            </w:pPr>
            <w:r w:rsidRPr="00E80F49">
              <w:rPr>
                <w:rFonts w:eastAsia="Malgun Gothic"/>
              </w:rPr>
              <w:t>DC_7A_n78A</w:t>
            </w:r>
          </w:p>
        </w:tc>
        <w:tc>
          <w:tcPr>
            <w:tcW w:w="1547" w:type="dxa"/>
            <w:shd w:val="clear" w:color="auto" w:fill="auto"/>
            <w:vAlign w:val="center"/>
          </w:tcPr>
          <w:p w14:paraId="697D6827" w14:textId="099313B4"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0B11950F" w14:textId="6A67A433" w:rsidR="008F0EC0" w:rsidRPr="00E80F49" w:rsidRDefault="008F0EC0" w:rsidP="008F0EC0">
            <w:pPr>
              <w:pStyle w:val="TAC"/>
            </w:pPr>
            <w:r w:rsidRPr="00E80F49">
              <w:t>No test required</w:t>
            </w:r>
          </w:p>
        </w:tc>
        <w:tc>
          <w:tcPr>
            <w:tcW w:w="1466" w:type="dxa"/>
          </w:tcPr>
          <w:p w14:paraId="3C9021B6" w14:textId="77777777" w:rsidR="008F0EC0" w:rsidRPr="00E80F49" w:rsidRDefault="008F0EC0" w:rsidP="008F0EC0">
            <w:pPr>
              <w:pStyle w:val="TAC"/>
            </w:pPr>
          </w:p>
        </w:tc>
        <w:tc>
          <w:tcPr>
            <w:tcW w:w="1147" w:type="dxa"/>
            <w:shd w:val="clear" w:color="auto" w:fill="auto"/>
            <w:vAlign w:val="center"/>
          </w:tcPr>
          <w:p w14:paraId="006A24FA" w14:textId="2D99A26A" w:rsidR="008F0EC0" w:rsidRPr="00E80F49" w:rsidRDefault="008F0EC0" w:rsidP="008F0EC0">
            <w:pPr>
              <w:pStyle w:val="TAC"/>
            </w:pPr>
            <w:r w:rsidRPr="00E80F49">
              <w:rPr>
                <w:rFonts w:eastAsia="SimSun"/>
              </w:rPr>
              <w:t>RAN5#94-e</w:t>
            </w:r>
          </w:p>
        </w:tc>
      </w:tr>
      <w:tr w:rsidR="00695DAD" w:rsidRPr="00E80F49" w14:paraId="1D1273D6" w14:textId="77777777" w:rsidTr="0091784C">
        <w:tc>
          <w:tcPr>
            <w:tcW w:w="1781" w:type="dxa"/>
            <w:tcBorders>
              <w:bottom w:val="nil"/>
            </w:tcBorders>
            <w:vAlign w:val="center"/>
          </w:tcPr>
          <w:p w14:paraId="5C5E7425" w14:textId="57F43AD2" w:rsidR="00695DAD" w:rsidRPr="00E80F49" w:rsidRDefault="00695DAD" w:rsidP="00695DAD">
            <w:pPr>
              <w:pStyle w:val="TAC"/>
            </w:pPr>
            <w:r w:rsidRPr="00E80F49">
              <w:t>DC_7A_n28A-n78A</w:t>
            </w:r>
          </w:p>
        </w:tc>
        <w:tc>
          <w:tcPr>
            <w:tcW w:w="1804" w:type="dxa"/>
            <w:shd w:val="clear" w:color="auto" w:fill="auto"/>
            <w:vAlign w:val="center"/>
          </w:tcPr>
          <w:p w14:paraId="2E9AA228" w14:textId="33F91FFF" w:rsidR="00695DAD" w:rsidRPr="00E80F49" w:rsidRDefault="00695DAD" w:rsidP="00695DAD">
            <w:pPr>
              <w:pStyle w:val="TAC"/>
            </w:pPr>
            <w:r w:rsidRPr="00E80F49">
              <w:rPr>
                <w:lang w:eastAsia="zh-CN"/>
              </w:rPr>
              <w:t>No</w:t>
            </w:r>
          </w:p>
        </w:tc>
        <w:tc>
          <w:tcPr>
            <w:tcW w:w="1486" w:type="dxa"/>
            <w:vAlign w:val="center"/>
          </w:tcPr>
          <w:p w14:paraId="7D4BB5E3" w14:textId="68AE4D59" w:rsidR="00695DAD" w:rsidRPr="00E80F49" w:rsidRDefault="00695DAD" w:rsidP="00695DAD">
            <w:pPr>
              <w:pStyle w:val="TAC"/>
            </w:pPr>
            <w:r w:rsidRPr="00E80F49">
              <w:rPr>
                <w:rFonts w:eastAsia="Malgun Gothic"/>
                <w:lang w:eastAsia="ko-KR"/>
              </w:rPr>
              <w:t>DC_7A_n28A</w:t>
            </w:r>
          </w:p>
        </w:tc>
        <w:tc>
          <w:tcPr>
            <w:tcW w:w="1547" w:type="dxa"/>
            <w:shd w:val="clear" w:color="auto" w:fill="auto"/>
            <w:vAlign w:val="center"/>
          </w:tcPr>
          <w:p w14:paraId="5C8DD21B" w14:textId="2E38974E" w:rsidR="00695DAD" w:rsidRPr="00E80F49" w:rsidRDefault="00695DAD" w:rsidP="00695DAD">
            <w:pPr>
              <w:pStyle w:val="TAC"/>
            </w:pPr>
            <w:r w:rsidRPr="00E80F49">
              <w:rPr>
                <w:lang w:eastAsia="zh-CN"/>
              </w:rPr>
              <w:t>n78 (3 band IMD2)</w:t>
            </w:r>
          </w:p>
        </w:tc>
        <w:tc>
          <w:tcPr>
            <w:tcW w:w="1495" w:type="dxa"/>
            <w:shd w:val="clear" w:color="auto" w:fill="auto"/>
            <w:vAlign w:val="center"/>
          </w:tcPr>
          <w:p w14:paraId="47C22D66" w14:textId="5DDB29D8" w:rsidR="00695DAD" w:rsidRPr="00E80F49" w:rsidRDefault="00695DAD" w:rsidP="00695DAD">
            <w:pPr>
              <w:pStyle w:val="TAC"/>
            </w:pPr>
            <w:r w:rsidRPr="00E80F49">
              <w:rPr>
                <w:lang w:eastAsia="zh-CN"/>
              </w:rPr>
              <w:t>NE, IMD2</w:t>
            </w:r>
          </w:p>
        </w:tc>
        <w:tc>
          <w:tcPr>
            <w:tcW w:w="1466" w:type="dxa"/>
          </w:tcPr>
          <w:p w14:paraId="7F5488DA" w14:textId="77777777" w:rsidR="00695DAD" w:rsidRPr="00E80F49" w:rsidRDefault="00695DAD" w:rsidP="00695DAD">
            <w:pPr>
              <w:pStyle w:val="TAC"/>
            </w:pPr>
          </w:p>
        </w:tc>
        <w:tc>
          <w:tcPr>
            <w:tcW w:w="1147" w:type="dxa"/>
            <w:shd w:val="clear" w:color="auto" w:fill="auto"/>
            <w:vAlign w:val="center"/>
          </w:tcPr>
          <w:p w14:paraId="69131B7D" w14:textId="79F893B9" w:rsidR="00695DAD" w:rsidRPr="00E80F49" w:rsidRDefault="00695DAD" w:rsidP="00695DAD">
            <w:pPr>
              <w:pStyle w:val="TAC"/>
            </w:pPr>
            <w:r w:rsidRPr="00E80F49">
              <w:t>RAN5#92-e</w:t>
            </w:r>
          </w:p>
        </w:tc>
      </w:tr>
      <w:tr w:rsidR="00695DAD" w:rsidRPr="00E80F49" w14:paraId="20EF667F" w14:textId="77777777" w:rsidTr="0091784C">
        <w:tc>
          <w:tcPr>
            <w:tcW w:w="1781" w:type="dxa"/>
            <w:tcBorders>
              <w:top w:val="nil"/>
            </w:tcBorders>
            <w:vAlign w:val="center"/>
          </w:tcPr>
          <w:p w14:paraId="67F2A205" w14:textId="77777777" w:rsidR="00695DAD" w:rsidRPr="00E80F49" w:rsidRDefault="00695DAD" w:rsidP="00695DAD">
            <w:pPr>
              <w:pStyle w:val="TAC"/>
            </w:pPr>
          </w:p>
        </w:tc>
        <w:tc>
          <w:tcPr>
            <w:tcW w:w="1804" w:type="dxa"/>
            <w:shd w:val="clear" w:color="auto" w:fill="auto"/>
            <w:vAlign w:val="center"/>
          </w:tcPr>
          <w:p w14:paraId="623E8C61" w14:textId="5D3A36D8" w:rsidR="00695DAD" w:rsidRPr="00E80F49" w:rsidRDefault="00695DAD" w:rsidP="00695DAD">
            <w:pPr>
              <w:pStyle w:val="TAC"/>
            </w:pPr>
            <w:r w:rsidRPr="00E80F49">
              <w:rPr>
                <w:lang w:eastAsia="zh-CN"/>
              </w:rPr>
              <w:t>No</w:t>
            </w:r>
          </w:p>
        </w:tc>
        <w:tc>
          <w:tcPr>
            <w:tcW w:w="1486" w:type="dxa"/>
            <w:vAlign w:val="center"/>
          </w:tcPr>
          <w:p w14:paraId="149C5B07" w14:textId="27F81FE8" w:rsidR="00695DAD" w:rsidRPr="00E80F49" w:rsidRDefault="00695DAD" w:rsidP="00695DAD">
            <w:pPr>
              <w:pStyle w:val="TAC"/>
            </w:pPr>
            <w:r w:rsidRPr="00E80F49">
              <w:rPr>
                <w:rFonts w:eastAsia="Malgun Gothic"/>
                <w:lang w:eastAsia="ko-KR"/>
              </w:rPr>
              <w:t>DC_7A_n78A</w:t>
            </w:r>
          </w:p>
        </w:tc>
        <w:tc>
          <w:tcPr>
            <w:tcW w:w="1547" w:type="dxa"/>
            <w:shd w:val="clear" w:color="auto" w:fill="auto"/>
            <w:vAlign w:val="center"/>
          </w:tcPr>
          <w:p w14:paraId="4D5CE3B3" w14:textId="3C51CD48" w:rsidR="00695DAD" w:rsidRPr="00E80F49" w:rsidRDefault="00695DAD" w:rsidP="00695DAD">
            <w:pPr>
              <w:pStyle w:val="TAC"/>
            </w:pPr>
            <w:r w:rsidRPr="00E80F49">
              <w:rPr>
                <w:lang w:eastAsia="zh-CN"/>
              </w:rPr>
              <w:t>n28 (3 band IMD2)</w:t>
            </w:r>
          </w:p>
        </w:tc>
        <w:tc>
          <w:tcPr>
            <w:tcW w:w="1495" w:type="dxa"/>
            <w:shd w:val="clear" w:color="auto" w:fill="auto"/>
            <w:vAlign w:val="center"/>
          </w:tcPr>
          <w:p w14:paraId="7F9820CA" w14:textId="49138177" w:rsidR="00695DAD" w:rsidRPr="00E80F49" w:rsidRDefault="00695DAD" w:rsidP="00695DAD">
            <w:pPr>
              <w:pStyle w:val="TAC"/>
            </w:pPr>
            <w:r w:rsidRPr="00E80F49">
              <w:rPr>
                <w:lang w:eastAsia="zh-CN"/>
              </w:rPr>
              <w:t>NE, IMD2</w:t>
            </w:r>
          </w:p>
        </w:tc>
        <w:tc>
          <w:tcPr>
            <w:tcW w:w="1466" w:type="dxa"/>
          </w:tcPr>
          <w:p w14:paraId="0A2EF2A0" w14:textId="77777777" w:rsidR="00695DAD" w:rsidRPr="00E80F49" w:rsidRDefault="00695DAD" w:rsidP="00695DAD">
            <w:pPr>
              <w:pStyle w:val="TAC"/>
            </w:pPr>
          </w:p>
        </w:tc>
        <w:tc>
          <w:tcPr>
            <w:tcW w:w="1147" w:type="dxa"/>
            <w:shd w:val="clear" w:color="auto" w:fill="auto"/>
            <w:vAlign w:val="center"/>
          </w:tcPr>
          <w:p w14:paraId="461EA6BC" w14:textId="0A08A6BF" w:rsidR="00695DAD" w:rsidRPr="00E80F49" w:rsidRDefault="00695DAD" w:rsidP="00695DAD">
            <w:pPr>
              <w:pStyle w:val="TAC"/>
            </w:pPr>
          </w:p>
        </w:tc>
      </w:tr>
      <w:tr w:rsidR="00695DAD" w:rsidRPr="00E80F49" w14:paraId="69D9C98E" w14:textId="77777777" w:rsidTr="0091784C">
        <w:tc>
          <w:tcPr>
            <w:tcW w:w="1781" w:type="dxa"/>
            <w:tcBorders>
              <w:top w:val="nil"/>
              <w:bottom w:val="nil"/>
            </w:tcBorders>
            <w:vAlign w:val="center"/>
          </w:tcPr>
          <w:p w14:paraId="3480A3E2" w14:textId="4E90F3F9" w:rsidR="00695DAD" w:rsidRPr="00E80F49" w:rsidRDefault="00695DAD" w:rsidP="00695DAD">
            <w:pPr>
              <w:pStyle w:val="TAC"/>
            </w:pPr>
            <w:r w:rsidRPr="00E80F49">
              <w:rPr>
                <w:rFonts w:eastAsia="SimSun"/>
                <w:lang w:eastAsia="en-US"/>
              </w:rPr>
              <w:t>DC_20A_n28A-n78A</w:t>
            </w:r>
          </w:p>
        </w:tc>
        <w:tc>
          <w:tcPr>
            <w:tcW w:w="1804" w:type="dxa"/>
            <w:shd w:val="clear" w:color="auto" w:fill="auto"/>
            <w:vAlign w:val="center"/>
          </w:tcPr>
          <w:p w14:paraId="461BDD55" w14:textId="29EC750B"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3606E39D" w14:textId="6F52FBD0" w:rsidR="00695DAD" w:rsidRPr="00E80F49" w:rsidRDefault="00695DAD" w:rsidP="00695DAD">
            <w:pPr>
              <w:pStyle w:val="TAC"/>
              <w:rPr>
                <w:rFonts w:eastAsia="Malgun Gothic"/>
                <w:lang w:eastAsia="ko-KR"/>
              </w:rPr>
            </w:pPr>
            <w:r w:rsidRPr="00E80F49">
              <w:rPr>
                <w:rFonts w:eastAsia="SimSun"/>
                <w:lang w:eastAsia="en-US"/>
              </w:rPr>
              <w:t>DC_20A_n28A</w:t>
            </w:r>
          </w:p>
        </w:tc>
        <w:tc>
          <w:tcPr>
            <w:tcW w:w="1547" w:type="dxa"/>
            <w:shd w:val="clear" w:color="auto" w:fill="auto"/>
            <w:vAlign w:val="center"/>
          </w:tcPr>
          <w:p w14:paraId="4156E0CA" w14:textId="5D934C14" w:rsidR="00695DAD" w:rsidRPr="00E80F49" w:rsidRDefault="00695DAD" w:rsidP="00695DAD">
            <w:pPr>
              <w:pStyle w:val="TAC"/>
              <w:rPr>
                <w:lang w:eastAsia="zh-CN"/>
              </w:rPr>
            </w:pPr>
            <w:r w:rsidRPr="00E80F49">
              <w:rPr>
                <w:rFonts w:eastAsia="SimSun"/>
                <w:lang w:eastAsia="zh-CN"/>
              </w:rPr>
              <w:t>n78 (3 band IMD4)</w:t>
            </w:r>
          </w:p>
        </w:tc>
        <w:tc>
          <w:tcPr>
            <w:tcW w:w="1495" w:type="dxa"/>
            <w:shd w:val="clear" w:color="auto" w:fill="auto"/>
            <w:vAlign w:val="center"/>
          </w:tcPr>
          <w:p w14:paraId="3CFA8EA8" w14:textId="76DA7C4B"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733FA4BC" w14:textId="77777777" w:rsidR="00695DAD" w:rsidRPr="00E80F49" w:rsidRDefault="00695DAD" w:rsidP="00695DAD">
            <w:pPr>
              <w:pStyle w:val="TAC"/>
            </w:pPr>
          </w:p>
        </w:tc>
        <w:tc>
          <w:tcPr>
            <w:tcW w:w="1147" w:type="dxa"/>
            <w:shd w:val="clear" w:color="auto" w:fill="auto"/>
            <w:vAlign w:val="center"/>
          </w:tcPr>
          <w:p w14:paraId="6B9FBB1A" w14:textId="50480A88" w:rsidR="00695DAD" w:rsidRPr="00E80F49" w:rsidRDefault="00695DAD" w:rsidP="00695DAD">
            <w:pPr>
              <w:pStyle w:val="TAC"/>
            </w:pPr>
            <w:r w:rsidRPr="00E80F49">
              <w:rPr>
                <w:rFonts w:eastAsia="SimSun"/>
                <w:lang w:eastAsia="en-US"/>
              </w:rPr>
              <w:t>RAN5#93-e</w:t>
            </w:r>
          </w:p>
        </w:tc>
      </w:tr>
      <w:tr w:rsidR="00695DAD" w:rsidRPr="00E80F49" w14:paraId="7DDD75D0" w14:textId="77777777" w:rsidTr="0091784C">
        <w:tc>
          <w:tcPr>
            <w:tcW w:w="1781" w:type="dxa"/>
            <w:tcBorders>
              <w:top w:val="nil"/>
            </w:tcBorders>
            <w:vAlign w:val="center"/>
          </w:tcPr>
          <w:p w14:paraId="2D31B535" w14:textId="77777777" w:rsidR="00695DAD" w:rsidRPr="00E80F49" w:rsidRDefault="00695DAD" w:rsidP="00695DAD">
            <w:pPr>
              <w:pStyle w:val="TAC"/>
            </w:pPr>
          </w:p>
        </w:tc>
        <w:tc>
          <w:tcPr>
            <w:tcW w:w="1804" w:type="dxa"/>
            <w:shd w:val="clear" w:color="auto" w:fill="auto"/>
            <w:vAlign w:val="center"/>
          </w:tcPr>
          <w:p w14:paraId="67018BB7" w14:textId="305C23BA"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4159E70A" w14:textId="59D37055" w:rsidR="00695DAD" w:rsidRPr="00E80F49" w:rsidRDefault="00695DAD" w:rsidP="00695DAD">
            <w:pPr>
              <w:pStyle w:val="TAC"/>
              <w:rPr>
                <w:rFonts w:eastAsia="Malgun Gothic"/>
                <w:lang w:eastAsia="ko-KR"/>
              </w:rPr>
            </w:pPr>
            <w:r w:rsidRPr="00E80F49">
              <w:rPr>
                <w:rFonts w:eastAsia="SimSun"/>
                <w:lang w:eastAsia="en-US"/>
              </w:rPr>
              <w:t>DC_20A_n78A</w:t>
            </w:r>
          </w:p>
        </w:tc>
        <w:tc>
          <w:tcPr>
            <w:tcW w:w="1547" w:type="dxa"/>
            <w:shd w:val="clear" w:color="auto" w:fill="auto"/>
            <w:vAlign w:val="center"/>
          </w:tcPr>
          <w:p w14:paraId="31013244" w14:textId="1F895DF3" w:rsidR="00695DAD" w:rsidRPr="00E80F49" w:rsidRDefault="00695DAD" w:rsidP="00695DAD">
            <w:pPr>
              <w:pStyle w:val="TAC"/>
              <w:rPr>
                <w:lang w:eastAsia="zh-CN"/>
              </w:rPr>
            </w:pPr>
            <w:r w:rsidRPr="00E80F49">
              <w:rPr>
                <w:rFonts w:eastAsia="SimSun"/>
                <w:lang w:eastAsia="zh-CN"/>
              </w:rPr>
              <w:t>n28 (3 band IMD4)</w:t>
            </w:r>
          </w:p>
        </w:tc>
        <w:tc>
          <w:tcPr>
            <w:tcW w:w="1495" w:type="dxa"/>
            <w:shd w:val="clear" w:color="auto" w:fill="auto"/>
            <w:vAlign w:val="center"/>
          </w:tcPr>
          <w:p w14:paraId="15F2270F" w14:textId="73E5EA6C"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05D12173" w14:textId="77777777" w:rsidR="00695DAD" w:rsidRPr="00E80F49" w:rsidRDefault="00695DAD" w:rsidP="00695DAD">
            <w:pPr>
              <w:pStyle w:val="TAC"/>
            </w:pPr>
          </w:p>
        </w:tc>
        <w:tc>
          <w:tcPr>
            <w:tcW w:w="1147" w:type="dxa"/>
            <w:shd w:val="clear" w:color="auto" w:fill="auto"/>
            <w:vAlign w:val="center"/>
          </w:tcPr>
          <w:p w14:paraId="42FCF8B1" w14:textId="76C8D3A7" w:rsidR="00695DAD" w:rsidRPr="00E80F49" w:rsidRDefault="00695DAD" w:rsidP="00695DAD">
            <w:pPr>
              <w:pStyle w:val="TAC"/>
            </w:pPr>
            <w:r w:rsidRPr="00E80F49">
              <w:rPr>
                <w:rFonts w:eastAsia="SimSun"/>
                <w:lang w:eastAsia="en-US"/>
              </w:rPr>
              <w:t>RAN5#93-e</w:t>
            </w:r>
          </w:p>
        </w:tc>
      </w:tr>
      <w:tr w:rsidR="008F0EC0" w:rsidRPr="00E80F49" w14:paraId="4731F7B5" w14:textId="77777777" w:rsidTr="0091784C">
        <w:tc>
          <w:tcPr>
            <w:tcW w:w="1781" w:type="dxa"/>
            <w:tcBorders>
              <w:top w:val="nil"/>
            </w:tcBorders>
            <w:vAlign w:val="center"/>
          </w:tcPr>
          <w:p w14:paraId="24968C8F" w14:textId="6DB37C60" w:rsidR="008F0EC0" w:rsidRPr="00E80F49" w:rsidRDefault="008F0EC0" w:rsidP="008F0EC0">
            <w:pPr>
              <w:pStyle w:val="TAC"/>
            </w:pPr>
            <w:r w:rsidRPr="00E80F49">
              <w:rPr>
                <w:rFonts w:eastAsia="SimSun"/>
              </w:rPr>
              <w:t>DC_28A_n7A-n78A</w:t>
            </w:r>
          </w:p>
        </w:tc>
        <w:tc>
          <w:tcPr>
            <w:tcW w:w="1804" w:type="dxa"/>
            <w:shd w:val="clear" w:color="auto" w:fill="auto"/>
            <w:vAlign w:val="center"/>
          </w:tcPr>
          <w:p w14:paraId="3E9B0CDC" w14:textId="19B7506F"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5D4935A0" w14:textId="289578FC" w:rsidR="008F0EC0" w:rsidRPr="00E80F49" w:rsidRDefault="008F0EC0" w:rsidP="008F0EC0">
            <w:pPr>
              <w:pStyle w:val="TAC"/>
              <w:rPr>
                <w:rFonts w:eastAsia="SimSun"/>
                <w:lang w:eastAsia="en-US"/>
              </w:rPr>
            </w:pPr>
            <w:r w:rsidRPr="00E80F49">
              <w:rPr>
                <w:rFonts w:eastAsia="SimSun"/>
              </w:rPr>
              <w:t>DC_28A_n7A</w:t>
            </w:r>
          </w:p>
        </w:tc>
        <w:tc>
          <w:tcPr>
            <w:tcW w:w="1547" w:type="dxa"/>
            <w:shd w:val="clear" w:color="auto" w:fill="auto"/>
            <w:vAlign w:val="center"/>
          </w:tcPr>
          <w:p w14:paraId="5C9B35EE" w14:textId="094F1A0A" w:rsidR="008F0EC0" w:rsidRPr="00E80F49" w:rsidRDefault="008F0EC0" w:rsidP="008F0EC0">
            <w:pPr>
              <w:pStyle w:val="TAC"/>
              <w:rPr>
                <w:rFonts w:eastAsia="SimSun"/>
                <w:lang w:eastAsia="zh-CN"/>
              </w:rPr>
            </w:pPr>
            <w:r w:rsidRPr="00E80F49">
              <w:rPr>
                <w:rFonts w:eastAsia="SimSun"/>
              </w:rPr>
              <w:t>n78 (3 band IMD2)</w:t>
            </w:r>
          </w:p>
        </w:tc>
        <w:tc>
          <w:tcPr>
            <w:tcW w:w="1495" w:type="dxa"/>
            <w:shd w:val="clear" w:color="auto" w:fill="auto"/>
            <w:vAlign w:val="center"/>
          </w:tcPr>
          <w:p w14:paraId="4970E080" w14:textId="3AA6B7D7"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0A615DB4" w14:textId="77777777" w:rsidR="008F0EC0" w:rsidRPr="00E80F49" w:rsidRDefault="008F0EC0" w:rsidP="008F0EC0">
            <w:pPr>
              <w:pStyle w:val="TAC"/>
            </w:pPr>
          </w:p>
        </w:tc>
        <w:tc>
          <w:tcPr>
            <w:tcW w:w="1147" w:type="dxa"/>
            <w:shd w:val="clear" w:color="auto" w:fill="auto"/>
            <w:vAlign w:val="center"/>
          </w:tcPr>
          <w:p w14:paraId="545475A4" w14:textId="116C9C1E" w:rsidR="008F0EC0" w:rsidRPr="00E80F49" w:rsidRDefault="008F0EC0" w:rsidP="008F0EC0">
            <w:pPr>
              <w:pStyle w:val="TAC"/>
              <w:rPr>
                <w:rFonts w:eastAsia="SimSun"/>
                <w:lang w:eastAsia="en-US"/>
              </w:rPr>
            </w:pPr>
            <w:r w:rsidRPr="00E80F49">
              <w:rPr>
                <w:rFonts w:eastAsia="SimSun"/>
              </w:rPr>
              <w:t>RAN5#94-e</w:t>
            </w:r>
          </w:p>
        </w:tc>
      </w:tr>
      <w:tr w:rsidR="008F0EC0" w:rsidRPr="00E80F49" w14:paraId="1944EE40" w14:textId="77777777" w:rsidTr="0091784C">
        <w:tc>
          <w:tcPr>
            <w:tcW w:w="1781" w:type="dxa"/>
            <w:tcBorders>
              <w:top w:val="nil"/>
            </w:tcBorders>
            <w:vAlign w:val="center"/>
          </w:tcPr>
          <w:p w14:paraId="2E73342A" w14:textId="77777777" w:rsidR="008F0EC0" w:rsidRPr="00E80F49" w:rsidRDefault="008F0EC0" w:rsidP="008F0EC0">
            <w:pPr>
              <w:pStyle w:val="TAC"/>
            </w:pPr>
          </w:p>
        </w:tc>
        <w:tc>
          <w:tcPr>
            <w:tcW w:w="1804" w:type="dxa"/>
            <w:shd w:val="clear" w:color="auto" w:fill="auto"/>
            <w:vAlign w:val="center"/>
          </w:tcPr>
          <w:p w14:paraId="14A50295" w14:textId="57394486"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1960C102" w14:textId="4B06A7D7" w:rsidR="008F0EC0" w:rsidRPr="00E80F49" w:rsidRDefault="008F0EC0" w:rsidP="008F0EC0">
            <w:pPr>
              <w:pStyle w:val="TAC"/>
              <w:rPr>
                <w:rFonts w:eastAsia="SimSun"/>
                <w:lang w:eastAsia="en-US"/>
              </w:rPr>
            </w:pPr>
            <w:r w:rsidRPr="00E80F49">
              <w:rPr>
                <w:rFonts w:eastAsia="SimSun"/>
              </w:rPr>
              <w:t>DC_28A_n78A</w:t>
            </w:r>
          </w:p>
        </w:tc>
        <w:tc>
          <w:tcPr>
            <w:tcW w:w="1547" w:type="dxa"/>
            <w:shd w:val="clear" w:color="auto" w:fill="auto"/>
            <w:vAlign w:val="center"/>
          </w:tcPr>
          <w:p w14:paraId="2FD92A04" w14:textId="5961B0CE" w:rsidR="008F0EC0" w:rsidRPr="00E80F49" w:rsidRDefault="008F0EC0" w:rsidP="008F0EC0">
            <w:pPr>
              <w:pStyle w:val="TAC"/>
              <w:rPr>
                <w:rFonts w:eastAsia="SimSun"/>
                <w:lang w:eastAsia="zh-CN"/>
              </w:rPr>
            </w:pPr>
            <w:r w:rsidRPr="00E80F49">
              <w:rPr>
                <w:rFonts w:eastAsia="SimSun"/>
              </w:rPr>
              <w:t>n7 (3 band IMD2)</w:t>
            </w:r>
          </w:p>
        </w:tc>
        <w:tc>
          <w:tcPr>
            <w:tcW w:w="1495" w:type="dxa"/>
            <w:shd w:val="clear" w:color="auto" w:fill="auto"/>
            <w:vAlign w:val="center"/>
          </w:tcPr>
          <w:p w14:paraId="392DAF73" w14:textId="13C8B68A"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28B09A02" w14:textId="77777777" w:rsidR="008F0EC0" w:rsidRPr="00E80F49" w:rsidRDefault="008F0EC0" w:rsidP="008F0EC0">
            <w:pPr>
              <w:pStyle w:val="TAC"/>
            </w:pPr>
          </w:p>
        </w:tc>
        <w:tc>
          <w:tcPr>
            <w:tcW w:w="1147" w:type="dxa"/>
            <w:shd w:val="clear" w:color="auto" w:fill="auto"/>
            <w:vAlign w:val="center"/>
          </w:tcPr>
          <w:p w14:paraId="1A11004B" w14:textId="0EADD47D" w:rsidR="008F0EC0" w:rsidRPr="00E80F49" w:rsidRDefault="008F0EC0" w:rsidP="008F0EC0">
            <w:pPr>
              <w:pStyle w:val="TAC"/>
              <w:rPr>
                <w:rFonts w:eastAsia="SimSun"/>
                <w:lang w:eastAsia="en-US"/>
              </w:rPr>
            </w:pPr>
            <w:r w:rsidRPr="00E80F49">
              <w:rPr>
                <w:rFonts w:eastAsia="SimSun"/>
              </w:rPr>
              <w:t>RAN5#94-e</w:t>
            </w:r>
          </w:p>
        </w:tc>
      </w:tr>
      <w:tr w:rsidR="00695DAD" w:rsidRPr="00E80F49" w14:paraId="4B73CCD6" w14:textId="77777777" w:rsidTr="0091784C">
        <w:tc>
          <w:tcPr>
            <w:tcW w:w="10726" w:type="dxa"/>
            <w:gridSpan w:val="7"/>
          </w:tcPr>
          <w:p w14:paraId="39033778" w14:textId="6B8A6A78" w:rsidR="00695DAD" w:rsidRPr="00E80F49" w:rsidRDefault="00695DAD" w:rsidP="00695DAD">
            <w:pPr>
              <w:pStyle w:val="TAH"/>
            </w:pPr>
            <w:r w:rsidRPr="00E80F49">
              <w:t>DC_XA-YA_nZA</w:t>
            </w:r>
          </w:p>
        </w:tc>
      </w:tr>
      <w:tr w:rsidR="00695DAD" w:rsidRPr="00E80F49" w14:paraId="0FAC1A11" w14:textId="77777777" w:rsidTr="0091784C">
        <w:tc>
          <w:tcPr>
            <w:tcW w:w="1781" w:type="dxa"/>
            <w:tcBorders>
              <w:bottom w:val="nil"/>
            </w:tcBorders>
            <w:vAlign w:val="center"/>
          </w:tcPr>
          <w:p w14:paraId="7505317A" w14:textId="77777777" w:rsidR="00695DAD" w:rsidRPr="00E80F49" w:rsidRDefault="00695DAD" w:rsidP="00695DAD">
            <w:pPr>
              <w:pStyle w:val="TAC"/>
            </w:pPr>
            <w:r w:rsidRPr="00E80F49">
              <w:rPr>
                <w:rFonts w:eastAsia="Malgun Gothic"/>
                <w:szCs w:val="18"/>
                <w:lang w:eastAsia="ko-KR"/>
              </w:rPr>
              <w:t>DC_1A-3A_n28A</w:t>
            </w:r>
          </w:p>
        </w:tc>
        <w:tc>
          <w:tcPr>
            <w:tcW w:w="1804" w:type="dxa"/>
            <w:shd w:val="clear" w:color="auto" w:fill="auto"/>
            <w:vAlign w:val="center"/>
          </w:tcPr>
          <w:p w14:paraId="6348008A" w14:textId="77777777" w:rsidR="00695DAD" w:rsidRPr="00E80F49" w:rsidRDefault="00695DAD" w:rsidP="00695DAD">
            <w:pPr>
              <w:pStyle w:val="TAC"/>
            </w:pPr>
            <w:r w:rsidRPr="00E80F49">
              <w:t>No</w:t>
            </w:r>
          </w:p>
        </w:tc>
        <w:tc>
          <w:tcPr>
            <w:tcW w:w="1486" w:type="dxa"/>
            <w:vAlign w:val="center"/>
          </w:tcPr>
          <w:p w14:paraId="5C49ABA3" w14:textId="77777777" w:rsidR="00695DAD" w:rsidRPr="00E80F49" w:rsidRDefault="00695DAD" w:rsidP="00695DAD">
            <w:pPr>
              <w:pStyle w:val="TAC"/>
            </w:pPr>
            <w:r w:rsidRPr="00E80F49">
              <w:t>DC_1A_n28A</w:t>
            </w:r>
          </w:p>
        </w:tc>
        <w:tc>
          <w:tcPr>
            <w:tcW w:w="1547" w:type="dxa"/>
            <w:shd w:val="clear" w:color="auto" w:fill="auto"/>
            <w:vAlign w:val="center"/>
          </w:tcPr>
          <w:p w14:paraId="114A6F93" w14:textId="77777777" w:rsidR="00695DAD" w:rsidRPr="00E80F49" w:rsidRDefault="00695DAD" w:rsidP="00695DAD">
            <w:pPr>
              <w:pStyle w:val="TAC"/>
            </w:pPr>
            <w:r w:rsidRPr="00E80F49">
              <w:t>3 (3 band IMD5</w:t>
            </w:r>
            <w:r w:rsidRPr="00E80F49">
              <w:rPr>
                <w:lang w:eastAsia="zh-CN"/>
              </w:rPr>
              <w:t>)</w:t>
            </w:r>
          </w:p>
        </w:tc>
        <w:tc>
          <w:tcPr>
            <w:tcW w:w="1495" w:type="dxa"/>
            <w:shd w:val="clear" w:color="auto" w:fill="auto"/>
            <w:vAlign w:val="center"/>
          </w:tcPr>
          <w:p w14:paraId="6FA70855" w14:textId="77777777" w:rsidR="00695DAD" w:rsidRPr="00E80F49" w:rsidRDefault="00695DAD" w:rsidP="00695DAD">
            <w:pPr>
              <w:pStyle w:val="TAC"/>
            </w:pPr>
            <w:r w:rsidRPr="00E80F49">
              <w:t>IMD5</w:t>
            </w:r>
          </w:p>
        </w:tc>
        <w:tc>
          <w:tcPr>
            <w:tcW w:w="1466" w:type="dxa"/>
            <w:vAlign w:val="center"/>
          </w:tcPr>
          <w:p w14:paraId="75F78BFA" w14:textId="77777777" w:rsidR="00695DAD" w:rsidRPr="00E80F49" w:rsidRDefault="00695DAD" w:rsidP="00695DAD">
            <w:pPr>
              <w:pStyle w:val="TAC"/>
            </w:pPr>
          </w:p>
        </w:tc>
        <w:tc>
          <w:tcPr>
            <w:tcW w:w="1147" w:type="dxa"/>
            <w:shd w:val="clear" w:color="auto" w:fill="auto"/>
            <w:vAlign w:val="center"/>
          </w:tcPr>
          <w:p w14:paraId="34C1F3A0" w14:textId="3DBD6B9E" w:rsidR="00695DAD" w:rsidRPr="00E80F49" w:rsidRDefault="00695DAD" w:rsidP="00695DAD">
            <w:pPr>
              <w:pStyle w:val="TAC"/>
            </w:pPr>
            <w:r w:rsidRPr="00E80F49">
              <w:t>RAN5#92-e</w:t>
            </w:r>
          </w:p>
        </w:tc>
      </w:tr>
      <w:tr w:rsidR="00695DAD" w:rsidRPr="00E80F49" w14:paraId="248C5C31" w14:textId="77777777" w:rsidTr="0091784C">
        <w:tc>
          <w:tcPr>
            <w:tcW w:w="1781" w:type="dxa"/>
            <w:tcBorders>
              <w:top w:val="nil"/>
            </w:tcBorders>
            <w:vAlign w:val="center"/>
          </w:tcPr>
          <w:p w14:paraId="5870C8F4" w14:textId="77777777" w:rsidR="00695DAD" w:rsidRPr="00E80F49" w:rsidRDefault="00695DAD" w:rsidP="00695DAD">
            <w:pPr>
              <w:pStyle w:val="TAC"/>
            </w:pPr>
          </w:p>
        </w:tc>
        <w:tc>
          <w:tcPr>
            <w:tcW w:w="1804" w:type="dxa"/>
            <w:shd w:val="clear" w:color="auto" w:fill="auto"/>
            <w:vAlign w:val="center"/>
          </w:tcPr>
          <w:p w14:paraId="79DA1D1E" w14:textId="77777777" w:rsidR="00695DAD" w:rsidRPr="00E80F49" w:rsidRDefault="00695DAD" w:rsidP="00695DAD">
            <w:pPr>
              <w:pStyle w:val="TAC"/>
            </w:pPr>
            <w:r w:rsidRPr="00E80F49">
              <w:t>No</w:t>
            </w:r>
          </w:p>
        </w:tc>
        <w:tc>
          <w:tcPr>
            <w:tcW w:w="1486" w:type="dxa"/>
            <w:vAlign w:val="center"/>
          </w:tcPr>
          <w:p w14:paraId="3F9BF7FE" w14:textId="77777777" w:rsidR="00695DAD" w:rsidRPr="00E80F49" w:rsidRDefault="00695DAD" w:rsidP="00695DAD">
            <w:pPr>
              <w:pStyle w:val="TAC"/>
            </w:pPr>
            <w:r w:rsidRPr="00E80F49">
              <w:t>DC_3A_n28A</w:t>
            </w:r>
          </w:p>
        </w:tc>
        <w:tc>
          <w:tcPr>
            <w:tcW w:w="1547" w:type="dxa"/>
            <w:shd w:val="clear" w:color="auto" w:fill="auto"/>
            <w:vAlign w:val="center"/>
          </w:tcPr>
          <w:p w14:paraId="5D859AEC" w14:textId="77777777" w:rsidR="00695DAD" w:rsidRPr="00E80F49" w:rsidRDefault="00695DAD" w:rsidP="00695DAD">
            <w:pPr>
              <w:pStyle w:val="TAC"/>
            </w:pPr>
            <w:r w:rsidRPr="00E80F49">
              <w:t>1 (3 band IMD4</w:t>
            </w:r>
            <w:r w:rsidRPr="00E80F49">
              <w:rPr>
                <w:lang w:eastAsia="zh-CN"/>
              </w:rPr>
              <w:t>)</w:t>
            </w:r>
          </w:p>
        </w:tc>
        <w:tc>
          <w:tcPr>
            <w:tcW w:w="1495" w:type="dxa"/>
            <w:shd w:val="clear" w:color="auto" w:fill="auto"/>
            <w:vAlign w:val="center"/>
          </w:tcPr>
          <w:p w14:paraId="69952CCB" w14:textId="77777777" w:rsidR="00695DAD" w:rsidRPr="00E80F49" w:rsidRDefault="00695DAD" w:rsidP="00695DAD">
            <w:pPr>
              <w:pStyle w:val="TAC"/>
            </w:pPr>
            <w:r w:rsidRPr="00E80F49">
              <w:t>IMD4</w:t>
            </w:r>
          </w:p>
        </w:tc>
        <w:tc>
          <w:tcPr>
            <w:tcW w:w="1466" w:type="dxa"/>
            <w:vAlign w:val="center"/>
          </w:tcPr>
          <w:p w14:paraId="1AE45884" w14:textId="77777777" w:rsidR="00695DAD" w:rsidRPr="00E80F49" w:rsidRDefault="00695DAD" w:rsidP="00695DAD">
            <w:pPr>
              <w:pStyle w:val="TAC"/>
            </w:pPr>
          </w:p>
        </w:tc>
        <w:tc>
          <w:tcPr>
            <w:tcW w:w="1147" w:type="dxa"/>
            <w:shd w:val="clear" w:color="auto" w:fill="auto"/>
            <w:vAlign w:val="center"/>
          </w:tcPr>
          <w:p w14:paraId="45248197" w14:textId="26D66CAF" w:rsidR="00695DAD" w:rsidRPr="00E80F49" w:rsidRDefault="00695DAD" w:rsidP="00695DAD">
            <w:pPr>
              <w:pStyle w:val="TAC"/>
            </w:pPr>
            <w:r w:rsidRPr="00E80F49">
              <w:t>RAN5#92-e</w:t>
            </w:r>
          </w:p>
        </w:tc>
      </w:tr>
      <w:tr w:rsidR="005D2CEB" w:rsidRPr="00E80F49" w14:paraId="2D396331" w14:textId="77777777" w:rsidTr="00D44BD4">
        <w:tc>
          <w:tcPr>
            <w:tcW w:w="1781" w:type="dxa"/>
            <w:tcBorders>
              <w:top w:val="nil"/>
              <w:bottom w:val="nil"/>
            </w:tcBorders>
            <w:vAlign w:val="center"/>
          </w:tcPr>
          <w:p w14:paraId="5515B765" w14:textId="0174484C" w:rsidR="005D2CEB" w:rsidRPr="00E80F49" w:rsidRDefault="005D2CEB" w:rsidP="005D2CEB">
            <w:pPr>
              <w:pStyle w:val="TAC"/>
            </w:pPr>
            <w:r w:rsidRPr="00E80F49">
              <w:rPr>
                <w:rFonts w:eastAsia="Malgun Gothic"/>
                <w:szCs w:val="18"/>
                <w:lang w:eastAsia="ko-KR"/>
              </w:rPr>
              <w:t>DC_1A-3A_n</w:t>
            </w:r>
            <w:r>
              <w:rPr>
                <w:rFonts w:eastAsia="Malgun Gothic"/>
                <w:szCs w:val="18"/>
                <w:lang w:eastAsia="ko-KR"/>
              </w:rPr>
              <w:t>41</w:t>
            </w:r>
            <w:r w:rsidRPr="00E80F49">
              <w:rPr>
                <w:rFonts w:eastAsia="Malgun Gothic"/>
                <w:szCs w:val="18"/>
                <w:lang w:eastAsia="ko-KR"/>
              </w:rPr>
              <w:t>A</w:t>
            </w:r>
          </w:p>
        </w:tc>
        <w:tc>
          <w:tcPr>
            <w:tcW w:w="1804" w:type="dxa"/>
            <w:shd w:val="clear" w:color="auto" w:fill="auto"/>
          </w:tcPr>
          <w:p w14:paraId="3D2971FC" w14:textId="650645C0" w:rsidR="005D2CEB" w:rsidRPr="00E80F49" w:rsidRDefault="005D2CEB" w:rsidP="005D2CEB">
            <w:pPr>
              <w:pStyle w:val="TAC"/>
            </w:pPr>
            <w:r>
              <w:rPr>
                <w:rFonts w:hint="eastAsia"/>
                <w:lang w:eastAsia="ja-JP"/>
              </w:rPr>
              <w:t>N</w:t>
            </w:r>
            <w:r>
              <w:rPr>
                <w:lang w:eastAsia="ja-JP"/>
              </w:rPr>
              <w:t>o</w:t>
            </w:r>
          </w:p>
        </w:tc>
        <w:tc>
          <w:tcPr>
            <w:tcW w:w="1486" w:type="dxa"/>
          </w:tcPr>
          <w:p w14:paraId="7A06B7A5" w14:textId="3CAED528" w:rsidR="005D2CEB" w:rsidRPr="00E80F49" w:rsidRDefault="005D2CEB" w:rsidP="005D2CEB">
            <w:pPr>
              <w:pStyle w:val="TAC"/>
            </w:pPr>
            <w:r>
              <w:rPr>
                <w:rFonts w:hint="eastAsia"/>
                <w:lang w:eastAsia="ja-JP"/>
              </w:rPr>
              <w:t>D</w:t>
            </w:r>
            <w:r>
              <w:rPr>
                <w:lang w:eastAsia="ja-JP"/>
              </w:rPr>
              <w:t>C_1A_n41A</w:t>
            </w:r>
          </w:p>
        </w:tc>
        <w:tc>
          <w:tcPr>
            <w:tcW w:w="1547" w:type="dxa"/>
            <w:shd w:val="clear" w:color="auto" w:fill="auto"/>
            <w:vAlign w:val="center"/>
          </w:tcPr>
          <w:p w14:paraId="6EC032BE" w14:textId="1A342EE2" w:rsidR="005D2CEB" w:rsidRPr="00E80F49" w:rsidRDefault="005D2CEB" w:rsidP="005D2CEB">
            <w:pPr>
              <w:pStyle w:val="TAC"/>
            </w:pPr>
            <w:r w:rsidRPr="00E80F49">
              <w:t>No 3CC exception</w:t>
            </w:r>
          </w:p>
        </w:tc>
        <w:tc>
          <w:tcPr>
            <w:tcW w:w="1495" w:type="dxa"/>
            <w:shd w:val="clear" w:color="auto" w:fill="auto"/>
            <w:vAlign w:val="bottom"/>
          </w:tcPr>
          <w:p w14:paraId="5E67A253" w14:textId="5EF7554A" w:rsidR="005D2CEB" w:rsidRPr="00E80F49" w:rsidRDefault="005D2CEB" w:rsidP="005D2CEB">
            <w:pPr>
              <w:pStyle w:val="TAC"/>
            </w:pPr>
            <w:r w:rsidRPr="00E80F49">
              <w:t>No test required</w:t>
            </w:r>
          </w:p>
        </w:tc>
        <w:tc>
          <w:tcPr>
            <w:tcW w:w="1466" w:type="dxa"/>
          </w:tcPr>
          <w:p w14:paraId="48CB3B5E" w14:textId="77777777" w:rsidR="005D2CEB" w:rsidRPr="00E80F49" w:rsidRDefault="005D2CEB" w:rsidP="005D2CEB">
            <w:pPr>
              <w:pStyle w:val="TAC"/>
            </w:pPr>
          </w:p>
        </w:tc>
        <w:tc>
          <w:tcPr>
            <w:tcW w:w="1147" w:type="dxa"/>
            <w:shd w:val="clear" w:color="auto" w:fill="auto"/>
            <w:vAlign w:val="center"/>
          </w:tcPr>
          <w:p w14:paraId="37B17099" w14:textId="518FD2C5" w:rsidR="005D2CEB" w:rsidRPr="00E80F49" w:rsidRDefault="005D2CEB" w:rsidP="005D2CEB">
            <w:pPr>
              <w:pStyle w:val="TAC"/>
            </w:pPr>
            <w:r>
              <w:rPr>
                <w:rFonts w:hint="eastAsia"/>
                <w:lang w:eastAsia="ja-JP"/>
              </w:rPr>
              <w:t>R</w:t>
            </w:r>
            <w:r>
              <w:rPr>
                <w:lang w:eastAsia="ja-JP"/>
              </w:rPr>
              <w:t>AN5#98</w:t>
            </w:r>
          </w:p>
        </w:tc>
      </w:tr>
      <w:tr w:rsidR="005D2CEB" w:rsidRPr="00E80F49" w14:paraId="253F212E" w14:textId="77777777" w:rsidTr="00D44BD4">
        <w:tc>
          <w:tcPr>
            <w:tcW w:w="1781" w:type="dxa"/>
            <w:tcBorders>
              <w:top w:val="nil"/>
            </w:tcBorders>
            <w:vAlign w:val="center"/>
          </w:tcPr>
          <w:p w14:paraId="7D2DB629" w14:textId="77777777" w:rsidR="005D2CEB" w:rsidRPr="00E80F49" w:rsidRDefault="005D2CEB" w:rsidP="005D2CEB">
            <w:pPr>
              <w:pStyle w:val="TAC"/>
            </w:pPr>
          </w:p>
        </w:tc>
        <w:tc>
          <w:tcPr>
            <w:tcW w:w="1804" w:type="dxa"/>
            <w:shd w:val="clear" w:color="auto" w:fill="auto"/>
          </w:tcPr>
          <w:p w14:paraId="5DB23F80" w14:textId="1595B612" w:rsidR="005D2CEB" w:rsidRPr="00E80F49" w:rsidRDefault="005D2CEB" w:rsidP="005D2CEB">
            <w:pPr>
              <w:pStyle w:val="TAC"/>
            </w:pPr>
            <w:r>
              <w:rPr>
                <w:rFonts w:hint="eastAsia"/>
                <w:lang w:eastAsia="ja-JP"/>
              </w:rPr>
              <w:t>N</w:t>
            </w:r>
            <w:r>
              <w:rPr>
                <w:lang w:eastAsia="ja-JP"/>
              </w:rPr>
              <w:t>o</w:t>
            </w:r>
          </w:p>
        </w:tc>
        <w:tc>
          <w:tcPr>
            <w:tcW w:w="1486" w:type="dxa"/>
          </w:tcPr>
          <w:p w14:paraId="1A3AEE0A" w14:textId="2B769699" w:rsidR="005D2CEB" w:rsidRPr="00E80F49" w:rsidRDefault="005D2CEB" w:rsidP="005D2CEB">
            <w:pPr>
              <w:pStyle w:val="TAC"/>
            </w:pPr>
            <w:r>
              <w:rPr>
                <w:rFonts w:hint="eastAsia"/>
                <w:lang w:eastAsia="ja-JP"/>
              </w:rPr>
              <w:t>D</w:t>
            </w:r>
            <w:r>
              <w:rPr>
                <w:lang w:eastAsia="ja-JP"/>
              </w:rPr>
              <w:t>C_3A_n41A</w:t>
            </w:r>
          </w:p>
        </w:tc>
        <w:tc>
          <w:tcPr>
            <w:tcW w:w="1547" w:type="dxa"/>
            <w:shd w:val="clear" w:color="auto" w:fill="auto"/>
            <w:vAlign w:val="center"/>
          </w:tcPr>
          <w:p w14:paraId="61CAB59F" w14:textId="7F7C3F0C" w:rsidR="005D2CEB" w:rsidRPr="00E80F49" w:rsidRDefault="005D2CEB" w:rsidP="005D2CEB">
            <w:pPr>
              <w:pStyle w:val="TAC"/>
            </w:pPr>
            <w:r w:rsidRPr="00E80F49">
              <w:t>No 3CC exception</w:t>
            </w:r>
          </w:p>
        </w:tc>
        <w:tc>
          <w:tcPr>
            <w:tcW w:w="1495" w:type="dxa"/>
            <w:shd w:val="clear" w:color="auto" w:fill="auto"/>
            <w:vAlign w:val="bottom"/>
          </w:tcPr>
          <w:p w14:paraId="38A6733F" w14:textId="5C8BBCE6" w:rsidR="005D2CEB" w:rsidRPr="00E80F49" w:rsidRDefault="005D2CEB" w:rsidP="005D2CEB">
            <w:pPr>
              <w:pStyle w:val="TAC"/>
            </w:pPr>
            <w:r w:rsidRPr="00E80F49">
              <w:t>No test required</w:t>
            </w:r>
          </w:p>
        </w:tc>
        <w:tc>
          <w:tcPr>
            <w:tcW w:w="1466" w:type="dxa"/>
          </w:tcPr>
          <w:p w14:paraId="64A01399" w14:textId="77777777" w:rsidR="005D2CEB" w:rsidRPr="00E80F49" w:rsidRDefault="005D2CEB" w:rsidP="005D2CEB">
            <w:pPr>
              <w:pStyle w:val="TAC"/>
            </w:pPr>
          </w:p>
        </w:tc>
        <w:tc>
          <w:tcPr>
            <w:tcW w:w="1147" w:type="dxa"/>
            <w:shd w:val="clear" w:color="auto" w:fill="auto"/>
            <w:vAlign w:val="center"/>
          </w:tcPr>
          <w:p w14:paraId="6C1CBB02" w14:textId="77DAA209" w:rsidR="005D2CEB" w:rsidRPr="00E80F49" w:rsidRDefault="005D2CEB" w:rsidP="005D2CEB">
            <w:pPr>
              <w:pStyle w:val="TAC"/>
            </w:pPr>
            <w:r>
              <w:rPr>
                <w:rFonts w:hint="eastAsia"/>
                <w:lang w:eastAsia="ja-JP"/>
              </w:rPr>
              <w:t>R</w:t>
            </w:r>
            <w:r>
              <w:rPr>
                <w:lang w:eastAsia="ja-JP"/>
              </w:rPr>
              <w:t>AN5#98</w:t>
            </w:r>
          </w:p>
        </w:tc>
      </w:tr>
      <w:tr w:rsidR="00826579" w:rsidRPr="00E80F49" w14:paraId="7D4E21FD" w14:textId="77777777" w:rsidTr="0068466E">
        <w:tc>
          <w:tcPr>
            <w:tcW w:w="1781" w:type="dxa"/>
            <w:tcBorders>
              <w:top w:val="nil"/>
              <w:bottom w:val="nil"/>
            </w:tcBorders>
            <w:vAlign w:val="center"/>
          </w:tcPr>
          <w:p w14:paraId="3EF447FF" w14:textId="77777777" w:rsidR="00826579" w:rsidRPr="00E80F49" w:rsidRDefault="00826579" w:rsidP="0068466E">
            <w:pPr>
              <w:pStyle w:val="TAC"/>
            </w:pPr>
            <w:r w:rsidRPr="00E80F49">
              <w:rPr>
                <w:rFonts w:eastAsia="Malgun Gothic"/>
                <w:szCs w:val="18"/>
                <w:lang w:eastAsia="ko-KR"/>
              </w:rPr>
              <w:t>DC_1A-3A_n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3C7AD209" w14:textId="77777777" w:rsidR="00826579" w:rsidRPr="00E80F49" w:rsidRDefault="00826579" w:rsidP="0068466E">
            <w:pPr>
              <w:pStyle w:val="TAC"/>
            </w:pPr>
            <w:r>
              <w:rPr>
                <w:rFonts w:hint="eastAsia"/>
                <w:lang w:eastAsia="ja-JP"/>
              </w:rPr>
              <w:t>Y</w:t>
            </w:r>
            <w:r>
              <w:rPr>
                <w:lang w:eastAsia="ja-JP"/>
              </w:rPr>
              <w:t>es</w:t>
            </w:r>
          </w:p>
        </w:tc>
        <w:tc>
          <w:tcPr>
            <w:tcW w:w="1486" w:type="dxa"/>
          </w:tcPr>
          <w:p w14:paraId="4ED87949" w14:textId="77777777" w:rsidR="00826579" w:rsidRPr="00E80F49" w:rsidRDefault="00826579" w:rsidP="0068466E">
            <w:pPr>
              <w:pStyle w:val="TAC"/>
            </w:pPr>
            <w:r>
              <w:rPr>
                <w:rFonts w:hint="eastAsia"/>
                <w:lang w:eastAsia="ja-JP"/>
              </w:rPr>
              <w:t>D</w:t>
            </w:r>
            <w:r>
              <w:rPr>
                <w:lang w:eastAsia="ja-JP"/>
              </w:rPr>
              <w:t>C_1A_n77A</w:t>
            </w:r>
          </w:p>
        </w:tc>
        <w:tc>
          <w:tcPr>
            <w:tcW w:w="1547" w:type="dxa"/>
            <w:shd w:val="clear" w:color="auto" w:fill="auto"/>
            <w:vAlign w:val="center"/>
          </w:tcPr>
          <w:p w14:paraId="61B1D370" w14:textId="77777777" w:rsidR="00826579" w:rsidRDefault="00826579" w:rsidP="0068466E">
            <w:pPr>
              <w:pStyle w:val="TAC"/>
              <w:rPr>
                <w:lang w:eastAsia="ja-JP"/>
              </w:rPr>
            </w:pPr>
            <w:r>
              <w:rPr>
                <w:rFonts w:hint="eastAsia"/>
                <w:lang w:eastAsia="ja-JP"/>
              </w:rPr>
              <w:t>3</w:t>
            </w:r>
            <w:r>
              <w:rPr>
                <w:lang w:eastAsia="ja-JP"/>
              </w:rPr>
              <w:t xml:space="preserve"> (3 band IMD2)</w:t>
            </w:r>
          </w:p>
          <w:p w14:paraId="7E095B6E" w14:textId="77777777" w:rsidR="00826579" w:rsidRPr="00E80F49" w:rsidRDefault="00826579" w:rsidP="0068466E">
            <w:pPr>
              <w:pStyle w:val="TAC"/>
            </w:pPr>
            <w:r>
              <w:rPr>
                <w:rFonts w:hint="eastAsia"/>
                <w:lang w:eastAsia="ja-JP"/>
              </w:rPr>
              <w:t>3</w:t>
            </w:r>
            <w:r>
              <w:rPr>
                <w:lang w:eastAsia="ja-JP"/>
              </w:rPr>
              <w:t xml:space="preserve"> (3 band IMD4)</w:t>
            </w:r>
          </w:p>
        </w:tc>
        <w:tc>
          <w:tcPr>
            <w:tcW w:w="1495" w:type="dxa"/>
            <w:shd w:val="clear" w:color="auto" w:fill="auto"/>
            <w:vAlign w:val="bottom"/>
          </w:tcPr>
          <w:p w14:paraId="480592CE" w14:textId="77777777" w:rsidR="00826579" w:rsidRPr="00E80F49" w:rsidRDefault="00826579" w:rsidP="0068466E">
            <w:pPr>
              <w:pStyle w:val="TAC"/>
            </w:pPr>
            <w:r>
              <w:rPr>
                <w:rFonts w:hint="eastAsia"/>
                <w:lang w:eastAsia="ja-JP"/>
              </w:rPr>
              <w:t>I</w:t>
            </w:r>
            <w:r>
              <w:rPr>
                <w:lang w:eastAsia="ja-JP"/>
              </w:rPr>
              <w:t>MD2, IMD4</w:t>
            </w:r>
          </w:p>
        </w:tc>
        <w:tc>
          <w:tcPr>
            <w:tcW w:w="1466" w:type="dxa"/>
          </w:tcPr>
          <w:p w14:paraId="18DDCED1" w14:textId="77777777" w:rsidR="00826579" w:rsidRPr="00E80F49" w:rsidRDefault="00826579" w:rsidP="0068466E">
            <w:pPr>
              <w:pStyle w:val="TAC"/>
            </w:pPr>
          </w:p>
        </w:tc>
        <w:tc>
          <w:tcPr>
            <w:tcW w:w="1147" w:type="dxa"/>
            <w:shd w:val="clear" w:color="auto" w:fill="auto"/>
            <w:vAlign w:val="center"/>
          </w:tcPr>
          <w:p w14:paraId="1053E392" w14:textId="77777777" w:rsidR="00826579" w:rsidRPr="00E80F49" w:rsidRDefault="00826579" w:rsidP="0068466E">
            <w:pPr>
              <w:pStyle w:val="TAC"/>
            </w:pPr>
            <w:r>
              <w:rPr>
                <w:rFonts w:hint="eastAsia"/>
                <w:lang w:eastAsia="ja-JP"/>
              </w:rPr>
              <w:t>R</w:t>
            </w:r>
            <w:r>
              <w:rPr>
                <w:lang w:eastAsia="ja-JP"/>
              </w:rPr>
              <w:t>AN5#98</w:t>
            </w:r>
          </w:p>
        </w:tc>
      </w:tr>
      <w:tr w:rsidR="00826579" w:rsidRPr="00E80F49" w14:paraId="15C22E1A" w14:textId="77777777" w:rsidTr="0068466E">
        <w:tc>
          <w:tcPr>
            <w:tcW w:w="1781" w:type="dxa"/>
            <w:tcBorders>
              <w:top w:val="nil"/>
            </w:tcBorders>
            <w:vAlign w:val="center"/>
          </w:tcPr>
          <w:p w14:paraId="397AF1D4" w14:textId="77777777" w:rsidR="00826579" w:rsidRPr="00E80F49" w:rsidRDefault="00826579" w:rsidP="0068466E">
            <w:pPr>
              <w:pStyle w:val="TAC"/>
            </w:pPr>
          </w:p>
        </w:tc>
        <w:tc>
          <w:tcPr>
            <w:tcW w:w="1804" w:type="dxa"/>
            <w:shd w:val="clear" w:color="auto" w:fill="auto"/>
          </w:tcPr>
          <w:p w14:paraId="3C9C22DD" w14:textId="77777777" w:rsidR="00826579" w:rsidRPr="00E80F49" w:rsidRDefault="00826579" w:rsidP="0068466E">
            <w:pPr>
              <w:pStyle w:val="TAC"/>
            </w:pPr>
            <w:r>
              <w:rPr>
                <w:rFonts w:hint="eastAsia"/>
                <w:lang w:eastAsia="ja-JP"/>
              </w:rPr>
              <w:t>Y</w:t>
            </w:r>
            <w:r>
              <w:rPr>
                <w:lang w:eastAsia="ja-JP"/>
              </w:rPr>
              <w:t>es</w:t>
            </w:r>
          </w:p>
        </w:tc>
        <w:tc>
          <w:tcPr>
            <w:tcW w:w="1486" w:type="dxa"/>
          </w:tcPr>
          <w:p w14:paraId="4CF251C0" w14:textId="77777777" w:rsidR="00826579" w:rsidRPr="00E80F49" w:rsidRDefault="00826579" w:rsidP="0068466E">
            <w:pPr>
              <w:pStyle w:val="TAC"/>
            </w:pPr>
            <w:r>
              <w:rPr>
                <w:rFonts w:hint="eastAsia"/>
                <w:lang w:eastAsia="ja-JP"/>
              </w:rPr>
              <w:t>D</w:t>
            </w:r>
            <w:r>
              <w:rPr>
                <w:lang w:eastAsia="ja-JP"/>
              </w:rPr>
              <w:t>C_3A_n77A</w:t>
            </w:r>
          </w:p>
        </w:tc>
        <w:tc>
          <w:tcPr>
            <w:tcW w:w="1547" w:type="dxa"/>
            <w:shd w:val="clear" w:color="auto" w:fill="auto"/>
            <w:vAlign w:val="center"/>
          </w:tcPr>
          <w:p w14:paraId="073707F2" w14:textId="77777777" w:rsidR="00826579" w:rsidRPr="00E80F49" w:rsidRDefault="00826579" w:rsidP="0068466E">
            <w:pPr>
              <w:pStyle w:val="TAC"/>
            </w:pPr>
            <w:r>
              <w:rPr>
                <w:rFonts w:hint="eastAsia"/>
                <w:lang w:eastAsia="ja-JP"/>
              </w:rPr>
              <w:t>1</w:t>
            </w:r>
            <w:r>
              <w:rPr>
                <w:lang w:eastAsia="ja-JP"/>
              </w:rPr>
              <w:t xml:space="preserve"> (3 band IMD2)</w:t>
            </w:r>
          </w:p>
        </w:tc>
        <w:tc>
          <w:tcPr>
            <w:tcW w:w="1495" w:type="dxa"/>
            <w:shd w:val="clear" w:color="auto" w:fill="auto"/>
            <w:vAlign w:val="bottom"/>
          </w:tcPr>
          <w:p w14:paraId="6538968B" w14:textId="77777777" w:rsidR="00826579" w:rsidRPr="00E80F49" w:rsidRDefault="00826579" w:rsidP="0068466E">
            <w:pPr>
              <w:pStyle w:val="TAC"/>
            </w:pPr>
            <w:r>
              <w:rPr>
                <w:rFonts w:hint="eastAsia"/>
                <w:lang w:eastAsia="ja-JP"/>
              </w:rPr>
              <w:t>I</w:t>
            </w:r>
            <w:r>
              <w:rPr>
                <w:lang w:eastAsia="ja-JP"/>
              </w:rPr>
              <w:t>MD2</w:t>
            </w:r>
          </w:p>
        </w:tc>
        <w:tc>
          <w:tcPr>
            <w:tcW w:w="1466" w:type="dxa"/>
          </w:tcPr>
          <w:p w14:paraId="46F44536" w14:textId="77777777" w:rsidR="00826579" w:rsidRPr="00E80F49" w:rsidRDefault="00826579" w:rsidP="0068466E">
            <w:pPr>
              <w:pStyle w:val="TAC"/>
            </w:pPr>
          </w:p>
        </w:tc>
        <w:tc>
          <w:tcPr>
            <w:tcW w:w="1147" w:type="dxa"/>
            <w:shd w:val="clear" w:color="auto" w:fill="auto"/>
            <w:vAlign w:val="center"/>
          </w:tcPr>
          <w:p w14:paraId="241005FB" w14:textId="77777777" w:rsidR="00826579" w:rsidRPr="00E80F49" w:rsidRDefault="00826579" w:rsidP="0068466E">
            <w:pPr>
              <w:pStyle w:val="TAC"/>
            </w:pPr>
            <w:r>
              <w:rPr>
                <w:rFonts w:hint="eastAsia"/>
                <w:lang w:eastAsia="ja-JP"/>
              </w:rPr>
              <w:t>R</w:t>
            </w:r>
            <w:r>
              <w:rPr>
                <w:lang w:eastAsia="ja-JP"/>
              </w:rPr>
              <w:t>AN5#98</w:t>
            </w:r>
          </w:p>
        </w:tc>
      </w:tr>
      <w:tr w:rsidR="00695DAD" w:rsidRPr="00E80F49" w14:paraId="6FEA6BEF" w14:textId="77777777" w:rsidTr="0091784C">
        <w:trPr>
          <w:trHeight w:val="353"/>
        </w:trPr>
        <w:tc>
          <w:tcPr>
            <w:tcW w:w="1781" w:type="dxa"/>
            <w:vMerge w:val="restart"/>
            <w:vAlign w:val="center"/>
          </w:tcPr>
          <w:p w14:paraId="34860A34" w14:textId="77777777" w:rsidR="00695DAD" w:rsidRPr="00E80F49" w:rsidRDefault="00695DAD" w:rsidP="00695DAD">
            <w:pPr>
              <w:pStyle w:val="TAC"/>
            </w:pPr>
            <w:r w:rsidRPr="00E80F49">
              <w:t>DC_1A-7A_n3A</w:t>
            </w:r>
          </w:p>
        </w:tc>
        <w:tc>
          <w:tcPr>
            <w:tcW w:w="1804" w:type="dxa"/>
            <w:shd w:val="clear" w:color="auto" w:fill="auto"/>
          </w:tcPr>
          <w:p w14:paraId="15424C47" w14:textId="77777777" w:rsidR="00695DAD" w:rsidRPr="00E80F49" w:rsidRDefault="00695DAD" w:rsidP="00695DAD">
            <w:pPr>
              <w:pStyle w:val="TAC"/>
            </w:pPr>
            <w:r w:rsidRPr="00E80F49">
              <w:t>Yes</w:t>
            </w:r>
          </w:p>
        </w:tc>
        <w:tc>
          <w:tcPr>
            <w:tcW w:w="1486" w:type="dxa"/>
          </w:tcPr>
          <w:p w14:paraId="2B74FC09"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1F5C09B" w14:textId="77777777" w:rsidR="00695DAD" w:rsidRPr="00E80F49" w:rsidRDefault="00695DAD" w:rsidP="00695DAD">
            <w:pPr>
              <w:pStyle w:val="TAC"/>
            </w:pPr>
            <w:r w:rsidRPr="00E80F49">
              <w:t>No 3CC exception</w:t>
            </w:r>
          </w:p>
        </w:tc>
        <w:tc>
          <w:tcPr>
            <w:tcW w:w="1495" w:type="dxa"/>
            <w:shd w:val="clear" w:color="auto" w:fill="auto"/>
            <w:vAlign w:val="bottom"/>
          </w:tcPr>
          <w:p w14:paraId="0BEAE443" w14:textId="77777777" w:rsidR="00695DAD" w:rsidRPr="00E80F49" w:rsidRDefault="00695DAD" w:rsidP="00695DAD">
            <w:pPr>
              <w:pStyle w:val="TAC"/>
            </w:pPr>
            <w:r w:rsidRPr="00E80F49">
              <w:t>No test required</w:t>
            </w:r>
          </w:p>
        </w:tc>
        <w:tc>
          <w:tcPr>
            <w:tcW w:w="1466" w:type="dxa"/>
          </w:tcPr>
          <w:p w14:paraId="4D438BAC" w14:textId="77777777" w:rsidR="00695DAD" w:rsidRPr="00E80F49" w:rsidRDefault="00695DAD" w:rsidP="00695DAD">
            <w:pPr>
              <w:pStyle w:val="TAC"/>
            </w:pPr>
          </w:p>
        </w:tc>
        <w:tc>
          <w:tcPr>
            <w:tcW w:w="1147" w:type="dxa"/>
            <w:shd w:val="clear" w:color="auto" w:fill="auto"/>
            <w:vAlign w:val="center"/>
          </w:tcPr>
          <w:p w14:paraId="33521B34" w14:textId="77777777" w:rsidR="00695DAD" w:rsidRPr="00E80F49" w:rsidRDefault="00695DAD" w:rsidP="00695DAD">
            <w:pPr>
              <w:pStyle w:val="TAC"/>
            </w:pPr>
          </w:p>
        </w:tc>
      </w:tr>
      <w:tr w:rsidR="00695DAD" w:rsidRPr="00E80F49" w14:paraId="55A3941C" w14:textId="77777777" w:rsidTr="0091784C">
        <w:trPr>
          <w:trHeight w:val="353"/>
        </w:trPr>
        <w:tc>
          <w:tcPr>
            <w:tcW w:w="1781" w:type="dxa"/>
            <w:vMerge/>
            <w:vAlign w:val="center"/>
          </w:tcPr>
          <w:p w14:paraId="0F3BAC0F" w14:textId="77777777" w:rsidR="00695DAD" w:rsidRPr="00E80F49" w:rsidRDefault="00695DAD" w:rsidP="00695DAD">
            <w:pPr>
              <w:pStyle w:val="TAC"/>
            </w:pPr>
          </w:p>
        </w:tc>
        <w:tc>
          <w:tcPr>
            <w:tcW w:w="1804" w:type="dxa"/>
            <w:shd w:val="clear" w:color="auto" w:fill="auto"/>
          </w:tcPr>
          <w:p w14:paraId="7F447537" w14:textId="77777777" w:rsidR="00695DAD" w:rsidRPr="00E80F49" w:rsidRDefault="00695DAD" w:rsidP="00695DAD">
            <w:pPr>
              <w:pStyle w:val="TAC"/>
            </w:pPr>
            <w:r w:rsidRPr="00E80F49">
              <w:t>No</w:t>
            </w:r>
          </w:p>
        </w:tc>
        <w:tc>
          <w:tcPr>
            <w:tcW w:w="1486" w:type="dxa"/>
          </w:tcPr>
          <w:p w14:paraId="0051C0E9" w14:textId="77777777" w:rsidR="00695DAD" w:rsidRPr="00E80F49" w:rsidRDefault="00695DAD" w:rsidP="00695DAD">
            <w:pPr>
              <w:pStyle w:val="TAC"/>
            </w:pPr>
            <w:r w:rsidRPr="00E80F49">
              <w:rPr>
                <w:lang w:eastAsia="fi-FI"/>
              </w:rPr>
              <w:t>DC_7A_n3A</w:t>
            </w:r>
          </w:p>
        </w:tc>
        <w:tc>
          <w:tcPr>
            <w:tcW w:w="1547" w:type="dxa"/>
            <w:shd w:val="clear" w:color="auto" w:fill="auto"/>
            <w:vAlign w:val="center"/>
          </w:tcPr>
          <w:p w14:paraId="5B625CEC" w14:textId="77777777" w:rsidR="00695DAD" w:rsidRPr="00E80F49" w:rsidRDefault="00695DAD" w:rsidP="00695DAD">
            <w:pPr>
              <w:pStyle w:val="TAC"/>
            </w:pPr>
          </w:p>
        </w:tc>
        <w:tc>
          <w:tcPr>
            <w:tcW w:w="1495" w:type="dxa"/>
            <w:shd w:val="clear" w:color="auto" w:fill="auto"/>
            <w:vAlign w:val="bottom"/>
          </w:tcPr>
          <w:p w14:paraId="67939F01" w14:textId="77777777" w:rsidR="00695DAD" w:rsidRPr="00E80F49" w:rsidRDefault="00695DAD" w:rsidP="00695DAD">
            <w:pPr>
              <w:pStyle w:val="TAC"/>
            </w:pPr>
          </w:p>
        </w:tc>
        <w:tc>
          <w:tcPr>
            <w:tcW w:w="1466" w:type="dxa"/>
          </w:tcPr>
          <w:p w14:paraId="2547C65A" w14:textId="77777777" w:rsidR="00695DAD" w:rsidRPr="00E80F49" w:rsidRDefault="00695DAD" w:rsidP="00695DAD">
            <w:pPr>
              <w:pStyle w:val="TAC"/>
            </w:pPr>
          </w:p>
        </w:tc>
        <w:tc>
          <w:tcPr>
            <w:tcW w:w="1147" w:type="dxa"/>
            <w:shd w:val="clear" w:color="auto" w:fill="auto"/>
            <w:vAlign w:val="center"/>
          </w:tcPr>
          <w:p w14:paraId="4D912E21" w14:textId="77777777" w:rsidR="00695DAD" w:rsidRPr="00E80F49" w:rsidRDefault="00695DAD" w:rsidP="00695DAD">
            <w:pPr>
              <w:pStyle w:val="TAC"/>
            </w:pPr>
          </w:p>
        </w:tc>
      </w:tr>
      <w:tr w:rsidR="00695DAD" w:rsidRPr="00E80F49" w14:paraId="70A2726F" w14:textId="77777777" w:rsidTr="0091784C">
        <w:tc>
          <w:tcPr>
            <w:tcW w:w="1781" w:type="dxa"/>
            <w:tcBorders>
              <w:bottom w:val="nil"/>
            </w:tcBorders>
            <w:vAlign w:val="center"/>
          </w:tcPr>
          <w:p w14:paraId="69C5F340" w14:textId="77777777" w:rsidR="00695DAD" w:rsidRPr="00E80F49" w:rsidRDefault="00695DAD" w:rsidP="00695DAD">
            <w:pPr>
              <w:pStyle w:val="TAC"/>
            </w:pPr>
            <w:r w:rsidRPr="00E80F49">
              <w:rPr>
                <w:rFonts w:eastAsia="Malgun Gothic"/>
                <w:szCs w:val="18"/>
                <w:lang w:eastAsia="ko-KR"/>
              </w:rPr>
              <w:t>DC_1A-7A_n28A</w:t>
            </w:r>
          </w:p>
        </w:tc>
        <w:tc>
          <w:tcPr>
            <w:tcW w:w="1804" w:type="dxa"/>
            <w:shd w:val="clear" w:color="auto" w:fill="auto"/>
            <w:vAlign w:val="center"/>
          </w:tcPr>
          <w:p w14:paraId="6A11D71B" w14:textId="77777777" w:rsidR="00695DAD" w:rsidRPr="00E80F49" w:rsidRDefault="00695DAD" w:rsidP="00695DAD">
            <w:pPr>
              <w:pStyle w:val="TAC"/>
            </w:pPr>
            <w:r w:rsidRPr="00E80F49">
              <w:t>No</w:t>
            </w:r>
          </w:p>
        </w:tc>
        <w:tc>
          <w:tcPr>
            <w:tcW w:w="1486" w:type="dxa"/>
            <w:vAlign w:val="center"/>
          </w:tcPr>
          <w:p w14:paraId="4976267C" w14:textId="77777777" w:rsidR="00695DAD" w:rsidRPr="00E80F49" w:rsidRDefault="00695DAD" w:rsidP="00695DAD">
            <w:pPr>
              <w:pStyle w:val="TAC"/>
            </w:pPr>
            <w:r w:rsidRPr="00E80F49">
              <w:t>DC_1A_n28A</w:t>
            </w:r>
          </w:p>
        </w:tc>
        <w:tc>
          <w:tcPr>
            <w:tcW w:w="1547" w:type="dxa"/>
            <w:shd w:val="clear" w:color="auto" w:fill="auto"/>
            <w:vAlign w:val="center"/>
          </w:tcPr>
          <w:p w14:paraId="54AF50AB" w14:textId="77777777" w:rsidR="00695DAD" w:rsidRPr="00E80F49" w:rsidRDefault="00695DAD" w:rsidP="00695DAD">
            <w:pPr>
              <w:pStyle w:val="TAC"/>
            </w:pPr>
            <w:r w:rsidRPr="00E80F49">
              <w:t>7 (3 band IMD2)</w:t>
            </w:r>
          </w:p>
        </w:tc>
        <w:tc>
          <w:tcPr>
            <w:tcW w:w="1495" w:type="dxa"/>
            <w:shd w:val="clear" w:color="auto" w:fill="auto"/>
            <w:vAlign w:val="center"/>
          </w:tcPr>
          <w:p w14:paraId="64B67FFE" w14:textId="77777777" w:rsidR="00695DAD" w:rsidRPr="00E80F49" w:rsidRDefault="00695DAD" w:rsidP="00695DAD">
            <w:pPr>
              <w:pStyle w:val="TAC"/>
            </w:pPr>
            <w:r w:rsidRPr="00E80F49">
              <w:t>IMD2</w:t>
            </w:r>
          </w:p>
        </w:tc>
        <w:tc>
          <w:tcPr>
            <w:tcW w:w="1466" w:type="dxa"/>
            <w:vAlign w:val="center"/>
          </w:tcPr>
          <w:p w14:paraId="4859253D" w14:textId="77777777" w:rsidR="00695DAD" w:rsidRPr="00E80F49" w:rsidRDefault="00695DAD" w:rsidP="00695DAD">
            <w:pPr>
              <w:pStyle w:val="TAC"/>
            </w:pPr>
          </w:p>
        </w:tc>
        <w:tc>
          <w:tcPr>
            <w:tcW w:w="1147" w:type="dxa"/>
            <w:shd w:val="clear" w:color="auto" w:fill="auto"/>
            <w:vAlign w:val="center"/>
          </w:tcPr>
          <w:p w14:paraId="1EF67991" w14:textId="0B1438B7" w:rsidR="00695DAD" w:rsidRPr="00E80F49" w:rsidRDefault="00695DAD" w:rsidP="00695DAD">
            <w:pPr>
              <w:pStyle w:val="TAC"/>
            </w:pPr>
            <w:r w:rsidRPr="00E80F49">
              <w:t>RAN5#92-e</w:t>
            </w:r>
          </w:p>
        </w:tc>
      </w:tr>
      <w:tr w:rsidR="00695DAD" w:rsidRPr="00E80F49" w14:paraId="5993A704" w14:textId="77777777" w:rsidTr="0091784C">
        <w:tc>
          <w:tcPr>
            <w:tcW w:w="1781" w:type="dxa"/>
            <w:tcBorders>
              <w:top w:val="nil"/>
            </w:tcBorders>
            <w:vAlign w:val="center"/>
          </w:tcPr>
          <w:p w14:paraId="230D0676" w14:textId="77777777" w:rsidR="00695DAD" w:rsidRPr="00E80F49" w:rsidRDefault="00695DAD" w:rsidP="00695DAD">
            <w:pPr>
              <w:pStyle w:val="TAC"/>
            </w:pPr>
          </w:p>
        </w:tc>
        <w:tc>
          <w:tcPr>
            <w:tcW w:w="1804" w:type="dxa"/>
            <w:shd w:val="clear" w:color="auto" w:fill="auto"/>
            <w:vAlign w:val="center"/>
          </w:tcPr>
          <w:p w14:paraId="45BD9357" w14:textId="77777777" w:rsidR="00695DAD" w:rsidRPr="00E80F49" w:rsidRDefault="00695DAD" w:rsidP="00695DAD">
            <w:pPr>
              <w:pStyle w:val="TAC"/>
            </w:pPr>
            <w:r w:rsidRPr="00E80F49">
              <w:t>No</w:t>
            </w:r>
          </w:p>
        </w:tc>
        <w:tc>
          <w:tcPr>
            <w:tcW w:w="1486" w:type="dxa"/>
            <w:vAlign w:val="center"/>
          </w:tcPr>
          <w:p w14:paraId="14CA4C78" w14:textId="77777777" w:rsidR="00695DAD" w:rsidRPr="00E80F49" w:rsidRDefault="00695DAD" w:rsidP="00695DAD">
            <w:pPr>
              <w:pStyle w:val="TAC"/>
            </w:pPr>
            <w:r w:rsidRPr="00E80F49">
              <w:t>DC_7A_n28A</w:t>
            </w:r>
          </w:p>
        </w:tc>
        <w:tc>
          <w:tcPr>
            <w:tcW w:w="1547" w:type="dxa"/>
            <w:shd w:val="clear" w:color="auto" w:fill="auto"/>
            <w:vAlign w:val="center"/>
          </w:tcPr>
          <w:p w14:paraId="2FE46598" w14:textId="77777777" w:rsidR="00695DAD" w:rsidRPr="00E80F49" w:rsidRDefault="00695DAD" w:rsidP="00695DAD">
            <w:pPr>
              <w:pStyle w:val="TAC"/>
            </w:pPr>
            <w:r w:rsidRPr="00E80F49">
              <w:t>No 3 band exception</w:t>
            </w:r>
          </w:p>
        </w:tc>
        <w:tc>
          <w:tcPr>
            <w:tcW w:w="1495" w:type="dxa"/>
            <w:shd w:val="clear" w:color="auto" w:fill="auto"/>
            <w:vAlign w:val="center"/>
          </w:tcPr>
          <w:p w14:paraId="681A556D" w14:textId="77777777" w:rsidR="00695DAD" w:rsidRPr="00E80F49" w:rsidRDefault="00695DAD" w:rsidP="00695DAD">
            <w:pPr>
              <w:pStyle w:val="TAC"/>
            </w:pPr>
            <w:r w:rsidRPr="00E80F49">
              <w:t>No test required</w:t>
            </w:r>
          </w:p>
        </w:tc>
        <w:tc>
          <w:tcPr>
            <w:tcW w:w="1466" w:type="dxa"/>
            <w:vAlign w:val="center"/>
          </w:tcPr>
          <w:p w14:paraId="554C354D" w14:textId="77777777" w:rsidR="00695DAD" w:rsidRPr="00E80F49" w:rsidRDefault="00695DAD" w:rsidP="00695DAD">
            <w:pPr>
              <w:pStyle w:val="TAC"/>
            </w:pPr>
          </w:p>
        </w:tc>
        <w:tc>
          <w:tcPr>
            <w:tcW w:w="1147" w:type="dxa"/>
            <w:shd w:val="clear" w:color="auto" w:fill="auto"/>
            <w:vAlign w:val="center"/>
          </w:tcPr>
          <w:p w14:paraId="67A5AABB" w14:textId="21D06E5E" w:rsidR="00695DAD" w:rsidRPr="00E80F49" w:rsidRDefault="00695DAD" w:rsidP="00695DAD">
            <w:pPr>
              <w:pStyle w:val="TAC"/>
            </w:pPr>
            <w:r w:rsidRPr="00E80F49">
              <w:t>RAN5#92-e</w:t>
            </w:r>
          </w:p>
        </w:tc>
      </w:tr>
      <w:tr w:rsidR="00695DAD" w:rsidRPr="00E80F49" w14:paraId="0F0F9455" w14:textId="77777777" w:rsidTr="0091784C">
        <w:trPr>
          <w:trHeight w:val="353"/>
        </w:trPr>
        <w:tc>
          <w:tcPr>
            <w:tcW w:w="1781" w:type="dxa"/>
            <w:vMerge w:val="restart"/>
            <w:vAlign w:val="center"/>
          </w:tcPr>
          <w:p w14:paraId="7F75D421" w14:textId="77777777" w:rsidR="00695DAD" w:rsidRPr="00E80F49" w:rsidRDefault="00695DAD" w:rsidP="00695DAD">
            <w:pPr>
              <w:pStyle w:val="TAC"/>
            </w:pPr>
            <w:r w:rsidRPr="00E80F49">
              <w:t>DC_1A-7A_n78A</w:t>
            </w:r>
          </w:p>
        </w:tc>
        <w:tc>
          <w:tcPr>
            <w:tcW w:w="1804" w:type="dxa"/>
            <w:shd w:val="clear" w:color="auto" w:fill="auto"/>
            <w:vAlign w:val="center"/>
          </w:tcPr>
          <w:p w14:paraId="6657EDA6" w14:textId="77777777" w:rsidR="00695DAD" w:rsidRPr="00E80F49" w:rsidRDefault="00695DAD" w:rsidP="00695DAD">
            <w:pPr>
              <w:pStyle w:val="TAC"/>
            </w:pPr>
            <w:r w:rsidRPr="00E80F49">
              <w:t>No</w:t>
            </w:r>
          </w:p>
        </w:tc>
        <w:tc>
          <w:tcPr>
            <w:tcW w:w="1486" w:type="dxa"/>
            <w:vAlign w:val="center"/>
          </w:tcPr>
          <w:p w14:paraId="5644D64A" w14:textId="77777777" w:rsidR="00695DAD" w:rsidRPr="00E80F49" w:rsidRDefault="00695DAD" w:rsidP="00695DAD">
            <w:pPr>
              <w:pStyle w:val="TAC"/>
            </w:pPr>
            <w:r w:rsidRPr="00E80F49">
              <w:t>DC_1A_n78A</w:t>
            </w:r>
          </w:p>
        </w:tc>
        <w:tc>
          <w:tcPr>
            <w:tcW w:w="1547" w:type="dxa"/>
            <w:shd w:val="clear" w:color="auto" w:fill="auto"/>
            <w:vAlign w:val="center"/>
          </w:tcPr>
          <w:p w14:paraId="29DDBEAF" w14:textId="08CA9B9B" w:rsidR="00695DAD" w:rsidRPr="00E80F49" w:rsidRDefault="00695DAD" w:rsidP="00695DAD">
            <w:pPr>
              <w:pStyle w:val="TAC"/>
            </w:pPr>
            <w:r w:rsidRPr="00E80F49">
              <w:t xml:space="preserve">7 (IMD4 </w:t>
            </w:r>
            <w:r w:rsidRPr="00E80F49">
              <w:rPr>
                <w:rFonts w:cs="Arial"/>
                <w:lang w:eastAsia="ja-JP"/>
              </w:rPr>
              <w:t>|3*fB1-1*fB78|</w:t>
            </w:r>
            <w:r w:rsidRPr="00E80F49">
              <w:t>)</w:t>
            </w:r>
          </w:p>
        </w:tc>
        <w:tc>
          <w:tcPr>
            <w:tcW w:w="1495" w:type="dxa"/>
            <w:shd w:val="clear" w:color="auto" w:fill="auto"/>
            <w:vAlign w:val="bottom"/>
          </w:tcPr>
          <w:p w14:paraId="3AE90555" w14:textId="77777777" w:rsidR="00695DAD" w:rsidRPr="00E80F49" w:rsidRDefault="00695DAD" w:rsidP="00695DAD">
            <w:pPr>
              <w:pStyle w:val="TAC"/>
            </w:pPr>
            <w:r w:rsidRPr="00E80F49">
              <w:t>IMD4</w:t>
            </w:r>
          </w:p>
        </w:tc>
        <w:tc>
          <w:tcPr>
            <w:tcW w:w="1466" w:type="dxa"/>
          </w:tcPr>
          <w:p w14:paraId="187E6BD7" w14:textId="77777777" w:rsidR="00695DAD" w:rsidRPr="00E80F49" w:rsidRDefault="00695DAD" w:rsidP="00695DAD">
            <w:pPr>
              <w:pStyle w:val="TAC"/>
            </w:pPr>
          </w:p>
        </w:tc>
        <w:tc>
          <w:tcPr>
            <w:tcW w:w="1147" w:type="dxa"/>
            <w:shd w:val="clear" w:color="auto" w:fill="auto"/>
            <w:vAlign w:val="center"/>
          </w:tcPr>
          <w:p w14:paraId="44FBE867" w14:textId="77777777" w:rsidR="00695DAD" w:rsidRPr="00E80F49" w:rsidRDefault="00695DAD" w:rsidP="00695DAD">
            <w:pPr>
              <w:pStyle w:val="TAC"/>
            </w:pPr>
          </w:p>
        </w:tc>
      </w:tr>
      <w:tr w:rsidR="00695DAD" w:rsidRPr="00E80F49" w14:paraId="74D87429" w14:textId="77777777" w:rsidTr="0091784C">
        <w:tc>
          <w:tcPr>
            <w:tcW w:w="1781" w:type="dxa"/>
            <w:vMerge/>
            <w:vAlign w:val="center"/>
          </w:tcPr>
          <w:p w14:paraId="63BA3D58" w14:textId="77777777" w:rsidR="00695DAD" w:rsidRPr="00E80F49" w:rsidRDefault="00695DAD" w:rsidP="00695DAD">
            <w:pPr>
              <w:pStyle w:val="TAC"/>
            </w:pPr>
          </w:p>
        </w:tc>
        <w:tc>
          <w:tcPr>
            <w:tcW w:w="1804" w:type="dxa"/>
            <w:shd w:val="clear" w:color="auto" w:fill="auto"/>
            <w:vAlign w:val="center"/>
          </w:tcPr>
          <w:p w14:paraId="7AD04935" w14:textId="77777777" w:rsidR="00695DAD" w:rsidRPr="00E80F49" w:rsidRDefault="00695DAD" w:rsidP="00695DAD">
            <w:pPr>
              <w:pStyle w:val="TAC"/>
            </w:pPr>
            <w:r w:rsidRPr="00E80F49">
              <w:t>No</w:t>
            </w:r>
          </w:p>
        </w:tc>
        <w:tc>
          <w:tcPr>
            <w:tcW w:w="1486" w:type="dxa"/>
            <w:vAlign w:val="center"/>
          </w:tcPr>
          <w:p w14:paraId="23957A34" w14:textId="77777777" w:rsidR="00695DAD" w:rsidRPr="00E80F49" w:rsidRDefault="00695DAD" w:rsidP="00695DAD">
            <w:pPr>
              <w:pStyle w:val="TAC"/>
            </w:pPr>
            <w:r w:rsidRPr="00E80F49">
              <w:t>DC_7A_n78A</w:t>
            </w:r>
          </w:p>
        </w:tc>
        <w:tc>
          <w:tcPr>
            <w:tcW w:w="1547" w:type="dxa"/>
            <w:shd w:val="clear" w:color="auto" w:fill="auto"/>
            <w:vAlign w:val="center"/>
          </w:tcPr>
          <w:p w14:paraId="387DF1C9" w14:textId="5FC03A16" w:rsidR="00695DAD" w:rsidRPr="00E80F49" w:rsidRDefault="00695DAD" w:rsidP="00695DAD">
            <w:pPr>
              <w:pStyle w:val="TAC"/>
            </w:pPr>
            <w:r w:rsidRPr="00E80F49">
              <w:t xml:space="preserve">1 (IMD4 </w:t>
            </w:r>
            <w:r w:rsidRPr="00E80F49">
              <w:rPr>
                <w:rFonts w:cs="Arial"/>
                <w:lang w:eastAsia="ja-JP"/>
              </w:rPr>
              <w:t>|2*fB7-2*fB78|</w:t>
            </w:r>
            <w:r w:rsidRPr="00E80F49">
              <w:t>)</w:t>
            </w:r>
          </w:p>
        </w:tc>
        <w:tc>
          <w:tcPr>
            <w:tcW w:w="1495" w:type="dxa"/>
            <w:shd w:val="clear" w:color="auto" w:fill="auto"/>
            <w:vAlign w:val="bottom"/>
          </w:tcPr>
          <w:p w14:paraId="52B17E24" w14:textId="77777777" w:rsidR="00695DAD" w:rsidRPr="00E80F49" w:rsidRDefault="00695DAD" w:rsidP="00695DAD">
            <w:pPr>
              <w:pStyle w:val="TAC"/>
            </w:pPr>
            <w:r w:rsidRPr="00E80F49">
              <w:t>IMD4</w:t>
            </w:r>
          </w:p>
        </w:tc>
        <w:tc>
          <w:tcPr>
            <w:tcW w:w="1466" w:type="dxa"/>
          </w:tcPr>
          <w:p w14:paraId="7E4107E9" w14:textId="77777777" w:rsidR="00695DAD" w:rsidRPr="00E80F49" w:rsidRDefault="00695DAD" w:rsidP="00695DAD">
            <w:pPr>
              <w:pStyle w:val="TAC"/>
            </w:pPr>
          </w:p>
        </w:tc>
        <w:tc>
          <w:tcPr>
            <w:tcW w:w="1147" w:type="dxa"/>
            <w:shd w:val="clear" w:color="auto" w:fill="auto"/>
            <w:vAlign w:val="center"/>
          </w:tcPr>
          <w:p w14:paraId="1FD977DF" w14:textId="77777777" w:rsidR="00695DAD" w:rsidRPr="00E80F49" w:rsidRDefault="00695DAD" w:rsidP="00695DAD">
            <w:pPr>
              <w:pStyle w:val="TAC"/>
            </w:pPr>
          </w:p>
        </w:tc>
      </w:tr>
      <w:tr w:rsidR="00695DAD" w:rsidRPr="00E80F49" w14:paraId="0C6A9461" w14:textId="77777777" w:rsidTr="0091784C">
        <w:tc>
          <w:tcPr>
            <w:tcW w:w="1781" w:type="dxa"/>
            <w:vMerge w:val="restart"/>
            <w:shd w:val="clear" w:color="auto" w:fill="auto"/>
            <w:vAlign w:val="center"/>
          </w:tcPr>
          <w:p w14:paraId="2EED340B" w14:textId="77777777" w:rsidR="00695DAD" w:rsidRPr="00E80F49" w:rsidRDefault="00695DAD" w:rsidP="00695DAD">
            <w:pPr>
              <w:pStyle w:val="TAC"/>
            </w:pPr>
            <w:r w:rsidRPr="00E80F49">
              <w:t>DC_1A-8A_n3A</w:t>
            </w:r>
          </w:p>
        </w:tc>
        <w:tc>
          <w:tcPr>
            <w:tcW w:w="1804" w:type="dxa"/>
            <w:shd w:val="clear" w:color="auto" w:fill="auto"/>
          </w:tcPr>
          <w:p w14:paraId="5CF25A3E" w14:textId="77777777" w:rsidR="00695DAD" w:rsidRPr="00E80F49" w:rsidRDefault="00695DAD" w:rsidP="00695DAD">
            <w:pPr>
              <w:pStyle w:val="TAC"/>
            </w:pPr>
            <w:r w:rsidRPr="00E80F49">
              <w:t>Yes</w:t>
            </w:r>
          </w:p>
        </w:tc>
        <w:tc>
          <w:tcPr>
            <w:tcW w:w="1486" w:type="dxa"/>
          </w:tcPr>
          <w:p w14:paraId="587CEAF7"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B4EFBE4" w14:textId="77777777" w:rsidR="00695DAD" w:rsidRPr="00E80F49" w:rsidRDefault="00695DAD" w:rsidP="00695DAD">
            <w:pPr>
              <w:pStyle w:val="TAC"/>
            </w:pPr>
            <w:r w:rsidRPr="00E80F49">
              <w:t>No 3CC exception</w:t>
            </w:r>
          </w:p>
        </w:tc>
        <w:tc>
          <w:tcPr>
            <w:tcW w:w="1495" w:type="dxa"/>
            <w:shd w:val="clear" w:color="auto" w:fill="auto"/>
            <w:vAlign w:val="bottom"/>
          </w:tcPr>
          <w:p w14:paraId="302244D4" w14:textId="77777777" w:rsidR="00695DAD" w:rsidRPr="00E80F49" w:rsidRDefault="00695DAD" w:rsidP="00695DAD">
            <w:pPr>
              <w:pStyle w:val="TAC"/>
            </w:pPr>
            <w:r w:rsidRPr="00E80F49">
              <w:t>No test required</w:t>
            </w:r>
          </w:p>
        </w:tc>
        <w:tc>
          <w:tcPr>
            <w:tcW w:w="1466" w:type="dxa"/>
          </w:tcPr>
          <w:p w14:paraId="2DB73B2E" w14:textId="77777777" w:rsidR="00695DAD" w:rsidRPr="00E80F49" w:rsidRDefault="00695DAD" w:rsidP="00695DAD">
            <w:pPr>
              <w:pStyle w:val="TAC"/>
            </w:pPr>
          </w:p>
        </w:tc>
        <w:tc>
          <w:tcPr>
            <w:tcW w:w="1147" w:type="dxa"/>
            <w:shd w:val="clear" w:color="auto" w:fill="auto"/>
            <w:vAlign w:val="center"/>
          </w:tcPr>
          <w:p w14:paraId="69661618" w14:textId="77777777" w:rsidR="00695DAD" w:rsidRPr="00E80F49" w:rsidRDefault="00695DAD" w:rsidP="00695DAD">
            <w:pPr>
              <w:pStyle w:val="TAC"/>
            </w:pPr>
          </w:p>
        </w:tc>
      </w:tr>
      <w:tr w:rsidR="00695DAD" w:rsidRPr="00E80F49" w14:paraId="44868CA0" w14:textId="77777777" w:rsidTr="0091784C">
        <w:tc>
          <w:tcPr>
            <w:tcW w:w="1781" w:type="dxa"/>
            <w:vMerge/>
            <w:shd w:val="clear" w:color="auto" w:fill="auto"/>
            <w:vAlign w:val="center"/>
          </w:tcPr>
          <w:p w14:paraId="6FCAF1CD" w14:textId="77777777" w:rsidR="00695DAD" w:rsidRPr="00E80F49" w:rsidRDefault="00695DAD" w:rsidP="00695DAD">
            <w:pPr>
              <w:pStyle w:val="TAC"/>
            </w:pPr>
          </w:p>
        </w:tc>
        <w:tc>
          <w:tcPr>
            <w:tcW w:w="1804" w:type="dxa"/>
            <w:shd w:val="clear" w:color="auto" w:fill="auto"/>
          </w:tcPr>
          <w:p w14:paraId="57AB37E3" w14:textId="77777777" w:rsidR="00695DAD" w:rsidRPr="00E80F49" w:rsidRDefault="00695DAD" w:rsidP="00695DAD">
            <w:pPr>
              <w:pStyle w:val="TAC"/>
            </w:pPr>
            <w:r w:rsidRPr="00E80F49">
              <w:t>No</w:t>
            </w:r>
          </w:p>
        </w:tc>
        <w:tc>
          <w:tcPr>
            <w:tcW w:w="1486" w:type="dxa"/>
          </w:tcPr>
          <w:p w14:paraId="5E8BE764" w14:textId="77777777" w:rsidR="00695DAD" w:rsidRPr="00E80F49" w:rsidRDefault="00695DAD" w:rsidP="00695DAD">
            <w:pPr>
              <w:pStyle w:val="TAC"/>
            </w:pPr>
            <w:r w:rsidRPr="00E80F49">
              <w:rPr>
                <w:lang w:eastAsia="fi-FI"/>
              </w:rPr>
              <w:t>DC_8A_n3A</w:t>
            </w:r>
          </w:p>
        </w:tc>
        <w:tc>
          <w:tcPr>
            <w:tcW w:w="1547" w:type="dxa"/>
            <w:shd w:val="clear" w:color="auto" w:fill="auto"/>
            <w:vAlign w:val="center"/>
          </w:tcPr>
          <w:p w14:paraId="3838BEB2" w14:textId="77777777" w:rsidR="00695DAD" w:rsidRPr="00E80F49" w:rsidRDefault="00695DAD" w:rsidP="00695DAD">
            <w:pPr>
              <w:pStyle w:val="TAC"/>
            </w:pPr>
          </w:p>
        </w:tc>
        <w:tc>
          <w:tcPr>
            <w:tcW w:w="1495" w:type="dxa"/>
            <w:shd w:val="clear" w:color="auto" w:fill="auto"/>
            <w:vAlign w:val="bottom"/>
          </w:tcPr>
          <w:p w14:paraId="73F8848F" w14:textId="77777777" w:rsidR="00695DAD" w:rsidRPr="00E80F49" w:rsidRDefault="00695DAD" w:rsidP="00695DAD">
            <w:pPr>
              <w:pStyle w:val="TAC"/>
            </w:pPr>
          </w:p>
        </w:tc>
        <w:tc>
          <w:tcPr>
            <w:tcW w:w="1466" w:type="dxa"/>
          </w:tcPr>
          <w:p w14:paraId="2002503F" w14:textId="77777777" w:rsidR="00695DAD" w:rsidRPr="00E80F49" w:rsidRDefault="00695DAD" w:rsidP="00695DAD">
            <w:pPr>
              <w:pStyle w:val="TAC"/>
            </w:pPr>
          </w:p>
        </w:tc>
        <w:tc>
          <w:tcPr>
            <w:tcW w:w="1147" w:type="dxa"/>
            <w:shd w:val="clear" w:color="auto" w:fill="auto"/>
            <w:vAlign w:val="center"/>
          </w:tcPr>
          <w:p w14:paraId="13CD42C0" w14:textId="77777777" w:rsidR="00695DAD" w:rsidRPr="00E80F49" w:rsidRDefault="00695DAD" w:rsidP="00695DAD">
            <w:pPr>
              <w:pStyle w:val="TAC"/>
            </w:pPr>
          </w:p>
        </w:tc>
      </w:tr>
      <w:tr w:rsidR="00826579" w:rsidRPr="00E80F49" w14:paraId="4DE507EA" w14:textId="77777777" w:rsidTr="00D44BD4">
        <w:tc>
          <w:tcPr>
            <w:tcW w:w="1781" w:type="dxa"/>
            <w:tcBorders>
              <w:bottom w:val="nil"/>
            </w:tcBorders>
            <w:shd w:val="clear" w:color="auto" w:fill="auto"/>
            <w:vAlign w:val="center"/>
          </w:tcPr>
          <w:p w14:paraId="62DE2273" w14:textId="7446E880" w:rsidR="00826579" w:rsidRPr="00E80F49" w:rsidRDefault="00826579" w:rsidP="00826579">
            <w:pPr>
              <w:pStyle w:val="TAC"/>
            </w:pPr>
            <w:r w:rsidRPr="00E80F49">
              <w:rPr>
                <w:rFonts w:eastAsia="Malgun Gothic"/>
                <w:szCs w:val="18"/>
                <w:lang w:eastAsia="ko-KR"/>
              </w:rPr>
              <w:t>DC_1A-</w:t>
            </w:r>
            <w:r>
              <w:rPr>
                <w:rFonts w:eastAsia="Malgun Gothic"/>
                <w:szCs w:val="18"/>
                <w:lang w:eastAsia="ko-KR"/>
              </w:rPr>
              <w:t>18</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7EDC74B5" w14:textId="5F527BA5" w:rsidR="00826579" w:rsidRPr="00E80F49" w:rsidRDefault="00826579" w:rsidP="00826579">
            <w:pPr>
              <w:pStyle w:val="TAC"/>
            </w:pPr>
            <w:r w:rsidRPr="004D52A3">
              <w:rPr>
                <w:lang w:eastAsia="ja-JP"/>
              </w:rPr>
              <w:t>No</w:t>
            </w:r>
          </w:p>
        </w:tc>
        <w:tc>
          <w:tcPr>
            <w:tcW w:w="1486" w:type="dxa"/>
          </w:tcPr>
          <w:p w14:paraId="6A764946" w14:textId="7A5E6099" w:rsidR="00826579" w:rsidRPr="00E80F49" w:rsidRDefault="00826579" w:rsidP="00826579">
            <w:pPr>
              <w:pStyle w:val="TAC"/>
              <w:rPr>
                <w:lang w:eastAsia="fi-FI"/>
              </w:rPr>
            </w:pPr>
            <w:r>
              <w:rPr>
                <w:rFonts w:hint="eastAsia"/>
                <w:lang w:eastAsia="ja-JP"/>
              </w:rPr>
              <w:t>D</w:t>
            </w:r>
            <w:r>
              <w:rPr>
                <w:lang w:eastAsia="ja-JP"/>
              </w:rPr>
              <w:t>C_1A_n77A</w:t>
            </w:r>
          </w:p>
        </w:tc>
        <w:tc>
          <w:tcPr>
            <w:tcW w:w="1547" w:type="dxa"/>
            <w:shd w:val="clear" w:color="auto" w:fill="auto"/>
            <w:vAlign w:val="center"/>
          </w:tcPr>
          <w:p w14:paraId="56E5F6A4" w14:textId="11ACD0DC" w:rsidR="00826579" w:rsidRPr="00E80F49" w:rsidRDefault="00826579" w:rsidP="00826579">
            <w:pPr>
              <w:pStyle w:val="TAC"/>
            </w:pPr>
            <w:r>
              <w:rPr>
                <w:rFonts w:hint="eastAsia"/>
                <w:lang w:eastAsia="ja-JP"/>
              </w:rPr>
              <w:t>1</w:t>
            </w:r>
            <w:r>
              <w:rPr>
                <w:lang w:eastAsia="ja-JP"/>
              </w:rPr>
              <w:t>8 (3 band IMD5)</w:t>
            </w:r>
          </w:p>
        </w:tc>
        <w:tc>
          <w:tcPr>
            <w:tcW w:w="1495" w:type="dxa"/>
            <w:shd w:val="clear" w:color="auto" w:fill="auto"/>
            <w:vAlign w:val="bottom"/>
          </w:tcPr>
          <w:p w14:paraId="4F33E737" w14:textId="2DD54464" w:rsidR="00826579" w:rsidRPr="00E80F49" w:rsidRDefault="00826579" w:rsidP="00826579">
            <w:pPr>
              <w:pStyle w:val="TAC"/>
            </w:pPr>
            <w:r>
              <w:rPr>
                <w:rFonts w:hint="eastAsia"/>
                <w:lang w:eastAsia="ja-JP"/>
              </w:rPr>
              <w:t>I</w:t>
            </w:r>
            <w:r>
              <w:rPr>
                <w:lang w:eastAsia="ja-JP"/>
              </w:rPr>
              <w:t>MD5</w:t>
            </w:r>
          </w:p>
        </w:tc>
        <w:tc>
          <w:tcPr>
            <w:tcW w:w="1466" w:type="dxa"/>
          </w:tcPr>
          <w:p w14:paraId="153A0991" w14:textId="77777777" w:rsidR="00826579" w:rsidRPr="00E80F49" w:rsidRDefault="00826579" w:rsidP="00826579">
            <w:pPr>
              <w:pStyle w:val="TAC"/>
            </w:pPr>
          </w:p>
        </w:tc>
        <w:tc>
          <w:tcPr>
            <w:tcW w:w="1147" w:type="dxa"/>
            <w:shd w:val="clear" w:color="auto" w:fill="auto"/>
            <w:vAlign w:val="center"/>
          </w:tcPr>
          <w:p w14:paraId="6E8DB852" w14:textId="69AD7A35" w:rsidR="00826579" w:rsidRPr="00E80F49" w:rsidRDefault="00826579" w:rsidP="00826579">
            <w:pPr>
              <w:pStyle w:val="TAC"/>
            </w:pPr>
            <w:r>
              <w:rPr>
                <w:rFonts w:hint="eastAsia"/>
                <w:lang w:eastAsia="ja-JP"/>
              </w:rPr>
              <w:t>R</w:t>
            </w:r>
            <w:r>
              <w:rPr>
                <w:lang w:eastAsia="ja-JP"/>
              </w:rPr>
              <w:t>AN5#98</w:t>
            </w:r>
          </w:p>
        </w:tc>
      </w:tr>
      <w:tr w:rsidR="00826579" w:rsidRPr="00E80F49" w14:paraId="2223727D" w14:textId="77777777" w:rsidTr="00D44BD4">
        <w:tc>
          <w:tcPr>
            <w:tcW w:w="1781" w:type="dxa"/>
            <w:tcBorders>
              <w:top w:val="nil"/>
            </w:tcBorders>
            <w:shd w:val="clear" w:color="auto" w:fill="auto"/>
            <w:vAlign w:val="center"/>
          </w:tcPr>
          <w:p w14:paraId="44066D59" w14:textId="77777777" w:rsidR="00826579" w:rsidRPr="00E80F49" w:rsidRDefault="00826579" w:rsidP="00826579">
            <w:pPr>
              <w:pStyle w:val="TAC"/>
            </w:pPr>
          </w:p>
        </w:tc>
        <w:tc>
          <w:tcPr>
            <w:tcW w:w="1804" w:type="dxa"/>
            <w:shd w:val="clear" w:color="auto" w:fill="auto"/>
          </w:tcPr>
          <w:p w14:paraId="459DCB92" w14:textId="3F3620D7" w:rsidR="00826579" w:rsidRPr="00E80F49" w:rsidRDefault="00826579" w:rsidP="00826579">
            <w:pPr>
              <w:pStyle w:val="TAC"/>
            </w:pPr>
            <w:r w:rsidRPr="004D52A3">
              <w:rPr>
                <w:lang w:eastAsia="ja-JP"/>
              </w:rPr>
              <w:t>No</w:t>
            </w:r>
          </w:p>
        </w:tc>
        <w:tc>
          <w:tcPr>
            <w:tcW w:w="1486" w:type="dxa"/>
          </w:tcPr>
          <w:p w14:paraId="51976A84" w14:textId="1A96ACED" w:rsidR="00826579" w:rsidRPr="00E80F49" w:rsidRDefault="00826579" w:rsidP="00826579">
            <w:pPr>
              <w:pStyle w:val="TAC"/>
              <w:rPr>
                <w:lang w:eastAsia="fi-FI"/>
              </w:rPr>
            </w:pPr>
            <w:r>
              <w:rPr>
                <w:rFonts w:hint="eastAsia"/>
                <w:lang w:eastAsia="ja-JP"/>
              </w:rPr>
              <w:t>D</w:t>
            </w:r>
            <w:r>
              <w:rPr>
                <w:lang w:eastAsia="ja-JP"/>
              </w:rPr>
              <w:t>C_18A_n77A</w:t>
            </w:r>
          </w:p>
        </w:tc>
        <w:tc>
          <w:tcPr>
            <w:tcW w:w="1547" w:type="dxa"/>
            <w:shd w:val="clear" w:color="auto" w:fill="auto"/>
            <w:vAlign w:val="center"/>
          </w:tcPr>
          <w:p w14:paraId="38DE38EC" w14:textId="2174CB41" w:rsidR="00826579" w:rsidRPr="00E80F49" w:rsidRDefault="00826579" w:rsidP="00826579">
            <w:pPr>
              <w:pStyle w:val="TAC"/>
            </w:pPr>
            <w:r>
              <w:rPr>
                <w:rFonts w:hint="eastAsia"/>
                <w:lang w:eastAsia="ja-JP"/>
              </w:rPr>
              <w:t>1</w:t>
            </w:r>
            <w:r>
              <w:rPr>
                <w:lang w:eastAsia="ja-JP"/>
              </w:rPr>
              <w:t xml:space="preserve"> (3 band IMD3)</w:t>
            </w:r>
          </w:p>
        </w:tc>
        <w:tc>
          <w:tcPr>
            <w:tcW w:w="1495" w:type="dxa"/>
            <w:shd w:val="clear" w:color="auto" w:fill="auto"/>
            <w:vAlign w:val="bottom"/>
          </w:tcPr>
          <w:p w14:paraId="403A8FF3" w14:textId="18A63736" w:rsidR="00826579" w:rsidRPr="00E80F49" w:rsidRDefault="00826579" w:rsidP="00826579">
            <w:pPr>
              <w:pStyle w:val="TAC"/>
            </w:pPr>
            <w:r>
              <w:rPr>
                <w:rFonts w:hint="eastAsia"/>
                <w:lang w:eastAsia="ja-JP"/>
              </w:rPr>
              <w:t>I</w:t>
            </w:r>
            <w:r>
              <w:rPr>
                <w:lang w:eastAsia="ja-JP"/>
              </w:rPr>
              <w:t>MD3</w:t>
            </w:r>
          </w:p>
        </w:tc>
        <w:tc>
          <w:tcPr>
            <w:tcW w:w="1466" w:type="dxa"/>
          </w:tcPr>
          <w:p w14:paraId="21B12B6E" w14:textId="77777777" w:rsidR="00826579" w:rsidRPr="00E80F49" w:rsidRDefault="00826579" w:rsidP="00826579">
            <w:pPr>
              <w:pStyle w:val="TAC"/>
            </w:pPr>
          </w:p>
        </w:tc>
        <w:tc>
          <w:tcPr>
            <w:tcW w:w="1147" w:type="dxa"/>
            <w:shd w:val="clear" w:color="auto" w:fill="auto"/>
            <w:vAlign w:val="center"/>
          </w:tcPr>
          <w:p w14:paraId="24DBDFBF" w14:textId="3BA0C7BE" w:rsidR="00826579" w:rsidRPr="00E80F49" w:rsidRDefault="00826579" w:rsidP="00826579">
            <w:pPr>
              <w:pStyle w:val="TAC"/>
            </w:pPr>
            <w:r>
              <w:rPr>
                <w:rFonts w:hint="eastAsia"/>
                <w:lang w:eastAsia="ja-JP"/>
              </w:rPr>
              <w:t>R</w:t>
            </w:r>
            <w:r>
              <w:rPr>
                <w:lang w:eastAsia="ja-JP"/>
              </w:rPr>
              <w:t>AN5#98</w:t>
            </w:r>
          </w:p>
        </w:tc>
      </w:tr>
      <w:tr w:rsidR="00695DAD" w:rsidRPr="00E80F49" w14:paraId="5000795D" w14:textId="77777777" w:rsidTr="0091784C">
        <w:tc>
          <w:tcPr>
            <w:tcW w:w="1781" w:type="dxa"/>
            <w:vMerge w:val="restart"/>
            <w:vAlign w:val="center"/>
          </w:tcPr>
          <w:p w14:paraId="78CDBDE6" w14:textId="77777777" w:rsidR="00695DAD" w:rsidRPr="00E80F49" w:rsidRDefault="00695DAD" w:rsidP="00695DAD">
            <w:pPr>
              <w:pStyle w:val="TAC"/>
            </w:pPr>
            <w:r w:rsidRPr="00E80F49">
              <w:t>DC_1A-20A_n3A</w:t>
            </w:r>
          </w:p>
        </w:tc>
        <w:tc>
          <w:tcPr>
            <w:tcW w:w="1804" w:type="dxa"/>
            <w:shd w:val="clear" w:color="auto" w:fill="auto"/>
            <w:vAlign w:val="center"/>
          </w:tcPr>
          <w:p w14:paraId="07FB105A" w14:textId="77777777" w:rsidR="00695DAD" w:rsidRPr="00E80F49" w:rsidRDefault="00695DAD" w:rsidP="00695DAD">
            <w:pPr>
              <w:pStyle w:val="TAC"/>
            </w:pPr>
            <w:r w:rsidRPr="00E80F49">
              <w:t>Yes</w:t>
            </w:r>
          </w:p>
        </w:tc>
        <w:tc>
          <w:tcPr>
            <w:tcW w:w="1486" w:type="dxa"/>
            <w:vAlign w:val="center"/>
          </w:tcPr>
          <w:p w14:paraId="45AF0079" w14:textId="77777777" w:rsidR="00695DAD" w:rsidRPr="00E80F49" w:rsidRDefault="00695DAD" w:rsidP="00695DAD">
            <w:pPr>
              <w:pStyle w:val="TAC"/>
            </w:pPr>
            <w:r w:rsidRPr="00E80F49">
              <w:t>DC_1A_n3A</w:t>
            </w:r>
          </w:p>
        </w:tc>
        <w:tc>
          <w:tcPr>
            <w:tcW w:w="1547" w:type="dxa"/>
            <w:shd w:val="clear" w:color="auto" w:fill="auto"/>
            <w:vAlign w:val="center"/>
          </w:tcPr>
          <w:p w14:paraId="65B1E923" w14:textId="77777777" w:rsidR="00695DAD" w:rsidRPr="00E80F49" w:rsidRDefault="00695DAD" w:rsidP="00695DAD">
            <w:pPr>
              <w:pStyle w:val="TAC"/>
            </w:pPr>
            <w:r w:rsidRPr="00E80F49">
              <w:t>No 3CC exception</w:t>
            </w:r>
          </w:p>
        </w:tc>
        <w:tc>
          <w:tcPr>
            <w:tcW w:w="1495" w:type="dxa"/>
            <w:shd w:val="clear" w:color="auto" w:fill="auto"/>
            <w:vAlign w:val="bottom"/>
          </w:tcPr>
          <w:p w14:paraId="7549D2FB" w14:textId="77777777" w:rsidR="00695DAD" w:rsidRPr="00E80F49" w:rsidRDefault="00695DAD" w:rsidP="00695DAD">
            <w:pPr>
              <w:pStyle w:val="TAC"/>
            </w:pPr>
            <w:r w:rsidRPr="00E80F49">
              <w:t>No test required</w:t>
            </w:r>
          </w:p>
        </w:tc>
        <w:tc>
          <w:tcPr>
            <w:tcW w:w="1466" w:type="dxa"/>
          </w:tcPr>
          <w:p w14:paraId="2C2FDD46" w14:textId="77777777" w:rsidR="00695DAD" w:rsidRPr="00E80F49" w:rsidRDefault="00695DAD" w:rsidP="00695DAD">
            <w:pPr>
              <w:pStyle w:val="TAC"/>
            </w:pPr>
          </w:p>
        </w:tc>
        <w:tc>
          <w:tcPr>
            <w:tcW w:w="1147" w:type="dxa"/>
            <w:shd w:val="clear" w:color="auto" w:fill="auto"/>
            <w:vAlign w:val="center"/>
          </w:tcPr>
          <w:p w14:paraId="43488419" w14:textId="77777777" w:rsidR="00695DAD" w:rsidRPr="00E80F49" w:rsidRDefault="00695DAD" w:rsidP="00695DAD">
            <w:pPr>
              <w:pStyle w:val="TAC"/>
            </w:pPr>
          </w:p>
        </w:tc>
      </w:tr>
      <w:tr w:rsidR="00695DAD" w:rsidRPr="00E80F49" w14:paraId="70A03B9C" w14:textId="77777777" w:rsidTr="0091784C">
        <w:tc>
          <w:tcPr>
            <w:tcW w:w="1781" w:type="dxa"/>
            <w:vMerge/>
            <w:vAlign w:val="center"/>
          </w:tcPr>
          <w:p w14:paraId="3D3CCD29" w14:textId="77777777" w:rsidR="00695DAD" w:rsidRPr="00E80F49" w:rsidRDefault="00695DAD" w:rsidP="00695DAD">
            <w:pPr>
              <w:pStyle w:val="TAC"/>
            </w:pPr>
          </w:p>
        </w:tc>
        <w:tc>
          <w:tcPr>
            <w:tcW w:w="1804" w:type="dxa"/>
            <w:shd w:val="clear" w:color="auto" w:fill="auto"/>
            <w:vAlign w:val="center"/>
          </w:tcPr>
          <w:p w14:paraId="609778B5" w14:textId="77777777" w:rsidR="00695DAD" w:rsidRPr="00E80F49" w:rsidRDefault="00695DAD" w:rsidP="00695DAD">
            <w:pPr>
              <w:pStyle w:val="TAC"/>
            </w:pPr>
            <w:r w:rsidRPr="00E80F49">
              <w:t>No</w:t>
            </w:r>
          </w:p>
        </w:tc>
        <w:tc>
          <w:tcPr>
            <w:tcW w:w="1486" w:type="dxa"/>
            <w:vAlign w:val="center"/>
          </w:tcPr>
          <w:p w14:paraId="2DFE974A" w14:textId="77777777" w:rsidR="00695DAD" w:rsidRPr="00E80F49" w:rsidRDefault="00695DAD" w:rsidP="00695DAD">
            <w:pPr>
              <w:pStyle w:val="TAC"/>
            </w:pPr>
            <w:r w:rsidRPr="00E80F49">
              <w:t>DC_20A_n3A</w:t>
            </w:r>
          </w:p>
        </w:tc>
        <w:tc>
          <w:tcPr>
            <w:tcW w:w="1547" w:type="dxa"/>
            <w:shd w:val="clear" w:color="auto" w:fill="auto"/>
            <w:vAlign w:val="center"/>
          </w:tcPr>
          <w:p w14:paraId="1AFEBC10" w14:textId="77777777" w:rsidR="00695DAD" w:rsidRPr="00E80F49" w:rsidRDefault="00695DAD" w:rsidP="00695DAD">
            <w:pPr>
              <w:pStyle w:val="TAC"/>
            </w:pPr>
          </w:p>
        </w:tc>
        <w:tc>
          <w:tcPr>
            <w:tcW w:w="1495" w:type="dxa"/>
            <w:shd w:val="clear" w:color="auto" w:fill="auto"/>
            <w:vAlign w:val="bottom"/>
          </w:tcPr>
          <w:p w14:paraId="398184E9" w14:textId="77777777" w:rsidR="00695DAD" w:rsidRPr="00E80F49" w:rsidRDefault="00695DAD" w:rsidP="00695DAD">
            <w:pPr>
              <w:pStyle w:val="TAC"/>
            </w:pPr>
          </w:p>
        </w:tc>
        <w:tc>
          <w:tcPr>
            <w:tcW w:w="1466" w:type="dxa"/>
          </w:tcPr>
          <w:p w14:paraId="38D4A2FB" w14:textId="77777777" w:rsidR="00695DAD" w:rsidRPr="00E80F49" w:rsidRDefault="00695DAD" w:rsidP="00695DAD">
            <w:pPr>
              <w:pStyle w:val="TAC"/>
            </w:pPr>
          </w:p>
        </w:tc>
        <w:tc>
          <w:tcPr>
            <w:tcW w:w="1147" w:type="dxa"/>
            <w:shd w:val="clear" w:color="auto" w:fill="auto"/>
            <w:vAlign w:val="center"/>
          </w:tcPr>
          <w:p w14:paraId="507D43D6" w14:textId="77777777" w:rsidR="00695DAD" w:rsidRPr="00E80F49" w:rsidRDefault="00695DAD" w:rsidP="00695DAD">
            <w:pPr>
              <w:pStyle w:val="TAC"/>
            </w:pPr>
          </w:p>
        </w:tc>
      </w:tr>
      <w:tr w:rsidR="00F72C9C" w:rsidRPr="00E80F49" w14:paraId="0B9E1BF8" w14:textId="77777777" w:rsidTr="0091784C">
        <w:tc>
          <w:tcPr>
            <w:tcW w:w="1781" w:type="dxa"/>
            <w:tcBorders>
              <w:bottom w:val="nil"/>
            </w:tcBorders>
            <w:vAlign w:val="center"/>
          </w:tcPr>
          <w:p w14:paraId="33DDB0E5" w14:textId="22EB4238" w:rsidR="00F72C9C" w:rsidRPr="00E80F49" w:rsidRDefault="00F72C9C" w:rsidP="00F72C9C">
            <w:pPr>
              <w:pStyle w:val="TAC"/>
            </w:pPr>
            <w:r w:rsidRPr="00E80F49">
              <w:t>DC_1A-20A_n8A</w:t>
            </w:r>
          </w:p>
        </w:tc>
        <w:tc>
          <w:tcPr>
            <w:tcW w:w="1804" w:type="dxa"/>
            <w:shd w:val="clear" w:color="auto" w:fill="auto"/>
            <w:vAlign w:val="center"/>
          </w:tcPr>
          <w:p w14:paraId="5AD8133D" w14:textId="36581E8F" w:rsidR="00F72C9C" w:rsidRPr="00E80F49" w:rsidRDefault="00F72C9C" w:rsidP="00F72C9C">
            <w:pPr>
              <w:pStyle w:val="TAC"/>
            </w:pPr>
            <w:r w:rsidRPr="00E80F49">
              <w:t>No</w:t>
            </w:r>
          </w:p>
        </w:tc>
        <w:tc>
          <w:tcPr>
            <w:tcW w:w="1486" w:type="dxa"/>
            <w:vAlign w:val="center"/>
          </w:tcPr>
          <w:p w14:paraId="2E66E108" w14:textId="6D9920F9" w:rsidR="00F72C9C" w:rsidRPr="00E80F49" w:rsidRDefault="00F72C9C" w:rsidP="00F72C9C">
            <w:pPr>
              <w:pStyle w:val="TAC"/>
            </w:pPr>
            <w:r w:rsidRPr="00E80F49">
              <w:t>DC_1A_n8A</w:t>
            </w:r>
          </w:p>
        </w:tc>
        <w:tc>
          <w:tcPr>
            <w:tcW w:w="1547" w:type="dxa"/>
            <w:shd w:val="clear" w:color="auto" w:fill="auto"/>
            <w:vAlign w:val="center"/>
          </w:tcPr>
          <w:p w14:paraId="3BD3A987" w14:textId="2692E62C" w:rsidR="00F72C9C" w:rsidRPr="00E80F49" w:rsidRDefault="00F72C9C" w:rsidP="00F72C9C">
            <w:pPr>
              <w:pStyle w:val="TAC"/>
            </w:pPr>
            <w:r w:rsidRPr="00E80F49">
              <w:t>20 (3 band IMD4)</w:t>
            </w:r>
          </w:p>
        </w:tc>
        <w:tc>
          <w:tcPr>
            <w:tcW w:w="1495" w:type="dxa"/>
            <w:shd w:val="clear" w:color="auto" w:fill="auto"/>
            <w:vAlign w:val="center"/>
          </w:tcPr>
          <w:p w14:paraId="421B6DAB" w14:textId="6C94E73F" w:rsidR="00F72C9C" w:rsidRPr="00E80F49" w:rsidRDefault="00F72C9C" w:rsidP="00F72C9C">
            <w:pPr>
              <w:pStyle w:val="TAC"/>
            </w:pPr>
            <w:r w:rsidRPr="00E80F49">
              <w:t>IMD4</w:t>
            </w:r>
          </w:p>
        </w:tc>
        <w:tc>
          <w:tcPr>
            <w:tcW w:w="1466" w:type="dxa"/>
          </w:tcPr>
          <w:p w14:paraId="314B19DB" w14:textId="77777777" w:rsidR="00F72C9C" w:rsidRPr="00E80F49" w:rsidRDefault="00F72C9C" w:rsidP="00F72C9C">
            <w:pPr>
              <w:pStyle w:val="TAC"/>
            </w:pPr>
          </w:p>
        </w:tc>
        <w:tc>
          <w:tcPr>
            <w:tcW w:w="1147" w:type="dxa"/>
            <w:shd w:val="clear" w:color="auto" w:fill="auto"/>
            <w:vAlign w:val="center"/>
          </w:tcPr>
          <w:p w14:paraId="292BAD25" w14:textId="5426D43B" w:rsidR="00F72C9C" w:rsidRPr="00E80F49" w:rsidRDefault="00F72C9C" w:rsidP="00F72C9C">
            <w:pPr>
              <w:pStyle w:val="TAC"/>
            </w:pPr>
            <w:r w:rsidRPr="00E80F49">
              <w:rPr>
                <w:rFonts w:eastAsia="SimSun"/>
              </w:rPr>
              <w:t>RAN5#95-e</w:t>
            </w:r>
          </w:p>
        </w:tc>
      </w:tr>
      <w:tr w:rsidR="00F72C9C" w:rsidRPr="00E80F49" w14:paraId="2D632BF2" w14:textId="77777777" w:rsidTr="0091784C">
        <w:tc>
          <w:tcPr>
            <w:tcW w:w="1781" w:type="dxa"/>
            <w:tcBorders>
              <w:top w:val="nil"/>
            </w:tcBorders>
            <w:vAlign w:val="center"/>
          </w:tcPr>
          <w:p w14:paraId="4A590AE4" w14:textId="77777777" w:rsidR="00F72C9C" w:rsidRPr="00E80F49" w:rsidRDefault="00F72C9C" w:rsidP="00F72C9C">
            <w:pPr>
              <w:pStyle w:val="TAC"/>
            </w:pPr>
          </w:p>
        </w:tc>
        <w:tc>
          <w:tcPr>
            <w:tcW w:w="1804" w:type="dxa"/>
            <w:shd w:val="clear" w:color="auto" w:fill="auto"/>
            <w:vAlign w:val="center"/>
          </w:tcPr>
          <w:p w14:paraId="55039D60" w14:textId="4AE5848E" w:rsidR="00F72C9C" w:rsidRPr="00E80F49" w:rsidRDefault="00F72C9C" w:rsidP="00F72C9C">
            <w:pPr>
              <w:pStyle w:val="TAC"/>
            </w:pPr>
            <w:r w:rsidRPr="00E80F49">
              <w:t>Yes</w:t>
            </w:r>
          </w:p>
        </w:tc>
        <w:tc>
          <w:tcPr>
            <w:tcW w:w="1486" w:type="dxa"/>
            <w:vAlign w:val="center"/>
          </w:tcPr>
          <w:p w14:paraId="06B94FD5" w14:textId="621B0FF4" w:rsidR="00F72C9C" w:rsidRPr="00E80F49" w:rsidRDefault="00F72C9C" w:rsidP="00F72C9C">
            <w:pPr>
              <w:pStyle w:val="TAC"/>
            </w:pPr>
            <w:r w:rsidRPr="00E80F49">
              <w:t>DC_20A_n8A</w:t>
            </w:r>
          </w:p>
        </w:tc>
        <w:tc>
          <w:tcPr>
            <w:tcW w:w="1547" w:type="dxa"/>
            <w:shd w:val="clear" w:color="auto" w:fill="auto"/>
            <w:vAlign w:val="center"/>
          </w:tcPr>
          <w:p w14:paraId="0E385DB2" w14:textId="433FF1B6" w:rsidR="00F72C9C" w:rsidRPr="00E80F49" w:rsidRDefault="00F72C9C" w:rsidP="00F72C9C">
            <w:pPr>
              <w:pStyle w:val="TAC"/>
            </w:pPr>
            <w:r w:rsidRPr="00E80F49">
              <w:t>No 3CC exception</w:t>
            </w:r>
          </w:p>
        </w:tc>
        <w:tc>
          <w:tcPr>
            <w:tcW w:w="1495" w:type="dxa"/>
            <w:shd w:val="clear" w:color="auto" w:fill="auto"/>
            <w:vAlign w:val="center"/>
          </w:tcPr>
          <w:p w14:paraId="236F3BCD" w14:textId="0728A671" w:rsidR="00F72C9C" w:rsidRPr="00E80F49" w:rsidRDefault="00F72C9C" w:rsidP="00F72C9C">
            <w:pPr>
              <w:pStyle w:val="TAC"/>
            </w:pPr>
            <w:r w:rsidRPr="00E80F49">
              <w:t>-</w:t>
            </w:r>
          </w:p>
        </w:tc>
        <w:tc>
          <w:tcPr>
            <w:tcW w:w="1466" w:type="dxa"/>
          </w:tcPr>
          <w:p w14:paraId="7D55DB8B" w14:textId="77777777" w:rsidR="00F72C9C" w:rsidRPr="00E80F49" w:rsidRDefault="00F72C9C" w:rsidP="00F72C9C">
            <w:pPr>
              <w:pStyle w:val="TAC"/>
            </w:pPr>
          </w:p>
        </w:tc>
        <w:tc>
          <w:tcPr>
            <w:tcW w:w="1147" w:type="dxa"/>
            <w:shd w:val="clear" w:color="auto" w:fill="auto"/>
            <w:vAlign w:val="center"/>
          </w:tcPr>
          <w:p w14:paraId="61D46CEA" w14:textId="70A8AB3B" w:rsidR="00F72C9C" w:rsidRPr="00E80F49" w:rsidRDefault="00F72C9C" w:rsidP="00F72C9C">
            <w:pPr>
              <w:pStyle w:val="TAC"/>
            </w:pPr>
            <w:r w:rsidRPr="00E80F49">
              <w:rPr>
                <w:rFonts w:eastAsia="SimSun"/>
              </w:rPr>
              <w:t>RAN5#95-e</w:t>
            </w:r>
          </w:p>
        </w:tc>
      </w:tr>
      <w:tr w:rsidR="00F72C9C" w:rsidRPr="00E80F49" w14:paraId="521EFAA1" w14:textId="77777777" w:rsidTr="0091784C">
        <w:tc>
          <w:tcPr>
            <w:tcW w:w="1781" w:type="dxa"/>
            <w:tcBorders>
              <w:bottom w:val="nil"/>
            </w:tcBorders>
            <w:vAlign w:val="center"/>
          </w:tcPr>
          <w:p w14:paraId="5D81811B" w14:textId="55DC0F0E" w:rsidR="00F72C9C" w:rsidRPr="00E80F49" w:rsidRDefault="00F72C9C" w:rsidP="00F72C9C">
            <w:pPr>
              <w:pStyle w:val="TAC"/>
            </w:pPr>
            <w:r w:rsidRPr="00E80F49">
              <w:rPr>
                <w:rFonts w:eastAsia="SimSun"/>
                <w:lang w:eastAsia="en-US"/>
              </w:rPr>
              <w:t>DC_1A-20A_n28A</w:t>
            </w:r>
          </w:p>
        </w:tc>
        <w:tc>
          <w:tcPr>
            <w:tcW w:w="1804" w:type="dxa"/>
            <w:shd w:val="clear" w:color="auto" w:fill="auto"/>
            <w:vAlign w:val="center"/>
          </w:tcPr>
          <w:p w14:paraId="4C42E39E" w14:textId="763A6E04" w:rsidR="00F72C9C" w:rsidRPr="00E80F49" w:rsidRDefault="00F72C9C" w:rsidP="00F72C9C">
            <w:pPr>
              <w:pStyle w:val="TAC"/>
            </w:pPr>
            <w:r w:rsidRPr="00E80F49">
              <w:rPr>
                <w:rFonts w:eastAsia="SimSun"/>
                <w:lang w:eastAsia="en-US"/>
              </w:rPr>
              <w:t>No</w:t>
            </w:r>
          </w:p>
        </w:tc>
        <w:tc>
          <w:tcPr>
            <w:tcW w:w="1486" w:type="dxa"/>
            <w:vAlign w:val="center"/>
          </w:tcPr>
          <w:p w14:paraId="3D22F313" w14:textId="3A9B78CE" w:rsidR="00F72C9C" w:rsidRPr="00E80F49" w:rsidRDefault="00F72C9C" w:rsidP="00F72C9C">
            <w:pPr>
              <w:pStyle w:val="TAC"/>
            </w:pPr>
            <w:r w:rsidRPr="00E80F49">
              <w:rPr>
                <w:rFonts w:eastAsia="SimSun"/>
                <w:lang w:eastAsia="en-US"/>
              </w:rPr>
              <w:t>DC_1A_n28A</w:t>
            </w:r>
          </w:p>
        </w:tc>
        <w:tc>
          <w:tcPr>
            <w:tcW w:w="1547" w:type="dxa"/>
            <w:shd w:val="clear" w:color="auto" w:fill="auto"/>
            <w:vAlign w:val="center"/>
          </w:tcPr>
          <w:p w14:paraId="00D3EF1B" w14:textId="7976394B"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5D88920F" w14:textId="4780F6DE" w:rsidR="00F72C9C" w:rsidRPr="00E80F49" w:rsidRDefault="00F72C9C" w:rsidP="00F72C9C">
            <w:pPr>
              <w:pStyle w:val="TAC"/>
            </w:pPr>
            <w:r w:rsidRPr="00E80F49">
              <w:rPr>
                <w:rFonts w:eastAsia="SimSun"/>
                <w:lang w:eastAsia="en-US"/>
              </w:rPr>
              <w:t>No test required</w:t>
            </w:r>
          </w:p>
        </w:tc>
        <w:tc>
          <w:tcPr>
            <w:tcW w:w="1466" w:type="dxa"/>
            <w:vAlign w:val="center"/>
          </w:tcPr>
          <w:p w14:paraId="5B582C94" w14:textId="77777777" w:rsidR="00F72C9C" w:rsidRPr="00E80F49" w:rsidRDefault="00F72C9C" w:rsidP="00F72C9C">
            <w:pPr>
              <w:pStyle w:val="TAC"/>
            </w:pPr>
          </w:p>
        </w:tc>
        <w:tc>
          <w:tcPr>
            <w:tcW w:w="1147" w:type="dxa"/>
            <w:shd w:val="clear" w:color="auto" w:fill="auto"/>
            <w:vAlign w:val="center"/>
          </w:tcPr>
          <w:p w14:paraId="60B31AFB" w14:textId="11BDE16F" w:rsidR="00F72C9C" w:rsidRPr="00E80F49" w:rsidRDefault="00F72C9C" w:rsidP="00F72C9C">
            <w:pPr>
              <w:pStyle w:val="TAC"/>
            </w:pPr>
            <w:r w:rsidRPr="00E80F49">
              <w:rPr>
                <w:rFonts w:eastAsia="SimSun"/>
                <w:lang w:eastAsia="en-US"/>
              </w:rPr>
              <w:t>RAN5#93-e</w:t>
            </w:r>
          </w:p>
        </w:tc>
      </w:tr>
      <w:tr w:rsidR="00F72C9C" w:rsidRPr="00E80F49" w14:paraId="5395470A" w14:textId="77777777" w:rsidTr="0091784C">
        <w:tc>
          <w:tcPr>
            <w:tcW w:w="1781" w:type="dxa"/>
            <w:tcBorders>
              <w:top w:val="nil"/>
            </w:tcBorders>
            <w:vAlign w:val="center"/>
          </w:tcPr>
          <w:p w14:paraId="3F1C5BDC" w14:textId="77777777" w:rsidR="00F72C9C" w:rsidRPr="00E80F49" w:rsidRDefault="00F72C9C" w:rsidP="00F72C9C">
            <w:pPr>
              <w:pStyle w:val="TAC"/>
            </w:pPr>
          </w:p>
        </w:tc>
        <w:tc>
          <w:tcPr>
            <w:tcW w:w="1804" w:type="dxa"/>
            <w:shd w:val="clear" w:color="auto" w:fill="auto"/>
            <w:vAlign w:val="center"/>
          </w:tcPr>
          <w:p w14:paraId="3DFCCF4E" w14:textId="3A1EF775" w:rsidR="00F72C9C" w:rsidRPr="00E80F49" w:rsidRDefault="00F72C9C" w:rsidP="00F72C9C">
            <w:pPr>
              <w:pStyle w:val="TAC"/>
            </w:pPr>
            <w:r w:rsidRPr="00E80F49">
              <w:rPr>
                <w:rFonts w:eastAsia="SimSun"/>
                <w:lang w:eastAsia="en-US"/>
              </w:rPr>
              <w:t>No</w:t>
            </w:r>
          </w:p>
        </w:tc>
        <w:tc>
          <w:tcPr>
            <w:tcW w:w="1486" w:type="dxa"/>
            <w:vAlign w:val="center"/>
          </w:tcPr>
          <w:p w14:paraId="26A9A8A5" w14:textId="51081F97" w:rsidR="00F72C9C" w:rsidRPr="00E80F49" w:rsidRDefault="00F72C9C" w:rsidP="00F72C9C">
            <w:pPr>
              <w:pStyle w:val="TAC"/>
            </w:pPr>
            <w:r w:rsidRPr="00E80F49">
              <w:rPr>
                <w:rFonts w:eastAsia="SimSun"/>
                <w:lang w:eastAsia="en-US"/>
              </w:rPr>
              <w:t>DC_20A_n28A</w:t>
            </w:r>
          </w:p>
        </w:tc>
        <w:tc>
          <w:tcPr>
            <w:tcW w:w="1547" w:type="dxa"/>
            <w:shd w:val="clear" w:color="auto" w:fill="auto"/>
            <w:vAlign w:val="center"/>
          </w:tcPr>
          <w:p w14:paraId="55B79C74" w14:textId="3FB0C6C3"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7FF9F829" w14:textId="7BC5F7AF" w:rsidR="00F72C9C" w:rsidRPr="00E80F49" w:rsidRDefault="00F72C9C" w:rsidP="00F72C9C">
            <w:pPr>
              <w:pStyle w:val="TAC"/>
            </w:pPr>
            <w:r w:rsidRPr="00E80F49">
              <w:rPr>
                <w:rFonts w:eastAsia="SimSun"/>
                <w:lang w:eastAsia="en-US"/>
              </w:rPr>
              <w:t>No test required</w:t>
            </w:r>
          </w:p>
        </w:tc>
        <w:tc>
          <w:tcPr>
            <w:tcW w:w="1466" w:type="dxa"/>
            <w:vAlign w:val="center"/>
          </w:tcPr>
          <w:p w14:paraId="33B23DEC" w14:textId="77777777" w:rsidR="00F72C9C" w:rsidRPr="00E80F49" w:rsidRDefault="00F72C9C" w:rsidP="00F72C9C">
            <w:pPr>
              <w:pStyle w:val="TAC"/>
            </w:pPr>
          </w:p>
        </w:tc>
        <w:tc>
          <w:tcPr>
            <w:tcW w:w="1147" w:type="dxa"/>
            <w:shd w:val="clear" w:color="auto" w:fill="auto"/>
            <w:vAlign w:val="center"/>
          </w:tcPr>
          <w:p w14:paraId="57FE587B" w14:textId="3C7E217D" w:rsidR="00F72C9C" w:rsidRPr="00E80F49" w:rsidRDefault="00F72C9C" w:rsidP="00F72C9C">
            <w:pPr>
              <w:pStyle w:val="TAC"/>
            </w:pPr>
            <w:r w:rsidRPr="00E80F49">
              <w:rPr>
                <w:rFonts w:eastAsia="SimSun"/>
                <w:lang w:eastAsia="en-US"/>
              </w:rPr>
              <w:t>RAN5#93-e</w:t>
            </w:r>
          </w:p>
        </w:tc>
      </w:tr>
      <w:tr w:rsidR="00F72C9C" w:rsidRPr="00E80F49" w14:paraId="4D24A116" w14:textId="77777777" w:rsidTr="0091784C">
        <w:tc>
          <w:tcPr>
            <w:tcW w:w="1781" w:type="dxa"/>
            <w:vMerge w:val="restart"/>
            <w:vAlign w:val="center"/>
          </w:tcPr>
          <w:p w14:paraId="4E1BCBD4" w14:textId="77777777" w:rsidR="00F72C9C" w:rsidRPr="00E80F49" w:rsidRDefault="00F72C9C" w:rsidP="00F72C9C">
            <w:pPr>
              <w:pStyle w:val="TAC"/>
            </w:pPr>
            <w:r w:rsidRPr="00E80F49">
              <w:t>DC_1A-20A_n78A</w:t>
            </w:r>
          </w:p>
        </w:tc>
        <w:tc>
          <w:tcPr>
            <w:tcW w:w="1804" w:type="dxa"/>
            <w:shd w:val="clear" w:color="auto" w:fill="auto"/>
            <w:vAlign w:val="center"/>
          </w:tcPr>
          <w:p w14:paraId="1B675D1C" w14:textId="77777777" w:rsidR="00F72C9C" w:rsidRPr="00E80F49" w:rsidRDefault="00F72C9C" w:rsidP="00F72C9C">
            <w:pPr>
              <w:pStyle w:val="TAC"/>
            </w:pPr>
            <w:r w:rsidRPr="00E80F49">
              <w:t>No</w:t>
            </w:r>
          </w:p>
        </w:tc>
        <w:tc>
          <w:tcPr>
            <w:tcW w:w="1486" w:type="dxa"/>
            <w:vAlign w:val="center"/>
          </w:tcPr>
          <w:p w14:paraId="676BAD86" w14:textId="77777777" w:rsidR="00F72C9C" w:rsidRPr="00E80F49" w:rsidRDefault="00F72C9C" w:rsidP="00F72C9C">
            <w:pPr>
              <w:pStyle w:val="TAC"/>
            </w:pPr>
            <w:r w:rsidRPr="00E80F49">
              <w:t>DC_1A_n78A</w:t>
            </w:r>
          </w:p>
        </w:tc>
        <w:tc>
          <w:tcPr>
            <w:tcW w:w="1547" w:type="dxa"/>
            <w:shd w:val="clear" w:color="auto" w:fill="auto"/>
            <w:vAlign w:val="center"/>
          </w:tcPr>
          <w:p w14:paraId="28ECC9EB" w14:textId="77777777" w:rsidR="00F72C9C" w:rsidRPr="00E80F49" w:rsidRDefault="00F72C9C" w:rsidP="00F72C9C">
            <w:pPr>
              <w:pStyle w:val="TAC"/>
            </w:pPr>
            <w:r w:rsidRPr="00E80F49">
              <w:t>20 (IMD5 |</w:t>
            </w:r>
          </w:p>
        </w:tc>
        <w:tc>
          <w:tcPr>
            <w:tcW w:w="1495" w:type="dxa"/>
            <w:shd w:val="clear" w:color="auto" w:fill="auto"/>
            <w:vAlign w:val="bottom"/>
          </w:tcPr>
          <w:p w14:paraId="1F0B06DA" w14:textId="77777777" w:rsidR="00F72C9C" w:rsidRPr="00E80F49" w:rsidRDefault="00F72C9C" w:rsidP="00F72C9C">
            <w:pPr>
              <w:pStyle w:val="TAC"/>
            </w:pPr>
            <w:r w:rsidRPr="00E80F49">
              <w:t>IMD5</w:t>
            </w:r>
          </w:p>
        </w:tc>
        <w:tc>
          <w:tcPr>
            <w:tcW w:w="1466" w:type="dxa"/>
          </w:tcPr>
          <w:p w14:paraId="0512A1CE" w14:textId="77777777" w:rsidR="00F72C9C" w:rsidRPr="00E80F49" w:rsidRDefault="00F72C9C" w:rsidP="00F72C9C">
            <w:pPr>
              <w:pStyle w:val="TAC"/>
            </w:pPr>
          </w:p>
        </w:tc>
        <w:tc>
          <w:tcPr>
            <w:tcW w:w="1147" w:type="dxa"/>
            <w:shd w:val="clear" w:color="auto" w:fill="auto"/>
            <w:vAlign w:val="center"/>
          </w:tcPr>
          <w:p w14:paraId="36D60FB0" w14:textId="77777777" w:rsidR="00F72C9C" w:rsidRPr="00E80F49" w:rsidRDefault="00F72C9C" w:rsidP="00F72C9C">
            <w:pPr>
              <w:pStyle w:val="TAC"/>
            </w:pPr>
          </w:p>
        </w:tc>
      </w:tr>
      <w:tr w:rsidR="00F72C9C" w:rsidRPr="00E80F49" w14:paraId="120320E6" w14:textId="77777777" w:rsidTr="0091784C">
        <w:tc>
          <w:tcPr>
            <w:tcW w:w="1781" w:type="dxa"/>
            <w:vMerge/>
            <w:vAlign w:val="center"/>
          </w:tcPr>
          <w:p w14:paraId="1144B425" w14:textId="77777777" w:rsidR="00F72C9C" w:rsidRPr="00E80F49" w:rsidRDefault="00F72C9C" w:rsidP="00F72C9C">
            <w:pPr>
              <w:pStyle w:val="TAC"/>
            </w:pPr>
          </w:p>
        </w:tc>
        <w:tc>
          <w:tcPr>
            <w:tcW w:w="1804" w:type="dxa"/>
            <w:shd w:val="clear" w:color="auto" w:fill="auto"/>
            <w:vAlign w:val="center"/>
          </w:tcPr>
          <w:p w14:paraId="13BF992E" w14:textId="77777777" w:rsidR="00F72C9C" w:rsidRPr="00E80F49" w:rsidRDefault="00F72C9C" w:rsidP="00F72C9C">
            <w:pPr>
              <w:pStyle w:val="TAC"/>
            </w:pPr>
            <w:r w:rsidRPr="00E80F49">
              <w:t>No</w:t>
            </w:r>
          </w:p>
        </w:tc>
        <w:tc>
          <w:tcPr>
            <w:tcW w:w="1486" w:type="dxa"/>
            <w:vAlign w:val="center"/>
          </w:tcPr>
          <w:p w14:paraId="386433DB" w14:textId="77777777" w:rsidR="00F72C9C" w:rsidRPr="00E80F49" w:rsidRDefault="00F72C9C" w:rsidP="00F72C9C">
            <w:pPr>
              <w:pStyle w:val="TAC"/>
            </w:pPr>
            <w:r w:rsidRPr="00E80F49">
              <w:t>DC_20A_n78A</w:t>
            </w:r>
          </w:p>
        </w:tc>
        <w:tc>
          <w:tcPr>
            <w:tcW w:w="1547" w:type="dxa"/>
            <w:shd w:val="clear" w:color="auto" w:fill="auto"/>
            <w:vAlign w:val="center"/>
          </w:tcPr>
          <w:p w14:paraId="77263099" w14:textId="77777777" w:rsidR="00F72C9C" w:rsidRPr="00E80F49" w:rsidRDefault="00F72C9C" w:rsidP="00F72C9C">
            <w:pPr>
              <w:pStyle w:val="TAC"/>
            </w:pPr>
            <w:r w:rsidRPr="00E80F49">
              <w:t xml:space="preserve">1 (IMD3 </w:t>
            </w:r>
          </w:p>
        </w:tc>
        <w:tc>
          <w:tcPr>
            <w:tcW w:w="1495" w:type="dxa"/>
            <w:shd w:val="clear" w:color="auto" w:fill="auto"/>
            <w:vAlign w:val="bottom"/>
          </w:tcPr>
          <w:p w14:paraId="0F2347D5" w14:textId="77777777" w:rsidR="00F72C9C" w:rsidRPr="00E80F49" w:rsidRDefault="00F72C9C" w:rsidP="00F72C9C">
            <w:pPr>
              <w:pStyle w:val="TAC"/>
            </w:pPr>
            <w:r w:rsidRPr="00E80F49">
              <w:t>IMD3</w:t>
            </w:r>
          </w:p>
        </w:tc>
        <w:tc>
          <w:tcPr>
            <w:tcW w:w="1466" w:type="dxa"/>
          </w:tcPr>
          <w:p w14:paraId="57877FBC" w14:textId="77777777" w:rsidR="00F72C9C" w:rsidRPr="00E80F49" w:rsidRDefault="00F72C9C" w:rsidP="00F72C9C">
            <w:pPr>
              <w:pStyle w:val="TAC"/>
            </w:pPr>
          </w:p>
        </w:tc>
        <w:tc>
          <w:tcPr>
            <w:tcW w:w="1147" w:type="dxa"/>
            <w:shd w:val="clear" w:color="auto" w:fill="auto"/>
            <w:vAlign w:val="center"/>
          </w:tcPr>
          <w:p w14:paraId="043C2279" w14:textId="77777777" w:rsidR="00F72C9C" w:rsidRPr="00E80F49" w:rsidRDefault="00F72C9C" w:rsidP="00F72C9C">
            <w:pPr>
              <w:pStyle w:val="TAC"/>
            </w:pPr>
          </w:p>
        </w:tc>
      </w:tr>
      <w:tr w:rsidR="00F72C9C" w:rsidRPr="00E80F49" w14:paraId="4A57E2D2" w14:textId="77777777" w:rsidTr="0091784C">
        <w:tc>
          <w:tcPr>
            <w:tcW w:w="1781" w:type="dxa"/>
            <w:vMerge w:val="restart"/>
            <w:vAlign w:val="center"/>
          </w:tcPr>
          <w:p w14:paraId="6ED206C7" w14:textId="5385B5AD" w:rsidR="00F72C9C" w:rsidRPr="00E80F49" w:rsidRDefault="00F72C9C" w:rsidP="00F72C9C">
            <w:pPr>
              <w:pStyle w:val="TAC"/>
            </w:pPr>
            <w:r w:rsidRPr="00E80F49">
              <w:rPr>
                <w:lang w:eastAsia="en-US"/>
              </w:rPr>
              <w:t>DC_1A-28A_n3A</w:t>
            </w:r>
          </w:p>
        </w:tc>
        <w:tc>
          <w:tcPr>
            <w:tcW w:w="1804" w:type="dxa"/>
            <w:shd w:val="clear" w:color="auto" w:fill="auto"/>
            <w:vAlign w:val="center"/>
          </w:tcPr>
          <w:p w14:paraId="0A5AF017" w14:textId="4B979579" w:rsidR="00F72C9C" w:rsidRPr="00E80F49" w:rsidRDefault="00F72C9C" w:rsidP="00F72C9C">
            <w:pPr>
              <w:pStyle w:val="TAC"/>
              <w:rPr>
                <w:lang w:eastAsia="ja-JP"/>
              </w:rPr>
            </w:pPr>
            <w:r w:rsidRPr="00E80F49">
              <w:rPr>
                <w:lang w:eastAsia="en-US"/>
              </w:rPr>
              <w:t>Yes</w:t>
            </w:r>
          </w:p>
        </w:tc>
        <w:tc>
          <w:tcPr>
            <w:tcW w:w="1486" w:type="dxa"/>
            <w:vAlign w:val="center"/>
          </w:tcPr>
          <w:p w14:paraId="5DB95621" w14:textId="114E24D1" w:rsidR="00F72C9C" w:rsidRPr="00E80F49" w:rsidRDefault="00F72C9C" w:rsidP="00F72C9C">
            <w:pPr>
              <w:pStyle w:val="TAC"/>
            </w:pPr>
            <w:r w:rsidRPr="00E80F49">
              <w:rPr>
                <w:lang w:eastAsia="en-US"/>
              </w:rPr>
              <w:t>DC_1A_n3A</w:t>
            </w:r>
          </w:p>
        </w:tc>
        <w:tc>
          <w:tcPr>
            <w:tcW w:w="1547" w:type="dxa"/>
            <w:shd w:val="clear" w:color="auto" w:fill="auto"/>
            <w:vAlign w:val="center"/>
          </w:tcPr>
          <w:p w14:paraId="2A2A1D89" w14:textId="7DE721F1" w:rsidR="00F72C9C" w:rsidRPr="00E80F49" w:rsidRDefault="00F72C9C" w:rsidP="00F72C9C">
            <w:pPr>
              <w:pStyle w:val="TAC"/>
              <w:rPr>
                <w:lang w:eastAsia="ja-JP"/>
              </w:rPr>
            </w:pPr>
            <w:r w:rsidRPr="00E80F49">
              <w:rPr>
                <w:lang w:eastAsia="en-US"/>
              </w:rPr>
              <w:t>1 (3 band IMD4)</w:t>
            </w:r>
          </w:p>
        </w:tc>
        <w:tc>
          <w:tcPr>
            <w:tcW w:w="1495" w:type="dxa"/>
            <w:shd w:val="clear" w:color="auto" w:fill="auto"/>
            <w:vAlign w:val="center"/>
          </w:tcPr>
          <w:p w14:paraId="2CBBD9AD" w14:textId="270E0759" w:rsidR="00F72C9C" w:rsidRPr="00E80F49" w:rsidRDefault="00F72C9C" w:rsidP="00F72C9C">
            <w:pPr>
              <w:pStyle w:val="TAC"/>
              <w:rPr>
                <w:lang w:eastAsia="ja-JP"/>
              </w:rPr>
            </w:pPr>
            <w:r w:rsidRPr="00E80F49">
              <w:rPr>
                <w:lang w:eastAsia="en-US"/>
              </w:rPr>
              <w:t>IMD4</w:t>
            </w:r>
          </w:p>
        </w:tc>
        <w:tc>
          <w:tcPr>
            <w:tcW w:w="1466" w:type="dxa"/>
            <w:vAlign w:val="center"/>
          </w:tcPr>
          <w:p w14:paraId="3D9A9192" w14:textId="603CB147" w:rsidR="00F72C9C" w:rsidRPr="00E80F49" w:rsidRDefault="00F72C9C" w:rsidP="00F72C9C">
            <w:pPr>
              <w:pStyle w:val="TAC"/>
            </w:pPr>
            <w:r w:rsidRPr="00E80F49">
              <w:rPr>
                <w:lang w:eastAsia="en-US"/>
              </w:rPr>
              <w:t>Yes</w:t>
            </w:r>
          </w:p>
        </w:tc>
        <w:tc>
          <w:tcPr>
            <w:tcW w:w="1147" w:type="dxa"/>
            <w:shd w:val="clear" w:color="auto" w:fill="auto"/>
            <w:vAlign w:val="center"/>
          </w:tcPr>
          <w:p w14:paraId="6DCF7211" w14:textId="4DD77ACC" w:rsidR="00F72C9C" w:rsidRPr="00E80F49" w:rsidRDefault="00F72C9C" w:rsidP="00F72C9C">
            <w:pPr>
              <w:pStyle w:val="TAC"/>
            </w:pPr>
            <w:r w:rsidRPr="00E80F49">
              <w:rPr>
                <w:lang w:eastAsia="en-US"/>
              </w:rPr>
              <w:t>RAN5#90-e</w:t>
            </w:r>
          </w:p>
        </w:tc>
      </w:tr>
      <w:tr w:rsidR="00F72C9C" w:rsidRPr="00E80F49" w14:paraId="1401776A" w14:textId="77777777" w:rsidTr="0091784C">
        <w:tc>
          <w:tcPr>
            <w:tcW w:w="1781" w:type="dxa"/>
            <w:vMerge/>
            <w:vAlign w:val="center"/>
          </w:tcPr>
          <w:p w14:paraId="28A57AD1" w14:textId="77777777" w:rsidR="00F72C9C" w:rsidRPr="00E80F49" w:rsidRDefault="00F72C9C" w:rsidP="00F72C9C">
            <w:pPr>
              <w:pStyle w:val="TAC"/>
            </w:pPr>
          </w:p>
        </w:tc>
        <w:tc>
          <w:tcPr>
            <w:tcW w:w="1804" w:type="dxa"/>
            <w:shd w:val="clear" w:color="auto" w:fill="auto"/>
            <w:vAlign w:val="center"/>
          </w:tcPr>
          <w:p w14:paraId="6F65664F" w14:textId="1369E9BB" w:rsidR="00F72C9C" w:rsidRPr="00E80F49" w:rsidRDefault="00F72C9C" w:rsidP="00F72C9C">
            <w:pPr>
              <w:pStyle w:val="TAC"/>
              <w:rPr>
                <w:lang w:eastAsia="ja-JP"/>
              </w:rPr>
            </w:pPr>
            <w:r w:rsidRPr="00E80F49">
              <w:rPr>
                <w:lang w:eastAsia="en-US"/>
              </w:rPr>
              <w:t>No</w:t>
            </w:r>
          </w:p>
        </w:tc>
        <w:tc>
          <w:tcPr>
            <w:tcW w:w="1486" w:type="dxa"/>
            <w:vAlign w:val="center"/>
          </w:tcPr>
          <w:p w14:paraId="2012E25B" w14:textId="613864DA" w:rsidR="00F72C9C" w:rsidRPr="00E80F49" w:rsidRDefault="00F72C9C" w:rsidP="00F72C9C">
            <w:pPr>
              <w:pStyle w:val="TAC"/>
            </w:pPr>
            <w:r w:rsidRPr="00E80F49">
              <w:rPr>
                <w:lang w:eastAsia="en-US"/>
              </w:rPr>
              <w:t>DC_28A_n3A</w:t>
            </w:r>
          </w:p>
        </w:tc>
        <w:tc>
          <w:tcPr>
            <w:tcW w:w="1547" w:type="dxa"/>
            <w:shd w:val="clear" w:color="auto" w:fill="auto"/>
            <w:vAlign w:val="center"/>
          </w:tcPr>
          <w:p w14:paraId="0F828811" w14:textId="4B81E8B2" w:rsidR="00F72C9C" w:rsidRPr="00E80F49" w:rsidRDefault="00F72C9C" w:rsidP="00F72C9C">
            <w:pPr>
              <w:pStyle w:val="TAC"/>
              <w:rPr>
                <w:lang w:eastAsia="ja-JP"/>
              </w:rPr>
            </w:pPr>
            <w:r w:rsidRPr="00E80F49">
              <w:rPr>
                <w:lang w:eastAsia="en-US"/>
              </w:rPr>
              <w:t>No 3CC exception</w:t>
            </w:r>
          </w:p>
        </w:tc>
        <w:tc>
          <w:tcPr>
            <w:tcW w:w="1495" w:type="dxa"/>
            <w:shd w:val="clear" w:color="auto" w:fill="auto"/>
            <w:vAlign w:val="center"/>
          </w:tcPr>
          <w:p w14:paraId="1DAAA0D6" w14:textId="51C8C4E9" w:rsidR="00F72C9C" w:rsidRPr="00E80F49" w:rsidRDefault="00F72C9C" w:rsidP="00F72C9C">
            <w:pPr>
              <w:pStyle w:val="TAC"/>
              <w:rPr>
                <w:lang w:eastAsia="ja-JP"/>
              </w:rPr>
            </w:pPr>
            <w:r w:rsidRPr="00E80F49">
              <w:rPr>
                <w:lang w:eastAsia="en-US"/>
              </w:rPr>
              <w:t>-</w:t>
            </w:r>
          </w:p>
        </w:tc>
        <w:tc>
          <w:tcPr>
            <w:tcW w:w="1466" w:type="dxa"/>
            <w:vAlign w:val="center"/>
          </w:tcPr>
          <w:p w14:paraId="35E8EF1C" w14:textId="1E370D17" w:rsidR="00F72C9C" w:rsidRPr="00E80F49" w:rsidRDefault="00F72C9C" w:rsidP="00F72C9C">
            <w:pPr>
              <w:pStyle w:val="TAC"/>
            </w:pPr>
            <w:r w:rsidRPr="00E80F49">
              <w:rPr>
                <w:lang w:eastAsia="en-US"/>
              </w:rPr>
              <w:t>No</w:t>
            </w:r>
          </w:p>
        </w:tc>
        <w:tc>
          <w:tcPr>
            <w:tcW w:w="1147" w:type="dxa"/>
            <w:shd w:val="clear" w:color="auto" w:fill="auto"/>
            <w:vAlign w:val="center"/>
          </w:tcPr>
          <w:p w14:paraId="4429D5F2" w14:textId="77777777" w:rsidR="00F72C9C" w:rsidRPr="00E80F49" w:rsidRDefault="00F72C9C" w:rsidP="00F72C9C">
            <w:pPr>
              <w:pStyle w:val="TAC"/>
            </w:pPr>
          </w:p>
        </w:tc>
      </w:tr>
      <w:tr w:rsidR="006E74AC" w:rsidRPr="00E80F49" w14:paraId="1EB342AE" w14:textId="77777777" w:rsidTr="0091784C">
        <w:tc>
          <w:tcPr>
            <w:tcW w:w="1781" w:type="dxa"/>
            <w:tcBorders>
              <w:bottom w:val="nil"/>
            </w:tcBorders>
            <w:vAlign w:val="center"/>
          </w:tcPr>
          <w:p w14:paraId="49AEBC9D" w14:textId="677EBCD2" w:rsidR="006E74AC" w:rsidRPr="00E80F49" w:rsidRDefault="006E74AC" w:rsidP="006E74AC">
            <w:pPr>
              <w:pStyle w:val="TAC"/>
            </w:pPr>
            <w:r w:rsidRPr="00E80F49">
              <w:t>DC_1A-28A_n5A</w:t>
            </w:r>
          </w:p>
        </w:tc>
        <w:tc>
          <w:tcPr>
            <w:tcW w:w="1804" w:type="dxa"/>
            <w:shd w:val="clear" w:color="auto" w:fill="auto"/>
            <w:vAlign w:val="center"/>
          </w:tcPr>
          <w:p w14:paraId="4F86B8CA" w14:textId="041EA420" w:rsidR="006E74AC" w:rsidRPr="00E80F49" w:rsidRDefault="006E74AC" w:rsidP="006E74AC">
            <w:pPr>
              <w:pStyle w:val="TAC"/>
              <w:rPr>
                <w:lang w:eastAsia="en-US"/>
              </w:rPr>
            </w:pPr>
            <w:r w:rsidRPr="00E80F49">
              <w:t>No</w:t>
            </w:r>
          </w:p>
        </w:tc>
        <w:tc>
          <w:tcPr>
            <w:tcW w:w="1486" w:type="dxa"/>
            <w:vAlign w:val="center"/>
          </w:tcPr>
          <w:p w14:paraId="7E6BEA7B" w14:textId="268B1F51" w:rsidR="006E74AC" w:rsidRPr="00E80F49" w:rsidRDefault="006E74AC" w:rsidP="006E74AC">
            <w:pPr>
              <w:pStyle w:val="TAC"/>
              <w:rPr>
                <w:lang w:eastAsia="en-US"/>
              </w:rPr>
            </w:pPr>
            <w:r w:rsidRPr="00E80F49">
              <w:t>DC_1A_n5A</w:t>
            </w:r>
          </w:p>
        </w:tc>
        <w:tc>
          <w:tcPr>
            <w:tcW w:w="1547" w:type="dxa"/>
            <w:shd w:val="clear" w:color="auto" w:fill="auto"/>
            <w:vAlign w:val="center"/>
          </w:tcPr>
          <w:p w14:paraId="0D0F6D5E" w14:textId="423D290A" w:rsidR="006E74AC" w:rsidRPr="00E80F49" w:rsidRDefault="006E74AC" w:rsidP="006E74AC">
            <w:pPr>
              <w:pStyle w:val="TAC"/>
              <w:rPr>
                <w:lang w:eastAsia="en-US"/>
              </w:rPr>
            </w:pPr>
            <w:r w:rsidRPr="00E80F49">
              <w:rPr>
                <w:rFonts w:eastAsia="SimSun"/>
              </w:rPr>
              <w:t>No 3CC exception</w:t>
            </w:r>
          </w:p>
        </w:tc>
        <w:tc>
          <w:tcPr>
            <w:tcW w:w="1495" w:type="dxa"/>
            <w:shd w:val="clear" w:color="auto" w:fill="auto"/>
            <w:vAlign w:val="center"/>
          </w:tcPr>
          <w:p w14:paraId="23E36C38" w14:textId="3F5C2A77" w:rsidR="006E74AC" w:rsidRPr="00E80F49" w:rsidRDefault="006E74AC" w:rsidP="006E74AC">
            <w:pPr>
              <w:pStyle w:val="TAC"/>
              <w:rPr>
                <w:lang w:eastAsia="en-US"/>
              </w:rPr>
            </w:pPr>
            <w:r w:rsidRPr="00E80F49">
              <w:rPr>
                <w:rFonts w:eastAsia="SimSun"/>
              </w:rPr>
              <w:t>No test required</w:t>
            </w:r>
          </w:p>
        </w:tc>
        <w:tc>
          <w:tcPr>
            <w:tcW w:w="1466" w:type="dxa"/>
            <w:vAlign w:val="center"/>
          </w:tcPr>
          <w:p w14:paraId="66BB553E" w14:textId="77777777" w:rsidR="006E74AC" w:rsidRPr="00E80F49" w:rsidRDefault="006E74AC" w:rsidP="006E74AC">
            <w:pPr>
              <w:pStyle w:val="TAC"/>
              <w:rPr>
                <w:lang w:eastAsia="en-US"/>
              </w:rPr>
            </w:pPr>
          </w:p>
        </w:tc>
        <w:tc>
          <w:tcPr>
            <w:tcW w:w="1147" w:type="dxa"/>
            <w:shd w:val="clear" w:color="auto" w:fill="auto"/>
            <w:vAlign w:val="center"/>
          </w:tcPr>
          <w:p w14:paraId="3BC20E81" w14:textId="5E8EBB66" w:rsidR="006E74AC" w:rsidRPr="00E80F49" w:rsidRDefault="006E74AC" w:rsidP="006E74AC">
            <w:pPr>
              <w:pStyle w:val="TAC"/>
            </w:pPr>
            <w:r w:rsidRPr="00E80F49">
              <w:rPr>
                <w:rFonts w:eastAsia="SimSun"/>
              </w:rPr>
              <w:t>RAN5#95-e</w:t>
            </w:r>
          </w:p>
        </w:tc>
      </w:tr>
      <w:tr w:rsidR="006E74AC" w:rsidRPr="00E80F49" w14:paraId="3DF5EA3D" w14:textId="77777777" w:rsidTr="0091784C">
        <w:tc>
          <w:tcPr>
            <w:tcW w:w="1781" w:type="dxa"/>
            <w:tcBorders>
              <w:top w:val="nil"/>
            </w:tcBorders>
            <w:vAlign w:val="center"/>
          </w:tcPr>
          <w:p w14:paraId="53E9DDA3" w14:textId="77777777" w:rsidR="006E74AC" w:rsidRPr="00E80F49" w:rsidRDefault="006E74AC" w:rsidP="006E74AC">
            <w:pPr>
              <w:pStyle w:val="TAC"/>
            </w:pPr>
          </w:p>
        </w:tc>
        <w:tc>
          <w:tcPr>
            <w:tcW w:w="1804" w:type="dxa"/>
            <w:shd w:val="clear" w:color="auto" w:fill="auto"/>
            <w:vAlign w:val="center"/>
          </w:tcPr>
          <w:p w14:paraId="4DE897EC" w14:textId="25377E13" w:rsidR="006E74AC" w:rsidRPr="00E80F49" w:rsidRDefault="006E74AC" w:rsidP="006E74AC">
            <w:pPr>
              <w:pStyle w:val="TAC"/>
              <w:rPr>
                <w:lang w:eastAsia="en-US"/>
              </w:rPr>
            </w:pPr>
            <w:r w:rsidRPr="00E80F49">
              <w:t>No</w:t>
            </w:r>
          </w:p>
        </w:tc>
        <w:tc>
          <w:tcPr>
            <w:tcW w:w="1486" w:type="dxa"/>
            <w:vAlign w:val="center"/>
          </w:tcPr>
          <w:p w14:paraId="6F190D2D" w14:textId="5CEC55D3" w:rsidR="006E74AC" w:rsidRPr="00E80F49" w:rsidRDefault="006E74AC" w:rsidP="006E74AC">
            <w:pPr>
              <w:pStyle w:val="TAC"/>
              <w:rPr>
                <w:lang w:eastAsia="en-US"/>
              </w:rPr>
            </w:pPr>
            <w:r w:rsidRPr="00E80F49">
              <w:t>DC_28A_n5A</w:t>
            </w:r>
          </w:p>
        </w:tc>
        <w:tc>
          <w:tcPr>
            <w:tcW w:w="1547" w:type="dxa"/>
            <w:shd w:val="clear" w:color="auto" w:fill="auto"/>
            <w:vAlign w:val="center"/>
          </w:tcPr>
          <w:p w14:paraId="2F1B6C63" w14:textId="77777777" w:rsidR="006E74AC" w:rsidRPr="00E80F49" w:rsidRDefault="006E74AC" w:rsidP="006E74AC">
            <w:pPr>
              <w:pStyle w:val="TAC"/>
              <w:rPr>
                <w:lang w:eastAsia="en-US"/>
              </w:rPr>
            </w:pPr>
          </w:p>
        </w:tc>
        <w:tc>
          <w:tcPr>
            <w:tcW w:w="1495" w:type="dxa"/>
            <w:shd w:val="clear" w:color="auto" w:fill="auto"/>
            <w:vAlign w:val="center"/>
          </w:tcPr>
          <w:p w14:paraId="4A19E150" w14:textId="77777777" w:rsidR="006E74AC" w:rsidRPr="00E80F49" w:rsidRDefault="006E74AC" w:rsidP="006E74AC">
            <w:pPr>
              <w:pStyle w:val="TAC"/>
              <w:rPr>
                <w:lang w:eastAsia="en-US"/>
              </w:rPr>
            </w:pPr>
          </w:p>
        </w:tc>
        <w:tc>
          <w:tcPr>
            <w:tcW w:w="1466" w:type="dxa"/>
            <w:vAlign w:val="center"/>
          </w:tcPr>
          <w:p w14:paraId="5DE5A19D" w14:textId="77777777" w:rsidR="006E74AC" w:rsidRPr="00E80F49" w:rsidRDefault="006E74AC" w:rsidP="006E74AC">
            <w:pPr>
              <w:pStyle w:val="TAC"/>
              <w:rPr>
                <w:lang w:eastAsia="en-US"/>
              </w:rPr>
            </w:pPr>
          </w:p>
        </w:tc>
        <w:tc>
          <w:tcPr>
            <w:tcW w:w="1147" w:type="dxa"/>
            <w:shd w:val="clear" w:color="auto" w:fill="auto"/>
            <w:vAlign w:val="center"/>
          </w:tcPr>
          <w:p w14:paraId="4D75DEEC" w14:textId="77777777" w:rsidR="006E74AC" w:rsidRPr="00E80F49" w:rsidRDefault="006E74AC" w:rsidP="006E74AC">
            <w:pPr>
              <w:pStyle w:val="TAC"/>
            </w:pPr>
          </w:p>
        </w:tc>
      </w:tr>
      <w:tr w:rsidR="006E74AC" w:rsidRPr="00E80F49" w14:paraId="0246700D" w14:textId="77777777" w:rsidTr="0091784C">
        <w:tc>
          <w:tcPr>
            <w:tcW w:w="1781" w:type="dxa"/>
            <w:vMerge w:val="restart"/>
            <w:vAlign w:val="center"/>
          </w:tcPr>
          <w:p w14:paraId="05D49112" w14:textId="04F6F02B" w:rsidR="006E74AC" w:rsidRPr="00E80F49" w:rsidRDefault="006E74AC" w:rsidP="006E74AC">
            <w:pPr>
              <w:pStyle w:val="TAC"/>
            </w:pPr>
            <w:r w:rsidRPr="00E80F49">
              <w:t>DC_1A-28A_n78A</w:t>
            </w:r>
          </w:p>
        </w:tc>
        <w:tc>
          <w:tcPr>
            <w:tcW w:w="1804" w:type="dxa"/>
            <w:shd w:val="clear" w:color="auto" w:fill="auto"/>
            <w:vAlign w:val="center"/>
          </w:tcPr>
          <w:p w14:paraId="46CE0993" w14:textId="0B568B9F" w:rsidR="006E74AC" w:rsidRPr="00E80F49" w:rsidRDefault="006E74AC" w:rsidP="006E74AC">
            <w:pPr>
              <w:pStyle w:val="TAC"/>
            </w:pPr>
            <w:r w:rsidRPr="00E80F49">
              <w:t>No</w:t>
            </w:r>
          </w:p>
        </w:tc>
        <w:tc>
          <w:tcPr>
            <w:tcW w:w="1486" w:type="dxa"/>
            <w:vAlign w:val="center"/>
          </w:tcPr>
          <w:p w14:paraId="6952226B" w14:textId="66AEC488" w:rsidR="006E74AC" w:rsidRPr="00E80F49" w:rsidRDefault="006E74AC" w:rsidP="006E74AC">
            <w:pPr>
              <w:pStyle w:val="TAC"/>
            </w:pPr>
            <w:r w:rsidRPr="00E80F49">
              <w:t>DC_1A_n78A</w:t>
            </w:r>
          </w:p>
        </w:tc>
        <w:tc>
          <w:tcPr>
            <w:tcW w:w="1547" w:type="dxa"/>
            <w:shd w:val="clear" w:color="auto" w:fill="auto"/>
            <w:vAlign w:val="center"/>
          </w:tcPr>
          <w:p w14:paraId="0EFF50CB" w14:textId="4C8AD3DC" w:rsidR="006E74AC" w:rsidRPr="00E80F49" w:rsidRDefault="006E74AC" w:rsidP="006E74AC">
            <w:pPr>
              <w:pStyle w:val="TAC"/>
            </w:pPr>
            <w:r w:rsidRPr="00E80F49">
              <w:t>28 (3 band IMD3)</w:t>
            </w:r>
          </w:p>
        </w:tc>
        <w:tc>
          <w:tcPr>
            <w:tcW w:w="1495" w:type="dxa"/>
            <w:shd w:val="clear" w:color="auto" w:fill="auto"/>
            <w:vAlign w:val="center"/>
          </w:tcPr>
          <w:p w14:paraId="73CB4120" w14:textId="4E02C6D6" w:rsidR="006E74AC" w:rsidRPr="00E80F49" w:rsidRDefault="006E74AC" w:rsidP="006E74AC">
            <w:pPr>
              <w:pStyle w:val="TAC"/>
            </w:pPr>
            <w:r w:rsidRPr="00E80F49">
              <w:t>IMD3</w:t>
            </w:r>
          </w:p>
        </w:tc>
        <w:tc>
          <w:tcPr>
            <w:tcW w:w="1466" w:type="dxa"/>
            <w:vAlign w:val="center"/>
          </w:tcPr>
          <w:p w14:paraId="578E7078" w14:textId="77777777" w:rsidR="006E74AC" w:rsidRPr="00E80F49" w:rsidRDefault="006E74AC" w:rsidP="006E74AC">
            <w:pPr>
              <w:pStyle w:val="TAC"/>
            </w:pPr>
          </w:p>
        </w:tc>
        <w:tc>
          <w:tcPr>
            <w:tcW w:w="1147" w:type="dxa"/>
            <w:shd w:val="clear" w:color="auto" w:fill="auto"/>
            <w:vAlign w:val="center"/>
          </w:tcPr>
          <w:p w14:paraId="0E7D9193" w14:textId="24B82959" w:rsidR="006E74AC" w:rsidRPr="00E80F49" w:rsidRDefault="006E74AC" w:rsidP="006E74AC">
            <w:pPr>
              <w:pStyle w:val="TAC"/>
            </w:pPr>
            <w:r w:rsidRPr="00E80F49">
              <w:t>RAN5#92-e</w:t>
            </w:r>
          </w:p>
        </w:tc>
      </w:tr>
      <w:tr w:rsidR="006E74AC" w:rsidRPr="00E80F49" w14:paraId="55B3151D" w14:textId="77777777" w:rsidTr="0091784C">
        <w:tc>
          <w:tcPr>
            <w:tcW w:w="1781" w:type="dxa"/>
            <w:vMerge/>
            <w:vAlign w:val="center"/>
          </w:tcPr>
          <w:p w14:paraId="63454650" w14:textId="77777777" w:rsidR="006E74AC" w:rsidRPr="00E80F49" w:rsidRDefault="006E74AC" w:rsidP="006E74AC">
            <w:pPr>
              <w:pStyle w:val="TAC"/>
            </w:pPr>
          </w:p>
        </w:tc>
        <w:tc>
          <w:tcPr>
            <w:tcW w:w="1804" w:type="dxa"/>
            <w:shd w:val="clear" w:color="auto" w:fill="auto"/>
            <w:vAlign w:val="center"/>
          </w:tcPr>
          <w:p w14:paraId="73A74F9E" w14:textId="65EF63DC" w:rsidR="006E74AC" w:rsidRPr="00E80F49" w:rsidRDefault="006E74AC" w:rsidP="006E74AC">
            <w:pPr>
              <w:pStyle w:val="TAC"/>
            </w:pPr>
            <w:r w:rsidRPr="00E80F49">
              <w:t>No</w:t>
            </w:r>
          </w:p>
        </w:tc>
        <w:tc>
          <w:tcPr>
            <w:tcW w:w="1486" w:type="dxa"/>
            <w:vAlign w:val="center"/>
          </w:tcPr>
          <w:p w14:paraId="74A64819" w14:textId="6DE2E457" w:rsidR="006E74AC" w:rsidRPr="00E80F49" w:rsidRDefault="006E74AC" w:rsidP="006E74AC">
            <w:pPr>
              <w:pStyle w:val="TAC"/>
            </w:pPr>
            <w:r w:rsidRPr="00E80F49">
              <w:t>DC_28A_n78A</w:t>
            </w:r>
          </w:p>
        </w:tc>
        <w:tc>
          <w:tcPr>
            <w:tcW w:w="1547" w:type="dxa"/>
            <w:shd w:val="clear" w:color="auto" w:fill="auto"/>
            <w:vAlign w:val="center"/>
          </w:tcPr>
          <w:p w14:paraId="2A28CFE9" w14:textId="345C57F2" w:rsidR="006E74AC" w:rsidRPr="00E80F49" w:rsidRDefault="006E74AC" w:rsidP="006E74AC">
            <w:pPr>
              <w:pStyle w:val="TAC"/>
            </w:pPr>
            <w:r w:rsidRPr="00E80F49">
              <w:t>1 (3 band IMD5)</w:t>
            </w:r>
          </w:p>
        </w:tc>
        <w:tc>
          <w:tcPr>
            <w:tcW w:w="1495" w:type="dxa"/>
            <w:shd w:val="clear" w:color="auto" w:fill="auto"/>
            <w:vAlign w:val="center"/>
          </w:tcPr>
          <w:p w14:paraId="7ABCD59D" w14:textId="795526E9" w:rsidR="006E74AC" w:rsidRPr="00E80F49" w:rsidRDefault="006E74AC" w:rsidP="006E74AC">
            <w:pPr>
              <w:pStyle w:val="TAC"/>
            </w:pPr>
            <w:r w:rsidRPr="00E80F49">
              <w:t>IMD5</w:t>
            </w:r>
          </w:p>
        </w:tc>
        <w:tc>
          <w:tcPr>
            <w:tcW w:w="1466" w:type="dxa"/>
            <w:vAlign w:val="center"/>
          </w:tcPr>
          <w:p w14:paraId="395BDC2D" w14:textId="52C2AAD6" w:rsidR="006E74AC" w:rsidRPr="00E80F49" w:rsidRDefault="006E74AC" w:rsidP="006E74AC">
            <w:pPr>
              <w:pStyle w:val="TAC"/>
            </w:pPr>
            <w:r w:rsidRPr="00E80F49">
              <w:rPr>
                <w:lang w:eastAsia="zh-CN"/>
              </w:rPr>
              <w:t>DC_28A_n78A</w:t>
            </w:r>
          </w:p>
        </w:tc>
        <w:tc>
          <w:tcPr>
            <w:tcW w:w="1147" w:type="dxa"/>
            <w:shd w:val="clear" w:color="auto" w:fill="auto"/>
            <w:vAlign w:val="center"/>
          </w:tcPr>
          <w:p w14:paraId="141A72CE" w14:textId="77777777" w:rsidR="006E74AC" w:rsidRPr="00E80F49" w:rsidRDefault="006E74AC" w:rsidP="006E74AC">
            <w:pPr>
              <w:pStyle w:val="TAC"/>
            </w:pPr>
          </w:p>
        </w:tc>
      </w:tr>
      <w:tr w:rsidR="005D2CEB" w:rsidRPr="00E80F49" w14:paraId="34B630F1" w14:textId="77777777" w:rsidTr="00D44BD4">
        <w:tc>
          <w:tcPr>
            <w:tcW w:w="1781" w:type="dxa"/>
            <w:tcBorders>
              <w:bottom w:val="nil"/>
            </w:tcBorders>
          </w:tcPr>
          <w:p w14:paraId="3EC78B63" w14:textId="5C80A981" w:rsidR="005D2CEB" w:rsidRPr="00E80F49" w:rsidRDefault="005D2CEB" w:rsidP="005D2CEB">
            <w:pPr>
              <w:pStyle w:val="TAC"/>
            </w:pPr>
            <w:r w:rsidRPr="003E3FDC">
              <w:t>DC_1A-41A_n28A</w:t>
            </w:r>
          </w:p>
        </w:tc>
        <w:tc>
          <w:tcPr>
            <w:tcW w:w="1804" w:type="dxa"/>
            <w:shd w:val="clear" w:color="auto" w:fill="auto"/>
          </w:tcPr>
          <w:p w14:paraId="083B2A3D" w14:textId="4EF39473" w:rsidR="005D2CEB" w:rsidRPr="00E80F49" w:rsidRDefault="005D2CEB" w:rsidP="005D2CEB">
            <w:pPr>
              <w:pStyle w:val="TAC"/>
            </w:pPr>
            <w:r w:rsidRPr="003E3FDC">
              <w:t>No</w:t>
            </w:r>
          </w:p>
        </w:tc>
        <w:tc>
          <w:tcPr>
            <w:tcW w:w="1486" w:type="dxa"/>
          </w:tcPr>
          <w:p w14:paraId="60D00E65" w14:textId="7192F0C4" w:rsidR="005D2CEB" w:rsidRPr="00E80F49" w:rsidRDefault="005D2CEB" w:rsidP="005D2CEB">
            <w:pPr>
              <w:pStyle w:val="TAC"/>
            </w:pPr>
            <w:r w:rsidRPr="003E3FDC">
              <w:t>DC_1A_n28A</w:t>
            </w:r>
          </w:p>
        </w:tc>
        <w:tc>
          <w:tcPr>
            <w:tcW w:w="1547" w:type="dxa"/>
            <w:shd w:val="clear" w:color="auto" w:fill="auto"/>
          </w:tcPr>
          <w:p w14:paraId="28C5274A" w14:textId="2D2B8C1C" w:rsidR="005D2CEB" w:rsidRPr="00E80F49" w:rsidRDefault="005D2CEB" w:rsidP="005D2CEB">
            <w:pPr>
              <w:pStyle w:val="TAC"/>
            </w:pPr>
            <w:r w:rsidRPr="003E3FDC">
              <w:t>41 (IMD2 |1*fB1+1*fn28|)</w:t>
            </w:r>
          </w:p>
        </w:tc>
        <w:tc>
          <w:tcPr>
            <w:tcW w:w="1495" w:type="dxa"/>
            <w:shd w:val="clear" w:color="auto" w:fill="auto"/>
          </w:tcPr>
          <w:p w14:paraId="2E80F942" w14:textId="7AAAE037" w:rsidR="005D2CEB" w:rsidRPr="00E80F49" w:rsidRDefault="005D2CEB" w:rsidP="005D2CEB">
            <w:pPr>
              <w:pStyle w:val="TAC"/>
            </w:pPr>
            <w:r w:rsidRPr="003E3FDC">
              <w:t>IMD2</w:t>
            </w:r>
          </w:p>
        </w:tc>
        <w:tc>
          <w:tcPr>
            <w:tcW w:w="1466" w:type="dxa"/>
          </w:tcPr>
          <w:p w14:paraId="24E7155F" w14:textId="77777777" w:rsidR="005D2CEB" w:rsidRPr="00E80F49" w:rsidRDefault="005D2CEB" w:rsidP="005D2CEB">
            <w:pPr>
              <w:pStyle w:val="TAC"/>
              <w:rPr>
                <w:lang w:eastAsia="zh-CN"/>
              </w:rPr>
            </w:pPr>
          </w:p>
        </w:tc>
        <w:tc>
          <w:tcPr>
            <w:tcW w:w="1147" w:type="dxa"/>
            <w:shd w:val="clear" w:color="auto" w:fill="auto"/>
          </w:tcPr>
          <w:p w14:paraId="502BA06C" w14:textId="08689A37" w:rsidR="005D2CEB" w:rsidRPr="00E80F49" w:rsidRDefault="005D2CEB" w:rsidP="005D2CEB">
            <w:pPr>
              <w:pStyle w:val="TAC"/>
            </w:pPr>
            <w:r w:rsidRPr="003E3FDC">
              <w:t>RAN5#98</w:t>
            </w:r>
          </w:p>
        </w:tc>
      </w:tr>
      <w:tr w:rsidR="005D2CEB" w:rsidRPr="00E80F49" w14:paraId="62A999DD" w14:textId="77777777" w:rsidTr="00D44BD4">
        <w:tc>
          <w:tcPr>
            <w:tcW w:w="1781" w:type="dxa"/>
            <w:tcBorders>
              <w:top w:val="nil"/>
            </w:tcBorders>
          </w:tcPr>
          <w:p w14:paraId="6856E249" w14:textId="77777777" w:rsidR="005D2CEB" w:rsidRPr="00E80F49" w:rsidRDefault="005D2CEB" w:rsidP="005D2CEB">
            <w:pPr>
              <w:pStyle w:val="TAC"/>
            </w:pPr>
          </w:p>
        </w:tc>
        <w:tc>
          <w:tcPr>
            <w:tcW w:w="1804" w:type="dxa"/>
            <w:shd w:val="clear" w:color="auto" w:fill="auto"/>
          </w:tcPr>
          <w:p w14:paraId="6833E69B" w14:textId="2FF0E9C0" w:rsidR="005D2CEB" w:rsidRPr="00E80F49" w:rsidRDefault="005D2CEB" w:rsidP="005D2CEB">
            <w:pPr>
              <w:pStyle w:val="TAC"/>
            </w:pPr>
            <w:r w:rsidRPr="003E3FDC">
              <w:t>No</w:t>
            </w:r>
          </w:p>
        </w:tc>
        <w:tc>
          <w:tcPr>
            <w:tcW w:w="1486" w:type="dxa"/>
          </w:tcPr>
          <w:p w14:paraId="2A22AB37" w14:textId="48444650" w:rsidR="005D2CEB" w:rsidRPr="00E80F49" w:rsidRDefault="005D2CEB" w:rsidP="005D2CEB">
            <w:pPr>
              <w:pStyle w:val="TAC"/>
            </w:pPr>
            <w:r w:rsidRPr="003E3FDC">
              <w:t>DC_41A_n28A</w:t>
            </w:r>
          </w:p>
        </w:tc>
        <w:tc>
          <w:tcPr>
            <w:tcW w:w="1547" w:type="dxa"/>
            <w:shd w:val="clear" w:color="auto" w:fill="auto"/>
          </w:tcPr>
          <w:p w14:paraId="0F0F2DD5" w14:textId="7E4A438D" w:rsidR="005D2CEB" w:rsidRPr="00E80F49" w:rsidRDefault="005D2CEB" w:rsidP="005D2CEB">
            <w:pPr>
              <w:pStyle w:val="TAC"/>
            </w:pPr>
            <w:r w:rsidRPr="003E3FDC">
              <w:t>No 3CC exception</w:t>
            </w:r>
          </w:p>
        </w:tc>
        <w:tc>
          <w:tcPr>
            <w:tcW w:w="1495" w:type="dxa"/>
            <w:shd w:val="clear" w:color="auto" w:fill="auto"/>
          </w:tcPr>
          <w:p w14:paraId="545DF77B" w14:textId="020E65EC" w:rsidR="005D2CEB" w:rsidRPr="00E80F49" w:rsidRDefault="005D2CEB" w:rsidP="005D2CEB">
            <w:pPr>
              <w:pStyle w:val="TAC"/>
            </w:pPr>
            <w:r w:rsidRPr="003E3FDC">
              <w:t>No test required</w:t>
            </w:r>
          </w:p>
        </w:tc>
        <w:tc>
          <w:tcPr>
            <w:tcW w:w="1466" w:type="dxa"/>
          </w:tcPr>
          <w:p w14:paraId="33EBFEE1" w14:textId="77777777" w:rsidR="005D2CEB" w:rsidRPr="00E80F49" w:rsidRDefault="005D2CEB" w:rsidP="005D2CEB">
            <w:pPr>
              <w:pStyle w:val="TAC"/>
              <w:rPr>
                <w:lang w:eastAsia="zh-CN"/>
              </w:rPr>
            </w:pPr>
          </w:p>
        </w:tc>
        <w:tc>
          <w:tcPr>
            <w:tcW w:w="1147" w:type="dxa"/>
            <w:shd w:val="clear" w:color="auto" w:fill="auto"/>
          </w:tcPr>
          <w:p w14:paraId="7F9DC55E" w14:textId="7D68BF36" w:rsidR="005D2CEB" w:rsidRPr="00E80F49" w:rsidRDefault="005D2CEB" w:rsidP="005D2CEB">
            <w:pPr>
              <w:pStyle w:val="TAC"/>
            </w:pPr>
            <w:r w:rsidRPr="003E3FDC">
              <w:t>RAN5#98</w:t>
            </w:r>
          </w:p>
        </w:tc>
      </w:tr>
      <w:tr w:rsidR="005D2CEB" w:rsidRPr="00E80F49" w14:paraId="3093DD97" w14:textId="77777777" w:rsidTr="00D44BD4">
        <w:tc>
          <w:tcPr>
            <w:tcW w:w="1781" w:type="dxa"/>
          </w:tcPr>
          <w:p w14:paraId="1B60E2AA" w14:textId="367C6877" w:rsidR="005D2CEB" w:rsidRPr="00E80F49" w:rsidRDefault="005D2CEB" w:rsidP="005D2CEB">
            <w:pPr>
              <w:pStyle w:val="TAC"/>
            </w:pPr>
            <w:r w:rsidRPr="003E3FDC">
              <w:t>DC_1A-41A_n41A</w:t>
            </w:r>
          </w:p>
        </w:tc>
        <w:tc>
          <w:tcPr>
            <w:tcW w:w="1804" w:type="dxa"/>
            <w:shd w:val="clear" w:color="auto" w:fill="auto"/>
          </w:tcPr>
          <w:p w14:paraId="6EE44BA7" w14:textId="5DC072B9" w:rsidR="005D2CEB" w:rsidRPr="00E80F49" w:rsidRDefault="005D2CEB" w:rsidP="005D2CEB">
            <w:pPr>
              <w:pStyle w:val="TAC"/>
            </w:pPr>
            <w:r w:rsidRPr="003E3FDC">
              <w:t>No</w:t>
            </w:r>
          </w:p>
        </w:tc>
        <w:tc>
          <w:tcPr>
            <w:tcW w:w="1486" w:type="dxa"/>
          </w:tcPr>
          <w:p w14:paraId="473732D7" w14:textId="3AFE06B6" w:rsidR="005D2CEB" w:rsidRPr="00E80F49" w:rsidRDefault="005D2CEB" w:rsidP="005D2CEB">
            <w:pPr>
              <w:pStyle w:val="TAC"/>
            </w:pPr>
            <w:r w:rsidRPr="003E3FDC">
              <w:t>DC_1A_n41A</w:t>
            </w:r>
          </w:p>
        </w:tc>
        <w:tc>
          <w:tcPr>
            <w:tcW w:w="1547" w:type="dxa"/>
            <w:shd w:val="clear" w:color="auto" w:fill="auto"/>
          </w:tcPr>
          <w:p w14:paraId="2BA62E9C" w14:textId="3E545659" w:rsidR="005D2CEB" w:rsidRPr="00E80F49" w:rsidRDefault="005D2CEB" w:rsidP="005D2CEB">
            <w:pPr>
              <w:pStyle w:val="TAC"/>
            </w:pPr>
            <w:r w:rsidRPr="003E3FDC">
              <w:t>No 3CC exception</w:t>
            </w:r>
          </w:p>
        </w:tc>
        <w:tc>
          <w:tcPr>
            <w:tcW w:w="1495" w:type="dxa"/>
            <w:shd w:val="clear" w:color="auto" w:fill="auto"/>
          </w:tcPr>
          <w:p w14:paraId="2156DB9C" w14:textId="44817331" w:rsidR="005D2CEB" w:rsidRPr="00E80F49" w:rsidRDefault="005D2CEB" w:rsidP="005D2CEB">
            <w:pPr>
              <w:pStyle w:val="TAC"/>
            </w:pPr>
            <w:r w:rsidRPr="003E3FDC">
              <w:t>No test required</w:t>
            </w:r>
          </w:p>
        </w:tc>
        <w:tc>
          <w:tcPr>
            <w:tcW w:w="1466" w:type="dxa"/>
          </w:tcPr>
          <w:p w14:paraId="1C33A759" w14:textId="77777777" w:rsidR="005D2CEB" w:rsidRPr="00E80F49" w:rsidRDefault="005D2CEB" w:rsidP="005D2CEB">
            <w:pPr>
              <w:pStyle w:val="TAC"/>
              <w:rPr>
                <w:lang w:eastAsia="zh-CN"/>
              </w:rPr>
            </w:pPr>
          </w:p>
        </w:tc>
        <w:tc>
          <w:tcPr>
            <w:tcW w:w="1147" w:type="dxa"/>
            <w:shd w:val="clear" w:color="auto" w:fill="auto"/>
          </w:tcPr>
          <w:p w14:paraId="04A7B33D" w14:textId="352CF6FE" w:rsidR="005D2CEB" w:rsidRPr="00E80F49" w:rsidRDefault="005D2CEB" w:rsidP="005D2CEB">
            <w:pPr>
              <w:pStyle w:val="TAC"/>
            </w:pPr>
            <w:r w:rsidRPr="003E3FDC">
              <w:t>RAN5#98</w:t>
            </w:r>
          </w:p>
        </w:tc>
      </w:tr>
      <w:tr w:rsidR="00826579" w:rsidRPr="00E80F49" w14:paraId="17F5B555" w14:textId="77777777" w:rsidTr="00D44BD4">
        <w:tc>
          <w:tcPr>
            <w:tcW w:w="1781" w:type="dxa"/>
            <w:tcBorders>
              <w:bottom w:val="nil"/>
            </w:tcBorders>
            <w:vAlign w:val="center"/>
          </w:tcPr>
          <w:p w14:paraId="17F5A780" w14:textId="77777777" w:rsidR="00826579" w:rsidRPr="00E80F49" w:rsidRDefault="00826579" w:rsidP="00773828">
            <w:pPr>
              <w:pStyle w:val="TAC"/>
            </w:pPr>
            <w:r w:rsidRPr="00E80F49">
              <w:rPr>
                <w:rFonts w:eastAsia="Malgun Gothic"/>
                <w:szCs w:val="18"/>
                <w:lang w:eastAsia="ko-KR"/>
              </w:rPr>
              <w:t>DC_1A-</w:t>
            </w:r>
            <w:r>
              <w:rPr>
                <w:rFonts w:eastAsia="Malgun Gothic"/>
                <w:szCs w:val="18"/>
                <w:lang w:eastAsia="ko-KR"/>
              </w:rPr>
              <w:t>41</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46278748" w14:textId="77777777" w:rsidR="00826579" w:rsidRPr="00E80F49" w:rsidRDefault="00826579" w:rsidP="00773828">
            <w:pPr>
              <w:pStyle w:val="TAC"/>
            </w:pPr>
            <w:r>
              <w:rPr>
                <w:rFonts w:hint="eastAsia"/>
                <w:lang w:eastAsia="ja-JP"/>
              </w:rPr>
              <w:t>N</w:t>
            </w:r>
            <w:r>
              <w:rPr>
                <w:lang w:eastAsia="ja-JP"/>
              </w:rPr>
              <w:t>o</w:t>
            </w:r>
          </w:p>
        </w:tc>
        <w:tc>
          <w:tcPr>
            <w:tcW w:w="1486" w:type="dxa"/>
          </w:tcPr>
          <w:p w14:paraId="757DAE51" w14:textId="77777777" w:rsidR="00826579" w:rsidRPr="00E80F49" w:rsidRDefault="00826579" w:rsidP="00773828">
            <w:pPr>
              <w:pStyle w:val="TAC"/>
            </w:pPr>
            <w:r>
              <w:rPr>
                <w:rFonts w:hint="eastAsia"/>
                <w:lang w:eastAsia="ja-JP"/>
              </w:rPr>
              <w:t>D</w:t>
            </w:r>
            <w:r>
              <w:rPr>
                <w:lang w:eastAsia="ja-JP"/>
              </w:rPr>
              <w:t>C_1A_n77A</w:t>
            </w:r>
          </w:p>
        </w:tc>
        <w:tc>
          <w:tcPr>
            <w:tcW w:w="1547" w:type="dxa"/>
            <w:shd w:val="clear" w:color="auto" w:fill="auto"/>
            <w:vAlign w:val="center"/>
          </w:tcPr>
          <w:p w14:paraId="71955F78" w14:textId="77777777" w:rsidR="00826579" w:rsidRDefault="00826579" w:rsidP="00773828">
            <w:pPr>
              <w:pStyle w:val="TAC"/>
              <w:rPr>
                <w:lang w:eastAsia="ja-JP"/>
              </w:rPr>
            </w:pPr>
            <w:r>
              <w:rPr>
                <w:rFonts w:hint="eastAsia"/>
                <w:lang w:eastAsia="ja-JP"/>
              </w:rPr>
              <w:t>4</w:t>
            </w:r>
            <w:r>
              <w:rPr>
                <w:lang w:eastAsia="ja-JP"/>
              </w:rPr>
              <w:t>1 (IMD4 |1*fn77-3*fB1|)</w:t>
            </w:r>
          </w:p>
          <w:p w14:paraId="0A7C7D27" w14:textId="77777777" w:rsidR="00826579" w:rsidRPr="00E80F49" w:rsidRDefault="00826579" w:rsidP="00773828">
            <w:pPr>
              <w:pStyle w:val="TAC"/>
            </w:pPr>
            <w:r>
              <w:rPr>
                <w:rFonts w:hint="eastAsia"/>
                <w:lang w:eastAsia="ja-JP"/>
              </w:rPr>
              <w:t>4</w:t>
            </w:r>
            <w:r>
              <w:rPr>
                <w:lang w:eastAsia="ja-JP"/>
              </w:rPr>
              <w:t>1 (IMD5 |3*fB1-2*fn77|)</w:t>
            </w:r>
          </w:p>
        </w:tc>
        <w:tc>
          <w:tcPr>
            <w:tcW w:w="1495" w:type="dxa"/>
            <w:shd w:val="clear" w:color="auto" w:fill="auto"/>
            <w:vAlign w:val="bottom"/>
          </w:tcPr>
          <w:p w14:paraId="64D9ECB3" w14:textId="77777777" w:rsidR="00826579" w:rsidRPr="00E80F49" w:rsidRDefault="00826579" w:rsidP="00773828">
            <w:pPr>
              <w:pStyle w:val="TAC"/>
            </w:pPr>
            <w:r>
              <w:rPr>
                <w:rFonts w:hint="eastAsia"/>
                <w:lang w:eastAsia="ja-JP"/>
              </w:rPr>
              <w:t>I</w:t>
            </w:r>
            <w:r>
              <w:rPr>
                <w:lang w:eastAsia="ja-JP"/>
              </w:rPr>
              <w:t xml:space="preserve">MD4, </w:t>
            </w:r>
            <w:r>
              <w:rPr>
                <w:rFonts w:hint="eastAsia"/>
                <w:lang w:eastAsia="ja-JP"/>
              </w:rPr>
              <w:t>I</w:t>
            </w:r>
            <w:r>
              <w:rPr>
                <w:lang w:eastAsia="ja-JP"/>
              </w:rPr>
              <w:t>MD5</w:t>
            </w:r>
          </w:p>
        </w:tc>
        <w:tc>
          <w:tcPr>
            <w:tcW w:w="1466" w:type="dxa"/>
          </w:tcPr>
          <w:p w14:paraId="175A7D53" w14:textId="77777777" w:rsidR="00826579" w:rsidRPr="00E80F49" w:rsidRDefault="00826579" w:rsidP="00773828">
            <w:pPr>
              <w:pStyle w:val="TAC"/>
              <w:rPr>
                <w:lang w:eastAsia="zh-CN"/>
              </w:rPr>
            </w:pPr>
          </w:p>
        </w:tc>
        <w:tc>
          <w:tcPr>
            <w:tcW w:w="1147" w:type="dxa"/>
            <w:shd w:val="clear" w:color="auto" w:fill="auto"/>
            <w:vAlign w:val="center"/>
          </w:tcPr>
          <w:p w14:paraId="05869B05" w14:textId="77777777" w:rsidR="00826579" w:rsidRPr="00E80F49" w:rsidRDefault="00826579" w:rsidP="00773828">
            <w:pPr>
              <w:pStyle w:val="TAC"/>
            </w:pPr>
            <w:r>
              <w:rPr>
                <w:rFonts w:hint="eastAsia"/>
                <w:lang w:eastAsia="ja-JP"/>
              </w:rPr>
              <w:t>R</w:t>
            </w:r>
            <w:r>
              <w:rPr>
                <w:lang w:eastAsia="ja-JP"/>
              </w:rPr>
              <w:t>AN5#98</w:t>
            </w:r>
          </w:p>
        </w:tc>
      </w:tr>
      <w:tr w:rsidR="00826579" w:rsidRPr="00E80F49" w14:paraId="0C75C9F1" w14:textId="77777777" w:rsidTr="00D44BD4">
        <w:tc>
          <w:tcPr>
            <w:tcW w:w="1781" w:type="dxa"/>
            <w:tcBorders>
              <w:top w:val="nil"/>
            </w:tcBorders>
            <w:vAlign w:val="center"/>
          </w:tcPr>
          <w:p w14:paraId="483A3F4B" w14:textId="77777777" w:rsidR="00826579" w:rsidRPr="00E80F49" w:rsidRDefault="00826579" w:rsidP="00773828">
            <w:pPr>
              <w:pStyle w:val="TAC"/>
            </w:pPr>
          </w:p>
        </w:tc>
        <w:tc>
          <w:tcPr>
            <w:tcW w:w="1804" w:type="dxa"/>
            <w:shd w:val="clear" w:color="auto" w:fill="auto"/>
          </w:tcPr>
          <w:p w14:paraId="7D9AE9AC" w14:textId="77777777" w:rsidR="00826579" w:rsidRPr="00E80F49" w:rsidRDefault="00826579" w:rsidP="00773828">
            <w:pPr>
              <w:pStyle w:val="TAC"/>
            </w:pPr>
            <w:r>
              <w:rPr>
                <w:rFonts w:hint="eastAsia"/>
                <w:lang w:eastAsia="ja-JP"/>
              </w:rPr>
              <w:t>N</w:t>
            </w:r>
            <w:r>
              <w:rPr>
                <w:lang w:eastAsia="ja-JP"/>
              </w:rPr>
              <w:t>o</w:t>
            </w:r>
          </w:p>
        </w:tc>
        <w:tc>
          <w:tcPr>
            <w:tcW w:w="1486" w:type="dxa"/>
          </w:tcPr>
          <w:p w14:paraId="3B036BFD" w14:textId="77777777" w:rsidR="00826579" w:rsidRPr="00E80F49" w:rsidRDefault="00826579" w:rsidP="00773828">
            <w:pPr>
              <w:pStyle w:val="TAC"/>
            </w:pPr>
            <w:r>
              <w:rPr>
                <w:rFonts w:hint="eastAsia"/>
                <w:lang w:eastAsia="ja-JP"/>
              </w:rPr>
              <w:t>D</w:t>
            </w:r>
            <w:r>
              <w:rPr>
                <w:lang w:eastAsia="ja-JP"/>
              </w:rPr>
              <w:t>C_41A_n77A</w:t>
            </w:r>
          </w:p>
        </w:tc>
        <w:tc>
          <w:tcPr>
            <w:tcW w:w="1547" w:type="dxa"/>
            <w:shd w:val="clear" w:color="auto" w:fill="auto"/>
            <w:vAlign w:val="center"/>
          </w:tcPr>
          <w:p w14:paraId="0D52902C" w14:textId="77777777" w:rsidR="00826579" w:rsidRPr="00E80F49" w:rsidRDefault="00826579" w:rsidP="00773828">
            <w:pPr>
              <w:pStyle w:val="TAC"/>
            </w:pPr>
            <w:r w:rsidRPr="00E80F49">
              <w:t>No 3CC exception</w:t>
            </w:r>
          </w:p>
        </w:tc>
        <w:tc>
          <w:tcPr>
            <w:tcW w:w="1495" w:type="dxa"/>
            <w:shd w:val="clear" w:color="auto" w:fill="auto"/>
            <w:vAlign w:val="bottom"/>
          </w:tcPr>
          <w:p w14:paraId="3371917F" w14:textId="77777777" w:rsidR="00826579" w:rsidRPr="00E80F49" w:rsidRDefault="00826579" w:rsidP="00773828">
            <w:pPr>
              <w:pStyle w:val="TAC"/>
            </w:pPr>
            <w:r w:rsidRPr="00E80F49">
              <w:t>No test required</w:t>
            </w:r>
          </w:p>
        </w:tc>
        <w:tc>
          <w:tcPr>
            <w:tcW w:w="1466" w:type="dxa"/>
          </w:tcPr>
          <w:p w14:paraId="26E780BE" w14:textId="77777777" w:rsidR="00826579" w:rsidRPr="00E80F49" w:rsidRDefault="00826579" w:rsidP="00773828">
            <w:pPr>
              <w:pStyle w:val="TAC"/>
              <w:rPr>
                <w:lang w:eastAsia="zh-CN"/>
              </w:rPr>
            </w:pPr>
          </w:p>
        </w:tc>
        <w:tc>
          <w:tcPr>
            <w:tcW w:w="1147" w:type="dxa"/>
            <w:shd w:val="clear" w:color="auto" w:fill="auto"/>
            <w:vAlign w:val="center"/>
          </w:tcPr>
          <w:p w14:paraId="1A42B711" w14:textId="77777777" w:rsidR="00826579" w:rsidRPr="00E80F49" w:rsidRDefault="00826579" w:rsidP="00773828">
            <w:pPr>
              <w:pStyle w:val="TAC"/>
            </w:pPr>
            <w:r>
              <w:rPr>
                <w:rFonts w:hint="eastAsia"/>
                <w:lang w:eastAsia="ja-JP"/>
              </w:rPr>
              <w:t>R</w:t>
            </w:r>
            <w:r>
              <w:rPr>
                <w:lang w:eastAsia="ja-JP"/>
              </w:rPr>
              <w:t>AN5#98</w:t>
            </w:r>
          </w:p>
        </w:tc>
      </w:tr>
      <w:tr w:rsidR="00EF0A8F" w:rsidRPr="00E80F49" w14:paraId="1E403395" w14:textId="77777777" w:rsidTr="00D44BD4">
        <w:tc>
          <w:tcPr>
            <w:tcW w:w="1781" w:type="dxa"/>
            <w:tcBorders>
              <w:bottom w:val="nil"/>
            </w:tcBorders>
            <w:vAlign w:val="center"/>
          </w:tcPr>
          <w:p w14:paraId="6F1C3922" w14:textId="0967891C" w:rsidR="00EF0A8F" w:rsidRPr="003E3FDC" w:rsidRDefault="00EF0A8F" w:rsidP="00EF0A8F">
            <w:pPr>
              <w:pStyle w:val="TAC"/>
            </w:pPr>
            <w:r>
              <w:rPr>
                <w:rFonts w:hint="eastAsia"/>
                <w:lang w:eastAsia="zh-CN"/>
              </w:rPr>
              <w:t>D</w:t>
            </w:r>
            <w:r>
              <w:rPr>
                <w:lang w:eastAsia="zh-CN"/>
              </w:rPr>
              <w:t>C_2A-66A_n5A</w:t>
            </w:r>
          </w:p>
        </w:tc>
        <w:tc>
          <w:tcPr>
            <w:tcW w:w="1804" w:type="dxa"/>
            <w:shd w:val="clear" w:color="auto" w:fill="auto"/>
            <w:vAlign w:val="center"/>
          </w:tcPr>
          <w:p w14:paraId="28C8C457" w14:textId="6403B596" w:rsidR="00EF0A8F" w:rsidRPr="003E3FDC" w:rsidRDefault="00EF0A8F" w:rsidP="00EF0A8F">
            <w:pPr>
              <w:pStyle w:val="TAC"/>
            </w:pPr>
            <w:r>
              <w:rPr>
                <w:rFonts w:hint="eastAsia"/>
                <w:lang w:eastAsia="zh-CN"/>
              </w:rPr>
              <w:t>N</w:t>
            </w:r>
            <w:r>
              <w:rPr>
                <w:lang w:eastAsia="zh-CN"/>
              </w:rPr>
              <w:t>o</w:t>
            </w:r>
          </w:p>
        </w:tc>
        <w:tc>
          <w:tcPr>
            <w:tcW w:w="1486" w:type="dxa"/>
            <w:vAlign w:val="center"/>
          </w:tcPr>
          <w:p w14:paraId="3921022A" w14:textId="7D5A2117" w:rsidR="00EF0A8F" w:rsidRPr="003E3FDC" w:rsidRDefault="00EF0A8F" w:rsidP="00EF0A8F">
            <w:pPr>
              <w:pStyle w:val="TAC"/>
            </w:pPr>
            <w:r>
              <w:rPr>
                <w:rFonts w:hint="eastAsia"/>
                <w:lang w:eastAsia="zh-CN"/>
              </w:rPr>
              <w:t>D</w:t>
            </w:r>
            <w:r>
              <w:rPr>
                <w:lang w:eastAsia="zh-CN"/>
              </w:rPr>
              <w:t>C_2A_n5A</w:t>
            </w:r>
          </w:p>
        </w:tc>
        <w:tc>
          <w:tcPr>
            <w:tcW w:w="1547" w:type="dxa"/>
            <w:shd w:val="clear" w:color="auto" w:fill="auto"/>
            <w:vAlign w:val="center"/>
          </w:tcPr>
          <w:p w14:paraId="425CE6D1" w14:textId="05B47B40" w:rsidR="00EF0A8F" w:rsidRPr="003E3FDC" w:rsidRDefault="00EF0A8F" w:rsidP="00EF0A8F">
            <w:pPr>
              <w:pStyle w:val="TAC"/>
            </w:pPr>
            <w:r>
              <w:t xml:space="preserve">66 </w:t>
            </w:r>
            <w:r w:rsidRPr="00E80F49">
              <w:t>(3 band IMD</w:t>
            </w:r>
            <w:r>
              <w:t>4</w:t>
            </w:r>
            <w:r w:rsidRPr="00E80F49">
              <w:t>)</w:t>
            </w:r>
          </w:p>
        </w:tc>
        <w:tc>
          <w:tcPr>
            <w:tcW w:w="1495" w:type="dxa"/>
            <w:shd w:val="clear" w:color="auto" w:fill="auto"/>
            <w:vAlign w:val="center"/>
          </w:tcPr>
          <w:p w14:paraId="010FA670" w14:textId="77E8FE85" w:rsidR="00EF0A8F" w:rsidRPr="003E3FDC" w:rsidRDefault="00EF0A8F" w:rsidP="00EF0A8F">
            <w:pPr>
              <w:pStyle w:val="TAC"/>
            </w:pPr>
            <w:r w:rsidRPr="00E80F49">
              <w:t>IMD</w:t>
            </w:r>
            <w:r>
              <w:t>4</w:t>
            </w:r>
          </w:p>
        </w:tc>
        <w:tc>
          <w:tcPr>
            <w:tcW w:w="1466" w:type="dxa"/>
            <w:vAlign w:val="center"/>
          </w:tcPr>
          <w:p w14:paraId="5070C73E" w14:textId="77777777" w:rsidR="00EF0A8F" w:rsidRPr="00E80F49" w:rsidRDefault="00EF0A8F" w:rsidP="00EF0A8F">
            <w:pPr>
              <w:pStyle w:val="TAC"/>
              <w:rPr>
                <w:lang w:eastAsia="zh-CN"/>
              </w:rPr>
            </w:pPr>
          </w:p>
        </w:tc>
        <w:tc>
          <w:tcPr>
            <w:tcW w:w="1147" w:type="dxa"/>
            <w:tcBorders>
              <w:bottom w:val="nil"/>
            </w:tcBorders>
            <w:shd w:val="clear" w:color="auto" w:fill="auto"/>
            <w:vAlign w:val="center"/>
          </w:tcPr>
          <w:p w14:paraId="119863FA" w14:textId="40791DF7" w:rsidR="00EF0A8F" w:rsidRPr="003E3FDC" w:rsidRDefault="00EF0A8F" w:rsidP="00EF0A8F">
            <w:pPr>
              <w:pStyle w:val="TAC"/>
            </w:pPr>
            <w:r>
              <w:rPr>
                <w:rFonts w:hint="eastAsia"/>
                <w:lang w:eastAsia="zh-CN"/>
              </w:rPr>
              <w:t>R</w:t>
            </w:r>
            <w:r>
              <w:rPr>
                <w:lang w:eastAsia="zh-CN"/>
              </w:rPr>
              <w:t>AN5#98</w:t>
            </w:r>
          </w:p>
        </w:tc>
      </w:tr>
      <w:tr w:rsidR="00EF0A8F" w:rsidRPr="00E80F49" w14:paraId="73BBC698" w14:textId="77777777" w:rsidTr="00D44BD4">
        <w:tc>
          <w:tcPr>
            <w:tcW w:w="1781" w:type="dxa"/>
            <w:tcBorders>
              <w:top w:val="nil"/>
            </w:tcBorders>
            <w:vAlign w:val="center"/>
          </w:tcPr>
          <w:p w14:paraId="46387FD4" w14:textId="77777777" w:rsidR="00EF0A8F" w:rsidRPr="003E3FDC" w:rsidRDefault="00EF0A8F" w:rsidP="00EF0A8F">
            <w:pPr>
              <w:pStyle w:val="TAC"/>
            </w:pPr>
          </w:p>
        </w:tc>
        <w:tc>
          <w:tcPr>
            <w:tcW w:w="1804" w:type="dxa"/>
            <w:shd w:val="clear" w:color="auto" w:fill="auto"/>
            <w:vAlign w:val="center"/>
          </w:tcPr>
          <w:p w14:paraId="008CC621" w14:textId="017F6B12" w:rsidR="00EF0A8F" w:rsidRPr="003E3FDC" w:rsidRDefault="00EF0A8F" w:rsidP="00EF0A8F">
            <w:pPr>
              <w:pStyle w:val="TAC"/>
            </w:pPr>
            <w:r w:rsidRPr="003726A6">
              <w:t>Yes (</w:t>
            </w:r>
            <w:r>
              <w:rPr>
                <w:lang w:eastAsia="ja-JP"/>
              </w:rPr>
              <w:t>DC_66</w:t>
            </w:r>
            <w:r w:rsidRPr="003726A6">
              <w:rPr>
                <w:lang w:eastAsia="ja-JP"/>
              </w:rPr>
              <w:t>_n</w:t>
            </w:r>
            <w:r>
              <w:rPr>
                <w:lang w:eastAsia="ja-JP"/>
              </w:rPr>
              <w:t>5</w:t>
            </w:r>
            <w:r w:rsidRPr="003726A6">
              <w:rPr>
                <w:lang w:eastAsia="ja-JP"/>
              </w:rPr>
              <w:t>)</w:t>
            </w:r>
          </w:p>
        </w:tc>
        <w:tc>
          <w:tcPr>
            <w:tcW w:w="1486" w:type="dxa"/>
            <w:vAlign w:val="center"/>
          </w:tcPr>
          <w:p w14:paraId="339998DC" w14:textId="103B38F4" w:rsidR="00EF0A8F" w:rsidRPr="003E3FDC" w:rsidRDefault="00EF0A8F" w:rsidP="00EF0A8F">
            <w:pPr>
              <w:pStyle w:val="TAC"/>
            </w:pPr>
            <w:r>
              <w:rPr>
                <w:rFonts w:hint="eastAsia"/>
                <w:lang w:eastAsia="zh-CN"/>
              </w:rPr>
              <w:t>D</w:t>
            </w:r>
            <w:r>
              <w:rPr>
                <w:lang w:eastAsia="zh-CN"/>
              </w:rPr>
              <w:t>C_66A_n5A</w:t>
            </w:r>
          </w:p>
        </w:tc>
        <w:tc>
          <w:tcPr>
            <w:tcW w:w="1547" w:type="dxa"/>
            <w:shd w:val="clear" w:color="auto" w:fill="auto"/>
            <w:vAlign w:val="center"/>
          </w:tcPr>
          <w:p w14:paraId="268A0498" w14:textId="4B04B0F2" w:rsidR="00EF0A8F" w:rsidRPr="003E3FDC" w:rsidRDefault="00EF0A8F" w:rsidP="00EF0A8F">
            <w:pPr>
              <w:pStyle w:val="TAC"/>
            </w:pPr>
            <w:r w:rsidRPr="00E80F49">
              <w:t>No 3CC exception</w:t>
            </w:r>
          </w:p>
        </w:tc>
        <w:tc>
          <w:tcPr>
            <w:tcW w:w="1495" w:type="dxa"/>
            <w:shd w:val="clear" w:color="auto" w:fill="auto"/>
            <w:vAlign w:val="center"/>
          </w:tcPr>
          <w:p w14:paraId="17DF03F0" w14:textId="0E05241F" w:rsidR="00EF0A8F" w:rsidRPr="003E3FDC" w:rsidRDefault="00EF0A8F" w:rsidP="00EF0A8F">
            <w:pPr>
              <w:pStyle w:val="TAC"/>
            </w:pPr>
            <w:r w:rsidRPr="00E80F49">
              <w:rPr>
                <w:rFonts w:eastAsia="SimSun"/>
              </w:rPr>
              <w:t>No test required</w:t>
            </w:r>
          </w:p>
        </w:tc>
        <w:tc>
          <w:tcPr>
            <w:tcW w:w="1466" w:type="dxa"/>
            <w:vAlign w:val="center"/>
          </w:tcPr>
          <w:p w14:paraId="61A6DFAC" w14:textId="77777777" w:rsidR="00EF0A8F" w:rsidRPr="00E80F49" w:rsidRDefault="00EF0A8F" w:rsidP="00EF0A8F">
            <w:pPr>
              <w:pStyle w:val="TAC"/>
              <w:rPr>
                <w:lang w:eastAsia="zh-CN"/>
              </w:rPr>
            </w:pPr>
          </w:p>
        </w:tc>
        <w:tc>
          <w:tcPr>
            <w:tcW w:w="1147" w:type="dxa"/>
            <w:tcBorders>
              <w:top w:val="nil"/>
            </w:tcBorders>
            <w:shd w:val="clear" w:color="auto" w:fill="auto"/>
            <w:vAlign w:val="center"/>
          </w:tcPr>
          <w:p w14:paraId="59DFA4A2" w14:textId="77777777" w:rsidR="00EF0A8F" w:rsidRPr="003E3FDC" w:rsidRDefault="00EF0A8F" w:rsidP="00EF0A8F">
            <w:pPr>
              <w:pStyle w:val="TAC"/>
            </w:pPr>
          </w:p>
        </w:tc>
      </w:tr>
      <w:tr w:rsidR="003A273C" w:rsidRPr="00E80F49" w14:paraId="7D46D63A" w14:textId="77777777" w:rsidTr="0091784C">
        <w:tc>
          <w:tcPr>
            <w:tcW w:w="1781" w:type="dxa"/>
            <w:tcBorders>
              <w:bottom w:val="nil"/>
            </w:tcBorders>
            <w:vAlign w:val="center"/>
          </w:tcPr>
          <w:p w14:paraId="1DAEDC31" w14:textId="57EE4FEC" w:rsidR="003A273C" w:rsidRPr="00E80F49" w:rsidRDefault="003A273C" w:rsidP="003A273C">
            <w:pPr>
              <w:pStyle w:val="TAC"/>
            </w:pPr>
            <w:r>
              <w:rPr>
                <w:rFonts w:hint="eastAsia"/>
                <w:lang w:eastAsia="zh-CN"/>
              </w:rPr>
              <w:t>D</w:t>
            </w:r>
            <w:r>
              <w:rPr>
                <w:lang w:eastAsia="zh-CN"/>
              </w:rPr>
              <w:t>C_2A-66A_n41A</w:t>
            </w:r>
          </w:p>
        </w:tc>
        <w:tc>
          <w:tcPr>
            <w:tcW w:w="1804" w:type="dxa"/>
            <w:shd w:val="clear" w:color="auto" w:fill="auto"/>
            <w:vAlign w:val="center"/>
          </w:tcPr>
          <w:p w14:paraId="58420A9B" w14:textId="6C7CEFAB" w:rsidR="003A273C" w:rsidRPr="00E80F49" w:rsidRDefault="003A273C" w:rsidP="003A273C">
            <w:pPr>
              <w:pStyle w:val="TAC"/>
            </w:pPr>
            <w:r>
              <w:rPr>
                <w:rFonts w:hint="eastAsia"/>
                <w:lang w:eastAsia="zh-CN"/>
              </w:rPr>
              <w:t>N</w:t>
            </w:r>
            <w:r>
              <w:rPr>
                <w:lang w:eastAsia="zh-CN"/>
              </w:rPr>
              <w:t>o</w:t>
            </w:r>
          </w:p>
        </w:tc>
        <w:tc>
          <w:tcPr>
            <w:tcW w:w="1486" w:type="dxa"/>
            <w:vAlign w:val="center"/>
          </w:tcPr>
          <w:p w14:paraId="789DCF18" w14:textId="10035249" w:rsidR="003A273C" w:rsidRPr="00E80F49" w:rsidRDefault="003A273C" w:rsidP="003A273C">
            <w:pPr>
              <w:pStyle w:val="TAC"/>
            </w:pPr>
            <w:r>
              <w:rPr>
                <w:rFonts w:hint="eastAsia"/>
                <w:lang w:eastAsia="zh-CN"/>
              </w:rPr>
              <w:t>D</w:t>
            </w:r>
            <w:r>
              <w:rPr>
                <w:lang w:eastAsia="zh-CN"/>
              </w:rPr>
              <w:t>C_2A_n41A</w:t>
            </w:r>
          </w:p>
        </w:tc>
        <w:tc>
          <w:tcPr>
            <w:tcW w:w="1547" w:type="dxa"/>
            <w:shd w:val="clear" w:color="auto" w:fill="auto"/>
            <w:vAlign w:val="center"/>
          </w:tcPr>
          <w:p w14:paraId="591ED669" w14:textId="6A786201" w:rsidR="003A273C" w:rsidRPr="00E80F49" w:rsidRDefault="003A273C" w:rsidP="003A273C">
            <w:pPr>
              <w:pStyle w:val="TAC"/>
            </w:pPr>
            <w:r>
              <w:rPr>
                <w:rFonts w:hint="eastAsia"/>
                <w:lang w:eastAsia="zh-CN"/>
              </w:rPr>
              <w:t>2</w:t>
            </w:r>
            <w:r>
              <w:rPr>
                <w:lang w:eastAsia="zh-CN"/>
              </w:rPr>
              <w:t xml:space="preserve"> (3 band IMD4)</w:t>
            </w:r>
          </w:p>
        </w:tc>
        <w:tc>
          <w:tcPr>
            <w:tcW w:w="1495" w:type="dxa"/>
            <w:shd w:val="clear" w:color="auto" w:fill="auto"/>
            <w:vAlign w:val="center"/>
          </w:tcPr>
          <w:p w14:paraId="0F145C61" w14:textId="2754B601" w:rsidR="003A273C" w:rsidRPr="00E80F49" w:rsidRDefault="003A273C" w:rsidP="003A273C">
            <w:pPr>
              <w:pStyle w:val="TAC"/>
            </w:pPr>
            <w:r>
              <w:rPr>
                <w:rFonts w:hint="eastAsia"/>
                <w:lang w:eastAsia="zh-CN"/>
              </w:rPr>
              <w:t>I</w:t>
            </w:r>
            <w:r>
              <w:rPr>
                <w:lang w:eastAsia="zh-CN"/>
              </w:rPr>
              <w:t>MD4</w:t>
            </w:r>
          </w:p>
        </w:tc>
        <w:tc>
          <w:tcPr>
            <w:tcW w:w="1466" w:type="dxa"/>
            <w:vAlign w:val="center"/>
          </w:tcPr>
          <w:p w14:paraId="1B28ADBD" w14:textId="77777777" w:rsidR="003A273C" w:rsidRPr="00E80F49" w:rsidRDefault="003A273C" w:rsidP="003A273C">
            <w:pPr>
              <w:pStyle w:val="TAC"/>
              <w:rPr>
                <w:lang w:eastAsia="zh-CN"/>
              </w:rPr>
            </w:pPr>
          </w:p>
        </w:tc>
        <w:tc>
          <w:tcPr>
            <w:tcW w:w="1147" w:type="dxa"/>
            <w:tcBorders>
              <w:bottom w:val="nil"/>
            </w:tcBorders>
            <w:shd w:val="clear" w:color="auto" w:fill="auto"/>
            <w:vAlign w:val="center"/>
          </w:tcPr>
          <w:p w14:paraId="029DDD7E" w14:textId="4BFA1E71" w:rsidR="003A273C" w:rsidRPr="00E80F49" w:rsidRDefault="003A273C" w:rsidP="003A273C">
            <w:pPr>
              <w:pStyle w:val="TAC"/>
            </w:pPr>
            <w:r>
              <w:rPr>
                <w:rFonts w:hint="eastAsia"/>
                <w:lang w:eastAsia="zh-CN"/>
              </w:rPr>
              <w:t>R</w:t>
            </w:r>
            <w:r>
              <w:rPr>
                <w:lang w:eastAsia="zh-CN"/>
              </w:rPr>
              <w:t>AN5#96-e</w:t>
            </w:r>
          </w:p>
        </w:tc>
      </w:tr>
      <w:tr w:rsidR="003A273C" w:rsidRPr="00E80F49" w14:paraId="068A4975" w14:textId="77777777" w:rsidTr="0091784C">
        <w:tc>
          <w:tcPr>
            <w:tcW w:w="1781" w:type="dxa"/>
            <w:tcBorders>
              <w:top w:val="nil"/>
            </w:tcBorders>
            <w:vAlign w:val="center"/>
          </w:tcPr>
          <w:p w14:paraId="332494B8" w14:textId="77777777" w:rsidR="003A273C" w:rsidRPr="00E80F49" w:rsidRDefault="003A273C" w:rsidP="003A273C">
            <w:pPr>
              <w:pStyle w:val="TAC"/>
            </w:pPr>
          </w:p>
        </w:tc>
        <w:tc>
          <w:tcPr>
            <w:tcW w:w="1804" w:type="dxa"/>
            <w:shd w:val="clear" w:color="auto" w:fill="auto"/>
            <w:vAlign w:val="center"/>
          </w:tcPr>
          <w:p w14:paraId="1D6A1975" w14:textId="77D6FE94" w:rsidR="003A273C" w:rsidRPr="00E80F49" w:rsidRDefault="003A273C" w:rsidP="003A273C">
            <w:pPr>
              <w:pStyle w:val="TAC"/>
            </w:pPr>
            <w:r>
              <w:rPr>
                <w:rFonts w:hint="eastAsia"/>
                <w:lang w:eastAsia="zh-CN"/>
              </w:rPr>
              <w:t>N</w:t>
            </w:r>
            <w:r>
              <w:rPr>
                <w:lang w:eastAsia="zh-CN"/>
              </w:rPr>
              <w:t>o</w:t>
            </w:r>
          </w:p>
        </w:tc>
        <w:tc>
          <w:tcPr>
            <w:tcW w:w="1486" w:type="dxa"/>
            <w:vAlign w:val="center"/>
          </w:tcPr>
          <w:p w14:paraId="0A5F6357" w14:textId="0DF17924" w:rsidR="003A273C" w:rsidRPr="00E80F49" w:rsidRDefault="003A273C" w:rsidP="003A273C">
            <w:pPr>
              <w:pStyle w:val="TAC"/>
            </w:pPr>
            <w:r>
              <w:rPr>
                <w:rFonts w:hint="eastAsia"/>
                <w:lang w:eastAsia="zh-CN"/>
              </w:rPr>
              <w:t>D</w:t>
            </w:r>
            <w:r>
              <w:rPr>
                <w:lang w:eastAsia="zh-CN"/>
              </w:rPr>
              <w:t>C_66A_n41A</w:t>
            </w:r>
          </w:p>
        </w:tc>
        <w:tc>
          <w:tcPr>
            <w:tcW w:w="1547" w:type="dxa"/>
            <w:shd w:val="clear" w:color="auto" w:fill="auto"/>
            <w:vAlign w:val="center"/>
          </w:tcPr>
          <w:p w14:paraId="0872BF2D" w14:textId="03C119D9" w:rsidR="003A273C" w:rsidRPr="00E80F49" w:rsidRDefault="003A273C" w:rsidP="003A273C">
            <w:pPr>
              <w:pStyle w:val="TAC"/>
            </w:pPr>
            <w:r w:rsidRPr="00E80F49">
              <w:t>No 3CC exception</w:t>
            </w:r>
          </w:p>
        </w:tc>
        <w:tc>
          <w:tcPr>
            <w:tcW w:w="1495" w:type="dxa"/>
            <w:shd w:val="clear" w:color="auto" w:fill="auto"/>
            <w:vAlign w:val="center"/>
          </w:tcPr>
          <w:p w14:paraId="351CC829" w14:textId="77777777" w:rsidR="003A273C" w:rsidRPr="00E80F49" w:rsidRDefault="003A273C" w:rsidP="003A273C">
            <w:pPr>
              <w:pStyle w:val="TAC"/>
            </w:pPr>
          </w:p>
        </w:tc>
        <w:tc>
          <w:tcPr>
            <w:tcW w:w="1466" w:type="dxa"/>
            <w:vAlign w:val="center"/>
          </w:tcPr>
          <w:p w14:paraId="2C37AA2F" w14:textId="77777777" w:rsidR="003A273C" w:rsidRPr="00E80F49" w:rsidRDefault="003A273C" w:rsidP="003A273C">
            <w:pPr>
              <w:pStyle w:val="TAC"/>
              <w:rPr>
                <w:lang w:eastAsia="zh-CN"/>
              </w:rPr>
            </w:pPr>
          </w:p>
        </w:tc>
        <w:tc>
          <w:tcPr>
            <w:tcW w:w="1147" w:type="dxa"/>
            <w:tcBorders>
              <w:top w:val="nil"/>
            </w:tcBorders>
            <w:shd w:val="clear" w:color="auto" w:fill="auto"/>
            <w:vAlign w:val="center"/>
          </w:tcPr>
          <w:p w14:paraId="6E888604" w14:textId="77777777" w:rsidR="003A273C" w:rsidRPr="00E80F49" w:rsidRDefault="003A273C" w:rsidP="003A273C">
            <w:pPr>
              <w:pStyle w:val="TAC"/>
            </w:pPr>
          </w:p>
        </w:tc>
      </w:tr>
      <w:tr w:rsidR="003A273C" w:rsidRPr="00E80F49" w14:paraId="1E525885" w14:textId="77777777" w:rsidTr="0091784C">
        <w:tc>
          <w:tcPr>
            <w:tcW w:w="1781" w:type="dxa"/>
            <w:vMerge w:val="restart"/>
            <w:vAlign w:val="center"/>
          </w:tcPr>
          <w:p w14:paraId="11447B45" w14:textId="5E3BB8EE" w:rsidR="003A273C" w:rsidRPr="00E80F49" w:rsidRDefault="003A273C" w:rsidP="003A273C">
            <w:pPr>
              <w:pStyle w:val="TAC"/>
            </w:pPr>
            <w:r w:rsidRPr="00E80F49">
              <w:rPr>
                <w:lang w:eastAsia="en-US"/>
              </w:rPr>
              <w:t>DC_3A-7A_n1A</w:t>
            </w:r>
          </w:p>
        </w:tc>
        <w:tc>
          <w:tcPr>
            <w:tcW w:w="1804" w:type="dxa"/>
            <w:shd w:val="clear" w:color="auto" w:fill="auto"/>
            <w:vAlign w:val="center"/>
          </w:tcPr>
          <w:p w14:paraId="0B39BA5F" w14:textId="34327BEC" w:rsidR="003A273C" w:rsidRPr="00E80F49" w:rsidRDefault="003A273C" w:rsidP="003A273C">
            <w:pPr>
              <w:pStyle w:val="TAC"/>
              <w:rPr>
                <w:lang w:eastAsia="ja-JP"/>
              </w:rPr>
            </w:pPr>
            <w:r w:rsidRPr="00E80F49">
              <w:rPr>
                <w:lang w:eastAsia="en-US"/>
              </w:rPr>
              <w:t>Yes</w:t>
            </w:r>
          </w:p>
        </w:tc>
        <w:tc>
          <w:tcPr>
            <w:tcW w:w="1486" w:type="dxa"/>
            <w:vAlign w:val="center"/>
          </w:tcPr>
          <w:p w14:paraId="40AF79BF" w14:textId="0FC8D112" w:rsidR="003A273C" w:rsidRPr="00E80F49" w:rsidRDefault="003A273C" w:rsidP="003A273C">
            <w:pPr>
              <w:pStyle w:val="TAC"/>
            </w:pPr>
            <w:r w:rsidRPr="00E80F49">
              <w:rPr>
                <w:lang w:eastAsia="en-US"/>
              </w:rPr>
              <w:t>DC_3A_n1A</w:t>
            </w:r>
          </w:p>
        </w:tc>
        <w:tc>
          <w:tcPr>
            <w:tcW w:w="1547" w:type="dxa"/>
            <w:shd w:val="clear" w:color="auto" w:fill="auto"/>
            <w:vAlign w:val="center"/>
          </w:tcPr>
          <w:p w14:paraId="26DE66CF" w14:textId="26096C31"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3D1AE58C" w14:textId="66183960" w:rsidR="003A273C" w:rsidRPr="00E80F49" w:rsidRDefault="003A273C" w:rsidP="003A273C">
            <w:pPr>
              <w:pStyle w:val="TAC"/>
              <w:rPr>
                <w:lang w:eastAsia="ja-JP"/>
              </w:rPr>
            </w:pPr>
            <w:r w:rsidRPr="00E80F49">
              <w:rPr>
                <w:lang w:eastAsia="en-US"/>
              </w:rPr>
              <w:t>No test required</w:t>
            </w:r>
          </w:p>
        </w:tc>
        <w:tc>
          <w:tcPr>
            <w:tcW w:w="1466" w:type="dxa"/>
            <w:vAlign w:val="center"/>
          </w:tcPr>
          <w:p w14:paraId="4BE4F73D" w14:textId="27E9DF5D" w:rsidR="003A273C" w:rsidRPr="00E80F49" w:rsidRDefault="003A273C" w:rsidP="003A273C">
            <w:pPr>
              <w:pStyle w:val="TAC"/>
            </w:pPr>
          </w:p>
        </w:tc>
        <w:tc>
          <w:tcPr>
            <w:tcW w:w="1147" w:type="dxa"/>
            <w:shd w:val="clear" w:color="auto" w:fill="auto"/>
            <w:vAlign w:val="center"/>
          </w:tcPr>
          <w:p w14:paraId="29EDAEA9" w14:textId="48170762" w:rsidR="003A273C" w:rsidRPr="00E80F49" w:rsidRDefault="003A273C" w:rsidP="003A273C">
            <w:pPr>
              <w:pStyle w:val="TAC"/>
            </w:pPr>
            <w:r w:rsidRPr="00E80F49">
              <w:rPr>
                <w:lang w:eastAsia="en-US"/>
              </w:rPr>
              <w:t>RAN5#90-e</w:t>
            </w:r>
          </w:p>
        </w:tc>
      </w:tr>
      <w:tr w:rsidR="003A273C" w:rsidRPr="00E80F49" w14:paraId="19D3D9F6" w14:textId="77777777" w:rsidTr="0091784C">
        <w:tc>
          <w:tcPr>
            <w:tcW w:w="1781" w:type="dxa"/>
            <w:vMerge/>
            <w:vAlign w:val="center"/>
          </w:tcPr>
          <w:p w14:paraId="581AB8F6" w14:textId="77777777" w:rsidR="003A273C" w:rsidRPr="00E80F49" w:rsidRDefault="003A273C" w:rsidP="003A273C">
            <w:pPr>
              <w:pStyle w:val="TAC"/>
            </w:pPr>
          </w:p>
        </w:tc>
        <w:tc>
          <w:tcPr>
            <w:tcW w:w="1804" w:type="dxa"/>
            <w:shd w:val="clear" w:color="auto" w:fill="auto"/>
            <w:vAlign w:val="center"/>
          </w:tcPr>
          <w:p w14:paraId="14369C9F" w14:textId="528866AC" w:rsidR="003A273C" w:rsidRPr="00E80F49" w:rsidRDefault="003A273C" w:rsidP="003A273C">
            <w:pPr>
              <w:pStyle w:val="TAC"/>
              <w:rPr>
                <w:lang w:eastAsia="ja-JP"/>
              </w:rPr>
            </w:pPr>
            <w:r w:rsidRPr="00E80F49">
              <w:rPr>
                <w:lang w:eastAsia="en-US"/>
              </w:rPr>
              <w:t>No</w:t>
            </w:r>
          </w:p>
        </w:tc>
        <w:tc>
          <w:tcPr>
            <w:tcW w:w="1486" w:type="dxa"/>
            <w:vAlign w:val="center"/>
          </w:tcPr>
          <w:p w14:paraId="0E233EC8" w14:textId="55D7AA47" w:rsidR="003A273C" w:rsidRPr="00E80F49" w:rsidRDefault="003A273C" w:rsidP="003A273C">
            <w:pPr>
              <w:pStyle w:val="TAC"/>
            </w:pPr>
            <w:r w:rsidRPr="00E80F49">
              <w:rPr>
                <w:lang w:eastAsia="en-US"/>
              </w:rPr>
              <w:t>DC_7A_n1A</w:t>
            </w:r>
          </w:p>
        </w:tc>
        <w:tc>
          <w:tcPr>
            <w:tcW w:w="1547" w:type="dxa"/>
            <w:shd w:val="clear" w:color="auto" w:fill="auto"/>
            <w:vAlign w:val="center"/>
          </w:tcPr>
          <w:p w14:paraId="792C28EA" w14:textId="4DAC3ECF"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2E2A83EF" w14:textId="4552DAC4" w:rsidR="003A273C" w:rsidRPr="00E80F49" w:rsidRDefault="003A273C" w:rsidP="003A273C">
            <w:pPr>
              <w:pStyle w:val="TAC"/>
              <w:rPr>
                <w:lang w:eastAsia="ja-JP"/>
              </w:rPr>
            </w:pPr>
          </w:p>
        </w:tc>
        <w:tc>
          <w:tcPr>
            <w:tcW w:w="1466" w:type="dxa"/>
            <w:vAlign w:val="center"/>
          </w:tcPr>
          <w:p w14:paraId="30142318" w14:textId="4BD1A925" w:rsidR="003A273C" w:rsidRPr="00E80F49" w:rsidRDefault="003A273C" w:rsidP="003A273C">
            <w:pPr>
              <w:pStyle w:val="TAC"/>
            </w:pPr>
          </w:p>
        </w:tc>
        <w:tc>
          <w:tcPr>
            <w:tcW w:w="1147" w:type="dxa"/>
            <w:shd w:val="clear" w:color="auto" w:fill="auto"/>
            <w:vAlign w:val="center"/>
          </w:tcPr>
          <w:p w14:paraId="0F931D33" w14:textId="77777777" w:rsidR="003A273C" w:rsidRPr="00E80F49" w:rsidRDefault="003A273C" w:rsidP="003A273C">
            <w:pPr>
              <w:pStyle w:val="TAC"/>
            </w:pPr>
          </w:p>
        </w:tc>
      </w:tr>
      <w:tr w:rsidR="003A273C" w:rsidRPr="00E80F49" w14:paraId="2762BCAC" w14:textId="77777777" w:rsidTr="0091784C">
        <w:tc>
          <w:tcPr>
            <w:tcW w:w="1781" w:type="dxa"/>
            <w:tcBorders>
              <w:bottom w:val="nil"/>
            </w:tcBorders>
            <w:vAlign w:val="center"/>
          </w:tcPr>
          <w:p w14:paraId="73253481" w14:textId="5DB269E6" w:rsidR="003A273C" w:rsidRPr="00E80F49" w:rsidRDefault="003A273C" w:rsidP="003A273C">
            <w:pPr>
              <w:pStyle w:val="TAC"/>
            </w:pPr>
            <w:r w:rsidRPr="00E80F49">
              <w:t>DC_3A-7A_n5A</w:t>
            </w:r>
          </w:p>
        </w:tc>
        <w:tc>
          <w:tcPr>
            <w:tcW w:w="1804" w:type="dxa"/>
            <w:shd w:val="clear" w:color="auto" w:fill="auto"/>
            <w:vAlign w:val="center"/>
          </w:tcPr>
          <w:p w14:paraId="755C2D13" w14:textId="20959172" w:rsidR="003A273C" w:rsidRPr="00E80F49" w:rsidRDefault="003A273C" w:rsidP="003A273C">
            <w:pPr>
              <w:pStyle w:val="TAC"/>
              <w:rPr>
                <w:lang w:eastAsia="en-US"/>
              </w:rPr>
            </w:pPr>
            <w:r w:rsidRPr="00E80F49">
              <w:t>Yes</w:t>
            </w:r>
          </w:p>
        </w:tc>
        <w:tc>
          <w:tcPr>
            <w:tcW w:w="1486" w:type="dxa"/>
            <w:vAlign w:val="center"/>
          </w:tcPr>
          <w:p w14:paraId="6C3A279D" w14:textId="24F983AE" w:rsidR="003A273C" w:rsidRPr="00E80F49" w:rsidRDefault="003A273C" w:rsidP="003A273C">
            <w:pPr>
              <w:pStyle w:val="TAC"/>
              <w:rPr>
                <w:lang w:eastAsia="en-US"/>
              </w:rPr>
            </w:pPr>
            <w:r w:rsidRPr="00E80F49">
              <w:t>DC_3A_n5A</w:t>
            </w:r>
          </w:p>
        </w:tc>
        <w:tc>
          <w:tcPr>
            <w:tcW w:w="1547" w:type="dxa"/>
            <w:shd w:val="clear" w:color="auto" w:fill="auto"/>
            <w:vAlign w:val="center"/>
          </w:tcPr>
          <w:p w14:paraId="0E0E99AA" w14:textId="133D65B5" w:rsidR="003A273C" w:rsidRPr="00E80F49" w:rsidRDefault="003A273C" w:rsidP="003A273C">
            <w:pPr>
              <w:pStyle w:val="TAC"/>
              <w:rPr>
                <w:lang w:eastAsia="en-US"/>
              </w:rPr>
            </w:pPr>
            <w:r w:rsidRPr="00E80F49">
              <w:t>7 (3 band IMD2)</w:t>
            </w:r>
          </w:p>
        </w:tc>
        <w:tc>
          <w:tcPr>
            <w:tcW w:w="1495" w:type="dxa"/>
            <w:shd w:val="clear" w:color="auto" w:fill="auto"/>
            <w:vAlign w:val="center"/>
          </w:tcPr>
          <w:p w14:paraId="6129CA53" w14:textId="35738CC6" w:rsidR="003A273C" w:rsidRPr="00E80F49" w:rsidRDefault="003A273C" w:rsidP="003A273C">
            <w:pPr>
              <w:pStyle w:val="TAC"/>
              <w:rPr>
                <w:lang w:eastAsia="ja-JP"/>
              </w:rPr>
            </w:pPr>
            <w:r w:rsidRPr="00E80F49">
              <w:t>IMD2</w:t>
            </w:r>
          </w:p>
        </w:tc>
        <w:tc>
          <w:tcPr>
            <w:tcW w:w="1466" w:type="dxa"/>
            <w:vAlign w:val="center"/>
          </w:tcPr>
          <w:p w14:paraId="1B43BB81" w14:textId="77777777" w:rsidR="003A273C" w:rsidRPr="00E80F49" w:rsidRDefault="003A273C" w:rsidP="003A273C">
            <w:pPr>
              <w:pStyle w:val="TAC"/>
            </w:pPr>
          </w:p>
        </w:tc>
        <w:tc>
          <w:tcPr>
            <w:tcW w:w="1147" w:type="dxa"/>
            <w:shd w:val="clear" w:color="auto" w:fill="auto"/>
            <w:vAlign w:val="center"/>
          </w:tcPr>
          <w:p w14:paraId="107D062E" w14:textId="36832274" w:rsidR="003A273C" w:rsidRPr="00E80F49" w:rsidRDefault="003A273C" w:rsidP="003A273C">
            <w:pPr>
              <w:pStyle w:val="TAC"/>
            </w:pPr>
            <w:r w:rsidRPr="00E80F49">
              <w:rPr>
                <w:rFonts w:eastAsia="SimSun"/>
              </w:rPr>
              <w:t>RAN5#95-e</w:t>
            </w:r>
          </w:p>
        </w:tc>
      </w:tr>
      <w:tr w:rsidR="003A273C" w:rsidRPr="00E80F49" w14:paraId="51C06B17" w14:textId="77777777" w:rsidTr="0091784C">
        <w:tc>
          <w:tcPr>
            <w:tcW w:w="1781" w:type="dxa"/>
            <w:tcBorders>
              <w:top w:val="nil"/>
            </w:tcBorders>
            <w:vAlign w:val="center"/>
          </w:tcPr>
          <w:p w14:paraId="1D8EC060" w14:textId="77777777" w:rsidR="003A273C" w:rsidRPr="00E80F49" w:rsidRDefault="003A273C" w:rsidP="003A273C">
            <w:pPr>
              <w:pStyle w:val="TAC"/>
            </w:pPr>
          </w:p>
        </w:tc>
        <w:tc>
          <w:tcPr>
            <w:tcW w:w="1804" w:type="dxa"/>
            <w:shd w:val="clear" w:color="auto" w:fill="auto"/>
            <w:vAlign w:val="center"/>
          </w:tcPr>
          <w:p w14:paraId="0876EACF" w14:textId="008715BD" w:rsidR="003A273C" w:rsidRPr="00E80F49" w:rsidRDefault="003A273C" w:rsidP="003A273C">
            <w:pPr>
              <w:pStyle w:val="TAC"/>
              <w:rPr>
                <w:lang w:eastAsia="en-US"/>
              </w:rPr>
            </w:pPr>
            <w:r w:rsidRPr="00E80F49">
              <w:t>Yes</w:t>
            </w:r>
          </w:p>
        </w:tc>
        <w:tc>
          <w:tcPr>
            <w:tcW w:w="1486" w:type="dxa"/>
            <w:vAlign w:val="center"/>
          </w:tcPr>
          <w:p w14:paraId="551AC90F" w14:textId="59599FDE" w:rsidR="003A273C" w:rsidRPr="00E80F49" w:rsidRDefault="003A273C" w:rsidP="003A273C">
            <w:pPr>
              <w:pStyle w:val="TAC"/>
              <w:rPr>
                <w:lang w:eastAsia="en-US"/>
              </w:rPr>
            </w:pPr>
            <w:r w:rsidRPr="00E80F49">
              <w:t>DC_7A_n5A</w:t>
            </w:r>
          </w:p>
        </w:tc>
        <w:tc>
          <w:tcPr>
            <w:tcW w:w="1547" w:type="dxa"/>
            <w:shd w:val="clear" w:color="auto" w:fill="auto"/>
            <w:vAlign w:val="center"/>
          </w:tcPr>
          <w:p w14:paraId="7FA037AF" w14:textId="5E56E7EE" w:rsidR="003A273C" w:rsidRPr="00E80F49" w:rsidRDefault="003A273C" w:rsidP="003A273C">
            <w:pPr>
              <w:pStyle w:val="TAC"/>
              <w:rPr>
                <w:lang w:eastAsia="en-US"/>
              </w:rPr>
            </w:pPr>
            <w:r w:rsidRPr="00E80F49">
              <w:t>No 3CC exception</w:t>
            </w:r>
          </w:p>
        </w:tc>
        <w:tc>
          <w:tcPr>
            <w:tcW w:w="1495" w:type="dxa"/>
            <w:shd w:val="clear" w:color="auto" w:fill="auto"/>
            <w:vAlign w:val="center"/>
          </w:tcPr>
          <w:p w14:paraId="408542B7" w14:textId="470C8A6D" w:rsidR="003A273C" w:rsidRPr="00E80F49" w:rsidRDefault="003A273C" w:rsidP="003A273C">
            <w:pPr>
              <w:pStyle w:val="TAC"/>
              <w:rPr>
                <w:lang w:eastAsia="ja-JP"/>
              </w:rPr>
            </w:pPr>
            <w:r w:rsidRPr="00E80F49">
              <w:t>-</w:t>
            </w:r>
          </w:p>
        </w:tc>
        <w:tc>
          <w:tcPr>
            <w:tcW w:w="1466" w:type="dxa"/>
            <w:vAlign w:val="center"/>
          </w:tcPr>
          <w:p w14:paraId="535D2FFC" w14:textId="77777777" w:rsidR="003A273C" w:rsidRPr="00E80F49" w:rsidRDefault="003A273C" w:rsidP="003A273C">
            <w:pPr>
              <w:pStyle w:val="TAC"/>
            </w:pPr>
          </w:p>
        </w:tc>
        <w:tc>
          <w:tcPr>
            <w:tcW w:w="1147" w:type="dxa"/>
            <w:shd w:val="clear" w:color="auto" w:fill="auto"/>
            <w:vAlign w:val="center"/>
          </w:tcPr>
          <w:p w14:paraId="3906B7A8" w14:textId="5FCD8C89" w:rsidR="003A273C" w:rsidRPr="00E80F49" w:rsidRDefault="003A273C" w:rsidP="003A273C">
            <w:pPr>
              <w:pStyle w:val="TAC"/>
            </w:pPr>
            <w:r w:rsidRPr="00E80F49">
              <w:rPr>
                <w:rFonts w:eastAsia="SimSun"/>
              </w:rPr>
              <w:t>RAN5#95-e</w:t>
            </w:r>
          </w:p>
        </w:tc>
      </w:tr>
      <w:tr w:rsidR="003A273C" w:rsidRPr="00E80F49" w14:paraId="040F69D5" w14:textId="77777777" w:rsidTr="0091784C">
        <w:tc>
          <w:tcPr>
            <w:tcW w:w="1781" w:type="dxa"/>
            <w:tcBorders>
              <w:top w:val="nil"/>
              <w:bottom w:val="nil"/>
            </w:tcBorders>
            <w:vAlign w:val="center"/>
          </w:tcPr>
          <w:p w14:paraId="28397121" w14:textId="3FB21C8B" w:rsidR="003A273C" w:rsidRPr="00E80F49" w:rsidRDefault="003A273C" w:rsidP="003A273C">
            <w:pPr>
              <w:pStyle w:val="TAC"/>
            </w:pPr>
            <w:r w:rsidRPr="00E80F49">
              <w:t>DC_3A-7A_n</w:t>
            </w:r>
            <w:r>
              <w:t>8</w:t>
            </w:r>
            <w:r w:rsidRPr="00E80F49">
              <w:t>A</w:t>
            </w:r>
          </w:p>
        </w:tc>
        <w:tc>
          <w:tcPr>
            <w:tcW w:w="1804" w:type="dxa"/>
            <w:shd w:val="clear" w:color="auto" w:fill="auto"/>
            <w:vAlign w:val="center"/>
          </w:tcPr>
          <w:p w14:paraId="3EB5D36F" w14:textId="2EFDCDE6" w:rsidR="003A273C" w:rsidRPr="00E80F49" w:rsidRDefault="003A273C" w:rsidP="003A273C">
            <w:pPr>
              <w:pStyle w:val="TAC"/>
            </w:pPr>
            <w:r w:rsidRPr="003726A6">
              <w:t>No</w:t>
            </w:r>
          </w:p>
        </w:tc>
        <w:tc>
          <w:tcPr>
            <w:tcW w:w="1486" w:type="dxa"/>
            <w:vAlign w:val="center"/>
          </w:tcPr>
          <w:p w14:paraId="607D17FF" w14:textId="59D0BC62" w:rsidR="003A273C" w:rsidRPr="00E80F49" w:rsidRDefault="003A273C" w:rsidP="003A273C">
            <w:pPr>
              <w:pStyle w:val="TAC"/>
            </w:pPr>
            <w:r w:rsidRPr="003726A6">
              <w:rPr>
                <w:lang w:eastAsia="fi-FI"/>
              </w:rPr>
              <w:t>DC_3A_</w:t>
            </w:r>
            <w:r w:rsidRPr="003726A6">
              <w:rPr>
                <w:lang w:eastAsia="ja-JP"/>
              </w:rPr>
              <w:t>n8A</w:t>
            </w:r>
          </w:p>
        </w:tc>
        <w:tc>
          <w:tcPr>
            <w:tcW w:w="1547" w:type="dxa"/>
            <w:shd w:val="clear" w:color="auto" w:fill="auto"/>
            <w:vAlign w:val="center"/>
          </w:tcPr>
          <w:p w14:paraId="3A0E8733" w14:textId="37D7CE8C" w:rsidR="003A273C" w:rsidRPr="00E80F49" w:rsidRDefault="003A273C" w:rsidP="003A273C">
            <w:pPr>
              <w:pStyle w:val="TAC"/>
            </w:pPr>
            <w:r w:rsidRPr="003726A6">
              <w:t>7 (3 band IMD2, IMD3)</w:t>
            </w:r>
          </w:p>
        </w:tc>
        <w:tc>
          <w:tcPr>
            <w:tcW w:w="1495" w:type="dxa"/>
            <w:shd w:val="clear" w:color="auto" w:fill="auto"/>
            <w:vAlign w:val="center"/>
          </w:tcPr>
          <w:p w14:paraId="5A658924" w14:textId="6D1BAD9E" w:rsidR="003A273C" w:rsidRPr="00E80F49" w:rsidRDefault="003A273C" w:rsidP="003A273C">
            <w:pPr>
              <w:pStyle w:val="TAC"/>
            </w:pPr>
            <w:r w:rsidRPr="003726A6">
              <w:rPr>
                <w:lang w:eastAsia="ja-JP"/>
              </w:rPr>
              <w:t>IMD2, IMD3</w:t>
            </w:r>
          </w:p>
        </w:tc>
        <w:tc>
          <w:tcPr>
            <w:tcW w:w="1466" w:type="dxa"/>
            <w:vAlign w:val="center"/>
          </w:tcPr>
          <w:p w14:paraId="044B0D36" w14:textId="77777777" w:rsidR="003A273C" w:rsidRPr="00E80F49" w:rsidRDefault="003A273C" w:rsidP="003A273C">
            <w:pPr>
              <w:pStyle w:val="TAC"/>
            </w:pPr>
          </w:p>
        </w:tc>
        <w:tc>
          <w:tcPr>
            <w:tcW w:w="1147" w:type="dxa"/>
            <w:shd w:val="clear" w:color="auto" w:fill="auto"/>
            <w:vAlign w:val="center"/>
          </w:tcPr>
          <w:p w14:paraId="4E469002" w14:textId="6B956026" w:rsidR="003A273C" w:rsidRPr="00E80F49" w:rsidRDefault="003A273C" w:rsidP="003A273C">
            <w:pPr>
              <w:pStyle w:val="TAC"/>
              <w:rPr>
                <w:rFonts w:eastAsia="SimSun"/>
              </w:rPr>
            </w:pPr>
            <w:r w:rsidRPr="003726A6">
              <w:t>RAN5#96-e</w:t>
            </w:r>
          </w:p>
        </w:tc>
      </w:tr>
      <w:tr w:rsidR="003A273C" w:rsidRPr="00E80F49" w14:paraId="4AE72AB9" w14:textId="77777777" w:rsidTr="0091784C">
        <w:tc>
          <w:tcPr>
            <w:tcW w:w="1781" w:type="dxa"/>
            <w:tcBorders>
              <w:top w:val="nil"/>
            </w:tcBorders>
            <w:vAlign w:val="center"/>
          </w:tcPr>
          <w:p w14:paraId="30E5CD81" w14:textId="77777777" w:rsidR="003A273C" w:rsidRPr="00E80F49" w:rsidRDefault="003A273C" w:rsidP="003A273C">
            <w:pPr>
              <w:pStyle w:val="TAC"/>
            </w:pPr>
          </w:p>
        </w:tc>
        <w:tc>
          <w:tcPr>
            <w:tcW w:w="1804" w:type="dxa"/>
            <w:shd w:val="clear" w:color="auto" w:fill="auto"/>
            <w:vAlign w:val="center"/>
          </w:tcPr>
          <w:p w14:paraId="7B099D49" w14:textId="14DADC3B" w:rsidR="003A273C" w:rsidRPr="00E80F49" w:rsidRDefault="003A273C" w:rsidP="003A273C">
            <w:pPr>
              <w:pStyle w:val="TAC"/>
            </w:pPr>
            <w:r w:rsidRPr="003726A6">
              <w:t>No</w:t>
            </w:r>
          </w:p>
        </w:tc>
        <w:tc>
          <w:tcPr>
            <w:tcW w:w="1486" w:type="dxa"/>
            <w:vAlign w:val="center"/>
          </w:tcPr>
          <w:p w14:paraId="3AE3E80A" w14:textId="2B3F80E0" w:rsidR="003A273C" w:rsidRPr="00E80F49" w:rsidRDefault="003A273C" w:rsidP="003A273C">
            <w:pPr>
              <w:pStyle w:val="TAC"/>
            </w:pPr>
            <w:r w:rsidRPr="003726A6">
              <w:rPr>
                <w:lang w:eastAsia="fi-FI"/>
              </w:rPr>
              <w:t>DC_7A_</w:t>
            </w:r>
            <w:r w:rsidRPr="003726A6">
              <w:rPr>
                <w:lang w:eastAsia="ja-JP"/>
              </w:rPr>
              <w:t>n8A</w:t>
            </w:r>
          </w:p>
        </w:tc>
        <w:tc>
          <w:tcPr>
            <w:tcW w:w="1547" w:type="dxa"/>
            <w:shd w:val="clear" w:color="auto" w:fill="auto"/>
            <w:vAlign w:val="center"/>
          </w:tcPr>
          <w:p w14:paraId="54499E79" w14:textId="3E3FE91E" w:rsidR="003A273C" w:rsidRPr="00E80F49" w:rsidRDefault="003A273C" w:rsidP="003A273C">
            <w:pPr>
              <w:pStyle w:val="TAC"/>
            </w:pPr>
            <w:r w:rsidRPr="003726A6">
              <w:t>No 3CC exception</w:t>
            </w:r>
          </w:p>
        </w:tc>
        <w:tc>
          <w:tcPr>
            <w:tcW w:w="1495" w:type="dxa"/>
            <w:shd w:val="clear" w:color="auto" w:fill="auto"/>
            <w:vAlign w:val="center"/>
          </w:tcPr>
          <w:p w14:paraId="275175CE" w14:textId="34DEF246" w:rsidR="003A273C" w:rsidRPr="00E80F49" w:rsidRDefault="003A273C" w:rsidP="003A273C">
            <w:pPr>
              <w:pStyle w:val="TAC"/>
            </w:pPr>
            <w:r w:rsidRPr="003726A6">
              <w:t>No test required</w:t>
            </w:r>
          </w:p>
        </w:tc>
        <w:tc>
          <w:tcPr>
            <w:tcW w:w="1466" w:type="dxa"/>
            <w:vAlign w:val="center"/>
          </w:tcPr>
          <w:p w14:paraId="7B211E3F" w14:textId="77777777" w:rsidR="003A273C" w:rsidRPr="00E80F49" w:rsidRDefault="003A273C" w:rsidP="003A273C">
            <w:pPr>
              <w:pStyle w:val="TAC"/>
            </w:pPr>
          </w:p>
        </w:tc>
        <w:tc>
          <w:tcPr>
            <w:tcW w:w="1147" w:type="dxa"/>
            <w:shd w:val="clear" w:color="auto" w:fill="auto"/>
            <w:vAlign w:val="center"/>
          </w:tcPr>
          <w:p w14:paraId="409262DA" w14:textId="5C967FB9" w:rsidR="003A273C" w:rsidRPr="00E80F49" w:rsidRDefault="003A273C" w:rsidP="003A273C">
            <w:pPr>
              <w:pStyle w:val="TAC"/>
              <w:rPr>
                <w:rFonts w:eastAsia="SimSun"/>
              </w:rPr>
            </w:pPr>
            <w:r w:rsidRPr="003726A6">
              <w:t>RAN5#96-e</w:t>
            </w:r>
          </w:p>
        </w:tc>
      </w:tr>
      <w:tr w:rsidR="003A273C" w:rsidRPr="00E80F49" w14:paraId="10B9012D" w14:textId="77777777" w:rsidTr="0091784C">
        <w:tc>
          <w:tcPr>
            <w:tcW w:w="1781" w:type="dxa"/>
            <w:tcBorders>
              <w:bottom w:val="nil"/>
            </w:tcBorders>
            <w:vAlign w:val="center"/>
          </w:tcPr>
          <w:p w14:paraId="535085D0" w14:textId="47B2AAFC" w:rsidR="003A273C" w:rsidRPr="00E80F49" w:rsidRDefault="003A273C" w:rsidP="003A273C">
            <w:pPr>
              <w:pStyle w:val="TAC"/>
            </w:pPr>
            <w:r w:rsidRPr="00E80F49">
              <w:t>DC_3A-7A_n28A</w:t>
            </w:r>
          </w:p>
        </w:tc>
        <w:tc>
          <w:tcPr>
            <w:tcW w:w="1804" w:type="dxa"/>
            <w:shd w:val="clear" w:color="auto" w:fill="auto"/>
            <w:vAlign w:val="center"/>
          </w:tcPr>
          <w:p w14:paraId="532A6277" w14:textId="2C566DEC" w:rsidR="003A273C" w:rsidRPr="00E80F49" w:rsidRDefault="003A273C" w:rsidP="003A273C">
            <w:pPr>
              <w:pStyle w:val="TAC"/>
              <w:rPr>
                <w:lang w:eastAsia="en-US"/>
              </w:rPr>
            </w:pPr>
            <w:r w:rsidRPr="00E80F49">
              <w:t>No</w:t>
            </w:r>
          </w:p>
        </w:tc>
        <w:tc>
          <w:tcPr>
            <w:tcW w:w="1486" w:type="dxa"/>
            <w:vAlign w:val="center"/>
          </w:tcPr>
          <w:p w14:paraId="1C104A45" w14:textId="0AC3D18D" w:rsidR="003A273C" w:rsidRPr="00E80F49" w:rsidRDefault="003A273C" w:rsidP="003A273C">
            <w:pPr>
              <w:pStyle w:val="TAC"/>
              <w:rPr>
                <w:lang w:eastAsia="en-US"/>
              </w:rPr>
            </w:pPr>
            <w:r w:rsidRPr="00E80F49">
              <w:t>DC_3A_n28A</w:t>
            </w:r>
          </w:p>
        </w:tc>
        <w:tc>
          <w:tcPr>
            <w:tcW w:w="1547" w:type="dxa"/>
            <w:shd w:val="clear" w:color="auto" w:fill="auto"/>
            <w:vAlign w:val="center"/>
          </w:tcPr>
          <w:p w14:paraId="37FE0724" w14:textId="154AC765" w:rsidR="003A273C" w:rsidRPr="00E80F49" w:rsidRDefault="003A273C" w:rsidP="003A273C">
            <w:pPr>
              <w:pStyle w:val="TAC"/>
              <w:rPr>
                <w:lang w:eastAsia="en-US"/>
              </w:rPr>
            </w:pPr>
            <w:r w:rsidRPr="00E80F49">
              <w:t>7 (3 band IMD3)</w:t>
            </w:r>
          </w:p>
        </w:tc>
        <w:tc>
          <w:tcPr>
            <w:tcW w:w="1495" w:type="dxa"/>
            <w:shd w:val="clear" w:color="auto" w:fill="auto"/>
            <w:vAlign w:val="center"/>
          </w:tcPr>
          <w:p w14:paraId="2764D442" w14:textId="70D037DE" w:rsidR="003A273C" w:rsidRPr="00E80F49" w:rsidRDefault="003A273C" w:rsidP="003A273C">
            <w:pPr>
              <w:pStyle w:val="TAC"/>
              <w:rPr>
                <w:lang w:eastAsia="ja-JP"/>
              </w:rPr>
            </w:pPr>
            <w:r w:rsidRPr="00E80F49">
              <w:t>IMD3</w:t>
            </w:r>
          </w:p>
        </w:tc>
        <w:tc>
          <w:tcPr>
            <w:tcW w:w="1466" w:type="dxa"/>
            <w:vAlign w:val="center"/>
          </w:tcPr>
          <w:p w14:paraId="622FBC32" w14:textId="77777777" w:rsidR="003A273C" w:rsidRPr="00E80F49" w:rsidRDefault="003A273C" w:rsidP="003A273C">
            <w:pPr>
              <w:pStyle w:val="TAC"/>
            </w:pPr>
          </w:p>
        </w:tc>
        <w:tc>
          <w:tcPr>
            <w:tcW w:w="1147" w:type="dxa"/>
            <w:shd w:val="clear" w:color="auto" w:fill="auto"/>
          </w:tcPr>
          <w:p w14:paraId="5C53AA4C" w14:textId="14AEC808" w:rsidR="003A273C" w:rsidRPr="00E80F49" w:rsidRDefault="003A273C" w:rsidP="003A273C">
            <w:pPr>
              <w:pStyle w:val="TAC"/>
            </w:pPr>
            <w:r w:rsidRPr="00E80F49">
              <w:t>RAN5#92-e</w:t>
            </w:r>
          </w:p>
        </w:tc>
      </w:tr>
      <w:tr w:rsidR="003A273C" w:rsidRPr="00E80F49" w14:paraId="57E84095" w14:textId="77777777" w:rsidTr="0091784C">
        <w:tc>
          <w:tcPr>
            <w:tcW w:w="1781" w:type="dxa"/>
            <w:tcBorders>
              <w:top w:val="nil"/>
            </w:tcBorders>
            <w:vAlign w:val="center"/>
          </w:tcPr>
          <w:p w14:paraId="1923A87B" w14:textId="77777777" w:rsidR="003A273C" w:rsidRPr="00E80F49" w:rsidRDefault="003A273C" w:rsidP="003A273C">
            <w:pPr>
              <w:pStyle w:val="TAC"/>
            </w:pPr>
          </w:p>
        </w:tc>
        <w:tc>
          <w:tcPr>
            <w:tcW w:w="1804" w:type="dxa"/>
            <w:shd w:val="clear" w:color="auto" w:fill="auto"/>
            <w:vAlign w:val="center"/>
          </w:tcPr>
          <w:p w14:paraId="08032751" w14:textId="2D27AB95" w:rsidR="003A273C" w:rsidRPr="00E80F49" w:rsidRDefault="003A273C" w:rsidP="003A273C">
            <w:pPr>
              <w:pStyle w:val="TAC"/>
              <w:rPr>
                <w:lang w:eastAsia="en-US"/>
              </w:rPr>
            </w:pPr>
            <w:r w:rsidRPr="00E80F49">
              <w:t>No</w:t>
            </w:r>
          </w:p>
        </w:tc>
        <w:tc>
          <w:tcPr>
            <w:tcW w:w="1486" w:type="dxa"/>
            <w:vAlign w:val="center"/>
          </w:tcPr>
          <w:p w14:paraId="7C07FD7A" w14:textId="65EE46D2" w:rsidR="003A273C" w:rsidRPr="00E80F49" w:rsidRDefault="003A273C" w:rsidP="003A273C">
            <w:pPr>
              <w:pStyle w:val="TAC"/>
              <w:rPr>
                <w:lang w:eastAsia="en-US"/>
              </w:rPr>
            </w:pPr>
            <w:r w:rsidRPr="00E80F49">
              <w:t>DC_7A_n28A</w:t>
            </w:r>
          </w:p>
        </w:tc>
        <w:tc>
          <w:tcPr>
            <w:tcW w:w="1547" w:type="dxa"/>
            <w:shd w:val="clear" w:color="auto" w:fill="auto"/>
            <w:vAlign w:val="center"/>
          </w:tcPr>
          <w:p w14:paraId="59943438" w14:textId="011FE260" w:rsidR="003A273C" w:rsidRPr="00E80F49" w:rsidRDefault="003A273C" w:rsidP="003A273C">
            <w:pPr>
              <w:pStyle w:val="TAC"/>
              <w:rPr>
                <w:lang w:eastAsia="en-US"/>
              </w:rPr>
            </w:pPr>
            <w:r w:rsidRPr="00E80F49">
              <w:t>3 (3 band IMD2)</w:t>
            </w:r>
          </w:p>
        </w:tc>
        <w:tc>
          <w:tcPr>
            <w:tcW w:w="1495" w:type="dxa"/>
            <w:shd w:val="clear" w:color="auto" w:fill="auto"/>
            <w:vAlign w:val="center"/>
          </w:tcPr>
          <w:p w14:paraId="25A42EC6" w14:textId="3F3C288F" w:rsidR="003A273C" w:rsidRPr="00E80F49" w:rsidRDefault="003A273C" w:rsidP="003A273C">
            <w:pPr>
              <w:pStyle w:val="TAC"/>
              <w:rPr>
                <w:lang w:eastAsia="ja-JP"/>
              </w:rPr>
            </w:pPr>
            <w:r w:rsidRPr="00E80F49">
              <w:t>IMD2</w:t>
            </w:r>
          </w:p>
        </w:tc>
        <w:tc>
          <w:tcPr>
            <w:tcW w:w="1466" w:type="dxa"/>
            <w:vAlign w:val="center"/>
          </w:tcPr>
          <w:p w14:paraId="26A32105" w14:textId="77777777" w:rsidR="003A273C" w:rsidRPr="00E80F49" w:rsidRDefault="003A273C" w:rsidP="003A273C">
            <w:pPr>
              <w:pStyle w:val="TAC"/>
            </w:pPr>
          </w:p>
        </w:tc>
        <w:tc>
          <w:tcPr>
            <w:tcW w:w="1147" w:type="dxa"/>
            <w:shd w:val="clear" w:color="auto" w:fill="auto"/>
          </w:tcPr>
          <w:p w14:paraId="5B369468" w14:textId="103C9CFF" w:rsidR="003A273C" w:rsidRPr="00E80F49" w:rsidRDefault="003A273C" w:rsidP="003A273C">
            <w:pPr>
              <w:pStyle w:val="TAC"/>
            </w:pPr>
            <w:r w:rsidRPr="00E80F49">
              <w:t>RAN5#92-e</w:t>
            </w:r>
          </w:p>
        </w:tc>
      </w:tr>
      <w:tr w:rsidR="003A273C" w:rsidRPr="00E80F49" w14:paraId="6F9F6C3F" w14:textId="77777777" w:rsidTr="0091784C">
        <w:tc>
          <w:tcPr>
            <w:tcW w:w="1781" w:type="dxa"/>
            <w:tcBorders>
              <w:top w:val="nil"/>
              <w:bottom w:val="nil"/>
            </w:tcBorders>
            <w:vAlign w:val="center"/>
          </w:tcPr>
          <w:p w14:paraId="701F9F32" w14:textId="18916B7A" w:rsidR="003A273C" w:rsidRPr="00E80F49" w:rsidRDefault="003A273C" w:rsidP="003A273C">
            <w:pPr>
              <w:pStyle w:val="TAC"/>
            </w:pPr>
            <w:r w:rsidRPr="00E80F49">
              <w:t>DC_3A-8A_n28A</w:t>
            </w:r>
          </w:p>
        </w:tc>
        <w:tc>
          <w:tcPr>
            <w:tcW w:w="1804" w:type="dxa"/>
            <w:shd w:val="clear" w:color="auto" w:fill="auto"/>
            <w:vAlign w:val="center"/>
          </w:tcPr>
          <w:p w14:paraId="082B219A" w14:textId="1DD4D3AF" w:rsidR="003A273C" w:rsidRPr="00E80F49" w:rsidRDefault="003A273C" w:rsidP="003A273C">
            <w:pPr>
              <w:pStyle w:val="TAC"/>
            </w:pPr>
            <w:r w:rsidRPr="00E80F49">
              <w:t>No</w:t>
            </w:r>
          </w:p>
        </w:tc>
        <w:tc>
          <w:tcPr>
            <w:tcW w:w="1486" w:type="dxa"/>
            <w:vAlign w:val="center"/>
          </w:tcPr>
          <w:p w14:paraId="79B4BBBA" w14:textId="08C99913" w:rsidR="003A273C" w:rsidRPr="00E80F49" w:rsidRDefault="003A273C" w:rsidP="003A273C">
            <w:pPr>
              <w:pStyle w:val="TAC"/>
            </w:pPr>
            <w:r w:rsidRPr="00E80F49">
              <w:t>DC_3A_n28A</w:t>
            </w:r>
          </w:p>
        </w:tc>
        <w:tc>
          <w:tcPr>
            <w:tcW w:w="1547" w:type="dxa"/>
            <w:shd w:val="clear" w:color="auto" w:fill="auto"/>
            <w:vAlign w:val="center"/>
          </w:tcPr>
          <w:p w14:paraId="2592C3E9" w14:textId="39021FBB" w:rsidR="003A273C" w:rsidRPr="00E80F49" w:rsidRDefault="003A273C" w:rsidP="003A273C">
            <w:pPr>
              <w:pStyle w:val="TAC"/>
            </w:pPr>
            <w:r w:rsidRPr="00E80F49">
              <w:t>No 3CC exception</w:t>
            </w:r>
          </w:p>
        </w:tc>
        <w:tc>
          <w:tcPr>
            <w:tcW w:w="1495" w:type="dxa"/>
            <w:shd w:val="clear" w:color="auto" w:fill="auto"/>
            <w:vAlign w:val="center"/>
          </w:tcPr>
          <w:p w14:paraId="0A728682" w14:textId="21881AC2" w:rsidR="003A273C" w:rsidRPr="00E80F49" w:rsidRDefault="003A273C" w:rsidP="003A273C">
            <w:pPr>
              <w:pStyle w:val="TAC"/>
            </w:pPr>
            <w:r w:rsidRPr="00E80F49">
              <w:t>No test required</w:t>
            </w:r>
          </w:p>
        </w:tc>
        <w:tc>
          <w:tcPr>
            <w:tcW w:w="1466" w:type="dxa"/>
            <w:vAlign w:val="center"/>
          </w:tcPr>
          <w:p w14:paraId="669ED9EE" w14:textId="77777777" w:rsidR="003A273C" w:rsidRPr="00E80F49" w:rsidRDefault="003A273C" w:rsidP="003A273C">
            <w:pPr>
              <w:pStyle w:val="TAC"/>
            </w:pPr>
          </w:p>
        </w:tc>
        <w:tc>
          <w:tcPr>
            <w:tcW w:w="1147" w:type="dxa"/>
            <w:shd w:val="clear" w:color="auto" w:fill="auto"/>
            <w:vAlign w:val="center"/>
          </w:tcPr>
          <w:p w14:paraId="771B5BD8" w14:textId="005F9E0F" w:rsidR="003A273C" w:rsidRPr="00E80F49" w:rsidRDefault="003A273C" w:rsidP="003A273C">
            <w:pPr>
              <w:pStyle w:val="TAC"/>
            </w:pPr>
            <w:r w:rsidRPr="00E80F49">
              <w:rPr>
                <w:rFonts w:eastAsia="SimSun"/>
              </w:rPr>
              <w:t>RAN5#95-e</w:t>
            </w:r>
          </w:p>
        </w:tc>
      </w:tr>
      <w:tr w:rsidR="003A273C" w:rsidRPr="00E80F49" w14:paraId="0CAE7797" w14:textId="77777777" w:rsidTr="0091784C">
        <w:tc>
          <w:tcPr>
            <w:tcW w:w="1781" w:type="dxa"/>
            <w:tcBorders>
              <w:top w:val="nil"/>
            </w:tcBorders>
            <w:vAlign w:val="center"/>
          </w:tcPr>
          <w:p w14:paraId="1FFC8CD5" w14:textId="77777777" w:rsidR="003A273C" w:rsidRPr="00E80F49" w:rsidRDefault="003A273C" w:rsidP="003A273C">
            <w:pPr>
              <w:pStyle w:val="TAC"/>
            </w:pPr>
          </w:p>
        </w:tc>
        <w:tc>
          <w:tcPr>
            <w:tcW w:w="1804" w:type="dxa"/>
            <w:shd w:val="clear" w:color="auto" w:fill="auto"/>
            <w:vAlign w:val="center"/>
          </w:tcPr>
          <w:p w14:paraId="36B39049" w14:textId="63AFC608" w:rsidR="003A273C" w:rsidRPr="00E80F49" w:rsidRDefault="003A273C" w:rsidP="003A273C">
            <w:pPr>
              <w:pStyle w:val="TAC"/>
            </w:pPr>
            <w:r w:rsidRPr="00E80F49">
              <w:t>No</w:t>
            </w:r>
          </w:p>
        </w:tc>
        <w:tc>
          <w:tcPr>
            <w:tcW w:w="1486" w:type="dxa"/>
            <w:vAlign w:val="center"/>
          </w:tcPr>
          <w:p w14:paraId="21B3103F" w14:textId="694D13EB" w:rsidR="003A273C" w:rsidRPr="00E80F49" w:rsidRDefault="003A273C" w:rsidP="003A273C">
            <w:pPr>
              <w:pStyle w:val="TAC"/>
            </w:pPr>
            <w:r w:rsidRPr="00E80F49">
              <w:t>DC_8A_n28A</w:t>
            </w:r>
          </w:p>
        </w:tc>
        <w:tc>
          <w:tcPr>
            <w:tcW w:w="1547" w:type="dxa"/>
            <w:shd w:val="clear" w:color="auto" w:fill="auto"/>
            <w:vAlign w:val="center"/>
          </w:tcPr>
          <w:p w14:paraId="6D82FE8D" w14:textId="77777777" w:rsidR="003A273C" w:rsidRPr="00E80F49" w:rsidRDefault="003A273C" w:rsidP="003A273C">
            <w:pPr>
              <w:pStyle w:val="TAC"/>
            </w:pPr>
          </w:p>
        </w:tc>
        <w:tc>
          <w:tcPr>
            <w:tcW w:w="1495" w:type="dxa"/>
            <w:shd w:val="clear" w:color="auto" w:fill="auto"/>
            <w:vAlign w:val="center"/>
          </w:tcPr>
          <w:p w14:paraId="556C53DE" w14:textId="77777777" w:rsidR="003A273C" w:rsidRPr="00E80F49" w:rsidRDefault="003A273C" w:rsidP="003A273C">
            <w:pPr>
              <w:pStyle w:val="TAC"/>
            </w:pPr>
          </w:p>
        </w:tc>
        <w:tc>
          <w:tcPr>
            <w:tcW w:w="1466" w:type="dxa"/>
            <w:vAlign w:val="center"/>
          </w:tcPr>
          <w:p w14:paraId="37DA542D" w14:textId="77777777" w:rsidR="003A273C" w:rsidRPr="00E80F49" w:rsidRDefault="003A273C" w:rsidP="003A273C">
            <w:pPr>
              <w:pStyle w:val="TAC"/>
            </w:pPr>
          </w:p>
        </w:tc>
        <w:tc>
          <w:tcPr>
            <w:tcW w:w="1147" w:type="dxa"/>
            <w:shd w:val="clear" w:color="auto" w:fill="auto"/>
            <w:vAlign w:val="center"/>
          </w:tcPr>
          <w:p w14:paraId="4DDC04BC" w14:textId="77777777" w:rsidR="003A273C" w:rsidRPr="00E80F49" w:rsidRDefault="003A273C" w:rsidP="003A273C">
            <w:pPr>
              <w:pStyle w:val="TAC"/>
            </w:pPr>
          </w:p>
        </w:tc>
      </w:tr>
      <w:tr w:rsidR="005D2CEB" w:rsidRPr="00E80F49" w14:paraId="5D4DA762" w14:textId="77777777" w:rsidTr="00D44BD4">
        <w:tc>
          <w:tcPr>
            <w:tcW w:w="1781" w:type="dxa"/>
            <w:tcBorders>
              <w:top w:val="nil"/>
              <w:bottom w:val="nil"/>
            </w:tcBorders>
          </w:tcPr>
          <w:p w14:paraId="2E012E5E" w14:textId="336AF2CD" w:rsidR="005D2CEB" w:rsidRPr="00E80F49" w:rsidRDefault="005D2CEB" w:rsidP="005D2CEB">
            <w:pPr>
              <w:pStyle w:val="TAC"/>
            </w:pPr>
            <w:r w:rsidRPr="00101EB2">
              <w:t>DC_3A-18A_n77A</w:t>
            </w:r>
          </w:p>
        </w:tc>
        <w:tc>
          <w:tcPr>
            <w:tcW w:w="1804" w:type="dxa"/>
            <w:shd w:val="clear" w:color="auto" w:fill="auto"/>
          </w:tcPr>
          <w:p w14:paraId="7E5C87F0" w14:textId="28F16EE7" w:rsidR="005D2CEB" w:rsidRPr="00E80F49" w:rsidRDefault="005D2CEB" w:rsidP="005D2CEB">
            <w:pPr>
              <w:pStyle w:val="TAC"/>
            </w:pPr>
            <w:r w:rsidRPr="00101EB2">
              <w:t>Yes</w:t>
            </w:r>
          </w:p>
        </w:tc>
        <w:tc>
          <w:tcPr>
            <w:tcW w:w="1486" w:type="dxa"/>
          </w:tcPr>
          <w:p w14:paraId="3ED80071" w14:textId="513851E2" w:rsidR="005D2CEB" w:rsidRPr="00E80F49" w:rsidRDefault="005D2CEB" w:rsidP="005D2CEB">
            <w:pPr>
              <w:pStyle w:val="TAC"/>
            </w:pPr>
            <w:r w:rsidRPr="00101EB2">
              <w:t>DC_3A_n77A</w:t>
            </w:r>
          </w:p>
        </w:tc>
        <w:tc>
          <w:tcPr>
            <w:tcW w:w="1547" w:type="dxa"/>
            <w:shd w:val="clear" w:color="auto" w:fill="auto"/>
          </w:tcPr>
          <w:p w14:paraId="7F95CB6F" w14:textId="78AA2D41" w:rsidR="005D2CEB" w:rsidRPr="00E80F49" w:rsidRDefault="005D2CEB" w:rsidP="005D2CEB">
            <w:pPr>
              <w:pStyle w:val="TAC"/>
            </w:pPr>
            <w:r w:rsidRPr="00101EB2">
              <w:t>No 3CC exception</w:t>
            </w:r>
          </w:p>
        </w:tc>
        <w:tc>
          <w:tcPr>
            <w:tcW w:w="1495" w:type="dxa"/>
            <w:shd w:val="clear" w:color="auto" w:fill="auto"/>
          </w:tcPr>
          <w:p w14:paraId="30AA601B" w14:textId="339714DE" w:rsidR="005D2CEB" w:rsidRPr="00E80F49" w:rsidRDefault="005D2CEB" w:rsidP="005D2CEB">
            <w:pPr>
              <w:pStyle w:val="TAC"/>
            </w:pPr>
            <w:r w:rsidRPr="00101EB2">
              <w:t>No test required</w:t>
            </w:r>
          </w:p>
        </w:tc>
        <w:tc>
          <w:tcPr>
            <w:tcW w:w="1466" w:type="dxa"/>
          </w:tcPr>
          <w:p w14:paraId="1335AC2D" w14:textId="77777777" w:rsidR="005D2CEB" w:rsidRPr="00E80F49" w:rsidRDefault="005D2CEB" w:rsidP="005D2CEB">
            <w:pPr>
              <w:pStyle w:val="TAC"/>
            </w:pPr>
          </w:p>
        </w:tc>
        <w:tc>
          <w:tcPr>
            <w:tcW w:w="1147" w:type="dxa"/>
            <w:shd w:val="clear" w:color="auto" w:fill="auto"/>
          </w:tcPr>
          <w:p w14:paraId="0D1AEEF3" w14:textId="46086509" w:rsidR="005D2CEB" w:rsidRPr="00E80F49" w:rsidRDefault="005D2CEB" w:rsidP="005D2CEB">
            <w:pPr>
              <w:pStyle w:val="TAC"/>
            </w:pPr>
            <w:r w:rsidRPr="00101EB2">
              <w:t>RAN5#98</w:t>
            </w:r>
          </w:p>
        </w:tc>
      </w:tr>
      <w:tr w:rsidR="005D2CEB" w:rsidRPr="00E80F49" w14:paraId="08EAD0C2" w14:textId="77777777" w:rsidTr="00D44BD4">
        <w:tc>
          <w:tcPr>
            <w:tcW w:w="1781" w:type="dxa"/>
            <w:tcBorders>
              <w:top w:val="nil"/>
            </w:tcBorders>
          </w:tcPr>
          <w:p w14:paraId="4D642680" w14:textId="77777777" w:rsidR="005D2CEB" w:rsidRPr="00E80F49" w:rsidRDefault="005D2CEB" w:rsidP="005D2CEB">
            <w:pPr>
              <w:pStyle w:val="TAC"/>
            </w:pPr>
          </w:p>
        </w:tc>
        <w:tc>
          <w:tcPr>
            <w:tcW w:w="1804" w:type="dxa"/>
            <w:shd w:val="clear" w:color="auto" w:fill="auto"/>
          </w:tcPr>
          <w:p w14:paraId="1625EAB9" w14:textId="4B18E2AF" w:rsidR="005D2CEB" w:rsidRPr="00E80F49" w:rsidRDefault="005D2CEB" w:rsidP="005D2CEB">
            <w:pPr>
              <w:pStyle w:val="TAC"/>
            </w:pPr>
            <w:r w:rsidRPr="00101EB2">
              <w:t>No</w:t>
            </w:r>
          </w:p>
        </w:tc>
        <w:tc>
          <w:tcPr>
            <w:tcW w:w="1486" w:type="dxa"/>
          </w:tcPr>
          <w:p w14:paraId="47AA761A" w14:textId="14BD3A4E" w:rsidR="005D2CEB" w:rsidRPr="00E80F49" w:rsidRDefault="005D2CEB" w:rsidP="005D2CEB">
            <w:pPr>
              <w:pStyle w:val="TAC"/>
            </w:pPr>
            <w:r w:rsidRPr="00101EB2">
              <w:t>DC_18A_n77A</w:t>
            </w:r>
          </w:p>
        </w:tc>
        <w:tc>
          <w:tcPr>
            <w:tcW w:w="1547" w:type="dxa"/>
            <w:shd w:val="clear" w:color="auto" w:fill="auto"/>
          </w:tcPr>
          <w:p w14:paraId="71819471" w14:textId="3A7276F0" w:rsidR="005D2CEB" w:rsidRPr="00E80F49" w:rsidRDefault="005D2CEB" w:rsidP="005D2CEB">
            <w:pPr>
              <w:pStyle w:val="TAC"/>
            </w:pPr>
            <w:r w:rsidRPr="00101EB2">
              <w:t>No 3CC exception</w:t>
            </w:r>
          </w:p>
        </w:tc>
        <w:tc>
          <w:tcPr>
            <w:tcW w:w="1495" w:type="dxa"/>
            <w:shd w:val="clear" w:color="auto" w:fill="auto"/>
          </w:tcPr>
          <w:p w14:paraId="13289A74" w14:textId="54499C4B" w:rsidR="005D2CEB" w:rsidRPr="00E80F49" w:rsidRDefault="005D2CEB" w:rsidP="005D2CEB">
            <w:pPr>
              <w:pStyle w:val="TAC"/>
            </w:pPr>
            <w:r w:rsidRPr="00101EB2">
              <w:t>No test required</w:t>
            </w:r>
          </w:p>
        </w:tc>
        <w:tc>
          <w:tcPr>
            <w:tcW w:w="1466" w:type="dxa"/>
          </w:tcPr>
          <w:p w14:paraId="17BA2118" w14:textId="77777777" w:rsidR="005D2CEB" w:rsidRPr="00E80F49" w:rsidRDefault="005D2CEB" w:rsidP="005D2CEB">
            <w:pPr>
              <w:pStyle w:val="TAC"/>
            </w:pPr>
          </w:p>
        </w:tc>
        <w:tc>
          <w:tcPr>
            <w:tcW w:w="1147" w:type="dxa"/>
            <w:shd w:val="clear" w:color="auto" w:fill="auto"/>
          </w:tcPr>
          <w:p w14:paraId="5A945E19" w14:textId="26FDD18C" w:rsidR="005D2CEB" w:rsidRPr="00E80F49" w:rsidRDefault="005D2CEB" w:rsidP="005D2CEB">
            <w:pPr>
              <w:pStyle w:val="TAC"/>
            </w:pPr>
            <w:r w:rsidRPr="00101EB2">
              <w:t>RAN5#98</w:t>
            </w:r>
          </w:p>
        </w:tc>
      </w:tr>
      <w:tr w:rsidR="003A273C" w:rsidRPr="00E80F49" w14:paraId="6D8E6CA8" w14:textId="77777777" w:rsidTr="0091784C">
        <w:tc>
          <w:tcPr>
            <w:tcW w:w="1781" w:type="dxa"/>
            <w:vMerge w:val="restart"/>
            <w:vAlign w:val="center"/>
          </w:tcPr>
          <w:p w14:paraId="1D11E016" w14:textId="77777777" w:rsidR="003A273C" w:rsidRPr="00E80F49" w:rsidRDefault="003A273C" w:rsidP="003A273C">
            <w:pPr>
              <w:pStyle w:val="TAC"/>
            </w:pPr>
            <w:r w:rsidRPr="00E80F49">
              <w:t>DC_3A-20A_n1</w:t>
            </w:r>
          </w:p>
        </w:tc>
        <w:tc>
          <w:tcPr>
            <w:tcW w:w="1804" w:type="dxa"/>
            <w:shd w:val="clear" w:color="auto" w:fill="auto"/>
            <w:vAlign w:val="center"/>
          </w:tcPr>
          <w:p w14:paraId="51CE7F3D" w14:textId="77777777" w:rsidR="003A273C" w:rsidRPr="00E80F49" w:rsidRDefault="003A273C" w:rsidP="003A273C">
            <w:pPr>
              <w:pStyle w:val="TAC"/>
            </w:pPr>
            <w:r w:rsidRPr="00E80F49">
              <w:t>Yes</w:t>
            </w:r>
          </w:p>
        </w:tc>
        <w:tc>
          <w:tcPr>
            <w:tcW w:w="1486" w:type="dxa"/>
          </w:tcPr>
          <w:p w14:paraId="79F4196E" w14:textId="77777777" w:rsidR="003A273C" w:rsidRPr="00E80F49" w:rsidRDefault="003A273C" w:rsidP="003A273C">
            <w:pPr>
              <w:pStyle w:val="TAC"/>
            </w:pPr>
            <w:r w:rsidRPr="00E80F49">
              <w:rPr>
                <w:lang w:eastAsia="fi-FI"/>
              </w:rPr>
              <w:t>DC_3A_n1A</w:t>
            </w:r>
          </w:p>
        </w:tc>
        <w:tc>
          <w:tcPr>
            <w:tcW w:w="1547" w:type="dxa"/>
            <w:shd w:val="clear" w:color="auto" w:fill="auto"/>
            <w:vAlign w:val="center"/>
          </w:tcPr>
          <w:p w14:paraId="24807BBC" w14:textId="77777777" w:rsidR="003A273C" w:rsidRPr="00E80F49" w:rsidRDefault="003A273C" w:rsidP="003A273C">
            <w:pPr>
              <w:pStyle w:val="TAC"/>
            </w:pPr>
            <w:r w:rsidRPr="00E80F49">
              <w:t>No 3CC exception</w:t>
            </w:r>
          </w:p>
        </w:tc>
        <w:tc>
          <w:tcPr>
            <w:tcW w:w="1495" w:type="dxa"/>
            <w:shd w:val="clear" w:color="auto" w:fill="auto"/>
            <w:vAlign w:val="bottom"/>
          </w:tcPr>
          <w:p w14:paraId="7017AEFD" w14:textId="77777777" w:rsidR="003A273C" w:rsidRPr="00E80F49" w:rsidRDefault="003A273C" w:rsidP="003A273C">
            <w:pPr>
              <w:pStyle w:val="TAC"/>
              <w:rPr>
                <w:lang w:eastAsia="ja-JP"/>
              </w:rPr>
            </w:pPr>
            <w:r w:rsidRPr="00E80F49">
              <w:t>No test required</w:t>
            </w:r>
          </w:p>
        </w:tc>
        <w:tc>
          <w:tcPr>
            <w:tcW w:w="1466" w:type="dxa"/>
          </w:tcPr>
          <w:p w14:paraId="57A11BFE" w14:textId="77777777" w:rsidR="003A273C" w:rsidRPr="00E80F49" w:rsidRDefault="003A273C" w:rsidP="003A273C">
            <w:pPr>
              <w:pStyle w:val="TAC"/>
            </w:pPr>
          </w:p>
        </w:tc>
        <w:tc>
          <w:tcPr>
            <w:tcW w:w="1147" w:type="dxa"/>
            <w:shd w:val="clear" w:color="auto" w:fill="auto"/>
            <w:vAlign w:val="center"/>
          </w:tcPr>
          <w:p w14:paraId="5ABBB152" w14:textId="77777777" w:rsidR="003A273C" w:rsidRPr="00E80F49" w:rsidRDefault="003A273C" w:rsidP="003A273C">
            <w:pPr>
              <w:pStyle w:val="TAC"/>
            </w:pPr>
          </w:p>
        </w:tc>
      </w:tr>
      <w:tr w:rsidR="003A273C" w:rsidRPr="00E80F49" w14:paraId="0C0C58CB" w14:textId="77777777" w:rsidTr="0091784C">
        <w:tc>
          <w:tcPr>
            <w:tcW w:w="1781" w:type="dxa"/>
            <w:vMerge/>
            <w:vAlign w:val="center"/>
          </w:tcPr>
          <w:p w14:paraId="0BEB4905" w14:textId="77777777" w:rsidR="003A273C" w:rsidRPr="00E80F49" w:rsidRDefault="003A273C" w:rsidP="003A273C">
            <w:pPr>
              <w:pStyle w:val="TAC"/>
            </w:pPr>
          </w:p>
        </w:tc>
        <w:tc>
          <w:tcPr>
            <w:tcW w:w="1804" w:type="dxa"/>
            <w:shd w:val="clear" w:color="auto" w:fill="auto"/>
            <w:vAlign w:val="center"/>
          </w:tcPr>
          <w:p w14:paraId="5C5CEC27" w14:textId="77777777" w:rsidR="003A273C" w:rsidRPr="00E80F49" w:rsidRDefault="003A273C" w:rsidP="003A273C">
            <w:pPr>
              <w:pStyle w:val="TAC"/>
            </w:pPr>
            <w:r w:rsidRPr="00E80F49">
              <w:t>No</w:t>
            </w:r>
          </w:p>
        </w:tc>
        <w:tc>
          <w:tcPr>
            <w:tcW w:w="1486" w:type="dxa"/>
          </w:tcPr>
          <w:p w14:paraId="73DC7BDE" w14:textId="77777777" w:rsidR="003A273C" w:rsidRPr="00E80F49" w:rsidRDefault="003A273C" w:rsidP="003A273C">
            <w:pPr>
              <w:pStyle w:val="TAC"/>
            </w:pPr>
            <w:r w:rsidRPr="00E80F49">
              <w:rPr>
                <w:lang w:eastAsia="fi-FI"/>
              </w:rPr>
              <w:t>DC_20A_n1A</w:t>
            </w:r>
          </w:p>
        </w:tc>
        <w:tc>
          <w:tcPr>
            <w:tcW w:w="1547" w:type="dxa"/>
            <w:shd w:val="clear" w:color="auto" w:fill="auto"/>
            <w:vAlign w:val="center"/>
          </w:tcPr>
          <w:p w14:paraId="6C88DC79" w14:textId="77777777" w:rsidR="003A273C" w:rsidRPr="00E80F49" w:rsidRDefault="003A273C" w:rsidP="003A273C">
            <w:pPr>
              <w:pStyle w:val="TAC"/>
            </w:pPr>
          </w:p>
        </w:tc>
        <w:tc>
          <w:tcPr>
            <w:tcW w:w="1495" w:type="dxa"/>
            <w:shd w:val="clear" w:color="auto" w:fill="auto"/>
            <w:vAlign w:val="bottom"/>
          </w:tcPr>
          <w:p w14:paraId="597EEC4A" w14:textId="77777777" w:rsidR="003A273C" w:rsidRPr="00E80F49" w:rsidRDefault="003A273C" w:rsidP="003A273C">
            <w:pPr>
              <w:pStyle w:val="TAC"/>
              <w:rPr>
                <w:lang w:eastAsia="ja-JP"/>
              </w:rPr>
            </w:pPr>
          </w:p>
        </w:tc>
        <w:tc>
          <w:tcPr>
            <w:tcW w:w="1466" w:type="dxa"/>
          </w:tcPr>
          <w:p w14:paraId="753BC718" w14:textId="77777777" w:rsidR="003A273C" w:rsidRPr="00E80F49" w:rsidRDefault="003A273C" w:rsidP="003A273C">
            <w:pPr>
              <w:pStyle w:val="TAC"/>
            </w:pPr>
          </w:p>
        </w:tc>
        <w:tc>
          <w:tcPr>
            <w:tcW w:w="1147" w:type="dxa"/>
            <w:shd w:val="clear" w:color="auto" w:fill="auto"/>
            <w:vAlign w:val="center"/>
          </w:tcPr>
          <w:p w14:paraId="1151D95C" w14:textId="77777777" w:rsidR="003A273C" w:rsidRPr="00E80F49" w:rsidRDefault="003A273C" w:rsidP="003A273C">
            <w:pPr>
              <w:pStyle w:val="TAC"/>
            </w:pPr>
          </w:p>
        </w:tc>
      </w:tr>
      <w:tr w:rsidR="003A273C" w:rsidRPr="00E80F49" w14:paraId="7B47D3A8" w14:textId="77777777" w:rsidTr="0091784C">
        <w:tc>
          <w:tcPr>
            <w:tcW w:w="1781" w:type="dxa"/>
            <w:tcBorders>
              <w:bottom w:val="nil"/>
            </w:tcBorders>
            <w:vAlign w:val="center"/>
          </w:tcPr>
          <w:p w14:paraId="469E4E49" w14:textId="74A31FA7" w:rsidR="003A273C" w:rsidRPr="00E80F49" w:rsidRDefault="003A273C" w:rsidP="003A273C">
            <w:pPr>
              <w:pStyle w:val="TAC"/>
            </w:pPr>
            <w:r w:rsidRPr="00E80F49">
              <w:t>DC_3A-</w:t>
            </w:r>
            <w:r>
              <w:t>20</w:t>
            </w:r>
            <w:r w:rsidRPr="00E80F49">
              <w:t>A_n</w:t>
            </w:r>
            <w:r>
              <w:t>8</w:t>
            </w:r>
            <w:r w:rsidRPr="00E80F49">
              <w:t>A</w:t>
            </w:r>
          </w:p>
        </w:tc>
        <w:tc>
          <w:tcPr>
            <w:tcW w:w="1804" w:type="dxa"/>
            <w:shd w:val="clear" w:color="auto" w:fill="auto"/>
            <w:vAlign w:val="center"/>
          </w:tcPr>
          <w:p w14:paraId="422E2933" w14:textId="31024227" w:rsidR="003A273C" w:rsidRPr="00E80F49" w:rsidRDefault="003A273C" w:rsidP="003A273C">
            <w:pPr>
              <w:pStyle w:val="TAC"/>
            </w:pPr>
            <w:r w:rsidRPr="003726A6">
              <w:t>No</w:t>
            </w:r>
          </w:p>
        </w:tc>
        <w:tc>
          <w:tcPr>
            <w:tcW w:w="1486" w:type="dxa"/>
            <w:vAlign w:val="center"/>
          </w:tcPr>
          <w:p w14:paraId="7FEF6BD4" w14:textId="3EB0AF01" w:rsidR="003A273C" w:rsidRPr="00E80F49" w:rsidRDefault="003A273C" w:rsidP="003A273C">
            <w:pPr>
              <w:pStyle w:val="TAC"/>
              <w:rPr>
                <w:lang w:eastAsia="fi-FI"/>
              </w:rPr>
            </w:pPr>
            <w:r w:rsidRPr="003726A6">
              <w:rPr>
                <w:lang w:eastAsia="fi-FI"/>
              </w:rPr>
              <w:t>DC_3A_</w:t>
            </w:r>
            <w:r w:rsidRPr="003726A6">
              <w:rPr>
                <w:lang w:eastAsia="ja-JP"/>
              </w:rPr>
              <w:t>n8A</w:t>
            </w:r>
          </w:p>
        </w:tc>
        <w:tc>
          <w:tcPr>
            <w:tcW w:w="1547" w:type="dxa"/>
            <w:shd w:val="clear" w:color="auto" w:fill="auto"/>
            <w:vAlign w:val="center"/>
          </w:tcPr>
          <w:p w14:paraId="1F08B035" w14:textId="1B36953A" w:rsidR="003A273C" w:rsidRPr="00E80F49" w:rsidRDefault="003A273C" w:rsidP="003A273C">
            <w:pPr>
              <w:pStyle w:val="TAC"/>
            </w:pPr>
            <w:r w:rsidRPr="003726A6">
              <w:t>No 3CC exception</w:t>
            </w:r>
          </w:p>
        </w:tc>
        <w:tc>
          <w:tcPr>
            <w:tcW w:w="1495" w:type="dxa"/>
            <w:shd w:val="clear" w:color="auto" w:fill="auto"/>
            <w:vAlign w:val="bottom"/>
          </w:tcPr>
          <w:p w14:paraId="2B5CB566" w14:textId="1807A013" w:rsidR="003A273C" w:rsidRPr="00E80F49" w:rsidRDefault="003A273C" w:rsidP="003A273C">
            <w:pPr>
              <w:pStyle w:val="TAC"/>
              <w:rPr>
                <w:lang w:eastAsia="ja-JP"/>
              </w:rPr>
            </w:pPr>
            <w:r w:rsidRPr="003726A6">
              <w:t>No test required</w:t>
            </w:r>
          </w:p>
        </w:tc>
        <w:tc>
          <w:tcPr>
            <w:tcW w:w="1466" w:type="dxa"/>
          </w:tcPr>
          <w:p w14:paraId="1EA7E339" w14:textId="77777777" w:rsidR="003A273C" w:rsidRPr="00E80F49" w:rsidRDefault="003A273C" w:rsidP="003A273C">
            <w:pPr>
              <w:pStyle w:val="TAC"/>
            </w:pPr>
          </w:p>
        </w:tc>
        <w:tc>
          <w:tcPr>
            <w:tcW w:w="1147" w:type="dxa"/>
            <w:shd w:val="clear" w:color="auto" w:fill="auto"/>
            <w:vAlign w:val="center"/>
          </w:tcPr>
          <w:p w14:paraId="29C4BB07" w14:textId="6F3F5A7F" w:rsidR="003A273C" w:rsidRPr="00E80F49" w:rsidRDefault="003A273C" w:rsidP="003A273C">
            <w:pPr>
              <w:pStyle w:val="TAC"/>
            </w:pPr>
            <w:r w:rsidRPr="003726A6">
              <w:t>RAN5#96-e</w:t>
            </w:r>
          </w:p>
        </w:tc>
      </w:tr>
      <w:tr w:rsidR="003A273C" w:rsidRPr="00E80F49" w14:paraId="38B3AA4A" w14:textId="77777777" w:rsidTr="0091784C">
        <w:tc>
          <w:tcPr>
            <w:tcW w:w="1781" w:type="dxa"/>
            <w:tcBorders>
              <w:top w:val="nil"/>
            </w:tcBorders>
            <w:vAlign w:val="center"/>
          </w:tcPr>
          <w:p w14:paraId="6A5F5B48" w14:textId="77777777" w:rsidR="003A273C" w:rsidRPr="00E80F49" w:rsidRDefault="003A273C" w:rsidP="003A273C">
            <w:pPr>
              <w:pStyle w:val="TAC"/>
            </w:pPr>
          </w:p>
        </w:tc>
        <w:tc>
          <w:tcPr>
            <w:tcW w:w="1804" w:type="dxa"/>
            <w:shd w:val="clear" w:color="auto" w:fill="auto"/>
            <w:vAlign w:val="center"/>
          </w:tcPr>
          <w:p w14:paraId="673DCDBE" w14:textId="1E273118" w:rsidR="003A273C" w:rsidRPr="00E80F49" w:rsidRDefault="003A273C" w:rsidP="003A273C">
            <w:pPr>
              <w:pStyle w:val="TAC"/>
            </w:pPr>
            <w:r w:rsidRPr="003726A6">
              <w:t>Yes (</w:t>
            </w:r>
            <w:r w:rsidRPr="003726A6">
              <w:rPr>
                <w:lang w:eastAsia="ja-JP"/>
              </w:rPr>
              <w:t>DC_20_n8)</w:t>
            </w:r>
          </w:p>
        </w:tc>
        <w:tc>
          <w:tcPr>
            <w:tcW w:w="1486" w:type="dxa"/>
            <w:vAlign w:val="center"/>
          </w:tcPr>
          <w:p w14:paraId="490AE424" w14:textId="60931F30" w:rsidR="003A273C" w:rsidRPr="00E80F49" w:rsidRDefault="003A273C" w:rsidP="003A273C">
            <w:pPr>
              <w:pStyle w:val="TAC"/>
              <w:rPr>
                <w:lang w:eastAsia="fi-FI"/>
              </w:rPr>
            </w:pPr>
            <w:r w:rsidRPr="003726A6">
              <w:rPr>
                <w:lang w:eastAsia="fi-FI"/>
              </w:rPr>
              <w:t>DC_20A_</w:t>
            </w:r>
            <w:r w:rsidRPr="003726A6">
              <w:rPr>
                <w:lang w:eastAsia="ja-JP"/>
              </w:rPr>
              <w:t>n8A</w:t>
            </w:r>
          </w:p>
        </w:tc>
        <w:tc>
          <w:tcPr>
            <w:tcW w:w="1547" w:type="dxa"/>
            <w:shd w:val="clear" w:color="auto" w:fill="auto"/>
            <w:vAlign w:val="center"/>
          </w:tcPr>
          <w:p w14:paraId="41DF050E" w14:textId="07205A7E" w:rsidR="003A273C" w:rsidRPr="00E80F49" w:rsidRDefault="003A273C" w:rsidP="003A273C">
            <w:pPr>
              <w:pStyle w:val="TAC"/>
            </w:pPr>
            <w:r w:rsidRPr="003726A6">
              <w:t>3 (3 band IMD4)</w:t>
            </w:r>
          </w:p>
        </w:tc>
        <w:tc>
          <w:tcPr>
            <w:tcW w:w="1495" w:type="dxa"/>
            <w:shd w:val="clear" w:color="auto" w:fill="auto"/>
            <w:vAlign w:val="bottom"/>
          </w:tcPr>
          <w:p w14:paraId="23D1CAF8" w14:textId="7F3C5662" w:rsidR="003A273C" w:rsidRPr="00E80F49" w:rsidRDefault="003A273C" w:rsidP="003A273C">
            <w:pPr>
              <w:pStyle w:val="TAC"/>
              <w:rPr>
                <w:lang w:eastAsia="ja-JP"/>
              </w:rPr>
            </w:pPr>
            <w:r w:rsidRPr="003726A6">
              <w:rPr>
                <w:lang w:eastAsia="ja-JP"/>
              </w:rPr>
              <w:t>IMD4</w:t>
            </w:r>
          </w:p>
        </w:tc>
        <w:tc>
          <w:tcPr>
            <w:tcW w:w="1466" w:type="dxa"/>
          </w:tcPr>
          <w:p w14:paraId="4264609D" w14:textId="77777777" w:rsidR="003A273C" w:rsidRPr="00E80F49" w:rsidRDefault="003A273C" w:rsidP="003A273C">
            <w:pPr>
              <w:pStyle w:val="TAC"/>
            </w:pPr>
          </w:p>
        </w:tc>
        <w:tc>
          <w:tcPr>
            <w:tcW w:w="1147" w:type="dxa"/>
            <w:shd w:val="clear" w:color="auto" w:fill="auto"/>
            <w:vAlign w:val="center"/>
          </w:tcPr>
          <w:p w14:paraId="1FDB3CAE" w14:textId="6C7FAB0E" w:rsidR="003A273C" w:rsidRPr="00E80F49" w:rsidRDefault="003A273C" w:rsidP="003A273C">
            <w:pPr>
              <w:pStyle w:val="TAC"/>
            </w:pPr>
            <w:r w:rsidRPr="003726A6">
              <w:t>RAN5#96-e</w:t>
            </w:r>
          </w:p>
        </w:tc>
      </w:tr>
      <w:tr w:rsidR="003A273C" w:rsidRPr="00E80F49" w14:paraId="4F0351F2" w14:textId="77777777" w:rsidTr="0091784C">
        <w:tc>
          <w:tcPr>
            <w:tcW w:w="1781" w:type="dxa"/>
            <w:tcBorders>
              <w:bottom w:val="nil"/>
            </w:tcBorders>
            <w:vAlign w:val="center"/>
          </w:tcPr>
          <w:p w14:paraId="04237518" w14:textId="797E784C" w:rsidR="003A273C" w:rsidRPr="00E80F49" w:rsidRDefault="003A273C" w:rsidP="003A273C">
            <w:pPr>
              <w:pStyle w:val="TAC"/>
            </w:pPr>
            <w:r w:rsidRPr="00E80F49">
              <w:t>DC_3A-20A_n28A</w:t>
            </w:r>
          </w:p>
        </w:tc>
        <w:tc>
          <w:tcPr>
            <w:tcW w:w="1804" w:type="dxa"/>
            <w:shd w:val="clear" w:color="auto" w:fill="auto"/>
            <w:vAlign w:val="center"/>
          </w:tcPr>
          <w:p w14:paraId="5F4FDCA1" w14:textId="03D9EC3B" w:rsidR="003A273C" w:rsidRPr="00E80F49" w:rsidRDefault="003A273C" w:rsidP="003A273C">
            <w:pPr>
              <w:pStyle w:val="TAC"/>
            </w:pPr>
            <w:r w:rsidRPr="00E80F49">
              <w:t>No</w:t>
            </w:r>
          </w:p>
        </w:tc>
        <w:tc>
          <w:tcPr>
            <w:tcW w:w="1486" w:type="dxa"/>
            <w:vAlign w:val="center"/>
          </w:tcPr>
          <w:p w14:paraId="15CFEE33" w14:textId="5A484735" w:rsidR="003A273C" w:rsidRPr="00E80F49" w:rsidRDefault="003A273C" w:rsidP="003A273C">
            <w:pPr>
              <w:pStyle w:val="TAC"/>
              <w:rPr>
                <w:lang w:eastAsia="fi-FI"/>
              </w:rPr>
            </w:pPr>
            <w:r w:rsidRPr="00E80F49">
              <w:t>DC_3A_n28A</w:t>
            </w:r>
          </w:p>
        </w:tc>
        <w:tc>
          <w:tcPr>
            <w:tcW w:w="1547" w:type="dxa"/>
            <w:shd w:val="clear" w:color="auto" w:fill="auto"/>
            <w:vAlign w:val="center"/>
          </w:tcPr>
          <w:p w14:paraId="64F1C89B" w14:textId="21E0A9CD" w:rsidR="003A273C" w:rsidRPr="00E80F49" w:rsidRDefault="003A273C" w:rsidP="003A273C">
            <w:pPr>
              <w:pStyle w:val="TAC"/>
            </w:pPr>
            <w:r w:rsidRPr="00E80F49">
              <w:t>No 3CC exception</w:t>
            </w:r>
          </w:p>
        </w:tc>
        <w:tc>
          <w:tcPr>
            <w:tcW w:w="1495" w:type="dxa"/>
            <w:shd w:val="clear" w:color="auto" w:fill="auto"/>
            <w:vAlign w:val="bottom"/>
          </w:tcPr>
          <w:p w14:paraId="2AA9D759" w14:textId="42DEE661" w:rsidR="003A273C" w:rsidRPr="00E80F49" w:rsidRDefault="003A273C" w:rsidP="003A273C">
            <w:pPr>
              <w:pStyle w:val="TAC"/>
              <w:rPr>
                <w:lang w:eastAsia="ja-JP"/>
              </w:rPr>
            </w:pPr>
            <w:r w:rsidRPr="00E80F49">
              <w:t>No test required</w:t>
            </w:r>
          </w:p>
        </w:tc>
        <w:tc>
          <w:tcPr>
            <w:tcW w:w="1466" w:type="dxa"/>
          </w:tcPr>
          <w:p w14:paraId="50B74088" w14:textId="77777777" w:rsidR="003A273C" w:rsidRPr="00E80F49" w:rsidRDefault="003A273C" w:rsidP="003A273C">
            <w:pPr>
              <w:pStyle w:val="TAC"/>
            </w:pPr>
          </w:p>
        </w:tc>
        <w:tc>
          <w:tcPr>
            <w:tcW w:w="1147" w:type="dxa"/>
            <w:shd w:val="clear" w:color="auto" w:fill="auto"/>
          </w:tcPr>
          <w:p w14:paraId="21337B06" w14:textId="78D2161E" w:rsidR="003A273C" w:rsidRPr="00E80F49" w:rsidRDefault="003A273C" w:rsidP="003A273C">
            <w:pPr>
              <w:pStyle w:val="TAC"/>
            </w:pPr>
            <w:r w:rsidRPr="00E80F49">
              <w:t>RAN5#92-e</w:t>
            </w:r>
          </w:p>
        </w:tc>
      </w:tr>
      <w:tr w:rsidR="003A273C" w:rsidRPr="00E80F49" w14:paraId="6006505E" w14:textId="77777777" w:rsidTr="0091784C">
        <w:tc>
          <w:tcPr>
            <w:tcW w:w="1781" w:type="dxa"/>
            <w:tcBorders>
              <w:top w:val="nil"/>
            </w:tcBorders>
            <w:vAlign w:val="center"/>
          </w:tcPr>
          <w:p w14:paraId="7179B754" w14:textId="77777777" w:rsidR="003A273C" w:rsidRPr="00E80F49" w:rsidRDefault="003A273C" w:rsidP="003A273C">
            <w:pPr>
              <w:pStyle w:val="TAC"/>
            </w:pPr>
          </w:p>
        </w:tc>
        <w:tc>
          <w:tcPr>
            <w:tcW w:w="1804" w:type="dxa"/>
            <w:shd w:val="clear" w:color="auto" w:fill="auto"/>
            <w:vAlign w:val="center"/>
          </w:tcPr>
          <w:p w14:paraId="657AF7A4" w14:textId="2E014F66" w:rsidR="003A273C" w:rsidRPr="00E80F49" w:rsidRDefault="003A273C" w:rsidP="003A273C">
            <w:pPr>
              <w:pStyle w:val="TAC"/>
            </w:pPr>
            <w:r w:rsidRPr="00E80F49">
              <w:t>No</w:t>
            </w:r>
          </w:p>
        </w:tc>
        <w:tc>
          <w:tcPr>
            <w:tcW w:w="1486" w:type="dxa"/>
            <w:vAlign w:val="center"/>
          </w:tcPr>
          <w:p w14:paraId="397B3E99" w14:textId="034FC26B" w:rsidR="003A273C" w:rsidRPr="00E80F49" w:rsidRDefault="003A273C" w:rsidP="003A273C">
            <w:pPr>
              <w:pStyle w:val="TAC"/>
              <w:rPr>
                <w:lang w:eastAsia="fi-FI"/>
              </w:rPr>
            </w:pPr>
            <w:r w:rsidRPr="00E80F49">
              <w:t>DC_20A_n28A</w:t>
            </w:r>
          </w:p>
        </w:tc>
        <w:tc>
          <w:tcPr>
            <w:tcW w:w="1547" w:type="dxa"/>
            <w:shd w:val="clear" w:color="auto" w:fill="auto"/>
            <w:vAlign w:val="center"/>
          </w:tcPr>
          <w:p w14:paraId="481D3C43" w14:textId="25E2257D" w:rsidR="003A273C" w:rsidRPr="00E80F49" w:rsidRDefault="003A273C" w:rsidP="003A273C">
            <w:pPr>
              <w:pStyle w:val="TAC"/>
            </w:pPr>
            <w:r w:rsidRPr="00E80F49">
              <w:t>3 (3 band IMD4)</w:t>
            </w:r>
          </w:p>
        </w:tc>
        <w:tc>
          <w:tcPr>
            <w:tcW w:w="1495" w:type="dxa"/>
            <w:shd w:val="clear" w:color="auto" w:fill="auto"/>
            <w:vAlign w:val="center"/>
          </w:tcPr>
          <w:p w14:paraId="249DB786" w14:textId="6FC5031A" w:rsidR="003A273C" w:rsidRPr="00E80F49" w:rsidRDefault="003A273C" w:rsidP="003A273C">
            <w:pPr>
              <w:pStyle w:val="TAC"/>
              <w:rPr>
                <w:lang w:eastAsia="ja-JP"/>
              </w:rPr>
            </w:pPr>
            <w:r w:rsidRPr="00E80F49">
              <w:t>IMD4</w:t>
            </w:r>
          </w:p>
        </w:tc>
        <w:tc>
          <w:tcPr>
            <w:tcW w:w="1466" w:type="dxa"/>
          </w:tcPr>
          <w:p w14:paraId="519659B5" w14:textId="77777777" w:rsidR="003A273C" w:rsidRPr="00E80F49" w:rsidRDefault="003A273C" w:rsidP="003A273C">
            <w:pPr>
              <w:pStyle w:val="TAC"/>
            </w:pPr>
          </w:p>
        </w:tc>
        <w:tc>
          <w:tcPr>
            <w:tcW w:w="1147" w:type="dxa"/>
            <w:shd w:val="clear" w:color="auto" w:fill="auto"/>
          </w:tcPr>
          <w:p w14:paraId="0FFC6047" w14:textId="2EA77B9B" w:rsidR="003A273C" w:rsidRPr="00E80F49" w:rsidRDefault="003A273C" w:rsidP="003A273C">
            <w:pPr>
              <w:pStyle w:val="TAC"/>
            </w:pPr>
            <w:r w:rsidRPr="00E80F49">
              <w:t>RAN5#92-e</w:t>
            </w:r>
          </w:p>
        </w:tc>
      </w:tr>
      <w:tr w:rsidR="003A273C" w:rsidRPr="00E80F49" w14:paraId="7B3CEB78" w14:textId="77777777" w:rsidTr="0091784C">
        <w:tc>
          <w:tcPr>
            <w:tcW w:w="1781" w:type="dxa"/>
            <w:vMerge w:val="restart"/>
            <w:vAlign w:val="center"/>
          </w:tcPr>
          <w:p w14:paraId="50B72A54" w14:textId="77777777" w:rsidR="003A273C" w:rsidRPr="00E80F49" w:rsidRDefault="003A273C" w:rsidP="003A273C">
            <w:pPr>
              <w:pStyle w:val="TAC"/>
            </w:pPr>
            <w:r w:rsidRPr="00E80F49">
              <w:t>DC_3A-20A_n78</w:t>
            </w:r>
          </w:p>
        </w:tc>
        <w:tc>
          <w:tcPr>
            <w:tcW w:w="1804" w:type="dxa"/>
            <w:shd w:val="clear" w:color="auto" w:fill="auto"/>
            <w:vAlign w:val="center"/>
          </w:tcPr>
          <w:p w14:paraId="1DDFB667" w14:textId="77777777" w:rsidR="003A273C" w:rsidRPr="00E80F49" w:rsidRDefault="003A273C" w:rsidP="003A273C">
            <w:pPr>
              <w:pStyle w:val="TAC"/>
            </w:pPr>
            <w:r w:rsidRPr="00E80F49">
              <w:t>Yes</w:t>
            </w:r>
          </w:p>
        </w:tc>
        <w:tc>
          <w:tcPr>
            <w:tcW w:w="1486" w:type="dxa"/>
            <w:vAlign w:val="center"/>
          </w:tcPr>
          <w:p w14:paraId="2A6557C0" w14:textId="77777777" w:rsidR="003A273C" w:rsidRPr="00E80F49" w:rsidRDefault="003A273C" w:rsidP="003A273C">
            <w:pPr>
              <w:pStyle w:val="TAC"/>
            </w:pPr>
            <w:r w:rsidRPr="00E80F49">
              <w:t>DC_3A_n78A</w:t>
            </w:r>
          </w:p>
        </w:tc>
        <w:tc>
          <w:tcPr>
            <w:tcW w:w="1547" w:type="dxa"/>
            <w:shd w:val="clear" w:color="auto" w:fill="auto"/>
            <w:vAlign w:val="center"/>
          </w:tcPr>
          <w:p w14:paraId="0CE41B6C" w14:textId="77777777" w:rsidR="003A273C" w:rsidRPr="00E80F49" w:rsidRDefault="003A273C" w:rsidP="003A273C">
            <w:pPr>
              <w:pStyle w:val="TAC"/>
            </w:pPr>
            <w:r w:rsidRPr="00E80F49">
              <w:t>No 3CC exception</w:t>
            </w:r>
          </w:p>
        </w:tc>
        <w:tc>
          <w:tcPr>
            <w:tcW w:w="1495" w:type="dxa"/>
            <w:shd w:val="clear" w:color="auto" w:fill="auto"/>
            <w:vAlign w:val="bottom"/>
          </w:tcPr>
          <w:p w14:paraId="25FCBA54" w14:textId="77777777" w:rsidR="003A273C" w:rsidRPr="00E80F49" w:rsidRDefault="003A273C" w:rsidP="003A273C">
            <w:pPr>
              <w:pStyle w:val="TAC"/>
            </w:pPr>
          </w:p>
        </w:tc>
        <w:tc>
          <w:tcPr>
            <w:tcW w:w="1466" w:type="dxa"/>
          </w:tcPr>
          <w:p w14:paraId="6B84F5EA" w14:textId="77777777" w:rsidR="003A273C" w:rsidRPr="00E80F49" w:rsidRDefault="003A273C" w:rsidP="003A273C">
            <w:pPr>
              <w:pStyle w:val="TAC"/>
            </w:pPr>
          </w:p>
        </w:tc>
        <w:tc>
          <w:tcPr>
            <w:tcW w:w="1147" w:type="dxa"/>
            <w:shd w:val="clear" w:color="auto" w:fill="auto"/>
            <w:vAlign w:val="center"/>
          </w:tcPr>
          <w:p w14:paraId="66DB0432" w14:textId="77777777" w:rsidR="003A273C" w:rsidRPr="00E80F49" w:rsidRDefault="003A273C" w:rsidP="003A273C">
            <w:pPr>
              <w:pStyle w:val="TAC"/>
            </w:pPr>
          </w:p>
        </w:tc>
      </w:tr>
      <w:tr w:rsidR="003A273C" w:rsidRPr="00E80F49" w14:paraId="7DB9AF5A" w14:textId="77777777" w:rsidTr="0091784C">
        <w:tc>
          <w:tcPr>
            <w:tcW w:w="1781" w:type="dxa"/>
            <w:vMerge/>
            <w:vAlign w:val="center"/>
          </w:tcPr>
          <w:p w14:paraId="6B225DB7" w14:textId="77777777" w:rsidR="003A273C" w:rsidRPr="00E80F49" w:rsidRDefault="003A273C" w:rsidP="003A273C">
            <w:pPr>
              <w:pStyle w:val="TAC"/>
            </w:pPr>
          </w:p>
        </w:tc>
        <w:tc>
          <w:tcPr>
            <w:tcW w:w="1804" w:type="dxa"/>
            <w:shd w:val="clear" w:color="auto" w:fill="auto"/>
            <w:vAlign w:val="center"/>
          </w:tcPr>
          <w:p w14:paraId="207230E4" w14:textId="77777777" w:rsidR="003A273C" w:rsidRPr="00E80F49" w:rsidRDefault="003A273C" w:rsidP="003A273C">
            <w:pPr>
              <w:pStyle w:val="TAC"/>
            </w:pPr>
            <w:r w:rsidRPr="00E80F49">
              <w:t>No</w:t>
            </w:r>
          </w:p>
        </w:tc>
        <w:tc>
          <w:tcPr>
            <w:tcW w:w="1486" w:type="dxa"/>
            <w:vAlign w:val="center"/>
          </w:tcPr>
          <w:p w14:paraId="57CA5499" w14:textId="77777777" w:rsidR="003A273C" w:rsidRPr="00E80F49" w:rsidRDefault="003A273C" w:rsidP="003A273C">
            <w:pPr>
              <w:pStyle w:val="TAC"/>
            </w:pPr>
            <w:r w:rsidRPr="00E80F49">
              <w:t>DC_20A_n78A</w:t>
            </w:r>
          </w:p>
        </w:tc>
        <w:tc>
          <w:tcPr>
            <w:tcW w:w="1547" w:type="dxa"/>
            <w:shd w:val="clear" w:color="auto" w:fill="auto"/>
            <w:vAlign w:val="center"/>
          </w:tcPr>
          <w:p w14:paraId="081C4D26" w14:textId="77777777" w:rsidR="003A273C" w:rsidRPr="00E80F49" w:rsidRDefault="003A273C" w:rsidP="003A273C">
            <w:pPr>
              <w:pStyle w:val="TAC"/>
            </w:pPr>
            <w:r w:rsidRPr="00E80F49">
              <w:t>3 (3 band IMD3)</w:t>
            </w:r>
          </w:p>
        </w:tc>
        <w:tc>
          <w:tcPr>
            <w:tcW w:w="1495" w:type="dxa"/>
            <w:shd w:val="clear" w:color="auto" w:fill="auto"/>
            <w:vAlign w:val="bottom"/>
          </w:tcPr>
          <w:p w14:paraId="40C85CEF" w14:textId="77777777" w:rsidR="003A273C" w:rsidRPr="00E80F49" w:rsidRDefault="003A273C" w:rsidP="003A273C">
            <w:pPr>
              <w:pStyle w:val="TAC"/>
            </w:pPr>
            <w:r w:rsidRPr="00E80F49">
              <w:t>IMD3</w:t>
            </w:r>
          </w:p>
        </w:tc>
        <w:tc>
          <w:tcPr>
            <w:tcW w:w="1466" w:type="dxa"/>
          </w:tcPr>
          <w:p w14:paraId="61A20427" w14:textId="77777777" w:rsidR="003A273C" w:rsidRPr="00E80F49" w:rsidRDefault="003A273C" w:rsidP="003A273C">
            <w:pPr>
              <w:pStyle w:val="TAC"/>
            </w:pPr>
          </w:p>
        </w:tc>
        <w:tc>
          <w:tcPr>
            <w:tcW w:w="1147" w:type="dxa"/>
            <w:shd w:val="clear" w:color="auto" w:fill="auto"/>
            <w:vAlign w:val="center"/>
          </w:tcPr>
          <w:p w14:paraId="1F864960" w14:textId="77777777" w:rsidR="003A273C" w:rsidRPr="00E80F49" w:rsidRDefault="003A273C" w:rsidP="003A273C">
            <w:pPr>
              <w:pStyle w:val="TAC"/>
            </w:pPr>
          </w:p>
        </w:tc>
      </w:tr>
      <w:tr w:rsidR="003A273C" w:rsidRPr="00E80F49" w14:paraId="6371CD7F" w14:textId="77777777" w:rsidTr="0091784C">
        <w:tc>
          <w:tcPr>
            <w:tcW w:w="1781" w:type="dxa"/>
            <w:vMerge w:val="restart"/>
            <w:vAlign w:val="center"/>
          </w:tcPr>
          <w:p w14:paraId="33A4BC69" w14:textId="23956BFD" w:rsidR="003A273C" w:rsidRPr="00E80F49" w:rsidRDefault="003A273C" w:rsidP="003A273C">
            <w:pPr>
              <w:pStyle w:val="TAC"/>
            </w:pPr>
            <w:r w:rsidRPr="00E80F49">
              <w:t>DC_3A-28A_n78A</w:t>
            </w:r>
          </w:p>
        </w:tc>
        <w:tc>
          <w:tcPr>
            <w:tcW w:w="1804" w:type="dxa"/>
            <w:shd w:val="clear" w:color="auto" w:fill="auto"/>
            <w:vAlign w:val="center"/>
          </w:tcPr>
          <w:p w14:paraId="51DCDBFD" w14:textId="180AF1E3" w:rsidR="003A273C" w:rsidRPr="00E80F49" w:rsidRDefault="003A273C" w:rsidP="003A273C">
            <w:pPr>
              <w:pStyle w:val="TAC"/>
            </w:pPr>
            <w:r w:rsidRPr="00E80F49">
              <w:t>Yes</w:t>
            </w:r>
          </w:p>
        </w:tc>
        <w:tc>
          <w:tcPr>
            <w:tcW w:w="1486" w:type="dxa"/>
            <w:vAlign w:val="center"/>
          </w:tcPr>
          <w:p w14:paraId="20F05C91" w14:textId="2D8FC675" w:rsidR="003A273C" w:rsidRPr="00E80F49" w:rsidRDefault="003A273C" w:rsidP="003A273C">
            <w:pPr>
              <w:pStyle w:val="TAC"/>
            </w:pPr>
            <w:r w:rsidRPr="00E80F49">
              <w:t>DC_3A_n78A</w:t>
            </w:r>
          </w:p>
        </w:tc>
        <w:tc>
          <w:tcPr>
            <w:tcW w:w="1547" w:type="dxa"/>
            <w:shd w:val="clear" w:color="auto" w:fill="auto"/>
            <w:vAlign w:val="center"/>
          </w:tcPr>
          <w:p w14:paraId="401BF07B" w14:textId="1AE2E71C" w:rsidR="003A273C" w:rsidRPr="00E80F49" w:rsidRDefault="003A273C" w:rsidP="003A273C">
            <w:pPr>
              <w:pStyle w:val="TAC"/>
            </w:pPr>
            <w:r w:rsidRPr="00E80F49">
              <w:t>No 3CC exception</w:t>
            </w:r>
          </w:p>
        </w:tc>
        <w:tc>
          <w:tcPr>
            <w:tcW w:w="1495" w:type="dxa"/>
            <w:shd w:val="clear" w:color="auto" w:fill="auto"/>
            <w:vAlign w:val="center"/>
          </w:tcPr>
          <w:p w14:paraId="0AE5754E" w14:textId="77777777" w:rsidR="003A273C" w:rsidRPr="00E80F49" w:rsidRDefault="003A273C" w:rsidP="003A273C">
            <w:pPr>
              <w:pStyle w:val="TAC"/>
            </w:pPr>
          </w:p>
        </w:tc>
        <w:tc>
          <w:tcPr>
            <w:tcW w:w="1466" w:type="dxa"/>
            <w:vAlign w:val="center"/>
          </w:tcPr>
          <w:p w14:paraId="1FD1E3EA" w14:textId="0DC8F01F" w:rsidR="003A273C" w:rsidRPr="00E80F49" w:rsidRDefault="003A273C" w:rsidP="003A273C">
            <w:pPr>
              <w:pStyle w:val="TAC"/>
            </w:pPr>
            <w:r w:rsidRPr="00E80F49">
              <w:rPr>
                <w:lang w:eastAsia="zh-CN"/>
              </w:rPr>
              <w:t>DC_3A_n78A</w:t>
            </w:r>
          </w:p>
        </w:tc>
        <w:tc>
          <w:tcPr>
            <w:tcW w:w="1147" w:type="dxa"/>
            <w:shd w:val="clear" w:color="auto" w:fill="auto"/>
            <w:vAlign w:val="center"/>
          </w:tcPr>
          <w:p w14:paraId="522152C9" w14:textId="6A3DA2C7" w:rsidR="003A273C" w:rsidRPr="00E80F49" w:rsidRDefault="003A273C" w:rsidP="003A273C">
            <w:pPr>
              <w:pStyle w:val="TAC"/>
            </w:pPr>
            <w:r w:rsidRPr="00E80F49">
              <w:t>RAN5#92-e</w:t>
            </w:r>
          </w:p>
        </w:tc>
      </w:tr>
      <w:tr w:rsidR="003A273C" w:rsidRPr="00E80F49" w14:paraId="5B0647F2" w14:textId="77777777" w:rsidTr="0091784C">
        <w:tc>
          <w:tcPr>
            <w:tcW w:w="1781" w:type="dxa"/>
            <w:vMerge/>
            <w:vAlign w:val="center"/>
          </w:tcPr>
          <w:p w14:paraId="1FE5713B" w14:textId="77777777" w:rsidR="003A273C" w:rsidRPr="00E80F49" w:rsidRDefault="003A273C" w:rsidP="003A273C">
            <w:pPr>
              <w:pStyle w:val="TAC"/>
            </w:pPr>
          </w:p>
        </w:tc>
        <w:tc>
          <w:tcPr>
            <w:tcW w:w="1804" w:type="dxa"/>
            <w:shd w:val="clear" w:color="auto" w:fill="auto"/>
            <w:vAlign w:val="center"/>
          </w:tcPr>
          <w:p w14:paraId="4035B415" w14:textId="28209415" w:rsidR="003A273C" w:rsidRPr="00E80F49" w:rsidRDefault="003A273C" w:rsidP="003A273C">
            <w:pPr>
              <w:pStyle w:val="TAC"/>
            </w:pPr>
            <w:r w:rsidRPr="00E80F49">
              <w:t>No</w:t>
            </w:r>
          </w:p>
        </w:tc>
        <w:tc>
          <w:tcPr>
            <w:tcW w:w="1486" w:type="dxa"/>
            <w:vAlign w:val="center"/>
          </w:tcPr>
          <w:p w14:paraId="674A66B0" w14:textId="465F3548" w:rsidR="003A273C" w:rsidRPr="00E80F49" w:rsidRDefault="003A273C" w:rsidP="003A273C">
            <w:pPr>
              <w:pStyle w:val="TAC"/>
            </w:pPr>
            <w:r w:rsidRPr="00E80F49">
              <w:t>DC_28A_n78A</w:t>
            </w:r>
          </w:p>
        </w:tc>
        <w:tc>
          <w:tcPr>
            <w:tcW w:w="1547" w:type="dxa"/>
            <w:shd w:val="clear" w:color="auto" w:fill="auto"/>
            <w:vAlign w:val="center"/>
          </w:tcPr>
          <w:p w14:paraId="2C525EB5" w14:textId="09251019" w:rsidR="003A273C" w:rsidRPr="00E80F49" w:rsidRDefault="003A273C" w:rsidP="003A273C">
            <w:pPr>
              <w:pStyle w:val="TAC"/>
            </w:pPr>
            <w:r w:rsidRPr="00E80F49">
              <w:t>3 (3 band IMD3)</w:t>
            </w:r>
          </w:p>
        </w:tc>
        <w:tc>
          <w:tcPr>
            <w:tcW w:w="1495" w:type="dxa"/>
            <w:shd w:val="clear" w:color="auto" w:fill="auto"/>
            <w:vAlign w:val="center"/>
          </w:tcPr>
          <w:p w14:paraId="6F080763" w14:textId="5E60FD8E" w:rsidR="003A273C" w:rsidRPr="00E80F49" w:rsidRDefault="003A273C" w:rsidP="003A273C">
            <w:pPr>
              <w:pStyle w:val="TAC"/>
            </w:pPr>
            <w:r w:rsidRPr="00E80F49">
              <w:t>IMD3</w:t>
            </w:r>
          </w:p>
        </w:tc>
        <w:tc>
          <w:tcPr>
            <w:tcW w:w="1466" w:type="dxa"/>
            <w:vAlign w:val="center"/>
          </w:tcPr>
          <w:p w14:paraId="221065AA" w14:textId="49EC2480" w:rsidR="003A273C" w:rsidRPr="00E80F49" w:rsidRDefault="003A273C" w:rsidP="003A273C">
            <w:pPr>
              <w:pStyle w:val="TAC"/>
            </w:pPr>
            <w:r w:rsidRPr="00E80F49">
              <w:rPr>
                <w:lang w:eastAsia="zh-CN"/>
              </w:rPr>
              <w:t>DC_28A_n78A</w:t>
            </w:r>
          </w:p>
        </w:tc>
        <w:tc>
          <w:tcPr>
            <w:tcW w:w="1147" w:type="dxa"/>
            <w:shd w:val="clear" w:color="auto" w:fill="auto"/>
            <w:vAlign w:val="center"/>
          </w:tcPr>
          <w:p w14:paraId="6A18F89B" w14:textId="77777777" w:rsidR="003A273C" w:rsidRPr="00E80F49" w:rsidRDefault="003A273C" w:rsidP="003A273C">
            <w:pPr>
              <w:pStyle w:val="TAC"/>
            </w:pPr>
          </w:p>
        </w:tc>
      </w:tr>
      <w:tr w:rsidR="003A273C" w:rsidRPr="00E80F49" w14:paraId="6A682467" w14:textId="77777777" w:rsidTr="0091784C">
        <w:tc>
          <w:tcPr>
            <w:tcW w:w="1781" w:type="dxa"/>
            <w:vMerge w:val="restart"/>
            <w:vAlign w:val="center"/>
          </w:tcPr>
          <w:p w14:paraId="57891AD6" w14:textId="77777777" w:rsidR="003A273C" w:rsidRPr="00E80F49" w:rsidRDefault="003A273C" w:rsidP="003A273C">
            <w:pPr>
              <w:pStyle w:val="TAC"/>
            </w:pPr>
            <w:r w:rsidRPr="00E80F49">
              <w:t>DC_3A-40A_n1A</w:t>
            </w:r>
          </w:p>
        </w:tc>
        <w:tc>
          <w:tcPr>
            <w:tcW w:w="1804" w:type="dxa"/>
            <w:shd w:val="clear" w:color="auto" w:fill="auto"/>
            <w:vAlign w:val="center"/>
          </w:tcPr>
          <w:p w14:paraId="41D7696C" w14:textId="77777777" w:rsidR="003A273C" w:rsidRPr="00E80F49" w:rsidRDefault="003A273C" w:rsidP="003A273C">
            <w:pPr>
              <w:pStyle w:val="TAC"/>
            </w:pPr>
            <w:r w:rsidRPr="00E80F49">
              <w:t>Yes</w:t>
            </w:r>
          </w:p>
        </w:tc>
        <w:tc>
          <w:tcPr>
            <w:tcW w:w="1486" w:type="dxa"/>
            <w:vAlign w:val="center"/>
          </w:tcPr>
          <w:p w14:paraId="7FF41A5D" w14:textId="77777777" w:rsidR="003A273C" w:rsidRPr="00E80F49" w:rsidRDefault="003A273C" w:rsidP="003A273C">
            <w:pPr>
              <w:pStyle w:val="TAC"/>
            </w:pPr>
            <w:r w:rsidRPr="00E80F49">
              <w:t>DC_3A_n1A</w:t>
            </w:r>
          </w:p>
        </w:tc>
        <w:tc>
          <w:tcPr>
            <w:tcW w:w="1547" w:type="dxa"/>
            <w:shd w:val="clear" w:color="auto" w:fill="auto"/>
            <w:vAlign w:val="center"/>
          </w:tcPr>
          <w:p w14:paraId="52A46296" w14:textId="77777777" w:rsidR="003A273C" w:rsidRPr="00E80F49" w:rsidRDefault="003A273C" w:rsidP="003A273C">
            <w:pPr>
              <w:pStyle w:val="TAC"/>
            </w:pPr>
            <w:r w:rsidRPr="00E80F49">
              <w:t>40 (3 band IMD5)</w:t>
            </w:r>
          </w:p>
        </w:tc>
        <w:tc>
          <w:tcPr>
            <w:tcW w:w="1495" w:type="dxa"/>
            <w:shd w:val="clear" w:color="auto" w:fill="auto"/>
            <w:vAlign w:val="bottom"/>
          </w:tcPr>
          <w:p w14:paraId="0766F7A0" w14:textId="77777777" w:rsidR="003A273C" w:rsidRPr="00E80F49" w:rsidRDefault="003A273C" w:rsidP="003A273C">
            <w:pPr>
              <w:pStyle w:val="TAC"/>
            </w:pPr>
            <w:r w:rsidRPr="00E80F49">
              <w:t>IMD5 if UE supporting dual UL</w:t>
            </w:r>
          </w:p>
        </w:tc>
        <w:tc>
          <w:tcPr>
            <w:tcW w:w="1466" w:type="dxa"/>
          </w:tcPr>
          <w:p w14:paraId="14367484" w14:textId="77777777" w:rsidR="003A273C" w:rsidRPr="00E80F49" w:rsidRDefault="003A273C" w:rsidP="003A273C">
            <w:pPr>
              <w:pStyle w:val="TAC"/>
            </w:pPr>
          </w:p>
        </w:tc>
        <w:tc>
          <w:tcPr>
            <w:tcW w:w="1147" w:type="dxa"/>
            <w:shd w:val="clear" w:color="auto" w:fill="auto"/>
            <w:vAlign w:val="center"/>
          </w:tcPr>
          <w:p w14:paraId="0820B90F" w14:textId="77777777" w:rsidR="003A273C" w:rsidRPr="00E80F49" w:rsidRDefault="003A273C" w:rsidP="003A273C">
            <w:pPr>
              <w:pStyle w:val="TAC"/>
            </w:pPr>
          </w:p>
        </w:tc>
      </w:tr>
      <w:tr w:rsidR="003A273C" w:rsidRPr="00E80F49" w14:paraId="5D337F58" w14:textId="77777777" w:rsidTr="0091784C">
        <w:tc>
          <w:tcPr>
            <w:tcW w:w="1781" w:type="dxa"/>
            <w:vMerge/>
            <w:vAlign w:val="center"/>
          </w:tcPr>
          <w:p w14:paraId="384966D9" w14:textId="77777777" w:rsidR="003A273C" w:rsidRPr="00E80F49" w:rsidRDefault="003A273C" w:rsidP="003A273C">
            <w:pPr>
              <w:pStyle w:val="TAC"/>
            </w:pPr>
          </w:p>
        </w:tc>
        <w:tc>
          <w:tcPr>
            <w:tcW w:w="1804" w:type="dxa"/>
            <w:shd w:val="clear" w:color="auto" w:fill="auto"/>
            <w:vAlign w:val="center"/>
          </w:tcPr>
          <w:p w14:paraId="72FB6E18" w14:textId="77777777" w:rsidR="003A273C" w:rsidRPr="00E80F49" w:rsidRDefault="003A273C" w:rsidP="003A273C">
            <w:pPr>
              <w:pStyle w:val="TAC"/>
            </w:pPr>
            <w:r w:rsidRPr="00E80F49">
              <w:t>No</w:t>
            </w:r>
          </w:p>
        </w:tc>
        <w:tc>
          <w:tcPr>
            <w:tcW w:w="1486" w:type="dxa"/>
            <w:vAlign w:val="center"/>
          </w:tcPr>
          <w:p w14:paraId="32BB71B3" w14:textId="77777777" w:rsidR="003A273C" w:rsidRPr="00E80F49" w:rsidRDefault="003A273C" w:rsidP="003A273C">
            <w:pPr>
              <w:pStyle w:val="TAC"/>
            </w:pPr>
            <w:r w:rsidRPr="00E80F49">
              <w:t>DC_40A_n1A</w:t>
            </w:r>
          </w:p>
        </w:tc>
        <w:tc>
          <w:tcPr>
            <w:tcW w:w="1547" w:type="dxa"/>
            <w:shd w:val="clear" w:color="auto" w:fill="auto"/>
            <w:vAlign w:val="center"/>
          </w:tcPr>
          <w:p w14:paraId="5C05B7EB" w14:textId="77777777" w:rsidR="003A273C" w:rsidRPr="00E80F49" w:rsidRDefault="003A273C" w:rsidP="003A273C">
            <w:pPr>
              <w:pStyle w:val="TAC"/>
            </w:pPr>
            <w:r w:rsidRPr="00E80F49">
              <w:t>No 3CC exception</w:t>
            </w:r>
          </w:p>
        </w:tc>
        <w:tc>
          <w:tcPr>
            <w:tcW w:w="1495" w:type="dxa"/>
            <w:shd w:val="clear" w:color="auto" w:fill="auto"/>
            <w:vAlign w:val="bottom"/>
          </w:tcPr>
          <w:p w14:paraId="626D8EAE" w14:textId="77777777" w:rsidR="003A273C" w:rsidRPr="00E80F49" w:rsidRDefault="003A273C" w:rsidP="003A273C">
            <w:pPr>
              <w:pStyle w:val="TAC"/>
            </w:pPr>
          </w:p>
        </w:tc>
        <w:tc>
          <w:tcPr>
            <w:tcW w:w="1466" w:type="dxa"/>
          </w:tcPr>
          <w:p w14:paraId="2007A106" w14:textId="77777777" w:rsidR="003A273C" w:rsidRPr="00E80F49" w:rsidRDefault="003A273C" w:rsidP="003A273C">
            <w:pPr>
              <w:pStyle w:val="TAC"/>
            </w:pPr>
          </w:p>
        </w:tc>
        <w:tc>
          <w:tcPr>
            <w:tcW w:w="1147" w:type="dxa"/>
            <w:shd w:val="clear" w:color="auto" w:fill="auto"/>
            <w:vAlign w:val="center"/>
          </w:tcPr>
          <w:p w14:paraId="5FB927AA" w14:textId="77777777" w:rsidR="003A273C" w:rsidRPr="00E80F49" w:rsidRDefault="003A273C" w:rsidP="003A273C">
            <w:pPr>
              <w:pStyle w:val="TAC"/>
            </w:pPr>
          </w:p>
        </w:tc>
      </w:tr>
      <w:tr w:rsidR="005D2CEB" w:rsidRPr="00E80F49" w14:paraId="3DD5D465" w14:textId="77777777" w:rsidTr="00D44BD4">
        <w:tc>
          <w:tcPr>
            <w:tcW w:w="1781" w:type="dxa"/>
            <w:vAlign w:val="center"/>
          </w:tcPr>
          <w:p w14:paraId="6DBBFF93" w14:textId="4FA04692"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28</w:t>
            </w:r>
            <w:r w:rsidRPr="00E80F49">
              <w:rPr>
                <w:rFonts w:eastAsia="Malgun Gothic"/>
                <w:szCs w:val="18"/>
                <w:lang w:eastAsia="ko-KR"/>
              </w:rPr>
              <w:t>A</w:t>
            </w:r>
          </w:p>
        </w:tc>
        <w:tc>
          <w:tcPr>
            <w:tcW w:w="1804" w:type="dxa"/>
            <w:shd w:val="clear" w:color="auto" w:fill="auto"/>
          </w:tcPr>
          <w:p w14:paraId="6048A61C" w14:textId="52C033D1" w:rsidR="005D2CEB" w:rsidRPr="00E80F49" w:rsidRDefault="005D2CEB" w:rsidP="005D2CEB">
            <w:pPr>
              <w:pStyle w:val="TAC"/>
            </w:pPr>
            <w:r>
              <w:rPr>
                <w:rFonts w:hint="eastAsia"/>
                <w:lang w:eastAsia="ja-JP"/>
              </w:rPr>
              <w:t>N</w:t>
            </w:r>
            <w:r>
              <w:rPr>
                <w:lang w:eastAsia="ja-JP"/>
              </w:rPr>
              <w:t>o</w:t>
            </w:r>
          </w:p>
        </w:tc>
        <w:tc>
          <w:tcPr>
            <w:tcW w:w="1486" w:type="dxa"/>
          </w:tcPr>
          <w:p w14:paraId="5E196CBE" w14:textId="3290BE88" w:rsidR="005D2CEB" w:rsidRPr="00E80F49" w:rsidRDefault="005D2CEB" w:rsidP="005D2CEB">
            <w:pPr>
              <w:pStyle w:val="TAC"/>
            </w:pPr>
            <w:r>
              <w:rPr>
                <w:rFonts w:hint="eastAsia"/>
                <w:lang w:eastAsia="ja-JP"/>
              </w:rPr>
              <w:t>D</w:t>
            </w:r>
            <w:r>
              <w:rPr>
                <w:lang w:eastAsia="ja-JP"/>
              </w:rPr>
              <w:t>C_3A_n28A</w:t>
            </w:r>
          </w:p>
        </w:tc>
        <w:tc>
          <w:tcPr>
            <w:tcW w:w="1547" w:type="dxa"/>
            <w:shd w:val="clear" w:color="auto" w:fill="auto"/>
            <w:vAlign w:val="center"/>
          </w:tcPr>
          <w:p w14:paraId="75EA2691" w14:textId="77777777" w:rsidR="005D2CEB" w:rsidRDefault="005D2CEB" w:rsidP="005D2CEB">
            <w:pPr>
              <w:pStyle w:val="TAC"/>
              <w:rPr>
                <w:rFonts w:eastAsia="MS Mincho"/>
                <w:lang w:eastAsia="ja-JP"/>
              </w:rPr>
            </w:pPr>
            <w:r>
              <w:rPr>
                <w:rFonts w:eastAsia="MS Mincho" w:hint="eastAsia"/>
                <w:lang w:eastAsia="ja-JP"/>
              </w:rPr>
              <w:t>4</w:t>
            </w:r>
            <w:r>
              <w:rPr>
                <w:rFonts w:eastAsia="MS Mincho"/>
                <w:lang w:eastAsia="ja-JP"/>
              </w:rPr>
              <w:t>1 (IMD2 |1*fB3+1*fn28|)</w:t>
            </w:r>
          </w:p>
          <w:p w14:paraId="106D966F" w14:textId="32D68D9A" w:rsidR="005D2CEB" w:rsidRPr="00E80F49" w:rsidRDefault="005D2CEB" w:rsidP="005D2CEB">
            <w:pPr>
              <w:pStyle w:val="TAC"/>
            </w:pPr>
            <w:r>
              <w:rPr>
                <w:rFonts w:eastAsia="MS Mincho" w:hint="eastAsia"/>
                <w:lang w:eastAsia="ja-JP"/>
              </w:rPr>
              <w:t>4</w:t>
            </w:r>
            <w:r>
              <w:rPr>
                <w:rFonts w:eastAsia="MS Mincho"/>
                <w:lang w:eastAsia="ja-JP"/>
              </w:rPr>
              <w:t>1 (IMD3 |2*fB3-fn28|)</w:t>
            </w:r>
          </w:p>
        </w:tc>
        <w:tc>
          <w:tcPr>
            <w:tcW w:w="1495" w:type="dxa"/>
            <w:shd w:val="clear" w:color="auto" w:fill="auto"/>
            <w:vAlign w:val="bottom"/>
          </w:tcPr>
          <w:p w14:paraId="5730D8E5" w14:textId="6C030969" w:rsidR="005D2CEB" w:rsidRPr="00E80F49" w:rsidRDefault="005D2CEB" w:rsidP="005D2CEB">
            <w:pPr>
              <w:pStyle w:val="TAC"/>
            </w:pPr>
            <w:r>
              <w:rPr>
                <w:rFonts w:eastAsia="MS Mincho" w:hint="eastAsia"/>
                <w:lang w:eastAsia="ja-JP"/>
              </w:rPr>
              <w:t>I</w:t>
            </w:r>
            <w:r>
              <w:rPr>
                <w:rFonts w:eastAsia="MS Mincho"/>
                <w:lang w:eastAsia="ja-JP"/>
              </w:rPr>
              <w:t xml:space="preserve">MD2, </w:t>
            </w:r>
            <w:r>
              <w:rPr>
                <w:rFonts w:eastAsia="MS Mincho" w:hint="eastAsia"/>
                <w:lang w:eastAsia="ja-JP"/>
              </w:rPr>
              <w:t>I</w:t>
            </w:r>
            <w:r>
              <w:rPr>
                <w:rFonts w:eastAsia="MS Mincho"/>
                <w:lang w:eastAsia="ja-JP"/>
              </w:rPr>
              <w:t>MD3</w:t>
            </w:r>
          </w:p>
        </w:tc>
        <w:tc>
          <w:tcPr>
            <w:tcW w:w="1466" w:type="dxa"/>
          </w:tcPr>
          <w:p w14:paraId="07FDA85B" w14:textId="77777777" w:rsidR="005D2CEB" w:rsidRPr="00E80F49" w:rsidRDefault="005D2CEB" w:rsidP="005D2CEB">
            <w:pPr>
              <w:pStyle w:val="TAC"/>
            </w:pPr>
          </w:p>
        </w:tc>
        <w:tc>
          <w:tcPr>
            <w:tcW w:w="1147" w:type="dxa"/>
            <w:shd w:val="clear" w:color="auto" w:fill="auto"/>
            <w:vAlign w:val="center"/>
          </w:tcPr>
          <w:p w14:paraId="29305266" w14:textId="4B8CF163" w:rsidR="005D2CEB" w:rsidRPr="00E80F49" w:rsidRDefault="005D2CEB" w:rsidP="005D2CEB">
            <w:pPr>
              <w:pStyle w:val="TAC"/>
            </w:pPr>
            <w:r>
              <w:rPr>
                <w:rFonts w:hint="eastAsia"/>
                <w:lang w:eastAsia="ja-JP"/>
              </w:rPr>
              <w:t>R</w:t>
            </w:r>
            <w:r>
              <w:rPr>
                <w:lang w:eastAsia="ja-JP"/>
              </w:rPr>
              <w:t>AN5#98</w:t>
            </w:r>
          </w:p>
        </w:tc>
      </w:tr>
      <w:tr w:rsidR="005D2CEB" w:rsidRPr="00E80F49" w14:paraId="75BA823A" w14:textId="77777777" w:rsidTr="00D44BD4">
        <w:tc>
          <w:tcPr>
            <w:tcW w:w="1781" w:type="dxa"/>
            <w:vAlign w:val="center"/>
          </w:tcPr>
          <w:p w14:paraId="5E67D8C6" w14:textId="48372A23" w:rsidR="005D2CEB" w:rsidRPr="00E80F49" w:rsidRDefault="005D2CEB" w:rsidP="005D2CEB">
            <w:pPr>
              <w:pStyle w:val="TAC"/>
            </w:pPr>
          </w:p>
        </w:tc>
        <w:tc>
          <w:tcPr>
            <w:tcW w:w="1804" w:type="dxa"/>
            <w:shd w:val="clear" w:color="auto" w:fill="auto"/>
          </w:tcPr>
          <w:p w14:paraId="50F41DB0" w14:textId="791540B2" w:rsidR="005D2CEB" w:rsidRPr="00E80F49" w:rsidRDefault="005D2CEB" w:rsidP="005D2CEB">
            <w:pPr>
              <w:pStyle w:val="TAC"/>
            </w:pPr>
            <w:r>
              <w:rPr>
                <w:rFonts w:hint="eastAsia"/>
                <w:lang w:eastAsia="ja-JP"/>
              </w:rPr>
              <w:t>N</w:t>
            </w:r>
            <w:r>
              <w:rPr>
                <w:lang w:eastAsia="ja-JP"/>
              </w:rPr>
              <w:t>o</w:t>
            </w:r>
          </w:p>
        </w:tc>
        <w:tc>
          <w:tcPr>
            <w:tcW w:w="1486" w:type="dxa"/>
          </w:tcPr>
          <w:p w14:paraId="4023C925" w14:textId="3F5FF5C9" w:rsidR="005D2CEB" w:rsidRPr="00E80F49" w:rsidRDefault="005D2CEB" w:rsidP="005D2CEB">
            <w:pPr>
              <w:pStyle w:val="TAC"/>
            </w:pPr>
            <w:r>
              <w:rPr>
                <w:rFonts w:hint="eastAsia"/>
                <w:lang w:eastAsia="ja-JP"/>
              </w:rPr>
              <w:t>D</w:t>
            </w:r>
            <w:r>
              <w:rPr>
                <w:lang w:eastAsia="ja-JP"/>
              </w:rPr>
              <w:t>C_41A_n28A</w:t>
            </w:r>
          </w:p>
        </w:tc>
        <w:tc>
          <w:tcPr>
            <w:tcW w:w="1547" w:type="dxa"/>
            <w:shd w:val="clear" w:color="auto" w:fill="auto"/>
            <w:vAlign w:val="center"/>
          </w:tcPr>
          <w:p w14:paraId="37E872F9" w14:textId="5F64E314" w:rsidR="005D2CEB" w:rsidRPr="00E80F49" w:rsidRDefault="005D2CEB" w:rsidP="005D2CEB">
            <w:pPr>
              <w:pStyle w:val="TAC"/>
            </w:pPr>
            <w:r>
              <w:rPr>
                <w:rFonts w:eastAsia="MS Mincho" w:hint="eastAsia"/>
                <w:lang w:eastAsia="ja-JP"/>
              </w:rPr>
              <w:t>3</w:t>
            </w:r>
            <w:r>
              <w:rPr>
                <w:rFonts w:eastAsia="MS Mincho"/>
                <w:lang w:eastAsia="ja-JP"/>
              </w:rPr>
              <w:t xml:space="preserve"> (IMD2 |1*fB41-1*fn28|)</w:t>
            </w:r>
          </w:p>
        </w:tc>
        <w:tc>
          <w:tcPr>
            <w:tcW w:w="1495" w:type="dxa"/>
            <w:shd w:val="clear" w:color="auto" w:fill="auto"/>
            <w:vAlign w:val="bottom"/>
          </w:tcPr>
          <w:p w14:paraId="6B8F8ED3" w14:textId="3C6865E9" w:rsidR="005D2CEB" w:rsidRPr="00E80F49" w:rsidRDefault="005D2CEB" w:rsidP="005D2CEB">
            <w:pPr>
              <w:pStyle w:val="TAC"/>
            </w:pPr>
            <w:r>
              <w:rPr>
                <w:rFonts w:eastAsia="MS Mincho" w:hint="eastAsia"/>
                <w:lang w:eastAsia="ja-JP"/>
              </w:rPr>
              <w:t>I</w:t>
            </w:r>
            <w:r>
              <w:rPr>
                <w:rFonts w:eastAsia="MS Mincho"/>
                <w:lang w:eastAsia="ja-JP"/>
              </w:rPr>
              <w:t>MD2</w:t>
            </w:r>
          </w:p>
        </w:tc>
        <w:tc>
          <w:tcPr>
            <w:tcW w:w="1466" w:type="dxa"/>
          </w:tcPr>
          <w:p w14:paraId="7D6722B8" w14:textId="77777777" w:rsidR="005D2CEB" w:rsidRPr="00E80F49" w:rsidRDefault="005D2CEB" w:rsidP="005D2CEB">
            <w:pPr>
              <w:pStyle w:val="TAC"/>
            </w:pPr>
          </w:p>
        </w:tc>
        <w:tc>
          <w:tcPr>
            <w:tcW w:w="1147" w:type="dxa"/>
            <w:shd w:val="clear" w:color="auto" w:fill="auto"/>
            <w:vAlign w:val="center"/>
          </w:tcPr>
          <w:p w14:paraId="78ABE699" w14:textId="0C1A67DA" w:rsidR="005D2CEB" w:rsidRPr="00E80F49" w:rsidRDefault="005D2CEB" w:rsidP="005D2CEB">
            <w:pPr>
              <w:pStyle w:val="TAC"/>
            </w:pPr>
            <w:r>
              <w:rPr>
                <w:rFonts w:hint="eastAsia"/>
                <w:lang w:eastAsia="ja-JP"/>
              </w:rPr>
              <w:t>R</w:t>
            </w:r>
            <w:r>
              <w:rPr>
                <w:lang w:eastAsia="ja-JP"/>
              </w:rPr>
              <w:t>AN5#98</w:t>
            </w:r>
          </w:p>
        </w:tc>
      </w:tr>
      <w:tr w:rsidR="005D2CEB" w:rsidRPr="00E80F49" w14:paraId="4C08DAD1" w14:textId="77777777" w:rsidTr="00D44BD4">
        <w:tc>
          <w:tcPr>
            <w:tcW w:w="1781" w:type="dxa"/>
            <w:vAlign w:val="center"/>
          </w:tcPr>
          <w:p w14:paraId="581874DA" w14:textId="6C0EBF41"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41</w:t>
            </w:r>
            <w:r w:rsidRPr="00E80F49">
              <w:rPr>
                <w:rFonts w:eastAsia="Malgun Gothic"/>
                <w:szCs w:val="18"/>
                <w:lang w:eastAsia="ko-KR"/>
              </w:rPr>
              <w:t>A</w:t>
            </w:r>
          </w:p>
        </w:tc>
        <w:tc>
          <w:tcPr>
            <w:tcW w:w="1804" w:type="dxa"/>
            <w:shd w:val="clear" w:color="auto" w:fill="auto"/>
          </w:tcPr>
          <w:p w14:paraId="3D47B8EB" w14:textId="0CCC0F23" w:rsidR="005D2CEB" w:rsidRPr="00E80F49" w:rsidRDefault="005D2CEB" w:rsidP="005D2CEB">
            <w:pPr>
              <w:pStyle w:val="TAC"/>
            </w:pPr>
            <w:r>
              <w:rPr>
                <w:rFonts w:hint="eastAsia"/>
                <w:lang w:eastAsia="ja-JP"/>
              </w:rPr>
              <w:t>N</w:t>
            </w:r>
            <w:r>
              <w:rPr>
                <w:lang w:eastAsia="ja-JP"/>
              </w:rPr>
              <w:t>o</w:t>
            </w:r>
          </w:p>
        </w:tc>
        <w:tc>
          <w:tcPr>
            <w:tcW w:w="1486" w:type="dxa"/>
          </w:tcPr>
          <w:p w14:paraId="038DF487" w14:textId="0B6D6232" w:rsidR="005D2CEB" w:rsidRPr="00E80F49" w:rsidRDefault="005D2CEB" w:rsidP="005D2CEB">
            <w:pPr>
              <w:pStyle w:val="TAC"/>
            </w:pPr>
            <w:r>
              <w:rPr>
                <w:rFonts w:hint="eastAsia"/>
                <w:lang w:eastAsia="ja-JP"/>
              </w:rPr>
              <w:t>D</w:t>
            </w:r>
            <w:r>
              <w:rPr>
                <w:lang w:eastAsia="ja-JP"/>
              </w:rPr>
              <w:t>C_3A_n41A</w:t>
            </w:r>
          </w:p>
        </w:tc>
        <w:tc>
          <w:tcPr>
            <w:tcW w:w="1547" w:type="dxa"/>
            <w:shd w:val="clear" w:color="auto" w:fill="auto"/>
            <w:vAlign w:val="center"/>
          </w:tcPr>
          <w:p w14:paraId="77EA9AC2" w14:textId="7E5CDFA4" w:rsidR="005D2CEB" w:rsidRPr="00E80F49" w:rsidRDefault="005D2CEB" w:rsidP="005D2CEB">
            <w:pPr>
              <w:pStyle w:val="TAC"/>
            </w:pPr>
            <w:r w:rsidRPr="00E80F49">
              <w:t>No 3CC exception</w:t>
            </w:r>
          </w:p>
        </w:tc>
        <w:tc>
          <w:tcPr>
            <w:tcW w:w="1495" w:type="dxa"/>
            <w:shd w:val="clear" w:color="auto" w:fill="auto"/>
            <w:vAlign w:val="bottom"/>
          </w:tcPr>
          <w:p w14:paraId="7E3FFBC2" w14:textId="4BFCA1B8" w:rsidR="005D2CEB" w:rsidRPr="00E80F49" w:rsidRDefault="005D2CEB" w:rsidP="005D2CEB">
            <w:pPr>
              <w:pStyle w:val="TAC"/>
            </w:pPr>
            <w:r w:rsidRPr="00E80F49">
              <w:t>No test required</w:t>
            </w:r>
          </w:p>
        </w:tc>
        <w:tc>
          <w:tcPr>
            <w:tcW w:w="1466" w:type="dxa"/>
          </w:tcPr>
          <w:p w14:paraId="77AA4845" w14:textId="77777777" w:rsidR="005D2CEB" w:rsidRPr="00E80F49" w:rsidRDefault="005D2CEB" w:rsidP="005D2CEB">
            <w:pPr>
              <w:pStyle w:val="TAC"/>
            </w:pPr>
          </w:p>
        </w:tc>
        <w:tc>
          <w:tcPr>
            <w:tcW w:w="1147" w:type="dxa"/>
            <w:shd w:val="clear" w:color="auto" w:fill="auto"/>
            <w:vAlign w:val="center"/>
          </w:tcPr>
          <w:p w14:paraId="5AA37693" w14:textId="35D4F586" w:rsidR="005D2CEB" w:rsidRPr="00E80F49" w:rsidRDefault="005D2CEB" w:rsidP="005D2CEB">
            <w:pPr>
              <w:pStyle w:val="TAC"/>
            </w:pPr>
            <w:r>
              <w:rPr>
                <w:rFonts w:hint="eastAsia"/>
                <w:lang w:eastAsia="ja-JP"/>
              </w:rPr>
              <w:t>R</w:t>
            </w:r>
            <w:r>
              <w:rPr>
                <w:lang w:eastAsia="ja-JP"/>
              </w:rPr>
              <w:t>AN5#98</w:t>
            </w:r>
          </w:p>
        </w:tc>
      </w:tr>
      <w:tr w:rsidR="0091784C" w:rsidRPr="00E80F49" w14:paraId="6CE00C04" w14:textId="77777777" w:rsidTr="007D18AF">
        <w:tc>
          <w:tcPr>
            <w:tcW w:w="1781" w:type="dxa"/>
            <w:tcBorders>
              <w:bottom w:val="nil"/>
            </w:tcBorders>
            <w:vAlign w:val="center"/>
          </w:tcPr>
          <w:p w14:paraId="54665ACC" w14:textId="330DA727" w:rsidR="0091784C" w:rsidRPr="00E80F49" w:rsidRDefault="0091784C" w:rsidP="0091784C">
            <w:pPr>
              <w:pStyle w:val="TAC"/>
            </w:pPr>
            <w:r>
              <w:rPr>
                <w:rFonts w:eastAsia="MS Mincho" w:hint="eastAsia"/>
                <w:lang w:eastAsia="ja-JP"/>
              </w:rPr>
              <w:t>D</w:t>
            </w:r>
            <w:r>
              <w:rPr>
                <w:rFonts w:eastAsia="MS Mincho"/>
                <w:lang w:eastAsia="ja-JP"/>
              </w:rPr>
              <w:t>C_3A-41A_n77A</w:t>
            </w:r>
          </w:p>
        </w:tc>
        <w:tc>
          <w:tcPr>
            <w:tcW w:w="1804" w:type="dxa"/>
            <w:shd w:val="clear" w:color="auto" w:fill="auto"/>
            <w:vAlign w:val="center"/>
          </w:tcPr>
          <w:p w14:paraId="75B63519" w14:textId="2DD25BF6" w:rsidR="0091784C" w:rsidRPr="00E80F49" w:rsidRDefault="0091784C" w:rsidP="0091784C">
            <w:pPr>
              <w:pStyle w:val="TAC"/>
            </w:pPr>
            <w:r>
              <w:rPr>
                <w:rFonts w:eastAsia="MS Mincho" w:hint="eastAsia"/>
                <w:lang w:eastAsia="ja-JP"/>
              </w:rPr>
              <w:t>Y</w:t>
            </w:r>
            <w:r>
              <w:rPr>
                <w:rFonts w:eastAsia="MS Mincho"/>
                <w:lang w:eastAsia="ja-JP"/>
              </w:rPr>
              <w:t>es</w:t>
            </w:r>
          </w:p>
        </w:tc>
        <w:tc>
          <w:tcPr>
            <w:tcW w:w="1486" w:type="dxa"/>
            <w:vAlign w:val="center"/>
          </w:tcPr>
          <w:p w14:paraId="6A1FFCFC" w14:textId="7A1EA935" w:rsidR="0091784C" w:rsidRPr="00E80F49" w:rsidRDefault="0091784C" w:rsidP="0091784C">
            <w:pPr>
              <w:pStyle w:val="TAC"/>
            </w:pPr>
            <w:r>
              <w:rPr>
                <w:rFonts w:eastAsia="MS Mincho" w:hint="eastAsia"/>
                <w:lang w:eastAsia="ja-JP"/>
              </w:rPr>
              <w:t>D</w:t>
            </w:r>
            <w:r>
              <w:rPr>
                <w:rFonts w:eastAsia="MS Mincho"/>
                <w:lang w:eastAsia="ja-JP"/>
              </w:rPr>
              <w:t>C_3A_n77A</w:t>
            </w:r>
          </w:p>
        </w:tc>
        <w:tc>
          <w:tcPr>
            <w:tcW w:w="1547" w:type="dxa"/>
            <w:shd w:val="clear" w:color="auto" w:fill="auto"/>
            <w:vAlign w:val="center"/>
          </w:tcPr>
          <w:p w14:paraId="683947F4" w14:textId="054E42FB" w:rsidR="0091784C" w:rsidRPr="00E80F49" w:rsidRDefault="0091784C" w:rsidP="0091784C">
            <w:pPr>
              <w:pStyle w:val="TAC"/>
            </w:pPr>
            <w:r>
              <w:rPr>
                <w:rFonts w:eastAsia="MS Mincho"/>
                <w:lang w:eastAsia="ja-JP"/>
              </w:rPr>
              <w:t>41 (IMD5 |3*fB3-2*fB77|)</w:t>
            </w:r>
          </w:p>
        </w:tc>
        <w:tc>
          <w:tcPr>
            <w:tcW w:w="1495" w:type="dxa"/>
            <w:shd w:val="clear" w:color="auto" w:fill="auto"/>
            <w:vAlign w:val="bottom"/>
          </w:tcPr>
          <w:p w14:paraId="788A57DE" w14:textId="266C39E1"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6E59E5FE" w14:textId="77777777" w:rsidR="0091784C" w:rsidRPr="00E80F49" w:rsidRDefault="0091784C" w:rsidP="0091784C">
            <w:pPr>
              <w:pStyle w:val="TAC"/>
            </w:pPr>
          </w:p>
        </w:tc>
        <w:tc>
          <w:tcPr>
            <w:tcW w:w="1147" w:type="dxa"/>
            <w:shd w:val="clear" w:color="auto" w:fill="auto"/>
            <w:vAlign w:val="center"/>
          </w:tcPr>
          <w:p w14:paraId="09D93557" w14:textId="20F5240A" w:rsidR="0091784C" w:rsidRPr="00E80F49" w:rsidRDefault="0091784C" w:rsidP="0091784C">
            <w:pPr>
              <w:pStyle w:val="TAC"/>
            </w:pPr>
            <w:r>
              <w:rPr>
                <w:rFonts w:eastAsia="MS Mincho"/>
                <w:lang w:eastAsia="ja-JP"/>
              </w:rPr>
              <w:t>RAN5#97</w:t>
            </w:r>
          </w:p>
        </w:tc>
      </w:tr>
      <w:tr w:rsidR="0091784C" w:rsidRPr="00E80F49" w14:paraId="3625EB0F" w14:textId="77777777" w:rsidTr="007D18AF">
        <w:tc>
          <w:tcPr>
            <w:tcW w:w="1781" w:type="dxa"/>
            <w:tcBorders>
              <w:top w:val="nil"/>
            </w:tcBorders>
            <w:vAlign w:val="center"/>
          </w:tcPr>
          <w:p w14:paraId="35CE86C1" w14:textId="77777777" w:rsidR="0091784C" w:rsidRPr="00E80F49" w:rsidRDefault="0091784C" w:rsidP="0091784C">
            <w:pPr>
              <w:pStyle w:val="TAC"/>
            </w:pPr>
          </w:p>
        </w:tc>
        <w:tc>
          <w:tcPr>
            <w:tcW w:w="1804" w:type="dxa"/>
            <w:shd w:val="clear" w:color="auto" w:fill="auto"/>
            <w:vAlign w:val="center"/>
          </w:tcPr>
          <w:p w14:paraId="4F147BAB" w14:textId="7774490E"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5FD93BFE" w14:textId="43238B7B"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tcPr>
          <w:p w14:paraId="2BDF5631" w14:textId="45AACF04" w:rsidR="0091784C" w:rsidRPr="00E80F49" w:rsidRDefault="0091784C" w:rsidP="0091784C">
            <w:pPr>
              <w:pStyle w:val="TAC"/>
            </w:pPr>
            <w:r>
              <w:rPr>
                <w:rFonts w:eastAsia="MS Mincho"/>
                <w:lang w:eastAsia="ja-JP"/>
              </w:rPr>
              <w:t>3 (IMD3 |2*fB41-1*fB77|)</w:t>
            </w:r>
          </w:p>
        </w:tc>
        <w:tc>
          <w:tcPr>
            <w:tcW w:w="1495" w:type="dxa"/>
            <w:shd w:val="clear" w:color="auto" w:fill="auto"/>
            <w:vAlign w:val="center"/>
          </w:tcPr>
          <w:p w14:paraId="31FA6440" w14:textId="44D4A46B" w:rsidR="0091784C" w:rsidRPr="00E80F49" w:rsidRDefault="0091784C" w:rsidP="0091784C">
            <w:pPr>
              <w:pStyle w:val="TAC"/>
            </w:pPr>
            <w:r>
              <w:t>IMD3</w:t>
            </w:r>
          </w:p>
        </w:tc>
        <w:tc>
          <w:tcPr>
            <w:tcW w:w="1466" w:type="dxa"/>
          </w:tcPr>
          <w:p w14:paraId="6DE4CBE8" w14:textId="77777777" w:rsidR="0091784C" w:rsidRPr="00E80F49" w:rsidRDefault="0091784C" w:rsidP="0091784C">
            <w:pPr>
              <w:pStyle w:val="TAC"/>
            </w:pPr>
          </w:p>
        </w:tc>
        <w:tc>
          <w:tcPr>
            <w:tcW w:w="1147" w:type="dxa"/>
            <w:shd w:val="clear" w:color="auto" w:fill="auto"/>
            <w:vAlign w:val="center"/>
          </w:tcPr>
          <w:p w14:paraId="7D6F6941" w14:textId="2CB48027" w:rsidR="0091784C" w:rsidRPr="00E80F49" w:rsidRDefault="0091784C" w:rsidP="0091784C">
            <w:pPr>
              <w:pStyle w:val="TAC"/>
            </w:pPr>
            <w:r>
              <w:rPr>
                <w:rFonts w:eastAsia="MS Mincho"/>
                <w:lang w:eastAsia="ja-JP"/>
              </w:rPr>
              <w:t>RAN5#97</w:t>
            </w:r>
          </w:p>
        </w:tc>
      </w:tr>
      <w:tr w:rsidR="0091784C" w:rsidRPr="00E80F49" w14:paraId="4DDFF012" w14:textId="77777777" w:rsidTr="0091784C">
        <w:tc>
          <w:tcPr>
            <w:tcW w:w="1781" w:type="dxa"/>
            <w:tcBorders>
              <w:bottom w:val="nil"/>
            </w:tcBorders>
            <w:vAlign w:val="center"/>
          </w:tcPr>
          <w:p w14:paraId="45608F1D" w14:textId="0723DAE4" w:rsidR="0091784C" w:rsidRPr="00E80F49" w:rsidRDefault="0091784C" w:rsidP="0091784C">
            <w:pPr>
              <w:pStyle w:val="TAC"/>
            </w:pPr>
            <w:r w:rsidRPr="00E80F49">
              <w:t>DC_7A-8A_n3A</w:t>
            </w:r>
          </w:p>
        </w:tc>
        <w:tc>
          <w:tcPr>
            <w:tcW w:w="1804" w:type="dxa"/>
            <w:shd w:val="clear" w:color="auto" w:fill="auto"/>
            <w:vAlign w:val="center"/>
          </w:tcPr>
          <w:p w14:paraId="245F1E2F" w14:textId="059112C8" w:rsidR="0091784C" w:rsidRPr="00E80F49" w:rsidRDefault="0091784C" w:rsidP="0091784C">
            <w:pPr>
              <w:pStyle w:val="TAC"/>
            </w:pPr>
            <w:r w:rsidRPr="00E80F49">
              <w:t>No</w:t>
            </w:r>
          </w:p>
        </w:tc>
        <w:tc>
          <w:tcPr>
            <w:tcW w:w="1486" w:type="dxa"/>
            <w:vAlign w:val="center"/>
          </w:tcPr>
          <w:p w14:paraId="7015B1F6" w14:textId="298A2DBE" w:rsidR="0091784C" w:rsidRPr="00E80F49" w:rsidRDefault="0091784C" w:rsidP="0091784C">
            <w:pPr>
              <w:pStyle w:val="TAC"/>
            </w:pPr>
            <w:r w:rsidRPr="00E80F49">
              <w:rPr>
                <w:lang w:eastAsia="fi-FI"/>
              </w:rPr>
              <w:t>DC_7A_n3A</w:t>
            </w:r>
          </w:p>
        </w:tc>
        <w:tc>
          <w:tcPr>
            <w:tcW w:w="1547" w:type="dxa"/>
            <w:shd w:val="clear" w:color="auto" w:fill="auto"/>
            <w:vAlign w:val="center"/>
          </w:tcPr>
          <w:p w14:paraId="0B590FC0" w14:textId="35099682" w:rsidR="0091784C" w:rsidRPr="00E80F49" w:rsidRDefault="0091784C" w:rsidP="0091784C">
            <w:pPr>
              <w:pStyle w:val="TAC"/>
            </w:pPr>
            <w:r w:rsidRPr="00E80F49">
              <w:t>8 (3 band IMD3)</w:t>
            </w:r>
          </w:p>
        </w:tc>
        <w:tc>
          <w:tcPr>
            <w:tcW w:w="1495" w:type="dxa"/>
            <w:shd w:val="clear" w:color="auto" w:fill="auto"/>
            <w:vAlign w:val="center"/>
          </w:tcPr>
          <w:p w14:paraId="72BDE315" w14:textId="4BDFD3D1" w:rsidR="0091784C" w:rsidRPr="00E80F49" w:rsidRDefault="0091784C" w:rsidP="0091784C">
            <w:pPr>
              <w:pStyle w:val="TAC"/>
            </w:pPr>
            <w:r w:rsidRPr="00E80F49">
              <w:t>IMD3</w:t>
            </w:r>
          </w:p>
        </w:tc>
        <w:tc>
          <w:tcPr>
            <w:tcW w:w="1466" w:type="dxa"/>
          </w:tcPr>
          <w:p w14:paraId="79BD8E84" w14:textId="77777777" w:rsidR="0091784C" w:rsidRPr="00E80F49" w:rsidRDefault="0091784C" w:rsidP="0091784C">
            <w:pPr>
              <w:pStyle w:val="TAC"/>
            </w:pPr>
          </w:p>
        </w:tc>
        <w:tc>
          <w:tcPr>
            <w:tcW w:w="1147" w:type="dxa"/>
            <w:shd w:val="clear" w:color="auto" w:fill="auto"/>
            <w:vAlign w:val="center"/>
          </w:tcPr>
          <w:p w14:paraId="781161C0" w14:textId="599A9258" w:rsidR="0091784C" w:rsidRPr="00E80F49" w:rsidRDefault="0091784C" w:rsidP="0091784C">
            <w:pPr>
              <w:pStyle w:val="TAC"/>
            </w:pPr>
            <w:r w:rsidRPr="00E80F49">
              <w:rPr>
                <w:rFonts w:eastAsia="SimSun"/>
              </w:rPr>
              <w:t>RAN5#95-e</w:t>
            </w:r>
          </w:p>
        </w:tc>
      </w:tr>
      <w:tr w:rsidR="0091784C" w:rsidRPr="00E80F49" w14:paraId="743DC916" w14:textId="77777777" w:rsidTr="0091784C">
        <w:tc>
          <w:tcPr>
            <w:tcW w:w="1781" w:type="dxa"/>
            <w:tcBorders>
              <w:top w:val="nil"/>
            </w:tcBorders>
            <w:vAlign w:val="center"/>
          </w:tcPr>
          <w:p w14:paraId="7DF6944A" w14:textId="77777777" w:rsidR="0091784C" w:rsidRPr="00E80F49" w:rsidRDefault="0091784C" w:rsidP="0091784C">
            <w:pPr>
              <w:pStyle w:val="TAC"/>
            </w:pPr>
          </w:p>
        </w:tc>
        <w:tc>
          <w:tcPr>
            <w:tcW w:w="1804" w:type="dxa"/>
            <w:shd w:val="clear" w:color="auto" w:fill="auto"/>
            <w:vAlign w:val="center"/>
          </w:tcPr>
          <w:p w14:paraId="77A3CC3F" w14:textId="44D3F521" w:rsidR="0091784C" w:rsidRPr="00E80F49" w:rsidRDefault="0091784C" w:rsidP="0091784C">
            <w:pPr>
              <w:pStyle w:val="TAC"/>
            </w:pPr>
            <w:r w:rsidRPr="00E80F49">
              <w:t>No</w:t>
            </w:r>
          </w:p>
        </w:tc>
        <w:tc>
          <w:tcPr>
            <w:tcW w:w="1486" w:type="dxa"/>
            <w:vAlign w:val="center"/>
          </w:tcPr>
          <w:p w14:paraId="61DF8658" w14:textId="126FC4F7" w:rsidR="0091784C" w:rsidRPr="00E80F49" w:rsidRDefault="0091784C" w:rsidP="0091784C">
            <w:pPr>
              <w:pStyle w:val="TAC"/>
            </w:pPr>
            <w:r w:rsidRPr="00E80F49">
              <w:rPr>
                <w:lang w:eastAsia="fi-FI"/>
              </w:rPr>
              <w:t>DC_8A_n3A</w:t>
            </w:r>
          </w:p>
        </w:tc>
        <w:tc>
          <w:tcPr>
            <w:tcW w:w="1547" w:type="dxa"/>
            <w:shd w:val="clear" w:color="auto" w:fill="auto"/>
            <w:vAlign w:val="center"/>
          </w:tcPr>
          <w:p w14:paraId="64E3E044" w14:textId="77777777" w:rsidR="0091784C" w:rsidRPr="00E80F49" w:rsidRDefault="0091784C" w:rsidP="0091784C">
            <w:pPr>
              <w:pStyle w:val="TAC"/>
            </w:pPr>
            <w:r w:rsidRPr="00E80F49">
              <w:t>7 (3 band IMD2)</w:t>
            </w:r>
          </w:p>
          <w:p w14:paraId="5731C8BE" w14:textId="151F74CF" w:rsidR="0091784C" w:rsidRPr="00E80F49" w:rsidRDefault="0091784C" w:rsidP="0091784C">
            <w:pPr>
              <w:pStyle w:val="TAC"/>
            </w:pPr>
            <w:r w:rsidRPr="00E80F49">
              <w:t>7 (3 band IMD3)</w:t>
            </w:r>
          </w:p>
        </w:tc>
        <w:tc>
          <w:tcPr>
            <w:tcW w:w="1495" w:type="dxa"/>
            <w:shd w:val="clear" w:color="auto" w:fill="auto"/>
            <w:vAlign w:val="center"/>
          </w:tcPr>
          <w:p w14:paraId="2BEEF4A5" w14:textId="72D0F673" w:rsidR="0091784C" w:rsidRPr="00E80F49" w:rsidRDefault="0091784C" w:rsidP="0091784C">
            <w:pPr>
              <w:pStyle w:val="TAC"/>
            </w:pPr>
            <w:r w:rsidRPr="00E80F49">
              <w:t>IMD2, IMD3</w:t>
            </w:r>
          </w:p>
        </w:tc>
        <w:tc>
          <w:tcPr>
            <w:tcW w:w="1466" w:type="dxa"/>
          </w:tcPr>
          <w:p w14:paraId="092C2CB2" w14:textId="77777777" w:rsidR="0091784C" w:rsidRPr="00E80F49" w:rsidRDefault="0091784C" w:rsidP="0091784C">
            <w:pPr>
              <w:pStyle w:val="TAC"/>
            </w:pPr>
          </w:p>
        </w:tc>
        <w:tc>
          <w:tcPr>
            <w:tcW w:w="1147" w:type="dxa"/>
            <w:shd w:val="clear" w:color="auto" w:fill="auto"/>
            <w:vAlign w:val="center"/>
          </w:tcPr>
          <w:p w14:paraId="7EBB5877" w14:textId="19ED22F2" w:rsidR="0091784C" w:rsidRPr="00E80F49" w:rsidRDefault="0091784C" w:rsidP="0091784C">
            <w:pPr>
              <w:pStyle w:val="TAC"/>
            </w:pPr>
            <w:r w:rsidRPr="00E80F49">
              <w:rPr>
                <w:rFonts w:eastAsia="SimSun"/>
              </w:rPr>
              <w:t>RAN5#95-e</w:t>
            </w:r>
          </w:p>
        </w:tc>
      </w:tr>
      <w:tr w:rsidR="0091784C" w:rsidRPr="00E80F49" w14:paraId="6B8E6100" w14:textId="77777777" w:rsidTr="0091784C">
        <w:tc>
          <w:tcPr>
            <w:tcW w:w="1781" w:type="dxa"/>
            <w:vMerge w:val="restart"/>
            <w:vAlign w:val="center"/>
          </w:tcPr>
          <w:p w14:paraId="7736ECC1" w14:textId="1175C660" w:rsidR="0091784C" w:rsidRPr="00E80F49" w:rsidRDefault="0091784C" w:rsidP="0091784C">
            <w:pPr>
              <w:pStyle w:val="TAC"/>
            </w:pPr>
            <w:r w:rsidRPr="00E80F49">
              <w:rPr>
                <w:lang w:eastAsia="en-US"/>
              </w:rPr>
              <w:t>DC_7A-20A_n1A</w:t>
            </w:r>
          </w:p>
        </w:tc>
        <w:tc>
          <w:tcPr>
            <w:tcW w:w="1804" w:type="dxa"/>
            <w:shd w:val="clear" w:color="auto" w:fill="auto"/>
            <w:vAlign w:val="center"/>
          </w:tcPr>
          <w:p w14:paraId="1125943D" w14:textId="6E4800E7" w:rsidR="0091784C" w:rsidRPr="00E80F49" w:rsidRDefault="0091784C" w:rsidP="0091784C">
            <w:pPr>
              <w:pStyle w:val="TAC"/>
              <w:rPr>
                <w:lang w:eastAsia="ja-JP"/>
              </w:rPr>
            </w:pPr>
            <w:r w:rsidRPr="00E80F49">
              <w:rPr>
                <w:lang w:eastAsia="en-US"/>
              </w:rPr>
              <w:t>No</w:t>
            </w:r>
          </w:p>
        </w:tc>
        <w:tc>
          <w:tcPr>
            <w:tcW w:w="1486" w:type="dxa"/>
            <w:vAlign w:val="center"/>
          </w:tcPr>
          <w:p w14:paraId="69B4AB5E" w14:textId="5B578851" w:rsidR="0091784C" w:rsidRPr="00E80F49" w:rsidRDefault="0091784C" w:rsidP="0091784C">
            <w:pPr>
              <w:pStyle w:val="TAC"/>
            </w:pPr>
            <w:r w:rsidRPr="00E80F49">
              <w:rPr>
                <w:lang w:eastAsia="en-US"/>
              </w:rPr>
              <w:t>DC_20A_n1A</w:t>
            </w:r>
          </w:p>
        </w:tc>
        <w:tc>
          <w:tcPr>
            <w:tcW w:w="1547" w:type="dxa"/>
            <w:shd w:val="clear" w:color="auto" w:fill="auto"/>
            <w:vAlign w:val="center"/>
          </w:tcPr>
          <w:p w14:paraId="531F32BA" w14:textId="48156291" w:rsidR="0091784C" w:rsidRPr="00E80F49" w:rsidRDefault="0091784C" w:rsidP="0091784C">
            <w:pPr>
              <w:pStyle w:val="TAC"/>
              <w:rPr>
                <w:lang w:eastAsia="ja-JP"/>
              </w:rPr>
            </w:pPr>
            <w:r w:rsidRPr="00E80F49">
              <w:rPr>
                <w:lang w:eastAsia="en-US"/>
              </w:rPr>
              <w:t>20 (3 band IMD5)</w:t>
            </w:r>
          </w:p>
        </w:tc>
        <w:tc>
          <w:tcPr>
            <w:tcW w:w="1495" w:type="dxa"/>
            <w:shd w:val="clear" w:color="auto" w:fill="auto"/>
            <w:vAlign w:val="center"/>
          </w:tcPr>
          <w:p w14:paraId="6EE9F3E4" w14:textId="77733807" w:rsidR="0091784C" w:rsidRPr="00E80F49" w:rsidRDefault="0091784C" w:rsidP="0091784C">
            <w:pPr>
              <w:pStyle w:val="TAC"/>
              <w:rPr>
                <w:lang w:eastAsia="ja-JP"/>
              </w:rPr>
            </w:pPr>
            <w:r w:rsidRPr="00E80F49">
              <w:rPr>
                <w:lang w:eastAsia="en-US"/>
              </w:rPr>
              <w:t>IMD5</w:t>
            </w:r>
          </w:p>
        </w:tc>
        <w:tc>
          <w:tcPr>
            <w:tcW w:w="1466" w:type="dxa"/>
          </w:tcPr>
          <w:p w14:paraId="203E685E" w14:textId="77777777" w:rsidR="0091784C" w:rsidRPr="00E80F49" w:rsidRDefault="0091784C" w:rsidP="0091784C">
            <w:pPr>
              <w:pStyle w:val="TAC"/>
            </w:pPr>
          </w:p>
        </w:tc>
        <w:tc>
          <w:tcPr>
            <w:tcW w:w="1147" w:type="dxa"/>
            <w:shd w:val="clear" w:color="auto" w:fill="auto"/>
            <w:vAlign w:val="center"/>
          </w:tcPr>
          <w:p w14:paraId="15369F6A" w14:textId="396263BF" w:rsidR="0091784C" w:rsidRPr="00E80F49" w:rsidRDefault="0091784C" w:rsidP="0091784C">
            <w:pPr>
              <w:pStyle w:val="TAC"/>
            </w:pPr>
            <w:r w:rsidRPr="00E80F49">
              <w:rPr>
                <w:lang w:eastAsia="en-US"/>
              </w:rPr>
              <w:t>RAN5#90-e</w:t>
            </w:r>
          </w:p>
        </w:tc>
      </w:tr>
      <w:tr w:rsidR="0091784C" w:rsidRPr="00E80F49" w14:paraId="4B2A276E" w14:textId="77777777" w:rsidTr="0091784C">
        <w:tc>
          <w:tcPr>
            <w:tcW w:w="1781" w:type="dxa"/>
            <w:vMerge/>
            <w:vAlign w:val="center"/>
          </w:tcPr>
          <w:p w14:paraId="502C1F61" w14:textId="77777777" w:rsidR="0091784C" w:rsidRPr="00E80F49" w:rsidRDefault="0091784C" w:rsidP="0091784C">
            <w:pPr>
              <w:pStyle w:val="TAC"/>
            </w:pPr>
          </w:p>
        </w:tc>
        <w:tc>
          <w:tcPr>
            <w:tcW w:w="1804" w:type="dxa"/>
            <w:shd w:val="clear" w:color="auto" w:fill="auto"/>
            <w:vAlign w:val="center"/>
          </w:tcPr>
          <w:p w14:paraId="47BCB91C" w14:textId="1A395F34" w:rsidR="0091784C" w:rsidRPr="00E80F49" w:rsidRDefault="0091784C" w:rsidP="0091784C">
            <w:pPr>
              <w:pStyle w:val="TAC"/>
              <w:rPr>
                <w:lang w:eastAsia="ja-JP"/>
              </w:rPr>
            </w:pPr>
            <w:r w:rsidRPr="00E80F49">
              <w:rPr>
                <w:lang w:eastAsia="en-US"/>
              </w:rPr>
              <w:t>No</w:t>
            </w:r>
          </w:p>
        </w:tc>
        <w:tc>
          <w:tcPr>
            <w:tcW w:w="1486" w:type="dxa"/>
            <w:vAlign w:val="center"/>
          </w:tcPr>
          <w:p w14:paraId="2E163E17" w14:textId="26060EB5" w:rsidR="0091784C" w:rsidRPr="00E80F49" w:rsidRDefault="0091784C" w:rsidP="0091784C">
            <w:pPr>
              <w:pStyle w:val="TAC"/>
            </w:pPr>
            <w:r w:rsidRPr="00E80F49">
              <w:rPr>
                <w:lang w:eastAsia="en-US"/>
              </w:rPr>
              <w:t>DC_7A_n1A</w:t>
            </w:r>
          </w:p>
        </w:tc>
        <w:tc>
          <w:tcPr>
            <w:tcW w:w="1547" w:type="dxa"/>
            <w:shd w:val="clear" w:color="auto" w:fill="auto"/>
            <w:vAlign w:val="center"/>
          </w:tcPr>
          <w:p w14:paraId="2658C6CF" w14:textId="516EEDCD" w:rsidR="0091784C" w:rsidRPr="00E80F49" w:rsidRDefault="0091784C" w:rsidP="0091784C">
            <w:pPr>
              <w:pStyle w:val="TAC"/>
              <w:rPr>
                <w:lang w:eastAsia="ja-JP"/>
              </w:rPr>
            </w:pPr>
            <w:r w:rsidRPr="00E80F49">
              <w:rPr>
                <w:lang w:eastAsia="en-US"/>
              </w:rPr>
              <w:t>No 3CC exception</w:t>
            </w:r>
          </w:p>
        </w:tc>
        <w:tc>
          <w:tcPr>
            <w:tcW w:w="1495" w:type="dxa"/>
            <w:shd w:val="clear" w:color="auto" w:fill="auto"/>
            <w:vAlign w:val="center"/>
          </w:tcPr>
          <w:p w14:paraId="36CFAD7F" w14:textId="27A5A638" w:rsidR="0091784C" w:rsidRPr="00E80F49" w:rsidRDefault="0091784C" w:rsidP="0091784C">
            <w:pPr>
              <w:pStyle w:val="TAC"/>
              <w:rPr>
                <w:lang w:eastAsia="ja-JP"/>
              </w:rPr>
            </w:pPr>
            <w:r w:rsidRPr="00E80F49">
              <w:rPr>
                <w:lang w:eastAsia="en-US"/>
              </w:rPr>
              <w:t>_</w:t>
            </w:r>
          </w:p>
        </w:tc>
        <w:tc>
          <w:tcPr>
            <w:tcW w:w="1466" w:type="dxa"/>
          </w:tcPr>
          <w:p w14:paraId="583FA0C0" w14:textId="77777777" w:rsidR="0091784C" w:rsidRPr="00E80F49" w:rsidRDefault="0091784C" w:rsidP="0091784C">
            <w:pPr>
              <w:pStyle w:val="TAC"/>
            </w:pPr>
          </w:p>
        </w:tc>
        <w:tc>
          <w:tcPr>
            <w:tcW w:w="1147" w:type="dxa"/>
            <w:shd w:val="clear" w:color="auto" w:fill="auto"/>
            <w:vAlign w:val="center"/>
          </w:tcPr>
          <w:p w14:paraId="1C06C7C2" w14:textId="77777777" w:rsidR="0091784C" w:rsidRPr="00E80F49" w:rsidRDefault="0091784C" w:rsidP="0091784C">
            <w:pPr>
              <w:pStyle w:val="TAC"/>
            </w:pPr>
          </w:p>
        </w:tc>
      </w:tr>
      <w:tr w:rsidR="0091784C" w:rsidRPr="00E80F49" w14:paraId="7C10749F" w14:textId="77777777" w:rsidTr="0091784C">
        <w:tc>
          <w:tcPr>
            <w:tcW w:w="1781" w:type="dxa"/>
            <w:vMerge w:val="restart"/>
            <w:vAlign w:val="center"/>
          </w:tcPr>
          <w:p w14:paraId="1BA943F7" w14:textId="4530CB1C" w:rsidR="0091784C" w:rsidRPr="00E80F49" w:rsidRDefault="0091784C" w:rsidP="0091784C">
            <w:pPr>
              <w:pStyle w:val="TAC"/>
            </w:pPr>
            <w:r w:rsidRPr="00E80F49">
              <w:t>DC_7A-20A_n3A</w:t>
            </w:r>
          </w:p>
        </w:tc>
        <w:tc>
          <w:tcPr>
            <w:tcW w:w="1804" w:type="dxa"/>
            <w:shd w:val="clear" w:color="auto" w:fill="auto"/>
            <w:vAlign w:val="center"/>
          </w:tcPr>
          <w:p w14:paraId="47A10AE9" w14:textId="77777777" w:rsidR="0091784C" w:rsidRPr="00E80F49" w:rsidRDefault="0091784C" w:rsidP="0091784C">
            <w:pPr>
              <w:pStyle w:val="TAC"/>
            </w:pPr>
            <w:r w:rsidRPr="00E80F49">
              <w:t>No</w:t>
            </w:r>
          </w:p>
        </w:tc>
        <w:tc>
          <w:tcPr>
            <w:tcW w:w="1486" w:type="dxa"/>
          </w:tcPr>
          <w:p w14:paraId="082C5E9F" w14:textId="77777777" w:rsidR="0091784C" w:rsidRPr="00E80F49" w:rsidRDefault="0091784C" w:rsidP="0091784C">
            <w:pPr>
              <w:pStyle w:val="TAC"/>
            </w:pPr>
            <w:r w:rsidRPr="00E80F49">
              <w:rPr>
                <w:lang w:eastAsia="fi-FI"/>
              </w:rPr>
              <w:t>DC_7A_n3A</w:t>
            </w:r>
          </w:p>
        </w:tc>
        <w:tc>
          <w:tcPr>
            <w:tcW w:w="1547" w:type="dxa"/>
            <w:shd w:val="clear" w:color="auto" w:fill="auto"/>
            <w:vAlign w:val="center"/>
          </w:tcPr>
          <w:p w14:paraId="2936A24D" w14:textId="77777777" w:rsidR="0091784C" w:rsidRPr="00E80F49" w:rsidRDefault="0091784C" w:rsidP="0091784C">
            <w:pPr>
              <w:pStyle w:val="TAC"/>
            </w:pPr>
            <w:r w:rsidRPr="00E80F49">
              <w:t xml:space="preserve">20 (IMD2 </w:t>
            </w:r>
            <w:r w:rsidRPr="00E80F49">
              <w:rPr>
                <w:rFonts w:cs="Arial"/>
                <w:lang w:eastAsia="ja-JP"/>
              </w:rPr>
              <w:t>|1*fB7-1*fB3</w:t>
            </w:r>
            <w:r w:rsidRPr="00E80F49">
              <w:t>)</w:t>
            </w:r>
          </w:p>
        </w:tc>
        <w:tc>
          <w:tcPr>
            <w:tcW w:w="1495" w:type="dxa"/>
            <w:shd w:val="clear" w:color="auto" w:fill="auto"/>
            <w:vAlign w:val="bottom"/>
          </w:tcPr>
          <w:p w14:paraId="2FFD21B7" w14:textId="77777777" w:rsidR="0091784C" w:rsidRPr="00E80F49" w:rsidRDefault="0091784C" w:rsidP="0091784C">
            <w:pPr>
              <w:pStyle w:val="TAC"/>
            </w:pPr>
            <w:r w:rsidRPr="00E80F49">
              <w:t>NE, IMD2</w:t>
            </w:r>
          </w:p>
        </w:tc>
        <w:tc>
          <w:tcPr>
            <w:tcW w:w="1466" w:type="dxa"/>
          </w:tcPr>
          <w:p w14:paraId="1D0336BC" w14:textId="77777777" w:rsidR="0091784C" w:rsidRPr="00E80F49" w:rsidRDefault="0091784C" w:rsidP="0091784C">
            <w:pPr>
              <w:pStyle w:val="TAC"/>
            </w:pPr>
          </w:p>
        </w:tc>
        <w:tc>
          <w:tcPr>
            <w:tcW w:w="1147" w:type="dxa"/>
            <w:shd w:val="clear" w:color="auto" w:fill="auto"/>
            <w:vAlign w:val="center"/>
          </w:tcPr>
          <w:p w14:paraId="1F578831" w14:textId="77777777" w:rsidR="0091784C" w:rsidRPr="00E80F49" w:rsidRDefault="0091784C" w:rsidP="0091784C">
            <w:pPr>
              <w:pStyle w:val="TAC"/>
            </w:pPr>
          </w:p>
        </w:tc>
      </w:tr>
      <w:tr w:rsidR="0091784C" w:rsidRPr="00E80F49" w14:paraId="38DE5470" w14:textId="77777777" w:rsidTr="0091784C">
        <w:tc>
          <w:tcPr>
            <w:tcW w:w="1781" w:type="dxa"/>
            <w:vMerge/>
            <w:vAlign w:val="center"/>
          </w:tcPr>
          <w:p w14:paraId="1E56FA24" w14:textId="77777777" w:rsidR="0091784C" w:rsidRPr="00E80F49" w:rsidRDefault="0091784C" w:rsidP="0091784C">
            <w:pPr>
              <w:pStyle w:val="TAC"/>
            </w:pPr>
          </w:p>
        </w:tc>
        <w:tc>
          <w:tcPr>
            <w:tcW w:w="1804" w:type="dxa"/>
            <w:shd w:val="clear" w:color="auto" w:fill="auto"/>
            <w:vAlign w:val="center"/>
          </w:tcPr>
          <w:p w14:paraId="09C6ECA8" w14:textId="77777777" w:rsidR="0091784C" w:rsidRPr="00E80F49" w:rsidRDefault="0091784C" w:rsidP="0091784C">
            <w:pPr>
              <w:pStyle w:val="TAC"/>
            </w:pPr>
            <w:r w:rsidRPr="00E80F49">
              <w:t>No</w:t>
            </w:r>
          </w:p>
        </w:tc>
        <w:tc>
          <w:tcPr>
            <w:tcW w:w="1486" w:type="dxa"/>
          </w:tcPr>
          <w:p w14:paraId="2F7197A3" w14:textId="77777777" w:rsidR="0091784C" w:rsidRPr="00E80F49" w:rsidRDefault="0091784C" w:rsidP="0091784C">
            <w:pPr>
              <w:pStyle w:val="TAC"/>
            </w:pPr>
            <w:r w:rsidRPr="00E80F49">
              <w:rPr>
                <w:lang w:eastAsia="fi-FI"/>
              </w:rPr>
              <w:t>DC_20A_n3A</w:t>
            </w:r>
          </w:p>
        </w:tc>
        <w:tc>
          <w:tcPr>
            <w:tcW w:w="1547" w:type="dxa"/>
            <w:shd w:val="clear" w:color="auto" w:fill="auto"/>
            <w:vAlign w:val="center"/>
          </w:tcPr>
          <w:p w14:paraId="33D3214E" w14:textId="77777777" w:rsidR="0091784C" w:rsidRPr="00E80F49" w:rsidRDefault="0091784C" w:rsidP="0091784C">
            <w:pPr>
              <w:pStyle w:val="TAC"/>
            </w:pPr>
            <w:r w:rsidRPr="00E80F49">
              <w:t xml:space="preserve">7 (IMD2 </w:t>
            </w:r>
            <w:r w:rsidRPr="00E80F49">
              <w:rPr>
                <w:rFonts w:cs="Arial"/>
                <w:lang w:eastAsia="ja-JP"/>
              </w:rPr>
              <w:t>|1*fB3+1*fB20</w:t>
            </w:r>
            <w:r w:rsidRPr="00E80F49">
              <w:t>)</w:t>
            </w:r>
          </w:p>
        </w:tc>
        <w:tc>
          <w:tcPr>
            <w:tcW w:w="1495" w:type="dxa"/>
            <w:shd w:val="clear" w:color="auto" w:fill="auto"/>
            <w:vAlign w:val="bottom"/>
          </w:tcPr>
          <w:p w14:paraId="45B1860D" w14:textId="77777777" w:rsidR="0091784C" w:rsidRPr="00E80F49" w:rsidRDefault="0091784C" w:rsidP="0091784C">
            <w:pPr>
              <w:pStyle w:val="TAC"/>
            </w:pPr>
            <w:r w:rsidRPr="00E80F49">
              <w:t>NE, IMD2</w:t>
            </w:r>
          </w:p>
        </w:tc>
        <w:tc>
          <w:tcPr>
            <w:tcW w:w="1466" w:type="dxa"/>
          </w:tcPr>
          <w:p w14:paraId="46707CF6" w14:textId="77777777" w:rsidR="0091784C" w:rsidRPr="00E80F49" w:rsidRDefault="0091784C" w:rsidP="0091784C">
            <w:pPr>
              <w:pStyle w:val="TAC"/>
            </w:pPr>
          </w:p>
        </w:tc>
        <w:tc>
          <w:tcPr>
            <w:tcW w:w="1147" w:type="dxa"/>
            <w:shd w:val="clear" w:color="auto" w:fill="auto"/>
            <w:vAlign w:val="center"/>
          </w:tcPr>
          <w:p w14:paraId="6476B3D8" w14:textId="77777777" w:rsidR="0091784C" w:rsidRPr="00E80F49" w:rsidRDefault="0091784C" w:rsidP="0091784C">
            <w:pPr>
              <w:pStyle w:val="TAC"/>
            </w:pPr>
          </w:p>
        </w:tc>
      </w:tr>
      <w:tr w:rsidR="0091784C" w:rsidRPr="00E80F49" w14:paraId="37A01104" w14:textId="77777777" w:rsidTr="0091784C">
        <w:tc>
          <w:tcPr>
            <w:tcW w:w="1781" w:type="dxa"/>
            <w:tcBorders>
              <w:bottom w:val="nil"/>
            </w:tcBorders>
            <w:vAlign w:val="center"/>
          </w:tcPr>
          <w:p w14:paraId="66219EB9" w14:textId="03F4F64C" w:rsidR="0091784C" w:rsidRPr="00E80F49" w:rsidRDefault="0091784C" w:rsidP="0091784C">
            <w:pPr>
              <w:pStyle w:val="TAC"/>
            </w:pPr>
            <w:r w:rsidRPr="00E80F49">
              <w:t>DC_7A-20A_n8A</w:t>
            </w:r>
          </w:p>
        </w:tc>
        <w:tc>
          <w:tcPr>
            <w:tcW w:w="1804" w:type="dxa"/>
            <w:shd w:val="clear" w:color="auto" w:fill="auto"/>
            <w:vAlign w:val="center"/>
          </w:tcPr>
          <w:p w14:paraId="32D3137F" w14:textId="67997874" w:rsidR="0091784C" w:rsidRPr="00E80F49" w:rsidRDefault="0091784C" w:rsidP="0091784C">
            <w:pPr>
              <w:pStyle w:val="TAC"/>
            </w:pPr>
            <w:r w:rsidRPr="00E80F49">
              <w:t>No</w:t>
            </w:r>
          </w:p>
        </w:tc>
        <w:tc>
          <w:tcPr>
            <w:tcW w:w="1486" w:type="dxa"/>
            <w:vAlign w:val="center"/>
          </w:tcPr>
          <w:p w14:paraId="669FC561" w14:textId="05AEF8D9" w:rsidR="0091784C" w:rsidRPr="00E80F49" w:rsidRDefault="0091784C" w:rsidP="0091784C">
            <w:pPr>
              <w:pStyle w:val="TAC"/>
              <w:rPr>
                <w:lang w:eastAsia="fi-FI"/>
              </w:rPr>
            </w:pPr>
            <w:r w:rsidRPr="00E80F49">
              <w:rPr>
                <w:lang w:eastAsia="fi-FI"/>
              </w:rPr>
              <w:t>DC_7A_n8A</w:t>
            </w:r>
          </w:p>
        </w:tc>
        <w:tc>
          <w:tcPr>
            <w:tcW w:w="1547" w:type="dxa"/>
            <w:shd w:val="clear" w:color="auto" w:fill="auto"/>
            <w:vAlign w:val="center"/>
          </w:tcPr>
          <w:p w14:paraId="1A63F6B4" w14:textId="248D563B" w:rsidR="0091784C" w:rsidRPr="00E80F49" w:rsidRDefault="0091784C" w:rsidP="0091784C">
            <w:pPr>
              <w:pStyle w:val="TAC"/>
            </w:pPr>
            <w:r w:rsidRPr="00E80F49">
              <w:t>20 (</w:t>
            </w:r>
            <w:r w:rsidRPr="00E80F49">
              <w:rPr>
                <w:lang w:eastAsia="zh-CN"/>
              </w:rPr>
              <w:t xml:space="preserve">3 band </w:t>
            </w:r>
            <w:r w:rsidRPr="00E80F49">
              <w:t>IMD3)</w:t>
            </w:r>
          </w:p>
        </w:tc>
        <w:tc>
          <w:tcPr>
            <w:tcW w:w="1495" w:type="dxa"/>
            <w:shd w:val="clear" w:color="auto" w:fill="auto"/>
            <w:vAlign w:val="center"/>
          </w:tcPr>
          <w:p w14:paraId="07FC106A" w14:textId="5D31CE27" w:rsidR="0091784C" w:rsidRPr="00E80F49" w:rsidRDefault="0091784C" w:rsidP="0091784C">
            <w:pPr>
              <w:pStyle w:val="TAC"/>
            </w:pPr>
            <w:r w:rsidRPr="00E80F49">
              <w:t>IMD3</w:t>
            </w:r>
          </w:p>
        </w:tc>
        <w:tc>
          <w:tcPr>
            <w:tcW w:w="1466" w:type="dxa"/>
          </w:tcPr>
          <w:p w14:paraId="6C0E6EBF" w14:textId="77777777" w:rsidR="0091784C" w:rsidRPr="00E80F49" w:rsidRDefault="0091784C" w:rsidP="0091784C">
            <w:pPr>
              <w:pStyle w:val="TAC"/>
            </w:pPr>
          </w:p>
        </w:tc>
        <w:tc>
          <w:tcPr>
            <w:tcW w:w="1147" w:type="dxa"/>
            <w:shd w:val="clear" w:color="auto" w:fill="auto"/>
            <w:vAlign w:val="center"/>
          </w:tcPr>
          <w:p w14:paraId="00BB9717" w14:textId="0E997B52" w:rsidR="0091784C" w:rsidRPr="00E80F49" w:rsidRDefault="0091784C" w:rsidP="0091784C">
            <w:pPr>
              <w:pStyle w:val="TAC"/>
            </w:pPr>
            <w:r w:rsidRPr="00E80F49">
              <w:rPr>
                <w:rFonts w:eastAsia="SimSun"/>
              </w:rPr>
              <w:t>RAN5#95-e</w:t>
            </w:r>
          </w:p>
        </w:tc>
      </w:tr>
      <w:tr w:rsidR="0091784C" w:rsidRPr="00E80F49" w14:paraId="4DA0F822" w14:textId="77777777" w:rsidTr="0091784C">
        <w:tc>
          <w:tcPr>
            <w:tcW w:w="1781" w:type="dxa"/>
            <w:tcBorders>
              <w:top w:val="nil"/>
            </w:tcBorders>
            <w:vAlign w:val="center"/>
          </w:tcPr>
          <w:p w14:paraId="5DA1368B" w14:textId="77777777" w:rsidR="0091784C" w:rsidRPr="00E80F49" w:rsidRDefault="0091784C" w:rsidP="0091784C">
            <w:pPr>
              <w:pStyle w:val="TAC"/>
            </w:pPr>
          </w:p>
        </w:tc>
        <w:tc>
          <w:tcPr>
            <w:tcW w:w="1804" w:type="dxa"/>
            <w:shd w:val="clear" w:color="auto" w:fill="auto"/>
            <w:vAlign w:val="center"/>
          </w:tcPr>
          <w:p w14:paraId="0CB66943" w14:textId="5D574529" w:rsidR="0091784C" w:rsidRPr="00E80F49" w:rsidRDefault="0091784C" w:rsidP="0091784C">
            <w:pPr>
              <w:pStyle w:val="TAC"/>
            </w:pPr>
            <w:r w:rsidRPr="00E80F49">
              <w:t>Yes</w:t>
            </w:r>
          </w:p>
        </w:tc>
        <w:tc>
          <w:tcPr>
            <w:tcW w:w="1486" w:type="dxa"/>
            <w:vAlign w:val="center"/>
          </w:tcPr>
          <w:p w14:paraId="4CF0DEFE" w14:textId="78051E57" w:rsidR="0091784C" w:rsidRPr="00E80F49" w:rsidRDefault="0091784C" w:rsidP="0091784C">
            <w:pPr>
              <w:pStyle w:val="TAC"/>
              <w:rPr>
                <w:lang w:eastAsia="fi-FI"/>
              </w:rPr>
            </w:pPr>
            <w:r w:rsidRPr="00E80F49">
              <w:rPr>
                <w:lang w:eastAsia="fi-FI"/>
              </w:rPr>
              <w:t>DC_20A_n8A</w:t>
            </w:r>
          </w:p>
        </w:tc>
        <w:tc>
          <w:tcPr>
            <w:tcW w:w="1547" w:type="dxa"/>
            <w:shd w:val="clear" w:color="auto" w:fill="auto"/>
            <w:vAlign w:val="center"/>
          </w:tcPr>
          <w:p w14:paraId="4FA7A431" w14:textId="7769F7BF" w:rsidR="0091784C" w:rsidRPr="00E80F49" w:rsidRDefault="0091784C" w:rsidP="0091784C">
            <w:pPr>
              <w:pStyle w:val="TAC"/>
            </w:pPr>
            <w:r w:rsidRPr="00E80F49">
              <w:t>7 (</w:t>
            </w:r>
            <w:r w:rsidRPr="00E80F49">
              <w:rPr>
                <w:lang w:eastAsia="zh-CN"/>
              </w:rPr>
              <w:t xml:space="preserve">3 band </w:t>
            </w:r>
            <w:r w:rsidRPr="00E80F49">
              <w:t>IMD3)</w:t>
            </w:r>
          </w:p>
        </w:tc>
        <w:tc>
          <w:tcPr>
            <w:tcW w:w="1495" w:type="dxa"/>
            <w:shd w:val="clear" w:color="auto" w:fill="auto"/>
            <w:vAlign w:val="center"/>
          </w:tcPr>
          <w:p w14:paraId="6D52D78C" w14:textId="37525C3D" w:rsidR="0091784C" w:rsidRPr="00E80F49" w:rsidRDefault="0091784C" w:rsidP="0091784C">
            <w:pPr>
              <w:pStyle w:val="TAC"/>
            </w:pPr>
            <w:r w:rsidRPr="00E80F49">
              <w:t>IMD3</w:t>
            </w:r>
          </w:p>
        </w:tc>
        <w:tc>
          <w:tcPr>
            <w:tcW w:w="1466" w:type="dxa"/>
          </w:tcPr>
          <w:p w14:paraId="1E23F758" w14:textId="77777777" w:rsidR="0091784C" w:rsidRPr="00E80F49" w:rsidRDefault="0091784C" w:rsidP="0091784C">
            <w:pPr>
              <w:pStyle w:val="TAC"/>
            </w:pPr>
          </w:p>
        </w:tc>
        <w:tc>
          <w:tcPr>
            <w:tcW w:w="1147" w:type="dxa"/>
            <w:shd w:val="clear" w:color="auto" w:fill="auto"/>
            <w:vAlign w:val="center"/>
          </w:tcPr>
          <w:p w14:paraId="64D4AA95" w14:textId="311C9F9A" w:rsidR="0091784C" w:rsidRPr="00E80F49" w:rsidRDefault="0091784C" w:rsidP="0091784C">
            <w:pPr>
              <w:pStyle w:val="TAC"/>
            </w:pPr>
            <w:r w:rsidRPr="00E80F49">
              <w:rPr>
                <w:rFonts w:eastAsia="SimSun"/>
              </w:rPr>
              <w:t>RAN5#95-e</w:t>
            </w:r>
          </w:p>
        </w:tc>
      </w:tr>
      <w:tr w:rsidR="0091784C" w:rsidRPr="00E80F49" w14:paraId="0D1CF773" w14:textId="77777777" w:rsidTr="0091784C">
        <w:tc>
          <w:tcPr>
            <w:tcW w:w="1781" w:type="dxa"/>
            <w:vMerge w:val="restart"/>
            <w:vAlign w:val="center"/>
          </w:tcPr>
          <w:p w14:paraId="451DD5DA" w14:textId="59A95F9C" w:rsidR="0091784C" w:rsidRPr="00E80F49" w:rsidRDefault="0091784C" w:rsidP="0091784C">
            <w:pPr>
              <w:pStyle w:val="TAC"/>
            </w:pPr>
            <w:r w:rsidRPr="00E80F49">
              <w:t>DC_7A-20A_n28A</w:t>
            </w:r>
          </w:p>
        </w:tc>
        <w:tc>
          <w:tcPr>
            <w:tcW w:w="1804" w:type="dxa"/>
            <w:shd w:val="clear" w:color="auto" w:fill="auto"/>
            <w:vAlign w:val="center"/>
          </w:tcPr>
          <w:p w14:paraId="24A1D913" w14:textId="2A79F6F6" w:rsidR="0091784C" w:rsidRPr="00E80F49" w:rsidRDefault="0091784C" w:rsidP="0091784C">
            <w:pPr>
              <w:pStyle w:val="TAC"/>
            </w:pPr>
            <w:r w:rsidRPr="00E80F49">
              <w:rPr>
                <w:lang w:eastAsia="zh-CN"/>
              </w:rPr>
              <w:t>No</w:t>
            </w:r>
          </w:p>
        </w:tc>
        <w:tc>
          <w:tcPr>
            <w:tcW w:w="1486" w:type="dxa"/>
            <w:vAlign w:val="center"/>
          </w:tcPr>
          <w:p w14:paraId="70116F50" w14:textId="494A1F79" w:rsidR="0091784C" w:rsidRPr="00E80F49" w:rsidRDefault="0091784C" w:rsidP="0091784C">
            <w:pPr>
              <w:pStyle w:val="TAC"/>
            </w:pPr>
            <w:r w:rsidRPr="00E80F49">
              <w:rPr>
                <w:lang w:eastAsia="zh-CN"/>
              </w:rPr>
              <w:t>DC_7A_n28A</w:t>
            </w:r>
          </w:p>
        </w:tc>
        <w:tc>
          <w:tcPr>
            <w:tcW w:w="1547" w:type="dxa"/>
            <w:shd w:val="clear" w:color="auto" w:fill="auto"/>
            <w:vAlign w:val="center"/>
          </w:tcPr>
          <w:p w14:paraId="53E68EB2" w14:textId="617EC05F" w:rsidR="0091784C" w:rsidRPr="00E80F49" w:rsidRDefault="0091784C" w:rsidP="0091784C">
            <w:pPr>
              <w:pStyle w:val="TAC"/>
            </w:pPr>
            <w:r w:rsidRPr="00E80F49">
              <w:t>No 3CC exception</w:t>
            </w:r>
          </w:p>
        </w:tc>
        <w:tc>
          <w:tcPr>
            <w:tcW w:w="1495" w:type="dxa"/>
            <w:shd w:val="clear" w:color="auto" w:fill="auto"/>
            <w:vAlign w:val="bottom"/>
          </w:tcPr>
          <w:p w14:paraId="4EFD3035" w14:textId="59BF0943" w:rsidR="0091784C" w:rsidRPr="00E80F49" w:rsidRDefault="0091784C" w:rsidP="0091784C">
            <w:pPr>
              <w:pStyle w:val="TAC"/>
            </w:pPr>
            <w:r w:rsidRPr="00E80F49">
              <w:t>No test required</w:t>
            </w:r>
          </w:p>
        </w:tc>
        <w:tc>
          <w:tcPr>
            <w:tcW w:w="1466" w:type="dxa"/>
          </w:tcPr>
          <w:p w14:paraId="622F5085" w14:textId="77777777" w:rsidR="0091784C" w:rsidRPr="00E80F49" w:rsidRDefault="0091784C" w:rsidP="0091784C">
            <w:pPr>
              <w:pStyle w:val="TAC"/>
            </w:pPr>
          </w:p>
        </w:tc>
        <w:tc>
          <w:tcPr>
            <w:tcW w:w="1147" w:type="dxa"/>
            <w:shd w:val="clear" w:color="auto" w:fill="auto"/>
            <w:vAlign w:val="center"/>
          </w:tcPr>
          <w:p w14:paraId="4C30F467" w14:textId="3223B43B" w:rsidR="0091784C" w:rsidRPr="00E80F49" w:rsidRDefault="0091784C" w:rsidP="0091784C">
            <w:pPr>
              <w:pStyle w:val="TAC"/>
            </w:pPr>
            <w:r w:rsidRPr="00E80F49">
              <w:t>RAN5#92-e</w:t>
            </w:r>
          </w:p>
        </w:tc>
      </w:tr>
      <w:tr w:rsidR="0091784C" w:rsidRPr="00E80F49" w14:paraId="5D449337" w14:textId="77777777" w:rsidTr="0091784C">
        <w:tc>
          <w:tcPr>
            <w:tcW w:w="1781" w:type="dxa"/>
            <w:vMerge/>
            <w:vAlign w:val="center"/>
          </w:tcPr>
          <w:p w14:paraId="2B4DBD10" w14:textId="77777777" w:rsidR="0091784C" w:rsidRPr="00E80F49" w:rsidRDefault="0091784C" w:rsidP="0091784C">
            <w:pPr>
              <w:pStyle w:val="TAC"/>
            </w:pPr>
          </w:p>
        </w:tc>
        <w:tc>
          <w:tcPr>
            <w:tcW w:w="1804" w:type="dxa"/>
            <w:shd w:val="clear" w:color="auto" w:fill="auto"/>
            <w:vAlign w:val="center"/>
          </w:tcPr>
          <w:p w14:paraId="605AD0D3" w14:textId="061BB509" w:rsidR="0091784C" w:rsidRPr="00E80F49" w:rsidRDefault="0091784C" w:rsidP="0091784C">
            <w:pPr>
              <w:pStyle w:val="TAC"/>
            </w:pPr>
            <w:r w:rsidRPr="00E80F49">
              <w:rPr>
                <w:lang w:eastAsia="zh-CN"/>
              </w:rPr>
              <w:t>No</w:t>
            </w:r>
          </w:p>
        </w:tc>
        <w:tc>
          <w:tcPr>
            <w:tcW w:w="1486" w:type="dxa"/>
            <w:vAlign w:val="center"/>
          </w:tcPr>
          <w:p w14:paraId="170A0978" w14:textId="4EFB1ABE" w:rsidR="0091784C" w:rsidRPr="00E80F49" w:rsidRDefault="0091784C" w:rsidP="0091784C">
            <w:pPr>
              <w:pStyle w:val="TAC"/>
            </w:pPr>
            <w:r w:rsidRPr="00E80F49">
              <w:t>DC_20A_n28A</w:t>
            </w:r>
          </w:p>
        </w:tc>
        <w:tc>
          <w:tcPr>
            <w:tcW w:w="1547" w:type="dxa"/>
            <w:shd w:val="clear" w:color="auto" w:fill="auto"/>
            <w:vAlign w:val="center"/>
          </w:tcPr>
          <w:p w14:paraId="7719F9C3" w14:textId="65D5EE0B" w:rsidR="0091784C" w:rsidRPr="00E80F49" w:rsidRDefault="0091784C" w:rsidP="0091784C">
            <w:pPr>
              <w:pStyle w:val="TAC"/>
            </w:pPr>
            <w:r w:rsidRPr="00E80F49">
              <w:rPr>
                <w:lang w:eastAsia="zh-CN"/>
              </w:rPr>
              <w:t>7 (3 band IMD5)</w:t>
            </w:r>
          </w:p>
        </w:tc>
        <w:tc>
          <w:tcPr>
            <w:tcW w:w="1495" w:type="dxa"/>
            <w:shd w:val="clear" w:color="auto" w:fill="auto"/>
            <w:tcMar>
              <w:left w:w="51" w:type="dxa"/>
              <w:right w:w="57" w:type="dxa"/>
            </w:tcMar>
            <w:vAlign w:val="center"/>
          </w:tcPr>
          <w:p w14:paraId="3A8F9E62" w14:textId="10154C1B" w:rsidR="0091784C" w:rsidRPr="00E80F49" w:rsidRDefault="0091784C" w:rsidP="0091784C">
            <w:pPr>
              <w:pStyle w:val="TAC"/>
            </w:pPr>
            <w:r w:rsidRPr="00E80F49">
              <w:rPr>
                <w:lang w:eastAsia="zh-CN"/>
              </w:rPr>
              <w:t>IMD 5</w:t>
            </w:r>
          </w:p>
        </w:tc>
        <w:tc>
          <w:tcPr>
            <w:tcW w:w="1466" w:type="dxa"/>
          </w:tcPr>
          <w:p w14:paraId="32BBE8D9" w14:textId="77777777" w:rsidR="0091784C" w:rsidRPr="00E80F49" w:rsidRDefault="0091784C" w:rsidP="0091784C">
            <w:pPr>
              <w:pStyle w:val="TAC"/>
            </w:pPr>
          </w:p>
        </w:tc>
        <w:tc>
          <w:tcPr>
            <w:tcW w:w="1147" w:type="dxa"/>
            <w:shd w:val="clear" w:color="auto" w:fill="auto"/>
            <w:vAlign w:val="center"/>
          </w:tcPr>
          <w:p w14:paraId="6DE09F1A" w14:textId="77777777" w:rsidR="0091784C" w:rsidRPr="00E80F49" w:rsidRDefault="0091784C" w:rsidP="0091784C">
            <w:pPr>
              <w:pStyle w:val="TAC"/>
            </w:pPr>
          </w:p>
        </w:tc>
      </w:tr>
      <w:tr w:rsidR="0091784C" w:rsidRPr="00E80F49" w14:paraId="32FE6451" w14:textId="77777777" w:rsidTr="0091784C">
        <w:tc>
          <w:tcPr>
            <w:tcW w:w="1781" w:type="dxa"/>
            <w:vMerge w:val="restart"/>
            <w:vAlign w:val="center"/>
          </w:tcPr>
          <w:p w14:paraId="445A26E7" w14:textId="3823691E" w:rsidR="0091784C" w:rsidRPr="00E80F49" w:rsidRDefault="0091784C" w:rsidP="0091784C">
            <w:pPr>
              <w:pStyle w:val="TAC"/>
            </w:pPr>
            <w:r w:rsidRPr="00E80F49">
              <w:t>DC_7A-20A_n78A</w:t>
            </w:r>
          </w:p>
        </w:tc>
        <w:tc>
          <w:tcPr>
            <w:tcW w:w="1804" w:type="dxa"/>
            <w:shd w:val="clear" w:color="auto" w:fill="auto"/>
            <w:vAlign w:val="center"/>
          </w:tcPr>
          <w:p w14:paraId="51933A11" w14:textId="77777777" w:rsidR="0091784C" w:rsidRPr="00E80F49" w:rsidRDefault="0091784C" w:rsidP="0091784C">
            <w:pPr>
              <w:pStyle w:val="TAC"/>
            </w:pPr>
            <w:r w:rsidRPr="00E80F49">
              <w:t>No</w:t>
            </w:r>
          </w:p>
        </w:tc>
        <w:tc>
          <w:tcPr>
            <w:tcW w:w="1486" w:type="dxa"/>
            <w:vAlign w:val="center"/>
          </w:tcPr>
          <w:p w14:paraId="18278953" w14:textId="77777777" w:rsidR="0091784C" w:rsidRPr="00E80F49" w:rsidRDefault="0091784C" w:rsidP="0091784C">
            <w:pPr>
              <w:pStyle w:val="TAC"/>
            </w:pPr>
            <w:r w:rsidRPr="00E80F49">
              <w:t>DC_7A_n78A</w:t>
            </w:r>
          </w:p>
        </w:tc>
        <w:tc>
          <w:tcPr>
            <w:tcW w:w="1547" w:type="dxa"/>
            <w:shd w:val="clear" w:color="auto" w:fill="auto"/>
            <w:vAlign w:val="center"/>
          </w:tcPr>
          <w:p w14:paraId="3FCC0540" w14:textId="77777777" w:rsidR="0091784C" w:rsidRPr="00E80F49" w:rsidRDefault="0091784C" w:rsidP="0091784C">
            <w:pPr>
              <w:pStyle w:val="TAC"/>
            </w:pPr>
            <w:r w:rsidRPr="00E80F49">
              <w:t>20 (3 band IMD2)</w:t>
            </w:r>
          </w:p>
          <w:p w14:paraId="10F248C3" w14:textId="77777777" w:rsidR="0091784C" w:rsidRPr="00E80F49" w:rsidRDefault="0091784C" w:rsidP="0091784C">
            <w:pPr>
              <w:pStyle w:val="TAC"/>
            </w:pPr>
            <w:r w:rsidRPr="00E80F49">
              <w:t>20 (3 band IMD5)</w:t>
            </w:r>
          </w:p>
        </w:tc>
        <w:tc>
          <w:tcPr>
            <w:tcW w:w="1495" w:type="dxa"/>
            <w:shd w:val="clear" w:color="auto" w:fill="auto"/>
            <w:vAlign w:val="bottom"/>
          </w:tcPr>
          <w:p w14:paraId="39DE1285" w14:textId="77777777" w:rsidR="0091784C" w:rsidRPr="00E80F49" w:rsidRDefault="0091784C" w:rsidP="0091784C">
            <w:pPr>
              <w:pStyle w:val="TAC"/>
            </w:pPr>
            <w:r w:rsidRPr="00E80F49">
              <w:t>IMD2, IMD5</w:t>
            </w:r>
          </w:p>
        </w:tc>
        <w:tc>
          <w:tcPr>
            <w:tcW w:w="1466" w:type="dxa"/>
          </w:tcPr>
          <w:p w14:paraId="17793C34" w14:textId="77777777" w:rsidR="0091784C" w:rsidRPr="00E80F49" w:rsidRDefault="0091784C" w:rsidP="0091784C">
            <w:pPr>
              <w:pStyle w:val="TAC"/>
            </w:pPr>
          </w:p>
        </w:tc>
        <w:tc>
          <w:tcPr>
            <w:tcW w:w="1147" w:type="dxa"/>
            <w:shd w:val="clear" w:color="auto" w:fill="auto"/>
            <w:vAlign w:val="center"/>
          </w:tcPr>
          <w:p w14:paraId="21076019" w14:textId="77777777" w:rsidR="0091784C" w:rsidRPr="00E80F49" w:rsidRDefault="0091784C" w:rsidP="0091784C">
            <w:pPr>
              <w:pStyle w:val="TAC"/>
            </w:pPr>
          </w:p>
        </w:tc>
      </w:tr>
      <w:tr w:rsidR="0091784C" w:rsidRPr="00E80F49" w14:paraId="285D1672" w14:textId="77777777" w:rsidTr="0091784C">
        <w:tc>
          <w:tcPr>
            <w:tcW w:w="1781" w:type="dxa"/>
            <w:vMerge/>
            <w:vAlign w:val="center"/>
          </w:tcPr>
          <w:p w14:paraId="645B4AF8" w14:textId="77777777" w:rsidR="0091784C" w:rsidRPr="00E80F49" w:rsidRDefault="0091784C" w:rsidP="0091784C">
            <w:pPr>
              <w:pStyle w:val="TAC"/>
            </w:pPr>
          </w:p>
        </w:tc>
        <w:tc>
          <w:tcPr>
            <w:tcW w:w="1804" w:type="dxa"/>
            <w:shd w:val="clear" w:color="auto" w:fill="auto"/>
            <w:vAlign w:val="center"/>
          </w:tcPr>
          <w:p w14:paraId="1D57FA3E" w14:textId="77777777" w:rsidR="0091784C" w:rsidRPr="00E80F49" w:rsidRDefault="0091784C" w:rsidP="0091784C">
            <w:pPr>
              <w:pStyle w:val="TAC"/>
            </w:pPr>
            <w:r w:rsidRPr="00E80F49">
              <w:t>No</w:t>
            </w:r>
          </w:p>
        </w:tc>
        <w:tc>
          <w:tcPr>
            <w:tcW w:w="1486" w:type="dxa"/>
            <w:vAlign w:val="center"/>
          </w:tcPr>
          <w:p w14:paraId="5327D073" w14:textId="77777777" w:rsidR="0091784C" w:rsidRPr="00E80F49" w:rsidRDefault="0091784C" w:rsidP="0091784C">
            <w:pPr>
              <w:pStyle w:val="TAC"/>
            </w:pPr>
            <w:r w:rsidRPr="00E80F49">
              <w:t>2 DC_0A_n78A</w:t>
            </w:r>
          </w:p>
        </w:tc>
        <w:tc>
          <w:tcPr>
            <w:tcW w:w="1547" w:type="dxa"/>
            <w:shd w:val="clear" w:color="auto" w:fill="auto"/>
            <w:vAlign w:val="center"/>
          </w:tcPr>
          <w:p w14:paraId="3974A0E6" w14:textId="77777777" w:rsidR="0091784C" w:rsidRPr="00E80F49" w:rsidRDefault="0091784C" w:rsidP="0091784C">
            <w:pPr>
              <w:pStyle w:val="TAC"/>
            </w:pPr>
            <w:r w:rsidRPr="00E80F49">
              <w:t>7 (3 band IMD2)</w:t>
            </w:r>
          </w:p>
        </w:tc>
        <w:tc>
          <w:tcPr>
            <w:tcW w:w="1495" w:type="dxa"/>
            <w:shd w:val="clear" w:color="auto" w:fill="auto"/>
            <w:tcMar>
              <w:left w:w="51" w:type="dxa"/>
              <w:right w:w="57" w:type="dxa"/>
            </w:tcMar>
            <w:vAlign w:val="bottom"/>
          </w:tcPr>
          <w:p w14:paraId="4A4D5838" w14:textId="77777777" w:rsidR="0091784C" w:rsidRPr="00E80F49" w:rsidRDefault="0091784C" w:rsidP="0091784C">
            <w:pPr>
              <w:pStyle w:val="TAC"/>
            </w:pPr>
            <w:r w:rsidRPr="00E80F49">
              <w:t>IMD2</w:t>
            </w:r>
          </w:p>
        </w:tc>
        <w:tc>
          <w:tcPr>
            <w:tcW w:w="1466" w:type="dxa"/>
          </w:tcPr>
          <w:p w14:paraId="143E2CD2" w14:textId="77777777" w:rsidR="0091784C" w:rsidRPr="00E80F49" w:rsidRDefault="0091784C" w:rsidP="0091784C">
            <w:pPr>
              <w:pStyle w:val="TAC"/>
            </w:pPr>
          </w:p>
        </w:tc>
        <w:tc>
          <w:tcPr>
            <w:tcW w:w="1147" w:type="dxa"/>
            <w:shd w:val="clear" w:color="auto" w:fill="auto"/>
            <w:vAlign w:val="center"/>
          </w:tcPr>
          <w:p w14:paraId="304A2AEA" w14:textId="77777777" w:rsidR="0091784C" w:rsidRPr="00E80F49" w:rsidRDefault="0091784C" w:rsidP="0091784C">
            <w:pPr>
              <w:pStyle w:val="TAC"/>
            </w:pPr>
          </w:p>
        </w:tc>
      </w:tr>
      <w:tr w:rsidR="0091784C" w:rsidRPr="00E80F49" w14:paraId="7780F684" w14:textId="77777777" w:rsidTr="0091784C">
        <w:tc>
          <w:tcPr>
            <w:tcW w:w="1781" w:type="dxa"/>
            <w:vMerge w:val="restart"/>
            <w:vAlign w:val="center"/>
          </w:tcPr>
          <w:p w14:paraId="2A62F98C" w14:textId="21F2D74B" w:rsidR="0091784C" w:rsidRPr="00E80F49" w:rsidRDefault="0091784C" w:rsidP="0091784C">
            <w:pPr>
              <w:pStyle w:val="TAC"/>
            </w:pPr>
            <w:r w:rsidRPr="00E80F49">
              <w:rPr>
                <w:lang w:eastAsia="en-US"/>
              </w:rPr>
              <w:t>DC_7A-28A_n3A</w:t>
            </w:r>
          </w:p>
        </w:tc>
        <w:tc>
          <w:tcPr>
            <w:tcW w:w="1804" w:type="dxa"/>
            <w:shd w:val="clear" w:color="auto" w:fill="auto"/>
            <w:vAlign w:val="center"/>
          </w:tcPr>
          <w:p w14:paraId="320C3060" w14:textId="7C3A2678" w:rsidR="0091784C" w:rsidRPr="00E80F49" w:rsidRDefault="0091784C" w:rsidP="0091784C">
            <w:pPr>
              <w:pStyle w:val="TAC"/>
              <w:rPr>
                <w:lang w:eastAsia="ja-JP"/>
              </w:rPr>
            </w:pPr>
            <w:r w:rsidRPr="00E80F49">
              <w:rPr>
                <w:lang w:eastAsia="en-US"/>
              </w:rPr>
              <w:t>No</w:t>
            </w:r>
          </w:p>
        </w:tc>
        <w:tc>
          <w:tcPr>
            <w:tcW w:w="1486" w:type="dxa"/>
            <w:vAlign w:val="center"/>
          </w:tcPr>
          <w:p w14:paraId="18A8956A" w14:textId="5DE2BBB5" w:rsidR="0091784C" w:rsidRPr="00E80F49" w:rsidRDefault="0091784C" w:rsidP="0091784C">
            <w:pPr>
              <w:pStyle w:val="TAC"/>
            </w:pPr>
            <w:r w:rsidRPr="00E80F49">
              <w:rPr>
                <w:lang w:eastAsia="en-US"/>
              </w:rPr>
              <w:t>DC_7A_n3A</w:t>
            </w:r>
          </w:p>
        </w:tc>
        <w:tc>
          <w:tcPr>
            <w:tcW w:w="1547" w:type="dxa"/>
            <w:shd w:val="clear" w:color="auto" w:fill="auto"/>
            <w:vAlign w:val="center"/>
          </w:tcPr>
          <w:p w14:paraId="1678C260" w14:textId="5E48012B" w:rsidR="0091784C" w:rsidRPr="00E80F49" w:rsidRDefault="0091784C" w:rsidP="0091784C">
            <w:pPr>
              <w:pStyle w:val="TAC"/>
              <w:rPr>
                <w:lang w:eastAsia="ja-JP"/>
              </w:rPr>
            </w:pPr>
            <w:r w:rsidRPr="00E80F49">
              <w:rPr>
                <w:lang w:eastAsia="en-US"/>
              </w:rPr>
              <w:t>28 (3 band IMD2)</w:t>
            </w:r>
          </w:p>
        </w:tc>
        <w:tc>
          <w:tcPr>
            <w:tcW w:w="1495" w:type="dxa"/>
            <w:shd w:val="clear" w:color="auto" w:fill="auto"/>
            <w:vAlign w:val="center"/>
          </w:tcPr>
          <w:p w14:paraId="31C59F90" w14:textId="0B61B67A" w:rsidR="0091784C" w:rsidRPr="00E80F49" w:rsidRDefault="0091784C" w:rsidP="0091784C">
            <w:pPr>
              <w:pStyle w:val="TAC"/>
              <w:rPr>
                <w:lang w:eastAsia="ja-JP"/>
              </w:rPr>
            </w:pPr>
            <w:r w:rsidRPr="00E80F49">
              <w:rPr>
                <w:lang w:eastAsia="en-US"/>
              </w:rPr>
              <w:t>IMD2</w:t>
            </w:r>
          </w:p>
        </w:tc>
        <w:tc>
          <w:tcPr>
            <w:tcW w:w="1466" w:type="dxa"/>
          </w:tcPr>
          <w:p w14:paraId="0587241E" w14:textId="77777777" w:rsidR="0091784C" w:rsidRPr="00E80F49" w:rsidRDefault="0091784C" w:rsidP="0091784C">
            <w:pPr>
              <w:pStyle w:val="TAC"/>
            </w:pPr>
          </w:p>
        </w:tc>
        <w:tc>
          <w:tcPr>
            <w:tcW w:w="1147" w:type="dxa"/>
            <w:shd w:val="clear" w:color="auto" w:fill="auto"/>
            <w:vAlign w:val="center"/>
          </w:tcPr>
          <w:p w14:paraId="2C814D58" w14:textId="1EC61ABF" w:rsidR="0091784C" w:rsidRPr="00E80F49" w:rsidRDefault="0091784C" w:rsidP="0091784C">
            <w:pPr>
              <w:pStyle w:val="TAC"/>
            </w:pPr>
            <w:r w:rsidRPr="00E80F49">
              <w:rPr>
                <w:lang w:eastAsia="en-US"/>
              </w:rPr>
              <w:t>RAN5#90-e</w:t>
            </w:r>
          </w:p>
        </w:tc>
      </w:tr>
      <w:tr w:rsidR="0091784C" w:rsidRPr="00E80F49" w14:paraId="56297A12" w14:textId="77777777" w:rsidTr="0091784C">
        <w:tc>
          <w:tcPr>
            <w:tcW w:w="1781" w:type="dxa"/>
            <w:vMerge/>
            <w:vAlign w:val="center"/>
          </w:tcPr>
          <w:p w14:paraId="297E2615" w14:textId="77777777" w:rsidR="0091784C" w:rsidRPr="00E80F49" w:rsidRDefault="0091784C" w:rsidP="0091784C">
            <w:pPr>
              <w:pStyle w:val="TAC"/>
            </w:pPr>
          </w:p>
        </w:tc>
        <w:tc>
          <w:tcPr>
            <w:tcW w:w="1804" w:type="dxa"/>
            <w:shd w:val="clear" w:color="auto" w:fill="auto"/>
            <w:vAlign w:val="center"/>
          </w:tcPr>
          <w:p w14:paraId="6787BE7B" w14:textId="3EA2105B" w:rsidR="0091784C" w:rsidRPr="00E80F49" w:rsidRDefault="0091784C" w:rsidP="0091784C">
            <w:pPr>
              <w:pStyle w:val="TAC"/>
              <w:rPr>
                <w:lang w:eastAsia="ja-JP"/>
              </w:rPr>
            </w:pPr>
            <w:r w:rsidRPr="00E80F49">
              <w:rPr>
                <w:lang w:eastAsia="en-US"/>
              </w:rPr>
              <w:t>No</w:t>
            </w:r>
          </w:p>
        </w:tc>
        <w:tc>
          <w:tcPr>
            <w:tcW w:w="1486" w:type="dxa"/>
            <w:vAlign w:val="center"/>
          </w:tcPr>
          <w:p w14:paraId="5DA36021" w14:textId="6A5A4913" w:rsidR="0091784C" w:rsidRPr="00E80F49" w:rsidRDefault="0091784C" w:rsidP="0091784C">
            <w:pPr>
              <w:pStyle w:val="TAC"/>
            </w:pPr>
            <w:r w:rsidRPr="00E80F49">
              <w:rPr>
                <w:lang w:eastAsia="en-US"/>
              </w:rPr>
              <w:t xml:space="preserve">DC_28A_n3A </w:t>
            </w:r>
          </w:p>
        </w:tc>
        <w:tc>
          <w:tcPr>
            <w:tcW w:w="1547" w:type="dxa"/>
            <w:shd w:val="clear" w:color="auto" w:fill="auto"/>
            <w:vAlign w:val="center"/>
          </w:tcPr>
          <w:p w14:paraId="5FABBDF5" w14:textId="24B24BD3" w:rsidR="0091784C" w:rsidRPr="00E80F49" w:rsidRDefault="0091784C" w:rsidP="0091784C">
            <w:pPr>
              <w:pStyle w:val="TAC"/>
              <w:rPr>
                <w:lang w:eastAsia="ja-JP"/>
              </w:rPr>
            </w:pPr>
            <w:r w:rsidRPr="00E80F49">
              <w:rPr>
                <w:lang w:eastAsia="en-US"/>
              </w:rPr>
              <w:t>7 (3 band IMD3)</w:t>
            </w:r>
          </w:p>
        </w:tc>
        <w:tc>
          <w:tcPr>
            <w:tcW w:w="1495" w:type="dxa"/>
            <w:shd w:val="clear" w:color="auto" w:fill="auto"/>
            <w:vAlign w:val="center"/>
          </w:tcPr>
          <w:p w14:paraId="5AA35664" w14:textId="6713A309" w:rsidR="0091784C" w:rsidRPr="00E80F49" w:rsidRDefault="0091784C" w:rsidP="0091784C">
            <w:pPr>
              <w:pStyle w:val="TAC"/>
              <w:rPr>
                <w:lang w:eastAsia="ja-JP"/>
              </w:rPr>
            </w:pPr>
            <w:r w:rsidRPr="00E80F49">
              <w:rPr>
                <w:lang w:eastAsia="en-US"/>
              </w:rPr>
              <w:t>IMD3</w:t>
            </w:r>
          </w:p>
        </w:tc>
        <w:tc>
          <w:tcPr>
            <w:tcW w:w="1466" w:type="dxa"/>
          </w:tcPr>
          <w:p w14:paraId="473613DE" w14:textId="77777777" w:rsidR="0091784C" w:rsidRPr="00E80F49" w:rsidRDefault="0091784C" w:rsidP="0091784C">
            <w:pPr>
              <w:pStyle w:val="TAC"/>
            </w:pPr>
          </w:p>
        </w:tc>
        <w:tc>
          <w:tcPr>
            <w:tcW w:w="1147" w:type="dxa"/>
            <w:shd w:val="clear" w:color="auto" w:fill="auto"/>
            <w:vAlign w:val="center"/>
          </w:tcPr>
          <w:p w14:paraId="00A507D0" w14:textId="77777777" w:rsidR="0091784C" w:rsidRPr="00E80F49" w:rsidRDefault="0091784C" w:rsidP="0091784C">
            <w:pPr>
              <w:pStyle w:val="TAC"/>
            </w:pPr>
          </w:p>
        </w:tc>
      </w:tr>
      <w:tr w:rsidR="0091784C" w:rsidRPr="00E80F49" w14:paraId="3BA3FA4E" w14:textId="77777777" w:rsidTr="0091784C">
        <w:tc>
          <w:tcPr>
            <w:tcW w:w="1781" w:type="dxa"/>
            <w:tcBorders>
              <w:bottom w:val="nil"/>
            </w:tcBorders>
            <w:vAlign w:val="center"/>
          </w:tcPr>
          <w:p w14:paraId="5789BED3" w14:textId="114A7A70" w:rsidR="0091784C" w:rsidRPr="00E80F49" w:rsidRDefault="0091784C" w:rsidP="0091784C">
            <w:pPr>
              <w:pStyle w:val="TAC"/>
            </w:pPr>
            <w:r w:rsidRPr="00E80F49">
              <w:t>DC_7A-28A_n5A</w:t>
            </w:r>
          </w:p>
        </w:tc>
        <w:tc>
          <w:tcPr>
            <w:tcW w:w="1804" w:type="dxa"/>
            <w:shd w:val="clear" w:color="auto" w:fill="auto"/>
            <w:vAlign w:val="center"/>
          </w:tcPr>
          <w:p w14:paraId="5A6A9977" w14:textId="7147CDF0" w:rsidR="0091784C" w:rsidRPr="00E80F49" w:rsidRDefault="0091784C" w:rsidP="0091784C">
            <w:pPr>
              <w:pStyle w:val="TAC"/>
              <w:rPr>
                <w:lang w:eastAsia="en-US"/>
              </w:rPr>
            </w:pPr>
            <w:r w:rsidRPr="00E80F49">
              <w:t>Yes</w:t>
            </w:r>
          </w:p>
        </w:tc>
        <w:tc>
          <w:tcPr>
            <w:tcW w:w="1486" w:type="dxa"/>
            <w:vAlign w:val="center"/>
          </w:tcPr>
          <w:p w14:paraId="468E4AE3" w14:textId="6AB45351" w:rsidR="0091784C" w:rsidRPr="00E80F49" w:rsidRDefault="0091784C" w:rsidP="0091784C">
            <w:pPr>
              <w:pStyle w:val="TAC"/>
              <w:rPr>
                <w:lang w:eastAsia="en-US"/>
              </w:rPr>
            </w:pPr>
            <w:r w:rsidRPr="00E80F49">
              <w:t>DC_7A_n5A</w:t>
            </w:r>
          </w:p>
        </w:tc>
        <w:tc>
          <w:tcPr>
            <w:tcW w:w="1547" w:type="dxa"/>
            <w:shd w:val="clear" w:color="auto" w:fill="auto"/>
            <w:vAlign w:val="center"/>
          </w:tcPr>
          <w:p w14:paraId="5BDBCC71" w14:textId="22ED3041" w:rsidR="0091784C" w:rsidRPr="00E80F49" w:rsidRDefault="0091784C" w:rsidP="0091784C">
            <w:pPr>
              <w:pStyle w:val="TAC"/>
              <w:rPr>
                <w:lang w:eastAsia="en-US"/>
              </w:rPr>
            </w:pPr>
            <w:r w:rsidRPr="00E80F49">
              <w:t>28 (3 band IMD5)</w:t>
            </w:r>
          </w:p>
        </w:tc>
        <w:tc>
          <w:tcPr>
            <w:tcW w:w="1495" w:type="dxa"/>
            <w:shd w:val="clear" w:color="auto" w:fill="auto"/>
            <w:vAlign w:val="center"/>
          </w:tcPr>
          <w:p w14:paraId="1A3EED0F" w14:textId="006101B0" w:rsidR="0091784C" w:rsidRPr="00E80F49" w:rsidRDefault="0091784C" w:rsidP="0091784C">
            <w:pPr>
              <w:pStyle w:val="TAC"/>
              <w:rPr>
                <w:lang w:eastAsia="en-US"/>
              </w:rPr>
            </w:pPr>
            <w:r w:rsidRPr="00E80F49">
              <w:t>IMD5</w:t>
            </w:r>
          </w:p>
        </w:tc>
        <w:tc>
          <w:tcPr>
            <w:tcW w:w="1466" w:type="dxa"/>
          </w:tcPr>
          <w:p w14:paraId="7B192266" w14:textId="77777777" w:rsidR="0091784C" w:rsidRPr="00E80F49" w:rsidRDefault="0091784C" w:rsidP="0091784C">
            <w:pPr>
              <w:pStyle w:val="TAC"/>
            </w:pPr>
          </w:p>
        </w:tc>
        <w:tc>
          <w:tcPr>
            <w:tcW w:w="1147" w:type="dxa"/>
            <w:shd w:val="clear" w:color="auto" w:fill="auto"/>
            <w:vAlign w:val="center"/>
          </w:tcPr>
          <w:p w14:paraId="0E49ADFA" w14:textId="6C5E20DA" w:rsidR="0091784C" w:rsidRPr="00E80F49" w:rsidRDefault="0091784C" w:rsidP="0091784C">
            <w:pPr>
              <w:pStyle w:val="TAC"/>
            </w:pPr>
            <w:r w:rsidRPr="00E80F49">
              <w:rPr>
                <w:rFonts w:eastAsia="SimSun"/>
              </w:rPr>
              <w:t>RAN5#95-e</w:t>
            </w:r>
          </w:p>
        </w:tc>
      </w:tr>
      <w:tr w:rsidR="0091784C" w:rsidRPr="00E80F49" w14:paraId="6EE21361" w14:textId="77777777" w:rsidTr="0091784C">
        <w:tc>
          <w:tcPr>
            <w:tcW w:w="1781" w:type="dxa"/>
            <w:tcBorders>
              <w:top w:val="nil"/>
            </w:tcBorders>
            <w:vAlign w:val="center"/>
          </w:tcPr>
          <w:p w14:paraId="44678677" w14:textId="77777777" w:rsidR="0091784C" w:rsidRPr="00E80F49" w:rsidRDefault="0091784C" w:rsidP="0091784C">
            <w:pPr>
              <w:pStyle w:val="TAC"/>
            </w:pPr>
          </w:p>
        </w:tc>
        <w:tc>
          <w:tcPr>
            <w:tcW w:w="1804" w:type="dxa"/>
            <w:shd w:val="clear" w:color="auto" w:fill="auto"/>
            <w:vAlign w:val="center"/>
          </w:tcPr>
          <w:p w14:paraId="529E5BCB" w14:textId="6CE2315F" w:rsidR="0091784C" w:rsidRPr="00E80F49" w:rsidRDefault="0091784C" w:rsidP="0091784C">
            <w:pPr>
              <w:pStyle w:val="TAC"/>
              <w:rPr>
                <w:lang w:eastAsia="en-US"/>
              </w:rPr>
            </w:pPr>
            <w:r w:rsidRPr="00E80F49">
              <w:t>No</w:t>
            </w:r>
          </w:p>
        </w:tc>
        <w:tc>
          <w:tcPr>
            <w:tcW w:w="1486" w:type="dxa"/>
            <w:vAlign w:val="center"/>
          </w:tcPr>
          <w:p w14:paraId="20346F69" w14:textId="3C8CEFA4" w:rsidR="0091784C" w:rsidRPr="00E80F49" w:rsidRDefault="0091784C" w:rsidP="0091784C">
            <w:pPr>
              <w:pStyle w:val="TAC"/>
              <w:rPr>
                <w:lang w:eastAsia="en-US"/>
              </w:rPr>
            </w:pPr>
            <w:r w:rsidRPr="00E80F49">
              <w:t xml:space="preserve">DC_28A_n5A </w:t>
            </w:r>
          </w:p>
        </w:tc>
        <w:tc>
          <w:tcPr>
            <w:tcW w:w="1547" w:type="dxa"/>
            <w:shd w:val="clear" w:color="auto" w:fill="auto"/>
            <w:vAlign w:val="center"/>
          </w:tcPr>
          <w:p w14:paraId="16A2E1DE" w14:textId="05D2303D" w:rsidR="0091784C" w:rsidRPr="00E80F49" w:rsidRDefault="0091784C" w:rsidP="0091784C">
            <w:pPr>
              <w:pStyle w:val="TAC"/>
              <w:rPr>
                <w:lang w:eastAsia="en-US"/>
              </w:rPr>
            </w:pPr>
            <w:r w:rsidRPr="00E80F49">
              <w:t>7 (3 band IMD5)</w:t>
            </w:r>
          </w:p>
        </w:tc>
        <w:tc>
          <w:tcPr>
            <w:tcW w:w="1495" w:type="dxa"/>
            <w:shd w:val="clear" w:color="auto" w:fill="auto"/>
            <w:vAlign w:val="center"/>
          </w:tcPr>
          <w:p w14:paraId="01BFC982" w14:textId="6B91367A" w:rsidR="0091784C" w:rsidRPr="00E80F49" w:rsidRDefault="0091784C" w:rsidP="0091784C">
            <w:pPr>
              <w:pStyle w:val="TAC"/>
              <w:rPr>
                <w:lang w:eastAsia="en-US"/>
              </w:rPr>
            </w:pPr>
            <w:r w:rsidRPr="00E80F49">
              <w:t>IMD5</w:t>
            </w:r>
          </w:p>
        </w:tc>
        <w:tc>
          <w:tcPr>
            <w:tcW w:w="1466" w:type="dxa"/>
          </w:tcPr>
          <w:p w14:paraId="35A23B1F" w14:textId="77777777" w:rsidR="0091784C" w:rsidRPr="00E80F49" w:rsidRDefault="0091784C" w:rsidP="0091784C">
            <w:pPr>
              <w:pStyle w:val="TAC"/>
            </w:pPr>
          </w:p>
        </w:tc>
        <w:tc>
          <w:tcPr>
            <w:tcW w:w="1147" w:type="dxa"/>
            <w:shd w:val="clear" w:color="auto" w:fill="auto"/>
            <w:vAlign w:val="center"/>
          </w:tcPr>
          <w:p w14:paraId="2BC2E543" w14:textId="721F34C4" w:rsidR="0091784C" w:rsidRPr="00E80F49" w:rsidRDefault="0091784C" w:rsidP="0091784C">
            <w:pPr>
              <w:pStyle w:val="TAC"/>
            </w:pPr>
            <w:r w:rsidRPr="00E80F49">
              <w:rPr>
                <w:rFonts w:eastAsia="SimSun"/>
              </w:rPr>
              <w:t>RAN5#95-e</w:t>
            </w:r>
          </w:p>
        </w:tc>
      </w:tr>
      <w:tr w:rsidR="0091784C" w:rsidRPr="00E80F49" w14:paraId="712C8C52" w14:textId="77777777" w:rsidTr="0091784C">
        <w:tc>
          <w:tcPr>
            <w:tcW w:w="1781" w:type="dxa"/>
            <w:vMerge w:val="restart"/>
            <w:vAlign w:val="center"/>
          </w:tcPr>
          <w:p w14:paraId="1A20D37C" w14:textId="22BCA35D" w:rsidR="0091784C" w:rsidRPr="00E80F49" w:rsidRDefault="0091784C" w:rsidP="0091784C">
            <w:pPr>
              <w:pStyle w:val="TAC"/>
            </w:pPr>
            <w:r w:rsidRPr="00E80F49">
              <w:t>DC_7A-28A_n78A</w:t>
            </w:r>
          </w:p>
        </w:tc>
        <w:tc>
          <w:tcPr>
            <w:tcW w:w="1804" w:type="dxa"/>
            <w:shd w:val="clear" w:color="auto" w:fill="auto"/>
            <w:vAlign w:val="center"/>
          </w:tcPr>
          <w:p w14:paraId="785E033A" w14:textId="1348C166" w:rsidR="0091784C" w:rsidRPr="00E80F49" w:rsidRDefault="0091784C" w:rsidP="0091784C">
            <w:pPr>
              <w:pStyle w:val="TAC"/>
              <w:rPr>
                <w:lang w:eastAsia="ja-JP"/>
              </w:rPr>
            </w:pPr>
            <w:r w:rsidRPr="00E80F49">
              <w:t>No</w:t>
            </w:r>
          </w:p>
        </w:tc>
        <w:tc>
          <w:tcPr>
            <w:tcW w:w="1486" w:type="dxa"/>
            <w:vAlign w:val="center"/>
          </w:tcPr>
          <w:p w14:paraId="49AEB757" w14:textId="74E5ECDC" w:rsidR="0091784C" w:rsidRPr="00E80F49" w:rsidRDefault="0091784C" w:rsidP="0091784C">
            <w:pPr>
              <w:pStyle w:val="TAC"/>
            </w:pPr>
            <w:r w:rsidRPr="00E80F49">
              <w:t>DC_7A_n78A</w:t>
            </w:r>
          </w:p>
        </w:tc>
        <w:tc>
          <w:tcPr>
            <w:tcW w:w="1547" w:type="dxa"/>
            <w:shd w:val="clear" w:color="auto" w:fill="auto"/>
            <w:vAlign w:val="center"/>
          </w:tcPr>
          <w:p w14:paraId="692063C0" w14:textId="77777777" w:rsidR="0091784C" w:rsidRPr="00E80F49" w:rsidRDefault="0091784C" w:rsidP="0091784C">
            <w:pPr>
              <w:pStyle w:val="TAC"/>
            </w:pPr>
            <w:r w:rsidRPr="00E80F49">
              <w:t>28 (3 band IMD2)</w:t>
            </w:r>
          </w:p>
          <w:p w14:paraId="4EBC5467" w14:textId="1A9FBE14" w:rsidR="0091784C" w:rsidRPr="00E80F49" w:rsidRDefault="0091784C" w:rsidP="0091784C">
            <w:pPr>
              <w:pStyle w:val="TAC"/>
              <w:rPr>
                <w:lang w:eastAsia="ja-JP"/>
              </w:rPr>
            </w:pPr>
            <w:r w:rsidRPr="00E80F49">
              <w:t>28 (3 band IMD5)</w:t>
            </w:r>
          </w:p>
        </w:tc>
        <w:tc>
          <w:tcPr>
            <w:tcW w:w="1495" w:type="dxa"/>
            <w:shd w:val="clear" w:color="auto" w:fill="auto"/>
            <w:vAlign w:val="center"/>
          </w:tcPr>
          <w:p w14:paraId="29FEDE6B" w14:textId="5FEC40CF" w:rsidR="0091784C" w:rsidRPr="00E80F49" w:rsidRDefault="0091784C" w:rsidP="0091784C">
            <w:pPr>
              <w:pStyle w:val="TAC"/>
              <w:rPr>
                <w:lang w:eastAsia="ja-JP"/>
              </w:rPr>
            </w:pPr>
            <w:r w:rsidRPr="00E80F49">
              <w:t>IMD2, IMD5</w:t>
            </w:r>
          </w:p>
        </w:tc>
        <w:tc>
          <w:tcPr>
            <w:tcW w:w="1466" w:type="dxa"/>
          </w:tcPr>
          <w:p w14:paraId="31A77109" w14:textId="77777777" w:rsidR="0091784C" w:rsidRPr="00E80F49" w:rsidRDefault="0091784C" w:rsidP="0091784C">
            <w:pPr>
              <w:pStyle w:val="TAC"/>
            </w:pPr>
          </w:p>
        </w:tc>
        <w:tc>
          <w:tcPr>
            <w:tcW w:w="1147" w:type="dxa"/>
            <w:shd w:val="clear" w:color="auto" w:fill="auto"/>
            <w:vAlign w:val="center"/>
          </w:tcPr>
          <w:p w14:paraId="7FA828A7" w14:textId="323840DC" w:rsidR="0091784C" w:rsidRPr="00E80F49" w:rsidRDefault="0091784C" w:rsidP="0091784C">
            <w:pPr>
              <w:pStyle w:val="TAC"/>
            </w:pPr>
            <w:r w:rsidRPr="00E80F49">
              <w:t>RAN5#92-e</w:t>
            </w:r>
          </w:p>
        </w:tc>
      </w:tr>
      <w:tr w:rsidR="0091784C" w:rsidRPr="00E80F49" w14:paraId="69F1AE9F" w14:textId="77777777" w:rsidTr="0091784C">
        <w:tc>
          <w:tcPr>
            <w:tcW w:w="1781" w:type="dxa"/>
            <w:vMerge/>
            <w:vAlign w:val="center"/>
          </w:tcPr>
          <w:p w14:paraId="55101728" w14:textId="77777777" w:rsidR="0091784C" w:rsidRPr="00E80F49" w:rsidRDefault="0091784C" w:rsidP="0091784C">
            <w:pPr>
              <w:pStyle w:val="TAC"/>
            </w:pPr>
          </w:p>
        </w:tc>
        <w:tc>
          <w:tcPr>
            <w:tcW w:w="1804" w:type="dxa"/>
            <w:shd w:val="clear" w:color="auto" w:fill="auto"/>
            <w:vAlign w:val="center"/>
          </w:tcPr>
          <w:p w14:paraId="65552CA0" w14:textId="5FEDFE77" w:rsidR="0091784C" w:rsidRPr="00E80F49" w:rsidRDefault="0091784C" w:rsidP="0091784C">
            <w:pPr>
              <w:pStyle w:val="TAC"/>
              <w:rPr>
                <w:lang w:eastAsia="ja-JP"/>
              </w:rPr>
            </w:pPr>
            <w:r w:rsidRPr="00E80F49">
              <w:t>No</w:t>
            </w:r>
          </w:p>
        </w:tc>
        <w:tc>
          <w:tcPr>
            <w:tcW w:w="1486" w:type="dxa"/>
            <w:vAlign w:val="center"/>
          </w:tcPr>
          <w:p w14:paraId="0F9DE0D3" w14:textId="0C7D3A9C" w:rsidR="0091784C" w:rsidRPr="00E80F49" w:rsidRDefault="0091784C" w:rsidP="0091784C">
            <w:pPr>
              <w:pStyle w:val="TAC"/>
            </w:pPr>
            <w:r w:rsidRPr="00E80F49">
              <w:t xml:space="preserve">DC_28A_n78A </w:t>
            </w:r>
          </w:p>
        </w:tc>
        <w:tc>
          <w:tcPr>
            <w:tcW w:w="1547" w:type="dxa"/>
            <w:shd w:val="clear" w:color="auto" w:fill="auto"/>
            <w:vAlign w:val="center"/>
          </w:tcPr>
          <w:p w14:paraId="36C6CB4E" w14:textId="5B52C594" w:rsidR="0091784C" w:rsidRPr="00E80F49" w:rsidRDefault="0091784C" w:rsidP="0091784C">
            <w:pPr>
              <w:pStyle w:val="TAC"/>
              <w:rPr>
                <w:lang w:eastAsia="ja-JP"/>
              </w:rPr>
            </w:pPr>
            <w:r w:rsidRPr="00E80F49">
              <w:t>7 (3 band IMD2)</w:t>
            </w:r>
          </w:p>
        </w:tc>
        <w:tc>
          <w:tcPr>
            <w:tcW w:w="1495" w:type="dxa"/>
            <w:shd w:val="clear" w:color="auto" w:fill="auto"/>
            <w:vAlign w:val="center"/>
          </w:tcPr>
          <w:p w14:paraId="03724236" w14:textId="74F07CFE" w:rsidR="0091784C" w:rsidRPr="00E80F49" w:rsidRDefault="0091784C" w:rsidP="0091784C">
            <w:pPr>
              <w:pStyle w:val="TAC"/>
              <w:rPr>
                <w:lang w:eastAsia="ja-JP"/>
              </w:rPr>
            </w:pPr>
            <w:r w:rsidRPr="00E80F49">
              <w:t>IMD2</w:t>
            </w:r>
          </w:p>
        </w:tc>
        <w:tc>
          <w:tcPr>
            <w:tcW w:w="1466" w:type="dxa"/>
          </w:tcPr>
          <w:p w14:paraId="5162C10C" w14:textId="48F823AB" w:rsidR="0091784C" w:rsidRPr="00E80F49" w:rsidRDefault="0091784C" w:rsidP="0091784C">
            <w:pPr>
              <w:pStyle w:val="TAC"/>
            </w:pPr>
            <w:r w:rsidRPr="00E80F49">
              <w:rPr>
                <w:lang w:eastAsia="zh-CN"/>
              </w:rPr>
              <w:t>DC_28A_n78A</w:t>
            </w:r>
          </w:p>
        </w:tc>
        <w:tc>
          <w:tcPr>
            <w:tcW w:w="1147" w:type="dxa"/>
            <w:shd w:val="clear" w:color="auto" w:fill="auto"/>
            <w:vAlign w:val="center"/>
          </w:tcPr>
          <w:p w14:paraId="5494C260" w14:textId="77777777" w:rsidR="0091784C" w:rsidRPr="00E80F49" w:rsidRDefault="0091784C" w:rsidP="0091784C">
            <w:pPr>
              <w:pStyle w:val="TAC"/>
            </w:pPr>
          </w:p>
        </w:tc>
      </w:tr>
      <w:tr w:rsidR="0091784C" w:rsidRPr="00E80F49" w14:paraId="3D7DA4B3" w14:textId="77777777" w:rsidTr="007D18AF">
        <w:tc>
          <w:tcPr>
            <w:tcW w:w="1781" w:type="dxa"/>
            <w:tcBorders>
              <w:bottom w:val="nil"/>
            </w:tcBorders>
            <w:vAlign w:val="center"/>
          </w:tcPr>
          <w:p w14:paraId="473D6AAE" w14:textId="4E430439" w:rsidR="0091784C" w:rsidRPr="00E80F49" w:rsidRDefault="0091784C" w:rsidP="0091784C">
            <w:pPr>
              <w:pStyle w:val="TAC"/>
            </w:pPr>
            <w:r>
              <w:rPr>
                <w:rFonts w:eastAsia="MS Mincho" w:hint="eastAsia"/>
                <w:lang w:eastAsia="ja-JP"/>
              </w:rPr>
              <w:t>D</w:t>
            </w:r>
            <w:r>
              <w:rPr>
                <w:rFonts w:eastAsia="MS Mincho"/>
                <w:lang w:eastAsia="ja-JP"/>
              </w:rPr>
              <w:t>C_18A-41A_n77A</w:t>
            </w:r>
          </w:p>
        </w:tc>
        <w:tc>
          <w:tcPr>
            <w:tcW w:w="1804" w:type="dxa"/>
            <w:shd w:val="clear" w:color="auto" w:fill="auto"/>
            <w:vAlign w:val="center"/>
          </w:tcPr>
          <w:p w14:paraId="1A326948" w14:textId="7C05CD14"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1AFDC15B" w14:textId="05997852" w:rsidR="0091784C" w:rsidRPr="00E80F49" w:rsidRDefault="0091784C" w:rsidP="0091784C">
            <w:pPr>
              <w:pStyle w:val="TAC"/>
            </w:pPr>
            <w:r>
              <w:rPr>
                <w:rFonts w:eastAsia="MS Mincho" w:hint="eastAsia"/>
                <w:lang w:eastAsia="ja-JP"/>
              </w:rPr>
              <w:t>D</w:t>
            </w:r>
            <w:r>
              <w:rPr>
                <w:rFonts w:eastAsia="MS Mincho"/>
                <w:lang w:eastAsia="ja-JP"/>
              </w:rPr>
              <w:t>C_18A_n77A</w:t>
            </w:r>
          </w:p>
        </w:tc>
        <w:tc>
          <w:tcPr>
            <w:tcW w:w="1547" w:type="dxa"/>
            <w:shd w:val="clear" w:color="auto" w:fill="auto"/>
            <w:vAlign w:val="center"/>
          </w:tcPr>
          <w:p w14:paraId="13EF7D81" w14:textId="6BA9A599" w:rsidR="0091784C" w:rsidRPr="00E80F49" w:rsidRDefault="0091784C" w:rsidP="0091784C">
            <w:pPr>
              <w:pStyle w:val="TAC"/>
            </w:pPr>
            <w:r w:rsidRPr="00605797">
              <w:t>No 3CC exception</w:t>
            </w:r>
          </w:p>
        </w:tc>
        <w:tc>
          <w:tcPr>
            <w:tcW w:w="1495" w:type="dxa"/>
            <w:shd w:val="clear" w:color="auto" w:fill="auto"/>
            <w:vAlign w:val="center"/>
          </w:tcPr>
          <w:p w14:paraId="65AE6F3D" w14:textId="6642C72E" w:rsidR="0091784C" w:rsidRPr="00E80F49" w:rsidRDefault="0091784C" w:rsidP="0091784C">
            <w:pPr>
              <w:pStyle w:val="TAC"/>
            </w:pPr>
            <w:r w:rsidRPr="00605797">
              <w:t>No test required</w:t>
            </w:r>
          </w:p>
        </w:tc>
        <w:tc>
          <w:tcPr>
            <w:tcW w:w="1466" w:type="dxa"/>
          </w:tcPr>
          <w:p w14:paraId="6FEE6BE5" w14:textId="77777777" w:rsidR="0091784C" w:rsidRPr="00E80F49" w:rsidRDefault="0091784C" w:rsidP="0091784C">
            <w:pPr>
              <w:pStyle w:val="TAC"/>
              <w:rPr>
                <w:lang w:eastAsia="zh-CN"/>
              </w:rPr>
            </w:pPr>
          </w:p>
        </w:tc>
        <w:tc>
          <w:tcPr>
            <w:tcW w:w="1147" w:type="dxa"/>
            <w:shd w:val="clear" w:color="auto" w:fill="auto"/>
            <w:vAlign w:val="center"/>
          </w:tcPr>
          <w:p w14:paraId="28AE303F" w14:textId="2AE01F6E"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5960574A" w14:textId="77777777" w:rsidTr="007D18AF">
        <w:tc>
          <w:tcPr>
            <w:tcW w:w="1781" w:type="dxa"/>
            <w:tcBorders>
              <w:top w:val="nil"/>
            </w:tcBorders>
            <w:vAlign w:val="center"/>
          </w:tcPr>
          <w:p w14:paraId="0F47E6BC" w14:textId="77777777" w:rsidR="0091784C" w:rsidRPr="00E80F49" w:rsidRDefault="0091784C" w:rsidP="0091784C">
            <w:pPr>
              <w:pStyle w:val="TAC"/>
            </w:pPr>
          </w:p>
        </w:tc>
        <w:tc>
          <w:tcPr>
            <w:tcW w:w="1804" w:type="dxa"/>
            <w:shd w:val="clear" w:color="auto" w:fill="auto"/>
            <w:vAlign w:val="center"/>
          </w:tcPr>
          <w:p w14:paraId="546B73FE" w14:textId="73229221"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394DABDE" w14:textId="104CEDA8"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vAlign w:val="center"/>
          </w:tcPr>
          <w:p w14:paraId="73C74042" w14:textId="72460EA2" w:rsidR="0091784C" w:rsidRPr="00E80F49" w:rsidRDefault="0091784C" w:rsidP="0091784C">
            <w:pPr>
              <w:pStyle w:val="TAC"/>
            </w:pPr>
            <w:r>
              <w:rPr>
                <w:rFonts w:eastAsia="MS Mincho" w:hint="eastAsia"/>
                <w:lang w:eastAsia="ja-JP"/>
              </w:rPr>
              <w:t>1</w:t>
            </w:r>
            <w:r>
              <w:rPr>
                <w:rFonts w:eastAsia="MS Mincho"/>
                <w:lang w:eastAsia="ja-JP"/>
              </w:rPr>
              <w:t>8 (IMD5 |2*fB77-3*fB41|)</w:t>
            </w:r>
          </w:p>
        </w:tc>
        <w:tc>
          <w:tcPr>
            <w:tcW w:w="1495" w:type="dxa"/>
            <w:shd w:val="clear" w:color="auto" w:fill="auto"/>
            <w:vAlign w:val="center"/>
          </w:tcPr>
          <w:p w14:paraId="3DF9114C" w14:textId="04AC5D6F"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17196B0D" w14:textId="77777777" w:rsidR="0091784C" w:rsidRPr="00E80F49" w:rsidRDefault="0091784C" w:rsidP="0091784C">
            <w:pPr>
              <w:pStyle w:val="TAC"/>
              <w:rPr>
                <w:lang w:eastAsia="zh-CN"/>
              </w:rPr>
            </w:pPr>
          </w:p>
        </w:tc>
        <w:tc>
          <w:tcPr>
            <w:tcW w:w="1147" w:type="dxa"/>
            <w:shd w:val="clear" w:color="auto" w:fill="auto"/>
            <w:vAlign w:val="center"/>
          </w:tcPr>
          <w:p w14:paraId="452C8E6A" w14:textId="77777777" w:rsidR="0091784C" w:rsidRPr="00E80F49" w:rsidRDefault="0091784C" w:rsidP="0091784C">
            <w:pPr>
              <w:pStyle w:val="TAC"/>
            </w:pPr>
          </w:p>
        </w:tc>
      </w:tr>
      <w:tr w:rsidR="0091784C" w:rsidRPr="00E80F49" w14:paraId="4C67CC19" w14:textId="77777777" w:rsidTr="007D18AF">
        <w:tc>
          <w:tcPr>
            <w:tcW w:w="1781" w:type="dxa"/>
            <w:tcBorders>
              <w:bottom w:val="nil"/>
            </w:tcBorders>
            <w:vAlign w:val="center"/>
          </w:tcPr>
          <w:p w14:paraId="19F3260F" w14:textId="6389131C" w:rsidR="0091784C" w:rsidRPr="00E80F49" w:rsidRDefault="0091784C" w:rsidP="0091784C">
            <w:pPr>
              <w:pStyle w:val="TAC"/>
            </w:pPr>
            <w:r>
              <w:rPr>
                <w:rFonts w:eastAsia="MS Mincho" w:hint="eastAsia"/>
                <w:lang w:eastAsia="ja-JP"/>
              </w:rPr>
              <w:t>D</w:t>
            </w:r>
            <w:r>
              <w:rPr>
                <w:rFonts w:eastAsia="MS Mincho"/>
                <w:lang w:eastAsia="ja-JP"/>
              </w:rPr>
              <w:t>C_18A-41A_n78A</w:t>
            </w:r>
          </w:p>
        </w:tc>
        <w:tc>
          <w:tcPr>
            <w:tcW w:w="1804" w:type="dxa"/>
            <w:shd w:val="clear" w:color="auto" w:fill="auto"/>
            <w:vAlign w:val="center"/>
          </w:tcPr>
          <w:p w14:paraId="2007D994" w14:textId="1CAF0452"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6832CB38" w14:textId="01458DE4" w:rsidR="0091784C" w:rsidRPr="00E80F49" w:rsidRDefault="0091784C" w:rsidP="0091784C">
            <w:pPr>
              <w:pStyle w:val="TAC"/>
            </w:pPr>
            <w:r>
              <w:rPr>
                <w:rFonts w:eastAsia="MS Mincho" w:hint="eastAsia"/>
                <w:lang w:eastAsia="ja-JP"/>
              </w:rPr>
              <w:t>D</w:t>
            </w:r>
            <w:r>
              <w:rPr>
                <w:rFonts w:eastAsia="MS Mincho"/>
                <w:lang w:eastAsia="ja-JP"/>
              </w:rPr>
              <w:t>C_18A_n78A</w:t>
            </w:r>
          </w:p>
        </w:tc>
        <w:tc>
          <w:tcPr>
            <w:tcW w:w="1547" w:type="dxa"/>
            <w:shd w:val="clear" w:color="auto" w:fill="auto"/>
            <w:vAlign w:val="center"/>
          </w:tcPr>
          <w:p w14:paraId="7FAB15FB" w14:textId="64611DF8" w:rsidR="0091784C" w:rsidRPr="00E80F49" w:rsidRDefault="0091784C" w:rsidP="0091784C">
            <w:pPr>
              <w:pStyle w:val="TAC"/>
            </w:pPr>
            <w:r w:rsidRPr="00605797">
              <w:t>No 3CC exception</w:t>
            </w:r>
          </w:p>
        </w:tc>
        <w:tc>
          <w:tcPr>
            <w:tcW w:w="1495" w:type="dxa"/>
            <w:shd w:val="clear" w:color="auto" w:fill="auto"/>
            <w:vAlign w:val="center"/>
          </w:tcPr>
          <w:p w14:paraId="61773AF0" w14:textId="7CC7B17F" w:rsidR="0091784C" w:rsidRPr="00E80F49" w:rsidRDefault="0091784C" w:rsidP="0091784C">
            <w:pPr>
              <w:pStyle w:val="TAC"/>
            </w:pPr>
            <w:r w:rsidRPr="00605797">
              <w:t>No test required</w:t>
            </w:r>
          </w:p>
        </w:tc>
        <w:tc>
          <w:tcPr>
            <w:tcW w:w="1466" w:type="dxa"/>
          </w:tcPr>
          <w:p w14:paraId="361CF3A9" w14:textId="77777777" w:rsidR="0091784C" w:rsidRPr="00E80F49" w:rsidRDefault="0091784C" w:rsidP="0091784C">
            <w:pPr>
              <w:pStyle w:val="TAC"/>
              <w:rPr>
                <w:lang w:eastAsia="zh-CN"/>
              </w:rPr>
            </w:pPr>
          </w:p>
        </w:tc>
        <w:tc>
          <w:tcPr>
            <w:tcW w:w="1147" w:type="dxa"/>
            <w:shd w:val="clear" w:color="auto" w:fill="auto"/>
            <w:vAlign w:val="center"/>
          </w:tcPr>
          <w:p w14:paraId="0FBC7882" w14:textId="13F14ADA"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392D8734" w14:textId="77777777" w:rsidTr="007D18AF">
        <w:tc>
          <w:tcPr>
            <w:tcW w:w="1781" w:type="dxa"/>
            <w:tcBorders>
              <w:top w:val="nil"/>
            </w:tcBorders>
            <w:vAlign w:val="center"/>
          </w:tcPr>
          <w:p w14:paraId="43BFA36B" w14:textId="77777777" w:rsidR="0091784C" w:rsidRPr="00E80F49" w:rsidRDefault="0091784C" w:rsidP="0091784C">
            <w:pPr>
              <w:pStyle w:val="TAC"/>
            </w:pPr>
          </w:p>
        </w:tc>
        <w:tc>
          <w:tcPr>
            <w:tcW w:w="1804" w:type="dxa"/>
            <w:shd w:val="clear" w:color="auto" w:fill="auto"/>
            <w:vAlign w:val="center"/>
          </w:tcPr>
          <w:p w14:paraId="29ED21CE" w14:textId="2AD14E76"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09369ED3" w14:textId="3ABBC05C" w:rsidR="0091784C" w:rsidRPr="00E80F49" w:rsidRDefault="0091784C" w:rsidP="0091784C">
            <w:pPr>
              <w:pStyle w:val="TAC"/>
            </w:pPr>
            <w:r>
              <w:rPr>
                <w:rFonts w:eastAsia="MS Mincho" w:hint="eastAsia"/>
                <w:lang w:eastAsia="ja-JP"/>
              </w:rPr>
              <w:t>D</w:t>
            </w:r>
            <w:r>
              <w:rPr>
                <w:rFonts w:eastAsia="MS Mincho"/>
                <w:lang w:eastAsia="ja-JP"/>
              </w:rPr>
              <w:t>C_41A_n78A</w:t>
            </w:r>
          </w:p>
        </w:tc>
        <w:tc>
          <w:tcPr>
            <w:tcW w:w="1547" w:type="dxa"/>
            <w:shd w:val="clear" w:color="auto" w:fill="auto"/>
            <w:vAlign w:val="center"/>
          </w:tcPr>
          <w:p w14:paraId="0F77C6F8" w14:textId="4FCF6BCD" w:rsidR="0091784C" w:rsidRPr="00E80F49" w:rsidRDefault="0091784C" w:rsidP="0091784C">
            <w:pPr>
              <w:pStyle w:val="TAC"/>
            </w:pPr>
            <w:r>
              <w:rPr>
                <w:rFonts w:eastAsia="MS Mincho" w:hint="eastAsia"/>
                <w:lang w:eastAsia="ja-JP"/>
              </w:rPr>
              <w:t>1</w:t>
            </w:r>
            <w:r>
              <w:rPr>
                <w:rFonts w:eastAsia="MS Mincho"/>
                <w:lang w:eastAsia="ja-JP"/>
              </w:rPr>
              <w:t>8 (IMD5 |2*fB78-3*fB41|)</w:t>
            </w:r>
          </w:p>
        </w:tc>
        <w:tc>
          <w:tcPr>
            <w:tcW w:w="1495" w:type="dxa"/>
            <w:shd w:val="clear" w:color="auto" w:fill="auto"/>
            <w:vAlign w:val="center"/>
          </w:tcPr>
          <w:p w14:paraId="0118C20F" w14:textId="63678444"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2DD96223" w14:textId="77777777" w:rsidR="0091784C" w:rsidRPr="00E80F49" w:rsidRDefault="0091784C" w:rsidP="0091784C">
            <w:pPr>
              <w:pStyle w:val="TAC"/>
              <w:rPr>
                <w:lang w:eastAsia="zh-CN"/>
              </w:rPr>
            </w:pPr>
          </w:p>
        </w:tc>
        <w:tc>
          <w:tcPr>
            <w:tcW w:w="1147" w:type="dxa"/>
            <w:shd w:val="clear" w:color="auto" w:fill="auto"/>
            <w:vAlign w:val="center"/>
          </w:tcPr>
          <w:p w14:paraId="0796A466" w14:textId="77777777" w:rsidR="0091784C" w:rsidRPr="00E80F49" w:rsidRDefault="0091784C" w:rsidP="0091784C">
            <w:pPr>
              <w:pStyle w:val="TAC"/>
            </w:pPr>
          </w:p>
        </w:tc>
      </w:tr>
      <w:tr w:rsidR="0091784C" w:rsidRPr="00E80F49" w14:paraId="37C24AF2" w14:textId="77777777" w:rsidTr="0091784C">
        <w:tc>
          <w:tcPr>
            <w:tcW w:w="10726" w:type="dxa"/>
            <w:gridSpan w:val="7"/>
          </w:tcPr>
          <w:p w14:paraId="1632D92D" w14:textId="77777777" w:rsidR="0091784C" w:rsidRPr="00E80F49" w:rsidRDefault="0091784C" w:rsidP="0091784C">
            <w:pPr>
              <w:pStyle w:val="TAH"/>
            </w:pPr>
            <w:r w:rsidRPr="00E80F49">
              <w:t>DC_(n)XAA-nYA</w:t>
            </w:r>
          </w:p>
        </w:tc>
      </w:tr>
      <w:tr w:rsidR="0091784C" w:rsidRPr="00E80F49" w14:paraId="534BB601" w14:textId="77777777" w:rsidTr="0091784C">
        <w:tc>
          <w:tcPr>
            <w:tcW w:w="1781" w:type="dxa"/>
          </w:tcPr>
          <w:p w14:paraId="33C1F736" w14:textId="33F5A7E8" w:rsidR="0091784C" w:rsidRPr="00E80F49" w:rsidRDefault="0091784C" w:rsidP="0091784C">
            <w:pPr>
              <w:pStyle w:val="TAL"/>
            </w:pPr>
            <w:r w:rsidRPr="00E80F49">
              <w:rPr>
                <w:lang w:eastAsia="ja-JP"/>
              </w:rPr>
              <w:t>FFS</w:t>
            </w:r>
          </w:p>
        </w:tc>
        <w:tc>
          <w:tcPr>
            <w:tcW w:w="1804" w:type="dxa"/>
            <w:shd w:val="clear" w:color="auto" w:fill="auto"/>
            <w:vAlign w:val="center"/>
          </w:tcPr>
          <w:p w14:paraId="3335AF88" w14:textId="77777777" w:rsidR="0091784C" w:rsidRPr="00E80F49" w:rsidRDefault="0091784C" w:rsidP="0091784C">
            <w:pPr>
              <w:pStyle w:val="TAL"/>
              <w:jc w:val="center"/>
            </w:pPr>
          </w:p>
        </w:tc>
        <w:tc>
          <w:tcPr>
            <w:tcW w:w="1486" w:type="dxa"/>
          </w:tcPr>
          <w:p w14:paraId="2D9BB0E0" w14:textId="77777777" w:rsidR="0091784C" w:rsidRPr="00E80F49" w:rsidRDefault="0091784C" w:rsidP="0091784C">
            <w:pPr>
              <w:pStyle w:val="TAC"/>
              <w:jc w:val="left"/>
            </w:pPr>
          </w:p>
        </w:tc>
        <w:tc>
          <w:tcPr>
            <w:tcW w:w="1547" w:type="dxa"/>
            <w:shd w:val="clear" w:color="auto" w:fill="auto"/>
            <w:vAlign w:val="bottom"/>
          </w:tcPr>
          <w:p w14:paraId="48DD4B41" w14:textId="77777777" w:rsidR="0091784C" w:rsidRPr="00E80F49" w:rsidRDefault="0091784C" w:rsidP="0091784C">
            <w:pPr>
              <w:pStyle w:val="TAC"/>
              <w:jc w:val="left"/>
            </w:pPr>
          </w:p>
        </w:tc>
        <w:tc>
          <w:tcPr>
            <w:tcW w:w="1495" w:type="dxa"/>
            <w:shd w:val="clear" w:color="auto" w:fill="auto"/>
            <w:vAlign w:val="bottom"/>
          </w:tcPr>
          <w:p w14:paraId="6C9CDA32" w14:textId="77777777" w:rsidR="0091784C" w:rsidRPr="00E80F49" w:rsidRDefault="0091784C" w:rsidP="0091784C">
            <w:pPr>
              <w:pStyle w:val="TAC"/>
              <w:jc w:val="left"/>
            </w:pPr>
          </w:p>
        </w:tc>
        <w:tc>
          <w:tcPr>
            <w:tcW w:w="1466" w:type="dxa"/>
          </w:tcPr>
          <w:p w14:paraId="586BAB58" w14:textId="77777777" w:rsidR="0091784C" w:rsidRPr="00E80F49" w:rsidRDefault="0091784C" w:rsidP="0091784C">
            <w:pPr>
              <w:pStyle w:val="TAL"/>
            </w:pPr>
          </w:p>
        </w:tc>
        <w:tc>
          <w:tcPr>
            <w:tcW w:w="1147" w:type="dxa"/>
            <w:shd w:val="clear" w:color="auto" w:fill="auto"/>
            <w:vAlign w:val="center"/>
          </w:tcPr>
          <w:p w14:paraId="3599407C" w14:textId="77777777" w:rsidR="0091784C" w:rsidRPr="00E80F49" w:rsidRDefault="0091784C" w:rsidP="0091784C">
            <w:pPr>
              <w:pStyle w:val="TAL"/>
            </w:pPr>
          </w:p>
        </w:tc>
      </w:tr>
      <w:tr w:rsidR="0091784C" w:rsidRPr="00E80F49" w14:paraId="72DCBFB7" w14:textId="77777777" w:rsidTr="0091784C">
        <w:tc>
          <w:tcPr>
            <w:tcW w:w="10726" w:type="dxa"/>
            <w:gridSpan w:val="7"/>
          </w:tcPr>
          <w:p w14:paraId="1A921FDA" w14:textId="77777777" w:rsidR="0091784C" w:rsidRPr="00E80F49" w:rsidRDefault="0091784C" w:rsidP="0091784C">
            <w:pPr>
              <w:pStyle w:val="TAH"/>
            </w:pPr>
            <w:r w:rsidRPr="00E80F49">
              <w:t>DC_XA_nXA_nYA</w:t>
            </w:r>
          </w:p>
        </w:tc>
      </w:tr>
      <w:tr w:rsidR="0091784C" w:rsidRPr="00E80F49" w14:paraId="03E696E3" w14:textId="77777777" w:rsidTr="0091784C">
        <w:tc>
          <w:tcPr>
            <w:tcW w:w="1781" w:type="dxa"/>
          </w:tcPr>
          <w:p w14:paraId="19B3C14D" w14:textId="6FAF0546" w:rsidR="0091784C" w:rsidRPr="00E80F49" w:rsidRDefault="0091784C" w:rsidP="0091784C">
            <w:pPr>
              <w:pStyle w:val="TAL"/>
            </w:pPr>
            <w:r w:rsidRPr="00E80F49">
              <w:rPr>
                <w:lang w:eastAsia="ja-JP"/>
              </w:rPr>
              <w:t>FFS</w:t>
            </w:r>
          </w:p>
        </w:tc>
        <w:tc>
          <w:tcPr>
            <w:tcW w:w="1804" w:type="dxa"/>
            <w:shd w:val="clear" w:color="auto" w:fill="auto"/>
            <w:vAlign w:val="center"/>
          </w:tcPr>
          <w:p w14:paraId="200B5727" w14:textId="77777777" w:rsidR="0091784C" w:rsidRPr="00E80F49" w:rsidRDefault="0091784C" w:rsidP="0091784C">
            <w:pPr>
              <w:pStyle w:val="TAL"/>
              <w:jc w:val="center"/>
            </w:pPr>
          </w:p>
        </w:tc>
        <w:tc>
          <w:tcPr>
            <w:tcW w:w="1486" w:type="dxa"/>
          </w:tcPr>
          <w:p w14:paraId="6E1B4523" w14:textId="77777777" w:rsidR="0091784C" w:rsidRPr="00E80F49" w:rsidRDefault="0091784C" w:rsidP="0091784C">
            <w:pPr>
              <w:pStyle w:val="TAC"/>
              <w:jc w:val="left"/>
            </w:pPr>
          </w:p>
        </w:tc>
        <w:tc>
          <w:tcPr>
            <w:tcW w:w="1547" w:type="dxa"/>
            <w:shd w:val="clear" w:color="auto" w:fill="auto"/>
            <w:vAlign w:val="bottom"/>
          </w:tcPr>
          <w:p w14:paraId="273844FB" w14:textId="77777777" w:rsidR="0091784C" w:rsidRPr="00E80F49" w:rsidRDefault="0091784C" w:rsidP="0091784C">
            <w:pPr>
              <w:pStyle w:val="TAC"/>
              <w:jc w:val="left"/>
            </w:pPr>
          </w:p>
        </w:tc>
        <w:tc>
          <w:tcPr>
            <w:tcW w:w="1495" w:type="dxa"/>
            <w:shd w:val="clear" w:color="auto" w:fill="auto"/>
            <w:vAlign w:val="bottom"/>
          </w:tcPr>
          <w:p w14:paraId="34BB0F00" w14:textId="77777777" w:rsidR="0091784C" w:rsidRPr="00E80F49" w:rsidRDefault="0091784C" w:rsidP="0091784C">
            <w:pPr>
              <w:pStyle w:val="TAC"/>
              <w:jc w:val="left"/>
            </w:pPr>
          </w:p>
        </w:tc>
        <w:tc>
          <w:tcPr>
            <w:tcW w:w="1466" w:type="dxa"/>
          </w:tcPr>
          <w:p w14:paraId="073B4739" w14:textId="77777777" w:rsidR="0091784C" w:rsidRPr="00E80F49" w:rsidRDefault="0091784C" w:rsidP="0091784C">
            <w:pPr>
              <w:pStyle w:val="TAL"/>
            </w:pPr>
          </w:p>
        </w:tc>
        <w:tc>
          <w:tcPr>
            <w:tcW w:w="1147" w:type="dxa"/>
            <w:shd w:val="clear" w:color="auto" w:fill="auto"/>
            <w:vAlign w:val="center"/>
          </w:tcPr>
          <w:p w14:paraId="08280F7B" w14:textId="77777777" w:rsidR="0091784C" w:rsidRPr="00E80F49" w:rsidRDefault="0091784C" w:rsidP="0091784C">
            <w:pPr>
              <w:pStyle w:val="TAL"/>
            </w:pPr>
          </w:p>
        </w:tc>
      </w:tr>
      <w:tr w:rsidR="0091784C" w:rsidRPr="00E80F49" w14:paraId="7282D08F" w14:textId="77777777" w:rsidTr="0091784C">
        <w:tc>
          <w:tcPr>
            <w:tcW w:w="10726" w:type="dxa"/>
            <w:gridSpan w:val="7"/>
          </w:tcPr>
          <w:p w14:paraId="40373498" w14:textId="484A0283" w:rsidR="0091784C" w:rsidRPr="00E80F49" w:rsidRDefault="0091784C" w:rsidP="0091784C">
            <w:pPr>
              <w:pStyle w:val="TAN"/>
            </w:pPr>
            <w:r w:rsidRPr="00E80F49">
              <w:t>NOTE 1:</w:t>
            </w:r>
            <w:r w:rsidRPr="00E80F49">
              <w:tab/>
              <w:t xml:space="preserve">If single UL is allowed in a DC_XA_nYA configuration the IMD requirements does not apply for </w:t>
            </w:r>
            <w:bookmarkStart w:id="376" w:name="OLE_LINK23"/>
            <w:bookmarkStart w:id="377" w:name="OLE_LINK24"/>
            <w:r w:rsidRPr="00E80F49">
              <w:t xml:space="preserve">UEs supporting UE capability </w:t>
            </w:r>
            <w:r w:rsidRPr="00E80F49">
              <w:rPr>
                <w:i/>
              </w:rPr>
              <w:t>singleUL-Transmission</w:t>
            </w:r>
            <w:r w:rsidRPr="00E80F49">
              <w:t>.</w:t>
            </w:r>
            <w:bookmarkEnd w:id="376"/>
            <w:bookmarkEnd w:id="377"/>
          </w:p>
          <w:p w14:paraId="20E9728D" w14:textId="77777777" w:rsidR="0091784C" w:rsidRPr="00E80F49" w:rsidRDefault="0091784C" w:rsidP="0091784C">
            <w:pPr>
              <w:pStyle w:val="TAN"/>
            </w:pPr>
            <w:r w:rsidRPr="00E80F49">
              <w:t>NOTE 2:</w:t>
            </w:r>
            <w:r w:rsidRPr="00E80F49">
              <w:tab/>
              <w:t>Notations used</w:t>
            </w:r>
          </w:p>
          <w:p w14:paraId="36DC6211" w14:textId="77777777" w:rsidR="0091784C" w:rsidRPr="00E80F49" w:rsidRDefault="0091784C" w:rsidP="0091784C">
            <w:pPr>
              <w:pStyle w:val="TAN"/>
              <w:ind w:left="1169" w:firstLine="0"/>
            </w:pPr>
            <w:r w:rsidRPr="00E80F49">
              <w:t>NE: Non-exception as defined in TS 38.101-3 [7], meaning standalone LTE in TS 36.101 [8] and NR in 38.101-1 [5] requirements apply.</w:t>
            </w:r>
          </w:p>
          <w:p w14:paraId="3FAAEDA8" w14:textId="77777777" w:rsidR="0091784C" w:rsidRPr="00E80F49" w:rsidRDefault="0091784C" w:rsidP="0091784C">
            <w:pPr>
              <w:pStyle w:val="TAN"/>
              <w:ind w:left="1169" w:firstLine="0"/>
            </w:pPr>
            <w:r w:rsidRPr="00E80F49">
              <w:t>HD: UL Harmonic Distortion, as defined in TS 38.101-3 [7], 7.3B.2.3.1</w:t>
            </w:r>
          </w:p>
          <w:p w14:paraId="1B6C2AD0" w14:textId="77777777" w:rsidR="0091784C" w:rsidRPr="00E80F49" w:rsidRDefault="0091784C" w:rsidP="0091784C">
            <w:pPr>
              <w:pStyle w:val="TAN"/>
              <w:ind w:left="1169" w:firstLine="0"/>
            </w:pPr>
            <w:r w:rsidRPr="00E80F49">
              <w:lastRenderedPageBreak/>
              <w:t>HM: RX Harmonic Mixing, as defined in TS 38.101-3 [7], 7.3B.2.3.2</w:t>
            </w:r>
          </w:p>
          <w:p w14:paraId="1FB32CCE" w14:textId="77777777" w:rsidR="0091784C" w:rsidRPr="00E80F49" w:rsidRDefault="0091784C" w:rsidP="0091784C">
            <w:pPr>
              <w:pStyle w:val="TAN"/>
              <w:ind w:left="1169" w:firstLine="0"/>
            </w:pPr>
            <w:r w:rsidRPr="00E80F49">
              <w:t>IMD: Intermodulation Distortion, as defined in TS 38.101-3 [7], 7.3B.2.3.5</w:t>
            </w:r>
          </w:p>
          <w:p w14:paraId="37CA9A00" w14:textId="77777777" w:rsidR="0091784C" w:rsidRPr="00E80F49" w:rsidRDefault="0091784C" w:rsidP="0091784C">
            <w:pPr>
              <w:pStyle w:val="TAN"/>
              <w:ind w:left="1169" w:firstLine="0"/>
            </w:pPr>
            <w:r w:rsidRPr="00E80F49">
              <w:t>CBI: Cross Band Isolation, as defined in TS 38.101-3 [7], 7.3B.2.3.4</w:t>
            </w:r>
          </w:p>
        </w:tc>
      </w:tr>
    </w:tbl>
    <w:p w14:paraId="1F87E0A2" w14:textId="77777777" w:rsidR="004B2214" w:rsidRPr="00E80F49" w:rsidRDefault="004B2214" w:rsidP="004B2214"/>
    <w:p w14:paraId="664053EA" w14:textId="77777777" w:rsidR="00D9202D" w:rsidRPr="00E80F49" w:rsidRDefault="00D9202D" w:rsidP="00D9202D">
      <w:pPr>
        <w:pStyle w:val="TH"/>
      </w:pPr>
      <w:bookmarkStart w:id="378" w:name="_Hlk62808586"/>
      <w:r w:rsidRPr="00E80F49">
        <w:t>Table 4.3.3.1-3</w:t>
      </w:r>
      <w:bookmarkEnd w:id="378"/>
      <w:r w:rsidRPr="00E80F49">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E80F49" w14:paraId="3B21CE26" w14:textId="77777777" w:rsidTr="0074462D">
        <w:tc>
          <w:tcPr>
            <w:tcW w:w="1781" w:type="dxa"/>
          </w:tcPr>
          <w:p w14:paraId="4CE022B5" w14:textId="77777777" w:rsidR="00D9202D" w:rsidRPr="00E80F49" w:rsidRDefault="00D9202D" w:rsidP="0074462D">
            <w:pPr>
              <w:pStyle w:val="TAH"/>
              <w:rPr>
                <w:lang w:eastAsia="fi-FI"/>
              </w:rPr>
            </w:pPr>
            <w:r w:rsidRPr="00E80F49">
              <w:t>Band or band configuration</w:t>
            </w:r>
          </w:p>
        </w:tc>
        <w:tc>
          <w:tcPr>
            <w:tcW w:w="1804" w:type="dxa"/>
            <w:shd w:val="clear" w:color="auto" w:fill="auto"/>
          </w:tcPr>
          <w:p w14:paraId="4DA04668" w14:textId="77777777" w:rsidR="00D9202D" w:rsidRPr="00E80F49" w:rsidRDefault="00D9202D" w:rsidP="0074462D">
            <w:pPr>
              <w:pStyle w:val="TAH"/>
            </w:pPr>
            <w:r w:rsidRPr="00E80F49">
              <w:rPr>
                <w:lang w:eastAsia="fi-FI"/>
              </w:rPr>
              <w:t>Single UL</w:t>
            </w:r>
          </w:p>
        </w:tc>
        <w:tc>
          <w:tcPr>
            <w:tcW w:w="1486" w:type="dxa"/>
          </w:tcPr>
          <w:p w14:paraId="18B9D6A8" w14:textId="77777777" w:rsidR="00D9202D" w:rsidRPr="00E80F49" w:rsidRDefault="00D9202D" w:rsidP="0074462D">
            <w:pPr>
              <w:pStyle w:val="TAH"/>
            </w:pPr>
            <w:r w:rsidRPr="00E80F49">
              <w:t>UL config</w:t>
            </w:r>
          </w:p>
        </w:tc>
        <w:tc>
          <w:tcPr>
            <w:tcW w:w="1547" w:type="dxa"/>
            <w:shd w:val="clear" w:color="auto" w:fill="auto"/>
          </w:tcPr>
          <w:p w14:paraId="2C6C9A76" w14:textId="77777777" w:rsidR="00D9202D" w:rsidRPr="00E80F49" w:rsidRDefault="00D9202D" w:rsidP="0074462D">
            <w:pPr>
              <w:pStyle w:val="TAH"/>
            </w:pPr>
            <w:r w:rsidRPr="00E80F49">
              <w:t>Refsens exception, victim band</w:t>
            </w:r>
          </w:p>
        </w:tc>
        <w:tc>
          <w:tcPr>
            <w:tcW w:w="1495" w:type="dxa"/>
            <w:shd w:val="clear" w:color="auto" w:fill="auto"/>
          </w:tcPr>
          <w:p w14:paraId="5D6E79E1" w14:textId="77777777" w:rsidR="00D9202D" w:rsidRPr="00E80F49" w:rsidRDefault="00D9202D" w:rsidP="0074462D">
            <w:pPr>
              <w:pStyle w:val="TAH"/>
            </w:pPr>
            <w:r w:rsidRPr="00E80F49">
              <w:t>Requirement coverage</w:t>
            </w:r>
          </w:p>
          <w:p w14:paraId="7246A4D8" w14:textId="2DDDDFA4" w:rsidR="00D9202D" w:rsidRPr="00E80F49" w:rsidRDefault="00D9202D" w:rsidP="0074462D">
            <w:pPr>
              <w:pStyle w:val="TAH"/>
            </w:pPr>
            <w:r w:rsidRPr="00E80F49">
              <w:t>(N</w:t>
            </w:r>
            <w:r w:rsidR="003874DD" w:rsidRPr="00E80F49">
              <w:t>OTE</w:t>
            </w:r>
            <w:r w:rsidRPr="00E80F49">
              <w:t>ote 2)</w:t>
            </w:r>
          </w:p>
        </w:tc>
        <w:tc>
          <w:tcPr>
            <w:tcW w:w="1466" w:type="dxa"/>
          </w:tcPr>
          <w:p w14:paraId="1B2EF931" w14:textId="5A4F349A" w:rsidR="00D9202D" w:rsidRPr="00E80F49" w:rsidRDefault="00D9202D" w:rsidP="0074462D">
            <w:pPr>
              <w:pStyle w:val="TAH"/>
            </w:pPr>
            <w:r w:rsidRPr="00E80F49">
              <w:t xml:space="preserve">Fallback </w:t>
            </w:r>
            <w:r w:rsidR="003874DD" w:rsidRPr="00E80F49">
              <w:t>D</w:t>
            </w:r>
            <w:r w:rsidRPr="00E80F49">
              <w:t>C configurations</w:t>
            </w:r>
          </w:p>
        </w:tc>
        <w:tc>
          <w:tcPr>
            <w:tcW w:w="1147" w:type="dxa"/>
            <w:shd w:val="clear" w:color="auto" w:fill="auto"/>
          </w:tcPr>
          <w:p w14:paraId="741A970D" w14:textId="77777777" w:rsidR="00D9202D" w:rsidRPr="00E80F49" w:rsidRDefault="00D9202D" w:rsidP="0074462D">
            <w:pPr>
              <w:pStyle w:val="TAH"/>
              <w:jc w:val="left"/>
            </w:pPr>
            <w:r w:rsidRPr="00E80F49">
              <w:t>Comments</w:t>
            </w:r>
          </w:p>
        </w:tc>
      </w:tr>
      <w:tr w:rsidR="00D9202D" w:rsidRPr="00E80F49" w14:paraId="4813325E" w14:textId="77777777" w:rsidTr="0074462D">
        <w:tc>
          <w:tcPr>
            <w:tcW w:w="10726" w:type="dxa"/>
            <w:gridSpan w:val="7"/>
            <w:vAlign w:val="center"/>
          </w:tcPr>
          <w:p w14:paraId="1AEE6E89" w14:textId="2BA1F00F" w:rsidR="00D9202D" w:rsidRPr="00E80F49" w:rsidRDefault="003874DD" w:rsidP="0074462D">
            <w:pPr>
              <w:pStyle w:val="TAH"/>
            </w:pPr>
            <w:r w:rsidRPr="00E80F49">
              <w:t>DC_(n)XDA</w:t>
            </w:r>
          </w:p>
        </w:tc>
      </w:tr>
      <w:tr w:rsidR="003874DD" w:rsidRPr="00E80F49" w14:paraId="7FD2724E" w14:textId="77777777" w:rsidTr="00605797">
        <w:tc>
          <w:tcPr>
            <w:tcW w:w="1781" w:type="dxa"/>
            <w:vAlign w:val="center"/>
          </w:tcPr>
          <w:p w14:paraId="23802D9F" w14:textId="77777777" w:rsidR="003874DD" w:rsidRPr="00E80F49" w:rsidRDefault="003874DD" w:rsidP="003874DD">
            <w:pPr>
              <w:pStyle w:val="TAC"/>
            </w:pPr>
            <w:r w:rsidRPr="00E80F49">
              <w:t>41</w:t>
            </w:r>
          </w:p>
        </w:tc>
        <w:tc>
          <w:tcPr>
            <w:tcW w:w="1804" w:type="dxa"/>
            <w:shd w:val="clear" w:color="auto" w:fill="auto"/>
            <w:vAlign w:val="center"/>
          </w:tcPr>
          <w:p w14:paraId="0762EEB4" w14:textId="77777777" w:rsidR="003874DD" w:rsidRPr="00E80F49" w:rsidRDefault="003874DD" w:rsidP="003874DD">
            <w:pPr>
              <w:pStyle w:val="TAC"/>
            </w:pPr>
            <w:r w:rsidRPr="00E80F49">
              <w:t>Yes</w:t>
            </w:r>
          </w:p>
        </w:tc>
        <w:tc>
          <w:tcPr>
            <w:tcW w:w="1486" w:type="dxa"/>
            <w:vAlign w:val="center"/>
          </w:tcPr>
          <w:p w14:paraId="796C1CDE" w14:textId="77777777" w:rsidR="003874DD" w:rsidRPr="00E80F49" w:rsidRDefault="003874DD" w:rsidP="003874DD">
            <w:pPr>
              <w:pStyle w:val="TAC"/>
            </w:pPr>
            <w:r w:rsidRPr="00E80F49">
              <w:rPr>
                <w:lang w:eastAsia="fi-FI"/>
              </w:rPr>
              <w:t>DC_(n)41AA</w:t>
            </w:r>
          </w:p>
        </w:tc>
        <w:tc>
          <w:tcPr>
            <w:tcW w:w="1547" w:type="dxa"/>
            <w:shd w:val="clear" w:color="auto" w:fill="auto"/>
            <w:vAlign w:val="center"/>
          </w:tcPr>
          <w:p w14:paraId="439C7AAB" w14:textId="77777777" w:rsidR="003874DD" w:rsidRPr="00E80F49" w:rsidRDefault="003874DD" w:rsidP="003874DD">
            <w:pPr>
              <w:pStyle w:val="TAC"/>
            </w:pPr>
            <w:r w:rsidRPr="00E80F49">
              <w:t>N/A</w:t>
            </w:r>
          </w:p>
        </w:tc>
        <w:tc>
          <w:tcPr>
            <w:tcW w:w="1495" w:type="dxa"/>
            <w:shd w:val="clear" w:color="auto" w:fill="auto"/>
          </w:tcPr>
          <w:p w14:paraId="651ABC13" w14:textId="7E832971" w:rsidR="003874DD" w:rsidRPr="00E80F49" w:rsidRDefault="003874DD" w:rsidP="003874DD">
            <w:pPr>
              <w:pStyle w:val="TAC"/>
            </w:pPr>
            <w:bookmarkStart w:id="379" w:name="OLE_LINK21"/>
            <w:bookmarkStart w:id="380" w:name="OLE_LINK22"/>
            <w:r w:rsidRPr="00E80F49">
              <w:t>NE</w:t>
            </w:r>
            <w:bookmarkEnd w:id="379"/>
            <w:bookmarkEnd w:id="380"/>
          </w:p>
        </w:tc>
        <w:tc>
          <w:tcPr>
            <w:tcW w:w="1466" w:type="dxa"/>
            <w:vAlign w:val="center"/>
          </w:tcPr>
          <w:p w14:paraId="4DAE0975" w14:textId="77777777" w:rsidR="003874DD" w:rsidRPr="00E80F49" w:rsidRDefault="003874DD" w:rsidP="003874DD">
            <w:pPr>
              <w:pStyle w:val="TAC"/>
            </w:pPr>
            <w:r w:rsidRPr="00E80F49">
              <w:t>DC_(n)41CA</w:t>
            </w:r>
          </w:p>
          <w:p w14:paraId="28AD9E34" w14:textId="77777777" w:rsidR="003874DD" w:rsidRPr="00E80F49" w:rsidRDefault="003874DD" w:rsidP="003874DD">
            <w:pPr>
              <w:pStyle w:val="TAC"/>
            </w:pPr>
            <w:r w:rsidRPr="00E80F49">
              <w:rPr>
                <w:lang w:eastAsia="fi-FI"/>
              </w:rPr>
              <w:t>DC_41C_n41A</w:t>
            </w:r>
          </w:p>
        </w:tc>
        <w:tc>
          <w:tcPr>
            <w:tcW w:w="1147" w:type="dxa"/>
            <w:shd w:val="clear" w:color="auto" w:fill="auto"/>
            <w:vAlign w:val="center"/>
          </w:tcPr>
          <w:p w14:paraId="279AFC6C" w14:textId="331D02ED" w:rsidR="003874DD" w:rsidRPr="00E80F49" w:rsidRDefault="003874DD" w:rsidP="003874DD">
            <w:pPr>
              <w:pStyle w:val="TAC"/>
            </w:pPr>
            <w:r w:rsidRPr="00E80F49">
              <w:t>RAN5#89-e</w:t>
            </w:r>
          </w:p>
        </w:tc>
      </w:tr>
      <w:tr w:rsidR="003874DD" w:rsidRPr="00E80F49" w14:paraId="711903C9" w14:textId="77777777" w:rsidTr="00605797">
        <w:tc>
          <w:tcPr>
            <w:tcW w:w="1781" w:type="dxa"/>
            <w:vAlign w:val="center"/>
          </w:tcPr>
          <w:p w14:paraId="47780795" w14:textId="77777777" w:rsidR="003874DD" w:rsidRPr="00E80F49" w:rsidRDefault="003874DD" w:rsidP="003874DD">
            <w:pPr>
              <w:pStyle w:val="TAC"/>
            </w:pPr>
            <w:r w:rsidRPr="00E80F49">
              <w:t>41</w:t>
            </w:r>
          </w:p>
        </w:tc>
        <w:tc>
          <w:tcPr>
            <w:tcW w:w="1804" w:type="dxa"/>
            <w:shd w:val="clear" w:color="auto" w:fill="auto"/>
            <w:vAlign w:val="center"/>
          </w:tcPr>
          <w:p w14:paraId="62C7B2AC" w14:textId="77777777" w:rsidR="003874DD" w:rsidRPr="00E80F49" w:rsidRDefault="003874DD" w:rsidP="003874DD">
            <w:pPr>
              <w:pStyle w:val="TAC"/>
            </w:pPr>
            <w:r w:rsidRPr="00E80F49">
              <w:t>Yes</w:t>
            </w:r>
          </w:p>
        </w:tc>
        <w:tc>
          <w:tcPr>
            <w:tcW w:w="1486" w:type="dxa"/>
            <w:vAlign w:val="center"/>
          </w:tcPr>
          <w:p w14:paraId="221E5EA2" w14:textId="77777777" w:rsidR="003874DD" w:rsidRPr="00E80F49" w:rsidRDefault="003874DD" w:rsidP="003874DD">
            <w:pPr>
              <w:pStyle w:val="TAC"/>
            </w:pPr>
            <w:r w:rsidRPr="00E80F49">
              <w:rPr>
                <w:lang w:eastAsia="fi-FI"/>
              </w:rPr>
              <w:t>DC_41A_n41A</w:t>
            </w:r>
          </w:p>
        </w:tc>
        <w:tc>
          <w:tcPr>
            <w:tcW w:w="1547" w:type="dxa"/>
            <w:shd w:val="clear" w:color="auto" w:fill="auto"/>
            <w:vAlign w:val="center"/>
          </w:tcPr>
          <w:p w14:paraId="022120C8" w14:textId="77777777" w:rsidR="003874DD" w:rsidRPr="00E80F49" w:rsidRDefault="003874DD" w:rsidP="003874DD">
            <w:pPr>
              <w:pStyle w:val="TAC"/>
            </w:pPr>
            <w:r w:rsidRPr="00E80F49">
              <w:t>N/A</w:t>
            </w:r>
          </w:p>
        </w:tc>
        <w:tc>
          <w:tcPr>
            <w:tcW w:w="1495" w:type="dxa"/>
            <w:shd w:val="clear" w:color="auto" w:fill="auto"/>
          </w:tcPr>
          <w:p w14:paraId="4BF34769" w14:textId="08D9C486" w:rsidR="003874DD" w:rsidRPr="00E80F49" w:rsidRDefault="003874DD" w:rsidP="003874DD">
            <w:pPr>
              <w:pStyle w:val="TAC"/>
            </w:pPr>
            <w:r w:rsidRPr="00E80F49">
              <w:t>NE</w:t>
            </w:r>
          </w:p>
        </w:tc>
        <w:tc>
          <w:tcPr>
            <w:tcW w:w="1466" w:type="dxa"/>
            <w:vAlign w:val="center"/>
          </w:tcPr>
          <w:p w14:paraId="4F076E2C" w14:textId="77777777" w:rsidR="003874DD" w:rsidRPr="00E80F49" w:rsidRDefault="003874DD" w:rsidP="003874DD">
            <w:pPr>
              <w:pStyle w:val="TAC"/>
            </w:pPr>
            <w:r w:rsidRPr="00E80F49">
              <w:t>N/A</w:t>
            </w:r>
          </w:p>
        </w:tc>
        <w:tc>
          <w:tcPr>
            <w:tcW w:w="1147" w:type="dxa"/>
            <w:shd w:val="clear" w:color="auto" w:fill="auto"/>
            <w:vAlign w:val="center"/>
          </w:tcPr>
          <w:p w14:paraId="6B1A7575" w14:textId="7B06111D" w:rsidR="003874DD" w:rsidRPr="00E80F49" w:rsidRDefault="003874DD" w:rsidP="003874DD">
            <w:pPr>
              <w:pStyle w:val="TAC"/>
            </w:pPr>
            <w:r w:rsidRPr="00E80F49">
              <w:t>RAN5#89-e</w:t>
            </w:r>
          </w:p>
        </w:tc>
      </w:tr>
      <w:tr w:rsidR="003874DD" w:rsidRPr="00E80F49" w14:paraId="7EDE1D6B" w14:textId="77777777" w:rsidTr="00605797">
        <w:tc>
          <w:tcPr>
            <w:tcW w:w="1781" w:type="dxa"/>
            <w:vAlign w:val="center"/>
          </w:tcPr>
          <w:p w14:paraId="67B320A4" w14:textId="77777777" w:rsidR="003874DD" w:rsidRPr="00E80F49" w:rsidRDefault="003874DD" w:rsidP="003874DD">
            <w:pPr>
              <w:pStyle w:val="TAC"/>
            </w:pPr>
            <w:r w:rsidRPr="00E80F49">
              <w:t>48</w:t>
            </w:r>
          </w:p>
        </w:tc>
        <w:tc>
          <w:tcPr>
            <w:tcW w:w="1804" w:type="dxa"/>
            <w:shd w:val="clear" w:color="auto" w:fill="auto"/>
            <w:vAlign w:val="center"/>
          </w:tcPr>
          <w:p w14:paraId="5DF81FB3" w14:textId="77777777" w:rsidR="003874DD" w:rsidRPr="00E80F49" w:rsidRDefault="003874DD" w:rsidP="003874DD">
            <w:pPr>
              <w:pStyle w:val="TAC"/>
            </w:pPr>
            <w:r w:rsidRPr="00E80F49">
              <w:t>Only single UL requirements defined</w:t>
            </w:r>
          </w:p>
        </w:tc>
        <w:tc>
          <w:tcPr>
            <w:tcW w:w="1486" w:type="dxa"/>
            <w:vAlign w:val="center"/>
          </w:tcPr>
          <w:p w14:paraId="12E4F3FE" w14:textId="77777777" w:rsidR="003874DD" w:rsidRPr="00E80F49" w:rsidRDefault="003874DD" w:rsidP="003874DD">
            <w:pPr>
              <w:pStyle w:val="TAC"/>
            </w:pPr>
            <w:r w:rsidRPr="00E80F49">
              <w:rPr>
                <w:rFonts w:cs="Arial"/>
                <w:lang w:eastAsia="zh-CN"/>
              </w:rPr>
              <w:t>DC_(n)48AA</w:t>
            </w:r>
          </w:p>
        </w:tc>
        <w:tc>
          <w:tcPr>
            <w:tcW w:w="1547" w:type="dxa"/>
            <w:shd w:val="clear" w:color="auto" w:fill="auto"/>
            <w:vAlign w:val="center"/>
          </w:tcPr>
          <w:p w14:paraId="74710234" w14:textId="77777777" w:rsidR="003874DD" w:rsidRPr="00E80F49" w:rsidRDefault="003874DD" w:rsidP="003874DD">
            <w:pPr>
              <w:pStyle w:val="TAC"/>
            </w:pPr>
            <w:r w:rsidRPr="00E80F49">
              <w:t>N/A</w:t>
            </w:r>
          </w:p>
        </w:tc>
        <w:tc>
          <w:tcPr>
            <w:tcW w:w="1495" w:type="dxa"/>
            <w:shd w:val="clear" w:color="auto" w:fill="auto"/>
          </w:tcPr>
          <w:p w14:paraId="2E6E882B" w14:textId="2554EE85" w:rsidR="003874DD" w:rsidRPr="00E80F49" w:rsidRDefault="003874DD" w:rsidP="003874DD">
            <w:pPr>
              <w:pStyle w:val="TAC"/>
            </w:pPr>
            <w:r w:rsidRPr="00E80F49">
              <w:t>NE</w:t>
            </w:r>
          </w:p>
        </w:tc>
        <w:tc>
          <w:tcPr>
            <w:tcW w:w="1466" w:type="dxa"/>
            <w:vAlign w:val="center"/>
          </w:tcPr>
          <w:p w14:paraId="616A9616" w14:textId="77777777" w:rsidR="003874DD" w:rsidRPr="00E80F49" w:rsidRDefault="003874DD" w:rsidP="003874DD">
            <w:pPr>
              <w:pStyle w:val="TAC"/>
            </w:pPr>
            <w:r w:rsidRPr="00E80F49">
              <w:t>DC_(n)48CA</w:t>
            </w:r>
          </w:p>
          <w:p w14:paraId="510CBA3C" w14:textId="77777777" w:rsidR="003874DD" w:rsidRPr="00E80F49" w:rsidRDefault="003874DD" w:rsidP="003874DD">
            <w:pPr>
              <w:pStyle w:val="TAC"/>
            </w:pPr>
            <w:r w:rsidRPr="00E80F49">
              <w:rPr>
                <w:lang w:eastAsia="fi-FI"/>
              </w:rPr>
              <w:t>DC_48C_n48A</w:t>
            </w:r>
          </w:p>
        </w:tc>
        <w:tc>
          <w:tcPr>
            <w:tcW w:w="1147" w:type="dxa"/>
            <w:shd w:val="clear" w:color="auto" w:fill="auto"/>
            <w:vAlign w:val="center"/>
          </w:tcPr>
          <w:p w14:paraId="70516D61" w14:textId="32CB8FA1" w:rsidR="003874DD" w:rsidRPr="00E80F49" w:rsidRDefault="003874DD" w:rsidP="003874DD">
            <w:pPr>
              <w:pStyle w:val="TAC"/>
            </w:pPr>
            <w:r w:rsidRPr="00E80F49">
              <w:t>RAN5#89-e</w:t>
            </w:r>
          </w:p>
        </w:tc>
      </w:tr>
      <w:tr w:rsidR="003874DD" w:rsidRPr="00E80F49" w14:paraId="751D0FED" w14:textId="77777777" w:rsidTr="00605797">
        <w:tc>
          <w:tcPr>
            <w:tcW w:w="1781" w:type="dxa"/>
            <w:vAlign w:val="center"/>
          </w:tcPr>
          <w:p w14:paraId="2A1B8364" w14:textId="77777777" w:rsidR="003874DD" w:rsidRPr="00E80F49" w:rsidRDefault="003874DD" w:rsidP="003874DD">
            <w:pPr>
              <w:pStyle w:val="TAC"/>
            </w:pPr>
            <w:r w:rsidRPr="00E80F49">
              <w:t>48</w:t>
            </w:r>
          </w:p>
        </w:tc>
        <w:tc>
          <w:tcPr>
            <w:tcW w:w="1804" w:type="dxa"/>
            <w:shd w:val="clear" w:color="auto" w:fill="auto"/>
            <w:vAlign w:val="center"/>
          </w:tcPr>
          <w:p w14:paraId="7C8C4DFE" w14:textId="77777777" w:rsidR="003874DD" w:rsidRPr="00E80F49" w:rsidRDefault="003874DD" w:rsidP="003874DD">
            <w:pPr>
              <w:pStyle w:val="TAC"/>
            </w:pPr>
            <w:r w:rsidRPr="00E80F49">
              <w:t>Only single UL requirements defined</w:t>
            </w:r>
          </w:p>
        </w:tc>
        <w:tc>
          <w:tcPr>
            <w:tcW w:w="1486" w:type="dxa"/>
            <w:vAlign w:val="center"/>
          </w:tcPr>
          <w:p w14:paraId="2D991218" w14:textId="77777777" w:rsidR="003874DD" w:rsidRPr="00E80F49" w:rsidRDefault="003874DD" w:rsidP="003874DD">
            <w:pPr>
              <w:pStyle w:val="TAC"/>
            </w:pPr>
            <w:r w:rsidRPr="00E80F49">
              <w:rPr>
                <w:rFonts w:eastAsia="PMingLiU" w:cs="Arial"/>
                <w:lang w:eastAsia="zh-TW"/>
              </w:rPr>
              <w:t>DC_</w:t>
            </w:r>
            <w:r w:rsidRPr="00E80F49">
              <w:rPr>
                <w:rFonts w:cs="Arial"/>
                <w:lang w:eastAsia="zh-CN"/>
              </w:rPr>
              <w:t>48A_n48A</w:t>
            </w:r>
          </w:p>
        </w:tc>
        <w:tc>
          <w:tcPr>
            <w:tcW w:w="1547" w:type="dxa"/>
            <w:shd w:val="clear" w:color="auto" w:fill="auto"/>
            <w:vAlign w:val="center"/>
          </w:tcPr>
          <w:p w14:paraId="6457F045" w14:textId="77777777" w:rsidR="003874DD" w:rsidRPr="00E80F49" w:rsidRDefault="003874DD" w:rsidP="003874DD">
            <w:pPr>
              <w:pStyle w:val="TAC"/>
            </w:pPr>
            <w:r w:rsidRPr="00E80F49">
              <w:t>N/A</w:t>
            </w:r>
          </w:p>
        </w:tc>
        <w:tc>
          <w:tcPr>
            <w:tcW w:w="1495" w:type="dxa"/>
            <w:shd w:val="clear" w:color="auto" w:fill="auto"/>
          </w:tcPr>
          <w:p w14:paraId="1CA960D5" w14:textId="464F33BE" w:rsidR="003874DD" w:rsidRPr="00E80F49" w:rsidRDefault="003874DD" w:rsidP="003874DD">
            <w:pPr>
              <w:pStyle w:val="TAC"/>
            </w:pPr>
            <w:r w:rsidRPr="00E80F49">
              <w:t>NE</w:t>
            </w:r>
          </w:p>
        </w:tc>
        <w:tc>
          <w:tcPr>
            <w:tcW w:w="1466" w:type="dxa"/>
            <w:vAlign w:val="center"/>
          </w:tcPr>
          <w:p w14:paraId="28F49616" w14:textId="77777777" w:rsidR="003874DD" w:rsidRPr="00E80F49" w:rsidRDefault="003874DD" w:rsidP="003874DD">
            <w:pPr>
              <w:pStyle w:val="TAC"/>
            </w:pPr>
            <w:r w:rsidRPr="00E80F49">
              <w:t>N/A</w:t>
            </w:r>
          </w:p>
        </w:tc>
        <w:tc>
          <w:tcPr>
            <w:tcW w:w="1147" w:type="dxa"/>
            <w:shd w:val="clear" w:color="auto" w:fill="auto"/>
            <w:vAlign w:val="center"/>
          </w:tcPr>
          <w:p w14:paraId="4A2E8124" w14:textId="4651E456" w:rsidR="003874DD" w:rsidRPr="00E80F49" w:rsidRDefault="003874DD" w:rsidP="003874DD">
            <w:pPr>
              <w:pStyle w:val="TAC"/>
            </w:pPr>
            <w:r w:rsidRPr="00E80F49">
              <w:t>RAN5#89-e</w:t>
            </w:r>
          </w:p>
        </w:tc>
      </w:tr>
      <w:tr w:rsidR="00D9202D" w:rsidRPr="00E80F49" w14:paraId="469EC907" w14:textId="77777777" w:rsidTr="0074462D">
        <w:tc>
          <w:tcPr>
            <w:tcW w:w="10726" w:type="dxa"/>
            <w:gridSpan w:val="7"/>
            <w:vAlign w:val="center"/>
          </w:tcPr>
          <w:p w14:paraId="76F8ECBB" w14:textId="6780C82D" w:rsidR="00D9202D" w:rsidRPr="00E80F49" w:rsidRDefault="00D9202D" w:rsidP="0074462D">
            <w:pPr>
              <w:pStyle w:val="TAH"/>
            </w:pPr>
            <w:r w:rsidRPr="00E80F49">
              <w:t>DC_XA</w:t>
            </w:r>
            <w:r w:rsidR="003874DD" w:rsidRPr="00E80F49">
              <w:t>_</w:t>
            </w:r>
            <w:r w:rsidRPr="00E80F49">
              <w:t>nY(2A)-nZA</w:t>
            </w:r>
          </w:p>
        </w:tc>
      </w:tr>
      <w:tr w:rsidR="00D9202D" w:rsidRPr="00E80F49" w14:paraId="134DA6C3" w14:textId="77777777" w:rsidTr="0074462D">
        <w:tc>
          <w:tcPr>
            <w:tcW w:w="1781" w:type="dxa"/>
            <w:vAlign w:val="center"/>
          </w:tcPr>
          <w:p w14:paraId="5492FE90"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263CBF2B" w14:textId="77777777" w:rsidR="00D9202D" w:rsidRPr="00E80F49" w:rsidRDefault="00D9202D" w:rsidP="0074462D">
            <w:pPr>
              <w:pStyle w:val="TAL"/>
              <w:jc w:val="center"/>
              <w:rPr>
                <w:lang w:eastAsia="ja-JP"/>
              </w:rPr>
            </w:pPr>
          </w:p>
        </w:tc>
        <w:tc>
          <w:tcPr>
            <w:tcW w:w="1486" w:type="dxa"/>
            <w:vAlign w:val="center"/>
          </w:tcPr>
          <w:p w14:paraId="037E9AD5" w14:textId="77777777" w:rsidR="00D9202D" w:rsidRPr="00E80F49" w:rsidRDefault="00D9202D" w:rsidP="0074462D">
            <w:pPr>
              <w:pStyle w:val="TAL"/>
              <w:rPr>
                <w:lang w:eastAsia="ja-JP"/>
              </w:rPr>
            </w:pPr>
          </w:p>
        </w:tc>
        <w:tc>
          <w:tcPr>
            <w:tcW w:w="1547" w:type="dxa"/>
            <w:shd w:val="clear" w:color="auto" w:fill="auto"/>
            <w:vAlign w:val="center"/>
          </w:tcPr>
          <w:p w14:paraId="2B06986D" w14:textId="77777777" w:rsidR="00D9202D" w:rsidRPr="00E80F49" w:rsidRDefault="00D9202D" w:rsidP="0074462D">
            <w:pPr>
              <w:pStyle w:val="TAL"/>
              <w:rPr>
                <w:lang w:eastAsia="ja-JP"/>
              </w:rPr>
            </w:pPr>
          </w:p>
        </w:tc>
        <w:tc>
          <w:tcPr>
            <w:tcW w:w="1495" w:type="dxa"/>
            <w:shd w:val="clear" w:color="auto" w:fill="auto"/>
            <w:vAlign w:val="center"/>
          </w:tcPr>
          <w:p w14:paraId="3712462B" w14:textId="77777777" w:rsidR="00D9202D" w:rsidRPr="00E80F49" w:rsidRDefault="00D9202D" w:rsidP="0074462D">
            <w:pPr>
              <w:pStyle w:val="TAL"/>
              <w:ind w:left="720"/>
              <w:rPr>
                <w:lang w:eastAsia="ja-JP"/>
              </w:rPr>
            </w:pPr>
          </w:p>
        </w:tc>
        <w:tc>
          <w:tcPr>
            <w:tcW w:w="1466" w:type="dxa"/>
            <w:vAlign w:val="center"/>
          </w:tcPr>
          <w:p w14:paraId="531ABEC7" w14:textId="77777777" w:rsidR="00D9202D" w:rsidRPr="00E80F49" w:rsidRDefault="00D9202D" w:rsidP="0074462D">
            <w:pPr>
              <w:pStyle w:val="TAL"/>
            </w:pPr>
          </w:p>
        </w:tc>
        <w:tc>
          <w:tcPr>
            <w:tcW w:w="1147" w:type="dxa"/>
            <w:shd w:val="clear" w:color="auto" w:fill="auto"/>
            <w:vAlign w:val="center"/>
          </w:tcPr>
          <w:p w14:paraId="4415CC5B" w14:textId="77777777" w:rsidR="00D9202D" w:rsidRPr="00E80F49" w:rsidRDefault="00D9202D" w:rsidP="0074462D">
            <w:pPr>
              <w:pStyle w:val="TAL"/>
            </w:pPr>
          </w:p>
        </w:tc>
      </w:tr>
      <w:tr w:rsidR="00D9202D" w:rsidRPr="00E80F49" w14:paraId="0A1FED3C" w14:textId="77777777" w:rsidTr="0074462D">
        <w:tc>
          <w:tcPr>
            <w:tcW w:w="10726" w:type="dxa"/>
            <w:gridSpan w:val="7"/>
            <w:vAlign w:val="center"/>
          </w:tcPr>
          <w:p w14:paraId="2503494E" w14:textId="528C637A" w:rsidR="00D9202D" w:rsidRPr="00E80F49" w:rsidRDefault="00D9202D" w:rsidP="0074462D">
            <w:pPr>
              <w:pStyle w:val="TAH"/>
            </w:pPr>
            <w:r w:rsidRPr="00E80F49">
              <w:t>DC_XA</w:t>
            </w:r>
            <w:r w:rsidR="003874DD" w:rsidRPr="00E80F49">
              <w:t>_</w:t>
            </w:r>
            <w:r w:rsidRPr="00E80F49">
              <w:t>nYA-nZC</w:t>
            </w:r>
          </w:p>
        </w:tc>
      </w:tr>
      <w:tr w:rsidR="00D9202D" w:rsidRPr="00E80F49" w14:paraId="7644A54E" w14:textId="77777777" w:rsidTr="0074462D">
        <w:tc>
          <w:tcPr>
            <w:tcW w:w="1781" w:type="dxa"/>
            <w:vAlign w:val="center"/>
          </w:tcPr>
          <w:p w14:paraId="05DCDD9C"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052E4FBD" w14:textId="77777777" w:rsidR="00D9202D" w:rsidRPr="00E80F49" w:rsidRDefault="00D9202D" w:rsidP="0074462D">
            <w:pPr>
              <w:pStyle w:val="TAL"/>
              <w:jc w:val="center"/>
              <w:rPr>
                <w:lang w:eastAsia="ja-JP"/>
              </w:rPr>
            </w:pPr>
          </w:p>
        </w:tc>
        <w:tc>
          <w:tcPr>
            <w:tcW w:w="1486" w:type="dxa"/>
            <w:vAlign w:val="center"/>
          </w:tcPr>
          <w:p w14:paraId="5CB5C3A0" w14:textId="77777777" w:rsidR="00D9202D" w:rsidRPr="00E80F49" w:rsidRDefault="00D9202D" w:rsidP="0074462D">
            <w:pPr>
              <w:pStyle w:val="TAL"/>
              <w:rPr>
                <w:lang w:eastAsia="ja-JP"/>
              </w:rPr>
            </w:pPr>
          </w:p>
        </w:tc>
        <w:tc>
          <w:tcPr>
            <w:tcW w:w="1547" w:type="dxa"/>
            <w:shd w:val="clear" w:color="auto" w:fill="auto"/>
            <w:vAlign w:val="center"/>
          </w:tcPr>
          <w:p w14:paraId="441EB348" w14:textId="77777777" w:rsidR="00D9202D" w:rsidRPr="00E80F49" w:rsidRDefault="00D9202D" w:rsidP="0074462D">
            <w:pPr>
              <w:pStyle w:val="TAL"/>
              <w:rPr>
                <w:lang w:eastAsia="ja-JP"/>
              </w:rPr>
            </w:pPr>
          </w:p>
        </w:tc>
        <w:tc>
          <w:tcPr>
            <w:tcW w:w="1495" w:type="dxa"/>
            <w:shd w:val="clear" w:color="auto" w:fill="auto"/>
            <w:vAlign w:val="center"/>
          </w:tcPr>
          <w:p w14:paraId="68D0A90C" w14:textId="77777777" w:rsidR="00D9202D" w:rsidRPr="00E80F49" w:rsidRDefault="00D9202D" w:rsidP="0074462D">
            <w:pPr>
              <w:pStyle w:val="TAL"/>
              <w:ind w:left="720"/>
              <w:rPr>
                <w:lang w:eastAsia="ja-JP"/>
              </w:rPr>
            </w:pPr>
          </w:p>
        </w:tc>
        <w:tc>
          <w:tcPr>
            <w:tcW w:w="1466" w:type="dxa"/>
            <w:vAlign w:val="center"/>
          </w:tcPr>
          <w:p w14:paraId="27F20DAC" w14:textId="77777777" w:rsidR="00D9202D" w:rsidRPr="00E80F49" w:rsidRDefault="00D9202D" w:rsidP="0074462D">
            <w:pPr>
              <w:pStyle w:val="TAL"/>
            </w:pPr>
          </w:p>
        </w:tc>
        <w:tc>
          <w:tcPr>
            <w:tcW w:w="1147" w:type="dxa"/>
            <w:shd w:val="clear" w:color="auto" w:fill="auto"/>
            <w:vAlign w:val="center"/>
          </w:tcPr>
          <w:p w14:paraId="0C0350EF" w14:textId="77777777" w:rsidR="00D9202D" w:rsidRPr="00E80F49" w:rsidRDefault="00D9202D" w:rsidP="0074462D">
            <w:pPr>
              <w:pStyle w:val="TAL"/>
            </w:pPr>
          </w:p>
        </w:tc>
      </w:tr>
      <w:tr w:rsidR="00D9202D" w:rsidRPr="00E80F49" w14:paraId="15193F36" w14:textId="77777777" w:rsidTr="0074462D">
        <w:tc>
          <w:tcPr>
            <w:tcW w:w="10726" w:type="dxa"/>
            <w:gridSpan w:val="7"/>
          </w:tcPr>
          <w:p w14:paraId="4286A24A" w14:textId="68B33510" w:rsidR="00D9202D" w:rsidRPr="00E80F49" w:rsidRDefault="00D9202D" w:rsidP="0074462D">
            <w:pPr>
              <w:pStyle w:val="TAN"/>
            </w:pPr>
            <w:r w:rsidRPr="00E80F49">
              <w:rPr>
                <w:lang w:eastAsia="ko-KR"/>
              </w:rPr>
              <w:t>NOTE 1:</w:t>
            </w:r>
            <w:r w:rsidRPr="00E80F49">
              <w:rPr>
                <w:lang w:eastAsia="ko-KR"/>
              </w:rPr>
              <w:tab/>
            </w:r>
            <w:r w:rsidRPr="00E80F49">
              <w:t>If single UL is allowed in a DC_XA</w:t>
            </w:r>
            <w:r w:rsidR="003874DD" w:rsidRPr="00E80F49">
              <w:t>_</w:t>
            </w:r>
            <w:r w:rsidRPr="00E80F49">
              <w:t xml:space="preserve">nYA configuration the IMD requirements does not apply for </w:t>
            </w:r>
            <w:r w:rsidR="003874DD" w:rsidRPr="00E80F49">
              <w:t xml:space="preserve">UEs supporting UE capability </w:t>
            </w:r>
            <w:r w:rsidR="003874DD" w:rsidRPr="00E80F49">
              <w:rPr>
                <w:i/>
              </w:rPr>
              <w:t>singleUL-Transmission</w:t>
            </w:r>
            <w:r w:rsidR="003874DD" w:rsidRPr="00E80F49">
              <w:t>.</w:t>
            </w:r>
          </w:p>
          <w:p w14:paraId="420CBB96" w14:textId="77777777" w:rsidR="00D9202D" w:rsidRPr="00E80F49" w:rsidRDefault="00D9202D" w:rsidP="0074462D">
            <w:pPr>
              <w:pStyle w:val="TAN"/>
            </w:pPr>
            <w:r w:rsidRPr="00E80F49">
              <w:t xml:space="preserve">NOTE </w:t>
            </w:r>
            <w:r w:rsidRPr="00E80F49">
              <w:rPr>
                <w:lang w:eastAsia="ko-KR"/>
              </w:rPr>
              <w:t>2</w:t>
            </w:r>
            <w:r w:rsidRPr="00E80F49">
              <w:t>:</w:t>
            </w:r>
            <w:r w:rsidRPr="00E80F49">
              <w:tab/>
              <w:t>Notations used</w:t>
            </w:r>
          </w:p>
          <w:p w14:paraId="7D854700" w14:textId="77777777" w:rsidR="00D9202D" w:rsidRPr="00E80F49" w:rsidRDefault="00D9202D" w:rsidP="0074462D">
            <w:pPr>
              <w:pStyle w:val="TAN"/>
              <w:ind w:left="1169" w:firstLine="0"/>
            </w:pPr>
            <w:r w:rsidRPr="00E80F49">
              <w:t xml:space="preserve">NE: Non-exception as defined in TS 38.101-3 </w:t>
            </w:r>
            <w:r w:rsidRPr="00E80F49">
              <w:rPr>
                <w:rFonts w:eastAsia="Malgun Gothic"/>
                <w:lang w:eastAsia="en-US"/>
              </w:rPr>
              <w:t>[7]</w:t>
            </w:r>
            <w:r w:rsidRPr="00E80F49">
              <w:t>, meaning standalone LTE in TS 36.101 [8] and NR in 38.101-1 [5] requirements apply.</w:t>
            </w:r>
          </w:p>
          <w:p w14:paraId="7D01BF36" w14:textId="77777777" w:rsidR="00D9202D" w:rsidRPr="00E80F49" w:rsidRDefault="00D9202D" w:rsidP="0074462D">
            <w:pPr>
              <w:pStyle w:val="TAN"/>
              <w:ind w:left="1169" w:firstLine="0"/>
            </w:pPr>
            <w:r w:rsidRPr="00E80F49">
              <w:t xml:space="preserve">HD: UL Harmonic Distortion, as defined in TS 38.101-3 </w:t>
            </w:r>
            <w:r w:rsidRPr="00E80F49">
              <w:rPr>
                <w:rFonts w:eastAsia="Malgun Gothic"/>
                <w:lang w:eastAsia="en-US"/>
              </w:rPr>
              <w:t>[7]</w:t>
            </w:r>
            <w:r w:rsidRPr="00E80F49">
              <w:t>, 7.3B.2.3.1</w:t>
            </w:r>
          </w:p>
          <w:p w14:paraId="47117054" w14:textId="77777777" w:rsidR="00D9202D" w:rsidRPr="00E80F49" w:rsidRDefault="00D9202D" w:rsidP="0074462D">
            <w:pPr>
              <w:pStyle w:val="TAN"/>
              <w:ind w:left="1169" w:firstLine="0"/>
            </w:pPr>
            <w:r w:rsidRPr="00E80F49">
              <w:t xml:space="preserve">HM: RX Harmonic Mixing, as defined in TS 38.101-3 </w:t>
            </w:r>
            <w:r w:rsidRPr="00E80F49">
              <w:rPr>
                <w:rFonts w:eastAsia="Malgun Gothic"/>
                <w:lang w:eastAsia="en-US"/>
              </w:rPr>
              <w:t>[7]</w:t>
            </w:r>
            <w:r w:rsidRPr="00E80F49">
              <w:t>, 7.3B.2.3.2</w:t>
            </w:r>
          </w:p>
          <w:p w14:paraId="030F2E25" w14:textId="77777777" w:rsidR="00D9202D" w:rsidRPr="00E80F49" w:rsidRDefault="00D9202D" w:rsidP="0074462D">
            <w:pPr>
              <w:pStyle w:val="TAN"/>
              <w:ind w:left="1169" w:firstLine="0"/>
            </w:pPr>
            <w:r w:rsidRPr="00E80F49">
              <w:t xml:space="preserve">IMD: Intermodulation Distortion, as defined in TS 38.101-3 </w:t>
            </w:r>
            <w:r w:rsidRPr="00E80F49">
              <w:rPr>
                <w:rFonts w:eastAsia="Malgun Gothic"/>
                <w:lang w:eastAsia="en-US"/>
              </w:rPr>
              <w:t>[7]</w:t>
            </w:r>
            <w:r w:rsidRPr="00E80F49">
              <w:t>, 7.3B.2.3.5</w:t>
            </w:r>
          </w:p>
          <w:p w14:paraId="7869FCEE" w14:textId="77777777" w:rsidR="00D9202D" w:rsidRPr="00E80F49" w:rsidRDefault="00D9202D" w:rsidP="0074462D">
            <w:pPr>
              <w:pStyle w:val="TAN"/>
              <w:ind w:firstLine="318"/>
              <w:rPr>
                <w:lang w:eastAsia="ko-KR"/>
              </w:rPr>
            </w:pPr>
            <w:r w:rsidRPr="00E80F49">
              <w:t xml:space="preserve">CBI: Cross Band Isolation, as defined in TS 38.101-3 </w:t>
            </w:r>
            <w:r w:rsidRPr="00E80F49">
              <w:rPr>
                <w:rFonts w:eastAsia="Malgun Gothic"/>
                <w:lang w:eastAsia="en-US"/>
              </w:rPr>
              <w:t>[7]</w:t>
            </w:r>
            <w:r w:rsidRPr="00E80F49">
              <w:t>, 7.3B.2.3.4</w:t>
            </w:r>
          </w:p>
        </w:tc>
      </w:tr>
    </w:tbl>
    <w:p w14:paraId="049AB1B2" w14:textId="10FB2D0B" w:rsidR="00D9202D" w:rsidRDefault="00D9202D" w:rsidP="00D9202D"/>
    <w:p w14:paraId="0020BDFA" w14:textId="7D3E2B92" w:rsidR="000D5725" w:rsidRPr="00F508B8" w:rsidRDefault="000D5725" w:rsidP="000D5725">
      <w:r w:rsidRPr="00F508B8">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F508B8" w:rsidRDefault="000D5725" w:rsidP="000D5725">
      <w:pPr>
        <w:pStyle w:val="TH"/>
      </w:pPr>
      <w:r w:rsidRPr="00F508B8">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0D5725" w:rsidRPr="00F508B8" w14:paraId="1DCF1FBA" w14:textId="77777777" w:rsidTr="00135A41">
        <w:trPr>
          <w:gridAfter w:val="1"/>
          <w:wAfter w:w="14" w:type="dxa"/>
          <w:trHeight w:val="248"/>
        </w:trPr>
        <w:tc>
          <w:tcPr>
            <w:tcW w:w="1549" w:type="dxa"/>
          </w:tcPr>
          <w:p w14:paraId="6045F2D8" w14:textId="77777777" w:rsidR="000D5725" w:rsidRPr="00F508B8" w:rsidRDefault="000D5725" w:rsidP="00135A41">
            <w:pPr>
              <w:pStyle w:val="TAH"/>
              <w:rPr>
                <w:rFonts w:cs="Arial"/>
              </w:rPr>
            </w:pPr>
            <w:r w:rsidRPr="00F508B8">
              <w:t xml:space="preserve">Band set </w:t>
            </w:r>
            <w:r w:rsidRPr="00F508B8">
              <w:br/>
              <w:t>(Note 2)</w:t>
            </w:r>
          </w:p>
        </w:tc>
        <w:tc>
          <w:tcPr>
            <w:tcW w:w="1704" w:type="dxa"/>
            <w:shd w:val="clear" w:color="auto" w:fill="auto"/>
          </w:tcPr>
          <w:p w14:paraId="76823111" w14:textId="77777777" w:rsidR="000D5725" w:rsidRPr="00F508B8" w:rsidRDefault="000D5725" w:rsidP="00135A41">
            <w:pPr>
              <w:pStyle w:val="TAH"/>
            </w:pPr>
            <w:r w:rsidRPr="00F508B8">
              <w:t>Frequency</w:t>
            </w:r>
          </w:p>
        </w:tc>
        <w:tc>
          <w:tcPr>
            <w:tcW w:w="1843" w:type="dxa"/>
            <w:shd w:val="clear" w:color="auto" w:fill="auto"/>
          </w:tcPr>
          <w:p w14:paraId="7BA148E4" w14:textId="77777777" w:rsidR="000D5725" w:rsidRPr="00F508B8" w:rsidRDefault="000D5725" w:rsidP="00135A41">
            <w:pPr>
              <w:pStyle w:val="TAH"/>
            </w:pPr>
            <w:r w:rsidRPr="00F508B8">
              <w:t>Channel BW [MHz]</w:t>
            </w:r>
          </w:p>
        </w:tc>
        <w:tc>
          <w:tcPr>
            <w:tcW w:w="1984" w:type="dxa"/>
          </w:tcPr>
          <w:p w14:paraId="75764C6F" w14:textId="77777777" w:rsidR="000D5725" w:rsidRPr="00F508B8" w:rsidRDefault="000D5725" w:rsidP="00135A41">
            <w:pPr>
              <w:pStyle w:val="TAH"/>
            </w:pPr>
            <w:r w:rsidRPr="00F508B8">
              <w:t>Exception type</w:t>
            </w:r>
          </w:p>
        </w:tc>
        <w:tc>
          <w:tcPr>
            <w:tcW w:w="2975" w:type="dxa"/>
            <w:vAlign w:val="center"/>
          </w:tcPr>
          <w:p w14:paraId="565F3708" w14:textId="77777777" w:rsidR="000D5725" w:rsidRPr="00F508B8" w:rsidRDefault="000D5725" w:rsidP="00135A41">
            <w:pPr>
              <w:pStyle w:val="TAH"/>
            </w:pPr>
            <w:r w:rsidRPr="00F508B8">
              <w:t>Comments</w:t>
            </w:r>
          </w:p>
        </w:tc>
      </w:tr>
      <w:tr w:rsidR="000D5725" w:rsidRPr="00F508B8" w14:paraId="5F812B53" w14:textId="77777777" w:rsidTr="00135A41">
        <w:trPr>
          <w:gridAfter w:val="1"/>
          <w:wAfter w:w="14" w:type="dxa"/>
          <w:trHeight w:val="248"/>
        </w:trPr>
        <w:tc>
          <w:tcPr>
            <w:tcW w:w="1549" w:type="dxa"/>
            <w:vMerge w:val="restart"/>
            <w:vAlign w:val="center"/>
          </w:tcPr>
          <w:p w14:paraId="2E00D2AD"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n3A</w:t>
            </w:r>
          </w:p>
        </w:tc>
        <w:tc>
          <w:tcPr>
            <w:tcW w:w="1704" w:type="dxa"/>
            <w:shd w:val="clear" w:color="auto" w:fill="auto"/>
            <w:vAlign w:val="center"/>
          </w:tcPr>
          <w:p w14:paraId="709F01D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1F16DB38"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4AE4B0B6"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425C06E4"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74CDAC02" w14:textId="77777777" w:rsidTr="00135A41">
        <w:trPr>
          <w:gridAfter w:val="1"/>
          <w:wAfter w:w="14" w:type="dxa"/>
          <w:trHeight w:val="248"/>
        </w:trPr>
        <w:tc>
          <w:tcPr>
            <w:tcW w:w="1549" w:type="dxa"/>
            <w:vMerge/>
            <w:vAlign w:val="center"/>
          </w:tcPr>
          <w:p w14:paraId="7967E877"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F508B8" w:rsidRDefault="000D5725" w:rsidP="00135A41">
            <w:pPr>
              <w:pStyle w:val="TAC"/>
              <w:rPr>
                <w:rFonts w:cs="Arial"/>
                <w:szCs w:val="18"/>
              </w:rPr>
            </w:pPr>
            <w:r w:rsidRPr="00F508B8">
              <w:rPr>
                <w:rFonts w:cs="Arial"/>
                <w:szCs w:val="18"/>
              </w:rPr>
              <w:t>Low/High</w:t>
            </w:r>
          </w:p>
        </w:tc>
        <w:tc>
          <w:tcPr>
            <w:tcW w:w="1843" w:type="dxa"/>
            <w:shd w:val="clear" w:color="auto" w:fill="auto"/>
            <w:vAlign w:val="center"/>
          </w:tcPr>
          <w:p w14:paraId="27031D25" w14:textId="77777777" w:rsidR="000D5725" w:rsidRPr="00F508B8" w:rsidRDefault="000D5725" w:rsidP="00135A41">
            <w:pPr>
              <w:pStyle w:val="TAC"/>
              <w:rPr>
                <w:rFonts w:cs="Arial"/>
                <w:szCs w:val="18"/>
              </w:rPr>
            </w:pPr>
            <w:r w:rsidRPr="00F508B8">
              <w:rPr>
                <w:rFonts w:cs="Arial"/>
                <w:szCs w:val="18"/>
              </w:rPr>
              <w:t>20 / 40</w:t>
            </w:r>
          </w:p>
        </w:tc>
        <w:tc>
          <w:tcPr>
            <w:tcW w:w="1984" w:type="dxa"/>
            <w:vAlign w:val="center"/>
          </w:tcPr>
          <w:p w14:paraId="3D81E703" w14:textId="77777777" w:rsidR="000D5725" w:rsidRPr="00F508B8" w:rsidRDefault="000D5725" w:rsidP="00135A41">
            <w:pPr>
              <w:pStyle w:val="TAC"/>
              <w:rPr>
                <w:rFonts w:cs="Arial"/>
                <w:szCs w:val="18"/>
                <w:lang w:eastAsia="zh-CN"/>
              </w:rPr>
            </w:pPr>
            <w:r w:rsidRPr="00F508B8">
              <w:rPr>
                <w:rFonts w:cs="Arial"/>
                <w:szCs w:val="18"/>
              </w:rPr>
              <w:t>Cross band isolation</w:t>
            </w:r>
          </w:p>
        </w:tc>
        <w:tc>
          <w:tcPr>
            <w:tcW w:w="2975" w:type="dxa"/>
            <w:vAlign w:val="center"/>
          </w:tcPr>
          <w:p w14:paraId="3B883E60" w14:textId="77777777" w:rsidR="000D5725" w:rsidRPr="00F508B8" w:rsidRDefault="000D5725" w:rsidP="00135A41">
            <w:pPr>
              <w:pStyle w:val="TAL"/>
              <w:rPr>
                <w:rFonts w:cs="Arial"/>
                <w:szCs w:val="18"/>
                <w:lang w:eastAsia="zh-CN"/>
              </w:rPr>
            </w:pPr>
            <w:r w:rsidRPr="00F508B8">
              <w:rPr>
                <w:rFonts w:cs="Arial"/>
                <w:szCs w:val="18"/>
              </w:rPr>
              <w:t>Exception in TS 38.101-3 table 7.3B.2.3.4-1</w:t>
            </w:r>
          </w:p>
        </w:tc>
      </w:tr>
      <w:tr w:rsidR="000D5725" w:rsidRPr="00F508B8" w14:paraId="184424B0" w14:textId="77777777" w:rsidTr="00135A41">
        <w:trPr>
          <w:gridAfter w:val="1"/>
          <w:wAfter w:w="14" w:type="dxa"/>
          <w:trHeight w:val="248"/>
        </w:trPr>
        <w:tc>
          <w:tcPr>
            <w:tcW w:w="1549" w:type="dxa"/>
            <w:vMerge w:val="restart"/>
            <w:vAlign w:val="center"/>
          </w:tcPr>
          <w:p w14:paraId="114CBF57"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n28A</w:t>
            </w:r>
          </w:p>
        </w:tc>
        <w:tc>
          <w:tcPr>
            <w:tcW w:w="1704" w:type="dxa"/>
            <w:shd w:val="clear" w:color="auto" w:fill="auto"/>
            <w:vAlign w:val="center"/>
          </w:tcPr>
          <w:p w14:paraId="485534C3" w14:textId="77777777" w:rsidR="000D5725" w:rsidRPr="00F508B8" w:rsidRDefault="000D5725" w:rsidP="00135A41">
            <w:pPr>
              <w:pStyle w:val="TAC"/>
              <w:rPr>
                <w:rFonts w:cs="Arial"/>
                <w:szCs w:val="18"/>
                <w:lang w:eastAsia="zh-CN"/>
              </w:rPr>
            </w:pPr>
            <w:r w:rsidRPr="00F508B8">
              <w:rPr>
                <w:rFonts w:cs="Arial"/>
                <w:szCs w:val="18"/>
                <w:lang w:eastAsia="zh-CN"/>
              </w:rPr>
              <w:t>DL 2140 / UL 713 MHz</w:t>
            </w:r>
          </w:p>
        </w:tc>
        <w:tc>
          <w:tcPr>
            <w:tcW w:w="1843" w:type="dxa"/>
            <w:shd w:val="clear" w:color="auto" w:fill="auto"/>
            <w:vAlign w:val="center"/>
          </w:tcPr>
          <w:p w14:paraId="07D5F39C" w14:textId="77777777" w:rsidR="000D5725" w:rsidRPr="00F508B8" w:rsidRDefault="000D5725" w:rsidP="00135A41">
            <w:pPr>
              <w:pStyle w:val="TAC"/>
              <w:rPr>
                <w:rFonts w:cs="Arial"/>
                <w:szCs w:val="18"/>
                <w:lang w:eastAsia="zh-CN"/>
              </w:rPr>
            </w:pPr>
            <w:r w:rsidRPr="00F508B8">
              <w:rPr>
                <w:rFonts w:cs="Arial"/>
                <w:szCs w:val="18"/>
                <w:lang w:eastAsia="zh-CN"/>
              </w:rPr>
              <w:t>20/10</w:t>
            </w:r>
          </w:p>
        </w:tc>
        <w:tc>
          <w:tcPr>
            <w:tcW w:w="1984" w:type="dxa"/>
            <w:vAlign w:val="center"/>
          </w:tcPr>
          <w:p w14:paraId="35EF6830" w14:textId="77777777" w:rsidR="000D5725" w:rsidRPr="00F508B8" w:rsidRDefault="000D5725" w:rsidP="00135A41">
            <w:pPr>
              <w:pStyle w:val="TAC"/>
              <w:rPr>
                <w:rFonts w:cs="Arial"/>
                <w:szCs w:val="18"/>
              </w:rPr>
            </w:pPr>
            <w:r w:rsidRPr="00F508B8">
              <w:rPr>
                <w:rFonts w:cs="Arial"/>
                <w:szCs w:val="18"/>
              </w:rPr>
              <w:t>UL Harmonic Interference HD3</w:t>
            </w:r>
          </w:p>
        </w:tc>
        <w:tc>
          <w:tcPr>
            <w:tcW w:w="2975" w:type="dxa"/>
            <w:vAlign w:val="center"/>
          </w:tcPr>
          <w:p w14:paraId="3C7CBBF9" w14:textId="77777777" w:rsidR="000D5725" w:rsidRPr="00F508B8" w:rsidRDefault="000D5725" w:rsidP="00135A41">
            <w:pPr>
              <w:pStyle w:val="TAL"/>
              <w:rPr>
                <w:rFonts w:cs="Arial"/>
                <w:szCs w:val="18"/>
              </w:rPr>
            </w:pPr>
            <w:r w:rsidRPr="00F508B8">
              <w:rPr>
                <w:color w:val="000000"/>
              </w:rPr>
              <w:t>Exception Note 9 of TS 38.101-3 Table 7.3B.2.3.1-1</w:t>
            </w:r>
          </w:p>
        </w:tc>
      </w:tr>
      <w:tr w:rsidR="000D5725" w:rsidRPr="00F508B8" w14:paraId="27D55826" w14:textId="77777777" w:rsidTr="00135A41">
        <w:trPr>
          <w:gridAfter w:val="1"/>
          <w:wAfter w:w="14" w:type="dxa"/>
          <w:trHeight w:val="248"/>
        </w:trPr>
        <w:tc>
          <w:tcPr>
            <w:tcW w:w="1549" w:type="dxa"/>
            <w:vMerge/>
            <w:vAlign w:val="center"/>
          </w:tcPr>
          <w:p w14:paraId="094036A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F508B8" w:rsidRDefault="000D5725" w:rsidP="00135A41">
            <w:pPr>
              <w:pStyle w:val="TAC"/>
              <w:rPr>
                <w:rFonts w:cs="Arial"/>
                <w:szCs w:val="18"/>
              </w:rPr>
            </w:pPr>
            <w:r w:rsidRPr="00F508B8">
              <w:rPr>
                <w:rFonts w:cs="Arial"/>
                <w:szCs w:val="18"/>
                <w:lang w:eastAsia="zh-CN"/>
              </w:rPr>
              <w:t>DL 2160 / UL 708 MHz</w:t>
            </w:r>
          </w:p>
        </w:tc>
        <w:tc>
          <w:tcPr>
            <w:tcW w:w="1843" w:type="dxa"/>
            <w:shd w:val="clear" w:color="auto" w:fill="auto"/>
            <w:vAlign w:val="center"/>
          </w:tcPr>
          <w:p w14:paraId="6238B8E7" w14:textId="77777777" w:rsidR="000D5725" w:rsidRPr="00F508B8" w:rsidRDefault="000D5725" w:rsidP="00135A41">
            <w:pPr>
              <w:pStyle w:val="TAC"/>
              <w:rPr>
                <w:rFonts w:cs="Arial"/>
                <w:szCs w:val="18"/>
              </w:rPr>
            </w:pPr>
            <w:r w:rsidRPr="00F508B8">
              <w:rPr>
                <w:rFonts w:cs="Arial"/>
                <w:szCs w:val="18"/>
                <w:lang w:eastAsia="zh-CN"/>
              </w:rPr>
              <w:t>20/10</w:t>
            </w:r>
          </w:p>
        </w:tc>
        <w:tc>
          <w:tcPr>
            <w:tcW w:w="1984" w:type="dxa"/>
            <w:vAlign w:val="center"/>
          </w:tcPr>
          <w:p w14:paraId="351A69D5" w14:textId="77777777" w:rsidR="000D5725" w:rsidRPr="00F508B8" w:rsidRDefault="000D5725" w:rsidP="00135A41">
            <w:pPr>
              <w:pStyle w:val="TAC"/>
              <w:rPr>
                <w:rFonts w:cs="Arial"/>
                <w:szCs w:val="18"/>
              </w:rPr>
            </w:pPr>
            <w:r w:rsidRPr="00F508B8">
              <w:rPr>
                <w:rFonts w:cs="Arial"/>
                <w:szCs w:val="18"/>
              </w:rPr>
              <w:t>UL Harmonic avoiding</w:t>
            </w:r>
          </w:p>
        </w:tc>
        <w:tc>
          <w:tcPr>
            <w:tcW w:w="2975" w:type="dxa"/>
            <w:vAlign w:val="center"/>
          </w:tcPr>
          <w:p w14:paraId="515AEA24" w14:textId="77777777" w:rsidR="000D5725" w:rsidRPr="00F508B8" w:rsidRDefault="000D5725" w:rsidP="00135A41">
            <w:pPr>
              <w:pStyle w:val="TAL"/>
              <w:rPr>
                <w:lang w:eastAsia="zh-CN"/>
              </w:rPr>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36, |F</w:t>
            </w:r>
            <w:r w:rsidRPr="00F508B8">
              <w:rPr>
                <w:vertAlign w:val="subscript"/>
              </w:rPr>
              <w:t>INT</w:t>
            </w:r>
            <w:r w:rsidRPr="00F508B8">
              <w:t>| &gt; (30+20)/2</w:t>
            </w:r>
          </w:p>
        </w:tc>
      </w:tr>
      <w:tr w:rsidR="000D5725" w:rsidRPr="00F508B8" w14:paraId="5D9CFF13" w14:textId="77777777" w:rsidTr="00135A41">
        <w:trPr>
          <w:gridAfter w:val="1"/>
          <w:wAfter w:w="14" w:type="dxa"/>
          <w:trHeight w:val="248"/>
        </w:trPr>
        <w:tc>
          <w:tcPr>
            <w:tcW w:w="1549" w:type="dxa"/>
            <w:tcBorders>
              <w:bottom w:val="nil"/>
            </w:tcBorders>
            <w:vAlign w:val="center"/>
          </w:tcPr>
          <w:p w14:paraId="3EA360F4" w14:textId="77777777" w:rsidR="000D5725" w:rsidRPr="00F508B8" w:rsidRDefault="000D5725" w:rsidP="00135A41">
            <w:pPr>
              <w:pStyle w:val="TAL"/>
              <w:jc w:val="center"/>
              <w:rPr>
                <w:rFonts w:cs="Arial"/>
                <w:szCs w:val="18"/>
              </w:rPr>
            </w:pPr>
            <w:r w:rsidRPr="00F508B8">
              <w:rPr>
                <w:rFonts w:cs="Arial"/>
                <w:b/>
                <w:bCs/>
                <w:szCs w:val="18"/>
              </w:rPr>
              <w:t>1A/77A</w:t>
            </w:r>
          </w:p>
        </w:tc>
        <w:tc>
          <w:tcPr>
            <w:tcW w:w="1704" w:type="dxa"/>
            <w:shd w:val="clear" w:color="auto" w:fill="auto"/>
            <w:vAlign w:val="center"/>
          </w:tcPr>
          <w:p w14:paraId="1CCB3E7E"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3900</w:t>
            </w:r>
          </w:p>
        </w:tc>
        <w:tc>
          <w:tcPr>
            <w:tcW w:w="1843" w:type="dxa"/>
            <w:shd w:val="clear" w:color="auto" w:fill="auto"/>
            <w:vAlign w:val="center"/>
          </w:tcPr>
          <w:p w14:paraId="3C29370C"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1431A7F2"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004A78F" w14:textId="77777777" w:rsidR="000D5725" w:rsidRPr="00F508B8" w:rsidRDefault="000D5725" w:rsidP="00135A41">
            <w:pPr>
              <w:pStyle w:val="TAL"/>
              <w:rPr>
                <w:rFonts w:cs="Arial"/>
                <w:szCs w:val="18"/>
              </w:rPr>
            </w:pPr>
            <w:r w:rsidRPr="00F508B8">
              <w:rPr>
                <w:color w:val="000000"/>
              </w:rPr>
              <w:t>Exception Note 2 and 13 of TS 38.101-3 table 7.3B.2.3.1-1</w:t>
            </w:r>
          </w:p>
        </w:tc>
      </w:tr>
      <w:tr w:rsidR="000D5725" w:rsidRPr="00F508B8" w14:paraId="3B3D9145" w14:textId="77777777" w:rsidTr="00135A41">
        <w:trPr>
          <w:gridAfter w:val="1"/>
          <w:wAfter w:w="14" w:type="dxa"/>
          <w:trHeight w:val="248"/>
        </w:trPr>
        <w:tc>
          <w:tcPr>
            <w:tcW w:w="1549" w:type="dxa"/>
            <w:tcBorders>
              <w:top w:val="nil"/>
              <w:bottom w:val="nil"/>
            </w:tcBorders>
            <w:vAlign w:val="center"/>
          </w:tcPr>
          <w:p w14:paraId="6AF26BD8"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3870</w:t>
            </w:r>
          </w:p>
        </w:tc>
        <w:tc>
          <w:tcPr>
            <w:tcW w:w="1843" w:type="dxa"/>
            <w:shd w:val="clear" w:color="auto" w:fill="auto"/>
            <w:vAlign w:val="center"/>
          </w:tcPr>
          <w:p w14:paraId="794D2ADF"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2072A41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690D3881" w14:textId="77777777" w:rsidR="000D5725" w:rsidRPr="00F508B8" w:rsidRDefault="000D5725" w:rsidP="00135A41">
            <w:pPr>
              <w:pStyle w:val="TAL"/>
              <w:rPr>
                <w:rFonts w:cs="Arial"/>
                <w:szCs w:val="18"/>
              </w:rPr>
            </w:pPr>
            <w:r w:rsidRPr="00F508B8">
              <w:rPr>
                <w:color w:val="000000"/>
              </w:rPr>
              <w:t>Exception Note 3 and 13 of TS 38.101-3 table 7.3B.2.3.1-1</w:t>
            </w:r>
          </w:p>
        </w:tc>
      </w:tr>
      <w:tr w:rsidR="000D5725" w:rsidRPr="00F508B8" w14:paraId="283945AE" w14:textId="77777777" w:rsidTr="00135A41">
        <w:trPr>
          <w:gridAfter w:val="1"/>
          <w:wAfter w:w="14" w:type="dxa"/>
          <w:trHeight w:val="248"/>
        </w:trPr>
        <w:tc>
          <w:tcPr>
            <w:tcW w:w="1549" w:type="dxa"/>
            <w:tcBorders>
              <w:top w:val="nil"/>
              <w:bottom w:val="nil"/>
            </w:tcBorders>
            <w:vAlign w:val="center"/>
          </w:tcPr>
          <w:p w14:paraId="43FAC6D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F508B8" w:rsidRDefault="000D5725" w:rsidP="00135A41">
            <w:pPr>
              <w:pStyle w:val="TAC"/>
              <w:rPr>
                <w:rFonts w:cs="Arial"/>
                <w:szCs w:val="18"/>
              </w:rPr>
            </w:pPr>
            <w:r w:rsidRPr="00F508B8">
              <w:rPr>
                <w:rFonts w:cs="Arial"/>
                <w:szCs w:val="18"/>
                <w:lang w:eastAsia="fr-FR"/>
              </w:rPr>
              <w:t>UL 1950/UL 4090.005</w:t>
            </w:r>
          </w:p>
        </w:tc>
        <w:tc>
          <w:tcPr>
            <w:tcW w:w="1843" w:type="dxa"/>
            <w:shd w:val="clear" w:color="auto" w:fill="auto"/>
            <w:vAlign w:val="center"/>
          </w:tcPr>
          <w:p w14:paraId="5701A9B4"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75D852AD"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06E8B375"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3F288851" w14:textId="77777777" w:rsidTr="00135A41">
        <w:trPr>
          <w:gridAfter w:val="1"/>
          <w:wAfter w:w="14" w:type="dxa"/>
          <w:trHeight w:val="248"/>
        </w:trPr>
        <w:tc>
          <w:tcPr>
            <w:tcW w:w="1549" w:type="dxa"/>
            <w:tcBorders>
              <w:top w:val="nil"/>
            </w:tcBorders>
            <w:vAlign w:val="center"/>
          </w:tcPr>
          <w:p w14:paraId="3832E433"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F508B8" w:rsidRDefault="000D5725" w:rsidP="00135A41">
            <w:pPr>
              <w:pStyle w:val="TAC"/>
              <w:rPr>
                <w:rFonts w:cs="Arial"/>
                <w:szCs w:val="18"/>
              </w:rPr>
            </w:pPr>
            <w:r w:rsidRPr="00F508B8">
              <w:rPr>
                <w:rFonts w:cs="Arial"/>
                <w:szCs w:val="18"/>
                <w:lang w:eastAsia="fr-FR"/>
              </w:rPr>
              <w:t>UL 1950/ UL3709.005</w:t>
            </w:r>
          </w:p>
        </w:tc>
        <w:tc>
          <w:tcPr>
            <w:tcW w:w="1843" w:type="dxa"/>
            <w:shd w:val="clear" w:color="auto" w:fill="auto"/>
            <w:vAlign w:val="center"/>
          </w:tcPr>
          <w:p w14:paraId="4B3BE9CD"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548543E6"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178AB403"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6444DBC5" w14:textId="77777777" w:rsidTr="00135A41">
        <w:trPr>
          <w:gridAfter w:val="1"/>
          <w:wAfter w:w="14" w:type="dxa"/>
          <w:trHeight w:val="248"/>
        </w:trPr>
        <w:tc>
          <w:tcPr>
            <w:tcW w:w="1549" w:type="dxa"/>
            <w:vAlign w:val="center"/>
          </w:tcPr>
          <w:p w14:paraId="1102723B" w14:textId="77777777" w:rsidR="000D5725" w:rsidRPr="00F508B8" w:rsidRDefault="000D5725" w:rsidP="00135A41">
            <w:pPr>
              <w:pStyle w:val="TAL"/>
              <w:jc w:val="center"/>
              <w:rPr>
                <w:rFonts w:cs="Arial"/>
                <w:szCs w:val="18"/>
              </w:rPr>
            </w:pPr>
            <w:r w:rsidRPr="00F508B8">
              <w:rPr>
                <w:rFonts w:cs="Arial"/>
                <w:b/>
                <w:bCs/>
                <w:szCs w:val="18"/>
              </w:rPr>
              <w:t xml:space="preserve">2A </w:t>
            </w:r>
            <w:r w:rsidRPr="00F508B8">
              <w:rPr>
                <w:rFonts w:cs="Arial"/>
                <w:szCs w:val="18"/>
              </w:rPr>
              <w:t>/ n41A</w:t>
            </w:r>
          </w:p>
        </w:tc>
        <w:tc>
          <w:tcPr>
            <w:tcW w:w="1704" w:type="dxa"/>
            <w:shd w:val="clear" w:color="auto" w:fill="auto"/>
            <w:vAlign w:val="center"/>
          </w:tcPr>
          <w:p w14:paraId="25E4FD01" w14:textId="77777777" w:rsidR="000D5725" w:rsidRPr="00F508B8" w:rsidRDefault="000D5725" w:rsidP="00135A41">
            <w:pPr>
              <w:pStyle w:val="TAC"/>
              <w:rPr>
                <w:rFonts w:cs="Arial"/>
                <w:szCs w:val="18"/>
              </w:rPr>
            </w:pPr>
            <w:r w:rsidRPr="00F508B8">
              <w:rPr>
                <w:rFonts w:cs="Arial"/>
                <w:szCs w:val="18"/>
                <w:lang w:eastAsia="fr-FR"/>
              </w:rPr>
              <w:t>High/Low</w:t>
            </w:r>
          </w:p>
        </w:tc>
        <w:tc>
          <w:tcPr>
            <w:tcW w:w="1843" w:type="dxa"/>
            <w:shd w:val="clear" w:color="auto" w:fill="auto"/>
            <w:vAlign w:val="center"/>
          </w:tcPr>
          <w:p w14:paraId="5CCAD259"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6BF4890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1F38E20D"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3F067611" w14:textId="77777777" w:rsidTr="00135A41">
        <w:trPr>
          <w:gridAfter w:val="1"/>
          <w:wAfter w:w="14" w:type="dxa"/>
          <w:trHeight w:val="248"/>
        </w:trPr>
        <w:tc>
          <w:tcPr>
            <w:tcW w:w="1549" w:type="dxa"/>
            <w:tcBorders>
              <w:bottom w:val="nil"/>
            </w:tcBorders>
            <w:vAlign w:val="center"/>
          </w:tcPr>
          <w:p w14:paraId="40B0069C" w14:textId="77777777" w:rsidR="000D5725" w:rsidRPr="00F508B8" w:rsidRDefault="000D5725" w:rsidP="00135A41">
            <w:pPr>
              <w:pStyle w:val="TAL"/>
              <w:jc w:val="center"/>
              <w:rPr>
                <w:rFonts w:cs="Arial"/>
                <w:szCs w:val="18"/>
              </w:rPr>
            </w:pPr>
            <w:r w:rsidRPr="00F508B8">
              <w:rPr>
                <w:rFonts w:cs="Arial"/>
                <w:b/>
                <w:bCs/>
                <w:szCs w:val="18"/>
                <w:lang w:eastAsia="en-US"/>
              </w:rPr>
              <w:t>2A/71A</w:t>
            </w:r>
          </w:p>
        </w:tc>
        <w:tc>
          <w:tcPr>
            <w:tcW w:w="1704" w:type="dxa"/>
            <w:shd w:val="clear" w:color="auto" w:fill="auto"/>
            <w:vAlign w:val="center"/>
          </w:tcPr>
          <w:p w14:paraId="3BFA53AE"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eastAsia="MS Mincho"/>
                <w:lang w:eastAsia="en-US"/>
              </w:rPr>
              <w:t xml:space="preserve">665.5 </w:t>
            </w:r>
            <w:r w:rsidRPr="00F508B8">
              <w:rPr>
                <w:rFonts w:cs="Arial"/>
                <w:szCs w:val="18"/>
                <w:lang w:eastAsia="en-US"/>
              </w:rPr>
              <w:t>MHz</w:t>
            </w:r>
          </w:p>
        </w:tc>
        <w:tc>
          <w:tcPr>
            <w:tcW w:w="1843" w:type="dxa"/>
            <w:shd w:val="clear" w:color="auto" w:fill="auto"/>
            <w:vAlign w:val="center"/>
          </w:tcPr>
          <w:p w14:paraId="0D691F38" w14:textId="77777777" w:rsidR="000D5725" w:rsidRPr="00F508B8" w:rsidRDefault="000D5725" w:rsidP="00135A41">
            <w:pPr>
              <w:pStyle w:val="TAC"/>
              <w:rPr>
                <w:rFonts w:cs="Arial"/>
                <w:szCs w:val="18"/>
              </w:rPr>
            </w:pPr>
            <w:r w:rsidRPr="00F508B8">
              <w:rPr>
                <w:rFonts w:cs="Arial"/>
                <w:szCs w:val="18"/>
                <w:lang w:eastAsia="en-US"/>
              </w:rPr>
              <w:t>20/5</w:t>
            </w:r>
          </w:p>
        </w:tc>
        <w:tc>
          <w:tcPr>
            <w:tcW w:w="1984" w:type="dxa"/>
            <w:vAlign w:val="center"/>
          </w:tcPr>
          <w:p w14:paraId="14DF5521"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56D185CA" w14:textId="77777777" w:rsidR="000D5725" w:rsidRPr="00F508B8" w:rsidRDefault="000D5725" w:rsidP="00135A41">
            <w:pPr>
              <w:pStyle w:val="TAL"/>
              <w:rPr>
                <w:rFonts w:cs="Arial"/>
                <w:szCs w:val="18"/>
              </w:rPr>
            </w:pPr>
            <w:r w:rsidRPr="00F508B8">
              <w:rPr>
                <w:color w:val="000000"/>
                <w:lang w:eastAsia="en-US"/>
              </w:rPr>
              <w:t>Exception Note 11 of TS 38.101-3 table 7.3B.2.3.1-1</w:t>
            </w:r>
          </w:p>
        </w:tc>
      </w:tr>
      <w:tr w:rsidR="000D5725" w:rsidRPr="00F508B8" w14:paraId="4BDE2A10" w14:textId="77777777" w:rsidTr="00135A41">
        <w:trPr>
          <w:gridAfter w:val="1"/>
          <w:wAfter w:w="14" w:type="dxa"/>
          <w:trHeight w:val="248"/>
        </w:trPr>
        <w:tc>
          <w:tcPr>
            <w:tcW w:w="1549" w:type="dxa"/>
            <w:tcBorders>
              <w:top w:val="nil"/>
              <w:bottom w:val="nil"/>
            </w:tcBorders>
            <w:vAlign w:val="center"/>
          </w:tcPr>
          <w:p w14:paraId="75EC424A"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cs="Arial"/>
                <w:szCs w:val="18"/>
                <w:lang w:eastAsia="en-US"/>
              </w:rPr>
              <w:t>673 MHz</w:t>
            </w:r>
          </w:p>
        </w:tc>
        <w:tc>
          <w:tcPr>
            <w:tcW w:w="1843" w:type="dxa"/>
            <w:shd w:val="clear" w:color="auto" w:fill="auto"/>
            <w:vAlign w:val="center"/>
          </w:tcPr>
          <w:p w14:paraId="4535649B" w14:textId="77777777" w:rsidR="000D5725" w:rsidRPr="00F508B8" w:rsidRDefault="000D5725" w:rsidP="00135A41">
            <w:pPr>
              <w:pStyle w:val="TAC"/>
              <w:rPr>
                <w:rFonts w:cs="Arial"/>
                <w:szCs w:val="18"/>
              </w:rPr>
            </w:pPr>
            <w:r w:rsidRPr="00F508B8">
              <w:rPr>
                <w:rFonts w:cs="Arial"/>
                <w:szCs w:val="18"/>
                <w:lang w:eastAsia="en-US"/>
              </w:rPr>
              <w:t>20/10</w:t>
            </w:r>
          </w:p>
        </w:tc>
        <w:tc>
          <w:tcPr>
            <w:tcW w:w="1984" w:type="dxa"/>
            <w:vAlign w:val="center"/>
          </w:tcPr>
          <w:p w14:paraId="2C615AE3"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2DE8825E" w14:textId="77777777" w:rsidR="000D5725" w:rsidRPr="00F508B8" w:rsidRDefault="000D5725" w:rsidP="00135A41">
            <w:pPr>
              <w:pStyle w:val="TAL"/>
              <w:rPr>
                <w:rFonts w:cs="Arial"/>
                <w:szCs w:val="18"/>
              </w:rPr>
            </w:pPr>
            <w:r w:rsidRPr="00F508B8">
              <w:rPr>
                <w:color w:val="000000"/>
                <w:lang w:eastAsia="en-US"/>
              </w:rPr>
              <w:t>Exception Note 12 of TS 38.101-3 table 7.3B.2.3.1-1</w:t>
            </w:r>
          </w:p>
        </w:tc>
      </w:tr>
      <w:tr w:rsidR="000D5725" w:rsidRPr="00F508B8" w14:paraId="7E28722E" w14:textId="77777777" w:rsidTr="00135A41">
        <w:trPr>
          <w:gridAfter w:val="1"/>
          <w:wAfter w:w="14" w:type="dxa"/>
          <w:trHeight w:val="248"/>
        </w:trPr>
        <w:tc>
          <w:tcPr>
            <w:tcW w:w="1549" w:type="dxa"/>
            <w:tcBorders>
              <w:top w:val="nil"/>
            </w:tcBorders>
            <w:vAlign w:val="center"/>
          </w:tcPr>
          <w:p w14:paraId="2500807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F508B8" w:rsidRDefault="000D5725" w:rsidP="00135A41">
            <w:pPr>
              <w:pStyle w:val="TAC"/>
              <w:rPr>
                <w:rFonts w:cs="Arial"/>
                <w:szCs w:val="18"/>
              </w:rPr>
            </w:pPr>
            <w:r w:rsidRPr="00F508B8">
              <w:rPr>
                <w:rFonts w:cs="Arial"/>
                <w:szCs w:val="18"/>
                <w:lang w:eastAsia="en-US"/>
              </w:rPr>
              <w:t>UL1881 MHz/UL Low</w:t>
            </w:r>
          </w:p>
        </w:tc>
        <w:tc>
          <w:tcPr>
            <w:tcW w:w="1843" w:type="dxa"/>
            <w:shd w:val="clear" w:color="auto" w:fill="auto"/>
            <w:vAlign w:val="center"/>
          </w:tcPr>
          <w:p w14:paraId="5D2505BE" w14:textId="77777777" w:rsidR="000D5725" w:rsidRPr="00F508B8" w:rsidRDefault="000D5725" w:rsidP="00135A41">
            <w:pPr>
              <w:pStyle w:val="TAC"/>
              <w:rPr>
                <w:rFonts w:cs="Arial"/>
                <w:szCs w:val="18"/>
              </w:rPr>
            </w:pPr>
            <w:r w:rsidRPr="00F508B8">
              <w:rPr>
                <w:rFonts w:cs="Arial"/>
                <w:szCs w:val="18"/>
                <w:lang w:eastAsia="en-US"/>
              </w:rPr>
              <w:t>20/20</w:t>
            </w:r>
          </w:p>
        </w:tc>
        <w:tc>
          <w:tcPr>
            <w:tcW w:w="1984" w:type="dxa"/>
            <w:vAlign w:val="center"/>
          </w:tcPr>
          <w:p w14:paraId="705A389D" w14:textId="77777777" w:rsidR="000D5725" w:rsidRPr="00F508B8" w:rsidRDefault="000D5725" w:rsidP="00135A41">
            <w:pPr>
              <w:pStyle w:val="TAC"/>
              <w:rPr>
                <w:rFonts w:cs="Arial"/>
                <w:szCs w:val="18"/>
              </w:rPr>
            </w:pPr>
            <w:r w:rsidRPr="00F508B8">
              <w:rPr>
                <w:rFonts w:cs="Arial"/>
                <w:szCs w:val="18"/>
                <w:lang w:eastAsia="en-US"/>
              </w:rPr>
              <w:t>Receiver Harmonic Mixing</w:t>
            </w:r>
          </w:p>
        </w:tc>
        <w:tc>
          <w:tcPr>
            <w:tcW w:w="2975" w:type="dxa"/>
            <w:vAlign w:val="center"/>
          </w:tcPr>
          <w:p w14:paraId="503AE322" w14:textId="77777777" w:rsidR="000D5725" w:rsidRPr="00F508B8" w:rsidRDefault="000D5725" w:rsidP="00135A41">
            <w:pPr>
              <w:pStyle w:val="TAL"/>
              <w:rPr>
                <w:rFonts w:cs="Arial"/>
                <w:szCs w:val="18"/>
              </w:rPr>
            </w:pPr>
            <w:r w:rsidRPr="00F508B8">
              <w:rPr>
                <w:rFonts w:cs="Arial"/>
                <w:szCs w:val="18"/>
                <w:lang w:eastAsia="en-US"/>
              </w:rPr>
              <w:t xml:space="preserve">Exception </w:t>
            </w:r>
            <w:r w:rsidRPr="00F508B8">
              <w:rPr>
                <w:color w:val="000000"/>
                <w:lang w:eastAsia="en-US"/>
              </w:rPr>
              <w:t xml:space="preserve">Note 4 </w:t>
            </w:r>
            <w:r w:rsidRPr="00F508B8">
              <w:rPr>
                <w:rFonts w:cs="Arial"/>
                <w:szCs w:val="18"/>
                <w:lang w:eastAsia="en-US"/>
              </w:rPr>
              <w:t>in TS 38.101-3 Table 7.3B.2.3.2-1</w:t>
            </w:r>
          </w:p>
        </w:tc>
      </w:tr>
      <w:tr w:rsidR="000D5725" w:rsidRPr="00F508B8" w14:paraId="47FA2F82" w14:textId="77777777" w:rsidTr="00135A41">
        <w:trPr>
          <w:gridAfter w:val="1"/>
          <w:wAfter w:w="14" w:type="dxa"/>
          <w:trHeight w:val="248"/>
        </w:trPr>
        <w:tc>
          <w:tcPr>
            <w:tcW w:w="1549" w:type="dxa"/>
            <w:tcBorders>
              <w:top w:val="nil"/>
              <w:bottom w:val="nil"/>
            </w:tcBorders>
            <w:vAlign w:val="center"/>
          </w:tcPr>
          <w:p w14:paraId="70B13EF3" w14:textId="77777777" w:rsidR="000D5725" w:rsidRPr="00F508B8" w:rsidRDefault="000D5725" w:rsidP="00135A41">
            <w:pPr>
              <w:pStyle w:val="TAL"/>
              <w:jc w:val="center"/>
              <w:rPr>
                <w:rFonts w:cs="Arial"/>
                <w:szCs w:val="18"/>
              </w:rPr>
            </w:pPr>
            <w:r w:rsidRPr="00F508B8">
              <w:rPr>
                <w:rFonts w:cs="Arial"/>
                <w:b/>
                <w:szCs w:val="18"/>
              </w:rPr>
              <w:t>2A</w:t>
            </w:r>
            <w:r w:rsidRPr="00F508B8">
              <w:rPr>
                <w:rFonts w:cs="Arial"/>
                <w:szCs w:val="18"/>
              </w:rPr>
              <w:t>/</w:t>
            </w:r>
            <w:r w:rsidRPr="00F508B8">
              <w:rPr>
                <w:rFonts w:cs="Arial"/>
                <w:b/>
                <w:szCs w:val="18"/>
              </w:rPr>
              <w:t>n77A</w:t>
            </w:r>
          </w:p>
        </w:tc>
        <w:tc>
          <w:tcPr>
            <w:tcW w:w="1704" w:type="dxa"/>
            <w:shd w:val="clear" w:color="auto" w:fill="auto"/>
            <w:vAlign w:val="center"/>
          </w:tcPr>
          <w:p w14:paraId="5AC8F460" w14:textId="77777777" w:rsidR="000D5725" w:rsidRPr="00F508B8" w:rsidRDefault="000D5725" w:rsidP="00135A41">
            <w:pPr>
              <w:pStyle w:val="TAC"/>
              <w:rPr>
                <w:rFonts w:cs="Arial"/>
                <w:szCs w:val="18"/>
                <w:lang w:eastAsia="en-US"/>
              </w:rPr>
            </w:pPr>
            <w:r w:rsidRPr="00F508B8">
              <w:rPr>
                <w:rFonts w:cs="Arial"/>
                <w:szCs w:val="18"/>
              </w:rPr>
              <w:t>UL 1860 MHz / DL 3720 MHz</w:t>
            </w:r>
          </w:p>
        </w:tc>
        <w:tc>
          <w:tcPr>
            <w:tcW w:w="1843" w:type="dxa"/>
            <w:shd w:val="clear" w:color="auto" w:fill="auto"/>
            <w:vAlign w:val="center"/>
          </w:tcPr>
          <w:p w14:paraId="6A53E9B4"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30398EA2"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2B21BA70" w14:textId="77777777" w:rsidR="000D5725" w:rsidRPr="00F508B8" w:rsidRDefault="000D5725" w:rsidP="00135A41">
            <w:pPr>
              <w:pStyle w:val="TAL"/>
              <w:rPr>
                <w:rFonts w:cs="Arial"/>
                <w:szCs w:val="18"/>
                <w:lang w:eastAsia="en-US"/>
              </w:rPr>
            </w:pPr>
            <w:r w:rsidRPr="00F508B8">
              <w:rPr>
                <w:rFonts w:cs="Arial"/>
                <w:szCs w:val="18"/>
              </w:rPr>
              <w:t>Exception Note 2, 13 of TS 38.101-3 table 7.3B.2.3.1-1</w:t>
            </w:r>
          </w:p>
        </w:tc>
      </w:tr>
      <w:tr w:rsidR="000D5725" w:rsidRPr="00F508B8" w14:paraId="25A48F15" w14:textId="77777777" w:rsidTr="00135A41">
        <w:trPr>
          <w:gridAfter w:val="1"/>
          <w:wAfter w:w="14" w:type="dxa"/>
          <w:trHeight w:val="248"/>
        </w:trPr>
        <w:tc>
          <w:tcPr>
            <w:tcW w:w="1549" w:type="dxa"/>
            <w:tcBorders>
              <w:top w:val="nil"/>
              <w:bottom w:val="nil"/>
            </w:tcBorders>
            <w:vAlign w:val="center"/>
          </w:tcPr>
          <w:p w14:paraId="63FD59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F508B8" w:rsidRDefault="000D5725" w:rsidP="00135A41">
            <w:pPr>
              <w:pStyle w:val="TAC"/>
              <w:rPr>
                <w:rFonts w:cs="Arial"/>
                <w:szCs w:val="18"/>
                <w:lang w:eastAsia="en-US"/>
              </w:rPr>
            </w:pPr>
            <w:r w:rsidRPr="00F508B8">
              <w:rPr>
                <w:rFonts w:cs="Arial"/>
                <w:szCs w:val="18"/>
              </w:rPr>
              <w:t>UL 1860 MHz / DL 3690 MHz</w:t>
            </w:r>
          </w:p>
        </w:tc>
        <w:tc>
          <w:tcPr>
            <w:tcW w:w="1843" w:type="dxa"/>
            <w:shd w:val="clear" w:color="auto" w:fill="auto"/>
            <w:vAlign w:val="center"/>
          </w:tcPr>
          <w:p w14:paraId="7965BCA6" w14:textId="77777777" w:rsidR="000D5725" w:rsidRPr="00F508B8" w:rsidRDefault="000D5725" w:rsidP="00135A41">
            <w:pPr>
              <w:pStyle w:val="TAC"/>
              <w:rPr>
                <w:rFonts w:cs="Arial"/>
                <w:szCs w:val="18"/>
                <w:lang w:eastAsia="en-US"/>
              </w:rPr>
            </w:pPr>
            <w:r w:rsidRPr="00F508B8">
              <w:rPr>
                <w:rFonts w:cs="Arial"/>
                <w:szCs w:val="18"/>
              </w:rPr>
              <w:t>20/20</w:t>
            </w:r>
          </w:p>
        </w:tc>
        <w:tc>
          <w:tcPr>
            <w:tcW w:w="1984" w:type="dxa"/>
            <w:vAlign w:val="center"/>
          </w:tcPr>
          <w:p w14:paraId="4F032430"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46903741" w14:textId="77777777" w:rsidR="000D5725" w:rsidRPr="00F508B8" w:rsidRDefault="000D5725" w:rsidP="00135A41">
            <w:pPr>
              <w:pStyle w:val="TAL"/>
              <w:rPr>
                <w:rFonts w:cs="Arial"/>
                <w:szCs w:val="18"/>
                <w:lang w:eastAsia="en-US"/>
              </w:rPr>
            </w:pPr>
            <w:r w:rsidRPr="00F508B8">
              <w:rPr>
                <w:rFonts w:cs="Arial"/>
                <w:szCs w:val="18"/>
              </w:rPr>
              <w:t>Exception Note 3 of TS 38.101-3 table 7.3B.2.3.1-1</w:t>
            </w:r>
          </w:p>
        </w:tc>
      </w:tr>
      <w:tr w:rsidR="000D5725" w:rsidRPr="00F508B8" w14:paraId="7381CE9F" w14:textId="77777777" w:rsidTr="00135A41">
        <w:trPr>
          <w:gridAfter w:val="1"/>
          <w:wAfter w:w="14" w:type="dxa"/>
          <w:trHeight w:val="248"/>
        </w:trPr>
        <w:tc>
          <w:tcPr>
            <w:tcW w:w="1549" w:type="dxa"/>
            <w:tcBorders>
              <w:top w:val="nil"/>
              <w:bottom w:val="nil"/>
            </w:tcBorders>
            <w:vAlign w:val="center"/>
          </w:tcPr>
          <w:p w14:paraId="3511E3A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F508B8" w:rsidRDefault="000D5725" w:rsidP="00135A41">
            <w:pPr>
              <w:pStyle w:val="TAC"/>
              <w:rPr>
                <w:rFonts w:cs="Arial"/>
                <w:szCs w:val="18"/>
                <w:lang w:eastAsia="en-US"/>
              </w:rPr>
            </w:pPr>
            <w:r w:rsidRPr="00F508B8">
              <w:rPr>
                <w:rFonts w:cs="Arial"/>
                <w:szCs w:val="18"/>
              </w:rPr>
              <w:t>DL Mid (1960) / UL 3920</w:t>
            </w:r>
          </w:p>
        </w:tc>
        <w:tc>
          <w:tcPr>
            <w:tcW w:w="1843" w:type="dxa"/>
            <w:shd w:val="clear" w:color="auto" w:fill="auto"/>
            <w:vAlign w:val="center"/>
          </w:tcPr>
          <w:p w14:paraId="36009EBE"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50D6AFCC" w14:textId="77777777" w:rsidR="000D5725" w:rsidRPr="00F508B8" w:rsidRDefault="000D5725" w:rsidP="00135A41">
            <w:pPr>
              <w:pStyle w:val="TAC"/>
              <w:rPr>
                <w:rFonts w:cs="Arial"/>
                <w:szCs w:val="18"/>
                <w:lang w:eastAsia="en-US"/>
              </w:rPr>
            </w:pPr>
            <w:r w:rsidRPr="00F508B8">
              <w:t>Receiver harmonic mixing HM2</w:t>
            </w:r>
          </w:p>
        </w:tc>
        <w:tc>
          <w:tcPr>
            <w:tcW w:w="2975" w:type="dxa"/>
            <w:vAlign w:val="center"/>
          </w:tcPr>
          <w:p w14:paraId="5722F79B" w14:textId="77777777" w:rsidR="000D5725" w:rsidRPr="00F508B8" w:rsidRDefault="000D5725" w:rsidP="00135A41">
            <w:pPr>
              <w:pStyle w:val="TAL"/>
              <w:rPr>
                <w:rFonts w:cs="Arial"/>
                <w:szCs w:val="18"/>
                <w:lang w:eastAsia="en-US"/>
              </w:rPr>
            </w:pPr>
            <w:r w:rsidRPr="00F508B8">
              <w:t>Receiver Harmonic Mixing Exception in TS38.101-3 Table 7.3B.2.3.2-1</w:t>
            </w:r>
          </w:p>
        </w:tc>
      </w:tr>
      <w:tr w:rsidR="000D5725" w:rsidRPr="00F508B8" w14:paraId="7B9F9930" w14:textId="77777777" w:rsidTr="00135A41">
        <w:trPr>
          <w:gridAfter w:val="1"/>
          <w:wAfter w:w="14" w:type="dxa"/>
          <w:trHeight w:val="248"/>
        </w:trPr>
        <w:tc>
          <w:tcPr>
            <w:tcW w:w="1549" w:type="dxa"/>
            <w:tcBorders>
              <w:top w:val="nil"/>
              <w:bottom w:val="nil"/>
            </w:tcBorders>
            <w:vAlign w:val="center"/>
          </w:tcPr>
          <w:p w14:paraId="55E097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F508B8" w:rsidRDefault="000D5725" w:rsidP="00135A41">
            <w:pPr>
              <w:pStyle w:val="TAC"/>
              <w:rPr>
                <w:rFonts w:cs="Arial"/>
                <w:szCs w:val="18"/>
                <w:lang w:eastAsia="en-US"/>
              </w:rPr>
            </w:pPr>
            <w:r w:rsidRPr="00F508B8">
              <w:rPr>
                <w:rFonts w:cs="Arial"/>
                <w:szCs w:val="18"/>
              </w:rPr>
              <w:t>UL 1860 MHz / DL 3850 MHz</w:t>
            </w:r>
          </w:p>
        </w:tc>
        <w:tc>
          <w:tcPr>
            <w:tcW w:w="1843" w:type="dxa"/>
            <w:shd w:val="clear" w:color="auto" w:fill="auto"/>
            <w:vAlign w:val="center"/>
          </w:tcPr>
          <w:p w14:paraId="6ECAA5CB"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6F473D07" w14:textId="77777777" w:rsidR="000D5725" w:rsidRPr="00F508B8" w:rsidRDefault="000D5725" w:rsidP="00135A41">
            <w:pPr>
              <w:pStyle w:val="TAC"/>
              <w:rPr>
                <w:rFonts w:cs="Arial"/>
                <w:szCs w:val="18"/>
                <w:lang w:eastAsia="en-US"/>
              </w:rPr>
            </w:pPr>
          </w:p>
        </w:tc>
        <w:tc>
          <w:tcPr>
            <w:tcW w:w="2975" w:type="dxa"/>
            <w:vAlign w:val="center"/>
          </w:tcPr>
          <w:p w14:paraId="1AFD1F1F" w14:textId="77777777" w:rsidR="000D5725" w:rsidRPr="00F508B8" w:rsidRDefault="000D5725" w:rsidP="00135A41">
            <w:pPr>
              <w:pStyle w:val="TAL"/>
              <w:rPr>
                <w:rFonts w:cs="Arial"/>
                <w:szCs w:val="18"/>
                <w:lang w:eastAsia="en-US"/>
              </w:rPr>
            </w:pPr>
            <w:r w:rsidRPr="00F508B8">
              <w:rPr>
                <w:rFonts w:cs="Arial"/>
                <w:szCs w:val="18"/>
              </w:rPr>
              <w:t>HD avoid</w:t>
            </w:r>
          </w:p>
        </w:tc>
      </w:tr>
      <w:tr w:rsidR="000D5725" w:rsidRPr="00F508B8" w14:paraId="75EF1C61" w14:textId="77777777" w:rsidTr="00135A41">
        <w:trPr>
          <w:gridAfter w:val="1"/>
          <w:wAfter w:w="14" w:type="dxa"/>
          <w:trHeight w:val="248"/>
        </w:trPr>
        <w:tc>
          <w:tcPr>
            <w:tcW w:w="1549" w:type="dxa"/>
            <w:tcBorders>
              <w:top w:val="nil"/>
            </w:tcBorders>
            <w:vAlign w:val="center"/>
          </w:tcPr>
          <w:p w14:paraId="34C4B7BB"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F508B8" w:rsidRDefault="000D5725" w:rsidP="00135A41">
            <w:pPr>
              <w:pStyle w:val="TAC"/>
              <w:rPr>
                <w:rFonts w:cs="Arial"/>
                <w:szCs w:val="18"/>
                <w:lang w:eastAsia="en-US"/>
              </w:rPr>
            </w:pPr>
            <w:r w:rsidRPr="00F508B8">
              <w:rPr>
                <w:rFonts w:cs="Arial"/>
                <w:szCs w:val="18"/>
              </w:rPr>
              <w:t>DL Mid</w:t>
            </w:r>
            <w:r w:rsidR="00D44BD4">
              <w:rPr>
                <w:rFonts w:cs="Arial"/>
                <w:szCs w:val="18"/>
              </w:rPr>
              <w:t xml:space="preserve"> </w:t>
            </w:r>
            <w:r w:rsidRPr="00F508B8">
              <w:rPr>
                <w:rFonts w:cs="Arial"/>
                <w:szCs w:val="18"/>
              </w:rPr>
              <w:t xml:space="preserve">/ UL Mid </w:t>
            </w:r>
          </w:p>
        </w:tc>
        <w:tc>
          <w:tcPr>
            <w:tcW w:w="1843" w:type="dxa"/>
            <w:shd w:val="clear" w:color="auto" w:fill="auto"/>
            <w:vAlign w:val="center"/>
          </w:tcPr>
          <w:p w14:paraId="3A9B4766"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720EE49A" w14:textId="77777777" w:rsidR="000D5725" w:rsidRPr="00F508B8" w:rsidRDefault="000D5725" w:rsidP="00135A41">
            <w:pPr>
              <w:pStyle w:val="TAC"/>
              <w:rPr>
                <w:rFonts w:cs="Arial"/>
                <w:szCs w:val="18"/>
                <w:lang w:eastAsia="en-US"/>
              </w:rPr>
            </w:pPr>
          </w:p>
        </w:tc>
        <w:tc>
          <w:tcPr>
            <w:tcW w:w="2975" w:type="dxa"/>
            <w:vAlign w:val="center"/>
          </w:tcPr>
          <w:p w14:paraId="4064CBE6" w14:textId="77777777" w:rsidR="000D5725" w:rsidRPr="00F508B8" w:rsidRDefault="000D5725" w:rsidP="00135A41">
            <w:pPr>
              <w:pStyle w:val="TAL"/>
              <w:rPr>
                <w:rFonts w:cs="Arial"/>
                <w:szCs w:val="18"/>
                <w:lang w:eastAsia="en-US"/>
              </w:rPr>
            </w:pPr>
            <w:r w:rsidRPr="00F508B8">
              <w:rPr>
                <w:rFonts w:cs="Arial"/>
                <w:szCs w:val="18"/>
              </w:rPr>
              <w:t>HM avoid</w:t>
            </w:r>
          </w:p>
        </w:tc>
      </w:tr>
      <w:tr w:rsidR="000D5725" w:rsidRPr="00F508B8" w14:paraId="6B7CC9C3" w14:textId="77777777" w:rsidTr="00135A41">
        <w:trPr>
          <w:gridAfter w:val="1"/>
          <w:wAfter w:w="14" w:type="dxa"/>
          <w:trHeight w:val="248"/>
        </w:trPr>
        <w:tc>
          <w:tcPr>
            <w:tcW w:w="1549" w:type="dxa"/>
            <w:tcBorders>
              <w:top w:val="nil"/>
              <w:bottom w:val="nil"/>
            </w:tcBorders>
            <w:vAlign w:val="center"/>
          </w:tcPr>
          <w:p w14:paraId="7120AFAB" w14:textId="77777777" w:rsidR="000D5725" w:rsidRPr="00F508B8" w:rsidRDefault="000D5725" w:rsidP="00135A41">
            <w:pPr>
              <w:pStyle w:val="TAL"/>
              <w:jc w:val="center"/>
              <w:rPr>
                <w:rFonts w:cs="Arial"/>
                <w:szCs w:val="18"/>
              </w:rPr>
            </w:pPr>
            <w:r w:rsidRPr="00F508B8">
              <w:rPr>
                <w:rFonts w:cs="Arial"/>
                <w:b/>
                <w:bCs/>
                <w:szCs w:val="18"/>
              </w:rPr>
              <w:t>2A</w:t>
            </w:r>
            <w:r w:rsidRPr="00F508B8">
              <w:rPr>
                <w:rFonts w:cs="Arial"/>
                <w:szCs w:val="18"/>
              </w:rPr>
              <w:t>/78A</w:t>
            </w:r>
          </w:p>
        </w:tc>
        <w:tc>
          <w:tcPr>
            <w:tcW w:w="1704" w:type="dxa"/>
            <w:shd w:val="clear" w:color="auto" w:fill="auto"/>
            <w:vAlign w:val="center"/>
          </w:tcPr>
          <w:p w14:paraId="0E002BD5" w14:textId="77777777" w:rsidR="000D5725" w:rsidRPr="00F508B8" w:rsidRDefault="000D5725" w:rsidP="00135A41">
            <w:pPr>
              <w:pStyle w:val="TAC"/>
              <w:rPr>
                <w:rFonts w:cs="Arial"/>
                <w:szCs w:val="18"/>
              </w:rPr>
            </w:pPr>
            <w:r w:rsidRPr="00F508B8">
              <w:t xml:space="preserve">DL 3740 MHz / UL </w:t>
            </w:r>
            <w:r w:rsidRPr="00F508B8">
              <w:rPr>
                <w:rFonts w:eastAsia="MS Mincho"/>
              </w:rPr>
              <w:t>1870 MHZ</w:t>
            </w:r>
          </w:p>
        </w:tc>
        <w:tc>
          <w:tcPr>
            <w:tcW w:w="1843" w:type="dxa"/>
            <w:shd w:val="clear" w:color="auto" w:fill="auto"/>
            <w:vAlign w:val="center"/>
          </w:tcPr>
          <w:p w14:paraId="379E55D5" w14:textId="77777777" w:rsidR="000D5725" w:rsidRPr="00F508B8" w:rsidRDefault="000D5725" w:rsidP="00135A41">
            <w:pPr>
              <w:pStyle w:val="TAL"/>
              <w:rPr>
                <w:rFonts w:cs="Arial"/>
                <w:szCs w:val="18"/>
              </w:rPr>
            </w:pPr>
            <w:r w:rsidRPr="00F508B8">
              <w:t>Highest (20 MHz) / Highest (100 MHz)</w:t>
            </w:r>
          </w:p>
        </w:tc>
        <w:tc>
          <w:tcPr>
            <w:tcW w:w="1984" w:type="dxa"/>
            <w:vAlign w:val="center"/>
          </w:tcPr>
          <w:p w14:paraId="504FA2D8"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1A2729D6" w14:textId="77777777" w:rsidR="000D5725" w:rsidRPr="00F508B8" w:rsidRDefault="000D5725" w:rsidP="00135A41">
            <w:pPr>
              <w:pStyle w:val="TAL"/>
              <w:rPr>
                <w:rFonts w:cs="Arial"/>
                <w:szCs w:val="18"/>
              </w:rPr>
            </w:pPr>
            <w:r w:rsidRPr="00F508B8">
              <w:rPr>
                <w:color w:val="000000"/>
              </w:rPr>
              <w:t>Exception Note 2, 13 of TS38.101-3 table 7.3B.2.3.1-1</w:t>
            </w:r>
          </w:p>
        </w:tc>
      </w:tr>
      <w:tr w:rsidR="000D5725" w:rsidRPr="00F508B8" w14:paraId="7426001C" w14:textId="77777777" w:rsidTr="00135A41">
        <w:trPr>
          <w:gridAfter w:val="1"/>
          <w:wAfter w:w="14" w:type="dxa"/>
          <w:trHeight w:val="248"/>
        </w:trPr>
        <w:tc>
          <w:tcPr>
            <w:tcW w:w="1549" w:type="dxa"/>
            <w:tcBorders>
              <w:top w:val="nil"/>
            </w:tcBorders>
            <w:vAlign w:val="center"/>
          </w:tcPr>
          <w:p w14:paraId="2D55219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F508B8" w:rsidRDefault="000D5725" w:rsidP="00135A41">
            <w:pPr>
              <w:pStyle w:val="TAL"/>
              <w:jc w:val="center"/>
              <w:rPr>
                <w:rFonts w:cs="Arial"/>
                <w:szCs w:val="18"/>
              </w:rPr>
            </w:pPr>
            <w:r w:rsidRPr="00F508B8">
              <w:rPr>
                <w:rFonts w:eastAsia="MS Mincho"/>
              </w:rPr>
              <w:t>DL 3740 MHz / UL 1885 MHz</w:t>
            </w:r>
          </w:p>
        </w:tc>
        <w:tc>
          <w:tcPr>
            <w:tcW w:w="1843" w:type="dxa"/>
            <w:shd w:val="clear" w:color="auto" w:fill="auto"/>
            <w:vAlign w:val="center"/>
          </w:tcPr>
          <w:p w14:paraId="2D4313EE" w14:textId="77777777" w:rsidR="000D5725" w:rsidRPr="00F508B8" w:rsidRDefault="000D5725" w:rsidP="00135A41">
            <w:pPr>
              <w:pStyle w:val="TAL"/>
              <w:jc w:val="center"/>
              <w:rPr>
                <w:rFonts w:cs="Arial"/>
                <w:szCs w:val="18"/>
              </w:rPr>
            </w:pPr>
            <w:r w:rsidRPr="00F508B8">
              <w:t>20 MHz) / Highest (20 MHz)</w:t>
            </w:r>
          </w:p>
        </w:tc>
        <w:tc>
          <w:tcPr>
            <w:tcW w:w="1984" w:type="dxa"/>
            <w:vAlign w:val="center"/>
          </w:tcPr>
          <w:p w14:paraId="016066A9"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6A4F02A9" w14:textId="77777777" w:rsidR="000D5725" w:rsidRPr="00F508B8" w:rsidRDefault="000D5725" w:rsidP="00135A41">
            <w:pPr>
              <w:pStyle w:val="TAL"/>
              <w:rPr>
                <w:rFonts w:cs="Arial"/>
                <w:szCs w:val="18"/>
              </w:rPr>
            </w:pPr>
            <w:r w:rsidRPr="00F508B8">
              <w:rPr>
                <w:color w:val="000000"/>
              </w:rPr>
              <w:t>Exception Note 3 of TS38.101-3 table 7.3B.2.3.1-1</w:t>
            </w:r>
          </w:p>
        </w:tc>
      </w:tr>
      <w:tr w:rsidR="000D5725" w:rsidRPr="00F508B8" w14:paraId="2F87B4A5" w14:textId="77777777" w:rsidTr="00135A41">
        <w:trPr>
          <w:gridAfter w:val="1"/>
          <w:wAfter w:w="14" w:type="dxa"/>
          <w:trHeight w:val="248"/>
        </w:trPr>
        <w:tc>
          <w:tcPr>
            <w:tcW w:w="1549" w:type="dxa"/>
            <w:vMerge w:val="restart"/>
            <w:vAlign w:val="center"/>
          </w:tcPr>
          <w:p w14:paraId="70DF1AFE" w14:textId="77777777" w:rsidR="000D5725" w:rsidRPr="00F508B8" w:rsidRDefault="000D5725" w:rsidP="00135A41">
            <w:pPr>
              <w:pStyle w:val="TAL"/>
              <w:jc w:val="center"/>
              <w:rPr>
                <w:rFonts w:cs="Arial"/>
                <w:szCs w:val="18"/>
              </w:rPr>
            </w:pPr>
            <w:r w:rsidRPr="00F508B8">
              <w:rPr>
                <w:rFonts w:cs="Arial"/>
                <w:b/>
                <w:bCs/>
                <w:szCs w:val="18"/>
              </w:rPr>
              <w:t xml:space="preserve">3A </w:t>
            </w:r>
            <w:r w:rsidRPr="00F508B8">
              <w:rPr>
                <w:rFonts w:cs="Arial"/>
                <w:szCs w:val="18"/>
              </w:rPr>
              <w:t>/ n1A</w:t>
            </w:r>
          </w:p>
        </w:tc>
        <w:tc>
          <w:tcPr>
            <w:tcW w:w="1704" w:type="dxa"/>
            <w:shd w:val="clear" w:color="auto" w:fill="auto"/>
            <w:vAlign w:val="center"/>
          </w:tcPr>
          <w:p w14:paraId="3A1B86F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4D15CC4F"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584BC1F9"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6D5D4E0A"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511A45B8" w14:textId="77777777" w:rsidTr="00135A41">
        <w:trPr>
          <w:gridAfter w:val="1"/>
          <w:wAfter w:w="14" w:type="dxa"/>
          <w:trHeight w:val="248"/>
        </w:trPr>
        <w:tc>
          <w:tcPr>
            <w:tcW w:w="1549" w:type="dxa"/>
            <w:vMerge/>
            <w:vAlign w:val="center"/>
          </w:tcPr>
          <w:p w14:paraId="0429DDB6"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F508B8" w:rsidRDefault="000D5725" w:rsidP="00135A41">
            <w:pPr>
              <w:pStyle w:val="TAC"/>
              <w:rPr>
                <w:rFonts w:cs="Arial"/>
                <w:szCs w:val="18"/>
              </w:rPr>
            </w:pPr>
            <w:r w:rsidRPr="00F508B8">
              <w:rPr>
                <w:rFonts w:cs="Arial"/>
                <w:szCs w:val="18"/>
              </w:rPr>
              <w:t>High/Low</w:t>
            </w:r>
          </w:p>
        </w:tc>
        <w:tc>
          <w:tcPr>
            <w:tcW w:w="1843" w:type="dxa"/>
            <w:shd w:val="clear" w:color="auto" w:fill="auto"/>
            <w:vAlign w:val="center"/>
          </w:tcPr>
          <w:p w14:paraId="7536CEF4" w14:textId="77777777" w:rsidR="000D5725" w:rsidRPr="00F508B8" w:rsidRDefault="000D5725" w:rsidP="00135A41">
            <w:pPr>
              <w:pStyle w:val="TAC"/>
              <w:rPr>
                <w:rFonts w:cs="Arial"/>
                <w:szCs w:val="18"/>
              </w:rPr>
            </w:pPr>
            <w:r w:rsidRPr="00F508B8">
              <w:rPr>
                <w:rFonts w:cs="Arial"/>
                <w:szCs w:val="18"/>
              </w:rPr>
              <w:t>20 / 20</w:t>
            </w:r>
          </w:p>
        </w:tc>
        <w:tc>
          <w:tcPr>
            <w:tcW w:w="1984" w:type="dxa"/>
            <w:vAlign w:val="center"/>
          </w:tcPr>
          <w:p w14:paraId="52AE4BF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03A44C93"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535170D9" w14:textId="77777777" w:rsidTr="00135A41">
        <w:trPr>
          <w:gridAfter w:val="1"/>
          <w:wAfter w:w="14" w:type="dxa"/>
          <w:trHeight w:val="248"/>
        </w:trPr>
        <w:tc>
          <w:tcPr>
            <w:tcW w:w="1549" w:type="dxa"/>
            <w:vAlign w:val="center"/>
          </w:tcPr>
          <w:p w14:paraId="77F18506" w14:textId="77777777" w:rsidR="000D5725" w:rsidRPr="00F508B8" w:rsidRDefault="000D5725" w:rsidP="00135A41">
            <w:pPr>
              <w:pStyle w:val="TAL"/>
              <w:jc w:val="center"/>
              <w:rPr>
                <w:rFonts w:cs="Arial"/>
                <w:szCs w:val="18"/>
                <w:lang w:eastAsia="zh-CN"/>
              </w:rPr>
            </w:pPr>
            <w:r w:rsidRPr="00F508B8">
              <w:rPr>
                <w:rFonts w:cs="Arial"/>
                <w:b/>
                <w:bCs/>
                <w:szCs w:val="18"/>
              </w:rPr>
              <w:t>3A</w:t>
            </w:r>
            <w:r w:rsidRPr="00F508B8">
              <w:rPr>
                <w:rFonts w:cs="Arial"/>
                <w:szCs w:val="18"/>
              </w:rPr>
              <w:t xml:space="preserve"> / n41A</w:t>
            </w:r>
          </w:p>
        </w:tc>
        <w:tc>
          <w:tcPr>
            <w:tcW w:w="1704" w:type="dxa"/>
            <w:shd w:val="clear" w:color="auto" w:fill="auto"/>
            <w:vAlign w:val="center"/>
          </w:tcPr>
          <w:p w14:paraId="07892793" w14:textId="77777777" w:rsidR="000D5725" w:rsidRPr="00F508B8"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F508B8" w:rsidRDefault="000D5725" w:rsidP="00135A41">
            <w:pPr>
              <w:pStyle w:val="TAC"/>
              <w:rPr>
                <w:rFonts w:cs="Arial"/>
                <w:szCs w:val="18"/>
              </w:rPr>
            </w:pPr>
          </w:p>
        </w:tc>
        <w:tc>
          <w:tcPr>
            <w:tcW w:w="1984" w:type="dxa"/>
            <w:vAlign w:val="center"/>
          </w:tcPr>
          <w:p w14:paraId="66891BE3" w14:textId="77777777" w:rsidR="000D5725" w:rsidRPr="00F508B8" w:rsidRDefault="000D5725" w:rsidP="00135A41">
            <w:pPr>
              <w:pStyle w:val="TAC"/>
              <w:rPr>
                <w:rFonts w:cs="Arial"/>
                <w:szCs w:val="18"/>
              </w:rPr>
            </w:pPr>
          </w:p>
        </w:tc>
        <w:tc>
          <w:tcPr>
            <w:tcW w:w="2975" w:type="dxa"/>
            <w:vAlign w:val="center"/>
          </w:tcPr>
          <w:p w14:paraId="34FFC5BB" w14:textId="77777777" w:rsidR="000D5725" w:rsidRPr="00F508B8" w:rsidRDefault="000D5725" w:rsidP="00135A41">
            <w:pPr>
              <w:pStyle w:val="TAL"/>
              <w:rPr>
                <w:rFonts w:cs="Arial"/>
                <w:szCs w:val="18"/>
              </w:rPr>
            </w:pPr>
            <w:r w:rsidRPr="00F508B8">
              <w:rPr>
                <w:rFonts w:cs="Arial"/>
                <w:szCs w:val="18"/>
              </w:rPr>
              <w:t>CMCC CR R5-205929</w:t>
            </w:r>
          </w:p>
        </w:tc>
      </w:tr>
      <w:tr w:rsidR="000D5725" w:rsidRPr="00F508B8" w14:paraId="42BFC32E" w14:textId="77777777" w:rsidTr="00135A41">
        <w:trPr>
          <w:gridAfter w:val="1"/>
          <w:wAfter w:w="14" w:type="dxa"/>
          <w:trHeight w:val="248"/>
        </w:trPr>
        <w:tc>
          <w:tcPr>
            <w:tcW w:w="1549" w:type="dxa"/>
            <w:tcBorders>
              <w:bottom w:val="nil"/>
            </w:tcBorders>
            <w:vAlign w:val="center"/>
          </w:tcPr>
          <w:p w14:paraId="76630D78" w14:textId="77777777" w:rsidR="000D5725" w:rsidRPr="00F508B8" w:rsidRDefault="000D5725" w:rsidP="00135A41">
            <w:pPr>
              <w:keepNext/>
              <w:keepLines/>
              <w:spacing w:after="0"/>
              <w:jc w:val="center"/>
              <w:rPr>
                <w:rFonts w:ascii="Arial" w:hAnsi="Arial" w:cs="Arial"/>
                <w:b/>
                <w:bCs/>
                <w:sz w:val="18"/>
                <w:szCs w:val="18"/>
              </w:rPr>
            </w:pPr>
            <w:r w:rsidRPr="00F508B8">
              <w:rPr>
                <w:rFonts w:ascii="Arial" w:hAnsi="Arial" w:cs="Arial"/>
                <w:b/>
                <w:bCs/>
                <w:sz w:val="18"/>
                <w:szCs w:val="18"/>
              </w:rPr>
              <w:t>3A</w:t>
            </w:r>
            <w:r w:rsidRPr="00F508B8">
              <w:rPr>
                <w:rFonts w:ascii="Arial" w:hAnsi="Arial" w:cs="Arial"/>
                <w:sz w:val="18"/>
                <w:szCs w:val="18"/>
              </w:rPr>
              <w:t xml:space="preserve"> / n77A</w:t>
            </w:r>
          </w:p>
          <w:p w14:paraId="5108B03A" w14:textId="77777777" w:rsidR="000D5725" w:rsidRPr="00F508B8" w:rsidRDefault="000D5725" w:rsidP="00135A41">
            <w:pPr>
              <w:pStyle w:val="TAL"/>
              <w:jc w:val="center"/>
              <w:rPr>
                <w:rFonts w:cs="Arial"/>
                <w:b/>
                <w:bCs/>
                <w:szCs w:val="18"/>
              </w:rPr>
            </w:pPr>
            <w:r w:rsidRPr="00F508B8">
              <w:rPr>
                <w:rFonts w:cs="Arial"/>
                <w:b/>
                <w:bCs/>
                <w:szCs w:val="18"/>
              </w:rPr>
              <w:t>3A</w:t>
            </w:r>
            <w:r w:rsidRPr="00F508B8">
              <w:rPr>
                <w:rFonts w:cs="Arial"/>
                <w:szCs w:val="18"/>
              </w:rPr>
              <w:t xml:space="preserve"> / n78A</w:t>
            </w:r>
          </w:p>
        </w:tc>
        <w:tc>
          <w:tcPr>
            <w:tcW w:w="1704" w:type="dxa"/>
            <w:shd w:val="clear" w:color="auto" w:fill="auto"/>
            <w:vAlign w:val="center"/>
          </w:tcPr>
          <w:p w14:paraId="555D6FD2" w14:textId="77777777" w:rsidR="000D5725" w:rsidRPr="00F508B8" w:rsidRDefault="000D5725" w:rsidP="00135A41">
            <w:pPr>
              <w:pStyle w:val="TAC"/>
              <w:rPr>
                <w:rFonts w:cs="Arial"/>
                <w:szCs w:val="18"/>
                <w:lang w:eastAsia="zh-CN"/>
              </w:rPr>
            </w:pPr>
            <w:r w:rsidRPr="00F508B8">
              <w:rPr>
                <w:rFonts w:cs="Arial"/>
                <w:szCs w:val="18"/>
              </w:rPr>
              <w:t>Mid/High</w:t>
            </w:r>
          </w:p>
        </w:tc>
        <w:tc>
          <w:tcPr>
            <w:tcW w:w="1843" w:type="dxa"/>
            <w:shd w:val="clear" w:color="auto" w:fill="auto"/>
            <w:vAlign w:val="center"/>
          </w:tcPr>
          <w:p w14:paraId="7C97A174"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6019DAFF"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5AF34C37"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465E176B" w14:textId="77777777" w:rsidTr="00135A41">
        <w:trPr>
          <w:gridAfter w:val="1"/>
          <w:wAfter w:w="14" w:type="dxa"/>
          <w:trHeight w:val="248"/>
        </w:trPr>
        <w:tc>
          <w:tcPr>
            <w:tcW w:w="1549" w:type="dxa"/>
            <w:tcBorders>
              <w:top w:val="nil"/>
              <w:bottom w:val="nil"/>
            </w:tcBorders>
            <w:vAlign w:val="center"/>
          </w:tcPr>
          <w:p w14:paraId="51AF9673"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F508B8" w:rsidRDefault="000D5725" w:rsidP="00135A41">
            <w:pPr>
              <w:pStyle w:val="TAC"/>
              <w:rPr>
                <w:rFonts w:cs="Arial"/>
                <w:szCs w:val="18"/>
                <w:lang w:eastAsia="zh-CN"/>
              </w:rPr>
            </w:pPr>
            <w:r w:rsidRPr="00F508B8">
              <w:rPr>
                <w:rFonts w:cs="Arial"/>
                <w:szCs w:val="18"/>
              </w:rPr>
              <w:t>Mid/3495</w:t>
            </w:r>
          </w:p>
        </w:tc>
        <w:tc>
          <w:tcPr>
            <w:tcW w:w="1843" w:type="dxa"/>
            <w:shd w:val="clear" w:color="auto" w:fill="auto"/>
            <w:vAlign w:val="center"/>
          </w:tcPr>
          <w:p w14:paraId="1A9A0845"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223C11CA"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75833A3C" w14:textId="77777777" w:rsidR="000D5725" w:rsidRPr="00F508B8" w:rsidRDefault="000D5725" w:rsidP="00135A41">
            <w:pPr>
              <w:pStyle w:val="TAL"/>
              <w:rPr>
                <w:rFonts w:cs="Arial"/>
                <w:szCs w:val="18"/>
              </w:rPr>
            </w:pPr>
            <w:r w:rsidRPr="00F508B8">
              <w:rPr>
                <w:rFonts w:cs="Arial"/>
                <w:szCs w:val="18"/>
              </w:rPr>
              <w:t>Exception Note 2 of TS 38.101-3 table 7.3B.2.3.1-1</w:t>
            </w:r>
          </w:p>
        </w:tc>
      </w:tr>
      <w:tr w:rsidR="000D5725" w:rsidRPr="00F508B8" w14:paraId="71D56D59" w14:textId="77777777" w:rsidTr="00135A41">
        <w:trPr>
          <w:gridAfter w:val="1"/>
          <w:wAfter w:w="14" w:type="dxa"/>
          <w:trHeight w:val="248"/>
        </w:trPr>
        <w:tc>
          <w:tcPr>
            <w:tcW w:w="1549" w:type="dxa"/>
            <w:tcBorders>
              <w:top w:val="nil"/>
              <w:bottom w:val="nil"/>
            </w:tcBorders>
            <w:vAlign w:val="center"/>
          </w:tcPr>
          <w:p w14:paraId="22B53505"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F508B8" w:rsidRDefault="000D5725" w:rsidP="00135A41">
            <w:pPr>
              <w:pStyle w:val="TAC"/>
              <w:rPr>
                <w:rFonts w:cs="Arial"/>
                <w:szCs w:val="18"/>
                <w:lang w:eastAsia="zh-CN"/>
              </w:rPr>
            </w:pPr>
            <w:r w:rsidRPr="00F508B8">
              <w:rPr>
                <w:rFonts w:cs="Arial"/>
                <w:szCs w:val="18"/>
              </w:rPr>
              <w:t>Mid/3525</w:t>
            </w:r>
          </w:p>
        </w:tc>
        <w:tc>
          <w:tcPr>
            <w:tcW w:w="1843" w:type="dxa"/>
            <w:shd w:val="clear" w:color="auto" w:fill="auto"/>
            <w:vAlign w:val="center"/>
          </w:tcPr>
          <w:p w14:paraId="05936376"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025B48A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02FE537C" w14:textId="77777777" w:rsidR="000D5725" w:rsidRPr="00F508B8" w:rsidRDefault="000D5725" w:rsidP="00135A41">
            <w:pPr>
              <w:pStyle w:val="TAL"/>
              <w:rPr>
                <w:rFonts w:cs="Arial"/>
                <w:szCs w:val="18"/>
              </w:rPr>
            </w:pPr>
            <w:r w:rsidRPr="00F508B8">
              <w:rPr>
                <w:rFonts w:cs="Arial"/>
                <w:szCs w:val="18"/>
              </w:rPr>
              <w:t>Exception Note 3 of TS 38.101-3 table 7.3B.2.3.1-1</w:t>
            </w:r>
          </w:p>
        </w:tc>
      </w:tr>
      <w:tr w:rsidR="000D5725" w:rsidRPr="00F508B8" w14:paraId="75AB664D" w14:textId="77777777" w:rsidTr="00135A41">
        <w:trPr>
          <w:gridAfter w:val="1"/>
          <w:wAfter w:w="14" w:type="dxa"/>
          <w:trHeight w:val="248"/>
        </w:trPr>
        <w:tc>
          <w:tcPr>
            <w:tcW w:w="1549" w:type="dxa"/>
            <w:tcBorders>
              <w:top w:val="nil"/>
            </w:tcBorders>
            <w:vAlign w:val="center"/>
          </w:tcPr>
          <w:p w14:paraId="23D0F41A"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F508B8" w:rsidRDefault="000D5725" w:rsidP="00135A41">
            <w:pPr>
              <w:pStyle w:val="TAC"/>
              <w:rPr>
                <w:rFonts w:cs="Arial"/>
                <w:szCs w:val="18"/>
                <w:lang w:eastAsia="zh-CN"/>
              </w:rPr>
            </w:pPr>
            <w:r w:rsidRPr="00F508B8">
              <w:rPr>
                <w:rFonts w:cs="Arial"/>
                <w:szCs w:val="18"/>
              </w:rPr>
              <w:t>Mid /3685.005</w:t>
            </w:r>
          </w:p>
        </w:tc>
        <w:tc>
          <w:tcPr>
            <w:tcW w:w="1843" w:type="dxa"/>
            <w:shd w:val="clear" w:color="auto" w:fill="auto"/>
            <w:vAlign w:val="center"/>
          </w:tcPr>
          <w:p w14:paraId="59D7CEEB"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4729E88F" w14:textId="77777777" w:rsidR="000D5725" w:rsidRPr="00F508B8" w:rsidRDefault="000D5725" w:rsidP="00135A41">
            <w:pPr>
              <w:pStyle w:val="TAC"/>
              <w:rPr>
                <w:rFonts w:cs="Arial"/>
                <w:szCs w:val="18"/>
              </w:rPr>
            </w:pPr>
            <w:r w:rsidRPr="00F508B8">
              <w:rPr>
                <w:rFonts w:cs="Arial"/>
                <w:szCs w:val="18"/>
              </w:rPr>
              <w:t>Receiver Harmonic Mixing</w:t>
            </w:r>
          </w:p>
        </w:tc>
        <w:tc>
          <w:tcPr>
            <w:tcW w:w="2975" w:type="dxa"/>
            <w:vAlign w:val="center"/>
          </w:tcPr>
          <w:p w14:paraId="2DCB91F6" w14:textId="77777777" w:rsidR="000D5725" w:rsidRPr="00F508B8" w:rsidRDefault="000D5725" w:rsidP="00135A41">
            <w:pPr>
              <w:pStyle w:val="TAL"/>
              <w:rPr>
                <w:rFonts w:cs="Arial"/>
                <w:szCs w:val="18"/>
              </w:rPr>
            </w:pPr>
            <w:r w:rsidRPr="00F508B8">
              <w:rPr>
                <w:rFonts w:cs="Arial"/>
                <w:szCs w:val="18"/>
              </w:rPr>
              <w:t>Receiver Harmonic Mixing Exception in TS 38.101-3 Table 7.3B.2.3.2-1</w:t>
            </w:r>
          </w:p>
        </w:tc>
      </w:tr>
      <w:tr w:rsidR="000D5725" w:rsidRPr="00F508B8" w14:paraId="3A0D745B" w14:textId="77777777" w:rsidTr="00135A41">
        <w:trPr>
          <w:gridAfter w:val="1"/>
          <w:wAfter w:w="14" w:type="dxa"/>
          <w:trHeight w:val="248"/>
        </w:trPr>
        <w:tc>
          <w:tcPr>
            <w:tcW w:w="1549" w:type="dxa"/>
            <w:tcBorders>
              <w:bottom w:val="nil"/>
            </w:tcBorders>
            <w:vAlign w:val="center"/>
          </w:tcPr>
          <w:p w14:paraId="4B8093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F508B8" w:rsidRDefault="000D5725" w:rsidP="00135A41">
            <w:pPr>
              <w:pStyle w:val="TAC"/>
              <w:rPr>
                <w:rFonts w:cs="Arial"/>
                <w:szCs w:val="18"/>
                <w:lang w:eastAsia="zh-CN"/>
              </w:rPr>
            </w:pPr>
            <w:r w:rsidRPr="00F508B8">
              <w:rPr>
                <w:rFonts w:cs="Arial"/>
                <w:szCs w:val="18"/>
              </w:rPr>
              <w:t>Low/High</w:t>
            </w:r>
          </w:p>
        </w:tc>
        <w:tc>
          <w:tcPr>
            <w:tcW w:w="1843" w:type="dxa"/>
            <w:shd w:val="clear" w:color="auto" w:fill="auto"/>
            <w:vAlign w:val="center"/>
          </w:tcPr>
          <w:p w14:paraId="78DD1E0D"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55D6D314" w14:textId="77777777" w:rsidR="000D5725" w:rsidRPr="00F508B8" w:rsidRDefault="000D5725" w:rsidP="00135A41">
            <w:pPr>
              <w:pStyle w:val="TAC"/>
              <w:rPr>
                <w:rFonts w:cs="Arial"/>
                <w:szCs w:val="18"/>
              </w:rPr>
            </w:pPr>
          </w:p>
        </w:tc>
        <w:tc>
          <w:tcPr>
            <w:tcW w:w="2975" w:type="dxa"/>
            <w:vAlign w:val="center"/>
          </w:tcPr>
          <w:p w14:paraId="2D6C97EF" w14:textId="77777777" w:rsidR="000D5725" w:rsidRPr="00F508B8" w:rsidRDefault="000D5725" w:rsidP="00135A41">
            <w:pPr>
              <w:pStyle w:val="TAL"/>
              <w:rPr>
                <w:rFonts w:cs="Arial"/>
                <w:szCs w:val="18"/>
              </w:rPr>
            </w:pPr>
            <w:r w:rsidRPr="00F508B8">
              <w:rPr>
                <w:rFonts w:cs="Arial"/>
                <w:szCs w:val="18"/>
              </w:rPr>
              <w:t>Receiver Harmonic Mixing avoided</w:t>
            </w:r>
          </w:p>
        </w:tc>
      </w:tr>
      <w:tr w:rsidR="000D5725" w:rsidRPr="00F508B8" w14:paraId="1B9E3C10" w14:textId="77777777" w:rsidTr="00135A41">
        <w:trPr>
          <w:gridAfter w:val="1"/>
          <w:wAfter w:w="14" w:type="dxa"/>
          <w:trHeight w:val="248"/>
        </w:trPr>
        <w:tc>
          <w:tcPr>
            <w:tcW w:w="1549" w:type="dxa"/>
            <w:tcBorders>
              <w:top w:val="nil"/>
              <w:bottom w:val="nil"/>
            </w:tcBorders>
            <w:vAlign w:val="center"/>
          </w:tcPr>
          <w:p w14:paraId="31359A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F508B8" w:rsidRDefault="000D5725" w:rsidP="00135A41">
            <w:pPr>
              <w:pStyle w:val="TAC"/>
              <w:rPr>
                <w:rFonts w:cs="Arial"/>
                <w:szCs w:val="18"/>
                <w:lang w:eastAsia="zh-CN"/>
              </w:rPr>
            </w:pPr>
            <w:r w:rsidRPr="00F508B8">
              <w:rPr>
                <w:rFonts w:eastAsia="MS Mincho"/>
              </w:rPr>
              <w:t>UL 1740/ UL3574.995</w:t>
            </w:r>
          </w:p>
        </w:tc>
        <w:tc>
          <w:tcPr>
            <w:tcW w:w="1843" w:type="dxa"/>
            <w:shd w:val="clear" w:color="auto" w:fill="auto"/>
            <w:vAlign w:val="center"/>
          </w:tcPr>
          <w:p w14:paraId="321F491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75437E52"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9520BDF"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14:paraId="6D3CB878" w14:textId="77777777" w:rsidTr="00135A41">
        <w:trPr>
          <w:gridAfter w:val="1"/>
          <w:wAfter w:w="14" w:type="dxa"/>
          <w:trHeight w:val="248"/>
        </w:trPr>
        <w:tc>
          <w:tcPr>
            <w:tcW w:w="1549" w:type="dxa"/>
            <w:tcBorders>
              <w:top w:val="nil"/>
            </w:tcBorders>
            <w:vAlign w:val="center"/>
          </w:tcPr>
          <w:p w14:paraId="2072E152"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F508B8" w:rsidRDefault="000D5725" w:rsidP="00135A41">
            <w:pPr>
              <w:pStyle w:val="TAC"/>
              <w:rPr>
                <w:rFonts w:cs="Arial"/>
                <w:szCs w:val="18"/>
                <w:lang w:eastAsia="zh-CN"/>
              </w:rPr>
            </w:pPr>
            <w:r w:rsidRPr="00F508B8">
              <w:rPr>
                <w:rFonts w:eastAsia="MS Mincho"/>
              </w:rPr>
              <w:t>UL 1765/ UL 3435</w:t>
            </w:r>
          </w:p>
        </w:tc>
        <w:tc>
          <w:tcPr>
            <w:tcW w:w="1843" w:type="dxa"/>
            <w:shd w:val="clear" w:color="auto" w:fill="auto"/>
            <w:vAlign w:val="center"/>
          </w:tcPr>
          <w:p w14:paraId="52F449C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00BEEB4E"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755AF8E"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rsidDel="00F17F6D" w14:paraId="0419934A" w14:textId="77777777" w:rsidTr="00135A41">
        <w:trPr>
          <w:gridAfter w:val="1"/>
          <w:wAfter w:w="14" w:type="dxa"/>
          <w:trHeight w:val="248"/>
        </w:trPr>
        <w:tc>
          <w:tcPr>
            <w:tcW w:w="1549" w:type="dxa"/>
            <w:tcBorders>
              <w:top w:val="nil"/>
              <w:bottom w:val="nil"/>
            </w:tcBorders>
            <w:vAlign w:val="center"/>
          </w:tcPr>
          <w:p w14:paraId="4D7DCFC0" w14:textId="77777777" w:rsidR="000D5725" w:rsidRPr="00F508B8" w:rsidDel="00F17F6D"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/n77A</w:t>
            </w:r>
          </w:p>
        </w:tc>
        <w:tc>
          <w:tcPr>
            <w:tcW w:w="1704" w:type="dxa"/>
            <w:shd w:val="clear" w:color="auto" w:fill="auto"/>
            <w:vAlign w:val="center"/>
          </w:tcPr>
          <w:p w14:paraId="6E97D1D6" w14:textId="77777777" w:rsidR="000D5725" w:rsidRPr="00F508B8" w:rsidDel="00F17F6D" w:rsidRDefault="000D5725" w:rsidP="00135A41">
            <w:pPr>
              <w:pStyle w:val="TAC"/>
              <w:rPr>
                <w:rFonts w:cs="Arial"/>
                <w:szCs w:val="18"/>
              </w:rPr>
            </w:pPr>
            <w:r w:rsidRPr="00F508B8">
              <w:rPr>
                <w:rFonts w:cs="Arial"/>
                <w:szCs w:val="18"/>
              </w:rPr>
              <w:t>UL 837.5 MHz / DL 3350.01 MHz</w:t>
            </w:r>
          </w:p>
        </w:tc>
        <w:tc>
          <w:tcPr>
            <w:tcW w:w="1843" w:type="dxa"/>
            <w:shd w:val="clear" w:color="auto" w:fill="auto"/>
            <w:vAlign w:val="center"/>
          </w:tcPr>
          <w:p w14:paraId="5159FDD2"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046B3D88" w14:textId="77777777" w:rsidR="000D5725" w:rsidRPr="00F508B8" w:rsidDel="00F17F6D" w:rsidRDefault="000D5725" w:rsidP="00135A41">
            <w:pPr>
              <w:pStyle w:val="TAC"/>
              <w:rPr>
                <w:rFonts w:cs="Arial"/>
                <w:szCs w:val="18"/>
              </w:rPr>
            </w:pPr>
            <w:r w:rsidRPr="00F508B8">
              <w:rPr>
                <w:rFonts w:cs="Arial"/>
                <w:szCs w:val="18"/>
              </w:rPr>
              <w:t>UL Harmonic Interference</w:t>
            </w:r>
          </w:p>
        </w:tc>
        <w:tc>
          <w:tcPr>
            <w:tcW w:w="2975" w:type="dxa"/>
            <w:vAlign w:val="center"/>
          </w:tcPr>
          <w:p w14:paraId="21242E86"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rsidDel="00F17F6D" w14:paraId="487485B5" w14:textId="77777777" w:rsidTr="00135A41">
        <w:trPr>
          <w:gridAfter w:val="1"/>
          <w:wAfter w:w="14" w:type="dxa"/>
          <w:trHeight w:val="248"/>
        </w:trPr>
        <w:tc>
          <w:tcPr>
            <w:tcW w:w="1549" w:type="dxa"/>
            <w:tcBorders>
              <w:top w:val="nil"/>
              <w:bottom w:val="nil"/>
            </w:tcBorders>
            <w:vAlign w:val="center"/>
          </w:tcPr>
          <w:p w14:paraId="643431BB"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F508B8" w:rsidDel="00F17F6D" w:rsidRDefault="000D5725" w:rsidP="00135A41">
            <w:pPr>
              <w:pStyle w:val="TAC"/>
              <w:rPr>
                <w:rFonts w:cs="Arial"/>
                <w:szCs w:val="18"/>
              </w:rPr>
            </w:pPr>
            <w:r w:rsidRPr="00F508B8">
              <w:rPr>
                <w:rFonts w:cs="Arial"/>
                <w:szCs w:val="18"/>
              </w:rPr>
              <w:t xml:space="preserve">UL 829 MHz / DL </w:t>
            </w:r>
            <w:r w:rsidRPr="00F508B8">
              <w:rPr>
                <w:rFonts w:cs="Arial"/>
                <w:szCs w:val="18"/>
              </w:rPr>
              <w:lastRenderedPageBreak/>
              <w:t>4145.01 MHz</w:t>
            </w:r>
          </w:p>
        </w:tc>
        <w:tc>
          <w:tcPr>
            <w:tcW w:w="1843" w:type="dxa"/>
            <w:shd w:val="clear" w:color="auto" w:fill="auto"/>
            <w:vAlign w:val="center"/>
          </w:tcPr>
          <w:p w14:paraId="52444B90" w14:textId="77777777" w:rsidR="000D5725" w:rsidRPr="00F508B8" w:rsidDel="00F17F6D" w:rsidRDefault="000D5725" w:rsidP="00135A41">
            <w:pPr>
              <w:pStyle w:val="TAC"/>
              <w:rPr>
                <w:rFonts w:cs="Arial"/>
                <w:szCs w:val="18"/>
              </w:rPr>
            </w:pPr>
            <w:r w:rsidRPr="00F508B8">
              <w:rPr>
                <w:rFonts w:cs="Arial"/>
                <w:szCs w:val="18"/>
              </w:rPr>
              <w:lastRenderedPageBreak/>
              <w:t>10/100</w:t>
            </w:r>
          </w:p>
        </w:tc>
        <w:tc>
          <w:tcPr>
            <w:tcW w:w="1984" w:type="dxa"/>
            <w:vAlign w:val="center"/>
          </w:tcPr>
          <w:p w14:paraId="2113A36A" w14:textId="77777777" w:rsidR="000D5725" w:rsidRPr="00F508B8" w:rsidDel="00F17F6D" w:rsidRDefault="000D5725" w:rsidP="00135A41">
            <w:pPr>
              <w:pStyle w:val="TAC"/>
              <w:rPr>
                <w:rFonts w:cs="Arial"/>
                <w:szCs w:val="18"/>
              </w:rPr>
            </w:pPr>
            <w:r w:rsidRPr="00F508B8">
              <w:rPr>
                <w:rFonts w:cs="Arial"/>
                <w:szCs w:val="18"/>
              </w:rPr>
              <w:t xml:space="preserve">UL Harmonic </w:t>
            </w:r>
            <w:r w:rsidRPr="00F508B8">
              <w:rPr>
                <w:rFonts w:cs="Arial"/>
                <w:szCs w:val="18"/>
              </w:rPr>
              <w:lastRenderedPageBreak/>
              <w:t>Interference</w:t>
            </w:r>
          </w:p>
        </w:tc>
        <w:tc>
          <w:tcPr>
            <w:tcW w:w="2975" w:type="dxa"/>
            <w:vAlign w:val="center"/>
          </w:tcPr>
          <w:p w14:paraId="0970D3A8"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lastRenderedPageBreak/>
              <w:t xml:space="preserve">Exception Note 4, 5, 17 of TS </w:t>
            </w:r>
            <w:r w:rsidRPr="00F508B8">
              <w:rPr>
                <w:rFonts w:ascii="Arial" w:hAnsi="Arial" w:cs="Arial"/>
                <w:sz w:val="18"/>
                <w:szCs w:val="18"/>
              </w:rPr>
              <w:lastRenderedPageBreak/>
              <w:t>38.101-3 table 7.3B.2.3.1-1</w:t>
            </w:r>
          </w:p>
        </w:tc>
      </w:tr>
      <w:tr w:rsidR="000D5725" w:rsidRPr="00F508B8" w:rsidDel="00F17F6D" w14:paraId="61E5E062" w14:textId="77777777" w:rsidTr="00135A41">
        <w:trPr>
          <w:gridAfter w:val="1"/>
          <w:wAfter w:w="14" w:type="dxa"/>
          <w:trHeight w:val="248"/>
        </w:trPr>
        <w:tc>
          <w:tcPr>
            <w:tcW w:w="1549" w:type="dxa"/>
            <w:tcBorders>
              <w:top w:val="nil"/>
              <w:bottom w:val="nil"/>
            </w:tcBorders>
            <w:vAlign w:val="center"/>
          </w:tcPr>
          <w:p w14:paraId="393A5B01"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F508B8" w:rsidDel="00F17F6D" w:rsidRDefault="000D5725" w:rsidP="00135A41">
            <w:pPr>
              <w:pStyle w:val="TAC"/>
              <w:rPr>
                <w:rFonts w:cs="Arial"/>
                <w:szCs w:val="18"/>
              </w:rPr>
            </w:pPr>
            <w:r w:rsidRPr="00F508B8">
              <w:rPr>
                <w:rFonts w:cs="Arial"/>
                <w:szCs w:val="18"/>
              </w:rPr>
              <w:t>UL Mid/DL Mid</w:t>
            </w:r>
          </w:p>
        </w:tc>
        <w:tc>
          <w:tcPr>
            <w:tcW w:w="1843" w:type="dxa"/>
            <w:shd w:val="clear" w:color="auto" w:fill="auto"/>
            <w:vAlign w:val="center"/>
          </w:tcPr>
          <w:p w14:paraId="434FEC46"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6C280CF9" w14:textId="77777777" w:rsidR="000D5725" w:rsidRPr="00F508B8" w:rsidDel="00F17F6D" w:rsidRDefault="000D5725" w:rsidP="00135A41">
            <w:pPr>
              <w:pStyle w:val="TAC"/>
              <w:rPr>
                <w:rFonts w:cs="Arial"/>
                <w:szCs w:val="18"/>
              </w:rPr>
            </w:pPr>
          </w:p>
        </w:tc>
        <w:tc>
          <w:tcPr>
            <w:tcW w:w="2975" w:type="dxa"/>
            <w:vAlign w:val="center"/>
          </w:tcPr>
          <w:p w14:paraId="57869A9A"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rsidDel="00F17F6D" w14:paraId="492C3442" w14:textId="77777777" w:rsidTr="00135A41">
        <w:trPr>
          <w:gridAfter w:val="1"/>
          <w:wAfter w:w="14" w:type="dxa"/>
          <w:trHeight w:val="248"/>
        </w:trPr>
        <w:tc>
          <w:tcPr>
            <w:tcW w:w="1549" w:type="dxa"/>
            <w:tcBorders>
              <w:top w:val="nil"/>
              <w:bottom w:val="nil"/>
            </w:tcBorders>
            <w:vAlign w:val="center"/>
          </w:tcPr>
          <w:p w14:paraId="4ADDF2A8"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F508B8" w:rsidDel="00F17F6D" w:rsidRDefault="000D5725" w:rsidP="00135A41">
            <w:pPr>
              <w:pStyle w:val="TAC"/>
              <w:rPr>
                <w:rFonts w:cs="Arial"/>
                <w:szCs w:val="18"/>
              </w:rPr>
            </w:pPr>
            <w:r w:rsidRPr="00F508B8">
              <w:rPr>
                <w:rFonts w:cs="Arial"/>
                <w:szCs w:val="18"/>
              </w:rPr>
              <w:t>UL 844 MHz/DL 3421.005 MHz</w:t>
            </w:r>
          </w:p>
        </w:tc>
        <w:tc>
          <w:tcPr>
            <w:tcW w:w="1843" w:type="dxa"/>
            <w:shd w:val="clear" w:color="auto" w:fill="auto"/>
            <w:vAlign w:val="center"/>
          </w:tcPr>
          <w:p w14:paraId="4F8D2426"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74B09BBF"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3653D557"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567A3604" w14:textId="77777777" w:rsidTr="00135A41">
        <w:trPr>
          <w:gridAfter w:val="1"/>
          <w:wAfter w:w="14" w:type="dxa"/>
          <w:trHeight w:val="248"/>
        </w:trPr>
        <w:tc>
          <w:tcPr>
            <w:tcW w:w="1549" w:type="dxa"/>
            <w:tcBorders>
              <w:top w:val="nil"/>
              <w:bottom w:val="nil"/>
            </w:tcBorders>
            <w:vAlign w:val="center"/>
          </w:tcPr>
          <w:p w14:paraId="3FDDB705"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F508B8" w:rsidDel="00F17F6D" w:rsidRDefault="000D5725" w:rsidP="00135A41">
            <w:pPr>
              <w:pStyle w:val="TAC"/>
              <w:rPr>
                <w:rFonts w:cs="Arial"/>
                <w:szCs w:val="18"/>
              </w:rPr>
            </w:pPr>
            <w:r w:rsidRPr="00F508B8">
              <w:rPr>
                <w:rFonts w:cs="Arial"/>
                <w:szCs w:val="18"/>
              </w:rPr>
              <w:t>UL 826.5 MHz/DL 4177.5 MHz</w:t>
            </w:r>
          </w:p>
        </w:tc>
        <w:tc>
          <w:tcPr>
            <w:tcW w:w="1843" w:type="dxa"/>
            <w:shd w:val="clear" w:color="auto" w:fill="auto"/>
            <w:vAlign w:val="center"/>
          </w:tcPr>
          <w:p w14:paraId="5315F607"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0C8C5612"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7ECE96C0"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0E109154" w14:textId="77777777" w:rsidTr="00135A41">
        <w:trPr>
          <w:gridAfter w:val="1"/>
          <w:wAfter w:w="14" w:type="dxa"/>
          <w:trHeight w:val="248"/>
        </w:trPr>
        <w:tc>
          <w:tcPr>
            <w:tcW w:w="1549" w:type="dxa"/>
            <w:tcBorders>
              <w:top w:val="nil"/>
            </w:tcBorders>
            <w:vAlign w:val="center"/>
          </w:tcPr>
          <w:p w14:paraId="29771172"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F508B8"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F508B8" w:rsidDel="00F17F6D" w:rsidRDefault="000D5725" w:rsidP="00135A41">
            <w:pPr>
              <w:pStyle w:val="TAC"/>
              <w:rPr>
                <w:rFonts w:cs="Arial"/>
                <w:szCs w:val="18"/>
              </w:rPr>
            </w:pPr>
          </w:p>
        </w:tc>
        <w:tc>
          <w:tcPr>
            <w:tcW w:w="1984" w:type="dxa"/>
            <w:vAlign w:val="center"/>
          </w:tcPr>
          <w:p w14:paraId="766CCA78" w14:textId="77777777" w:rsidR="000D5725" w:rsidRPr="00F508B8" w:rsidDel="00F17F6D" w:rsidRDefault="000D5725" w:rsidP="00135A41">
            <w:pPr>
              <w:pStyle w:val="TAC"/>
              <w:rPr>
                <w:rFonts w:cs="Arial"/>
                <w:szCs w:val="18"/>
              </w:rPr>
            </w:pPr>
          </w:p>
        </w:tc>
        <w:tc>
          <w:tcPr>
            <w:tcW w:w="2975" w:type="dxa"/>
            <w:vAlign w:val="center"/>
          </w:tcPr>
          <w:p w14:paraId="46A048AB" w14:textId="77777777" w:rsidR="000D5725" w:rsidRPr="00F508B8" w:rsidDel="00F17F6D" w:rsidRDefault="000D5725" w:rsidP="00135A41">
            <w:pPr>
              <w:keepNext/>
              <w:keepLines/>
              <w:spacing w:after="0"/>
              <w:rPr>
                <w:rFonts w:ascii="Arial" w:hAnsi="Arial" w:cs="Arial"/>
                <w:sz w:val="18"/>
                <w:szCs w:val="18"/>
              </w:rPr>
            </w:pPr>
          </w:p>
        </w:tc>
      </w:tr>
      <w:tr w:rsidR="000D5725" w:rsidRPr="00F508B8" w14:paraId="7FDA16FA" w14:textId="77777777" w:rsidTr="00135A41">
        <w:trPr>
          <w:gridAfter w:val="1"/>
          <w:wAfter w:w="14" w:type="dxa"/>
          <w:trHeight w:val="248"/>
        </w:trPr>
        <w:tc>
          <w:tcPr>
            <w:tcW w:w="1549" w:type="dxa"/>
            <w:tcBorders>
              <w:top w:val="nil"/>
              <w:bottom w:val="nil"/>
            </w:tcBorders>
            <w:vAlign w:val="center"/>
          </w:tcPr>
          <w:p w14:paraId="2CA408C0"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/n78A</w:t>
            </w:r>
          </w:p>
        </w:tc>
        <w:tc>
          <w:tcPr>
            <w:tcW w:w="1704" w:type="dxa"/>
            <w:shd w:val="clear" w:color="auto" w:fill="auto"/>
            <w:vAlign w:val="center"/>
          </w:tcPr>
          <w:p w14:paraId="2BF0814C" w14:textId="77777777" w:rsidR="000D5725" w:rsidRPr="00F508B8" w:rsidRDefault="000D5725" w:rsidP="00135A41">
            <w:pPr>
              <w:pStyle w:val="TAC"/>
              <w:rPr>
                <w:rFonts w:cs="Arial"/>
                <w:szCs w:val="18"/>
              </w:rPr>
            </w:pPr>
            <w:r w:rsidRPr="00F508B8">
              <w:rPr>
                <w:rFonts w:cs="Arial"/>
                <w:szCs w:val="18"/>
              </w:rPr>
              <w:t>UL 840 MHz / DL 3360 MHz</w:t>
            </w:r>
          </w:p>
        </w:tc>
        <w:tc>
          <w:tcPr>
            <w:tcW w:w="1843" w:type="dxa"/>
            <w:shd w:val="clear" w:color="auto" w:fill="auto"/>
            <w:vAlign w:val="center"/>
          </w:tcPr>
          <w:p w14:paraId="449D0864"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5757BE9E"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C388884"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14:paraId="595C0732" w14:textId="77777777" w:rsidTr="00135A41">
        <w:trPr>
          <w:gridAfter w:val="1"/>
          <w:wAfter w:w="14" w:type="dxa"/>
          <w:trHeight w:val="248"/>
        </w:trPr>
        <w:tc>
          <w:tcPr>
            <w:tcW w:w="1549" w:type="dxa"/>
            <w:tcBorders>
              <w:top w:val="nil"/>
              <w:bottom w:val="nil"/>
            </w:tcBorders>
            <w:vAlign w:val="center"/>
          </w:tcPr>
          <w:p w14:paraId="6CB06BA7"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F508B8" w:rsidRDefault="000D5725" w:rsidP="00135A41">
            <w:pPr>
              <w:pStyle w:val="TAC"/>
              <w:rPr>
                <w:rFonts w:cs="Arial"/>
                <w:szCs w:val="18"/>
              </w:rPr>
            </w:pPr>
            <w:r w:rsidRPr="00F508B8">
              <w:rPr>
                <w:rFonts w:cs="Arial"/>
                <w:szCs w:val="18"/>
              </w:rPr>
              <w:t>UL 840 MHz / DL 3560.01 MHz</w:t>
            </w:r>
          </w:p>
        </w:tc>
        <w:tc>
          <w:tcPr>
            <w:tcW w:w="1843" w:type="dxa"/>
            <w:shd w:val="clear" w:color="auto" w:fill="auto"/>
            <w:vAlign w:val="center"/>
          </w:tcPr>
          <w:p w14:paraId="07E3E812"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4D4ABF06" w14:textId="77777777" w:rsidR="000D5725" w:rsidRPr="00F508B8" w:rsidRDefault="000D5725" w:rsidP="00135A41">
            <w:pPr>
              <w:pStyle w:val="TAC"/>
              <w:rPr>
                <w:rFonts w:cs="Arial"/>
                <w:szCs w:val="18"/>
              </w:rPr>
            </w:pPr>
          </w:p>
        </w:tc>
        <w:tc>
          <w:tcPr>
            <w:tcW w:w="2975" w:type="dxa"/>
            <w:vAlign w:val="center"/>
          </w:tcPr>
          <w:p w14:paraId="478F23C5"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14:paraId="2299590D" w14:textId="77777777" w:rsidTr="00135A41">
        <w:trPr>
          <w:gridAfter w:val="1"/>
          <w:wAfter w:w="14" w:type="dxa"/>
          <w:trHeight w:val="248"/>
        </w:trPr>
        <w:tc>
          <w:tcPr>
            <w:tcW w:w="1549" w:type="dxa"/>
            <w:tcBorders>
              <w:top w:val="nil"/>
            </w:tcBorders>
            <w:vAlign w:val="center"/>
          </w:tcPr>
          <w:p w14:paraId="3A8CDFB5"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F508B8" w:rsidRDefault="000D5725" w:rsidP="00135A41">
            <w:pPr>
              <w:pStyle w:val="TAC"/>
              <w:rPr>
                <w:rFonts w:cs="Arial"/>
                <w:szCs w:val="18"/>
              </w:rPr>
            </w:pPr>
            <w:r w:rsidRPr="00F508B8">
              <w:rPr>
                <w:rFonts w:cs="Arial"/>
                <w:szCs w:val="18"/>
              </w:rPr>
              <w:t>UL 844 MHz/UL 3421.005 MHz</w:t>
            </w:r>
          </w:p>
        </w:tc>
        <w:tc>
          <w:tcPr>
            <w:tcW w:w="1843" w:type="dxa"/>
            <w:shd w:val="clear" w:color="auto" w:fill="auto"/>
            <w:vAlign w:val="center"/>
          </w:tcPr>
          <w:p w14:paraId="40AF5278" w14:textId="77777777" w:rsidR="000D5725" w:rsidRPr="00F508B8" w:rsidRDefault="000D5725" w:rsidP="00135A41">
            <w:pPr>
              <w:pStyle w:val="TAC"/>
              <w:rPr>
                <w:rFonts w:cs="Arial"/>
                <w:szCs w:val="18"/>
              </w:rPr>
            </w:pPr>
            <w:r w:rsidRPr="00F508B8">
              <w:rPr>
                <w:rFonts w:cs="Arial"/>
                <w:szCs w:val="18"/>
              </w:rPr>
              <w:t>5/10</w:t>
            </w:r>
          </w:p>
        </w:tc>
        <w:tc>
          <w:tcPr>
            <w:tcW w:w="1984" w:type="dxa"/>
          </w:tcPr>
          <w:p w14:paraId="20FBA9B3" w14:textId="77777777" w:rsidR="000D5725" w:rsidRPr="00F508B8" w:rsidRDefault="000D5725" w:rsidP="00135A41">
            <w:pPr>
              <w:pStyle w:val="TAC"/>
              <w:rPr>
                <w:rFonts w:cs="Arial"/>
                <w:szCs w:val="18"/>
              </w:rPr>
            </w:pPr>
            <w:r w:rsidRPr="00F508B8">
              <w:t>Dual UL intermodulation</w:t>
            </w:r>
          </w:p>
        </w:tc>
        <w:tc>
          <w:tcPr>
            <w:tcW w:w="2975" w:type="dxa"/>
          </w:tcPr>
          <w:p w14:paraId="71AA0547"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14:paraId="7A82D1C1" w14:textId="77777777" w:rsidTr="00135A41">
        <w:trPr>
          <w:gridAfter w:val="1"/>
          <w:wAfter w:w="14" w:type="dxa"/>
          <w:trHeight w:val="248"/>
        </w:trPr>
        <w:tc>
          <w:tcPr>
            <w:tcW w:w="1549" w:type="dxa"/>
            <w:tcBorders>
              <w:top w:val="nil"/>
            </w:tcBorders>
            <w:vAlign w:val="center"/>
          </w:tcPr>
          <w:p w14:paraId="6FF9FCB2"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b/>
                <w:bCs/>
                <w:sz w:val="18"/>
                <w:szCs w:val="18"/>
              </w:rPr>
              <w:t>7A</w:t>
            </w:r>
            <w:r w:rsidRPr="00F508B8">
              <w:rPr>
                <w:rFonts w:ascii="Arial" w:hAnsi="Arial" w:cs="Arial"/>
                <w:sz w:val="18"/>
                <w:szCs w:val="18"/>
              </w:rPr>
              <w:t xml:space="preserve"> / n78A</w:t>
            </w:r>
          </w:p>
        </w:tc>
        <w:tc>
          <w:tcPr>
            <w:tcW w:w="1704" w:type="dxa"/>
            <w:shd w:val="clear" w:color="auto" w:fill="auto"/>
            <w:vAlign w:val="center"/>
          </w:tcPr>
          <w:p w14:paraId="6460229C" w14:textId="77777777" w:rsidR="000D5725" w:rsidRPr="00F508B8" w:rsidRDefault="000D5725" w:rsidP="00135A41">
            <w:pPr>
              <w:pStyle w:val="TAC"/>
              <w:rPr>
                <w:rFonts w:cs="Arial"/>
                <w:szCs w:val="18"/>
              </w:rPr>
            </w:pPr>
            <w:r w:rsidRPr="00F508B8">
              <w:rPr>
                <w:rFonts w:cs="Arial"/>
                <w:szCs w:val="18"/>
              </w:rPr>
              <w:t>High/Low</w:t>
            </w:r>
          </w:p>
        </w:tc>
        <w:tc>
          <w:tcPr>
            <w:tcW w:w="1843" w:type="dxa"/>
            <w:shd w:val="clear" w:color="auto" w:fill="auto"/>
            <w:vAlign w:val="center"/>
          </w:tcPr>
          <w:p w14:paraId="571CB4E1" w14:textId="77777777" w:rsidR="000D5725" w:rsidRPr="00F508B8" w:rsidRDefault="000D5725" w:rsidP="00135A41">
            <w:pPr>
              <w:pStyle w:val="TAC"/>
              <w:rPr>
                <w:rFonts w:cs="Arial"/>
                <w:szCs w:val="18"/>
              </w:rPr>
            </w:pPr>
            <w:r w:rsidRPr="00F508B8">
              <w:t>20/100</w:t>
            </w:r>
          </w:p>
        </w:tc>
        <w:tc>
          <w:tcPr>
            <w:tcW w:w="1984" w:type="dxa"/>
            <w:vAlign w:val="center"/>
          </w:tcPr>
          <w:p w14:paraId="0353FF66" w14:textId="77777777" w:rsidR="000D5725" w:rsidRPr="00F508B8" w:rsidRDefault="000D5725" w:rsidP="00135A41">
            <w:pPr>
              <w:pStyle w:val="TAC"/>
              <w:rPr>
                <w:rFonts w:cs="Arial"/>
                <w:szCs w:val="18"/>
              </w:rPr>
            </w:pPr>
            <w:r w:rsidRPr="00F508B8">
              <w:t>Cross band isolation</w:t>
            </w:r>
          </w:p>
        </w:tc>
        <w:tc>
          <w:tcPr>
            <w:tcW w:w="2975" w:type="dxa"/>
            <w:vAlign w:val="center"/>
          </w:tcPr>
          <w:p w14:paraId="48798F7F" w14:textId="77777777" w:rsidR="000D5725" w:rsidRPr="00F508B8" w:rsidRDefault="000D5725" w:rsidP="00135A41">
            <w:pPr>
              <w:pStyle w:val="TAL"/>
              <w:rPr>
                <w:rFonts w:cs="Arial"/>
                <w:szCs w:val="18"/>
              </w:rPr>
            </w:pPr>
            <w:r w:rsidRPr="00F508B8">
              <w:t>Exception in TS 38.101-3 table 7.3B.2.3.4-1</w:t>
            </w:r>
          </w:p>
        </w:tc>
      </w:tr>
      <w:tr w:rsidR="000D5725" w:rsidRPr="00F508B8" w14:paraId="00EE990A" w14:textId="77777777" w:rsidTr="00135A41">
        <w:trPr>
          <w:gridAfter w:val="1"/>
          <w:wAfter w:w="14" w:type="dxa"/>
          <w:trHeight w:val="248"/>
        </w:trPr>
        <w:tc>
          <w:tcPr>
            <w:tcW w:w="1549" w:type="dxa"/>
            <w:vMerge w:val="restart"/>
            <w:tcBorders>
              <w:top w:val="nil"/>
            </w:tcBorders>
            <w:vAlign w:val="center"/>
          </w:tcPr>
          <w:p w14:paraId="07B5C90F" w14:textId="77777777" w:rsidR="000D5725" w:rsidRPr="00F508B8" w:rsidRDefault="000D5725" w:rsidP="00135A41">
            <w:pPr>
              <w:keepNext/>
              <w:keepLines/>
              <w:spacing w:after="0"/>
              <w:jc w:val="center"/>
              <w:rPr>
                <w:rFonts w:ascii="Arial" w:hAnsi="Arial" w:cs="Arial"/>
                <w:b/>
                <w:bCs/>
                <w:sz w:val="18"/>
                <w:szCs w:val="18"/>
              </w:rPr>
            </w:pPr>
            <w:r w:rsidRPr="00F508B8">
              <w:rPr>
                <w:rFonts w:ascii="Arial" w:hAnsi="Arial" w:cs="Arial"/>
                <w:b/>
                <w:bCs/>
                <w:sz w:val="18"/>
                <w:szCs w:val="18"/>
              </w:rPr>
              <w:t>8A</w:t>
            </w:r>
            <w:r w:rsidRPr="00F508B8">
              <w:rPr>
                <w:rFonts w:ascii="Arial" w:hAnsi="Arial" w:cs="Arial"/>
                <w:sz w:val="18"/>
                <w:szCs w:val="18"/>
              </w:rPr>
              <w:t xml:space="preserve"> / n41A</w:t>
            </w:r>
          </w:p>
        </w:tc>
        <w:tc>
          <w:tcPr>
            <w:tcW w:w="1704" w:type="dxa"/>
            <w:shd w:val="clear" w:color="auto" w:fill="auto"/>
            <w:vAlign w:val="center"/>
          </w:tcPr>
          <w:p w14:paraId="63EF064F" w14:textId="77777777" w:rsidR="000D5725" w:rsidRPr="00F508B8" w:rsidRDefault="000D5725" w:rsidP="00135A41">
            <w:pPr>
              <w:pStyle w:val="TAC"/>
              <w:rPr>
                <w:rFonts w:cs="Arial"/>
                <w:szCs w:val="18"/>
              </w:rPr>
            </w:pPr>
            <w:r w:rsidRPr="00F508B8">
              <w:rPr>
                <w:rFonts w:cs="Arial"/>
                <w:szCs w:val="18"/>
                <w:lang w:eastAsia="zh-CN"/>
              </w:rPr>
              <w:t>UL 885 / DL 2655 MHz</w:t>
            </w:r>
          </w:p>
        </w:tc>
        <w:tc>
          <w:tcPr>
            <w:tcW w:w="1843" w:type="dxa"/>
            <w:shd w:val="clear" w:color="auto" w:fill="auto"/>
            <w:vAlign w:val="center"/>
          </w:tcPr>
          <w:p w14:paraId="63D1F7F0" w14:textId="77777777" w:rsidR="000D5725" w:rsidRPr="00F508B8" w:rsidRDefault="000D5725" w:rsidP="00135A41">
            <w:pPr>
              <w:pStyle w:val="TAC"/>
            </w:pPr>
            <w:r w:rsidRPr="00F508B8">
              <w:rPr>
                <w:rFonts w:cs="Arial"/>
                <w:szCs w:val="18"/>
                <w:lang w:eastAsia="zh-CN"/>
              </w:rPr>
              <w:t>10/100</w:t>
            </w:r>
          </w:p>
        </w:tc>
        <w:tc>
          <w:tcPr>
            <w:tcW w:w="1984" w:type="dxa"/>
            <w:vAlign w:val="center"/>
          </w:tcPr>
          <w:p w14:paraId="092199F8" w14:textId="77777777" w:rsidR="000D5725" w:rsidRPr="00F508B8" w:rsidRDefault="000D5725" w:rsidP="00135A41">
            <w:pPr>
              <w:pStyle w:val="TAC"/>
            </w:pPr>
            <w:r w:rsidRPr="00F508B8">
              <w:rPr>
                <w:rFonts w:cs="Arial"/>
                <w:szCs w:val="18"/>
              </w:rPr>
              <w:t>UL Harmonic Interference HD3</w:t>
            </w:r>
          </w:p>
        </w:tc>
        <w:tc>
          <w:tcPr>
            <w:tcW w:w="2975" w:type="dxa"/>
            <w:vAlign w:val="center"/>
          </w:tcPr>
          <w:p w14:paraId="691C6228" w14:textId="77777777" w:rsidR="000D5725" w:rsidRPr="00F508B8" w:rsidRDefault="000D5725" w:rsidP="00135A41">
            <w:pPr>
              <w:pStyle w:val="TAL"/>
            </w:pPr>
            <w:r w:rsidRPr="00F508B8">
              <w:rPr>
                <w:color w:val="000000"/>
              </w:rPr>
              <w:t>Exception Note 9 of TS 38.101-3 Table 7.3B.2.3.1-1</w:t>
            </w:r>
          </w:p>
        </w:tc>
      </w:tr>
      <w:tr w:rsidR="000D5725" w:rsidRPr="00F508B8" w14:paraId="2DD3B940" w14:textId="77777777" w:rsidTr="00135A41">
        <w:trPr>
          <w:gridAfter w:val="1"/>
          <w:wAfter w:w="14" w:type="dxa"/>
          <w:trHeight w:val="248"/>
        </w:trPr>
        <w:tc>
          <w:tcPr>
            <w:tcW w:w="1549" w:type="dxa"/>
            <w:vMerge/>
            <w:vAlign w:val="center"/>
          </w:tcPr>
          <w:p w14:paraId="5C71B573" w14:textId="77777777" w:rsidR="000D5725" w:rsidRPr="00F508B8" w:rsidRDefault="000D5725" w:rsidP="00135A41">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0D5725" w:rsidRPr="00F508B8" w:rsidRDefault="000D5725" w:rsidP="00135A41">
            <w:pPr>
              <w:pStyle w:val="TAC"/>
              <w:rPr>
                <w:rFonts w:cs="Arial"/>
                <w:szCs w:val="18"/>
              </w:rPr>
            </w:pPr>
            <w:r w:rsidRPr="00F508B8">
              <w:rPr>
                <w:rFonts w:cs="Arial"/>
                <w:szCs w:val="18"/>
                <w:lang w:eastAsia="zh-CN"/>
              </w:rPr>
              <w:t>UL 885 / DL 2546 MHz</w:t>
            </w:r>
          </w:p>
        </w:tc>
        <w:tc>
          <w:tcPr>
            <w:tcW w:w="1843" w:type="dxa"/>
            <w:shd w:val="clear" w:color="auto" w:fill="auto"/>
            <w:vAlign w:val="center"/>
          </w:tcPr>
          <w:p w14:paraId="024E638D" w14:textId="77777777" w:rsidR="000D5725" w:rsidRPr="00F508B8" w:rsidRDefault="000D5725" w:rsidP="00135A41">
            <w:pPr>
              <w:pStyle w:val="TAC"/>
            </w:pPr>
            <w:r w:rsidRPr="00F508B8">
              <w:rPr>
                <w:rFonts w:cs="Arial"/>
                <w:szCs w:val="18"/>
                <w:lang w:eastAsia="zh-CN"/>
              </w:rPr>
              <w:t>10/100</w:t>
            </w:r>
          </w:p>
        </w:tc>
        <w:tc>
          <w:tcPr>
            <w:tcW w:w="1984" w:type="dxa"/>
            <w:vAlign w:val="center"/>
          </w:tcPr>
          <w:p w14:paraId="144DCDE0" w14:textId="77777777" w:rsidR="000D5725" w:rsidRPr="00F508B8" w:rsidRDefault="000D5725" w:rsidP="00135A41">
            <w:pPr>
              <w:pStyle w:val="TAC"/>
            </w:pPr>
            <w:r w:rsidRPr="00F508B8">
              <w:rPr>
                <w:rFonts w:cs="Arial"/>
                <w:szCs w:val="18"/>
              </w:rPr>
              <w:t>UL Harmonic avoiding</w:t>
            </w:r>
          </w:p>
        </w:tc>
        <w:tc>
          <w:tcPr>
            <w:tcW w:w="2975" w:type="dxa"/>
            <w:vAlign w:val="center"/>
          </w:tcPr>
          <w:p w14:paraId="07DFBFF4" w14:textId="77777777" w:rsidR="000D5725" w:rsidRPr="00F508B8" w:rsidRDefault="000D5725" w:rsidP="00135A41">
            <w:pPr>
              <w:pStyle w:val="TAL"/>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109, |F</w:t>
            </w:r>
            <w:r w:rsidRPr="00F508B8">
              <w:rPr>
                <w:vertAlign w:val="subscript"/>
              </w:rPr>
              <w:t>INT</w:t>
            </w:r>
            <w:r w:rsidRPr="00F508B8">
              <w:t>| &gt; (30+100)/2</w:t>
            </w:r>
          </w:p>
        </w:tc>
      </w:tr>
      <w:tr w:rsidR="000D5725" w:rsidRPr="00F508B8" w:rsidDel="00D02FDD" w14:paraId="3EB09C42" w14:textId="77777777" w:rsidTr="00135A41">
        <w:trPr>
          <w:gridAfter w:val="1"/>
          <w:wAfter w:w="14" w:type="dxa"/>
          <w:trHeight w:val="248"/>
        </w:trPr>
        <w:tc>
          <w:tcPr>
            <w:tcW w:w="1549" w:type="dxa"/>
            <w:tcBorders>
              <w:top w:val="nil"/>
              <w:bottom w:val="nil"/>
            </w:tcBorders>
          </w:tcPr>
          <w:p w14:paraId="2E769C46" w14:textId="77777777" w:rsidR="000D5725" w:rsidRPr="00F508B8" w:rsidRDefault="000D5725" w:rsidP="00135A41">
            <w:pPr>
              <w:keepNext/>
              <w:keepLines/>
              <w:spacing w:after="0"/>
              <w:jc w:val="center"/>
              <w:rPr>
                <w:rFonts w:ascii="Arial" w:hAnsi="Arial"/>
                <w:sz w:val="18"/>
              </w:rPr>
            </w:pPr>
            <w:r w:rsidRPr="00F508B8">
              <w:rPr>
                <w:rFonts w:ascii="Arial" w:hAnsi="Arial"/>
                <w:b/>
                <w:bCs/>
                <w:sz w:val="18"/>
              </w:rPr>
              <w:t>8A</w:t>
            </w:r>
            <w:r w:rsidRPr="00F508B8">
              <w:rPr>
                <w:rFonts w:ascii="Arial" w:hAnsi="Arial"/>
                <w:sz w:val="18"/>
              </w:rPr>
              <w:t xml:space="preserve"> /n77A</w:t>
            </w:r>
          </w:p>
          <w:p w14:paraId="175602F9" w14:textId="77777777" w:rsidR="000D5725" w:rsidRPr="00F508B8" w:rsidDel="00D02FDD" w:rsidRDefault="000D5725" w:rsidP="00135A41">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/n78A</w:t>
            </w:r>
          </w:p>
        </w:tc>
        <w:tc>
          <w:tcPr>
            <w:tcW w:w="1704" w:type="dxa"/>
            <w:shd w:val="clear" w:color="auto" w:fill="auto"/>
          </w:tcPr>
          <w:p w14:paraId="59BCC041" w14:textId="77777777" w:rsidR="000D5725" w:rsidRPr="00F508B8" w:rsidDel="00D02FDD" w:rsidRDefault="000D5725" w:rsidP="00135A41">
            <w:pPr>
              <w:pStyle w:val="TAC"/>
              <w:rPr>
                <w:lang w:eastAsia="en-US"/>
              </w:rPr>
            </w:pPr>
            <w:r w:rsidRPr="00F508B8">
              <w:t>Mid (UL 897.5 MHz) / 3590.01</w:t>
            </w:r>
          </w:p>
        </w:tc>
        <w:tc>
          <w:tcPr>
            <w:tcW w:w="1843" w:type="dxa"/>
            <w:shd w:val="clear" w:color="auto" w:fill="auto"/>
          </w:tcPr>
          <w:p w14:paraId="3928677D" w14:textId="77777777" w:rsidR="000D5725" w:rsidRPr="00F508B8" w:rsidDel="00D02FDD" w:rsidRDefault="000D5725" w:rsidP="00135A41">
            <w:pPr>
              <w:pStyle w:val="TAC"/>
              <w:rPr>
                <w:lang w:eastAsia="en-US"/>
              </w:rPr>
            </w:pPr>
            <w:r w:rsidRPr="00F508B8">
              <w:t>Highest (10 MHz) / Highest (100 MHz)</w:t>
            </w:r>
          </w:p>
        </w:tc>
        <w:tc>
          <w:tcPr>
            <w:tcW w:w="1984" w:type="dxa"/>
          </w:tcPr>
          <w:p w14:paraId="5E16F323" w14:textId="77777777" w:rsidR="000D5725" w:rsidRPr="00F508B8" w:rsidDel="00D02FDD" w:rsidRDefault="000D5725" w:rsidP="00135A41">
            <w:pPr>
              <w:pStyle w:val="TAC"/>
              <w:rPr>
                <w:rFonts w:cs="Arial"/>
                <w:szCs w:val="18"/>
              </w:rPr>
            </w:pPr>
            <w:r w:rsidRPr="00F508B8">
              <w:rPr>
                <w:color w:val="000000"/>
              </w:rPr>
              <w:t>UL Harmonic Interference HD4</w:t>
            </w:r>
          </w:p>
        </w:tc>
        <w:tc>
          <w:tcPr>
            <w:tcW w:w="2975" w:type="dxa"/>
          </w:tcPr>
          <w:p w14:paraId="317A5F8E" w14:textId="77777777" w:rsidR="000D5725" w:rsidRPr="00F508B8" w:rsidDel="00D02FDD" w:rsidRDefault="000D5725" w:rsidP="00135A41">
            <w:pPr>
              <w:pStyle w:val="TAL"/>
              <w:rPr>
                <w:lang w:eastAsia="en-US"/>
              </w:rPr>
            </w:pPr>
            <w:r w:rsidRPr="00F508B8">
              <w:t>Exception Note 7 of TS38.101-3 table 7.3B.2.3.1-1</w:t>
            </w:r>
          </w:p>
        </w:tc>
      </w:tr>
      <w:tr w:rsidR="000D5725" w:rsidRPr="00F508B8" w:rsidDel="00D02FDD" w14:paraId="3176D60E" w14:textId="77777777" w:rsidTr="00135A41">
        <w:trPr>
          <w:gridAfter w:val="1"/>
          <w:wAfter w:w="14" w:type="dxa"/>
          <w:trHeight w:val="248"/>
        </w:trPr>
        <w:tc>
          <w:tcPr>
            <w:tcW w:w="1549" w:type="dxa"/>
            <w:tcBorders>
              <w:top w:val="nil"/>
              <w:bottom w:val="nil"/>
            </w:tcBorders>
          </w:tcPr>
          <w:p w14:paraId="1867695E" w14:textId="77777777" w:rsidR="000D5725" w:rsidRPr="00F508B8" w:rsidDel="00D02FDD" w:rsidRDefault="000D5725" w:rsidP="00135A41">
            <w:pPr>
              <w:keepNext/>
              <w:keepLines/>
              <w:spacing w:after="0"/>
              <w:jc w:val="center"/>
              <w:rPr>
                <w:rFonts w:ascii="Arial" w:hAnsi="Arial" w:cs="Arial"/>
                <w:sz w:val="18"/>
                <w:szCs w:val="18"/>
              </w:rPr>
            </w:pPr>
          </w:p>
        </w:tc>
        <w:tc>
          <w:tcPr>
            <w:tcW w:w="1704" w:type="dxa"/>
            <w:shd w:val="clear" w:color="auto" w:fill="auto"/>
          </w:tcPr>
          <w:p w14:paraId="5242095F" w14:textId="77777777" w:rsidR="000D5725" w:rsidRPr="00F508B8" w:rsidDel="00D02FDD" w:rsidRDefault="000D5725" w:rsidP="00135A41">
            <w:pPr>
              <w:pStyle w:val="TAC"/>
              <w:rPr>
                <w:lang w:eastAsia="en-US"/>
              </w:rPr>
            </w:pPr>
            <w:r w:rsidRPr="00F508B8">
              <w:t>Mid (UL 897.5 MHz) / 3520.005</w:t>
            </w:r>
          </w:p>
        </w:tc>
        <w:tc>
          <w:tcPr>
            <w:tcW w:w="1843" w:type="dxa"/>
            <w:shd w:val="clear" w:color="auto" w:fill="auto"/>
          </w:tcPr>
          <w:p w14:paraId="4A6E73A1" w14:textId="77777777" w:rsidR="000D5725" w:rsidRPr="00F508B8" w:rsidDel="00D02FDD" w:rsidRDefault="000D5725" w:rsidP="00135A41">
            <w:pPr>
              <w:pStyle w:val="TAC"/>
              <w:rPr>
                <w:lang w:eastAsia="en-US"/>
              </w:rPr>
            </w:pPr>
            <w:r w:rsidRPr="00F508B8">
              <w:t>Highest (10 MHz) / Highest (100 MHz)</w:t>
            </w:r>
          </w:p>
        </w:tc>
        <w:tc>
          <w:tcPr>
            <w:tcW w:w="1984" w:type="dxa"/>
          </w:tcPr>
          <w:p w14:paraId="0A56B378" w14:textId="77777777" w:rsidR="000D5725" w:rsidRPr="00F508B8" w:rsidDel="00D02FDD" w:rsidRDefault="000D5725" w:rsidP="00135A41">
            <w:pPr>
              <w:pStyle w:val="TAC"/>
              <w:rPr>
                <w:rFonts w:cs="Arial"/>
                <w:szCs w:val="18"/>
              </w:rPr>
            </w:pPr>
          </w:p>
        </w:tc>
        <w:tc>
          <w:tcPr>
            <w:tcW w:w="2975" w:type="dxa"/>
          </w:tcPr>
          <w:p w14:paraId="3B2FBD1D" w14:textId="77777777" w:rsidR="000D5725" w:rsidRPr="00F508B8" w:rsidDel="00D02FDD" w:rsidRDefault="000D5725" w:rsidP="00135A41">
            <w:pPr>
              <w:pStyle w:val="TAL"/>
              <w:rPr>
                <w:lang w:eastAsia="en-US"/>
              </w:rPr>
            </w:pPr>
            <w:r w:rsidRPr="00F508B8">
              <w:t>Non-Exception. Not overlapping interference since BW</w:t>
            </w:r>
            <w:r w:rsidRPr="00F508B8">
              <w:rPr>
                <w:vertAlign w:val="subscript"/>
              </w:rPr>
              <w:t>INT</w:t>
            </w:r>
            <w:r w:rsidRPr="00F508B8">
              <w:t>=40 MHz, F</w:t>
            </w:r>
            <w:r w:rsidRPr="00F508B8">
              <w:rPr>
                <w:vertAlign w:val="subscript"/>
              </w:rPr>
              <w:t>INT</w:t>
            </w:r>
            <w:r w:rsidRPr="00F508B8">
              <w:t xml:space="preserve"> = (40+100)/2 = 70 </w:t>
            </w:r>
          </w:p>
        </w:tc>
      </w:tr>
      <w:tr w:rsidR="000D5725" w:rsidRPr="00F508B8" w:rsidDel="00D02FDD" w14:paraId="68CB29A7" w14:textId="77777777" w:rsidTr="00135A41">
        <w:trPr>
          <w:gridAfter w:val="1"/>
          <w:wAfter w:w="14" w:type="dxa"/>
          <w:trHeight w:val="248"/>
        </w:trPr>
        <w:tc>
          <w:tcPr>
            <w:tcW w:w="1549" w:type="dxa"/>
            <w:tcBorders>
              <w:top w:val="nil"/>
            </w:tcBorders>
          </w:tcPr>
          <w:p w14:paraId="36FEACBB" w14:textId="77777777" w:rsidR="000D5725" w:rsidRPr="00F508B8" w:rsidDel="00D02FDD" w:rsidRDefault="000D5725" w:rsidP="00135A41">
            <w:pPr>
              <w:keepNext/>
              <w:keepLines/>
              <w:spacing w:after="0"/>
              <w:jc w:val="center"/>
              <w:rPr>
                <w:rFonts w:ascii="Arial" w:hAnsi="Arial" w:cs="Arial"/>
                <w:sz w:val="18"/>
                <w:szCs w:val="18"/>
              </w:rPr>
            </w:pPr>
          </w:p>
        </w:tc>
        <w:tc>
          <w:tcPr>
            <w:tcW w:w="1704" w:type="dxa"/>
            <w:shd w:val="clear" w:color="auto" w:fill="auto"/>
          </w:tcPr>
          <w:p w14:paraId="63354D03" w14:textId="77777777" w:rsidR="000D5725" w:rsidRPr="00F508B8" w:rsidDel="00D02FDD" w:rsidRDefault="000D5725" w:rsidP="00135A41">
            <w:pPr>
              <w:pStyle w:val="TAC"/>
              <w:rPr>
                <w:lang w:eastAsia="en-US"/>
              </w:rPr>
            </w:pPr>
            <w:r w:rsidRPr="00F508B8">
              <w:rPr>
                <w:rFonts w:eastAsia="MS Mincho"/>
              </w:rPr>
              <w:t>UL 897.5/ UL 3634.995</w:t>
            </w:r>
          </w:p>
        </w:tc>
        <w:tc>
          <w:tcPr>
            <w:tcW w:w="1843" w:type="dxa"/>
            <w:shd w:val="clear" w:color="auto" w:fill="auto"/>
          </w:tcPr>
          <w:p w14:paraId="0ED84615" w14:textId="77777777" w:rsidR="000D5725" w:rsidRPr="00F508B8" w:rsidDel="00D02FDD" w:rsidRDefault="000D5725" w:rsidP="00135A41">
            <w:pPr>
              <w:pStyle w:val="TAC"/>
              <w:rPr>
                <w:lang w:eastAsia="en-US"/>
              </w:rPr>
            </w:pPr>
            <w:r w:rsidRPr="00F508B8">
              <w:t>5/40</w:t>
            </w:r>
          </w:p>
        </w:tc>
        <w:tc>
          <w:tcPr>
            <w:tcW w:w="1984" w:type="dxa"/>
          </w:tcPr>
          <w:p w14:paraId="1A054CE0" w14:textId="77777777" w:rsidR="000D5725" w:rsidRPr="00F508B8" w:rsidDel="00D02FDD" w:rsidRDefault="000D5725" w:rsidP="00135A41">
            <w:pPr>
              <w:pStyle w:val="TAC"/>
              <w:rPr>
                <w:rFonts w:cs="Arial"/>
                <w:szCs w:val="18"/>
              </w:rPr>
            </w:pPr>
            <w:r w:rsidRPr="00F508B8">
              <w:rPr>
                <w:rFonts w:cs="Arial"/>
                <w:szCs w:val="18"/>
              </w:rPr>
              <w:t>Dual UL intermodulation</w:t>
            </w:r>
          </w:p>
        </w:tc>
        <w:tc>
          <w:tcPr>
            <w:tcW w:w="2975" w:type="dxa"/>
          </w:tcPr>
          <w:p w14:paraId="5862FE85" w14:textId="77777777" w:rsidR="000D5725" w:rsidRPr="00F508B8" w:rsidDel="00D02FDD" w:rsidRDefault="000D5725" w:rsidP="00135A41">
            <w:pPr>
              <w:pStyle w:val="TAL"/>
              <w:rPr>
                <w:lang w:eastAsia="en-US"/>
              </w:rPr>
            </w:pPr>
            <w:r w:rsidRPr="00F508B8">
              <w:rPr>
                <w:rFonts w:cs="Arial"/>
                <w:szCs w:val="18"/>
              </w:rPr>
              <w:t>Exception in TS 38.101-3 Table 7.3B.2.3.5.1-1</w:t>
            </w:r>
          </w:p>
        </w:tc>
      </w:tr>
      <w:tr w:rsidR="000D5725" w:rsidRPr="00F508B8" w:rsidDel="00D02FDD" w14:paraId="7EF5CCE0" w14:textId="77777777" w:rsidTr="00135A41">
        <w:trPr>
          <w:gridAfter w:val="1"/>
          <w:wAfter w:w="14" w:type="dxa"/>
          <w:trHeight w:val="248"/>
        </w:trPr>
        <w:tc>
          <w:tcPr>
            <w:tcW w:w="1549" w:type="dxa"/>
            <w:tcBorders>
              <w:top w:val="nil"/>
              <w:bottom w:val="nil"/>
            </w:tcBorders>
          </w:tcPr>
          <w:p w14:paraId="5509D6BD" w14:textId="77777777" w:rsidR="000D5725" w:rsidRPr="00F508B8" w:rsidDel="00D02FDD" w:rsidRDefault="000D5725" w:rsidP="00135A41">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 xml:space="preserve"> / </w:t>
            </w:r>
            <w:r w:rsidRPr="00F508B8">
              <w:rPr>
                <w:rFonts w:ascii="Arial" w:hAnsi="Arial"/>
                <w:b/>
                <w:bCs/>
                <w:sz w:val="18"/>
              </w:rPr>
              <w:t>n79A</w:t>
            </w:r>
          </w:p>
        </w:tc>
        <w:tc>
          <w:tcPr>
            <w:tcW w:w="1704" w:type="dxa"/>
            <w:shd w:val="clear" w:color="auto" w:fill="auto"/>
          </w:tcPr>
          <w:p w14:paraId="75800027" w14:textId="77777777" w:rsidR="000D5725" w:rsidRPr="00F508B8" w:rsidRDefault="000D5725" w:rsidP="00135A41">
            <w:pPr>
              <w:pStyle w:val="TAC"/>
              <w:rPr>
                <w:rFonts w:eastAsia="MS Mincho"/>
              </w:rPr>
            </w:pPr>
            <w:r w:rsidRPr="00F508B8">
              <w:t>UL 900/DL 4500</w:t>
            </w:r>
          </w:p>
        </w:tc>
        <w:tc>
          <w:tcPr>
            <w:tcW w:w="1843" w:type="dxa"/>
            <w:shd w:val="clear" w:color="auto" w:fill="auto"/>
          </w:tcPr>
          <w:p w14:paraId="4A92BCCC" w14:textId="77777777" w:rsidR="000D5725" w:rsidRPr="00F508B8" w:rsidRDefault="000D5725" w:rsidP="00135A41">
            <w:pPr>
              <w:pStyle w:val="TAC"/>
            </w:pPr>
            <w:r w:rsidRPr="00F508B8">
              <w:t>10/100</w:t>
            </w:r>
          </w:p>
        </w:tc>
        <w:tc>
          <w:tcPr>
            <w:tcW w:w="1984" w:type="dxa"/>
          </w:tcPr>
          <w:p w14:paraId="7A61B5D9"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tcPr>
          <w:p w14:paraId="118A3A93" w14:textId="77777777" w:rsidR="000D5725" w:rsidRPr="00F508B8" w:rsidRDefault="000D5725" w:rsidP="00135A41">
            <w:pPr>
              <w:pStyle w:val="TAL"/>
              <w:rPr>
                <w:rFonts w:cs="Arial"/>
                <w:szCs w:val="18"/>
              </w:rPr>
            </w:pPr>
            <w:r w:rsidRPr="00F508B8">
              <w:rPr>
                <w:color w:val="000000"/>
              </w:rPr>
              <w:t>Exception Note 4 nad 5 of TS38.101-3 table 7.3B.2.3.1-1</w:t>
            </w:r>
          </w:p>
        </w:tc>
      </w:tr>
      <w:tr w:rsidR="000D5725" w:rsidRPr="00F508B8" w:rsidDel="00D02FDD" w14:paraId="127188F6" w14:textId="77777777" w:rsidTr="00135A41">
        <w:trPr>
          <w:gridAfter w:val="1"/>
          <w:wAfter w:w="14" w:type="dxa"/>
          <w:trHeight w:val="248"/>
        </w:trPr>
        <w:tc>
          <w:tcPr>
            <w:tcW w:w="1549" w:type="dxa"/>
            <w:tcBorders>
              <w:top w:val="nil"/>
              <w:bottom w:val="nil"/>
            </w:tcBorders>
          </w:tcPr>
          <w:p w14:paraId="36C1A569" w14:textId="77777777" w:rsidR="000D5725" w:rsidRPr="00F508B8" w:rsidDel="00D02FDD" w:rsidRDefault="000D5725" w:rsidP="00135A41">
            <w:pPr>
              <w:keepNext/>
              <w:keepLines/>
              <w:spacing w:after="0"/>
              <w:jc w:val="center"/>
              <w:rPr>
                <w:rFonts w:ascii="Arial" w:hAnsi="Arial" w:cs="Arial"/>
                <w:sz w:val="18"/>
                <w:szCs w:val="18"/>
              </w:rPr>
            </w:pPr>
          </w:p>
        </w:tc>
        <w:tc>
          <w:tcPr>
            <w:tcW w:w="1704" w:type="dxa"/>
            <w:shd w:val="clear" w:color="auto" w:fill="auto"/>
          </w:tcPr>
          <w:p w14:paraId="3DF386AF" w14:textId="77777777" w:rsidR="000D5725" w:rsidRPr="00F508B8" w:rsidRDefault="000D5725" w:rsidP="00135A41">
            <w:pPr>
              <w:pStyle w:val="TAC"/>
              <w:rPr>
                <w:rFonts w:eastAsia="MS Mincho"/>
              </w:rPr>
            </w:pPr>
            <w:r w:rsidRPr="00F508B8">
              <w:t>UL 900/DL 4299.99</w:t>
            </w:r>
          </w:p>
        </w:tc>
        <w:tc>
          <w:tcPr>
            <w:tcW w:w="1843" w:type="dxa"/>
            <w:shd w:val="clear" w:color="auto" w:fill="auto"/>
            <w:vAlign w:val="center"/>
          </w:tcPr>
          <w:p w14:paraId="4282C3BC" w14:textId="77777777" w:rsidR="000D5725" w:rsidRPr="00F508B8" w:rsidRDefault="000D5725" w:rsidP="00135A41">
            <w:pPr>
              <w:pStyle w:val="TAC"/>
            </w:pPr>
            <w:r w:rsidRPr="00F508B8">
              <w:t>10/100</w:t>
            </w:r>
          </w:p>
        </w:tc>
        <w:tc>
          <w:tcPr>
            <w:tcW w:w="1984" w:type="dxa"/>
            <w:vAlign w:val="center"/>
          </w:tcPr>
          <w:p w14:paraId="2D9BED2C" w14:textId="77777777" w:rsidR="000D5725" w:rsidRPr="00F508B8" w:rsidRDefault="000D5725" w:rsidP="00135A41">
            <w:pPr>
              <w:pStyle w:val="TAC"/>
              <w:rPr>
                <w:rFonts w:cs="Arial"/>
                <w:szCs w:val="18"/>
              </w:rPr>
            </w:pPr>
          </w:p>
        </w:tc>
        <w:tc>
          <w:tcPr>
            <w:tcW w:w="2975" w:type="dxa"/>
            <w:vAlign w:val="center"/>
          </w:tcPr>
          <w:p w14:paraId="51E67DB6" w14:textId="77777777" w:rsidR="000D5725" w:rsidRPr="00F508B8" w:rsidRDefault="000D5725" w:rsidP="00135A41">
            <w:pPr>
              <w:pStyle w:val="TAL"/>
              <w:rPr>
                <w:rFonts w:cs="Arial"/>
                <w:szCs w:val="18"/>
              </w:rPr>
            </w:pPr>
            <w:r w:rsidRPr="00F508B8">
              <w:rPr>
                <w:rFonts w:cs="Arial"/>
                <w:szCs w:val="18"/>
              </w:rPr>
              <w:t>HD avoid</w:t>
            </w:r>
          </w:p>
        </w:tc>
      </w:tr>
      <w:tr w:rsidR="000D5725" w:rsidRPr="00F508B8" w:rsidDel="00D02FDD" w14:paraId="1B797853" w14:textId="77777777" w:rsidTr="00135A41">
        <w:trPr>
          <w:gridAfter w:val="1"/>
          <w:wAfter w:w="14" w:type="dxa"/>
          <w:trHeight w:val="248"/>
        </w:trPr>
        <w:tc>
          <w:tcPr>
            <w:tcW w:w="1549" w:type="dxa"/>
            <w:tcBorders>
              <w:top w:val="nil"/>
            </w:tcBorders>
          </w:tcPr>
          <w:p w14:paraId="289FF0AD" w14:textId="77777777" w:rsidR="000D5725" w:rsidRPr="00F508B8" w:rsidDel="00D02FDD" w:rsidRDefault="000D5725" w:rsidP="00135A41">
            <w:pPr>
              <w:keepNext/>
              <w:keepLines/>
              <w:spacing w:after="0"/>
              <w:jc w:val="center"/>
              <w:rPr>
                <w:rFonts w:ascii="Arial" w:hAnsi="Arial" w:cs="Arial"/>
                <w:sz w:val="18"/>
                <w:szCs w:val="18"/>
              </w:rPr>
            </w:pPr>
          </w:p>
        </w:tc>
        <w:tc>
          <w:tcPr>
            <w:tcW w:w="1704" w:type="dxa"/>
            <w:shd w:val="clear" w:color="auto" w:fill="auto"/>
          </w:tcPr>
          <w:p w14:paraId="1AE0F63D" w14:textId="77777777" w:rsidR="000D5725" w:rsidRPr="00F508B8" w:rsidRDefault="000D5725" w:rsidP="00135A41">
            <w:pPr>
              <w:pStyle w:val="TAC"/>
              <w:rPr>
                <w:rFonts w:eastAsia="MS Mincho"/>
              </w:rPr>
            </w:pPr>
            <w:r w:rsidRPr="00F508B8">
              <w:t>UL 897.5/ UL 4532.505</w:t>
            </w:r>
          </w:p>
        </w:tc>
        <w:tc>
          <w:tcPr>
            <w:tcW w:w="1843" w:type="dxa"/>
            <w:shd w:val="clear" w:color="auto" w:fill="auto"/>
            <w:vAlign w:val="center"/>
          </w:tcPr>
          <w:p w14:paraId="43535063" w14:textId="77777777" w:rsidR="000D5725" w:rsidRPr="00F508B8" w:rsidRDefault="000D5725" w:rsidP="00135A41">
            <w:pPr>
              <w:pStyle w:val="TAC"/>
            </w:pPr>
            <w:r w:rsidRPr="00F508B8">
              <w:t>5/40</w:t>
            </w:r>
          </w:p>
        </w:tc>
        <w:tc>
          <w:tcPr>
            <w:tcW w:w="1984" w:type="dxa"/>
            <w:vAlign w:val="center"/>
          </w:tcPr>
          <w:p w14:paraId="6E3FB1B7"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1C91ABD3"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4086F34C" w14:textId="77777777" w:rsidTr="00135A41">
        <w:trPr>
          <w:gridAfter w:val="1"/>
          <w:wAfter w:w="14" w:type="dxa"/>
          <w:trHeight w:val="248"/>
        </w:trPr>
        <w:tc>
          <w:tcPr>
            <w:tcW w:w="1549" w:type="dxa"/>
            <w:tcBorders>
              <w:top w:val="nil"/>
              <w:bottom w:val="nil"/>
            </w:tcBorders>
            <w:vAlign w:val="center"/>
          </w:tcPr>
          <w:p w14:paraId="1E09C43F"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b/>
                <w:bCs/>
                <w:sz w:val="18"/>
                <w:lang w:eastAsia="en-US"/>
              </w:rPr>
              <w:t>11A / n79A</w:t>
            </w:r>
          </w:p>
        </w:tc>
        <w:tc>
          <w:tcPr>
            <w:tcW w:w="1704" w:type="dxa"/>
            <w:shd w:val="clear" w:color="auto" w:fill="auto"/>
          </w:tcPr>
          <w:p w14:paraId="77BA7249" w14:textId="77777777" w:rsidR="000D5725" w:rsidRPr="00F508B8" w:rsidRDefault="000D5725" w:rsidP="00135A41">
            <w:pPr>
              <w:pStyle w:val="TAC"/>
              <w:rPr>
                <w:lang w:eastAsia="en-US"/>
              </w:rPr>
            </w:pPr>
            <w:r w:rsidRPr="00F508B8">
              <w:rPr>
                <w:lang w:eastAsia="en-US"/>
              </w:rPr>
              <w:t>Mid (DL 1485.9 MHz) / 4457.7</w:t>
            </w:r>
          </w:p>
        </w:tc>
        <w:tc>
          <w:tcPr>
            <w:tcW w:w="1843" w:type="dxa"/>
            <w:shd w:val="clear" w:color="auto" w:fill="auto"/>
          </w:tcPr>
          <w:p w14:paraId="46BF4CB6" w14:textId="77777777" w:rsidR="000D5725" w:rsidRPr="00F508B8" w:rsidRDefault="000D5725" w:rsidP="00135A41">
            <w:pPr>
              <w:pStyle w:val="TAC"/>
              <w:rPr>
                <w:lang w:eastAsia="en-US"/>
              </w:rPr>
            </w:pPr>
            <w:r w:rsidRPr="00F508B8">
              <w:rPr>
                <w:lang w:eastAsia="en-US"/>
              </w:rPr>
              <w:t>Highest (10 MHz) / Highest (100 MHz)</w:t>
            </w:r>
          </w:p>
        </w:tc>
        <w:tc>
          <w:tcPr>
            <w:tcW w:w="1984" w:type="dxa"/>
          </w:tcPr>
          <w:p w14:paraId="33EEB510" w14:textId="77777777" w:rsidR="000D5725" w:rsidRPr="00F508B8" w:rsidRDefault="000D5725" w:rsidP="00135A41">
            <w:pPr>
              <w:pStyle w:val="TAC"/>
              <w:rPr>
                <w:rFonts w:cs="Arial"/>
                <w:szCs w:val="18"/>
              </w:rPr>
            </w:pPr>
            <w:r w:rsidRPr="00F508B8">
              <w:rPr>
                <w:color w:val="000000"/>
                <w:lang w:eastAsia="en-US"/>
              </w:rPr>
              <w:t>Receiver Harmonic Mixing HM3</w:t>
            </w:r>
          </w:p>
        </w:tc>
        <w:tc>
          <w:tcPr>
            <w:tcW w:w="2975" w:type="dxa"/>
          </w:tcPr>
          <w:p w14:paraId="67A50392" w14:textId="77777777" w:rsidR="000D5725" w:rsidRPr="00F508B8" w:rsidRDefault="000D5725" w:rsidP="00135A41">
            <w:pPr>
              <w:keepNext/>
              <w:keepLines/>
              <w:spacing w:after="0"/>
              <w:rPr>
                <w:rFonts w:ascii="Arial" w:hAnsi="Arial"/>
                <w:color w:val="000000"/>
                <w:sz w:val="18"/>
                <w:lang w:eastAsia="en-US"/>
              </w:rPr>
            </w:pPr>
            <w:r w:rsidRPr="00F508B8">
              <w:rPr>
                <w:rFonts w:ascii="Arial" w:hAnsi="Arial"/>
                <w:color w:val="000000"/>
                <w:sz w:val="18"/>
                <w:lang w:eastAsia="en-US"/>
              </w:rPr>
              <w:t>Receiver Harmonic Mixing Exception in TS38.101-3 Table 7.3B.2.3.2-1</w:t>
            </w:r>
          </w:p>
        </w:tc>
      </w:tr>
      <w:tr w:rsidR="000D5725" w:rsidRPr="00F508B8" w14:paraId="47901C1B" w14:textId="77777777" w:rsidTr="00135A41">
        <w:trPr>
          <w:gridAfter w:val="1"/>
          <w:wAfter w:w="14" w:type="dxa"/>
          <w:trHeight w:val="248"/>
        </w:trPr>
        <w:tc>
          <w:tcPr>
            <w:tcW w:w="1549" w:type="dxa"/>
            <w:tcBorders>
              <w:top w:val="nil"/>
            </w:tcBorders>
            <w:vAlign w:val="center"/>
          </w:tcPr>
          <w:p w14:paraId="14307CBC"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tcPr>
          <w:p w14:paraId="232DEEC6" w14:textId="77777777" w:rsidR="000D5725" w:rsidRPr="00F508B8" w:rsidRDefault="000D5725" w:rsidP="00135A41">
            <w:pPr>
              <w:pStyle w:val="TAC"/>
              <w:rPr>
                <w:lang w:eastAsia="en-US"/>
              </w:rPr>
            </w:pPr>
            <w:r w:rsidRPr="00F508B8">
              <w:rPr>
                <w:lang w:eastAsia="en-US"/>
              </w:rPr>
              <w:t>Mid (DL 1485.9 MHz) / 4512.7 MHz</w:t>
            </w:r>
          </w:p>
        </w:tc>
        <w:tc>
          <w:tcPr>
            <w:tcW w:w="1843" w:type="dxa"/>
            <w:shd w:val="clear" w:color="auto" w:fill="auto"/>
          </w:tcPr>
          <w:p w14:paraId="342DD76E" w14:textId="77777777" w:rsidR="000D5725" w:rsidRPr="00F508B8" w:rsidRDefault="000D5725" w:rsidP="00135A41">
            <w:pPr>
              <w:pStyle w:val="TAC"/>
              <w:rPr>
                <w:lang w:eastAsia="en-US"/>
              </w:rPr>
            </w:pPr>
            <w:r w:rsidRPr="00F508B8">
              <w:rPr>
                <w:lang w:eastAsia="en-US"/>
              </w:rPr>
              <w:t>Highest (10 MHz) / Highest (100 MHz)</w:t>
            </w:r>
          </w:p>
        </w:tc>
        <w:tc>
          <w:tcPr>
            <w:tcW w:w="1984" w:type="dxa"/>
          </w:tcPr>
          <w:p w14:paraId="5DAE64F6" w14:textId="77777777" w:rsidR="000D5725" w:rsidRPr="00F508B8" w:rsidRDefault="000D5725" w:rsidP="00135A41">
            <w:pPr>
              <w:pStyle w:val="TAC"/>
              <w:rPr>
                <w:rFonts w:cs="Arial"/>
                <w:szCs w:val="18"/>
              </w:rPr>
            </w:pPr>
          </w:p>
        </w:tc>
        <w:tc>
          <w:tcPr>
            <w:tcW w:w="2975" w:type="dxa"/>
          </w:tcPr>
          <w:p w14:paraId="06640E95" w14:textId="77777777" w:rsidR="000D5725" w:rsidRPr="00F508B8" w:rsidRDefault="000D5725" w:rsidP="00135A41">
            <w:pPr>
              <w:keepNext/>
              <w:keepLines/>
              <w:spacing w:after="0"/>
              <w:rPr>
                <w:rFonts w:ascii="Arial" w:hAnsi="Arial"/>
                <w:color w:val="000000"/>
                <w:sz w:val="18"/>
                <w:lang w:eastAsia="en-US"/>
              </w:rPr>
            </w:pPr>
            <w:r w:rsidRPr="00F508B8">
              <w:rPr>
                <w:rFonts w:ascii="Arial" w:hAnsi="Arial"/>
                <w:color w:val="000000"/>
                <w:sz w:val="18"/>
                <w:lang w:eastAsia="en-US"/>
              </w:rPr>
              <w:t>Non-Exception. Not overlapping interference since BW</w:t>
            </w:r>
            <w:r w:rsidRPr="00F508B8">
              <w:rPr>
                <w:rFonts w:ascii="Arial" w:hAnsi="Arial"/>
                <w:color w:val="000000"/>
                <w:sz w:val="18"/>
                <w:vertAlign w:val="subscript"/>
                <w:lang w:eastAsia="en-US"/>
              </w:rPr>
              <w:t>INT</w:t>
            </w:r>
            <w:r w:rsidRPr="00F508B8">
              <w:rPr>
                <w:rFonts w:ascii="Arial" w:hAnsi="Arial"/>
                <w:color w:val="000000"/>
                <w:sz w:val="18"/>
                <w:lang w:eastAsia="en-US"/>
              </w:rPr>
              <w:t>=100 MHz, F</w:t>
            </w:r>
            <w:r w:rsidRPr="00F508B8">
              <w:rPr>
                <w:rFonts w:ascii="Arial" w:hAnsi="Arial"/>
                <w:color w:val="000000"/>
                <w:sz w:val="18"/>
                <w:vertAlign w:val="subscript"/>
                <w:lang w:eastAsia="en-US"/>
              </w:rPr>
              <w:t>INT</w:t>
            </w:r>
            <w:r w:rsidRPr="00F508B8">
              <w:rPr>
                <w:rFonts w:ascii="Arial" w:hAnsi="Arial"/>
                <w:color w:val="000000"/>
                <w:sz w:val="18"/>
                <w:lang w:eastAsia="en-US"/>
              </w:rPr>
              <w:t xml:space="preserve"> = (100+10)/2 = 55 </w:t>
            </w:r>
          </w:p>
        </w:tc>
      </w:tr>
      <w:tr w:rsidR="000D5725" w:rsidRPr="00F508B8" w14:paraId="7A6E9362" w14:textId="77777777" w:rsidTr="00135A41">
        <w:trPr>
          <w:gridAfter w:val="1"/>
          <w:wAfter w:w="14" w:type="dxa"/>
          <w:trHeight w:val="248"/>
        </w:trPr>
        <w:tc>
          <w:tcPr>
            <w:tcW w:w="1549" w:type="dxa"/>
            <w:tcBorders>
              <w:top w:val="nil"/>
              <w:bottom w:val="nil"/>
            </w:tcBorders>
            <w:vAlign w:val="center"/>
          </w:tcPr>
          <w:p w14:paraId="7E931790"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sz w:val="18"/>
                <w:szCs w:val="18"/>
              </w:rPr>
              <w:t>12A/</w:t>
            </w:r>
            <w:r w:rsidRPr="00F508B8">
              <w:rPr>
                <w:rFonts w:ascii="Arial" w:hAnsi="Arial" w:cs="Arial"/>
                <w:b/>
                <w:bCs/>
                <w:sz w:val="18"/>
                <w:szCs w:val="18"/>
              </w:rPr>
              <w:t>n66A</w:t>
            </w:r>
          </w:p>
        </w:tc>
        <w:tc>
          <w:tcPr>
            <w:tcW w:w="1704" w:type="dxa"/>
            <w:shd w:val="clear" w:color="auto" w:fill="auto"/>
            <w:vAlign w:val="center"/>
          </w:tcPr>
          <w:p w14:paraId="6BFBF4C2" w14:textId="77777777" w:rsidR="000D5725" w:rsidRPr="00F508B8" w:rsidRDefault="000D5725" w:rsidP="00135A41">
            <w:pPr>
              <w:pStyle w:val="TAC"/>
              <w:rPr>
                <w:lang w:eastAsia="en-US"/>
              </w:rPr>
            </w:pPr>
            <w:r w:rsidRPr="00F508B8">
              <w:t>UL 710/DL 2130</w:t>
            </w:r>
          </w:p>
        </w:tc>
        <w:tc>
          <w:tcPr>
            <w:tcW w:w="1843" w:type="dxa"/>
            <w:shd w:val="clear" w:color="auto" w:fill="auto"/>
            <w:vAlign w:val="center"/>
          </w:tcPr>
          <w:p w14:paraId="3BE9A3A6" w14:textId="77777777" w:rsidR="000D5725" w:rsidRPr="00F508B8" w:rsidRDefault="000D5725" w:rsidP="00135A41">
            <w:pPr>
              <w:pStyle w:val="TAC"/>
              <w:rPr>
                <w:lang w:eastAsia="en-US"/>
              </w:rPr>
            </w:pPr>
            <w:r w:rsidRPr="00F508B8">
              <w:t>10/40</w:t>
            </w:r>
          </w:p>
        </w:tc>
        <w:tc>
          <w:tcPr>
            <w:tcW w:w="1984" w:type="dxa"/>
          </w:tcPr>
          <w:p w14:paraId="0D37E3CF"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tcPr>
          <w:p w14:paraId="342B4122" w14:textId="77777777" w:rsidR="000D5725" w:rsidRPr="00F508B8" w:rsidRDefault="000D5725" w:rsidP="00135A41">
            <w:pPr>
              <w:keepNext/>
              <w:keepLines/>
              <w:spacing w:after="0"/>
              <w:rPr>
                <w:rFonts w:ascii="Arial" w:hAnsi="Arial"/>
                <w:color w:val="000000"/>
                <w:sz w:val="18"/>
                <w:lang w:eastAsia="en-US"/>
              </w:rPr>
            </w:pPr>
            <w:r w:rsidRPr="00F508B8">
              <w:t>Exception Note 4 nad 5 of TS38.101-3 table 7.3B.2.3.1-1</w:t>
            </w:r>
          </w:p>
        </w:tc>
      </w:tr>
      <w:tr w:rsidR="000D5725" w:rsidRPr="00F508B8" w14:paraId="64ABC2DD" w14:textId="77777777" w:rsidTr="00135A41">
        <w:trPr>
          <w:gridAfter w:val="1"/>
          <w:wAfter w:w="14" w:type="dxa"/>
          <w:trHeight w:val="248"/>
        </w:trPr>
        <w:tc>
          <w:tcPr>
            <w:tcW w:w="1549" w:type="dxa"/>
            <w:tcBorders>
              <w:top w:val="nil"/>
            </w:tcBorders>
            <w:vAlign w:val="center"/>
          </w:tcPr>
          <w:p w14:paraId="7F19153A"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0D5725" w:rsidRPr="00F508B8" w:rsidRDefault="000D5725" w:rsidP="00135A41">
            <w:pPr>
              <w:pStyle w:val="TAC"/>
              <w:rPr>
                <w:lang w:eastAsia="en-US"/>
              </w:rPr>
            </w:pPr>
            <w:r w:rsidRPr="00F508B8">
              <w:t>UL 710/DL 2165</w:t>
            </w:r>
          </w:p>
        </w:tc>
        <w:tc>
          <w:tcPr>
            <w:tcW w:w="1843" w:type="dxa"/>
            <w:shd w:val="clear" w:color="auto" w:fill="auto"/>
            <w:vAlign w:val="center"/>
          </w:tcPr>
          <w:p w14:paraId="244E9ABB" w14:textId="77777777" w:rsidR="000D5725" w:rsidRPr="00F508B8" w:rsidRDefault="000D5725" w:rsidP="00135A41">
            <w:pPr>
              <w:pStyle w:val="TAC"/>
              <w:rPr>
                <w:lang w:eastAsia="en-US"/>
              </w:rPr>
            </w:pPr>
            <w:r w:rsidRPr="00F508B8">
              <w:t>10/40</w:t>
            </w:r>
          </w:p>
        </w:tc>
        <w:tc>
          <w:tcPr>
            <w:tcW w:w="1984" w:type="dxa"/>
            <w:vAlign w:val="center"/>
          </w:tcPr>
          <w:p w14:paraId="7692BD04" w14:textId="77777777" w:rsidR="000D5725" w:rsidRPr="00F508B8" w:rsidRDefault="000D5725" w:rsidP="00135A41">
            <w:pPr>
              <w:pStyle w:val="TAC"/>
              <w:rPr>
                <w:rFonts w:cs="Arial"/>
                <w:szCs w:val="18"/>
              </w:rPr>
            </w:pPr>
            <w:r w:rsidRPr="00F508B8">
              <w:rPr>
                <w:rFonts w:cs="Arial"/>
                <w:szCs w:val="18"/>
              </w:rPr>
              <w:t>UL Harmonic avoid</w:t>
            </w:r>
          </w:p>
        </w:tc>
        <w:tc>
          <w:tcPr>
            <w:tcW w:w="2975" w:type="dxa"/>
          </w:tcPr>
          <w:p w14:paraId="766A3CCF" w14:textId="77777777" w:rsidR="000D5725" w:rsidRPr="00F508B8" w:rsidRDefault="000D5725" w:rsidP="00135A41">
            <w:pPr>
              <w:keepNext/>
              <w:keepLines/>
              <w:spacing w:after="0"/>
              <w:rPr>
                <w:rFonts w:ascii="Arial" w:hAnsi="Arial"/>
                <w:color w:val="000000"/>
                <w:sz w:val="18"/>
                <w:lang w:eastAsia="en-US"/>
              </w:rPr>
            </w:pPr>
            <w:r w:rsidRPr="00F508B8">
              <w:rPr>
                <w:rFonts w:ascii="Arial" w:hAnsi="Arial"/>
                <w:color w:val="000000"/>
                <w:sz w:val="18"/>
              </w:rPr>
              <w:t>Non-Exception. Not overlapping interference since BWINT=30 MHz, FINT = (30+40)/2 = 35</w:t>
            </w:r>
          </w:p>
        </w:tc>
      </w:tr>
      <w:tr w:rsidR="000D5725" w:rsidRPr="00F508B8" w14:paraId="7BEDD051" w14:textId="77777777" w:rsidTr="00135A41">
        <w:trPr>
          <w:gridAfter w:val="1"/>
          <w:wAfter w:w="14" w:type="dxa"/>
          <w:trHeight w:val="248"/>
        </w:trPr>
        <w:tc>
          <w:tcPr>
            <w:tcW w:w="1549" w:type="dxa"/>
            <w:vMerge w:val="restart"/>
            <w:tcBorders>
              <w:top w:val="nil"/>
            </w:tcBorders>
            <w:vAlign w:val="center"/>
          </w:tcPr>
          <w:p w14:paraId="2C5F8741"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b/>
                <w:bCs/>
                <w:sz w:val="18"/>
                <w:szCs w:val="18"/>
              </w:rPr>
              <w:t>12A</w:t>
            </w:r>
            <w:r w:rsidRPr="00F508B8">
              <w:rPr>
                <w:rFonts w:ascii="Arial" w:hAnsi="Arial" w:cs="Arial"/>
                <w:sz w:val="18"/>
                <w:szCs w:val="18"/>
              </w:rPr>
              <w:t xml:space="preserve"> / n78A</w:t>
            </w:r>
          </w:p>
        </w:tc>
        <w:tc>
          <w:tcPr>
            <w:tcW w:w="1704" w:type="dxa"/>
            <w:shd w:val="clear" w:color="auto" w:fill="auto"/>
            <w:vAlign w:val="center"/>
          </w:tcPr>
          <w:p w14:paraId="67D4A2D3" w14:textId="77777777" w:rsidR="000D5725" w:rsidRPr="00F508B8" w:rsidRDefault="000D5725" w:rsidP="00135A41">
            <w:pPr>
              <w:pStyle w:val="TAC"/>
            </w:pPr>
            <w:r w:rsidRPr="00F508B8">
              <w:rPr>
                <w:rFonts w:cs="Arial"/>
                <w:szCs w:val="18"/>
                <w:lang w:eastAsia="zh-CN"/>
              </w:rPr>
              <w:t>UL 707 / DL 3535 MHz</w:t>
            </w:r>
          </w:p>
        </w:tc>
        <w:tc>
          <w:tcPr>
            <w:tcW w:w="1843" w:type="dxa"/>
            <w:shd w:val="clear" w:color="auto" w:fill="auto"/>
            <w:vAlign w:val="center"/>
          </w:tcPr>
          <w:p w14:paraId="63776D2A" w14:textId="77777777" w:rsidR="000D5725" w:rsidRPr="00F508B8" w:rsidRDefault="000D5725" w:rsidP="00135A41">
            <w:pPr>
              <w:pStyle w:val="TAC"/>
            </w:pPr>
            <w:r w:rsidRPr="00F508B8">
              <w:rPr>
                <w:rFonts w:cs="Arial"/>
                <w:szCs w:val="18"/>
                <w:lang w:eastAsia="zh-CN"/>
              </w:rPr>
              <w:t>10/100</w:t>
            </w:r>
          </w:p>
        </w:tc>
        <w:tc>
          <w:tcPr>
            <w:tcW w:w="1984" w:type="dxa"/>
            <w:vAlign w:val="center"/>
          </w:tcPr>
          <w:p w14:paraId="77A3CF67" w14:textId="77777777" w:rsidR="000D5725" w:rsidRPr="00F508B8" w:rsidRDefault="000D5725" w:rsidP="00135A41">
            <w:pPr>
              <w:pStyle w:val="TAC"/>
              <w:rPr>
                <w:rFonts w:cs="Arial"/>
                <w:szCs w:val="18"/>
              </w:rPr>
            </w:pPr>
            <w:r w:rsidRPr="00F508B8">
              <w:rPr>
                <w:rFonts w:cs="Arial"/>
                <w:szCs w:val="18"/>
              </w:rPr>
              <w:t>UL Harmonic Interference HD5</w:t>
            </w:r>
          </w:p>
        </w:tc>
        <w:tc>
          <w:tcPr>
            <w:tcW w:w="2975" w:type="dxa"/>
            <w:vAlign w:val="center"/>
          </w:tcPr>
          <w:p w14:paraId="625898E1" w14:textId="77777777" w:rsidR="000D5725" w:rsidRPr="00F508B8" w:rsidRDefault="000D5725" w:rsidP="00135A41">
            <w:pPr>
              <w:keepNext/>
              <w:keepLines/>
              <w:spacing w:after="0"/>
              <w:rPr>
                <w:rFonts w:ascii="Arial" w:hAnsi="Arial" w:cs="Arial"/>
                <w:color w:val="000000"/>
                <w:sz w:val="18"/>
              </w:rPr>
            </w:pPr>
            <w:r w:rsidRPr="00F508B8">
              <w:rPr>
                <w:rFonts w:ascii="Arial" w:hAnsi="Arial" w:cs="Arial"/>
                <w:color w:val="000000"/>
                <w:sz w:val="18"/>
              </w:rPr>
              <w:t>Exception Note 5 of TS 38.101-3 Table 7.3B.2.3.1-1</w:t>
            </w:r>
          </w:p>
        </w:tc>
      </w:tr>
      <w:tr w:rsidR="000D5725" w:rsidRPr="00F508B8" w14:paraId="6C4FD5CD" w14:textId="77777777" w:rsidTr="00135A41">
        <w:trPr>
          <w:gridAfter w:val="1"/>
          <w:wAfter w:w="14" w:type="dxa"/>
          <w:trHeight w:val="248"/>
        </w:trPr>
        <w:tc>
          <w:tcPr>
            <w:tcW w:w="1549" w:type="dxa"/>
            <w:vMerge/>
            <w:vAlign w:val="center"/>
          </w:tcPr>
          <w:p w14:paraId="6D5DB8CC"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0D5725" w:rsidRPr="00F508B8" w:rsidRDefault="000D5725" w:rsidP="00135A41">
            <w:pPr>
              <w:pStyle w:val="TAC"/>
            </w:pPr>
            <w:r w:rsidRPr="00F508B8">
              <w:rPr>
                <w:rFonts w:cs="Arial"/>
                <w:szCs w:val="18"/>
                <w:lang w:eastAsia="zh-CN"/>
              </w:rPr>
              <w:t>UL 707 / DL 3750 MHz</w:t>
            </w:r>
          </w:p>
        </w:tc>
        <w:tc>
          <w:tcPr>
            <w:tcW w:w="1843" w:type="dxa"/>
            <w:shd w:val="clear" w:color="auto" w:fill="auto"/>
            <w:vAlign w:val="center"/>
          </w:tcPr>
          <w:p w14:paraId="451DFDD1" w14:textId="77777777" w:rsidR="000D5725" w:rsidRPr="00F508B8" w:rsidRDefault="000D5725" w:rsidP="00135A41">
            <w:pPr>
              <w:pStyle w:val="TAC"/>
            </w:pPr>
            <w:r w:rsidRPr="00F508B8">
              <w:rPr>
                <w:rFonts w:cs="Arial"/>
                <w:szCs w:val="18"/>
                <w:lang w:eastAsia="zh-CN"/>
              </w:rPr>
              <w:t>10/100</w:t>
            </w:r>
          </w:p>
        </w:tc>
        <w:tc>
          <w:tcPr>
            <w:tcW w:w="1984" w:type="dxa"/>
            <w:vAlign w:val="center"/>
          </w:tcPr>
          <w:p w14:paraId="2A9F039C" w14:textId="77777777" w:rsidR="000D5725" w:rsidRPr="00F508B8" w:rsidRDefault="000D5725" w:rsidP="00135A41">
            <w:pPr>
              <w:pStyle w:val="TAC"/>
              <w:rPr>
                <w:rFonts w:cs="Arial"/>
                <w:szCs w:val="18"/>
              </w:rPr>
            </w:pPr>
            <w:r w:rsidRPr="00F508B8">
              <w:rPr>
                <w:rFonts w:cs="Arial"/>
                <w:szCs w:val="18"/>
              </w:rPr>
              <w:t>UL Harmonic avoiding</w:t>
            </w:r>
          </w:p>
        </w:tc>
        <w:tc>
          <w:tcPr>
            <w:tcW w:w="2975" w:type="dxa"/>
            <w:vAlign w:val="center"/>
          </w:tcPr>
          <w:p w14:paraId="315A327E" w14:textId="77777777" w:rsidR="000D5725" w:rsidRPr="00F508B8" w:rsidRDefault="000D5725" w:rsidP="00135A41">
            <w:pPr>
              <w:keepNext/>
              <w:keepLines/>
              <w:spacing w:after="0"/>
              <w:rPr>
                <w:rFonts w:ascii="Arial" w:hAnsi="Arial" w:cs="Arial"/>
                <w:color w:val="000000"/>
                <w:sz w:val="18"/>
              </w:rPr>
            </w:pPr>
            <w:r w:rsidRPr="00F508B8">
              <w:rPr>
                <w:rFonts w:ascii="Arial" w:hAnsi="Arial" w:cs="Arial"/>
                <w:sz w:val="18"/>
              </w:rPr>
              <w:t>Exception avoiding. Not overlapping interference since BW</w:t>
            </w:r>
            <w:r w:rsidRPr="00F508B8">
              <w:rPr>
                <w:rFonts w:ascii="Arial" w:hAnsi="Arial" w:cs="Arial"/>
                <w:sz w:val="18"/>
                <w:vertAlign w:val="subscript"/>
              </w:rPr>
              <w:t>INT</w:t>
            </w:r>
            <w:r w:rsidRPr="00F508B8">
              <w:rPr>
                <w:rFonts w:ascii="Arial" w:hAnsi="Arial" w:cs="Arial"/>
                <w:sz w:val="18"/>
              </w:rPr>
              <w:t>=50 MHz, |F</w:t>
            </w:r>
            <w:r w:rsidRPr="00F508B8">
              <w:rPr>
                <w:rFonts w:ascii="Arial" w:hAnsi="Arial" w:cs="Arial"/>
                <w:sz w:val="18"/>
                <w:vertAlign w:val="subscript"/>
              </w:rPr>
              <w:t>INT</w:t>
            </w:r>
            <w:r w:rsidRPr="00F508B8">
              <w:rPr>
                <w:rFonts w:ascii="Arial" w:hAnsi="Arial" w:cs="Arial"/>
                <w:sz w:val="18"/>
              </w:rPr>
              <w:t>| = 215, |F</w:t>
            </w:r>
            <w:r w:rsidRPr="00F508B8">
              <w:rPr>
                <w:rFonts w:ascii="Arial" w:hAnsi="Arial" w:cs="Arial"/>
                <w:sz w:val="18"/>
                <w:vertAlign w:val="subscript"/>
              </w:rPr>
              <w:t>INT</w:t>
            </w:r>
            <w:r w:rsidRPr="00F508B8">
              <w:rPr>
                <w:rFonts w:ascii="Arial" w:hAnsi="Arial" w:cs="Arial"/>
                <w:sz w:val="18"/>
              </w:rPr>
              <w:t>| &gt; (50+100)/2</w:t>
            </w:r>
          </w:p>
        </w:tc>
      </w:tr>
      <w:tr w:rsidR="000D5725" w:rsidRPr="00F508B8" w14:paraId="25477B5C" w14:textId="77777777" w:rsidTr="00135A41">
        <w:trPr>
          <w:gridAfter w:val="1"/>
          <w:wAfter w:w="14" w:type="dxa"/>
          <w:trHeight w:val="248"/>
        </w:trPr>
        <w:tc>
          <w:tcPr>
            <w:tcW w:w="1549" w:type="dxa"/>
            <w:tcBorders>
              <w:top w:val="nil"/>
              <w:bottom w:val="nil"/>
            </w:tcBorders>
            <w:vAlign w:val="center"/>
          </w:tcPr>
          <w:p w14:paraId="4DCA04FF"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b/>
                <w:sz w:val="18"/>
                <w:szCs w:val="18"/>
              </w:rPr>
              <w:t>13A</w:t>
            </w:r>
            <w:r w:rsidRPr="00F508B8">
              <w:rPr>
                <w:rFonts w:ascii="Arial" w:hAnsi="Arial" w:cs="Arial"/>
                <w:sz w:val="18"/>
                <w:szCs w:val="18"/>
              </w:rPr>
              <w:t>/n77A</w:t>
            </w:r>
          </w:p>
        </w:tc>
        <w:tc>
          <w:tcPr>
            <w:tcW w:w="1704" w:type="dxa"/>
            <w:shd w:val="clear" w:color="auto" w:fill="auto"/>
          </w:tcPr>
          <w:p w14:paraId="5A2E7749" w14:textId="77777777" w:rsidR="000D5725" w:rsidRPr="00F508B8" w:rsidRDefault="000D5725" w:rsidP="00135A41">
            <w:pPr>
              <w:pStyle w:val="TAC"/>
              <w:rPr>
                <w:lang w:eastAsia="en-US"/>
              </w:rPr>
            </w:pPr>
            <w:r w:rsidRPr="00F508B8">
              <w:t>UL 782 MHz / DL 3910 MHz</w:t>
            </w:r>
          </w:p>
        </w:tc>
        <w:tc>
          <w:tcPr>
            <w:tcW w:w="1843" w:type="dxa"/>
            <w:shd w:val="clear" w:color="auto" w:fill="auto"/>
          </w:tcPr>
          <w:p w14:paraId="43A324C1" w14:textId="77777777" w:rsidR="000D5725" w:rsidRPr="00F508B8" w:rsidRDefault="000D5725" w:rsidP="00135A41">
            <w:pPr>
              <w:pStyle w:val="TAC"/>
              <w:rPr>
                <w:lang w:eastAsia="en-US"/>
              </w:rPr>
            </w:pPr>
            <w:r w:rsidRPr="00F508B8">
              <w:rPr>
                <w:rFonts w:cs="Arial"/>
                <w:szCs w:val="18"/>
              </w:rPr>
              <w:t>10/100</w:t>
            </w:r>
          </w:p>
        </w:tc>
        <w:tc>
          <w:tcPr>
            <w:tcW w:w="1984" w:type="dxa"/>
            <w:vAlign w:val="center"/>
          </w:tcPr>
          <w:p w14:paraId="64C5D5E7"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14ABFE4D" w14:textId="77777777" w:rsidR="000D5725" w:rsidRPr="00F508B8" w:rsidRDefault="000D5725" w:rsidP="00135A41">
            <w:pPr>
              <w:keepNext/>
              <w:keepLines/>
              <w:spacing w:after="0"/>
              <w:rPr>
                <w:rFonts w:ascii="Arial" w:hAnsi="Arial"/>
                <w:color w:val="000000"/>
                <w:sz w:val="18"/>
                <w:lang w:eastAsia="en-US"/>
              </w:rPr>
            </w:pPr>
            <w:r w:rsidRPr="00F508B8">
              <w:rPr>
                <w:rFonts w:ascii="Arial" w:hAnsi="Arial" w:cs="Arial"/>
                <w:sz w:val="18"/>
                <w:szCs w:val="18"/>
              </w:rPr>
              <w:t>Exception Note 4, 5 of TS 38.101-3 table 7.3B.2.3.1-1</w:t>
            </w:r>
          </w:p>
        </w:tc>
      </w:tr>
      <w:tr w:rsidR="000D5725" w:rsidRPr="00F508B8" w14:paraId="6C9A3DF1" w14:textId="77777777" w:rsidTr="00135A41">
        <w:trPr>
          <w:gridAfter w:val="1"/>
          <w:wAfter w:w="14" w:type="dxa"/>
          <w:trHeight w:val="248"/>
        </w:trPr>
        <w:tc>
          <w:tcPr>
            <w:tcW w:w="1549" w:type="dxa"/>
            <w:tcBorders>
              <w:top w:val="nil"/>
              <w:bottom w:val="nil"/>
            </w:tcBorders>
            <w:vAlign w:val="center"/>
          </w:tcPr>
          <w:p w14:paraId="4254326B"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0D5725" w:rsidRPr="00F508B8" w:rsidRDefault="000D5725" w:rsidP="00135A41">
            <w:pPr>
              <w:pStyle w:val="TAC"/>
              <w:rPr>
                <w:lang w:eastAsia="en-US"/>
              </w:rPr>
            </w:pPr>
            <w:r w:rsidRPr="00F508B8">
              <w:rPr>
                <w:rFonts w:cs="Arial"/>
                <w:szCs w:val="18"/>
              </w:rPr>
              <w:t>DL Mid (751) / UL 3755</w:t>
            </w:r>
          </w:p>
        </w:tc>
        <w:tc>
          <w:tcPr>
            <w:tcW w:w="1843" w:type="dxa"/>
            <w:shd w:val="clear" w:color="auto" w:fill="auto"/>
            <w:vAlign w:val="center"/>
          </w:tcPr>
          <w:p w14:paraId="46DBCEF3" w14:textId="77777777" w:rsidR="000D5725" w:rsidRPr="00F508B8" w:rsidRDefault="000D5725" w:rsidP="00135A41">
            <w:pPr>
              <w:pStyle w:val="TAC"/>
              <w:rPr>
                <w:lang w:eastAsia="en-US"/>
              </w:rPr>
            </w:pPr>
            <w:r w:rsidRPr="00F508B8">
              <w:rPr>
                <w:rFonts w:cs="Arial"/>
                <w:szCs w:val="18"/>
              </w:rPr>
              <w:t>10/100</w:t>
            </w:r>
          </w:p>
        </w:tc>
        <w:tc>
          <w:tcPr>
            <w:tcW w:w="1984" w:type="dxa"/>
            <w:vAlign w:val="center"/>
          </w:tcPr>
          <w:p w14:paraId="799F08BB" w14:textId="77777777" w:rsidR="000D5725" w:rsidRPr="00F508B8" w:rsidRDefault="000D5725" w:rsidP="00135A41">
            <w:pPr>
              <w:pStyle w:val="TAC"/>
              <w:rPr>
                <w:rFonts w:cs="Arial"/>
                <w:szCs w:val="18"/>
              </w:rPr>
            </w:pPr>
            <w:r w:rsidRPr="00F508B8">
              <w:t>Receiver harmonic mixing</w:t>
            </w:r>
          </w:p>
        </w:tc>
        <w:tc>
          <w:tcPr>
            <w:tcW w:w="2975" w:type="dxa"/>
            <w:vAlign w:val="center"/>
          </w:tcPr>
          <w:p w14:paraId="651EE092" w14:textId="77777777" w:rsidR="000D5725" w:rsidRPr="00F508B8" w:rsidRDefault="000D5725" w:rsidP="00135A41">
            <w:pPr>
              <w:keepNext/>
              <w:keepLines/>
              <w:spacing w:after="0"/>
              <w:rPr>
                <w:rFonts w:ascii="Arial" w:hAnsi="Arial"/>
                <w:color w:val="000000"/>
                <w:sz w:val="18"/>
                <w:lang w:eastAsia="en-US"/>
              </w:rPr>
            </w:pPr>
            <w:r w:rsidRPr="00F508B8">
              <w:rPr>
                <w:rFonts w:ascii="Arial" w:hAnsi="Arial" w:cs="Arial"/>
                <w:color w:val="000000"/>
                <w:sz w:val="18"/>
                <w:szCs w:val="18"/>
              </w:rPr>
              <w:t>Receiver Harmonic Mixing Exception in TS38.101-3 Table 7.3B.2.3.2-1</w:t>
            </w:r>
          </w:p>
        </w:tc>
      </w:tr>
      <w:tr w:rsidR="000D5725" w:rsidRPr="00F508B8" w14:paraId="405F2956" w14:textId="77777777" w:rsidTr="00135A41">
        <w:trPr>
          <w:gridAfter w:val="1"/>
          <w:wAfter w:w="14" w:type="dxa"/>
          <w:trHeight w:val="248"/>
        </w:trPr>
        <w:tc>
          <w:tcPr>
            <w:tcW w:w="1549" w:type="dxa"/>
            <w:tcBorders>
              <w:top w:val="nil"/>
              <w:bottom w:val="nil"/>
            </w:tcBorders>
            <w:vAlign w:val="center"/>
          </w:tcPr>
          <w:p w14:paraId="74473EE2"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0D5725" w:rsidRPr="00F508B8" w:rsidRDefault="000D5725" w:rsidP="00135A41">
            <w:pPr>
              <w:pStyle w:val="TAC"/>
              <w:rPr>
                <w:lang w:eastAsia="en-US"/>
              </w:rPr>
            </w:pPr>
            <w:r w:rsidRPr="00F508B8">
              <w:rPr>
                <w:rFonts w:cs="Arial"/>
                <w:szCs w:val="18"/>
              </w:rPr>
              <w:t>UL 782 MHz /DL Mid</w:t>
            </w:r>
          </w:p>
        </w:tc>
        <w:tc>
          <w:tcPr>
            <w:tcW w:w="1843" w:type="dxa"/>
            <w:shd w:val="clear" w:color="auto" w:fill="auto"/>
            <w:vAlign w:val="center"/>
          </w:tcPr>
          <w:p w14:paraId="152AE8B5" w14:textId="77777777" w:rsidR="000D5725" w:rsidRPr="00F508B8" w:rsidRDefault="000D5725" w:rsidP="00135A41">
            <w:pPr>
              <w:pStyle w:val="TAC"/>
              <w:rPr>
                <w:lang w:eastAsia="en-US"/>
              </w:rPr>
            </w:pPr>
            <w:r w:rsidRPr="00F508B8">
              <w:rPr>
                <w:rFonts w:cs="Arial"/>
                <w:szCs w:val="18"/>
              </w:rPr>
              <w:t>10/100</w:t>
            </w:r>
          </w:p>
        </w:tc>
        <w:tc>
          <w:tcPr>
            <w:tcW w:w="1984" w:type="dxa"/>
            <w:vAlign w:val="center"/>
          </w:tcPr>
          <w:p w14:paraId="2A2E33CF" w14:textId="77777777" w:rsidR="000D5725" w:rsidRPr="00F508B8" w:rsidRDefault="000D5725" w:rsidP="00135A41">
            <w:pPr>
              <w:pStyle w:val="TAC"/>
              <w:rPr>
                <w:rFonts w:cs="Arial"/>
                <w:szCs w:val="18"/>
              </w:rPr>
            </w:pPr>
          </w:p>
        </w:tc>
        <w:tc>
          <w:tcPr>
            <w:tcW w:w="2975" w:type="dxa"/>
            <w:vAlign w:val="center"/>
          </w:tcPr>
          <w:p w14:paraId="49864DB0" w14:textId="77777777" w:rsidR="000D5725" w:rsidRPr="00F508B8" w:rsidRDefault="000D5725" w:rsidP="00135A41">
            <w:pPr>
              <w:keepNext/>
              <w:keepLines/>
              <w:spacing w:after="0"/>
              <w:rPr>
                <w:rFonts w:ascii="Arial" w:hAnsi="Arial"/>
                <w:color w:val="000000"/>
                <w:sz w:val="18"/>
                <w:lang w:eastAsia="en-US"/>
              </w:rPr>
            </w:pPr>
            <w:r w:rsidRPr="00F508B8">
              <w:rPr>
                <w:rFonts w:ascii="Arial" w:hAnsi="Arial" w:cs="Arial"/>
                <w:color w:val="000000"/>
                <w:sz w:val="18"/>
                <w:szCs w:val="18"/>
              </w:rPr>
              <w:t>HD avoid</w:t>
            </w:r>
          </w:p>
        </w:tc>
      </w:tr>
      <w:tr w:rsidR="000D5725" w:rsidRPr="00F508B8" w14:paraId="2F8D1A38" w14:textId="77777777" w:rsidTr="00135A41">
        <w:trPr>
          <w:gridAfter w:val="1"/>
          <w:wAfter w:w="14" w:type="dxa"/>
          <w:trHeight w:val="248"/>
        </w:trPr>
        <w:tc>
          <w:tcPr>
            <w:tcW w:w="1549" w:type="dxa"/>
            <w:tcBorders>
              <w:top w:val="nil"/>
            </w:tcBorders>
            <w:vAlign w:val="center"/>
          </w:tcPr>
          <w:p w14:paraId="1DC19E43"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0D5725" w:rsidRPr="00F508B8" w:rsidRDefault="000D5725" w:rsidP="00135A41">
            <w:pPr>
              <w:pStyle w:val="TAC"/>
              <w:rPr>
                <w:lang w:eastAsia="en-US"/>
              </w:rPr>
            </w:pPr>
            <w:r w:rsidRPr="00F508B8">
              <w:rPr>
                <w:rFonts w:cs="Arial"/>
                <w:szCs w:val="18"/>
              </w:rPr>
              <w:t>DL Mid / UL 3850</w:t>
            </w:r>
          </w:p>
        </w:tc>
        <w:tc>
          <w:tcPr>
            <w:tcW w:w="1843" w:type="dxa"/>
            <w:shd w:val="clear" w:color="auto" w:fill="auto"/>
            <w:vAlign w:val="center"/>
          </w:tcPr>
          <w:p w14:paraId="062A37F1" w14:textId="77777777" w:rsidR="000D5725" w:rsidRPr="00F508B8" w:rsidRDefault="000D5725" w:rsidP="00135A41">
            <w:pPr>
              <w:pStyle w:val="TAC"/>
              <w:rPr>
                <w:lang w:eastAsia="en-US"/>
              </w:rPr>
            </w:pPr>
            <w:r w:rsidRPr="00F508B8">
              <w:rPr>
                <w:rFonts w:cs="Arial"/>
                <w:szCs w:val="18"/>
              </w:rPr>
              <w:t>10/100</w:t>
            </w:r>
          </w:p>
        </w:tc>
        <w:tc>
          <w:tcPr>
            <w:tcW w:w="1984" w:type="dxa"/>
            <w:vAlign w:val="center"/>
          </w:tcPr>
          <w:p w14:paraId="1CB0D3AC" w14:textId="77777777" w:rsidR="000D5725" w:rsidRPr="00F508B8" w:rsidRDefault="000D5725" w:rsidP="00135A41">
            <w:pPr>
              <w:pStyle w:val="TAC"/>
              <w:rPr>
                <w:rFonts w:cs="Arial"/>
                <w:szCs w:val="18"/>
              </w:rPr>
            </w:pPr>
          </w:p>
        </w:tc>
        <w:tc>
          <w:tcPr>
            <w:tcW w:w="2975" w:type="dxa"/>
            <w:vAlign w:val="center"/>
          </w:tcPr>
          <w:p w14:paraId="46B52D06" w14:textId="77777777" w:rsidR="000D5725" w:rsidRPr="00F508B8" w:rsidRDefault="000D5725" w:rsidP="00135A41">
            <w:pPr>
              <w:keepNext/>
              <w:keepLines/>
              <w:spacing w:after="0"/>
              <w:rPr>
                <w:rFonts w:ascii="Arial" w:hAnsi="Arial"/>
                <w:color w:val="000000"/>
                <w:sz w:val="18"/>
                <w:lang w:eastAsia="en-US"/>
              </w:rPr>
            </w:pPr>
            <w:r w:rsidRPr="00F508B8">
              <w:rPr>
                <w:rFonts w:ascii="Arial" w:hAnsi="Arial"/>
                <w:color w:val="000000"/>
                <w:sz w:val="18"/>
              </w:rPr>
              <w:t>HM avoid</w:t>
            </w:r>
          </w:p>
        </w:tc>
      </w:tr>
      <w:tr w:rsidR="000D5725" w:rsidRPr="00F508B8" w14:paraId="21D38C35" w14:textId="77777777" w:rsidTr="00135A41">
        <w:trPr>
          <w:gridAfter w:val="1"/>
          <w:wAfter w:w="14" w:type="dxa"/>
          <w:trHeight w:val="248"/>
        </w:trPr>
        <w:tc>
          <w:tcPr>
            <w:tcW w:w="1549" w:type="dxa"/>
            <w:tcBorders>
              <w:bottom w:val="nil"/>
            </w:tcBorders>
            <w:vAlign w:val="center"/>
          </w:tcPr>
          <w:p w14:paraId="5333A46B" w14:textId="77777777" w:rsidR="000D5725" w:rsidRPr="00F508B8" w:rsidRDefault="000D5725" w:rsidP="00135A41">
            <w:pPr>
              <w:pStyle w:val="TAL"/>
              <w:jc w:val="center"/>
              <w:rPr>
                <w:rFonts w:cs="Arial"/>
                <w:b/>
                <w:bCs/>
                <w:szCs w:val="18"/>
              </w:rPr>
            </w:pPr>
            <w:r w:rsidRPr="00F508B8">
              <w:rPr>
                <w:b/>
                <w:bCs/>
              </w:rPr>
              <w:t>19A / n79A</w:t>
            </w:r>
          </w:p>
        </w:tc>
        <w:tc>
          <w:tcPr>
            <w:tcW w:w="1704" w:type="dxa"/>
            <w:shd w:val="clear" w:color="auto" w:fill="auto"/>
            <w:vAlign w:val="center"/>
          </w:tcPr>
          <w:p w14:paraId="7F37810C" w14:textId="77777777" w:rsidR="000D5725" w:rsidRPr="00F508B8" w:rsidRDefault="000D5725" w:rsidP="00135A41">
            <w:pPr>
              <w:pStyle w:val="TAC"/>
              <w:rPr>
                <w:rFonts w:cs="Arial"/>
                <w:szCs w:val="18"/>
              </w:rPr>
            </w:pPr>
            <w:r w:rsidRPr="00F508B8">
              <w:t>DL 884 MHz / Low (4420.02 MHz)</w:t>
            </w:r>
          </w:p>
        </w:tc>
        <w:tc>
          <w:tcPr>
            <w:tcW w:w="1843" w:type="dxa"/>
            <w:shd w:val="clear" w:color="auto" w:fill="auto"/>
            <w:vAlign w:val="center"/>
          </w:tcPr>
          <w:p w14:paraId="0F5EA3F2" w14:textId="77777777" w:rsidR="000D5725" w:rsidRPr="00F508B8" w:rsidRDefault="000D5725" w:rsidP="00135A41">
            <w:pPr>
              <w:pStyle w:val="TAC"/>
              <w:rPr>
                <w:rFonts w:cs="Arial"/>
                <w:szCs w:val="18"/>
              </w:rPr>
            </w:pPr>
            <w:r w:rsidRPr="00F508B8">
              <w:t>10 MHz / 40 MHz</w:t>
            </w:r>
          </w:p>
        </w:tc>
        <w:tc>
          <w:tcPr>
            <w:tcW w:w="1984" w:type="dxa"/>
            <w:vAlign w:val="center"/>
          </w:tcPr>
          <w:p w14:paraId="3CC434AF" w14:textId="77777777" w:rsidR="000D5725" w:rsidRPr="00F508B8" w:rsidRDefault="000D5725" w:rsidP="00135A41">
            <w:pPr>
              <w:pStyle w:val="TAC"/>
              <w:rPr>
                <w:rFonts w:cs="Arial"/>
                <w:szCs w:val="18"/>
              </w:rPr>
            </w:pPr>
            <w:r w:rsidRPr="00F508B8">
              <w:rPr>
                <w:color w:val="000000"/>
              </w:rPr>
              <w:t>Receiver Harmonic Mixing HM3</w:t>
            </w:r>
          </w:p>
        </w:tc>
        <w:tc>
          <w:tcPr>
            <w:tcW w:w="2975" w:type="dxa"/>
          </w:tcPr>
          <w:p w14:paraId="4E25F923" w14:textId="77777777" w:rsidR="000D5725" w:rsidRPr="00F508B8" w:rsidRDefault="000D5725" w:rsidP="00135A41">
            <w:pPr>
              <w:pStyle w:val="TAL"/>
              <w:rPr>
                <w:rFonts w:cs="Arial"/>
                <w:szCs w:val="18"/>
              </w:rPr>
            </w:pPr>
            <w:r w:rsidRPr="00F508B8">
              <w:rPr>
                <w:color w:val="000000"/>
              </w:rPr>
              <w:t>Receiver Harmonic Mixing Exception in TS38.101-3 Table 7.3B.2.3.2-1</w:t>
            </w:r>
          </w:p>
        </w:tc>
      </w:tr>
      <w:tr w:rsidR="000D5725" w:rsidRPr="00F508B8" w14:paraId="67CFB855" w14:textId="77777777" w:rsidTr="00135A41">
        <w:trPr>
          <w:gridAfter w:val="1"/>
          <w:wAfter w:w="14" w:type="dxa"/>
          <w:trHeight w:val="248"/>
        </w:trPr>
        <w:tc>
          <w:tcPr>
            <w:tcW w:w="1549" w:type="dxa"/>
            <w:tcBorders>
              <w:top w:val="nil"/>
            </w:tcBorders>
            <w:vAlign w:val="center"/>
          </w:tcPr>
          <w:p w14:paraId="4BB69496"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366F1556" w14:textId="77777777" w:rsidR="000D5725" w:rsidRPr="00F508B8" w:rsidRDefault="000D5725" w:rsidP="00135A41">
            <w:pPr>
              <w:pStyle w:val="TAC"/>
              <w:rPr>
                <w:rFonts w:cs="Arial"/>
                <w:szCs w:val="18"/>
              </w:rPr>
            </w:pPr>
            <w:r w:rsidRPr="00F508B8">
              <w:t>DL 884 MHz / Low (4445.02 MHz)</w:t>
            </w:r>
          </w:p>
        </w:tc>
        <w:tc>
          <w:tcPr>
            <w:tcW w:w="1843" w:type="dxa"/>
            <w:shd w:val="clear" w:color="auto" w:fill="auto"/>
            <w:vAlign w:val="center"/>
          </w:tcPr>
          <w:p w14:paraId="5E924BB9" w14:textId="77777777" w:rsidR="000D5725" w:rsidRPr="00F508B8" w:rsidRDefault="000D5725" w:rsidP="00135A41">
            <w:pPr>
              <w:pStyle w:val="TAC"/>
              <w:rPr>
                <w:rFonts w:cs="Arial"/>
                <w:szCs w:val="18"/>
              </w:rPr>
            </w:pPr>
            <w:r w:rsidRPr="00F508B8">
              <w:t>10 MHz / 40 MHz</w:t>
            </w:r>
          </w:p>
        </w:tc>
        <w:tc>
          <w:tcPr>
            <w:tcW w:w="1984" w:type="dxa"/>
            <w:vAlign w:val="center"/>
          </w:tcPr>
          <w:p w14:paraId="2D6FDCFD" w14:textId="77777777" w:rsidR="000D5725" w:rsidRPr="00F508B8" w:rsidRDefault="000D5725" w:rsidP="00135A41">
            <w:pPr>
              <w:pStyle w:val="TAC"/>
              <w:rPr>
                <w:rFonts w:cs="Arial"/>
                <w:szCs w:val="18"/>
              </w:rPr>
            </w:pPr>
          </w:p>
        </w:tc>
        <w:tc>
          <w:tcPr>
            <w:tcW w:w="2975" w:type="dxa"/>
          </w:tcPr>
          <w:p w14:paraId="377D9527" w14:textId="77777777" w:rsidR="000D5725" w:rsidRPr="00F508B8" w:rsidRDefault="000D5725" w:rsidP="00135A41">
            <w:pPr>
              <w:pStyle w:val="TAL"/>
              <w:rPr>
                <w:rFonts w:cs="Arial"/>
                <w:szCs w:val="18"/>
              </w:rPr>
            </w:pPr>
            <w:r w:rsidRPr="00F508B8">
              <w:rPr>
                <w:color w:val="000000"/>
              </w:rPr>
              <w:t>Non-Exception. Not overlapping interference since BW</w:t>
            </w:r>
            <w:r w:rsidRPr="00F508B8">
              <w:rPr>
                <w:color w:val="000000"/>
                <w:vertAlign w:val="subscript"/>
              </w:rPr>
              <w:t>INT</w:t>
            </w:r>
            <w:r w:rsidRPr="00F508B8">
              <w:rPr>
                <w:color w:val="000000"/>
              </w:rPr>
              <w:t>=40 MHz, F</w:t>
            </w:r>
            <w:r w:rsidRPr="00F508B8">
              <w:rPr>
                <w:color w:val="000000"/>
                <w:vertAlign w:val="subscript"/>
              </w:rPr>
              <w:t>INT</w:t>
            </w:r>
            <w:r w:rsidRPr="00F508B8">
              <w:rPr>
                <w:color w:val="000000"/>
              </w:rPr>
              <w:t xml:space="preserve"> = (40+10)/2 = 25 </w:t>
            </w:r>
          </w:p>
        </w:tc>
      </w:tr>
      <w:tr w:rsidR="000D5725" w:rsidRPr="00F508B8" w14:paraId="39BF0C74" w14:textId="77777777" w:rsidTr="00135A41">
        <w:trPr>
          <w:gridAfter w:val="1"/>
          <w:wAfter w:w="14" w:type="dxa"/>
          <w:trHeight w:val="248"/>
        </w:trPr>
        <w:tc>
          <w:tcPr>
            <w:tcW w:w="1549" w:type="dxa"/>
            <w:vMerge w:val="restart"/>
            <w:vAlign w:val="center"/>
          </w:tcPr>
          <w:p w14:paraId="26DF7371" w14:textId="77777777" w:rsidR="000D5725" w:rsidRPr="00F508B8" w:rsidRDefault="000D5725" w:rsidP="00135A41">
            <w:pPr>
              <w:pStyle w:val="TAL"/>
              <w:jc w:val="center"/>
              <w:rPr>
                <w:rFonts w:cs="Arial"/>
                <w:szCs w:val="18"/>
              </w:rPr>
            </w:pPr>
            <w:r w:rsidRPr="00F508B8">
              <w:rPr>
                <w:rFonts w:cs="Arial"/>
                <w:b/>
                <w:bCs/>
                <w:szCs w:val="18"/>
              </w:rPr>
              <w:t>20A</w:t>
            </w:r>
            <w:r w:rsidRPr="00F508B8">
              <w:rPr>
                <w:rFonts w:cs="Arial"/>
                <w:szCs w:val="18"/>
              </w:rPr>
              <w:t xml:space="preserve"> / n78A</w:t>
            </w:r>
          </w:p>
        </w:tc>
        <w:tc>
          <w:tcPr>
            <w:tcW w:w="1704" w:type="dxa"/>
            <w:shd w:val="clear" w:color="auto" w:fill="auto"/>
            <w:vAlign w:val="center"/>
          </w:tcPr>
          <w:p w14:paraId="655C725E"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269C6275"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5879E1F8"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56DEBB2A"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65D50F22" w14:textId="77777777" w:rsidTr="00135A41">
        <w:trPr>
          <w:gridAfter w:val="1"/>
          <w:wAfter w:w="14" w:type="dxa"/>
          <w:trHeight w:val="248"/>
        </w:trPr>
        <w:tc>
          <w:tcPr>
            <w:tcW w:w="1549" w:type="dxa"/>
            <w:vMerge/>
            <w:vAlign w:val="center"/>
          </w:tcPr>
          <w:p w14:paraId="714DA1F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4A4A98A8" w14:textId="77777777" w:rsidR="000D5725" w:rsidRPr="00F508B8" w:rsidRDefault="000D5725" w:rsidP="00135A41">
            <w:pPr>
              <w:pStyle w:val="TAC"/>
              <w:rPr>
                <w:rFonts w:cs="Arial"/>
                <w:szCs w:val="18"/>
              </w:rPr>
            </w:pPr>
            <w:r w:rsidRPr="00F508B8">
              <w:rPr>
                <w:rFonts w:cs="Arial"/>
                <w:szCs w:val="18"/>
              </w:rPr>
              <w:t>Mid/3388</w:t>
            </w:r>
          </w:p>
        </w:tc>
        <w:tc>
          <w:tcPr>
            <w:tcW w:w="1843" w:type="dxa"/>
            <w:shd w:val="clear" w:color="auto" w:fill="auto"/>
            <w:vAlign w:val="center"/>
          </w:tcPr>
          <w:p w14:paraId="2ACF337C"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69F6D657"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3D89AD95" w14:textId="77777777" w:rsidR="000D5725" w:rsidRPr="00F508B8" w:rsidRDefault="000D5725" w:rsidP="00135A41">
            <w:pPr>
              <w:pStyle w:val="TAL"/>
              <w:rPr>
                <w:rFonts w:cs="Arial"/>
                <w:szCs w:val="18"/>
              </w:rPr>
            </w:pPr>
            <w:r w:rsidRPr="00F508B8">
              <w:rPr>
                <w:rFonts w:cs="Arial"/>
                <w:szCs w:val="18"/>
              </w:rPr>
              <w:t>Exception Note 7 of TS 38.101-3 table 7.3B.2.3.1-1</w:t>
            </w:r>
          </w:p>
        </w:tc>
      </w:tr>
      <w:tr w:rsidR="000D5725" w:rsidRPr="00F508B8" w14:paraId="59F8074D" w14:textId="77777777" w:rsidTr="00135A41">
        <w:trPr>
          <w:gridAfter w:val="1"/>
          <w:wAfter w:w="14" w:type="dxa"/>
          <w:trHeight w:val="248"/>
        </w:trPr>
        <w:tc>
          <w:tcPr>
            <w:tcW w:w="1549" w:type="dxa"/>
            <w:tcBorders>
              <w:bottom w:val="nil"/>
            </w:tcBorders>
            <w:vAlign w:val="center"/>
          </w:tcPr>
          <w:p w14:paraId="39B27BAB" w14:textId="77777777" w:rsidR="000D5725" w:rsidRPr="00F508B8" w:rsidRDefault="000D5725" w:rsidP="00135A41">
            <w:pPr>
              <w:pStyle w:val="TAL"/>
              <w:jc w:val="center"/>
              <w:rPr>
                <w:rFonts w:cs="Arial"/>
                <w:szCs w:val="18"/>
              </w:rPr>
            </w:pPr>
            <w:r w:rsidRPr="00F508B8">
              <w:rPr>
                <w:rFonts w:cs="Arial"/>
                <w:b/>
                <w:bCs/>
                <w:szCs w:val="18"/>
              </w:rPr>
              <w:t>21A</w:t>
            </w:r>
            <w:r w:rsidRPr="00F508B8">
              <w:rPr>
                <w:rFonts w:cs="Arial"/>
                <w:szCs w:val="18"/>
              </w:rPr>
              <w:t xml:space="preserve"> / n79A</w:t>
            </w:r>
          </w:p>
        </w:tc>
        <w:tc>
          <w:tcPr>
            <w:tcW w:w="1704" w:type="dxa"/>
            <w:shd w:val="clear" w:color="auto" w:fill="auto"/>
            <w:vAlign w:val="center"/>
          </w:tcPr>
          <w:p w14:paraId="0F3F33AE" w14:textId="77777777" w:rsidR="000D5725" w:rsidRPr="00F508B8" w:rsidRDefault="000D5725" w:rsidP="00135A41">
            <w:pPr>
              <w:pStyle w:val="TAC"/>
              <w:rPr>
                <w:rFonts w:cs="Arial"/>
                <w:szCs w:val="18"/>
              </w:rPr>
            </w:pPr>
            <w:r w:rsidRPr="00F508B8">
              <w:rPr>
                <w:rFonts w:cs="Arial"/>
                <w:szCs w:val="18"/>
              </w:rPr>
              <w:t>DL 1506/UL4518</w:t>
            </w:r>
          </w:p>
        </w:tc>
        <w:tc>
          <w:tcPr>
            <w:tcW w:w="1843" w:type="dxa"/>
            <w:shd w:val="clear" w:color="auto" w:fill="auto"/>
            <w:vAlign w:val="center"/>
          </w:tcPr>
          <w:p w14:paraId="06AE448D"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66887A63" w14:textId="77777777" w:rsidR="000D5725" w:rsidRPr="00F508B8" w:rsidRDefault="000D5725" w:rsidP="00135A41">
            <w:pPr>
              <w:pStyle w:val="TAC"/>
              <w:rPr>
                <w:rFonts w:cs="Arial"/>
                <w:szCs w:val="18"/>
              </w:rPr>
            </w:pPr>
            <w:r w:rsidRPr="00F508B8">
              <w:rPr>
                <w:color w:val="000000"/>
              </w:rPr>
              <w:t>Receiver Harmonic Mixing HM3</w:t>
            </w:r>
          </w:p>
        </w:tc>
        <w:tc>
          <w:tcPr>
            <w:tcW w:w="2975" w:type="dxa"/>
            <w:vAlign w:val="center"/>
          </w:tcPr>
          <w:p w14:paraId="1CCC0567" w14:textId="77777777" w:rsidR="000D5725" w:rsidRPr="00F508B8" w:rsidRDefault="000D5725" w:rsidP="00135A41">
            <w:pPr>
              <w:pStyle w:val="TAL"/>
              <w:rPr>
                <w:rFonts w:cs="Arial"/>
                <w:szCs w:val="18"/>
              </w:rPr>
            </w:pPr>
            <w:r w:rsidRPr="00F508B8">
              <w:rPr>
                <w:color w:val="000000"/>
              </w:rPr>
              <w:t>Receiver Harmonic Mixing Exception in TS38.101-3 Table 7.3B.2.3.2-1</w:t>
            </w:r>
          </w:p>
        </w:tc>
      </w:tr>
      <w:tr w:rsidR="000D5725" w:rsidRPr="00F508B8" w14:paraId="232B51B1" w14:textId="77777777" w:rsidTr="00135A41">
        <w:trPr>
          <w:gridAfter w:val="1"/>
          <w:wAfter w:w="14" w:type="dxa"/>
          <w:trHeight w:val="248"/>
        </w:trPr>
        <w:tc>
          <w:tcPr>
            <w:tcW w:w="1549" w:type="dxa"/>
            <w:tcBorders>
              <w:top w:val="nil"/>
              <w:bottom w:val="nil"/>
            </w:tcBorders>
            <w:vAlign w:val="center"/>
          </w:tcPr>
          <w:p w14:paraId="1B3CE85F"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AAB3E5C" w14:textId="77777777" w:rsidR="000D5725" w:rsidRPr="00F508B8" w:rsidRDefault="000D5725" w:rsidP="00135A41">
            <w:pPr>
              <w:pStyle w:val="TAC"/>
              <w:rPr>
                <w:rFonts w:cs="Arial"/>
                <w:szCs w:val="18"/>
              </w:rPr>
            </w:pPr>
            <w:r w:rsidRPr="00F508B8">
              <w:rPr>
                <w:rFonts w:cs="Arial"/>
                <w:szCs w:val="18"/>
              </w:rPr>
              <w:t>DL 1506/ UL 4800</w:t>
            </w:r>
          </w:p>
        </w:tc>
        <w:tc>
          <w:tcPr>
            <w:tcW w:w="1843" w:type="dxa"/>
            <w:shd w:val="clear" w:color="auto" w:fill="auto"/>
            <w:vAlign w:val="center"/>
          </w:tcPr>
          <w:p w14:paraId="66840B96"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72BD7439" w14:textId="77777777" w:rsidR="000D5725" w:rsidRPr="00F508B8" w:rsidRDefault="000D5725" w:rsidP="00135A41">
            <w:pPr>
              <w:pStyle w:val="TAC"/>
              <w:rPr>
                <w:rFonts w:cs="Arial"/>
                <w:szCs w:val="18"/>
              </w:rPr>
            </w:pPr>
          </w:p>
        </w:tc>
        <w:tc>
          <w:tcPr>
            <w:tcW w:w="2975" w:type="dxa"/>
            <w:vAlign w:val="center"/>
          </w:tcPr>
          <w:p w14:paraId="69209CC6" w14:textId="77777777" w:rsidR="000D5725" w:rsidRPr="00F508B8" w:rsidRDefault="000D5725" w:rsidP="00135A41">
            <w:pPr>
              <w:pStyle w:val="TAL"/>
              <w:rPr>
                <w:rFonts w:cs="Arial"/>
                <w:szCs w:val="18"/>
              </w:rPr>
            </w:pPr>
            <w:r w:rsidRPr="00F508B8">
              <w:rPr>
                <w:color w:val="000000"/>
              </w:rPr>
              <w:t>Receiver Harmonic Mixing avoid</w:t>
            </w:r>
          </w:p>
        </w:tc>
      </w:tr>
      <w:tr w:rsidR="000D5725" w:rsidRPr="00F508B8" w14:paraId="5B5BCD49" w14:textId="77777777" w:rsidTr="00135A41">
        <w:trPr>
          <w:gridAfter w:val="1"/>
          <w:wAfter w:w="14" w:type="dxa"/>
          <w:trHeight w:val="248"/>
        </w:trPr>
        <w:tc>
          <w:tcPr>
            <w:tcW w:w="1549" w:type="dxa"/>
            <w:tcBorders>
              <w:top w:val="nil"/>
            </w:tcBorders>
            <w:vAlign w:val="center"/>
          </w:tcPr>
          <w:p w14:paraId="4FE9AD25"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52A446F9" w14:textId="77777777" w:rsidR="000D5725" w:rsidRPr="00F508B8" w:rsidRDefault="000D5725" w:rsidP="00135A41">
            <w:pPr>
              <w:pStyle w:val="TAC"/>
              <w:rPr>
                <w:rFonts w:cs="Arial"/>
                <w:szCs w:val="18"/>
              </w:rPr>
            </w:pPr>
            <w:r w:rsidRPr="00F508B8">
              <w:rPr>
                <w:rFonts w:cs="Arial"/>
                <w:szCs w:val="18"/>
              </w:rPr>
              <w:t>UL 1457.5/UL 4420.5</w:t>
            </w:r>
          </w:p>
        </w:tc>
        <w:tc>
          <w:tcPr>
            <w:tcW w:w="1843" w:type="dxa"/>
            <w:shd w:val="clear" w:color="auto" w:fill="auto"/>
            <w:vAlign w:val="center"/>
          </w:tcPr>
          <w:p w14:paraId="034392D5" w14:textId="77777777" w:rsidR="000D5725" w:rsidRPr="00F508B8" w:rsidRDefault="000D5725" w:rsidP="00135A41">
            <w:pPr>
              <w:pStyle w:val="TAC"/>
              <w:rPr>
                <w:rFonts w:cs="Arial"/>
                <w:szCs w:val="18"/>
              </w:rPr>
            </w:pPr>
            <w:r w:rsidRPr="00F508B8">
              <w:rPr>
                <w:rFonts w:cs="Arial"/>
                <w:szCs w:val="18"/>
              </w:rPr>
              <w:t>5/40</w:t>
            </w:r>
          </w:p>
        </w:tc>
        <w:tc>
          <w:tcPr>
            <w:tcW w:w="1984" w:type="dxa"/>
            <w:vAlign w:val="center"/>
          </w:tcPr>
          <w:p w14:paraId="526496B9"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77F70A87"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7EB1829B" w14:textId="77777777" w:rsidTr="00135A41">
        <w:trPr>
          <w:gridAfter w:val="1"/>
          <w:wAfter w:w="14" w:type="dxa"/>
          <w:trHeight w:val="248"/>
        </w:trPr>
        <w:tc>
          <w:tcPr>
            <w:tcW w:w="1549" w:type="dxa"/>
            <w:tcBorders>
              <w:bottom w:val="nil"/>
            </w:tcBorders>
          </w:tcPr>
          <w:p w14:paraId="6BDF4741" w14:textId="77777777" w:rsidR="000D5725" w:rsidRPr="00F508B8" w:rsidRDefault="000D5725" w:rsidP="00135A41">
            <w:pPr>
              <w:pStyle w:val="TAL"/>
              <w:jc w:val="center"/>
              <w:rPr>
                <w:rFonts w:cs="Arial"/>
                <w:szCs w:val="18"/>
              </w:rPr>
            </w:pPr>
            <w:r w:rsidRPr="00F508B8">
              <w:rPr>
                <w:b/>
                <w:bCs/>
                <w:lang w:eastAsia="en-US"/>
              </w:rPr>
              <w:t>26A</w:t>
            </w:r>
            <w:r w:rsidRPr="00F508B8">
              <w:rPr>
                <w:lang w:eastAsia="en-US"/>
              </w:rPr>
              <w:t xml:space="preserve"> / n41A</w:t>
            </w:r>
          </w:p>
        </w:tc>
        <w:tc>
          <w:tcPr>
            <w:tcW w:w="1704" w:type="dxa"/>
            <w:shd w:val="clear" w:color="auto" w:fill="auto"/>
          </w:tcPr>
          <w:p w14:paraId="6FBD6B5E" w14:textId="77777777" w:rsidR="000D5725" w:rsidRPr="00F508B8" w:rsidRDefault="000D5725" w:rsidP="00135A41">
            <w:pPr>
              <w:pStyle w:val="TAC"/>
              <w:rPr>
                <w:rFonts w:cs="Arial"/>
                <w:szCs w:val="18"/>
              </w:rPr>
            </w:pPr>
            <w:r w:rsidRPr="00F508B8">
              <w:rPr>
                <w:lang w:eastAsia="en-US"/>
              </w:rPr>
              <w:t>High (UL 841.5 MHz) / 2524.5 MHz)</w:t>
            </w:r>
          </w:p>
        </w:tc>
        <w:tc>
          <w:tcPr>
            <w:tcW w:w="1843" w:type="dxa"/>
            <w:shd w:val="clear" w:color="auto" w:fill="auto"/>
          </w:tcPr>
          <w:p w14:paraId="50CCDE92" w14:textId="77777777" w:rsidR="000D5725" w:rsidRPr="00F508B8" w:rsidRDefault="000D5725" w:rsidP="00135A41">
            <w:pPr>
              <w:pStyle w:val="TAC"/>
              <w:rPr>
                <w:rFonts w:cs="Arial"/>
                <w:szCs w:val="18"/>
              </w:rPr>
            </w:pPr>
            <w:r w:rsidRPr="00F508B8">
              <w:rPr>
                <w:lang w:eastAsia="en-US"/>
              </w:rPr>
              <w:t>Highest (15 MHz) / 50 MHz</w:t>
            </w:r>
          </w:p>
        </w:tc>
        <w:tc>
          <w:tcPr>
            <w:tcW w:w="1984" w:type="dxa"/>
          </w:tcPr>
          <w:p w14:paraId="5E8376C1" w14:textId="77777777" w:rsidR="000D5725" w:rsidRPr="00F508B8" w:rsidRDefault="000D5725" w:rsidP="00135A41">
            <w:pPr>
              <w:pStyle w:val="TAC"/>
              <w:rPr>
                <w:rFonts w:cs="Arial"/>
                <w:szCs w:val="18"/>
              </w:rPr>
            </w:pPr>
            <w:r w:rsidRPr="00F508B8">
              <w:rPr>
                <w:color w:val="000000"/>
                <w:lang w:eastAsia="en-US"/>
              </w:rPr>
              <w:t>UL Harmonic Interference HD3</w:t>
            </w:r>
          </w:p>
        </w:tc>
        <w:tc>
          <w:tcPr>
            <w:tcW w:w="2975" w:type="dxa"/>
          </w:tcPr>
          <w:p w14:paraId="746FC3A5" w14:textId="77777777" w:rsidR="000D5725" w:rsidRPr="00F508B8" w:rsidRDefault="000D5725" w:rsidP="00135A41">
            <w:pPr>
              <w:pStyle w:val="TAL"/>
              <w:rPr>
                <w:rFonts w:cs="Arial"/>
                <w:szCs w:val="18"/>
              </w:rPr>
            </w:pPr>
            <w:r w:rsidRPr="00F508B8">
              <w:rPr>
                <w:color w:val="000000"/>
                <w:lang w:eastAsia="en-US"/>
              </w:rPr>
              <w:t>Exception Note 9 of TS38.101-3 table 7.3B.2.3.1-1</w:t>
            </w:r>
          </w:p>
        </w:tc>
      </w:tr>
      <w:tr w:rsidR="000D5725" w:rsidRPr="00F508B8" w14:paraId="41EB115F" w14:textId="77777777" w:rsidTr="00135A41">
        <w:trPr>
          <w:gridAfter w:val="1"/>
          <w:wAfter w:w="14" w:type="dxa"/>
          <w:trHeight w:val="248"/>
        </w:trPr>
        <w:tc>
          <w:tcPr>
            <w:tcW w:w="1549" w:type="dxa"/>
            <w:tcBorders>
              <w:top w:val="nil"/>
            </w:tcBorders>
            <w:vAlign w:val="center"/>
          </w:tcPr>
          <w:p w14:paraId="7AEC6346" w14:textId="77777777" w:rsidR="000D5725" w:rsidRPr="00F508B8" w:rsidRDefault="000D5725" w:rsidP="00135A41">
            <w:pPr>
              <w:pStyle w:val="TAL"/>
              <w:jc w:val="center"/>
              <w:rPr>
                <w:rFonts w:cs="Arial"/>
                <w:szCs w:val="18"/>
              </w:rPr>
            </w:pPr>
          </w:p>
        </w:tc>
        <w:tc>
          <w:tcPr>
            <w:tcW w:w="1704" w:type="dxa"/>
            <w:shd w:val="clear" w:color="auto" w:fill="auto"/>
          </w:tcPr>
          <w:p w14:paraId="59A97515" w14:textId="77777777" w:rsidR="000D5725" w:rsidRPr="00F508B8" w:rsidRDefault="000D5725" w:rsidP="00135A41">
            <w:pPr>
              <w:pStyle w:val="TAC"/>
              <w:rPr>
                <w:rFonts w:cs="Arial"/>
                <w:szCs w:val="18"/>
              </w:rPr>
            </w:pPr>
            <w:r w:rsidRPr="00F508B8">
              <w:rPr>
                <w:lang w:eastAsia="en-US"/>
              </w:rPr>
              <w:t>High (UL 841.5 MHz) / 2572 MHz</w:t>
            </w:r>
          </w:p>
        </w:tc>
        <w:tc>
          <w:tcPr>
            <w:tcW w:w="1843" w:type="dxa"/>
            <w:shd w:val="clear" w:color="auto" w:fill="auto"/>
          </w:tcPr>
          <w:p w14:paraId="54FD7BD2" w14:textId="77777777" w:rsidR="000D5725" w:rsidRPr="00F508B8" w:rsidRDefault="000D5725" w:rsidP="00135A41">
            <w:pPr>
              <w:pStyle w:val="TAC"/>
              <w:rPr>
                <w:rFonts w:cs="Arial"/>
                <w:szCs w:val="18"/>
              </w:rPr>
            </w:pPr>
            <w:r w:rsidRPr="00F508B8">
              <w:rPr>
                <w:lang w:eastAsia="en-US"/>
              </w:rPr>
              <w:t>Highest (15 MHz) / 50 MHz</w:t>
            </w:r>
          </w:p>
        </w:tc>
        <w:tc>
          <w:tcPr>
            <w:tcW w:w="1984" w:type="dxa"/>
          </w:tcPr>
          <w:p w14:paraId="1B841549" w14:textId="77777777" w:rsidR="000D5725" w:rsidRPr="00F508B8" w:rsidRDefault="000D5725" w:rsidP="00135A41">
            <w:pPr>
              <w:pStyle w:val="TAC"/>
              <w:rPr>
                <w:rFonts w:cs="Arial"/>
                <w:szCs w:val="18"/>
              </w:rPr>
            </w:pPr>
          </w:p>
        </w:tc>
        <w:tc>
          <w:tcPr>
            <w:tcW w:w="2975" w:type="dxa"/>
          </w:tcPr>
          <w:p w14:paraId="35315DDF" w14:textId="77777777" w:rsidR="000D5725" w:rsidRPr="00F508B8" w:rsidRDefault="000D5725" w:rsidP="00135A41">
            <w:pPr>
              <w:pStyle w:val="TAL"/>
              <w:rPr>
                <w:rFonts w:cs="Arial"/>
                <w:szCs w:val="18"/>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=45 MHz, F</w:t>
            </w:r>
            <w:r w:rsidRPr="00F508B8">
              <w:rPr>
                <w:color w:val="000000"/>
                <w:vertAlign w:val="subscript"/>
                <w:lang w:eastAsia="en-US"/>
              </w:rPr>
              <w:t>INT</w:t>
            </w:r>
            <w:r w:rsidRPr="00F508B8">
              <w:rPr>
                <w:color w:val="000000"/>
                <w:lang w:eastAsia="en-US"/>
              </w:rPr>
              <w:t xml:space="preserve"> = (45+50)/2 = 47.5</w:t>
            </w:r>
          </w:p>
        </w:tc>
      </w:tr>
      <w:tr w:rsidR="000D5725" w:rsidRPr="00F508B8" w14:paraId="6FD38D0B" w14:textId="77777777" w:rsidTr="00135A41">
        <w:trPr>
          <w:gridAfter w:val="1"/>
          <w:wAfter w:w="14" w:type="dxa"/>
          <w:trHeight w:val="248"/>
        </w:trPr>
        <w:tc>
          <w:tcPr>
            <w:tcW w:w="1549" w:type="dxa"/>
            <w:tcBorders>
              <w:top w:val="nil"/>
              <w:bottom w:val="nil"/>
            </w:tcBorders>
          </w:tcPr>
          <w:p w14:paraId="72064FC9" w14:textId="77777777" w:rsidR="000D5725" w:rsidRPr="00F508B8" w:rsidRDefault="000D5725" w:rsidP="00135A41">
            <w:pPr>
              <w:keepNext/>
              <w:keepLines/>
              <w:overflowPunct/>
              <w:autoSpaceDE/>
              <w:autoSpaceDN/>
              <w:adjustRightInd/>
              <w:spacing w:after="0"/>
              <w:jc w:val="center"/>
              <w:textAlignment w:val="auto"/>
              <w:rPr>
                <w:rFonts w:ascii="Arial" w:hAnsi="Arial"/>
                <w:sz w:val="18"/>
                <w:lang w:eastAsia="en-US"/>
              </w:rPr>
            </w:pPr>
            <w:r w:rsidRPr="00F508B8">
              <w:rPr>
                <w:rFonts w:ascii="Arial" w:hAnsi="Arial"/>
                <w:b/>
                <w:bCs/>
                <w:sz w:val="18"/>
                <w:lang w:eastAsia="en-US"/>
              </w:rPr>
              <w:t xml:space="preserve">26A </w:t>
            </w:r>
            <w:r w:rsidRPr="00F508B8">
              <w:rPr>
                <w:rFonts w:ascii="Arial" w:hAnsi="Arial"/>
                <w:sz w:val="18"/>
                <w:lang w:eastAsia="en-US"/>
              </w:rPr>
              <w:t>/ n77A</w:t>
            </w:r>
          </w:p>
          <w:p w14:paraId="772FCFE5" w14:textId="77777777" w:rsidR="000D5725" w:rsidRPr="00F508B8" w:rsidRDefault="000D5725" w:rsidP="00135A41">
            <w:pPr>
              <w:pStyle w:val="TAL"/>
              <w:jc w:val="center"/>
              <w:rPr>
                <w:rFonts w:cs="Arial"/>
                <w:szCs w:val="18"/>
              </w:rPr>
            </w:pPr>
            <w:r w:rsidRPr="00F508B8">
              <w:rPr>
                <w:b/>
                <w:bCs/>
                <w:lang w:eastAsia="en-US"/>
              </w:rPr>
              <w:t>26A</w:t>
            </w:r>
            <w:r w:rsidRPr="00F508B8">
              <w:rPr>
                <w:lang w:eastAsia="en-US"/>
              </w:rPr>
              <w:t xml:space="preserve"> / n78A</w:t>
            </w:r>
          </w:p>
        </w:tc>
        <w:tc>
          <w:tcPr>
            <w:tcW w:w="1704" w:type="dxa"/>
            <w:shd w:val="clear" w:color="auto" w:fill="auto"/>
          </w:tcPr>
          <w:p w14:paraId="00478A64" w14:textId="77777777" w:rsidR="000D5725" w:rsidRPr="00F508B8" w:rsidRDefault="000D5725" w:rsidP="00135A41">
            <w:pPr>
              <w:pStyle w:val="TAC"/>
              <w:rPr>
                <w:lang w:eastAsia="en-US"/>
              </w:rPr>
            </w:pPr>
            <w:r w:rsidRPr="00F508B8">
              <w:rPr>
                <w:lang w:eastAsia="en-US"/>
              </w:rPr>
              <w:t>High (UL 841.5 MHz) / 3366 MHz</w:t>
            </w:r>
          </w:p>
        </w:tc>
        <w:tc>
          <w:tcPr>
            <w:tcW w:w="1843" w:type="dxa"/>
            <w:shd w:val="clear" w:color="auto" w:fill="auto"/>
          </w:tcPr>
          <w:p w14:paraId="5394DE17" w14:textId="77777777" w:rsidR="000D5725" w:rsidRPr="00F508B8" w:rsidRDefault="000D5725" w:rsidP="00135A41">
            <w:pPr>
              <w:pStyle w:val="TAC"/>
              <w:rPr>
                <w:lang w:eastAsia="en-US"/>
              </w:rPr>
            </w:pPr>
            <w:r w:rsidRPr="00F508B8">
              <w:rPr>
                <w:lang w:eastAsia="en-US"/>
              </w:rPr>
              <w:t>Highest (15 MHz) / Highest (100 MHz)</w:t>
            </w:r>
          </w:p>
        </w:tc>
        <w:tc>
          <w:tcPr>
            <w:tcW w:w="1984" w:type="dxa"/>
          </w:tcPr>
          <w:p w14:paraId="1119084E" w14:textId="77777777" w:rsidR="000D5725" w:rsidRPr="00F508B8" w:rsidRDefault="000D5725" w:rsidP="00135A41">
            <w:pPr>
              <w:pStyle w:val="TAC"/>
              <w:rPr>
                <w:rFonts w:cs="Arial"/>
                <w:szCs w:val="18"/>
              </w:rPr>
            </w:pPr>
            <w:r w:rsidRPr="00F508B8">
              <w:rPr>
                <w:color w:val="000000"/>
                <w:lang w:eastAsia="en-US"/>
              </w:rPr>
              <w:t>UL Harmonic Interference HD4</w:t>
            </w:r>
          </w:p>
        </w:tc>
        <w:tc>
          <w:tcPr>
            <w:tcW w:w="2975" w:type="dxa"/>
          </w:tcPr>
          <w:p w14:paraId="08604213" w14:textId="77777777" w:rsidR="000D5725" w:rsidRPr="00F508B8" w:rsidRDefault="000D5725" w:rsidP="00135A41">
            <w:pPr>
              <w:pStyle w:val="TAL"/>
              <w:rPr>
                <w:color w:val="000000"/>
                <w:lang w:eastAsia="en-US"/>
              </w:rPr>
            </w:pPr>
            <w:r w:rsidRPr="00F508B8">
              <w:rPr>
                <w:color w:val="000000"/>
                <w:lang w:eastAsia="en-US"/>
              </w:rPr>
              <w:t>Exception Note 7 of TS38.101-3 table 7.3B.2.3.1-1</w:t>
            </w:r>
          </w:p>
        </w:tc>
      </w:tr>
      <w:tr w:rsidR="000D5725" w:rsidRPr="00F508B8" w14:paraId="61E69CD5" w14:textId="77777777" w:rsidTr="00135A41">
        <w:trPr>
          <w:gridAfter w:val="1"/>
          <w:wAfter w:w="14" w:type="dxa"/>
          <w:trHeight w:val="248"/>
        </w:trPr>
        <w:tc>
          <w:tcPr>
            <w:tcW w:w="1549" w:type="dxa"/>
            <w:tcBorders>
              <w:top w:val="nil"/>
            </w:tcBorders>
            <w:vAlign w:val="center"/>
          </w:tcPr>
          <w:p w14:paraId="21D6DD67" w14:textId="77777777" w:rsidR="000D5725" w:rsidRPr="00F508B8" w:rsidRDefault="000D5725" w:rsidP="00135A41">
            <w:pPr>
              <w:pStyle w:val="TAL"/>
              <w:jc w:val="center"/>
              <w:rPr>
                <w:rFonts w:cs="Arial"/>
                <w:szCs w:val="18"/>
              </w:rPr>
            </w:pPr>
          </w:p>
        </w:tc>
        <w:tc>
          <w:tcPr>
            <w:tcW w:w="1704" w:type="dxa"/>
            <w:shd w:val="clear" w:color="auto" w:fill="auto"/>
          </w:tcPr>
          <w:p w14:paraId="4AF87C61" w14:textId="77777777" w:rsidR="000D5725" w:rsidRPr="00F508B8" w:rsidRDefault="000D5725" w:rsidP="00135A41">
            <w:pPr>
              <w:pStyle w:val="TAC"/>
              <w:rPr>
                <w:lang w:eastAsia="en-US"/>
              </w:rPr>
            </w:pPr>
            <w:r w:rsidRPr="00F508B8">
              <w:rPr>
                <w:lang w:eastAsia="en-US"/>
              </w:rPr>
              <w:t>High (UL 841.5 MHz) / 3446 MHz</w:t>
            </w:r>
          </w:p>
        </w:tc>
        <w:tc>
          <w:tcPr>
            <w:tcW w:w="1843" w:type="dxa"/>
            <w:shd w:val="clear" w:color="auto" w:fill="auto"/>
          </w:tcPr>
          <w:p w14:paraId="39C8656A" w14:textId="77777777" w:rsidR="000D5725" w:rsidRPr="00F508B8" w:rsidRDefault="000D5725" w:rsidP="00135A41">
            <w:pPr>
              <w:pStyle w:val="TAC"/>
              <w:rPr>
                <w:lang w:eastAsia="en-US"/>
              </w:rPr>
            </w:pPr>
            <w:r w:rsidRPr="00F508B8">
              <w:rPr>
                <w:lang w:eastAsia="en-US"/>
              </w:rPr>
              <w:t>Highest (15 MHz) / Highest (100 MHz)</w:t>
            </w:r>
          </w:p>
        </w:tc>
        <w:tc>
          <w:tcPr>
            <w:tcW w:w="1984" w:type="dxa"/>
          </w:tcPr>
          <w:p w14:paraId="57E7549F" w14:textId="77777777" w:rsidR="000D5725" w:rsidRPr="00F508B8" w:rsidRDefault="000D5725" w:rsidP="00135A41">
            <w:pPr>
              <w:pStyle w:val="TAC"/>
              <w:rPr>
                <w:rFonts w:cs="Arial"/>
                <w:szCs w:val="18"/>
              </w:rPr>
            </w:pPr>
          </w:p>
        </w:tc>
        <w:tc>
          <w:tcPr>
            <w:tcW w:w="2975" w:type="dxa"/>
          </w:tcPr>
          <w:p w14:paraId="60A62BAE" w14:textId="77777777" w:rsidR="000D5725" w:rsidRPr="00F508B8" w:rsidRDefault="000D5725" w:rsidP="00135A4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(60+100)/2 = 80 </w:t>
            </w:r>
          </w:p>
        </w:tc>
      </w:tr>
      <w:tr w:rsidR="000D5725" w:rsidRPr="00F508B8" w14:paraId="5E0A681D" w14:textId="77777777" w:rsidTr="00135A41">
        <w:trPr>
          <w:gridAfter w:val="1"/>
          <w:wAfter w:w="14" w:type="dxa"/>
          <w:trHeight w:val="248"/>
        </w:trPr>
        <w:tc>
          <w:tcPr>
            <w:tcW w:w="1549" w:type="dxa"/>
            <w:tcBorders>
              <w:top w:val="nil"/>
              <w:bottom w:val="nil"/>
            </w:tcBorders>
          </w:tcPr>
          <w:p w14:paraId="671B836C" w14:textId="77777777" w:rsidR="000D5725" w:rsidRPr="00F508B8" w:rsidRDefault="000D5725" w:rsidP="00135A41">
            <w:pPr>
              <w:pStyle w:val="TAL"/>
              <w:jc w:val="center"/>
              <w:rPr>
                <w:rFonts w:cs="Arial"/>
                <w:szCs w:val="18"/>
              </w:rPr>
            </w:pPr>
            <w:r w:rsidRPr="00F508B8">
              <w:rPr>
                <w:b/>
                <w:bCs/>
                <w:lang w:eastAsia="en-US"/>
              </w:rPr>
              <w:t>26A / n79A</w:t>
            </w:r>
          </w:p>
        </w:tc>
        <w:tc>
          <w:tcPr>
            <w:tcW w:w="1704" w:type="dxa"/>
            <w:shd w:val="clear" w:color="auto" w:fill="auto"/>
          </w:tcPr>
          <w:p w14:paraId="258DC397" w14:textId="77777777" w:rsidR="000D5725" w:rsidRPr="00F508B8" w:rsidRDefault="000D5725" w:rsidP="00135A41">
            <w:pPr>
              <w:pStyle w:val="TAC"/>
              <w:rPr>
                <w:lang w:eastAsia="en-US"/>
              </w:rPr>
            </w:pPr>
            <w:r w:rsidRPr="00F508B8">
              <w:rPr>
                <w:lang w:eastAsia="en-US"/>
              </w:rPr>
              <w:t>High (DL 886.5 MHz) / 4432.5 MHz)</w:t>
            </w:r>
          </w:p>
        </w:tc>
        <w:tc>
          <w:tcPr>
            <w:tcW w:w="1843" w:type="dxa"/>
            <w:shd w:val="clear" w:color="auto" w:fill="auto"/>
          </w:tcPr>
          <w:p w14:paraId="4A954D46" w14:textId="77777777" w:rsidR="000D5725" w:rsidRPr="00F508B8" w:rsidRDefault="000D5725" w:rsidP="00135A41">
            <w:pPr>
              <w:pStyle w:val="TAC"/>
              <w:rPr>
                <w:lang w:eastAsia="en-US"/>
              </w:rPr>
            </w:pPr>
            <w:r w:rsidRPr="00F508B8">
              <w:rPr>
                <w:lang w:eastAsia="en-US"/>
              </w:rPr>
              <w:t>Highest (15 MHz) / 60 MHz</w:t>
            </w:r>
          </w:p>
        </w:tc>
        <w:tc>
          <w:tcPr>
            <w:tcW w:w="1984" w:type="dxa"/>
          </w:tcPr>
          <w:p w14:paraId="5CC252F7" w14:textId="77777777" w:rsidR="000D5725" w:rsidRPr="00F508B8" w:rsidRDefault="000D5725" w:rsidP="00135A41">
            <w:pPr>
              <w:pStyle w:val="TAC"/>
              <w:rPr>
                <w:rFonts w:cs="Arial"/>
                <w:szCs w:val="18"/>
              </w:rPr>
            </w:pPr>
            <w:r w:rsidRPr="00F508B8">
              <w:rPr>
                <w:color w:val="000000"/>
                <w:lang w:eastAsia="en-US"/>
              </w:rPr>
              <w:t>Receiver Harmonic Mixing HM5</w:t>
            </w:r>
          </w:p>
        </w:tc>
        <w:tc>
          <w:tcPr>
            <w:tcW w:w="2975" w:type="dxa"/>
          </w:tcPr>
          <w:p w14:paraId="25F5B416" w14:textId="77777777" w:rsidR="000D5725" w:rsidRPr="00F508B8" w:rsidRDefault="000D5725" w:rsidP="00135A41">
            <w:pPr>
              <w:pStyle w:val="TAL"/>
              <w:rPr>
                <w:color w:val="000000"/>
                <w:lang w:eastAsia="en-US"/>
              </w:rPr>
            </w:pPr>
            <w:r w:rsidRPr="00F508B8">
              <w:rPr>
                <w:color w:val="000000"/>
                <w:lang w:eastAsia="en-US"/>
              </w:rPr>
              <w:t>Receiver Harmonic Mixing Exception in TS38.101-3 Table 7.3B.2.3.2-1</w:t>
            </w:r>
          </w:p>
        </w:tc>
      </w:tr>
      <w:tr w:rsidR="000D5725" w:rsidRPr="00F508B8" w14:paraId="6806C88A" w14:textId="77777777" w:rsidTr="00135A41">
        <w:trPr>
          <w:gridAfter w:val="1"/>
          <w:wAfter w:w="14" w:type="dxa"/>
          <w:trHeight w:val="248"/>
        </w:trPr>
        <w:tc>
          <w:tcPr>
            <w:tcW w:w="1549" w:type="dxa"/>
            <w:tcBorders>
              <w:top w:val="nil"/>
            </w:tcBorders>
          </w:tcPr>
          <w:p w14:paraId="5048FC3F" w14:textId="77777777" w:rsidR="000D5725" w:rsidRPr="00F508B8" w:rsidRDefault="000D5725" w:rsidP="00135A41">
            <w:pPr>
              <w:pStyle w:val="TAL"/>
              <w:jc w:val="center"/>
              <w:rPr>
                <w:rFonts w:cs="Arial"/>
                <w:szCs w:val="18"/>
              </w:rPr>
            </w:pPr>
          </w:p>
        </w:tc>
        <w:tc>
          <w:tcPr>
            <w:tcW w:w="1704" w:type="dxa"/>
            <w:shd w:val="clear" w:color="auto" w:fill="auto"/>
          </w:tcPr>
          <w:p w14:paraId="1B01E351" w14:textId="77777777" w:rsidR="000D5725" w:rsidRPr="00F508B8" w:rsidRDefault="000D5725" w:rsidP="00135A41">
            <w:pPr>
              <w:pStyle w:val="TAC"/>
              <w:rPr>
                <w:lang w:eastAsia="en-US"/>
              </w:rPr>
            </w:pPr>
            <w:r w:rsidRPr="00F508B8">
              <w:rPr>
                <w:lang w:eastAsia="en-US"/>
              </w:rPr>
              <w:t>High (DL 886.5 MHz) / 4470.5 MHz)</w:t>
            </w:r>
          </w:p>
        </w:tc>
        <w:tc>
          <w:tcPr>
            <w:tcW w:w="1843" w:type="dxa"/>
            <w:shd w:val="clear" w:color="auto" w:fill="auto"/>
          </w:tcPr>
          <w:p w14:paraId="327A5984" w14:textId="77777777" w:rsidR="000D5725" w:rsidRPr="00F508B8" w:rsidRDefault="000D5725" w:rsidP="00135A41">
            <w:pPr>
              <w:pStyle w:val="TAC"/>
              <w:rPr>
                <w:lang w:eastAsia="en-US"/>
              </w:rPr>
            </w:pPr>
            <w:r w:rsidRPr="00F508B8">
              <w:rPr>
                <w:lang w:eastAsia="en-US"/>
              </w:rPr>
              <w:t>Highest (15 MHz) / 60 MHz</w:t>
            </w:r>
          </w:p>
        </w:tc>
        <w:tc>
          <w:tcPr>
            <w:tcW w:w="1984" w:type="dxa"/>
          </w:tcPr>
          <w:p w14:paraId="1AC8F48C" w14:textId="77777777" w:rsidR="000D5725" w:rsidRPr="00F508B8" w:rsidRDefault="000D5725" w:rsidP="00135A41">
            <w:pPr>
              <w:pStyle w:val="TAC"/>
              <w:rPr>
                <w:rFonts w:cs="Arial"/>
                <w:szCs w:val="18"/>
              </w:rPr>
            </w:pPr>
          </w:p>
        </w:tc>
        <w:tc>
          <w:tcPr>
            <w:tcW w:w="2975" w:type="dxa"/>
          </w:tcPr>
          <w:p w14:paraId="2A5A5F4D" w14:textId="77777777" w:rsidR="000D5725" w:rsidRPr="00F508B8" w:rsidRDefault="000D5725" w:rsidP="00135A4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(60+15)/2 = 37.5 </w:t>
            </w:r>
          </w:p>
        </w:tc>
      </w:tr>
      <w:tr w:rsidR="000D5725" w:rsidRPr="00F508B8" w14:paraId="5D595428" w14:textId="77777777" w:rsidTr="00135A41">
        <w:trPr>
          <w:gridAfter w:val="1"/>
          <w:wAfter w:w="14" w:type="dxa"/>
          <w:trHeight w:val="248"/>
        </w:trPr>
        <w:tc>
          <w:tcPr>
            <w:tcW w:w="1549" w:type="dxa"/>
            <w:tcBorders>
              <w:top w:val="nil"/>
            </w:tcBorders>
            <w:vAlign w:val="center"/>
          </w:tcPr>
          <w:p w14:paraId="67483F7B" w14:textId="77777777" w:rsidR="000D5725" w:rsidRPr="00F508B8" w:rsidRDefault="000D5725" w:rsidP="00135A41">
            <w:pPr>
              <w:pStyle w:val="TAL"/>
              <w:jc w:val="center"/>
              <w:rPr>
                <w:rFonts w:cs="Arial"/>
                <w:szCs w:val="18"/>
              </w:rPr>
            </w:pPr>
            <w:r w:rsidRPr="00F508B8">
              <w:rPr>
                <w:rFonts w:cs="Arial"/>
                <w:szCs w:val="18"/>
              </w:rPr>
              <w:t>30A/</w:t>
            </w:r>
            <w:r w:rsidRPr="00F508B8">
              <w:rPr>
                <w:rFonts w:cs="Arial"/>
                <w:b/>
                <w:bCs/>
                <w:szCs w:val="18"/>
              </w:rPr>
              <w:t>n66A</w:t>
            </w:r>
          </w:p>
        </w:tc>
        <w:tc>
          <w:tcPr>
            <w:tcW w:w="1704" w:type="dxa"/>
            <w:shd w:val="clear" w:color="auto" w:fill="auto"/>
            <w:vAlign w:val="center"/>
          </w:tcPr>
          <w:p w14:paraId="59B83A5B" w14:textId="77777777" w:rsidR="000D5725" w:rsidRPr="00F508B8" w:rsidRDefault="000D5725" w:rsidP="00135A41">
            <w:pPr>
              <w:pStyle w:val="TAC"/>
              <w:rPr>
                <w:lang w:eastAsia="en-US"/>
              </w:rPr>
            </w:pPr>
            <w:r w:rsidRPr="00F508B8">
              <w:t>Low/High</w:t>
            </w:r>
          </w:p>
        </w:tc>
        <w:tc>
          <w:tcPr>
            <w:tcW w:w="1843" w:type="dxa"/>
            <w:shd w:val="clear" w:color="auto" w:fill="auto"/>
            <w:vAlign w:val="center"/>
          </w:tcPr>
          <w:p w14:paraId="0BA3ABC0" w14:textId="77777777" w:rsidR="000D5725" w:rsidRPr="00F508B8" w:rsidRDefault="000D5725" w:rsidP="00135A41">
            <w:pPr>
              <w:pStyle w:val="TAC"/>
              <w:rPr>
                <w:lang w:eastAsia="en-US"/>
              </w:rPr>
            </w:pPr>
            <w:r w:rsidRPr="00F508B8">
              <w:t>10/40</w:t>
            </w:r>
          </w:p>
        </w:tc>
        <w:tc>
          <w:tcPr>
            <w:tcW w:w="1984" w:type="dxa"/>
            <w:vAlign w:val="center"/>
          </w:tcPr>
          <w:p w14:paraId="21008D70" w14:textId="77777777" w:rsidR="000D5725" w:rsidRPr="00F508B8" w:rsidRDefault="000D5725" w:rsidP="00135A41">
            <w:pPr>
              <w:pStyle w:val="TAC"/>
              <w:rPr>
                <w:rFonts w:cs="Arial"/>
                <w:szCs w:val="18"/>
              </w:rPr>
            </w:pPr>
            <w:r w:rsidRPr="00F508B8">
              <w:rPr>
                <w:color w:val="000000"/>
              </w:rPr>
              <w:t>Cross band isolation</w:t>
            </w:r>
          </w:p>
        </w:tc>
        <w:tc>
          <w:tcPr>
            <w:tcW w:w="2975" w:type="dxa"/>
          </w:tcPr>
          <w:p w14:paraId="2D3ECD5E" w14:textId="77777777" w:rsidR="000D5725" w:rsidRPr="00F508B8" w:rsidRDefault="000D5725" w:rsidP="00135A41">
            <w:pPr>
              <w:pStyle w:val="TAL"/>
              <w:rPr>
                <w:color w:val="000000"/>
                <w:lang w:eastAsia="en-US"/>
              </w:rPr>
            </w:pPr>
            <w:r w:rsidRPr="00F508B8">
              <w:t>Exception in TS 38.101-3 table 7.3B.2.3.4-1</w:t>
            </w:r>
          </w:p>
        </w:tc>
      </w:tr>
      <w:tr w:rsidR="000D5725" w:rsidRPr="00F508B8" w14:paraId="6DC42E03" w14:textId="77777777" w:rsidTr="00135A41">
        <w:trPr>
          <w:gridAfter w:val="1"/>
          <w:wAfter w:w="14" w:type="dxa"/>
          <w:trHeight w:val="248"/>
        </w:trPr>
        <w:tc>
          <w:tcPr>
            <w:tcW w:w="1549" w:type="dxa"/>
            <w:vMerge w:val="restart"/>
            <w:vAlign w:val="center"/>
          </w:tcPr>
          <w:p w14:paraId="46FE6789" w14:textId="77777777" w:rsidR="000D5725" w:rsidRPr="00F508B8" w:rsidRDefault="000D5725" w:rsidP="00135A41">
            <w:pPr>
              <w:pStyle w:val="TAL"/>
              <w:jc w:val="center"/>
              <w:rPr>
                <w:rFonts w:cs="Arial"/>
                <w:szCs w:val="18"/>
              </w:rPr>
            </w:pPr>
            <w:r w:rsidRPr="00F508B8">
              <w:rPr>
                <w:rFonts w:cs="Arial"/>
                <w:b/>
                <w:bCs/>
                <w:szCs w:val="18"/>
              </w:rPr>
              <w:t>40A</w:t>
            </w:r>
            <w:r w:rsidRPr="00F508B8">
              <w:rPr>
                <w:rFonts w:cs="Arial"/>
                <w:szCs w:val="18"/>
              </w:rPr>
              <w:t xml:space="preserve"> / n78A</w:t>
            </w:r>
          </w:p>
        </w:tc>
        <w:tc>
          <w:tcPr>
            <w:tcW w:w="1704" w:type="dxa"/>
            <w:shd w:val="clear" w:color="auto" w:fill="auto"/>
            <w:vAlign w:val="center"/>
          </w:tcPr>
          <w:p w14:paraId="28D6C6EA" w14:textId="77777777" w:rsidR="000D5725" w:rsidRPr="00F508B8" w:rsidRDefault="000D5725" w:rsidP="00135A41">
            <w:pPr>
              <w:pStyle w:val="TAC"/>
              <w:rPr>
                <w:rFonts w:cs="Arial"/>
                <w:szCs w:val="18"/>
              </w:rPr>
            </w:pPr>
            <w:r w:rsidRPr="00F508B8">
              <w:rPr>
                <w:rFonts w:cs="Arial"/>
                <w:szCs w:val="18"/>
              </w:rPr>
              <w:t>Low/Mid</w:t>
            </w:r>
          </w:p>
        </w:tc>
        <w:tc>
          <w:tcPr>
            <w:tcW w:w="1843" w:type="dxa"/>
            <w:shd w:val="clear" w:color="auto" w:fill="auto"/>
            <w:vAlign w:val="center"/>
          </w:tcPr>
          <w:p w14:paraId="5299D82C"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7306EFAA"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6C254B3C"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2D60D880" w14:textId="77777777" w:rsidTr="00135A41">
        <w:trPr>
          <w:gridAfter w:val="1"/>
          <w:wAfter w:w="14" w:type="dxa"/>
          <w:trHeight w:val="248"/>
        </w:trPr>
        <w:tc>
          <w:tcPr>
            <w:tcW w:w="1549" w:type="dxa"/>
            <w:vMerge/>
            <w:vAlign w:val="center"/>
          </w:tcPr>
          <w:p w14:paraId="1A26149D"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41F197B0" w14:textId="77777777" w:rsidR="000D5725" w:rsidRPr="00F508B8" w:rsidRDefault="000D5725" w:rsidP="00135A41">
            <w:pPr>
              <w:pStyle w:val="TAC"/>
              <w:rPr>
                <w:rFonts w:cs="Arial"/>
                <w:szCs w:val="18"/>
              </w:rPr>
            </w:pPr>
            <w:r w:rsidRPr="00F508B8">
              <w:rPr>
                <w:rFonts w:cs="Arial"/>
                <w:szCs w:val="18"/>
              </w:rPr>
              <w:t>Mid/3525</w:t>
            </w:r>
          </w:p>
        </w:tc>
        <w:tc>
          <w:tcPr>
            <w:tcW w:w="1843" w:type="dxa"/>
            <w:shd w:val="clear" w:color="auto" w:fill="auto"/>
            <w:vAlign w:val="center"/>
          </w:tcPr>
          <w:p w14:paraId="6C550DCE"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15FF93FF" w14:textId="77777777" w:rsidR="000D5725" w:rsidRPr="00F508B8" w:rsidRDefault="000D5725" w:rsidP="00135A41">
            <w:pPr>
              <w:pStyle w:val="TAC"/>
              <w:rPr>
                <w:rFonts w:cs="Arial"/>
                <w:szCs w:val="18"/>
              </w:rPr>
            </w:pPr>
            <w:r w:rsidRPr="00F508B8">
              <w:rPr>
                <w:rFonts w:cs="Arial"/>
                <w:szCs w:val="18"/>
              </w:rPr>
              <w:t>Receiver Harmonic Mixing</w:t>
            </w:r>
          </w:p>
        </w:tc>
        <w:tc>
          <w:tcPr>
            <w:tcW w:w="2975" w:type="dxa"/>
            <w:vAlign w:val="center"/>
          </w:tcPr>
          <w:p w14:paraId="08DD505E" w14:textId="77777777" w:rsidR="000D5725" w:rsidRPr="00F508B8" w:rsidRDefault="000D5725" w:rsidP="00135A41">
            <w:pPr>
              <w:pStyle w:val="TAL"/>
              <w:rPr>
                <w:rFonts w:cs="Arial"/>
                <w:szCs w:val="18"/>
              </w:rPr>
            </w:pPr>
            <w:r w:rsidRPr="00F508B8">
              <w:rPr>
                <w:rFonts w:cs="Arial"/>
                <w:szCs w:val="18"/>
              </w:rPr>
              <w:t>Receiver Harmonic Mixing Exception Note 8 in TS38.101-3 Table 7.3B.2.3.2-1</w:t>
            </w:r>
          </w:p>
        </w:tc>
      </w:tr>
      <w:tr w:rsidR="000D5725" w:rsidRPr="00F508B8" w14:paraId="10AD44A1" w14:textId="77777777" w:rsidTr="00135A41">
        <w:trPr>
          <w:gridAfter w:val="1"/>
          <w:wAfter w:w="14" w:type="dxa"/>
          <w:trHeight w:val="248"/>
        </w:trPr>
        <w:tc>
          <w:tcPr>
            <w:tcW w:w="1549" w:type="dxa"/>
            <w:tcBorders>
              <w:bottom w:val="nil"/>
            </w:tcBorders>
            <w:vAlign w:val="center"/>
          </w:tcPr>
          <w:p w14:paraId="775E82BC" w14:textId="77777777" w:rsidR="000D5725" w:rsidRPr="00F508B8" w:rsidRDefault="000D5725" w:rsidP="00135A41">
            <w:pPr>
              <w:keepNext/>
              <w:keepLines/>
              <w:overflowPunct/>
              <w:autoSpaceDE/>
              <w:autoSpaceDN/>
              <w:adjustRightInd/>
              <w:spacing w:after="0"/>
              <w:jc w:val="center"/>
              <w:textAlignment w:val="auto"/>
              <w:rPr>
                <w:rFonts w:ascii="Arial" w:hAnsi="Arial"/>
                <w:b/>
                <w:bCs/>
                <w:sz w:val="18"/>
                <w:lang w:eastAsia="en-US"/>
              </w:rPr>
            </w:pPr>
            <w:r w:rsidRPr="00F508B8">
              <w:rPr>
                <w:rFonts w:ascii="Arial" w:hAnsi="Arial"/>
                <w:sz w:val="18"/>
                <w:lang w:eastAsia="en-US"/>
              </w:rPr>
              <w:t xml:space="preserve">41A / </w:t>
            </w:r>
            <w:r w:rsidRPr="00F508B8">
              <w:rPr>
                <w:rFonts w:ascii="Arial" w:hAnsi="Arial"/>
                <w:b/>
                <w:bCs/>
                <w:sz w:val="18"/>
                <w:lang w:eastAsia="en-US"/>
              </w:rPr>
              <w:t>n77A</w:t>
            </w:r>
          </w:p>
          <w:p w14:paraId="7FCA5723" w14:textId="77777777" w:rsidR="000D5725" w:rsidRPr="00F508B8" w:rsidRDefault="000D5725" w:rsidP="00135A41">
            <w:pPr>
              <w:pStyle w:val="TAL"/>
              <w:jc w:val="center"/>
              <w:rPr>
                <w:rFonts w:cs="Arial"/>
                <w:b/>
                <w:bCs/>
                <w:szCs w:val="18"/>
              </w:rPr>
            </w:pPr>
            <w:r w:rsidRPr="00F508B8">
              <w:rPr>
                <w:lang w:eastAsia="en-US"/>
              </w:rPr>
              <w:t xml:space="preserve">41A / </w:t>
            </w:r>
            <w:r w:rsidRPr="00F508B8">
              <w:rPr>
                <w:b/>
                <w:bCs/>
                <w:lang w:eastAsia="en-US"/>
              </w:rPr>
              <w:t>n78A</w:t>
            </w:r>
          </w:p>
        </w:tc>
        <w:tc>
          <w:tcPr>
            <w:tcW w:w="1704" w:type="dxa"/>
            <w:shd w:val="clear" w:color="auto" w:fill="auto"/>
          </w:tcPr>
          <w:p w14:paraId="107DC8D6" w14:textId="77777777" w:rsidR="000D5725" w:rsidRPr="00F508B8" w:rsidRDefault="000D5725" w:rsidP="00135A41">
            <w:pPr>
              <w:pStyle w:val="TAC"/>
              <w:rPr>
                <w:rFonts w:cs="Arial"/>
                <w:szCs w:val="18"/>
              </w:rPr>
            </w:pPr>
            <w:r w:rsidRPr="00F508B8">
              <w:t xml:space="preserve">Low </w:t>
            </w:r>
            <w:r w:rsidRPr="00F508B8">
              <w:rPr>
                <w:lang w:eastAsia="en-US"/>
              </w:rPr>
              <w:t xml:space="preserve">(DL 2593 MHz) / </w:t>
            </w:r>
            <w:r w:rsidRPr="00F508B8">
              <w:t>3750</w:t>
            </w:r>
            <w:r w:rsidRPr="00F508B8">
              <w:rPr>
                <w:lang w:eastAsia="en-US"/>
              </w:rPr>
              <w:t xml:space="preserve"> MHz)</w:t>
            </w:r>
          </w:p>
        </w:tc>
        <w:tc>
          <w:tcPr>
            <w:tcW w:w="1843" w:type="dxa"/>
            <w:shd w:val="clear" w:color="auto" w:fill="auto"/>
          </w:tcPr>
          <w:p w14:paraId="448E7B9B" w14:textId="77777777" w:rsidR="000D5725" w:rsidRPr="00F508B8" w:rsidRDefault="000D5725" w:rsidP="00135A41">
            <w:pPr>
              <w:pStyle w:val="TAC"/>
              <w:rPr>
                <w:rFonts w:cs="Arial"/>
                <w:szCs w:val="18"/>
              </w:rPr>
            </w:pPr>
            <w:r w:rsidRPr="00F508B8">
              <w:rPr>
                <w:lang w:eastAsia="en-US"/>
              </w:rPr>
              <w:t>Highest (20 MHz) / Highest (100 MHz)</w:t>
            </w:r>
          </w:p>
        </w:tc>
        <w:tc>
          <w:tcPr>
            <w:tcW w:w="1984" w:type="dxa"/>
          </w:tcPr>
          <w:p w14:paraId="2928B630" w14:textId="77777777" w:rsidR="000D5725" w:rsidRPr="00F508B8" w:rsidRDefault="000D5725" w:rsidP="00135A41">
            <w:pPr>
              <w:pStyle w:val="TAC"/>
              <w:rPr>
                <w:rFonts w:cs="Arial"/>
                <w:szCs w:val="18"/>
              </w:rPr>
            </w:pPr>
            <w:r w:rsidRPr="00F508B8">
              <w:rPr>
                <w:color w:val="000000"/>
                <w:lang w:eastAsia="en-US"/>
              </w:rPr>
              <w:t>Receiver Harmonic Mixing HM4</w:t>
            </w:r>
          </w:p>
        </w:tc>
        <w:tc>
          <w:tcPr>
            <w:tcW w:w="2975" w:type="dxa"/>
          </w:tcPr>
          <w:p w14:paraId="19E210DA" w14:textId="77777777" w:rsidR="000D5725" w:rsidRPr="00F508B8" w:rsidRDefault="000D5725" w:rsidP="00135A41">
            <w:pPr>
              <w:pStyle w:val="TAL"/>
              <w:rPr>
                <w:rFonts w:cs="Arial"/>
                <w:szCs w:val="18"/>
              </w:rPr>
            </w:pPr>
            <w:r w:rsidRPr="00F508B8">
              <w:rPr>
                <w:color w:val="000000"/>
                <w:lang w:eastAsia="en-US"/>
              </w:rPr>
              <w:t>Receiver Harmonic Mixing Exception in TS38.101-3 Table 7.3B.2.3.2-1</w:t>
            </w:r>
          </w:p>
        </w:tc>
      </w:tr>
      <w:tr w:rsidR="000D5725" w:rsidRPr="00F508B8" w14:paraId="30C4444D" w14:textId="77777777" w:rsidTr="00135A41">
        <w:trPr>
          <w:gridAfter w:val="1"/>
          <w:wAfter w:w="14" w:type="dxa"/>
          <w:trHeight w:val="248"/>
        </w:trPr>
        <w:tc>
          <w:tcPr>
            <w:tcW w:w="1549" w:type="dxa"/>
            <w:tcBorders>
              <w:top w:val="nil"/>
              <w:bottom w:val="nil"/>
            </w:tcBorders>
            <w:vAlign w:val="center"/>
          </w:tcPr>
          <w:p w14:paraId="622E8843" w14:textId="77777777" w:rsidR="000D5725" w:rsidRPr="00F508B8" w:rsidRDefault="000D5725" w:rsidP="00135A41">
            <w:pPr>
              <w:pStyle w:val="TAL"/>
              <w:jc w:val="center"/>
              <w:rPr>
                <w:rFonts w:cs="Arial"/>
                <w:b/>
                <w:bCs/>
                <w:szCs w:val="18"/>
              </w:rPr>
            </w:pPr>
          </w:p>
        </w:tc>
        <w:tc>
          <w:tcPr>
            <w:tcW w:w="1704" w:type="dxa"/>
            <w:shd w:val="clear" w:color="auto" w:fill="auto"/>
          </w:tcPr>
          <w:p w14:paraId="2E2E5FE3" w14:textId="77777777" w:rsidR="000D5725" w:rsidRPr="00F508B8" w:rsidRDefault="000D5725" w:rsidP="00135A41">
            <w:pPr>
              <w:pStyle w:val="TAC"/>
              <w:rPr>
                <w:rFonts w:cs="Arial"/>
                <w:szCs w:val="18"/>
              </w:rPr>
            </w:pPr>
            <w:r w:rsidRPr="00F508B8">
              <w:rPr>
                <w:lang w:eastAsia="en-US"/>
              </w:rPr>
              <w:t>Mid (DL 2593 MHz) / 3974.5 MHz)</w:t>
            </w:r>
          </w:p>
        </w:tc>
        <w:tc>
          <w:tcPr>
            <w:tcW w:w="1843" w:type="dxa"/>
            <w:shd w:val="clear" w:color="auto" w:fill="auto"/>
          </w:tcPr>
          <w:p w14:paraId="4421505F" w14:textId="77777777" w:rsidR="000D5725" w:rsidRPr="00F508B8" w:rsidRDefault="000D5725" w:rsidP="00135A41">
            <w:pPr>
              <w:pStyle w:val="TAC"/>
              <w:rPr>
                <w:rFonts w:cs="Arial"/>
                <w:szCs w:val="18"/>
              </w:rPr>
            </w:pPr>
            <w:r w:rsidRPr="00F508B8">
              <w:rPr>
                <w:lang w:eastAsia="en-US"/>
              </w:rPr>
              <w:t>Highest (20 MHz) / Highest (100 MHz)</w:t>
            </w:r>
          </w:p>
        </w:tc>
        <w:tc>
          <w:tcPr>
            <w:tcW w:w="1984" w:type="dxa"/>
          </w:tcPr>
          <w:p w14:paraId="4D151C3C" w14:textId="77777777" w:rsidR="000D5725" w:rsidRPr="00F508B8" w:rsidRDefault="000D5725" w:rsidP="00135A41">
            <w:pPr>
              <w:pStyle w:val="TAC"/>
              <w:rPr>
                <w:rFonts w:cs="Arial"/>
                <w:szCs w:val="18"/>
              </w:rPr>
            </w:pPr>
            <w:r w:rsidRPr="00F508B8">
              <w:rPr>
                <w:color w:val="000000"/>
                <w:lang w:eastAsia="en-US"/>
              </w:rPr>
              <w:t>Cross band isolation</w:t>
            </w:r>
          </w:p>
        </w:tc>
        <w:tc>
          <w:tcPr>
            <w:tcW w:w="2975" w:type="dxa"/>
          </w:tcPr>
          <w:p w14:paraId="3DE90DD4" w14:textId="77777777" w:rsidR="000D5725" w:rsidRPr="00F508B8" w:rsidRDefault="000D5725" w:rsidP="00135A41">
            <w:pPr>
              <w:pStyle w:val="TAL"/>
              <w:rPr>
                <w:rFonts w:cs="Arial"/>
                <w:szCs w:val="18"/>
              </w:rPr>
            </w:pPr>
            <w:r w:rsidRPr="00F508B8">
              <w:rPr>
                <w:color w:val="000000"/>
                <w:lang w:eastAsia="en-US"/>
              </w:rPr>
              <w:t>Not overlapping HM interference since BW</w:t>
            </w:r>
            <w:r w:rsidRPr="00F508B8">
              <w:rPr>
                <w:color w:val="000000"/>
                <w:vertAlign w:val="subscript"/>
                <w:lang w:eastAsia="en-US"/>
              </w:rPr>
              <w:t>INT</w:t>
            </w:r>
            <w:r w:rsidRPr="00F508B8">
              <w:rPr>
                <w:color w:val="000000"/>
                <w:lang w:eastAsia="en-US"/>
              </w:rPr>
              <w:t>=240 MHz, F</w:t>
            </w:r>
            <w:r w:rsidRPr="00F508B8">
              <w:rPr>
                <w:color w:val="000000"/>
                <w:vertAlign w:val="subscript"/>
                <w:lang w:eastAsia="en-US"/>
              </w:rPr>
              <w:t>INT</w:t>
            </w:r>
            <w:r w:rsidRPr="00F508B8">
              <w:rPr>
                <w:color w:val="000000"/>
                <w:lang w:eastAsia="en-US"/>
              </w:rPr>
              <w:t xml:space="preserve"> = (240+100)/2 = 170</w:t>
            </w:r>
          </w:p>
        </w:tc>
      </w:tr>
      <w:tr w:rsidR="000D5725" w:rsidRPr="00F508B8" w14:paraId="1149EE15" w14:textId="77777777" w:rsidTr="00135A41">
        <w:trPr>
          <w:gridAfter w:val="1"/>
          <w:wAfter w:w="14" w:type="dxa"/>
          <w:trHeight w:val="248"/>
        </w:trPr>
        <w:tc>
          <w:tcPr>
            <w:tcW w:w="1549" w:type="dxa"/>
            <w:tcBorders>
              <w:top w:val="nil"/>
            </w:tcBorders>
            <w:vAlign w:val="center"/>
          </w:tcPr>
          <w:p w14:paraId="747CFFFB" w14:textId="77777777" w:rsidR="000D5725" w:rsidRPr="00F508B8" w:rsidRDefault="000D5725" w:rsidP="00135A41">
            <w:pPr>
              <w:pStyle w:val="TAL"/>
              <w:jc w:val="center"/>
              <w:rPr>
                <w:rFonts w:cs="Arial"/>
                <w:b/>
                <w:bCs/>
                <w:szCs w:val="18"/>
              </w:rPr>
            </w:pPr>
          </w:p>
        </w:tc>
        <w:tc>
          <w:tcPr>
            <w:tcW w:w="1704" w:type="dxa"/>
            <w:shd w:val="clear" w:color="auto" w:fill="auto"/>
          </w:tcPr>
          <w:p w14:paraId="7A75415B" w14:textId="77777777" w:rsidR="000D5725" w:rsidRPr="00F508B8" w:rsidRDefault="000D5725" w:rsidP="00135A41">
            <w:pPr>
              <w:pStyle w:val="TAC"/>
              <w:rPr>
                <w:rFonts w:cs="Arial"/>
                <w:szCs w:val="18"/>
              </w:rPr>
            </w:pPr>
            <w:r w:rsidRPr="00F508B8">
              <w:rPr>
                <w:lang w:eastAsia="en-US"/>
              </w:rPr>
              <w:t>Mid / Mid</w:t>
            </w:r>
          </w:p>
        </w:tc>
        <w:tc>
          <w:tcPr>
            <w:tcW w:w="1843" w:type="dxa"/>
            <w:shd w:val="clear" w:color="auto" w:fill="auto"/>
          </w:tcPr>
          <w:p w14:paraId="7F5945F4" w14:textId="77777777" w:rsidR="000D5725" w:rsidRPr="00F508B8" w:rsidRDefault="000D5725" w:rsidP="00135A41">
            <w:pPr>
              <w:pStyle w:val="TAC"/>
              <w:rPr>
                <w:rFonts w:cs="Arial"/>
                <w:szCs w:val="18"/>
              </w:rPr>
            </w:pPr>
            <w:r w:rsidRPr="00F508B8">
              <w:rPr>
                <w:lang w:eastAsia="en-US"/>
              </w:rPr>
              <w:t>Highest / Highest</w:t>
            </w:r>
          </w:p>
        </w:tc>
        <w:tc>
          <w:tcPr>
            <w:tcW w:w="1984" w:type="dxa"/>
          </w:tcPr>
          <w:p w14:paraId="1EDD9243" w14:textId="77777777" w:rsidR="000D5725" w:rsidRPr="00F508B8" w:rsidRDefault="000D5725" w:rsidP="00135A41">
            <w:pPr>
              <w:pStyle w:val="TAC"/>
              <w:rPr>
                <w:rFonts w:cs="Arial"/>
                <w:szCs w:val="18"/>
              </w:rPr>
            </w:pPr>
            <w:r w:rsidRPr="00F508B8">
              <w:rPr>
                <w:rFonts w:cs="Arial"/>
                <w:szCs w:val="18"/>
                <w:lang w:eastAsia="en-US"/>
              </w:rPr>
              <w:t>-</w:t>
            </w:r>
          </w:p>
        </w:tc>
        <w:tc>
          <w:tcPr>
            <w:tcW w:w="2975" w:type="dxa"/>
          </w:tcPr>
          <w:p w14:paraId="3540C81E" w14:textId="77777777" w:rsidR="000D5725" w:rsidRPr="00F508B8" w:rsidRDefault="000D5725" w:rsidP="00135A41">
            <w:pPr>
              <w:pStyle w:val="TAL"/>
              <w:rPr>
                <w:rFonts w:cs="Arial"/>
                <w:szCs w:val="18"/>
              </w:rPr>
            </w:pPr>
            <w:r w:rsidRPr="00F508B8">
              <w:rPr>
                <w:color w:val="000000"/>
                <w:lang w:eastAsia="en-US"/>
              </w:rPr>
              <w:t>Non-Exception only possible with 1UL in band 41</w:t>
            </w:r>
          </w:p>
        </w:tc>
      </w:tr>
      <w:tr w:rsidR="000D5725" w:rsidRPr="00F508B8" w14:paraId="43A8C43E" w14:textId="77777777" w:rsidTr="00135A41">
        <w:trPr>
          <w:gridAfter w:val="1"/>
          <w:wAfter w:w="14" w:type="dxa"/>
          <w:trHeight w:val="248"/>
        </w:trPr>
        <w:tc>
          <w:tcPr>
            <w:tcW w:w="1549" w:type="dxa"/>
            <w:tcBorders>
              <w:top w:val="nil"/>
              <w:bottom w:val="nil"/>
            </w:tcBorders>
            <w:vAlign w:val="center"/>
          </w:tcPr>
          <w:p w14:paraId="5C3F6488" w14:textId="77777777" w:rsidR="000D5725" w:rsidRPr="00F508B8" w:rsidRDefault="000D5725" w:rsidP="00135A41">
            <w:pPr>
              <w:pStyle w:val="TAL"/>
              <w:jc w:val="center"/>
              <w:rPr>
                <w:rFonts w:cs="Arial"/>
                <w:b/>
                <w:bCs/>
                <w:szCs w:val="18"/>
              </w:rPr>
            </w:pPr>
            <w:r w:rsidRPr="00F508B8">
              <w:rPr>
                <w:rFonts w:cs="Arial"/>
                <w:szCs w:val="18"/>
              </w:rPr>
              <w:t>48A/</w:t>
            </w:r>
            <w:r w:rsidRPr="00F508B8">
              <w:rPr>
                <w:rFonts w:cs="Arial"/>
                <w:b/>
                <w:bCs/>
                <w:szCs w:val="18"/>
              </w:rPr>
              <w:t>n66A</w:t>
            </w:r>
          </w:p>
        </w:tc>
        <w:tc>
          <w:tcPr>
            <w:tcW w:w="1704" w:type="dxa"/>
            <w:shd w:val="clear" w:color="auto" w:fill="auto"/>
            <w:vAlign w:val="center"/>
          </w:tcPr>
          <w:p w14:paraId="0700AB7F" w14:textId="77777777" w:rsidR="000D5725" w:rsidRPr="00F508B8" w:rsidRDefault="000D5725" w:rsidP="00135A41">
            <w:pPr>
              <w:pStyle w:val="TAC"/>
              <w:rPr>
                <w:lang w:eastAsia="en-US"/>
              </w:rPr>
            </w:pPr>
            <w:r w:rsidRPr="00F508B8">
              <w:t xml:space="preserve">DL 3555 MHz/ UL </w:t>
            </w:r>
            <w:r w:rsidRPr="00F508B8">
              <w:rPr>
                <w:rFonts w:eastAsia="MS Mincho"/>
              </w:rPr>
              <w:t>1777.5 MHz</w:t>
            </w:r>
          </w:p>
        </w:tc>
        <w:tc>
          <w:tcPr>
            <w:tcW w:w="1843" w:type="dxa"/>
            <w:shd w:val="clear" w:color="auto" w:fill="auto"/>
            <w:vAlign w:val="center"/>
          </w:tcPr>
          <w:p w14:paraId="3FBFE4CE" w14:textId="77777777" w:rsidR="000D5725" w:rsidRPr="00F508B8" w:rsidRDefault="000D5725" w:rsidP="00135A41">
            <w:pPr>
              <w:pStyle w:val="TAC"/>
              <w:rPr>
                <w:lang w:eastAsia="en-US"/>
              </w:rPr>
            </w:pPr>
            <w:r w:rsidRPr="00F508B8">
              <w:t>10/20</w:t>
            </w:r>
          </w:p>
        </w:tc>
        <w:tc>
          <w:tcPr>
            <w:tcW w:w="1984" w:type="dxa"/>
            <w:vAlign w:val="center"/>
          </w:tcPr>
          <w:p w14:paraId="3FB9791E"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49685C46" w14:textId="77777777" w:rsidR="000D5725" w:rsidRPr="00F508B8" w:rsidRDefault="000D5725" w:rsidP="00135A41">
            <w:pPr>
              <w:pStyle w:val="TAL"/>
              <w:rPr>
                <w:color w:val="000000"/>
                <w:lang w:eastAsia="en-US"/>
              </w:rPr>
            </w:pPr>
            <w:r w:rsidRPr="00F508B8">
              <w:rPr>
                <w:color w:val="000000"/>
              </w:rPr>
              <w:t>Exception Note 2, 13 of TS38.101-3 table 7.3B.2.3.1-1</w:t>
            </w:r>
          </w:p>
        </w:tc>
      </w:tr>
      <w:tr w:rsidR="000D5725" w:rsidRPr="00F508B8" w14:paraId="14DCEBFF" w14:textId="77777777" w:rsidTr="00135A41">
        <w:trPr>
          <w:gridAfter w:val="1"/>
          <w:wAfter w:w="14" w:type="dxa"/>
          <w:trHeight w:val="248"/>
        </w:trPr>
        <w:tc>
          <w:tcPr>
            <w:tcW w:w="1549" w:type="dxa"/>
            <w:tcBorders>
              <w:top w:val="nil"/>
            </w:tcBorders>
            <w:vAlign w:val="center"/>
          </w:tcPr>
          <w:p w14:paraId="3C7D5E0F"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308E2FA1" w14:textId="77777777" w:rsidR="000D5725" w:rsidRPr="00F508B8" w:rsidRDefault="000D5725" w:rsidP="00135A41">
            <w:pPr>
              <w:pStyle w:val="TAC"/>
              <w:rPr>
                <w:lang w:eastAsia="en-US"/>
              </w:rPr>
            </w:pPr>
            <w:r w:rsidRPr="00F508B8">
              <w:t xml:space="preserve">DL 3565 MHz/ UL </w:t>
            </w:r>
            <w:r w:rsidRPr="00F508B8">
              <w:rPr>
                <w:rFonts w:eastAsia="MS Mincho"/>
              </w:rPr>
              <w:t>1770 MHz</w:t>
            </w:r>
          </w:p>
        </w:tc>
        <w:tc>
          <w:tcPr>
            <w:tcW w:w="1843" w:type="dxa"/>
            <w:shd w:val="clear" w:color="auto" w:fill="auto"/>
            <w:vAlign w:val="center"/>
          </w:tcPr>
          <w:p w14:paraId="59C60695" w14:textId="77777777" w:rsidR="000D5725" w:rsidRPr="00F508B8" w:rsidRDefault="000D5725" w:rsidP="00135A41">
            <w:pPr>
              <w:pStyle w:val="TAC"/>
              <w:rPr>
                <w:lang w:eastAsia="en-US"/>
              </w:rPr>
            </w:pPr>
            <w:r w:rsidRPr="00F508B8">
              <w:t>10/20</w:t>
            </w:r>
          </w:p>
        </w:tc>
        <w:tc>
          <w:tcPr>
            <w:tcW w:w="1984" w:type="dxa"/>
            <w:vAlign w:val="center"/>
          </w:tcPr>
          <w:p w14:paraId="1CF76CD4"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5B16CDAA" w14:textId="77777777" w:rsidR="000D5725" w:rsidRPr="00F508B8" w:rsidRDefault="000D5725" w:rsidP="00135A41">
            <w:pPr>
              <w:pStyle w:val="TAL"/>
              <w:rPr>
                <w:color w:val="000000"/>
                <w:lang w:eastAsia="en-US"/>
              </w:rPr>
            </w:pPr>
            <w:r w:rsidRPr="00F508B8">
              <w:rPr>
                <w:color w:val="000000"/>
              </w:rPr>
              <w:t>Exception Note 3 of TS38.101-3 table 7.3B.2.3.1-1</w:t>
            </w:r>
          </w:p>
        </w:tc>
      </w:tr>
      <w:tr w:rsidR="000D5725" w:rsidRPr="00F508B8" w14:paraId="461893A5" w14:textId="77777777" w:rsidTr="00135A41">
        <w:trPr>
          <w:gridAfter w:val="1"/>
          <w:wAfter w:w="14" w:type="dxa"/>
          <w:trHeight w:val="248"/>
        </w:trPr>
        <w:tc>
          <w:tcPr>
            <w:tcW w:w="1549" w:type="dxa"/>
            <w:tcBorders>
              <w:bottom w:val="nil"/>
            </w:tcBorders>
            <w:vAlign w:val="center"/>
          </w:tcPr>
          <w:p w14:paraId="7A564510" w14:textId="77777777" w:rsidR="000D5725" w:rsidRPr="00F508B8" w:rsidRDefault="000D5725" w:rsidP="00135A41">
            <w:pPr>
              <w:pStyle w:val="TAL"/>
              <w:jc w:val="center"/>
              <w:rPr>
                <w:rFonts w:cs="Arial"/>
                <w:b/>
                <w:bCs/>
                <w:szCs w:val="18"/>
              </w:rPr>
            </w:pPr>
            <w:r w:rsidRPr="00F508B8">
              <w:rPr>
                <w:rFonts w:cs="Arial"/>
                <w:b/>
                <w:bCs/>
                <w:szCs w:val="18"/>
              </w:rPr>
              <w:t>66A/</w:t>
            </w:r>
            <w:r w:rsidRPr="00F508B8">
              <w:rPr>
                <w:rFonts w:cs="Arial"/>
                <w:bCs/>
                <w:szCs w:val="18"/>
              </w:rPr>
              <w:t>n77A</w:t>
            </w:r>
          </w:p>
        </w:tc>
        <w:tc>
          <w:tcPr>
            <w:tcW w:w="1704" w:type="dxa"/>
            <w:shd w:val="clear" w:color="auto" w:fill="auto"/>
            <w:vAlign w:val="center"/>
          </w:tcPr>
          <w:p w14:paraId="5AA47630" w14:textId="77777777" w:rsidR="000D5725" w:rsidRPr="00F508B8" w:rsidRDefault="000D5725" w:rsidP="00135A41">
            <w:pPr>
              <w:pStyle w:val="TAC"/>
              <w:rPr>
                <w:rFonts w:eastAsia="MS Mincho"/>
              </w:rPr>
            </w:pPr>
            <w:r w:rsidRPr="00F508B8">
              <w:rPr>
                <w:rFonts w:eastAsia="MS Mincho"/>
              </w:rPr>
              <w:t>UL 1720 MHz / DL 3440 MHz</w:t>
            </w:r>
          </w:p>
        </w:tc>
        <w:tc>
          <w:tcPr>
            <w:tcW w:w="1843" w:type="dxa"/>
            <w:shd w:val="clear" w:color="auto" w:fill="auto"/>
            <w:vAlign w:val="center"/>
          </w:tcPr>
          <w:p w14:paraId="7257078B" w14:textId="77777777" w:rsidR="000D5725" w:rsidRPr="00F508B8" w:rsidRDefault="000D5725" w:rsidP="00135A41">
            <w:pPr>
              <w:pStyle w:val="TAC"/>
            </w:pPr>
            <w:r w:rsidRPr="00F508B8">
              <w:t>20/100</w:t>
            </w:r>
          </w:p>
        </w:tc>
        <w:tc>
          <w:tcPr>
            <w:tcW w:w="1984" w:type="dxa"/>
            <w:vAlign w:val="center"/>
          </w:tcPr>
          <w:p w14:paraId="0FC96638" w14:textId="77777777" w:rsidR="000D5725" w:rsidRPr="00F508B8" w:rsidRDefault="000D5725" w:rsidP="00135A41">
            <w:pPr>
              <w:pStyle w:val="TAC"/>
              <w:rPr>
                <w:color w:val="000000"/>
              </w:rPr>
            </w:pPr>
            <w:r w:rsidRPr="00F508B8">
              <w:rPr>
                <w:rFonts w:cs="Arial"/>
                <w:szCs w:val="18"/>
              </w:rPr>
              <w:t>UL Harmonic Interference</w:t>
            </w:r>
          </w:p>
        </w:tc>
        <w:tc>
          <w:tcPr>
            <w:tcW w:w="2975" w:type="dxa"/>
            <w:vAlign w:val="center"/>
          </w:tcPr>
          <w:p w14:paraId="3C633C99" w14:textId="77777777" w:rsidR="000D5725" w:rsidRPr="00F508B8" w:rsidRDefault="000D5725" w:rsidP="00135A41">
            <w:pPr>
              <w:pStyle w:val="TAL"/>
              <w:rPr>
                <w:color w:val="000000"/>
              </w:rPr>
            </w:pPr>
            <w:r w:rsidRPr="00F508B8">
              <w:rPr>
                <w:color w:val="000000"/>
              </w:rPr>
              <w:t>Exception Note 2, 13 of TS38.101-3 table 7.3B.2.3.1-1</w:t>
            </w:r>
          </w:p>
        </w:tc>
      </w:tr>
      <w:tr w:rsidR="000D5725" w:rsidRPr="00F508B8" w14:paraId="145B6E42" w14:textId="77777777" w:rsidTr="00135A41">
        <w:trPr>
          <w:gridAfter w:val="1"/>
          <w:wAfter w:w="14" w:type="dxa"/>
          <w:trHeight w:val="248"/>
        </w:trPr>
        <w:tc>
          <w:tcPr>
            <w:tcW w:w="1549" w:type="dxa"/>
            <w:tcBorders>
              <w:top w:val="nil"/>
              <w:bottom w:val="nil"/>
            </w:tcBorders>
            <w:vAlign w:val="center"/>
          </w:tcPr>
          <w:p w14:paraId="37E50785"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685E4657" w14:textId="77777777" w:rsidR="000D5725" w:rsidRPr="00F508B8" w:rsidRDefault="000D5725" w:rsidP="00135A41">
            <w:pPr>
              <w:pStyle w:val="TAC"/>
              <w:rPr>
                <w:rFonts w:eastAsia="MS Mincho"/>
              </w:rPr>
            </w:pPr>
            <w:r w:rsidRPr="00F508B8">
              <w:rPr>
                <w:rFonts w:eastAsia="MS Mincho"/>
              </w:rPr>
              <w:t>UL 1720 MHz / DL 3420 MHz</w:t>
            </w:r>
          </w:p>
        </w:tc>
        <w:tc>
          <w:tcPr>
            <w:tcW w:w="1843" w:type="dxa"/>
            <w:shd w:val="clear" w:color="auto" w:fill="auto"/>
            <w:vAlign w:val="center"/>
          </w:tcPr>
          <w:p w14:paraId="03BD6D52" w14:textId="77777777" w:rsidR="000D5725" w:rsidRPr="00F508B8" w:rsidRDefault="000D5725" w:rsidP="00135A41">
            <w:pPr>
              <w:pStyle w:val="TAC"/>
            </w:pPr>
            <w:r w:rsidRPr="00F508B8">
              <w:t>20/20</w:t>
            </w:r>
          </w:p>
        </w:tc>
        <w:tc>
          <w:tcPr>
            <w:tcW w:w="1984" w:type="dxa"/>
            <w:vAlign w:val="center"/>
          </w:tcPr>
          <w:p w14:paraId="1517A3FB" w14:textId="77777777" w:rsidR="000D5725" w:rsidRPr="00F508B8" w:rsidRDefault="000D5725" w:rsidP="00135A41">
            <w:pPr>
              <w:pStyle w:val="TAC"/>
              <w:rPr>
                <w:color w:val="000000"/>
              </w:rPr>
            </w:pPr>
            <w:r w:rsidRPr="00F508B8">
              <w:rPr>
                <w:rFonts w:cs="Arial"/>
                <w:szCs w:val="18"/>
              </w:rPr>
              <w:t>UL Harmonic Interference</w:t>
            </w:r>
          </w:p>
        </w:tc>
        <w:tc>
          <w:tcPr>
            <w:tcW w:w="2975" w:type="dxa"/>
            <w:vAlign w:val="center"/>
          </w:tcPr>
          <w:p w14:paraId="46FA88B5" w14:textId="77777777" w:rsidR="000D5725" w:rsidRPr="00F508B8" w:rsidRDefault="000D5725" w:rsidP="00135A41">
            <w:pPr>
              <w:pStyle w:val="TAL"/>
              <w:rPr>
                <w:color w:val="000000"/>
              </w:rPr>
            </w:pPr>
            <w:r w:rsidRPr="00F508B8">
              <w:rPr>
                <w:color w:val="000000"/>
              </w:rPr>
              <w:t>Exception Note 3 of TS38.101-3 table 7.3B.2.3.1-1</w:t>
            </w:r>
          </w:p>
        </w:tc>
      </w:tr>
      <w:tr w:rsidR="000D5725" w:rsidRPr="00F508B8" w14:paraId="7CB5EA30" w14:textId="77777777" w:rsidTr="00135A41">
        <w:trPr>
          <w:gridAfter w:val="1"/>
          <w:wAfter w:w="14" w:type="dxa"/>
          <w:trHeight w:val="248"/>
        </w:trPr>
        <w:tc>
          <w:tcPr>
            <w:tcW w:w="1549" w:type="dxa"/>
            <w:tcBorders>
              <w:top w:val="nil"/>
              <w:bottom w:val="single" w:sz="4" w:space="0" w:color="auto"/>
            </w:tcBorders>
            <w:vAlign w:val="center"/>
          </w:tcPr>
          <w:p w14:paraId="12A1A00A"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5D854CBD" w14:textId="462CB6A5" w:rsidR="000D5725" w:rsidRPr="00F508B8" w:rsidRDefault="000D5725" w:rsidP="00135A41">
            <w:pPr>
              <w:pStyle w:val="TAC"/>
              <w:rPr>
                <w:rFonts w:eastAsia="MS Mincho"/>
              </w:rPr>
            </w:pPr>
            <w:r w:rsidRPr="00F508B8">
              <w:rPr>
                <w:rFonts w:eastAsia="MS Mincho"/>
              </w:rPr>
              <w:t>UL Mid</w:t>
            </w:r>
            <w:r w:rsidR="00D44BD4">
              <w:rPr>
                <w:rFonts w:eastAsia="MS Mincho"/>
              </w:rPr>
              <w:t xml:space="preserve"> </w:t>
            </w:r>
            <w:r w:rsidRPr="00F508B8">
              <w:rPr>
                <w:rFonts w:eastAsia="MS Mincho"/>
              </w:rPr>
              <w:t>/ DL Mid</w:t>
            </w:r>
          </w:p>
        </w:tc>
        <w:tc>
          <w:tcPr>
            <w:tcW w:w="1843" w:type="dxa"/>
            <w:shd w:val="clear" w:color="auto" w:fill="auto"/>
            <w:vAlign w:val="center"/>
          </w:tcPr>
          <w:p w14:paraId="5DDDD5D6" w14:textId="77777777" w:rsidR="000D5725" w:rsidRPr="00F508B8" w:rsidRDefault="000D5725" w:rsidP="00135A41">
            <w:pPr>
              <w:pStyle w:val="TAC"/>
            </w:pPr>
            <w:r w:rsidRPr="00F508B8">
              <w:t>20/100</w:t>
            </w:r>
          </w:p>
        </w:tc>
        <w:tc>
          <w:tcPr>
            <w:tcW w:w="1984" w:type="dxa"/>
            <w:vAlign w:val="center"/>
          </w:tcPr>
          <w:p w14:paraId="22615127" w14:textId="77777777" w:rsidR="000D5725" w:rsidRPr="00F508B8" w:rsidRDefault="000D5725" w:rsidP="00135A41">
            <w:pPr>
              <w:pStyle w:val="TAC"/>
              <w:rPr>
                <w:color w:val="000000"/>
              </w:rPr>
            </w:pPr>
          </w:p>
        </w:tc>
        <w:tc>
          <w:tcPr>
            <w:tcW w:w="2975" w:type="dxa"/>
            <w:vAlign w:val="center"/>
          </w:tcPr>
          <w:p w14:paraId="0A7319EA" w14:textId="77777777" w:rsidR="000D5725" w:rsidRPr="00F508B8" w:rsidRDefault="000D5725" w:rsidP="00135A41">
            <w:pPr>
              <w:pStyle w:val="TAL"/>
              <w:rPr>
                <w:color w:val="000000"/>
              </w:rPr>
            </w:pPr>
            <w:r w:rsidRPr="00F508B8">
              <w:rPr>
                <w:color w:val="000000"/>
              </w:rPr>
              <w:t>HD avoid</w:t>
            </w:r>
          </w:p>
        </w:tc>
      </w:tr>
      <w:tr w:rsidR="000D5725" w:rsidRPr="00F508B8" w14:paraId="78062D55" w14:textId="77777777" w:rsidTr="00135A41">
        <w:trPr>
          <w:gridAfter w:val="1"/>
          <w:wAfter w:w="14" w:type="dxa"/>
          <w:trHeight w:val="248"/>
        </w:trPr>
        <w:tc>
          <w:tcPr>
            <w:tcW w:w="1549" w:type="dxa"/>
            <w:tcBorders>
              <w:bottom w:val="nil"/>
            </w:tcBorders>
            <w:vAlign w:val="center"/>
          </w:tcPr>
          <w:p w14:paraId="69E63EE0" w14:textId="77777777" w:rsidR="000D5725" w:rsidRPr="00F508B8" w:rsidRDefault="000D5725" w:rsidP="00135A41">
            <w:pPr>
              <w:pStyle w:val="TAL"/>
              <w:jc w:val="center"/>
              <w:rPr>
                <w:rFonts w:cs="Arial"/>
                <w:b/>
                <w:bCs/>
                <w:szCs w:val="18"/>
              </w:rPr>
            </w:pPr>
            <w:r w:rsidRPr="00F508B8">
              <w:rPr>
                <w:rFonts w:cs="Arial"/>
                <w:b/>
                <w:bCs/>
                <w:szCs w:val="18"/>
                <w:lang w:eastAsia="en-US"/>
              </w:rPr>
              <w:t>66A</w:t>
            </w:r>
            <w:r w:rsidRPr="00F508B8">
              <w:rPr>
                <w:rFonts w:cs="Arial"/>
                <w:szCs w:val="18"/>
                <w:lang w:eastAsia="en-US"/>
              </w:rPr>
              <w:t>/n78A</w:t>
            </w:r>
          </w:p>
        </w:tc>
        <w:tc>
          <w:tcPr>
            <w:tcW w:w="1704" w:type="dxa"/>
            <w:shd w:val="clear" w:color="auto" w:fill="auto"/>
            <w:vAlign w:val="center"/>
          </w:tcPr>
          <w:p w14:paraId="410718ED" w14:textId="77777777" w:rsidR="000D5725" w:rsidRPr="00F508B8" w:rsidRDefault="000D5725" w:rsidP="00135A41">
            <w:pPr>
              <w:keepNext/>
              <w:keepLines/>
              <w:overflowPunct/>
              <w:autoSpaceDE/>
              <w:autoSpaceDN/>
              <w:adjustRightInd/>
              <w:spacing w:after="0"/>
              <w:ind w:left="49" w:hanging="49"/>
              <w:textAlignment w:val="auto"/>
              <w:rPr>
                <w:rFonts w:ascii="Arial" w:hAnsi="Arial"/>
                <w:sz w:val="18"/>
                <w:lang w:eastAsia="en-US"/>
              </w:rPr>
            </w:pPr>
            <w:r w:rsidRPr="00F508B8">
              <w:rPr>
                <w:rFonts w:ascii="Arial" w:hAnsi="Arial"/>
                <w:sz w:val="18"/>
                <w:lang w:eastAsia="en-US"/>
              </w:rPr>
              <w:t>DL 3510 MHz/</w:t>
            </w:r>
          </w:p>
          <w:p w14:paraId="4854181C" w14:textId="77777777" w:rsidR="000D5725" w:rsidRPr="00F508B8" w:rsidRDefault="000D5725" w:rsidP="00135A41">
            <w:pPr>
              <w:pStyle w:val="TAC"/>
              <w:rPr>
                <w:rFonts w:eastAsia="MS Mincho"/>
              </w:rPr>
            </w:pPr>
            <w:r w:rsidRPr="00F508B8">
              <w:rPr>
                <w:lang w:eastAsia="en-US"/>
              </w:rPr>
              <w:t xml:space="preserve">UL </w:t>
            </w:r>
            <w:r w:rsidRPr="00F508B8">
              <w:rPr>
                <w:rFonts w:eastAsia="MS Mincho"/>
                <w:lang w:eastAsia="en-US"/>
              </w:rPr>
              <w:t>1755 MHZ</w:t>
            </w:r>
          </w:p>
        </w:tc>
        <w:tc>
          <w:tcPr>
            <w:tcW w:w="1843" w:type="dxa"/>
            <w:shd w:val="clear" w:color="auto" w:fill="auto"/>
            <w:vAlign w:val="center"/>
          </w:tcPr>
          <w:p w14:paraId="5D2DC61C" w14:textId="77777777" w:rsidR="000D5725" w:rsidRPr="00F508B8" w:rsidRDefault="000D5725" w:rsidP="00135A41">
            <w:pPr>
              <w:pStyle w:val="TAC"/>
            </w:pPr>
            <w:r w:rsidRPr="00F508B8">
              <w:rPr>
                <w:lang w:eastAsia="en-US"/>
              </w:rPr>
              <w:t>Highest (20 MHz) / Highest (100 MHz)</w:t>
            </w:r>
          </w:p>
        </w:tc>
        <w:tc>
          <w:tcPr>
            <w:tcW w:w="1984" w:type="dxa"/>
            <w:vAlign w:val="center"/>
          </w:tcPr>
          <w:p w14:paraId="4015F524" w14:textId="77777777" w:rsidR="000D5725" w:rsidRPr="00F508B8" w:rsidRDefault="000D5725" w:rsidP="00135A41">
            <w:pPr>
              <w:pStyle w:val="TAC"/>
              <w:rPr>
                <w:color w:val="000000"/>
              </w:rPr>
            </w:pPr>
            <w:r w:rsidRPr="00F508B8">
              <w:rPr>
                <w:color w:val="000000"/>
                <w:lang w:eastAsia="en-US"/>
              </w:rPr>
              <w:t>UL Harmonic Interference HD2</w:t>
            </w:r>
          </w:p>
        </w:tc>
        <w:tc>
          <w:tcPr>
            <w:tcW w:w="2975" w:type="dxa"/>
            <w:vAlign w:val="center"/>
          </w:tcPr>
          <w:p w14:paraId="256A3F2B" w14:textId="77777777" w:rsidR="000D5725" w:rsidRPr="00F508B8" w:rsidRDefault="000D5725" w:rsidP="00135A41">
            <w:pPr>
              <w:pStyle w:val="TAL"/>
              <w:rPr>
                <w:color w:val="000000"/>
              </w:rPr>
            </w:pPr>
            <w:r w:rsidRPr="00F508B8">
              <w:rPr>
                <w:color w:val="000000"/>
                <w:lang w:eastAsia="en-US"/>
              </w:rPr>
              <w:t>Exception Note 2, 13 of TS38.101-3 table 7.3B.2.3.1-1</w:t>
            </w:r>
          </w:p>
        </w:tc>
      </w:tr>
      <w:tr w:rsidR="000D5725" w:rsidRPr="00F508B8" w14:paraId="1E438826" w14:textId="77777777" w:rsidTr="00135A41">
        <w:trPr>
          <w:gridAfter w:val="1"/>
          <w:wAfter w:w="14" w:type="dxa"/>
          <w:trHeight w:val="248"/>
        </w:trPr>
        <w:tc>
          <w:tcPr>
            <w:tcW w:w="1549" w:type="dxa"/>
            <w:tcBorders>
              <w:top w:val="nil"/>
              <w:bottom w:val="single" w:sz="4" w:space="0" w:color="auto"/>
            </w:tcBorders>
            <w:vAlign w:val="center"/>
          </w:tcPr>
          <w:p w14:paraId="2006187B"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24E5F13D" w14:textId="77777777" w:rsidR="000D5725" w:rsidRPr="00F508B8" w:rsidRDefault="000D5725" w:rsidP="00135A41">
            <w:pPr>
              <w:keepNext/>
              <w:keepLines/>
              <w:overflowPunct/>
              <w:autoSpaceDE/>
              <w:autoSpaceDN/>
              <w:adjustRightInd/>
              <w:spacing w:after="0"/>
              <w:textAlignment w:val="auto"/>
              <w:rPr>
                <w:rFonts w:ascii="Arial" w:eastAsia="MS Mincho" w:hAnsi="Arial"/>
                <w:sz w:val="18"/>
                <w:lang w:eastAsia="en-US"/>
              </w:rPr>
            </w:pPr>
            <w:r w:rsidRPr="00F508B8">
              <w:rPr>
                <w:rFonts w:ascii="Arial" w:eastAsia="MS Mincho" w:hAnsi="Arial"/>
                <w:sz w:val="18"/>
                <w:lang w:eastAsia="en-US"/>
              </w:rPr>
              <w:t>DL 3480 MHz/</w:t>
            </w:r>
          </w:p>
          <w:p w14:paraId="246480BC" w14:textId="77777777" w:rsidR="000D5725" w:rsidRPr="00F508B8" w:rsidRDefault="000D5725" w:rsidP="00135A41">
            <w:pPr>
              <w:pStyle w:val="TAC"/>
              <w:rPr>
                <w:rFonts w:eastAsia="MS Mincho"/>
              </w:rPr>
            </w:pPr>
            <w:r w:rsidRPr="00F508B8">
              <w:rPr>
                <w:rFonts w:eastAsia="MS Mincho"/>
                <w:lang w:eastAsia="en-US"/>
              </w:rPr>
              <w:t>UL 1755 MHz</w:t>
            </w:r>
          </w:p>
        </w:tc>
        <w:tc>
          <w:tcPr>
            <w:tcW w:w="1843" w:type="dxa"/>
            <w:shd w:val="clear" w:color="auto" w:fill="auto"/>
            <w:vAlign w:val="center"/>
          </w:tcPr>
          <w:p w14:paraId="3EAB8264" w14:textId="77777777" w:rsidR="000D5725" w:rsidRPr="00F508B8" w:rsidRDefault="000D5725" w:rsidP="00135A41">
            <w:pPr>
              <w:pStyle w:val="TAC"/>
            </w:pPr>
            <w:r w:rsidRPr="00F508B8">
              <w:rPr>
                <w:lang w:eastAsia="en-US"/>
              </w:rPr>
              <w:t>Highest (20 MHz) / Highest (100 MHz)</w:t>
            </w:r>
          </w:p>
        </w:tc>
        <w:tc>
          <w:tcPr>
            <w:tcW w:w="1984" w:type="dxa"/>
            <w:vAlign w:val="center"/>
          </w:tcPr>
          <w:p w14:paraId="54B604DA" w14:textId="77777777" w:rsidR="000D5725" w:rsidRPr="00F508B8" w:rsidRDefault="000D5725" w:rsidP="00135A41">
            <w:pPr>
              <w:pStyle w:val="TAC"/>
              <w:rPr>
                <w:color w:val="000000"/>
              </w:rPr>
            </w:pPr>
            <w:r w:rsidRPr="00F508B8">
              <w:rPr>
                <w:color w:val="000000"/>
                <w:lang w:eastAsia="en-US"/>
              </w:rPr>
              <w:t>UL Harmonic Interference HD2</w:t>
            </w:r>
          </w:p>
        </w:tc>
        <w:tc>
          <w:tcPr>
            <w:tcW w:w="2975" w:type="dxa"/>
            <w:vAlign w:val="center"/>
          </w:tcPr>
          <w:p w14:paraId="65E506D2" w14:textId="77777777" w:rsidR="000D5725" w:rsidRPr="00F508B8" w:rsidRDefault="000D5725" w:rsidP="00135A41">
            <w:pPr>
              <w:pStyle w:val="TAL"/>
              <w:rPr>
                <w:color w:val="000000"/>
              </w:rPr>
            </w:pPr>
            <w:r w:rsidRPr="00F508B8">
              <w:rPr>
                <w:color w:val="000000"/>
                <w:lang w:eastAsia="en-US"/>
              </w:rPr>
              <w:t>Exception Note 3 of TS38.101-3 table 7.3B.2.3.1-1</w:t>
            </w:r>
          </w:p>
        </w:tc>
      </w:tr>
      <w:tr w:rsidR="000D5725" w:rsidRPr="00F508B8" w14:paraId="4756AC12" w14:textId="77777777" w:rsidTr="00D44BD4">
        <w:trPr>
          <w:gridAfter w:val="1"/>
          <w:wAfter w:w="14" w:type="dxa"/>
          <w:trHeight w:val="248"/>
        </w:trPr>
        <w:tc>
          <w:tcPr>
            <w:tcW w:w="1549" w:type="dxa"/>
            <w:tcBorders>
              <w:top w:val="single" w:sz="4" w:space="0" w:color="auto"/>
              <w:bottom w:val="single" w:sz="4" w:space="0" w:color="auto"/>
            </w:tcBorders>
            <w:vAlign w:val="center"/>
          </w:tcPr>
          <w:p w14:paraId="1FCAD5D3" w14:textId="77777777" w:rsidR="000D5725" w:rsidRPr="00F508B8" w:rsidRDefault="000D5725" w:rsidP="00135A41">
            <w:pPr>
              <w:pStyle w:val="TAL"/>
              <w:jc w:val="center"/>
              <w:rPr>
                <w:rFonts w:cs="Arial"/>
                <w:b/>
                <w:bCs/>
                <w:szCs w:val="18"/>
                <w:lang w:eastAsia="zh-CN"/>
              </w:rPr>
            </w:pPr>
            <w:bookmarkStart w:id="381" w:name="_Hlk128556221"/>
            <w:r w:rsidRPr="00F508B8">
              <w:rPr>
                <w:rFonts w:cs="Arial"/>
                <w:b/>
                <w:bCs/>
                <w:szCs w:val="18"/>
                <w:lang w:eastAsia="zh-CN"/>
              </w:rPr>
              <w:t>66A/</w:t>
            </w:r>
            <w:r w:rsidRPr="00F508B8">
              <w:rPr>
                <w:rFonts w:cs="Arial"/>
                <w:bCs/>
                <w:szCs w:val="18"/>
                <w:lang w:eastAsia="zh-CN"/>
              </w:rPr>
              <w:t>n41A (PC2 and PC3)</w:t>
            </w:r>
          </w:p>
        </w:tc>
        <w:tc>
          <w:tcPr>
            <w:tcW w:w="1704" w:type="dxa"/>
            <w:shd w:val="clear" w:color="auto" w:fill="auto"/>
            <w:vAlign w:val="center"/>
          </w:tcPr>
          <w:p w14:paraId="4379C616" w14:textId="77777777" w:rsidR="000D5725" w:rsidRPr="00F508B8" w:rsidRDefault="000D5725" w:rsidP="00135A41">
            <w:pPr>
              <w:pStyle w:val="TAC"/>
              <w:rPr>
                <w:lang w:eastAsia="zh-CN"/>
              </w:rPr>
            </w:pPr>
            <w:r w:rsidRPr="00F508B8">
              <w:rPr>
                <w:lang w:eastAsia="zh-CN"/>
              </w:rPr>
              <w:t>High/Low</w:t>
            </w:r>
          </w:p>
        </w:tc>
        <w:tc>
          <w:tcPr>
            <w:tcW w:w="1843" w:type="dxa"/>
            <w:shd w:val="clear" w:color="auto" w:fill="auto"/>
            <w:vAlign w:val="center"/>
          </w:tcPr>
          <w:p w14:paraId="31B109F1" w14:textId="77777777" w:rsidR="000D5725" w:rsidRPr="00F508B8" w:rsidRDefault="000D5725" w:rsidP="00135A41">
            <w:pPr>
              <w:pStyle w:val="TAC"/>
              <w:rPr>
                <w:lang w:eastAsia="zh-CN"/>
              </w:rPr>
            </w:pPr>
            <w:r w:rsidRPr="00F508B8">
              <w:rPr>
                <w:lang w:eastAsia="zh-CN"/>
              </w:rPr>
              <w:t>20/100</w:t>
            </w:r>
          </w:p>
        </w:tc>
        <w:tc>
          <w:tcPr>
            <w:tcW w:w="1984" w:type="dxa"/>
            <w:vAlign w:val="center"/>
          </w:tcPr>
          <w:p w14:paraId="6FD7351F" w14:textId="77777777" w:rsidR="000D5725" w:rsidRPr="00F508B8" w:rsidRDefault="000D5725" w:rsidP="00135A41">
            <w:pPr>
              <w:pStyle w:val="TAC"/>
              <w:rPr>
                <w:color w:val="000000"/>
              </w:rPr>
            </w:pPr>
            <w:r w:rsidRPr="00F508B8">
              <w:rPr>
                <w:color w:val="000000"/>
              </w:rPr>
              <w:t>Cross band isolation</w:t>
            </w:r>
          </w:p>
        </w:tc>
        <w:tc>
          <w:tcPr>
            <w:tcW w:w="2975" w:type="dxa"/>
            <w:vAlign w:val="center"/>
          </w:tcPr>
          <w:p w14:paraId="2E1DC68C" w14:textId="77777777" w:rsidR="000D5725" w:rsidRPr="00F508B8" w:rsidRDefault="000D5725" w:rsidP="00135A41">
            <w:pPr>
              <w:pStyle w:val="TAL"/>
              <w:rPr>
                <w:color w:val="000000"/>
              </w:rPr>
            </w:pPr>
            <w:r w:rsidRPr="00F508B8">
              <w:t>Exception in TS 38.101-3 table 7.3B.2.3.4-1</w:t>
            </w:r>
          </w:p>
        </w:tc>
      </w:tr>
      <w:bookmarkEnd w:id="381"/>
      <w:tr w:rsidR="000D5725" w:rsidRPr="00F508B8" w14:paraId="3A04AD07" w14:textId="77777777" w:rsidTr="00135A41">
        <w:trPr>
          <w:gridAfter w:val="1"/>
          <w:wAfter w:w="14" w:type="dxa"/>
          <w:trHeight w:val="248"/>
        </w:trPr>
        <w:tc>
          <w:tcPr>
            <w:tcW w:w="1549" w:type="dxa"/>
            <w:tcBorders>
              <w:top w:val="single" w:sz="4" w:space="0" w:color="auto"/>
              <w:bottom w:val="nil"/>
            </w:tcBorders>
            <w:vAlign w:val="center"/>
          </w:tcPr>
          <w:p w14:paraId="631405C1" w14:textId="77777777" w:rsidR="000D5725" w:rsidRPr="00F508B8" w:rsidRDefault="000D5725" w:rsidP="00135A41">
            <w:pPr>
              <w:pStyle w:val="TAL"/>
              <w:jc w:val="center"/>
              <w:rPr>
                <w:rFonts w:cs="Arial"/>
                <w:szCs w:val="18"/>
              </w:rPr>
            </w:pPr>
            <w:r w:rsidRPr="00F508B8">
              <w:rPr>
                <w:rFonts w:cs="Arial"/>
                <w:b/>
                <w:bCs/>
                <w:szCs w:val="18"/>
              </w:rPr>
              <w:t>71A</w:t>
            </w:r>
            <w:r w:rsidRPr="00F508B8">
              <w:rPr>
                <w:rFonts w:cs="Arial"/>
                <w:szCs w:val="18"/>
              </w:rPr>
              <w:t>/</w:t>
            </w:r>
            <w:r w:rsidRPr="00F508B8">
              <w:rPr>
                <w:rFonts w:cs="Arial"/>
                <w:b/>
                <w:bCs/>
                <w:szCs w:val="18"/>
              </w:rPr>
              <w:t>n2A</w:t>
            </w:r>
          </w:p>
        </w:tc>
        <w:tc>
          <w:tcPr>
            <w:tcW w:w="1704" w:type="dxa"/>
            <w:shd w:val="clear" w:color="auto" w:fill="auto"/>
            <w:vAlign w:val="center"/>
          </w:tcPr>
          <w:p w14:paraId="122DA771" w14:textId="77777777" w:rsidR="000D5725" w:rsidRPr="00F508B8" w:rsidRDefault="000D5725" w:rsidP="00135A41">
            <w:pPr>
              <w:pStyle w:val="TAC"/>
              <w:rPr>
                <w:rFonts w:eastAsia="MS Mincho"/>
              </w:rPr>
            </w:pPr>
            <w:r w:rsidRPr="00F508B8">
              <w:t>UL</w:t>
            </w:r>
            <w:r w:rsidRPr="00F508B8">
              <w:rPr>
                <w:rFonts w:eastAsia="MS Mincho"/>
              </w:rPr>
              <w:t xml:space="preserve">665.5 </w:t>
            </w:r>
            <w:r w:rsidRPr="00F508B8">
              <w:t>MHz/</w:t>
            </w:r>
            <w:r w:rsidRPr="00F508B8">
              <w:rPr>
                <w:lang w:eastAsia="fr-FR"/>
              </w:rPr>
              <w:t xml:space="preserve"> DL1987.5 MHz</w:t>
            </w:r>
          </w:p>
        </w:tc>
        <w:tc>
          <w:tcPr>
            <w:tcW w:w="1843" w:type="dxa"/>
            <w:shd w:val="clear" w:color="auto" w:fill="auto"/>
            <w:vAlign w:val="center"/>
          </w:tcPr>
          <w:p w14:paraId="7C7D43DB" w14:textId="77777777" w:rsidR="000D5725" w:rsidRPr="00F508B8" w:rsidRDefault="000D5725" w:rsidP="00135A41">
            <w:pPr>
              <w:pStyle w:val="TAC"/>
            </w:pPr>
            <w:r w:rsidRPr="00F508B8">
              <w:rPr>
                <w:rFonts w:cs="Arial"/>
                <w:szCs w:val="18"/>
              </w:rPr>
              <w:t>5/5</w:t>
            </w:r>
          </w:p>
        </w:tc>
        <w:tc>
          <w:tcPr>
            <w:tcW w:w="1984" w:type="dxa"/>
            <w:vAlign w:val="center"/>
          </w:tcPr>
          <w:p w14:paraId="6CA13665" w14:textId="77777777" w:rsidR="000D5725" w:rsidRPr="00F508B8" w:rsidRDefault="000D5725" w:rsidP="00135A41">
            <w:pPr>
              <w:pStyle w:val="TAC"/>
              <w:rPr>
                <w:color w:val="000000"/>
              </w:rPr>
            </w:pPr>
            <w:r w:rsidRPr="00F508B8">
              <w:rPr>
                <w:rFonts w:cs="Arial"/>
                <w:szCs w:val="18"/>
              </w:rPr>
              <w:t>UL Harmonic Interference</w:t>
            </w:r>
          </w:p>
        </w:tc>
        <w:tc>
          <w:tcPr>
            <w:tcW w:w="2975" w:type="dxa"/>
            <w:vAlign w:val="center"/>
          </w:tcPr>
          <w:p w14:paraId="7FB0BB0C" w14:textId="77777777" w:rsidR="000D5725" w:rsidRPr="00F508B8" w:rsidRDefault="000D5725" w:rsidP="00135A41">
            <w:pPr>
              <w:pStyle w:val="TAL"/>
              <w:rPr>
                <w:color w:val="000000"/>
              </w:rPr>
            </w:pPr>
            <w:r w:rsidRPr="00F508B8">
              <w:rPr>
                <w:color w:val="000000"/>
              </w:rPr>
              <w:t>Exception Note 11 of TS 38.101-3 table 7.3B.2.3.1-1</w:t>
            </w:r>
          </w:p>
        </w:tc>
      </w:tr>
      <w:tr w:rsidR="000D5725" w:rsidRPr="00F508B8" w14:paraId="6330BDFD" w14:textId="77777777" w:rsidTr="00135A41">
        <w:trPr>
          <w:gridAfter w:val="1"/>
          <w:wAfter w:w="14" w:type="dxa"/>
          <w:trHeight w:val="248"/>
        </w:trPr>
        <w:tc>
          <w:tcPr>
            <w:tcW w:w="1549" w:type="dxa"/>
            <w:tcBorders>
              <w:top w:val="nil"/>
              <w:bottom w:val="nil"/>
            </w:tcBorders>
            <w:vAlign w:val="center"/>
          </w:tcPr>
          <w:p w14:paraId="606EAE26"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11BC206" w14:textId="77777777" w:rsidR="000D5725" w:rsidRPr="00F508B8" w:rsidRDefault="000D5725" w:rsidP="00135A41">
            <w:pPr>
              <w:pStyle w:val="TAC"/>
              <w:rPr>
                <w:rFonts w:eastAsia="MS Mincho"/>
              </w:rPr>
            </w:pPr>
            <w:r w:rsidRPr="00F508B8">
              <w:t>UL673 MHz/</w:t>
            </w:r>
            <w:r w:rsidRPr="00F508B8">
              <w:rPr>
                <w:lang w:eastAsia="fr-FR"/>
              </w:rPr>
              <w:t xml:space="preserve"> DL1980 MHz</w:t>
            </w:r>
          </w:p>
        </w:tc>
        <w:tc>
          <w:tcPr>
            <w:tcW w:w="1843" w:type="dxa"/>
            <w:shd w:val="clear" w:color="auto" w:fill="auto"/>
            <w:vAlign w:val="center"/>
          </w:tcPr>
          <w:p w14:paraId="70EF07F7" w14:textId="77777777" w:rsidR="000D5725" w:rsidRPr="00F508B8" w:rsidRDefault="000D5725" w:rsidP="00135A41">
            <w:pPr>
              <w:pStyle w:val="TAC"/>
            </w:pPr>
            <w:r w:rsidRPr="00F508B8">
              <w:rPr>
                <w:rFonts w:cs="Arial"/>
                <w:szCs w:val="18"/>
              </w:rPr>
              <w:t>20/10</w:t>
            </w:r>
          </w:p>
        </w:tc>
        <w:tc>
          <w:tcPr>
            <w:tcW w:w="1984" w:type="dxa"/>
            <w:vAlign w:val="center"/>
          </w:tcPr>
          <w:p w14:paraId="1D1179E1" w14:textId="77777777" w:rsidR="000D5725" w:rsidRPr="00F508B8" w:rsidRDefault="000D5725" w:rsidP="00135A41">
            <w:pPr>
              <w:pStyle w:val="TAC"/>
              <w:rPr>
                <w:color w:val="000000"/>
              </w:rPr>
            </w:pPr>
            <w:r w:rsidRPr="00F508B8">
              <w:rPr>
                <w:rFonts w:cs="Arial"/>
                <w:szCs w:val="18"/>
              </w:rPr>
              <w:t>UL Harmonic Interference</w:t>
            </w:r>
          </w:p>
        </w:tc>
        <w:tc>
          <w:tcPr>
            <w:tcW w:w="2975" w:type="dxa"/>
            <w:vAlign w:val="center"/>
          </w:tcPr>
          <w:p w14:paraId="427D7CFD" w14:textId="77777777" w:rsidR="000D5725" w:rsidRPr="00F508B8" w:rsidRDefault="000D5725" w:rsidP="00135A41">
            <w:pPr>
              <w:pStyle w:val="TAL"/>
              <w:rPr>
                <w:color w:val="000000"/>
              </w:rPr>
            </w:pPr>
            <w:r w:rsidRPr="00F508B8">
              <w:rPr>
                <w:color w:val="000000"/>
              </w:rPr>
              <w:t>Exception Note 12 of TS 38.101-3 table 7.3B.2.3.1-1</w:t>
            </w:r>
          </w:p>
        </w:tc>
      </w:tr>
      <w:tr w:rsidR="000D5725" w:rsidRPr="00F508B8" w14:paraId="2F8D4154" w14:textId="77777777" w:rsidTr="00135A41">
        <w:trPr>
          <w:gridAfter w:val="1"/>
          <w:wAfter w:w="14" w:type="dxa"/>
          <w:trHeight w:val="248"/>
        </w:trPr>
        <w:tc>
          <w:tcPr>
            <w:tcW w:w="1549" w:type="dxa"/>
            <w:tcBorders>
              <w:top w:val="nil"/>
              <w:bottom w:val="nil"/>
            </w:tcBorders>
            <w:vAlign w:val="center"/>
          </w:tcPr>
          <w:p w14:paraId="5FF58912"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69986289" w14:textId="77777777" w:rsidR="000D5725" w:rsidRPr="00F508B8" w:rsidRDefault="000D5725" w:rsidP="00135A41">
            <w:pPr>
              <w:pStyle w:val="TAC"/>
            </w:pPr>
            <w:r w:rsidRPr="00F508B8">
              <w:t>DL Low /</w:t>
            </w:r>
          </w:p>
          <w:p w14:paraId="16090A4C" w14:textId="77777777" w:rsidR="000D5725" w:rsidRPr="00F508B8" w:rsidRDefault="000D5725" w:rsidP="00135A41">
            <w:pPr>
              <w:pStyle w:val="TAC"/>
              <w:rPr>
                <w:rFonts w:eastAsia="MS Mincho"/>
              </w:rPr>
            </w:pPr>
            <w:r w:rsidRPr="00F508B8">
              <w:t>UL1881 MHz</w:t>
            </w:r>
          </w:p>
        </w:tc>
        <w:tc>
          <w:tcPr>
            <w:tcW w:w="1843" w:type="dxa"/>
            <w:shd w:val="clear" w:color="auto" w:fill="auto"/>
            <w:vAlign w:val="center"/>
          </w:tcPr>
          <w:p w14:paraId="73DCC7FE" w14:textId="77777777" w:rsidR="000D5725" w:rsidRPr="00F508B8" w:rsidRDefault="000D5725" w:rsidP="00135A41">
            <w:pPr>
              <w:pStyle w:val="TAC"/>
            </w:pPr>
            <w:r w:rsidRPr="00F508B8">
              <w:rPr>
                <w:rFonts w:cs="Arial"/>
                <w:szCs w:val="18"/>
              </w:rPr>
              <w:t>20/20</w:t>
            </w:r>
          </w:p>
        </w:tc>
        <w:tc>
          <w:tcPr>
            <w:tcW w:w="1984" w:type="dxa"/>
            <w:vAlign w:val="center"/>
          </w:tcPr>
          <w:p w14:paraId="77F158ED" w14:textId="77777777" w:rsidR="000D5725" w:rsidRPr="00F508B8" w:rsidRDefault="000D5725" w:rsidP="00135A41">
            <w:pPr>
              <w:pStyle w:val="TAC"/>
              <w:rPr>
                <w:color w:val="000000"/>
              </w:rPr>
            </w:pPr>
            <w:r w:rsidRPr="00F508B8">
              <w:rPr>
                <w:rFonts w:cs="Arial"/>
                <w:szCs w:val="18"/>
              </w:rPr>
              <w:t>Receiver Harmonic Mixing</w:t>
            </w:r>
          </w:p>
        </w:tc>
        <w:tc>
          <w:tcPr>
            <w:tcW w:w="2975" w:type="dxa"/>
            <w:vAlign w:val="center"/>
          </w:tcPr>
          <w:p w14:paraId="00ED6D78" w14:textId="77777777" w:rsidR="000D5725" w:rsidRPr="00F508B8" w:rsidRDefault="000D5725" w:rsidP="00135A41">
            <w:pPr>
              <w:pStyle w:val="TAL"/>
              <w:rPr>
                <w:color w:val="000000"/>
              </w:rPr>
            </w:pPr>
            <w:r w:rsidRPr="00F508B8">
              <w:rPr>
                <w:rFonts w:cs="Arial"/>
                <w:szCs w:val="18"/>
              </w:rPr>
              <w:t xml:space="preserve">Exception </w:t>
            </w:r>
            <w:r w:rsidRPr="00F508B8">
              <w:rPr>
                <w:color w:val="000000"/>
              </w:rPr>
              <w:t xml:space="preserve">Note 4 </w:t>
            </w:r>
            <w:r w:rsidRPr="00F508B8">
              <w:rPr>
                <w:rFonts w:cs="Arial"/>
                <w:szCs w:val="18"/>
              </w:rPr>
              <w:t>in TS 38.101-3 Table 7.3B.2.3.2-1</w:t>
            </w:r>
          </w:p>
        </w:tc>
      </w:tr>
      <w:tr w:rsidR="000D5725" w:rsidRPr="00F508B8" w14:paraId="4DE363A0" w14:textId="77777777" w:rsidTr="00135A41">
        <w:trPr>
          <w:gridAfter w:val="1"/>
          <w:wAfter w:w="14" w:type="dxa"/>
          <w:trHeight w:val="248"/>
        </w:trPr>
        <w:tc>
          <w:tcPr>
            <w:tcW w:w="1549" w:type="dxa"/>
            <w:tcBorders>
              <w:top w:val="nil"/>
            </w:tcBorders>
            <w:vAlign w:val="center"/>
          </w:tcPr>
          <w:p w14:paraId="590FF7DA"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54A43E59" w14:textId="77777777" w:rsidR="000D5725" w:rsidRPr="00F508B8" w:rsidRDefault="000D5725" w:rsidP="00135A41">
            <w:pPr>
              <w:pStyle w:val="TAC"/>
            </w:pPr>
            <w:r w:rsidRPr="00F508B8">
              <w:t>DL High /</w:t>
            </w:r>
          </w:p>
          <w:p w14:paraId="3BF8BDE4" w14:textId="77777777" w:rsidR="000D5725" w:rsidRPr="00F508B8" w:rsidRDefault="000D5725" w:rsidP="00135A41">
            <w:pPr>
              <w:pStyle w:val="TAC"/>
            </w:pPr>
            <w:r w:rsidRPr="00F508B8">
              <w:t>UL1881 MHz</w:t>
            </w:r>
          </w:p>
        </w:tc>
        <w:tc>
          <w:tcPr>
            <w:tcW w:w="1843" w:type="dxa"/>
            <w:shd w:val="clear" w:color="auto" w:fill="auto"/>
            <w:vAlign w:val="center"/>
          </w:tcPr>
          <w:p w14:paraId="50999A56"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2FC2AC29" w14:textId="77777777" w:rsidR="000D5725" w:rsidRPr="00F508B8" w:rsidRDefault="000D5725" w:rsidP="00135A41">
            <w:pPr>
              <w:pStyle w:val="TAC"/>
              <w:rPr>
                <w:rFonts w:cs="Arial"/>
                <w:szCs w:val="18"/>
              </w:rPr>
            </w:pPr>
            <w:r w:rsidRPr="00F508B8">
              <w:rPr>
                <w:rFonts w:cs="Arial"/>
                <w:szCs w:val="18"/>
              </w:rPr>
              <w:t>HM avoid</w:t>
            </w:r>
          </w:p>
        </w:tc>
        <w:tc>
          <w:tcPr>
            <w:tcW w:w="2975" w:type="dxa"/>
            <w:vAlign w:val="center"/>
          </w:tcPr>
          <w:p w14:paraId="5A536F58" w14:textId="77777777" w:rsidR="000D5725" w:rsidRPr="00F508B8" w:rsidRDefault="000D5725" w:rsidP="00135A41">
            <w:pPr>
              <w:pStyle w:val="TAL"/>
              <w:rPr>
                <w:rFonts w:cs="Arial"/>
                <w:szCs w:val="18"/>
              </w:rPr>
            </w:pPr>
            <w:r w:rsidRPr="00F508B8">
              <w:t>Exception avoiding. Not overlapping interference since BW</w:t>
            </w:r>
            <w:r w:rsidRPr="00F508B8">
              <w:rPr>
                <w:vertAlign w:val="subscript"/>
              </w:rPr>
              <w:t>INT</w:t>
            </w:r>
            <w:r w:rsidRPr="00F508B8">
              <w:t>=20 MHz, |F</w:t>
            </w:r>
            <w:r w:rsidRPr="00F508B8">
              <w:rPr>
                <w:vertAlign w:val="subscript"/>
              </w:rPr>
              <w:t>INT</w:t>
            </w:r>
            <w:r w:rsidRPr="00F508B8">
              <w:t>| = 45, |F</w:t>
            </w:r>
            <w:r w:rsidRPr="00F508B8">
              <w:rPr>
                <w:vertAlign w:val="subscript"/>
              </w:rPr>
              <w:t>INT</w:t>
            </w:r>
            <w:r w:rsidRPr="00F508B8">
              <w:t>| &gt; (20+20)/2</w:t>
            </w:r>
          </w:p>
        </w:tc>
      </w:tr>
      <w:tr w:rsidR="000D5725" w:rsidRPr="00F508B8" w14:paraId="75D6EB45" w14:textId="77777777" w:rsidTr="00135A41">
        <w:trPr>
          <w:trHeight w:val="248"/>
        </w:trPr>
        <w:tc>
          <w:tcPr>
            <w:tcW w:w="10069" w:type="dxa"/>
            <w:gridSpan w:val="6"/>
          </w:tcPr>
          <w:p w14:paraId="2771D71B" w14:textId="77777777" w:rsidR="000D5725" w:rsidRPr="00F508B8" w:rsidRDefault="000D5725" w:rsidP="00135A41">
            <w:pPr>
              <w:pStyle w:val="TAN"/>
            </w:pPr>
            <w:r w:rsidRPr="00F508B8">
              <w:t>NOTE 1:</w:t>
            </w:r>
            <w:r w:rsidRPr="00F508B8">
              <w:tab/>
              <w:t>This selection is used in test case 7.3B.2.3 unless otherwise stated</w:t>
            </w:r>
          </w:p>
          <w:p w14:paraId="5555E273" w14:textId="77777777" w:rsidR="000D5725" w:rsidRPr="00F508B8" w:rsidRDefault="000D5725" w:rsidP="00135A41">
            <w:pPr>
              <w:pStyle w:val="TAN"/>
            </w:pPr>
            <w:r w:rsidRPr="00F508B8">
              <w:t>NOTE 2:</w:t>
            </w:r>
            <w:r w:rsidRPr="00F508B8">
              <w:tab/>
              <w:t>Aggressor band in bold</w:t>
            </w:r>
          </w:p>
          <w:p w14:paraId="5ADD4618" w14:textId="524E00B5" w:rsidR="000D5725" w:rsidRPr="00F508B8" w:rsidRDefault="000D5725" w:rsidP="00135A41">
            <w:pPr>
              <w:pStyle w:val="TAN"/>
            </w:pPr>
            <w:r w:rsidRPr="00F508B8">
              <w:lastRenderedPageBreak/>
              <w:t>NOTE 3:</w:t>
            </w:r>
            <w:r w:rsidRPr="00F508B8">
              <w:tab/>
              <w:t>Test frequencies defined in this table are required to be used in test cases 7.3B.2.3 and 7.3B.2.3_1.1 of TS38.521-1 [2]</w:t>
            </w:r>
          </w:p>
        </w:tc>
      </w:tr>
    </w:tbl>
    <w:p w14:paraId="0EFBB22D" w14:textId="77777777" w:rsidR="000D5725" w:rsidRPr="00E80F49" w:rsidRDefault="000D5725" w:rsidP="00D9202D"/>
    <w:p w14:paraId="5CB98B8E" w14:textId="77777777" w:rsidR="00445EC2" w:rsidRPr="00E80F49" w:rsidRDefault="00445EC2" w:rsidP="0060323E">
      <w:pPr>
        <w:pStyle w:val="Heading4"/>
        <w:rPr>
          <w:rFonts w:eastAsia="SimSun"/>
          <w:lang w:eastAsia="en-US"/>
        </w:rPr>
      </w:pPr>
      <w:bookmarkStart w:id="382" w:name="_Toc68073935"/>
      <w:bookmarkStart w:id="383" w:name="_Toc75371797"/>
      <w:bookmarkStart w:id="384" w:name="_Toc83727865"/>
      <w:bookmarkStart w:id="385" w:name="_Toc100005966"/>
      <w:bookmarkStart w:id="386" w:name="_Toc106703514"/>
      <w:bookmarkStart w:id="387" w:name="_Toc131528035"/>
      <w:r w:rsidRPr="00E80F49">
        <w:rPr>
          <w:rFonts w:eastAsia="SimSun"/>
          <w:lang w:eastAsia="en-US"/>
        </w:rPr>
        <w:t>4.</w:t>
      </w:r>
      <w:r w:rsidR="002410C6" w:rsidRPr="00E80F49">
        <w:t>3.3.2</w:t>
      </w:r>
      <w:r w:rsidRPr="00E80F49">
        <w:rPr>
          <w:rFonts w:eastAsia="SimSun"/>
          <w:lang w:eastAsia="en-US"/>
        </w:rPr>
        <w:tab/>
      </w:r>
      <w:r w:rsidR="002410C6" w:rsidRPr="00E80F49">
        <w:rPr>
          <w:rFonts w:eastAsia="SimSun"/>
          <w:lang w:eastAsia="en-US"/>
        </w:rPr>
        <w:t>S</w:t>
      </w:r>
      <w:r w:rsidRPr="00E80F49">
        <w:rPr>
          <w:rFonts w:eastAsia="SimSun"/>
          <w:lang w:eastAsia="en-US"/>
        </w:rPr>
        <w:t>purious emissions test cases for EN-DC</w:t>
      </w:r>
      <w:bookmarkEnd w:id="349"/>
      <w:bookmarkEnd w:id="350"/>
      <w:bookmarkEnd w:id="351"/>
      <w:bookmarkEnd w:id="374"/>
      <w:bookmarkEnd w:id="382"/>
      <w:bookmarkEnd w:id="383"/>
      <w:bookmarkEnd w:id="384"/>
      <w:bookmarkEnd w:id="385"/>
      <w:bookmarkEnd w:id="386"/>
      <w:bookmarkEnd w:id="387"/>
    </w:p>
    <w:p w14:paraId="552BAD76"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The analyses are performed per EN-DC configuration and are stored as zip-files as defined in annex A.</w:t>
      </w:r>
    </w:p>
    <w:p w14:paraId="30B4F46F" w14:textId="77777777" w:rsidR="00445EC2" w:rsidRPr="00E80F49" w:rsidRDefault="00445EC2" w:rsidP="008E7B7A">
      <w:pPr>
        <w:pStyle w:val="TH"/>
        <w:rPr>
          <w:rFonts w:eastAsia="SimSun"/>
          <w:lang w:eastAsia="en-US"/>
        </w:rPr>
      </w:pPr>
      <w:bookmarkStart w:id="388" w:name="_Hlk83801645"/>
      <w:r w:rsidRPr="00E80F49">
        <w:rPr>
          <w:rFonts w:eastAsia="SimSun"/>
          <w:lang w:eastAsia="en-US"/>
        </w:rPr>
        <w:lastRenderedPageBreak/>
        <w:t>Table 4.</w:t>
      </w:r>
      <w:r w:rsidR="002410C6" w:rsidRPr="00E80F49">
        <w:rPr>
          <w:rFonts w:eastAsia="SimSun"/>
        </w:rPr>
        <w:t>3.3.2</w:t>
      </w:r>
      <w:r w:rsidRPr="00E80F49">
        <w:rPr>
          <w:rFonts w:eastAsia="SimSun"/>
          <w:lang w:eastAsia="en-US"/>
        </w:rPr>
        <w:t>-1: Frequency range analysis availability per EN-DC configuration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4819"/>
        <w:gridCol w:w="2268"/>
      </w:tblGrid>
      <w:tr w:rsidR="00445EC2" w:rsidRPr="00E80F49" w14:paraId="4C29DDC4" w14:textId="77777777" w:rsidTr="007D18AF">
        <w:tc>
          <w:tcPr>
            <w:tcW w:w="1668" w:type="dxa"/>
            <w:shd w:val="clear" w:color="auto" w:fill="auto"/>
          </w:tcPr>
          <w:p w14:paraId="2912090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389" w:name="_Hlk83802432"/>
            <w:r w:rsidRPr="00E80F49">
              <w:rPr>
                <w:rFonts w:ascii="Arial" w:eastAsia="SimSun" w:hAnsi="Arial"/>
                <w:b/>
                <w:sz w:val="18"/>
                <w:lang w:eastAsia="en-US"/>
              </w:rPr>
              <w:t>EN-DC config</w:t>
            </w:r>
          </w:p>
        </w:tc>
        <w:tc>
          <w:tcPr>
            <w:tcW w:w="4819" w:type="dxa"/>
            <w:shd w:val="clear" w:color="auto" w:fill="auto"/>
          </w:tcPr>
          <w:p w14:paraId="33F084E4"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Justification</w:t>
            </w:r>
          </w:p>
        </w:tc>
        <w:tc>
          <w:tcPr>
            <w:tcW w:w="2268" w:type="dxa"/>
            <w:shd w:val="clear" w:color="auto" w:fill="auto"/>
          </w:tcPr>
          <w:p w14:paraId="2D26FFA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Comments</w:t>
            </w:r>
          </w:p>
        </w:tc>
      </w:tr>
      <w:tr w:rsidR="00690280" w:rsidRPr="00E80F49" w14:paraId="0570ED7D" w14:textId="77777777" w:rsidTr="007D18AF">
        <w:tc>
          <w:tcPr>
            <w:tcW w:w="1668" w:type="dxa"/>
            <w:shd w:val="clear" w:color="auto" w:fill="auto"/>
          </w:tcPr>
          <w:p w14:paraId="7D2D81F7"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DC_1A_n3A</w:t>
            </w:r>
          </w:p>
        </w:tc>
        <w:tc>
          <w:tcPr>
            <w:tcW w:w="4819" w:type="dxa"/>
            <w:shd w:val="clear" w:color="auto" w:fill="auto"/>
          </w:tcPr>
          <w:p w14:paraId="55DFD1CC"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38.521-3_TpAnalysisSpur(DC_1A-n</w:t>
            </w:r>
            <w:r w:rsidRPr="00E80F49">
              <w:rPr>
                <w:rFonts w:ascii="Arial" w:eastAsia="Malgun Gothic" w:hAnsi="Arial"/>
                <w:sz w:val="18"/>
                <w:lang w:eastAsia="ja-JP"/>
              </w:rPr>
              <w:t>3</w:t>
            </w:r>
            <w:r w:rsidRPr="00E80F49">
              <w:rPr>
                <w:rFonts w:ascii="Arial" w:eastAsia="SimSun" w:hAnsi="Arial"/>
                <w:sz w:val="18"/>
                <w:lang w:eastAsia="ja-JP"/>
              </w:rPr>
              <w:t>A).zip</w:t>
            </w:r>
          </w:p>
        </w:tc>
        <w:tc>
          <w:tcPr>
            <w:tcW w:w="2268" w:type="dxa"/>
            <w:shd w:val="clear" w:color="auto" w:fill="auto"/>
          </w:tcPr>
          <w:p w14:paraId="06805CB3" w14:textId="54A6FEFF"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RAN5#89-e</w:t>
            </w:r>
          </w:p>
        </w:tc>
      </w:tr>
      <w:tr w:rsidR="00B63E96" w:rsidRPr="00E80F49" w14:paraId="39D8D6AF" w14:textId="77777777" w:rsidTr="007D18AF">
        <w:tc>
          <w:tcPr>
            <w:tcW w:w="1668" w:type="dxa"/>
            <w:shd w:val="clear" w:color="auto" w:fill="auto"/>
          </w:tcPr>
          <w:p w14:paraId="3E344D62" w14:textId="77623800"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DC_1A_n5A</w:t>
            </w:r>
          </w:p>
        </w:tc>
        <w:tc>
          <w:tcPr>
            <w:tcW w:w="4819" w:type="dxa"/>
            <w:shd w:val="clear" w:color="auto" w:fill="auto"/>
          </w:tcPr>
          <w:p w14:paraId="7789734D" w14:textId="0E0B446D"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38.521-3_TpAnalysisSpur(DC_1A_n5A).zip</w:t>
            </w:r>
          </w:p>
        </w:tc>
        <w:tc>
          <w:tcPr>
            <w:tcW w:w="2268" w:type="dxa"/>
            <w:shd w:val="clear" w:color="auto" w:fill="auto"/>
          </w:tcPr>
          <w:p w14:paraId="6F1954D8" w14:textId="259162EA"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63E96" w:rsidRPr="00E80F49" w14:paraId="3D240B51" w14:textId="77777777" w:rsidTr="007D18AF">
        <w:tc>
          <w:tcPr>
            <w:tcW w:w="1668" w:type="dxa"/>
            <w:shd w:val="clear" w:color="auto" w:fill="auto"/>
          </w:tcPr>
          <w:p w14:paraId="3FCEE75E" w14:textId="310A0270"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DC_1A_n7A</w:t>
            </w:r>
          </w:p>
        </w:tc>
        <w:tc>
          <w:tcPr>
            <w:tcW w:w="4819" w:type="dxa"/>
            <w:shd w:val="clear" w:color="auto" w:fill="auto"/>
          </w:tcPr>
          <w:p w14:paraId="7F8EC5EE" w14:textId="680C3EC7"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38.521-3_TpAnalysisSpur(DC_1A_n7A).zip</w:t>
            </w:r>
          </w:p>
        </w:tc>
        <w:tc>
          <w:tcPr>
            <w:tcW w:w="2268" w:type="dxa"/>
            <w:shd w:val="clear" w:color="auto" w:fill="auto"/>
          </w:tcPr>
          <w:p w14:paraId="234C31ED" w14:textId="558C8286"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RAN5#94-e</w:t>
            </w:r>
          </w:p>
        </w:tc>
      </w:tr>
      <w:tr w:rsidR="0028383A" w:rsidRPr="00E80F49" w14:paraId="552B6968" w14:textId="77777777" w:rsidTr="007D18AF">
        <w:tc>
          <w:tcPr>
            <w:tcW w:w="1668" w:type="dxa"/>
            <w:shd w:val="clear" w:color="auto" w:fill="auto"/>
          </w:tcPr>
          <w:p w14:paraId="49E4AE4C" w14:textId="3F6635A7"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DC_1A_n8A</w:t>
            </w:r>
          </w:p>
        </w:tc>
        <w:tc>
          <w:tcPr>
            <w:tcW w:w="4819" w:type="dxa"/>
            <w:shd w:val="clear" w:color="auto" w:fill="auto"/>
          </w:tcPr>
          <w:p w14:paraId="64FF825B" w14:textId="4F252F25"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38.521-3_TpAnalysisSpur(DC_1A_n8A).zip</w:t>
            </w:r>
          </w:p>
        </w:tc>
        <w:tc>
          <w:tcPr>
            <w:tcW w:w="2268" w:type="dxa"/>
            <w:shd w:val="clear" w:color="auto" w:fill="auto"/>
          </w:tcPr>
          <w:p w14:paraId="3938DAB7" w14:textId="0A782E84"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28383A" w:rsidRPr="00E80F49" w14:paraId="4E0579D8" w14:textId="77777777" w:rsidTr="007D18AF">
        <w:tc>
          <w:tcPr>
            <w:tcW w:w="1668" w:type="dxa"/>
            <w:shd w:val="clear" w:color="auto" w:fill="auto"/>
          </w:tcPr>
          <w:p w14:paraId="54E36D89" w14:textId="718771A1"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DC_1A_n28A</w:t>
            </w:r>
          </w:p>
        </w:tc>
        <w:tc>
          <w:tcPr>
            <w:tcW w:w="4819" w:type="dxa"/>
            <w:shd w:val="clear" w:color="auto" w:fill="auto"/>
          </w:tcPr>
          <w:p w14:paraId="33EE0121" w14:textId="741F2A64"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38.521-3_TpAnalysisSpur(DC_1A_n28A).zip</w:t>
            </w:r>
          </w:p>
        </w:tc>
        <w:tc>
          <w:tcPr>
            <w:tcW w:w="2268" w:type="dxa"/>
            <w:shd w:val="clear" w:color="auto" w:fill="auto"/>
          </w:tcPr>
          <w:p w14:paraId="4CAE1918" w14:textId="3F9D3DA4"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E76796" w:rsidRPr="00E80F49" w14:paraId="6128F560" w14:textId="77777777" w:rsidTr="007D18AF">
        <w:tc>
          <w:tcPr>
            <w:tcW w:w="1668" w:type="dxa"/>
            <w:shd w:val="clear" w:color="auto" w:fill="auto"/>
          </w:tcPr>
          <w:p w14:paraId="60265B72" w14:textId="4B423642"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D</w:t>
            </w:r>
            <w:r>
              <w:rPr>
                <w:rFonts w:ascii="Arial" w:hAnsi="Arial"/>
                <w:sz w:val="18"/>
                <w:lang w:eastAsia="ja-JP"/>
              </w:rPr>
              <w:t>C_1A_n41A</w:t>
            </w:r>
          </w:p>
        </w:tc>
        <w:tc>
          <w:tcPr>
            <w:tcW w:w="4819" w:type="dxa"/>
            <w:shd w:val="clear" w:color="auto" w:fill="auto"/>
          </w:tcPr>
          <w:p w14:paraId="3A8EFF4E" w14:textId="46286C73" w:rsidR="00E76796" w:rsidRPr="00E80F49" w:rsidRDefault="00E76796" w:rsidP="00E767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w:t>
            </w:r>
            <w:r>
              <w:rPr>
                <w:rFonts w:ascii="Arial" w:eastAsia="SimSun" w:hAnsi="Arial"/>
                <w:sz w:val="18"/>
                <w:lang w:eastAsia="ja-JP"/>
              </w:rPr>
              <w:t>41</w:t>
            </w:r>
            <w:r w:rsidRPr="00E80F49">
              <w:rPr>
                <w:rFonts w:ascii="Arial" w:eastAsia="SimSun" w:hAnsi="Arial"/>
                <w:sz w:val="18"/>
                <w:lang w:eastAsia="ja-JP"/>
              </w:rPr>
              <w:t>A).zip</w:t>
            </w:r>
          </w:p>
        </w:tc>
        <w:tc>
          <w:tcPr>
            <w:tcW w:w="2268" w:type="dxa"/>
            <w:shd w:val="clear" w:color="auto" w:fill="auto"/>
          </w:tcPr>
          <w:p w14:paraId="1AE5137A" w14:textId="17D555E4"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R</w:t>
            </w:r>
            <w:r>
              <w:rPr>
                <w:rFonts w:ascii="Arial" w:hAnsi="Arial"/>
                <w:sz w:val="18"/>
                <w:lang w:eastAsia="ja-JP"/>
              </w:rPr>
              <w:t>AN5#98</w:t>
            </w:r>
          </w:p>
        </w:tc>
      </w:tr>
      <w:tr w:rsidR="0028383A" w:rsidRPr="00E80F49" w14:paraId="60584A7E" w14:textId="77777777" w:rsidTr="007D18AF">
        <w:tc>
          <w:tcPr>
            <w:tcW w:w="1668" w:type="dxa"/>
            <w:shd w:val="clear" w:color="auto" w:fill="auto"/>
          </w:tcPr>
          <w:p w14:paraId="136116EE"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DC_1A_n77A</w:t>
            </w:r>
          </w:p>
        </w:tc>
        <w:tc>
          <w:tcPr>
            <w:tcW w:w="4819" w:type="dxa"/>
            <w:shd w:val="clear" w:color="auto" w:fill="auto"/>
          </w:tcPr>
          <w:p w14:paraId="0EB971BF" w14:textId="5CB4CEE9"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38.521-3_TpAnalysisSpur(DC_1A_n77A).zip</w:t>
            </w:r>
          </w:p>
        </w:tc>
        <w:tc>
          <w:tcPr>
            <w:tcW w:w="2268" w:type="dxa"/>
            <w:shd w:val="clear" w:color="auto" w:fill="auto"/>
          </w:tcPr>
          <w:p w14:paraId="7B4D5239" w14:textId="0E52A58E"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FA3D34A" w14:textId="77777777" w:rsidTr="007D18AF">
        <w:tc>
          <w:tcPr>
            <w:tcW w:w="1668" w:type="dxa"/>
            <w:shd w:val="clear" w:color="auto" w:fill="auto"/>
          </w:tcPr>
          <w:p w14:paraId="58537933" w14:textId="77777777" w:rsidR="0028383A" w:rsidRPr="00E80F49" w:rsidRDefault="0028383A" w:rsidP="0028383A">
            <w:pPr>
              <w:pStyle w:val="TAL"/>
              <w:rPr>
                <w:b/>
              </w:rPr>
            </w:pPr>
            <w:r w:rsidRPr="00E80F49">
              <w:rPr>
                <w:lang w:eastAsia="zh-CN"/>
              </w:rPr>
              <w:t>DC_1A_n78A</w:t>
            </w:r>
          </w:p>
        </w:tc>
        <w:tc>
          <w:tcPr>
            <w:tcW w:w="4819" w:type="dxa"/>
            <w:shd w:val="clear" w:color="auto" w:fill="auto"/>
          </w:tcPr>
          <w:p w14:paraId="155D7A7D" w14:textId="4A1136A5" w:rsidR="0028383A" w:rsidRPr="00E80F49" w:rsidRDefault="0028383A" w:rsidP="0028383A">
            <w:pPr>
              <w:pStyle w:val="TAL"/>
              <w:rPr>
                <w:b/>
              </w:rPr>
            </w:pPr>
            <w:r w:rsidRPr="00E80F49">
              <w:rPr>
                <w:lang w:eastAsia="ja-JP"/>
              </w:rPr>
              <w:t>38.521-3_TpAnalysisSpur(DC_1A_n78A)_v1.zip</w:t>
            </w:r>
          </w:p>
        </w:tc>
        <w:tc>
          <w:tcPr>
            <w:tcW w:w="2268" w:type="dxa"/>
            <w:shd w:val="clear" w:color="auto" w:fill="auto"/>
          </w:tcPr>
          <w:p w14:paraId="3E30C289" w14:textId="13A5FE6C" w:rsidR="0028383A" w:rsidRPr="00E80F49" w:rsidRDefault="0028383A" w:rsidP="0028383A">
            <w:pPr>
              <w:pStyle w:val="TAL"/>
              <w:rPr>
                <w:b/>
              </w:rPr>
            </w:pPr>
            <w:r w:rsidRPr="00E80F49">
              <w:rPr>
                <w:lang w:eastAsia="zh-CN"/>
              </w:rPr>
              <w:t>RAN5#92-e</w:t>
            </w:r>
          </w:p>
        </w:tc>
      </w:tr>
      <w:tr w:rsidR="0028383A" w:rsidRPr="00E80F49" w14:paraId="1F7A22A8" w14:textId="77777777" w:rsidTr="007D18AF">
        <w:tc>
          <w:tcPr>
            <w:tcW w:w="1668" w:type="dxa"/>
            <w:shd w:val="clear" w:color="auto" w:fill="auto"/>
          </w:tcPr>
          <w:p w14:paraId="003B3387" w14:textId="708C5F3F" w:rsidR="0028383A" w:rsidRPr="00E80F49" w:rsidRDefault="0028383A" w:rsidP="0028383A">
            <w:pPr>
              <w:pStyle w:val="TAL"/>
              <w:rPr>
                <w:lang w:eastAsia="zh-CN"/>
              </w:rPr>
            </w:pPr>
            <w:r w:rsidRPr="00E80F49">
              <w:rPr>
                <w:rFonts w:eastAsia="SimSun"/>
                <w:lang w:eastAsia="en-US"/>
              </w:rPr>
              <w:t>DC_1A_n79A</w:t>
            </w:r>
          </w:p>
        </w:tc>
        <w:tc>
          <w:tcPr>
            <w:tcW w:w="4819" w:type="dxa"/>
            <w:shd w:val="clear" w:color="auto" w:fill="auto"/>
          </w:tcPr>
          <w:p w14:paraId="7A348567" w14:textId="111FCEAD" w:rsidR="0028383A" w:rsidRPr="00E80F49" w:rsidRDefault="0028383A" w:rsidP="0028383A">
            <w:pPr>
              <w:pStyle w:val="TAL"/>
              <w:rPr>
                <w:lang w:eastAsia="ja-JP"/>
              </w:rPr>
            </w:pPr>
            <w:r w:rsidRPr="00E80F49">
              <w:rPr>
                <w:rFonts w:eastAsia="SimSun"/>
                <w:lang w:eastAsia="ja-JP"/>
              </w:rPr>
              <w:t>38.521-3_TpAnalysisSpur(DC_1A_n79A).zip</w:t>
            </w:r>
          </w:p>
        </w:tc>
        <w:tc>
          <w:tcPr>
            <w:tcW w:w="2268" w:type="dxa"/>
            <w:shd w:val="clear" w:color="auto" w:fill="auto"/>
          </w:tcPr>
          <w:p w14:paraId="4BEEB3F2" w14:textId="621E33CC" w:rsidR="0028383A" w:rsidRPr="00E80F49" w:rsidRDefault="0028383A" w:rsidP="0028383A">
            <w:pPr>
              <w:pStyle w:val="TAL"/>
              <w:rPr>
                <w:lang w:eastAsia="zh-CN"/>
              </w:rPr>
            </w:pPr>
            <w:r w:rsidRPr="00E80F49">
              <w:rPr>
                <w:rFonts w:eastAsia="SimSun"/>
                <w:lang w:eastAsia="en-US"/>
              </w:rPr>
              <w:t>RAN5#92-e</w:t>
            </w:r>
          </w:p>
        </w:tc>
      </w:tr>
      <w:tr w:rsidR="0028383A" w:rsidRPr="00E80F49" w14:paraId="228244DD" w14:textId="77777777" w:rsidTr="007D18AF">
        <w:tc>
          <w:tcPr>
            <w:tcW w:w="1668" w:type="dxa"/>
            <w:shd w:val="clear" w:color="auto" w:fill="auto"/>
          </w:tcPr>
          <w:p w14:paraId="7AEDAFB2"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DC_2A_n5A</w:t>
            </w:r>
          </w:p>
        </w:tc>
        <w:tc>
          <w:tcPr>
            <w:tcW w:w="4819" w:type="dxa"/>
            <w:shd w:val="clear" w:color="auto" w:fill="auto"/>
          </w:tcPr>
          <w:p w14:paraId="0B7A3C93"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38.521-3_TpAnalysisSpur(DC_2A_n5A).zip</w:t>
            </w:r>
          </w:p>
        </w:tc>
        <w:tc>
          <w:tcPr>
            <w:tcW w:w="2268" w:type="dxa"/>
            <w:shd w:val="clear" w:color="auto" w:fill="auto"/>
          </w:tcPr>
          <w:p w14:paraId="6B727F15" w14:textId="3BB60CA6"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28383A" w:rsidRPr="00E80F49" w14:paraId="6262DB6D" w14:textId="77777777" w:rsidTr="007D18AF">
        <w:tc>
          <w:tcPr>
            <w:tcW w:w="1668" w:type="dxa"/>
            <w:shd w:val="clear" w:color="auto" w:fill="auto"/>
          </w:tcPr>
          <w:p w14:paraId="546BBD2C" w14:textId="36C81489" w:rsidR="0028383A" w:rsidRPr="00E80F49" w:rsidRDefault="0028383A" w:rsidP="0028383A">
            <w:pPr>
              <w:pStyle w:val="TAL"/>
              <w:rPr>
                <w:rFonts w:eastAsia="Malgun Gothic"/>
                <w:lang w:eastAsia="zh-CN"/>
              </w:rPr>
            </w:pPr>
            <w:r w:rsidRPr="00E80F49">
              <w:rPr>
                <w:lang w:eastAsia="zh-CN"/>
              </w:rPr>
              <w:t>DC_2A_n41A</w:t>
            </w:r>
          </w:p>
        </w:tc>
        <w:tc>
          <w:tcPr>
            <w:tcW w:w="4819" w:type="dxa"/>
            <w:shd w:val="clear" w:color="auto" w:fill="auto"/>
          </w:tcPr>
          <w:p w14:paraId="4445114F" w14:textId="0A3D5514" w:rsidR="0028383A" w:rsidRPr="00E80F49" w:rsidRDefault="0028383A" w:rsidP="0028383A">
            <w:pPr>
              <w:pStyle w:val="TAL"/>
              <w:rPr>
                <w:rFonts w:eastAsia="Malgun Gothic"/>
                <w:lang w:eastAsia="ja-JP"/>
              </w:rPr>
            </w:pPr>
            <w:r w:rsidRPr="00E80F49">
              <w:rPr>
                <w:lang w:eastAsia="ja-JP"/>
              </w:rPr>
              <w:t>38.521-3_TpAnalysisSpur(DC_2A_n41A)</w:t>
            </w:r>
            <w:r w:rsidR="00E940C9">
              <w:rPr>
                <w:lang w:eastAsia="ja-JP"/>
              </w:rPr>
              <w:t>_v1</w:t>
            </w:r>
            <w:r w:rsidRPr="00E80F49">
              <w:rPr>
                <w:lang w:eastAsia="ja-JP"/>
              </w:rPr>
              <w:t>.zip</w:t>
            </w:r>
          </w:p>
        </w:tc>
        <w:tc>
          <w:tcPr>
            <w:tcW w:w="2268" w:type="dxa"/>
            <w:shd w:val="clear" w:color="auto" w:fill="auto"/>
          </w:tcPr>
          <w:p w14:paraId="28B5D2C0" w14:textId="4EB2952A" w:rsidR="0028383A" w:rsidRPr="00E80F49" w:rsidRDefault="0028383A" w:rsidP="0028383A">
            <w:pPr>
              <w:pStyle w:val="TAL"/>
              <w:rPr>
                <w:rFonts w:eastAsia="Malgun Gothic"/>
                <w:lang w:eastAsia="zh-CN"/>
              </w:rPr>
            </w:pPr>
            <w:r w:rsidRPr="00E80F49">
              <w:rPr>
                <w:lang w:eastAsia="zh-CN"/>
              </w:rPr>
              <w:t>RAN5#</w:t>
            </w:r>
            <w:r w:rsidR="00E940C9">
              <w:rPr>
                <w:lang w:eastAsia="zh-CN"/>
              </w:rPr>
              <w:t>96</w:t>
            </w:r>
            <w:r w:rsidRPr="00E80F49">
              <w:rPr>
                <w:lang w:eastAsia="zh-CN"/>
              </w:rPr>
              <w:t>-e</w:t>
            </w:r>
          </w:p>
        </w:tc>
      </w:tr>
      <w:tr w:rsidR="0028383A" w:rsidRPr="00E80F49" w14:paraId="5C71412E" w14:textId="77777777" w:rsidTr="007D18AF">
        <w:tc>
          <w:tcPr>
            <w:tcW w:w="1668" w:type="dxa"/>
            <w:shd w:val="clear" w:color="auto" w:fill="auto"/>
          </w:tcPr>
          <w:p w14:paraId="7A988C0D" w14:textId="77777777" w:rsidR="0028383A" w:rsidRPr="00E80F49" w:rsidRDefault="0028383A" w:rsidP="0028383A">
            <w:pPr>
              <w:pStyle w:val="TAL"/>
              <w:rPr>
                <w:b/>
              </w:rPr>
            </w:pPr>
            <w:r w:rsidRPr="00E80F49">
              <w:rPr>
                <w:lang w:eastAsia="zh-CN"/>
              </w:rPr>
              <w:t>DC_2A_n66A</w:t>
            </w:r>
          </w:p>
        </w:tc>
        <w:tc>
          <w:tcPr>
            <w:tcW w:w="4819" w:type="dxa"/>
            <w:shd w:val="clear" w:color="auto" w:fill="auto"/>
          </w:tcPr>
          <w:p w14:paraId="4941D0A6" w14:textId="77777777" w:rsidR="0028383A" w:rsidRPr="00E80F49" w:rsidRDefault="0028383A" w:rsidP="0028383A">
            <w:pPr>
              <w:pStyle w:val="TAL"/>
              <w:rPr>
                <w:b/>
              </w:rPr>
            </w:pPr>
            <w:r w:rsidRPr="00E80F49">
              <w:rPr>
                <w:lang w:eastAsia="ja-JP"/>
              </w:rPr>
              <w:t>38.521-3_TpAnalysisSpur(DC_2A_n66A).zip</w:t>
            </w:r>
          </w:p>
        </w:tc>
        <w:tc>
          <w:tcPr>
            <w:tcW w:w="2268" w:type="dxa"/>
            <w:shd w:val="clear" w:color="auto" w:fill="auto"/>
          </w:tcPr>
          <w:p w14:paraId="7CEE48F1" w14:textId="341147E5" w:rsidR="0028383A" w:rsidRPr="00E80F49" w:rsidRDefault="0028383A" w:rsidP="0028383A">
            <w:pPr>
              <w:pStyle w:val="TAL"/>
              <w:rPr>
                <w:b/>
              </w:rPr>
            </w:pPr>
            <w:r w:rsidRPr="00E80F49">
              <w:rPr>
                <w:lang w:eastAsia="zh-CN"/>
              </w:rPr>
              <w:t>RAN5#88-e</w:t>
            </w:r>
          </w:p>
        </w:tc>
      </w:tr>
      <w:tr w:rsidR="0028383A" w:rsidRPr="00E80F49" w14:paraId="1B6EEA10" w14:textId="77777777" w:rsidTr="007D18AF">
        <w:tc>
          <w:tcPr>
            <w:tcW w:w="1668" w:type="dxa"/>
            <w:shd w:val="clear" w:color="auto" w:fill="auto"/>
          </w:tcPr>
          <w:p w14:paraId="6224624B" w14:textId="08E3417D" w:rsidR="0028383A" w:rsidRPr="00E80F49" w:rsidRDefault="0028383A" w:rsidP="0028383A">
            <w:pPr>
              <w:pStyle w:val="TAL"/>
              <w:rPr>
                <w:lang w:eastAsia="zh-CN"/>
              </w:rPr>
            </w:pPr>
            <w:r w:rsidRPr="00E80F49">
              <w:rPr>
                <w:lang w:eastAsia="zh-CN"/>
              </w:rPr>
              <w:t>DC_2A_n71A</w:t>
            </w:r>
          </w:p>
        </w:tc>
        <w:tc>
          <w:tcPr>
            <w:tcW w:w="4819" w:type="dxa"/>
            <w:shd w:val="clear" w:color="auto" w:fill="auto"/>
          </w:tcPr>
          <w:p w14:paraId="28DBBB6D" w14:textId="7B7AE8A6" w:rsidR="0028383A" w:rsidRPr="00E80F49" w:rsidRDefault="0028383A" w:rsidP="0028383A">
            <w:pPr>
              <w:pStyle w:val="TAL"/>
              <w:rPr>
                <w:lang w:eastAsia="ja-JP"/>
              </w:rPr>
            </w:pPr>
            <w:r w:rsidRPr="00E80F49">
              <w:rPr>
                <w:lang w:eastAsia="ja-JP"/>
              </w:rPr>
              <w:t>38.521-3_TpAnalysisSpur(DC_2A_n71A)_v2.zip</w:t>
            </w:r>
          </w:p>
        </w:tc>
        <w:tc>
          <w:tcPr>
            <w:tcW w:w="2268" w:type="dxa"/>
            <w:shd w:val="clear" w:color="auto" w:fill="auto"/>
          </w:tcPr>
          <w:p w14:paraId="10B218D2" w14:textId="15FFFBA7" w:rsidR="0028383A" w:rsidRPr="00E80F49" w:rsidRDefault="0028383A" w:rsidP="0028383A">
            <w:pPr>
              <w:pStyle w:val="TAL"/>
              <w:rPr>
                <w:lang w:eastAsia="zh-CN"/>
              </w:rPr>
            </w:pPr>
            <w:r w:rsidRPr="00E80F49">
              <w:rPr>
                <w:lang w:eastAsia="zh-CN"/>
              </w:rPr>
              <w:t>RAN5#92-e</w:t>
            </w:r>
          </w:p>
        </w:tc>
      </w:tr>
      <w:tr w:rsidR="0028383A" w:rsidRPr="00E80F49" w14:paraId="12038948" w14:textId="77777777" w:rsidTr="007D18AF">
        <w:tc>
          <w:tcPr>
            <w:tcW w:w="1668" w:type="dxa"/>
            <w:shd w:val="clear" w:color="auto" w:fill="auto"/>
          </w:tcPr>
          <w:p w14:paraId="7CF3C08F" w14:textId="7EB08392" w:rsidR="0028383A" w:rsidRPr="00E80F49" w:rsidRDefault="0028383A" w:rsidP="0028383A">
            <w:pPr>
              <w:pStyle w:val="TAL"/>
              <w:rPr>
                <w:lang w:eastAsia="zh-CN"/>
              </w:rPr>
            </w:pPr>
            <w:r w:rsidRPr="00E80F49">
              <w:rPr>
                <w:lang w:eastAsia="zh-CN"/>
              </w:rPr>
              <w:t>DC_2A_n77A</w:t>
            </w:r>
          </w:p>
        </w:tc>
        <w:tc>
          <w:tcPr>
            <w:tcW w:w="4819" w:type="dxa"/>
            <w:shd w:val="clear" w:color="auto" w:fill="auto"/>
          </w:tcPr>
          <w:p w14:paraId="2E2F387E" w14:textId="54B47C36" w:rsidR="0028383A" w:rsidRPr="00E80F49" w:rsidRDefault="0028383A" w:rsidP="0028383A">
            <w:pPr>
              <w:pStyle w:val="TAL"/>
              <w:rPr>
                <w:lang w:eastAsia="ja-JP"/>
              </w:rPr>
            </w:pPr>
            <w:r w:rsidRPr="00E80F49">
              <w:rPr>
                <w:lang w:eastAsia="ja-JP"/>
              </w:rPr>
              <w:t>38.521-3_TpAnalysisSpur(DC_2A_n77A).zip</w:t>
            </w:r>
          </w:p>
        </w:tc>
        <w:tc>
          <w:tcPr>
            <w:tcW w:w="2268" w:type="dxa"/>
            <w:shd w:val="clear" w:color="auto" w:fill="auto"/>
          </w:tcPr>
          <w:p w14:paraId="64970E11" w14:textId="1865F8E2" w:rsidR="0028383A" w:rsidRPr="00E80F49" w:rsidRDefault="0028383A" w:rsidP="0028383A">
            <w:pPr>
              <w:pStyle w:val="TAL"/>
              <w:rPr>
                <w:lang w:eastAsia="zh-CN"/>
              </w:rPr>
            </w:pPr>
            <w:r w:rsidRPr="00E80F49">
              <w:rPr>
                <w:lang w:eastAsia="zh-CN"/>
              </w:rPr>
              <w:t>RAN5#94-e</w:t>
            </w:r>
          </w:p>
        </w:tc>
      </w:tr>
      <w:tr w:rsidR="0028383A" w:rsidRPr="00E80F49" w14:paraId="4EC9F6E7" w14:textId="77777777" w:rsidTr="007D18AF">
        <w:tc>
          <w:tcPr>
            <w:tcW w:w="1668" w:type="dxa"/>
            <w:shd w:val="clear" w:color="auto" w:fill="auto"/>
          </w:tcPr>
          <w:p w14:paraId="7FDE76D2" w14:textId="77777777" w:rsidR="0028383A" w:rsidRPr="00E80F49" w:rsidRDefault="0028383A" w:rsidP="0028383A">
            <w:pPr>
              <w:pStyle w:val="TAL"/>
              <w:rPr>
                <w:b/>
              </w:rPr>
            </w:pPr>
            <w:r w:rsidRPr="00E80F49">
              <w:rPr>
                <w:lang w:eastAsia="zh-CN"/>
              </w:rPr>
              <w:t>DC_2A_n78A</w:t>
            </w:r>
          </w:p>
        </w:tc>
        <w:tc>
          <w:tcPr>
            <w:tcW w:w="4819" w:type="dxa"/>
            <w:shd w:val="clear" w:color="auto" w:fill="auto"/>
          </w:tcPr>
          <w:p w14:paraId="148152D3" w14:textId="77777777" w:rsidR="0028383A" w:rsidRPr="00E80F49" w:rsidRDefault="0028383A" w:rsidP="0028383A">
            <w:pPr>
              <w:pStyle w:val="TAL"/>
              <w:rPr>
                <w:b/>
              </w:rPr>
            </w:pPr>
            <w:r w:rsidRPr="00E80F49">
              <w:rPr>
                <w:lang w:eastAsia="ja-JP"/>
              </w:rPr>
              <w:t>38.521-3_TpAnalysisSpur(DC_2A_n78A).zip</w:t>
            </w:r>
          </w:p>
        </w:tc>
        <w:tc>
          <w:tcPr>
            <w:tcW w:w="2268" w:type="dxa"/>
            <w:shd w:val="clear" w:color="auto" w:fill="auto"/>
          </w:tcPr>
          <w:p w14:paraId="405317EF" w14:textId="1B09A6F5" w:rsidR="0028383A" w:rsidRPr="00E80F49" w:rsidRDefault="0028383A" w:rsidP="0028383A">
            <w:pPr>
              <w:pStyle w:val="TAL"/>
              <w:rPr>
                <w:b/>
              </w:rPr>
            </w:pPr>
            <w:r w:rsidRPr="00E80F49">
              <w:rPr>
                <w:lang w:eastAsia="zh-CN"/>
              </w:rPr>
              <w:t>RAN5#88-e</w:t>
            </w:r>
          </w:p>
        </w:tc>
      </w:tr>
      <w:tr w:rsidR="0028383A" w:rsidRPr="00E80F49" w14:paraId="1C0498CC" w14:textId="77777777" w:rsidTr="007D18AF">
        <w:tc>
          <w:tcPr>
            <w:tcW w:w="1668" w:type="dxa"/>
            <w:shd w:val="clear" w:color="auto" w:fill="auto"/>
          </w:tcPr>
          <w:p w14:paraId="3511D5E8" w14:textId="77777777" w:rsidR="0028383A" w:rsidRPr="00E80F49" w:rsidRDefault="0028383A" w:rsidP="0028383A">
            <w:pPr>
              <w:pStyle w:val="TAL"/>
              <w:rPr>
                <w:b/>
              </w:rPr>
            </w:pPr>
            <w:r w:rsidRPr="00E80F49">
              <w:rPr>
                <w:lang w:eastAsia="zh-CN"/>
              </w:rPr>
              <w:t>DC_3A_n1A</w:t>
            </w:r>
          </w:p>
        </w:tc>
        <w:tc>
          <w:tcPr>
            <w:tcW w:w="4819" w:type="dxa"/>
            <w:shd w:val="clear" w:color="auto" w:fill="auto"/>
          </w:tcPr>
          <w:p w14:paraId="084804E5" w14:textId="77777777" w:rsidR="0028383A" w:rsidRPr="00E80F49" w:rsidRDefault="0028383A" w:rsidP="0028383A">
            <w:pPr>
              <w:pStyle w:val="TAL"/>
              <w:rPr>
                <w:b/>
              </w:rPr>
            </w:pPr>
            <w:r w:rsidRPr="00E80F49">
              <w:rPr>
                <w:lang w:eastAsia="ja-JP"/>
              </w:rPr>
              <w:t>38.521-3_TpAnalysisSpur(DC_3A_n1A).zip</w:t>
            </w:r>
          </w:p>
        </w:tc>
        <w:tc>
          <w:tcPr>
            <w:tcW w:w="2268" w:type="dxa"/>
            <w:shd w:val="clear" w:color="auto" w:fill="auto"/>
          </w:tcPr>
          <w:p w14:paraId="4DF06FFA" w14:textId="5C56C8F6" w:rsidR="0028383A" w:rsidRPr="00E80F49" w:rsidRDefault="0028383A" w:rsidP="0028383A">
            <w:pPr>
              <w:pStyle w:val="TAL"/>
              <w:rPr>
                <w:b/>
              </w:rPr>
            </w:pPr>
            <w:r w:rsidRPr="00E80F49">
              <w:rPr>
                <w:lang w:eastAsia="zh-CN"/>
              </w:rPr>
              <w:t>RAN5#88-e</w:t>
            </w:r>
          </w:p>
        </w:tc>
      </w:tr>
      <w:tr w:rsidR="0028383A" w:rsidRPr="00E80F49" w14:paraId="1A32EE9D" w14:textId="77777777" w:rsidTr="007D18AF">
        <w:tc>
          <w:tcPr>
            <w:tcW w:w="1668" w:type="dxa"/>
            <w:shd w:val="clear" w:color="auto" w:fill="auto"/>
          </w:tcPr>
          <w:p w14:paraId="0AD129D8" w14:textId="2E08503A" w:rsidR="0028383A" w:rsidRPr="00E80F49" w:rsidRDefault="0028383A" w:rsidP="0028383A">
            <w:pPr>
              <w:pStyle w:val="TAL"/>
              <w:rPr>
                <w:lang w:eastAsia="zh-CN"/>
              </w:rPr>
            </w:pPr>
            <w:r w:rsidRPr="00E80F49">
              <w:rPr>
                <w:rFonts w:eastAsia="SimSun"/>
              </w:rPr>
              <w:t>DC_3A_n5A</w:t>
            </w:r>
          </w:p>
        </w:tc>
        <w:tc>
          <w:tcPr>
            <w:tcW w:w="4819" w:type="dxa"/>
            <w:shd w:val="clear" w:color="auto" w:fill="auto"/>
          </w:tcPr>
          <w:p w14:paraId="153F0795" w14:textId="0FFA9C30" w:rsidR="0028383A" w:rsidRPr="00E80F49" w:rsidRDefault="0028383A" w:rsidP="0028383A">
            <w:pPr>
              <w:pStyle w:val="TAL"/>
              <w:rPr>
                <w:lang w:eastAsia="ja-JP"/>
              </w:rPr>
            </w:pPr>
            <w:r w:rsidRPr="00E80F49">
              <w:rPr>
                <w:rFonts w:eastAsia="SimSun"/>
                <w:lang w:eastAsia="ja-JP"/>
              </w:rPr>
              <w:t>38.521-3_TpAnalysisSpur(DC_3A_n5A).zip</w:t>
            </w:r>
          </w:p>
        </w:tc>
        <w:tc>
          <w:tcPr>
            <w:tcW w:w="2268" w:type="dxa"/>
            <w:shd w:val="clear" w:color="auto" w:fill="auto"/>
          </w:tcPr>
          <w:p w14:paraId="2E1296E1" w14:textId="08687BE8" w:rsidR="0028383A" w:rsidRPr="00E80F49" w:rsidRDefault="0028383A" w:rsidP="0028383A">
            <w:pPr>
              <w:pStyle w:val="TAL"/>
              <w:rPr>
                <w:lang w:eastAsia="zh-CN"/>
              </w:rPr>
            </w:pPr>
            <w:r w:rsidRPr="00E80F49">
              <w:rPr>
                <w:rFonts w:eastAsia="SimSun"/>
              </w:rPr>
              <w:t>RAN5#94-e</w:t>
            </w:r>
          </w:p>
        </w:tc>
      </w:tr>
      <w:tr w:rsidR="0028383A" w:rsidRPr="00E80F49" w14:paraId="3E7CEE2B" w14:textId="77777777" w:rsidTr="007D18AF">
        <w:tc>
          <w:tcPr>
            <w:tcW w:w="1668" w:type="dxa"/>
            <w:shd w:val="clear" w:color="auto" w:fill="auto"/>
          </w:tcPr>
          <w:p w14:paraId="77668ED1" w14:textId="77777777" w:rsidR="0028383A" w:rsidRPr="00E80F49" w:rsidRDefault="0028383A" w:rsidP="0028383A">
            <w:pPr>
              <w:pStyle w:val="TAL"/>
              <w:rPr>
                <w:b/>
              </w:rPr>
            </w:pPr>
            <w:r w:rsidRPr="00E80F49">
              <w:rPr>
                <w:lang w:eastAsia="zh-CN"/>
              </w:rPr>
              <w:t>DC_3A_n7A</w:t>
            </w:r>
          </w:p>
        </w:tc>
        <w:tc>
          <w:tcPr>
            <w:tcW w:w="4819" w:type="dxa"/>
            <w:shd w:val="clear" w:color="auto" w:fill="auto"/>
          </w:tcPr>
          <w:p w14:paraId="3481D76C" w14:textId="3A756156" w:rsidR="0028383A" w:rsidRPr="00E80F49" w:rsidRDefault="0028383A" w:rsidP="0028383A">
            <w:pPr>
              <w:pStyle w:val="TAL"/>
              <w:rPr>
                <w:b/>
              </w:rPr>
            </w:pPr>
            <w:r w:rsidRPr="00E80F49">
              <w:rPr>
                <w:lang w:eastAsia="ja-JP"/>
              </w:rPr>
              <w:t>38.521-3_TpAnalysisSpur(DC_3A_n7A)_v1.zip</w:t>
            </w:r>
          </w:p>
        </w:tc>
        <w:tc>
          <w:tcPr>
            <w:tcW w:w="2268" w:type="dxa"/>
            <w:shd w:val="clear" w:color="auto" w:fill="auto"/>
          </w:tcPr>
          <w:p w14:paraId="7432087F" w14:textId="2B663465" w:rsidR="0028383A" w:rsidRPr="00E80F49" w:rsidRDefault="0028383A" w:rsidP="0028383A">
            <w:pPr>
              <w:pStyle w:val="TAL"/>
              <w:rPr>
                <w:b/>
              </w:rPr>
            </w:pPr>
            <w:r w:rsidRPr="00E80F49">
              <w:rPr>
                <w:lang w:eastAsia="zh-CN"/>
              </w:rPr>
              <w:t>RAN5#91-e</w:t>
            </w:r>
          </w:p>
        </w:tc>
      </w:tr>
      <w:tr w:rsidR="00843710" w:rsidRPr="00E80F49" w14:paraId="09FF753E" w14:textId="77777777" w:rsidTr="007D18AF">
        <w:tc>
          <w:tcPr>
            <w:tcW w:w="1668" w:type="dxa"/>
            <w:shd w:val="clear" w:color="auto" w:fill="auto"/>
          </w:tcPr>
          <w:p w14:paraId="3E2B9F4A" w14:textId="2E35B96C" w:rsidR="00843710" w:rsidRPr="00E80F49" w:rsidRDefault="00843710" w:rsidP="00843710">
            <w:pPr>
              <w:pStyle w:val="TAL"/>
              <w:rPr>
                <w:lang w:eastAsia="zh-CN"/>
              </w:rPr>
            </w:pPr>
            <w:r w:rsidRPr="00843710">
              <w:rPr>
                <w:rFonts w:eastAsia="SimSun"/>
                <w:lang w:eastAsia="en-US"/>
              </w:rPr>
              <w:t>DC_3A_n8A</w:t>
            </w:r>
          </w:p>
        </w:tc>
        <w:tc>
          <w:tcPr>
            <w:tcW w:w="4819" w:type="dxa"/>
            <w:shd w:val="clear" w:color="auto" w:fill="auto"/>
          </w:tcPr>
          <w:p w14:paraId="2A8ABA05" w14:textId="5E171F0D" w:rsidR="00843710" w:rsidRPr="00E80F49" w:rsidRDefault="00843710" w:rsidP="00843710">
            <w:pPr>
              <w:pStyle w:val="TAL"/>
              <w:rPr>
                <w:lang w:eastAsia="ja-JP"/>
              </w:rPr>
            </w:pPr>
            <w:r w:rsidRPr="00843710">
              <w:rPr>
                <w:rFonts w:eastAsia="SimSun"/>
                <w:lang w:eastAsia="ja-JP"/>
              </w:rPr>
              <w:t>38.521-3_TpAnalysisSpur(DC_3A_n8A).zip</w:t>
            </w:r>
          </w:p>
        </w:tc>
        <w:tc>
          <w:tcPr>
            <w:tcW w:w="2268" w:type="dxa"/>
            <w:shd w:val="clear" w:color="auto" w:fill="auto"/>
          </w:tcPr>
          <w:p w14:paraId="270F1E05" w14:textId="380F261E" w:rsidR="00843710" w:rsidRPr="00E80F49" w:rsidDel="000D0E61" w:rsidRDefault="00843710" w:rsidP="00843710">
            <w:pPr>
              <w:pStyle w:val="TAL"/>
              <w:rPr>
                <w:lang w:eastAsia="zh-CN"/>
              </w:rPr>
            </w:pPr>
            <w:r w:rsidRPr="00843710">
              <w:rPr>
                <w:rFonts w:eastAsia="SimSun"/>
                <w:lang w:eastAsia="en-US"/>
              </w:rPr>
              <w:t>Added at RAN5#96-e</w:t>
            </w:r>
          </w:p>
        </w:tc>
      </w:tr>
      <w:tr w:rsidR="00843710" w:rsidRPr="00E80F49" w14:paraId="0E631976" w14:textId="77777777" w:rsidTr="007D18AF">
        <w:tc>
          <w:tcPr>
            <w:tcW w:w="1668" w:type="dxa"/>
            <w:shd w:val="clear" w:color="auto" w:fill="auto"/>
          </w:tcPr>
          <w:p w14:paraId="3996EB7A" w14:textId="07614E18" w:rsidR="00843710" w:rsidRPr="00E80F49" w:rsidRDefault="00843710" w:rsidP="00843710">
            <w:pPr>
              <w:pStyle w:val="TAL"/>
              <w:rPr>
                <w:lang w:eastAsia="zh-CN"/>
              </w:rPr>
            </w:pPr>
            <w:r w:rsidRPr="00E80F49">
              <w:rPr>
                <w:rFonts w:eastAsia="SimSun"/>
                <w:lang w:eastAsia="en-US"/>
              </w:rPr>
              <w:t>DC_3A_n28A</w:t>
            </w:r>
          </w:p>
        </w:tc>
        <w:tc>
          <w:tcPr>
            <w:tcW w:w="4819" w:type="dxa"/>
            <w:shd w:val="clear" w:color="auto" w:fill="auto"/>
          </w:tcPr>
          <w:p w14:paraId="6DD46DC0" w14:textId="3AFDB228" w:rsidR="00843710" w:rsidRPr="00E80F49" w:rsidRDefault="00843710" w:rsidP="00843710">
            <w:pPr>
              <w:pStyle w:val="TAL"/>
              <w:rPr>
                <w:lang w:eastAsia="ja-JP"/>
              </w:rPr>
            </w:pPr>
            <w:r w:rsidRPr="00E80F49">
              <w:rPr>
                <w:rFonts w:eastAsia="SimSun"/>
                <w:lang w:eastAsia="ja-JP"/>
              </w:rPr>
              <w:t>38.521-3_TpAnalysisSpur(DC_3A_n28A).zip</w:t>
            </w:r>
          </w:p>
        </w:tc>
        <w:tc>
          <w:tcPr>
            <w:tcW w:w="2268" w:type="dxa"/>
            <w:shd w:val="clear" w:color="auto" w:fill="auto"/>
          </w:tcPr>
          <w:p w14:paraId="09835511" w14:textId="0AF4DA9D" w:rsidR="00843710" w:rsidRPr="00E80F49" w:rsidRDefault="00843710" w:rsidP="00843710">
            <w:pPr>
              <w:pStyle w:val="TAL"/>
              <w:rPr>
                <w:lang w:eastAsia="zh-CN"/>
              </w:rPr>
            </w:pPr>
            <w:r w:rsidRPr="00E80F49">
              <w:rPr>
                <w:rFonts w:eastAsia="SimSun"/>
                <w:lang w:eastAsia="en-US"/>
              </w:rPr>
              <w:t>RAN5#92-e</w:t>
            </w:r>
          </w:p>
        </w:tc>
      </w:tr>
      <w:tr w:rsidR="00843710" w:rsidRPr="00E80F49" w14:paraId="0DC7C16F" w14:textId="77777777" w:rsidTr="007D18AF">
        <w:tc>
          <w:tcPr>
            <w:tcW w:w="1668" w:type="dxa"/>
            <w:shd w:val="clear" w:color="auto" w:fill="auto"/>
          </w:tcPr>
          <w:p w14:paraId="59C9AF2D" w14:textId="77777777" w:rsidR="00843710" w:rsidRPr="00E80F49" w:rsidRDefault="00843710" w:rsidP="00843710">
            <w:pPr>
              <w:pStyle w:val="TAL"/>
              <w:rPr>
                <w:rFonts w:eastAsia="SimSun"/>
                <w:lang w:eastAsia="en-US"/>
              </w:rPr>
            </w:pPr>
            <w:r w:rsidRPr="00E80F49">
              <w:rPr>
                <w:rFonts w:eastAsia="SimSun"/>
                <w:lang w:eastAsia="en-US"/>
              </w:rPr>
              <w:t>DC_3A_n</w:t>
            </w:r>
            <w:r w:rsidRPr="00E80F49">
              <w:t>41</w:t>
            </w:r>
            <w:r w:rsidRPr="00E80F49">
              <w:rPr>
                <w:rFonts w:eastAsia="SimSun"/>
                <w:lang w:eastAsia="en-US"/>
              </w:rPr>
              <w:t>A</w:t>
            </w:r>
          </w:p>
        </w:tc>
        <w:tc>
          <w:tcPr>
            <w:tcW w:w="4819" w:type="dxa"/>
            <w:shd w:val="clear" w:color="auto" w:fill="auto"/>
          </w:tcPr>
          <w:p w14:paraId="29523D19" w14:textId="05726E30" w:rsidR="00843710" w:rsidRPr="00E80F49" w:rsidRDefault="00843710" w:rsidP="00843710">
            <w:pPr>
              <w:pStyle w:val="TAL"/>
              <w:rPr>
                <w:rFonts w:eastAsia="SimSun"/>
                <w:lang w:eastAsia="ja-JP"/>
              </w:rPr>
            </w:pPr>
            <w:r w:rsidRPr="00E80F49">
              <w:rPr>
                <w:rFonts w:eastAsia="SimSun"/>
                <w:lang w:eastAsia="ja-JP"/>
              </w:rPr>
              <w:t>38.521-3_TpAnalysisSpur(DC_3A_n</w:t>
            </w:r>
            <w:r w:rsidRPr="00E80F49">
              <w:rPr>
                <w:lang w:eastAsia="ja-JP"/>
              </w:rPr>
              <w:t>41</w:t>
            </w:r>
            <w:r w:rsidRPr="00E80F49">
              <w:rPr>
                <w:rFonts w:eastAsia="SimSun"/>
                <w:lang w:eastAsia="ja-JP"/>
              </w:rPr>
              <w:t>A)_v3.zip</w:t>
            </w:r>
          </w:p>
        </w:tc>
        <w:tc>
          <w:tcPr>
            <w:tcW w:w="2268" w:type="dxa"/>
            <w:shd w:val="clear" w:color="auto" w:fill="auto"/>
          </w:tcPr>
          <w:p w14:paraId="52FEA333" w14:textId="6E737D4B" w:rsidR="00843710" w:rsidRPr="00E80F49" w:rsidRDefault="00843710" w:rsidP="00843710">
            <w:pPr>
              <w:pStyle w:val="TAL"/>
              <w:rPr>
                <w:rFonts w:eastAsia="SimSun"/>
                <w:lang w:eastAsia="en-US"/>
              </w:rPr>
            </w:pPr>
            <w:r w:rsidRPr="00E80F49">
              <w:rPr>
                <w:rFonts w:eastAsia="SimSun"/>
                <w:lang w:eastAsia="en-US"/>
              </w:rPr>
              <w:t>RAN5#94-e</w:t>
            </w:r>
          </w:p>
        </w:tc>
      </w:tr>
      <w:tr w:rsidR="00843710" w:rsidRPr="00E80F49" w14:paraId="464DEED2" w14:textId="77777777" w:rsidTr="007D18AF">
        <w:tc>
          <w:tcPr>
            <w:tcW w:w="1668" w:type="dxa"/>
            <w:shd w:val="clear" w:color="auto" w:fill="auto"/>
          </w:tcPr>
          <w:p w14:paraId="40DF99F4" w14:textId="3D7D0B89" w:rsidR="00843710" w:rsidRPr="00E80F49" w:rsidRDefault="00843710" w:rsidP="00843710">
            <w:pPr>
              <w:pStyle w:val="TAL"/>
              <w:rPr>
                <w:rFonts w:eastAsia="SimSun"/>
                <w:lang w:eastAsia="en-US"/>
              </w:rPr>
            </w:pPr>
            <w:r w:rsidRPr="00E80F49">
              <w:rPr>
                <w:rFonts w:eastAsia="SimSun"/>
                <w:lang w:eastAsia="en-US"/>
              </w:rPr>
              <w:t>DC_3A_n77A</w:t>
            </w:r>
          </w:p>
        </w:tc>
        <w:tc>
          <w:tcPr>
            <w:tcW w:w="4819" w:type="dxa"/>
            <w:shd w:val="clear" w:color="auto" w:fill="auto"/>
          </w:tcPr>
          <w:p w14:paraId="5D21F7B0" w14:textId="01305ED0" w:rsidR="00843710" w:rsidRPr="00E80F49" w:rsidRDefault="00843710" w:rsidP="00843710">
            <w:pPr>
              <w:pStyle w:val="TAL"/>
              <w:rPr>
                <w:rFonts w:eastAsia="SimSun"/>
                <w:lang w:eastAsia="ja-JP"/>
              </w:rPr>
            </w:pPr>
            <w:r w:rsidRPr="00E80F49">
              <w:rPr>
                <w:rFonts w:eastAsia="SimSun"/>
                <w:lang w:eastAsia="ja-JP"/>
              </w:rPr>
              <w:t>38.521-3_TpAnalysisSpur(DC_3A_n77A).zip</w:t>
            </w:r>
          </w:p>
        </w:tc>
        <w:tc>
          <w:tcPr>
            <w:tcW w:w="2268" w:type="dxa"/>
            <w:shd w:val="clear" w:color="auto" w:fill="auto"/>
          </w:tcPr>
          <w:p w14:paraId="7B27F0CD" w14:textId="5F9A924B" w:rsidR="00843710" w:rsidRPr="00E80F49" w:rsidRDefault="00843710" w:rsidP="00843710">
            <w:pPr>
              <w:pStyle w:val="TAL"/>
              <w:rPr>
                <w:rFonts w:eastAsia="SimSun"/>
                <w:lang w:eastAsia="en-US"/>
              </w:rPr>
            </w:pPr>
            <w:r w:rsidRPr="00E80F49">
              <w:rPr>
                <w:rFonts w:eastAsia="SimSun"/>
                <w:lang w:eastAsia="en-US"/>
              </w:rPr>
              <w:t>RAN5#92-e</w:t>
            </w:r>
          </w:p>
        </w:tc>
      </w:tr>
      <w:tr w:rsidR="00843710" w:rsidRPr="00E80F49" w14:paraId="103FA4DA" w14:textId="77777777" w:rsidTr="007D18AF">
        <w:tc>
          <w:tcPr>
            <w:tcW w:w="1668" w:type="dxa"/>
            <w:shd w:val="clear" w:color="auto" w:fill="auto"/>
          </w:tcPr>
          <w:p w14:paraId="43547400" w14:textId="77777777" w:rsidR="00843710" w:rsidRPr="00E80F49" w:rsidRDefault="00843710" w:rsidP="00843710">
            <w:pPr>
              <w:pStyle w:val="TAL"/>
              <w:rPr>
                <w:b/>
              </w:rPr>
            </w:pPr>
            <w:r w:rsidRPr="00E80F49">
              <w:rPr>
                <w:lang w:eastAsia="zh-CN"/>
              </w:rPr>
              <w:t>DC_3A_n78A</w:t>
            </w:r>
          </w:p>
        </w:tc>
        <w:tc>
          <w:tcPr>
            <w:tcW w:w="4819" w:type="dxa"/>
            <w:shd w:val="clear" w:color="auto" w:fill="auto"/>
          </w:tcPr>
          <w:p w14:paraId="19F2F214" w14:textId="0F49794C" w:rsidR="00843710" w:rsidRPr="00E80F49" w:rsidRDefault="00843710" w:rsidP="00843710">
            <w:pPr>
              <w:pStyle w:val="TAL"/>
              <w:rPr>
                <w:b/>
              </w:rPr>
            </w:pPr>
            <w:r w:rsidRPr="00E80F49">
              <w:rPr>
                <w:lang w:eastAsia="ja-JP"/>
              </w:rPr>
              <w:t>38.521-3_TpAnalysisSpur(DC_3A_n78A)_v1.zip</w:t>
            </w:r>
          </w:p>
        </w:tc>
        <w:tc>
          <w:tcPr>
            <w:tcW w:w="2268" w:type="dxa"/>
            <w:shd w:val="clear" w:color="auto" w:fill="auto"/>
          </w:tcPr>
          <w:p w14:paraId="183DA716" w14:textId="47EB1E63" w:rsidR="00843710" w:rsidRPr="00E80F49" w:rsidRDefault="00843710" w:rsidP="00843710">
            <w:pPr>
              <w:pStyle w:val="TAL"/>
              <w:rPr>
                <w:b/>
              </w:rPr>
            </w:pPr>
            <w:r w:rsidRPr="00E80F49">
              <w:rPr>
                <w:lang w:eastAsia="zh-CN"/>
              </w:rPr>
              <w:t>RAN5#91-e</w:t>
            </w:r>
          </w:p>
        </w:tc>
      </w:tr>
      <w:tr w:rsidR="00843710" w:rsidRPr="00E80F49" w14:paraId="5BCB69BB" w14:textId="77777777" w:rsidTr="007D18AF">
        <w:tc>
          <w:tcPr>
            <w:tcW w:w="1668" w:type="dxa"/>
            <w:shd w:val="clear" w:color="auto" w:fill="auto"/>
          </w:tcPr>
          <w:p w14:paraId="74A3F8F6" w14:textId="77777777" w:rsidR="00843710" w:rsidRPr="00E80F49" w:rsidRDefault="00843710" w:rsidP="00843710">
            <w:pPr>
              <w:pStyle w:val="TAL"/>
              <w:rPr>
                <w:rFonts w:eastAsia="SimSun"/>
                <w:lang w:eastAsia="en-US"/>
              </w:rPr>
            </w:pPr>
            <w:r w:rsidRPr="00E80F49">
              <w:rPr>
                <w:rFonts w:eastAsia="SimSun"/>
                <w:lang w:eastAsia="en-US"/>
              </w:rPr>
              <w:t>DC_3A_n79A</w:t>
            </w:r>
          </w:p>
        </w:tc>
        <w:tc>
          <w:tcPr>
            <w:tcW w:w="4819" w:type="dxa"/>
            <w:shd w:val="clear" w:color="auto" w:fill="auto"/>
          </w:tcPr>
          <w:p w14:paraId="5192F74B" w14:textId="0A62F06C" w:rsidR="00843710" w:rsidRPr="00E80F49" w:rsidRDefault="00843710" w:rsidP="00843710">
            <w:pPr>
              <w:pStyle w:val="TAL"/>
              <w:rPr>
                <w:rFonts w:eastAsia="SimSun"/>
                <w:lang w:eastAsia="ja-JP"/>
              </w:rPr>
            </w:pPr>
            <w:r w:rsidRPr="00E80F49">
              <w:rPr>
                <w:rFonts w:eastAsia="SimSun"/>
                <w:lang w:eastAsia="ja-JP"/>
              </w:rPr>
              <w:t>38.521-3_TpAnalysisSpur(DC_3A-n79A)</w:t>
            </w:r>
            <w:r w:rsidRPr="00E80F49">
              <w:rPr>
                <w:lang w:eastAsia="ja-JP"/>
              </w:rPr>
              <w:t>_v1</w:t>
            </w:r>
            <w:r w:rsidRPr="00E80F49">
              <w:rPr>
                <w:rFonts w:eastAsia="SimSun"/>
                <w:lang w:eastAsia="ja-JP"/>
              </w:rPr>
              <w:t>.zip</w:t>
            </w:r>
          </w:p>
        </w:tc>
        <w:tc>
          <w:tcPr>
            <w:tcW w:w="2268" w:type="dxa"/>
            <w:shd w:val="clear" w:color="auto" w:fill="auto"/>
          </w:tcPr>
          <w:p w14:paraId="0E25D0E4" w14:textId="21F99F52" w:rsidR="00843710" w:rsidRPr="00E80F49" w:rsidRDefault="00843710" w:rsidP="00843710">
            <w:pPr>
              <w:pStyle w:val="TAL"/>
              <w:rPr>
                <w:rFonts w:eastAsia="SimSun"/>
                <w:lang w:eastAsia="en-US"/>
              </w:rPr>
            </w:pPr>
            <w:r w:rsidRPr="00E80F49">
              <w:rPr>
                <w:rFonts w:eastAsia="SimSun"/>
                <w:lang w:eastAsia="en-US"/>
              </w:rPr>
              <w:t>RAN5#83</w:t>
            </w:r>
          </w:p>
        </w:tc>
      </w:tr>
      <w:tr w:rsidR="00843710" w:rsidRPr="00E80F49" w14:paraId="37FF24E1" w14:textId="77777777" w:rsidTr="007D18AF">
        <w:tc>
          <w:tcPr>
            <w:tcW w:w="1668" w:type="dxa"/>
            <w:shd w:val="clear" w:color="auto" w:fill="auto"/>
          </w:tcPr>
          <w:p w14:paraId="1C1A39B4" w14:textId="400A6ADE" w:rsidR="00843710" w:rsidRPr="00E80F49" w:rsidRDefault="00843710" w:rsidP="00843710">
            <w:pPr>
              <w:pStyle w:val="TAL"/>
              <w:rPr>
                <w:rFonts w:eastAsia="SimSun"/>
                <w:lang w:eastAsia="en-US"/>
              </w:rPr>
            </w:pPr>
            <w:r w:rsidRPr="00E80F49">
              <w:rPr>
                <w:lang w:eastAsia="zh-CN"/>
              </w:rPr>
              <w:t>DC_5A_n2A</w:t>
            </w:r>
          </w:p>
        </w:tc>
        <w:tc>
          <w:tcPr>
            <w:tcW w:w="4819" w:type="dxa"/>
            <w:shd w:val="clear" w:color="auto" w:fill="auto"/>
          </w:tcPr>
          <w:p w14:paraId="352475F3" w14:textId="0061E116" w:rsidR="00843710" w:rsidRPr="00E80F49" w:rsidRDefault="004823E2" w:rsidP="00843710">
            <w:pPr>
              <w:pStyle w:val="TAL"/>
              <w:rPr>
                <w:rFonts w:eastAsia="SimSun"/>
                <w:lang w:eastAsia="ja-JP"/>
              </w:rPr>
            </w:pPr>
            <w:r>
              <w:rPr>
                <w:lang w:eastAsia="ja-JP"/>
              </w:rPr>
              <w:t>38.521-3_TpAnalysisSpur(DC_5A_n2A)_v2.zip</w:t>
            </w:r>
          </w:p>
        </w:tc>
        <w:tc>
          <w:tcPr>
            <w:tcW w:w="2268" w:type="dxa"/>
            <w:shd w:val="clear" w:color="auto" w:fill="auto"/>
          </w:tcPr>
          <w:p w14:paraId="52CDB0A9" w14:textId="40BBE260" w:rsidR="00843710" w:rsidRPr="00E80F49" w:rsidRDefault="00843710" w:rsidP="00843710">
            <w:pPr>
              <w:pStyle w:val="TAL"/>
              <w:rPr>
                <w:rFonts w:eastAsia="SimSun"/>
                <w:lang w:eastAsia="en-US"/>
              </w:rPr>
            </w:pPr>
            <w:r w:rsidRPr="00E80F49">
              <w:rPr>
                <w:rFonts w:eastAsia="SimSun"/>
              </w:rPr>
              <w:t>RAN5#</w:t>
            </w:r>
            <w:r w:rsidR="004823E2">
              <w:rPr>
                <w:rFonts w:eastAsia="SimSun"/>
              </w:rPr>
              <w:t>96</w:t>
            </w:r>
            <w:r w:rsidRPr="00E80F49">
              <w:rPr>
                <w:rFonts w:eastAsia="SimSun"/>
              </w:rPr>
              <w:t>-e</w:t>
            </w:r>
          </w:p>
        </w:tc>
      </w:tr>
      <w:tr w:rsidR="00843710" w:rsidRPr="00E80F49" w14:paraId="17376CDF" w14:textId="77777777" w:rsidTr="007D18AF">
        <w:tc>
          <w:tcPr>
            <w:tcW w:w="1668" w:type="dxa"/>
            <w:shd w:val="clear" w:color="auto" w:fill="auto"/>
          </w:tcPr>
          <w:p w14:paraId="25A41FE6" w14:textId="77777777" w:rsidR="00843710" w:rsidRPr="00E80F49" w:rsidRDefault="00843710" w:rsidP="00843710">
            <w:pPr>
              <w:pStyle w:val="TAL"/>
              <w:rPr>
                <w:lang w:eastAsia="zh-CN"/>
              </w:rPr>
            </w:pPr>
            <w:r w:rsidRPr="00E80F49">
              <w:rPr>
                <w:lang w:eastAsia="zh-CN"/>
              </w:rPr>
              <w:t>DC_5A_n66A</w:t>
            </w:r>
          </w:p>
        </w:tc>
        <w:tc>
          <w:tcPr>
            <w:tcW w:w="4819" w:type="dxa"/>
            <w:shd w:val="clear" w:color="auto" w:fill="auto"/>
          </w:tcPr>
          <w:p w14:paraId="246882CA" w14:textId="777A6D43" w:rsidR="00843710" w:rsidRPr="00E80F49" w:rsidRDefault="00843710" w:rsidP="00843710">
            <w:pPr>
              <w:pStyle w:val="TAL"/>
              <w:rPr>
                <w:lang w:eastAsia="ja-JP"/>
              </w:rPr>
            </w:pPr>
            <w:r w:rsidRPr="00E80F49">
              <w:rPr>
                <w:lang w:eastAsia="ja-JP"/>
              </w:rPr>
              <w:t>38.521-3_TpAnalysisSpur(DC_5A_n66A)_v2.zip</w:t>
            </w:r>
          </w:p>
        </w:tc>
        <w:tc>
          <w:tcPr>
            <w:tcW w:w="2268" w:type="dxa"/>
            <w:shd w:val="clear" w:color="auto" w:fill="auto"/>
          </w:tcPr>
          <w:p w14:paraId="586E36C1" w14:textId="02E86421" w:rsidR="00843710" w:rsidRPr="00E80F49" w:rsidRDefault="00843710" w:rsidP="00843710">
            <w:pPr>
              <w:pStyle w:val="TAL"/>
              <w:rPr>
                <w:lang w:eastAsia="zh-CN"/>
              </w:rPr>
            </w:pPr>
            <w:r w:rsidRPr="00E80F49">
              <w:rPr>
                <w:lang w:eastAsia="zh-CN"/>
              </w:rPr>
              <w:t>RAN5#92-e</w:t>
            </w:r>
          </w:p>
        </w:tc>
      </w:tr>
      <w:tr w:rsidR="00843710" w:rsidRPr="00E80F49" w14:paraId="7783BCA9" w14:textId="77777777" w:rsidTr="007D18AF">
        <w:tc>
          <w:tcPr>
            <w:tcW w:w="1668" w:type="dxa"/>
            <w:shd w:val="clear" w:color="auto" w:fill="auto"/>
          </w:tcPr>
          <w:p w14:paraId="5A5DFF55" w14:textId="0F06728B" w:rsidR="00843710" w:rsidRPr="00E80F49" w:rsidRDefault="00843710" w:rsidP="00843710">
            <w:pPr>
              <w:pStyle w:val="TAL"/>
              <w:rPr>
                <w:lang w:eastAsia="zh-CN"/>
              </w:rPr>
            </w:pPr>
            <w:r w:rsidRPr="00E80F49">
              <w:rPr>
                <w:lang w:eastAsia="zh-CN"/>
              </w:rPr>
              <w:t>DC_5A_n77A</w:t>
            </w:r>
          </w:p>
        </w:tc>
        <w:tc>
          <w:tcPr>
            <w:tcW w:w="4819" w:type="dxa"/>
            <w:shd w:val="clear" w:color="auto" w:fill="auto"/>
          </w:tcPr>
          <w:p w14:paraId="631950F2" w14:textId="0565024F" w:rsidR="00843710" w:rsidRPr="00E80F49" w:rsidRDefault="00843710" w:rsidP="00843710">
            <w:pPr>
              <w:pStyle w:val="TAL"/>
              <w:rPr>
                <w:lang w:eastAsia="ja-JP"/>
              </w:rPr>
            </w:pPr>
            <w:r w:rsidRPr="00E80F49">
              <w:rPr>
                <w:lang w:eastAsia="ja-JP"/>
              </w:rPr>
              <w:t>38.521-3_TpAnalysisSpur(DC_5A_n77A).zip</w:t>
            </w:r>
          </w:p>
        </w:tc>
        <w:tc>
          <w:tcPr>
            <w:tcW w:w="2268" w:type="dxa"/>
            <w:shd w:val="clear" w:color="auto" w:fill="auto"/>
          </w:tcPr>
          <w:p w14:paraId="5D433CE3" w14:textId="28560501" w:rsidR="00843710" w:rsidRPr="00E80F49" w:rsidRDefault="00843710" w:rsidP="00843710">
            <w:pPr>
              <w:pStyle w:val="TAL"/>
              <w:rPr>
                <w:lang w:eastAsia="zh-CN"/>
              </w:rPr>
            </w:pPr>
            <w:r w:rsidRPr="00E80F49">
              <w:rPr>
                <w:lang w:eastAsia="zh-CN"/>
              </w:rPr>
              <w:t>RAN5#94-e</w:t>
            </w:r>
          </w:p>
        </w:tc>
      </w:tr>
      <w:tr w:rsidR="00843710" w:rsidRPr="00E80F49" w14:paraId="4B0831D0" w14:textId="77777777" w:rsidTr="007D18AF">
        <w:tc>
          <w:tcPr>
            <w:tcW w:w="1668" w:type="dxa"/>
            <w:shd w:val="clear" w:color="auto" w:fill="auto"/>
          </w:tcPr>
          <w:p w14:paraId="445869EC"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DC_5A_n78A</w:t>
            </w:r>
          </w:p>
        </w:tc>
        <w:tc>
          <w:tcPr>
            <w:tcW w:w="4819" w:type="dxa"/>
            <w:shd w:val="clear" w:color="auto" w:fill="auto"/>
          </w:tcPr>
          <w:p w14:paraId="0EE46472" w14:textId="635B343E"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38.521-3_TpAnalysisSpur(DC_5A_n78A)_v2.zip</w:t>
            </w:r>
          </w:p>
        </w:tc>
        <w:tc>
          <w:tcPr>
            <w:tcW w:w="2268" w:type="dxa"/>
            <w:shd w:val="clear" w:color="auto" w:fill="auto"/>
          </w:tcPr>
          <w:p w14:paraId="6AEE177E" w14:textId="070AC7FE"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RAN5#92-e</w:t>
            </w:r>
          </w:p>
        </w:tc>
      </w:tr>
      <w:tr w:rsidR="00843710" w:rsidRPr="00E80F49" w14:paraId="69D1F339" w14:textId="77777777" w:rsidTr="007D18AF">
        <w:tc>
          <w:tcPr>
            <w:tcW w:w="1668" w:type="dxa"/>
            <w:shd w:val="clear" w:color="auto" w:fill="auto"/>
          </w:tcPr>
          <w:p w14:paraId="146BC7EA" w14:textId="77777777" w:rsidR="00843710" w:rsidRPr="00E80F49" w:rsidRDefault="00843710" w:rsidP="00843710">
            <w:pPr>
              <w:pStyle w:val="TAL"/>
              <w:rPr>
                <w:lang w:eastAsia="zh-CN"/>
              </w:rPr>
            </w:pPr>
            <w:r w:rsidRPr="00E80F49">
              <w:rPr>
                <w:lang w:eastAsia="zh-CN"/>
              </w:rPr>
              <w:t>DC_7A_n1A</w:t>
            </w:r>
          </w:p>
        </w:tc>
        <w:tc>
          <w:tcPr>
            <w:tcW w:w="4819" w:type="dxa"/>
            <w:shd w:val="clear" w:color="auto" w:fill="auto"/>
          </w:tcPr>
          <w:p w14:paraId="05E11D33" w14:textId="77777777" w:rsidR="00843710" w:rsidRPr="00E80F49" w:rsidRDefault="00843710" w:rsidP="00843710">
            <w:pPr>
              <w:pStyle w:val="TAL"/>
              <w:rPr>
                <w:lang w:eastAsia="ja-JP"/>
              </w:rPr>
            </w:pPr>
            <w:r w:rsidRPr="00E80F49">
              <w:rPr>
                <w:lang w:eastAsia="ja-JP"/>
              </w:rPr>
              <w:t>38.521-3_TpAnalysisSpur(DC_7A_n1A).zip</w:t>
            </w:r>
          </w:p>
        </w:tc>
        <w:tc>
          <w:tcPr>
            <w:tcW w:w="2268" w:type="dxa"/>
            <w:shd w:val="clear" w:color="auto" w:fill="auto"/>
          </w:tcPr>
          <w:p w14:paraId="2829E20E" w14:textId="43A71079" w:rsidR="00843710" w:rsidRPr="00E80F49" w:rsidRDefault="00843710" w:rsidP="00843710">
            <w:pPr>
              <w:pStyle w:val="TAL"/>
              <w:rPr>
                <w:lang w:eastAsia="zh-CN"/>
              </w:rPr>
            </w:pPr>
            <w:r w:rsidRPr="00E80F49">
              <w:rPr>
                <w:lang w:eastAsia="zh-CN"/>
              </w:rPr>
              <w:t>RAN5#88-e</w:t>
            </w:r>
          </w:p>
        </w:tc>
      </w:tr>
      <w:tr w:rsidR="00843710" w:rsidRPr="00E80F49" w14:paraId="34964F1D" w14:textId="77777777" w:rsidTr="007D18AF">
        <w:tc>
          <w:tcPr>
            <w:tcW w:w="1668" w:type="dxa"/>
            <w:shd w:val="clear" w:color="auto" w:fill="auto"/>
          </w:tcPr>
          <w:p w14:paraId="36E38F06" w14:textId="47D0E571" w:rsidR="00843710" w:rsidRPr="00E80F49" w:rsidRDefault="00843710" w:rsidP="00843710">
            <w:pPr>
              <w:pStyle w:val="TAL"/>
              <w:rPr>
                <w:lang w:eastAsia="zh-CN"/>
              </w:rPr>
            </w:pPr>
            <w:r w:rsidRPr="00E80F49">
              <w:rPr>
                <w:lang w:eastAsia="zh-CN"/>
              </w:rPr>
              <w:t>DC_7A_n3A</w:t>
            </w:r>
          </w:p>
        </w:tc>
        <w:tc>
          <w:tcPr>
            <w:tcW w:w="4819" w:type="dxa"/>
            <w:shd w:val="clear" w:color="auto" w:fill="auto"/>
          </w:tcPr>
          <w:p w14:paraId="52F2B6EA" w14:textId="7D430D91" w:rsidR="00843710" w:rsidRPr="00E80F49" w:rsidRDefault="00843710" w:rsidP="00843710">
            <w:pPr>
              <w:pStyle w:val="TAL"/>
              <w:rPr>
                <w:lang w:eastAsia="ja-JP"/>
              </w:rPr>
            </w:pPr>
            <w:r w:rsidRPr="00E80F49">
              <w:rPr>
                <w:lang w:eastAsia="ja-JP"/>
              </w:rPr>
              <w:t>38.521-3_TpAnalysisSpur(DC_7A_n3A)</w:t>
            </w:r>
            <w:r>
              <w:rPr>
                <w:lang w:eastAsia="ja-JP"/>
              </w:rPr>
              <w:t>_v1</w:t>
            </w:r>
            <w:r w:rsidRPr="00E80F49">
              <w:rPr>
                <w:lang w:eastAsia="ja-JP"/>
              </w:rPr>
              <w:t>.zip</w:t>
            </w:r>
          </w:p>
        </w:tc>
        <w:tc>
          <w:tcPr>
            <w:tcW w:w="2268" w:type="dxa"/>
            <w:shd w:val="clear" w:color="auto" w:fill="auto"/>
          </w:tcPr>
          <w:p w14:paraId="446011C3" w14:textId="7376651B"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06750FCB" w14:textId="77777777" w:rsidTr="007D18AF">
        <w:tc>
          <w:tcPr>
            <w:tcW w:w="1668" w:type="dxa"/>
            <w:shd w:val="clear" w:color="auto" w:fill="auto"/>
          </w:tcPr>
          <w:p w14:paraId="3D95EDCB" w14:textId="52EB973E" w:rsidR="00843710" w:rsidRPr="00E80F49" w:rsidRDefault="00843710" w:rsidP="00843710">
            <w:pPr>
              <w:pStyle w:val="TAL"/>
              <w:rPr>
                <w:lang w:eastAsia="zh-CN"/>
              </w:rPr>
            </w:pPr>
            <w:r w:rsidRPr="00E80F49">
              <w:rPr>
                <w:rFonts w:eastAsia="SimSun"/>
              </w:rPr>
              <w:t>DC_7A_5A</w:t>
            </w:r>
          </w:p>
        </w:tc>
        <w:tc>
          <w:tcPr>
            <w:tcW w:w="4819" w:type="dxa"/>
            <w:shd w:val="clear" w:color="auto" w:fill="auto"/>
          </w:tcPr>
          <w:p w14:paraId="3BD064A8" w14:textId="33160E59" w:rsidR="00843710" w:rsidRPr="00E80F49" w:rsidRDefault="00843710" w:rsidP="00843710">
            <w:pPr>
              <w:pStyle w:val="TAL"/>
              <w:rPr>
                <w:lang w:eastAsia="ja-JP"/>
              </w:rPr>
            </w:pPr>
            <w:r w:rsidRPr="00E80F49">
              <w:rPr>
                <w:rFonts w:eastAsia="SimSun"/>
                <w:lang w:eastAsia="ja-JP"/>
              </w:rPr>
              <w:t>38.521-3_TpAnalysisSpur(DC_7A_n5A).zip</w:t>
            </w:r>
          </w:p>
        </w:tc>
        <w:tc>
          <w:tcPr>
            <w:tcW w:w="2268" w:type="dxa"/>
            <w:shd w:val="clear" w:color="auto" w:fill="auto"/>
          </w:tcPr>
          <w:p w14:paraId="44B247B0" w14:textId="2011BA04" w:rsidR="00843710" w:rsidRPr="00E80F49" w:rsidRDefault="00843710" w:rsidP="00843710">
            <w:pPr>
              <w:pStyle w:val="TAL"/>
              <w:rPr>
                <w:lang w:eastAsia="zh-CN"/>
              </w:rPr>
            </w:pPr>
            <w:r w:rsidRPr="00E80F49">
              <w:rPr>
                <w:rFonts w:eastAsia="SimSun"/>
              </w:rPr>
              <w:t>RAN5#94-e</w:t>
            </w:r>
          </w:p>
        </w:tc>
      </w:tr>
      <w:tr w:rsidR="00843710" w:rsidRPr="00E80F49" w14:paraId="7E4B10BB" w14:textId="77777777" w:rsidTr="007D18AF">
        <w:tc>
          <w:tcPr>
            <w:tcW w:w="1668" w:type="dxa"/>
            <w:shd w:val="clear" w:color="auto" w:fill="auto"/>
          </w:tcPr>
          <w:p w14:paraId="0715CCBD" w14:textId="0EE5796A" w:rsidR="00843710" w:rsidRPr="00E80F49" w:rsidRDefault="00843710" w:rsidP="00843710">
            <w:pPr>
              <w:pStyle w:val="TAL"/>
              <w:rPr>
                <w:rFonts w:eastAsia="SimSun"/>
              </w:rPr>
            </w:pPr>
            <w:r w:rsidRPr="00E80F49">
              <w:rPr>
                <w:rFonts w:eastAsia="SimSun"/>
              </w:rPr>
              <w:t>DC_7A_n8A</w:t>
            </w:r>
          </w:p>
        </w:tc>
        <w:tc>
          <w:tcPr>
            <w:tcW w:w="4819" w:type="dxa"/>
            <w:shd w:val="clear" w:color="auto" w:fill="auto"/>
          </w:tcPr>
          <w:p w14:paraId="6A5C2D86" w14:textId="146FA210" w:rsidR="00843710" w:rsidRPr="00E80F49" w:rsidRDefault="00843710" w:rsidP="00843710">
            <w:pPr>
              <w:pStyle w:val="TAL"/>
              <w:rPr>
                <w:rFonts w:eastAsia="SimSun"/>
                <w:lang w:eastAsia="ja-JP"/>
              </w:rPr>
            </w:pPr>
            <w:r w:rsidRPr="00E80F49">
              <w:rPr>
                <w:rFonts w:eastAsia="SimSun"/>
                <w:lang w:eastAsia="ja-JP"/>
              </w:rPr>
              <w:t>38.521-3_TpAnalysisSpur(DC_7A_n8A).zip</w:t>
            </w:r>
          </w:p>
        </w:tc>
        <w:tc>
          <w:tcPr>
            <w:tcW w:w="2268" w:type="dxa"/>
            <w:shd w:val="clear" w:color="auto" w:fill="auto"/>
          </w:tcPr>
          <w:p w14:paraId="6D4B56BA" w14:textId="6319F302" w:rsidR="00843710" w:rsidRPr="00E80F49" w:rsidRDefault="00843710" w:rsidP="00843710">
            <w:pPr>
              <w:pStyle w:val="TAL"/>
              <w:rPr>
                <w:rFonts w:eastAsia="SimSun"/>
              </w:rPr>
            </w:pPr>
            <w:r w:rsidRPr="00E80F49">
              <w:rPr>
                <w:rFonts w:eastAsia="SimSun"/>
              </w:rPr>
              <w:t>RAN5#95-e</w:t>
            </w:r>
          </w:p>
        </w:tc>
      </w:tr>
      <w:tr w:rsidR="00843710" w:rsidRPr="00E80F49" w14:paraId="7B239B18" w14:textId="77777777" w:rsidTr="007D18AF">
        <w:tc>
          <w:tcPr>
            <w:tcW w:w="1668" w:type="dxa"/>
            <w:shd w:val="clear" w:color="auto" w:fill="auto"/>
          </w:tcPr>
          <w:p w14:paraId="72DD59A3" w14:textId="3B54313B" w:rsidR="00843710" w:rsidRPr="00E80F49" w:rsidRDefault="00843710" w:rsidP="00843710">
            <w:pPr>
              <w:pStyle w:val="TAL"/>
              <w:rPr>
                <w:lang w:eastAsia="zh-CN"/>
              </w:rPr>
            </w:pPr>
            <w:r w:rsidRPr="00E80F49">
              <w:rPr>
                <w:rFonts w:eastAsia="SimSun"/>
                <w:lang w:eastAsia="en-US"/>
              </w:rPr>
              <w:t>DC_7A_n28A</w:t>
            </w:r>
          </w:p>
        </w:tc>
        <w:tc>
          <w:tcPr>
            <w:tcW w:w="4819" w:type="dxa"/>
            <w:shd w:val="clear" w:color="auto" w:fill="auto"/>
          </w:tcPr>
          <w:p w14:paraId="30C4B947" w14:textId="27F18A30" w:rsidR="00843710" w:rsidRPr="00E80F49" w:rsidRDefault="00843710" w:rsidP="00843710">
            <w:pPr>
              <w:pStyle w:val="TAL"/>
              <w:rPr>
                <w:lang w:eastAsia="ja-JP"/>
              </w:rPr>
            </w:pPr>
            <w:r w:rsidRPr="00E80F49">
              <w:rPr>
                <w:rFonts w:eastAsia="SimSun"/>
                <w:lang w:eastAsia="ja-JP"/>
              </w:rPr>
              <w:t>38.521-3_TpAnalysisSpur(DC_7A_n28A).zip</w:t>
            </w:r>
          </w:p>
        </w:tc>
        <w:tc>
          <w:tcPr>
            <w:tcW w:w="2268" w:type="dxa"/>
            <w:shd w:val="clear" w:color="auto" w:fill="auto"/>
          </w:tcPr>
          <w:p w14:paraId="0604A466" w14:textId="758C7F78" w:rsidR="00843710" w:rsidRPr="00E80F49" w:rsidRDefault="00843710" w:rsidP="00843710">
            <w:pPr>
              <w:pStyle w:val="TAL"/>
              <w:rPr>
                <w:lang w:eastAsia="zh-CN"/>
              </w:rPr>
            </w:pPr>
            <w:r w:rsidRPr="00E80F49">
              <w:rPr>
                <w:rFonts w:eastAsia="SimSun"/>
                <w:lang w:eastAsia="en-US"/>
              </w:rPr>
              <w:t>RAN5#92-e</w:t>
            </w:r>
          </w:p>
        </w:tc>
      </w:tr>
      <w:tr w:rsidR="00843710" w:rsidRPr="00E80F49" w14:paraId="72A3A79E" w14:textId="77777777" w:rsidTr="007D18AF">
        <w:tc>
          <w:tcPr>
            <w:tcW w:w="1668" w:type="dxa"/>
            <w:shd w:val="clear" w:color="auto" w:fill="auto"/>
          </w:tcPr>
          <w:p w14:paraId="366CBE21"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DC_7A_n66A</w:t>
            </w:r>
          </w:p>
        </w:tc>
        <w:tc>
          <w:tcPr>
            <w:tcW w:w="4819" w:type="dxa"/>
            <w:shd w:val="clear" w:color="auto" w:fill="auto"/>
          </w:tcPr>
          <w:p w14:paraId="04C6CB76" w14:textId="77777777"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38.521-3_TpAnalysisSpur(DC_7A_n66A).zip</w:t>
            </w:r>
          </w:p>
        </w:tc>
        <w:tc>
          <w:tcPr>
            <w:tcW w:w="2268" w:type="dxa"/>
            <w:shd w:val="clear" w:color="auto" w:fill="auto"/>
          </w:tcPr>
          <w:p w14:paraId="59782EAE" w14:textId="2A032671"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RAN5#88-e</w:t>
            </w:r>
          </w:p>
        </w:tc>
      </w:tr>
      <w:tr w:rsidR="00843710" w:rsidRPr="00E80F49" w14:paraId="314062B6" w14:textId="77777777" w:rsidTr="007D18AF">
        <w:tc>
          <w:tcPr>
            <w:tcW w:w="1668" w:type="dxa"/>
            <w:shd w:val="clear" w:color="auto" w:fill="auto"/>
          </w:tcPr>
          <w:p w14:paraId="0B625382" w14:textId="77777777" w:rsidR="00843710" w:rsidRPr="00E80F49" w:rsidRDefault="00843710" w:rsidP="00843710">
            <w:pPr>
              <w:pStyle w:val="TAL"/>
              <w:rPr>
                <w:b/>
              </w:rPr>
            </w:pPr>
            <w:r w:rsidRPr="00E80F49">
              <w:rPr>
                <w:lang w:eastAsia="zh-CN"/>
              </w:rPr>
              <w:t>DC_7A_n78A</w:t>
            </w:r>
          </w:p>
        </w:tc>
        <w:tc>
          <w:tcPr>
            <w:tcW w:w="4819" w:type="dxa"/>
            <w:shd w:val="clear" w:color="auto" w:fill="auto"/>
          </w:tcPr>
          <w:p w14:paraId="562A667C" w14:textId="1A0E5D17" w:rsidR="00843710" w:rsidRPr="00E80F49" w:rsidRDefault="00843710" w:rsidP="00843710">
            <w:pPr>
              <w:pStyle w:val="TAL"/>
              <w:rPr>
                <w:b/>
              </w:rPr>
            </w:pPr>
            <w:r w:rsidRPr="00E80F49">
              <w:rPr>
                <w:lang w:eastAsia="ja-JP"/>
              </w:rPr>
              <w:t>38.521-3_TpAnalysisSpur(DC_7A_n78A)_v1.zip</w:t>
            </w:r>
          </w:p>
        </w:tc>
        <w:tc>
          <w:tcPr>
            <w:tcW w:w="2268" w:type="dxa"/>
            <w:shd w:val="clear" w:color="auto" w:fill="auto"/>
          </w:tcPr>
          <w:p w14:paraId="33AA8F18" w14:textId="55E67CAA" w:rsidR="00843710" w:rsidRPr="00E80F49" w:rsidRDefault="00843710" w:rsidP="00843710">
            <w:pPr>
              <w:pStyle w:val="TAL"/>
              <w:rPr>
                <w:b/>
              </w:rPr>
            </w:pPr>
            <w:r w:rsidRPr="00E80F49">
              <w:rPr>
                <w:lang w:eastAsia="zh-CN"/>
              </w:rPr>
              <w:t>RAN5#92-e</w:t>
            </w:r>
          </w:p>
        </w:tc>
      </w:tr>
      <w:tr w:rsidR="00843710" w:rsidRPr="00E80F49" w14:paraId="2443C96D" w14:textId="77777777" w:rsidTr="007D18AF">
        <w:tc>
          <w:tcPr>
            <w:tcW w:w="1668" w:type="dxa"/>
            <w:shd w:val="clear" w:color="auto" w:fill="auto"/>
          </w:tcPr>
          <w:p w14:paraId="0E17B58A" w14:textId="77777777" w:rsidR="00843710" w:rsidRPr="00E80F49" w:rsidRDefault="00843710" w:rsidP="00843710">
            <w:pPr>
              <w:pStyle w:val="TAL"/>
              <w:rPr>
                <w:lang w:eastAsia="zh-CN"/>
              </w:rPr>
            </w:pPr>
            <w:r w:rsidRPr="00E80F49">
              <w:rPr>
                <w:lang w:eastAsia="zh-CN"/>
              </w:rPr>
              <w:t>DC_8A_n1A</w:t>
            </w:r>
          </w:p>
        </w:tc>
        <w:tc>
          <w:tcPr>
            <w:tcW w:w="4819" w:type="dxa"/>
            <w:shd w:val="clear" w:color="auto" w:fill="auto"/>
          </w:tcPr>
          <w:p w14:paraId="3E9C254E" w14:textId="77777777" w:rsidR="00843710" w:rsidRPr="00E80F49" w:rsidRDefault="00843710" w:rsidP="00843710">
            <w:pPr>
              <w:pStyle w:val="TAL"/>
              <w:rPr>
                <w:lang w:eastAsia="ja-JP"/>
              </w:rPr>
            </w:pPr>
            <w:r w:rsidRPr="00E80F49">
              <w:rPr>
                <w:lang w:eastAsia="ja-JP"/>
              </w:rPr>
              <w:t>38.521-3_TpAnalysisSpur(DC_8A_n1A).zip</w:t>
            </w:r>
          </w:p>
        </w:tc>
        <w:tc>
          <w:tcPr>
            <w:tcW w:w="2268" w:type="dxa"/>
            <w:shd w:val="clear" w:color="auto" w:fill="auto"/>
          </w:tcPr>
          <w:p w14:paraId="075007B1" w14:textId="064967C5" w:rsidR="00843710" w:rsidRPr="00E80F49" w:rsidRDefault="00843710" w:rsidP="00843710">
            <w:pPr>
              <w:pStyle w:val="TAL"/>
              <w:rPr>
                <w:lang w:eastAsia="zh-CN"/>
              </w:rPr>
            </w:pPr>
            <w:r w:rsidRPr="00E80F49">
              <w:rPr>
                <w:lang w:eastAsia="zh-CN"/>
              </w:rPr>
              <w:t>RAN5#88-e</w:t>
            </w:r>
          </w:p>
        </w:tc>
      </w:tr>
      <w:tr w:rsidR="00843710" w:rsidRPr="00E80F49" w14:paraId="3E21FC57" w14:textId="77777777" w:rsidTr="007D18AF">
        <w:tc>
          <w:tcPr>
            <w:tcW w:w="1668" w:type="dxa"/>
            <w:shd w:val="clear" w:color="auto" w:fill="auto"/>
          </w:tcPr>
          <w:p w14:paraId="6D60C025" w14:textId="08D93B12" w:rsidR="00843710" w:rsidRPr="00E80F49" w:rsidRDefault="00843710" w:rsidP="00843710">
            <w:pPr>
              <w:pStyle w:val="TAL"/>
              <w:rPr>
                <w:lang w:eastAsia="zh-CN"/>
              </w:rPr>
            </w:pPr>
            <w:r w:rsidRPr="00E80F49">
              <w:rPr>
                <w:lang w:eastAsia="zh-CN"/>
              </w:rPr>
              <w:t>DC_8A_n3A</w:t>
            </w:r>
          </w:p>
        </w:tc>
        <w:tc>
          <w:tcPr>
            <w:tcW w:w="4819" w:type="dxa"/>
            <w:shd w:val="clear" w:color="auto" w:fill="auto"/>
          </w:tcPr>
          <w:p w14:paraId="33B84E44" w14:textId="491E9428" w:rsidR="00843710" w:rsidRPr="00E80F49" w:rsidRDefault="00843710" w:rsidP="00843710">
            <w:pPr>
              <w:pStyle w:val="TAL"/>
              <w:rPr>
                <w:lang w:eastAsia="ja-JP"/>
              </w:rPr>
            </w:pPr>
            <w:r w:rsidRPr="00E80F49">
              <w:rPr>
                <w:lang w:eastAsia="ja-JP"/>
              </w:rPr>
              <w:t>38.521-3_TpAnalysisSpur(DC_8A_n3A)_</w:t>
            </w:r>
            <w:r>
              <w:rPr>
                <w:lang w:eastAsia="ja-JP"/>
              </w:rPr>
              <w:t>v2</w:t>
            </w:r>
            <w:r w:rsidRPr="00E80F49">
              <w:rPr>
                <w:lang w:eastAsia="ja-JP"/>
              </w:rPr>
              <w:t>.zip</w:t>
            </w:r>
          </w:p>
        </w:tc>
        <w:tc>
          <w:tcPr>
            <w:tcW w:w="2268" w:type="dxa"/>
            <w:shd w:val="clear" w:color="auto" w:fill="auto"/>
          </w:tcPr>
          <w:p w14:paraId="409F663D" w14:textId="26E4C7B1"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7CC35614" w14:textId="77777777" w:rsidTr="007D18AF">
        <w:tc>
          <w:tcPr>
            <w:tcW w:w="1668" w:type="dxa"/>
            <w:shd w:val="clear" w:color="auto" w:fill="auto"/>
          </w:tcPr>
          <w:p w14:paraId="7A1C5909" w14:textId="4E72D031" w:rsidR="00843710" w:rsidRPr="00E80F49" w:rsidRDefault="00843710" w:rsidP="00843710">
            <w:pPr>
              <w:pStyle w:val="TAL"/>
              <w:rPr>
                <w:lang w:eastAsia="zh-CN"/>
              </w:rPr>
            </w:pPr>
            <w:r w:rsidRPr="00E80F49">
              <w:rPr>
                <w:lang w:eastAsia="zh-CN"/>
              </w:rPr>
              <w:t>DC_8A_n20A</w:t>
            </w:r>
          </w:p>
        </w:tc>
        <w:tc>
          <w:tcPr>
            <w:tcW w:w="4819" w:type="dxa"/>
            <w:shd w:val="clear" w:color="auto" w:fill="auto"/>
          </w:tcPr>
          <w:p w14:paraId="2C909BBE" w14:textId="081C0AEB" w:rsidR="00843710" w:rsidRPr="00E80F49" w:rsidRDefault="00843710" w:rsidP="00843710">
            <w:pPr>
              <w:pStyle w:val="TAL"/>
              <w:rPr>
                <w:lang w:eastAsia="ja-JP"/>
              </w:rPr>
            </w:pPr>
            <w:r w:rsidRPr="00E80F49">
              <w:rPr>
                <w:lang w:eastAsia="ja-JP"/>
              </w:rPr>
              <w:t>38.521-3_TpAnalysisSpur(DC_8A_n20A)</w:t>
            </w:r>
            <w:r>
              <w:rPr>
                <w:lang w:eastAsia="ja-JP"/>
              </w:rPr>
              <w:t>_v1</w:t>
            </w:r>
            <w:r w:rsidRPr="00E80F49">
              <w:rPr>
                <w:lang w:eastAsia="ja-JP"/>
              </w:rPr>
              <w:t>.zip</w:t>
            </w:r>
          </w:p>
        </w:tc>
        <w:tc>
          <w:tcPr>
            <w:tcW w:w="2268" w:type="dxa"/>
            <w:shd w:val="clear" w:color="auto" w:fill="auto"/>
          </w:tcPr>
          <w:p w14:paraId="42B38A09" w14:textId="38064E74"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2F7D5AA4" w14:textId="77777777" w:rsidTr="007D18AF">
        <w:tc>
          <w:tcPr>
            <w:tcW w:w="1668" w:type="dxa"/>
            <w:shd w:val="clear" w:color="auto" w:fill="auto"/>
          </w:tcPr>
          <w:p w14:paraId="066597D7" w14:textId="34DF348F" w:rsidR="00843710" w:rsidRPr="00E80F49" w:rsidRDefault="00843710" w:rsidP="00843710">
            <w:pPr>
              <w:pStyle w:val="TAL"/>
              <w:rPr>
                <w:lang w:eastAsia="zh-CN"/>
              </w:rPr>
            </w:pPr>
            <w:r w:rsidRPr="00E80F49">
              <w:rPr>
                <w:lang w:eastAsia="zh-CN"/>
              </w:rPr>
              <w:t>DC_8A_n28A</w:t>
            </w:r>
          </w:p>
        </w:tc>
        <w:tc>
          <w:tcPr>
            <w:tcW w:w="4819" w:type="dxa"/>
            <w:shd w:val="clear" w:color="auto" w:fill="auto"/>
          </w:tcPr>
          <w:p w14:paraId="027EBD25" w14:textId="71F02B43" w:rsidR="00843710" w:rsidRPr="00E80F49" w:rsidRDefault="00843710" w:rsidP="00843710">
            <w:pPr>
              <w:pStyle w:val="TAL"/>
              <w:rPr>
                <w:lang w:eastAsia="ja-JP"/>
              </w:rPr>
            </w:pPr>
            <w:r w:rsidRPr="00E80F49">
              <w:rPr>
                <w:lang w:eastAsia="ja-JP"/>
              </w:rPr>
              <w:t>38.521-3_TpAnalysisSpur(DC_8A_n28A).zip</w:t>
            </w:r>
          </w:p>
        </w:tc>
        <w:tc>
          <w:tcPr>
            <w:tcW w:w="2268" w:type="dxa"/>
            <w:shd w:val="clear" w:color="auto" w:fill="auto"/>
          </w:tcPr>
          <w:p w14:paraId="532AE418" w14:textId="64FC7F05" w:rsidR="00843710" w:rsidRPr="00E80F49" w:rsidRDefault="00843710" w:rsidP="00843710">
            <w:pPr>
              <w:pStyle w:val="TAL"/>
              <w:rPr>
                <w:lang w:eastAsia="zh-CN"/>
              </w:rPr>
            </w:pPr>
            <w:r w:rsidRPr="00E80F49">
              <w:rPr>
                <w:lang w:eastAsia="zh-CN"/>
              </w:rPr>
              <w:t>RAN5#95-e</w:t>
            </w:r>
          </w:p>
        </w:tc>
      </w:tr>
      <w:tr w:rsidR="00843710" w:rsidRPr="00E80F49" w14:paraId="3F282F0A"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843710" w:rsidRPr="00E80F49" w:rsidRDefault="00843710" w:rsidP="00843710">
            <w:pPr>
              <w:pStyle w:val="TAL"/>
              <w:rPr>
                <w:rFonts w:eastAsia="SimSun"/>
                <w:lang w:eastAsia="en-US"/>
              </w:rPr>
            </w:pPr>
            <w:r w:rsidRPr="00E80F49">
              <w:rPr>
                <w:rFonts w:eastAsia="SimSun"/>
                <w:lang w:eastAsia="en-US"/>
              </w:rPr>
              <w:t>DC_8A_n41A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D79D57" w14:textId="0543D5D3" w:rsidR="00843710" w:rsidRPr="00E80F49" w:rsidRDefault="00843710" w:rsidP="00843710">
            <w:pPr>
              <w:pStyle w:val="TAL"/>
              <w:rPr>
                <w:rFonts w:eastAsia="SimSun"/>
                <w:lang w:eastAsia="ja-JP"/>
              </w:rPr>
            </w:pPr>
            <w:r w:rsidRPr="00E80F49">
              <w:rPr>
                <w:rFonts w:eastAsia="SimSun"/>
                <w:lang w:eastAsia="ja-JP"/>
              </w:rPr>
              <w:t>38.521-3_TpAnalysisSpur(DC_8A_n41A)_v3.zip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F80F" w14:textId="6D97D39C" w:rsidR="00843710" w:rsidRPr="00E80F49" w:rsidRDefault="00843710" w:rsidP="00843710">
            <w:pPr>
              <w:pStyle w:val="TAL"/>
              <w:rPr>
                <w:rFonts w:eastAsia="SimSun"/>
                <w:lang w:eastAsia="en-US"/>
              </w:rPr>
            </w:pPr>
            <w:r w:rsidRPr="00E80F49">
              <w:rPr>
                <w:rFonts w:eastAsia="SimSun"/>
                <w:lang w:eastAsia="en-US"/>
              </w:rPr>
              <w:t>RAN5#</w:t>
            </w:r>
            <w:r>
              <w:rPr>
                <w:rFonts w:eastAsia="SimSun"/>
              </w:rPr>
              <w:t>96-e</w:t>
            </w:r>
          </w:p>
        </w:tc>
      </w:tr>
      <w:tr w:rsidR="00843710" w:rsidRPr="00E80F49" w14:paraId="605CF44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843710" w:rsidRPr="00E80F49" w:rsidRDefault="00843710" w:rsidP="00843710">
            <w:pPr>
              <w:pStyle w:val="TAL"/>
              <w:rPr>
                <w:rFonts w:eastAsia="SimSun"/>
                <w:lang w:eastAsia="en-US"/>
              </w:rPr>
            </w:pPr>
            <w:r w:rsidRPr="00E80F49">
              <w:rPr>
                <w:rFonts w:eastAsia="Malgun Gothic"/>
                <w:lang w:eastAsia="zh-CN"/>
              </w:rPr>
              <w:t>DC_</w:t>
            </w:r>
            <w:r w:rsidRPr="00E80F49">
              <w:rPr>
                <w:rFonts w:eastAsia="Malgun Gothic"/>
                <w:lang w:eastAsia="ja-JP"/>
              </w:rPr>
              <w:t>8A_n77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843710" w:rsidRPr="00E80F49" w:rsidRDefault="00843710" w:rsidP="00843710">
            <w:pPr>
              <w:pStyle w:val="TAL"/>
              <w:rPr>
                <w:rFonts w:eastAsia="SimSun"/>
                <w:lang w:eastAsia="ja-JP"/>
              </w:rPr>
            </w:pPr>
            <w:r w:rsidRPr="00E80F49">
              <w:rPr>
                <w:rFonts w:eastAsia="Malgun Gothic"/>
                <w:lang w:eastAsia="ja-JP"/>
              </w:rPr>
              <w:t>38.521-3_TpAnalysisSpur(DC_8A_n77A)_v1.zip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FDB6DC" w14:textId="749DEA33" w:rsidR="00843710" w:rsidRPr="00E80F49" w:rsidRDefault="00843710" w:rsidP="00843710">
            <w:pPr>
              <w:pStyle w:val="TAL"/>
              <w:rPr>
                <w:rFonts w:eastAsia="SimSun"/>
                <w:lang w:eastAsia="en-US"/>
              </w:rPr>
            </w:pPr>
            <w:r w:rsidRPr="00E80F49">
              <w:rPr>
                <w:rFonts w:eastAsia="Malgun Gothic"/>
                <w:lang w:eastAsia="zh-CN"/>
              </w:rPr>
              <w:t>RAN5#91-e</w:t>
            </w:r>
          </w:p>
        </w:tc>
      </w:tr>
      <w:tr w:rsidR="00843710" w:rsidRPr="00E80F49" w14:paraId="5360150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8A_n78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38.521-3_TpAnalysisSpur(DC_8A_n78A)_v1.zip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RAN5#93-e</w:t>
            </w:r>
          </w:p>
        </w:tc>
      </w:tr>
      <w:tr w:rsidR="00843710" w:rsidRPr="00E80F49" w14:paraId="3B4C9F4F"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74E6A95A"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5F7E0A08"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38.521-3_TpAnalysisSpur(DC_11A_n79A)_v1.zip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59590A" w:rsidRPr="00E80F49" w14:paraId="2627774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59590A" w:rsidRPr="00E80F49" w:rsidRDefault="0059590A" w:rsidP="0059590A">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12A_n2</w:t>
            </w:r>
            <w:r>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17E352" w14:textId="7CC9C1BE" w:rsidR="0059590A" w:rsidRPr="00E80F49" w:rsidRDefault="0059590A" w:rsidP="0059590A">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38.521-3_TpAnalysisSpur(DC_12A_n2A).zip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2788F8A" w14:textId="631A9639" w:rsidR="0059590A" w:rsidRPr="00E80F49" w:rsidRDefault="0059590A" w:rsidP="0059590A">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RAN5#98</w:t>
            </w:r>
          </w:p>
        </w:tc>
      </w:tr>
      <w:tr w:rsidR="00843710" w:rsidRPr="00E80F49" w14:paraId="4DBF460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12A_n66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38.521-3_TpAnalysisSpur(DC_12A_n66A)_v1.zip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RAN5#91-e</w:t>
            </w:r>
          </w:p>
        </w:tc>
      </w:tr>
      <w:tr w:rsidR="00843710" w:rsidRPr="00E80F49" w14:paraId="4DF21FE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843710" w:rsidRPr="00E80F49" w:rsidRDefault="00843710" w:rsidP="00843710">
            <w:pPr>
              <w:pStyle w:val="TAL"/>
            </w:pPr>
            <w:r w:rsidRPr="00E80F49">
              <w:rPr>
                <w:lang w:eastAsia="zh-CN"/>
              </w:rPr>
              <w:t>DC_12A_n78A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843710" w:rsidRPr="00E80F49" w:rsidRDefault="00843710" w:rsidP="00843710">
            <w:pPr>
              <w:pStyle w:val="TAL"/>
              <w:rPr>
                <w:lang w:eastAsia="ja-JP"/>
              </w:rPr>
            </w:pPr>
            <w:r w:rsidRPr="00E80F49">
              <w:rPr>
                <w:lang w:eastAsia="ja-JP"/>
              </w:rPr>
              <w:t>38.521-3_TpAnalysisSpur(DC_12A_n78A)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843710" w:rsidRPr="00E80F49" w:rsidRDefault="00843710" w:rsidP="00843710">
            <w:pPr>
              <w:pStyle w:val="TAL"/>
            </w:pPr>
            <w:r w:rsidRPr="00E80F49">
              <w:rPr>
                <w:lang w:eastAsia="zh-CN"/>
              </w:rPr>
              <w:t>RAN5#92-e</w:t>
            </w:r>
          </w:p>
        </w:tc>
      </w:tr>
      <w:tr w:rsidR="00843710" w:rsidRPr="00E80F49" w14:paraId="59D28B05"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843710" w:rsidRPr="00E80F49" w:rsidRDefault="00843710" w:rsidP="00843710">
            <w:pPr>
              <w:pStyle w:val="TAL"/>
              <w:rPr>
                <w:lang w:eastAsia="zh-CN"/>
              </w:rPr>
            </w:pPr>
            <w:r w:rsidRPr="00E80F49">
              <w:rPr>
                <w:rFonts w:eastAsia="Malgun Gothic"/>
                <w:lang w:eastAsia="zh-CN"/>
              </w:rPr>
              <w:t>DC_</w:t>
            </w:r>
            <w:r w:rsidRPr="00E80F49">
              <w:rPr>
                <w:rFonts w:eastAsia="Malgun Gothic"/>
                <w:lang w:eastAsia="ja-JP"/>
              </w:rPr>
              <w:t>13A_n2</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A8A2AA8" w14:textId="2690784B" w:rsidR="00843710" w:rsidRPr="00E80F49" w:rsidRDefault="00843710" w:rsidP="00843710">
            <w:pPr>
              <w:pStyle w:val="TAL"/>
              <w:rPr>
                <w:lang w:eastAsia="ja-JP"/>
              </w:rPr>
            </w:pPr>
            <w:r w:rsidRPr="00E80F49">
              <w:rPr>
                <w:rFonts w:eastAsia="Malgun Gothic"/>
                <w:lang w:eastAsia="ja-JP"/>
              </w:rPr>
              <w:t>38.521-3_TpAnalysisSpur(DC_13A_n2A)_</w:t>
            </w:r>
            <w:r>
              <w:rPr>
                <w:rFonts w:eastAsia="Malgun Gothic"/>
                <w:lang w:eastAsia="ja-JP"/>
              </w:rPr>
              <w:t>v3</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934534" w14:textId="7E07333F" w:rsidR="00843710" w:rsidRPr="00E80F49" w:rsidRDefault="00843710" w:rsidP="00843710">
            <w:pPr>
              <w:pStyle w:val="TAL"/>
              <w:rPr>
                <w:lang w:eastAsia="zh-CN"/>
              </w:rPr>
            </w:pPr>
            <w:r w:rsidRPr="00E80F49">
              <w:rPr>
                <w:rFonts w:eastAsia="Malgun Gothic"/>
                <w:lang w:eastAsia="zh-CN"/>
              </w:rPr>
              <w:t>RAN5#</w:t>
            </w:r>
            <w:r>
              <w:rPr>
                <w:rFonts w:eastAsia="Malgun Gothic"/>
                <w:lang w:eastAsia="zh-CN"/>
              </w:rPr>
              <w:t>96-e</w:t>
            </w:r>
          </w:p>
        </w:tc>
      </w:tr>
      <w:tr w:rsidR="00843710" w:rsidRPr="00E80F49" w14:paraId="1E34FC0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13A_n66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38.521-3_TpAnalysisSpur(DC_13A_n66A).zip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843710" w:rsidRPr="00E80F49" w14:paraId="6B82044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843710" w:rsidRPr="00E80F49" w:rsidRDefault="00843710" w:rsidP="00843710">
            <w:pPr>
              <w:pStyle w:val="TAL"/>
              <w:rPr>
                <w:rFonts w:eastAsia="Malgun Gothic"/>
                <w:lang w:eastAsia="zh-CN"/>
              </w:rPr>
            </w:pPr>
            <w:r w:rsidRPr="00E80F49">
              <w:rPr>
                <w:lang w:eastAsia="zh-CN"/>
              </w:rPr>
              <w:t>DC_13A_n77A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7A0C74A" w14:textId="3588CA90" w:rsidR="00843710" w:rsidRPr="00E80F49" w:rsidRDefault="00843710" w:rsidP="00843710">
            <w:pPr>
              <w:pStyle w:val="TAL"/>
              <w:rPr>
                <w:rFonts w:eastAsia="Malgun Gothic"/>
                <w:lang w:eastAsia="ja-JP"/>
              </w:rPr>
            </w:pPr>
            <w:r w:rsidRPr="00E80F49">
              <w:rPr>
                <w:lang w:eastAsia="ja-JP"/>
              </w:rPr>
              <w:t>38.521-3_TpAnalysisSpur(DC_13A_n77A).zip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0A483B" w14:textId="1914930D" w:rsidR="00843710" w:rsidRPr="00E80F49" w:rsidRDefault="00843710" w:rsidP="00843710">
            <w:pPr>
              <w:pStyle w:val="TAL"/>
              <w:rPr>
                <w:rFonts w:eastAsia="Malgun Gothic"/>
                <w:lang w:eastAsia="zh-CN"/>
              </w:rPr>
            </w:pPr>
            <w:r w:rsidRPr="00E80F49">
              <w:rPr>
                <w:lang w:eastAsia="zh-CN"/>
              </w:rPr>
              <w:t>RAN5#94-e</w:t>
            </w:r>
          </w:p>
        </w:tc>
      </w:tr>
      <w:tr w:rsidR="00843710" w:rsidRPr="00E80F49" w14:paraId="64D3528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14A_n2</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D77CB1" w14:textId="3C6DA12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38.521-3_TpAnalysisSpur(DC_14A_n2A)_v4.zip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D74734" w14:textId="455A263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843710" w:rsidRPr="00E80F49" w14:paraId="78617BD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38.521-3_TpAnalysisSpur(DC_14A_n66A)_v4.zip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C4675F" w:rsidRPr="00E80F49" w14:paraId="2B2775A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D</w:t>
            </w:r>
            <w:r>
              <w:rPr>
                <w:rFonts w:ascii="Arial" w:hAnsi="Arial"/>
                <w:sz w:val="18"/>
                <w:lang w:eastAsia="ja-JP"/>
              </w:rPr>
              <w:t>C_18A_n77A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R</w:t>
            </w:r>
            <w:r>
              <w:rPr>
                <w:rFonts w:ascii="Arial" w:hAnsi="Arial"/>
                <w:sz w:val="18"/>
                <w:lang w:eastAsia="ja-JP"/>
              </w:rPr>
              <w:t>AN5#97</w:t>
            </w:r>
          </w:p>
        </w:tc>
      </w:tr>
      <w:tr w:rsidR="00C4675F" w:rsidRPr="00E80F49" w14:paraId="6569439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C4675F" w:rsidRDefault="00C4675F" w:rsidP="00C4675F">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DC_1</w:t>
            </w:r>
            <w:r>
              <w:rPr>
                <w:rFonts w:ascii="Arial" w:eastAsia="SimSun" w:hAnsi="Arial"/>
                <w:sz w:val="18"/>
              </w:rPr>
              <w:t>8</w:t>
            </w:r>
            <w:r w:rsidRPr="00E80F49">
              <w:rPr>
                <w:rFonts w:ascii="Arial" w:eastAsia="SimSun" w:hAnsi="Arial"/>
                <w:sz w:val="18"/>
              </w:rPr>
              <w:t>A_n7</w:t>
            </w:r>
            <w:r>
              <w:rPr>
                <w:rFonts w:ascii="Arial" w:eastAsia="SimSun" w:hAnsi="Arial"/>
                <w:sz w:val="18"/>
              </w:rPr>
              <w:t>8</w:t>
            </w:r>
            <w:r w:rsidRPr="00E80F49">
              <w:rPr>
                <w:rFonts w:ascii="Arial" w:eastAsia="SimSun" w:hAnsi="Arial"/>
                <w:sz w:val="18"/>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w:t>
            </w:r>
            <w:r>
              <w:rPr>
                <w:rFonts w:ascii="Arial" w:eastAsia="SimSun" w:hAnsi="Arial"/>
                <w:sz w:val="18"/>
                <w:lang w:eastAsia="ja-JP"/>
              </w:rPr>
              <w:t>8</w:t>
            </w:r>
            <w:r w:rsidRPr="00E80F49">
              <w:rPr>
                <w:rFonts w:ascii="Arial" w:eastAsia="SimSun" w:hAnsi="Arial"/>
                <w:sz w:val="18"/>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C4675F" w:rsidRDefault="00C4675F" w:rsidP="00C4675F">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RAN5#9</w:t>
            </w:r>
            <w:r>
              <w:rPr>
                <w:rFonts w:ascii="Arial" w:eastAsia="SimSun" w:hAnsi="Arial"/>
                <w:sz w:val="18"/>
              </w:rPr>
              <w:t>7</w:t>
            </w:r>
          </w:p>
        </w:tc>
      </w:tr>
      <w:tr w:rsidR="00C4675F" w:rsidRPr="00E80F49" w14:paraId="327139F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DC_19A_n1A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RAN5#94-e</w:t>
            </w:r>
          </w:p>
        </w:tc>
      </w:tr>
      <w:tr w:rsidR="00C4675F" w:rsidRPr="00E80F49" w14:paraId="5554BFF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DC_19A_n77A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RAN5#92-e</w:t>
            </w:r>
          </w:p>
        </w:tc>
      </w:tr>
      <w:tr w:rsidR="00C4675F" w:rsidRPr="00E80F49" w14:paraId="0B8C82A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68F6379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07E19FF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bookmarkStart w:id="390" w:name="_Hlk83802221"/>
            <w:r w:rsidRPr="00E80F49">
              <w:rPr>
                <w:rFonts w:ascii="Arial" w:eastAsia="SimSun" w:hAnsi="Arial"/>
                <w:sz w:val="18"/>
              </w:rPr>
              <w:t>DC_20A_n1A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38.521-3_TpAnalysisSpur(DC_20A-n1A)</w:t>
            </w:r>
            <w:r>
              <w:rPr>
                <w:rFonts w:ascii="Arial" w:eastAsia="SimSun" w:hAnsi="Arial"/>
                <w:sz w:val="18"/>
                <w:lang w:eastAsia="ja-JP"/>
              </w:rPr>
              <w:t>_v1</w:t>
            </w:r>
            <w:r w:rsidRPr="00E80F49">
              <w:rPr>
                <w:rFonts w:ascii="Arial" w:eastAsia="SimSun"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w:t>
            </w:r>
            <w:r>
              <w:rPr>
                <w:rFonts w:ascii="Arial" w:eastAsia="SimSun" w:hAnsi="Arial"/>
                <w:sz w:val="18"/>
              </w:rPr>
              <w:t>96-e</w:t>
            </w:r>
          </w:p>
        </w:tc>
      </w:tr>
      <w:tr w:rsidR="00C4675F" w:rsidRPr="00E80F49" w14:paraId="0570EF8D" w14:textId="77777777" w:rsidTr="007D18AF">
        <w:tc>
          <w:tcPr>
            <w:tcW w:w="1668" w:type="dxa"/>
            <w:shd w:val="clear" w:color="auto" w:fill="auto"/>
          </w:tcPr>
          <w:p w14:paraId="71B482FC"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DC_20A_n3A</w:t>
            </w:r>
          </w:p>
        </w:tc>
        <w:tc>
          <w:tcPr>
            <w:tcW w:w="4819" w:type="dxa"/>
            <w:shd w:val="clear" w:color="auto" w:fill="auto"/>
          </w:tcPr>
          <w:p w14:paraId="3511E878" w14:textId="524F4689"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w:t>
            </w:r>
            <w:r>
              <w:rPr>
                <w:rFonts w:ascii="Arial" w:eastAsia="SimSun" w:hAnsi="Arial"/>
                <w:sz w:val="18"/>
                <w:lang w:eastAsia="ja-JP"/>
              </w:rPr>
              <w:t>_n3A</w:t>
            </w:r>
            <w:r w:rsidRPr="00E80F49">
              <w:rPr>
                <w:rFonts w:ascii="Arial" w:eastAsia="SimSun" w:hAnsi="Arial"/>
                <w:sz w:val="18"/>
                <w:lang w:eastAsia="ja-JP"/>
              </w:rPr>
              <w:t>)_</w:t>
            </w:r>
            <w:r>
              <w:rPr>
                <w:rFonts w:ascii="Arial" w:eastAsia="SimSun" w:hAnsi="Arial"/>
                <w:sz w:val="18"/>
                <w:lang w:eastAsia="ja-JP"/>
              </w:rPr>
              <w:t>v2</w:t>
            </w:r>
            <w:r w:rsidRPr="00E80F49">
              <w:rPr>
                <w:rFonts w:ascii="Arial" w:eastAsia="SimSun" w:hAnsi="Arial"/>
                <w:sz w:val="18"/>
                <w:lang w:eastAsia="ja-JP"/>
              </w:rPr>
              <w:t>.zip</w:t>
            </w:r>
          </w:p>
        </w:tc>
        <w:tc>
          <w:tcPr>
            <w:tcW w:w="2268" w:type="dxa"/>
            <w:shd w:val="clear" w:color="auto" w:fill="auto"/>
          </w:tcPr>
          <w:p w14:paraId="0B10253B" w14:textId="4C42DD95"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w:t>
            </w:r>
            <w:r>
              <w:rPr>
                <w:rFonts w:ascii="Arial" w:eastAsia="SimSun" w:hAnsi="Arial"/>
                <w:sz w:val="18"/>
              </w:rPr>
              <w:t>96-e</w:t>
            </w:r>
          </w:p>
        </w:tc>
      </w:tr>
      <w:tr w:rsidR="00C4675F" w:rsidRPr="00E80F49" w14:paraId="0DA75C22" w14:textId="77777777" w:rsidTr="007D18AF">
        <w:tc>
          <w:tcPr>
            <w:tcW w:w="1668" w:type="dxa"/>
            <w:shd w:val="clear" w:color="auto" w:fill="auto"/>
          </w:tcPr>
          <w:p w14:paraId="5B679F67" w14:textId="24931AB9"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DC_20A_n7A</w:t>
            </w:r>
          </w:p>
        </w:tc>
        <w:tc>
          <w:tcPr>
            <w:tcW w:w="4819" w:type="dxa"/>
            <w:shd w:val="clear" w:color="auto" w:fill="auto"/>
          </w:tcPr>
          <w:p w14:paraId="315B280E" w14:textId="3A74F23D"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38.521-3_TpAnalysisSpur(DC_20A_n7A).zip</w:t>
            </w:r>
          </w:p>
        </w:tc>
        <w:tc>
          <w:tcPr>
            <w:tcW w:w="2268" w:type="dxa"/>
            <w:shd w:val="clear" w:color="auto" w:fill="auto"/>
          </w:tcPr>
          <w:p w14:paraId="111C81AC" w14:textId="3C3B8BC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bookmarkEnd w:id="390"/>
      <w:tr w:rsidR="00C4675F" w:rsidRPr="00E80F49" w14:paraId="1A7F193B" w14:textId="77777777" w:rsidTr="007D18AF">
        <w:tc>
          <w:tcPr>
            <w:tcW w:w="1668" w:type="dxa"/>
            <w:shd w:val="clear" w:color="auto" w:fill="auto"/>
          </w:tcPr>
          <w:p w14:paraId="2E6A8423" w14:textId="74C14DD0" w:rsidR="00C4675F" w:rsidRPr="00E80F49" w:rsidRDefault="00C4675F" w:rsidP="00C4675F">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lastRenderedPageBreak/>
              <w:t>DC_20A_n8A</w:t>
            </w:r>
          </w:p>
        </w:tc>
        <w:tc>
          <w:tcPr>
            <w:tcW w:w="4819" w:type="dxa"/>
            <w:shd w:val="clear" w:color="auto" w:fill="auto"/>
          </w:tcPr>
          <w:p w14:paraId="475BEF2F" w14:textId="36D30C30"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rPr>
              <w:t>38.521-3_TpAnalysisSpur(DC_20A_n8A).zip</w:t>
            </w:r>
          </w:p>
        </w:tc>
        <w:tc>
          <w:tcPr>
            <w:tcW w:w="2268" w:type="dxa"/>
            <w:shd w:val="clear" w:color="auto" w:fill="auto"/>
          </w:tcPr>
          <w:p w14:paraId="2CF3A7F4" w14:textId="536EF5D0" w:rsidR="00C4675F" w:rsidRPr="00E80F49" w:rsidRDefault="00C4675F" w:rsidP="00C4675F">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C4675F" w:rsidRPr="00E80F49" w14:paraId="0AD49E6E" w14:textId="77777777" w:rsidTr="007D18AF">
        <w:tc>
          <w:tcPr>
            <w:tcW w:w="1668" w:type="dxa"/>
            <w:shd w:val="clear" w:color="auto" w:fill="auto"/>
          </w:tcPr>
          <w:p w14:paraId="64110A94" w14:textId="7437C1A9"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DC_20A_n78A</w:t>
            </w:r>
          </w:p>
        </w:tc>
        <w:tc>
          <w:tcPr>
            <w:tcW w:w="4819" w:type="dxa"/>
            <w:shd w:val="clear" w:color="auto" w:fill="auto"/>
          </w:tcPr>
          <w:p w14:paraId="7CCFC10E" w14:textId="1A0D7193"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38.521-3_TpAnalysisSpur(DC_20A_n78A).zip</w:t>
            </w:r>
          </w:p>
        </w:tc>
        <w:tc>
          <w:tcPr>
            <w:tcW w:w="2268" w:type="dxa"/>
            <w:shd w:val="clear" w:color="auto" w:fill="auto"/>
          </w:tcPr>
          <w:p w14:paraId="492E2880" w14:textId="62D90B32"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36BDC274" w14:textId="77777777" w:rsidTr="007D18AF">
        <w:tc>
          <w:tcPr>
            <w:tcW w:w="1668" w:type="dxa"/>
            <w:shd w:val="clear" w:color="auto" w:fill="auto"/>
          </w:tcPr>
          <w:p w14:paraId="7EC9D023" w14:textId="46A45BC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DC_20A_n28A</w:t>
            </w:r>
          </w:p>
        </w:tc>
        <w:tc>
          <w:tcPr>
            <w:tcW w:w="4819" w:type="dxa"/>
            <w:shd w:val="clear" w:color="auto" w:fill="auto"/>
          </w:tcPr>
          <w:p w14:paraId="1F42BA50" w14:textId="2A627063"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38.521-3_TpAnalysisSpur(DC_20A_n28A).zip</w:t>
            </w:r>
          </w:p>
        </w:tc>
        <w:tc>
          <w:tcPr>
            <w:tcW w:w="2268" w:type="dxa"/>
            <w:shd w:val="clear" w:color="auto" w:fill="auto"/>
          </w:tcPr>
          <w:p w14:paraId="5DF2629B" w14:textId="3B8F66D0"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3B77612E" w14:textId="77777777" w:rsidTr="007D18AF">
        <w:tc>
          <w:tcPr>
            <w:tcW w:w="1668" w:type="dxa"/>
            <w:shd w:val="clear" w:color="auto" w:fill="auto"/>
          </w:tcPr>
          <w:p w14:paraId="13DF9C54" w14:textId="0C3436FA"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DC_21A_n1A</w:t>
            </w:r>
          </w:p>
        </w:tc>
        <w:tc>
          <w:tcPr>
            <w:tcW w:w="4819" w:type="dxa"/>
            <w:shd w:val="clear" w:color="auto" w:fill="auto"/>
          </w:tcPr>
          <w:p w14:paraId="047CFA31" w14:textId="4A2DDC2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38.521-3_TpAnalysisSpur(DC_21A_n1A).zip</w:t>
            </w:r>
          </w:p>
        </w:tc>
        <w:tc>
          <w:tcPr>
            <w:tcW w:w="2268" w:type="dxa"/>
            <w:shd w:val="clear" w:color="auto" w:fill="auto"/>
          </w:tcPr>
          <w:p w14:paraId="4996DBB4" w14:textId="076817C0"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256C82" w:rsidRPr="00E80F49" w14:paraId="456B9515" w14:textId="77777777" w:rsidTr="007D18AF">
        <w:tc>
          <w:tcPr>
            <w:tcW w:w="1668" w:type="dxa"/>
            <w:shd w:val="clear" w:color="auto" w:fill="auto"/>
          </w:tcPr>
          <w:p w14:paraId="49C20505" w14:textId="702FF597" w:rsidR="00256C82" w:rsidRPr="00E80F49" w:rsidRDefault="00256C82" w:rsidP="00256C82">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DC_21A_n</w:t>
            </w:r>
            <w:r>
              <w:rPr>
                <w:rFonts w:ascii="Arial" w:eastAsia="SimSun" w:hAnsi="Arial"/>
                <w:sz w:val="18"/>
              </w:rPr>
              <w:t>28</w:t>
            </w:r>
            <w:r w:rsidRPr="00E80F49">
              <w:rPr>
                <w:rFonts w:ascii="Arial" w:eastAsia="SimSun" w:hAnsi="Arial"/>
                <w:sz w:val="18"/>
              </w:rPr>
              <w:t>A</w:t>
            </w:r>
          </w:p>
        </w:tc>
        <w:tc>
          <w:tcPr>
            <w:tcW w:w="4819" w:type="dxa"/>
            <w:shd w:val="clear" w:color="auto" w:fill="auto"/>
          </w:tcPr>
          <w:p w14:paraId="334772AD" w14:textId="7AED8821" w:rsidR="00256C82" w:rsidRPr="00E80F49" w:rsidRDefault="00256C82" w:rsidP="00256C82">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w:t>
            </w:r>
            <w:r>
              <w:rPr>
                <w:rFonts w:ascii="Arial" w:eastAsia="SimSun" w:hAnsi="Arial"/>
                <w:sz w:val="18"/>
                <w:lang w:eastAsia="ja-JP"/>
              </w:rPr>
              <w:t>28</w:t>
            </w:r>
            <w:r w:rsidRPr="00E80F49">
              <w:rPr>
                <w:rFonts w:ascii="Arial" w:eastAsia="SimSun" w:hAnsi="Arial"/>
                <w:sz w:val="18"/>
                <w:lang w:eastAsia="ja-JP"/>
              </w:rPr>
              <w:t>A).zip</w:t>
            </w:r>
          </w:p>
        </w:tc>
        <w:tc>
          <w:tcPr>
            <w:tcW w:w="2268" w:type="dxa"/>
            <w:shd w:val="clear" w:color="auto" w:fill="auto"/>
          </w:tcPr>
          <w:p w14:paraId="570712DD" w14:textId="058C57F2" w:rsidR="00256C82" w:rsidRPr="00E80F49" w:rsidRDefault="00256C82" w:rsidP="00256C82">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w:t>
            </w:r>
            <w:r>
              <w:rPr>
                <w:rFonts w:ascii="Arial" w:eastAsia="SimSun" w:hAnsi="Arial"/>
                <w:sz w:val="18"/>
              </w:rPr>
              <w:t>8</w:t>
            </w:r>
          </w:p>
        </w:tc>
      </w:tr>
      <w:tr w:rsidR="00C4675F" w:rsidRPr="00E80F49" w14:paraId="23F3F627" w14:textId="77777777" w:rsidTr="007D18AF">
        <w:tc>
          <w:tcPr>
            <w:tcW w:w="1668" w:type="dxa"/>
            <w:shd w:val="clear" w:color="auto" w:fill="auto"/>
          </w:tcPr>
          <w:p w14:paraId="3716DD72" w14:textId="4625D13F"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DC_21A_n77A</w:t>
            </w:r>
          </w:p>
        </w:tc>
        <w:tc>
          <w:tcPr>
            <w:tcW w:w="4819" w:type="dxa"/>
            <w:shd w:val="clear" w:color="auto" w:fill="auto"/>
          </w:tcPr>
          <w:p w14:paraId="033A217B" w14:textId="33D93302"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38.521-3_TpAnalysisSpur(DC_21A_n77A).zip</w:t>
            </w:r>
          </w:p>
        </w:tc>
        <w:tc>
          <w:tcPr>
            <w:tcW w:w="2268" w:type="dxa"/>
            <w:shd w:val="clear" w:color="auto" w:fill="auto"/>
          </w:tcPr>
          <w:p w14:paraId="68230E99" w14:textId="3F63E09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6C17110C" w14:textId="77777777" w:rsidTr="007D18AF">
        <w:tc>
          <w:tcPr>
            <w:tcW w:w="1668" w:type="dxa"/>
            <w:shd w:val="clear" w:color="auto" w:fill="auto"/>
          </w:tcPr>
          <w:p w14:paraId="47938479" w14:textId="28B4268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DC_21A_n78A</w:t>
            </w:r>
          </w:p>
        </w:tc>
        <w:tc>
          <w:tcPr>
            <w:tcW w:w="4819" w:type="dxa"/>
            <w:shd w:val="clear" w:color="auto" w:fill="auto"/>
          </w:tcPr>
          <w:p w14:paraId="014DF62C" w14:textId="22375FA4"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38.521-3_TpAnalysisSpur(DC_21A_n78A).zip</w:t>
            </w:r>
          </w:p>
        </w:tc>
        <w:tc>
          <w:tcPr>
            <w:tcW w:w="2268" w:type="dxa"/>
            <w:shd w:val="clear" w:color="auto" w:fill="auto"/>
          </w:tcPr>
          <w:p w14:paraId="26E9A2CB" w14:textId="75ABD16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5694C05F" w14:textId="77777777" w:rsidTr="007D18AF">
        <w:tc>
          <w:tcPr>
            <w:tcW w:w="1668" w:type="dxa"/>
            <w:shd w:val="clear" w:color="auto" w:fill="auto"/>
          </w:tcPr>
          <w:p w14:paraId="3774B68A" w14:textId="00E9C0F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DC_21A_n79A</w:t>
            </w:r>
          </w:p>
        </w:tc>
        <w:tc>
          <w:tcPr>
            <w:tcW w:w="4819" w:type="dxa"/>
            <w:shd w:val="clear" w:color="auto" w:fill="auto"/>
          </w:tcPr>
          <w:p w14:paraId="138B9C62" w14:textId="229D4290"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38.521-3_TpAnalysisSpur(DC_21A_n79A).zip</w:t>
            </w:r>
          </w:p>
        </w:tc>
        <w:tc>
          <w:tcPr>
            <w:tcW w:w="2268" w:type="dxa"/>
            <w:shd w:val="clear" w:color="auto" w:fill="auto"/>
          </w:tcPr>
          <w:p w14:paraId="6DFB23AE" w14:textId="5B8D405F"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265A701B" w14:textId="77777777" w:rsidTr="007D18AF">
        <w:tc>
          <w:tcPr>
            <w:tcW w:w="1668" w:type="dxa"/>
            <w:shd w:val="clear" w:color="auto" w:fill="auto"/>
          </w:tcPr>
          <w:p w14:paraId="63BEEA68" w14:textId="12FE75E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DC_25</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2E338B66" w14:textId="3C3FABD6"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Malgun Gothic" w:hAnsi="Arial"/>
                <w:sz w:val="18"/>
                <w:lang w:eastAsia="ja-JP"/>
              </w:rPr>
              <w:t>38.521-3_TpAnalysisSpur(DC_25A_n41A)_v2.zip</w:t>
            </w:r>
          </w:p>
        </w:tc>
        <w:tc>
          <w:tcPr>
            <w:tcW w:w="2268" w:type="dxa"/>
            <w:shd w:val="clear" w:color="auto" w:fill="auto"/>
          </w:tcPr>
          <w:p w14:paraId="0A7785F3" w14:textId="54EB625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RAN5#94-e</w:t>
            </w:r>
          </w:p>
        </w:tc>
      </w:tr>
      <w:tr w:rsidR="00C4675F" w:rsidRPr="00E80F49" w14:paraId="76C1FC52" w14:textId="77777777" w:rsidTr="007D18AF">
        <w:tc>
          <w:tcPr>
            <w:tcW w:w="1668" w:type="dxa"/>
            <w:shd w:val="clear" w:color="auto" w:fill="auto"/>
          </w:tcPr>
          <w:p w14:paraId="21FF47AB" w14:textId="6DE6EDDD"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596D2C15" w14:textId="0AC939D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38.521-3_TpAnalysisSpur(DC_26A_n41A)_v2.zip</w:t>
            </w:r>
          </w:p>
        </w:tc>
        <w:tc>
          <w:tcPr>
            <w:tcW w:w="2268" w:type="dxa"/>
            <w:shd w:val="clear" w:color="auto" w:fill="auto"/>
          </w:tcPr>
          <w:p w14:paraId="4C410DFA" w14:textId="652877AC"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RAN5#94-e</w:t>
            </w:r>
          </w:p>
        </w:tc>
      </w:tr>
      <w:tr w:rsidR="00C4675F" w:rsidRPr="00E80F49" w14:paraId="16A683FF" w14:textId="77777777" w:rsidTr="007D18AF">
        <w:tc>
          <w:tcPr>
            <w:tcW w:w="1668" w:type="dxa"/>
            <w:shd w:val="clear" w:color="auto" w:fill="auto"/>
          </w:tcPr>
          <w:p w14:paraId="70F0B80A" w14:textId="596890D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shd w:val="clear" w:color="auto" w:fill="auto"/>
          </w:tcPr>
          <w:p w14:paraId="5DD14F5E" w14:textId="6BA11CF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38.521-3_TpAnalysisSpur(DC_26A_n77A)_v1.zip</w:t>
            </w:r>
          </w:p>
        </w:tc>
        <w:tc>
          <w:tcPr>
            <w:tcW w:w="2268" w:type="dxa"/>
            <w:shd w:val="clear" w:color="auto" w:fill="auto"/>
          </w:tcPr>
          <w:p w14:paraId="41DEAD2E" w14:textId="5C83FA0B"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C4675F" w:rsidRPr="00E80F49" w14:paraId="35EE4915" w14:textId="77777777" w:rsidTr="007D18AF">
        <w:tc>
          <w:tcPr>
            <w:tcW w:w="1668" w:type="dxa"/>
            <w:shd w:val="clear" w:color="auto" w:fill="auto"/>
          </w:tcPr>
          <w:p w14:paraId="717B2492" w14:textId="3F238E3F"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shd w:val="clear" w:color="auto" w:fill="auto"/>
          </w:tcPr>
          <w:p w14:paraId="1C36E2E3" w14:textId="6E9CECAA"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38.521-3_TpAnalysisSpur(DC_26A_n78A)_v1.zip</w:t>
            </w:r>
          </w:p>
        </w:tc>
        <w:tc>
          <w:tcPr>
            <w:tcW w:w="2268" w:type="dxa"/>
            <w:shd w:val="clear" w:color="auto" w:fill="auto"/>
          </w:tcPr>
          <w:p w14:paraId="00AADD09" w14:textId="4E1C5BCD"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C4675F" w:rsidRPr="00E80F49" w14:paraId="72A52618" w14:textId="77777777" w:rsidTr="007D18AF">
        <w:tc>
          <w:tcPr>
            <w:tcW w:w="1668" w:type="dxa"/>
            <w:shd w:val="clear" w:color="auto" w:fill="auto"/>
          </w:tcPr>
          <w:p w14:paraId="429D4AD9" w14:textId="03ED00F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shd w:val="clear" w:color="auto" w:fill="auto"/>
          </w:tcPr>
          <w:p w14:paraId="274D2BFE" w14:textId="292DCB92"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38.521-3_TpAnalysisSpur(DC_26A_n79A)_v1.zip</w:t>
            </w:r>
          </w:p>
        </w:tc>
        <w:tc>
          <w:tcPr>
            <w:tcW w:w="2268" w:type="dxa"/>
            <w:shd w:val="clear" w:color="auto" w:fill="auto"/>
          </w:tcPr>
          <w:p w14:paraId="569D7BD9" w14:textId="30FA9F3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C4675F" w:rsidRPr="00E80F49" w14:paraId="0AE1E71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C4675F" w:rsidRPr="00E80F49" w:rsidRDefault="00C4675F" w:rsidP="00C4675F">
            <w:pPr>
              <w:pStyle w:val="TAL"/>
            </w:pPr>
            <w:r w:rsidRPr="00E80F49">
              <w:rPr>
                <w:lang w:eastAsia="zh-CN"/>
              </w:rPr>
              <w:t>DC_28A_n3A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C4675F" w:rsidRPr="00E80F49" w:rsidRDefault="00C4675F" w:rsidP="00C4675F">
            <w:pPr>
              <w:pStyle w:val="TAL"/>
              <w:rPr>
                <w:lang w:eastAsia="ja-JP"/>
              </w:rPr>
            </w:pPr>
            <w:r w:rsidRPr="00E80F49">
              <w:rPr>
                <w:lang w:eastAsia="ja-JP"/>
              </w:rPr>
              <w:t>38.521-3_TpAnalysisSpur(DC_28A_n3A)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C4675F" w:rsidRPr="00E80F49" w:rsidRDefault="00C4675F" w:rsidP="00C4675F">
            <w:pPr>
              <w:pStyle w:val="TAL"/>
            </w:pPr>
            <w:r w:rsidRPr="00E80F49">
              <w:rPr>
                <w:lang w:eastAsia="zh-CN"/>
              </w:rPr>
              <w:t>RAN5#92-e</w:t>
            </w:r>
          </w:p>
        </w:tc>
      </w:tr>
      <w:tr w:rsidR="00C4675F" w:rsidRPr="00E80F49" w14:paraId="48E5AE2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C4675F" w:rsidRPr="00E80F49" w:rsidRDefault="00C4675F" w:rsidP="00C4675F">
            <w:pPr>
              <w:pStyle w:val="TAL"/>
              <w:rPr>
                <w:lang w:eastAsia="zh-CN"/>
              </w:rPr>
            </w:pPr>
            <w:r w:rsidRPr="00E80F49">
              <w:rPr>
                <w:lang w:eastAsia="zh-CN"/>
              </w:rPr>
              <w:t>DC_28A_n5A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C4675F" w:rsidRPr="00E80F49" w:rsidRDefault="00C4675F" w:rsidP="00C4675F">
            <w:pPr>
              <w:pStyle w:val="TAL"/>
              <w:rPr>
                <w:lang w:eastAsia="ja-JP"/>
              </w:rPr>
            </w:pPr>
            <w:r w:rsidRPr="00E80F49">
              <w:rPr>
                <w:lang w:eastAsia="ja-JP"/>
              </w:rPr>
              <w:t>38.521-3_TpAnalysisSpur(DC_28A_n5A).zip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C4675F" w:rsidRPr="00E80F49" w:rsidRDefault="00C4675F" w:rsidP="00C4675F">
            <w:pPr>
              <w:pStyle w:val="TAL"/>
              <w:rPr>
                <w:lang w:eastAsia="zh-CN"/>
              </w:rPr>
            </w:pPr>
            <w:r w:rsidRPr="00E80F49">
              <w:rPr>
                <w:lang w:eastAsia="zh-CN"/>
              </w:rPr>
              <w:t>RAN5#94-e</w:t>
            </w:r>
          </w:p>
        </w:tc>
      </w:tr>
      <w:tr w:rsidR="00C4675F" w:rsidRPr="00E80F49" w14:paraId="30778809"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C4675F" w:rsidRPr="00E80F49" w:rsidRDefault="00C4675F" w:rsidP="00C4675F">
            <w:pPr>
              <w:pStyle w:val="TAL"/>
              <w:rPr>
                <w:lang w:eastAsia="zh-CN"/>
              </w:rPr>
            </w:pPr>
            <w:r w:rsidRPr="00E80F49">
              <w:rPr>
                <w:rFonts w:eastAsia="SimSun"/>
              </w:rPr>
              <w:t>DC_28A_n7A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C4675F" w:rsidRPr="00E80F49" w:rsidRDefault="00C4675F" w:rsidP="00C4675F">
            <w:pPr>
              <w:pStyle w:val="TAL"/>
              <w:rPr>
                <w:lang w:eastAsia="ja-JP"/>
              </w:rPr>
            </w:pPr>
            <w:r w:rsidRPr="00E80F49">
              <w:rPr>
                <w:rFonts w:eastAsia="SimSun"/>
                <w:lang w:eastAsia="ja-JP"/>
              </w:rPr>
              <w:t>38.521-3_TpAnalysisSpur(DC_28A_n7A).zip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C4675F" w:rsidRPr="00E80F49" w:rsidRDefault="00C4675F" w:rsidP="00C4675F">
            <w:pPr>
              <w:pStyle w:val="TAL"/>
              <w:rPr>
                <w:lang w:eastAsia="zh-CN"/>
              </w:rPr>
            </w:pPr>
            <w:r w:rsidRPr="00E80F49">
              <w:rPr>
                <w:rFonts w:eastAsia="SimSun"/>
              </w:rPr>
              <w:t>RAN5#94-e</w:t>
            </w:r>
          </w:p>
        </w:tc>
      </w:tr>
      <w:tr w:rsidR="00C4675F" w:rsidRPr="00E80F49" w14:paraId="659DD3E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C4675F" w:rsidRPr="00E80F49" w:rsidRDefault="00C4675F" w:rsidP="00C4675F">
            <w:pPr>
              <w:pStyle w:val="TAL"/>
              <w:rPr>
                <w:lang w:eastAsia="zh-CN"/>
              </w:rPr>
            </w:pPr>
            <w:r w:rsidRPr="00E80F49">
              <w:rPr>
                <w:rFonts w:eastAsia="SimSun"/>
              </w:rPr>
              <w:t>DC_28A_n78A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C4675F" w:rsidRPr="00E80F49" w:rsidRDefault="00C4675F" w:rsidP="00C4675F">
            <w:pPr>
              <w:pStyle w:val="TAL"/>
              <w:rPr>
                <w:lang w:eastAsia="ja-JP"/>
              </w:rPr>
            </w:pPr>
            <w:r w:rsidRPr="00E80F49">
              <w:rPr>
                <w:rFonts w:eastAsia="SimSun"/>
                <w:lang w:eastAsia="ja-JP"/>
              </w:rPr>
              <w:t>38.521-3_TpAnalysisSpur(DC_28A_n78A).zip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C4675F" w:rsidRPr="00E80F49" w:rsidRDefault="00C4675F" w:rsidP="00C4675F">
            <w:pPr>
              <w:pStyle w:val="TAL"/>
              <w:rPr>
                <w:lang w:eastAsia="zh-CN"/>
              </w:rPr>
            </w:pPr>
            <w:r w:rsidRPr="00E80F49">
              <w:rPr>
                <w:rFonts w:eastAsia="SimSun"/>
              </w:rPr>
              <w:t>RAN5#92-e</w:t>
            </w:r>
          </w:p>
        </w:tc>
      </w:tr>
      <w:tr w:rsidR="00C4675F" w:rsidRPr="00E80F49" w14:paraId="65F03E64" w14:textId="77777777" w:rsidTr="007D18AF">
        <w:tc>
          <w:tcPr>
            <w:tcW w:w="1668" w:type="dxa"/>
            <w:shd w:val="clear" w:color="auto" w:fill="auto"/>
          </w:tcPr>
          <w:p w14:paraId="03C91F40"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DC_28A_n77A</w:t>
            </w:r>
          </w:p>
        </w:tc>
        <w:tc>
          <w:tcPr>
            <w:tcW w:w="4819" w:type="dxa"/>
            <w:shd w:val="clear" w:color="auto" w:fill="auto"/>
          </w:tcPr>
          <w:p w14:paraId="55C08110"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38.521-3_TpAnalysisSpur(DC_28A_n77A).zip</w:t>
            </w:r>
          </w:p>
        </w:tc>
        <w:tc>
          <w:tcPr>
            <w:tcW w:w="2268" w:type="dxa"/>
            <w:shd w:val="clear" w:color="auto" w:fill="auto"/>
          </w:tcPr>
          <w:p w14:paraId="55242019" w14:textId="4D0ABAC3"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437E4080" w14:textId="77777777" w:rsidTr="007D18AF">
        <w:tc>
          <w:tcPr>
            <w:tcW w:w="1668" w:type="dxa"/>
            <w:shd w:val="clear" w:color="auto" w:fill="auto"/>
          </w:tcPr>
          <w:p w14:paraId="722B5008" w14:textId="70B4A8B8"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DC_28A_n79A</w:t>
            </w:r>
          </w:p>
        </w:tc>
        <w:tc>
          <w:tcPr>
            <w:tcW w:w="4819" w:type="dxa"/>
            <w:shd w:val="clear" w:color="auto" w:fill="auto"/>
          </w:tcPr>
          <w:p w14:paraId="02AA2B49" w14:textId="5DB98085"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38.521-3_TpAnalysisSpur(DC_28A_n79A).zip</w:t>
            </w:r>
          </w:p>
        </w:tc>
        <w:tc>
          <w:tcPr>
            <w:tcW w:w="2268" w:type="dxa"/>
            <w:shd w:val="clear" w:color="auto" w:fill="auto"/>
          </w:tcPr>
          <w:p w14:paraId="554B440B" w14:textId="2FABA49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4C6784B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38.521-3_TpAnalysisSpur(DC_30A_n5A)_v1.zip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A39A6A" w14:textId="66D6990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C4675F" w:rsidRPr="00E80F49" w14:paraId="226BB333"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C4675F" w:rsidRPr="00E80F49" w:rsidRDefault="00C4675F" w:rsidP="00C4675F">
            <w:pPr>
              <w:pStyle w:val="TAL"/>
              <w:rPr>
                <w:rFonts w:eastAsia="SimSun"/>
                <w:lang w:eastAsia="en-US"/>
              </w:rPr>
            </w:pPr>
            <w:r w:rsidRPr="00E80F49">
              <w:rPr>
                <w:rFonts w:eastAsia="SimSun"/>
                <w:lang w:eastAsia="en-US"/>
              </w:rPr>
              <w:t>DC_39A_n41A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C4675F" w:rsidRPr="00E80F49" w:rsidRDefault="00C4675F" w:rsidP="00C4675F">
            <w:pPr>
              <w:pStyle w:val="TAL"/>
              <w:rPr>
                <w:rFonts w:eastAsia="SimSun"/>
                <w:lang w:eastAsia="ja-JP"/>
              </w:rPr>
            </w:pPr>
            <w:r w:rsidRPr="00E80F49">
              <w:rPr>
                <w:rFonts w:eastAsia="SimSun"/>
                <w:lang w:eastAsia="ja-JP"/>
              </w:rPr>
              <w:t>38.521-3_TpAnalysisSpur(DC_39A_n41A)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C4675F" w:rsidRPr="00E80F49" w:rsidRDefault="00C4675F" w:rsidP="00C4675F">
            <w:pPr>
              <w:pStyle w:val="TAL"/>
              <w:rPr>
                <w:rFonts w:eastAsia="SimSun"/>
                <w:lang w:eastAsia="en-US"/>
              </w:rPr>
            </w:pPr>
            <w:r w:rsidRPr="00E80F49">
              <w:rPr>
                <w:rFonts w:eastAsia="SimSun"/>
                <w:lang w:eastAsia="en-US"/>
              </w:rPr>
              <w:t>RAN5#94-e</w:t>
            </w:r>
          </w:p>
        </w:tc>
      </w:tr>
      <w:tr w:rsidR="00C4675F" w:rsidRPr="00E80F49" w14:paraId="70886AC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C4675F" w:rsidRPr="00E80F49" w:rsidRDefault="00C4675F" w:rsidP="00C4675F">
            <w:pPr>
              <w:pStyle w:val="TAL"/>
              <w:rPr>
                <w:rFonts w:eastAsia="SimSun"/>
                <w:lang w:eastAsia="en-US"/>
              </w:rPr>
            </w:pPr>
            <w:r w:rsidRPr="00E80F49">
              <w:rPr>
                <w:rFonts w:eastAsia="SimSun"/>
                <w:lang w:eastAsia="en-US"/>
              </w:rPr>
              <w:t>DC_39A_n79A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C4675F" w:rsidRPr="00E80F49" w:rsidRDefault="00C4675F" w:rsidP="00C4675F">
            <w:pPr>
              <w:pStyle w:val="TAL"/>
              <w:rPr>
                <w:rFonts w:eastAsia="SimSun"/>
                <w:lang w:eastAsia="ja-JP"/>
              </w:rPr>
            </w:pPr>
            <w:r w:rsidRPr="00E80F49">
              <w:rPr>
                <w:rFonts w:eastAsia="SimSun"/>
                <w:lang w:eastAsia="ja-JP"/>
              </w:rPr>
              <w:t>38.521-3_TpAnalysisSpur(DC_39A_n79A)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6116FF9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C4675F" w:rsidRPr="00E80F49" w:rsidRDefault="00C4675F" w:rsidP="00C4675F">
            <w:pPr>
              <w:pStyle w:val="TAL"/>
              <w:rPr>
                <w:rFonts w:eastAsia="SimSun"/>
              </w:rPr>
            </w:pPr>
            <w:r w:rsidRPr="00E80F49">
              <w:rPr>
                <w:rFonts w:eastAsia="SimSun"/>
              </w:rPr>
              <w:t>DC_40A_n1A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C4675F" w:rsidRPr="00E80F49" w:rsidRDefault="00C4675F" w:rsidP="00C4675F">
            <w:pPr>
              <w:pStyle w:val="TAL"/>
              <w:rPr>
                <w:rFonts w:eastAsia="SimSun"/>
                <w:lang w:eastAsia="ja-JP"/>
              </w:rPr>
            </w:pPr>
            <w:r w:rsidRPr="00E80F49">
              <w:rPr>
                <w:rFonts w:eastAsia="SimSun"/>
                <w:lang w:eastAsia="ja-JP"/>
              </w:rPr>
              <w:t>38.521-3_TpAnalysisSpur(DC_40A_n1A)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C4675F" w:rsidRPr="00E80F49" w:rsidRDefault="00C4675F" w:rsidP="00C4675F">
            <w:pPr>
              <w:pStyle w:val="TAL"/>
              <w:rPr>
                <w:rFonts w:eastAsia="SimSun"/>
              </w:rPr>
            </w:pPr>
            <w:r w:rsidRPr="00E80F49">
              <w:rPr>
                <w:rFonts w:eastAsia="SimSun"/>
              </w:rPr>
              <w:t>RAN5#92-e</w:t>
            </w:r>
          </w:p>
        </w:tc>
      </w:tr>
      <w:tr w:rsidR="00C4675F" w:rsidRPr="00E80F49" w14:paraId="3E6CF8E8"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C4675F" w:rsidRPr="00E80F49" w:rsidRDefault="00C4675F" w:rsidP="00C4675F">
            <w:pPr>
              <w:pStyle w:val="TAL"/>
              <w:rPr>
                <w:rFonts w:eastAsia="SimSun"/>
                <w:lang w:eastAsia="en-US"/>
              </w:rPr>
            </w:pPr>
            <w:r w:rsidRPr="00E80F49">
              <w:rPr>
                <w:rFonts w:eastAsia="SimSun"/>
                <w:lang w:eastAsia="en-US"/>
              </w:rPr>
              <w:t>DC_40A_n41A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C4675F" w:rsidRPr="00E80F49" w:rsidRDefault="00C4675F" w:rsidP="00C4675F">
            <w:pPr>
              <w:pStyle w:val="TAL"/>
              <w:rPr>
                <w:rFonts w:eastAsia="SimSun"/>
                <w:lang w:eastAsia="ja-JP"/>
              </w:rPr>
            </w:pPr>
            <w:r w:rsidRPr="00E80F49">
              <w:rPr>
                <w:rFonts w:eastAsia="SimSun"/>
                <w:lang w:eastAsia="ja-JP"/>
              </w:rPr>
              <w:t>38.521-3_TpAnalysisSpur(DC_40A_n41A)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C4675F" w:rsidRPr="00E80F49" w:rsidRDefault="00C4675F" w:rsidP="00C4675F">
            <w:pPr>
              <w:pStyle w:val="TAL"/>
              <w:rPr>
                <w:rFonts w:eastAsia="SimSun"/>
                <w:lang w:eastAsia="en-US"/>
              </w:rPr>
            </w:pPr>
            <w:r w:rsidRPr="00E80F49">
              <w:rPr>
                <w:rFonts w:eastAsia="SimSun"/>
                <w:lang w:eastAsia="en-US"/>
              </w:rPr>
              <w:t>RAN5#94-e</w:t>
            </w:r>
          </w:p>
        </w:tc>
      </w:tr>
      <w:tr w:rsidR="00C4675F" w:rsidRPr="00E80F49" w14:paraId="13B3019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C4675F" w:rsidRPr="00E80F49" w:rsidRDefault="00C4675F" w:rsidP="00C4675F">
            <w:pPr>
              <w:pStyle w:val="TAL"/>
              <w:rPr>
                <w:rFonts w:eastAsia="SimSun"/>
              </w:rPr>
            </w:pPr>
            <w:r w:rsidRPr="00E80F49">
              <w:rPr>
                <w:rFonts w:eastAsia="SimSun"/>
              </w:rPr>
              <w:t>DC_40A_n78A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C4675F" w:rsidRPr="00E80F49" w:rsidRDefault="00C4675F" w:rsidP="00C4675F">
            <w:pPr>
              <w:pStyle w:val="TAL"/>
              <w:rPr>
                <w:rFonts w:eastAsia="SimSun"/>
                <w:lang w:eastAsia="ja-JP"/>
              </w:rPr>
            </w:pPr>
            <w:r w:rsidRPr="00E80F49">
              <w:rPr>
                <w:rFonts w:eastAsia="SimSun"/>
                <w:lang w:eastAsia="ja-JP"/>
              </w:rPr>
              <w:t>38.521-3_TpAnalysisSpur(DC_40A_n78A)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C4675F" w:rsidRPr="00E80F49" w:rsidRDefault="00C4675F" w:rsidP="00C4675F">
            <w:pPr>
              <w:pStyle w:val="TAL"/>
              <w:rPr>
                <w:rFonts w:eastAsia="SimSun"/>
              </w:rPr>
            </w:pPr>
            <w:r w:rsidRPr="00E80F49">
              <w:rPr>
                <w:rFonts w:eastAsia="SimSun"/>
              </w:rPr>
              <w:t>RAN5#92-e</w:t>
            </w:r>
          </w:p>
        </w:tc>
      </w:tr>
      <w:tr w:rsidR="00C4675F" w:rsidRPr="00E80F49" w14:paraId="741A1C7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C4675F" w:rsidRPr="00E80F49" w:rsidRDefault="00C4675F" w:rsidP="00C4675F">
            <w:pPr>
              <w:pStyle w:val="TAL"/>
              <w:rPr>
                <w:rFonts w:eastAsia="SimSun"/>
              </w:rPr>
            </w:pPr>
            <w:r w:rsidRPr="00E80F49">
              <w:rPr>
                <w:rFonts w:eastAsia="SimSun"/>
              </w:rPr>
              <w:t>DC_40A_n79A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C4675F" w:rsidRPr="00E80F49" w:rsidRDefault="00C4675F" w:rsidP="00C4675F">
            <w:pPr>
              <w:pStyle w:val="TAL"/>
              <w:rPr>
                <w:rFonts w:eastAsia="SimSun"/>
                <w:lang w:eastAsia="ja-JP"/>
              </w:rPr>
            </w:pPr>
            <w:r w:rsidRPr="00E80F49">
              <w:rPr>
                <w:rFonts w:eastAsia="SimSun"/>
                <w:lang w:eastAsia="ja-JP"/>
              </w:rPr>
              <w:t>38.521-3_TpAnalysisSpur(DC_40A_n79A).zip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C4675F" w:rsidRPr="00E80F49" w:rsidRDefault="00C4675F" w:rsidP="00C4675F">
            <w:pPr>
              <w:pStyle w:val="TAL"/>
              <w:rPr>
                <w:rFonts w:eastAsia="SimSun"/>
              </w:rPr>
            </w:pPr>
            <w:r w:rsidRPr="00E80F49">
              <w:rPr>
                <w:rFonts w:eastAsia="SimSun"/>
              </w:rPr>
              <w:t>RAN5#94-e</w:t>
            </w:r>
          </w:p>
        </w:tc>
      </w:tr>
      <w:tr w:rsidR="00E76796" w:rsidRPr="00E80F49" w14:paraId="36FE3E8F"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E76796" w:rsidRPr="00E80F49" w:rsidRDefault="00E76796" w:rsidP="00E76796">
            <w:pPr>
              <w:pStyle w:val="TAL"/>
              <w:rPr>
                <w:rFonts w:eastAsia="SimSun"/>
              </w:rPr>
            </w:pPr>
            <w:r>
              <w:rPr>
                <w:rFonts w:hint="eastAsia"/>
                <w:lang w:eastAsia="ja-JP"/>
              </w:rPr>
              <w:t>D</w:t>
            </w:r>
            <w:r>
              <w:rPr>
                <w:lang w:eastAsia="ja-JP"/>
              </w:rPr>
              <w:t>C_41A_n28A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E76796" w:rsidRPr="00E80F49" w:rsidRDefault="00E76796" w:rsidP="00E76796">
            <w:pPr>
              <w:pStyle w:val="TAL"/>
              <w:rPr>
                <w:rFonts w:eastAsia="SimSun"/>
                <w:lang w:eastAsia="ja-JP"/>
              </w:rPr>
            </w:pPr>
            <w:r w:rsidRPr="00E80F49">
              <w:rPr>
                <w:rFonts w:eastAsia="SimSun"/>
                <w:lang w:eastAsia="ja-JP"/>
              </w:rPr>
              <w:t>38.521-3_TpAnalysisSpur(DC_4</w:t>
            </w:r>
            <w:r>
              <w:rPr>
                <w:rFonts w:eastAsia="SimSun"/>
                <w:lang w:eastAsia="ja-JP"/>
              </w:rPr>
              <w:t>1</w:t>
            </w:r>
            <w:r w:rsidRPr="00E80F49">
              <w:rPr>
                <w:rFonts w:eastAsia="SimSun"/>
                <w:lang w:eastAsia="ja-JP"/>
              </w:rPr>
              <w:t>A_n</w:t>
            </w:r>
            <w:r>
              <w:rPr>
                <w:rFonts w:eastAsia="SimSun"/>
                <w:lang w:eastAsia="ja-JP"/>
              </w:rPr>
              <w:t>28</w:t>
            </w:r>
            <w:r w:rsidRPr="00E80F49">
              <w:rPr>
                <w:rFonts w:eastAsia="SimSun"/>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E76796" w:rsidRPr="00E80F49" w:rsidRDefault="00E76796" w:rsidP="00E76796">
            <w:pPr>
              <w:pStyle w:val="TAL"/>
              <w:rPr>
                <w:rFonts w:eastAsia="SimSun"/>
              </w:rPr>
            </w:pPr>
            <w:r>
              <w:rPr>
                <w:rFonts w:eastAsia="Malgun Gothic"/>
                <w:lang w:eastAsia="zh-CN"/>
              </w:rPr>
              <w:t>RAN5#98</w:t>
            </w:r>
          </w:p>
        </w:tc>
      </w:tr>
      <w:tr w:rsidR="00C4675F" w:rsidRPr="00E80F49" w14:paraId="448EDCA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C4675F" w:rsidRPr="00E80F49" w:rsidRDefault="00C4675F" w:rsidP="00C4675F">
            <w:pPr>
              <w:pStyle w:val="TAL"/>
              <w:rPr>
                <w:rFonts w:eastAsia="SimSun"/>
              </w:rPr>
            </w:pPr>
            <w:r w:rsidRPr="00E80F49">
              <w:rPr>
                <w:rFonts w:eastAsia="Malgun Gothic"/>
                <w:lang w:eastAsia="zh-CN"/>
              </w:rPr>
              <w:t>DC_41</w:t>
            </w:r>
            <w:r w:rsidRPr="00E80F49">
              <w:rPr>
                <w:rFonts w:eastAsia="Malgun Gothic"/>
                <w:lang w:eastAsia="ja-JP"/>
              </w:rPr>
              <w:t>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D8A52B" w14:textId="4E013F1D" w:rsidR="00C4675F" w:rsidRPr="00E80F49" w:rsidRDefault="00C4675F" w:rsidP="00C4675F">
            <w:pPr>
              <w:pStyle w:val="TAL"/>
              <w:rPr>
                <w:rFonts w:eastAsia="SimSun"/>
                <w:lang w:eastAsia="ja-JP"/>
              </w:rPr>
            </w:pPr>
            <w:r w:rsidRPr="00E80F49">
              <w:rPr>
                <w:rFonts w:eastAsia="Malgun Gothic"/>
                <w:lang w:eastAsia="ja-JP"/>
              </w:rPr>
              <w:t>38.521-3_TpAnalysisSpur(DC_41A_n77A)_v1.zip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4545AD" w14:textId="7611400E" w:rsidR="00C4675F" w:rsidRPr="00E80F49" w:rsidRDefault="00C4675F" w:rsidP="00C4675F">
            <w:pPr>
              <w:pStyle w:val="TAL"/>
              <w:rPr>
                <w:rFonts w:eastAsia="SimSun"/>
              </w:rPr>
            </w:pPr>
            <w:r w:rsidRPr="00E80F49">
              <w:rPr>
                <w:rFonts w:eastAsia="Malgun Gothic"/>
                <w:lang w:eastAsia="zh-CN"/>
              </w:rPr>
              <w:t>RAN5#92-e</w:t>
            </w:r>
          </w:p>
        </w:tc>
      </w:tr>
      <w:tr w:rsidR="00C4675F" w:rsidRPr="00E80F49" w14:paraId="5C00D979"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C4675F" w:rsidRPr="00E80F49" w:rsidRDefault="00C4675F" w:rsidP="00C4675F">
            <w:pPr>
              <w:pStyle w:val="TAL"/>
              <w:rPr>
                <w:rFonts w:eastAsia="Malgun Gothic"/>
                <w:lang w:eastAsia="zh-CN"/>
              </w:rPr>
            </w:pPr>
            <w:r w:rsidRPr="00E80F49">
              <w:rPr>
                <w:rFonts w:eastAsia="Malgun Gothic"/>
                <w:lang w:eastAsia="zh-CN"/>
              </w:rPr>
              <w:t>DC_41</w:t>
            </w:r>
            <w:r w:rsidRPr="00E80F49">
              <w:rPr>
                <w:rFonts w:eastAsia="Malgun Gothic"/>
                <w:lang w:eastAsia="ja-JP"/>
              </w:rPr>
              <w:t>A_n78</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C4675F" w:rsidRPr="00E80F49" w:rsidRDefault="00C4675F" w:rsidP="00C4675F">
            <w:pPr>
              <w:pStyle w:val="TAL"/>
              <w:rPr>
                <w:rFonts w:eastAsia="Malgun Gothic"/>
                <w:lang w:eastAsia="ja-JP"/>
              </w:rPr>
            </w:pPr>
            <w:r w:rsidRPr="00E80F49">
              <w:rPr>
                <w:rFonts w:eastAsia="Malgun Gothic"/>
                <w:lang w:eastAsia="ja-JP"/>
              </w:rPr>
              <w:t>38.521-3_TpAnalysisSpur(DC_41A_n78A)_v1.zip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C4675F" w:rsidRPr="00E80F49" w:rsidRDefault="00C4675F" w:rsidP="00C4675F">
            <w:pPr>
              <w:pStyle w:val="TAL"/>
              <w:rPr>
                <w:rFonts w:eastAsia="Malgun Gothic"/>
                <w:lang w:eastAsia="zh-CN"/>
              </w:rPr>
            </w:pPr>
            <w:r w:rsidRPr="00E80F49">
              <w:rPr>
                <w:rFonts w:eastAsia="Malgun Gothic"/>
                <w:lang w:eastAsia="zh-CN"/>
              </w:rPr>
              <w:t>RAN5#92-e</w:t>
            </w:r>
          </w:p>
        </w:tc>
      </w:tr>
      <w:tr w:rsidR="00C4675F" w:rsidRPr="00E80F49" w14:paraId="6DAF813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C4675F" w:rsidRPr="00E80F49" w:rsidRDefault="00C4675F" w:rsidP="00C4675F">
            <w:pPr>
              <w:pStyle w:val="TAL"/>
              <w:rPr>
                <w:rFonts w:eastAsia="SimSun"/>
                <w:lang w:eastAsia="en-US"/>
              </w:rPr>
            </w:pPr>
            <w:r w:rsidRPr="00E80F49">
              <w:rPr>
                <w:rFonts w:eastAsia="SimSun"/>
                <w:lang w:eastAsia="en-US"/>
              </w:rPr>
              <w:t>DC_41A_n79A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C4675F" w:rsidRPr="00E80F49" w:rsidRDefault="00C4675F" w:rsidP="00C4675F">
            <w:pPr>
              <w:pStyle w:val="TAL"/>
              <w:rPr>
                <w:rFonts w:eastAsia="SimSun"/>
                <w:lang w:eastAsia="ja-JP"/>
              </w:rPr>
            </w:pPr>
            <w:r w:rsidRPr="00E80F49">
              <w:rPr>
                <w:rFonts w:eastAsia="SimSun"/>
                <w:lang w:eastAsia="ja-JP"/>
              </w:rPr>
              <w:t>38.521-3_TpAnalysisSpur(DC_41A_n79A)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0A11509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C4675F" w:rsidRPr="00E80F49" w:rsidRDefault="00C4675F" w:rsidP="00C4675F">
            <w:pPr>
              <w:pStyle w:val="TAL"/>
              <w:rPr>
                <w:rFonts w:eastAsia="SimSun"/>
                <w:lang w:eastAsia="en-US"/>
              </w:rPr>
            </w:pPr>
            <w:r w:rsidRPr="00E80F49">
              <w:rPr>
                <w:rFonts w:eastAsia="SimSun"/>
                <w:lang w:eastAsia="en-US"/>
              </w:rPr>
              <w:t>DC_42A_n77A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C4675F" w:rsidRPr="00E80F49" w:rsidRDefault="00C4675F" w:rsidP="00C4675F">
            <w:pPr>
              <w:pStyle w:val="TAL"/>
              <w:rPr>
                <w:rFonts w:eastAsia="SimSun"/>
                <w:lang w:eastAsia="ja-JP"/>
              </w:rPr>
            </w:pPr>
            <w:r w:rsidRPr="00E80F49">
              <w:rPr>
                <w:rFonts w:eastAsia="SimSun"/>
                <w:lang w:eastAsia="ja-JP"/>
              </w:rPr>
              <w:t>38.521-3_TpAnalysisSpur(DC_42A_n77A).zip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74BCBF9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C4675F" w:rsidRPr="00E80F49" w:rsidRDefault="00C4675F" w:rsidP="00C4675F">
            <w:pPr>
              <w:pStyle w:val="TAL"/>
              <w:rPr>
                <w:rFonts w:eastAsia="SimSun"/>
                <w:lang w:eastAsia="en-US"/>
              </w:rPr>
            </w:pPr>
            <w:r w:rsidRPr="00E80F49">
              <w:rPr>
                <w:rFonts w:eastAsia="Malgun Gothic"/>
                <w:lang w:eastAsia="zh-CN"/>
              </w:rPr>
              <w:t>DC_48A_n5A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C37594" w14:textId="083C7BD1" w:rsidR="00C4675F" w:rsidRPr="00E80F49" w:rsidRDefault="00C4675F" w:rsidP="00C4675F">
            <w:pPr>
              <w:pStyle w:val="TAL"/>
              <w:rPr>
                <w:rFonts w:eastAsia="SimSun"/>
                <w:lang w:eastAsia="ja-JP"/>
              </w:rPr>
            </w:pPr>
            <w:r w:rsidRPr="00E80F49">
              <w:rPr>
                <w:rFonts w:eastAsia="Malgun Gothic"/>
                <w:lang w:eastAsia="ja-JP"/>
              </w:rPr>
              <w:t>38.521-3_TpAnalysisSpur(DC_48A_n5A)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8281DC" w14:textId="2F0A6580" w:rsidR="00C4675F" w:rsidRPr="00E80F49" w:rsidRDefault="00C4675F" w:rsidP="00C4675F">
            <w:pPr>
              <w:pStyle w:val="TAL"/>
              <w:rPr>
                <w:rFonts w:eastAsia="SimSun"/>
                <w:lang w:eastAsia="en-US"/>
              </w:rPr>
            </w:pPr>
            <w:r w:rsidRPr="00E80F49">
              <w:rPr>
                <w:rFonts w:eastAsia="Malgun Gothic"/>
                <w:lang w:eastAsia="zh-CN"/>
              </w:rPr>
              <w:t>RAN5#</w:t>
            </w:r>
            <w:r>
              <w:rPr>
                <w:rFonts w:eastAsia="Malgun Gothic"/>
                <w:lang w:eastAsia="zh-CN"/>
              </w:rPr>
              <w:t>96-e</w:t>
            </w:r>
          </w:p>
        </w:tc>
      </w:tr>
      <w:tr w:rsidR="00C4675F" w:rsidRPr="00E80F49" w14:paraId="45C2E643"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C4675F" w:rsidRPr="00E80F49" w:rsidRDefault="00C4675F" w:rsidP="00C4675F">
            <w:pPr>
              <w:pStyle w:val="TAL"/>
              <w:rPr>
                <w:rFonts w:eastAsia="Malgun Gothic"/>
                <w:lang w:eastAsia="zh-CN"/>
              </w:rPr>
            </w:pPr>
            <w:r w:rsidRPr="00E80F49">
              <w:rPr>
                <w:rFonts w:eastAsia="Malgun Gothic"/>
                <w:lang w:eastAsia="zh-CN"/>
              </w:rPr>
              <w:t>DC_48A_n66A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C4675F" w:rsidRPr="00E80F49" w:rsidRDefault="00C4675F" w:rsidP="00C4675F">
            <w:pPr>
              <w:pStyle w:val="TAL"/>
              <w:rPr>
                <w:rFonts w:eastAsia="Malgun Gothic"/>
                <w:lang w:eastAsia="ja-JP"/>
              </w:rPr>
            </w:pPr>
            <w:r w:rsidRPr="00E80F49">
              <w:rPr>
                <w:rFonts w:eastAsia="Malgun Gothic"/>
                <w:lang w:eastAsia="ja-JP"/>
              </w:rPr>
              <w:t>38.521-3_TpAnalysisSpur(DC_48A_n66A)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C4675F" w:rsidRPr="00E80F49" w:rsidRDefault="00C4675F" w:rsidP="00C4675F">
            <w:pPr>
              <w:pStyle w:val="TAL"/>
              <w:rPr>
                <w:rFonts w:eastAsia="Malgun Gothic"/>
                <w:lang w:eastAsia="zh-CN"/>
              </w:rPr>
            </w:pPr>
            <w:r w:rsidRPr="00E80F49">
              <w:rPr>
                <w:rFonts w:eastAsia="Malgun Gothic"/>
                <w:lang w:eastAsia="zh-CN"/>
              </w:rPr>
              <w:t>RAN5#</w:t>
            </w:r>
            <w:r>
              <w:rPr>
                <w:rFonts w:eastAsia="Malgun Gothic"/>
                <w:lang w:eastAsia="zh-CN"/>
              </w:rPr>
              <w:t>96-e</w:t>
            </w:r>
          </w:p>
        </w:tc>
      </w:tr>
      <w:tr w:rsidR="00C4675F" w:rsidRPr="00E80F49" w14:paraId="1A1619E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C4675F" w:rsidRPr="00E80F49" w:rsidRDefault="00C4675F" w:rsidP="00C4675F">
            <w:pPr>
              <w:pStyle w:val="TAL"/>
              <w:rPr>
                <w:rFonts w:eastAsia="SimSun"/>
              </w:rPr>
            </w:pPr>
            <w:r w:rsidRPr="00E80F49">
              <w:rPr>
                <w:lang w:eastAsia="zh-CN"/>
              </w:rPr>
              <w:t>DC_66A</w:t>
            </w:r>
            <w:r w:rsidRPr="00E80F49">
              <w:rPr>
                <w:lang w:eastAsia="zh-TW"/>
              </w:rPr>
              <w:t>_</w:t>
            </w:r>
            <w:r w:rsidRPr="00E80F49">
              <w:rPr>
                <w:lang w:eastAsia="zh-CN"/>
              </w:rPr>
              <w:t>n</w:t>
            </w:r>
            <w:r w:rsidRPr="00E80F49">
              <w:rPr>
                <w:lang w:eastAsia="zh-TW"/>
              </w:rPr>
              <w:t>2</w:t>
            </w:r>
            <w:r w:rsidRPr="00E80F49">
              <w:rPr>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C4675F" w:rsidRPr="00E80F49" w:rsidRDefault="00C4675F" w:rsidP="00C4675F">
            <w:pPr>
              <w:pStyle w:val="TAL"/>
              <w:rPr>
                <w:rFonts w:eastAsia="SimSun"/>
                <w:lang w:eastAsia="ja-JP"/>
              </w:rPr>
            </w:pPr>
            <w:r w:rsidRPr="00E80F49">
              <w:rPr>
                <w:lang w:eastAsia="ja-JP"/>
              </w:rPr>
              <w:t>38.521-3_TpAnalysisSpur(DC_66A</w:t>
            </w:r>
            <w:r w:rsidRPr="00E80F49">
              <w:rPr>
                <w:lang w:eastAsia="zh-TW"/>
              </w:rPr>
              <w:t>_</w:t>
            </w:r>
            <w:r w:rsidRPr="00E80F49">
              <w:rPr>
                <w:lang w:eastAsia="ja-JP"/>
              </w:rPr>
              <w:t>n</w:t>
            </w:r>
            <w:r w:rsidRPr="00E80F49">
              <w:rPr>
                <w:lang w:eastAsia="zh-TW"/>
              </w:rPr>
              <w:t>2</w:t>
            </w:r>
            <w:r w:rsidRPr="00E80F49">
              <w:rPr>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C4675F" w:rsidRPr="00E80F49" w:rsidRDefault="00C4675F" w:rsidP="00C4675F">
            <w:pPr>
              <w:pStyle w:val="TAL"/>
              <w:rPr>
                <w:rFonts w:eastAsia="SimSun"/>
              </w:rPr>
            </w:pPr>
            <w:r w:rsidRPr="00E80F49">
              <w:rPr>
                <w:lang w:eastAsia="zh-CN"/>
              </w:rPr>
              <w:t>RAN5#8</w:t>
            </w:r>
            <w:r w:rsidRPr="00E80F49">
              <w:rPr>
                <w:lang w:eastAsia="zh-TW"/>
              </w:rPr>
              <w:t>8</w:t>
            </w:r>
            <w:r w:rsidRPr="00E80F49">
              <w:rPr>
                <w:lang w:eastAsia="zh-CN"/>
              </w:rPr>
              <w:t>-e</w:t>
            </w:r>
          </w:p>
        </w:tc>
      </w:tr>
      <w:tr w:rsidR="00C4675F" w:rsidRPr="00E80F49" w14:paraId="1EBA59D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C4675F" w:rsidRPr="00E80F49" w:rsidRDefault="00C4675F" w:rsidP="00C4675F">
            <w:pPr>
              <w:keepNext/>
              <w:keepLines/>
              <w:spacing w:after="0"/>
              <w:rPr>
                <w:rFonts w:ascii="Arial" w:hAnsi="Arial"/>
                <w:sz w:val="18"/>
              </w:rPr>
            </w:pPr>
            <w:r w:rsidRPr="00E80F49">
              <w:rPr>
                <w:rFonts w:ascii="Arial" w:hAnsi="Arial"/>
                <w:sz w:val="18"/>
                <w:lang w:eastAsia="zh-CN"/>
              </w:rPr>
              <w:t>DC_66A_n5A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38.521-3_TpAnalysisSpur(DC_66A_n5A)</w:t>
            </w:r>
            <w:r w:rsidRPr="00E80F49">
              <w:rPr>
                <w:rFonts w:ascii="Arial" w:eastAsia="Malgun Gothic"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C4675F" w:rsidRPr="00E80F49" w:rsidRDefault="00C4675F" w:rsidP="00C4675F">
            <w:pPr>
              <w:keepNext/>
              <w:keepLines/>
              <w:spacing w:after="0"/>
              <w:rPr>
                <w:rFonts w:ascii="Arial" w:hAnsi="Arial"/>
                <w:sz w:val="18"/>
              </w:rPr>
            </w:pPr>
            <w:r w:rsidRPr="00E80F49">
              <w:rPr>
                <w:rFonts w:ascii="Arial" w:hAnsi="Arial"/>
                <w:sz w:val="18"/>
                <w:lang w:eastAsia="zh-CN"/>
              </w:rPr>
              <w:t>RAN5#92-e</w:t>
            </w:r>
          </w:p>
        </w:tc>
      </w:tr>
      <w:tr w:rsidR="00C4675F" w:rsidRPr="00E80F49" w14:paraId="68CF0455"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DC_66A_n41A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38.521-3_TpAnalysisSpur(DC_66A_n41A)</w:t>
            </w:r>
            <w:r>
              <w:rPr>
                <w:rFonts w:ascii="Arial"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RAN5#</w:t>
            </w:r>
            <w:r>
              <w:rPr>
                <w:rFonts w:ascii="Arial" w:hAnsi="Arial"/>
                <w:sz w:val="18"/>
                <w:lang w:eastAsia="zh-CN"/>
              </w:rPr>
              <w:t>96-e</w:t>
            </w:r>
          </w:p>
        </w:tc>
      </w:tr>
      <w:tr w:rsidR="00C4675F" w:rsidRPr="00E80F49" w14:paraId="63CEB49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DC_66A_n71A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38.521-3_TpAnalysisSpur(DC_66A_n71A)</w:t>
            </w:r>
            <w:r w:rsidRPr="00E80F49">
              <w:rPr>
                <w:rFonts w:ascii="Arial" w:eastAsia="Malgun Gothic" w:hAnsi="Arial"/>
                <w:sz w:val="18"/>
                <w:lang w:eastAsia="ja-JP"/>
              </w:rPr>
              <w:t>_v2</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RAN5#92-e</w:t>
            </w:r>
          </w:p>
        </w:tc>
      </w:tr>
      <w:tr w:rsidR="00C4675F" w:rsidRPr="00E80F49" w14:paraId="314C801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C4675F" w:rsidRPr="00E80F49" w:rsidRDefault="00C4675F" w:rsidP="00C4675F">
            <w:pPr>
              <w:pStyle w:val="TAL"/>
              <w:rPr>
                <w:lang w:eastAsia="zh-CN"/>
              </w:rPr>
            </w:pPr>
            <w:r w:rsidRPr="00E80F49">
              <w:rPr>
                <w:lang w:eastAsia="zh-CN"/>
              </w:rPr>
              <w:t>DC_66A_n77A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C4675F" w:rsidRPr="00C46B3C" w:rsidRDefault="00C4675F" w:rsidP="00C4675F">
            <w:pPr>
              <w:pStyle w:val="TAL"/>
              <w:rPr>
                <w:lang w:eastAsia="ja-JP"/>
              </w:rPr>
            </w:pPr>
            <w:r w:rsidRPr="000D0E61">
              <w:rPr>
                <w:lang w:eastAsia="ja-JP"/>
              </w:rPr>
              <w:t>38.521-3_TpAnalysisSpur(DC_66A_n77A)_v2.zip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C4675F" w:rsidRPr="00E80F49" w:rsidRDefault="00C4675F" w:rsidP="00C4675F">
            <w:pPr>
              <w:pStyle w:val="TAL"/>
              <w:rPr>
                <w:lang w:eastAsia="zh-CN"/>
              </w:rPr>
            </w:pPr>
            <w:r w:rsidRPr="00E80F49">
              <w:rPr>
                <w:lang w:eastAsia="zh-CN"/>
              </w:rPr>
              <w:t>RAN5#94-e</w:t>
            </w:r>
          </w:p>
        </w:tc>
      </w:tr>
      <w:tr w:rsidR="00C4675F" w:rsidRPr="00E80F49" w14:paraId="34E9CD1C"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C4675F" w:rsidRPr="00E80F49" w:rsidRDefault="00C4675F" w:rsidP="00C4675F">
            <w:pPr>
              <w:keepNext/>
              <w:keepLines/>
              <w:spacing w:after="0"/>
              <w:rPr>
                <w:rFonts w:ascii="Arial" w:hAnsi="Arial"/>
                <w:sz w:val="18"/>
              </w:rPr>
            </w:pPr>
            <w:r w:rsidRPr="00E80F49">
              <w:rPr>
                <w:rFonts w:ascii="Arial" w:hAnsi="Arial"/>
                <w:sz w:val="18"/>
                <w:lang w:eastAsia="zh-CN"/>
              </w:rPr>
              <w:t>DC_66A_n78A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38.521-3_TpAnalysisSpur(DC_66A_n78A)_v2.zip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C4675F" w:rsidRPr="00E80F49" w:rsidRDefault="00C4675F" w:rsidP="00C4675F">
            <w:pPr>
              <w:keepNext/>
              <w:keepLines/>
              <w:spacing w:after="0"/>
              <w:rPr>
                <w:rFonts w:ascii="Arial" w:hAnsi="Arial"/>
                <w:sz w:val="18"/>
              </w:rPr>
            </w:pPr>
            <w:r w:rsidRPr="00E80F49">
              <w:rPr>
                <w:rFonts w:ascii="Arial" w:hAnsi="Arial"/>
                <w:sz w:val="18"/>
                <w:lang w:eastAsia="zh-CN"/>
              </w:rPr>
              <w:t>RAN5#92-e</w:t>
            </w:r>
          </w:p>
        </w:tc>
      </w:tr>
      <w:tr w:rsidR="00F9301B" w:rsidRPr="00E80F49" w14:paraId="41F75E92" w14:textId="77777777" w:rsidTr="003E0D66">
        <w:tc>
          <w:tcPr>
            <w:tcW w:w="1668"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F9301B" w:rsidRDefault="00F9301B" w:rsidP="003E0D66">
            <w:pPr>
              <w:keepNext/>
              <w:keepLines/>
              <w:spacing w:after="0"/>
              <w:rPr>
                <w:rFonts w:ascii="Arial" w:hAnsi="Arial"/>
                <w:sz w:val="18"/>
                <w:lang w:eastAsia="zh-CN"/>
              </w:rPr>
            </w:pPr>
            <w:r>
              <w:rPr>
                <w:rFonts w:ascii="Arial" w:hAnsi="Arial"/>
                <w:sz w:val="18"/>
                <w:lang w:eastAsia="zh-CN"/>
              </w:rPr>
              <w:t>DC_71A_n2A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72F2782" w14:textId="77777777" w:rsidR="00F9301B" w:rsidRDefault="00F9301B" w:rsidP="003E0D66">
            <w:pPr>
              <w:keepNext/>
              <w:keepLines/>
              <w:spacing w:after="0"/>
              <w:rPr>
                <w:rFonts w:ascii="Arial" w:hAnsi="Arial"/>
                <w:sz w:val="18"/>
                <w:lang w:eastAsia="ja-JP"/>
              </w:rPr>
            </w:pPr>
            <w:r>
              <w:rPr>
                <w:rFonts w:ascii="Arial" w:hAnsi="Arial"/>
                <w:sz w:val="18"/>
                <w:lang w:eastAsia="ja-JP"/>
              </w:rPr>
              <w:t>38.521-3_TpAnalysisSpur(DC_71A_n2A).zip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70B9245" w14:textId="77777777" w:rsidR="00F9301B" w:rsidRDefault="00F9301B" w:rsidP="003E0D66">
            <w:pPr>
              <w:keepNext/>
              <w:keepLines/>
              <w:spacing w:after="0"/>
              <w:rPr>
                <w:rFonts w:ascii="Arial" w:hAnsi="Arial"/>
                <w:sz w:val="18"/>
                <w:lang w:eastAsia="zh-CN"/>
              </w:rPr>
            </w:pPr>
            <w:r>
              <w:rPr>
                <w:rFonts w:ascii="Arial" w:hAnsi="Arial"/>
                <w:sz w:val="18"/>
                <w:lang w:eastAsia="zh-CN"/>
              </w:rPr>
              <w:t>RAN5#98</w:t>
            </w:r>
          </w:p>
        </w:tc>
      </w:tr>
      <w:tr w:rsidR="0059590A" w:rsidRPr="00E80F49" w14:paraId="6E7A8AD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59590A" w:rsidRPr="00E80F49" w:rsidRDefault="0059590A" w:rsidP="0059590A">
            <w:pPr>
              <w:keepNext/>
              <w:keepLines/>
              <w:spacing w:after="0"/>
              <w:rPr>
                <w:rFonts w:ascii="Arial" w:hAnsi="Arial"/>
                <w:sz w:val="18"/>
                <w:lang w:eastAsia="zh-CN"/>
              </w:rPr>
            </w:pPr>
            <w:r>
              <w:rPr>
                <w:rFonts w:ascii="Arial" w:hAnsi="Arial"/>
                <w:sz w:val="18"/>
                <w:lang w:eastAsia="zh-CN"/>
              </w:rPr>
              <w:t>DC_71A_n66A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59590A" w:rsidRPr="00E80F49" w:rsidRDefault="0059590A" w:rsidP="0059590A">
            <w:pPr>
              <w:keepNext/>
              <w:keepLines/>
              <w:spacing w:after="0"/>
              <w:rPr>
                <w:rFonts w:ascii="Arial" w:hAnsi="Arial"/>
                <w:sz w:val="18"/>
                <w:lang w:eastAsia="ja-JP"/>
              </w:rPr>
            </w:pPr>
            <w:r>
              <w:rPr>
                <w:rFonts w:ascii="Arial" w:hAnsi="Arial"/>
                <w:sz w:val="18"/>
                <w:lang w:eastAsia="ja-JP"/>
              </w:rPr>
              <w:t>38.521-3_TpAnalysisSpur(DC_71A_n66A).zip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59590A" w:rsidRPr="00E80F49" w:rsidRDefault="0059590A" w:rsidP="0059590A">
            <w:pPr>
              <w:keepNext/>
              <w:keepLines/>
              <w:spacing w:after="0"/>
              <w:rPr>
                <w:rFonts w:ascii="Arial" w:hAnsi="Arial"/>
                <w:sz w:val="18"/>
                <w:lang w:eastAsia="zh-CN"/>
              </w:rPr>
            </w:pPr>
            <w:r>
              <w:rPr>
                <w:rFonts w:ascii="Arial" w:hAnsi="Arial"/>
                <w:sz w:val="18"/>
                <w:lang w:eastAsia="zh-CN"/>
              </w:rPr>
              <w:t>RAN5#98</w:t>
            </w:r>
          </w:p>
        </w:tc>
      </w:tr>
    </w:tbl>
    <w:p w14:paraId="086E7D5F" w14:textId="23B3AB16" w:rsidR="00A668D8" w:rsidRDefault="00A668D8" w:rsidP="00DA44F7"/>
    <w:p w14:paraId="109BD321" w14:textId="77777777" w:rsidR="004F34D4" w:rsidRDefault="004F34D4" w:rsidP="004F34D4">
      <w:pPr>
        <w:pStyle w:val="Heading2"/>
      </w:pPr>
      <w:bookmarkStart w:id="391" w:name="_Toc131528036"/>
      <w:r w:rsidRPr="00E80F49">
        <w:t>4.</w:t>
      </w:r>
      <w:r>
        <w:t>4</w:t>
      </w:r>
      <w:r w:rsidRPr="00E80F49">
        <w:tab/>
        <w:t xml:space="preserve">Test point analysis for </w:t>
      </w:r>
      <w:r>
        <w:t>satellite access</w:t>
      </w:r>
      <w:r w:rsidRPr="00E80F49">
        <w:t xml:space="preserve"> test cases in TS 38.521-</w:t>
      </w:r>
      <w:r>
        <w:t>5</w:t>
      </w:r>
      <w:bookmarkEnd w:id="391"/>
    </w:p>
    <w:p w14:paraId="44FF4E1D" w14:textId="77777777" w:rsidR="004F34D4" w:rsidRPr="006D5EC2" w:rsidRDefault="004F34D4" w:rsidP="00D44BD4">
      <w:pPr>
        <w:pStyle w:val="EditorsNote"/>
        <w:ind w:left="0" w:firstLine="0"/>
      </w:pPr>
      <w:r w:rsidRPr="006D5EC2">
        <w:t>Editor’s Note: general rules of test point selection for Rx test cases are TBD.</w:t>
      </w:r>
    </w:p>
    <w:p w14:paraId="57918AE7" w14:textId="76A225F3" w:rsidR="004F34D4" w:rsidRDefault="004F34D4" w:rsidP="00D44BD4">
      <w:pPr>
        <w:rPr>
          <w:lang w:val="en-US" w:eastAsia="fr-FR"/>
        </w:rPr>
      </w:pPr>
      <w:r>
        <w:rPr>
          <w:lang w:val="en-US" w:eastAsia="fr-FR"/>
        </w:rPr>
        <w:t xml:space="preserve">This section contains information on test point selection for NR NTN test cases in [10]. The general rules in this section apply to all the NR NTN test cases. Separate analysis is not provided for each single test case </w:t>
      </w:r>
      <w:r w:rsidRPr="00413C39">
        <w:rPr>
          <w:lang w:val="en-US" w:eastAsia="fr-FR"/>
        </w:rPr>
        <w:t xml:space="preserve">unless specific </w:t>
      </w:r>
      <w:r>
        <w:rPr>
          <w:lang w:val="en-US" w:eastAsia="fr-FR"/>
        </w:rPr>
        <w:t xml:space="preserve">test </w:t>
      </w:r>
      <w:r w:rsidRPr="00413C39">
        <w:rPr>
          <w:lang w:val="en-US" w:eastAsia="fr-FR"/>
        </w:rPr>
        <w:t>requirement deviate</w:t>
      </w:r>
      <w:r>
        <w:rPr>
          <w:lang w:val="en-US" w:eastAsia="fr-FR"/>
        </w:rPr>
        <w:t>s</w:t>
      </w:r>
      <w:r w:rsidRPr="00413C39">
        <w:rPr>
          <w:lang w:val="en-US" w:eastAsia="fr-FR"/>
        </w:rPr>
        <w:t xml:space="preserve"> from</w:t>
      </w:r>
      <w:r>
        <w:rPr>
          <w:lang w:val="en-US" w:eastAsia="fr-FR"/>
        </w:rPr>
        <w:t xml:space="preserve"> the general rules.</w:t>
      </w:r>
    </w:p>
    <w:p w14:paraId="30B81EF8" w14:textId="77777777" w:rsidR="004F34D4" w:rsidRDefault="004F34D4" w:rsidP="00D44BD4">
      <w:pPr>
        <w:pStyle w:val="H6"/>
        <w:rPr>
          <w:lang w:val="en-US" w:eastAsia="fr-FR"/>
        </w:rPr>
      </w:pPr>
      <w:r w:rsidRPr="004F34D4">
        <w:rPr>
          <w:lang w:val="en-US" w:eastAsia="fr-FR"/>
        </w:rPr>
        <w:t>General rules</w:t>
      </w:r>
      <w:r>
        <w:rPr>
          <w:lang w:val="en-US" w:eastAsia="fr-FR"/>
        </w:rPr>
        <w:t xml:space="preserve"> of test point selection</w:t>
      </w:r>
      <w:r w:rsidRPr="004F34D4">
        <w:rPr>
          <w:lang w:val="en-US" w:eastAsia="fr-FR"/>
        </w:rPr>
        <w:t xml:space="preserve"> for Tx test cases</w:t>
      </w:r>
      <w:r>
        <w:rPr>
          <w:lang w:val="en-US" w:eastAsia="fr-FR"/>
        </w:rPr>
        <w:t>:</w:t>
      </w:r>
    </w:p>
    <w:p w14:paraId="0953087B" w14:textId="38870A2D" w:rsidR="004F34D4" w:rsidRDefault="004F34D4" w:rsidP="00D44BD4">
      <w:pPr>
        <w:rPr>
          <w:lang w:val="en-US" w:eastAsia="fr-FR"/>
        </w:rPr>
      </w:pPr>
      <w:r>
        <w:rPr>
          <w:lang w:val="en-US" w:eastAsia="fr-FR"/>
        </w:rPr>
        <w:t>Considering that NR NTN operating bands are defined like FR1 FDD bands, test environment, frequencies, SCSs, channel bandwidths, waveforms, and modulations of a Tx test for an NR NTN band should be selected based on the same principles of the corresponding single carrier test for an FR1 FDD band.</w:t>
      </w:r>
    </w:p>
    <w:p w14:paraId="517902F7" w14:textId="77777777" w:rsidR="004F34D4" w:rsidRPr="00E80F49" w:rsidRDefault="004F34D4" w:rsidP="004F34D4">
      <w:pPr>
        <w:pStyle w:val="TH"/>
      </w:pPr>
      <w:r w:rsidRPr="00E80F49">
        <w:lastRenderedPageBreak/>
        <w:t>Table 4.</w:t>
      </w:r>
      <w:r>
        <w:t>4</w:t>
      </w:r>
      <w:r w:rsidRPr="00E80F49">
        <w:t xml:space="preserve">-1: NR UE transmitter test point selection for </w:t>
      </w:r>
      <w:r>
        <w:t>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4F34D4" w:rsidRPr="00E80F49" w14:paraId="586561F1" w14:textId="77777777" w:rsidTr="00135A41">
        <w:trPr>
          <w:trHeight w:val="248"/>
        </w:trPr>
        <w:tc>
          <w:tcPr>
            <w:tcW w:w="2160" w:type="dxa"/>
            <w:vAlign w:val="center"/>
          </w:tcPr>
          <w:p w14:paraId="2A73A4FC" w14:textId="77777777" w:rsidR="004F34D4" w:rsidRPr="00E80F49" w:rsidRDefault="004F34D4" w:rsidP="00135A41">
            <w:pPr>
              <w:pStyle w:val="TAH"/>
              <w:rPr>
                <w:rFonts w:cs="Arial"/>
              </w:rPr>
            </w:pPr>
            <w:r w:rsidRPr="00E80F49">
              <w:t>Subclause</w:t>
            </w:r>
          </w:p>
        </w:tc>
        <w:tc>
          <w:tcPr>
            <w:tcW w:w="1476" w:type="dxa"/>
            <w:shd w:val="clear" w:color="auto" w:fill="auto"/>
            <w:vAlign w:val="center"/>
          </w:tcPr>
          <w:p w14:paraId="318D1690" w14:textId="77777777" w:rsidR="004F34D4" w:rsidRPr="00E80F49" w:rsidRDefault="004F34D4" w:rsidP="00135A41">
            <w:pPr>
              <w:pStyle w:val="TAH"/>
            </w:pPr>
            <w:r w:rsidRPr="00E80F49">
              <w:t>Number of test points</w:t>
            </w:r>
          </w:p>
        </w:tc>
        <w:tc>
          <w:tcPr>
            <w:tcW w:w="4590" w:type="dxa"/>
            <w:shd w:val="clear" w:color="auto" w:fill="auto"/>
            <w:vAlign w:val="center"/>
          </w:tcPr>
          <w:p w14:paraId="0CA762F0" w14:textId="77777777" w:rsidR="004F34D4" w:rsidRPr="00E80F49" w:rsidRDefault="004F34D4" w:rsidP="00135A41">
            <w:pPr>
              <w:pStyle w:val="TAH"/>
            </w:pPr>
            <w:r w:rsidRPr="00E80F49">
              <w:t>Justification</w:t>
            </w:r>
          </w:p>
        </w:tc>
        <w:tc>
          <w:tcPr>
            <w:tcW w:w="1854" w:type="dxa"/>
            <w:vAlign w:val="center"/>
          </w:tcPr>
          <w:p w14:paraId="0C8B55C0" w14:textId="77777777" w:rsidR="004F34D4" w:rsidRPr="00E80F49" w:rsidRDefault="004F34D4" w:rsidP="00135A41">
            <w:pPr>
              <w:pStyle w:val="TAH"/>
            </w:pPr>
            <w:r w:rsidRPr="00E80F49">
              <w:t>Comments</w:t>
            </w:r>
          </w:p>
        </w:tc>
      </w:tr>
      <w:tr w:rsidR="004F34D4" w:rsidRPr="00E80F49" w14:paraId="50040010" w14:textId="77777777" w:rsidTr="00135A41">
        <w:trPr>
          <w:trHeight w:val="248"/>
        </w:trPr>
        <w:tc>
          <w:tcPr>
            <w:tcW w:w="2160" w:type="dxa"/>
            <w:vAlign w:val="center"/>
          </w:tcPr>
          <w:p w14:paraId="446B476C" w14:textId="77777777" w:rsidR="004F34D4" w:rsidRPr="00E80F49" w:rsidRDefault="004F34D4" w:rsidP="00135A41">
            <w:pPr>
              <w:pStyle w:val="TAL"/>
            </w:pPr>
            <w:r w:rsidRPr="00E80F49">
              <w:t>6.2.1</w:t>
            </w:r>
            <w:r w:rsidRPr="00E80F49">
              <w:tab/>
              <w:t>UE maximum output power</w:t>
            </w:r>
          </w:p>
        </w:tc>
        <w:tc>
          <w:tcPr>
            <w:tcW w:w="1476" w:type="dxa"/>
            <w:shd w:val="clear" w:color="auto" w:fill="auto"/>
            <w:vAlign w:val="center"/>
          </w:tcPr>
          <w:p w14:paraId="629FD126" w14:textId="77777777" w:rsidR="004F34D4" w:rsidRPr="00E80F49" w:rsidRDefault="004F34D4" w:rsidP="00135A41">
            <w:pPr>
              <w:pStyle w:val="TAC"/>
            </w:pPr>
            <w:r w:rsidRPr="00E80F49">
              <w:t>540</w:t>
            </w:r>
          </w:p>
        </w:tc>
        <w:tc>
          <w:tcPr>
            <w:tcW w:w="4590" w:type="dxa"/>
            <w:shd w:val="clear" w:color="auto" w:fill="auto"/>
            <w:vAlign w:val="center"/>
          </w:tcPr>
          <w:p w14:paraId="2827939F" w14:textId="77777777" w:rsidR="004F34D4" w:rsidRPr="00E80F49" w:rsidRDefault="004F34D4" w:rsidP="00135A41">
            <w:pPr>
              <w:pStyle w:val="TAL"/>
            </w:pPr>
            <w:r>
              <w:t xml:space="preserve">General rules of test point selection apply. </w:t>
            </w:r>
            <w:r w:rsidRPr="00CF6C2D">
              <w:t>Test points of TC 6.2.1 from TS 38.521-1 can be leveraged.</w:t>
            </w:r>
          </w:p>
        </w:tc>
        <w:tc>
          <w:tcPr>
            <w:tcW w:w="1854" w:type="dxa"/>
            <w:vAlign w:val="center"/>
          </w:tcPr>
          <w:p w14:paraId="1156F50F" w14:textId="77777777" w:rsidR="004F34D4" w:rsidRPr="00E80F49" w:rsidRDefault="004F34D4" w:rsidP="00135A41">
            <w:pPr>
              <w:pStyle w:val="TAL"/>
            </w:pPr>
            <w:r w:rsidRPr="00E80F49">
              <w:t>RAN5#</w:t>
            </w:r>
            <w:r>
              <w:t>98</w:t>
            </w:r>
          </w:p>
        </w:tc>
      </w:tr>
      <w:tr w:rsidR="004F34D4" w:rsidRPr="00E80F49" w14:paraId="148D60CC" w14:textId="77777777" w:rsidTr="00135A41">
        <w:trPr>
          <w:trHeight w:val="248"/>
        </w:trPr>
        <w:tc>
          <w:tcPr>
            <w:tcW w:w="2160" w:type="dxa"/>
            <w:vAlign w:val="center"/>
          </w:tcPr>
          <w:p w14:paraId="448347D2" w14:textId="77777777" w:rsidR="004F34D4" w:rsidRPr="00E80F49" w:rsidRDefault="004F34D4" w:rsidP="00135A41">
            <w:pPr>
              <w:pStyle w:val="TAL"/>
            </w:pPr>
            <w:r w:rsidRPr="00E80F49">
              <w:t>6.2.2</w:t>
            </w:r>
            <w:r w:rsidRPr="00E80F49">
              <w:tab/>
              <w:t>Maximum Output Power Reduction (MPR)</w:t>
            </w:r>
          </w:p>
        </w:tc>
        <w:tc>
          <w:tcPr>
            <w:tcW w:w="1476" w:type="dxa"/>
            <w:shd w:val="clear" w:color="auto" w:fill="auto"/>
            <w:vAlign w:val="center"/>
          </w:tcPr>
          <w:p w14:paraId="7B670D3D" w14:textId="77777777" w:rsidR="004F34D4" w:rsidRPr="00E80F49" w:rsidRDefault="004F34D4" w:rsidP="00135A41">
            <w:pPr>
              <w:pStyle w:val="TAC"/>
              <w:rPr>
                <w:lang w:eastAsia="zh-CN"/>
              </w:rPr>
            </w:pPr>
            <w:r w:rsidRPr="00E80F49">
              <w:rPr>
                <w:lang w:eastAsia="zh-CN"/>
              </w:rPr>
              <w:t>contiguous allocation: 100</w:t>
            </w:r>
            <w:r>
              <w:rPr>
                <w:lang w:eastAsia="zh-CN"/>
              </w:rPr>
              <w:t>0</w:t>
            </w:r>
          </w:p>
        </w:tc>
        <w:tc>
          <w:tcPr>
            <w:tcW w:w="4590" w:type="dxa"/>
            <w:shd w:val="clear" w:color="auto" w:fill="auto"/>
            <w:vAlign w:val="center"/>
          </w:tcPr>
          <w:p w14:paraId="3B73E814" w14:textId="77777777" w:rsidR="004F34D4" w:rsidRDefault="004F34D4" w:rsidP="00135A41">
            <w:pPr>
              <w:pStyle w:val="TAL"/>
            </w:pPr>
            <w:r>
              <w:t xml:space="preserve">General rules of test point selection apply. </w:t>
            </w:r>
            <w:r w:rsidRPr="00CF6C2D">
              <w:t>Test points of TC 6.2.</w:t>
            </w:r>
            <w:r>
              <w:t>2</w:t>
            </w:r>
            <w:r w:rsidRPr="00CF6C2D">
              <w:t xml:space="preserve"> from TS 38.521-1 can be leveraged except for the test point for almost contiguous allocation.</w:t>
            </w:r>
          </w:p>
          <w:p w14:paraId="689B181C" w14:textId="77777777" w:rsidR="004F34D4" w:rsidRDefault="004F34D4" w:rsidP="00135A41">
            <w:pPr>
              <w:pStyle w:val="TAL"/>
            </w:pPr>
          </w:p>
          <w:p w14:paraId="20F8EA00" w14:textId="77777777" w:rsidR="004F34D4" w:rsidRPr="00E80F49" w:rsidRDefault="004F34D4" w:rsidP="00135A41">
            <w:pPr>
              <w:pStyle w:val="TAL"/>
            </w:pPr>
            <w:r>
              <w:t>Note: There is no test point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tc>
        <w:tc>
          <w:tcPr>
            <w:tcW w:w="1854" w:type="dxa"/>
            <w:vAlign w:val="center"/>
          </w:tcPr>
          <w:p w14:paraId="0835D732" w14:textId="77777777" w:rsidR="004F34D4" w:rsidRPr="00E80F49" w:rsidRDefault="004F34D4" w:rsidP="00135A41">
            <w:pPr>
              <w:pStyle w:val="TAL"/>
              <w:rPr>
                <w:lang w:eastAsia="zh-CN"/>
              </w:rPr>
            </w:pPr>
            <w:r w:rsidRPr="00E80F49">
              <w:t>RAN5#</w:t>
            </w:r>
            <w:r w:rsidRPr="00E80F49">
              <w:rPr>
                <w:lang w:eastAsia="zh-CN"/>
              </w:rPr>
              <w:t>9</w:t>
            </w:r>
            <w:r>
              <w:rPr>
                <w:lang w:eastAsia="zh-CN"/>
              </w:rPr>
              <w:t>8</w:t>
            </w:r>
          </w:p>
        </w:tc>
      </w:tr>
      <w:tr w:rsidR="004F34D4" w:rsidRPr="00E80F49" w14:paraId="7760A6AA" w14:textId="77777777" w:rsidTr="00135A41">
        <w:trPr>
          <w:trHeight w:val="248"/>
        </w:trPr>
        <w:tc>
          <w:tcPr>
            <w:tcW w:w="2160" w:type="dxa"/>
            <w:vAlign w:val="center"/>
          </w:tcPr>
          <w:p w14:paraId="0EC73E77" w14:textId="77777777" w:rsidR="004F34D4" w:rsidRPr="00E80F49" w:rsidRDefault="004F34D4" w:rsidP="00135A41">
            <w:pPr>
              <w:pStyle w:val="TAL"/>
            </w:pPr>
            <w:r w:rsidRPr="002D2378">
              <w:t>6.3.1 Minimum output power</w:t>
            </w:r>
          </w:p>
        </w:tc>
        <w:tc>
          <w:tcPr>
            <w:tcW w:w="1476" w:type="dxa"/>
            <w:shd w:val="clear" w:color="auto" w:fill="auto"/>
            <w:vAlign w:val="center"/>
          </w:tcPr>
          <w:p w14:paraId="0CB4123B" w14:textId="77777777" w:rsidR="004F34D4" w:rsidRPr="00E80F49" w:rsidRDefault="004F34D4" w:rsidP="00135A41">
            <w:pPr>
              <w:pStyle w:val="TAC"/>
              <w:rPr>
                <w:lang w:eastAsia="zh-CN"/>
              </w:rPr>
            </w:pPr>
            <w:r w:rsidRPr="002D2378">
              <w:rPr>
                <w:lang w:eastAsia="zh-CN"/>
              </w:rPr>
              <w:t>45</w:t>
            </w:r>
          </w:p>
        </w:tc>
        <w:tc>
          <w:tcPr>
            <w:tcW w:w="4590" w:type="dxa"/>
            <w:shd w:val="clear" w:color="auto" w:fill="auto"/>
            <w:vAlign w:val="center"/>
          </w:tcPr>
          <w:p w14:paraId="732C2158" w14:textId="77777777" w:rsidR="004F34D4" w:rsidRDefault="004F34D4" w:rsidP="00135A41">
            <w:pPr>
              <w:pStyle w:val="TAL"/>
            </w:pPr>
            <w:r>
              <w:t xml:space="preserve">General rules of test point selection apply. </w:t>
            </w:r>
            <w:r w:rsidRPr="00CF6C2D">
              <w:t>Test points of TC 6.</w:t>
            </w:r>
            <w:r>
              <w:t>3</w:t>
            </w:r>
            <w:r w:rsidRPr="00CF6C2D">
              <w:t>.1 from TS 38.521-1 can be leveraged.</w:t>
            </w:r>
          </w:p>
        </w:tc>
        <w:tc>
          <w:tcPr>
            <w:tcW w:w="1854" w:type="dxa"/>
            <w:vAlign w:val="center"/>
          </w:tcPr>
          <w:p w14:paraId="7F082AD8" w14:textId="77777777" w:rsidR="004F34D4" w:rsidRPr="00E80F49" w:rsidRDefault="004F34D4" w:rsidP="00135A41">
            <w:pPr>
              <w:pStyle w:val="TAL"/>
            </w:pPr>
            <w:r w:rsidRPr="00E80F49">
              <w:t>RAN5#</w:t>
            </w:r>
            <w:r w:rsidRPr="00E80F49">
              <w:rPr>
                <w:lang w:eastAsia="zh-CN"/>
              </w:rPr>
              <w:t>9</w:t>
            </w:r>
            <w:r>
              <w:rPr>
                <w:lang w:eastAsia="zh-CN"/>
              </w:rPr>
              <w:t>8</w:t>
            </w:r>
          </w:p>
        </w:tc>
      </w:tr>
    </w:tbl>
    <w:p w14:paraId="3EB728E2" w14:textId="1F370097" w:rsidR="004F34D4" w:rsidRPr="00E80F49" w:rsidRDefault="004F34D4" w:rsidP="00DA44F7"/>
    <w:bookmarkEnd w:id="388"/>
    <w:bookmarkEnd w:id="389"/>
    <w:p w14:paraId="11CC62F5" w14:textId="77777777" w:rsidR="00E547C9" w:rsidRPr="00E80F49" w:rsidRDefault="00E547C9" w:rsidP="00E23678">
      <w:pPr>
        <w:pStyle w:val="Heading9"/>
      </w:pPr>
      <w:r w:rsidRPr="00E80F49">
        <w:br w:type="page"/>
      </w:r>
      <w:bookmarkStart w:id="392" w:name="_Toc27418764"/>
      <w:bookmarkStart w:id="393" w:name="_Toc36042419"/>
      <w:bookmarkStart w:id="394" w:name="_Toc43899747"/>
      <w:bookmarkStart w:id="395" w:name="_Toc51767659"/>
      <w:bookmarkStart w:id="396" w:name="_Toc59039997"/>
      <w:bookmarkStart w:id="397" w:name="_Toc68073936"/>
      <w:bookmarkStart w:id="398" w:name="_Toc75371798"/>
      <w:bookmarkStart w:id="399" w:name="_Toc83727866"/>
      <w:bookmarkStart w:id="400" w:name="_Toc100005967"/>
      <w:bookmarkStart w:id="401" w:name="_Toc106703515"/>
      <w:bookmarkStart w:id="402" w:name="_Toc131528037"/>
      <w:r w:rsidRPr="00E80F49">
        <w:lastRenderedPageBreak/>
        <w:t>Annex A: Derivation documents</w:t>
      </w:r>
      <w:bookmarkEnd w:id="392"/>
      <w:bookmarkEnd w:id="393"/>
      <w:bookmarkEnd w:id="394"/>
      <w:bookmarkEnd w:id="395"/>
      <w:bookmarkEnd w:id="396"/>
      <w:bookmarkEnd w:id="397"/>
      <w:bookmarkEnd w:id="398"/>
      <w:bookmarkEnd w:id="399"/>
      <w:bookmarkEnd w:id="400"/>
      <w:bookmarkEnd w:id="401"/>
      <w:bookmarkEnd w:id="402"/>
    </w:p>
    <w:p w14:paraId="68FD0261" w14:textId="77777777" w:rsidR="00E547C9" w:rsidRPr="00E80F49" w:rsidRDefault="00E547C9" w:rsidP="00E547C9">
      <w:r w:rsidRPr="00E80F49">
        <w:t xml:space="preserve">The documents and spreadsheets used to give the background for the selected test points for each test case are included in the present document as zip files. </w:t>
      </w:r>
    </w:p>
    <w:p w14:paraId="4D5137FA" w14:textId="77777777" w:rsidR="00E547C9" w:rsidRPr="00E80F49" w:rsidRDefault="00E547C9" w:rsidP="00E547C9">
      <w:r w:rsidRPr="00E80F49">
        <w:t>The name of the zip shall:</w:t>
      </w:r>
    </w:p>
    <w:p w14:paraId="3FDD4B83" w14:textId="77777777" w:rsidR="00E547C9" w:rsidRPr="00E80F49" w:rsidRDefault="00E547C9" w:rsidP="00E547C9">
      <w:pPr>
        <w:pStyle w:val="B1"/>
      </w:pPr>
      <w:r w:rsidRPr="00E80F49">
        <w:t>-</w:t>
      </w:r>
      <w:r w:rsidRPr="00E80F49">
        <w:tab/>
        <w:t>Include a prefix allowing easier grouping of fi</w:t>
      </w:r>
      <w:r w:rsidR="00BC4112" w:rsidRPr="00E80F49">
        <w:t>“</w:t>
      </w:r>
      <w:r w:rsidR="00BC4112" w:rsidRPr="00E80F49">
        <w:rPr>
          <w:i/>
        </w:rPr>
        <w:t>38.521-1_TPanalysis</w:t>
      </w:r>
      <w:r w:rsidR="00BC4112" w:rsidRPr="00E80F49">
        <w:t>”, “</w:t>
      </w:r>
      <w:r w:rsidR="00BC4112" w:rsidRPr="00E80F49">
        <w:rPr>
          <w:i/>
        </w:rPr>
        <w:t>38.521-2_TPanalysis</w:t>
      </w:r>
      <w:r w:rsidR="00BC4112" w:rsidRPr="00E80F49">
        <w:t>” or “</w:t>
      </w:r>
      <w:r w:rsidR="00BC4112" w:rsidRPr="00E80F49">
        <w:rPr>
          <w:i/>
        </w:rPr>
        <w:t>38.521-3_TPanalysis</w:t>
      </w:r>
      <w:r w:rsidR="00BC4112" w:rsidRPr="00E80F49">
        <w:t>”.</w:t>
      </w:r>
      <w:r w:rsidRPr="00E80F49">
        <w:t>les in the same area, e.g. .</w:t>
      </w:r>
    </w:p>
    <w:p w14:paraId="27A6A454" w14:textId="77777777" w:rsidR="00E547C9" w:rsidRPr="00E80F49" w:rsidRDefault="00E547C9" w:rsidP="00E547C9">
      <w:pPr>
        <w:pStyle w:val="B1"/>
      </w:pPr>
      <w:r w:rsidRPr="00E80F49">
        <w:t>-</w:t>
      </w:r>
      <w:r w:rsidRPr="00E80F49">
        <w:tab/>
        <w:t>Include Test Case Number(s)</w:t>
      </w:r>
      <w:r w:rsidR="00BC4112" w:rsidRPr="00E80F49">
        <w:t xml:space="preserve"> and an abbreviation Test Case Name</w:t>
      </w:r>
      <w:r w:rsidRPr="00E80F49">
        <w:t xml:space="preserve">, e.g. </w:t>
      </w:r>
      <w:r w:rsidR="00BC4112" w:rsidRPr="00E80F49">
        <w:t>“</w:t>
      </w:r>
      <w:r w:rsidR="00BC4112" w:rsidRPr="00E80F49">
        <w:rPr>
          <w:i/>
        </w:rPr>
        <w:t>6.2.1_MOP</w:t>
      </w:r>
      <w:r w:rsidR="00BC4112" w:rsidRPr="00E80F49">
        <w:t>”, “</w:t>
      </w:r>
      <w:r w:rsidR="00BC4112" w:rsidRPr="00E80F49">
        <w:rPr>
          <w:i/>
        </w:rPr>
        <w:t>7.6.2.InB_Block</w:t>
      </w:r>
      <w:r w:rsidR="00BC4112" w:rsidRPr="00E80F49">
        <w:t>” or “</w:t>
      </w:r>
      <w:r w:rsidR="00BC4112" w:rsidRPr="00E80F49">
        <w:rPr>
          <w:i/>
        </w:rPr>
        <w:t>6.2.1_MOP+6.2.2_MPR</w:t>
      </w:r>
      <w:r w:rsidR="00BC4112" w:rsidRPr="00E80F49">
        <w:t>”.</w:t>
      </w:r>
    </w:p>
    <w:p w14:paraId="3EFAE5C9" w14:textId="77777777" w:rsidR="00E547C9" w:rsidRPr="00E80F49" w:rsidRDefault="00E547C9" w:rsidP="00E547C9">
      <w:pPr>
        <w:pStyle w:val="B1"/>
      </w:pPr>
      <w:r w:rsidRPr="00E80F49">
        <w:t>-</w:t>
      </w:r>
      <w:r w:rsidRPr="00E80F49">
        <w:tab/>
        <w:t xml:space="preserve">In cases where multiple analysis is needed per test cases, e.g. </w:t>
      </w:r>
      <w:r w:rsidR="00BC4112" w:rsidRPr="00E80F49">
        <w:t xml:space="preserve">for different CA configurations, include the CA band combination applicable in the parentheses, e.g. add </w:t>
      </w:r>
      <w:r w:rsidR="00BC4112" w:rsidRPr="00E80F49">
        <w:rPr>
          <w:i/>
        </w:rPr>
        <w:t>“(1A-3A)</w:t>
      </w:r>
      <w:r w:rsidR="00BC4112" w:rsidRPr="00E80F49">
        <w:t>” for CA_1A-3A</w:t>
      </w:r>
      <w:r w:rsidR="00DA44F7" w:rsidRPr="00E80F49">
        <w:t>.</w:t>
      </w:r>
    </w:p>
    <w:p w14:paraId="3A4E1D7F" w14:textId="77777777" w:rsidR="00E547C9" w:rsidRPr="00E80F49" w:rsidRDefault="00E547C9" w:rsidP="00E547C9">
      <w:pPr>
        <w:ind w:left="284"/>
      </w:pPr>
      <w:r w:rsidRPr="00E80F49">
        <w:t xml:space="preserve">Concatenated example file name: </w:t>
      </w:r>
      <w:r w:rsidR="00BC4112" w:rsidRPr="00E80F49">
        <w:t>“</w:t>
      </w:r>
      <w:r w:rsidR="00BC4112" w:rsidRPr="00E80F49">
        <w:rPr>
          <w:i/>
        </w:rPr>
        <w:t>38.521-1_TPanalysis</w:t>
      </w:r>
      <w:r w:rsidR="00BC4112" w:rsidRPr="00E80F49">
        <w:t>_</w:t>
      </w:r>
      <w:r w:rsidR="00BC4112" w:rsidRPr="00E80F49">
        <w:rPr>
          <w:i/>
        </w:rPr>
        <w:t>6.2.1_MOP.zip</w:t>
      </w:r>
      <w:r w:rsidR="00BC4112" w:rsidRPr="00E80F49">
        <w:t>”.</w:t>
      </w:r>
    </w:p>
    <w:p w14:paraId="5D0D8630" w14:textId="77777777" w:rsidR="006060A9" w:rsidRPr="00E80F49" w:rsidRDefault="00E547C9" w:rsidP="006060A9">
      <w:r w:rsidRPr="00E80F49">
        <w:t>If there is an update of test points for a test case the old corresponding zip file shall be replaced with a new zip file with a version stepping in the file name. e.g. “nnn_</w:t>
      </w:r>
      <w:r w:rsidR="00BC4112" w:rsidRPr="00E80F49">
        <w:t>v2</w:t>
      </w:r>
      <w:r w:rsidRPr="00E80F49">
        <w:t>.zip”. The aim is to provide a reference to completed test cases, so that test points for similar test cases can be selected on a common basis.</w:t>
      </w:r>
    </w:p>
    <w:p w14:paraId="6AE1BB39" w14:textId="6D8DDAA7" w:rsidR="006060A9" w:rsidRPr="00E80F49" w:rsidRDefault="006060A9" w:rsidP="006060A9">
      <w:pPr>
        <w:rPr>
          <w:rFonts w:eastAsia="MS Mincho"/>
          <w:lang w:eastAsia="de-DE"/>
        </w:rPr>
      </w:pPr>
      <w:r w:rsidRPr="00E80F49">
        <w:t>For cases when no spreadsheet is used then the principles for selecting reference sensitivity test points are described in Annex B, C or D.</w:t>
      </w:r>
    </w:p>
    <w:p w14:paraId="72772E74" w14:textId="2C43AFA2" w:rsidR="006060A9" w:rsidRPr="00E80F49" w:rsidRDefault="006060A9" w:rsidP="00CF3F9A">
      <w:pPr>
        <w:pStyle w:val="Heading1"/>
      </w:pPr>
      <w:bookmarkStart w:id="403" w:name="_Toc68073937"/>
      <w:bookmarkStart w:id="404" w:name="_Toc75371799"/>
      <w:bookmarkStart w:id="405" w:name="_Toc83727867"/>
      <w:bookmarkStart w:id="406" w:name="_Toc100005968"/>
      <w:bookmarkStart w:id="407" w:name="_Toc106703516"/>
      <w:bookmarkStart w:id="408" w:name="_Toc131528038"/>
      <w:r w:rsidRPr="00E80F49">
        <w:t>Annex B: Principles for test point selection for NR CA reference sensitivity test cases</w:t>
      </w:r>
      <w:bookmarkEnd w:id="403"/>
      <w:bookmarkEnd w:id="404"/>
      <w:bookmarkEnd w:id="405"/>
      <w:bookmarkEnd w:id="406"/>
      <w:bookmarkEnd w:id="407"/>
      <w:bookmarkEnd w:id="408"/>
    </w:p>
    <w:p w14:paraId="613E14EF" w14:textId="77777777" w:rsidR="006060A9" w:rsidRPr="00E80F49" w:rsidRDefault="006060A9" w:rsidP="006060A9">
      <w:pPr>
        <w:pStyle w:val="Heading1"/>
      </w:pPr>
      <w:bookmarkStart w:id="409" w:name="_Toc68073938"/>
      <w:bookmarkStart w:id="410" w:name="_Toc75371800"/>
      <w:bookmarkStart w:id="411" w:name="_Toc83727868"/>
      <w:bookmarkStart w:id="412" w:name="_Toc100005969"/>
      <w:bookmarkStart w:id="413" w:name="_Toc106703517"/>
      <w:bookmarkStart w:id="414" w:name="_Toc131528039"/>
      <w:r w:rsidRPr="00E80F49">
        <w:t>B.1</w:t>
      </w:r>
      <w:r w:rsidRPr="00E80F49">
        <w:tab/>
        <w:t>General</w:t>
      </w:r>
      <w:bookmarkEnd w:id="409"/>
      <w:bookmarkEnd w:id="410"/>
      <w:bookmarkEnd w:id="411"/>
      <w:bookmarkEnd w:id="412"/>
      <w:bookmarkEnd w:id="413"/>
      <w:bookmarkEnd w:id="414"/>
    </w:p>
    <w:p w14:paraId="25B5EF90" w14:textId="77777777" w:rsidR="006060A9" w:rsidRPr="00E80F49" w:rsidRDefault="006060A9" w:rsidP="006060A9">
      <w:pPr>
        <w:ind w:left="840" w:hanging="840"/>
      </w:pPr>
      <w:r w:rsidRPr="00E80F49">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E80F49" w14:paraId="5103690A" w14:textId="77777777" w:rsidTr="002E5133">
        <w:tc>
          <w:tcPr>
            <w:tcW w:w="5000" w:type="pct"/>
            <w:gridSpan w:val="5"/>
            <w:shd w:val="clear" w:color="auto" w:fill="auto"/>
          </w:tcPr>
          <w:p w14:paraId="4FB43FE1" w14:textId="77777777" w:rsidR="006060A9" w:rsidRPr="00E80F49" w:rsidRDefault="006060A9" w:rsidP="002E5133">
            <w:pPr>
              <w:pStyle w:val="TAH"/>
            </w:pPr>
            <w:r w:rsidRPr="00E80F49">
              <w:t>Initial Conditions</w:t>
            </w:r>
          </w:p>
        </w:tc>
      </w:tr>
      <w:tr w:rsidR="006060A9" w:rsidRPr="00E80F49" w14:paraId="2865E344" w14:textId="77777777" w:rsidTr="002E5133">
        <w:tc>
          <w:tcPr>
            <w:tcW w:w="2132" w:type="pct"/>
            <w:gridSpan w:val="3"/>
            <w:shd w:val="clear" w:color="auto" w:fill="auto"/>
          </w:tcPr>
          <w:p w14:paraId="0AE1775B" w14:textId="77777777" w:rsidR="006060A9" w:rsidRPr="00E80F49" w:rsidRDefault="006060A9" w:rsidP="002E5133">
            <w:pPr>
              <w:pStyle w:val="TAL"/>
            </w:pPr>
            <w:r w:rsidRPr="00E80F49">
              <w:t>Test Environment as specified in TS 38.508-1 [5] subclause 4.1</w:t>
            </w:r>
          </w:p>
        </w:tc>
        <w:tc>
          <w:tcPr>
            <w:tcW w:w="2868" w:type="pct"/>
            <w:gridSpan w:val="2"/>
          </w:tcPr>
          <w:p w14:paraId="06ACA5EB" w14:textId="77777777" w:rsidR="006060A9" w:rsidRPr="00E80F49" w:rsidRDefault="006060A9" w:rsidP="002E5133">
            <w:pPr>
              <w:pStyle w:val="TAL"/>
              <w:rPr>
                <w:lang w:eastAsia="zh-CN"/>
              </w:rPr>
            </w:pPr>
            <w:r w:rsidRPr="00E80F49">
              <w:t>Normal, TL/VL, TL/VH, TH/VL, TH/VH</w:t>
            </w:r>
          </w:p>
        </w:tc>
      </w:tr>
      <w:tr w:rsidR="006060A9" w:rsidRPr="00E80F49" w14:paraId="5A4A12E9" w14:textId="77777777" w:rsidTr="002E5133">
        <w:tc>
          <w:tcPr>
            <w:tcW w:w="2132" w:type="pct"/>
            <w:gridSpan w:val="3"/>
            <w:shd w:val="clear" w:color="auto" w:fill="auto"/>
          </w:tcPr>
          <w:p w14:paraId="67CC78B3" w14:textId="77777777" w:rsidR="006060A9" w:rsidRPr="00E80F49" w:rsidRDefault="006060A9" w:rsidP="002E5133">
            <w:pPr>
              <w:pStyle w:val="TAL"/>
            </w:pPr>
            <w:r w:rsidRPr="00E80F49">
              <w:t>Test Frequencies as specified in TS 38.508-1 [5] subclause4.3.1</w:t>
            </w:r>
          </w:p>
        </w:tc>
        <w:tc>
          <w:tcPr>
            <w:tcW w:w="2868" w:type="pct"/>
            <w:gridSpan w:val="2"/>
          </w:tcPr>
          <w:p w14:paraId="2A3F526E" w14:textId="77777777" w:rsidR="006060A9" w:rsidRPr="00E80F49" w:rsidRDefault="006060A9" w:rsidP="002E5133">
            <w:pPr>
              <w:pStyle w:val="TAL"/>
              <w:rPr>
                <w:lang w:eastAsia="zh-CN"/>
              </w:rPr>
            </w:pPr>
            <w:r w:rsidRPr="00E80F49">
              <w:t>Low range, Mid range, High range</w:t>
            </w:r>
            <w:r w:rsidRPr="00E80F49">
              <w:rPr>
                <w:szCs w:val="18"/>
              </w:rPr>
              <w:t xml:space="preserve"> (NOTE 4)</w:t>
            </w:r>
          </w:p>
        </w:tc>
      </w:tr>
      <w:tr w:rsidR="006060A9" w:rsidRPr="00E80F49" w14:paraId="4DB30C98" w14:textId="77777777" w:rsidTr="002E5133">
        <w:tc>
          <w:tcPr>
            <w:tcW w:w="2132" w:type="pct"/>
            <w:gridSpan w:val="3"/>
            <w:shd w:val="clear" w:color="auto" w:fill="auto"/>
          </w:tcPr>
          <w:p w14:paraId="66C46363" w14:textId="77777777" w:rsidR="006060A9" w:rsidRPr="00E80F49" w:rsidRDefault="006060A9" w:rsidP="002E5133">
            <w:pPr>
              <w:pStyle w:val="TAL"/>
              <w:rPr>
                <w:szCs w:val="18"/>
              </w:rPr>
            </w:pPr>
            <w:r w:rsidRPr="00E80F49">
              <w:rPr>
                <w:szCs w:val="18"/>
              </w:rPr>
              <w:t>Test Channel Bandwidths as specified in TS 38.508-1 [5] subclause 4.3.1</w:t>
            </w:r>
          </w:p>
        </w:tc>
        <w:tc>
          <w:tcPr>
            <w:tcW w:w="2868" w:type="pct"/>
            <w:gridSpan w:val="2"/>
          </w:tcPr>
          <w:p w14:paraId="1725B8A4" w14:textId="77777777" w:rsidR="006060A9" w:rsidRPr="00E80F49" w:rsidRDefault="006060A9" w:rsidP="002E5133">
            <w:pPr>
              <w:pStyle w:val="TAL"/>
              <w:rPr>
                <w:szCs w:val="18"/>
              </w:rPr>
            </w:pPr>
            <w:r w:rsidRPr="00E80F49">
              <w:rPr>
                <w:szCs w:val="18"/>
              </w:rPr>
              <w:t>Lowest, Mid, Highest (NOTE 4)</w:t>
            </w:r>
          </w:p>
          <w:p w14:paraId="1D291FBB" w14:textId="77777777" w:rsidR="006060A9" w:rsidRPr="00E80F49" w:rsidRDefault="006060A9" w:rsidP="002E5133">
            <w:pPr>
              <w:pStyle w:val="TAL"/>
              <w:rPr>
                <w:szCs w:val="18"/>
                <w:lang w:eastAsia="zh-CN"/>
              </w:rPr>
            </w:pPr>
            <w:r w:rsidRPr="00E80F49">
              <w:rPr>
                <w:szCs w:val="18"/>
              </w:rPr>
              <w:t>Lowest UL / Lowest DL, Lowest UL / Highest DL (NOTE 3)</w:t>
            </w:r>
          </w:p>
        </w:tc>
      </w:tr>
      <w:tr w:rsidR="006060A9" w:rsidRPr="00E80F49" w14:paraId="6ECCDD72" w14:textId="77777777" w:rsidTr="002E5133">
        <w:tc>
          <w:tcPr>
            <w:tcW w:w="2132" w:type="pct"/>
            <w:gridSpan w:val="3"/>
            <w:shd w:val="clear" w:color="auto" w:fill="auto"/>
          </w:tcPr>
          <w:p w14:paraId="68F6FDE1"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2868" w:type="pct"/>
            <w:gridSpan w:val="2"/>
          </w:tcPr>
          <w:p w14:paraId="667698B2"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Lowest</w:t>
            </w:r>
          </w:p>
        </w:tc>
      </w:tr>
      <w:tr w:rsidR="006060A9" w:rsidRPr="00E80F49" w14:paraId="0C133215" w14:textId="77777777" w:rsidTr="002E5133">
        <w:tc>
          <w:tcPr>
            <w:tcW w:w="5000" w:type="pct"/>
            <w:gridSpan w:val="5"/>
            <w:shd w:val="clear" w:color="auto" w:fill="auto"/>
          </w:tcPr>
          <w:p w14:paraId="44585720" w14:textId="77777777" w:rsidR="006060A9" w:rsidRPr="00E80F49" w:rsidRDefault="006060A9" w:rsidP="002E5133">
            <w:pPr>
              <w:pStyle w:val="TAH"/>
            </w:pPr>
            <w:r w:rsidRPr="00E80F49">
              <w:t>Test Parameters</w:t>
            </w:r>
          </w:p>
        </w:tc>
      </w:tr>
      <w:tr w:rsidR="006060A9" w:rsidRPr="00E80F49" w14:paraId="34BA4A01" w14:textId="77777777" w:rsidTr="002E5133">
        <w:tc>
          <w:tcPr>
            <w:tcW w:w="559" w:type="pct"/>
            <w:shd w:val="clear" w:color="auto" w:fill="auto"/>
          </w:tcPr>
          <w:p w14:paraId="5774FFBB" w14:textId="77777777" w:rsidR="006060A9" w:rsidRPr="00E80F49" w:rsidRDefault="006060A9" w:rsidP="002E5133">
            <w:pPr>
              <w:pStyle w:val="TAH"/>
              <w:rPr>
                <w:lang w:eastAsia="zh-CN"/>
              </w:rPr>
            </w:pPr>
            <w:r w:rsidRPr="00E80F49">
              <w:rPr>
                <w:lang w:eastAsia="zh-CN"/>
              </w:rPr>
              <w:t>Test ID</w:t>
            </w:r>
          </w:p>
        </w:tc>
        <w:tc>
          <w:tcPr>
            <w:tcW w:w="1573" w:type="pct"/>
            <w:gridSpan w:val="2"/>
            <w:shd w:val="clear" w:color="auto" w:fill="auto"/>
          </w:tcPr>
          <w:p w14:paraId="3E839A4D" w14:textId="77777777" w:rsidR="006060A9" w:rsidRPr="00E80F49" w:rsidRDefault="006060A9" w:rsidP="002E5133">
            <w:pPr>
              <w:pStyle w:val="TAH"/>
            </w:pPr>
            <w:r w:rsidRPr="00E80F49">
              <w:t>Downlink Configuration</w:t>
            </w:r>
          </w:p>
        </w:tc>
        <w:tc>
          <w:tcPr>
            <w:tcW w:w="2868" w:type="pct"/>
            <w:gridSpan w:val="2"/>
          </w:tcPr>
          <w:p w14:paraId="59C34EFE" w14:textId="77777777" w:rsidR="006060A9" w:rsidRPr="00E80F49" w:rsidRDefault="006060A9" w:rsidP="002E5133">
            <w:pPr>
              <w:pStyle w:val="TAH"/>
              <w:rPr>
                <w:lang w:eastAsia="zh-CN"/>
              </w:rPr>
            </w:pPr>
            <w:r w:rsidRPr="00E80F49">
              <w:t>Uplink Configuration</w:t>
            </w:r>
          </w:p>
        </w:tc>
      </w:tr>
      <w:tr w:rsidR="006060A9" w:rsidRPr="00E80F49" w14:paraId="0A06D6A4" w14:textId="77777777" w:rsidTr="002E5133">
        <w:tc>
          <w:tcPr>
            <w:tcW w:w="559" w:type="pct"/>
            <w:shd w:val="clear" w:color="auto" w:fill="auto"/>
          </w:tcPr>
          <w:p w14:paraId="69B5D922" w14:textId="77777777" w:rsidR="006060A9" w:rsidRPr="00E80F49" w:rsidRDefault="006060A9" w:rsidP="002E5133">
            <w:pPr>
              <w:pStyle w:val="TAH"/>
              <w:rPr>
                <w:lang w:eastAsia="zh-CN"/>
              </w:rPr>
            </w:pPr>
          </w:p>
        </w:tc>
        <w:tc>
          <w:tcPr>
            <w:tcW w:w="718" w:type="pct"/>
            <w:shd w:val="clear" w:color="auto" w:fill="auto"/>
          </w:tcPr>
          <w:p w14:paraId="0057E637" w14:textId="77777777" w:rsidR="006060A9" w:rsidRPr="00E80F49" w:rsidRDefault="006060A9" w:rsidP="002E5133">
            <w:pPr>
              <w:pStyle w:val="TAH"/>
            </w:pPr>
            <w:r w:rsidRPr="00E80F49">
              <w:rPr>
                <w:lang w:eastAsia="zh-CN"/>
              </w:rPr>
              <w:t>Modulation</w:t>
            </w:r>
          </w:p>
        </w:tc>
        <w:tc>
          <w:tcPr>
            <w:tcW w:w="854" w:type="pct"/>
            <w:shd w:val="clear" w:color="auto" w:fill="auto"/>
          </w:tcPr>
          <w:p w14:paraId="47277EEE" w14:textId="77777777" w:rsidR="006060A9" w:rsidRPr="00E80F49" w:rsidRDefault="006060A9" w:rsidP="002E5133">
            <w:pPr>
              <w:pStyle w:val="TAH"/>
            </w:pPr>
            <w:r w:rsidRPr="00E80F49">
              <w:rPr>
                <w:lang w:eastAsia="zh-CN"/>
              </w:rPr>
              <w:t>RB allocation</w:t>
            </w:r>
          </w:p>
        </w:tc>
        <w:tc>
          <w:tcPr>
            <w:tcW w:w="1697" w:type="pct"/>
          </w:tcPr>
          <w:p w14:paraId="513D5E15" w14:textId="77777777" w:rsidR="006060A9" w:rsidRPr="00E80F49" w:rsidRDefault="006060A9" w:rsidP="002E5133">
            <w:pPr>
              <w:pStyle w:val="TAH"/>
              <w:rPr>
                <w:lang w:eastAsia="zh-CN"/>
              </w:rPr>
            </w:pPr>
            <w:r w:rsidRPr="00E80F49">
              <w:rPr>
                <w:lang w:eastAsia="zh-CN"/>
              </w:rPr>
              <w:t>Modulation</w:t>
            </w:r>
          </w:p>
        </w:tc>
        <w:tc>
          <w:tcPr>
            <w:tcW w:w="1171" w:type="pct"/>
            <w:shd w:val="clear" w:color="auto" w:fill="auto"/>
          </w:tcPr>
          <w:p w14:paraId="3A4F29E4" w14:textId="77777777" w:rsidR="006060A9" w:rsidRPr="00E80F49" w:rsidRDefault="006060A9" w:rsidP="002E5133">
            <w:pPr>
              <w:pStyle w:val="TAH"/>
              <w:rPr>
                <w:lang w:eastAsia="zh-CN"/>
              </w:rPr>
            </w:pPr>
            <w:r w:rsidRPr="00E80F49">
              <w:rPr>
                <w:lang w:eastAsia="zh-CN"/>
              </w:rPr>
              <w:t>RB allocation</w:t>
            </w:r>
          </w:p>
        </w:tc>
      </w:tr>
      <w:tr w:rsidR="006060A9" w:rsidRPr="00E80F49" w14:paraId="4F9B22B6" w14:textId="77777777" w:rsidTr="002E5133">
        <w:trPr>
          <w:trHeight w:val="424"/>
        </w:trPr>
        <w:tc>
          <w:tcPr>
            <w:tcW w:w="559" w:type="pct"/>
            <w:shd w:val="clear" w:color="auto" w:fill="auto"/>
          </w:tcPr>
          <w:p w14:paraId="4364F7A4" w14:textId="77777777" w:rsidR="006060A9" w:rsidRPr="00E80F49" w:rsidRDefault="006060A9" w:rsidP="002E5133">
            <w:pPr>
              <w:pStyle w:val="TAC"/>
              <w:rPr>
                <w:lang w:eastAsia="zh-CN"/>
              </w:rPr>
            </w:pPr>
            <w:r w:rsidRPr="00E80F49">
              <w:t>1</w:t>
            </w:r>
          </w:p>
        </w:tc>
        <w:tc>
          <w:tcPr>
            <w:tcW w:w="718" w:type="pct"/>
            <w:shd w:val="clear" w:color="auto" w:fill="auto"/>
          </w:tcPr>
          <w:p w14:paraId="137D32E9" w14:textId="77777777" w:rsidR="006060A9" w:rsidRPr="00E80F49" w:rsidRDefault="006060A9" w:rsidP="002E5133">
            <w:pPr>
              <w:pStyle w:val="TAC"/>
            </w:pPr>
            <w:r w:rsidRPr="00E80F49">
              <w:t>CP-OFDM QPSK</w:t>
            </w:r>
          </w:p>
        </w:tc>
        <w:tc>
          <w:tcPr>
            <w:tcW w:w="854" w:type="pct"/>
            <w:shd w:val="clear" w:color="auto" w:fill="auto"/>
          </w:tcPr>
          <w:p w14:paraId="4516D070" w14:textId="77777777" w:rsidR="006060A9" w:rsidRPr="00E80F49" w:rsidRDefault="006060A9" w:rsidP="002E5133">
            <w:pPr>
              <w:pStyle w:val="TAC"/>
            </w:pPr>
            <w:r w:rsidRPr="00E80F49">
              <w:t>Full RB (NOTE 1)</w:t>
            </w:r>
          </w:p>
        </w:tc>
        <w:tc>
          <w:tcPr>
            <w:tcW w:w="1697" w:type="pct"/>
          </w:tcPr>
          <w:p w14:paraId="17473095" w14:textId="77777777" w:rsidR="006060A9" w:rsidRPr="00E80F49" w:rsidRDefault="006060A9" w:rsidP="002E5133">
            <w:pPr>
              <w:pStyle w:val="TAC"/>
            </w:pPr>
            <w:r w:rsidRPr="00E80F49">
              <w:t>DFT-s-OFDM QPSK</w:t>
            </w:r>
          </w:p>
        </w:tc>
        <w:tc>
          <w:tcPr>
            <w:tcW w:w="1171" w:type="pct"/>
            <w:shd w:val="clear" w:color="auto" w:fill="auto"/>
          </w:tcPr>
          <w:p w14:paraId="211F7A14" w14:textId="77777777" w:rsidR="006060A9" w:rsidRPr="00E80F49" w:rsidRDefault="006060A9" w:rsidP="002E5133">
            <w:pPr>
              <w:pStyle w:val="TAC"/>
            </w:pPr>
            <w:r w:rsidRPr="00E80F49">
              <w:t>REFERENCE SENSITIVITY (NOTE 2)</w:t>
            </w:r>
          </w:p>
        </w:tc>
      </w:tr>
      <w:tr w:rsidR="006060A9" w:rsidRPr="00E80F49" w14:paraId="7E476B8D" w14:textId="77777777" w:rsidTr="002E5133">
        <w:tc>
          <w:tcPr>
            <w:tcW w:w="5000" w:type="pct"/>
            <w:gridSpan w:val="5"/>
            <w:shd w:val="clear" w:color="auto" w:fill="auto"/>
          </w:tcPr>
          <w:p w14:paraId="0D8F8AF8" w14:textId="55BF50DB" w:rsidR="006060A9" w:rsidRPr="00E80F49" w:rsidRDefault="006060A9" w:rsidP="002E5133">
            <w:pPr>
              <w:pStyle w:val="TAN"/>
              <w:rPr>
                <w:lang w:eastAsia="zh-CN"/>
              </w:rPr>
            </w:pPr>
            <w:r w:rsidRPr="00E80F49">
              <w:rPr>
                <w:lang w:eastAsia="zh-CN"/>
              </w:rPr>
              <w:t>NOTE 1:</w:t>
            </w:r>
            <w:r w:rsidRPr="00E80F49">
              <w:rPr>
                <w:lang w:eastAsia="zh-CN"/>
              </w:rPr>
              <w:tab/>
              <w:t>Full RB allocation shall be used per each SCS and channel BW as specified in Table 7.3.2.4.1-2.</w:t>
            </w:r>
          </w:p>
          <w:p w14:paraId="56D30051" w14:textId="0CA3F80B" w:rsidR="006060A9" w:rsidRPr="00E80F49" w:rsidRDefault="006060A9" w:rsidP="002E5133">
            <w:pPr>
              <w:pStyle w:val="TAN"/>
              <w:rPr>
                <w:lang w:eastAsia="zh-CN"/>
              </w:rPr>
            </w:pPr>
            <w:r w:rsidRPr="00E80F49">
              <w:rPr>
                <w:lang w:eastAsia="zh-CN"/>
              </w:rPr>
              <w:t>NOTE 2:</w:t>
            </w:r>
            <w:r w:rsidRPr="00E80F49">
              <w:rPr>
                <w:lang w:eastAsia="zh-CN"/>
              </w:rPr>
              <w:tab/>
              <w:t>REFERENCE SENSITIVITY refers to Table 7.3.2.4.1-3 which defines uplink RB configuration and start RB location for each SCS, channel BW and NR band.</w:t>
            </w:r>
          </w:p>
          <w:p w14:paraId="77C0146A" w14:textId="77777777" w:rsidR="006060A9" w:rsidRPr="00E80F49" w:rsidRDefault="006060A9" w:rsidP="002E5133">
            <w:pPr>
              <w:pStyle w:val="TAN"/>
              <w:rPr>
                <w:lang w:eastAsia="zh-CN"/>
              </w:rPr>
            </w:pPr>
            <w:r w:rsidRPr="00E80F49">
              <w:rPr>
                <w:lang w:eastAsia="zh-CN"/>
              </w:rPr>
              <w:t>NOTE 3:</w:t>
            </w:r>
            <w:r w:rsidRPr="00E80F49">
              <w:rPr>
                <w:lang w:eastAsia="zh-CN"/>
              </w:rPr>
              <w:tab/>
              <w:t>According to asymmetric channel bandwidths specified in clause 5.3.6.</w:t>
            </w:r>
          </w:p>
          <w:p w14:paraId="1EDC236A" w14:textId="77777777" w:rsidR="006060A9" w:rsidRPr="00E80F49" w:rsidRDefault="006060A9" w:rsidP="002E5133">
            <w:pPr>
              <w:pStyle w:val="TAN"/>
              <w:rPr>
                <w:lang w:eastAsia="zh-CN"/>
              </w:rPr>
            </w:pPr>
            <w:r w:rsidRPr="00E80F49">
              <w:t>NOTE 4:</w:t>
            </w:r>
            <w:r w:rsidRPr="00E80F49">
              <w:tab/>
              <w:t>For n70, in addition to default test configurations, additional configurations shall be used to verify reference sensitivity requirements with the UE TX-RX frequency separation of 295MHz (table 5.4.4-1):</w:t>
            </w:r>
            <w:r w:rsidRPr="00E80F49">
              <w:br/>
              <w:t>5 MHz CH BW with DL @ low range, UL @ mid range</w:t>
            </w:r>
            <w:r w:rsidRPr="00E80F49">
              <w:br/>
              <w:t>5 MHz CH BW with DL @ mid range, UL @ high range</w:t>
            </w:r>
            <w:r w:rsidRPr="00E80F49">
              <w:br/>
              <w:t>10 MHz CH BW with DL @ low range, UL @ high range</w:t>
            </w:r>
          </w:p>
        </w:tc>
      </w:tr>
    </w:tbl>
    <w:p w14:paraId="14F5FC75" w14:textId="77777777" w:rsidR="006060A9" w:rsidRPr="00E80F49" w:rsidRDefault="006060A9" w:rsidP="006060A9"/>
    <w:p w14:paraId="3BE2CE46" w14:textId="77777777" w:rsidR="006060A9" w:rsidRPr="00E80F49" w:rsidRDefault="006060A9" w:rsidP="006060A9">
      <w:r w:rsidRPr="00E80F49">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E80F49"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E80F49" w:rsidRDefault="006060A9" w:rsidP="002E5133">
            <w:pPr>
              <w:pStyle w:val="TAH"/>
            </w:pPr>
            <w:r w:rsidRPr="00E80F49">
              <w:lastRenderedPageBreak/>
              <w:t>Initial Conditions</w:t>
            </w:r>
          </w:p>
        </w:tc>
      </w:tr>
      <w:tr w:rsidR="006060A9" w:rsidRPr="00E80F49" w14:paraId="13AA8CE2" w14:textId="77777777" w:rsidTr="002E5133">
        <w:trPr>
          <w:cantSplit/>
          <w:jc w:val="center"/>
        </w:trPr>
        <w:tc>
          <w:tcPr>
            <w:tcW w:w="4537" w:type="dxa"/>
            <w:gridSpan w:val="4"/>
          </w:tcPr>
          <w:p w14:paraId="5AC28C89" w14:textId="77777777" w:rsidR="006060A9" w:rsidRPr="00E80F49" w:rsidRDefault="006060A9" w:rsidP="002E5133">
            <w:pPr>
              <w:pStyle w:val="TAL"/>
              <w:ind w:left="800"/>
            </w:pPr>
            <w:r w:rsidRPr="00E80F49">
              <w:t>Test Environment as specified in</w:t>
            </w:r>
          </w:p>
          <w:p w14:paraId="74963A9C" w14:textId="77777777" w:rsidR="006060A9" w:rsidRPr="00E80F49" w:rsidRDefault="006060A9" w:rsidP="002E5133">
            <w:pPr>
              <w:pStyle w:val="TAL"/>
              <w:ind w:left="800"/>
            </w:pPr>
            <w:r w:rsidRPr="00E80F49">
              <w:t>TS 36.508[7] subclause 4.1</w:t>
            </w:r>
          </w:p>
        </w:tc>
        <w:tc>
          <w:tcPr>
            <w:tcW w:w="5386" w:type="dxa"/>
            <w:gridSpan w:val="6"/>
          </w:tcPr>
          <w:p w14:paraId="42536084" w14:textId="77777777" w:rsidR="006060A9" w:rsidRPr="00E80F49" w:rsidRDefault="006060A9" w:rsidP="002E5133">
            <w:pPr>
              <w:pStyle w:val="TAL"/>
              <w:ind w:left="800"/>
            </w:pPr>
            <w:r w:rsidRPr="00E80F49">
              <w:t>NC, TL/VL, TL/VH, TH/VL, TH/VH</w:t>
            </w:r>
          </w:p>
        </w:tc>
      </w:tr>
      <w:tr w:rsidR="006060A9" w:rsidRPr="00E80F49" w14:paraId="679FE017" w14:textId="77777777" w:rsidTr="002E5133">
        <w:trPr>
          <w:cantSplit/>
          <w:jc w:val="center"/>
        </w:trPr>
        <w:tc>
          <w:tcPr>
            <w:tcW w:w="4537" w:type="dxa"/>
            <w:gridSpan w:val="4"/>
          </w:tcPr>
          <w:p w14:paraId="10EB8748" w14:textId="77777777" w:rsidR="006060A9" w:rsidRPr="00E80F49" w:rsidRDefault="006060A9" w:rsidP="002E5133">
            <w:pPr>
              <w:pStyle w:val="TAL"/>
              <w:ind w:left="800"/>
            </w:pPr>
            <w:r w:rsidRPr="00E80F49">
              <w:t>Test Frequencies as specified in</w:t>
            </w:r>
          </w:p>
          <w:p w14:paraId="36B18C14" w14:textId="77777777" w:rsidR="006060A9" w:rsidRPr="00E80F49" w:rsidRDefault="006060A9" w:rsidP="002E5133">
            <w:pPr>
              <w:pStyle w:val="TAL"/>
              <w:ind w:left="800"/>
            </w:pPr>
            <w:r w:rsidRPr="00E80F49">
              <w:t>TS36.508 [7] subclause 4.3.1 for different CA bandwidth classes, and PCC and SCCs are mapped onto physical frequencies according to Table 7.1-2</w:t>
            </w:r>
          </w:p>
        </w:tc>
        <w:tc>
          <w:tcPr>
            <w:tcW w:w="5386" w:type="dxa"/>
            <w:gridSpan w:val="6"/>
          </w:tcPr>
          <w:p w14:paraId="5457BA93" w14:textId="77777777" w:rsidR="006060A9" w:rsidRPr="00E80F49" w:rsidRDefault="006060A9" w:rsidP="002E5133">
            <w:pPr>
              <w:pStyle w:val="TAL"/>
              <w:ind w:left="800"/>
            </w:pPr>
            <w:r w:rsidRPr="00E80F49">
              <w:rPr>
                <w:lang w:eastAsia="zh-CN"/>
              </w:rPr>
              <w:t xml:space="preserve">B: </w:t>
            </w:r>
            <w:r w:rsidRPr="00E80F49">
              <w:t>Low range, High range</w:t>
            </w:r>
          </w:p>
          <w:p w14:paraId="449D750A" w14:textId="77777777" w:rsidR="006060A9" w:rsidRPr="00E80F49" w:rsidRDefault="006060A9" w:rsidP="002E5133">
            <w:pPr>
              <w:pStyle w:val="TAL"/>
              <w:ind w:left="800"/>
            </w:pPr>
            <w:r w:rsidRPr="00E80F49">
              <w:t>C: Low range, High range (Note 4)</w:t>
            </w:r>
          </w:p>
        </w:tc>
      </w:tr>
      <w:tr w:rsidR="006060A9" w:rsidRPr="00E80F49" w14:paraId="5F7B7328" w14:textId="77777777" w:rsidTr="002E5133">
        <w:trPr>
          <w:cantSplit/>
          <w:jc w:val="center"/>
        </w:trPr>
        <w:tc>
          <w:tcPr>
            <w:tcW w:w="4537" w:type="dxa"/>
            <w:gridSpan w:val="4"/>
          </w:tcPr>
          <w:p w14:paraId="7B64BBED" w14:textId="77777777" w:rsidR="006060A9" w:rsidRPr="00E80F49" w:rsidRDefault="006060A9" w:rsidP="002E5133">
            <w:pPr>
              <w:pStyle w:val="TAL"/>
              <w:ind w:left="800"/>
            </w:pPr>
            <w:r w:rsidRPr="00E80F49">
              <w:t>Test CC Combination setting (N</w:t>
            </w:r>
            <w:r w:rsidRPr="00E80F49">
              <w:rPr>
                <w:vertAlign w:val="subscript"/>
              </w:rPr>
              <w:t>RB_agg</w:t>
            </w:r>
            <w:r w:rsidRPr="00E80F49">
              <w:t>) as specified in subclause 5.4.2A.1 for the CA Configuration across bandwidth combination sets supported by the UE.</w:t>
            </w:r>
          </w:p>
        </w:tc>
        <w:tc>
          <w:tcPr>
            <w:tcW w:w="5386" w:type="dxa"/>
            <w:gridSpan w:val="6"/>
          </w:tcPr>
          <w:p w14:paraId="628A70AD" w14:textId="77777777" w:rsidR="006060A9" w:rsidRPr="00E80F49" w:rsidRDefault="006060A9" w:rsidP="002E5133">
            <w:pPr>
              <w:pStyle w:val="TAL"/>
              <w:ind w:left="800"/>
              <w:rPr>
                <w:vertAlign w:val="subscript"/>
              </w:rPr>
            </w:pPr>
            <w:r w:rsidRPr="00E80F49">
              <w:t>Lowest N</w:t>
            </w:r>
            <w:r w:rsidRPr="00E80F49">
              <w:rPr>
                <w:vertAlign w:val="subscript"/>
              </w:rPr>
              <w:t>RB_agg</w:t>
            </w:r>
            <w:r w:rsidRPr="00E80F49">
              <w:t>, Highest N</w:t>
            </w:r>
            <w:r w:rsidRPr="00E80F49">
              <w:rPr>
                <w:vertAlign w:val="subscript"/>
              </w:rPr>
              <w:t>RB_agg</w:t>
            </w:r>
          </w:p>
          <w:p w14:paraId="7411872B" w14:textId="77777777" w:rsidR="006060A9" w:rsidRPr="00E80F49" w:rsidRDefault="006060A9" w:rsidP="002E5133">
            <w:pPr>
              <w:pStyle w:val="TAL"/>
              <w:ind w:left="800"/>
            </w:pPr>
            <w:r w:rsidRPr="00E80F49">
              <w:t>(Notes 3, 4)</w:t>
            </w:r>
          </w:p>
        </w:tc>
      </w:tr>
      <w:tr w:rsidR="006060A9" w:rsidRPr="00E80F49" w14:paraId="27E8B964" w14:textId="77777777" w:rsidTr="002E5133">
        <w:trPr>
          <w:cantSplit/>
          <w:jc w:val="center"/>
        </w:trPr>
        <w:tc>
          <w:tcPr>
            <w:tcW w:w="9923" w:type="dxa"/>
            <w:gridSpan w:val="10"/>
          </w:tcPr>
          <w:p w14:paraId="1DFDAD29" w14:textId="77777777" w:rsidR="006060A9" w:rsidRPr="00E80F49" w:rsidRDefault="006060A9" w:rsidP="002E5133">
            <w:pPr>
              <w:pStyle w:val="TAH"/>
            </w:pPr>
            <w:r w:rsidRPr="00E80F49">
              <w:rPr>
                <w:b w:val="0"/>
              </w:rPr>
              <w:t>Test Parameters for CA Configurations</w:t>
            </w:r>
          </w:p>
        </w:tc>
      </w:tr>
      <w:tr w:rsidR="006060A9" w:rsidRPr="00E80F49" w14:paraId="5D445ABD" w14:textId="77777777" w:rsidTr="002E5133">
        <w:trPr>
          <w:jc w:val="center"/>
        </w:trPr>
        <w:tc>
          <w:tcPr>
            <w:tcW w:w="1985" w:type="dxa"/>
            <w:gridSpan w:val="2"/>
          </w:tcPr>
          <w:p w14:paraId="261CED59" w14:textId="77777777" w:rsidR="006060A9" w:rsidRPr="00E80F49" w:rsidRDefault="006060A9" w:rsidP="002E5133">
            <w:pPr>
              <w:pStyle w:val="TAH"/>
            </w:pPr>
            <w:r w:rsidRPr="00E80F49">
              <w:t>CA Configuration / N</w:t>
            </w:r>
            <w:r w:rsidRPr="00E80F49">
              <w:rPr>
                <w:vertAlign w:val="subscript"/>
              </w:rPr>
              <w:t>RB_agg</w:t>
            </w:r>
          </w:p>
        </w:tc>
        <w:tc>
          <w:tcPr>
            <w:tcW w:w="2552" w:type="dxa"/>
            <w:gridSpan w:val="2"/>
          </w:tcPr>
          <w:p w14:paraId="3ECA35C4" w14:textId="77777777" w:rsidR="006060A9" w:rsidRPr="00E80F49" w:rsidRDefault="006060A9" w:rsidP="002E5133">
            <w:pPr>
              <w:pStyle w:val="TAH"/>
            </w:pPr>
            <w:r w:rsidRPr="00E80F49">
              <w:t>DL Allocation</w:t>
            </w:r>
          </w:p>
        </w:tc>
        <w:tc>
          <w:tcPr>
            <w:tcW w:w="5386" w:type="dxa"/>
            <w:gridSpan w:val="6"/>
          </w:tcPr>
          <w:p w14:paraId="6E7D7026" w14:textId="77777777" w:rsidR="006060A9" w:rsidRPr="00E80F49" w:rsidRDefault="006060A9" w:rsidP="002E5133">
            <w:pPr>
              <w:pStyle w:val="TAH"/>
            </w:pPr>
            <w:r w:rsidRPr="00E80F49">
              <w:t>UL Allocation</w:t>
            </w:r>
          </w:p>
        </w:tc>
      </w:tr>
      <w:tr w:rsidR="006060A9" w:rsidRPr="00E80F49" w14:paraId="5F20F41D" w14:textId="77777777" w:rsidTr="002E5133">
        <w:trPr>
          <w:jc w:val="center"/>
        </w:trPr>
        <w:tc>
          <w:tcPr>
            <w:tcW w:w="993" w:type="dxa"/>
          </w:tcPr>
          <w:p w14:paraId="2259E518" w14:textId="77777777" w:rsidR="006060A9" w:rsidRPr="00E80F49" w:rsidRDefault="006060A9" w:rsidP="002E5133">
            <w:pPr>
              <w:pStyle w:val="TAH"/>
            </w:pPr>
            <w:r w:rsidRPr="00E80F49">
              <w:t>PCC</w:t>
            </w:r>
            <w:r w:rsidRPr="00E80F49">
              <w:br/>
              <w:t>N</w:t>
            </w:r>
            <w:r w:rsidRPr="00E80F49">
              <w:rPr>
                <w:vertAlign w:val="subscript"/>
              </w:rPr>
              <w:t>RB</w:t>
            </w:r>
          </w:p>
        </w:tc>
        <w:tc>
          <w:tcPr>
            <w:tcW w:w="992" w:type="dxa"/>
          </w:tcPr>
          <w:p w14:paraId="6DB69ACA" w14:textId="77777777" w:rsidR="006060A9" w:rsidRPr="00E80F49" w:rsidRDefault="006060A9" w:rsidP="002E5133">
            <w:pPr>
              <w:pStyle w:val="TAH"/>
            </w:pPr>
            <w:r w:rsidRPr="00E80F49">
              <w:t>SCCs</w:t>
            </w:r>
          </w:p>
          <w:p w14:paraId="115D25C1" w14:textId="77777777" w:rsidR="006060A9" w:rsidRPr="00E80F49" w:rsidRDefault="006060A9" w:rsidP="002E5133">
            <w:pPr>
              <w:pStyle w:val="TAH"/>
            </w:pPr>
            <w:r w:rsidRPr="00E80F49">
              <w:t>N</w:t>
            </w:r>
            <w:r w:rsidRPr="00E80F49">
              <w:rPr>
                <w:vertAlign w:val="subscript"/>
              </w:rPr>
              <w:t>RB</w:t>
            </w:r>
          </w:p>
        </w:tc>
        <w:tc>
          <w:tcPr>
            <w:tcW w:w="992" w:type="dxa"/>
          </w:tcPr>
          <w:p w14:paraId="3D7E2605" w14:textId="77777777" w:rsidR="006060A9" w:rsidRPr="00E80F49" w:rsidRDefault="006060A9" w:rsidP="002E5133">
            <w:pPr>
              <w:pStyle w:val="TAH"/>
            </w:pPr>
            <w:r w:rsidRPr="00E80F49">
              <w:t>CC</w:t>
            </w:r>
            <w:r w:rsidRPr="00E80F49">
              <w:br/>
              <w:t>MOD</w:t>
            </w:r>
          </w:p>
        </w:tc>
        <w:tc>
          <w:tcPr>
            <w:tcW w:w="1560" w:type="dxa"/>
          </w:tcPr>
          <w:p w14:paraId="2B855D8B" w14:textId="77777777" w:rsidR="006060A9" w:rsidRPr="00E80F49" w:rsidRDefault="006060A9" w:rsidP="002E5133">
            <w:pPr>
              <w:pStyle w:val="TAH"/>
            </w:pPr>
            <w:r w:rsidRPr="00E80F49">
              <w:rPr>
                <w:rFonts w:cs="v5.0.0"/>
              </w:rPr>
              <w:t>PCC &amp; SCC RB allocation</w:t>
            </w:r>
          </w:p>
        </w:tc>
        <w:tc>
          <w:tcPr>
            <w:tcW w:w="850" w:type="dxa"/>
          </w:tcPr>
          <w:p w14:paraId="36625B2A" w14:textId="77777777" w:rsidR="006060A9" w:rsidRPr="00E80F49" w:rsidRDefault="006060A9" w:rsidP="002E5133">
            <w:pPr>
              <w:pStyle w:val="TAH"/>
            </w:pPr>
            <w:r w:rsidRPr="00E80F49">
              <w:t>CC</w:t>
            </w:r>
            <w:r w:rsidRPr="00E80F49">
              <w:br/>
              <w:t>MOD</w:t>
            </w:r>
          </w:p>
        </w:tc>
        <w:tc>
          <w:tcPr>
            <w:tcW w:w="992" w:type="dxa"/>
          </w:tcPr>
          <w:p w14:paraId="7650208A" w14:textId="77777777" w:rsidR="006060A9" w:rsidRPr="00E80F49" w:rsidRDefault="006060A9" w:rsidP="002E5133">
            <w:pPr>
              <w:pStyle w:val="TAH"/>
            </w:pPr>
            <w:r w:rsidRPr="00E80F49">
              <w:t>N</w:t>
            </w:r>
            <w:r w:rsidRPr="00E80F49">
              <w:rPr>
                <w:vertAlign w:val="subscript"/>
              </w:rPr>
              <w:t>RB_alloc</w:t>
            </w:r>
          </w:p>
        </w:tc>
        <w:tc>
          <w:tcPr>
            <w:tcW w:w="3544" w:type="dxa"/>
            <w:gridSpan w:val="4"/>
          </w:tcPr>
          <w:p w14:paraId="7AFD3681" w14:textId="77777777" w:rsidR="006060A9" w:rsidRPr="00E80F49" w:rsidRDefault="006060A9" w:rsidP="002E5133">
            <w:pPr>
              <w:pStyle w:val="TAH"/>
              <w:jc w:val="left"/>
            </w:pPr>
            <w:r w:rsidRPr="00E80F49">
              <w:rPr>
                <w:rFonts w:cs="Arial"/>
                <w:bCs/>
              </w:rPr>
              <w:t>PCC &amp; SCC RB allocations</w:t>
            </w:r>
            <w:r w:rsidRPr="00E80F49">
              <w:rPr>
                <w:rFonts w:cs="Arial"/>
                <w:bCs/>
              </w:rPr>
              <w:br/>
              <w:t>(L</w:t>
            </w:r>
            <w:r w:rsidRPr="00E80F49">
              <w:rPr>
                <w:rFonts w:cs="Arial"/>
                <w:bCs/>
                <w:vertAlign w:val="subscript"/>
              </w:rPr>
              <w:t>CRB</w:t>
            </w:r>
            <w:r w:rsidRPr="00E80F49">
              <w:rPr>
                <w:rFonts w:cs="Arial"/>
                <w:bCs/>
              </w:rPr>
              <w:t xml:space="preserve"> @ RB</w:t>
            </w:r>
            <w:r w:rsidRPr="00E80F49">
              <w:rPr>
                <w:rFonts w:cs="Arial"/>
                <w:bCs/>
                <w:vertAlign w:val="subscript"/>
              </w:rPr>
              <w:t>start</w:t>
            </w:r>
            <w:r w:rsidRPr="00E80F49">
              <w:rPr>
                <w:rFonts w:cs="Arial"/>
                <w:bCs/>
              </w:rPr>
              <w:t>)</w:t>
            </w:r>
          </w:p>
        </w:tc>
      </w:tr>
      <w:tr w:rsidR="006060A9" w:rsidRPr="00E80F49" w14:paraId="6DA0B629" w14:textId="77777777" w:rsidTr="002E5133">
        <w:trPr>
          <w:jc w:val="center"/>
        </w:trPr>
        <w:tc>
          <w:tcPr>
            <w:tcW w:w="993" w:type="dxa"/>
          </w:tcPr>
          <w:p w14:paraId="0E41E31E" w14:textId="77777777" w:rsidR="006060A9" w:rsidRPr="00E80F49" w:rsidRDefault="006060A9" w:rsidP="002E5133">
            <w:pPr>
              <w:pStyle w:val="TAC"/>
            </w:pPr>
            <w:r w:rsidRPr="00E80F49">
              <w:t>6</w:t>
            </w:r>
          </w:p>
        </w:tc>
        <w:tc>
          <w:tcPr>
            <w:tcW w:w="992" w:type="dxa"/>
          </w:tcPr>
          <w:p w14:paraId="10B29C91" w14:textId="77777777" w:rsidR="006060A9" w:rsidRPr="00E80F49" w:rsidRDefault="006060A9" w:rsidP="002E5133">
            <w:pPr>
              <w:pStyle w:val="TAC"/>
            </w:pPr>
            <w:r w:rsidRPr="00E80F49">
              <w:t>25</w:t>
            </w:r>
          </w:p>
        </w:tc>
        <w:tc>
          <w:tcPr>
            <w:tcW w:w="992" w:type="dxa"/>
          </w:tcPr>
          <w:p w14:paraId="2F2D0FAA" w14:textId="77777777" w:rsidR="006060A9" w:rsidRPr="00E80F49" w:rsidRDefault="006060A9" w:rsidP="002E5133">
            <w:pPr>
              <w:pStyle w:val="TAC"/>
            </w:pPr>
            <w:r w:rsidRPr="00E80F49">
              <w:t>QPSK</w:t>
            </w:r>
          </w:p>
        </w:tc>
        <w:tc>
          <w:tcPr>
            <w:tcW w:w="1560" w:type="dxa"/>
          </w:tcPr>
          <w:p w14:paraId="6EBEADF1" w14:textId="77777777" w:rsidR="006060A9" w:rsidRPr="00E80F49" w:rsidRDefault="006060A9" w:rsidP="002E5133">
            <w:pPr>
              <w:pStyle w:val="TAC"/>
            </w:pPr>
            <w:r w:rsidRPr="00E80F49">
              <w:t>6+25</w:t>
            </w:r>
          </w:p>
        </w:tc>
        <w:tc>
          <w:tcPr>
            <w:tcW w:w="850" w:type="dxa"/>
          </w:tcPr>
          <w:p w14:paraId="2423F7CE" w14:textId="77777777" w:rsidR="006060A9" w:rsidRPr="00E80F49" w:rsidRDefault="006060A9" w:rsidP="002E5133">
            <w:pPr>
              <w:pStyle w:val="TAC"/>
            </w:pPr>
            <w:r w:rsidRPr="00E80F49">
              <w:t>QPSK</w:t>
            </w:r>
          </w:p>
        </w:tc>
        <w:tc>
          <w:tcPr>
            <w:tcW w:w="992" w:type="dxa"/>
          </w:tcPr>
          <w:p w14:paraId="12E65A0D" w14:textId="77777777" w:rsidR="006060A9" w:rsidRPr="00E80F49" w:rsidRDefault="006060A9" w:rsidP="002E5133">
            <w:pPr>
              <w:pStyle w:val="TAC"/>
            </w:pPr>
            <w:r w:rsidRPr="00E80F49">
              <w:t>6</w:t>
            </w:r>
          </w:p>
        </w:tc>
        <w:tc>
          <w:tcPr>
            <w:tcW w:w="1276" w:type="dxa"/>
          </w:tcPr>
          <w:p w14:paraId="2A1971C0" w14:textId="77777777" w:rsidR="006060A9" w:rsidRPr="00E80F49" w:rsidRDefault="006060A9" w:rsidP="002E5133">
            <w:pPr>
              <w:pStyle w:val="TAC"/>
            </w:pPr>
            <w:r w:rsidRPr="00E80F49">
              <w:t>P_6@0</w:t>
            </w:r>
          </w:p>
        </w:tc>
        <w:tc>
          <w:tcPr>
            <w:tcW w:w="851" w:type="dxa"/>
          </w:tcPr>
          <w:p w14:paraId="2D2DA21A" w14:textId="77777777" w:rsidR="006060A9" w:rsidRPr="00E80F49" w:rsidRDefault="006060A9" w:rsidP="002E5133">
            <w:pPr>
              <w:pStyle w:val="TAC"/>
            </w:pPr>
            <w:r w:rsidRPr="00E80F49">
              <w:t>-</w:t>
            </w:r>
          </w:p>
        </w:tc>
        <w:tc>
          <w:tcPr>
            <w:tcW w:w="708" w:type="dxa"/>
          </w:tcPr>
          <w:p w14:paraId="4AB080A2" w14:textId="77777777" w:rsidR="006060A9" w:rsidRPr="00E80F49" w:rsidRDefault="006060A9" w:rsidP="002E5133">
            <w:pPr>
              <w:pStyle w:val="TAC"/>
            </w:pPr>
            <w:r w:rsidRPr="00E80F49">
              <w:t>-</w:t>
            </w:r>
          </w:p>
        </w:tc>
        <w:tc>
          <w:tcPr>
            <w:tcW w:w="709" w:type="dxa"/>
          </w:tcPr>
          <w:p w14:paraId="7043A1BD" w14:textId="77777777" w:rsidR="006060A9" w:rsidRPr="00E80F49" w:rsidRDefault="006060A9" w:rsidP="002E5133">
            <w:pPr>
              <w:pStyle w:val="TAC"/>
            </w:pPr>
            <w:r w:rsidRPr="00E80F49">
              <w:t>-</w:t>
            </w:r>
          </w:p>
        </w:tc>
      </w:tr>
      <w:tr w:rsidR="006060A9" w:rsidRPr="00E80F49" w14:paraId="7D254C85" w14:textId="77777777" w:rsidTr="002E5133">
        <w:trPr>
          <w:jc w:val="center"/>
        </w:trPr>
        <w:tc>
          <w:tcPr>
            <w:tcW w:w="993" w:type="dxa"/>
          </w:tcPr>
          <w:p w14:paraId="49792F51" w14:textId="77777777" w:rsidR="006060A9" w:rsidRPr="00E80F49" w:rsidRDefault="006060A9" w:rsidP="002E5133">
            <w:pPr>
              <w:pStyle w:val="TAC"/>
            </w:pPr>
            <w:r w:rsidRPr="00E80F49">
              <w:t>15</w:t>
            </w:r>
          </w:p>
        </w:tc>
        <w:tc>
          <w:tcPr>
            <w:tcW w:w="992" w:type="dxa"/>
          </w:tcPr>
          <w:p w14:paraId="491909F8" w14:textId="77777777" w:rsidR="006060A9" w:rsidRPr="00E80F49" w:rsidRDefault="006060A9" w:rsidP="002E5133">
            <w:pPr>
              <w:pStyle w:val="TAC"/>
            </w:pPr>
            <w:r w:rsidRPr="00E80F49">
              <w:t>50</w:t>
            </w:r>
          </w:p>
        </w:tc>
        <w:tc>
          <w:tcPr>
            <w:tcW w:w="992" w:type="dxa"/>
          </w:tcPr>
          <w:p w14:paraId="60A05D3D" w14:textId="77777777" w:rsidR="006060A9" w:rsidRPr="00E80F49" w:rsidRDefault="006060A9" w:rsidP="002E5133">
            <w:pPr>
              <w:pStyle w:val="TAC"/>
            </w:pPr>
            <w:r w:rsidRPr="00E80F49">
              <w:t>QPSK</w:t>
            </w:r>
          </w:p>
        </w:tc>
        <w:tc>
          <w:tcPr>
            <w:tcW w:w="1560" w:type="dxa"/>
          </w:tcPr>
          <w:p w14:paraId="0325C774" w14:textId="77777777" w:rsidR="006060A9" w:rsidRPr="00E80F49" w:rsidRDefault="006060A9" w:rsidP="002E5133">
            <w:pPr>
              <w:pStyle w:val="TAC"/>
            </w:pPr>
            <w:r w:rsidRPr="00E80F49">
              <w:t>15+50</w:t>
            </w:r>
          </w:p>
        </w:tc>
        <w:tc>
          <w:tcPr>
            <w:tcW w:w="850" w:type="dxa"/>
          </w:tcPr>
          <w:p w14:paraId="5B615BE5" w14:textId="77777777" w:rsidR="006060A9" w:rsidRPr="00E80F49" w:rsidRDefault="006060A9" w:rsidP="002E5133">
            <w:pPr>
              <w:pStyle w:val="TAC"/>
            </w:pPr>
            <w:r w:rsidRPr="00E80F49">
              <w:t>QPSK</w:t>
            </w:r>
          </w:p>
        </w:tc>
        <w:tc>
          <w:tcPr>
            <w:tcW w:w="992" w:type="dxa"/>
          </w:tcPr>
          <w:p w14:paraId="410F4738" w14:textId="77777777" w:rsidR="006060A9" w:rsidRPr="00E80F49" w:rsidRDefault="006060A9" w:rsidP="002E5133">
            <w:pPr>
              <w:pStyle w:val="TAC"/>
            </w:pPr>
            <w:r w:rsidRPr="00E80F49">
              <w:t>15</w:t>
            </w:r>
          </w:p>
        </w:tc>
        <w:tc>
          <w:tcPr>
            <w:tcW w:w="1276" w:type="dxa"/>
          </w:tcPr>
          <w:p w14:paraId="022C16D3" w14:textId="77777777" w:rsidR="006060A9" w:rsidRPr="00E80F49" w:rsidRDefault="006060A9" w:rsidP="002E5133">
            <w:pPr>
              <w:pStyle w:val="TAC"/>
            </w:pPr>
            <w:r w:rsidRPr="00E80F49">
              <w:t>P_15@0</w:t>
            </w:r>
          </w:p>
        </w:tc>
        <w:tc>
          <w:tcPr>
            <w:tcW w:w="851" w:type="dxa"/>
          </w:tcPr>
          <w:p w14:paraId="70744A35" w14:textId="77777777" w:rsidR="006060A9" w:rsidRPr="00E80F49" w:rsidRDefault="006060A9" w:rsidP="002E5133">
            <w:pPr>
              <w:pStyle w:val="TAC"/>
            </w:pPr>
            <w:r w:rsidRPr="00E80F49">
              <w:t>-</w:t>
            </w:r>
          </w:p>
        </w:tc>
        <w:tc>
          <w:tcPr>
            <w:tcW w:w="708" w:type="dxa"/>
          </w:tcPr>
          <w:p w14:paraId="384FBDE1" w14:textId="77777777" w:rsidR="006060A9" w:rsidRPr="00E80F49" w:rsidRDefault="006060A9" w:rsidP="002E5133">
            <w:pPr>
              <w:pStyle w:val="TAC"/>
            </w:pPr>
            <w:r w:rsidRPr="00E80F49">
              <w:t>-</w:t>
            </w:r>
          </w:p>
        </w:tc>
        <w:tc>
          <w:tcPr>
            <w:tcW w:w="709" w:type="dxa"/>
          </w:tcPr>
          <w:p w14:paraId="66343D6C" w14:textId="77777777" w:rsidR="006060A9" w:rsidRPr="00E80F49" w:rsidRDefault="006060A9" w:rsidP="002E5133">
            <w:pPr>
              <w:pStyle w:val="TAC"/>
            </w:pPr>
            <w:r w:rsidRPr="00E80F49">
              <w:t>-</w:t>
            </w:r>
          </w:p>
        </w:tc>
      </w:tr>
      <w:tr w:rsidR="006060A9" w:rsidRPr="00E80F49" w14:paraId="58797300" w14:textId="77777777" w:rsidTr="002E5133">
        <w:trPr>
          <w:jc w:val="center"/>
        </w:trPr>
        <w:tc>
          <w:tcPr>
            <w:tcW w:w="993" w:type="dxa"/>
          </w:tcPr>
          <w:p w14:paraId="1AF586ED" w14:textId="77777777" w:rsidR="006060A9" w:rsidRPr="00E80F49" w:rsidRDefault="006060A9" w:rsidP="002E5133">
            <w:pPr>
              <w:pStyle w:val="TAC"/>
            </w:pPr>
            <w:r w:rsidRPr="00E80F49">
              <w:t>25</w:t>
            </w:r>
          </w:p>
        </w:tc>
        <w:tc>
          <w:tcPr>
            <w:tcW w:w="992" w:type="dxa"/>
          </w:tcPr>
          <w:p w14:paraId="5845E845" w14:textId="77777777" w:rsidR="006060A9" w:rsidRPr="00E80F49" w:rsidRDefault="006060A9" w:rsidP="002E5133">
            <w:pPr>
              <w:pStyle w:val="TAC"/>
            </w:pPr>
            <w:r w:rsidRPr="00E80F49">
              <w:t>25</w:t>
            </w:r>
          </w:p>
        </w:tc>
        <w:tc>
          <w:tcPr>
            <w:tcW w:w="992" w:type="dxa"/>
          </w:tcPr>
          <w:p w14:paraId="0CEC856C" w14:textId="77777777" w:rsidR="006060A9" w:rsidRPr="00E80F49" w:rsidRDefault="006060A9" w:rsidP="002E5133">
            <w:pPr>
              <w:pStyle w:val="TAC"/>
            </w:pPr>
            <w:r w:rsidRPr="00E80F49">
              <w:t>QPSK</w:t>
            </w:r>
          </w:p>
        </w:tc>
        <w:tc>
          <w:tcPr>
            <w:tcW w:w="1560" w:type="dxa"/>
          </w:tcPr>
          <w:p w14:paraId="68C7385A" w14:textId="77777777" w:rsidR="006060A9" w:rsidRPr="00E80F49" w:rsidRDefault="006060A9" w:rsidP="002E5133">
            <w:pPr>
              <w:pStyle w:val="TAC"/>
            </w:pPr>
            <w:r w:rsidRPr="00E80F49">
              <w:t>25+25</w:t>
            </w:r>
          </w:p>
        </w:tc>
        <w:tc>
          <w:tcPr>
            <w:tcW w:w="850" w:type="dxa"/>
          </w:tcPr>
          <w:p w14:paraId="3DC9D6C5" w14:textId="77777777" w:rsidR="006060A9" w:rsidRPr="00E80F49" w:rsidRDefault="006060A9" w:rsidP="002E5133">
            <w:pPr>
              <w:pStyle w:val="TAC"/>
            </w:pPr>
            <w:r w:rsidRPr="00E80F49">
              <w:t>QPSK</w:t>
            </w:r>
          </w:p>
        </w:tc>
        <w:tc>
          <w:tcPr>
            <w:tcW w:w="992" w:type="dxa"/>
          </w:tcPr>
          <w:p w14:paraId="034129FF" w14:textId="77777777" w:rsidR="006060A9" w:rsidRPr="00E80F49" w:rsidRDefault="006060A9" w:rsidP="002E5133">
            <w:pPr>
              <w:pStyle w:val="TAC"/>
            </w:pPr>
            <w:r w:rsidRPr="00E80F49">
              <w:t>20</w:t>
            </w:r>
          </w:p>
        </w:tc>
        <w:tc>
          <w:tcPr>
            <w:tcW w:w="1276" w:type="dxa"/>
          </w:tcPr>
          <w:p w14:paraId="75F4DAB9" w14:textId="77777777" w:rsidR="006060A9" w:rsidRPr="00E80F49" w:rsidRDefault="006060A9" w:rsidP="002E5133">
            <w:pPr>
              <w:pStyle w:val="TAC"/>
            </w:pPr>
            <w:r w:rsidRPr="00E80F49">
              <w:t>P_20@0</w:t>
            </w:r>
          </w:p>
        </w:tc>
        <w:tc>
          <w:tcPr>
            <w:tcW w:w="851" w:type="dxa"/>
          </w:tcPr>
          <w:p w14:paraId="4D77E92A" w14:textId="77777777" w:rsidR="006060A9" w:rsidRPr="00E80F49" w:rsidRDefault="006060A9" w:rsidP="002E5133">
            <w:pPr>
              <w:pStyle w:val="TAC"/>
            </w:pPr>
            <w:r w:rsidRPr="00E80F49">
              <w:t>-</w:t>
            </w:r>
          </w:p>
        </w:tc>
        <w:tc>
          <w:tcPr>
            <w:tcW w:w="708" w:type="dxa"/>
          </w:tcPr>
          <w:p w14:paraId="0C38C7B4" w14:textId="77777777" w:rsidR="006060A9" w:rsidRPr="00E80F49" w:rsidRDefault="006060A9" w:rsidP="002E5133">
            <w:pPr>
              <w:pStyle w:val="TAC"/>
            </w:pPr>
            <w:r w:rsidRPr="00E80F49">
              <w:t>-</w:t>
            </w:r>
          </w:p>
        </w:tc>
        <w:tc>
          <w:tcPr>
            <w:tcW w:w="709" w:type="dxa"/>
          </w:tcPr>
          <w:p w14:paraId="7951F6E4" w14:textId="77777777" w:rsidR="006060A9" w:rsidRPr="00E80F49" w:rsidRDefault="006060A9" w:rsidP="002E5133">
            <w:pPr>
              <w:pStyle w:val="TAC"/>
            </w:pPr>
            <w:r w:rsidRPr="00E80F49">
              <w:t>-</w:t>
            </w:r>
          </w:p>
        </w:tc>
      </w:tr>
    </w:tbl>
    <w:p w14:paraId="463DAFAD" w14:textId="77777777" w:rsidR="006060A9" w:rsidRPr="00E80F49" w:rsidRDefault="006060A9" w:rsidP="006060A9"/>
    <w:p w14:paraId="4789502C" w14:textId="77777777" w:rsidR="006060A9" w:rsidRPr="00E80F49" w:rsidRDefault="006060A9" w:rsidP="006060A9">
      <w:pPr>
        <w:pStyle w:val="Heading1"/>
      </w:pPr>
      <w:bookmarkStart w:id="415" w:name="_Hlk63151569"/>
      <w:bookmarkStart w:id="416" w:name="_Toc68073939"/>
      <w:bookmarkStart w:id="417" w:name="_Toc75371801"/>
      <w:bookmarkStart w:id="418" w:name="_Toc83727869"/>
      <w:bookmarkStart w:id="419" w:name="_Toc100005970"/>
      <w:bookmarkStart w:id="420" w:name="_Toc106703518"/>
      <w:bookmarkStart w:id="421" w:name="_Toc131528040"/>
      <w:r w:rsidRPr="00E80F49">
        <w:t>B.2</w:t>
      </w:r>
      <w:bookmarkEnd w:id="415"/>
      <w:r w:rsidRPr="00E80F49">
        <w:tab/>
        <w:t>Test case structure</w:t>
      </w:r>
      <w:bookmarkEnd w:id="416"/>
      <w:bookmarkEnd w:id="417"/>
      <w:bookmarkEnd w:id="418"/>
      <w:bookmarkEnd w:id="419"/>
      <w:bookmarkEnd w:id="420"/>
      <w:bookmarkEnd w:id="421"/>
    </w:p>
    <w:p w14:paraId="79D57708" w14:textId="77777777" w:rsidR="006060A9" w:rsidRPr="00E80F49" w:rsidRDefault="006060A9" w:rsidP="00CF3F9A">
      <w:r w:rsidRPr="00E80F49">
        <w:t>This approach which is described in this clause is relying on certain properties of the RAN4 CA requirements and applies to both NR CA and EN-DC.</w:t>
      </w:r>
    </w:p>
    <w:p w14:paraId="0D445FF3" w14:textId="58302B17" w:rsidR="006060A9" w:rsidRPr="00E80F49" w:rsidRDefault="006060A9" w:rsidP="00CF3F9A">
      <w:pPr>
        <w:ind w:left="360"/>
        <w:textAlignment w:val="auto"/>
      </w:pPr>
      <w:r w:rsidRPr="00E80F49">
        <w:t>1.</w:t>
      </w:r>
      <w:r w:rsidRPr="00E80F49">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E80F49" w:rsidRDefault="006060A9" w:rsidP="00CF3F9A">
      <w:pPr>
        <w:ind w:left="567"/>
        <w:textAlignment w:val="auto"/>
      </w:pPr>
      <w:r w:rsidRPr="00E80F49">
        <w:t>2.</w:t>
      </w:r>
      <w:r w:rsidRPr="00E80F49">
        <w:tab/>
        <w:t xml:space="preserve">The RAN4 decision to only specify the affected (aggressor and victim) bands for an exception enables a different approach than in E-UTRA that in most cases makes fallback analysis redundant. </w:t>
      </w:r>
      <w:r w:rsidRPr="00E80F49">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E80F49" w:rsidRDefault="006060A9" w:rsidP="00CF3F9A">
      <w:pPr>
        <w:ind w:left="567"/>
        <w:textAlignment w:val="auto"/>
      </w:pPr>
      <w:r w:rsidRPr="00E80F49">
        <w:t>3.</w:t>
      </w:r>
      <w:r w:rsidRPr="00E80F49">
        <w:tab/>
        <w:t xml:space="preserve">Test cases can be split into </w:t>
      </w:r>
      <w:r w:rsidRPr="00E80F49">
        <w:rPr>
          <w:i/>
        </w:rPr>
        <w:t>default</w:t>
      </w:r>
      <w:r w:rsidRPr="00E80F49">
        <w:t xml:space="preserve"> and </w:t>
      </w:r>
      <w:r w:rsidRPr="00E80F49">
        <w:rPr>
          <w:i/>
        </w:rPr>
        <w:t>additional</w:t>
      </w:r>
      <w:r w:rsidRPr="00E80F49">
        <w:t xml:space="preserve"> test cases where default test cases only test where there is no exception (single carrier requirements apply), and additional only test the exceptions in TS 38.101-1 [5] clause 7.3A.</w:t>
      </w:r>
    </w:p>
    <w:p w14:paraId="0CD2DF9C" w14:textId="032EB4C1" w:rsidR="006060A9" w:rsidRPr="00E80F49" w:rsidRDefault="006060A9" w:rsidP="00CF3F9A">
      <w:pPr>
        <w:ind w:left="567"/>
        <w:textAlignment w:val="auto"/>
      </w:pPr>
      <w:r w:rsidRPr="00E80F49">
        <w:rPr>
          <w:i/>
        </w:rPr>
        <w:t>4.</w:t>
      </w:r>
      <w:r w:rsidRPr="00E80F49">
        <w:rPr>
          <w:i/>
        </w:rPr>
        <w:tab/>
        <w:t>Default</w:t>
      </w:r>
      <w:r w:rsidRPr="00E80F49">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E80F49" w:rsidRDefault="006060A9" w:rsidP="00CF3F9A">
      <w:pPr>
        <w:ind w:left="567"/>
        <w:textAlignment w:val="auto"/>
      </w:pPr>
      <w:r w:rsidRPr="00E80F49">
        <w:t>5.</w:t>
      </w:r>
      <w:r w:rsidRPr="00E80F49">
        <w:tab/>
        <w:t xml:space="preserve">As the </w:t>
      </w:r>
      <w:r w:rsidRPr="00E80F49">
        <w:rPr>
          <w:i/>
        </w:rPr>
        <w:t>default</w:t>
      </w:r>
      <w:r w:rsidRPr="00E80F49">
        <w:t xml:space="preserve"> test cases are not covering any CA exceptions, there is no need to configure UL CA in these test cases. Single UL configuration is sufficient to fulfil the test purpose.</w:t>
      </w:r>
    </w:p>
    <w:p w14:paraId="735CBE58" w14:textId="15EAA1A1" w:rsidR="006060A9" w:rsidRPr="00E80F49" w:rsidRDefault="006060A9" w:rsidP="00CF3F9A">
      <w:pPr>
        <w:ind w:left="567"/>
        <w:textAlignment w:val="auto"/>
      </w:pPr>
      <w:r w:rsidRPr="00E80F49">
        <w:rPr>
          <w:i/>
        </w:rPr>
        <w:t>6.</w:t>
      </w:r>
      <w:r w:rsidRPr="00E80F49">
        <w:rPr>
          <w:i/>
        </w:rPr>
        <w:tab/>
        <w:t>Additional</w:t>
      </w:r>
      <w:r w:rsidRPr="00E80F49">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E80F49" w:rsidRDefault="006060A9" w:rsidP="00CF3F9A">
      <w:pPr>
        <w:ind w:left="567"/>
        <w:textAlignment w:val="auto"/>
      </w:pPr>
      <w:r w:rsidRPr="00E80F49">
        <w:rPr>
          <w:i/>
        </w:rPr>
        <w:t>7.</w:t>
      </w:r>
      <w:r w:rsidRPr="00E80F49">
        <w:rPr>
          <w:i/>
        </w:rPr>
        <w:tab/>
        <w:t xml:space="preserve">Additional </w:t>
      </w:r>
      <w:r w:rsidRPr="00E80F49">
        <w:t>test cases only need to consider pure inter-band configurations since requirements are the same for intra-band contiguous or non-contiguous, and the essential aspect to test is the interference between bands.</w:t>
      </w:r>
    </w:p>
    <w:p w14:paraId="241EAFB2" w14:textId="36DCEEBB" w:rsidR="006060A9" w:rsidRPr="00E80F49" w:rsidRDefault="006060A9" w:rsidP="00CF3F9A">
      <w:pPr>
        <w:ind w:left="567"/>
        <w:textAlignment w:val="auto"/>
      </w:pPr>
      <w:r w:rsidRPr="00E80F49">
        <w:t>8.</w:t>
      </w:r>
      <w:r w:rsidRPr="00E80F49">
        <w:tab/>
        <w:t>It is important for sufficient test coverage to ensure that all band combinations with the highest number of CCs supported in the UE can always be tested.</w:t>
      </w:r>
    </w:p>
    <w:p w14:paraId="484715D5" w14:textId="25B66AA3" w:rsidR="006060A9" w:rsidRPr="00E80F49" w:rsidRDefault="006060A9" w:rsidP="00CF3F9A">
      <w:pPr>
        <w:ind w:left="567"/>
        <w:textAlignment w:val="auto"/>
      </w:pPr>
      <w:r w:rsidRPr="00E80F49">
        <w:t>9.</w:t>
      </w:r>
      <w:r w:rsidRPr="00E80F49">
        <w:tab/>
        <w:t xml:space="preserve">The highest supported CC number may be with a band including an exception that can be avoided by setting a different test frequency (e.g. harmonic interference). In such cases, there is a need to include test points in the </w:t>
      </w:r>
      <w:r w:rsidRPr="00E80F49">
        <w:rPr>
          <w:i/>
        </w:rPr>
        <w:t>default</w:t>
      </w:r>
      <w:r w:rsidRPr="00E80F49">
        <w:t xml:space="preserve"> test case so that this CA configuration can be tested without an exception (see example 1 below).</w:t>
      </w:r>
    </w:p>
    <w:p w14:paraId="6A1D61DF" w14:textId="318AFB94" w:rsidR="006060A9" w:rsidRPr="00E80F49" w:rsidRDefault="006060A9" w:rsidP="00CF3F9A">
      <w:pPr>
        <w:ind w:left="567"/>
        <w:textAlignment w:val="auto"/>
      </w:pPr>
      <w:r w:rsidRPr="00E80F49">
        <w:t>10.</w:t>
      </w:r>
      <w:r w:rsidRPr="00E80F49">
        <w:tab/>
        <w:t xml:space="preserve">The highest supported CC number may be with a band including an exception that cannot be avoided by setting a different test frequency (e.g. cross band isolation). In this case the test requirements of the </w:t>
      </w:r>
      <w:r w:rsidRPr="00E80F49">
        <w:rPr>
          <w:i/>
        </w:rPr>
        <w:t>default</w:t>
      </w:r>
      <w:r w:rsidRPr="00E80F49">
        <w:t xml:space="preserve"> test that are normally general for any CA config need to include this specific exception requirement. In addition, one </w:t>
      </w:r>
      <w:r w:rsidRPr="00E80F49">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E80F49" w:rsidRDefault="006060A9" w:rsidP="00CF3F9A">
      <w:pPr>
        <w:ind w:left="567"/>
        <w:textAlignment w:val="auto"/>
      </w:pPr>
      <w:r w:rsidRPr="00E80F49">
        <w:t>11.</w:t>
      </w:r>
      <w:r w:rsidRPr="00E80F49">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E80F49" w:rsidRDefault="006060A9" w:rsidP="00CF3F9A">
      <w:pPr>
        <w:ind w:left="360"/>
        <w:textAlignment w:val="auto"/>
      </w:pPr>
      <w:r w:rsidRPr="00E80F49">
        <w:t>12.</w:t>
      </w:r>
      <w:r w:rsidRPr="00E80F49">
        <w:tab/>
        <w:t>To ensure that it has been checked that the CA configuration has been fully analysed with regard to test configuration and fallback testing, the CA configuration is listed in TR 38.905.</w:t>
      </w:r>
    </w:p>
    <w:p w14:paraId="39047F04" w14:textId="77777777" w:rsidR="006060A9" w:rsidRPr="00E80F49" w:rsidRDefault="006060A9" w:rsidP="006060A9">
      <w:pPr>
        <w:pStyle w:val="Heading1"/>
      </w:pPr>
      <w:bookmarkStart w:id="422" w:name="_Toc68073940"/>
      <w:bookmarkStart w:id="423" w:name="_Toc75371802"/>
      <w:bookmarkStart w:id="424" w:name="_Toc83727870"/>
      <w:bookmarkStart w:id="425" w:name="_Toc100005971"/>
      <w:bookmarkStart w:id="426" w:name="_Toc106703519"/>
      <w:bookmarkStart w:id="427" w:name="_Toc131528041"/>
      <w:r w:rsidRPr="00E80F49">
        <w:t>B.3</w:t>
      </w:r>
      <w:r w:rsidRPr="00E80F49">
        <w:tab/>
        <w:t>Test Environment</w:t>
      </w:r>
      <w:bookmarkEnd w:id="422"/>
      <w:bookmarkEnd w:id="423"/>
      <w:bookmarkEnd w:id="424"/>
      <w:bookmarkEnd w:id="425"/>
      <w:bookmarkEnd w:id="426"/>
      <w:bookmarkEnd w:id="427"/>
    </w:p>
    <w:p w14:paraId="7C898E46" w14:textId="77777777" w:rsidR="006060A9" w:rsidRPr="00E80F49" w:rsidRDefault="006060A9" w:rsidP="006060A9">
      <w:pPr>
        <w:rPr>
          <w:lang w:eastAsia="ja-JP"/>
        </w:rPr>
      </w:pPr>
      <w:r w:rsidRPr="00E80F49">
        <w:rPr>
          <w:lang w:eastAsia="ja-JP"/>
        </w:rPr>
        <w:t xml:space="preserve">Reference sensitivity is one of the critical test cases for NR. Considering NR CA testing scenario is very similar to E-UTRA_CA test case, similar Test Environment shall be used for NR CA testing, i.e. </w:t>
      </w:r>
      <w:r w:rsidRPr="00E80F49">
        <w:t>NC, TL/VL, TL/VH, TH/VL, TH/VH.</w:t>
      </w:r>
    </w:p>
    <w:p w14:paraId="44240638" w14:textId="77777777" w:rsidR="006060A9" w:rsidRPr="00E80F49" w:rsidRDefault="006060A9" w:rsidP="006060A9">
      <w:pPr>
        <w:pStyle w:val="Heading1"/>
      </w:pPr>
      <w:bookmarkStart w:id="428" w:name="_Toc68073941"/>
      <w:bookmarkStart w:id="429" w:name="_Toc75371803"/>
      <w:bookmarkStart w:id="430" w:name="_Toc83727871"/>
      <w:bookmarkStart w:id="431" w:name="_Toc100005972"/>
      <w:bookmarkStart w:id="432" w:name="_Toc106703520"/>
      <w:bookmarkStart w:id="433" w:name="_Toc131528042"/>
      <w:r w:rsidRPr="00E80F49">
        <w:t>B.4</w:t>
      </w:r>
      <w:r w:rsidRPr="00E80F49">
        <w:tab/>
        <w:t>Test Frequencies selection</w:t>
      </w:r>
      <w:bookmarkEnd w:id="428"/>
      <w:bookmarkEnd w:id="429"/>
      <w:bookmarkEnd w:id="430"/>
      <w:bookmarkEnd w:id="431"/>
      <w:bookmarkEnd w:id="432"/>
      <w:bookmarkEnd w:id="433"/>
    </w:p>
    <w:p w14:paraId="350F76AC" w14:textId="77777777" w:rsidR="006060A9" w:rsidRPr="00E80F49" w:rsidRDefault="006060A9" w:rsidP="006060A9">
      <w:pPr>
        <w:rPr>
          <w:rFonts w:eastAsia="MS Mincho"/>
          <w:lang w:eastAsia="ja-JP"/>
        </w:rPr>
      </w:pPr>
      <w:r w:rsidRPr="00E80F49">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E80F49" w:rsidRDefault="006060A9" w:rsidP="006060A9">
      <w:pPr>
        <w:rPr>
          <w:lang w:eastAsia="ja-JP"/>
        </w:rPr>
      </w:pPr>
      <w:r w:rsidRPr="00E80F49">
        <w:rPr>
          <w:lang w:eastAsia="ja-JP"/>
        </w:rPr>
        <w:t>Considering NR CA testing scenario is very similar to E-UTRA_CA test case, similar Test Frequencies should be used for NR CA default case.</w:t>
      </w:r>
    </w:p>
    <w:p w14:paraId="1877ECE8" w14:textId="139F44DF" w:rsidR="006060A9" w:rsidRPr="00E80F49" w:rsidRDefault="006060A9" w:rsidP="006060A9">
      <w:r w:rsidRPr="00E80F49">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E80F49" w:rsidRDefault="006060A9" w:rsidP="00CF3F9A">
      <w:pPr>
        <w:pStyle w:val="TF"/>
      </w:pPr>
      <w:r w:rsidRPr="00E80F49">
        <w:t xml:space="preserve">Table </w:t>
      </w:r>
      <w:r w:rsidRPr="00E80F49">
        <w:rPr>
          <w:lang w:eastAsia="ja-JP"/>
        </w:rPr>
        <w:t>B.4-1:</w:t>
      </w:r>
      <w:r w:rsidRPr="00E80F49">
        <w:t xml:space="preserve"> </w:t>
      </w:r>
      <w:r w:rsidR="00D20444" w:rsidRPr="00E80F49">
        <w:t>Void</w:t>
      </w:r>
    </w:p>
    <w:p w14:paraId="53597E49" w14:textId="22E1A9DC" w:rsidR="006060A9" w:rsidRPr="00E80F49" w:rsidRDefault="006060A9" w:rsidP="006060A9">
      <w:r w:rsidRPr="00E80F49">
        <w:rPr>
          <w:b/>
          <w:lang w:eastAsia="ja-JP"/>
        </w:rPr>
        <w:t>Proposal 2a:</w:t>
      </w:r>
      <w:r w:rsidRPr="00E80F49">
        <w:t xml:space="preserve"> Low range and high range for intra band CA and mid range for inter-band CA shall be selected for NR in </w:t>
      </w:r>
      <w:r w:rsidRPr="00E80F49">
        <w:rPr>
          <w:i/>
          <w:iCs/>
        </w:rPr>
        <w:t>default</w:t>
      </w:r>
      <w:r w:rsidRPr="00E80F49">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E80F49" w:rsidRDefault="006060A9" w:rsidP="006060A9">
      <w:r w:rsidRPr="00E80F49">
        <w:rPr>
          <w:b/>
          <w:lang w:eastAsia="ja-JP"/>
        </w:rPr>
        <w:t xml:space="preserve">Proposal 2b: </w:t>
      </w:r>
      <w:r w:rsidRPr="00E80F49">
        <w:rPr>
          <w:bCs/>
          <w:lang w:eastAsia="ja-JP"/>
        </w:rPr>
        <w:t xml:space="preserve">In the </w:t>
      </w:r>
      <w:r w:rsidRPr="00E80F49">
        <w:rPr>
          <w:bCs/>
          <w:i/>
          <w:iCs/>
          <w:lang w:eastAsia="ja-JP"/>
        </w:rPr>
        <w:t>additional</w:t>
      </w:r>
      <w:r w:rsidRPr="00E80F49">
        <w:rPr>
          <w:bCs/>
          <w:lang w:eastAsia="ja-JP"/>
        </w:rPr>
        <w:t xml:space="preserve"> test case, one test frequency per exception is selected.</w:t>
      </w:r>
    </w:p>
    <w:p w14:paraId="7A3CBB76" w14:textId="77777777" w:rsidR="000D5725" w:rsidRPr="00F508B8" w:rsidRDefault="000D5725" w:rsidP="000D5725">
      <w:pPr>
        <w:pStyle w:val="Heading1"/>
        <w:rPr>
          <w:rStyle w:val="Heading1Char"/>
        </w:rPr>
      </w:pPr>
      <w:bookmarkStart w:id="434" w:name="_Toc68073942"/>
      <w:bookmarkStart w:id="435" w:name="_Toc75371804"/>
      <w:bookmarkStart w:id="436" w:name="_Toc83727872"/>
      <w:bookmarkStart w:id="437" w:name="_Toc100005973"/>
      <w:bookmarkStart w:id="438" w:name="_Toc106703521"/>
      <w:bookmarkStart w:id="439" w:name="_Toc131528043"/>
      <w:r w:rsidRPr="00F508B8">
        <w:rPr>
          <w:rStyle w:val="Heading1Char"/>
        </w:rPr>
        <w:t>B.4A</w:t>
      </w:r>
      <w:r w:rsidRPr="00F508B8">
        <w:rPr>
          <w:rStyle w:val="Heading1Char"/>
        </w:rPr>
        <w:tab/>
        <w:t>Frequency relation for exception requirements</w:t>
      </w:r>
      <w:bookmarkEnd w:id="439"/>
    </w:p>
    <w:p w14:paraId="06F09D79" w14:textId="77777777" w:rsidR="000D5725" w:rsidRPr="00F508B8" w:rsidRDefault="000D5725" w:rsidP="000D5725">
      <w:pPr>
        <w:rPr>
          <w:u w:val="single"/>
        </w:rPr>
      </w:pPr>
      <w:r w:rsidRPr="00F508B8">
        <w:rPr>
          <w:u w:val="single"/>
        </w:rPr>
        <w:t>Intra-band</w:t>
      </w:r>
    </w:p>
    <w:p w14:paraId="57D5EB52" w14:textId="77777777" w:rsidR="000D5725" w:rsidRPr="00F508B8" w:rsidRDefault="000D5725" w:rsidP="000D5725">
      <w:r w:rsidRPr="00F508B8">
        <w:t>No exceptions are applicable.</w:t>
      </w:r>
    </w:p>
    <w:p w14:paraId="44B183C1" w14:textId="77777777" w:rsidR="000D5725" w:rsidRPr="00F508B8" w:rsidRDefault="000D5725" w:rsidP="000D5725">
      <w:pPr>
        <w:rPr>
          <w:u w:val="single"/>
        </w:rPr>
      </w:pPr>
      <w:r w:rsidRPr="00F508B8">
        <w:rPr>
          <w:u w:val="single"/>
        </w:rPr>
        <w:t>Inter-band</w:t>
      </w:r>
    </w:p>
    <w:p w14:paraId="69184A38" w14:textId="77777777" w:rsidR="000D5725" w:rsidRPr="00F508B8" w:rsidRDefault="000D5725" w:rsidP="000D5725">
      <w:r w:rsidRPr="00F508B8">
        <w:t>There are 4 different types of interference related to inter-band operation that results in refsens exception if the frequency relation of the exception is fulfilled.</w:t>
      </w:r>
    </w:p>
    <w:p w14:paraId="63E42EA4" w14:textId="77777777" w:rsidR="000D5725" w:rsidRPr="00F508B8" w:rsidRDefault="000D5725" w:rsidP="000D5725">
      <w:pPr>
        <w:pStyle w:val="TH"/>
      </w:pPr>
      <w:r w:rsidRPr="00F508B8">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F508B8" w14:paraId="433AB576" w14:textId="77777777" w:rsidTr="00135A41">
        <w:tc>
          <w:tcPr>
            <w:tcW w:w="1864" w:type="pct"/>
            <w:shd w:val="clear" w:color="auto" w:fill="auto"/>
          </w:tcPr>
          <w:p w14:paraId="43DE43C9" w14:textId="77777777" w:rsidR="000D5725" w:rsidRPr="00F508B8" w:rsidRDefault="000D5725" w:rsidP="00135A41">
            <w:pPr>
              <w:pStyle w:val="TAH"/>
            </w:pPr>
            <w:r w:rsidRPr="00F508B8">
              <w:rPr>
                <w:lang w:eastAsia="zh-CN"/>
              </w:rPr>
              <w:t>Exception types</w:t>
            </w:r>
          </w:p>
        </w:tc>
        <w:tc>
          <w:tcPr>
            <w:tcW w:w="971" w:type="pct"/>
            <w:shd w:val="clear" w:color="auto" w:fill="auto"/>
          </w:tcPr>
          <w:p w14:paraId="40DB59AD" w14:textId="77777777" w:rsidR="000D5725" w:rsidRPr="00F508B8" w:rsidRDefault="000D5725" w:rsidP="00135A41">
            <w:pPr>
              <w:pStyle w:val="TAH"/>
            </w:pPr>
            <w:r w:rsidRPr="00F508B8">
              <w:rPr>
                <w:lang w:eastAsia="zh-CN"/>
              </w:rPr>
              <w:t>Aggressor</w:t>
            </w:r>
          </w:p>
        </w:tc>
        <w:tc>
          <w:tcPr>
            <w:tcW w:w="746" w:type="pct"/>
          </w:tcPr>
          <w:p w14:paraId="3A0C0BA7" w14:textId="77777777" w:rsidR="000D5725" w:rsidRPr="00F508B8" w:rsidRDefault="000D5725" w:rsidP="00135A41">
            <w:pPr>
              <w:pStyle w:val="TAH"/>
              <w:rPr>
                <w:lang w:eastAsia="zh-CN"/>
              </w:rPr>
            </w:pPr>
            <w:r w:rsidRPr="00F508B8">
              <w:rPr>
                <w:lang w:eastAsia="zh-CN"/>
              </w:rPr>
              <w:t>Victim</w:t>
            </w:r>
          </w:p>
        </w:tc>
        <w:tc>
          <w:tcPr>
            <w:tcW w:w="1419" w:type="pct"/>
            <w:shd w:val="clear" w:color="auto" w:fill="auto"/>
          </w:tcPr>
          <w:p w14:paraId="7B27DC48" w14:textId="77777777" w:rsidR="000D5725" w:rsidRPr="00F508B8" w:rsidRDefault="000D5725" w:rsidP="00135A41">
            <w:pPr>
              <w:pStyle w:val="TAH"/>
              <w:rPr>
                <w:lang w:eastAsia="zh-CN"/>
              </w:rPr>
            </w:pPr>
            <w:r w:rsidRPr="00F508B8">
              <w:rPr>
                <w:lang w:eastAsia="zh-CN"/>
              </w:rPr>
              <w:t xml:space="preserve">Frequency relation </w:t>
            </w:r>
          </w:p>
        </w:tc>
      </w:tr>
      <w:tr w:rsidR="000D5725" w:rsidRPr="00F508B8" w14:paraId="29000CAC" w14:textId="77777777" w:rsidTr="00135A41">
        <w:trPr>
          <w:trHeight w:val="115"/>
        </w:trPr>
        <w:tc>
          <w:tcPr>
            <w:tcW w:w="1864" w:type="pct"/>
            <w:shd w:val="clear" w:color="auto" w:fill="auto"/>
            <w:vAlign w:val="center"/>
          </w:tcPr>
          <w:p w14:paraId="3E503AB9" w14:textId="77777777" w:rsidR="000D5725" w:rsidRPr="00F508B8" w:rsidRDefault="000D5725" w:rsidP="00135A41">
            <w:pPr>
              <w:pStyle w:val="TAC"/>
            </w:pPr>
            <w:r w:rsidRPr="00F508B8">
              <w:t>UL harmonic interference (HD)</w:t>
            </w:r>
          </w:p>
        </w:tc>
        <w:tc>
          <w:tcPr>
            <w:tcW w:w="971" w:type="pct"/>
            <w:shd w:val="clear" w:color="auto" w:fill="auto"/>
            <w:vAlign w:val="center"/>
          </w:tcPr>
          <w:p w14:paraId="26E9904B" w14:textId="77777777" w:rsidR="000D5725" w:rsidRPr="00F508B8" w:rsidRDefault="000D5725" w:rsidP="00135A41">
            <w:pPr>
              <w:pStyle w:val="TAC"/>
            </w:pPr>
            <w:r w:rsidRPr="00F508B8">
              <w:t>Low band UL</w:t>
            </w:r>
          </w:p>
        </w:tc>
        <w:tc>
          <w:tcPr>
            <w:tcW w:w="746" w:type="pct"/>
            <w:vAlign w:val="center"/>
          </w:tcPr>
          <w:p w14:paraId="695152DA" w14:textId="77777777" w:rsidR="000D5725" w:rsidRPr="00F508B8" w:rsidRDefault="000D5725" w:rsidP="00135A41">
            <w:pPr>
              <w:pStyle w:val="TAC"/>
            </w:pPr>
            <w:r w:rsidRPr="00F508B8">
              <w:t>High band DL</w:t>
            </w:r>
          </w:p>
        </w:tc>
        <w:tc>
          <w:tcPr>
            <w:tcW w:w="1419" w:type="pct"/>
            <w:shd w:val="clear" w:color="auto" w:fill="auto"/>
            <w:vAlign w:val="center"/>
          </w:tcPr>
          <w:p w14:paraId="6FE46B94" w14:textId="1CA273C7" w:rsidR="000D5725" w:rsidRPr="00F508B8" w:rsidRDefault="000D5725" w:rsidP="00135A41">
            <w:pPr>
              <w:pStyle w:val="TAC"/>
            </w:pPr>
            <w:r w:rsidRPr="00F508B8">
              <w:t>a*f</w:t>
            </w:r>
            <w:r w:rsidRPr="00F508B8">
              <w:rPr>
                <w:vertAlign w:val="subscript"/>
              </w:rPr>
              <w:t>UL_LB</w:t>
            </w:r>
            <w:r w:rsidRPr="00F508B8">
              <w:t xml:space="preserve"> = f</w:t>
            </w:r>
            <w:r w:rsidRPr="00F508B8">
              <w:rPr>
                <w:vertAlign w:val="subscript"/>
              </w:rPr>
              <w:t>DL_HB</w:t>
            </w:r>
          </w:p>
        </w:tc>
      </w:tr>
      <w:tr w:rsidR="000D5725" w:rsidRPr="00F508B8" w14:paraId="0CF85AA4" w14:textId="77777777" w:rsidTr="00135A41">
        <w:trPr>
          <w:trHeight w:val="115"/>
        </w:trPr>
        <w:tc>
          <w:tcPr>
            <w:tcW w:w="1864" w:type="pct"/>
            <w:shd w:val="clear" w:color="auto" w:fill="auto"/>
            <w:vAlign w:val="center"/>
          </w:tcPr>
          <w:p w14:paraId="01F2D85D" w14:textId="77777777" w:rsidR="000D5725" w:rsidRPr="00F508B8" w:rsidRDefault="000D5725" w:rsidP="00135A41">
            <w:pPr>
              <w:pStyle w:val="TAC"/>
            </w:pPr>
            <w:r w:rsidRPr="00F508B8">
              <w:t>Receiver Harmonic Mixing (HM)</w:t>
            </w:r>
          </w:p>
        </w:tc>
        <w:tc>
          <w:tcPr>
            <w:tcW w:w="971" w:type="pct"/>
            <w:shd w:val="clear" w:color="auto" w:fill="auto"/>
            <w:vAlign w:val="center"/>
          </w:tcPr>
          <w:p w14:paraId="5C630BE6" w14:textId="77777777" w:rsidR="000D5725" w:rsidRPr="00F508B8" w:rsidRDefault="000D5725" w:rsidP="00135A41">
            <w:pPr>
              <w:pStyle w:val="TAC"/>
            </w:pPr>
            <w:r w:rsidRPr="00F508B8">
              <w:t>Low band DL LO and High band UL</w:t>
            </w:r>
          </w:p>
        </w:tc>
        <w:tc>
          <w:tcPr>
            <w:tcW w:w="746" w:type="pct"/>
            <w:vAlign w:val="center"/>
          </w:tcPr>
          <w:p w14:paraId="5ECC6586" w14:textId="77777777" w:rsidR="000D5725" w:rsidRPr="00F508B8" w:rsidRDefault="000D5725" w:rsidP="00135A41">
            <w:pPr>
              <w:pStyle w:val="TAC"/>
            </w:pPr>
            <w:r w:rsidRPr="00F508B8">
              <w:t>Low band DL</w:t>
            </w:r>
          </w:p>
        </w:tc>
        <w:tc>
          <w:tcPr>
            <w:tcW w:w="1419" w:type="pct"/>
            <w:shd w:val="clear" w:color="auto" w:fill="auto"/>
            <w:vAlign w:val="center"/>
          </w:tcPr>
          <w:p w14:paraId="625FB6E5" w14:textId="4AE1E653" w:rsidR="000D5725" w:rsidRPr="00F508B8" w:rsidRDefault="000D5725" w:rsidP="00135A41">
            <w:pPr>
              <w:pStyle w:val="TAC"/>
            </w:pPr>
            <w:r w:rsidRPr="00F508B8">
              <w:t>b*f</w:t>
            </w:r>
            <w:r w:rsidRPr="00F508B8">
              <w:rPr>
                <w:vertAlign w:val="subscript"/>
              </w:rPr>
              <w:t>DL_LB</w:t>
            </w:r>
            <w:r w:rsidR="00D44BD4">
              <w:rPr>
                <w:vertAlign w:val="subscript"/>
              </w:rPr>
              <w:t xml:space="preserve"> </w:t>
            </w:r>
            <w:r w:rsidRPr="00F508B8">
              <w:t>+ c*f</w:t>
            </w:r>
            <w:r w:rsidRPr="00F508B8">
              <w:rPr>
                <w:vertAlign w:val="subscript"/>
              </w:rPr>
              <w:t>UL_HB</w:t>
            </w:r>
            <w:r w:rsidRPr="00F508B8">
              <w:t xml:space="preserve"> = f</w:t>
            </w:r>
            <w:r w:rsidRPr="00F508B8">
              <w:rPr>
                <w:vertAlign w:val="subscript"/>
              </w:rPr>
              <w:t>DL_LB</w:t>
            </w:r>
          </w:p>
        </w:tc>
      </w:tr>
      <w:tr w:rsidR="000D5725" w:rsidRPr="00F508B8" w14:paraId="3C3B5FFE" w14:textId="77777777" w:rsidTr="00135A41">
        <w:trPr>
          <w:trHeight w:val="115"/>
        </w:trPr>
        <w:tc>
          <w:tcPr>
            <w:tcW w:w="1864" w:type="pct"/>
            <w:shd w:val="clear" w:color="auto" w:fill="auto"/>
            <w:vAlign w:val="center"/>
          </w:tcPr>
          <w:p w14:paraId="2EBA0B30" w14:textId="77777777" w:rsidR="000D5725" w:rsidRPr="00F508B8" w:rsidRDefault="000D5725" w:rsidP="00135A41">
            <w:pPr>
              <w:pStyle w:val="TAC"/>
            </w:pPr>
            <w:r w:rsidRPr="00F508B8">
              <w:t>Intermodulation due to Dual uplink (IMD)</w:t>
            </w:r>
          </w:p>
        </w:tc>
        <w:tc>
          <w:tcPr>
            <w:tcW w:w="971" w:type="pct"/>
            <w:shd w:val="clear" w:color="auto" w:fill="auto"/>
            <w:vAlign w:val="center"/>
          </w:tcPr>
          <w:p w14:paraId="324C0076" w14:textId="77777777" w:rsidR="000D5725" w:rsidRPr="00F508B8" w:rsidRDefault="000D5725" w:rsidP="00135A41">
            <w:pPr>
              <w:pStyle w:val="TAC"/>
            </w:pPr>
            <w:r w:rsidRPr="00F508B8">
              <w:t>Low band UL and High band UL</w:t>
            </w:r>
          </w:p>
        </w:tc>
        <w:tc>
          <w:tcPr>
            <w:tcW w:w="746" w:type="pct"/>
            <w:vAlign w:val="center"/>
          </w:tcPr>
          <w:p w14:paraId="28BA8869" w14:textId="77777777" w:rsidR="000D5725" w:rsidRPr="00F508B8" w:rsidRDefault="000D5725" w:rsidP="00135A41">
            <w:pPr>
              <w:pStyle w:val="TAC"/>
            </w:pPr>
            <w:r w:rsidRPr="00F508B8">
              <w:t>DL</w:t>
            </w:r>
          </w:p>
        </w:tc>
        <w:tc>
          <w:tcPr>
            <w:tcW w:w="1419" w:type="pct"/>
            <w:shd w:val="clear" w:color="auto" w:fill="auto"/>
            <w:vAlign w:val="center"/>
          </w:tcPr>
          <w:p w14:paraId="170FD9F2" w14:textId="2A50BA6F" w:rsidR="000D5725" w:rsidRPr="00F508B8" w:rsidRDefault="000D5725" w:rsidP="00135A41">
            <w:pPr>
              <w:pStyle w:val="TAC"/>
              <w:rPr>
                <w:vertAlign w:val="subscript"/>
              </w:rPr>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DL_LB</w:t>
            </w:r>
          </w:p>
          <w:p w14:paraId="5628DC6C" w14:textId="77777777" w:rsidR="000D5725" w:rsidRPr="00F508B8" w:rsidRDefault="000D5725" w:rsidP="00135A41">
            <w:pPr>
              <w:pStyle w:val="TAC"/>
              <w:rPr>
                <w:vertAlign w:val="subscript"/>
              </w:rPr>
            </w:pPr>
            <w:r w:rsidRPr="00F508B8">
              <w:t>or</w:t>
            </w:r>
            <w:r w:rsidRPr="00F508B8">
              <w:rPr>
                <w:vertAlign w:val="subscript"/>
              </w:rPr>
              <w:t xml:space="preserve"> </w:t>
            </w:r>
          </w:p>
          <w:p w14:paraId="789D0E52" w14:textId="77777777" w:rsidR="000D5725" w:rsidRPr="00F508B8" w:rsidRDefault="000D5725" w:rsidP="00135A41">
            <w:pPr>
              <w:pStyle w:val="TAC"/>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 xml:space="preserve">DL_HB </w:t>
            </w:r>
          </w:p>
        </w:tc>
      </w:tr>
      <w:tr w:rsidR="000D5725" w:rsidRPr="00F508B8" w14:paraId="7E173285" w14:textId="77777777" w:rsidTr="00135A41">
        <w:trPr>
          <w:trHeight w:val="115"/>
        </w:trPr>
        <w:tc>
          <w:tcPr>
            <w:tcW w:w="1864" w:type="pct"/>
            <w:shd w:val="clear" w:color="auto" w:fill="auto"/>
            <w:vAlign w:val="center"/>
          </w:tcPr>
          <w:p w14:paraId="4CDE6505" w14:textId="77777777" w:rsidR="000D5725" w:rsidRPr="00F508B8" w:rsidRDefault="000D5725" w:rsidP="00135A41">
            <w:pPr>
              <w:pStyle w:val="TAC"/>
            </w:pPr>
            <w:r w:rsidRPr="00F508B8">
              <w:t>Cross band isolation (CBI)</w:t>
            </w:r>
          </w:p>
        </w:tc>
        <w:tc>
          <w:tcPr>
            <w:tcW w:w="971" w:type="pct"/>
            <w:shd w:val="clear" w:color="auto" w:fill="auto"/>
            <w:vAlign w:val="center"/>
          </w:tcPr>
          <w:p w14:paraId="0AD6512E" w14:textId="77777777" w:rsidR="000D5725" w:rsidRPr="00F508B8" w:rsidRDefault="000D5725" w:rsidP="00135A41">
            <w:pPr>
              <w:pStyle w:val="TAC"/>
            </w:pPr>
            <w:r w:rsidRPr="00F508B8">
              <w:t>UL on other than victim band</w:t>
            </w:r>
          </w:p>
        </w:tc>
        <w:tc>
          <w:tcPr>
            <w:tcW w:w="746" w:type="pct"/>
            <w:vAlign w:val="center"/>
          </w:tcPr>
          <w:p w14:paraId="5AF4F573" w14:textId="77777777" w:rsidR="000D5725" w:rsidRPr="00F508B8" w:rsidRDefault="000D5725" w:rsidP="00135A41">
            <w:pPr>
              <w:pStyle w:val="TAC"/>
            </w:pPr>
            <w:r w:rsidRPr="00F508B8">
              <w:t>DL</w:t>
            </w:r>
          </w:p>
        </w:tc>
        <w:tc>
          <w:tcPr>
            <w:tcW w:w="1419" w:type="pct"/>
            <w:shd w:val="clear" w:color="auto" w:fill="auto"/>
            <w:vAlign w:val="center"/>
          </w:tcPr>
          <w:p w14:paraId="02792F46" w14:textId="77777777" w:rsidR="000D5725" w:rsidRPr="00F508B8" w:rsidRDefault="000D5725" w:rsidP="00135A41">
            <w:pPr>
              <w:pStyle w:val="TAC"/>
            </w:pPr>
          </w:p>
        </w:tc>
      </w:tr>
    </w:tbl>
    <w:p w14:paraId="5AFA0AF5" w14:textId="77777777" w:rsidR="000D5725" w:rsidRPr="00F508B8" w:rsidRDefault="000D5725" w:rsidP="000D5725"/>
    <w:p w14:paraId="45834679" w14:textId="77777777" w:rsidR="000D5725" w:rsidRPr="00F508B8" w:rsidRDefault="000D5725" w:rsidP="000D5725">
      <w:r w:rsidRPr="00F508B8">
        <w:t>The exception requirements for dual uplink intermodulation apply only for a specified test frequency setting per UL configuration in TS 38.101-1 [5].</w:t>
      </w:r>
    </w:p>
    <w:p w14:paraId="58337842" w14:textId="77777777" w:rsidR="000D5725" w:rsidRPr="00F508B8" w:rsidRDefault="000D5725" w:rsidP="000D5725">
      <w:r w:rsidRPr="00F508B8">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F508B8" w:rsidRDefault="000D5725" w:rsidP="000D5725">
      <w:r w:rsidRPr="00F508B8">
        <w:t>Some terminology from the RAN4 TRs for EN-DC that is listed in clause D.2.3 are re-used here to calculate test frequency for avoiding the exceptions, namely:</w:t>
      </w:r>
    </w:p>
    <w:p w14:paraId="19980EF2" w14:textId="77777777" w:rsidR="000D5725" w:rsidRPr="00F508B8" w:rsidRDefault="000D5725" w:rsidP="00D44BD4">
      <w:pPr>
        <w:pStyle w:val="B1"/>
      </w:pPr>
      <w:r w:rsidRPr="00F508B8">
        <w:t>BW</w:t>
      </w:r>
      <w:r w:rsidRPr="00F508B8">
        <w:rPr>
          <w:vertAlign w:val="subscript"/>
        </w:rPr>
        <w:t>INT</w:t>
      </w:r>
      <w:r w:rsidRPr="00F508B8">
        <w:t>: Effective bandwidth of the interference falling into the victim band which is |a|*BW</w:t>
      </w:r>
      <w:r w:rsidRPr="00F508B8">
        <w:rPr>
          <w:vertAlign w:val="subscript"/>
        </w:rPr>
        <w:t>LB</w:t>
      </w:r>
      <w:r w:rsidRPr="00F508B8">
        <w:t>+|c|*BW</w:t>
      </w:r>
      <w:r w:rsidRPr="00F508B8">
        <w:rPr>
          <w:vertAlign w:val="subscript"/>
        </w:rPr>
        <w:t>HB</w:t>
      </w:r>
      <w:r w:rsidRPr="00F508B8">
        <w:t>, where a and c are factors from Table B.4A-1.</w:t>
      </w:r>
    </w:p>
    <w:p w14:paraId="7106D429" w14:textId="77777777" w:rsidR="000D5725" w:rsidRDefault="000D5725" w:rsidP="00D44BD4">
      <w:pPr>
        <w:pStyle w:val="B1"/>
      </w:pPr>
      <w:r w:rsidRPr="00F508B8">
        <w:t>F</w:t>
      </w:r>
      <w:r w:rsidRPr="00F508B8">
        <w:rPr>
          <w:vertAlign w:val="subscript"/>
        </w:rPr>
        <w:t>INT</w:t>
      </w:r>
      <w:r w:rsidRPr="00F508B8">
        <w:t>: Interference centre frequency within the victim band which is the offset from the frequency relation in Table B.4A-1. If |F</w:t>
      </w:r>
      <w:r w:rsidRPr="00F508B8">
        <w:rPr>
          <w:vertAlign w:val="subscript"/>
        </w:rPr>
        <w:t xml:space="preserve">INT| </w:t>
      </w:r>
      <w:r w:rsidRPr="00F508B8">
        <w:t>≥ (BW</w:t>
      </w:r>
      <w:r w:rsidRPr="00F508B8">
        <w:rPr>
          <w:vertAlign w:val="subscript"/>
        </w:rPr>
        <w:t>INT</w:t>
      </w:r>
      <w:r w:rsidRPr="00F508B8">
        <w:t>+BW</w:t>
      </w:r>
      <w:r w:rsidRPr="00F508B8">
        <w:rPr>
          <w:vertAlign w:val="subscript"/>
        </w:rPr>
        <w:t>victim</w:t>
      </w:r>
      <w:r w:rsidRPr="00F508B8">
        <w:t>)/2 the interference is not overlapping the victim carrier and exception requirements do not apply.</w:t>
      </w:r>
    </w:p>
    <w:p w14:paraId="79481943" w14:textId="5B51ED3B" w:rsidR="006060A9" w:rsidRPr="00E80F49" w:rsidRDefault="006060A9" w:rsidP="000D5725">
      <w:pPr>
        <w:pStyle w:val="Heading1"/>
      </w:pPr>
      <w:bookmarkStart w:id="440" w:name="_Toc131528044"/>
      <w:r w:rsidRPr="00E80F49">
        <w:t>B.5</w:t>
      </w:r>
      <w:r w:rsidRPr="00E80F49">
        <w:tab/>
        <w:t>Test Channel Bandwidth selection</w:t>
      </w:r>
      <w:bookmarkEnd w:id="434"/>
      <w:bookmarkEnd w:id="435"/>
      <w:bookmarkEnd w:id="436"/>
      <w:bookmarkEnd w:id="437"/>
      <w:bookmarkEnd w:id="438"/>
      <w:bookmarkEnd w:id="440"/>
    </w:p>
    <w:p w14:paraId="5DFE05C4" w14:textId="2F093C3E" w:rsidR="006060A9" w:rsidRPr="00E80F49" w:rsidRDefault="006060A9" w:rsidP="006060A9">
      <w:r w:rsidRPr="00E80F49">
        <w:t xml:space="preserve">The objective is how to verify the NR CA reference sensitivity. In intra-band E-UTRA CA reference sensitivity testing, two extreme bandwidth combinations corresponding to Lowest NRB_agg Highest NRB_agg are selected. Highest NRB_agg is selected </w:t>
      </w:r>
      <w:r w:rsidRPr="00E80F49">
        <w:rPr>
          <w:lang w:eastAsia="ja-JP"/>
        </w:rPr>
        <w:t>for inter band E-UTRA CA testing.</w:t>
      </w:r>
    </w:p>
    <w:p w14:paraId="50BE857E" w14:textId="3ABF4015" w:rsidR="006060A9" w:rsidRPr="00E80F49" w:rsidRDefault="006060A9" w:rsidP="006060A9">
      <w:r w:rsidRPr="00E80F49">
        <w:t>As a simplification the highest aggregated channel bandwidth is proposed to test NR CA reference sensitivity.</w:t>
      </w:r>
    </w:p>
    <w:p w14:paraId="3814159B" w14:textId="66DA8019" w:rsidR="006060A9" w:rsidRPr="00E80F49" w:rsidRDefault="006060A9" w:rsidP="006060A9">
      <w:r w:rsidRPr="00E80F49">
        <w:rPr>
          <w:b/>
          <w:lang w:eastAsia="ja-JP"/>
        </w:rPr>
        <w:t>Proposal 3:</w:t>
      </w:r>
      <w:r w:rsidRPr="00E80F49">
        <w:t xml:space="preserve"> Highest aggregated channel bandwidth</w:t>
      </w:r>
      <w:r w:rsidRPr="00E80F49">
        <w:rPr>
          <w:lang w:eastAsia="ja-JP"/>
        </w:rPr>
        <w:t xml:space="preserve"> combinations shall be selected for</w:t>
      </w:r>
      <w:r w:rsidRPr="00E80F49">
        <w:t xml:space="preserve"> NR CA reference sensitivity measurement. (Highest NRB_agg).</w:t>
      </w:r>
    </w:p>
    <w:p w14:paraId="758DA52F" w14:textId="77777777" w:rsidR="006060A9" w:rsidRPr="00E80F49" w:rsidRDefault="006060A9" w:rsidP="006060A9">
      <w:pPr>
        <w:pStyle w:val="Heading1"/>
      </w:pPr>
      <w:bookmarkStart w:id="441" w:name="_Toc68073943"/>
      <w:bookmarkStart w:id="442" w:name="_Toc75371805"/>
      <w:bookmarkStart w:id="443" w:name="_Toc83727873"/>
      <w:bookmarkStart w:id="444" w:name="_Toc100005974"/>
      <w:bookmarkStart w:id="445" w:name="_Toc106703522"/>
      <w:bookmarkStart w:id="446" w:name="_Toc131528045"/>
      <w:r w:rsidRPr="00E80F49">
        <w:t>B.6</w:t>
      </w:r>
      <w:r w:rsidRPr="00E80F49">
        <w:tab/>
        <w:t>Modulation selections</w:t>
      </w:r>
      <w:bookmarkEnd w:id="441"/>
      <w:bookmarkEnd w:id="442"/>
      <w:bookmarkEnd w:id="443"/>
      <w:bookmarkEnd w:id="444"/>
      <w:bookmarkEnd w:id="445"/>
      <w:bookmarkEnd w:id="446"/>
    </w:p>
    <w:p w14:paraId="56070006" w14:textId="77777777" w:rsidR="006060A9" w:rsidRPr="00E80F49" w:rsidRDefault="006060A9" w:rsidP="006060A9">
      <w:pPr>
        <w:rPr>
          <w:lang w:eastAsia="ja-JP"/>
        </w:rPr>
      </w:pPr>
      <w:r w:rsidRPr="00E80F49">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E80F49" w:rsidRDefault="006060A9" w:rsidP="006060A9">
      <w:pPr>
        <w:pStyle w:val="Heading1"/>
      </w:pPr>
      <w:bookmarkStart w:id="447" w:name="_Toc68073944"/>
      <w:bookmarkStart w:id="448" w:name="_Toc75371806"/>
      <w:bookmarkStart w:id="449" w:name="_Toc83727874"/>
      <w:bookmarkStart w:id="450" w:name="_Toc100005975"/>
      <w:bookmarkStart w:id="451" w:name="_Toc106703523"/>
      <w:bookmarkStart w:id="452" w:name="_Toc131528046"/>
      <w:r w:rsidRPr="00E80F49">
        <w:t>B.7</w:t>
      </w:r>
      <w:r w:rsidRPr="00E80F49">
        <w:tab/>
        <w:t>Examples</w:t>
      </w:r>
      <w:bookmarkEnd w:id="447"/>
      <w:bookmarkEnd w:id="448"/>
      <w:bookmarkEnd w:id="449"/>
      <w:bookmarkEnd w:id="450"/>
      <w:bookmarkEnd w:id="451"/>
      <w:bookmarkEnd w:id="452"/>
    </w:p>
    <w:p w14:paraId="2F4D9A06" w14:textId="77777777" w:rsidR="006060A9" w:rsidRPr="00E80F49" w:rsidRDefault="006060A9" w:rsidP="006060A9">
      <w:pPr>
        <w:rPr>
          <w:u w:val="single"/>
        </w:rPr>
      </w:pPr>
      <w:r w:rsidRPr="00E80F49">
        <w:rPr>
          <w:b/>
          <w:bCs/>
          <w:u w:val="single"/>
        </w:rPr>
        <w:t>Example 1</w:t>
      </w:r>
      <w:r w:rsidRPr="00E80F49">
        <w:rPr>
          <w:u w:val="single"/>
        </w:rPr>
        <w:t xml:space="preserve"> (highest CC number has an exception that can be avoided):</w:t>
      </w:r>
    </w:p>
    <w:p w14:paraId="4F1AB504" w14:textId="4CB44E70"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4E9F3651" w14:textId="022424E1" w:rsidR="006060A9" w:rsidRPr="00E80F49" w:rsidRDefault="006060A9" w:rsidP="00CF3F9A">
      <w:pPr>
        <w:overflowPunct/>
        <w:autoSpaceDE/>
        <w:autoSpaceDN/>
        <w:adjustRightInd/>
        <w:ind w:left="720"/>
        <w:textAlignment w:val="auto"/>
      </w:pPr>
      <w:r w:rsidRPr="00E80F49">
        <w:t>-</w:t>
      </w:r>
      <w:r w:rsidRPr="00E80F49">
        <w:tab/>
        <w:t>CA_X-Y has an exception if testing Low+Low freq</w:t>
      </w:r>
    </w:p>
    <w:p w14:paraId="4CF38F6D" w14:textId="1E2FB384" w:rsidR="006060A9" w:rsidRPr="00E80F49" w:rsidRDefault="006060A9" w:rsidP="00CF3F9A">
      <w:pPr>
        <w:overflowPunct/>
        <w:autoSpaceDE/>
        <w:autoSpaceDN/>
        <w:adjustRightInd/>
        <w:ind w:left="720"/>
        <w:textAlignment w:val="auto"/>
      </w:pPr>
      <w:r w:rsidRPr="00E80F49">
        <w:t>-</w:t>
      </w:r>
      <w:r w:rsidRPr="00E80F49">
        <w:tab/>
        <w:t>CA_X-Y has no exception if testing Mid+Mid freq</w:t>
      </w:r>
    </w:p>
    <w:p w14:paraId="36D225CF" w14:textId="0FBC1720"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37014E8A" w14:textId="77777777" w:rsidR="006060A9" w:rsidRPr="00E80F49" w:rsidRDefault="006060A9" w:rsidP="006060A9">
      <w:r w:rsidRPr="00E80F49">
        <w:lastRenderedPageBreak/>
        <w:t>Applicable Test cases for the example:</w:t>
      </w:r>
    </w:p>
    <w:p w14:paraId="482EE3E4" w14:textId="77777777" w:rsidR="006060A9" w:rsidRPr="00E80F49" w:rsidRDefault="006060A9" w:rsidP="006060A9">
      <w:pPr>
        <w:ind w:left="284"/>
      </w:pPr>
      <w:r w:rsidRPr="00E80F49">
        <w:t>7.3A.1 2CC non-exception/“default”</w:t>
      </w:r>
    </w:p>
    <w:p w14:paraId="49E980E9" w14:textId="77777777" w:rsidR="006060A9" w:rsidRPr="00E80F49" w:rsidRDefault="006060A9" w:rsidP="006060A9">
      <w:pPr>
        <w:ind w:left="284" w:firstLine="284"/>
      </w:pPr>
      <w:r w:rsidRPr="00E80F49">
        <w:t>Skip test (no fallback analysis required)</w:t>
      </w:r>
    </w:p>
    <w:p w14:paraId="1E0357BE" w14:textId="77777777" w:rsidR="006060A9" w:rsidRPr="00E80F49" w:rsidRDefault="006060A9" w:rsidP="006060A9">
      <w:pPr>
        <w:ind w:left="284"/>
      </w:pPr>
      <w:r w:rsidRPr="00E80F49">
        <w:t>7.3B 3CC non-exception/“default”</w:t>
      </w:r>
    </w:p>
    <w:p w14:paraId="0149D97C" w14:textId="77777777" w:rsidR="006060A9" w:rsidRPr="00E80F49" w:rsidRDefault="006060A9" w:rsidP="006060A9">
      <w:pPr>
        <w:ind w:left="284" w:firstLine="284"/>
      </w:pPr>
      <w:r w:rsidRPr="00E80F49">
        <w:t>Skip test (no fallback analysis required)</w:t>
      </w:r>
    </w:p>
    <w:p w14:paraId="09292C23" w14:textId="77777777" w:rsidR="006060A9" w:rsidRPr="00E80F49" w:rsidRDefault="006060A9" w:rsidP="006060A9">
      <w:pPr>
        <w:ind w:left="284"/>
      </w:pPr>
      <w:r w:rsidRPr="00E80F49">
        <w:t>7.3A.3 4CC non-exception/“default”</w:t>
      </w:r>
    </w:p>
    <w:p w14:paraId="0B8EF623" w14:textId="77777777" w:rsidR="006060A9" w:rsidRPr="00E80F49" w:rsidRDefault="006060A9" w:rsidP="006060A9">
      <w:pPr>
        <w:ind w:left="284" w:firstLine="284"/>
      </w:pPr>
      <w:r w:rsidRPr="00E80F49">
        <w:t>Test CA_XA-YA-ZA-RA in Mid+Mid freq in bands X and Y respectively avoiding the exception</w:t>
      </w:r>
    </w:p>
    <w:p w14:paraId="06855D45" w14:textId="77777777" w:rsidR="006060A9" w:rsidRPr="00E80F49" w:rsidRDefault="006060A9" w:rsidP="006060A9">
      <w:pPr>
        <w:ind w:left="284"/>
      </w:pPr>
      <w:r w:rsidRPr="00E80F49">
        <w:t>7.3A.1_1 2CC exception/“additional”</w:t>
      </w:r>
    </w:p>
    <w:p w14:paraId="4557D2E8" w14:textId="77777777" w:rsidR="006060A9" w:rsidRPr="00E80F49" w:rsidRDefault="006060A9" w:rsidP="006060A9">
      <w:pPr>
        <w:ind w:left="284" w:firstLine="284"/>
      </w:pPr>
      <w:r w:rsidRPr="00E80F49">
        <w:t>Test CA_X-Y in Low+Low freq</w:t>
      </w:r>
    </w:p>
    <w:p w14:paraId="5542DE44" w14:textId="77777777" w:rsidR="006060A9" w:rsidRPr="00E80F49" w:rsidRDefault="006060A9" w:rsidP="006060A9">
      <w:pPr>
        <w:rPr>
          <w:u w:val="single"/>
        </w:rPr>
      </w:pPr>
      <w:r w:rsidRPr="00E80F49">
        <w:rPr>
          <w:b/>
          <w:bCs/>
          <w:u w:val="single"/>
        </w:rPr>
        <w:t>Example 2</w:t>
      </w:r>
      <w:r w:rsidRPr="00E80F49">
        <w:rPr>
          <w:u w:val="single"/>
        </w:rPr>
        <w:t xml:space="preserve"> (highest CC number has an exception that cannot be avoided):</w:t>
      </w:r>
    </w:p>
    <w:p w14:paraId="0155BFE8" w14:textId="247B6666"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51AFDBA8" w14:textId="56A99558" w:rsidR="006060A9" w:rsidRPr="00E80F49" w:rsidRDefault="006060A9" w:rsidP="00CF3F9A">
      <w:pPr>
        <w:overflowPunct/>
        <w:autoSpaceDE/>
        <w:autoSpaceDN/>
        <w:adjustRightInd/>
        <w:ind w:left="720"/>
        <w:textAlignment w:val="auto"/>
      </w:pPr>
      <w:r w:rsidRPr="00E80F49">
        <w:t>-</w:t>
      </w:r>
      <w:r w:rsidRPr="00E80F49">
        <w:tab/>
        <w:t>CA_X-Y has an exception always (e.g. cross band isolation) with band Y being the victim</w:t>
      </w:r>
    </w:p>
    <w:p w14:paraId="628A9499" w14:textId="4BC2ED8F"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79738B58" w14:textId="77777777" w:rsidR="006060A9" w:rsidRPr="00E80F49" w:rsidRDefault="006060A9" w:rsidP="006060A9">
      <w:r w:rsidRPr="00E80F49">
        <w:t>Applicable Test cases for the example:</w:t>
      </w:r>
    </w:p>
    <w:p w14:paraId="60B5A009" w14:textId="77777777" w:rsidR="006060A9" w:rsidRPr="00E80F49" w:rsidRDefault="006060A9" w:rsidP="006060A9">
      <w:pPr>
        <w:ind w:left="284"/>
      </w:pPr>
      <w:r w:rsidRPr="00E80F49">
        <w:t>7.3A.1 2CC non-exception/“default”</w:t>
      </w:r>
    </w:p>
    <w:p w14:paraId="32C956DB" w14:textId="77777777" w:rsidR="006060A9" w:rsidRPr="00E80F49" w:rsidRDefault="006060A9" w:rsidP="006060A9">
      <w:pPr>
        <w:ind w:left="284" w:firstLine="284"/>
      </w:pPr>
      <w:r w:rsidRPr="00E80F49">
        <w:t>Skip test (no fallback analysis required)</w:t>
      </w:r>
    </w:p>
    <w:p w14:paraId="7115E460" w14:textId="77777777" w:rsidR="006060A9" w:rsidRPr="00E80F49" w:rsidRDefault="006060A9" w:rsidP="006060A9">
      <w:pPr>
        <w:ind w:left="284"/>
      </w:pPr>
      <w:r w:rsidRPr="00E80F49">
        <w:t>7.3A.2 3CC non-exception/“default”</w:t>
      </w:r>
    </w:p>
    <w:p w14:paraId="6FE72864" w14:textId="77777777" w:rsidR="006060A9" w:rsidRPr="00E80F49" w:rsidRDefault="006060A9" w:rsidP="006060A9">
      <w:pPr>
        <w:ind w:left="284" w:firstLine="284"/>
      </w:pPr>
      <w:r w:rsidRPr="00E80F49">
        <w:t>Skip test (no fallback analysis required)</w:t>
      </w:r>
    </w:p>
    <w:p w14:paraId="1205655D" w14:textId="77777777" w:rsidR="006060A9" w:rsidRPr="00E80F49" w:rsidRDefault="006060A9" w:rsidP="006060A9">
      <w:pPr>
        <w:ind w:left="284"/>
      </w:pPr>
      <w:r w:rsidRPr="00E80F49">
        <w:t>7.3A.3 4CC non-exception/“default”</w:t>
      </w:r>
    </w:p>
    <w:p w14:paraId="740E5CF3" w14:textId="77777777" w:rsidR="006060A9" w:rsidRPr="00E80F49" w:rsidRDefault="006060A9" w:rsidP="006060A9">
      <w:pPr>
        <w:ind w:left="284" w:firstLine="284"/>
      </w:pPr>
      <w:r w:rsidRPr="00E80F49">
        <w:t>Test CA_XA-YA-ZA-RA and add exception in test requirements</w:t>
      </w:r>
    </w:p>
    <w:p w14:paraId="6610D102" w14:textId="77777777" w:rsidR="006060A9" w:rsidRPr="00E80F49" w:rsidRDefault="006060A9" w:rsidP="006060A9">
      <w:pPr>
        <w:ind w:left="284" w:firstLine="284"/>
      </w:pPr>
      <w:r w:rsidRPr="00E80F49">
        <w:t>Add test points for 3CC fallback avoiding the exception CA_YA-ZA-RA</w:t>
      </w:r>
    </w:p>
    <w:p w14:paraId="2E2F27F3" w14:textId="77777777" w:rsidR="006060A9" w:rsidRPr="00E80F49" w:rsidRDefault="006060A9" w:rsidP="006060A9">
      <w:pPr>
        <w:ind w:left="284"/>
      </w:pPr>
      <w:r w:rsidRPr="00E80F49">
        <w:t>7.3A.1_1 2CC exception/“additional”</w:t>
      </w:r>
    </w:p>
    <w:p w14:paraId="621C502B" w14:textId="484AC225" w:rsidR="006060A9" w:rsidRPr="00E80F49" w:rsidRDefault="006060A9" w:rsidP="006060A9">
      <w:pPr>
        <w:ind w:left="852"/>
      </w:pPr>
      <w:r w:rsidRPr="00E80F49">
        <w:t>Test CA_X-Y</w:t>
      </w:r>
    </w:p>
    <w:p w14:paraId="733C78FB" w14:textId="1C0F589F" w:rsidR="006060A9" w:rsidRPr="00E80F49" w:rsidRDefault="006060A9" w:rsidP="006060A9">
      <w:pPr>
        <w:pStyle w:val="Heading1"/>
      </w:pPr>
      <w:bookmarkStart w:id="453" w:name="_Toc68073945"/>
      <w:bookmarkStart w:id="454" w:name="_Toc75371807"/>
      <w:bookmarkStart w:id="455" w:name="_Toc83727875"/>
      <w:bookmarkStart w:id="456" w:name="_Toc100005976"/>
      <w:bookmarkStart w:id="457" w:name="_Toc106703524"/>
      <w:bookmarkStart w:id="458" w:name="_Toc131528047"/>
      <w:r w:rsidRPr="00E80F49">
        <w:t>B.8</w:t>
      </w:r>
      <w:r w:rsidRPr="00E80F49">
        <w:tab/>
        <w:t>Current test completion status per CA configuration</w:t>
      </w:r>
      <w:bookmarkEnd w:id="453"/>
      <w:bookmarkEnd w:id="454"/>
      <w:bookmarkEnd w:id="455"/>
      <w:bookmarkEnd w:id="456"/>
      <w:bookmarkEnd w:id="457"/>
      <w:bookmarkEnd w:id="458"/>
    </w:p>
    <w:p w14:paraId="4AD9B3BF" w14:textId="4EA53BDA" w:rsidR="00D20444" w:rsidRPr="00E80F49" w:rsidRDefault="006060A9" w:rsidP="0089486E">
      <w:pPr>
        <w:rPr>
          <w:lang w:eastAsia="ja-JP"/>
        </w:rPr>
      </w:pPr>
      <w:r w:rsidRPr="00E80F49">
        <w:rPr>
          <w:lang w:eastAsia="ja-JP"/>
        </w:rPr>
        <w:t>The completion status per EN-DC configuration is documented in clause 4.3.3.1.</w:t>
      </w:r>
    </w:p>
    <w:p w14:paraId="1CD18061" w14:textId="77777777" w:rsidR="00D20444" w:rsidRPr="00E80F49" w:rsidRDefault="00D20444" w:rsidP="00D20444">
      <w:pPr>
        <w:pStyle w:val="Heading1"/>
      </w:pPr>
      <w:bookmarkStart w:id="459" w:name="_Toc100005977"/>
      <w:bookmarkStart w:id="460" w:name="_Toc106703525"/>
      <w:bookmarkStart w:id="461" w:name="_Toc131528048"/>
      <w:r w:rsidRPr="00E80F49">
        <w:t>B.9</w:t>
      </w:r>
      <w:r w:rsidRPr="00E80F49">
        <w:tab/>
        <w:t>Reference Sensitivity checklist for CA</w:t>
      </w:r>
      <w:bookmarkEnd w:id="459"/>
      <w:bookmarkEnd w:id="460"/>
      <w:bookmarkEnd w:id="461"/>
    </w:p>
    <w:p w14:paraId="2C36C27C" w14:textId="5B7F3166" w:rsidR="00D20444" w:rsidRPr="00E80F49" w:rsidRDefault="00D20444" w:rsidP="00D20444">
      <w:pPr>
        <w:rPr>
          <w:rStyle w:val="jlqj4b"/>
        </w:rPr>
      </w:pPr>
      <w:r w:rsidRPr="00E80F49">
        <w:rPr>
          <w:rStyle w:val="jlqj4b"/>
        </w:rPr>
        <w:t>The purpose of this annex is to facilitate the reference sensitivity test point analysis in TR 38.905 for NR CA configurations.</w:t>
      </w:r>
    </w:p>
    <w:p w14:paraId="4BCFE032" w14:textId="77777777" w:rsidR="00D20444" w:rsidRPr="00E80F49" w:rsidRDefault="00D20444" w:rsidP="00D20444">
      <w:pPr>
        <w:pStyle w:val="Heading2"/>
        <w:rPr>
          <w:lang w:eastAsia="ja-JP"/>
        </w:rPr>
      </w:pPr>
      <w:bookmarkStart w:id="462" w:name="_Toc100005978"/>
      <w:bookmarkStart w:id="463" w:name="_Toc106703526"/>
      <w:bookmarkStart w:id="464" w:name="_Toc131528049"/>
      <w:r w:rsidRPr="00E80F49">
        <w:rPr>
          <w:rStyle w:val="jlqj4b"/>
        </w:rPr>
        <w:t>B.9.1</w:t>
      </w:r>
      <w:r w:rsidRPr="00E80F49">
        <w:rPr>
          <w:rStyle w:val="jlqj4b"/>
        </w:rPr>
        <w:tab/>
      </w:r>
      <w:r w:rsidRPr="00E80F49">
        <w:rPr>
          <w:lang w:eastAsia="ja-JP"/>
        </w:rPr>
        <w:t>Checklist for two bands</w:t>
      </w:r>
      <w:bookmarkEnd w:id="462"/>
      <w:bookmarkEnd w:id="463"/>
      <w:bookmarkEnd w:id="464"/>
    </w:p>
    <w:p w14:paraId="00D8AD25" w14:textId="5769A60C" w:rsidR="00D20444" w:rsidRPr="00E80F49" w:rsidRDefault="00D20444" w:rsidP="0089486E">
      <w:pPr>
        <w:pStyle w:val="B1"/>
        <w:rPr>
          <w:lang w:eastAsia="ja-JP"/>
        </w:rPr>
      </w:pPr>
      <w:r w:rsidRPr="00E80F49">
        <w:rPr>
          <w:lang w:eastAsia="ja-JP"/>
        </w:rPr>
        <w:t>1)</w:t>
      </w:r>
      <w:r w:rsidRPr="00E80F49">
        <w:rPr>
          <w:lang w:eastAsia="ja-JP"/>
        </w:rPr>
        <w:tab/>
        <w:t>Check if the 2 DL band configuration has reference sensitivity exceptions in the tables listed below:</w:t>
      </w:r>
    </w:p>
    <w:p w14:paraId="137702CA" w14:textId="5E88DC83" w:rsidR="00D20444" w:rsidRPr="00E80F49" w:rsidRDefault="00D20444" w:rsidP="0089486E">
      <w:pPr>
        <w:pStyle w:val="B2"/>
        <w:rPr>
          <w:lang w:eastAsia="ja-JP"/>
        </w:rPr>
      </w:pPr>
      <w:r w:rsidRPr="00E80F49">
        <w:rPr>
          <w:lang w:eastAsia="ja-JP"/>
        </w:rPr>
        <w:t>-</w:t>
      </w:r>
      <w:r w:rsidRPr="00E80F49">
        <w:rPr>
          <w:lang w:eastAsia="ja-JP"/>
        </w:rPr>
        <w:tab/>
        <w:t>UL Harmonic Distortion (HD), as defined in TS 38.101-1 [5], Table 7.3A.4-1.</w:t>
      </w:r>
    </w:p>
    <w:p w14:paraId="57B2C883" w14:textId="616B2AF9" w:rsidR="00D20444" w:rsidRPr="00E80F49" w:rsidRDefault="00D20444" w:rsidP="0089486E">
      <w:pPr>
        <w:pStyle w:val="B2"/>
        <w:rPr>
          <w:lang w:eastAsia="ja-JP"/>
        </w:rPr>
      </w:pPr>
      <w:r w:rsidRPr="00E80F49">
        <w:rPr>
          <w:lang w:eastAsia="ja-JP"/>
        </w:rPr>
        <w:t>-</w:t>
      </w:r>
      <w:r w:rsidRPr="00E80F49">
        <w:rPr>
          <w:lang w:eastAsia="ja-JP"/>
        </w:rPr>
        <w:tab/>
        <w:t>RX Harmonic Mixing (HM), as defined in TS 38.101-1 [5], Table 7.3A.4-4 to Table 7.3A.4-4a.</w:t>
      </w:r>
    </w:p>
    <w:p w14:paraId="00C339B9" w14:textId="71F163E4" w:rsidR="00D20444" w:rsidRPr="00E80F49" w:rsidRDefault="00D20444" w:rsidP="0089486E">
      <w:pPr>
        <w:pStyle w:val="B2"/>
        <w:rPr>
          <w:lang w:eastAsia="ja-JP"/>
        </w:rPr>
      </w:pPr>
      <w:r w:rsidRPr="00E80F49">
        <w:rPr>
          <w:lang w:eastAsia="ja-JP"/>
        </w:rPr>
        <w:lastRenderedPageBreak/>
        <w:t>-</w:t>
      </w:r>
      <w:r w:rsidRPr="00E80F49">
        <w:rPr>
          <w:lang w:eastAsia="ja-JP"/>
        </w:rPr>
        <w:tab/>
        <w:t>Intermodulation Distortion (IMD), as defined in TS 38.101-1 [5], Table 7.3A.5-1 to Table 7.3A.5-1a.</w:t>
      </w:r>
    </w:p>
    <w:p w14:paraId="5C8A2E32" w14:textId="073F953E" w:rsidR="00D20444" w:rsidRPr="00E80F49" w:rsidRDefault="00D20444" w:rsidP="0089486E">
      <w:pPr>
        <w:pStyle w:val="B2"/>
        <w:rPr>
          <w:lang w:eastAsia="ja-JP"/>
        </w:rPr>
      </w:pPr>
      <w:r w:rsidRPr="00E80F49">
        <w:rPr>
          <w:lang w:eastAsia="ja-JP"/>
        </w:rPr>
        <w:t>-</w:t>
      </w:r>
      <w:r w:rsidRPr="00E80F49">
        <w:rPr>
          <w:lang w:eastAsia="ja-JP"/>
        </w:rPr>
        <w:tab/>
        <w:t>Cross Band Isolation (CBI), as defined in TS 38.101-1 [5], Table 7.3A.6-1 to Table 7.3A.6-1b.</w:t>
      </w:r>
    </w:p>
    <w:p w14:paraId="3C1B12A6" w14:textId="2E5ABDDA" w:rsidR="00D20444" w:rsidRPr="00E80F49" w:rsidRDefault="00D20444" w:rsidP="0089486E">
      <w:pPr>
        <w:pStyle w:val="B1"/>
        <w:rPr>
          <w:lang w:eastAsia="ja-JP"/>
        </w:rPr>
      </w:pPr>
      <w:r w:rsidRPr="00E80F49">
        <w:rPr>
          <w:lang w:eastAsia="ja-JP"/>
        </w:rPr>
        <w:t>2)</w:t>
      </w:r>
      <w:r w:rsidRPr="00E80F49">
        <w:rPr>
          <w:lang w:eastAsia="ja-JP"/>
        </w:rPr>
        <w:tab/>
        <w:t>If reference sensitivity exceptions are found for two bands above:</w:t>
      </w:r>
    </w:p>
    <w:p w14:paraId="75A7517A" w14:textId="296C32A5" w:rsidR="00D20444" w:rsidRPr="00E80F49" w:rsidRDefault="00D20444" w:rsidP="0089486E">
      <w:pPr>
        <w:pStyle w:val="B2"/>
        <w:rPr>
          <w:lang w:eastAsia="ja-JP"/>
        </w:rPr>
      </w:pPr>
      <w:r w:rsidRPr="00E80F49">
        <w:rPr>
          <w:lang w:eastAsia="ja-JP"/>
        </w:rPr>
        <w:t>-</w:t>
      </w:r>
      <w:r w:rsidRPr="00E80F49">
        <w:rPr>
          <w:lang w:eastAsia="ja-JP"/>
        </w:rPr>
        <w:tab/>
        <w:t>Then add the result from the check to Table 4.1.3.1-2 for 2CC if they do not already exist.</w:t>
      </w:r>
    </w:p>
    <w:p w14:paraId="2EEDBA18" w14:textId="6E176DD3" w:rsidR="00D20444" w:rsidRPr="00E80F49" w:rsidRDefault="00D20444" w:rsidP="0089486E">
      <w:pPr>
        <w:pStyle w:val="B2"/>
        <w:rPr>
          <w:lang w:eastAsia="ja-JP"/>
        </w:rPr>
      </w:pPr>
      <w:r w:rsidRPr="00E80F49">
        <w:rPr>
          <w:lang w:eastAsia="ja-JP"/>
        </w:rPr>
        <w:t>-</w:t>
      </w:r>
      <w:r w:rsidRPr="00E80F49">
        <w:rPr>
          <w:lang w:eastAsia="ja-JP"/>
        </w:rPr>
        <w:tab/>
        <w:t xml:space="preserve">Add test frequencies for HD, HM and CBI to Table 4.1.3.1-6 if a new 2CC band pair was added to Table 4.1.3.1-2. </w:t>
      </w:r>
    </w:p>
    <w:p w14:paraId="013D3C6B" w14:textId="4A9939C6" w:rsidR="00D20444" w:rsidRPr="00E80F49" w:rsidRDefault="00D20444" w:rsidP="0089486E">
      <w:pPr>
        <w:pStyle w:val="B1"/>
        <w:rPr>
          <w:lang w:eastAsia="ja-JP"/>
        </w:rPr>
      </w:pPr>
      <w:r w:rsidRPr="00E80F49">
        <w:rPr>
          <w:lang w:eastAsia="ja-JP"/>
        </w:rPr>
        <w:t>Add two band test points to test case in TS 38.521-1 [2] Table 7.3A.1_1.4.1-1.</w:t>
      </w:r>
    </w:p>
    <w:p w14:paraId="254393BD" w14:textId="77777777" w:rsidR="00D20444" w:rsidRPr="00E80F49" w:rsidRDefault="00D20444" w:rsidP="00D20444">
      <w:pPr>
        <w:pStyle w:val="Heading2"/>
        <w:rPr>
          <w:lang w:eastAsia="ja-JP"/>
        </w:rPr>
      </w:pPr>
      <w:bookmarkStart w:id="465" w:name="_Toc100005979"/>
      <w:bookmarkStart w:id="466" w:name="_Toc106703527"/>
      <w:bookmarkStart w:id="467" w:name="_Toc131528050"/>
      <w:r w:rsidRPr="00E80F49">
        <w:rPr>
          <w:rStyle w:val="jlqj4b"/>
        </w:rPr>
        <w:t>B.9.2</w:t>
      </w:r>
      <w:r w:rsidRPr="00E80F49">
        <w:rPr>
          <w:rStyle w:val="jlqj4b"/>
        </w:rPr>
        <w:tab/>
      </w:r>
      <w:r w:rsidRPr="00E80F49">
        <w:rPr>
          <w:lang w:eastAsia="ja-JP"/>
        </w:rPr>
        <w:t>Checklist for three bands</w:t>
      </w:r>
      <w:bookmarkEnd w:id="465"/>
      <w:bookmarkEnd w:id="466"/>
      <w:bookmarkEnd w:id="467"/>
    </w:p>
    <w:p w14:paraId="2C877C59" w14:textId="127C1761" w:rsidR="00D20444" w:rsidRPr="00E80F49" w:rsidRDefault="00D20444" w:rsidP="0089486E">
      <w:pPr>
        <w:pStyle w:val="B1"/>
        <w:rPr>
          <w:lang w:eastAsia="ja-JP"/>
        </w:rPr>
      </w:pPr>
      <w:r w:rsidRPr="00E80F49">
        <w:rPr>
          <w:lang w:eastAsia="ja-JP"/>
        </w:rPr>
        <w:t>1)</w:t>
      </w:r>
      <w:r w:rsidRPr="00E80F49">
        <w:rPr>
          <w:lang w:eastAsia="ja-JP"/>
        </w:rPr>
        <w:tab/>
        <w:t>Check all three band fallback configurations in accordance to B.9.1.</w:t>
      </w:r>
    </w:p>
    <w:p w14:paraId="64BA3AA2" w14:textId="10DAA282" w:rsidR="00D20444" w:rsidRPr="00E80F49" w:rsidRDefault="00D20444" w:rsidP="0089486E">
      <w:pPr>
        <w:pStyle w:val="B1"/>
        <w:rPr>
          <w:lang w:eastAsia="ja-JP"/>
        </w:rPr>
      </w:pPr>
      <w:r w:rsidRPr="00E80F49">
        <w:rPr>
          <w:lang w:eastAsia="ja-JP"/>
        </w:rPr>
        <w:t>2)</w:t>
      </w:r>
      <w:r w:rsidRPr="00E80F49">
        <w:rPr>
          <w:lang w:eastAsia="ja-JP"/>
        </w:rPr>
        <w:tab/>
        <w:t>Check for any 3DL/2UL IMD reference sensitivity exceptions in TS 38.101-1 [5], Table 7.3A.5-2 to Table 7.3A.5-2a.</w:t>
      </w:r>
    </w:p>
    <w:p w14:paraId="5768484E" w14:textId="44D3EAA0" w:rsidR="00D20444" w:rsidRPr="00E80F49" w:rsidRDefault="00D20444" w:rsidP="0089486E">
      <w:pPr>
        <w:pStyle w:val="B1"/>
        <w:rPr>
          <w:lang w:eastAsia="ja-JP"/>
        </w:rPr>
      </w:pPr>
      <w:r w:rsidRPr="00E80F49">
        <w:rPr>
          <w:lang w:eastAsia="ja-JP"/>
        </w:rPr>
        <w:t>3)</w:t>
      </w:r>
      <w:r w:rsidRPr="00E80F49">
        <w:rPr>
          <w:lang w:eastAsia="ja-JP"/>
        </w:rPr>
        <w:tab/>
        <w:t>If exceptions are found for three bands above:</w:t>
      </w:r>
    </w:p>
    <w:p w14:paraId="56AACCA0" w14:textId="7582B00D" w:rsidR="00D20444" w:rsidRPr="00E80F49" w:rsidRDefault="00D20444" w:rsidP="0089486E">
      <w:pPr>
        <w:pStyle w:val="B2"/>
        <w:rPr>
          <w:lang w:eastAsia="ja-JP"/>
        </w:rPr>
      </w:pPr>
      <w:r w:rsidRPr="00E80F49">
        <w:rPr>
          <w:lang w:eastAsia="ja-JP"/>
        </w:rPr>
        <w:t>-</w:t>
      </w:r>
      <w:r w:rsidRPr="00E80F49">
        <w:rPr>
          <w:lang w:eastAsia="ja-JP"/>
        </w:rPr>
        <w:tab/>
        <w:t>Then add the result from the check to Table 4.1.3.1-3: for three bands if they do not already exist.</w:t>
      </w:r>
    </w:p>
    <w:p w14:paraId="4710AE9C" w14:textId="3F6215A3" w:rsidR="00D20444" w:rsidRPr="00E80F49" w:rsidRDefault="00D20444" w:rsidP="0089486E">
      <w:pPr>
        <w:pStyle w:val="B2"/>
        <w:rPr>
          <w:lang w:eastAsia="ja-JP"/>
        </w:rPr>
      </w:pPr>
      <w:r w:rsidRPr="00E80F49">
        <w:rPr>
          <w:lang w:eastAsia="ja-JP"/>
        </w:rPr>
        <w:t>-</w:t>
      </w:r>
      <w:r w:rsidRPr="00E80F49">
        <w:rPr>
          <w:lang w:eastAsia="ja-JP"/>
        </w:rPr>
        <w:tab/>
        <w:t>Add three band test points to test case in TS 38.521-1 [2] Table FFS.</w:t>
      </w:r>
    </w:p>
    <w:p w14:paraId="66077634" w14:textId="77777777" w:rsidR="00D20444" w:rsidRPr="00E80F49" w:rsidRDefault="00D20444" w:rsidP="00D20444">
      <w:pPr>
        <w:pStyle w:val="Heading2"/>
        <w:rPr>
          <w:lang w:eastAsia="ja-JP"/>
        </w:rPr>
      </w:pPr>
      <w:bookmarkStart w:id="468" w:name="_Toc100005980"/>
      <w:bookmarkStart w:id="469" w:name="_Toc106703528"/>
      <w:bookmarkStart w:id="470" w:name="_Toc131528051"/>
      <w:r w:rsidRPr="00E80F49">
        <w:rPr>
          <w:rStyle w:val="jlqj4b"/>
        </w:rPr>
        <w:t>B.9.3</w:t>
      </w:r>
      <w:r w:rsidRPr="00E80F49">
        <w:rPr>
          <w:rStyle w:val="jlqj4b"/>
        </w:rPr>
        <w:tab/>
      </w:r>
      <w:r w:rsidRPr="00E80F49">
        <w:rPr>
          <w:lang w:eastAsia="ja-JP"/>
        </w:rPr>
        <w:t>Checklist for four bands and five bands</w:t>
      </w:r>
      <w:bookmarkEnd w:id="468"/>
      <w:bookmarkEnd w:id="469"/>
      <w:bookmarkEnd w:id="470"/>
    </w:p>
    <w:p w14:paraId="474E996F" w14:textId="6A6D177C" w:rsidR="00D20444" w:rsidRPr="00E80F49" w:rsidRDefault="00D20444" w:rsidP="0089486E">
      <w:pPr>
        <w:pStyle w:val="B1"/>
        <w:rPr>
          <w:lang w:eastAsia="ja-JP"/>
        </w:rPr>
      </w:pPr>
      <w:r w:rsidRPr="00E80F49">
        <w:rPr>
          <w:lang w:eastAsia="ja-JP"/>
        </w:rPr>
        <w:t>1)</w:t>
      </w:r>
      <w:r w:rsidRPr="00E80F49">
        <w:rPr>
          <w:lang w:eastAsia="ja-JP"/>
        </w:rPr>
        <w:tab/>
        <w:t>Check all two band and three band fall backs in accordance to B.9.1 and B.9.2 above.</w:t>
      </w:r>
    </w:p>
    <w:p w14:paraId="23277372" w14:textId="103AC334" w:rsidR="006060A9" w:rsidRPr="00E80F49" w:rsidRDefault="00D20444" w:rsidP="006060A9">
      <w:pPr>
        <w:spacing w:after="0"/>
      </w:pPr>
      <w:r w:rsidRPr="00E80F49">
        <w:rPr>
          <w:lang w:eastAsia="ja-JP"/>
        </w:rPr>
        <w:t>No reference sensitivity exceptions exists for four bands and five bands in TS 38.101-1 [5].</w:t>
      </w:r>
    </w:p>
    <w:p w14:paraId="3B84A4DF" w14:textId="77777777" w:rsidR="006060A9" w:rsidRPr="00E80F49" w:rsidRDefault="006060A9" w:rsidP="006060A9">
      <w:pPr>
        <w:pStyle w:val="Heading1"/>
      </w:pPr>
      <w:bookmarkStart w:id="471" w:name="_Toc68073946"/>
      <w:bookmarkStart w:id="472" w:name="_Toc75371808"/>
      <w:bookmarkStart w:id="473" w:name="_Toc83727876"/>
      <w:bookmarkStart w:id="474" w:name="_Toc100005981"/>
      <w:bookmarkStart w:id="475" w:name="_Toc106703529"/>
      <w:bookmarkStart w:id="476" w:name="_Toc131528052"/>
      <w:r w:rsidRPr="00E80F49">
        <w:t>Annex C: Principles for test point selection for FR2 NR CA reference sensitivity test cases</w:t>
      </w:r>
      <w:bookmarkEnd w:id="471"/>
      <w:bookmarkEnd w:id="472"/>
      <w:bookmarkEnd w:id="473"/>
      <w:bookmarkEnd w:id="474"/>
      <w:bookmarkEnd w:id="475"/>
      <w:bookmarkEnd w:id="476"/>
    </w:p>
    <w:p w14:paraId="5B44AC46" w14:textId="314A8D2E" w:rsidR="006060A9" w:rsidRPr="00E80F49" w:rsidRDefault="006060A9" w:rsidP="0089486E">
      <w:r w:rsidRPr="00E80F49">
        <w:t>FFS</w:t>
      </w:r>
    </w:p>
    <w:p w14:paraId="1BDE1329" w14:textId="4CDC82AF" w:rsidR="006060A9" w:rsidRPr="00E80F49" w:rsidRDefault="006060A9" w:rsidP="00CF3F9A">
      <w:pPr>
        <w:pStyle w:val="Heading1"/>
      </w:pPr>
      <w:bookmarkStart w:id="477" w:name="_Toc68073947"/>
      <w:bookmarkStart w:id="478" w:name="_Toc75371809"/>
      <w:bookmarkStart w:id="479" w:name="_Toc83727877"/>
      <w:bookmarkStart w:id="480" w:name="_Toc100005982"/>
      <w:bookmarkStart w:id="481" w:name="_Toc106703530"/>
      <w:bookmarkStart w:id="482" w:name="_Toc131528053"/>
      <w:r w:rsidRPr="00E80F49">
        <w:t>Annex D: Principles for test point selection for EN-DC reference sensitivity test cases</w:t>
      </w:r>
      <w:bookmarkEnd w:id="477"/>
      <w:bookmarkEnd w:id="478"/>
      <w:bookmarkEnd w:id="479"/>
      <w:bookmarkEnd w:id="480"/>
      <w:bookmarkEnd w:id="481"/>
      <w:bookmarkEnd w:id="482"/>
    </w:p>
    <w:p w14:paraId="3191C8F6" w14:textId="77777777" w:rsidR="006060A9" w:rsidRPr="00E80F49" w:rsidRDefault="006060A9" w:rsidP="006060A9">
      <w:pPr>
        <w:pStyle w:val="Heading1"/>
      </w:pPr>
      <w:bookmarkStart w:id="483" w:name="_Toc68073948"/>
      <w:bookmarkStart w:id="484" w:name="_Toc75371810"/>
      <w:bookmarkStart w:id="485" w:name="_Toc83727878"/>
      <w:bookmarkStart w:id="486" w:name="_Toc100005983"/>
      <w:bookmarkStart w:id="487" w:name="_Toc106703531"/>
      <w:bookmarkStart w:id="488" w:name="_Toc131528054"/>
      <w:r w:rsidRPr="00E80F49">
        <w:t>D.1</w:t>
      </w:r>
      <w:r w:rsidRPr="00E80F49">
        <w:tab/>
        <w:t>General</w:t>
      </w:r>
      <w:bookmarkEnd w:id="483"/>
      <w:bookmarkEnd w:id="484"/>
      <w:bookmarkEnd w:id="485"/>
      <w:bookmarkEnd w:id="486"/>
      <w:bookmarkEnd w:id="487"/>
      <w:bookmarkEnd w:id="488"/>
    </w:p>
    <w:p w14:paraId="40D760A1" w14:textId="241A75B2" w:rsidR="006060A9" w:rsidRPr="00E80F49" w:rsidRDefault="006060A9" w:rsidP="006060A9">
      <w:pPr>
        <w:rPr>
          <w:lang w:eastAsia="ja-JP"/>
        </w:rPr>
      </w:pPr>
      <w:r w:rsidRPr="00E80F49">
        <w:rPr>
          <w:lang w:eastAsia="ja-JP"/>
        </w:rPr>
        <w:t>The purpose of this Annex is to describe the test point selection of NR and E-UTRA carriers for RX sensitivity testing within FR1. Considering the high number of EN-DC band combinations</w:t>
      </w:r>
      <w:r w:rsidR="00CE50D5" w:rsidRPr="00E80F49">
        <w:rPr>
          <w:lang w:eastAsia="ja-JP"/>
        </w:rPr>
        <w:t>,</w:t>
      </w:r>
      <w:r w:rsidRPr="00E80F49">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E80F49" w:rsidRDefault="006060A9" w:rsidP="006060A9">
      <w:pPr>
        <w:rPr>
          <w:lang w:eastAsia="ja-JP"/>
        </w:rPr>
      </w:pPr>
      <w:r w:rsidRPr="00E80F49">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E80F49" w:rsidRDefault="006060A9" w:rsidP="006060A9">
      <w:pPr>
        <w:rPr>
          <w:lang w:eastAsia="ja-JP"/>
        </w:rPr>
      </w:pPr>
      <w:r w:rsidRPr="00E80F49">
        <w:rPr>
          <w:lang w:eastAsia="ja-JP"/>
        </w:rPr>
        <w:t>When no NR or E-UTRA exception or additional requirements exist, the E-UTRA anchor is configured such that it does not interfere with NR operation (based on TS 38.101-3 [7] clause 6.1 and 7.1). The EN-DC testing is performed in E</w:t>
      </w:r>
      <w:r w:rsidRPr="00E80F49">
        <w:rPr>
          <w:lang w:eastAsia="ja-JP"/>
        </w:rPr>
        <w:noBreakHyphen/>
        <w:t xml:space="preserve">UTRA anchor-agnostic mode. </w:t>
      </w:r>
      <w:r w:rsidR="00CE50D5" w:rsidRPr="00E80F49">
        <w:rPr>
          <w:lang w:eastAsia="ja-JP"/>
        </w:rPr>
        <w:t>NR</w:t>
      </w:r>
      <w:r w:rsidRPr="00E80F49">
        <w:rPr>
          <w:lang w:eastAsia="ja-JP"/>
        </w:rPr>
        <w:t xml:space="preserve"> is tested but in SA as per TS 38.521-1 [2].</w:t>
      </w:r>
    </w:p>
    <w:p w14:paraId="101C737E" w14:textId="77777777" w:rsidR="006060A9" w:rsidRPr="00E80F49" w:rsidRDefault="006060A9" w:rsidP="006060A9">
      <w:pPr>
        <w:rPr>
          <w:lang w:eastAsia="ja-JP"/>
        </w:rPr>
      </w:pPr>
      <w:r w:rsidRPr="00E80F49">
        <w:rPr>
          <w:lang w:eastAsia="ja-JP"/>
        </w:rPr>
        <w:t>General initial conditions to be used for NR RX sensitivity testing are:</w:t>
      </w:r>
    </w:p>
    <w:p w14:paraId="2E8757FB" w14:textId="36284E6D" w:rsidR="006060A9" w:rsidRPr="00E80F49" w:rsidRDefault="006060A9" w:rsidP="006060A9">
      <w:pPr>
        <w:pStyle w:val="TH"/>
      </w:pPr>
      <w:r w:rsidRPr="00E80F49">
        <w:lastRenderedPageBreak/>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E80F49" w14:paraId="5502E381" w14:textId="77777777" w:rsidTr="002E5133">
        <w:tc>
          <w:tcPr>
            <w:tcW w:w="5000" w:type="pct"/>
            <w:gridSpan w:val="6"/>
            <w:shd w:val="clear" w:color="auto" w:fill="auto"/>
          </w:tcPr>
          <w:p w14:paraId="194707CC" w14:textId="77777777" w:rsidR="006060A9" w:rsidRPr="00E80F49" w:rsidRDefault="006060A9" w:rsidP="002E5133">
            <w:pPr>
              <w:pStyle w:val="TAH"/>
            </w:pPr>
            <w:r w:rsidRPr="00E80F49">
              <w:t>Initial Conditions</w:t>
            </w:r>
          </w:p>
        </w:tc>
      </w:tr>
      <w:tr w:rsidR="006060A9" w:rsidRPr="00E80F49" w14:paraId="269909D1" w14:textId="77777777" w:rsidTr="002E5133">
        <w:tc>
          <w:tcPr>
            <w:tcW w:w="3075" w:type="pct"/>
            <w:gridSpan w:val="4"/>
            <w:shd w:val="clear" w:color="auto" w:fill="auto"/>
          </w:tcPr>
          <w:p w14:paraId="6ADEAB82" w14:textId="77777777" w:rsidR="006060A9" w:rsidRPr="00E80F49" w:rsidRDefault="006060A9" w:rsidP="002E5133">
            <w:pPr>
              <w:pStyle w:val="TAL"/>
            </w:pPr>
            <w:r w:rsidRPr="00E80F49">
              <w:t>Test Environment as specified in TS 38.508-1 [5] subclause 4.1</w:t>
            </w:r>
          </w:p>
        </w:tc>
        <w:tc>
          <w:tcPr>
            <w:tcW w:w="1925" w:type="pct"/>
            <w:gridSpan w:val="2"/>
          </w:tcPr>
          <w:p w14:paraId="7B668213" w14:textId="77777777" w:rsidR="006060A9" w:rsidRPr="00E80F49" w:rsidRDefault="006060A9" w:rsidP="002E5133">
            <w:pPr>
              <w:pStyle w:val="TAL"/>
              <w:rPr>
                <w:lang w:eastAsia="zh-CN"/>
              </w:rPr>
            </w:pPr>
            <w:r w:rsidRPr="00E80F49">
              <w:t>Normal, TL/VL, TL/VH, TH/VL, TH/VH</w:t>
            </w:r>
          </w:p>
        </w:tc>
      </w:tr>
      <w:tr w:rsidR="006060A9" w:rsidRPr="00E80F49" w14:paraId="06A843E1" w14:textId="77777777" w:rsidTr="002E5133">
        <w:tc>
          <w:tcPr>
            <w:tcW w:w="3075" w:type="pct"/>
            <w:gridSpan w:val="4"/>
            <w:shd w:val="clear" w:color="auto" w:fill="auto"/>
          </w:tcPr>
          <w:p w14:paraId="581A5497" w14:textId="77777777" w:rsidR="006060A9" w:rsidRPr="00E80F49" w:rsidRDefault="006060A9" w:rsidP="002E5133">
            <w:pPr>
              <w:pStyle w:val="TAL"/>
            </w:pPr>
            <w:r w:rsidRPr="00E80F49">
              <w:t>Test Frequencies as specified in TS 38.508-1 [5] subclause 4.3.1</w:t>
            </w:r>
          </w:p>
        </w:tc>
        <w:tc>
          <w:tcPr>
            <w:tcW w:w="1925" w:type="pct"/>
            <w:gridSpan w:val="2"/>
          </w:tcPr>
          <w:p w14:paraId="052C1181" w14:textId="77777777" w:rsidR="006060A9" w:rsidRPr="00E80F49" w:rsidRDefault="006060A9" w:rsidP="002E5133">
            <w:pPr>
              <w:pStyle w:val="TAL"/>
              <w:rPr>
                <w:lang w:eastAsia="zh-CN"/>
              </w:rPr>
            </w:pPr>
            <w:r w:rsidRPr="00E80F49">
              <w:t>Low range, Mid range, High range</w:t>
            </w:r>
          </w:p>
        </w:tc>
      </w:tr>
      <w:tr w:rsidR="006060A9" w:rsidRPr="00E80F49" w14:paraId="6BAC05A3" w14:textId="77777777" w:rsidTr="002E5133">
        <w:tc>
          <w:tcPr>
            <w:tcW w:w="3075" w:type="pct"/>
            <w:gridSpan w:val="4"/>
            <w:shd w:val="clear" w:color="auto" w:fill="auto"/>
          </w:tcPr>
          <w:p w14:paraId="0040C331" w14:textId="77777777" w:rsidR="006060A9" w:rsidRPr="00E80F49" w:rsidRDefault="006060A9" w:rsidP="002E5133">
            <w:pPr>
              <w:pStyle w:val="TAL"/>
              <w:rPr>
                <w:szCs w:val="18"/>
              </w:rPr>
            </w:pPr>
            <w:r w:rsidRPr="00E80F49">
              <w:rPr>
                <w:szCs w:val="18"/>
              </w:rPr>
              <w:t>Test Channel Bandwidths as specified in TS 38.508-1 [5] subclause 4.3.1</w:t>
            </w:r>
          </w:p>
        </w:tc>
        <w:tc>
          <w:tcPr>
            <w:tcW w:w="1925" w:type="pct"/>
            <w:gridSpan w:val="2"/>
          </w:tcPr>
          <w:p w14:paraId="4F8CE7F8" w14:textId="77777777" w:rsidR="006060A9" w:rsidRPr="00E80F49" w:rsidRDefault="006060A9" w:rsidP="002E5133">
            <w:pPr>
              <w:pStyle w:val="TAL"/>
              <w:rPr>
                <w:szCs w:val="18"/>
                <w:lang w:eastAsia="zh-CN"/>
              </w:rPr>
            </w:pPr>
            <w:r w:rsidRPr="00E80F49">
              <w:rPr>
                <w:szCs w:val="18"/>
              </w:rPr>
              <w:t>Lowest, Mid, Highest</w:t>
            </w:r>
          </w:p>
        </w:tc>
      </w:tr>
      <w:tr w:rsidR="006060A9" w:rsidRPr="00E80F49" w14:paraId="0255D697" w14:textId="77777777" w:rsidTr="002E5133">
        <w:tc>
          <w:tcPr>
            <w:tcW w:w="3075" w:type="pct"/>
            <w:gridSpan w:val="4"/>
            <w:shd w:val="clear" w:color="auto" w:fill="auto"/>
          </w:tcPr>
          <w:p w14:paraId="41611FB2"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1925" w:type="pct"/>
            <w:gridSpan w:val="2"/>
          </w:tcPr>
          <w:p w14:paraId="4609D5A4"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 xml:space="preserve">Lowest supported SCS per test channel BW </w:t>
            </w:r>
          </w:p>
        </w:tc>
      </w:tr>
      <w:tr w:rsidR="006060A9" w:rsidRPr="00E80F49" w14:paraId="1168B3F9" w14:textId="77777777" w:rsidTr="002E5133">
        <w:tc>
          <w:tcPr>
            <w:tcW w:w="5000" w:type="pct"/>
            <w:gridSpan w:val="6"/>
            <w:shd w:val="clear" w:color="auto" w:fill="auto"/>
          </w:tcPr>
          <w:p w14:paraId="32160273" w14:textId="77777777" w:rsidR="006060A9" w:rsidRPr="00E80F49" w:rsidRDefault="006060A9" w:rsidP="002E5133">
            <w:pPr>
              <w:pStyle w:val="TAH"/>
            </w:pPr>
            <w:r w:rsidRPr="00E80F49">
              <w:t>Test Parameters</w:t>
            </w:r>
          </w:p>
        </w:tc>
      </w:tr>
      <w:tr w:rsidR="006060A9" w:rsidRPr="00E80F49" w14:paraId="7BDEFFB9" w14:textId="77777777" w:rsidTr="002E5133">
        <w:tc>
          <w:tcPr>
            <w:tcW w:w="486" w:type="pct"/>
            <w:shd w:val="clear" w:color="auto" w:fill="auto"/>
          </w:tcPr>
          <w:p w14:paraId="78CD18CB" w14:textId="77777777" w:rsidR="006060A9" w:rsidRPr="00E80F49" w:rsidRDefault="006060A9" w:rsidP="002E5133">
            <w:pPr>
              <w:pStyle w:val="TAH"/>
              <w:rPr>
                <w:lang w:eastAsia="zh-CN"/>
              </w:rPr>
            </w:pPr>
            <w:r w:rsidRPr="00E80F49">
              <w:rPr>
                <w:lang w:eastAsia="zh-CN"/>
              </w:rPr>
              <w:t>Test ID</w:t>
            </w:r>
          </w:p>
        </w:tc>
        <w:tc>
          <w:tcPr>
            <w:tcW w:w="1798" w:type="pct"/>
            <w:gridSpan w:val="2"/>
            <w:shd w:val="clear" w:color="auto" w:fill="auto"/>
          </w:tcPr>
          <w:p w14:paraId="6F3D0C91" w14:textId="77777777" w:rsidR="006060A9" w:rsidRPr="00E80F49" w:rsidRDefault="006060A9" w:rsidP="002E5133">
            <w:pPr>
              <w:pStyle w:val="TAH"/>
            </w:pPr>
            <w:r w:rsidRPr="00E80F49">
              <w:t>Downlink Configuration</w:t>
            </w:r>
          </w:p>
        </w:tc>
        <w:tc>
          <w:tcPr>
            <w:tcW w:w="2716" w:type="pct"/>
            <w:gridSpan w:val="3"/>
          </w:tcPr>
          <w:p w14:paraId="14181B60" w14:textId="77777777" w:rsidR="006060A9" w:rsidRPr="00E80F49" w:rsidRDefault="006060A9" w:rsidP="002E5133">
            <w:pPr>
              <w:pStyle w:val="TAH"/>
              <w:rPr>
                <w:lang w:eastAsia="zh-CN"/>
              </w:rPr>
            </w:pPr>
            <w:r w:rsidRPr="00E80F49">
              <w:t>Uplink Configuration</w:t>
            </w:r>
          </w:p>
        </w:tc>
      </w:tr>
      <w:tr w:rsidR="006060A9" w:rsidRPr="00E80F49" w14:paraId="087C7325" w14:textId="77777777" w:rsidTr="002E5133">
        <w:tc>
          <w:tcPr>
            <w:tcW w:w="486" w:type="pct"/>
            <w:shd w:val="clear" w:color="auto" w:fill="auto"/>
          </w:tcPr>
          <w:p w14:paraId="350551D8" w14:textId="77777777" w:rsidR="006060A9" w:rsidRPr="00E80F49" w:rsidRDefault="006060A9" w:rsidP="002E5133">
            <w:pPr>
              <w:pStyle w:val="TAH"/>
              <w:rPr>
                <w:lang w:eastAsia="zh-CN"/>
              </w:rPr>
            </w:pPr>
          </w:p>
        </w:tc>
        <w:tc>
          <w:tcPr>
            <w:tcW w:w="863" w:type="pct"/>
            <w:shd w:val="clear" w:color="auto" w:fill="auto"/>
          </w:tcPr>
          <w:p w14:paraId="2821AC34" w14:textId="77777777" w:rsidR="006060A9" w:rsidRPr="00E80F49" w:rsidRDefault="006060A9" w:rsidP="002E5133">
            <w:pPr>
              <w:pStyle w:val="TAH"/>
            </w:pPr>
            <w:r w:rsidRPr="00E80F49">
              <w:rPr>
                <w:lang w:eastAsia="zh-CN"/>
              </w:rPr>
              <w:t>Modulation</w:t>
            </w:r>
          </w:p>
        </w:tc>
        <w:tc>
          <w:tcPr>
            <w:tcW w:w="935" w:type="pct"/>
            <w:shd w:val="clear" w:color="auto" w:fill="auto"/>
          </w:tcPr>
          <w:p w14:paraId="2ED80D79" w14:textId="77777777" w:rsidR="006060A9" w:rsidRPr="00E80F49" w:rsidRDefault="006060A9" w:rsidP="002E5133">
            <w:pPr>
              <w:pStyle w:val="TAH"/>
            </w:pPr>
            <w:r w:rsidRPr="00E80F49">
              <w:rPr>
                <w:lang w:eastAsia="zh-CN"/>
              </w:rPr>
              <w:t>RB allocation</w:t>
            </w:r>
          </w:p>
        </w:tc>
        <w:tc>
          <w:tcPr>
            <w:tcW w:w="1078" w:type="pct"/>
            <w:gridSpan w:val="2"/>
          </w:tcPr>
          <w:p w14:paraId="3189B8D8" w14:textId="77777777" w:rsidR="006060A9" w:rsidRPr="00E80F49" w:rsidRDefault="006060A9" w:rsidP="002E5133">
            <w:pPr>
              <w:pStyle w:val="TAH"/>
              <w:rPr>
                <w:lang w:eastAsia="zh-CN"/>
              </w:rPr>
            </w:pPr>
            <w:r w:rsidRPr="00E80F49">
              <w:rPr>
                <w:lang w:eastAsia="zh-CN"/>
              </w:rPr>
              <w:t>Modulation</w:t>
            </w:r>
          </w:p>
        </w:tc>
        <w:tc>
          <w:tcPr>
            <w:tcW w:w="1637" w:type="pct"/>
            <w:shd w:val="clear" w:color="auto" w:fill="auto"/>
          </w:tcPr>
          <w:p w14:paraId="0B8500CD" w14:textId="77777777" w:rsidR="006060A9" w:rsidRPr="00E80F49" w:rsidRDefault="006060A9" w:rsidP="002E5133">
            <w:pPr>
              <w:pStyle w:val="TAH"/>
              <w:rPr>
                <w:lang w:eastAsia="zh-CN"/>
              </w:rPr>
            </w:pPr>
            <w:r w:rsidRPr="00E80F49">
              <w:rPr>
                <w:lang w:eastAsia="zh-CN"/>
              </w:rPr>
              <w:t>RB allocation</w:t>
            </w:r>
          </w:p>
        </w:tc>
      </w:tr>
      <w:tr w:rsidR="006060A9" w:rsidRPr="00E80F49" w14:paraId="78B611CD" w14:textId="77777777" w:rsidTr="002E5133">
        <w:trPr>
          <w:trHeight w:val="115"/>
        </w:trPr>
        <w:tc>
          <w:tcPr>
            <w:tcW w:w="486" w:type="pct"/>
            <w:shd w:val="clear" w:color="auto" w:fill="auto"/>
            <w:vAlign w:val="center"/>
          </w:tcPr>
          <w:p w14:paraId="295A0E89" w14:textId="77777777" w:rsidR="006060A9" w:rsidRPr="00E80F49" w:rsidRDefault="006060A9" w:rsidP="002E5133">
            <w:pPr>
              <w:pStyle w:val="TAC"/>
              <w:rPr>
                <w:lang w:eastAsia="zh-CN"/>
              </w:rPr>
            </w:pPr>
            <w:r w:rsidRPr="00E80F49">
              <w:t>1</w:t>
            </w:r>
          </w:p>
        </w:tc>
        <w:tc>
          <w:tcPr>
            <w:tcW w:w="863" w:type="pct"/>
            <w:shd w:val="clear" w:color="auto" w:fill="auto"/>
            <w:vAlign w:val="center"/>
          </w:tcPr>
          <w:p w14:paraId="7EEC6B2B" w14:textId="77777777" w:rsidR="006060A9" w:rsidRPr="00E80F49" w:rsidRDefault="006060A9" w:rsidP="002E5133">
            <w:pPr>
              <w:pStyle w:val="TAC"/>
            </w:pPr>
            <w:r w:rsidRPr="00E80F49">
              <w:t>CP-OFDM QPSK</w:t>
            </w:r>
          </w:p>
        </w:tc>
        <w:tc>
          <w:tcPr>
            <w:tcW w:w="935" w:type="pct"/>
            <w:shd w:val="clear" w:color="auto" w:fill="auto"/>
            <w:vAlign w:val="center"/>
          </w:tcPr>
          <w:p w14:paraId="4ED842D0" w14:textId="77777777" w:rsidR="006060A9" w:rsidRPr="00E80F49" w:rsidRDefault="006060A9" w:rsidP="002E5133">
            <w:pPr>
              <w:pStyle w:val="TAC"/>
            </w:pPr>
            <w:r w:rsidRPr="00E80F49">
              <w:t>Full RB (Note 1)</w:t>
            </w:r>
          </w:p>
        </w:tc>
        <w:tc>
          <w:tcPr>
            <w:tcW w:w="1078" w:type="pct"/>
            <w:gridSpan w:val="2"/>
            <w:vAlign w:val="center"/>
          </w:tcPr>
          <w:p w14:paraId="5987F882" w14:textId="77777777" w:rsidR="006060A9" w:rsidRPr="00E80F49" w:rsidRDefault="006060A9" w:rsidP="002E5133">
            <w:pPr>
              <w:pStyle w:val="TAC"/>
            </w:pPr>
            <w:r w:rsidRPr="00E80F49">
              <w:t>DFT-s-OFDM QPSK</w:t>
            </w:r>
          </w:p>
        </w:tc>
        <w:tc>
          <w:tcPr>
            <w:tcW w:w="1637" w:type="pct"/>
            <w:shd w:val="clear" w:color="auto" w:fill="auto"/>
            <w:vAlign w:val="center"/>
          </w:tcPr>
          <w:p w14:paraId="50556FFD" w14:textId="77777777" w:rsidR="006060A9" w:rsidRPr="00E80F49" w:rsidRDefault="006060A9" w:rsidP="002E5133">
            <w:pPr>
              <w:pStyle w:val="TAC"/>
            </w:pPr>
            <w:r w:rsidRPr="00E80F49">
              <w:t>REFERENCE SENSITIVITY (Note 2)</w:t>
            </w:r>
          </w:p>
        </w:tc>
      </w:tr>
    </w:tbl>
    <w:p w14:paraId="7BD5DDF4" w14:textId="77777777" w:rsidR="006060A9" w:rsidRPr="00E80F49" w:rsidRDefault="006060A9" w:rsidP="006060A9"/>
    <w:p w14:paraId="56B0DCD7" w14:textId="77777777" w:rsidR="006060A9" w:rsidRPr="00E80F49" w:rsidRDefault="006060A9" w:rsidP="006060A9">
      <w:pPr>
        <w:pStyle w:val="Heading1"/>
      </w:pPr>
      <w:bookmarkStart w:id="489" w:name="_Toc68073949"/>
      <w:bookmarkStart w:id="490" w:name="_Toc75371811"/>
      <w:bookmarkStart w:id="491" w:name="_Toc83727879"/>
      <w:bookmarkStart w:id="492" w:name="_Toc100005984"/>
      <w:bookmarkStart w:id="493" w:name="_Toc106703532"/>
      <w:bookmarkStart w:id="494" w:name="_Toc131528055"/>
      <w:r w:rsidRPr="00E80F49">
        <w:t>D.2</w:t>
      </w:r>
      <w:r w:rsidRPr="00E80F49">
        <w:tab/>
        <w:t>Requirements</w:t>
      </w:r>
      <w:bookmarkEnd w:id="489"/>
      <w:bookmarkEnd w:id="490"/>
      <w:bookmarkEnd w:id="491"/>
      <w:bookmarkEnd w:id="492"/>
      <w:bookmarkEnd w:id="493"/>
      <w:bookmarkEnd w:id="494"/>
    </w:p>
    <w:p w14:paraId="5A15000B" w14:textId="77777777" w:rsidR="006060A9" w:rsidRPr="00E80F49" w:rsidRDefault="006060A9" w:rsidP="006060A9">
      <w:pPr>
        <w:pStyle w:val="Heading2"/>
      </w:pPr>
      <w:bookmarkStart w:id="495" w:name="_Hlk63087402"/>
      <w:bookmarkStart w:id="496" w:name="_Toc68073950"/>
      <w:bookmarkStart w:id="497" w:name="_Toc75371812"/>
      <w:bookmarkStart w:id="498" w:name="_Toc83727880"/>
      <w:bookmarkStart w:id="499" w:name="_Toc100005985"/>
      <w:bookmarkStart w:id="500" w:name="_Toc106703533"/>
      <w:bookmarkStart w:id="501" w:name="_Toc131528056"/>
      <w:r w:rsidRPr="00E80F49">
        <w:t>D.2.1</w:t>
      </w:r>
      <w:bookmarkEnd w:id="495"/>
      <w:r w:rsidRPr="00E80F49">
        <w:tab/>
        <w:t>Defined EN-DC configurations</w:t>
      </w:r>
      <w:bookmarkEnd w:id="496"/>
      <w:bookmarkEnd w:id="497"/>
      <w:bookmarkEnd w:id="498"/>
      <w:bookmarkEnd w:id="499"/>
      <w:bookmarkEnd w:id="500"/>
      <w:bookmarkEnd w:id="501"/>
    </w:p>
    <w:p w14:paraId="72AF7AF6" w14:textId="77777777" w:rsidR="006060A9" w:rsidRPr="00E80F49" w:rsidRDefault="006060A9" w:rsidP="006060A9">
      <w:r w:rsidRPr="00E80F49">
        <w:rPr>
          <w:lang w:eastAsia="ja-JP"/>
        </w:rPr>
        <w:t>Downlink EN-DC configurations in 38.101-3 V16.5.0 clause 5.5B are</w:t>
      </w:r>
      <w:r w:rsidRPr="00E80F49">
        <w:t>:</w:t>
      </w:r>
      <w:r w:rsidRPr="00E80F49">
        <w:br/>
      </w:r>
      <w:r w:rsidRPr="00E80F49">
        <w:rPr>
          <w:lang w:eastAsia="ja-JP"/>
        </w:rPr>
        <w:t>Currently defined downlink EN-DC configurations in 38.101-3 [7] V16.6.0 clause 5.5B are</w:t>
      </w:r>
      <w:r w:rsidRPr="00E80F49">
        <w:t>:</w:t>
      </w:r>
    </w:p>
    <w:p w14:paraId="510D2ED2" w14:textId="54E2DA0E" w:rsidR="006060A9" w:rsidRPr="00E80F49" w:rsidRDefault="006060A9" w:rsidP="00605797">
      <w:pPr>
        <w:pStyle w:val="B1"/>
      </w:pPr>
      <w:r w:rsidRPr="00E80F49">
        <w:t>-</w:t>
      </w:r>
      <w:r w:rsidRPr="00E80F49">
        <w:tab/>
        <w:t xml:space="preserve">Intra-band contiguous EN-DC configurations within a single band includes max 2 NR CCs and max 3 E-UTRA </w:t>
      </w:r>
      <w:r w:rsidRPr="00E80F49">
        <w:rPr>
          <w:lang w:eastAsia="ja-JP"/>
        </w:rPr>
        <w:t>CC, but in total max 4 CCs.</w:t>
      </w:r>
    </w:p>
    <w:p w14:paraId="01CA0715" w14:textId="00E1FDAF" w:rsidR="006060A9" w:rsidRPr="00E80F49" w:rsidRDefault="006060A9" w:rsidP="00605797">
      <w:pPr>
        <w:pStyle w:val="B1"/>
      </w:pPr>
      <w:r w:rsidRPr="00E80F49">
        <w:t>-</w:t>
      </w:r>
      <w:r w:rsidRPr="00E80F49">
        <w:tab/>
        <w:t>Intra-band non-contiguous EN-DC configurations within a single band does not include NR CA (max 1NR CC), only E-UTRA CA (max 3 E-UTRA CC)</w:t>
      </w:r>
    </w:p>
    <w:p w14:paraId="3E7E6D79" w14:textId="0DFE82D4" w:rsidR="006060A9" w:rsidRPr="00E80F49" w:rsidRDefault="006060A9" w:rsidP="00605797">
      <w:pPr>
        <w:pStyle w:val="B1"/>
      </w:pPr>
      <w:r w:rsidRPr="00E80F49">
        <w:t>-</w:t>
      </w:r>
      <w:r w:rsidRPr="00E80F49">
        <w:tab/>
        <w:t>Inter-band EN-DC configurations include up to 6 bands and 8 CCs but for NR the maximum is:</w:t>
      </w:r>
    </w:p>
    <w:p w14:paraId="133A8152" w14:textId="00B57F52" w:rsidR="006060A9" w:rsidRPr="00E80F49" w:rsidRDefault="006060A9" w:rsidP="00605797">
      <w:pPr>
        <w:pStyle w:val="B2"/>
      </w:pPr>
      <w:r w:rsidRPr="00E80F49">
        <w:t>-</w:t>
      </w:r>
      <w:r w:rsidRPr="00E80F49">
        <w:tab/>
        <w:t>2 NR CCs in 1 band (nXC or nX(2A))</w:t>
      </w:r>
    </w:p>
    <w:p w14:paraId="467FE069" w14:textId="5BE43042" w:rsidR="006060A9" w:rsidRPr="00E80F49" w:rsidRDefault="006060A9" w:rsidP="00605797">
      <w:pPr>
        <w:pStyle w:val="B2"/>
      </w:pPr>
      <w:r w:rsidRPr="00E80F49">
        <w:t>-</w:t>
      </w:r>
      <w:r w:rsidRPr="00E80F49">
        <w:tab/>
        <w:t>4 NR CCs in 2 bands (nXA-nYA, nXA-nYC, nXA-nY(2A), nX(2A)-nY(2A))</w:t>
      </w:r>
    </w:p>
    <w:p w14:paraId="32D0E9C5" w14:textId="61B3580B" w:rsidR="006060A9" w:rsidRPr="00E80F49" w:rsidRDefault="006060A9" w:rsidP="00605797">
      <w:pPr>
        <w:pStyle w:val="B1"/>
      </w:pPr>
      <w:r w:rsidRPr="00E80F49">
        <w:t>-</w:t>
      </w:r>
      <w:r w:rsidRPr="00E80F49">
        <w:tab/>
        <w:t>Combinations of intra-band contiguous EN-DC + inter-band E-UTRA/NR CA.</w:t>
      </w:r>
    </w:p>
    <w:p w14:paraId="13A50B4D" w14:textId="4C3088B9" w:rsidR="006060A9" w:rsidRPr="00E80F49" w:rsidRDefault="006060A9" w:rsidP="00605797">
      <w:pPr>
        <w:pStyle w:val="B1"/>
      </w:pPr>
      <w:r w:rsidRPr="00E80F49">
        <w:t>-</w:t>
      </w:r>
      <w:r w:rsidRPr="00E80F49">
        <w:tab/>
        <w:t>Combinations of intra-band non-contiguous EN-DC + inter-band E-UTRA/NR CA.</w:t>
      </w:r>
    </w:p>
    <w:p w14:paraId="3DAF4F8E" w14:textId="77777777" w:rsidR="006060A9" w:rsidRPr="00E80F49" w:rsidRDefault="006060A9" w:rsidP="006060A9">
      <w:r w:rsidRPr="00E80F49">
        <w:t xml:space="preserve">Currently defined uplink EN-DC configurations in TS 38.101-3 [7] </w:t>
      </w:r>
      <w:r w:rsidRPr="00E80F49">
        <w:rPr>
          <w:lang w:eastAsia="ja-JP"/>
        </w:rPr>
        <w:t>V16.6.0 clause 5.5B are</w:t>
      </w:r>
      <w:r w:rsidRPr="00E80F49">
        <w:t>:</w:t>
      </w:r>
    </w:p>
    <w:p w14:paraId="098BD87A" w14:textId="50522D8B" w:rsidR="006060A9" w:rsidRPr="00E80F49" w:rsidRDefault="006060A9" w:rsidP="00605797">
      <w:pPr>
        <w:pStyle w:val="B1"/>
      </w:pPr>
      <w:r w:rsidRPr="00E80F49">
        <w:t>-</w:t>
      </w:r>
      <w:r w:rsidRPr="00E80F49">
        <w:tab/>
        <w:t>The UL configuration contains at least 1 E-UTRA CC and 1 NR CC, meaning 2 UL CC.</w:t>
      </w:r>
    </w:p>
    <w:p w14:paraId="54FC6449" w14:textId="58A6B879" w:rsidR="006060A9" w:rsidRPr="00E80F49" w:rsidRDefault="006060A9" w:rsidP="00605797">
      <w:pPr>
        <w:pStyle w:val="B1"/>
      </w:pPr>
      <w:r w:rsidRPr="00E80F49">
        <w:t>-</w:t>
      </w:r>
      <w:r w:rsidRPr="00E80F49">
        <w:tab/>
        <w:t>3 UL CC configurations are also defined only with intra-band contiguous CA on either E-UTRA or NR (DC_XA-nYC or DC_XC-nYA).</w:t>
      </w:r>
    </w:p>
    <w:p w14:paraId="71A0258D" w14:textId="77777777" w:rsidR="006060A9" w:rsidRPr="00E80F49" w:rsidRDefault="006060A9" w:rsidP="006060A9">
      <w:pPr>
        <w:pStyle w:val="Heading2"/>
      </w:pPr>
      <w:bookmarkStart w:id="502" w:name="_Toc68073951"/>
      <w:bookmarkStart w:id="503" w:name="_Toc75371813"/>
      <w:bookmarkStart w:id="504" w:name="_Toc83727881"/>
      <w:bookmarkStart w:id="505" w:name="_Toc100005986"/>
      <w:bookmarkStart w:id="506" w:name="_Toc106703534"/>
      <w:bookmarkStart w:id="507" w:name="_Toc131528057"/>
      <w:r w:rsidRPr="00E80F49">
        <w:t>D.2.2</w:t>
      </w:r>
      <w:r w:rsidRPr="00E80F49">
        <w:tab/>
        <w:t>Definition of exception requirements</w:t>
      </w:r>
      <w:bookmarkEnd w:id="502"/>
      <w:bookmarkEnd w:id="503"/>
      <w:bookmarkEnd w:id="504"/>
      <w:bookmarkEnd w:id="505"/>
      <w:bookmarkEnd w:id="506"/>
      <w:bookmarkEnd w:id="507"/>
    </w:p>
    <w:p w14:paraId="27CD74AE" w14:textId="77777777" w:rsidR="006060A9" w:rsidRPr="00E80F49" w:rsidRDefault="006060A9" w:rsidP="006060A9">
      <w:r w:rsidRPr="00E80F49">
        <w:t>Before going into the test case details, the term “exception” needs to be clarified since it is different for EN-DC compared to SA. We can have the following situations:</w:t>
      </w:r>
    </w:p>
    <w:p w14:paraId="100204C4" w14:textId="155ABB5B" w:rsidR="006060A9" w:rsidRPr="00E80F49" w:rsidRDefault="006060A9" w:rsidP="00605797">
      <w:pPr>
        <w:pStyle w:val="B1"/>
      </w:pPr>
      <w:r w:rsidRPr="00E80F49">
        <w:t>1.</w:t>
      </w:r>
      <w:r w:rsidRPr="00E80F49">
        <w:tab/>
        <w:t>EN-DC config without exception</w:t>
      </w:r>
    </w:p>
    <w:p w14:paraId="42A1B303" w14:textId="58360F71" w:rsidR="006060A9" w:rsidRPr="00E80F49" w:rsidRDefault="006060A9" w:rsidP="00605797">
      <w:pPr>
        <w:pStyle w:val="B2"/>
      </w:pPr>
      <w:r w:rsidRPr="00E80F49">
        <w:t>a.</w:t>
      </w:r>
      <w:r w:rsidRPr="00E80F49">
        <w:tab/>
        <w:t>Anchor agnostic, only need to be tested for UE not supporting SA</w:t>
      </w:r>
    </w:p>
    <w:p w14:paraId="505D579A" w14:textId="4E9EEBFC" w:rsidR="006060A9" w:rsidRPr="00E80F49" w:rsidRDefault="006060A9" w:rsidP="00605797">
      <w:pPr>
        <w:pStyle w:val="B1"/>
      </w:pPr>
      <w:r w:rsidRPr="00E80F49">
        <w:t>2.</w:t>
      </w:r>
      <w:r w:rsidRPr="00E80F49">
        <w:tab/>
        <w:t>EN-DC config with exception when the exception applies</w:t>
      </w:r>
    </w:p>
    <w:p w14:paraId="361E6D62" w14:textId="4FE3697C" w:rsidR="006060A9" w:rsidRPr="00E80F49" w:rsidRDefault="006060A9" w:rsidP="00605797">
      <w:pPr>
        <w:pStyle w:val="B2"/>
      </w:pPr>
      <w:r w:rsidRPr="00E80F49">
        <w:t>b.</w:t>
      </w:r>
      <w:r w:rsidRPr="00E80F49">
        <w:tab/>
        <w:t>Need to be tested for all EN-DC UEs</w:t>
      </w:r>
    </w:p>
    <w:p w14:paraId="4857292F" w14:textId="4C1F8DFE" w:rsidR="006060A9" w:rsidRPr="00E80F49" w:rsidRDefault="006060A9" w:rsidP="00605797">
      <w:pPr>
        <w:pStyle w:val="B1"/>
      </w:pPr>
      <w:r w:rsidRPr="00E80F49">
        <w:t>3.</w:t>
      </w:r>
      <w:r w:rsidRPr="00E80F49">
        <w:tab/>
        <w:t>EN-DC config with exception when the exception does not apply (single carrier requirement applies)</w:t>
      </w:r>
    </w:p>
    <w:p w14:paraId="52D3CF15" w14:textId="347DB136" w:rsidR="006060A9" w:rsidRPr="00E80F49" w:rsidRDefault="006060A9" w:rsidP="00605797">
      <w:pPr>
        <w:pStyle w:val="B2"/>
      </w:pPr>
      <w:r w:rsidRPr="00E80F49">
        <w:t>c.</w:t>
      </w:r>
      <w:r w:rsidRPr="00E80F49">
        <w:tab/>
        <w:t>Need to be tested for some exception types. Which exception types that need to this test coverage is defined in clause D.2.</w:t>
      </w:r>
      <w:r w:rsidR="00CE50D5" w:rsidRPr="00E80F49">
        <w:t>10</w:t>
      </w:r>
      <w:r w:rsidRPr="00E80F49">
        <w:t>.3.</w:t>
      </w:r>
    </w:p>
    <w:p w14:paraId="22BC3EC2" w14:textId="231C9DFE" w:rsidR="006060A9" w:rsidRPr="00E80F49" w:rsidRDefault="006060A9" w:rsidP="00605797">
      <w:pPr>
        <w:pStyle w:val="B2"/>
      </w:pPr>
      <w:r w:rsidRPr="00E80F49">
        <w:t>d.</w:t>
      </w:r>
      <w:r w:rsidRPr="00E80F49">
        <w:tab/>
        <w:t>In some cases, it is not possible to avoid the exception.</w:t>
      </w:r>
    </w:p>
    <w:p w14:paraId="317E9B2A" w14:textId="12C143CC" w:rsidR="006060A9" w:rsidRPr="00E80F49" w:rsidRDefault="006060A9" w:rsidP="00605797">
      <w:pPr>
        <w:pStyle w:val="B2"/>
      </w:pPr>
      <w:r w:rsidRPr="00E80F49">
        <w:lastRenderedPageBreak/>
        <w:t>e.</w:t>
      </w:r>
      <w:r w:rsidRPr="00E80F49">
        <w:tab/>
        <w:t>Anchor agnostic approach shall not be followed. It is important that E-UTRA aggressor is active to test performance when the interferer falls outside of the victim carrier</w:t>
      </w:r>
    </w:p>
    <w:p w14:paraId="61135932" w14:textId="77777777" w:rsidR="006060A9" w:rsidRPr="00E80F49" w:rsidRDefault="006060A9" w:rsidP="006060A9">
      <w:pPr>
        <w:pStyle w:val="Heading2"/>
      </w:pPr>
      <w:bookmarkStart w:id="508" w:name="_Hlk63085735"/>
      <w:bookmarkStart w:id="509" w:name="_Toc68073952"/>
      <w:bookmarkStart w:id="510" w:name="_Toc75371814"/>
      <w:bookmarkStart w:id="511" w:name="_Toc83727882"/>
      <w:bookmarkStart w:id="512" w:name="_Toc100005987"/>
      <w:bookmarkStart w:id="513" w:name="_Toc106703535"/>
      <w:bookmarkStart w:id="514" w:name="_Toc131528058"/>
      <w:r w:rsidRPr="00E80F49">
        <w:t>D.2.3</w:t>
      </w:r>
      <w:bookmarkEnd w:id="508"/>
      <w:r w:rsidRPr="00E80F49">
        <w:tab/>
        <w:t>Reference sensitivity</w:t>
      </w:r>
      <w:bookmarkEnd w:id="509"/>
      <w:bookmarkEnd w:id="510"/>
      <w:bookmarkEnd w:id="511"/>
      <w:bookmarkEnd w:id="512"/>
      <w:bookmarkEnd w:id="513"/>
      <w:bookmarkEnd w:id="514"/>
    </w:p>
    <w:p w14:paraId="3E51C32F" w14:textId="77777777" w:rsidR="006060A9" w:rsidRPr="00E80F49" w:rsidRDefault="006060A9" w:rsidP="006060A9">
      <w:pPr>
        <w:rPr>
          <w:u w:val="single"/>
        </w:rPr>
      </w:pPr>
      <w:r w:rsidRPr="00E80F49">
        <w:rPr>
          <w:u w:val="single"/>
        </w:rPr>
        <w:t>Intra-band</w:t>
      </w:r>
    </w:p>
    <w:p w14:paraId="61B9AAC1" w14:textId="712D68A1" w:rsidR="006060A9" w:rsidRPr="00E80F49" w:rsidRDefault="006060A9" w:rsidP="006060A9">
      <w:r w:rsidRPr="00E80F49">
        <w:t>Unlike for standalone NR, there are exceptions for intra-band operation, currently limited to band 3 for non-contiguous operation and band 71 for contiguous operation.</w:t>
      </w:r>
    </w:p>
    <w:p w14:paraId="2AD88F4C" w14:textId="77777777" w:rsidR="006060A9" w:rsidRPr="00E80F49" w:rsidRDefault="006060A9" w:rsidP="006060A9">
      <w:r w:rsidRPr="00E80F49">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E80F49" w:rsidRDefault="006060A9" w:rsidP="006060A9">
      <w:r w:rsidRPr="00E80F49">
        <w:t>It can therefore be treated in the same way as inter-band intermodulation and added in the “additional” test case.</w:t>
      </w:r>
    </w:p>
    <w:p w14:paraId="4036F8BD" w14:textId="77777777" w:rsidR="006060A9" w:rsidRPr="00E80F49" w:rsidRDefault="006060A9" w:rsidP="006060A9">
      <w:r w:rsidRPr="00E80F49">
        <w:t>The intra-band contiguous exceptions are not expected to be very common. Currently only band 71 is affected, which can be added in the “additional” test case.</w:t>
      </w:r>
    </w:p>
    <w:p w14:paraId="17F1373D" w14:textId="77777777" w:rsidR="006060A9" w:rsidRPr="00E80F49" w:rsidRDefault="006060A9" w:rsidP="006060A9">
      <w:pPr>
        <w:rPr>
          <w:u w:val="single"/>
        </w:rPr>
      </w:pPr>
      <w:r w:rsidRPr="00E80F49">
        <w:rPr>
          <w:u w:val="single"/>
        </w:rPr>
        <w:t>Inter-band</w:t>
      </w:r>
    </w:p>
    <w:p w14:paraId="1BE0EB11" w14:textId="77777777" w:rsidR="006060A9" w:rsidRPr="00E80F49" w:rsidRDefault="006060A9" w:rsidP="006060A9">
      <w:r w:rsidRPr="00E80F49">
        <w:t>For both SA and NSA there are 4 different types of interference related to inter-band operation that results in refsens exception if the frequency relation of the exception is fulfilled.</w:t>
      </w:r>
    </w:p>
    <w:p w14:paraId="1EA69EBB" w14:textId="77777777" w:rsidR="006060A9" w:rsidRPr="00E80F49" w:rsidRDefault="006060A9" w:rsidP="006060A9">
      <w:pPr>
        <w:pStyle w:val="TH"/>
      </w:pPr>
      <w:r w:rsidRPr="00E80F49">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E80F49" w14:paraId="7B97702A" w14:textId="77777777" w:rsidTr="002E5133">
        <w:tc>
          <w:tcPr>
            <w:tcW w:w="1864" w:type="pct"/>
            <w:shd w:val="clear" w:color="auto" w:fill="auto"/>
          </w:tcPr>
          <w:p w14:paraId="79241E35" w14:textId="77777777" w:rsidR="006060A9" w:rsidRPr="00E80F49" w:rsidRDefault="006060A9" w:rsidP="002E5133">
            <w:pPr>
              <w:pStyle w:val="TAH"/>
            </w:pPr>
            <w:r w:rsidRPr="00E80F49">
              <w:rPr>
                <w:lang w:eastAsia="zh-CN"/>
              </w:rPr>
              <w:t>Exception types</w:t>
            </w:r>
          </w:p>
        </w:tc>
        <w:tc>
          <w:tcPr>
            <w:tcW w:w="971" w:type="pct"/>
            <w:shd w:val="clear" w:color="auto" w:fill="auto"/>
          </w:tcPr>
          <w:p w14:paraId="79A7D2E2" w14:textId="77777777" w:rsidR="006060A9" w:rsidRPr="00E80F49" w:rsidRDefault="006060A9" w:rsidP="002E5133">
            <w:pPr>
              <w:pStyle w:val="TAH"/>
            </w:pPr>
            <w:r w:rsidRPr="00E80F49">
              <w:rPr>
                <w:lang w:eastAsia="zh-CN"/>
              </w:rPr>
              <w:t>Aggressor</w:t>
            </w:r>
          </w:p>
        </w:tc>
        <w:tc>
          <w:tcPr>
            <w:tcW w:w="746" w:type="pct"/>
          </w:tcPr>
          <w:p w14:paraId="36521D37" w14:textId="77777777" w:rsidR="006060A9" w:rsidRPr="00E80F49" w:rsidRDefault="006060A9" w:rsidP="002E5133">
            <w:pPr>
              <w:pStyle w:val="TAH"/>
              <w:rPr>
                <w:lang w:eastAsia="zh-CN"/>
              </w:rPr>
            </w:pPr>
            <w:r w:rsidRPr="00E80F49">
              <w:rPr>
                <w:lang w:eastAsia="zh-CN"/>
              </w:rPr>
              <w:t>Victim</w:t>
            </w:r>
          </w:p>
        </w:tc>
        <w:tc>
          <w:tcPr>
            <w:tcW w:w="1419" w:type="pct"/>
            <w:shd w:val="clear" w:color="auto" w:fill="auto"/>
          </w:tcPr>
          <w:p w14:paraId="07379D3A" w14:textId="77777777" w:rsidR="006060A9" w:rsidRPr="00E80F49" w:rsidRDefault="006060A9" w:rsidP="002E5133">
            <w:pPr>
              <w:pStyle w:val="TAH"/>
              <w:rPr>
                <w:lang w:eastAsia="zh-CN"/>
              </w:rPr>
            </w:pPr>
            <w:r w:rsidRPr="00E80F49">
              <w:rPr>
                <w:lang w:eastAsia="zh-CN"/>
              </w:rPr>
              <w:t xml:space="preserve">Frequency relation </w:t>
            </w:r>
          </w:p>
        </w:tc>
      </w:tr>
      <w:tr w:rsidR="006060A9" w:rsidRPr="00E80F49" w14:paraId="55B50F6F" w14:textId="77777777" w:rsidTr="002E5133">
        <w:trPr>
          <w:trHeight w:val="115"/>
        </w:trPr>
        <w:tc>
          <w:tcPr>
            <w:tcW w:w="1864" w:type="pct"/>
            <w:shd w:val="clear" w:color="auto" w:fill="auto"/>
            <w:vAlign w:val="center"/>
          </w:tcPr>
          <w:p w14:paraId="7BB70100" w14:textId="77777777" w:rsidR="006060A9" w:rsidRPr="00E80F49" w:rsidRDefault="006060A9" w:rsidP="002E5133">
            <w:pPr>
              <w:pStyle w:val="TAC"/>
            </w:pPr>
            <w:r w:rsidRPr="00E80F49">
              <w:t>UL harmonic interference (HD)</w:t>
            </w:r>
          </w:p>
        </w:tc>
        <w:tc>
          <w:tcPr>
            <w:tcW w:w="971" w:type="pct"/>
            <w:shd w:val="clear" w:color="auto" w:fill="auto"/>
            <w:vAlign w:val="center"/>
          </w:tcPr>
          <w:p w14:paraId="36AE660B" w14:textId="77777777" w:rsidR="006060A9" w:rsidRPr="00E80F49" w:rsidRDefault="006060A9" w:rsidP="002E5133">
            <w:pPr>
              <w:pStyle w:val="TAC"/>
            </w:pPr>
            <w:r w:rsidRPr="00E80F49">
              <w:t>Low band UL</w:t>
            </w:r>
          </w:p>
        </w:tc>
        <w:tc>
          <w:tcPr>
            <w:tcW w:w="746" w:type="pct"/>
            <w:vAlign w:val="center"/>
          </w:tcPr>
          <w:p w14:paraId="5B8D9660" w14:textId="77777777" w:rsidR="006060A9" w:rsidRPr="00E80F49" w:rsidRDefault="006060A9" w:rsidP="002E5133">
            <w:pPr>
              <w:pStyle w:val="TAC"/>
            </w:pPr>
            <w:r w:rsidRPr="00E80F49">
              <w:t>High band DL</w:t>
            </w:r>
          </w:p>
        </w:tc>
        <w:tc>
          <w:tcPr>
            <w:tcW w:w="1419" w:type="pct"/>
            <w:shd w:val="clear" w:color="auto" w:fill="auto"/>
            <w:vAlign w:val="center"/>
          </w:tcPr>
          <w:p w14:paraId="61CECDAB" w14:textId="2A62708E" w:rsidR="006060A9" w:rsidRPr="00E80F49" w:rsidRDefault="006060A9" w:rsidP="002E5133">
            <w:pPr>
              <w:pStyle w:val="TAC"/>
            </w:pPr>
            <w:r w:rsidRPr="00E80F49">
              <w:t>a*f</w:t>
            </w:r>
            <w:r w:rsidRPr="00E80F49">
              <w:rPr>
                <w:vertAlign w:val="subscript"/>
              </w:rPr>
              <w:t>UL_LB</w:t>
            </w:r>
            <w:r w:rsidRPr="00E80F49">
              <w:t xml:space="preserve"> = f</w:t>
            </w:r>
            <w:r w:rsidRPr="00E80F49">
              <w:rPr>
                <w:vertAlign w:val="subscript"/>
              </w:rPr>
              <w:t>DL_HB</w:t>
            </w:r>
          </w:p>
        </w:tc>
      </w:tr>
      <w:tr w:rsidR="006060A9" w:rsidRPr="00E80F49" w14:paraId="294CDB32" w14:textId="77777777" w:rsidTr="002E5133">
        <w:trPr>
          <w:trHeight w:val="115"/>
        </w:trPr>
        <w:tc>
          <w:tcPr>
            <w:tcW w:w="1864" w:type="pct"/>
            <w:shd w:val="clear" w:color="auto" w:fill="auto"/>
            <w:vAlign w:val="center"/>
          </w:tcPr>
          <w:p w14:paraId="1E1DE7E6" w14:textId="77777777" w:rsidR="006060A9" w:rsidRPr="00E80F49" w:rsidRDefault="006060A9" w:rsidP="002E5133">
            <w:pPr>
              <w:pStyle w:val="TAC"/>
            </w:pPr>
            <w:r w:rsidRPr="00E80F49">
              <w:t>Receiver Harmonic Mixing (HM)</w:t>
            </w:r>
          </w:p>
        </w:tc>
        <w:tc>
          <w:tcPr>
            <w:tcW w:w="971" w:type="pct"/>
            <w:shd w:val="clear" w:color="auto" w:fill="auto"/>
            <w:vAlign w:val="center"/>
          </w:tcPr>
          <w:p w14:paraId="7C561C79" w14:textId="77777777" w:rsidR="006060A9" w:rsidRPr="00E80F49" w:rsidRDefault="006060A9" w:rsidP="002E5133">
            <w:pPr>
              <w:pStyle w:val="TAC"/>
            </w:pPr>
            <w:r w:rsidRPr="00E80F49">
              <w:t>Low band DL LO and High band UL</w:t>
            </w:r>
          </w:p>
        </w:tc>
        <w:tc>
          <w:tcPr>
            <w:tcW w:w="746" w:type="pct"/>
            <w:vAlign w:val="center"/>
          </w:tcPr>
          <w:p w14:paraId="0E8F3776" w14:textId="77777777" w:rsidR="006060A9" w:rsidRPr="00E80F49" w:rsidRDefault="006060A9" w:rsidP="002E5133">
            <w:pPr>
              <w:pStyle w:val="TAC"/>
            </w:pPr>
            <w:r w:rsidRPr="00E80F49">
              <w:t>Low band DL</w:t>
            </w:r>
          </w:p>
        </w:tc>
        <w:tc>
          <w:tcPr>
            <w:tcW w:w="1419" w:type="pct"/>
            <w:shd w:val="clear" w:color="auto" w:fill="auto"/>
            <w:vAlign w:val="center"/>
          </w:tcPr>
          <w:p w14:paraId="274F53C1" w14:textId="40F60B1F" w:rsidR="006060A9" w:rsidRPr="00E80F49" w:rsidRDefault="006060A9" w:rsidP="002E5133">
            <w:pPr>
              <w:pStyle w:val="TAC"/>
            </w:pPr>
            <w:r w:rsidRPr="00E80F49">
              <w:t>b*f</w:t>
            </w:r>
            <w:r w:rsidRPr="00E80F49">
              <w:rPr>
                <w:vertAlign w:val="subscript"/>
              </w:rPr>
              <w:t>DL_LB</w:t>
            </w:r>
            <w:r w:rsidR="00D44BD4">
              <w:rPr>
                <w:vertAlign w:val="subscript"/>
              </w:rPr>
              <w:t xml:space="preserve"> </w:t>
            </w:r>
            <w:r w:rsidRPr="00E80F49">
              <w:t>+ c*f</w:t>
            </w:r>
            <w:r w:rsidRPr="00E80F49">
              <w:rPr>
                <w:vertAlign w:val="subscript"/>
              </w:rPr>
              <w:t>UL_HB</w:t>
            </w:r>
            <w:r w:rsidRPr="00E80F49">
              <w:t xml:space="preserve"> = f</w:t>
            </w:r>
            <w:r w:rsidRPr="00E80F49">
              <w:rPr>
                <w:vertAlign w:val="subscript"/>
              </w:rPr>
              <w:t>DL_LB</w:t>
            </w:r>
          </w:p>
        </w:tc>
      </w:tr>
      <w:tr w:rsidR="006060A9" w:rsidRPr="00E80F49" w14:paraId="6768A66D" w14:textId="77777777" w:rsidTr="002E5133">
        <w:trPr>
          <w:trHeight w:val="115"/>
        </w:trPr>
        <w:tc>
          <w:tcPr>
            <w:tcW w:w="1864" w:type="pct"/>
            <w:shd w:val="clear" w:color="auto" w:fill="auto"/>
            <w:vAlign w:val="center"/>
          </w:tcPr>
          <w:p w14:paraId="0481DCF7" w14:textId="77777777" w:rsidR="006060A9" w:rsidRPr="00E80F49" w:rsidRDefault="006060A9" w:rsidP="002E5133">
            <w:pPr>
              <w:pStyle w:val="TAC"/>
            </w:pPr>
            <w:r w:rsidRPr="00E80F49">
              <w:t>Intermodulation due to Dual uplink (IMD)</w:t>
            </w:r>
          </w:p>
        </w:tc>
        <w:tc>
          <w:tcPr>
            <w:tcW w:w="971" w:type="pct"/>
            <w:shd w:val="clear" w:color="auto" w:fill="auto"/>
            <w:vAlign w:val="center"/>
          </w:tcPr>
          <w:p w14:paraId="0506B45E" w14:textId="77777777" w:rsidR="006060A9" w:rsidRPr="00E80F49" w:rsidRDefault="006060A9" w:rsidP="002E5133">
            <w:pPr>
              <w:pStyle w:val="TAC"/>
            </w:pPr>
            <w:r w:rsidRPr="00E80F49">
              <w:t>Low band UL and High band UL</w:t>
            </w:r>
          </w:p>
        </w:tc>
        <w:tc>
          <w:tcPr>
            <w:tcW w:w="746" w:type="pct"/>
            <w:vAlign w:val="center"/>
          </w:tcPr>
          <w:p w14:paraId="6D423C4F" w14:textId="77777777" w:rsidR="006060A9" w:rsidRPr="00E80F49" w:rsidRDefault="006060A9" w:rsidP="002E5133">
            <w:pPr>
              <w:pStyle w:val="TAC"/>
            </w:pPr>
            <w:r w:rsidRPr="00E80F49">
              <w:t>DL</w:t>
            </w:r>
          </w:p>
        </w:tc>
        <w:tc>
          <w:tcPr>
            <w:tcW w:w="1419" w:type="pct"/>
            <w:shd w:val="clear" w:color="auto" w:fill="auto"/>
            <w:vAlign w:val="center"/>
          </w:tcPr>
          <w:p w14:paraId="21108B74" w14:textId="6630651A" w:rsidR="006060A9" w:rsidRPr="00E80F49" w:rsidRDefault="006060A9" w:rsidP="002E5133">
            <w:pPr>
              <w:pStyle w:val="TAC"/>
              <w:rPr>
                <w:vertAlign w:val="subscript"/>
              </w:rPr>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DL_LB</w:t>
            </w:r>
          </w:p>
          <w:p w14:paraId="12C29239" w14:textId="77777777" w:rsidR="006060A9" w:rsidRPr="00E80F49" w:rsidRDefault="006060A9" w:rsidP="002E5133">
            <w:pPr>
              <w:pStyle w:val="TAC"/>
              <w:rPr>
                <w:vertAlign w:val="subscript"/>
              </w:rPr>
            </w:pPr>
            <w:r w:rsidRPr="00E80F49">
              <w:t>or</w:t>
            </w:r>
            <w:r w:rsidRPr="00E80F49">
              <w:rPr>
                <w:vertAlign w:val="subscript"/>
              </w:rPr>
              <w:t xml:space="preserve"> </w:t>
            </w:r>
          </w:p>
          <w:p w14:paraId="4D704735" w14:textId="77777777" w:rsidR="006060A9" w:rsidRPr="00E80F49" w:rsidRDefault="006060A9" w:rsidP="002E5133">
            <w:pPr>
              <w:pStyle w:val="TAC"/>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DL_HB </w:t>
            </w:r>
          </w:p>
        </w:tc>
      </w:tr>
      <w:tr w:rsidR="006060A9" w:rsidRPr="00E80F49" w14:paraId="2ACD82D4" w14:textId="77777777" w:rsidTr="002E5133">
        <w:trPr>
          <w:trHeight w:val="115"/>
        </w:trPr>
        <w:tc>
          <w:tcPr>
            <w:tcW w:w="1864" w:type="pct"/>
            <w:shd w:val="clear" w:color="auto" w:fill="auto"/>
            <w:vAlign w:val="center"/>
          </w:tcPr>
          <w:p w14:paraId="34C58C33" w14:textId="77777777" w:rsidR="006060A9" w:rsidRPr="00E80F49" w:rsidRDefault="006060A9" w:rsidP="002E5133">
            <w:pPr>
              <w:pStyle w:val="TAC"/>
            </w:pPr>
            <w:r w:rsidRPr="00E80F49">
              <w:t>Cross band isolation (CBI)</w:t>
            </w:r>
          </w:p>
        </w:tc>
        <w:tc>
          <w:tcPr>
            <w:tcW w:w="971" w:type="pct"/>
            <w:shd w:val="clear" w:color="auto" w:fill="auto"/>
            <w:vAlign w:val="center"/>
          </w:tcPr>
          <w:p w14:paraId="19A049E3" w14:textId="77777777" w:rsidR="006060A9" w:rsidRPr="00E80F49" w:rsidRDefault="006060A9" w:rsidP="002E5133">
            <w:pPr>
              <w:pStyle w:val="TAC"/>
            </w:pPr>
            <w:r w:rsidRPr="00E80F49">
              <w:t>UL on other than victim band</w:t>
            </w:r>
          </w:p>
        </w:tc>
        <w:tc>
          <w:tcPr>
            <w:tcW w:w="746" w:type="pct"/>
            <w:vAlign w:val="center"/>
          </w:tcPr>
          <w:p w14:paraId="353F3646" w14:textId="77777777" w:rsidR="006060A9" w:rsidRPr="00E80F49" w:rsidRDefault="006060A9" w:rsidP="002E5133">
            <w:pPr>
              <w:pStyle w:val="TAC"/>
            </w:pPr>
            <w:r w:rsidRPr="00E80F49">
              <w:t>DL</w:t>
            </w:r>
          </w:p>
        </w:tc>
        <w:tc>
          <w:tcPr>
            <w:tcW w:w="1419" w:type="pct"/>
            <w:shd w:val="clear" w:color="auto" w:fill="auto"/>
            <w:vAlign w:val="center"/>
          </w:tcPr>
          <w:p w14:paraId="5511E6BB" w14:textId="77777777" w:rsidR="006060A9" w:rsidRPr="00E80F49" w:rsidRDefault="006060A9" w:rsidP="002E5133">
            <w:pPr>
              <w:pStyle w:val="TAC"/>
            </w:pPr>
          </w:p>
        </w:tc>
      </w:tr>
    </w:tbl>
    <w:p w14:paraId="2920D243" w14:textId="77777777" w:rsidR="006060A9" w:rsidRPr="00E80F49" w:rsidRDefault="006060A9" w:rsidP="006060A9"/>
    <w:p w14:paraId="6B2F269C" w14:textId="1925B1C4" w:rsidR="006060A9" w:rsidRPr="00E80F49" w:rsidRDefault="006060A9" w:rsidP="006060A9">
      <w:r w:rsidRPr="00E80F49">
        <w:t>The exception requirements for dual uplink intermodulation apply only for a specified test frequency setting per UL configuration</w:t>
      </w:r>
      <w:r w:rsidR="00670C2F" w:rsidRPr="00E80F49">
        <w:t xml:space="preserve"> in TS 38.101-3 [7]</w:t>
      </w:r>
      <w:r w:rsidRPr="00E80F49">
        <w:t>.</w:t>
      </w:r>
    </w:p>
    <w:p w14:paraId="0AE91973" w14:textId="59A284E8" w:rsidR="006060A9" w:rsidRPr="00E80F49" w:rsidRDefault="006060A9" w:rsidP="006060A9">
      <w:r w:rsidRPr="00E80F49">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E80F49" w:rsidRDefault="006060A9" w:rsidP="006060A9">
      <w:pPr>
        <w:ind w:left="284"/>
      </w:pPr>
      <w:r w:rsidRPr="00E80F49">
        <w:t>BW</w:t>
      </w:r>
      <w:r w:rsidRPr="00E80F49">
        <w:rPr>
          <w:vertAlign w:val="subscript"/>
        </w:rPr>
        <w:t>INT</w:t>
      </w:r>
      <w:r w:rsidRPr="00E80F49">
        <w:t>: Effective bandwidth of the interference falling into the victim band</w:t>
      </w:r>
      <w:r w:rsidR="000D5725" w:rsidRPr="000D5725">
        <w:t xml:space="preserve"> which is |a|*BWLB+|c|*BWHB, where a and c are factors from Table D.2.3-1</w:t>
      </w:r>
      <w:r w:rsidRPr="00E80F49">
        <w:t>.</w:t>
      </w:r>
    </w:p>
    <w:p w14:paraId="34FE4DE4" w14:textId="50505E6E" w:rsidR="006060A9" w:rsidRPr="00E80F49" w:rsidRDefault="006060A9" w:rsidP="006060A9">
      <w:pPr>
        <w:ind w:left="284"/>
      </w:pPr>
      <w:r w:rsidRPr="00E80F49">
        <w:t>F</w:t>
      </w:r>
      <w:r w:rsidRPr="00E80F49">
        <w:rPr>
          <w:vertAlign w:val="subscript"/>
        </w:rPr>
        <w:t>INT</w:t>
      </w:r>
      <w:r w:rsidRPr="00E80F49">
        <w:t>: Interference centr</w:t>
      </w:r>
      <w:r w:rsidR="00CF3F9A" w:rsidRPr="00E80F49">
        <w:t>e</w:t>
      </w:r>
      <w:r w:rsidRPr="00E80F49">
        <w:t xml:space="preserve"> frequency</w:t>
      </w:r>
      <w:r w:rsidR="000D5725" w:rsidRPr="000D5725">
        <w:t xml:space="preserve"> within the victim band which is the offset from the frequency relation in Table D.2.3-1</w:t>
      </w:r>
      <w:r w:rsidRPr="00E80F49">
        <w:t>. If |F</w:t>
      </w:r>
      <w:r w:rsidRPr="00E80F49">
        <w:rPr>
          <w:vertAlign w:val="subscript"/>
        </w:rPr>
        <w:t xml:space="preserve">INT| </w:t>
      </w:r>
      <w:r w:rsidRPr="00E80F49">
        <w:t>≥ (BW</w:t>
      </w:r>
      <w:r w:rsidRPr="00E80F49">
        <w:rPr>
          <w:vertAlign w:val="subscript"/>
        </w:rPr>
        <w:t>INT</w:t>
      </w:r>
      <w:r w:rsidRPr="00E80F49">
        <w:t>+BW</w:t>
      </w:r>
      <w:r w:rsidRPr="00E80F49">
        <w:rPr>
          <w:vertAlign w:val="subscript"/>
        </w:rPr>
        <w:t>victim</w:t>
      </w:r>
      <w:r w:rsidRPr="00E80F49">
        <w:t>)/2 the interference is not overlapping the victim carrier and exception requirements do not apply.</w:t>
      </w:r>
    </w:p>
    <w:p w14:paraId="1AFEF5E1" w14:textId="4AD1A5FA" w:rsidR="006060A9" w:rsidRPr="00E80F49" w:rsidRDefault="00670C2F" w:rsidP="006060A9">
      <w:r w:rsidRPr="00E80F49">
        <w:t>It has been agreed</w:t>
      </w:r>
      <w:r w:rsidR="006060A9" w:rsidRPr="00E80F49">
        <w:t xml:space="preserve"> that </w:t>
      </w:r>
      <w:r w:rsidRPr="00E80F49">
        <w:t xml:space="preserve">for SA tests </w:t>
      </w:r>
      <w:r w:rsidR="006060A9" w:rsidRPr="00E80F49">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E80F49" w:rsidRDefault="006060A9" w:rsidP="006060A9">
      <w:r w:rsidRPr="00E80F49">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E80F49" w:rsidRDefault="006060A9" w:rsidP="006060A9">
      <w:r w:rsidRPr="00E80F49">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E80F49" w:rsidRDefault="006060A9" w:rsidP="006060A9">
      <w:pPr>
        <w:pStyle w:val="Heading2"/>
      </w:pPr>
      <w:bookmarkStart w:id="515" w:name="_Toc68073953"/>
      <w:bookmarkStart w:id="516" w:name="_Toc75371815"/>
      <w:bookmarkStart w:id="517" w:name="_Toc83727883"/>
      <w:bookmarkStart w:id="518" w:name="_Toc100005988"/>
      <w:bookmarkStart w:id="519" w:name="_Toc106703536"/>
      <w:bookmarkStart w:id="520" w:name="_Toc131528059"/>
      <w:r w:rsidRPr="00E80F49">
        <w:lastRenderedPageBreak/>
        <w:t>D.2.4</w:t>
      </w:r>
      <w:r w:rsidRPr="00E80F49">
        <w:tab/>
        <w:t>Rx requirements other than reference sensitivity</w:t>
      </w:r>
      <w:bookmarkEnd w:id="515"/>
      <w:bookmarkEnd w:id="516"/>
      <w:bookmarkEnd w:id="517"/>
      <w:bookmarkEnd w:id="518"/>
      <w:bookmarkEnd w:id="519"/>
      <w:bookmarkEnd w:id="520"/>
    </w:p>
    <w:p w14:paraId="2419B5EE" w14:textId="77777777" w:rsidR="006060A9" w:rsidRPr="00E80F49" w:rsidRDefault="006060A9" w:rsidP="006060A9">
      <w:r w:rsidRPr="00E80F49">
        <w:t>The requirements are in some cases referring back to standalone requirements in TS 36.101/ TS 38.101-1. In other cases, specific exceptions for EN-DC are defined in TS 38.101-3 [7]. This is summarized in Table 2.1.3-1.</w:t>
      </w:r>
    </w:p>
    <w:p w14:paraId="0965320C" w14:textId="77777777" w:rsidR="006060A9" w:rsidRPr="00E80F49" w:rsidRDefault="006060A9" w:rsidP="006060A9">
      <w:pPr>
        <w:pStyle w:val="TH"/>
      </w:pPr>
      <w:r w:rsidRPr="00E80F49">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E80F49" w14:paraId="6B8BA7CD" w14:textId="77777777" w:rsidTr="002E5133">
        <w:tc>
          <w:tcPr>
            <w:tcW w:w="843" w:type="dxa"/>
            <w:vMerge w:val="restart"/>
            <w:shd w:val="clear" w:color="auto" w:fill="auto"/>
          </w:tcPr>
          <w:p w14:paraId="0A3DADE3" w14:textId="77777777" w:rsidR="006060A9" w:rsidRPr="00E80F49" w:rsidRDefault="006060A9" w:rsidP="002E5133">
            <w:pPr>
              <w:pStyle w:val="TAH"/>
            </w:pPr>
            <w:r w:rsidRPr="00E80F49">
              <w:t>Clause</w:t>
            </w:r>
          </w:p>
        </w:tc>
        <w:tc>
          <w:tcPr>
            <w:tcW w:w="1817" w:type="dxa"/>
            <w:vMerge w:val="restart"/>
            <w:shd w:val="clear" w:color="auto" w:fill="auto"/>
          </w:tcPr>
          <w:p w14:paraId="7B44816D" w14:textId="77777777" w:rsidR="006060A9" w:rsidRPr="00E80F49" w:rsidRDefault="006060A9" w:rsidP="002E5133">
            <w:pPr>
              <w:pStyle w:val="TAH"/>
            </w:pPr>
            <w:r w:rsidRPr="00E80F49">
              <w:t>Title</w:t>
            </w:r>
          </w:p>
        </w:tc>
        <w:tc>
          <w:tcPr>
            <w:tcW w:w="6946" w:type="dxa"/>
            <w:gridSpan w:val="3"/>
            <w:shd w:val="clear" w:color="auto" w:fill="auto"/>
          </w:tcPr>
          <w:p w14:paraId="0E2639FF" w14:textId="77777777" w:rsidR="006060A9" w:rsidRPr="00E80F49" w:rsidRDefault="006060A9" w:rsidP="002E5133">
            <w:pPr>
              <w:pStyle w:val="TAH"/>
            </w:pPr>
            <w:r w:rsidRPr="00E80F49">
              <w:t>Requirement</w:t>
            </w:r>
          </w:p>
        </w:tc>
      </w:tr>
      <w:tr w:rsidR="006060A9" w:rsidRPr="00E80F49" w14:paraId="3676E2BC" w14:textId="77777777" w:rsidTr="002E5133">
        <w:tc>
          <w:tcPr>
            <w:tcW w:w="843" w:type="dxa"/>
            <w:vMerge/>
            <w:shd w:val="clear" w:color="auto" w:fill="auto"/>
          </w:tcPr>
          <w:p w14:paraId="67B15E34" w14:textId="77777777" w:rsidR="006060A9" w:rsidRPr="00E80F49" w:rsidRDefault="006060A9" w:rsidP="002E5133">
            <w:pPr>
              <w:pStyle w:val="TAH"/>
            </w:pPr>
          </w:p>
        </w:tc>
        <w:tc>
          <w:tcPr>
            <w:tcW w:w="1817" w:type="dxa"/>
            <w:vMerge/>
            <w:shd w:val="clear" w:color="auto" w:fill="auto"/>
          </w:tcPr>
          <w:p w14:paraId="1A77DF1D" w14:textId="77777777" w:rsidR="006060A9" w:rsidRPr="00E80F49" w:rsidRDefault="006060A9" w:rsidP="002E5133">
            <w:pPr>
              <w:pStyle w:val="TAH"/>
            </w:pPr>
          </w:p>
        </w:tc>
        <w:tc>
          <w:tcPr>
            <w:tcW w:w="1984" w:type="dxa"/>
            <w:shd w:val="clear" w:color="auto" w:fill="auto"/>
          </w:tcPr>
          <w:p w14:paraId="03B7166F" w14:textId="77777777" w:rsidR="006060A9" w:rsidRPr="00E80F49" w:rsidRDefault="006060A9" w:rsidP="002E5133">
            <w:pPr>
              <w:pStyle w:val="TAH"/>
            </w:pPr>
            <w:r w:rsidRPr="00E80F49">
              <w:t>Intra-band contiguous</w:t>
            </w:r>
          </w:p>
        </w:tc>
        <w:tc>
          <w:tcPr>
            <w:tcW w:w="1985" w:type="dxa"/>
            <w:shd w:val="clear" w:color="auto" w:fill="auto"/>
          </w:tcPr>
          <w:p w14:paraId="21E44AF6" w14:textId="77777777" w:rsidR="006060A9" w:rsidRPr="00E80F49" w:rsidRDefault="006060A9" w:rsidP="002E5133">
            <w:pPr>
              <w:pStyle w:val="TAH"/>
            </w:pPr>
            <w:r w:rsidRPr="00E80F49">
              <w:t>Intra-band non</w:t>
            </w:r>
            <w:r w:rsidRPr="00E80F49">
              <w:noBreakHyphen/>
              <w:t>contiguous</w:t>
            </w:r>
          </w:p>
        </w:tc>
        <w:tc>
          <w:tcPr>
            <w:tcW w:w="2977" w:type="dxa"/>
            <w:shd w:val="clear" w:color="auto" w:fill="auto"/>
          </w:tcPr>
          <w:p w14:paraId="4E1C8068" w14:textId="77777777" w:rsidR="006060A9" w:rsidRPr="00E80F49" w:rsidRDefault="006060A9" w:rsidP="002E5133">
            <w:pPr>
              <w:pStyle w:val="TAH"/>
            </w:pPr>
            <w:r w:rsidRPr="00E80F49">
              <w:t>Inter-band</w:t>
            </w:r>
          </w:p>
        </w:tc>
      </w:tr>
      <w:tr w:rsidR="006060A9" w:rsidRPr="00E80F49" w14:paraId="1FCB8435" w14:textId="77777777" w:rsidTr="002E5133">
        <w:tc>
          <w:tcPr>
            <w:tcW w:w="843" w:type="dxa"/>
            <w:shd w:val="clear" w:color="auto" w:fill="auto"/>
          </w:tcPr>
          <w:p w14:paraId="09E50EAE" w14:textId="77777777" w:rsidR="006060A9" w:rsidRPr="00E80F49" w:rsidRDefault="006060A9" w:rsidP="002E5133">
            <w:pPr>
              <w:pStyle w:val="TAL"/>
            </w:pPr>
            <w:r w:rsidRPr="00E80F49">
              <w:t>7.4B</w:t>
            </w:r>
          </w:p>
        </w:tc>
        <w:tc>
          <w:tcPr>
            <w:tcW w:w="1817" w:type="dxa"/>
            <w:shd w:val="clear" w:color="auto" w:fill="auto"/>
          </w:tcPr>
          <w:p w14:paraId="3370EE85" w14:textId="77777777" w:rsidR="006060A9" w:rsidRPr="00E80F49" w:rsidRDefault="006060A9" w:rsidP="002E5133">
            <w:pPr>
              <w:pStyle w:val="TAL"/>
            </w:pPr>
            <w:r w:rsidRPr="00E80F49">
              <w:t>Max input level</w:t>
            </w:r>
          </w:p>
        </w:tc>
        <w:tc>
          <w:tcPr>
            <w:tcW w:w="1984" w:type="dxa"/>
            <w:shd w:val="clear" w:color="auto" w:fill="auto"/>
          </w:tcPr>
          <w:p w14:paraId="0E7B3ED5" w14:textId="77777777" w:rsidR="006060A9" w:rsidRPr="00E80F49" w:rsidRDefault="006060A9" w:rsidP="002E5133">
            <w:pPr>
              <w:pStyle w:val="TAL"/>
            </w:pPr>
            <w:r w:rsidRPr="00E80F49">
              <w:t>Exception with 2UL</w:t>
            </w:r>
          </w:p>
        </w:tc>
        <w:tc>
          <w:tcPr>
            <w:tcW w:w="1985" w:type="dxa"/>
            <w:shd w:val="clear" w:color="auto" w:fill="auto"/>
          </w:tcPr>
          <w:p w14:paraId="2926350A" w14:textId="77777777" w:rsidR="006060A9" w:rsidRPr="00E80F49" w:rsidRDefault="006060A9" w:rsidP="002E5133">
            <w:pPr>
              <w:pStyle w:val="TAL"/>
            </w:pPr>
            <w:r w:rsidRPr="00E80F49">
              <w:t>Standalone</w:t>
            </w:r>
          </w:p>
        </w:tc>
        <w:tc>
          <w:tcPr>
            <w:tcW w:w="2977" w:type="dxa"/>
            <w:shd w:val="clear" w:color="auto" w:fill="auto"/>
          </w:tcPr>
          <w:p w14:paraId="39CD9B4C" w14:textId="77777777" w:rsidR="006060A9" w:rsidRPr="00E80F49" w:rsidRDefault="006060A9" w:rsidP="002E5133">
            <w:pPr>
              <w:pStyle w:val="TAL"/>
            </w:pPr>
            <w:r w:rsidRPr="00E80F49">
              <w:t>Standalone</w:t>
            </w:r>
          </w:p>
        </w:tc>
      </w:tr>
      <w:tr w:rsidR="006060A9" w:rsidRPr="00E80F49" w14:paraId="61A59E7C" w14:textId="77777777" w:rsidTr="002E5133">
        <w:tc>
          <w:tcPr>
            <w:tcW w:w="843" w:type="dxa"/>
            <w:shd w:val="clear" w:color="auto" w:fill="auto"/>
          </w:tcPr>
          <w:p w14:paraId="5D9BB7AC" w14:textId="77777777" w:rsidR="006060A9" w:rsidRPr="00E80F49" w:rsidRDefault="006060A9" w:rsidP="002E5133">
            <w:pPr>
              <w:pStyle w:val="TAL"/>
            </w:pPr>
            <w:r w:rsidRPr="00E80F49">
              <w:t>7.5B</w:t>
            </w:r>
          </w:p>
        </w:tc>
        <w:tc>
          <w:tcPr>
            <w:tcW w:w="1817" w:type="dxa"/>
            <w:shd w:val="clear" w:color="auto" w:fill="auto"/>
          </w:tcPr>
          <w:p w14:paraId="39E23A32" w14:textId="77777777" w:rsidR="006060A9" w:rsidRPr="00E80F49" w:rsidRDefault="006060A9" w:rsidP="002E5133">
            <w:pPr>
              <w:pStyle w:val="TAL"/>
            </w:pPr>
            <w:r w:rsidRPr="00E80F49">
              <w:t>ACS</w:t>
            </w:r>
          </w:p>
        </w:tc>
        <w:tc>
          <w:tcPr>
            <w:tcW w:w="1984" w:type="dxa"/>
            <w:shd w:val="clear" w:color="auto" w:fill="auto"/>
          </w:tcPr>
          <w:p w14:paraId="36DF5B8B" w14:textId="77777777" w:rsidR="006060A9" w:rsidRPr="00E80F49" w:rsidRDefault="006060A9" w:rsidP="002E5133">
            <w:pPr>
              <w:pStyle w:val="TAL"/>
            </w:pPr>
            <w:r w:rsidRPr="00E80F49">
              <w:t>Exception with 2UL</w:t>
            </w:r>
          </w:p>
        </w:tc>
        <w:tc>
          <w:tcPr>
            <w:tcW w:w="1985" w:type="dxa"/>
            <w:shd w:val="clear" w:color="auto" w:fill="auto"/>
          </w:tcPr>
          <w:p w14:paraId="31C7B2FF" w14:textId="77777777" w:rsidR="006060A9" w:rsidRPr="00E80F49" w:rsidRDefault="006060A9" w:rsidP="002E5133">
            <w:pPr>
              <w:pStyle w:val="TAL"/>
            </w:pPr>
            <w:r w:rsidRPr="00E80F49">
              <w:t>Standalone</w:t>
            </w:r>
          </w:p>
        </w:tc>
        <w:tc>
          <w:tcPr>
            <w:tcW w:w="2977" w:type="dxa"/>
            <w:shd w:val="clear" w:color="auto" w:fill="auto"/>
          </w:tcPr>
          <w:p w14:paraId="552AAFC3" w14:textId="77777777" w:rsidR="006060A9" w:rsidRPr="00E80F49" w:rsidRDefault="006060A9" w:rsidP="002E5133">
            <w:pPr>
              <w:pStyle w:val="TAL"/>
            </w:pPr>
            <w:r w:rsidRPr="00E80F49">
              <w:t>Standalone</w:t>
            </w:r>
          </w:p>
        </w:tc>
      </w:tr>
      <w:tr w:rsidR="006060A9" w:rsidRPr="00E80F49" w14:paraId="5F3B8769" w14:textId="77777777" w:rsidTr="002E5133">
        <w:tc>
          <w:tcPr>
            <w:tcW w:w="843" w:type="dxa"/>
            <w:shd w:val="clear" w:color="auto" w:fill="auto"/>
          </w:tcPr>
          <w:p w14:paraId="29BDE24D" w14:textId="77777777" w:rsidR="006060A9" w:rsidRPr="00E80F49" w:rsidRDefault="006060A9" w:rsidP="002E5133">
            <w:pPr>
              <w:pStyle w:val="TAL"/>
            </w:pPr>
            <w:r w:rsidRPr="00E80F49">
              <w:t>7.6B.2</w:t>
            </w:r>
          </w:p>
        </w:tc>
        <w:tc>
          <w:tcPr>
            <w:tcW w:w="1817" w:type="dxa"/>
            <w:shd w:val="clear" w:color="auto" w:fill="auto"/>
          </w:tcPr>
          <w:p w14:paraId="749F62FC" w14:textId="77777777" w:rsidR="006060A9" w:rsidRPr="00E80F49" w:rsidRDefault="006060A9" w:rsidP="002E5133">
            <w:pPr>
              <w:pStyle w:val="TAL"/>
            </w:pPr>
            <w:r w:rsidRPr="00E80F49">
              <w:t>IBB</w:t>
            </w:r>
          </w:p>
        </w:tc>
        <w:tc>
          <w:tcPr>
            <w:tcW w:w="1984" w:type="dxa"/>
            <w:shd w:val="clear" w:color="auto" w:fill="auto"/>
          </w:tcPr>
          <w:p w14:paraId="21A55489" w14:textId="77777777" w:rsidR="006060A9" w:rsidRPr="00E80F49" w:rsidRDefault="006060A9" w:rsidP="002E5133">
            <w:pPr>
              <w:pStyle w:val="TAL"/>
            </w:pPr>
            <w:r w:rsidRPr="00E80F49">
              <w:t>Exception with 2UL</w:t>
            </w:r>
          </w:p>
        </w:tc>
        <w:tc>
          <w:tcPr>
            <w:tcW w:w="1985" w:type="dxa"/>
            <w:shd w:val="clear" w:color="auto" w:fill="auto"/>
          </w:tcPr>
          <w:p w14:paraId="5EA8D054" w14:textId="77777777" w:rsidR="006060A9" w:rsidRPr="00E80F49" w:rsidRDefault="006060A9" w:rsidP="002E5133">
            <w:pPr>
              <w:pStyle w:val="TAL"/>
            </w:pPr>
            <w:r w:rsidRPr="00E80F49">
              <w:t>Standalone</w:t>
            </w:r>
          </w:p>
        </w:tc>
        <w:tc>
          <w:tcPr>
            <w:tcW w:w="2977" w:type="dxa"/>
            <w:shd w:val="clear" w:color="auto" w:fill="auto"/>
          </w:tcPr>
          <w:p w14:paraId="0D4D0813" w14:textId="77777777" w:rsidR="006060A9" w:rsidRPr="00E80F49" w:rsidRDefault="006060A9" w:rsidP="002E5133">
            <w:pPr>
              <w:pStyle w:val="TAL"/>
            </w:pPr>
            <w:r w:rsidRPr="00E80F49">
              <w:t>Standalone</w:t>
            </w:r>
          </w:p>
        </w:tc>
      </w:tr>
      <w:tr w:rsidR="006060A9" w:rsidRPr="00E80F49" w14:paraId="282BDCF4" w14:textId="77777777" w:rsidTr="002E5133">
        <w:tc>
          <w:tcPr>
            <w:tcW w:w="843" w:type="dxa"/>
            <w:shd w:val="clear" w:color="auto" w:fill="auto"/>
          </w:tcPr>
          <w:p w14:paraId="09C69E11" w14:textId="77777777" w:rsidR="006060A9" w:rsidRPr="00E80F49" w:rsidRDefault="006060A9" w:rsidP="002E5133">
            <w:pPr>
              <w:pStyle w:val="TAL"/>
            </w:pPr>
            <w:r w:rsidRPr="00E80F49">
              <w:t>7.6B.3</w:t>
            </w:r>
          </w:p>
        </w:tc>
        <w:tc>
          <w:tcPr>
            <w:tcW w:w="1817" w:type="dxa"/>
            <w:shd w:val="clear" w:color="auto" w:fill="auto"/>
          </w:tcPr>
          <w:p w14:paraId="23AA9A44" w14:textId="77777777" w:rsidR="006060A9" w:rsidRPr="00E80F49" w:rsidRDefault="006060A9" w:rsidP="002E5133">
            <w:pPr>
              <w:pStyle w:val="TAL"/>
            </w:pPr>
            <w:r w:rsidRPr="00E80F49">
              <w:t>OOBB</w:t>
            </w:r>
          </w:p>
        </w:tc>
        <w:tc>
          <w:tcPr>
            <w:tcW w:w="1984" w:type="dxa"/>
            <w:shd w:val="clear" w:color="auto" w:fill="auto"/>
          </w:tcPr>
          <w:p w14:paraId="62ECDCFF" w14:textId="77777777" w:rsidR="006060A9" w:rsidRPr="00E80F49" w:rsidRDefault="006060A9" w:rsidP="002E5133">
            <w:pPr>
              <w:pStyle w:val="TAL"/>
            </w:pPr>
            <w:r w:rsidRPr="00E80F49">
              <w:t>Exception with 2UL</w:t>
            </w:r>
          </w:p>
        </w:tc>
        <w:tc>
          <w:tcPr>
            <w:tcW w:w="1985" w:type="dxa"/>
            <w:shd w:val="clear" w:color="auto" w:fill="auto"/>
          </w:tcPr>
          <w:p w14:paraId="33E7089D" w14:textId="77777777" w:rsidR="006060A9" w:rsidRPr="00E80F49" w:rsidRDefault="006060A9" w:rsidP="002E5133">
            <w:pPr>
              <w:pStyle w:val="TAL"/>
            </w:pPr>
            <w:r w:rsidRPr="00E80F49">
              <w:t>Standalone</w:t>
            </w:r>
          </w:p>
        </w:tc>
        <w:tc>
          <w:tcPr>
            <w:tcW w:w="2977" w:type="dxa"/>
            <w:shd w:val="clear" w:color="auto" w:fill="auto"/>
          </w:tcPr>
          <w:p w14:paraId="4142510B" w14:textId="77777777" w:rsidR="006060A9" w:rsidRPr="00E80F49" w:rsidRDefault="006060A9" w:rsidP="002E5133">
            <w:pPr>
              <w:pStyle w:val="TAL"/>
            </w:pPr>
            <w:r w:rsidRPr="00E80F49">
              <w:t>Standalone (only 2 band needed)</w:t>
            </w:r>
          </w:p>
        </w:tc>
      </w:tr>
      <w:tr w:rsidR="006060A9" w:rsidRPr="00E80F49" w14:paraId="6E8CC844" w14:textId="77777777" w:rsidTr="002E5133">
        <w:tc>
          <w:tcPr>
            <w:tcW w:w="843" w:type="dxa"/>
            <w:shd w:val="clear" w:color="auto" w:fill="auto"/>
          </w:tcPr>
          <w:p w14:paraId="35C83AD5" w14:textId="77777777" w:rsidR="006060A9" w:rsidRPr="00E80F49" w:rsidRDefault="006060A9" w:rsidP="002E5133">
            <w:pPr>
              <w:pStyle w:val="TAL"/>
            </w:pPr>
            <w:r w:rsidRPr="00E80F49">
              <w:t>7.6B.4</w:t>
            </w:r>
          </w:p>
        </w:tc>
        <w:tc>
          <w:tcPr>
            <w:tcW w:w="1817" w:type="dxa"/>
            <w:shd w:val="clear" w:color="auto" w:fill="auto"/>
          </w:tcPr>
          <w:p w14:paraId="5D85CE13" w14:textId="77777777" w:rsidR="006060A9" w:rsidRPr="00E80F49" w:rsidRDefault="006060A9" w:rsidP="002E5133">
            <w:pPr>
              <w:pStyle w:val="TAL"/>
            </w:pPr>
            <w:r w:rsidRPr="00E80F49">
              <w:t>NBB</w:t>
            </w:r>
          </w:p>
        </w:tc>
        <w:tc>
          <w:tcPr>
            <w:tcW w:w="1984" w:type="dxa"/>
            <w:shd w:val="clear" w:color="auto" w:fill="auto"/>
          </w:tcPr>
          <w:p w14:paraId="713FA0CA" w14:textId="77777777" w:rsidR="006060A9" w:rsidRPr="00E80F49" w:rsidRDefault="006060A9" w:rsidP="002E5133">
            <w:pPr>
              <w:pStyle w:val="TAL"/>
            </w:pPr>
            <w:r w:rsidRPr="00E80F49">
              <w:t>Exception with 2UL</w:t>
            </w:r>
          </w:p>
        </w:tc>
        <w:tc>
          <w:tcPr>
            <w:tcW w:w="1985" w:type="dxa"/>
            <w:shd w:val="clear" w:color="auto" w:fill="auto"/>
          </w:tcPr>
          <w:p w14:paraId="3108692F" w14:textId="77777777" w:rsidR="006060A9" w:rsidRPr="00E80F49" w:rsidRDefault="006060A9" w:rsidP="002E5133">
            <w:pPr>
              <w:pStyle w:val="TAL"/>
            </w:pPr>
            <w:r w:rsidRPr="00E80F49">
              <w:t>Standalone</w:t>
            </w:r>
          </w:p>
        </w:tc>
        <w:tc>
          <w:tcPr>
            <w:tcW w:w="2977" w:type="dxa"/>
            <w:shd w:val="clear" w:color="auto" w:fill="auto"/>
          </w:tcPr>
          <w:p w14:paraId="2AB7F708" w14:textId="77777777" w:rsidR="006060A9" w:rsidRPr="00E80F49" w:rsidRDefault="006060A9" w:rsidP="002E5133">
            <w:pPr>
              <w:pStyle w:val="TAL"/>
            </w:pPr>
            <w:r w:rsidRPr="00E80F49">
              <w:t>Standalone</w:t>
            </w:r>
          </w:p>
        </w:tc>
      </w:tr>
      <w:tr w:rsidR="006060A9" w:rsidRPr="00E80F49" w14:paraId="384AD259" w14:textId="77777777" w:rsidTr="002E5133">
        <w:tc>
          <w:tcPr>
            <w:tcW w:w="843" w:type="dxa"/>
            <w:shd w:val="clear" w:color="auto" w:fill="auto"/>
          </w:tcPr>
          <w:p w14:paraId="29EBDB28" w14:textId="77777777" w:rsidR="006060A9" w:rsidRPr="00E80F49" w:rsidRDefault="006060A9" w:rsidP="002E5133">
            <w:pPr>
              <w:pStyle w:val="TAL"/>
            </w:pPr>
            <w:r w:rsidRPr="00E80F49">
              <w:t>7.7B</w:t>
            </w:r>
          </w:p>
        </w:tc>
        <w:tc>
          <w:tcPr>
            <w:tcW w:w="1817" w:type="dxa"/>
            <w:shd w:val="clear" w:color="auto" w:fill="auto"/>
          </w:tcPr>
          <w:p w14:paraId="58434A26" w14:textId="77777777" w:rsidR="006060A9" w:rsidRPr="00E80F49" w:rsidRDefault="006060A9" w:rsidP="002E5133">
            <w:pPr>
              <w:pStyle w:val="TAL"/>
            </w:pPr>
            <w:r w:rsidRPr="00E80F49">
              <w:t>Spurious response</w:t>
            </w:r>
          </w:p>
        </w:tc>
        <w:tc>
          <w:tcPr>
            <w:tcW w:w="1984" w:type="dxa"/>
            <w:shd w:val="clear" w:color="auto" w:fill="auto"/>
          </w:tcPr>
          <w:p w14:paraId="28806B9F" w14:textId="77777777" w:rsidR="006060A9" w:rsidRPr="00E80F49" w:rsidRDefault="006060A9" w:rsidP="002E5133">
            <w:pPr>
              <w:pStyle w:val="TAL"/>
            </w:pPr>
            <w:r w:rsidRPr="00E80F49">
              <w:t>Exception with 2UL</w:t>
            </w:r>
          </w:p>
        </w:tc>
        <w:tc>
          <w:tcPr>
            <w:tcW w:w="1985" w:type="dxa"/>
            <w:shd w:val="clear" w:color="auto" w:fill="auto"/>
          </w:tcPr>
          <w:p w14:paraId="61AD881A" w14:textId="77777777" w:rsidR="006060A9" w:rsidRPr="00E80F49" w:rsidRDefault="006060A9" w:rsidP="002E5133">
            <w:pPr>
              <w:pStyle w:val="TAL"/>
            </w:pPr>
            <w:r w:rsidRPr="00E80F49">
              <w:t>Standalone</w:t>
            </w:r>
          </w:p>
        </w:tc>
        <w:tc>
          <w:tcPr>
            <w:tcW w:w="2977" w:type="dxa"/>
            <w:shd w:val="clear" w:color="auto" w:fill="auto"/>
          </w:tcPr>
          <w:p w14:paraId="594B4960" w14:textId="77777777" w:rsidR="006060A9" w:rsidRPr="00E80F49" w:rsidRDefault="006060A9" w:rsidP="002E5133">
            <w:pPr>
              <w:pStyle w:val="TAL"/>
            </w:pPr>
            <w:r w:rsidRPr="00E80F49">
              <w:t>Standalone (only 2 band needed)</w:t>
            </w:r>
          </w:p>
        </w:tc>
      </w:tr>
      <w:tr w:rsidR="006060A9" w:rsidRPr="00E80F49" w14:paraId="7925F90E" w14:textId="77777777" w:rsidTr="002E5133">
        <w:tc>
          <w:tcPr>
            <w:tcW w:w="843" w:type="dxa"/>
            <w:shd w:val="clear" w:color="auto" w:fill="auto"/>
          </w:tcPr>
          <w:p w14:paraId="29747E72" w14:textId="77777777" w:rsidR="006060A9" w:rsidRPr="00E80F49" w:rsidRDefault="006060A9" w:rsidP="002E5133">
            <w:pPr>
              <w:pStyle w:val="TAL"/>
            </w:pPr>
            <w:r w:rsidRPr="00E80F49">
              <w:t>7.8B</w:t>
            </w:r>
          </w:p>
        </w:tc>
        <w:tc>
          <w:tcPr>
            <w:tcW w:w="1817" w:type="dxa"/>
            <w:shd w:val="clear" w:color="auto" w:fill="auto"/>
          </w:tcPr>
          <w:p w14:paraId="75239448" w14:textId="77777777" w:rsidR="006060A9" w:rsidRPr="00E80F49" w:rsidRDefault="006060A9" w:rsidP="002E5133">
            <w:pPr>
              <w:pStyle w:val="TAL"/>
            </w:pPr>
            <w:r w:rsidRPr="00E80F49">
              <w:t>Intermodulation</w:t>
            </w:r>
          </w:p>
        </w:tc>
        <w:tc>
          <w:tcPr>
            <w:tcW w:w="1984" w:type="dxa"/>
            <w:shd w:val="clear" w:color="auto" w:fill="auto"/>
          </w:tcPr>
          <w:p w14:paraId="70FC8930" w14:textId="77777777" w:rsidR="006060A9" w:rsidRPr="00E80F49" w:rsidRDefault="006060A9" w:rsidP="002E5133">
            <w:pPr>
              <w:pStyle w:val="TAL"/>
            </w:pPr>
            <w:r w:rsidRPr="00E80F49">
              <w:t>Exception with 2UL</w:t>
            </w:r>
          </w:p>
        </w:tc>
        <w:tc>
          <w:tcPr>
            <w:tcW w:w="1985" w:type="dxa"/>
            <w:shd w:val="clear" w:color="auto" w:fill="auto"/>
          </w:tcPr>
          <w:p w14:paraId="2327DA2B" w14:textId="77777777" w:rsidR="006060A9" w:rsidRPr="00E80F49" w:rsidRDefault="006060A9" w:rsidP="002E5133">
            <w:pPr>
              <w:pStyle w:val="TAL"/>
            </w:pPr>
            <w:r w:rsidRPr="00E80F49">
              <w:t>Standalone</w:t>
            </w:r>
          </w:p>
        </w:tc>
        <w:tc>
          <w:tcPr>
            <w:tcW w:w="2977" w:type="dxa"/>
            <w:shd w:val="clear" w:color="auto" w:fill="auto"/>
          </w:tcPr>
          <w:p w14:paraId="4AE97478" w14:textId="77777777" w:rsidR="006060A9" w:rsidRPr="00E80F49" w:rsidRDefault="006060A9" w:rsidP="002E5133">
            <w:pPr>
              <w:pStyle w:val="TAL"/>
            </w:pPr>
            <w:r w:rsidRPr="00E80F49">
              <w:t>Standalone</w:t>
            </w:r>
          </w:p>
        </w:tc>
      </w:tr>
      <w:tr w:rsidR="006060A9" w:rsidRPr="00E80F49" w14:paraId="0516AAB0" w14:textId="77777777" w:rsidTr="002E5133">
        <w:tc>
          <w:tcPr>
            <w:tcW w:w="843" w:type="dxa"/>
            <w:shd w:val="clear" w:color="auto" w:fill="auto"/>
          </w:tcPr>
          <w:p w14:paraId="40D089A5" w14:textId="77777777" w:rsidR="006060A9" w:rsidRPr="00E80F49" w:rsidRDefault="006060A9" w:rsidP="002E5133">
            <w:pPr>
              <w:pStyle w:val="TAL"/>
            </w:pPr>
            <w:r w:rsidRPr="00E80F49">
              <w:t>7.9B</w:t>
            </w:r>
          </w:p>
        </w:tc>
        <w:tc>
          <w:tcPr>
            <w:tcW w:w="1817" w:type="dxa"/>
            <w:shd w:val="clear" w:color="auto" w:fill="auto"/>
          </w:tcPr>
          <w:p w14:paraId="1B3D46A6" w14:textId="77777777" w:rsidR="006060A9" w:rsidRPr="00E80F49" w:rsidRDefault="006060A9" w:rsidP="002E5133">
            <w:pPr>
              <w:pStyle w:val="TAL"/>
            </w:pPr>
            <w:r w:rsidRPr="00E80F49">
              <w:t>Rx spurious</w:t>
            </w:r>
          </w:p>
        </w:tc>
        <w:tc>
          <w:tcPr>
            <w:tcW w:w="1984" w:type="dxa"/>
            <w:shd w:val="clear" w:color="auto" w:fill="auto"/>
          </w:tcPr>
          <w:p w14:paraId="18CC21A1" w14:textId="77777777" w:rsidR="006060A9" w:rsidRPr="00E80F49" w:rsidRDefault="006060A9" w:rsidP="002E5133">
            <w:pPr>
              <w:pStyle w:val="TAL"/>
            </w:pPr>
            <w:r w:rsidRPr="00E80F49">
              <w:t>Standalone</w:t>
            </w:r>
          </w:p>
        </w:tc>
        <w:tc>
          <w:tcPr>
            <w:tcW w:w="1985" w:type="dxa"/>
            <w:shd w:val="clear" w:color="auto" w:fill="auto"/>
          </w:tcPr>
          <w:p w14:paraId="6A32D05D" w14:textId="77777777" w:rsidR="006060A9" w:rsidRPr="00E80F49" w:rsidRDefault="006060A9" w:rsidP="002E5133">
            <w:pPr>
              <w:pStyle w:val="TAL"/>
            </w:pPr>
            <w:r w:rsidRPr="00E80F49">
              <w:t>Standalone</w:t>
            </w:r>
          </w:p>
        </w:tc>
        <w:tc>
          <w:tcPr>
            <w:tcW w:w="2977" w:type="dxa"/>
            <w:shd w:val="clear" w:color="auto" w:fill="auto"/>
          </w:tcPr>
          <w:p w14:paraId="3A706670" w14:textId="77777777" w:rsidR="006060A9" w:rsidRPr="00E80F49" w:rsidRDefault="006060A9" w:rsidP="002E5133">
            <w:pPr>
              <w:pStyle w:val="TAL"/>
            </w:pPr>
            <w:r w:rsidRPr="00E80F49">
              <w:t>Standalone</w:t>
            </w:r>
          </w:p>
        </w:tc>
      </w:tr>
    </w:tbl>
    <w:p w14:paraId="519EC6CD" w14:textId="77777777" w:rsidR="006060A9" w:rsidRPr="00E80F49" w:rsidRDefault="006060A9" w:rsidP="006060A9">
      <w:pPr>
        <w:rPr>
          <w:u w:val="single"/>
        </w:rPr>
      </w:pPr>
    </w:p>
    <w:p w14:paraId="533D8E66" w14:textId="77777777" w:rsidR="006060A9" w:rsidRPr="00E80F49" w:rsidRDefault="006060A9" w:rsidP="006060A9">
      <w:pPr>
        <w:pStyle w:val="Heading2"/>
      </w:pPr>
      <w:bookmarkStart w:id="521" w:name="_Hlk63084791"/>
      <w:bookmarkStart w:id="522" w:name="_Toc68073954"/>
      <w:bookmarkStart w:id="523" w:name="_Toc75371816"/>
      <w:bookmarkStart w:id="524" w:name="_Toc83727884"/>
      <w:bookmarkStart w:id="525" w:name="_Toc100005989"/>
      <w:bookmarkStart w:id="526" w:name="_Toc106703537"/>
      <w:bookmarkStart w:id="527" w:name="_Toc131528060"/>
      <w:r w:rsidRPr="00E80F49">
        <w:t>D.2.5</w:t>
      </w:r>
      <w:bookmarkEnd w:id="521"/>
      <w:r w:rsidRPr="00E80F49">
        <w:tab/>
        <w:t>Test case structure and test coverage</w:t>
      </w:r>
      <w:bookmarkEnd w:id="522"/>
      <w:bookmarkEnd w:id="523"/>
      <w:bookmarkEnd w:id="524"/>
      <w:bookmarkEnd w:id="525"/>
      <w:bookmarkEnd w:id="526"/>
      <w:bookmarkEnd w:id="527"/>
    </w:p>
    <w:p w14:paraId="7B8CB66B" w14:textId="67D93EA9" w:rsidR="006060A9" w:rsidRPr="00E80F49" w:rsidRDefault="006060A9" w:rsidP="006060A9">
      <w:r w:rsidRPr="00E80F49">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E80F49">
        <w:t>TS 38.521-3[4]</w:t>
      </w:r>
      <w:r w:rsidRPr="00E80F49">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E80F49" w:rsidRDefault="006060A9" w:rsidP="006060A9">
      <w:r w:rsidRPr="00E80F49">
        <w:t>The following principles are suggested for EN-DC Rx test cases:</w:t>
      </w:r>
    </w:p>
    <w:p w14:paraId="709A235B" w14:textId="16E5BD5E" w:rsidR="006060A9" w:rsidRPr="00E80F49" w:rsidRDefault="006060A9" w:rsidP="00605797">
      <w:pPr>
        <w:pStyle w:val="B1"/>
      </w:pPr>
      <w:r w:rsidRPr="00E80F49">
        <w:t>1.</w:t>
      </w:r>
      <w:r w:rsidRPr="00E80F49">
        <w:tab/>
        <w:t>Let the 2CC test cases cover all reference sensitivity exceptions. Include test coverage of reference sensitivity when exception is avoided.</w:t>
      </w:r>
    </w:p>
    <w:p w14:paraId="644B4940" w14:textId="285888D3" w:rsidR="006060A9" w:rsidRPr="00E80F49" w:rsidRDefault="006060A9" w:rsidP="00605797">
      <w:pPr>
        <w:pStyle w:val="B1"/>
      </w:pPr>
      <w:r w:rsidRPr="00E80F49">
        <w:t>2.</w:t>
      </w:r>
      <w:r w:rsidRPr="00E80F49">
        <w:tab/>
        <w:t>The 2CC test cases always need to be tested even for UE supporting more CCs since some of the exceptions are not covered in &gt;2CC test cases.</w:t>
      </w:r>
    </w:p>
    <w:p w14:paraId="37460B5F" w14:textId="6E7F3D56" w:rsidR="006060A9" w:rsidRPr="00E80F49" w:rsidRDefault="006060A9" w:rsidP="00605797">
      <w:pPr>
        <w:pStyle w:val="B1"/>
      </w:pPr>
      <w:r w:rsidRPr="00E80F49">
        <w:t>3.</w:t>
      </w:r>
      <w:r w:rsidRPr="00E80F49">
        <w:tab/>
        <w:t>Let the 3CC-5CC test cases cover mainly non-exception</w:t>
      </w:r>
      <w:r w:rsidR="00CE50D5" w:rsidRPr="00E80F49">
        <w:t xml:space="preserve"> testing (anchor agnostic), including EN-DC not affected by exceptions and EN-DC affected by exceptions</w:t>
      </w:r>
      <w:r w:rsidRPr="00E80F49">
        <w:t>. 2UL 3 band intermodulation exceptions are tested in the 3CC test.</w:t>
      </w:r>
      <w:r w:rsidR="00CE50D5" w:rsidRPr="00E80F49">
        <w:t xml:space="preserve"> Exceptions that 2CC fallback cannot cover are tested in 3CC test.</w:t>
      </w:r>
    </w:p>
    <w:p w14:paraId="152EFD4D" w14:textId="45620D1D" w:rsidR="006060A9" w:rsidRPr="00E80F49" w:rsidRDefault="006060A9" w:rsidP="00605797">
      <w:pPr>
        <w:pStyle w:val="B1"/>
      </w:pPr>
      <w:r w:rsidRPr="00E80F49">
        <w:t>4.</w:t>
      </w:r>
      <w:r w:rsidRPr="00E80F49">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E80F49" w:rsidRDefault="006060A9" w:rsidP="00605797">
      <w:pPr>
        <w:pStyle w:val="B1"/>
      </w:pPr>
      <w:r w:rsidRPr="00E80F49">
        <w:t>5.</w:t>
      </w:r>
      <w:r w:rsidRPr="00E80F49">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E80F49" w:rsidRDefault="006060A9" w:rsidP="00605797">
      <w:pPr>
        <w:pStyle w:val="B1"/>
      </w:pPr>
      <w:r w:rsidRPr="00E80F49">
        <w:t>6.</w:t>
      </w:r>
      <w:r w:rsidRPr="00E80F49">
        <w:tab/>
        <w:t>The test configuration shall be with 1UL or 2UL active depending on the exception type as indicated in Table D.2.5-1.</w:t>
      </w:r>
    </w:p>
    <w:p w14:paraId="37446545" w14:textId="77777777" w:rsidR="006060A9" w:rsidRPr="00E80F49" w:rsidRDefault="006060A9" w:rsidP="006060A9">
      <w:pPr>
        <w:pStyle w:val="TH"/>
        <w:rPr>
          <w:rFonts w:ascii="Times New Roman" w:hAnsi="Times New Roman"/>
        </w:rPr>
      </w:pPr>
      <w:r w:rsidRPr="00E80F49">
        <w:lastRenderedPageBreak/>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E80F49" w14:paraId="4078FD00" w14:textId="77777777" w:rsidTr="002E5133">
        <w:tc>
          <w:tcPr>
            <w:tcW w:w="3119" w:type="dxa"/>
            <w:shd w:val="clear" w:color="auto" w:fill="auto"/>
          </w:tcPr>
          <w:p w14:paraId="55EDE5BA" w14:textId="77777777" w:rsidR="006060A9" w:rsidRPr="00E80F49" w:rsidRDefault="006060A9" w:rsidP="002E5133">
            <w:pPr>
              <w:pStyle w:val="TH"/>
            </w:pPr>
            <w:r w:rsidRPr="00E80F49">
              <w:t>Exception type</w:t>
            </w:r>
          </w:p>
        </w:tc>
        <w:tc>
          <w:tcPr>
            <w:tcW w:w="1984" w:type="dxa"/>
            <w:shd w:val="clear" w:color="auto" w:fill="auto"/>
          </w:tcPr>
          <w:p w14:paraId="2292EC5C" w14:textId="77777777" w:rsidR="006060A9" w:rsidRPr="00E80F49" w:rsidRDefault="006060A9" w:rsidP="002E5133">
            <w:pPr>
              <w:pStyle w:val="TH"/>
            </w:pPr>
            <w:r w:rsidRPr="00E80F49">
              <w:t>Intra-band contiguous EN-DC</w:t>
            </w:r>
          </w:p>
        </w:tc>
        <w:tc>
          <w:tcPr>
            <w:tcW w:w="2552" w:type="dxa"/>
            <w:shd w:val="clear" w:color="auto" w:fill="auto"/>
          </w:tcPr>
          <w:p w14:paraId="79824C73" w14:textId="77777777" w:rsidR="006060A9" w:rsidRPr="00E80F49" w:rsidRDefault="006060A9" w:rsidP="002E5133">
            <w:pPr>
              <w:pStyle w:val="TH"/>
            </w:pPr>
            <w:r w:rsidRPr="00E80F49">
              <w:t>Intra-band non</w:t>
            </w:r>
            <w:r w:rsidRPr="00E80F49">
              <w:noBreakHyphen/>
              <w:t>contiguous EN-DC</w:t>
            </w:r>
          </w:p>
        </w:tc>
        <w:tc>
          <w:tcPr>
            <w:tcW w:w="1984" w:type="dxa"/>
            <w:shd w:val="clear" w:color="auto" w:fill="auto"/>
          </w:tcPr>
          <w:p w14:paraId="16BBDF7A" w14:textId="77777777" w:rsidR="006060A9" w:rsidRPr="00E80F49" w:rsidRDefault="006060A9" w:rsidP="002E5133">
            <w:pPr>
              <w:pStyle w:val="TH"/>
            </w:pPr>
            <w:r w:rsidRPr="00E80F49">
              <w:t>Inter-band EN-DC</w:t>
            </w:r>
          </w:p>
        </w:tc>
      </w:tr>
      <w:tr w:rsidR="006060A9" w:rsidRPr="00E80F49" w14:paraId="07D5CC01" w14:textId="77777777" w:rsidTr="002E5133">
        <w:tc>
          <w:tcPr>
            <w:tcW w:w="3119" w:type="dxa"/>
            <w:shd w:val="clear" w:color="auto" w:fill="auto"/>
          </w:tcPr>
          <w:p w14:paraId="7C8EACE2" w14:textId="77777777" w:rsidR="006060A9" w:rsidRPr="00E80F49" w:rsidRDefault="006060A9" w:rsidP="002E5133">
            <w:pPr>
              <w:pStyle w:val="TAL"/>
            </w:pPr>
            <w:r w:rsidRPr="00E80F49">
              <w:t>Intra-band contiguous (band 71)</w:t>
            </w:r>
          </w:p>
        </w:tc>
        <w:tc>
          <w:tcPr>
            <w:tcW w:w="1984" w:type="dxa"/>
            <w:shd w:val="clear" w:color="auto" w:fill="auto"/>
          </w:tcPr>
          <w:p w14:paraId="088B49AC" w14:textId="77777777" w:rsidR="006060A9" w:rsidRPr="00E80F49" w:rsidRDefault="006060A9" w:rsidP="002E5133">
            <w:pPr>
              <w:pStyle w:val="TAL"/>
            </w:pPr>
            <w:r w:rsidRPr="00E80F49">
              <w:t>2UL</w:t>
            </w:r>
            <w:r w:rsidRPr="00E80F49">
              <w:rPr>
                <w:vertAlign w:val="superscript"/>
              </w:rPr>
              <w:t>1</w:t>
            </w:r>
          </w:p>
        </w:tc>
        <w:tc>
          <w:tcPr>
            <w:tcW w:w="2552" w:type="dxa"/>
            <w:shd w:val="clear" w:color="auto" w:fill="auto"/>
          </w:tcPr>
          <w:p w14:paraId="629610CB" w14:textId="77777777" w:rsidR="006060A9" w:rsidRPr="00E80F49" w:rsidRDefault="006060A9" w:rsidP="002E5133">
            <w:pPr>
              <w:pStyle w:val="TAL"/>
            </w:pPr>
            <w:r w:rsidRPr="00E80F49">
              <w:t>-</w:t>
            </w:r>
          </w:p>
        </w:tc>
        <w:tc>
          <w:tcPr>
            <w:tcW w:w="1984" w:type="dxa"/>
            <w:shd w:val="clear" w:color="auto" w:fill="auto"/>
          </w:tcPr>
          <w:p w14:paraId="320F1643" w14:textId="77777777" w:rsidR="006060A9" w:rsidRPr="00E80F49" w:rsidRDefault="006060A9" w:rsidP="002E5133">
            <w:pPr>
              <w:pStyle w:val="TAL"/>
            </w:pPr>
            <w:r w:rsidRPr="00E80F49">
              <w:t>-</w:t>
            </w:r>
          </w:p>
        </w:tc>
      </w:tr>
      <w:tr w:rsidR="006060A9" w:rsidRPr="00E80F49" w14:paraId="637EC548" w14:textId="77777777" w:rsidTr="002E5133">
        <w:tc>
          <w:tcPr>
            <w:tcW w:w="3119" w:type="dxa"/>
            <w:shd w:val="clear" w:color="auto" w:fill="auto"/>
          </w:tcPr>
          <w:p w14:paraId="2FFFF6AA" w14:textId="77777777" w:rsidR="006060A9" w:rsidRPr="00E80F49" w:rsidRDefault="006060A9" w:rsidP="002E5133">
            <w:pPr>
              <w:pStyle w:val="TAL"/>
            </w:pPr>
            <w:r w:rsidRPr="00E80F49">
              <w:t xml:space="preserve">Intra-band non-contiguous (band 3) </w:t>
            </w:r>
          </w:p>
        </w:tc>
        <w:tc>
          <w:tcPr>
            <w:tcW w:w="1984" w:type="dxa"/>
            <w:shd w:val="clear" w:color="auto" w:fill="auto"/>
          </w:tcPr>
          <w:p w14:paraId="09A6A95C" w14:textId="77777777" w:rsidR="006060A9" w:rsidRPr="00E80F49" w:rsidRDefault="006060A9" w:rsidP="002E5133">
            <w:pPr>
              <w:pStyle w:val="TAL"/>
            </w:pPr>
            <w:r w:rsidRPr="00E80F49">
              <w:t>-</w:t>
            </w:r>
          </w:p>
        </w:tc>
        <w:tc>
          <w:tcPr>
            <w:tcW w:w="2552" w:type="dxa"/>
            <w:shd w:val="clear" w:color="auto" w:fill="auto"/>
          </w:tcPr>
          <w:p w14:paraId="59BBDA7A" w14:textId="77777777" w:rsidR="006060A9" w:rsidRPr="00E80F49" w:rsidRDefault="006060A9" w:rsidP="002E5133">
            <w:pPr>
              <w:pStyle w:val="TAL"/>
            </w:pPr>
            <w:r w:rsidRPr="00E80F49">
              <w:t>2UL</w:t>
            </w:r>
            <w:r w:rsidRPr="00E80F49">
              <w:rPr>
                <w:vertAlign w:val="superscript"/>
              </w:rPr>
              <w:t>1</w:t>
            </w:r>
          </w:p>
        </w:tc>
        <w:tc>
          <w:tcPr>
            <w:tcW w:w="1984" w:type="dxa"/>
            <w:shd w:val="clear" w:color="auto" w:fill="auto"/>
          </w:tcPr>
          <w:p w14:paraId="16B97308" w14:textId="77777777" w:rsidR="006060A9" w:rsidRPr="00E80F49" w:rsidRDefault="006060A9" w:rsidP="002E5133">
            <w:pPr>
              <w:pStyle w:val="TAL"/>
            </w:pPr>
            <w:r w:rsidRPr="00E80F49">
              <w:t>-</w:t>
            </w:r>
          </w:p>
        </w:tc>
      </w:tr>
      <w:tr w:rsidR="006060A9" w:rsidRPr="00E80F49" w14:paraId="72FFCFE2" w14:textId="77777777" w:rsidTr="002E5133">
        <w:tc>
          <w:tcPr>
            <w:tcW w:w="3119" w:type="dxa"/>
            <w:shd w:val="clear" w:color="auto" w:fill="auto"/>
          </w:tcPr>
          <w:p w14:paraId="11635106" w14:textId="77777777" w:rsidR="006060A9" w:rsidRPr="00E80F49" w:rsidRDefault="006060A9" w:rsidP="002E5133">
            <w:pPr>
              <w:pStyle w:val="TAL"/>
            </w:pPr>
            <w:r w:rsidRPr="00E80F49">
              <w:t>UL harmonics, Rx mixing, cross band isolation</w:t>
            </w:r>
          </w:p>
        </w:tc>
        <w:tc>
          <w:tcPr>
            <w:tcW w:w="1984" w:type="dxa"/>
            <w:shd w:val="clear" w:color="auto" w:fill="auto"/>
          </w:tcPr>
          <w:p w14:paraId="2A27FBF1" w14:textId="77777777" w:rsidR="006060A9" w:rsidRPr="00E80F49" w:rsidRDefault="006060A9" w:rsidP="002E5133">
            <w:pPr>
              <w:pStyle w:val="TAL"/>
            </w:pPr>
            <w:r w:rsidRPr="00E80F49">
              <w:t>-</w:t>
            </w:r>
          </w:p>
        </w:tc>
        <w:tc>
          <w:tcPr>
            <w:tcW w:w="2552" w:type="dxa"/>
            <w:shd w:val="clear" w:color="auto" w:fill="auto"/>
          </w:tcPr>
          <w:p w14:paraId="5AF91F32" w14:textId="77777777" w:rsidR="006060A9" w:rsidRPr="00E80F49" w:rsidRDefault="006060A9" w:rsidP="002E5133">
            <w:pPr>
              <w:pStyle w:val="TAL"/>
            </w:pPr>
            <w:r w:rsidRPr="00E80F49">
              <w:t>-</w:t>
            </w:r>
          </w:p>
        </w:tc>
        <w:tc>
          <w:tcPr>
            <w:tcW w:w="1984" w:type="dxa"/>
            <w:shd w:val="clear" w:color="auto" w:fill="auto"/>
          </w:tcPr>
          <w:p w14:paraId="222EA86B" w14:textId="226100E8" w:rsidR="006060A9" w:rsidRPr="00E80F49" w:rsidRDefault="00CE50D5" w:rsidP="002E5133">
            <w:pPr>
              <w:pStyle w:val="TAL"/>
            </w:pPr>
            <w:r w:rsidRPr="00E80F49">
              <w:t>1</w:t>
            </w:r>
            <w:r w:rsidR="006060A9" w:rsidRPr="00E80F49">
              <w:t>UL</w:t>
            </w:r>
          </w:p>
        </w:tc>
      </w:tr>
      <w:tr w:rsidR="006060A9" w:rsidRPr="00E80F49" w14:paraId="435856FE" w14:textId="77777777" w:rsidTr="002E5133">
        <w:tc>
          <w:tcPr>
            <w:tcW w:w="3119" w:type="dxa"/>
            <w:shd w:val="clear" w:color="auto" w:fill="auto"/>
          </w:tcPr>
          <w:p w14:paraId="5AD70816" w14:textId="77777777" w:rsidR="006060A9" w:rsidRPr="00E80F49" w:rsidRDefault="006060A9" w:rsidP="002E5133">
            <w:pPr>
              <w:pStyle w:val="TAL"/>
            </w:pPr>
            <w:r w:rsidRPr="00E80F49">
              <w:t>2UL Intermodulation</w:t>
            </w:r>
          </w:p>
        </w:tc>
        <w:tc>
          <w:tcPr>
            <w:tcW w:w="1984" w:type="dxa"/>
            <w:shd w:val="clear" w:color="auto" w:fill="auto"/>
          </w:tcPr>
          <w:p w14:paraId="065E1EEB" w14:textId="77777777" w:rsidR="006060A9" w:rsidRPr="00E80F49" w:rsidRDefault="006060A9" w:rsidP="002E5133">
            <w:pPr>
              <w:pStyle w:val="TAL"/>
            </w:pPr>
            <w:r w:rsidRPr="00E80F49">
              <w:t>-</w:t>
            </w:r>
          </w:p>
        </w:tc>
        <w:tc>
          <w:tcPr>
            <w:tcW w:w="2552" w:type="dxa"/>
            <w:shd w:val="clear" w:color="auto" w:fill="auto"/>
          </w:tcPr>
          <w:p w14:paraId="63D4D890" w14:textId="77777777" w:rsidR="006060A9" w:rsidRPr="00E80F49" w:rsidRDefault="006060A9" w:rsidP="002E5133">
            <w:pPr>
              <w:pStyle w:val="TAL"/>
            </w:pPr>
            <w:r w:rsidRPr="00E80F49">
              <w:t>-</w:t>
            </w:r>
          </w:p>
        </w:tc>
        <w:tc>
          <w:tcPr>
            <w:tcW w:w="1984" w:type="dxa"/>
            <w:shd w:val="clear" w:color="auto" w:fill="auto"/>
          </w:tcPr>
          <w:p w14:paraId="7784F92E" w14:textId="77777777" w:rsidR="006060A9" w:rsidRPr="00E80F49" w:rsidRDefault="006060A9" w:rsidP="002E5133">
            <w:pPr>
              <w:pStyle w:val="TAL"/>
            </w:pPr>
            <w:r w:rsidRPr="00E80F49">
              <w:t>2UL</w:t>
            </w:r>
            <w:r w:rsidRPr="00E80F49">
              <w:rPr>
                <w:vertAlign w:val="superscript"/>
              </w:rPr>
              <w:t>1</w:t>
            </w:r>
          </w:p>
        </w:tc>
      </w:tr>
      <w:tr w:rsidR="006060A9" w:rsidRPr="00E80F49" w14:paraId="17A6D94A" w14:textId="77777777" w:rsidTr="002E5133">
        <w:tc>
          <w:tcPr>
            <w:tcW w:w="3119" w:type="dxa"/>
            <w:shd w:val="clear" w:color="auto" w:fill="auto"/>
          </w:tcPr>
          <w:p w14:paraId="2F0E1CBA" w14:textId="77777777" w:rsidR="006060A9" w:rsidRPr="00E80F49" w:rsidRDefault="006060A9" w:rsidP="002E5133">
            <w:pPr>
              <w:pStyle w:val="TAL"/>
            </w:pPr>
            <w:r w:rsidRPr="00E80F49">
              <w:t>EN-DC config w/o exception</w:t>
            </w:r>
          </w:p>
        </w:tc>
        <w:tc>
          <w:tcPr>
            <w:tcW w:w="1984" w:type="dxa"/>
            <w:shd w:val="clear" w:color="auto" w:fill="auto"/>
          </w:tcPr>
          <w:p w14:paraId="4B70C5DD" w14:textId="77777777" w:rsidR="006060A9" w:rsidRPr="00E80F49" w:rsidRDefault="006060A9" w:rsidP="002E5133">
            <w:pPr>
              <w:pStyle w:val="TAL"/>
            </w:pPr>
            <w:r w:rsidRPr="00E80F49">
              <w:t>2UL</w:t>
            </w:r>
            <w:r w:rsidRPr="00E80F49">
              <w:rPr>
                <w:vertAlign w:val="superscript"/>
              </w:rPr>
              <w:t>2</w:t>
            </w:r>
          </w:p>
        </w:tc>
        <w:tc>
          <w:tcPr>
            <w:tcW w:w="2552" w:type="dxa"/>
            <w:shd w:val="clear" w:color="auto" w:fill="auto"/>
          </w:tcPr>
          <w:p w14:paraId="40639543" w14:textId="77777777" w:rsidR="006060A9" w:rsidRPr="00E80F49" w:rsidRDefault="006060A9" w:rsidP="002E5133">
            <w:pPr>
              <w:pStyle w:val="TAL"/>
            </w:pPr>
            <w:r w:rsidRPr="00E80F49">
              <w:t>1UL (anchor agnostic)</w:t>
            </w:r>
            <w:r w:rsidRPr="00E80F49">
              <w:rPr>
                <w:vertAlign w:val="superscript"/>
              </w:rPr>
              <w:t>3</w:t>
            </w:r>
          </w:p>
        </w:tc>
        <w:tc>
          <w:tcPr>
            <w:tcW w:w="1984" w:type="dxa"/>
            <w:shd w:val="clear" w:color="auto" w:fill="auto"/>
          </w:tcPr>
          <w:p w14:paraId="47620D59" w14:textId="77777777" w:rsidR="006060A9" w:rsidRPr="00E80F49" w:rsidRDefault="006060A9" w:rsidP="002E5133">
            <w:pPr>
              <w:pStyle w:val="TAL"/>
            </w:pPr>
            <w:r w:rsidRPr="00E80F49">
              <w:t>1UL (anchor agnostic)</w:t>
            </w:r>
          </w:p>
        </w:tc>
      </w:tr>
      <w:tr w:rsidR="006060A9" w:rsidRPr="00E80F49" w14:paraId="75B9E543" w14:textId="77777777" w:rsidTr="002E5133">
        <w:tc>
          <w:tcPr>
            <w:tcW w:w="9639" w:type="dxa"/>
            <w:gridSpan w:val="4"/>
            <w:shd w:val="clear" w:color="auto" w:fill="auto"/>
          </w:tcPr>
          <w:p w14:paraId="76EAAA12" w14:textId="7E6C9713" w:rsidR="006060A9" w:rsidRPr="00E80F49" w:rsidRDefault="006060A9" w:rsidP="002E5133">
            <w:pPr>
              <w:pStyle w:val="TAN"/>
              <w:rPr>
                <w:lang w:eastAsia="zh-CN"/>
              </w:rPr>
            </w:pPr>
            <w:r w:rsidRPr="00E80F49">
              <w:rPr>
                <w:lang w:eastAsia="zh-CN"/>
              </w:rPr>
              <w:t>NOTE 1: Exception requirements apply only with 2UL and apply only for one test frequency/BW setting.</w:t>
            </w:r>
          </w:p>
          <w:p w14:paraId="238B6B9A" w14:textId="77777777" w:rsidR="006060A9" w:rsidRPr="00E80F49" w:rsidRDefault="006060A9" w:rsidP="002E5133">
            <w:pPr>
              <w:pStyle w:val="TAN"/>
              <w:rPr>
                <w:lang w:eastAsia="zh-CN"/>
              </w:rPr>
            </w:pPr>
            <w:r w:rsidRPr="00E80F49">
              <w:rPr>
                <w:lang w:eastAsia="zh-CN"/>
              </w:rPr>
              <w:t>NOTE 2: Other than refsens requirements in this configuration mandate 2UL</w:t>
            </w:r>
          </w:p>
          <w:p w14:paraId="36ABBE8D" w14:textId="77777777" w:rsidR="006060A9" w:rsidRPr="00E80F49" w:rsidRDefault="006060A9" w:rsidP="002E5133">
            <w:pPr>
              <w:pStyle w:val="TAN"/>
              <w:rPr>
                <w:lang w:eastAsia="zh-CN"/>
              </w:rPr>
            </w:pPr>
            <w:r w:rsidRPr="00E80F49">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E80F49" w:rsidRDefault="006060A9" w:rsidP="00CF3F9A"/>
    <w:p w14:paraId="4C3E65A2" w14:textId="271AA2CF" w:rsidR="006060A9" w:rsidRPr="00E80F49" w:rsidRDefault="006060A9" w:rsidP="00605797">
      <w:pPr>
        <w:pStyle w:val="B1"/>
      </w:pPr>
      <w:r w:rsidRPr="00E80F49">
        <w:t>7.</w:t>
      </w:r>
      <w:r w:rsidRPr="00E80F49">
        <w:tab/>
        <w:t>Void</w:t>
      </w:r>
    </w:p>
    <w:p w14:paraId="10CDC8A1" w14:textId="67C7EFFC" w:rsidR="006060A9" w:rsidRPr="00E80F49" w:rsidRDefault="006060A9" w:rsidP="00605797">
      <w:pPr>
        <w:pStyle w:val="B1"/>
        <w:rPr>
          <w:b/>
          <w:bCs/>
        </w:rPr>
      </w:pPr>
      <w:r w:rsidRPr="00E80F49">
        <w:t>8.</w:t>
      </w:r>
      <w:r w:rsidRPr="00E80F49">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E80F49" w:rsidRDefault="006060A9" w:rsidP="00605797">
      <w:pPr>
        <w:pStyle w:val="B1"/>
      </w:pPr>
      <w:r w:rsidRPr="00E80F49">
        <w:t>9.</w:t>
      </w:r>
      <w:r w:rsidRPr="00E80F49">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E80F49" w:rsidRDefault="006060A9" w:rsidP="006060A9">
      <w:pPr>
        <w:pStyle w:val="Heading2"/>
      </w:pPr>
      <w:bookmarkStart w:id="528" w:name="_Toc68073955"/>
      <w:bookmarkStart w:id="529" w:name="_Toc75371817"/>
      <w:bookmarkStart w:id="530" w:name="_Toc83727885"/>
      <w:bookmarkStart w:id="531" w:name="_Toc100005990"/>
      <w:bookmarkStart w:id="532" w:name="_Toc106703538"/>
      <w:bookmarkStart w:id="533" w:name="_Toc131528061"/>
      <w:r w:rsidRPr="00E80F49">
        <w:t>D.2.6</w:t>
      </w:r>
      <w:r w:rsidRPr="00E80F49">
        <w:tab/>
        <w:t>EN-DC configurations to test</w:t>
      </w:r>
      <w:bookmarkEnd w:id="528"/>
      <w:bookmarkEnd w:id="529"/>
      <w:bookmarkEnd w:id="530"/>
      <w:bookmarkEnd w:id="531"/>
      <w:bookmarkEnd w:id="532"/>
      <w:bookmarkEnd w:id="533"/>
    </w:p>
    <w:p w14:paraId="50DD7230" w14:textId="77777777" w:rsidR="006060A9" w:rsidRPr="00E80F49" w:rsidRDefault="006060A9" w:rsidP="006060A9">
      <w:pPr>
        <w:pStyle w:val="Heading3"/>
      </w:pPr>
      <w:bookmarkStart w:id="534" w:name="_Toc68073956"/>
      <w:bookmarkStart w:id="535" w:name="_Toc75371818"/>
      <w:bookmarkStart w:id="536" w:name="_Toc83727886"/>
      <w:bookmarkStart w:id="537" w:name="_Toc100005991"/>
      <w:bookmarkStart w:id="538" w:name="_Toc106703539"/>
      <w:bookmarkStart w:id="539" w:name="_Toc131528062"/>
      <w:r w:rsidRPr="00E80F49">
        <w:t>D.2.6.1</w:t>
      </w:r>
      <w:r w:rsidRPr="00E80F49">
        <w:tab/>
        <w:t>Lower order fallbacks</w:t>
      </w:r>
      <w:bookmarkEnd w:id="534"/>
      <w:bookmarkEnd w:id="535"/>
      <w:bookmarkEnd w:id="536"/>
      <w:bookmarkEnd w:id="537"/>
      <w:bookmarkEnd w:id="538"/>
      <w:bookmarkEnd w:id="539"/>
    </w:p>
    <w:p w14:paraId="5A727FD7" w14:textId="1445C73E" w:rsidR="006060A9" w:rsidRPr="00E80F49" w:rsidRDefault="006060A9" w:rsidP="006060A9">
      <w:r w:rsidRPr="00E80F49">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E80F49" w:rsidRDefault="006060A9" w:rsidP="006060A9">
      <w:pPr>
        <w:rPr>
          <w:u w:val="single"/>
        </w:rPr>
      </w:pPr>
      <w:r w:rsidRPr="00E80F49">
        <w:rPr>
          <w:u w:val="single"/>
        </w:rPr>
        <w:t>EN-DC fallback</w:t>
      </w:r>
    </w:p>
    <w:p w14:paraId="7A095F33" w14:textId="77777777" w:rsidR="006060A9" w:rsidRPr="00E80F49" w:rsidRDefault="006060A9" w:rsidP="006060A9">
      <w:r w:rsidRPr="00E80F49">
        <w:t>EN-DC fallback does not need to be handled since this would mean falling back to pure E-UTRA operation, which is covered by TS 36.521-1 test cases.</w:t>
      </w:r>
    </w:p>
    <w:p w14:paraId="54962ABA" w14:textId="77777777" w:rsidR="006060A9" w:rsidRPr="00E80F49" w:rsidRDefault="006060A9" w:rsidP="006060A9">
      <w:pPr>
        <w:rPr>
          <w:u w:val="single"/>
        </w:rPr>
      </w:pPr>
      <w:r w:rsidRPr="00E80F49">
        <w:rPr>
          <w:u w:val="single"/>
        </w:rPr>
        <w:t>E-UTRA CA fallback</w:t>
      </w:r>
    </w:p>
    <w:p w14:paraId="1FF1FD82" w14:textId="77777777" w:rsidR="006060A9" w:rsidRPr="00E80F49" w:rsidRDefault="006060A9" w:rsidP="006060A9">
      <w:r w:rsidRPr="00E80F49">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E80F49" w:rsidRDefault="006060A9" w:rsidP="006060A9">
      <w:r w:rsidRPr="00E80F49">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E80F49" w:rsidRDefault="006060A9" w:rsidP="006060A9">
      <w:r w:rsidRPr="00E80F49">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E80F49" w:rsidRDefault="006060A9" w:rsidP="006060A9">
      <w:r w:rsidRPr="00E80F49">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E80F49" w:rsidRDefault="006060A9" w:rsidP="006060A9">
      <w:pPr>
        <w:rPr>
          <w:u w:val="single"/>
        </w:rPr>
      </w:pPr>
      <w:r w:rsidRPr="00E80F49">
        <w:rPr>
          <w:u w:val="single"/>
        </w:rPr>
        <w:t>NR CA fallback</w:t>
      </w:r>
    </w:p>
    <w:p w14:paraId="1A902299" w14:textId="77777777" w:rsidR="006060A9" w:rsidRPr="00E80F49" w:rsidRDefault="006060A9" w:rsidP="006060A9">
      <w:r w:rsidRPr="00E80F49">
        <w:t xml:space="preserve">As shown in clause D.2.1, the maximum number of NR CCs for Rel-16 is 4, which only occurs in inter-band EN-DC (2 NR bands). The fallback to 2-3 NR CCs (2 bands) don’t need to be tested since requirements are still the same. The </w:t>
      </w:r>
      <w:r w:rsidRPr="00E80F49">
        <w:lastRenderedPageBreak/>
        <w:t>fallback to single NR band with 1CC may need to be tested in the cases where the 2CC configuration had a reference sensitivity exception that is avoided in the higher order case.</w:t>
      </w:r>
    </w:p>
    <w:p w14:paraId="268C00D4" w14:textId="77777777" w:rsidR="006060A9" w:rsidRPr="00E80F49" w:rsidRDefault="006060A9" w:rsidP="006060A9">
      <w:pPr>
        <w:pStyle w:val="TH"/>
      </w:pPr>
      <w:r w:rsidRPr="00E80F49">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E80F49"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E80F49" w:rsidRDefault="006060A9" w:rsidP="002E5133">
            <w:pPr>
              <w:pStyle w:val="TAH"/>
            </w:pPr>
            <w:r w:rsidRPr="00E80F49">
              <w:t>Clause number</w:t>
            </w:r>
          </w:p>
        </w:tc>
        <w:tc>
          <w:tcPr>
            <w:tcW w:w="2282" w:type="dxa"/>
            <w:vMerge w:val="restart"/>
            <w:shd w:val="clear" w:color="auto" w:fill="auto"/>
            <w:noWrap/>
            <w:tcMar>
              <w:left w:w="45" w:type="dxa"/>
              <w:right w:w="45" w:type="dxa"/>
            </w:tcMar>
            <w:vAlign w:val="center"/>
            <w:hideMark/>
          </w:tcPr>
          <w:p w14:paraId="3875983C" w14:textId="77777777" w:rsidR="006060A9" w:rsidRPr="00E80F49" w:rsidRDefault="006060A9" w:rsidP="002E5133">
            <w:pPr>
              <w:pStyle w:val="TAH"/>
            </w:pPr>
            <w:r w:rsidRPr="00E80F49">
              <w:t>Title</w:t>
            </w:r>
          </w:p>
        </w:tc>
        <w:tc>
          <w:tcPr>
            <w:tcW w:w="2785" w:type="dxa"/>
            <w:vMerge w:val="restart"/>
            <w:shd w:val="clear" w:color="auto" w:fill="auto"/>
            <w:noWrap/>
            <w:tcMar>
              <w:left w:w="45" w:type="dxa"/>
              <w:right w:w="45" w:type="dxa"/>
            </w:tcMar>
            <w:vAlign w:val="center"/>
            <w:hideMark/>
          </w:tcPr>
          <w:p w14:paraId="125DFA82" w14:textId="77777777" w:rsidR="006060A9" w:rsidRPr="00E80F49" w:rsidRDefault="006060A9" w:rsidP="002E5133">
            <w:pPr>
              <w:pStyle w:val="TAH"/>
            </w:pPr>
            <w:r w:rsidRPr="00E80F49">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E80F49" w:rsidRDefault="006060A9" w:rsidP="002E5133">
            <w:pPr>
              <w:pStyle w:val="TAH"/>
            </w:pPr>
            <w:r w:rsidRPr="00E80F49">
              <w:t>EN-DC configuration type</w:t>
            </w:r>
          </w:p>
        </w:tc>
      </w:tr>
      <w:tr w:rsidR="006060A9" w:rsidRPr="00E80F49"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E80F49"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E80F49"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E80F49"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E80F49" w:rsidDel="001A4C8F" w:rsidRDefault="006060A9" w:rsidP="002E5133">
            <w:pPr>
              <w:pStyle w:val="TAH"/>
            </w:pPr>
            <w:r w:rsidRPr="00E80F49">
              <w:t>Intra-band cont EN-DC</w:t>
            </w:r>
          </w:p>
        </w:tc>
        <w:tc>
          <w:tcPr>
            <w:tcW w:w="1134" w:type="dxa"/>
            <w:shd w:val="clear" w:color="auto" w:fill="auto"/>
            <w:tcMar>
              <w:left w:w="34" w:type="dxa"/>
              <w:right w:w="34" w:type="dxa"/>
            </w:tcMar>
            <w:vAlign w:val="center"/>
          </w:tcPr>
          <w:p w14:paraId="1FB64677" w14:textId="77777777" w:rsidR="006060A9" w:rsidRPr="00E80F49" w:rsidRDefault="006060A9" w:rsidP="002E5133">
            <w:pPr>
              <w:pStyle w:val="TAH"/>
            </w:pPr>
            <w:r w:rsidRPr="00E80F49">
              <w:t>Intra-band non-cont EN-DC</w:t>
            </w:r>
          </w:p>
        </w:tc>
        <w:tc>
          <w:tcPr>
            <w:tcW w:w="1559" w:type="dxa"/>
            <w:shd w:val="clear" w:color="auto" w:fill="auto"/>
            <w:tcMar>
              <w:left w:w="34" w:type="dxa"/>
              <w:right w:w="34" w:type="dxa"/>
            </w:tcMar>
            <w:vAlign w:val="center"/>
          </w:tcPr>
          <w:p w14:paraId="2EB9FEF3" w14:textId="77777777" w:rsidR="006060A9" w:rsidRPr="00E80F49" w:rsidRDefault="006060A9" w:rsidP="002E5133">
            <w:pPr>
              <w:pStyle w:val="TAH"/>
            </w:pPr>
            <w:r w:rsidRPr="00E80F49">
              <w:t>Inter-band EN-DC</w:t>
            </w:r>
          </w:p>
        </w:tc>
      </w:tr>
      <w:tr w:rsidR="006060A9" w:rsidRPr="00E80F49"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E80F49" w:rsidRDefault="006060A9" w:rsidP="002E5133">
            <w:pPr>
              <w:pStyle w:val="TAL"/>
            </w:pPr>
            <w:r w:rsidRPr="00E80F49">
              <w:t>7.3B.2.1</w:t>
            </w:r>
          </w:p>
        </w:tc>
        <w:tc>
          <w:tcPr>
            <w:tcW w:w="2282" w:type="dxa"/>
            <w:shd w:val="clear" w:color="auto" w:fill="auto"/>
            <w:noWrap/>
            <w:tcMar>
              <w:left w:w="45" w:type="dxa"/>
              <w:right w:w="45" w:type="dxa"/>
            </w:tcMar>
            <w:vAlign w:val="center"/>
            <w:hideMark/>
          </w:tcPr>
          <w:p w14:paraId="4685EB71" w14:textId="77777777" w:rsidR="006060A9" w:rsidRPr="00E80F49" w:rsidRDefault="006060A9" w:rsidP="002E5133">
            <w:pPr>
              <w:pStyle w:val="TAL"/>
            </w:pPr>
            <w:r w:rsidRPr="00E80F49">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E80F49" w:rsidRDefault="006060A9" w:rsidP="00CF3F9A">
            <w:pPr>
              <w:pStyle w:val="TAL"/>
              <w:overflowPunct/>
              <w:autoSpaceDE/>
              <w:autoSpaceDN/>
              <w:adjustRightInd/>
              <w:ind w:left="360"/>
              <w:textAlignment w:val="auto"/>
            </w:pPr>
            <w:r w:rsidRPr="00E80F49">
              <w:t>1.</w:t>
            </w:r>
            <w:r w:rsidRPr="00E80F49">
              <w:tab/>
              <w:t>Band n71 exceptions</w:t>
            </w:r>
          </w:p>
          <w:p w14:paraId="70A90647" w14:textId="691B3216"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1F62C0EA" w14:textId="77777777" w:rsidR="006060A9" w:rsidRPr="00E80F49" w:rsidRDefault="006060A9" w:rsidP="002E5133">
            <w:pPr>
              <w:pStyle w:val="TAL"/>
              <w:jc w:val="center"/>
            </w:pPr>
            <w:r w:rsidRPr="00E80F49">
              <w:t>Yes</w:t>
            </w:r>
          </w:p>
        </w:tc>
        <w:tc>
          <w:tcPr>
            <w:tcW w:w="1134" w:type="dxa"/>
            <w:tcMar>
              <w:left w:w="34" w:type="dxa"/>
              <w:right w:w="34" w:type="dxa"/>
            </w:tcMar>
            <w:vAlign w:val="center"/>
          </w:tcPr>
          <w:p w14:paraId="2A8F92DF"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610241E3" w14:textId="77777777" w:rsidR="006060A9" w:rsidRPr="00E80F49" w:rsidRDefault="006060A9" w:rsidP="002E5133">
            <w:pPr>
              <w:pStyle w:val="TAL"/>
              <w:jc w:val="center"/>
            </w:pPr>
            <w:r w:rsidRPr="00E80F49">
              <w:t>-</w:t>
            </w:r>
          </w:p>
        </w:tc>
      </w:tr>
      <w:tr w:rsidR="006060A9" w:rsidRPr="00E80F49"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E80F49" w:rsidRDefault="006060A9" w:rsidP="002E5133">
            <w:pPr>
              <w:pStyle w:val="TAL"/>
            </w:pPr>
            <w:r w:rsidRPr="00E80F49">
              <w:t>7.3B.2.2</w:t>
            </w:r>
          </w:p>
        </w:tc>
        <w:tc>
          <w:tcPr>
            <w:tcW w:w="2282" w:type="dxa"/>
            <w:shd w:val="clear" w:color="auto" w:fill="auto"/>
            <w:noWrap/>
            <w:tcMar>
              <w:left w:w="45" w:type="dxa"/>
              <w:right w:w="45" w:type="dxa"/>
            </w:tcMar>
            <w:vAlign w:val="center"/>
            <w:hideMark/>
          </w:tcPr>
          <w:p w14:paraId="03EEE2C9" w14:textId="77777777" w:rsidR="006060A9" w:rsidRPr="00E80F49" w:rsidRDefault="006060A9" w:rsidP="002E5133">
            <w:pPr>
              <w:pStyle w:val="TAL"/>
            </w:pPr>
            <w:r w:rsidRPr="00E80F49">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E80F49" w:rsidRDefault="006060A9" w:rsidP="00CF3F9A">
            <w:pPr>
              <w:pStyle w:val="TAL"/>
              <w:overflowPunct/>
              <w:autoSpaceDE/>
              <w:autoSpaceDN/>
              <w:adjustRightInd/>
              <w:ind w:left="360"/>
              <w:textAlignment w:val="auto"/>
            </w:pPr>
            <w:r w:rsidRPr="00E80F49">
              <w:t>1.</w:t>
            </w:r>
            <w:r w:rsidRPr="00E80F49">
              <w:tab/>
              <w:t>Band n3 exceptions</w:t>
            </w:r>
          </w:p>
          <w:p w14:paraId="6377D602" w14:textId="744D383E"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075A00E4"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2E0EF77" w14:textId="77777777" w:rsidR="006060A9" w:rsidRPr="00E80F49" w:rsidRDefault="006060A9" w:rsidP="002E5133">
            <w:pPr>
              <w:pStyle w:val="TAL"/>
              <w:jc w:val="center"/>
            </w:pPr>
            <w:r w:rsidRPr="00E80F49">
              <w:t>Yes</w:t>
            </w:r>
          </w:p>
        </w:tc>
        <w:tc>
          <w:tcPr>
            <w:tcW w:w="1559" w:type="dxa"/>
            <w:tcMar>
              <w:left w:w="34" w:type="dxa"/>
              <w:right w:w="34" w:type="dxa"/>
            </w:tcMar>
            <w:vAlign w:val="center"/>
          </w:tcPr>
          <w:p w14:paraId="2A4F6A65" w14:textId="77777777" w:rsidR="006060A9" w:rsidRPr="00E80F49" w:rsidRDefault="006060A9" w:rsidP="002E5133">
            <w:pPr>
              <w:pStyle w:val="TAL"/>
              <w:jc w:val="center"/>
            </w:pPr>
            <w:r w:rsidRPr="00E80F49">
              <w:t>-</w:t>
            </w:r>
          </w:p>
        </w:tc>
      </w:tr>
      <w:tr w:rsidR="006060A9" w:rsidRPr="00E80F49"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E80F49" w:rsidRDefault="006060A9" w:rsidP="002E5133">
            <w:pPr>
              <w:pStyle w:val="TAL"/>
            </w:pPr>
            <w:r w:rsidRPr="00E80F49">
              <w:t>7.3B.2.3</w:t>
            </w:r>
          </w:p>
        </w:tc>
        <w:tc>
          <w:tcPr>
            <w:tcW w:w="2282" w:type="dxa"/>
            <w:shd w:val="clear" w:color="auto" w:fill="auto"/>
            <w:noWrap/>
            <w:tcMar>
              <w:left w:w="45" w:type="dxa"/>
              <w:right w:w="45" w:type="dxa"/>
            </w:tcMar>
            <w:vAlign w:val="center"/>
            <w:hideMark/>
          </w:tcPr>
          <w:p w14:paraId="41FBD5E1" w14:textId="77777777" w:rsidR="006060A9" w:rsidRPr="00E80F49" w:rsidRDefault="006060A9" w:rsidP="002E5133">
            <w:pPr>
              <w:pStyle w:val="TAL"/>
            </w:pPr>
            <w:r w:rsidRPr="00E80F49">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E80F49" w:rsidRDefault="006060A9" w:rsidP="00CF3F9A">
            <w:pPr>
              <w:pStyle w:val="TAL"/>
              <w:overflowPunct/>
              <w:autoSpaceDE/>
              <w:autoSpaceDN/>
              <w:adjustRightInd/>
              <w:ind w:left="360"/>
              <w:textAlignment w:val="auto"/>
            </w:pPr>
            <w:r w:rsidRPr="00E80F49">
              <w:t>1.</w:t>
            </w:r>
            <w:r w:rsidRPr="00E80F49">
              <w:tab/>
              <w:t>UL harmonics, harmonic mixing, cross band isolation, 2UL intermodulation (2 band)</w:t>
            </w:r>
          </w:p>
          <w:p w14:paraId="087E013D" w14:textId="2114A0C6" w:rsidR="006060A9" w:rsidRPr="00E80F49" w:rsidRDefault="006060A9" w:rsidP="00CF3F9A">
            <w:pPr>
              <w:pStyle w:val="TAL"/>
              <w:overflowPunct/>
              <w:autoSpaceDE/>
              <w:autoSpaceDN/>
              <w:adjustRightInd/>
              <w:ind w:left="360"/>
              <w:textAlignment w:val="auto"/>
            </w:pPr>
            <w:r w:rsidRPr="00E80F49">
              <w:t>2.</w:t>
            </w:r>
            <w:r w:rsidRPr="00E80F49">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1F45B2ED"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4FEDED69" w14:textId="77777777" w:rsidR="006060A9" w:rsidRPr="00E80F49" w:rsidRDefault="006060A9" w:rsidP="002E5133">
            <w:pPr>
              <w:pStyle w:val="TAL"/>
              <w:jc w:val="center"/>
            </w:pPr>
            <w:r w:rsidRPr="00E80F49">
              <w:t>Yes</w:t>
            </w:r>
          </w:p>
        </w:tc>
      </w:tr>
      <w:tr w:rsidR="006060A9" w:rsidRPr="00E80F49"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E80F49" w:rsidRDefault="006060A9" w:rsidP="002E5133">
            <w:pPr>
              <w:pStyle w:val="TAL"/>
              <w:ind w:left="268" w:hanging="261"/>
            </w:pPr>
            <w:r w:rsidRPr="00E80F49">
              <w:t>7.3B.2.3_1.1</w:t>
            </w:r>
          </w:p>
        </w:tc>
        <w:tc>
          <w:tcPr>
            <w:tcW w:w="2282" w:type="dxa"/>
            <w:shd w:val="clear" w:color="auto" w:fill="auto"/>
            <w:noWrap/>
            <w:tcMar>
              <w:left w:w="45" w:type="dxa"/>
              <w:right w:w="45" w:type="dxa"/>
            </w:tcMar>
            <w:vAlign w:val="center"/>
            <w:hideMark/>
          </w:tcPr>
          <w:p w14:paraId="174FFB96" w14:textId="77777777" w:rsidR="006060A9" w:rsidRPr="00E80F49" w:rsidRDefault="006060A9" w:rsidP="002E5133">
            <w:pPr>
              <w:pStyle w:val="TAL"/>
            </w:pPr>
            <w:r w:rsidRPr="00E80F49">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E80F49" w:rsidRDefault="006060A9" w:rsidP="00CF3F9A">
            <w:pPr>
              <w:pStyle w:val="TAL"/>
              <w:overflowPunct/>
              <w:autoSpaceDE/>
              <w:autoSpaceDN/>
              <w:adjustRightInd/>
              <w:ind w:left="360"/>
              <w:textAlignment w:val="auto"/>
            </w:pPr>
            <w:r w:rsidRPr="00E80F49">
              <w:t>1.</w:t>
            </w:r>
            <w:r w:rsidRPr="00E80F49">
              <w:tab/>
              <w:t>standalone NR requirements,</w:t>
            </w:r>
          </w:p>
          <w:p w14:paraId="508E5313" w14:textId="3FB84824" w:rsidR="006060A9" w:rsidRPr="00E80F49" w:rsidRDefault="006060A9" w:rsidP="00CF3F9A">
            <w:pPr>
              <w:pStyle w:val="TAL"/>
              <w:overflowPunct/>
              <w:autoSpaceDE/>
              <w:autoSpaceDN/>
              <w:adjustRightInd/>
              <w:ind w:left="360"/>
              <w:textAlignment w:val="auto"/>
            </w:pPr>
            <w:r w:rsidRPr="00E80F49">
              <w:t>2.</w:t>
            </w:r>
            <w:r w:rsidRPr="00E80F49">
              <w:tab/>
              <w:t>2UL intermodulation (3 band)</w:t>
            </w:r>
          </w:p>
        </w:tc>
        <w:tc>
          <w:tcPr>
            <w:tcW w:w="1418" w:type="dxa"/>
            <w:shd w:val="clear" w:color="auto" w:fill="auto"/>
            <w:tcMar>
              <w:left w:w="34" w:type="dxa"/>
              <w:right w:w="34" w:type="dxa"/>
            </w:tcMar>
            <w:vAlign w:val="center"/>
            <w:hideMark/>
          </w:tcPr>
          <w:p w14:paraId="7F15D23F" w14:textId="77777777" w:rsidR="006060A9" w:rsidRPr="00E80F49" w:rsidRDefault="006060A9" w:rsidP="002E5133">
            <w:pPr>
              <w:pStyle w:val="TAL"/>
              <w:jc w:val="center"/>
            </w:pPr>
            <w:r w:rsidRPr="00E80F49">
              <w:t xml:space="preserve">Yes </w:t>
            </w:r>
            <w:r w:rsidRPr="00E80F49">
              <w:br/>
              <w:t>(2E-UTRA+1NR, Note 1)</w:t>
            </w:r>
          </w:p>
        </w:tc>
        <w:tc>
          <w:tcPr>
            <w:tcW w:w="1134" w:type="dxa"/>
            <w:tcMar>
              <w:left w:w="34" w:type="dxa"/>
              <w:right w:w="34" w:type="dxa"/>
            </w:tcMar>
            <w:vAlign w:val="center"/>
          </w:tcPr>
          <w:p w14:paraId="032FACA2"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56FE6C23" w14:textId="77777777" w:rsidR="006060A9" w:rsidRPr="00E80F49" w:rsidRDefault="006060A9" w:rsidP="002E5133">
            <w:pPr>
              <w:pStyle w:val="TAL"/>
              <w:jc w:val="center"/>
            </w:pPr>
            <w:r w:rsidRPr="00E80F49">
              <w:t xml:space="preserve">Yes </w:t>
            </w:r>
            <w:r w:rsidRPr="00E80F49">
              <w:br/>
              <w:t>(1E-UTRA+2NR, 2E-UTRA+1NR, Note 2)</w:t>
            </w:r>
          </w:p>
        </w:tc>
      </w:tr>
      <w:tr w:rsidR="006060A9" w:rsidRPr="00E80F49"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0FBB07F7" w14:textId="77777777" w:rsidR="006060A9" w:rsidRPr="00E80F49" w:rsidRDefault="006060A9" w:rsidP="002E5133">
            <w:pPr>
              <w:pStyle w:val="TAL"/>
            </w:pPr>
            <w:r w:rsidRPr="00E80F49">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E80F49" w:rsidRDefault="006060A9" w:rsidP="00CF3F9A">
            <w:pPr>
              <w:pStyle w:val="TAL"/>
              <w:overflowPunct/>
              <w:autoSpaceDE/>
              <w:autoSpaceDN/>
              <w:adjustRightInd/>
              <w:ind w:left="360"/>
              <w:textAlignment w:val="auto"/>
            </w:pPr>
            <w:r w:rsidRPr="00E80F49">
              <w:t>standalone NR requirements</w:t>
            </w:r>
          </w:p>
        </w:tc>
        <w:tc>
          <w:tcPr>
            <w:tcW w:w="1418" w:type="dxa"/>
            <w:shd w:val="clear" w:color="auto" w:fill="auto"/>
            <w:noWrap/>
            <w:tcMar>
              <w:left w:w="34" w:type="dxa"/>
              <w:right w:w="34" w:type="dxa"/>
            </w:tcMar>
            <w:vAlign w:val="center"/>
          </w:tcPr>
          <w:p w14:paraId="051DD3BF" w14:textId="77777777" w:rsidR="006060A9" w:rsidRPr="00E80F49" w:rsidRDefault="006060A9" w:rsidP="002E5133">
            <w:pPr>
              <w:pStyle w:val="TAL"/>
              <w:jc w:val="center"/>
            </w:pPr>
            <w:r w:rsidRPr="00E80F49">
              <w:t xml:space="preserve">Yes </w:t>
            </w:r>
            <w:r w:rsidRPr="00E80F49">
              <w:br/>
              <w:t>(3E-UTRA+1NR, Note 1)</w:t>
            </w:r>
          </w:p>
        </w:tc>
        <w:tc>
          <w:tcPr>
            <w:tcW w:w="1134" w:type="dxa"/>
            <w:tcMar>
              <w:left w:w="34" w:type="dxa"/>
              <w:right w:w="34" w:type="dxa"/>
            </w:tcMar>
            <w:vAlign w:val="center"/>
          </w:tcPr>
          <w:p w14:paraId="645107B9"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A22D09" w14:textId="77777777" w:rsidR="006060A9" w:rsidRPr="00E80F49" w:rsidDel="00A37786" w:rsidRDefault="006060A9" w:rsidP="002E5133">
            <w:pPr>
              <w:pStyle w:val="TAL"/>
              <w:jc w:val="center"/>
            </w:pPr>
            <w:r w:rsidRPr="00E80F49">
              <w:t>Yes (</w:t>
            </w:r>
            <w:r w:rsidRPr="00E80F49">
              <w:br/>
              <w:t>1E-UTRA+3NR, Note 4)</w:t>
            </w:r>
          </w:p>
        </w:tc>
      </w:tr>
      <w:tr w:rsidR="006060A9" w:rsidRPr="00E80F49"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4753DA63" w14:textId="77777777" w:rsidR="006060A9" w:rsidRPr="00E80F49" w:rsidRDefault="006060A9" w:rsidP="002E5133">
            <w:pPr>
              <w:pStyle w:val="TAL"/>
            </w:pPr>
            <w:r w:rsidRPr="00E80F49">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E80F49" w:rsidRDefault="006060A9" w:rsidP="00CF3F9A">
            <w:pPr>
              <w:pStyle w:val="TAL"/>
              <w:overflowPunct/>
              <w:autoSpaceDE/>
              <w:autoSpaceDN/>
              <w:adjustRightInd/>
              <w:textAlignment w:val="auto"/>
            </w:pPr>
            <w:r w:rsidRPr="00E80F49">
              <w:t>standalone NR requirements</w:t>
            </w:r>
          </w:p>
        </w:tc>
        <w:tc>
          <w:tcPr>
            <w:tcW w:w="1418" w:type="dxa"/>
            <w:shd w:val="clear" w:color="auto" w:fill="auto"/>
            <w:noWrap/>
            <w:tcMar>
              <w:left w:w="34" w:type="dxa"/>
              <w:right w:w="34" w:type="dxa"/>
            </w:tcMar>
            <w:vAlign w:val="center"/>
          </w:tcPr>
          <w:p w14:paraId="208EDB6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383D676"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C730C1" w14:textId="77777777" w:rsidR="006060A9" w:rsidRPr="00E80F49" w:rsidDel="00A37786" w:rsidRDefault="006060A9" w:rsidP="002E5133">
            <w:pPr>
              <w:pStyle w:val="TAL"/>
              <w:jc w:val="center"/>
            </w:pPr>
            <w:r w:rsidRPr="00E80F49">
              <w:t xml:space="preserve">Yes </w:t>
            </w:r>
            <w:r w:rsidRPr="00E80F49">
              <w:br/>
              <w:t>(1E-UTRA+4NR, Note 4)</w:t>
            </w:r>
          </w:p>
        </w:tc>
      </w:tr>
      <w:tr w:rsidR="006060A9" w:rsidRPr="00E80F49" w14:paraId="1D0512AB" w14:textId="77777777" w:rsidTr="002E5133">
        <w:trPr>
          <w:trHeight w:val="600"/>
        </w:trPr>
        <w:tc>
          <w:tcPr>
            <w:tcW w:w="10346" w:type="dxa"/>
            <w:gridSpan w:val="6"/>
            <w:shd w:val="clear" w:color="auto" w:fill="auto"/>
            <w:noWrap/>
            <w:vAlign w:val="bottom"/>
          </w:tcPr>
          <w:p w14:paraId="0FF28007" w14:textId="77777777" w:rsidR="006060A9" w:rsidRPr="00E80F49" w:rsidRDefault="006060A9" w:rsidP="002E5133">
            <w:pPr>
              <w:pStyle w:val="TAN"/>
              <w:rPr>
                <w:lang w:eastAsia="zh-CN"/>
              </w:rPr>
            </w:pPr>
            <w:r w:rsidRPr="00E80F49">
              <w:rPr>
                <w:lang w:eastAsia="zh-CN"/>
              </w:rPr>
              <w:t>NOTE 1: This is needed for other than refsens Rx test case that refers back to refsens test config table</w:t>
            </w:r>
          </w:p>
          <w:p w14:paraId="652639B9" w14:textId="69CE93AA" w:rsidR="006060A9" w:rsidRPr="00E80F49" w:rsidRDefault="006060A9" w:rsidP="002E5133">
            <w:pPr>
              <w:pStyle w:val="TAN"/>
              <w:rPr>
                <w:lang w:eastAsia="zh-CN"/>
              </w:rPr>
            </w:pPr>
            <w:r w:rsidRPr="00E80F49">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E80F49" w:rsidRDefault="006060A9" w:rsidP="002E5133">
            <w:pPr>
              <w:pStyle w:val="TAN"/>
            </w:pPr>
            <w:r w:rsidRPr="00E80F49">
              <w:t>NOTE 3</w:t>
            </w:r>
            <w:r w:rsidRPr="00E80F49">
              <w:rPr>
                <w:lang w:eastAsia="zh-CN"/>
              </w:rPr>
              <w:t>: Void</w:t>
            </w:r>
          </w:p>
          <w:p w14:paraId="2BC0C2FC" w14:textId="5E62B4C2" w:rsidR="006060A9" w:rsidRPr="00E80F49" w:rsidRDefault="006060A9" w:rsidP="002E5133">
            <w:pPr>
              <w:pStyle w:val="TAN"/>
            </w:pPr>
            <w:r w:rsidRPr="00E80F49">
              <w:t>NOTE 4: Test of max number of NR CCs. Anchor agnostic testing</w:t>
            </w:r>
            <w:r w:rsidR="00CE50D5" w:rsidRPr="00E80F49">
              <w:t>.</w:t>
            </w:r>
          </w:p>
        </w:tc>
      </w:tr>
    </w:tbl>
    <w:p w14:paraId="66A9EAC8" w14:textId="77777777" w:rsidR="006060A9" w:rsidRPr="00E80F49" w:rsidRDefault="006060A9" w:rsidP="006060A9"/>
    <w:p w14:paraId="1FA0F17F" w14:textId="77777777" w:rsidR="006060A9" w:rsidRPr="00E80F49" w:rsidRDefault="006060A9" w:rsidP="006060A9">
      <w:pPr>
        <w:pStyle w:val="Heading3"/>
      </w:pPr>
      <w:bookmarkStart w:id="540" w:name="_Hlk63086493"/>
      <w:bookmarkStart w:id="541" w:name="_Toc68073957"/>
      <w:bookmarkStart w:id="542" w:name="_Toc75371819"/>
      <w:bookmarkStart w:id="543" w:name="_Toc83727887"/>
      <w:bookmarkStart w:id="544" w:name="_Toc100005992"/>
      <w:bookmarkStart w:id="545" w:name="_Toc106703540"/>
      <w:bookmarkStart w:id="546" w:name="_Toc131528063"/>
      <w:r w:rsidRPr="00E80F49">
        <w:t>D.2.6.2</w:t>
      </w:r>
      <w:bookmarkEnd w:id="540"/>
      <w:r w:rsidRPr="00E80F49">
        <w:tab/>
        <w:t>EN-DC configurations requiring testing and max number of CCs</w:t>
      </w:r>
      <w:bookmarkEnd w:id="541"/>
      <w:bookmarkEnd w:id="542"/>
      <w:bookmarkEnd w:id="543"/>
      <w:bookmarkEnd w:id="544"/>
      <w:bookmarkEnd w:id="545"/>
      <w:bookmarkEnd w:id="546"/>
    </w:p>
    <w:p w14:paraId="7C5D4BC2" w14:textId="41395A2A" w:rsidR="006060A9" w:rsidRPr="00E80F49" w:rsidRDefault="006060A9" w:rsidP="006060A9">
      <w:r w:rsidRPr="00E80F49">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E80F49" w:rsidRDefault="006060A9" w:rsidP="006060A9">
      <w:pPr>
        <w:pStyle w:val="Heading3"/>
      </w:pPr>
      <w:bookmarkStart w:id="547" w:name="_Toc68073958"/>
      <w:bookmarkStart w:id="548" w:name="_Toc75371820"/>
      <w:bookmarkStart w:id="549" w:name="_Toc83727888"/>
      <w:bookmarkStart w:id="550" w:name="_Toc100005993"/>
      <w:bookmarkStart w:id="551" w:name="_Toc106703541"/>
      <w:bookmarkStart w:id="552" w:name="_Toc131528064"/>
      <w:r w:rsidRPr="00E80F49">
        <w:t>D.2.6.3</w:t>
      </w:r>
      <w:r w:rsidRPr="00E80F49">
        <w:tab/>
        <w:t>Test coverage</w:t>
      </w:r>
      <w:bookmarkEnd w:id="547"/>
      <w:bookmarkEnd w:id="548"/>
      <w:bookmarkEnd w:id="549"/>
      <w:bookmarkEnd w:id="550"/>
      <w:bookmarkEnd w:id="551"/>
      <w:bookmarkEnd w:id="552"/>
    </w:p>
    <w:p w14:paraId="2F5ED88D" w14:textId="77777777" w:rsidR="006060A9" w:rsidRPr="00E80F49" w:rsidRDefault="006060A9" w:rsidP="006060A9">
      <w:r w:rsidRPr="00E80F49">
        <w:t>As explained in clause D.2.1 only certain configurations are specified in TS 38.101-3 [7].</w:t>
      </w:r>
    </w:p>
    <w:p w14:paraId="64A6772E" w14:textId="77777777" w:rsidR="006060A9" w:rsidRPr="00E80F49" w:rsidRDefault="006060A9" w:rsidP="006060A9">
      <w:r w:rsidRPr="00E80F49">
        <w:t>Additionally, some configurations may not need to be tested for reasons like:</w:t>
      </w:r>
    </w:p>
    <w:p w14:paraId="6137175F" w14:textId="7301112F" w:rsidR="006060A9" w:rsidRPr="00E80F49" w:rsidRDefault="00DB050C" w:rsidP="00DB050C">
      <w:pPr>
        <w:pStyle w:val="B1"/>
      </w:pPr>
      <w:r>
        <w:t>1)</w:t>
      </w:r>
      <w:r>
        <w:tab/>
      </w:r>
      <w:r w:rsidR="006060A9" w:rsidRPr="00E80F49">
        <w:t>To test an exception, it is sufficient to test with fewer CCs (“No test needed” in tables below)</w:t>
      </w:r>
    </w:p>
    <w:p w14:paraId="1988746D" w14:textId="187F2B43" w:rsidR="006060A9" w:rsidRPr="00E80F49" w:rsidRDefault="00DB050C" w:rsidP="00DB050C">
      <w:pPr>
        <w:pStyle w:val="B1"/>
      </w:pPr>
      <w:r>
        <w:t>2)</w:t>
      </w:r>
      <w:r>
        <w:tab/>
      </w:r>
      <w:r w:rsidR="006060A9" w:rsidRPr="00E80F49">
        <w:t>No exception requirement exists (“N/A” in tables below)</w:t>
      </w:r>
    </w:p>
    <w:p w14:paraId="22E73611" w14:textId="36C358D0" w:rsidR="006060A9" w:rsidRPr="00E80F49" w:rsidRDefault="00DB050C" w:rsidP="00DB050C">
      <w:pPr>
        <w:pStyle w:val="B1"/>
      </w:pPr>
      <w:r>
        <w:t>3)</w:t>
      </w:r>
      <w:r>
        <w:tab/>
      </w:r>
      <w:r w:rsidR="006060A9" w:rsidRPr="00E80F49">
        <w:t>No such configuration is defined in TS 38.101-3[7] clause 5.5B (“N/A” in tables below)</w:t>
      </w:r>
    </w:p>
    <w:p w14:paraId="1B11F40F" w14:textId="77777777" w:rsidR="006060A9" w:rsidRPr="00E80F49" w:rsidRDefault="006060A9" w:rsidP="006060A9">
      <w:r w:rsidRPr="00E80F49">
        <w:t>For configurations that need to be tested, anchor agnostic approach can be used for E-UTRA when testing a non-exception requirement. In other cases, the E-UTRA carrier need to be fully configured.</w:t>
      </w:r>
    </w:p>
    <w:p w14:paraId="1ACC9AAD" w14:textId="77777777" w:rsidR="006060A9" w:rsidRPr="00E80F49" w:rsidRDefault="006060A9" w:rsidP="006060A9">
      <w:r w:rsidRPr="00E80F49">
        <w:t>The different cases that may happen for 3CC and 4CC configurations, and the proposed test coverage are listed in the tables below where the following general rules have been applied:</w:t>
      </w:r>
    </w:p>
    <w:p w14:paraId="36568D4E" w14:textId="5A310BFB" w:rsidR="006060A9" w:rsidRPr="00E80F49" w:rsidRDefault="006060A9" w:rsidP="00CF3F9A">
      <w:pPr>
        <w:pStyle w:val="B1"/>
      </w:pPr>
      <w:r w:rsidRPr="00E80F49">
        <w:t>-</w:t>
      </w:r>
      <w:r w:rsidRPr="00E80F49">
        <w:tab/>
        <w:t>Harmonic exceptions are only tested in the 2CC test and need not be considered in &gt;2CC test cases. 2CC test cases are always run</w:t>
      </w:r>
      <w:r w:rsidR="00CE50D5" w:rsidRPr="00E80F49">
        <w:t>.</w:t>
      </w:r>
    </w:p>
    <w:p w14:paraId="3177B47D" w14:textId="2F5DC041" w:rsidR="006060A9" w:rsidRPr="00E80F49" w:rsidRDefault="006060A9" w:rsidP="00CF3F9A">
      <w:pPr>
        <w:pStyle w:val="B1"/>
      </w:pPr>
      <w:r w:rsidRPr="00E80F49">
        <w:lastRenderedPageBreak/>
        <w:t>-</w:t>
      </w:r>
      <w:r w:rsidRPr="00E80F49">
        <w:tab/>
        <w:t>Any inter-band EN-DC configuration with more than 2 E-UTRA bands will not be tested</w:t>
      </w:r>
      <w:r w:rsidR="00CE50D5" w:rsidRPr="00E80F49">
        <w:t>.</w:t>
      </w:r>
    </w:p>
    <w:p w14:paraId="5854005E" w14:textId="4350C33B" w:rsidR="006060A9" w:rsidRPr="00E80F49" w:rsidRDefault="006060A9" w:rsidP="00CF3F9A">
      <w:pPr>
        <w:pStyle w:val="B1"/>
      </w:pPr>
      <w:r w:rsidRPr="00E80F49">
        <w:t>-</w:t>
      </w:r>
      <w:r w:rsidRPr="00E80F49">
        <w:tab/>
        <w:t>Any inter-band EN-DC configuration with more than 1 E-UTRA CC per band will not be tested</w:t>
      </w:r>
      <w:r w:rsidR="00CE50D5" w:rsidRPr="00E80F49">
        <w:t>.</w:t>
      </w:r>
    </w:p>
    <w:p w14:paraId="64886080" w14:textId="4DA066B1" w:rsidR="00CE50D5" w:rsidRPr="00E80F49" w:rsidRDefault="006060A9" w:rsidP="00605797">
      <w:pPr>
        <w:pStyle w:val="TH"/>
      </w:pPr>
      <w:bookmarkStart w:id="553" w:name="_Hlk54366883"/>
      <w:r w:rsidRPr="00E80F49">
        <w:t>Table D.2.6.3-1</w:t>
      </w:r>
      <w:bookmarkEnd w:id="553"/>
      <w:r w:rsidRPr="00E80F49">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E80F49"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E80F49" w:rsidRDefault="00CE50D5">
            <w:pPr>
              <w:pStyle w:val="TAH"/>
            </w:pPr>
            <w:r w:rsidRPr="00E80F49">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E80F49" w:rsidRDefault="00CE50D5">
            <w:pPr>
              <w:pStyle w:val="TAH"/>
            </w:pPr>
            <w:r w:rsidRPr="00E80F49">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E80F49" w:rsidRDefault="00CE50D5">
            <w:pPr>
              <w:pStyle w:val="TAH"/>
            </w:pPr>
            <w:r w:rsidRPr="00E80F49">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E80F49" w:rsidRDefault="00CE50D5">
            <w:pPr>
              <w:pStyle w:val="TAH"/>
            </w:pPr>
            <w:r w:rsidRPr="00E80F49">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E80F49" w:rsidRDefault="00CE50D5">
            <w:pPr>
              <w:pStyle w:val="TAH"/>
            </w:pPr>
            <w:r w:rsidRPr="00E80F49">
              <w:t>Test coverage</w:t>
            </w:r>
          </w:p>
        </w:tc>
      </w:tr>
      <w:tr w:rsidR="00CE50D5" w:rsidRPr="00E80F49"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E80F49" w:rsidRDefault="00CE50D5">
            <w:pPr>
              <w:pStyle w:val="TAH"/>
              <w:rPr>
                <w:lang w:eastAsia="zh-CN"/>
              </w:rPr>
            </w:pPr>
            <w:r w:rsidRPr="00E80F49">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E80F49" w:rsidRDefault="00CE50D5">
            <w:pPr>
              <w:pStyle w:val="TAH"/>
              <w:rPr>
                <w:lang w:eastAsia="en-US"/>
              </w:rPr>
            </w:pPr>
            <w:r w:rsidRPr="00E80F49">
              <w:t>Exception test points (NOTE 5)</w:t>
            </w:r>
          </w:p>
        </w:tc>
      </w:tr>
      <w:tr w:rsidR="00CE50D5" w:rsidRPr="00E80F49"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E80F49" w:rsidRDefault="00CE50D5">
            <w:pPr>
              <w:pStyle w:val="TAH"/>
            </w:pPr>
            <w:r w:rsidRPr="00E80F49">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E80F49" w:rsidRDefault="00CE50D5">
            <w:pPr>
              <w:pStyle w:val="TAH"/>
            </w:pPr>
            <w:r w:rsidRPr="00E80F49">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E80F49" w:rsidRDefault="00CE50D5">
            <w:pPr>
              <w:pStyle w:val="TAH"/>
            </w:pPr>
            <w:r w:rsidRPr="00E80F49">
              <w:t>2UL intermodulation</w:t>
            </w:r>
          </w:p>
        </w:tc>
      </w:tr>
      <w:tr w:rsidR="00CE50D5" w:rsidRPr="00E80F49"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E80F49" w:rsidRDefault="00CE50D5">
            <w:pPr>
              <w:pStyle w:val="TAC"/>
            </w:pPr>
            <w:r w:rsidRPr="00E80F49">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E80F49" w:rsidRDefault="00CE50D5">
            <w:pPr>
              <w:pStyle w:val="TAC"/>
              <w:rPr>
                <w:lang w:eastAsia="zh-TW"/>
              </w:rPr>
            </w:pPr>
            <w:r w:rsidRPr="00E80F49">
              <w:t>DC_(n)</w:t>
            </w:r>
            <w:r w:rsidRPr="00E80F49">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E80F49" w:rsidRDefault="00CE50D5">
            <w:pPr>
              <w:pStyle w:val="TAC"/>
            </w:pPr>
            <w:r w:rsidRPr="00E80F49">
              <w:t>N/A</w:t>
            </w:r>
          </w:p>
        </w:tc>
      </w:tr>
      <w:tr w:rsidR="00CE50D5" w:rsidRPr="00E80F49"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E80F49" w:rsidRDefault="00CE50D5">
            <w:pPr>
              <w:pStyle w:val="TAC"/>
            </w:pPr>
            <w:r w:rsidRPr="00E80F49">
              <w:t>DC_(n)</w:t>
            </w:r>
            <w:r w:rsidRPr="00E80F49">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E80F49" w:rsidRDefault="00CE50D5">
            <w:pPr>
              <w:pStyle w:val="TAC"/>
            </w:pPr>
            <w:r w:rsidRPr="00E80F49">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E80F49" w:rsidRDefault="00CE50D5">
            <w:pPr>
              <w:pStyle w:val="TAC"/>
            </w:pPr>
            <w:r w:rsidRPr="00E80F49">
              <w:t>N/A</w:t>
            </w:r>
          </w:p>
        </w:tc>
      </w:tr>
      <w:tr w:rsidR="00CE50D5" w:rsidRPr="00E80F49"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E80F49" w:rsidRDefault="00CE50D5">
            <w:pPr>
              <w:pStyle w:val="TAC"/>
            </w:pPr>
            <w:r w:rsidRPr="00E80F49">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E80F49" w:rsidRDefault="00CE50D5">
            <w:pPr>
              <w:pStyle w:val="TAC"/>
            </w:pPr>
            <w:r w:rsidRPr="00E80F49">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E80F49" w:rsidRDefault="00CE50D5">
            <w:pPr>
              <w:pStyle w:val="TAC"/>
            </w:pPr>
            <w:r w:rsidRPr="00E80F49">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E80F49" w:rsidRDefault="00CE50D5">
            <w:pPr>
              <w:pStyle w:val="TAC"/>
            </w:pPr>
            <w:r w:rsidRPr="00E80F49">
              <w:t>N/A</w:t>
            </w:r>
          </w:p>
        </w:tc>
      </w:tr>
      <w:tr w:rsidR="00CE50D5" w:rsidRPr="00E80F49"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E80F49" w:rsidRDefault="00CE50D5">
            <w:pPr>
              <w:pStyle w:val="TAC"/>
            </w:pPr>
            <w:r w:rsidRPr="00E80F49">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E80F49" w:rsidRDefault="00CE50D5">
            <w:pPr>
              <w:pStyle w:val="TAC"/>
              <w:rPr>
                <w:lang w:eastAsia="zh-TW"/>
              </w:rPr>
            </w:pPr>
            <w:r w:rsidRPr="00E80F49">
              <w:rPr>
                <w:lang w:eastAsia="zh-TW"/>
              </w:rPr>
              <w:t>DC_XA-XA_nXA</w:t>
            </w:r>
          </w:p>
          <w:p w14:paraId="24781E49" w14:textId="77777777" w:rsidR="00CE50D5" w:rsidRPr="00E80F49" w:rsidRDefault="00CE50D5">
            <w:pPr>
              <w:pStyle w:val="TAC"/>
              <w:rPr>
                <w:lang w:eastAsia="en-US"/>
              </w:rPr>
            </w:pPr>
            <w:r w:rsidRPr="00E80F49">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E80F49" w:rsidRDefault="00CE50D5">
            <w:pPr>
              <w:pStyle w:val="TAC"/>
            </w:pPr>
            <w:r w:rsidRPr="00E80F49">
              <w:t>N/A</w:t>
            </w:r>
          </w:p>
        </w:tc>
      </w:tr>
      <w:tr w:rsidR="00CE50D5" w:rsidRPr="00E80F49"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E80F49" w:rsidRDefault="00CE50D5">
            <w:pPr>
              <w:pStyle w:val="TAC"/>
            </w:pPr>
            <w:r w:rsidRPr="00E80F49">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E80F49" w:rsidRDefault="00CE50D5">
            <w:pPr>
              <w:pStyle w:val="TAC"/>
            </w:pPr>
            <w:r w:rsidRPr="00E80F49">
              <w:t>N/A</w:t>
            </w:r>
          </w:p>
        </w:tc>
      </w:tr>
      <w:tr w:rsidR="00CE50D5" w:rsidRPr="00E80F49"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E80F49" w:rsidRDefault="00CE50D5">
            <w:pPr>
              <w:pStyle w:val="TAC"/>
            </w:pPr>
            <w:r w:rsidRPr="00E80F49">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E80F49" w:rsidRDefault="00CE50D5">
            <w:pPr>
              <w:pStyle w:val="TAC"/>
            </w:pPr>
            <w:r w:rsidRPr="00E80F49">
              <w:t>N/A</w:t>
            </w:r>
          </w:p>
        </w:tc>
      </w:tr>
      <w:tr w:rsidR="00CE50D5" w:rsidRPr="00E80F49"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E80F49" w:rsidRDefault="00CE50D5">
            <w:pPr>
              <w:pStyle w:val="TAC"/>
            </w:pPr>
            <w:r w:rsidRPr="00E80F49">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E80F49" w:rsidRDefault="00CE50D5">
            <w:pPr>
              <w:pStyle w:val="TAC"/>
            </w:pPr>
            <w:r w:rsidRPr="00E80F49">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E80F49" w:rsidRDefault="00CE50D5">
            <w:pPr>
              <w:pStyle w:val="TAC"/>
            </w:pPr>
            <w:r w:rsidRPr="00E80F49">
              <w:t>DC_X</w:t>
            </w:r>
            <w:r w:rsidRPr="00E80F49">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E80F49" w:rsidRDefault="00CE50D5">
            <w:pPr>
              <w:pStyle w:val="TAC"/>
            </w:pPr>
            <w:r w:rsidRPr="00E80F49">
              <w:t>No test needed.</w:t>
            </w:r>
          </w:p>
          <w:p w14:paraId="6AD605AF"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E80F49" w:rsidRDefault="00CE50D5">
            <w:pPr>
              <w:pStyle w:val="TAC"/>
            </w:pPr>
            <w:r w:rsidRPr="00E80F49">
              <w:t>No test needed.</w:t>
            </w:r>
          </w:p>
          <w:p w14:paraId="67D7FA6B" w14:textId="77777777" w:rsidR="00CE50D5" w:rsidRPr="00E80F49" w:rsidRDefault="00CE50D5">
            <w:pPr>
              <w:pStyle w:val="TAC"/>
            </w:pPr>
            <w:r w:rsidRPr="00E80F49">
              <w:t>Only 2CC need to be tested</w:t>
            </w:r>
          </w:p>
        </w:tc>
      </w:tr>
      <w:tr w:rsidR="00CE50D5" w:rsidRPr="00E80F49"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E80F49" w:rsidRDefault="00CE50D5">
            <w:pPr>
              <w:pStyle w:val="TAC"/>
            </w:pPr>
            <w:r w:rsidRPr="00E80F49">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E80F49" w:rsidRDefault="00CE50D5">
            <w:pPr>
              <w:pStyle w:val="TAC"/>
            </w:pPr>
            <w:r w:rsidRPr="00E80F49">
              <w:t>DC_X</w:t>
            </w:r>
            <w:r w:rsidRPr="00E80F49">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E80F49" w:rsidRDefault="00CE50D5">
            <w:pPr>
              <w:pStyle w:val="TAC"/>
            </w:pPr>
            <w:r w:rsidRPr="00E80F49">
              <w:t>No test needed.</w:t>
            </w:r>
          </w:p>
          <w:p w14:paraId="7DD524CC"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E80F49" w:rsidRDefault="00CE50D5">
            <w:pPr>
              <w:pStyle w:val="TAC"/>
            </w:pPr>
            <w:r w:rsidRPr="00E80F49">
              <w:t>No test needed.</w:t>
            </w:r>
          </w:p>
          <w:p w14:paraId="74584A76" w14:textId="77777777" w:rsidR="00CE50D5" w:rsidRPr="00E80F49" w:rsidRDefault="00CE50D5">
            <w:pPr>
              <w:pStyle w:val="TAC"/>
            </w:pPr>
            <w:r w:rsidRPr="00E80F49">
              <w:t>Only 2CC need to be tested</w:t>
            </w:r>
          </w:p>
        </w:tc>
      </w:tr>
      <w:tr w:rsidR="00CE50D5" w:rsidRPr="00E80F49"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E80F49" w:rsidRDefault="00CE50D5">
            <w:pPr>
              <w:pStyle w:val="TAC"/>
            </w:pPr>
            <w:r w:rsidRPr="00E80F49">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E80F49" w:rsidRDefault="00CE50D5">
            <w:pPr>
              <w:pStyle w:val="TAC"/>
            </w:pPr>
            <w:r w:rsidRPr="00E80F49">
              <w:t>DC_X</w:t>
            </w:r>
            <w:r w:rsidRPr="00E80F49">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E80F49" w:rsidRDefault="00CE50D5">
            <w:pPr>
              <w:pStyle w:val="TAC"/>
            </w:pPr>
            <w:r w:rsidRPr="00E80F49">
              <w:t>Test needed (if exception involving 2 NR bands).</w:t>
            </w:r>
          </w:p>
          <w:p w14:paraId="3CDAA3FC"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E80F49" w:rsidRDefault="00CE50D5">
            <w:pPr>
              <w:pStyle w:val="TAC"/>
            </w:pPr>
            <w:r w:rsidRPr="00E80F49">
              <w:t>Test needed (if IMD 3 band).</w:t>
            </w:r>
          </w:p>
          <w:p w14:paraId="4D385DDF" w14:textId="77777777" w:rsidR="00CE50D5" w:rsidRPr="00E80F49" w:rsidRDefault="00CE50D5">
            <w:pPr>
              <w:pStyle w:val="TAC"/>
            </w:pPr>
            <w:r w:rsidRPr="00E80F49">
              <w:t>2CC need to be tested</w:t>
            </w:r>
          </w:p>
        </w:tc>
      </w:tr>
      <w:tr w:rsidR="00CE50D5" w:rsidRPr="00E80F49"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E80F49" w:rsidRDefault="00CE50D5">
            <w:pPr>
              <w:pStyle w:val="TAC"/>
            </w:pPr>
            <w:r w:rsidRPr="00E80F49">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E80F49" w:rsidRDefault="00CE50D5">
            <w:pPr>
              <w:pStyle w:val="TAC"/>
            </w:pPr>
            <w:r w:rsidRPr="00E80F49">
              <w:t>DC_X</w:t>
            </w:r>
            <w:r w:rsidRPr="00E80F49">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E80F49" w:rsidRDefault="00CE50D5">
            <w:pPr>
              <w:pStyle w:val="TAC"/>
            </w:pPr>
            <w:r w:rsidRPr="00E80F49">
              <w:t>No test needed. Only 2CC need to be tested</w:t>
            </w:r>
          </w:p>
        </w:tc>
      </w:tr>
      <w:tr w:rsidR="00CE50D5" w:rsidRPr="00E80F49"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E80F49" w:rsidRDefault="00CE50D5">
            <w:pPr>
              <w:pStyle w:val="TAC"/>
            </w:pPr>
            <w:r w:rsidRPr="00E80F49">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E80F49" w:rsidRDefault="00CE50D5">
            <w:pPr>
              <w:pStyle w:val="TAC"/>
            </w:pPr>
            <w:r w:rsidRPr="00E80F49">
              <w:t>DC_X</w:t>
            </w:r>
            <w:r w:rsidRPr="00E80F49">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E80F49" w:rsidRDefault="00CE50D5">
            <w:pPr>
              <w:pStyle w:val="TAC"/>
            </w:pPr>
            <w:r w:rsidRPr="00E80F49">
              <w:t>No test needed. Only 2CC need to be tested</w:t>
            </w:r>
          </w:p>
        </w:tc>
      </w:tr>
      <w:tr w:rsidR="00CE50D5" w:rsidRPr="00E80F49"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E80F49" w:rsidRDefault="00CE50D5">
            <w:pPr>
              <w:pStyle w:val="TAC"/>
            </w:pPr>
            <w:r w:rsidRPr="00E80F49">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E80F49" w:rsidRDefault="00CE50D5">
            <w:pPr>
              <w:pStyle w:val="TAC"/>
            </w:pPr>
            <w:r w:rsidRPr="00E80F49">
              <w:t>DC_X</w:t>
            </w:r>
            <w:r w:rsidRPr="00E80F49">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E80F49" w:rsidRDefault="00CE50D5">
            <w:pPr>
              <w:pStyle w:val="TAC"/>
            </w:pPr>
            <w:r w:rsidRPr="00E80F49">
              <w:t>Test needed if IMD(3 band).</w:t>
            </w:r>
          </w:p>
          <w:p w14:paraId="266C3283" w14:textId="77777777" w:rsidR="00CE50D5" w:rsidRPr="00E80F49" w:rsidRDefault="00CE50D5">
            <w:pPr>
              <w:pStyle w:val="TAC"/>
            </w:pPr>
            <w:r w:rsidRPr="00E80F49">
              <w:rPr>
                <w:lang w:eastAsia="zh-CN"/>
              </w:rPr>
              <w:t>2CC need to be tested.</w:t>
            </w:r>
          </w:p>
        </w:tc>
      </w:tr>
      <w:tr w:rsidR="00CE50D5" w:rsidRPr="00E80F49"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E80F49" w:rsidRDefault="00CE50D5">
            <w:pPr>
              <w:pStyle w:val="TAC"/>
            </w:pPr>
            <w:r w:rsidRPr="00E80F49">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E80F49" w:rsidRDefault="00CE50D5">
            <w:pPr>
              <w:pStyle w:val="TAC"/>
            </w:pPr>
            <w:r w:rsidRPr="00E80F49">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E80F49" w:rsidRDefault="00CE50D5">
            <w:pPr>
              <w:pStyle w:val="TAC"/>
            </w:pPr>
            <w:r w:rsidRPr="00E80F49">
              <w:t>No test needed. Only 2CC need to be tested</w:t>
            </w:r>
          </w:p>
        </w:tc>
      </w:tr>
      <w:tr w:rsidR="00CE50D5" w:rsidRPr="00E80F49"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E80F49" w:rsidRDefault="00CE50D5">
            <w:pPr>
              <w:pStyle w:val="TAC"/>
            </w:pPr>
            <w:r w:rsidRPr="00E80F49">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E80F49" w:rsidRDefault="00CE50D5">
            <w:pPr>
              <w:pStyle w:val="TAC"/>
            </w:pPr>
            <w:r w:rsidRPr="00E80F49">
              <w:t>No test needed. Only 2CC need to be tested</w:t>
            </w:r>
          </w:p>
        </w:tc>
      </w:tr>
      <w:tr w:rsidR="00CE50D5" w:rsidRPr="00E80F49"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E80F49" w:rsidRDefault="00CE50D5">
            <w:pPr>
              <w:pStyle w:val="TAC"/>
            </w:pPr>
            <w:r w:rsidRPr="00E80F49">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E80F49" w:rsidRDefault="00CE50D5">
            <w:pPr>
              <w:pStyle w:val="TAC"/>
            </w:pPr>
            <w:r w:rsidRPr="00E80F49">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E80F49" w:rsidRDefault="00CE50D5">
            <w:pPr>
              <w:pStyle w:val="TAC"/>
            </w:pPr>
            <w:r w:rsidRPr="00E80F49">
              <w:t>Test needed (if exception involving 2 NR bands).</w:t>
            </w:r>
          </w:p>
          <w:p w14:paraId="531E7D43"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E80F49" w:rsidRDefault="00CE50D5">
            <w:pPr>
              <w:pStyle w:val="TAC"/>
            </w:pPr>
            <w:r w:rsidRPr="00E80F49">
              <w:t xml:space="preserve">No test needed. </w:t>
            </w:r>
          </w:p>
          <w:p w14:paraId="6416259C" w14:textId="77777777" w:rsidR="00CE50D5" w:rsidRPr="00E80F49" w:rsidRDefault="00CE50D5">
            <w:pPr>
              <w:pStyle w:val="TAC"/>
            </w:pPr>
            <w:r w:rsidRPr="00E80F49">
              <w:t>Only 2CC need to be tested</w:t>
            </w:r>
          </w:p>
        </w:tc>
      </w:tr>
      <w:tr w:rsidR="00CE50D5" w:rsidRPr="00E80F49"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E80F49" w:rsidRDefault="00CE50D5">
            <w:pPr>
              <w:pStyle w:val="TAC"/>
            </w:pPr>
            <w:r w:rsidRPr="00E80F49">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E80F49" w:rsidRDefault="00CE50D5">
            <w:pPr>
              <w:pStyle w:val="TAC"/>
            </w:pPr>
            <w:r w:rsidRPr="00E80F49">
              <w:t>No test needed. Only 2CC need to be tested</w:t>
            </w:r>
          </w:p>
        </w:tc>
      </w:tr>
      <w:tr w:rsidR="00CE50D5" w:rsidRPr="00E80F49"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E80F49" w:rsidRDefault="00CE50D5">
            <w:pPr>
              <w:pStyle w:val="TAN"/>
            </w:pPr>
            <w:r w:rsidRPr="00E80F49">
              <w:t>NOTE 1: No such config in TS 38.101-3 [7] V16.5.0</w:t>
            </w:r>
          </w:p>
          <w:p w14:paraId="0956CA7C" w14:textId="77777777" w:rsidR="00CE50D5" w:rsidRPr="00E80F49" w:rsidRDefault="00CE50D5">
            <w:pPr>
              <w:pStyle w:val="TAN"/>
            </w:pPr>
            <w:r w:rsidRPr="00E80F49">
              <w:t>NOTE 2: CC BW class C is indicated in the table. The same rules apply to BW class B</w:t>
            </w:r>
          </w:p>
          <w:p w14:paraId="61A2BAB5" w14:textId="325306B8"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3AE18C6B"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7.3B.2.3_1.1.4.1-0 in TS 38.521-3.</w:t>
            </w:r>
            <w:r w:rsidRPr="00E80F49">
              <w:rPr>
                <w:lang w:eastAsia="zh-CN"/>
              </w:rPr>
              <w:t xml:space="preserve"> </w:t>
            </w:r>
          </w:p>
          <w:p w14:paraId="79D4B677"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 corresponding to Table 7.3B.2.3_1.1.4.1-1 in TS 38.521-3.</w:t>
            </w:r>
          </w:p>
        </w:tc>
      </w:tr>
    </w:tbl>
    <w:p w14:paraId="043327CE" w14:textId="77777777" w:rsidR="00CE50D5" w:rsidRPr="00E80F49" w:rsidRDefault="00CE50D5" w:rsidP="00CE50D5">
      <w:pPr>
        <w:rPr>
          <w:lang w:eastAsia="en-US"/>
        </w:rPr>
      </w:pPr>
    </w:p>
    <w:p w14:paraId="7B9967E9" w14:textId="3635997C" w:rsidR="006060A9" w:rsidRPr="00E80F49" w:rsidRDefault="006060A9" w:rsidP="006060A9">
      <w:pPr>
        <w:pStyle w:val="TH"/>
      </w:pPr>
      <w:r w:rsidRPr="00E80F49">
        <w:t xml:space="preserve">Table </w:t>
      </w:r>
      <w:r w:rsidR="009F47EC" w:rsidRPr="00E80F49">
        <w:t>D</w:t>
      </w:r>
      <w:r w:rsidRPr="00E80F49">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E80F49"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E80F49" w:rsidRDefault="00CE50D5">
            <w:pPr>
              <w:pStyle w:val="TAH"/>
            </w:pPr>
            <w:r w:rsidRPr="00E80F49">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E80F49" w:rsidRDefault="00CE50D5">
            <w:pPr>
              <w:pStyle w:val="TAH"/>
            </w:pPr>
            <w:r w:rsidRPr="00E80F49">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E80F49" w:rsidRDefault="00CE50D5">
            <w:pPr>
              <w:pStyle w:val="TAH"/>
            </w:pPr>
            <w:r w:rsidRPr="00E80F49">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E80F49" w:rsidRDefault="00CE50D5">
            <w:pPr>
              <w:pStyle w:val="TAH"/>
            </w:pPr>
            <w:r w:rsidRPr="00E80F49">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E80F49" w:rsidRDefault="00CE50D5">
            <w:pPr>
              <w:pStyle w:val="TAH"/>
            </w:pPr>
            <w:r w:rsidRPr="00E80F49">
              <w:t>Test coverage</w:t>
            </w:r>
          </w:p>
        </w:tc>
      </w:tr>
      <w:tr w:rsidR="00CE50D5" w:rsidRPr="00E80F49"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E80F49" w:rsidRDefault="00CE50D5">
            <w:pPr>
              <w:pStyle w:val="TAH"/>
            </w:pPr>
            <w:r w:rsidRPr="00E80F49">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E80F49" w:rsidRDefault="00CE50D5">
            <w:pPr>
              <w:pStyle w:val="TAH"/>
            </w:pPr>
            <w:r w:rsidRPr="00E80F49">
              <w:t>Exception test points (NOTE 5)</w:t>
            </w:r>
          </w:p>
        </w:tc>
      </w:tr>
      <w:tr w:rsidR="00CE50D5" w:rsidRPr="00E80F49"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E80F49" w:rsidRDefault="00CE50D5">
            <w:pPr>
              <w:pStyle w:val="TAH"/>
            </w:pPr>
            <w:r w:rsidRPr="00E80F49">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E80F49" w:rsidRDefault="00CE50D5">
            <w:pPr>
              <w:pStyle w:val="TAH"/>
            </w:pPr>
            <w:r w:rsidRPr="00E80F49">
              <w:t xml:space="preserve">UL harmonics, harmonic mixing, </w:t>
            </w:r>
            <w:r w:rsidRPr="00E80F49">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E80F49" w:rsidRDefault="00CE50D5">
            <w:pPr>
              <w:pStyle w:val="TAH"/>
            </w:pPr>
            <w:r w:rsidRPr="00E80F49">
              <w:lastRenderedPageBreak/>
              <w:t>2UL intermodulation</w:t>
            </w:r>
          </w:p>
        </w:tc>
      </w:tr>
      <w:tr w:rsidR="00CE50D5" w:rsidRPr="00E80F49"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E80F49" w:rsidRDefault="00CE50D5">
            <w:pPr>
              <w:pStyle w:val="TAC"/>
            </w:pPr>
            <w:r w:rsidRPr="00E80F49">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E80F49" w:rsidRDefault="00CE50D5">
            <w:pPr>
              <w:pStyle w:val="TAC"/>
            </w:pPr>
            <w:r w:rsidRPr="00E80F49">
              <w:t>N/A</w:t>
            </w:r>
          </w:p>
        </w:tc>
      </w:tr>
      <w:tr w:rsidR="00CE50D5" w:rsidRPr="00E80F49"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E80F49" w:rsidRDefault="00CE50D5">
            <w:pPr>
              <w:pStyle w:val="TAC"/>
            </w:pPr>
            <w:r w:rsidRPr="00E80F49">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E80F49" w:rsidRDefault="00CE50D5">
            <w:pPr>
              <w:pStyle w:val="TAC"/>
            </w:pPr>
            <w:r w:rsidRPr="00E80F49">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E80F49" w:rsidRDefault="00CE50D5">
            <w:pPr>
              <w:pStyle w:val="TAC"/>
            </w:pPr>
            <w:r w:rsidRPr="00E80F49">
              <w:t>N/A</w:t>
            </w:r>
          </w:p>
        </w:tc>
      </w:tr>
      <w:tr w:rsidR="00CE50D5" w:rsidRPr="00E80F49"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E80F49" w:rsidRDefault="00CE50D5">
            <w:pPr>
              <w:pStyle w:val="TAC"/>
            </w:pPr>
            <w:r w:rsidRPr="00E80F49">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E80F49" w:rsidRDefault="00CE50D5">
            <w:pPr>
              <w:pStyle w:val="TAC"/>
            </w:pPr>
            <w:r w:rsidRPr="00E80F49">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E80F49" w:rsidRDefault="00CE50D5">
            <w:pPr>
              <w:pStyle w:val="TAC"/>
            </w:pPr>
            <w:r w:rsidRPr="00E80F49">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E80F49" w:rsidRDefault="00CE50D5">
            <w:pPr>
              <w:pStyle w:val="TAC"/>
            </w:pPr>
            <w:r w:rsidRPr="00E80F49">
              <w:t>N/A</w:t>
            </w:r>
          </w:p>
        </w:tc>
      </w:tr>
      <w:tr w:rsidR="00CE50D5" w:rsidRPr="00E80F49"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E80F49" w:rsidRDefault="00CE50D5">
            <w:pPr>
              <w:pStyle w:val="TAC"/>
            </w:pPr>
            <w:r w:rsidRPr="00E80F49">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E80F49" w:rsidRDefault="00CE50D5">
            <w:pPr>
              <w:pStyle w:val="TAC"/>
            </w:pPr>
            <w:r w:rsidRPr="00E80F49">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E80F49" w:rsidRDefault="00CE50D5">
            <w:pPr>
              <w:pStyle w:val="TAC"/>
            </w:pPr>
            <w:r w:rsidRPr="00E80F49">
              <w:t>N/A</w:t>
            </w:r>
          </w:p>
        </w:tc>
      </w:tr>
      <w:tr w:rsidR="00CE50D5" w:rsidRPr="00E80F49"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E80F49" w:rsidRDefault="00CE50D5">
            <w:pPr>
              <w:pStyle w:val="TAC"/>
            </w:pPr>
            <w:r w:rsidRPr="00E80F49">
              <w:t>N/A</w:t>
            </w:r>
          </w:p>
        </w:tc>
      </w:tr>
      <w:tr w:rsidR="00CE50D5" w:rsidRPr="00E80F49"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E80F49" w:rsidRDefault="00CE50D5">
            <w:pPr>
              <w:pStyle w:val="TAC"/>
            </w:pPr>
            <w:r w:rsidRPr="00E80F49">
              <w:t>N/A</w:t>
            </w:r>
          </w:p>
        </w:tc>
      </w:tr>
      <w:tr w:rsidR="00CE50D5" w:rsidRPr="00E80F49"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E80F49" w:rsidRDefault="00CE50D5">
            <w:pPr>
              <w:pStyle w:val="TAC"/>
            </w:pPr>
            <w:r w:rsidRPr="00E80F49">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E80F49" w:rsidRDefault="00CE50D5">
            <w:pPr>
              <w:pStyle w:val="TAC"/>
            </w:pPr>
            <w:r w:rsidRPr="00E80F49">
              <w:t>N/A</w:t>
            </w:r>
          </w:p>
        </w:tc>
      </w:tr>
      <w:tr w:rsidR="00CE50D5" w:rsidRPr="00E80F49"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E80F49" w:rsidRDefault="00CE50D5">
            <w:pPr>
              <w:pStyle w:val="TAC"/>
            </w:pPr>
            <w:r w:rsidRPr="00E80F49">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E80F49" w:rsidRDefault="00CE50D5">
            <w:pPr>
              <w:pStyle w:val="TAC"/>
            </w:pPr>
            <w:r w:rsidRPr="00E80F49">
              <w:t>No test needed.</w:t>
            </w:r>
          </w:p>
          <w:p w14:paraId="31D6D077"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E80F49" w:rsidRDefault="00CE50D5">
            <w:pPr>
              <w:pStyle w:val="TAC"/>
            </w:pPr>
            <w:r w:rsidRPr="00E80F49">
              <w:t>No test needed. 2CC need to be tested.</w:t>
            </w:r>
          </w:p>
          <w:p w14:paraId="68521649" w14:textId="77777777" w:rsidR="00CE50D5" w:rsidRPr="00E80F49" w:rsidRDefault="00CE50D5">
            <w:pPr>
              <w:pStyle w:val="TAC"/>
            </w:pPr>
            <w:r w:rsidRPr="00E80F49">
              <w:t>3CC need to be tested if IMD(3 band)</w:t>
            </w:r>
          </w:p>
        </w:tc>
      </w:tr>
      <w:tr w:rsidR="00CE50D5" w:rsidRPr="00E80F49"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E80F49" w:rsidRDefault="00CE50D5">
            <w:pPr>
              <w:pStyle w:val="TAC"/>
            </w:pPr>
            <w:r w:rsidRPr="00E80F49">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E80F49" w:rsidRDefault="00CE50D5">
            <w:pPr>
              <w:pStyle w:val="TAC"/>
            </w:pPr>
            <w:r w:rsidRPr="00E80F49">
              <w:t>No test needed.</w:t>
            </w:r>
          </w:p>
          <w:p w14:paraId="5557136A"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E80F49" w:rsidRDefault="00CE50D5">
            <w:pPr>
              <w:pStyle w:val="TAC"/>
            </w:pPr>
            <w:r w:rsidRPr="00E80F49">
              <w:t>No test needed. 2CC need to be tested.</w:t>
            </w:r>
          </w:p>
          <w:p w14:paraId="31E28778" w14:textId="77777777" w:rsidR="00CE50D5" w:rsidRPr="00E80F49" w:rsidRDefault="00CE50D5">
            <w:pPr>
              <w:pStyle w:val="TAC"/>
            </w:pPr>
            <w:r w:rsidRPr="00E80F49">
              <w:t>3CC need to be tested if IMD(3 band)</w:t>
            </w:r>
          </w:p>
        </w:tc>
      </w:tr>
      <w:tr w:rsidR="00CE50D5" w:rsidRPr="00E80F49"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E80F49" w:rsidRDefault="00CE50D5">
            <w:pPr>
              <w:pStyle w:val="TAC"/>
            </w:pPr>
            <w:r w:rsidRPr="00E80F49">
              <w:t>DC_XD_nYA,</w:t>
            </w:r>
          </w:p>
          <w:p w14:paraId="7ADAFAB5" w14:textId="77777777" w:rsidR="00CE50D5" w:rsidRPr="00E80F49" w:rsidRDefault="00CE50D5">
            <w:pPr>
              <w:pStyle w:val="TAC"/>
            </w:pPr>
            <w:r w:rsidRPr="00E80F49">
              <w:t>DC_XA-YC_nZA,</w:t>
            </w:r>
          </w:p>
          <w:p w14:paraId="3DD0F69A" w14:textId="77777777" w:rsidR="00CE50D5" w:rsidRPr="00E80F49" w:rsidRDefault="00CE50D5">
            <w:pPr>
              <w:pStyle w:val="TAC"/>
            </w:pPr>
            <w:r w:rsidRPr="00E80F49">
              <w:t>DC_XA-XA-YA_nZA,</w:t>
            </w:r>
          </w:p>
          <w:p w14:paraId="14914DBC" w14:textId="77777777" w:rsidR="00CE50D5" w:rsidRPr="00E80F49" w:rsidRDefault="00CE50D5">
            <w:pPr>
              <w:pStyle w:val="TAC"/>
            </w:pPr>
            <w:r w:rsidRPr="00E80F49">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E80F49" w:rsidRDefault="00CE50D5">
            <w:pPr>
              <w:pStyle w:val="TAC"/>
            </w:pPr>
            <w:r w:rsidRPr="00E80F49">
              <w:t>No test needed. 2CC need to be tested. 3CC need to be tested if IMD(3 band)</w:t>
            </w:r>
          </w:p>
        </w:tc>
      </w:tr>
      <w:tr w:rsidR="00CE50D5" w:rsidRPr="00E80F49"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E80F49"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E80F49" w:rsidRDefault="00CE50D5">
            <w:pPr>
              <w:pStyle w:val="TAC"/>
            </w:pPr>
            <w:r w:rsidRPr="00E80F49">
              <w:t>DC_XC_nYC,</w:t>
            </w:r>
          </w:p>
          <w:p w14:paraId="14EC0B84" w14:textId="77777777" w:rsidR="00CE50D5" w:rsidRPr="00E80F49" w:rsidRDefault="00CE50D5">
            <w:pPr>
              <w:pStyle w:val="TAC"/>
            </w:pPr>
            <w:r w:rsidRPr="00E80F49">
              <w:t>DC_XA-XA_nYC,</w:t>
            </w:r>
          </w:p>
          <w:p w14:paraId="3E8276DF" w14:textId="77777777" w:rsidR="00CE50D5" w:rsidRPr="00E80F49" w:rsidRDefault="00CE50D5">
            <w:pPr>
              <w:pStyle w:val="TAC"/>
            </w:pPr>
            <w:r w:rsidRPr="00E80F49">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E80F49" w:rsidRDefault="00CE50D5">
            <w:pPr>
              <w:pStyle w:val="TAC"/>
            </w:pPr>
            <w:r w:rsidRPr="00E80F49">
              <w:t>No test needed. Only 2CC need to be tested</w:t>
            </w:r>
          </w:p>
        </w:tc>
      </w:tr>
      <w:tr w:rsidR="00CE50D5" w:rsidRPr="00E80F49"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E80F49"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E80F49" w:rsidRDefault="00CE50D5">
            <w:pPr>
              <w:pStyle w:val="TAC"/>
            </w:pPr>
            <w:r w:rsidRPr="00E80F49">
              <w:t>DC_XC_nY(2A),</w:t>
            </w:r>
          </w:p>
          <w:p w14:paraId="414B2278" w14:textId="77777777" w:rsidR="00CE50D5" w:rsidRPr="00E80F49" w:rsidRDefault="00CE50D5">
            <w:pPr>
              <w:pStyle w:val="TAC"/>
            </w:pPr>
            <w:r w:rsidRPr="00E80F49">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E80F49" w:rsidRDefault="00CE50D5">
            <w:pPr>
              <w:pStyle w:val="TAC"/>
            </w:pPr>
            <w:r w:rsidRPr="00E80F49">
              <w:t>No test needed. Only 2CC need to be tested</w:t>
            </w:r>
          </w:p>
        </w:tc>
      </w:tr>
      <w:tr w:rsidR="00CE50D5" w:rsidRPr="00E80F49"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E80F49"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E80F49" w:rsidRDefault="00CE50D5">
            <w:pPr>
              <w:pStyle w:val="TAC"/>
            </w:pPr>
            <w:r w:rsidRPr="00E80F49">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E80F49" w:rsidRDefault="00CE50D5">
            <w:pPr>
              <w:pStyle w:val="TAC"/>
            </w:pPr>
            <w:r w:rsidRPr="00E80F49">
              <w:t>DC_XC_nYA-nZA, DC_XA-XA_nYA-nZA,</w:t>
            </w:r>
          </w:p>
          <w:p w14:paraId="5DA8A974" w14:textId="77777777" w:rsidR="00CE50D5" w:rsidRPr="00E80F49" w:rsidRDefault="00CE50D5">
            <w:pPr>
              <w:pStyle w:val="TAC"/>
            </w:pPr>
            <w:r w:rsidRPr="00E80F49">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E80F49" w:rsidRDefault="00CE50D5">
            <w:pPr>
              <w:pStyle w:val="TAC"/>
            </w:pPr>
            <w:r w:rsidRPr="00E80F49">
              <w:t>No test needed. 2CC need to be tested. 3CC need to be tested if IMD(3 band)</w:t>
            </w:r>
          </w:p>
        </w:tc>
      </w:tr>
      <w:tr w:rsidR="00CE50D5" w:rsidRPr="00E80F49"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E80F49" w:rsidRDefault="00CE50D5">
            <w:pPr>
              <w:pStyle w:val="TAC"/>
            </w:pPr>
            <w:r w:rsidRPr="00E80F49">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E80F49" w:rsidRDefault="00CE50D5">
            <w:pPr>
              <w:pStyle w:val="TAC"/>
            </w:pPr>
            <w:r w:rsidRPr="00E80F49">
              <w:t>N/A</w:t>
            </w:r>
          </w:p>
        </w:tc>
      </w:tr>
      <w:tr w:rsidR="00CE50D5" w:rsidRPr="00E80F49"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E80F49" w:rsidRDefault="00CE50D5">
            <w:pPr>
              <w:pStyle w:val="TAC"/>
            </w:pPr>
            <w:r w:rsidRPr="00E80F49">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E80F49" w:rsidRDefault="00CE50D5">
            <w:pPr>
              <w:pStyle w:val="TAC"/>
            </w:pPr>
            <w:r w:rsidRPr="00E80F49">
              <w:t>No test needed. Only 2CC need to be tested</w:t>
            </w:r>
          </w:p>
        </w:tc>
      </w:tr>
      <w:tr w:rsidR="00CE50D5" w:rsidRPr="00E80F49"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E80F49" w:rsidRDefault="00CE50D5">
            <w:pPr>
              <w:pStyle w:val="TAC"/>
            </w:pPr>
            <w:r w:rsidRPr="00E80F49">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E80F49" w:rsidRDefault="00CE50D5">
            <w:pPr>
              <w:pStyle w:val="TAC"/>
            </w:pPr>
            <w:r w:rsidRPr="00E80F49">
              <w:t>No test needed. Only 2CC need to be tested</w:t>
            </w:r>
          </w:p>
        </w:tc>
      </w:tr>
      <w:tr w:rsidR="00CE50D5" w:rsidRPr="00E80F49"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E80F49" w:rsidRDefault="00CE50D5">
            <w:pPr>
              <w:pStyle w:val="TAC"/>
            </w:pPr>
            <w:r w:rsidRPr="00E80F49">
              <w:t xml:space="preserve">Inter-band + Intra-band </w:t>
            </w:r>
            <w:r w:rsidR="00605797" w:rsidRPr="00E80F49">
              <w:t>non-contiguous</w:t>
            </w:r>
            <w:r w:rsidRPr="00E80F49">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E80F49" w:rsidRDefault="00CE50D5">
            <w:pPr>
              <w:pStyle w:val="TAC"/>
            </w:pPr>
            <w:r w:rsidRPr="00E80F49">
              <w:t>N/A</w:t>
            </w:r>
          </w:p>
        </w:tc>
      </w:tr>
      <w:tr w:rsidR="00CE50D5" w:rsidRPr="00E80F49"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E80F49" w:rsidRDefault="00CE50D5">
            <w:pPr>
              <w:pStyle w:val="TAC"/>
            </w:pPr>
            <w:r w:rsidRPr="00E80F49">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E80F49" w:rsidRDefault="00CE50D5">
            <w:pPr>
              <w:pStyle w:val="TAC"/>
            </w:pPr>
            <w:r w:rsidRPr="00E80F49">
              <w:t>No test needed. 2CC need to be tested. 3CC need to be tested if IMD(3 band)</w:t>
            </w:r>
          </w:p>
        </w:tc>
      </w:tr>
      <w:tr w:rsidR="00CE50D5" w:rsidRPr="00E80F49"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E80F49" w:rsidRDefault="00CE50D5">
            <w:pPr>
              <w:pStyle w:val="TAC"/>
            </w:pPr>
            <w:r w:rsidRPr="00E80F49">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E80F49" w:rsidRDefault="00CE50D5">
            <w:pPr>
              <w:pStyle w:val="TAC"/>
            </w:pPr>
            <w:r w:rsidRPr="00E80F49">
              <w:t>No test needed. 2CC need to be tested. 3CC need to be tested if IMD(3 band)</w:t>
            </w:r>
          </w:p>
        </w:tc>
      </w:tr>
      <w:tr w:rsidR="00CE50D5" w:rsidRPr="00E80F49"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E80F49" w:rsidRDefault="00CE50D5">
            <w:pPr>
              <w:pStyle w:val="TAN"/>
            </w:pPr>
            <w:r w:rsidRPr="00E80F49">
              <w:t>NOTE 1: No such config in TS 38.101-3 [7] V16.5.0</w:t>
            </w:r>
          </w:p>
          <w:p w14:paraId="76DEA5A4" w14:textId="77777777" w:rsidR="00CE50D5" w:rsidRPr="00E80F49" w:rsidRDefault="00CE50D5">
            <w:pPr>
              <w:pStyle w:val="TAN"/>
            </w:pPr>
            <w:r w:rsidRPr="00E80F49">
              <w:t>NOTE 2: 2CC BW class C is indicated in the table. The same rules apply to BW class B</w:t>
            </w:r>
          </w:p>
          <w:p w14:paraId="56856C21" w14:textId="68489506"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57920906" w14:textId="77777777" w:rsidR="00CE50D5" w:rsidRPr="00E80F49" w:rsidRDefault="00CE50D5">
            <w:pPr>
              <w:pStyle w:val="TAN"/>
              <w:rPr>
                <w:lang w:eastAsia="zh-CN"/>
              </w:rPr>
            </w:pPr>
            <w:r w:rsidRPr="00E80F49">
              <w:lastRenderedPageBreak/>
              <w:t>NOTE 4: Applicable to both EN-DC configurations not affected by any exception and EN-DC configurations affected by exceptions, corresponding to Table 7.3B.2.3_1.2.4.1-1.</w:t>
            </w:r>
            <w:r w:rsidRPr="00E80F49">
              <w:rPr>
                <w:lang w:eastAsia="zh-CN"/>
              </w:rPr>
              <w:t xml:space="preserve"> </w:t>
            </w:r>
          </w:p>
          <w:p w14:paraId="18711F9F"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w:t>
            </w:r>
          </w:p>
        </w:tc>
      </w:tr>
    </w:tbl>
    <w:p w14:paraId="780D4B57" w14:textId="77777777" w:rsidR="007D18AF" w:rsidRDefault="007D18AF" w:rsidP="007D18AF">
      <w:bookmarkStart w:id="554" w:name="_Toc68073959"/>
      <w:bookmarkStart w:id="555" w:name="_Toc75371821"/>
      <w:bookmarkStart w:id="556" w:name="_Toc83727889"/>
      <w:bookmarkStart w:id="557" w:name="_Toc100005994"/>
      <w:bookmarkStart w:id="558" w:name="_Toc106703542"/>
    </w:p>
    <w:p w14:paraId="10BCF8E8" w14:textId="17FA4A9E" w:rsidR="006060A9" w:rsidRPr="00E80F49" w:rsidRDefault="006060A9" w:rsidP="006060A9">
      <w:pPr>
        <w:pStyle w:val="Heading2"/>
      </w:pPr>
      <w:bookmarkStart w:id="559" w:name="_Toc131528065"/>
      <w:r w:rsidRPr="00E80F49">
        <w:t>D.2.7</w:t>
      </w:r>
      <w:r w:rsidRPr="00E80F49">
        <w:tab/>
        <w:t>Test Environment</w:t>
      </w:r>
      <w:bookmarkEnd w:id="554"/>
      <w:bookmarkEnd w:id="555"/>
      <w:bookmarkEnd w:id="556"/>
      <w:bookmarkEnd w:id="557"/>
      <w:bookmarkEnd w:id="558"/>
      <w:bookmarkEnd w:id="559"/>
    </w:p>
    <w:p w14:paraId="3CA5857E" w14:textId="77777777" w:rsidR="006060A9" w:rsidRPr="00E80F49" w:rsidRDefault="006060A9" w:rsidP="006060A9">
      <w:pPr>
        <w:rPr>
          <w:lang w:eastAsia="ja-JP"/>
        </w:rPr>
      </w:pPr>
      <w:r w:rsidRPr="00E80F49">
        <w:rPr>
          <w:lang w:eastAsia="ja-JP"/>
        </w:rPr>
        <w:t xml:space="preserve">The test environment for FR1 EN-DC RX sensitivity measurement is </w:t>
      </w:r>
      <w:r w:rsidRPr="00E80F49">
        <w:t>Normal, TL/VL, TL/VH, TH/VL, TH/VH</w:t>
      </w:r>
      <w:r w:rsidRPr="00E80F49">
        <w:rPr>
          <w:lang w:eastAsia="ja-JP"/>
        </w:rPr>
        <w:t xml:space="preserve"> (same as for NR CA).</w:t>
      </w:r>
    </w:p>
    <w:p w14:paraId="34FF08DE" w14:textId="77777777" w:rsidR="006060A9" w:rsidRPr="00E80F49" w:rsidRDefault="006060A9" w:rsidP="006060A9">
      <w:pPr>
        <w:pStyle w:val="Heading2"/>
      </w:pPr>
      <w:bookmarkStart w:id="560" w:name="_Toc68073960"/>
      <w:bookmarkStart w:id="561" w:name="_Toc75371822"/>
      <w:bookmarkStart w:id="562" w:name="_Toc83727890"/>
      <w:bookmarkStart w:id="563" w:name="_Toc100005995"/>
      <w:bookmarkStart w:id="564" w:name="_Toc106703543"/>
      <w:bookmarkStart w:id="565" w:name="_Toc131528066"/>
      <w:r w:rsidRPr="00E80F49">
        <w:t>D.2.8</w:t>
      </w:r>
      <w:r w:rsidRPr="00E80F49">
        <w:tab/>
        <w:t>Test Frequencies selections for EN-DC</w:t>
      </w:r>
      <w:bookmarkEnd w:id="560"/>
      <w:bookmarkEnd w:id="561"/>
      <w:bookmarkEnd w:id="562"/>
      <w:bookmarkEnd w:id="563"/>
      <w:bookmarkEnd w:id="564"/>
      <w:bookmarkEnd w:id="565"/>
    </w:p>
    <w:p w14:paraId="3703FB2D" w14:textId="089C9BA5"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r w:rsidR="00605797" w:rsidRPr="00E80F49">
        <w:rPr>
          <w:rFonts w:eastAsia="MS Mincho"/>
          <w:lang w:eastAsia="ja-JP"/>
        </w:rPr>
        <w:t>Mid-range</w:t>
      </w:r>
      <w:r w:rsidRPr="00E80F49">
        <w:rPr>
          <w:rFonts w:eastAsia="MS Mincho"/>
          <w:lang w:eastAsia="ja-JP"/>
        </w:rPr>
        <w:t xml:space="preserve"> is selected for inter band E-UTRA CA testing.</w:t>
      </w:r>
    </w:p>
    <w:p w14:paraId="2EC7AE9D" w14:textId="7B0BC136" w:rsidR="006060A9" w:rsidRPr="00E80F49" w:rsidRDefault="006060A9" w:rsidP="006060A9">
      <w:r w:rsidRPr="00E80F49">
        <w:t xml:space="preserve">In standalone NR CA reference sensitivity testing, Low and High Range are tested as default for intra-band and </w:t>
      </w:r>
      <w:r w:rsidR="00605797" w:rsidRPr="00E80F49">
        <w:t>Mid-range</w:t>
      </w:r>
      <w:r w:rsidRPr="00E80F49">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E80F49" w:rsidRDefault="006060A9" w:rsidP="006060A9">
      <w:r w:rsidRPr="00E80F49">
        <w:t>The same principle shall apply for EN-DC testing.</w:t>
      </w:r>
    </w:p>
    <w:p w14:paraId="067ADD09" w14:textId="32F2F50D" w:rsidR="006060A9" w:rsidRPr="00E80F49" w:rsidRDefault="006060A9" w:rsidP="006060A9">
      <w:pPr>
        <w:pStyle w:val="TH"/>
      </w:pPr>
      <w:r w:rsidRPr="00E80F49">
        <w:t xml:space="preserve">Table D.2.8-1: </w:t>
      </w:r>
      <w:r w:rsidR="000D5725" w:rsidRPr="000D5725">
        <w:t>Void</w:t>
      </w:r>
    </w:p>
    <w:p w14:paraId="69E3688C" w14:textId="0D26CB2A" w:rsidR="006060A9" w:rsidRPr="00E80F49" w:rsidRDefault="006060A9" w:rsidP="006060A9">
      <w:r w:rsidRPr="00E80F49">
        <w:t>For EN-DC configurations affected by IMD exceptions where the exception is avoided, the test frequency and bandwidth are FFS.</w:t>
      </w:r>
    </w:p>
    <w:p w14:paraId="1A956730" w14:textId="77777777" w:rsidR="00CE50D5" w:rsidRPr="00E80F49" w:rsidRDefault="00CE50D5" w:rsidP="00605797">
      <w:pPr>
        <w:pStyle w:val="Heading2"/>
      </w:pPr>
      <w:bookmarkStart w:id="566" w:name="_Toc83727891"/>
      <w:bookmarkStart w:id="567" w:name="_Toc100005996"/>
      <w:bookmarkStart w:id="568" w:name="_Toc106703544"/>
      <w:bookmarkStart w:id="569" w:name="_Toc68073961"/>
      <w:bookmarkStart w:id="570" w:name="_Toc75371823"/>
      <w:bookmarkStart w:id="571" w:name="_Toc131528067"/>
      <w:r w:rsidRPr="00E80F49">
        <w:t>D.2.9</w:t>
      </w:r>
      <w:r w:rsidRPr="00E80F49">
        <w:tab/>
        <w:t xml:space="preserve">Test EN-DC </w:t>
      </w:r>
      <w:r w:rsidRPr="00E80F49">
        <w:rPr>
          <w:bCs/>
        </w:rPr>
        <w:t>channel bandwidth</w:t>
      </w:r>
      <w:bookmarkEnd w:id="566"/>
      <w:bookmarkEnd w:id="567"/>
      <w:bookmarkEnd w:id="568"/>
      <w:bookmarkEnd w:id="571"/>
    </w:p>
    <w:p w14:paraId="0BE737D7" w14:textId="0D001E45" w:rsidR="006060A9" w:rsidRPr="00E80F49" w:rsidRDefault="006060A9" w:rsidP="006060A9">
      <w:pPr>
        <w:pStyle w:val="Heading3"/>
      </w:pPr>
      <w:bookmarkStart w:id="572" w:name="_Toc83727892"/>
      <w:bookmarkStart w:id="573" w:name="_Toc100005997"/>
      <w:bookmarkStart w:id="574" w:name="_Toc106703545"/>
      <w:bookmarkStart w:id="575" w:name="_Toc131528068"/>
      <w:r w:rsidRPr="00E80F49">
        <w:t>D.2.</w:t>
      </w:r>
      <w:r w:rsidR="00CE50D5" w:rsidRPr="00E80F49">
        <w:t>9</w:t>
      </w:r>
      <w:r w:rsidRPr="00E80F49">
        <w:t>.1</w:t>
      </w:r>
      <w:r w:rsidRPr="00E80F49">
        <w:tab/>
        <w:t>Test point selection EN-DC configuration without exception</w:t>
      </w:r>
      <w:bookmarkEnd w:id="569"/>
      <w:bookmarkEnd w:id="570"/>
      <w:bookmarkEnd w:id="572"/>
      <w:bookmarkEnd w:id="573"/>
      <w:bookmarkEnd w:id="574"/>
      <w:bookmarkEnd w:id="575"/>
    </w:p>
    <w:p w14:paraId="62DE081A" w14:textId="3E436813" w:rsidR="00CE50D5" w:rsidRPr="00E80F49" w:rsidRDefault="006060A9" w:rsidP="00CE50D5">
      <w:r w:rsidRPr="00E80F49">
        <w:t xml:space="preserve">Follow similar arguments for frequency selection, for regular inter-band EN-DC </w:t>
      </w:r>
      <w:r w:rsidR="00CE50D5" w:rsidRPr="00E80F49">
        <w:t xml:space="preserve">and intra-band non-contiguous </w:t>
      </w:r>
      <w:r w:rsidRPr="00E80F49">
        <w:t xml:space="preserve">testing, the NR channel bandwidths shall follow what is specified in SA scenario. </w:t>
      </w:r>
      <w:r w:rsidRPr="00E80F49">
        <w:rPr>
          <w:lang w:eastAsia="ja-JP"/>
        </w:rPr>
        <w:t xml:space="preserve">Since the objective is to test NR performance, it is sufficient to select 5 MHz channel bandwidth for E-UTRA carrier, which </w:t>
      </w:r>
      <w:r w:rsidRPr="00E80F49">
        <w:t>is common for all E-UTRA bands.</w:t>
      </w:r>
    </w:p>
    <w:p w14:paraId="4055DE57" w14:textId="7AE9B691" w:rsidR="006060A9" w:rsidRPr="00E80F49" w:rsidRDefault="00CE50D5" w:rsidP="00CE50D5">
      <w:r w:rsidRPr="00E80F49">
        <w:t>For intra-band contiguous EN-DC testing, the highest bandwidth is selected for E-UTRA carrier and NR carrier, respectively.</w:t>
      </w:r>
    </w:p>
    <w:p w14:paraId="393F8207" w14:textId="03A45533" w:rsidR="006060A9" w:rsidRPr="00E80F49" w:rsidRDefault="006060A9" w:rsidP="006060A9">
      <w:pPr>
        <w:pStyle w:val="Heading3"/>
      </w:pPr>
      <w:bookmarkStart w:id="576" w:name="_Toc68073962"/>
      <w:bookmarkStart w:id="577" w:name="_Toc75371824"/>
      <w:bookmarkStart w:id="578" w:name="_Toc83727893"/>
      <w:bookmarkStart w:id="579" w:name="_Toc100005998"/>
      <w:bookmarkStart w:id="580" w:name="_Toc106703546"/>
      <w:bookmarkStart w:id="581" w:name="_Toc131528069"/>
      <w:r w:rsidRPr="00E80F49">
        <w:t>D.2.</w:t>
      </w:r>
      <w:r w:rsidR="00CE50D5" w:rsidRPr="00E80F49">
        <w:t>9</w:t>
      </w:r>
      <w:r w:rsidRPr="00E80F49">
        <w:t>.2</w:t>
      </w:r>
      <w:r w:rsidRPr="00E80F49">
        <w:tab/>
        <w:t>Test point selection EN-DC configuration with exception</w:t>
      </w:r>
      <w:bookmarkEnd w:id="576"/>
      <w:bookmarkEnd w:id="577"/>
      <w:bookmarkEnd w:id="578"/>
      <w:bookmarkEnd w:id="579"/>
      <w:bookmarkEnd w:id="580"/>
      <w:bookmarkEnd w:id="581"/>
    </w:p>
    <w:p w14:paraId="546C18E3" w14:textId="219EEDC3" w:rsidR="006060A9" w:rsidRPr="00E80F49" w:rsidRDefault="006060A9" w:rsidP="006060A9">
      <w:pPr>
        <w:rPr>
          <w:lang w:eastAsia="ja-JP"/>
        </w:rPr>
      </w:pPr>
      <w:r w:rsidRPr="00E80F49">
        <w:t xml:space="preserve">For inter-band </w:t>
      </w:r>
      <w:r w:rsidRPr="00E80F49">
        <w:rPr>
          <w:lang w:eastAsia="ja-JP"/>
        </w:rPr>
        <w:t xml:space="preserve">EN-DC configuration with exception requirement due to UL harmonics, Rx mixing and cross band isolation, </w:t>
      </w:r>
      <w:r w:rsidR="00CE50D5" w:rsidRPr="00E80F49">
        <w:rPr>
          <w:lang w:eastAsia="ja-JP"/>
        </w:rPr>
        <w:t>the highest channel bandwidth shall be tested for E-UTRA and</w:t>
      </w:r>
      <w:r w:rsidR="00CE50D5" w:rsidRPr="00E80F49">
        <w:rPr>
          <w:lang w:eastAsia="zh-CN"/>
        </w:rPr>
        <w:t xml:space="preserve"> NR carrier.</w:t>
      </w:r>
    </w:p>
    <w:p w14:paraId="5203AE35" w14:textId="77777777" w:rsidR="006060A9" w:rsidRPr="00E80F49" w:rsidRDefault="006060A9" w:rsidP="006060A9">
      <w:r w:rsidRPr="00E80F49">
        <w:t xml:space="preserve">For </w:t>
      </w:r>
      <w:r w:rsidRPr="00E80F49">
        <w:rPr>
          <w:lang w:eastAsia="ja-JP"/>
        </w:rPr>
        <w:t xml:space="preserve">inter-band EN-DC configuration with exception requirement due to 2UL intermodulation, </w:t>
      </w:r>
      <w:r w:rsidRPr="00E80F49">
        <w:t>the test channel bandwidth selection for both NR and E-UTRA are EN-DC combo dependent. There are fixed channel bandwidth pairs required for these exceptional test scenarios.</w:t>
      </w:r>
    </w:p>
    <w:p w14:paraId="723EF6C0" w14:textId="6ADE2F6F" w:rsidR="006060A9" w:rsidRPr="00E80F49" w:rsidRDefault="006060A9" w:rsidP="006060A9">
      <w:r w:rsidRPr="00E80F49">
        <w:t xml:space="preserve">For </w:t>
      </w:r>
      <w:r w:rsidRPr="00E80F49">
        <w:rPr>
          <w:lang w:eastAsia="ja-JP"/>
        </w:rPr>
        <w:t xml:space="preserve">intra-band EN-DC configuration with exception requirement, </w:t>
      </w:r>
      <w:r w:rsidRPr="00E80F49">
        <w:t>the test channel bandwidth selection for both NR and E-UTRA are EN-DC combo dependent. There are fixed channel bandwidth pairs required for these exceptional test scenarios.</w:t>
      </w:r>
    </w:p>
    <w:p w14:paraId="748D193C" w14:textId="77777777" w:rsidR="006060A9" w:rsidRPr="00E80F49" w:rsidRDefault="006060A9" w:rsidP="006060A9">
      <w:r w:rsidRPr="00E80F49">
        <w:rPr>
          <w:lang w:eastAsia="ja-JP"/>
        </w:rPr>
        <w:t>Only 5 MHz channel bandwidth shall be employed by E-UTRA band</w:t>
      </w:r>
      <w:r w:rsidRPr="00E80F49">
        <w:t xml:space="preserve">, Lowest, Mid, Highest </w:t>
      </w:r>
      <w:r w:rsidRPr="00E80F49">
        <w:rPr>
          <w:lang w:eastAsia="ja-JP"/>
        </w:rPr>
        <w:t xml:space="preserve">channel bandwidth shall be selected for NR carrier for </w:t>
      </w:r>
      <w:r w:rsidRPr="00E80F49">
        <w:t>EN-DC non- exceptional testing.</w:t>
      </w:r>
    </w:p>
    <w:p w14:paraId="1B83A23E" w14:textId="23505E84" w:rsidR="006060A9" w:rsidRPr="00E80F49" w:rsidRDefault="006060A9" w:rsidP="006060A9">
      <w:pPr>
        <w:pStyle w:val="Heading2"/>
      </w:pPr>
      <w:bookmarkStart w:id="582" w:name="_Hlk63090331"/>
      <w:bookmarkStart w:id="583" w:name="_Toc68073963"/>
      <w:bookmarkStart w:id="584" w:name="_Toc75371825"/>
      <w:bookmarkStart w:id="585" w:name="_Toc83727894"/>
      <w:bookmarkStart w:id="586" w:name="_Toc100005999"/>
      <w:bookmarkStart w:id="587" w:name="_Toc106703547"/>
      <w:bookmarkStart w:id="588" w:name="_Toc131528070"/>
      <w:r w:rsidRPr="00E80F49">
        <w:lastRenderedPageBreak/>
        <w:t>D.2.</w:t>
      </w:r>
      <w:r w:rsidR="00CE50D5" w:rsidRPr="00E80F49">
        <w:t>10</w:t>
      </w:r>
      <w:bookmarkEnd w:id="582"/>
      <w:r w:rsidRPr="00E80F49">
        <w:tab/>
        <w:t>RB allocation and RB location selections</w:t>
      </w:r>
      <w:bookmarkEnd w:id="583"/>
      <w:bookmarkEnd w:id="584"/>
      <w:bookmarkEnd w:id="585"/>
      <w:bookmarkEnd w:id="586"/>
      <w:bookmarkEnd w:id="587"/>
      <w:bookmarkEnd w:id="588"/>
    </w:p>
    <w:p w14:paraId="23F3F107" w14:textId="1AB07E2A" w:rsidR="006060A9" w:rsidRPr="00E80F49" w:rsidRDefault="006060A9" w:rsidP="006060A9">
      <w:pPr>
        <w:pStyle w:val="Heading3"/>
      </w:pPr>
      <w:bookmarkStart w:id="589" w:name="_Hlk63090373"/>
      <w:bookmarkStart w:id="590" w:name="_Toc68073964"/>
      <w:bookmarkStart w:id="591" w:name="_Toc75371826"/>
      <w:bookmarkStart w:id="592" w:name="_Toc83727895"/>
      <w:bookmarkStart w:id="593" w:name="_Toc100006000"/>
      <w:bookmarkStart w:id="594" w:name="_Toc106703548"/>
      <w:bookmarkStart w:id="595" w:name="_Toc131528071"/>
      <w:r w:rsidRPr="00E80F49">
        <w:t>D.2.</w:t>
      </w:r>
      <w:r w:rsidR="00CE50D5" w:rsidRPr="00E80F49">
        <w:t>10</w:t>
      </w:r>
      <w:r w:rsidRPr="00E80F49">
        <w:t>.1</w:t>
      </w:r>
      <w:bookmarkEnd w:id="589"/>
      <w:r w:rsidRPr="00E80F49">
        <w:tab/>
        <w:t xml:space="preserve">Test point selection </w:t>
      </w:r>
      <w:r w:rsidRPr="00E80F49">
        <w:rPr>
          <w:lang w:eastAsia="ja-JP"/>
        </w:rPr>
        <w:t>EN-DC configuration without exception</w:t>
      </w:r>
      <w:bookmarkEnd w:id="590"/>
      <w:bookmarkEnd w:id="591"/>
      <w:bookmarkEnd w:id="592"/>
      <w:bookmarkEnd w:id="593"/>
      <w:bookmarkEnd w:id="594"/>
      <w:bookmarkEnd w:id="595"/>
    </w:p>
    <w:p w14:paraId="60725E7A" w14:textId="5600EE99" w:rsidR="006060A9" w:rsidRPr="00E80F49" w:rsidRDefault="006060A9" w:rsidP="006060A9">
      <w:pPr>
        <w:rPr>
          <w:lang w:eastAsia="ja-JP"/>
        </w:rPr>
      </w:pPr>
      <w:r w:rsidRPr="00E80F49">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E80F49" w:rsidRDefault="006060A9" w:rsidP="006060A9">
      <w:pPr>
        <w:rPr>
          <w:lang w:eastAsia="ja-JP"/>
        </w:rPr>
      </w:pPr>
      <w:r w:rsidRPr="00E80F49">
        <w:rPr>
          <w:lang w:eastAsia="ja-JP"/>
        </w:rPr>
        <w:t>There is no reason to deviate from current NR configurations for RB allocation selection employed in standalone testing.</w:t>
      </w:r>
    </w:p>
    <w:p w14:paraId="60411753" w14:textId="7CCE4B21" w:rsidR="006060A9" w:rsidRPr="00E80F49" w:rsidRDefault="006060A9" w:rsidP="006060A9">
      <w:pPr>
        <w:pStyle w:val="Heading3"/>
      </w:pPr>
      <w:bookmarkStart w:id="596" w:name="_Toc68073965"/>
      <w:bookmarkStart w:id="597" w:name="_Toc75371827"/>
      <w:bookmarkStart w:id="598" w:name="_Toc83727896"/>
      <w:bookmarkStart w:id="599" w:name="_Toc100006001"/>
      <w:bookmarkStart w:id="600" w:name="_Toc106703549"/>
      <w:bookmarkStart w:id="601" w:name="_Toc131528072"/>
      <w:r w:rsidRPr="00E80F49">
        <w:t>D.2.</w:t>
      </w:r>
      <w:r w:rsidR="00CE50D5" w:rsidRPr="00E80F49">
        <w:t>10</w:t>
      </w:r>
      <w:r w:rsidRPr="00E80F49">
        <w:t>.2</w:t>
      </w:r>
      <w:r w:rsidRPr="00E80F49">
        <w:tab/>
        <w:t xml:space="preserve">Test point selection </w:t>
      </w:r>
      <w:r w:rsidRPr="00E80F49">
        <w:rPr>
          <w:lang w:eastAsia="ja-JP"/>
        </w:rPr>
        <w:t>EN-DC configuration with exception when exception applies</w:t>
      </w:r>
      <w:bookmarkEnd w:id="596"/>
      <w:bookmarkEnd w:id="597"/>
      <w:bookmarkEnd w:id="598"/>
      <w:bookmarkEnd w:id="599"/>
      <w:bookmarkEnd w:id="600"/>
      <w:bookmarkEnd w:id="601"/>
    </w:p>
    <w:p w14:paraId="3C28A3F1" w14:textId="77777777" w:rsidR="006060A9" w:rsidRPr="00E80F49" w:rsidRDefault="006060A9" w:rsidP="006060A9">
      <w:r w:rsidRPr="00E80F49">
        <w:t xml:space="preserve">For EN-DC </w:t>
      </w:r>
      <w:r w:rsidRPr="00E80F49">
        <w:rPr>
          <w:lang w:eastAsia="ja-JP"/>
        </w:rPr>
        <w:t xml:space="preserve">inter-band and intra-band EN-DC exceptional test scenarios, </w:t>
      </w:r>
      <w:r w:rsidRPr="00E80F49">
        <w:t xml:space="preserve">the RB allocation for both NR and E-UTRA are selected </w:t>
      </w:r>
      <w:r w:rsidRPr="00E80F49">
        <w:rPr>
          <w:lang w:eastAsia="ja-JP"/>
        </w:rPr>
        <w:t>as specified in</w:t>
      </w:r>
      <w:r w:rsidRPr="00E80F49">
        <w:t xml:space="preserve"> TS 38.101-3 [7] for the EN-DC band combination.</w:t>
      </w:r>
    </w:p>
    <w:p w14:paraId="7E2637C1" w14:textId="77777777" w:rsidR="006060A9" w:rsidRPr="00E80F49" w:rsidRDefault="006060A9" w:rsidP="006060A9">
      <w:r w:rsidRPr="00E80F49">
        <w:rPr>
          <w:lang w:eastAsia="ja-JP"/>
        </w:rPr>
        <w:t xml:space="preserve">Based on the </w:t>
      </w:r>
      <w:r w:rsidRPr="00E80F49">
        <w:t xml:space="preserve">E-UTRA anchor-agnostic approach, 0 RB shall be used for both UL and DL channels for non-exceptional test scenarios. </w:t>
      </w:r>
      <w:r w:rsidRPr="00E80F49">
        <w:rPr>
          <w:lang w:eastAsia="ja-JP"/>
        </w:rPr>
        <w:t xml:space="preserve">RB allocation for NR carrier in </w:t>
      </w:r>
      <w:r w:rsidRPr="00E80F49">
        <w:t>inter-band EN-DC non- exceptional testing shall follow what is selected for standalone testing.</w:t>
      </w:r>
    </w:p>
    <w:p w14:paraId="7B0C81CB" w14:textId="1CB0D4FE" w:rsidR="006060A9" w:rsidRPr="00E80F49" w:rsidRDefault="006060A9" w:rsidP="006060A9">
      <w:pPr>
        <w:pStyle w:val="Heading3"/>
        <w:rPr>
          <w:lang w:eastAsia="ja-JP"/>
        </w:rPr>
      </w:pPr>
      <w:bookmarkStart w:id="602" w:name="_Toc68073966"/>
      <w:bookmarkStart w:id="603" w:name="_Toc75371828"/>
      <w:bookmarkStart w:id="604" w:name="_Toc83727897"/>
      <w:bookmarkStart w:id="605" w:name="_Toc100006002"/>
      <w:bookmarkStart w:id="606" w:name="_Toc106703550"/>
      <w:bookmarkStart w:id="607" w:name="_Toc131528073"/>
      <w:r w:rsidRPr="00E80F49">
        <w:t>D.2.</w:t>
      </w:r>
      <w:r w:rsidR="00CE50D5" w:rsidRPr="00E80F49">
        <w:t>10</w:t>
      </w:r>
      <w:r w:rsidRPr="00E80F49">
        <w:t>.3</w:t>
      </w:r>
      <w:r w:rsidRPr="00E80F49">
        <w:tab/>
      </w:r>
      <w:r w:rsidRPr="00E80F49">
        <w:rPr>
          <w:lang w:eastAsia="ja-JP"/>
        </w:rPr>
        <w:t>Test point selection EN-DC configuration with exception when exception does not apply</w:t>
      </w:r>
      <w:bookmarkEnd w:id="602"/>
      <w:bookmarkEnd w:id="603"/>
      <w:bookmarkEnd w:id="604"/>
      <w:bookmarkEnd w:id="605"/>
      <w:bookmarkEnd w:id="606"/>
      <w:bookmarkEnd w:id="607"/>
    </w:p>
    <w:p w14:paraId="29DC4CC5" w14:textId="77777777" w:rsidR="006060A9" w:rsidRPr="00E80F49" w:rsidRDefault="006060A9" w:rsidP="006060A9">
      <w:pPr>
        <w:rPr>
          <w:lang w:eastAsia="ja-JP"/>
        </w:rPr>
      </w:pPr>
      <w:r w:rsidRPr="00E80F49">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E80F49" w:rsidRDefault="006060A9" w:rsidP="006060A9">
      <w:pPr>
        <w:rPr>
          <w:lang w:eastAsia="ja-JP"/>
        </w:rPr>
      </w:pPr>
      <w:r w:rsidRPr="00E80F49">
        <w:rPr>
          <w:lang w:eastAsia="ja-JP"/>
        </w:rPr>
        <w:t>The calculation of test frequency for avoiding exceptions is presented in clause 2.5. The UL configuration also need to be determined an</w:t>
      </w:r>
      <w:r w:rsidR="00CE50D5" w:rsidRPr="00E80F49">
        <w:rPr>
          <w:lang w:eastAsia="ja-JP"/>
        </w:rPr>
        <w:t>d</w:t>
      </w:r>
      <w:r w:rsidRPr="00E80F49">
        <w:rPr>
          <w:lang w:eastAsia="ja-JP"/>
        </w:rPr>
        <w:t xml:space="preserve"> may be with one or two simultaneous UL CCs depending on the scenario.</w:t>
      </w:r>
    </w:p>
    <w:p w14:paraId="79FF12D4" w14:textId="77777777" w:rsidR="006060A9" w:rsidRPr="00E80F49" w:rsidRDefault="006060A9" w:rsidP="006060A9">
      <w:pPr>
        <w:rPr>
          <w:lang w:eastAsia="ja-JP"/>
        </w:rPr>
      </w:pPr>
      <w:r w:rsidRPr="00E80F49">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E80F49" w:rsidRDefault="006060A9" w:rsidP="006060A9">
      <w:pPr>
        <w:rPr>
          <w:lang w:eastAsia="ja-JP"/>
        </w:rPr>
      </w:pPr>
      <w:r w:rsidRPr="00E80F49">
        <w:rPr>
          <w:lang w:eastAsia="ja-JP"/>
        </w:rPr>
        <w:t>For CBI exceptions the requirements are defined in two different ways depending on the EN-DC configuration:</w:t>
      </w:r>
    </w:p>
    <w:p w14:paraId="27092A63" w14:textId="7D954F16" w:rsidR="006060A9" w:rsidRPr="00E80F49" w:rsidRDefault="006060A9" w:rsidP="00CF3F9A">
      <w:pPr>
        <w:pStyle w:val="B1"/>
        <w:rPr>
          <w:lang w:eastAsia="ja-JP"/>
        </w:rPr>
      </w:pPr>
      <w:r w:rsidRPr="00E80F49">
        <w:rPr>
          <w:lang w:eastAsia="ja-JP"/>
        </w:rPr>
        <w:t>1.</w:t>
      </w:r>
      <w:r w:rsidRPr="00E80F49">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E80F49">
        <w:rPr>
          <w:lang w:eastAsia="ja-JP"/>
        </w:rPr>
        <w:t>. Therefore, CBI exception avoiding could not be tested for this kind of combinations.</w:t>
      </w:r>
    </w:p>
    <w:p w14:paraId="25ABD4CF" w14:textId="655C7617" w:rsidR="006060A9" w:rsidRPr="00E80F49" w:rsidRDefault="006060A9" w:rsidP="00CF3F9A">
      <w:pPr>
        <w:pStyle w:val="B1"/>
        <w:rPr>
          <w:lang w:eastAsia="ja-JP"/>
        </w:rPr>
      </w:pPr>
      <w:r w:rsidRPr="00E80F49">
        <w:rPr>
          <w:lang w:eastAsia="ja-JP"/>
        </w:rPr>
        <w:t>2.</w:t>
      </w:r>
      <w:r w:rsidRPr="00E80F49">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E80F49" w:rsidRDefault="006060A9" w:rsidP="006060A9">
      <w:pPr>
        <w:rPr>
          <w:lang w:eastAsia="ja-JP"/>
        </w:rPr>
      </w:pPr>
      <w:r w:rsidRPr="00E80F49">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08" w:name="_Hlk63340498"/>
      <w:r w:rsidR="00CE50D5" w:rsidRPr="00E80F49">
        <w:rPr>
          <w:lang w:eastAsia="ja-JP"/>
        </w:rPr>
        <w:t xml:space="preserve">However, </w:t>
      </w:r>
      <w:r w:rsidR="00CE50D5" w:rsidRPr="00E80F49">
        <w:rPr>
          <w:rFonts w:eastAsia="SimSun"/>
          <w:lang w:eastAsia="zh-CN"/>
        </w:rPr>
        <w:t>in</w:t>
      </w:r>
      <w:r w:rsidR="00D44BD4">
        <w:rPr>
          <w:rFonts w:eastAsia="SimSun"/>
          <w:lang w:eastAsia="zh-CN"/>
        </w:rPr>
        <w:t xml:space="preserve"> </w:t>
      </w:r>
      <w:r w:rsidR="00670C2F" w:rsidRPr="00E80F49">
        <w:rPr>
          <w:rFonts w:eastAsia="SimSun"/>
          <w:lang w:eastAsia="zh-CN"/>
        </w:rPr>
        <w:t>TS 38.101-3[7]</w:t>
      </w:r>
      <w:r w:rsidR="00CE50D5" w:rsidRPr="00E80F49">
        <w:rPr>
          <w:rFonts w:eastAsia="SimSun"/>
          <w:lang w:eastAsia="zh-CN"/>
        </w:rPr>
        <w:t xml:space="preserve">, there is no general criteria in which REFSENS can be fulfilled with MSD=0 for the EN-DC combinations which have </w:t>
      </w:r>
      <w:bookmarkStart w:id="609" w:name="OLE_LINK192"/>
      <w:bookmarkStart w:id="610" w:name="OLE_LINK193"/>
      <w:r w:rsidR="00CE50D5" w:rsidRPr="00E80F49">
        <w:rPr>
          <w:rFonts w:eastAsia="SimSun"/>
          <w:lang w:eastAsia="zh-CN"/>
        </w:rPr>
        <w:t>MSD exceptions due to IMD interference</w:t>
      </w:r>
      <w:bookmarkEnd w:id="609"/>
      <w:bookmarkEnd w:id="610"/>
      <w:r w:rsidR="00CE50D5" w:rsidRPr="00E80F49">
        <w:rPr>
          <w:rFonts w:eastAsia="SimSun"/>
          <w:lang w:eastAsia="zh-CN"/>
        </w:rPr>
        <w:t xml:space="preserve"> (2 UL active). The 2-band IMD exception avoiding testing is still FFS in</w:t>
      </w:r>
      <w:r w:rsidR="00D44BD4">
        <w:rPr>
          <w:rFonts w:eastAsia="SimSun"/>
          <w:lang w:eastAsia="zh-CN"/>
        </w:rPr>
        <w:t xml:space="preserve"> </w:t>
      </w:r>
      <w:r w:rsidR="00670C2F" w:rsidRPr="00E80F49">
        <w:rPr>
          <w:rFonts w:eastAsia="SimSun"/>
          <w:lang w:eastAsia="zh-CN"/>
        </w:rPr>
        <w:t>TS 38.521-3[4]</w:t>
      </w:r>
      <w:r w:rsidR="00CE50D5" w:rsidRPr="00E80F49">
        <w:rPr>
          <w:rFonts w:eastAsia="SimSun"/>
          <w:lang w:eastAsia="zh-CN"/>
        </w:rPr>
        <w:t>.</w:t>
      </w:r>
    </w:p>
    <w:p w14:paraId="159A69EF" w14:textId="77777777" w:rsidR="006060A9" w:rsidRPr="00E80F49" w:rsidRDefault="006060A9" w:rsidP="006060A9">
      <w:pPr>
        <w:rPr>
          <w:lang w:eastAsia="ja-JP"/>
        </w:rPr>
      </w:pPr>
      <w:r w:rsidRPr="00E80F49">
        <w:rPr>
          <w:lang w:eastAsia="ja-JP"/>
        </w:rPr>
        <w:t>For 3-band IMD exceptions there are a separate set of IMD depending on the UL configuration (</w:t>
      </w:r>
      <w:r w:rsidRPr="00E80F49">
        <w:t>selecting 2UL among 3 bands gives two cases</w:t>
      </w:r>
      <w:r w:rsidRPr="00E80F49">
        <w:rPr>
          <w:lang w:eastAsia="ja-JP"/>
        </w:rPr>
        <w:t>). Within a UL configuration, the same test point selection as for 2-band IMD can be used.</w:t>
      </w:r>
      <w:bookmarkEnd w:id="608"/>
    </w:p>
    <w:p w14:paraId="5FDEA627" w14:textId="015DF1B6" w:rsidR="006060A9" w:rsidRPr="00E80F49" w:rsidRDefault="006060A9" w:rsidP="006060A9">
      <w:pPr>
        <w:pStyle w:val="Heading3"/>
      </w:pPr>
      <w:bookmarkStart w:id="611" w:name="_Toc68073967"/>
      <w:bookmarkStart w:id="612" w:name="_Toc75371829"/>
      <w:bookmarkStart w:id="613" w:name="_Toc83727898"/>
      <w:bookmarkStart w:id="614" w:name="_Toc100006003"/>
      <w:bookmarkStart w:id="615" w:name="_Toc106703551"/>
      <w:bookmarkStart w:id="616" w:name="_Toc131528074"/>
      <w:r w:rsidRPr="00E80F49">
        <w:t>D.2.1</w:t>
      </w:r>
      <w:r w:rsidR="00CE50D5" w:rsidRPr="00E80F49">
        <w:t>1</w:t>
      </w:r>
      <w:r w:rsidRPr="00E80F49">
        <w:tab/>
        <w:t>Modulation scheme selections</w:t>
      </w:r>
      <w:bookmarkEnd w:id="611"/>
      <w:bookmarkEnd w:id="612"/>
      <w:bookmarkEnd w:id="613"/>
      <w:bookmarkEnd w:id="614"/>
      <w:bookmarkEnd w:id="615"/>
      <w:bookmarkEnd w:id="616"/>
    </w:p>
    <w:p w14:paraId="7B990613" w14:textId="77777777" w:rsidR="006060A9" w:rsidRPr="00E80F49" w:rsidRDefault="006060A9" w:rsidP="006060A9">
      <w:pPr>
        <w:rPr>
          <w:lang w:eastAsia="ja-JP"/>
        </w:rPr>
      </w:pPr>
      <w:r w:rsidRPr="00E80F49">
        <w:rPr>
          <w:lang w:eastAsia="ja-JP"/>
        </w:rPr>
        <w:t>The modulation scheme for both non-exceptional and exceptional EN-DC intra-band and inter-band test scenarios are selected as:</w:t>
      </w:r>
    </w:p>
    <w:p w14:paraId="388AF3EC" w14:textId="77777777" w:rsidR="006060A9" w:rsidRPr="00E80F49" w:rsidRDefault="006060A9" w:rsidP="006060A9">
      <w:pPr>
        <w:pStyle w:val="B1"/>
        <w:rPr>
          <w:lang w:eastAsia="ja-JP"/>
        </w:rPr>
      </w:pPr>
      <w:r w:rsidRPr="00E80F49">
        <w:rPr>
          <w:lang w:eastAsia="ja-JP"/>
        </w:rPr>
        <w:t>-</w:t>
      </w:r>
      <w:r w:rsidRPr="00E80F49">
        <w:rPr>
          <w:lang w:eastAsia="ja-JP"/>
        </w:rPr>
        <w:tab/>
        <w:t>For E-UTRA: QPSK (same as used for E-UTRA reference sensitivity testing in TS 36-521-1 [9])</w:t>
      </w:r>
    </w:p>
    <w:p w14:paraId="45BC89AA" w14:textId="77777777" w:rsidR="006060A9" w:rsidRPr="00E80F49" w:rsidRDefault="006060A9" w:rsidP="006060A9">
      <w:pPr>
        <w:pStyle w:val="B1"/>
        <w:rPr>
          <w:lang w:eastAsia="ja-JP"/>
        </w:rPr>
      </w:pPr>
      <w:r w:rsidRPr="00E80F49">
        <w:rPr>
          <w:lang w:eastAsia="ja-JP"/>
        </w:rPr>
        <w:t>-</w:t>
      </w:r>
      <w:r w:rsidRPr="00E80F49">
        <w:rPr>
          <w:lang w:eastAsia="ja-JP"/>
        </w:rPr>
        <w:tab/>
        <w:t>For NR: Use same modulation scheme as used for NR standalone testing.</w:t>
      </w:r>
    </w:p>
    <w:p w14:paraId="6CFA0BEE" w14:textId="6A41A1C8" w:rsidR="006060A9" w:rsidRPr="00E80F49" w:rsidRDefault="006060A9" w:rsidP="006060A9">
      <w:pPr>
        <w:pStyle w:val="Heading3"/>
      </w:pPr>
      <w:bookmarkStart w:id="617" w:name="_Toc68073968"/>
      <w:bookmarkStart w:id="618" w:name="_Toc75371830"/>
      <w:bookmarkStart w:id="619" w:name="_Toc83727899"/>
      <w:bookmarkStart w:id="620" w:name="_Toc100006004"/>
      <w:bookmarkStart w:id="621" w:name="_Toc106703552"/>
      <w:bookmarkStart w:id="622" w:name="_Toc131528075"/>
      <w:r w:rsidRPr="00E80F49">
        <w:lastRenderedPageBreak/>
        <w:t>D.2.1</w:t>
      </w:r>
      <w:r w:rsidR="00CE50D5" w:rsidRPr="00E80F49">
        <w:t>2</w:t>
      </w:r>
      <w:r w:rsidRPr="00E80F49">
        <w:tab/>
        <w:t>Current test completion status per EN-DC configuration</w:t>
      </w:r>
      <w:bookmarkEnd w:id="617"/>
      <w:bookmarkEnd w:id="618"/>
      <w:bookmarkEnd w:id="619"/>
      <w:bookmarkEnd w:id="620"/>
      <w:bookmarkEnd w:id="621"/>
      <w:bookmarkEnd w:id="622"/>
    </w:p>
    <w:p w14:paraId="61CE63EE" w14:textId="08EFDA7D" w:rsidR="00E547C9" w:rsidRPr="00E80F49" w:rsidRDefault="006060A9" w:rsidP="00E547C9">
      <w:pPr>
        <w:rPr>
          <w:lang w:eastAsia="ja-JP"/>
        </w:rPr>
      </w:pPr>
      <w:r w:rsidRPr="00E80F49">
        <w:rPr>
          <w:lang w:eastAsia="ja-JP"/>
        </w:rPr>
        <w:t>The completion status per EN-DC configuration is documented in clause 4.3.3.1.</w:t>
      </w:r>
    </w:p>
    <w:p w14:paraId="45DC96A6" w14:textId="77777777" w:rsidR="00131FB6" w:rsidRPr="00E80F49" w:rsidRDefault="00131FB6" w:rsidP="000D3896">
      <w:pPr>
        <w:pStyle w:val="Heading9"/>
      </w:pPr>
      <w:bookmarkStart w:id="623" w:name="_Toc27418765"/>
      <w:bookmarkStart w:id="624" w:name="_Toc36042420"/>
      <w:bookmarkStart w:id="625" w:name="_Toc43899748"/>
      <w:bookmarkStart w:id="626" w:name="_Toc51767660"/>
      <w:bookmarkStart w:id="627" w:name="_Toc59039998"/>
      <w:bookmarkStart w:id="628" w:name="_Toc68073969"/>
      <w:bookmarkStart w:id="629" w:name="_Toc75371831"/>
      <w:bookmarkStart w:id="630" w:name="_Toc83727900"/>
      <w:bookmarkStart w:id="631" w:name="_Toc100006005"/>
      <w:bookmarkStart w:id="632" w:name="_Toc106703553"/>
      <w:bookmarkStart w:id="633" w:name="historyclause"/>
      <w:bookmarkStart w:id="634" w:name="_Toc131528076"/>
      <w:r w:rsidRPr="00E80F49">
        <w:lastRenderedPageBreak/>
        <w:t>Annex B: Change history</w:t>
      </w:r>
      <w:bookmarkEnd w:id="623"/>
      <w:bookmarkEnd w:id="624"/>
      <w:bookmarkEnd w:id="625"/>
      <w:bookmarkEnd w:id="626"/>
      <w:bookmarkEnd w:id="627"/>
      <w:bookmarkEnd w:id="628"/>
      <w:bookmarkEnd w:id="629"/>
      <w:bookmarkEnd w:id="630"/>
      <w:bookmarkEnd w:id="631"/>
      <w:bookmarkEnd w:id="632"/>
      <w:bookmarkEnd w:id="6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E80F49" w14:paraId="30D12F6D" w14:textId="77777777" w:rsidTr="00750578">
        <w:trPr>
          <w:cantSplit/>
        </w:trPr>
        <w:tc>
          <w:tcPr>
            <w:tcW w:w="9639" w:type="dxa"/>
            <w:gridSpan w:val="8"/>
            <w:tcBorders>
              <w:bottom w:val="nil"/>
            </w:tcBorders>
            <w:shd w:val="solid" w:color="FFFFFF" w:fill="auto"/>
          </w:tcPr>
          <w:bookmarkEnd w:id="633"/>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r w:rsidRPr="00E80F49">
              <w:rPr>
                <w:b/>
                <w:sz w:val="16"/>
              </w:rPr>
              <w:t>TDoc</w:t>
            </w:r>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RAN5#2-5G-NR Adhoc</w:t>
            </w:r>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Adhoc: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Adhoc: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"Test Point analysis for FR1 RefSens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“Test Point analysis for FR2 RefSense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000000" w:rsidP="00BD4B18">
            <w:pPr>
              <w:pStyle w:val="TAL"/>
              <w:rPr>
                <w:sz w:val="16"/>
                <w:szCs w:val="16"/>
              </w:rPr>
            </w:pPr>
            <w:hyperlink r:id="rId11"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“Test Point analysis for FR2 TxSpurious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r w:rsidRPr="00E80F49">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Tp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r w:rsidRPr="00E80F49">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w:t>
            </w:r>
            <w:r w:rsidRPr="00E80F49">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lastRenderedPageBreak/>
              <w:t>16.2.0</w:t>
            </w:r>
          </w:p>
        </w:tc>
      </w:tr>
      <w:tr w:rsidR="006C4B6F" w:rsidRPr="00E80F49"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r w:rsidRPr="00E80F49">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r w:rsidRPr="00E80F49">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 xml:space="preserve">Addition of test point analysis for DC_13A_n66A in Tx spurious </w:t>
            </w:r>
            <w:r w:rsidRPr="00E80F49">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lastRenderedPageBreak/>
              <w:t>16.6.0</w:t>
            </w:r>
          </w:p>
        </w:tc>
      </w:tr>
      <w:tr w:rsidR="00FE6721" w:rsidRPr="00E80F49"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r w:rsidRPr="00E80F49">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r w:rsidRPr="00E80F49">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r w:rsidRPr="00E80F49">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 xml:space="preserve">Editorial correction to Annex 2.10.3 test point selection EN-DC </w:t>
            </w:r>
            <w:r w:rsidRPr="00E80F49">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lastRenderedPageBreak/>
              <w:t>17.3.0</w:t>
            </w:r>
          </w:p>
        </w:tc>
      </w:tr>
      <w:tr w:rsidR="00D06E27" w:rsidRPr="00E80F49"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r w:rsidRPr="00E80F49">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 xml:space="preserve">Introduction of spurious emission TP analysis for Rel-16 EN-DC </w:t>
            </w:r>
            <w:r w:rsidRPr="00E80F49">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lastRenderedPageBreak/>
              <w:t>17.4.0</w:t>
            </w:r>
          </w:p>
        </w:tc>
      </w:tr>
      <w:tr w:rsidR="0062576A" w:rsidRPr="00E80F49"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r w:rsidRPr="00E80F49">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r w:rsidR="00866BEC" w:rsidRPr="00866BEC"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E80F49" w:rsidRDefault="00866BEC" w:rsidP="00866BEC">
            <w:pPr>
              <w:pStyle w:val="TAC"/>
              <w:jc w:val="left"/>
              <w:rPr>
                <w:sz w:val="16"/>
                <w:szCs w:val="16"/>
              </w:rPr>
            </w:pPr>
            <w:r w:rsidRPr="00C46B3C">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E80F49" w:rsidRDefault="00866BEC" w:rsidP="00866BEC">
            <w:pPr>
              <w:pStyle w:val="TAC"/>
              <w:jc w:val="left"/>
              <w:rPr>
                <w:sz w:val="16"/>
                <w:szCs w:val="16"/>
              </w:rPr>
            </w:pPr>
            <w:r w:rsidRPr="00C46B3C">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E80F49" w:rsidRDefault="00866BEC" w:rsidP="00866BEC">
            <w:pPr>
              <w:pStyle w:val="TAL"/>
              <w:rPr>
                <w:sz w:val="16"/>
                <w:szCs w:val="16"/>
              </w:rPr>
            </w:pPr>
            <w:r w:rsidRPr="00C46B3C">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E80F49" w:rsidRDefault="00866BEC" w:rsidP="00866BEC">
            <w:pPr>
              <w:pStyle w:val="TAC"/>
              <w:jc w:val="left"/>
              <w:rPr>
                <w:sz w:val="16"/>
                <w:szCs w:val="16"/>
              </w:rPr>
            </w:pPr>
            <w:r w:rsidRPr="00C46B3C">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E80F49" w:rsidRDefault="00866BEC" w:rsidP="00866BEC">
            <w:pPr>
              <w:pStyle w:val="TAC"/>
              <w:jc w:val="left"/>
              <w:rPr>
                <w:sz w:val="16"/>
                <w:szCs w:val="16"/>
              </w:rPr>
            </w:pPr>
            <w:r w:rsidRPr="00C46B3C">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E80F49" w:rsidRDefault="00866BEC" w:rsidP="00866BEC">
            <w:pPr>
              <w:pStyle w:val="TAL"/>
              <w:rPr>
                <w:sz w:val="16"/>
                <w:szCs w:val="16"/>
              </w:rPr>
            </w:pPr>
            <w:r w:rsidRPr="00C46B3C">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E80F49" w:rsidRDefault="00866BEC" w:rsidP="00866BEC">
            <w:pPr>
              <w:pStyle w:val="TAC"/>
              <w:jc w:val="left"/>
              <w:rPr>
                <w:sz w:val="16"/>
                <w:szCs w:val="16"/>
              </w:rPr>
            </w:pPr>
            <w:r w:rsidRPr="00C46B3C">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E80F49" w:rsidRDefault="00866BEC" w:rsidP="00866BEC">
            <w:pPr>
              <w:pStyle w:val="TAC"/>
              <w:jc w:val="left"/>
              <w:rPr>
                <w:sz w:val="16"/>
                <w:szCs w:val="16"/>
              </w:rPr>
            </w:pPr>
            <w:r w:rsidRPr="00C46B3C">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E80F49" w:rsidRDefault="00866BEC" w:rsidP="00866BEC">
            <w:pPr>
              <w:pStyle w:val="TAL"/>
              <w:rPr>
                <w:sz w:val="16"/>
                <w:szCs w:val="16"/>
              </w:rPr>
            </w:pPr>
            <w:r w:rsidRPr="00C46B3C">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E80F49" w:rsidRDefault="00866BEC" w:rsidP="00866BEC">
            <w:pPr>
              <w:pStyle w:val="TAC"/>
              <w:jc w:val="left"/>
              <w:rPr>
                <w:sz w:val="16"/>
                <w:szCs w:val="16"/>
              </w:rPr>
            </w:pPr>
            <w:r w:rsidRPr="00C46B3C">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E80F49" w:rsidRDefault="00866BEC" w:rsidP="00866BEC">
            <w:pPr>
              <w:pStyle w:val="TAC"/>
              <w:jc w:val="left"/>
              <w:rPr>
                <w:sz w:val="16"/>
                <w:szCs w:val="16"/>
              </w:rPr>
            </w:pPr>
            <w:r w:rsidRPr="00C46B3C">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E80F49" w:rsidRDefault="00866BEC" w:rsidP="00866BEC">
            <w:pPr>
              <w:pStyle w:val="TAL"/>
              <w:rPr>
                <w:sz w:val="16"/>
                <w:szCs w:val="16"/>
              </w:rPr>
            </w:pPr>
            <w:r w:rsidRPr="00C46B3C">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E80F49" w:rsidRDefault="00866BEC" w:rsidP="00866BEC">
            <w:pPr>
              <w:pStyle w:val="TAC"/>
              <w:jc w:val="left"/>
              <w:rPr>
                <w:sz w:val="16"/>
                <w:szCs w:val="16"/>
              </w:rPr>
            </w:pPr>
            <w:r w:rsidRPr="00C46B3C">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E80F49" w:rsidRDefault="00866BEC" w:rsidP="00866BEC">
            <w:pPr>
              <w:pStyle w:val="TAC"/>
              <w:jc w:val="left"/>
              <w:rPr>
                <w:sz w:val="16"/>
                <w:szCs w:val="16"/>
              </w:rPr>
            </w:pPr>
            <w:r w:rsidRPr="00C46B3C">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E80F49" w:rsidRDefault="00866BEC" w:rsidP="00866BEC">
            <w:pPr>
              <w:pStyle w:val="TAL"/>
              <w:rPr>
                <w:sz w:val="16"/>
                <w:szCs w:val="16"/>
              </w:rPr>
            </w:pPr>
            <w:r w:rsidRPr="00C46B3C">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E80F49" w:rsidRDefault="00866BEC" w:rsidP="00866BEC">
            <w:pPr>
              <w:pStyle w:val="TAC"/>
              <w:jc w:val="left"/>
              <w:rPr>
                <w:sz w:val="16"/>
                <w:szCs w:val="16"/>
              </w:rPr>
            </w:pPr>
            <w:r w:rsidRPr="00C46B3C">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E80F49" w:rsidRDefault="00866BEC" w:rsidP="00866BEC">
            <w:pPr>
              <w:pStyle w:val="TAC"/>
              <w:jc w:val="left"/>
              <w:rPr>
                <w:sz w:val="16"/>
                <w:szCs w:val="16"/>
              </w:rPr>
            </w:pPr>
            <w:r w:rsidRPr="00C46B3C">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E80F49" w:rsidRDefault="00866BEC" w:rsidP="00866BEC">
            <w:pPr>
              <w:pStyle w:val="TAL"/>
              <w:rPr>
                <w:sz w:val="16"/>
                <w:szCs w:val="16"/>
              </w:rPr>
            </w:pPr>
            <w:r w:rsidRPr="00C46B3C">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E80F49" w:rsidRDefault="00866BEC" w:rsidP="00866BEC">
            <w:pPr>
              <w:pStyle w:val="TAC"/>
              <w:jc w:val="left"/>
              <w:rPr>
                <w:sz w:val="16"/>
                <w:szCs w:val="16"/>
              </w:rPr>
            </w:pPr>
            <w:r w:rsidRPr="00C46B3C">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E80F49" w:rsidRDefault="00866BEC" w:rsidP="00866BEC">
            <w:pPr>
              <w:pStyle w:val="TAC"/>
              <w:jc w:val="left"/>
              <w:rPr>
                <w:sz w:val="16"/>
                <w:szCs w:val="16"/>
              </w:rPr>
            </w:pPr>
            <w:r w:rsidRPr="00C46B3C">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E80F49" w:rsidRDefault="00866BEC" w:rsidP="00866BEC">
            <w:pPr>
              <w:pStyle w:val="TAL"/>
              <w:rPr>
                <w:sz w:val="16"/>
                <w:szCs w:val="16"/>
              </w:rPr>
            </w:pPr>
            <w:r w:rsidRPr="00C46B3C">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E80F49" w:rsidRDefault="00866BEC" w:rsidP="00866BEC">
            <w:pPr>
              <w:pStyle w:val="TAC"/>
              <w:jc w:val="left"/>
              <w:rPr>
                <w:sz w:val="16"/>
                <w:szCs w:val="16"/>
              </w:rPr>
            </w:pPr>
            <w:r w:rsidRPr="00C46B3C">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E80F49" w:rsidRDefault="00866BEC" w:rsidP="00866BEC">
            <w:pPr>
              <w:pStyle w:val="TAC"/>
              <w:jc w:val="left"/>
              <w:rPr>
                <w:sz w:val="16"/>
                <w:szCs w:val="16"/>
              </w:rPr>
            </w:pPr>
            <w:r w:rsidRPr="00C46B3C">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E80F49" w:rsidRDefault="00866BEC" w:rsidP="00866BEC">
            <w:pPr>
              <w:pStyle w:val="TAL"/>
              <w:rPr>
                <w:sz w:val="16"/>
                <w:szCs w:val="16"/>
              </w:rPr>
            </w:pPr>
            <w:r w:rsidRPr="00C46B3C">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E80F49" w:rsidRDefault="00866BEC" w:rsidP="00866BEC">
            <w:pPr>
              <w:pStyle w:val="TAC"/>
              <w:jc w:val="left"/>
              <w:rPr>
                <w:sz w:val="16"/>
                <w:szCs w:val="16"/>
              </w:rPr>
            </w:pPr>
            <w:r w:rsidRPr="00C46B3C">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E80F49" w:rsidRDefault="00866BEC" w:rsidP="00866BEC">
            <w:pPr>
              <w:pStyle w:val="TAC"/>
              <w:jc w:val="left"/>
              <w:rPr>
                <w:sz w:val="16"/>
                <w:szCs w:val="16"/>
              </w:rPr>
            </w:pPr>
            <w:r w:rsidRPr="00C46B3C">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E80F49" w:rsidRDefault="00866BEC" w:rsidP="00866BEC">
            <w:pPr>
              <w:pStyle w:val="TAL"/>
              <w:rPr>
                <w:sz w:val="16"/>
                <w:szCs w:val="16"/>
              </w:rPr>
            </w:pPr>
            <w:r w:rsidRPr="00C46B3C">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E80F49" w:rsidRDefault="00866BEC" w:rsidP="00866BEC">
            <w:pPr>
              <w:pStyle w:val="TAC"/>
              <w:jc w:val="left"/>
              <w:rPr>
                <w:sz w:val="16"/>
                <w:szCs w:val="16"/>
              </w:rPr>
            </w:pPr>
            <w:r w:rsidRPr="00C46B3C">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E80F49" w:rsidRDefault="00866BEC" w:rsidP="00866BEC">
            <w:pPr>
              <w:pStyle w:val="TAC"/>
              <w:jc w:val="left"/>
              <w:rPr>
                <w:sz w:val="16"/>
                <w:szCs w:val="16"/>
              </w:rPr>
            </w:pPr>
            <w:r w:rsidRPr="00C46B3C">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E80F49" w:rsidRDefault="00866BEC" w:rsidP="00866BEC">
            <w:pPr>
              <w:pStyle w:val="TAL"/>
              <w:rPr>
                <w:sz w:val="16"/>
                <w:szCs w:val="16"/>
              </w:rPr>
            </w:pPr>
            <w:r w:rsidRPr="00C46B3C">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E80F49" w:rsidRDefault="00866BEC" w:rsidP="00866BEC">
            <w:pPr>
              <w:pStyle w:val="TAC"/>
              <w:jc w:val="left"/>
              <w:rPr>
                <w:sz w:val="16"/>
                <w:szCs w:val="16"/>
              </w:rPr>
            </w:pPr>
            <w:r w:rsidRPr="00C46B3C">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E80F49" w:rsidRDefault="00866BEC" w:rsidP="00866BEC">
            <w:pPr>
              <w:pStyle w:val="TAC"/>
              <w:jc w:val="left"/>
              <w:rPr>
                <w:sz w:val="16"/>
                <w:szCs w:val="16"/>
              </w:rPr>
            </w:pPr>
            <w:r w:rsidRPr="00C46B3C">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E80F49" w:rsidRDefault="00866BEC" w:rsidP="00866BEC">
            <w:pPr>
              <w:pStyle w:val="TAL"/>
              <w:rPr>
                <w:sz w:val="16"/>
                <w:szCs w:val="16"/>
              </w:rPr>
            </w:pPr>
            <w:r w:rsidRPr="00C46B3C">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E80F49" w:rsidRDefault="00866BEC" w:rsidP="00866BEC">
            <w:pPr>
              <w:pStyle w:val="TAC"/>
              <w:jc w:val="left"/>
              <w:rPr>
                <w:sz w:val="16"/>
                <w:szCs w:val="16"/>
              </w:rPr>
            </w:pPr>
            <w:r w:rsidRPr="00C46B3C">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E80F49" w:rsidRDefault="00866BEC" w:rsidP="00866BEC">
            <w:pPr>
              <w:pStyle w:val="TAC"/>
              <w:jc w:val="left"/>
              <w:rPr>
                <w:sz w:val="16"/>
                <w:szCs w:val="16"/>
              </w:rPr>
            </w:pPr>
            <w:r w:rsidRPr="00C46B3C">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E80F49" w:rsidRDefault="00866BEC" w:rsidP="00866BEC">
            <w:pPr>
              <w:pStyle w:val="TAL"/>
              <w:rPr>
                <w:sz w:val="16"/>
                <w:szCs w:val="16"/>
              </w:rPr>
            </w:pPr>
            <w:r w:rsidRPr="00C46B3C">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E80F49" w:rsidRDefault="00866BEC" w:rsidP="00866BEC">
            <w:pPr>
              <w:pStyle w:val="TAC"/>
              <w:jc w:val="left"/>
              <w:rPr>
                <w:sz w:val="16"/>
                <w:szCs w:val="16"/>
              </w:rPr>
            </w:pPr>
            <w:r w:rsidRPr="00C46B3C">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E80F49" w:rsidRDefault="00866BEC" w:rsidP="00866BEC">
            <w:pPr>
              <w:pStyle w:val="TAC"/>
              <w:jc w:val="left"/>
              <w:rPr>
                <w:sz w:val="16"/>
                <w:szCs w:val="16"/>
              </w:rPr>
            </w:pPr>
            <w:r w:rsidRPr="00C46B3C">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E80F49" w:rsidRDefault="00866BEC" w:rsidP="00866BEC">
            <w:pPr>
              <w:pStyle w:val="TAL"/>
              <w:rPr>
                <w:sz w:val="16"/>
                <w:szCs w:val="16"/>
              </w:rPr>
            </w:pPr>
            <w:r w:rsidRPr="00C46B3C">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E80F49" w:rsidRDefault="00866BEC" w:rsidP="00866BEC">
            <w:pPr>
              <w:pStyle w:val="TAC"/>
              <w:jc w:val="left"/>
              <w:rPr>
                <w:sz w:val="16"/>
                <w:szCs w:val="16"/>
              </w:rPr>
            </w:pPr>
            <w:r w:rsidRPr="00C46B3C">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E80F49" w:rsidRDefault="00866BEC" w:rsidP="00866BEC">
            <w:pPr>
              <w:pStyle w:val="TAC"/>
              <w:jc w:val="left"/>
              <w:rPr>
                <w:sz w:val="16"/>
                <w:szCs w:val="16"/>
              </w:rPr>
            </w:pPr>
            <w:r w:rsidRPr="00C46B3C">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E80F49" w:rsidRDefault="00866BEC" w:rsidP="00866BEC">
            <w:pPr>
              <w:pStyle w:val="TAL"/>
              <w:rPr>
                <w:sz w:val="16"/>
                <w:szCs w:val="16"/>
              </w:rPr>
            </w:pPr>
            <w:r w:rsidRPr="00C46B3C">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E80F49" w:rsidRDefault="00866BEC" w:rsidP="00866BEC">
            <w:pPr>
              <w:pStyle w:val="TAC"/>
              <w:jc w:val="left"/>
              <w:rPr>
                <w:sz w:val="16"/>
                <w:szCs w:val="16"/>
              </w:rPr>
            </w:pPr>
            <w:r w:rsidRPr="00C46B3C">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E80F49" w:rsidRDefault="00866BEC" w:rsidP="00866BEC">
            <w:pPr>
              <w:pStyle w:val="TAC"/>
              <w:jc w:val="left"/>
              <w:rPr>
                <w:sz w:val="16"/>
                <w:szCs w:val="16"/>
              </w:rPr>
            </w:pPr>
            <w:r w:rsidRPr="00C46B3C">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E80F49" w:rsidRDefault="00866BEC" w:rsidP="00866BEC">
            <w:pPr>
              <w:pStyle w:val="TAL"/>
              <w:rPr>
                <w:sz w:val="16"/>
                <w:szCs w:val="16"/>
              </w:rPr>
            </w:pPr>
            <w:r w:rsidRPr="00C46B3C">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E80F49" w:rsidRDefault="00866BEC" w:rsidP="00866BEC">
            <w:pPr>
              <w:pStyle w:val="TAC"/>
              <w:jc w:val="left"/>
              <w:rPr>
                <w:sz w:val="16"/>
                <w:szCs w:val="16"/>
              </w:rPr>
            </w:pPr>
            <w:r w:rsidRPr="00C46B3C">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E80F49" w:rsidRDefault="00866BEC" w:rsidP="00866BEC">
            <w:pPr>
              <w:pStyle w:val="TAC"/>
              <w:jc w:val="left"/>
              <w:rPr>
                <w:sz w:val="16"/>
                <w:szCs w:val="16"/>
              </w:rPr>
            </w:pPr>
            <w:r w:rsidRPr="00C46B3C">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E80F49" w:rsidRDefault="00866BEC" w:rsidP="00866BEC">
            <w:pPr>
              <w:pStyle w:val="TAL"/>
              <w:rPr>
                <w:sz w:val="16"/>
                <w:szCs w:val="16"/>
              </w:rPr>
            </w:pPr>
            <w:r w:rsidRPr="00C46B3C">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E80F49" w:rsidRDefault="00866BEC" w:rsidP="00866BEC">
            <w:pPr>
              <w:pStyle w:val="TAC"/>
              <w:jc w:val="left"/>
              <w:rPr>
                <w:sz w:val="16"/>
                <w:szCs w:val="16"/>
              </w:rPr>
            </w:pPr>
            <w:r w:rsidRPr="00C46B3C">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E80F49" w:rsidRDefault="00866BEC" w:rsidP="00866BEC">
            <w:pPr>
              <w:pStyle w:val="TAC"/>
              <w:jc w:val="left"/>
              <w:rPr>
                <w:sz w:val="16"/>
                <w:szCs w:val="16"/>
              </w:rPr>
            </w:pPr>
            <w:r w:rsidRPr="00C46B3C">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E80F49" w:rsidRDefault="00866BEC" w:rsidP="00866BEC">
            <w:pPr>
              <w:pStyle w:val="TAL"/>
              <w:rPr>
                <w:sz w:val="16"/>
                <w:szCs w:val="16"/>
              </w:rPr>
            </w:pPr>
            <w:r w:rsidRPr="00C46B3C">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E80F49" w:rsidRDefault="00866BEC" w:rsidP="00866BEC">
            <w:pPr>
              <w:pStyle w:val="TAC"/>
              <w:jc w:val="left"/>
              <w:rPr>
                <w:sz w:val="16"/>
                <w:szCs w:val="16"/>
              </w:rPr>
            </w:pPr>
            <w:r w:rsidRPr="00C46B3C">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E80F49" w:rsidRDefault="00866BEC" w:rsidP="00866BEC">
            <w:pPr>
              <w:pStyle w:val="TAC"/>
              <w:jc w:val="left"/>
              <w:rPr>
                <w:sz w:val="16"/>
                <w:szCs w:val="16"/>
              </w:rPr>
            </w:pPr>
            <w:r w:rsidRPr="00C46B3C">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E80F49" w:rsidRDefault="00866BEC" w:rsidP="00866BEC">
            <w:pPr>
              <w:pStyle w:val="TAL"/>
              <w:rPr>
                <w:sz w:val="16"/>
                <w:szCs w:val="16"/>
              </w:rPr>
            </w:pPr>
            <w:r w:rsidRPr="00C46B3C">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E80F49" w:rsidRDefault="00866BEC" w:rsidP="00866BEC">
            <w:pPr>
              <w:pStyle w:val="TAC"/>
              <w:jc w:val="left"/>
              <w:rPr>
                <w:sz w:val="16"/>
                <w:szCs w:val="16"/>
              </w:rPr>
            </w:pPr>
            <w:r w:rsidRPr="00C46B3C">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E80F49" w:rsidRDefault="00866BEC" w:rsidP="00866BEC">
            <w:pPr>
              <w:pStyle w:val="TAC"/>
              <w:jc w:val="left"/>
              <w:rPr>
                <w:sz w:val="16"/>
                <w:szCs w:val="16"/>
              </w:rPr>
            </w:pPr>
            <w:r w:rsidRPr="00C46B3C">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E80F49" w:rsidRDefault="00866BEC" w:rsidP="00866BEC">
            <w:pPr>
              <w:pStyle w:val="TAL"/>
              <w:rPr>
                <w:sz w:val="16"/>
                <w:szCs w:val="16"/>
              </w:rPr>
            </w:pPr>
            <w:r w:rsidRPr="00C46B3C">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E80F49" w:rsidRDefault="00866BEC" w:rsidP="00866BEC">
            <w:pPr>
              <w:pStyle w:val="TAC"/>
              <w:jc w:val="left"/>
              <w:rPr>
                <w:sz w:val="16"/>
                <w:szCs w:val="16"/>
              </w:rPr>
            </w:pPr>
            <w:r w:rsidRPr="00C46B3C">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E80F49" w:rsidRDefault="00866BEC" w:rsidP="00866BEC">
            <w:pPr>
              <w:pStyle w:val="TAC"/>
              <w:jc w:val="left"/>
              <w:rPr>
                <w:sz w:val="16"/>
                <w:szCs w:val="16"/>
              </w:rPr>
            </w:pPr>
            <w:r w:rsidRPr="00C46B3C">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E80F49" w:rsidRDefault="00866BEC" w:rsidP="00866BEC">
            <w:pPr>
              <w:pStyle w:val="TAL"/>
              <w:rPr>
                <w:sz w:val="16"/>
                <w:szCs w:val="16"/>
              </w:rPr>
            </w:pPr>
            <w:r w:rsidRPr="00C46B3C">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E80F49" w:rsidRDefault="00866BEC" w:rsidP="00866BEC">
            <w:pPr>
              <w:pStyle w:val="TAC"/>
              <w:jc w:val="left"/>
              <w:rPr>
                <w:sz w:val="16"/>
                <w:szCs w:val="16"/>
              </w:rPr>
            </w:pPr>
            <w:r w:rsidRPr="00C46B3C">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E80F49" w:rsidRDefault="00866BEC" w:rsidP="00866BEC">
            <w:pPr>
              <w:pStyle w:val="TAC"/>
              <w:jc w:val="left"/>
              <w:rPr>
                <w:sz w:val="16"/>
                <w:szCs w:val="16"/>
              </w:rPr>
            </w:pPr>
            <w:r w:rsidRPr="00C46B3C">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E80F49" w:rsidRDefault="00866BEC" w:rsidP="00866BEC">
            <w:pPr>
              <w:pStyle w:val="TAL"/>
              <w:rPr>
                <w:sz w:val="16"/>
                <w:szCs w:val="16"/>
              </w:rPr>
            </w:pPr>
            <w:r w:rsidRPr="00C46B3C">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E80F49" w:rsidRDefault="00866BEC" w:rsidP="00866BEC">
            <w:pPr>
              <w:pStyle w:val="TAC"/>
              <w:jc w:val="left"/>
              <w:rPr>
                <w:sz w:val="16"/>
                <w:szCs w:val="16"/>
              </w:rPr>
            </w:pPr>
            <w:r w:rsidRPr="00C46B3C">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E80F49" w:rsidRDefault="00866BEC" w:rsidP="00866BEC">
            <w:pPr>
              <w:pStyle w:val="TAC"/>
              <w:jc w:val="left"/>
              <w:rPr>
                <w:sz w:val="16"/>
                <w:szCs w:val="16"/>
              </w:rPr>
            </w:pPr>
            <w:r w:rsidRPr="00C46B3C">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E80F49" w:rsidRDefault="00866BEC" w:rsidP="00866BEC">
            <w:pPr>
              <w:pStyle w:val="TAL"/>
              <w:rPr>
                <w:sz w:val="16"/>
                <w:szCs w:val="16"/>
              </w:rPr>
            </w:pPr>
            <w:r w:rsidRPr="00C46B3C">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E80F49" w:rsidRDefault="00866BEC" w:rsidP="00866BEC">
            <w:pPr>
              <w:pStyle w:val="TAC"/>
              <w:jc w:val="left"/>
              <w:rPr>
                <w:sz w:val="16"/>
                <w:szCs w:val="16"/>
              </w:rPr>
            </w:pPr>
            <w:r w:rsidRPr="00C46B3C">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E80F49" w:rsidRDefault="00866BEC" w:rsidP="00866BEC">
            <w:pPr>
              <w:pStyle w:val="TAC"/>
              <w:jc w:val="left"/>
              <w:rPr>
                <w:sz w:val="16"/>
                <w:szCs w:val="16"/>
              </w:rPr>
            </w:pPr>
            <w:r w:rsidRPr="00C46B3C">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E80F49" w:rsidRDefault="00866BEC" w:rsidP="00866BEC">
            <w:pPr>
              <w:pStyle w:val="TAL"/>
              <w:rPr>
                <w:sz w:val="16"/>
                <w:szCs w:val="16"/>
              </w:rPr>
            </w:pPr>
            <w:r w:rsidRPr="00C46B3C">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E80F49" w:rsidRDefault="00866BEC" w:rsidP="00866BEC">
            <w:pPr>
              <w:pStyle w:val="TAC"/>
              <w:jc w:val="left"/>
              <w:rPr>
                <w:sz w:val="16"/>
                <w:szCs w:val="16"/>
              </w:rPr>
            </w:pPr>
            <w:r w:rsidRPr="00C46B3C">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E80F49" w:rsidRDefault="00866BEC" w:rsidP="00866BEC">
            <w:pPr>
              <w:pStyle w:val="TAC"/>
              <w:jc w:val="left"/>
              <w:rPr>
                <w:sz w:val="16"/>
                <w:szCs w:val="16"/>
              </w:rPr>
            </w:pPr>
            <w:r w:rsidRPr="00C46B3C">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E80F49" w:rsidRDefault="00866BEC" w:rsidP="00866BEC">
            <w:pPr>
              <w:pStyle w:val="TAL"/>
              <w:rPr>
                <w:sz w:val="16"/>
                <w:szCs w:val="16"/>
              </w:rPr>
            </w:pPr>
            <w:r w:rsidRPr="00C46B3C">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E80F49" w:rsidRDefault="00866BEC" w:rsidP="00866BEC">
            <w:pPr>
              <w:pStyle w:val="TAC"/>
              <w:jc w:val="left"/>
              <w:rPr>
                <w:sz w:val="16"/>
                <w:szCs w:val="16"/>
              </w:rPr>
            </w:pPr>
            <w:r w:rsidRPr="00C46B3C">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E80F49" w:rsidRDefault="00866BEC" w:rsidP="00866BEC">
            <w:pPr>
              <w:pStyle w:val="TAC"/>
              <w:jc w:val="left"/>
              <w:rPr>
                <w:sz w:val="16"/>
                <w:szCs w:val="16"/>
              </w:rPr>
            </w:pPr>
            <w:r w:rsidRPr="00C46B3C">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E80F49" w:rsidRDefault="00866BEC" w:rsidP="00866BEC">
            <w:pPr>
              <w:pStyle w:val="TAL"/>
              <w:rPr>
                <w:sz w:val="16"/>
                <w:szCs w:val="16"/>
              </w:rPr>
            </w:pPr>
            <w:r w:rsidRPr="00C46B3C">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E80F49" w:rsidRDefault="00866BEC" w:rsidP="00866BEC">
            <w:pPr>
              <w:pStyle w:val="TAC"/>
              <w:jc w:val="left"/>
              <w:rPr>
                <w:sz w:val="16"/>
                <w:szCs w:val="16"/>
              </w:rPr>
            </w:pPr>
            <w:r w:rsidRPr="00C46B3C">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E80F49" w:rsidRDefault="00866BEC" w:rsidP="00866BEC">
            <w:pPr>
              <w:pStyle w:val="TAC"/>
              <w:jc w:val="left"/>
              <w:rPr>
                <w:sz w:val="16"/>
                <w:szCs w:val="16"/>
              </w:rPr>
            </w:pPr>
            <w:r w:rsidRPr="00C46B3C">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E80F49" w:rsidRDefault="00866BEC" w:rsidP="00866BEC">
            <w:pPr>
              <w:pStyle w:val="TAL"/>
              <w:rPr>
                <w:sz w:val="16"/>
                <w:szCs w:val="16"/>
              </w:rPr>
            </w:pPr>
            <w:r w:rsidRPr="00C46B3C">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E80F49" w:rsidRDefault="00866BEC" w:rsidP="00866BEC">
            <w:pPr>
              <w:pStyle w:val="TAC"/>
              <w:jc w:val="left"/>
              <w:rPr>
                <w:sz w:val="16"/>
                <w:szCs w:val="16"/>
              </w:rPr>
            </w:pPr>
            <w:r w:rsidRPr="00C46B3C">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E80F49" w:rsidRDefault="00866BEC" w:rsidP="00866BEC">
            <w:pPr>
              <w:pStyle w:val="TAC"/>
              <w:jc w:val="left"/>
              <w:rPr>
                <w:sz w:val="16"/>
                <w:szCs w:val="16"/>
              </w:rPr>
            </w:pPr>
            <w:r w:rsidRPr="00C46B3C">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E80F49" w:rsidRDefault="00866BEC" w:rsidP="00866BEC">
            <w:pPr>
              <w:pStyle w:val="TAL"/>
              <w:rPr>
                <w:sz w:val="16"/>
                <w:szCs w:val="16"/>
              </w:rPr>
            </w:pPr>
            <w:r w:rsidRPr="00C46B3C">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E80F49" w:rsidRDefault="00866BEC" w:rsidP="00866BEC">
            <w:pPr>
              <w:pStyle w:val="TAC"/>
              <w:jc w:val="left"/>
              <w:rPr>
                <w:sz w:val="16"/>
                <w:szCs w:val="16"/>
              </w:rPr>
            </w:pPr>
            <w:r w:rsidRPr="00C46B3C">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E80F49" w:rsidRDefault="00866BEC" w:rsidP="00866BEC">
            <w:pPr>
              <w:pStyle w:val="TAC"/>
              <w:jc w:val="left"/>
              <w:rPr>
                <w:sz w:val="16"/>
                <w:szCs w:val="16"/>
              </w:rPr>
            </w:pPr>
            <w:r w:rsidRPr="00C46B3C">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E80F49" w:rsidRDefault="00866BEC" w:rsidP="00866BEC">
            <w:pPr>
              <w:pStyle w:val="TAL"/>
              <w:rPr>
                <w:sz w:val="16"/>
                <w:szCs w:val="16"/>
              </w:rPr>
            </w:pPr>
            <w:r w:rsidRPr="00C46B3C">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E80F49" w:rsidRDefault="00866BEC" w:rsidP="00866BEC">
            <w:pPr>
              <w:pStyle w:val="TAC"/>
              <w:jc w:val="left"/>
              <w:rPr>
                <w:sz w:val="16"/>
                <w:szCs w:val="16"/>
              </w:rPr>
            </w:pPr>
            <w:r w:rsidRPr="00C46B3C">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E80F49" w:rsidRDefault="00866BEC" w:rsidP="00866BEC">
            <w:pPr>
              <w:pStyle w:val="TAC"/>
              <w:jc w:val="left"/>
              <w:rPr>
                <w:sz w:val="16"/>
                <w:szCs w:val="16"/>
              </w:rPr>
            </w:pPr>
            <w:r w:rsidRPr="00C46B3C">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E80F49" w:rsidRDefault="00866BEC" w:rsidP="00866BEC">
            <w:pPr>
              <w:pStyle w:val="TAL"/>
              <w:rPr>
                <w:sz w:val="16"/>
                <w:szCs w:val="16"/>
              </w:rPr>
            </w:pPr>
            <w:r w:rsidRPr="00C46B3C">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E80F49" w:rsidRDefault="00866BEC" w:rsidP="00866BEC">
            <w:pPr>
              <w:pStyle w:val="TAC"/>
              <w:jc w:val="left"/>
              <w:rPr>
                <w:sz w:val="16"/>
                <w:szCs w:val="16"/>
              </w:rPr>
            </w:pPr>
            <w:r w:rsidRPr="00C46B3C">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E80F49" w:rsidRDefault="00866BEC" w:rsidP="00866BEC">
            <w:pPr>
              <w:pStyle w:val="TAC"/>
              <w:jc w:val="left"/>
              <w:rPr>
                <w:sz w:val="16"/>
                <w:szCs w:val="16"/>
              </w:rPr>
            </w:pPr>
            <w:r w:rsidRPr="00C46B3C">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E80F49" w:rsidRDefault="00866BEC" w:rsidP="00866BEC">
            <w:pPr>
              <w:pStyle w:val="TAL"/>
              <w:rPr>
                <w:sz w:val="16"/>
                <w:szCs w:val="16"/>
              </w:rPr>
            </w:pPr>
            <w:r w:rsidRPr="00C46B3C">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E80F49" w:rsidRDefault="00866BEC" w:rsidP="00866BEC">
            <w:pPr>
              <w:pStyle w:val="TAC"/>
              <w:jc w:val="left"/>
              <w:rPr>
                <w:sz w:val="16"/>
                <w:szCs w:val="16"/>
              </w:rPr>
            </w:pPr>
            <w:r w:rsidRPr="00C46B3C">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E80F49" w:rsidRDefault="00866BEC" w:rsidP="00866BEC">
            <w:pPr>
              <w:pStyle w:val="TAC"/>
              <w:jc w:val="left"/>
              <w:rPr>
                <w:sz w:val="16"/>
                <w:szCs w:val="16"/>
              </w:rPr>
            </w:pPr>
            <w:r w:rsidRPr="00C46B3C">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E80F49" w:rsidRDefault="00866BEC" w:rsidP="00866BEC">
            <w:pPr>
              <w:pStyle w:val="TAL"/>
              <w:rPr>
                <w:sz w:val="16"/>
                <w:szCs w:val="16"/>
              </w:rPr>
            </w:pPr>
            <w:r w:rsidRPr="00C46B3C">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E80F49" w:rsidRDefault="00866BEC" w:rsidP="00866BEC">
            <w:pPr>
              <w:pStyle w:val="TAC"/>
              <w:jc w:val="left"/>
              <w:rPr>
                <w:sz w:val="16"/>
                <w:szCs w:val="16"/>
              </w:rPr>
            </w:pPr>
            <w:r w:rsidRPr="00C46B3C">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E80F49" w:rsidRDefault="00866BEC" w:rsidP="00866BEC">
            <w:pPr>
              <w:pStyle w:val="TAC"/>
              <w:jc w:val="left"/>
              <w:rPr>
                <w:sz w:val="16"/>
                <w:szCs w:val="16"/>
              </w:rPr>
            </w:pPr>
            <w:r w:rsidRPr="00C46B3C">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E80F49" w:rsidRDefault="00866BEC" w:rsidP="00866BEC">
            <w:pPr>
              <w:pStyle w:val="TAL"/>
              <w:rPr>
                <w:sz w:val="16"/>
                <w:szCs w:val="16"/>
              </w:rPr>
            </w:pPr>
            <w:r w:rsidRPr="00C46B3C">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E80F49" w:rsidRDefault="00866BEC" w:rsidP="00866BEC">
            <w:pPr>
              <w:pStyle w:val="TAC"/>
              <w:jc w:val="left"/>
              <w:rPr>
                <w:sz w:val="16"/>
                <w:szCs w:val="16"/>
              </w:rPr>
            </w:pPr>
            <w:r w:rsidRPr="00C46B3C">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E80F49" w:rsidRDefault="00866BEC" w:rsidP="00866BEC">
            <w:pPr>
              <w:pStyle w:val="TAC"/>
              <w:jc w:val="left"/>
              <w:rPr>
                <w:sz w:val="16"/>
                <w:szCs w:val="16"/>
              </w:rPr>
            </w:pPr>
            <w:r w:rsidRPr="00C46B3C">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E80F49" w:rsidRDefault="00866BEC" w:rsidP="00866BEC">
            <w:pPr>
              <w:pStyle w:val="TAL"/>
              <w:rPr>
                <w:sz w:val="16"/>
                <w:szCs w:val="16"/>
              </w:rPr>
            </w:pPr>
            <w:r w:rsidRPr="00C46B3C">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E80F49" w:rsidRDefault="00866BEC" w:rsidP="00866BEC">
            <w:pPr>
              <w:pStyle w:val="TAC"/>
              <w:jc w:val="left"/>
              <w:rPr>
                <w:sz w:val="16"/>
                <w:szCs w:val="16"/>
              </w:rPr>
            </w:pPr>
            <w:r w:rsidRPr="00C46B3C">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E80F49" w:rsidRDefault="00866BEC" w:rsidP="00866BEC">
            <w:pPr>
              <w:pStyle w:val="TAC"/>
              <w:jc w:val="left"/>
              <w:rPr>
                <w:sz w:val="16"/>
                <w:szCs w:val="16"/>
              </w:rPr>
            </w:pPr>
            <w:r w:rsidRPr="00C46B3C">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E80F49" w:rsidRDefault="00866BEC" w:rsidP="00866BEC">
            <w:pPr>
              <w:pStyle w:val="TAL"/>
              <w:rPr>
                <w:sz w:val="16"/>
                <w:szCs w:val="16"/>
              </w:rPr>
            </w:pPr>
            <w:r w:rsidRPr="00C46B3C">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E80F49" w:rsidRDefault="00866BEC" w:rsidP="00866BEC">
            <w:pPr>
              <w:pStyle w:val="TAC"/>
              <w:jc w:val="left"/>
              <w:rPr>
                <w:sz w:val="16"/>
                <w:szCs w:val="16"/>
              </w:rPr>
            </w:pPr>
            <w:r w:rsidRPr="00C46B3C">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E80F49" w:rsidRDefault="00866BEC" w:rsidP="00866BEC">
            <w:pPr>
              <w:pStyle w:val="TAC"/>
              <w:jc w:val="left"/>
              <w:rPr>
                <w:sz w:val="16"/>
                <w:szCs w:val="16"/>
              </w:rPr>
            </w:pPr>
            <w:r w:rsidRPr="00C46B3C">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E80F49" w:rsidRDefault="00866BEC" w:rsidP="00866BEC">
            <w:pPr>
              <w:pStyle w:val="TAL"/>
              <w:rPr>
                <w:sz w:val="16"/>
                <w:szCs w:val="16"/>
              </w:rPr>
            </w:pPr>
            <w:r w:rsidRPr="00C46B3C">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E80F49" w:rsidRDefault="00866BEC" w:rsidP="00866BEC">
            <w:pPr>
              <w:pStyle w:val="TAC"/>
              <w:jc w:val="left"/>
              <w:rPr>
                <w:sz w:val="16"/>
                <w:szCs w:val="16"/>
              </w:rPr>
            </w:pPr>
            <w:r w:rsidRPr="00C46B3C">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E80F49" w:rsidRDefault="00866BEC" w:rsidP="00866BEC">
            <w:pPr>
              <w:pStyle w:val="TAC"/>
              <w:jc w:val="left"/>
              <w:rPr>
                <w:sz w:val="16"/>
                <w:szCs w:val="16"/>
              </w:rPr>
            </w:pPr>
            <w:r w:rsidRPr="00C46B3C">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E80F49" w:rsidRDefault="00866BEC" w:rsidP="00866BEC">
            <w:pPr>
              <w:pStyle w:val="TAL"/>
              <w:rPr>
                <w:sz w:val="16"/>
                <w:szCs w:val="16"/>
              </w:rPr>
            </w:pPr>
            <w:r w:rsidRPr="00C46B3C">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E80F49" w:rsidRDefault="00866BEC" w:rsidP="00866BEC">
            <w:pPr>
              <w:pStyle w:val="TAC"/>
              <w:jc w:val="left"/>
              <w:rPr>
                <w:sz w:val="16"/>
                <w:szCs w:val="16"/>
              </w:rPr>
            </w:pPr>
            <w:r w:rsidRPr="00C46B3C">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E80F49" w:rsidRDefault="00866BEC" w:rsidP="00866BEC">
            <w:pPr>
              <w:pStyle w:val="TAC"/>
              <w:jc w:val="left"/>
              <w:rPr>
                <w:sz w:val="16"/>
                <w:szCs w:val="16"/>
              </w:rPr>
            </w:pPr>
            <w:r w:rsidRPr="00C46B3C">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E80F49" w:rsidRDefault="00866BEC" w:rsidP="00866BEC">
            <w:pPr>
              <w:pStyle w:val="TAL"/>
              <w:rPr>
                <w:sz w:val="16"/>
                <w:szCs w:val="16"/>
              </w:rPr>
            </w:pPr>
            <w:r w:rsidRPr="00C46B3C">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E80F49" w:rsidRDefault="00866BEC" w:rsidP="00866BEC">
            <w:pPr>
              <w:pStyle w:val="TAC"/>
              <w:jc w:val="left"/>
              <w:rPr>
                <w:sz w:val="16"/>
                <w:szCs w:val="16"/>
              </w:rPr>
            </w:pPr>
            <w:r w:rsidRPr="00C46B3C">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E80F49" w:rsidRDefault="00866BEC" w:rsidP="00866BEC">
            <w:pPr>
              <w:pStyle w:val="TAC"/>
              <w:jc w:val="left"/>
              <w:rPr>
                <w:sz w:val="16"/>
                <w:szCs w:val="16"/>
              </w:rPr>
            </w:pPr>
            <w:r w:rsidRPr="00C46B3C">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E80F49" w:rsidRDefault="00866BEC" w:rsidP="00866BEC">
            <w:pPr>
              <w:pStyle w:val="TAL"/>
              <w:rPr>
                <w:sz w:val="16"/>
                <w:szCs w:val="16"/>
              </w:rPr>
            </w:pPr>
            <w:r w:rsidRPr="00C46B3C">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E80F49" w:rsidRDefault="00866BEC" w:rsidP="00866BEC">
            <w:pPr>
              <w:pStyle w:val="TAC"/>
              <w:jc w:val="left"/>
              <w:rPr>
                <w:sz w:val="16"/>
                <w:szCs w:val="16"/>
              </w:rPr>
            </w:pPr>
            <w:r w:rsidRPr="00C46B3C">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E80F49" w:rsidRDefault="00866BEC" w:rsidP="00866BEC">
            <w:pPr>
              <w:pStyle w:val="TAC"/>
              <w:jc w:val="left"/>
              <w:rPr>
                <w:sz w:val="16"/>
                <w:szCs w:val="16"/>
              </w:rPr>
            </w:pPr>
            <w:r w:rsidRPr="00C46B3C">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E80F49" w:rsidRDefault="00866BEC" w:rsidP="00866BEC">
            <w:pPr>
              <w:pStyle w:val="TAL"/>
              <w:rPr>
                <w:sz w:val="16"/>
                <w:szCs w:val="16"/>
              </w:rPr>
            </w:pPr>
            <w:r w:rsidRPr="00C46B3C">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E80F49" w:rsidRDefault="00866BEC" w:rsidP="00866BEC">
            <w:pPr>
              <w:pStyle w:val="TAC"/>
              <w:jc w:val="left"/>
              <w:rPr>
                <w:sz w:val="16"/>
                <w:szCs w:val="16"/>
              </w:rPr>
            </w:pPr>
            <w:r w:rsidRPr="00C46B3C">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E80F49" w:rsidRDefault="00866BEC" w:rsidP="00866BEC">
            <w:pPr>
              <w:pStyle w:val="TAC"/>
              <w:jc w:val="left"/>
              <w:rPr>
                <w:sz w:val="16"/>
                <w:szCs w:val="16"/>
              </w:rPr>
            </w:pPr>
            <w:r w:rsidRPr="00C46B3C">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E80F49" w:rsidRDefault="00866BEC" w:rsidP="00866BEC">
            <w:pPr>
              <w:pStyle w:val="TAL"/>
              <w:rPr>
                <w:sz w:val="16"/>
                <w:szCs w:val="16"/>
              </w:rPr>
            </w:pPr>
            <w:r w:rsidRPr="00C46B3C">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E80F49" w:rsidRDefault="00866BEC" w:rsidP="00866BEC">
            <w:pPr>
              <w:pStyle w:val="TAC"/>
              <w:jc w:val="left"/>
              <w:rPr>
                <w:sz w:val="16"/>
                <w:szCs w:val="16"/>
              </w:rPr>
            </w:pPr>
            <w:r w:rsidRPr="00C46B3C">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E80F49" w:rsidRDefault="00866BEC" w:rsidP="00866BEC">
            <w:pPr>
              <w:pStyle w:val="TAC"/>
              <w:jc w:val="left"/>
              <w:rPr>
                <w:sz w:val="16"/>
                <w:szCs w:val="16"/>
              </w:rPr>
            </w:pPr>
            <w:r w:rsidRPr="00C46B3C">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E80F49" w:rsidRDefault="00866BEC" w:rsidP="00866BEC">
            <w:pPr>
              <w:pStyle w:val="TAL"/>
              <w:rPr>
                <w:sz w:val="16"/>
                <w:szCs w:val="16"/>
              </w:rPr>
            </w:pPr>
            <w:r w:rsidRPr="00C46B3C">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E80F49" w:rsidRDefault="00866BEC" w:rsidP="00866BEC">
            <w:pPr>
              <w:pStyle w:val="TAC"/>
              <w:jc w:val="left"/>
              <w:rPr>
                <w:sz w:val="16"/>
                <w:szCs w:val="16"/>
              </w:rPr>
            </w:pPr>
            <w:r w:rsidRPr="00C46B3C">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E80F49" w:rsidRDefault="00866BEC" w:rsidP="00866BEC">
            <w:pPr>
              <w:pStyle w:val="TAC"/>
              <w:jc w:val="left"/>
              <w:rPr>
                <w:sz w:val="16"/>
                <w:szCs w:val="16"/>
              </w:rPr>
            </w:pPr>
            <w:r w:rsidRPr="00C46B3C">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E80F49" w:rsidRDefault="00866BEC" w:rsidP="00866BEC">
            <w:pPr>
              <w:pStyle w:val="TAL"/>
              <w:rPr>
                <w:sz w:val="16"/>
                <w:szCs w:val="16"/>
              </w:rPr>
            </w:pPr>
            <w:r w:rsidRPr="00C46B3C">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E80F49" w:rsidRDefault="00866BEC" w:rsidP="00866BEC">
            <w:pPr>
              <w:pStyle w:val="TAC"/>
              <w:jc w:val="left"/>
              <w:rPr>
                <w:sz w:val="16"/>
                <w:szCs w:val="16"/>
              </w:rPr>
            </w:pPr>
            <w:r w:rsidRPr="00C46B3C">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E80F49" w:rsidRDefault="00866BEC" w:rsidP="00866BEC">
            <w:pPr>
              <w:pStyle w:val="TAC"/>
              <w:jc w:val="left"/>
              <w:rPr>
                <w:sz w:val="16"/>
                <w:szCs w:val="16"/>
              </w:rPr>
            </w:pPr>
            <w:r w:rsidRPr="00C46B3C">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E80F49" w:rsidRDefault="00866BEC" w:rsidP="00866BEC">
            <w:pPr>
              <w:pStyle w:val="TAL"/>
              <w:rPr>
                <w:sz w:val="16"/>
                <w:szCs w:val="16"/>
              </w:rPr>
            </w:pPr>
            <w:r w:rsidRPr="00C46B3C">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E80F49" w:rsidRDefault="00866BEC" w:rsidP="00866BEC">
            <w:pPr>
              <w:pStyle w:val="TAC"/>
              <w:jc w:val="left"/>
              <w:rPr>
                <w:sz w:val="16"/>
                <w:szCs w:val="16"/>
              </w:rPr>
            </w:pPr>
            <w:r w:rsidRPr="00C46B3C">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E80F49" w:rsidRDefault="00866BEC" w:rsidP="00866BEC">
            <w:pPr>
              <w:pStyle w:val="TAC"/>
              <w:jc w:val="left"/>
              <w:rPr>
                <w:sz w:val="16"/>
                <w:szCs w:val="16"/>
              </w:rPr>
            </w:pPr>
            <w:r w:rsidRPr="00C46B3C">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E80F49" w:rsidRDefault="00866BEC" w:rsidP="00866BEC">
            <w:pPr>
              <w:pStyle w:val="TAL"/>
              <w:rPr>
                <w:sz w:val="16"/>
                <w:szCs w:val="16"/>
              </w:rPr>
            </w:pPr>
            <w:r w:rsidRPr="00C46B3C">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E80F49" w:rsidRDefault="00866BEC" w:rsidP="00866BEC">
            <w:pPr>
              <w:pStyle w:val="TAC"/>
              <w:jc w:val="left"/>
              <w:rPr>
                <w:sz w:val="16"/>
                <w:szCs w:val="16"/>
              </w:rPr>
            </w:pPr>
            <w:r w:rsidRPr="00C46B3C">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E80F49" w:rsidRDefault="00866BEC" w:rsidP="00866BEC">
            <w:pPr>
              <w:pStyle w:val="TAC"/>
              <w:jc w:val="left"/>
              <w:rPr>
                <w:sz w:val="16"/>
                <w:szCs w:val="16"/>
              </w:rPr>
            </w:pPr>
            <w:r w:rsidRPr="00C46B3C">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E80F49" w:rsidRDefault="00866BEC" w:rsidP="00866BEC">
            <w:pPr>
              <w:pStyle w:val="TAL"/>
              <w:rPr>
                <w:sz w:val="16"/>
                <w:szCs w:val="16"/>
              </w:rPr>
            </w:pPr>
            <w:r w:rsidRPr="00C46B3C">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1F2C3D" w:rsidRPr="001F2C3D"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E80F49" w:rsidRDefault="001F2C3D" w:rsidP="001F2C3D">
            <w:pPr>
              <w:pStyle w:val="TAC"/>
              <w:jc w:val="left"/>
              <w:rPr>
                <w:sz w:val="16"/>
                <w:szCs w:val="16"/>
              </w:rPr>
            </w:pPr>
            <w:r w:rsidRPr="007D18AF">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E80F49" w:rsidRDefault="001F2C3D" w:rsidP="001F2C3D">
            <w:pPr>
              <w:pStyle w:val="TAC"/>
              <w:jc w:val="left"/>
              <w:rPr>
                <w:sz w:val="16"/>
                <w:szCs w:val="16"/>
              </w:rPr>
            </w:pPr>
            <w:r w:rsidRPr="007D18AF">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E80F49" w:rsidRDefault="001F2C3D" w:rsidP="001F2C3D">
            <w:pPr>
              <w:pStyle w:val="TAL"/>
              <w:rPr>
                <w:sz w:val="16"/>
                <w:szCs w:val="16"/>
              </w:rPr>
            </w:pPr>
            <w:r w:rsidRPr="007D18AF">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E80F49" w:rsidRDefault="001F2C3D" w:rsidP="001F2C3D">
            <w:pPr>
              <w:pStyle w:val="TAC"/>
              <w:jc w:val="left"/>
              <w:rPr>
                <w:sz w:val="16"/>
                <w:szCs w:val="16"/>
              </w:rPr>
            </w:pPr>
            <w:r w:rsidRPr="007D18AF">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E80F49" w:rsidRDefault="001F2C3D" w:rsidP="001F2C3D">
            <w:pPr>
              <w:pStyle w:val="TAC"/>
              <w:jc w:val="left"/>
              <w:rPr>
                <w:sz w:val="16"/>
                <w:szCs w:val="16"/>
              </w:rPr>
            </w:pPr>
            <w:r w:rsidRPr="007D18AF">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E80F49" w:rsidRDefault="001F2C3D" w:rsidP="001F2C3D">
            <w:pPr>
              <w:pStyle w:val="TAL"/>
              <w:rPr>
                <w:sz w:val="16"/>
                <w:szCs w:val="16"/>
              </w:rPr>
            </w:pPr>
            <w:r w:rsidRPr="007D18AF">
              <w:rPr>
                <w:sz w:val="16"/>
                <w:szCs w:val="16"/>
              </w:rPr>
              <w:t>Add</w:t>
            </w:r>
            <w:r>
              <w:rPr>
                <w:sz w:val="16"/>
                <w:szCs w:val="16"/>
              </w:rPr>
              <w:t>i</w:t>
            </w:r>
            <w:r w:rsidRPr="007D18AF">
              <w:rPr>
                <w:sz w:val="16"/>
                <w:szCs w:val="16"/>
              </w:rPr>
              <w:t>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E80F49" w:rsidRDefault="001F2C3D" w:rsidP="001F2C3D">
            <w:pPr>
              <w:pStyle w:val="TAC"/>
              <w:jc w:val="left"/>
              <w:rPr>
                <w:sz w:val="16"/>
                <w:szCs w:val="16"/>
              </w:rPr>
            </w:pPr>
            <w:r w:rsidRPr="007D18AF">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E80F49" w:rsidRDefault="001F2C3D" w:rsidP="001F2C3D">
            <w:pPr>
              <w:pStyle w:val="TAC"/>
              <w:jc w:val="left"/>
              <w:rPr>
                <w:sz w:val="16"/>
                <w:szCs w:val="16"/>
              </w:rPr>
            </w:pPr>
            <w:r w:rsidRPr="007D18AF">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E80F49" w:rsidRDefault="001F2C3D" w:rsidP="001F2C3D">
            <w:pPr>
              <w:pStyle w:val="TAL"/>
              <w:rPr>
                <w:sz w:val="16"/>
                <w:szCs w:val="16"/>
              </w:rPr>
            </w:pPr>
            <w:r w:rsidRPr="007D18AF">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E80F49" w:rsidRDefault="001F2C3D" w:rsidP="001F2C3D">
            <w:pPr>
              <w:pStyle w:val="TAC"/>
              <w:jc w:val="left"/>
              <w:rPr>
                <w:sz w:val="16"/>
                <w:szCs w:val="16"/>
              </w:rPr>
            </w:pPr>
            <w:r w:rsidRPr="007D18AF">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E80F49" w:rsidRDefault="001F2C3D" w:rsidP="001F2C3D">
            <w:pPr>
              <w:pStyle w:val="TAC"/>
              <w:jc w:val="left"/>
              <w:rPr>
                <w:sz w:val="16"/>
                <w:szCs w:val="16"/>
              </w:rPr>
            </w:pPr>
            <w:r w:rsidRPr="007D18AF">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E80F49" w:rsidRDefault="001F2C3D" w:rsidP="001F2C3D">
            <w:pPr>
              <w:pStyle w:val="TAL"/>
              <w:rPr>
                <w:sz w:val="16"/>
                <w:szCs w:val="16"/>
              </w:rPr>
            </w:pPr>
            <w:r w:rsidRPr="007D18AF">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E80F49" w:rsidRDefault="001F2C3D" w:rsidP="001F2C3D">
            <w:pPr>
              <w:pStyle w:val="TAC"/>
              <w:jc w:val="left"/>
              <w:rPr>
                <w:sz w:val="16"/>
                <w:szCs w:val="16"/>
              </w:rPr>
            </w:pPr>
            <w:r w:rsidRPr="007D18AF">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E80F49" w:rsidRDefault="001F2C3D" w:rsidP="001F2C3D">
            <w:pPr>
              <w:pStyle w:val="TAC"/>
              <w:jc w:val="left"/>
              <w:rPr>
                <w:sz w:val="16"/>
                <w:szCs w:val="16"/>
              </w:rPr>
            </w:pPr>
            <w:r w:rsidRPr="007D18AF">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E80F49" w:rsidRDefault="001F2C3D" w:rsidP="001F2C3D">
            <w:pPr>
              <w:pStyle w:val="TAL"/>
              <w:rPr>
                <w:sz w:val="16"/>
                <w:szCs w:val="16"/>
              </w:rPr>
            </w:pPr>
            <w:r w:rsidRPr="007D18AF">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E80F49" w:rsidRDefault="001F2C3D" w:rsidP="001F2C3D">
            <w:pPr>
              <w:pStyle w:val="TAC"/>
              <w:jc w:val="left"/>
              <w:rPr>
                <w:sz w:val="16"/>
                <w:szCs w:val="16"/>
              </w:rPr>
            </w:pPr>
            <w:r w:rsidRPr="007D18AF">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E80F49" w:rsidRDefault="001F2C3D" w:rsidP="001F2C3D">
            <w:pPr>
              <w:pStyle w:val="TAC"/>
              <w:jc w:val="left"/>
              <w:rPr>
                <w:sz w:val="16"/>
                <w:szCs w:val="16"/>
              </w:rPr>
            </w:pPr>
            <w:r w:rsidRPr="007D18AF">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E80F49" w:rsidRDefault="001F2C3D" w:rsidP="001F2C3D">
            <w:pPr>
              <w:pStyle w:val="TAL"/>
              <w:rPr>
                <w:sz w:val="16"/>
                <w:szCs w:val="16"/>
              </w:rPr>
            </w:pPr>
            <w:r w:rsidRPr="007D18AF">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E80F49" w:rsidRDefault="001F2C3D" w:rsidP="001F2C3D">
            <w:pPr>
              <w:pStyle w:val="TAC"/>
              <w:jc w:val="left"/>
              <w:rPr>
                <w:sz w:val="16"/>
                <w:szCs w:val="16"/>
              </w:rPr>
            </w:pPr>
            <w:r w:rsidRPr="007D18AF">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E80F49" w:rsidRDefault="001F2C3D" w:rsidP="001F2C3D">
            <w:pPr>
              <w:pStyle w:val="TAC"/>
              <w:jc w:val="left"/>
              <w:rPr>
                <w:sz w:val="16"/>
                <w:szCs w:val="16"/>
              </w:rPr>
            </w:pPr>
            <w:r w:rsidRPr="007D18AF">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E80F49" w:rsidRDefault="001F2C3D" w:rsidP="001F2C3D">
            <w:pPr>
              <w:pStyle w:val="TAL"/>
              <w:rPr>
                <w:sz w:val="16"/>
                <w:szCs w:val="16"/>
              </w:rPr>
            </w:pPr>
            <w:r w:rsidRPr="007D18AF">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E80F49" w:rsidRDefault="001F2C3D" w:rsidP="001F2C3D">
            <w:pPr>
              <w:pStyle w:val="TAC"/>
              <w:jc w:val="left"/>
              <w:rPr>
                <w:sz w:val="16"/>
                <w:szCs w:val="16"/>
              </w:rPr>
            </w:pPr>
            <w:r w:rsidRPr="00E80F49">
              <w:rPr>
                <w:sz w:val="16"/>
                <w:szCs w:val="16"/>
              </w:rPr>
              <w:lastRenderedPageBreak/>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E80F49" w:rsidRDefault="001F2C3D" w:rsidP="001F2C3D">
            <w:pPr>
              <w:pStyle w:val="TAC"/>
              <w:jc w:val="left"/>
              <w:rPr>
                <w:sz w:val="16"/>
                <w:szCs w:val="16"/>
              </w:rPr>
            </w:pPr>
            <w:r w:rsidRPr="007D18AF">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E80F49" w:rsidRDefault="001F2C3D" w:rsidP="001F2C3D">
            <w:pPr>
              <w:pStyle w:val="TAC"/>
              <w:jc w:val="left"/>
              <w:rPr>
                <w:sz w:val="16"/>
                <w:szCs w:val="16"/>
              </w:rPr>
            </w:pPr>
            <w:r w:rsidRPr="007D18AF">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E80F49" w:rsidRDefault="001F2C3D" w:rsidP="001F2C3D">
            <w:pPr>
              <w:pStyle w:val="TAL"/>
              <w:rPr>
                <w:sz w:val="16"/>
                <w:szCs w:val="16"/>
              </w:rPr>
            </w:pPr>
            <w:r w:rsidRPr="007D18AF">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E80F49" w:rsidRDefault="001F2C3D" w:rsidP="001F2C3D">
            <w:pPr>
              <w:pStyle w:val="TAC"/>
              <w:jc w:val="left"/>
              <w:rPr>
                <w:sz w:val="16"/>
                <w:szCs w:val="16"/>
              </w:rPr>
            </w:pPr>
            <w:r w:rsidRPr="007D18AF">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E80F49" w:rsidRDefault="001F2C3D" w:rsidP="001F2C3D">
            <w:pPr>
              <w:pStyle w:val="TAC"/>
              <w:jc w:val="left"/>
              <w:rPr>
                <w:sz w:val="16"/>
                <w:szCs w:val="16"/>
              </w:rPr>
            </w:pPr>
            <w:r w:rsidRPr="007D18AF">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E80F49" w:rsidRDefault="001F2C3D" w:rsidP="001F2C3D">
            <w:pPr>
              <w:pStyle w:val="TAL"/>
              <w:rPr>
                <w:sz w:val="16"/>
                <w:szCs w:val="16"/>
              </w:rPr>
            </w:pPr>
            <w:r w:rsidRPr="007D18AF">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E80F49" w:rsidRDefault="001F2C3D" w:rsidP="001F2C3D">
            <w:pPr>
              <w:pStyle w:val="TAC"/>
              <w:jc w:val="left"/>
              <w:rPr>
                <w:sz w:val="16"/>
                <w:szCs w:val="16"/>
              </w:rPr>
            </w:pPr>
            <w:r w:rsidRPr="007D18AF">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E80F49" w:rsidRDefault="001F2C3D" w:rsidP="001F2C3D">
            <w:pPr>
              <w:pStyle w:val="TAC"/>
              <w:jc w:val="left"/>
              <w:rPr>
                <w:sz w:val="16"/>
                <w:szCs w:val="16"/>
              </w:rPr>
            </w:pPr>
            <w:r w:rsidRPr="007D18AF">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E80F49" w:rsidRDefault="001F2C3D" w:rsidP="001F2C3D">
            <w:pPr>
              <w:pStyle w:val="TAL"/>
              <w:rPr>
                <w:sz w:val="16"/>
                <w:szCs w:val="16"/>
              </w:rPr>
            </w:pPr>
            <w:r w:rsidRPr="007D18AF">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E80F49" w:rsidRDefault="001F2C3D" w:rsidP="001F2C3D">
            <w:pPr>
              <w:pStyle w:val="TAC"/>
              <w:jc w:val="left"/>
              <w:rPr>
                <w:sz w:val="16"/>
                <w:szCs w:val="16"/>
              </w:rPr>
            </w:pPr>
            <w:r w:rsidRPr="007D18AF">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E80F49" w:rsidRDefault="001F2C3D" w:rsidP="001F2C3D">
            <w:pPr>
              <w:pStyle w:val="TAC"/>
              <w:jc w:val="left"/>
              <w:rPr>
                <w:sz w:val="16"/>
                <w:szCs w:val="16"/>
              </w:rPr>
            </w:pPr>
            <w:r w:rsidRPr="007D18AF">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E80F49" w:rsidRDefault="001F2C3D" w:rsidP="001F2C3D">
            <w:pPr>
              <w:pStyle w:val="TAL"/>
              <w:rPr>
                <w:sz w:val="16"/>
                <w:szCs w:val="16"/>
              </w:rPr>
            </w:pPr>
            <w:r w:rsidRPr="007D18AF">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E80F49" w:rsidRDefault="001F2C3D" w:rsidP="001F2C3D">
            <w:pPr>
              <w:pStyle w:val="TAC"/>
              <w:jc w:val="left"/>
              <w:rPr>
                <w:sz w:val="16"/>
                <w:szCs w:val="16"/>
              </w:rPr>
            </w:pPr>
            <w:r w:rsidRPr="007D18AF">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E80F49" w:rsidRDefault="001F2C3D" w:rsidP="001F2C3D">
            <w:pPr>
              <w:pStyle w:val="TAC"/>
              <w:jc w:val="left"/>
              <w:rPr>
                <w:sz w:val="16"/>
                <w:szCs w:val="16"/>
              </w:rPr>
            </w:pPr>
            <w:r w:rsidRPr="007D18AF">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E80F49" w:rsidRDefault="001F2C3D" w:rsidP="001F2C3D">
            <w:pPr>
              <w:pStyle w:val="TAL"/>
              <w:rPr>
                <w:sz w:val="16"/>
                <w:szCs w:val="16"/>
              </w:rPr>
            </w:pPr>
            <w:r w:rsidRPr="007D18AF">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E80F49" w:rsidRDefault="001F2C3D" w:rsidP="001F2C3D">
            <w:pPr>
              <w:pStyle w:val="TAC"/>
              <w:jc w:val="left"/>
              <w:rPr>
                <w:sz w:val="16"/>
                <w:szCs w:val="16"/>
              </w:rPr>
            </w:pPr>
            <w:r w:rsidRPr="007D18AF">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E80F49" w:rsidRDefault="001F2C3D" w:rsidP="001F2C3D">
            <w:pPr>
              <w:pStyle w:val="TAC"/>
              <w:jc w:val="left"/>
              <w:rPr>
                <w:sz w:val="16"/>
                <w:szCs w:val="16"/>
              </w:rPr>
            </w:pPr>
            <w:r w:rsidRPr="007D18AF">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E80F49" w:rsidRDefault="001F2C3D" w:rsidP="001F2C3D">
            <w:pPr>
              <w:pStyle w:val="TAL"/>
              <w:rPr>
                <w:sz w:val="16"/>
                <w:szCs w:val="16"/>
              </w:rPr>
            </w:pPr>
            <w:r w:rsidRPr="007D18AF">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E80F49" w:rsidRDefault="001F2C3D" w:rsidP="001F2C3D">
            <w:pPr>
              <w:pStyle w:val="TAC"/>
              <w:jc w:val="left"/>
              <w:rPr>
                <w:sz w:val="16"/>
                <w:szCs w:val="16"/>
              </w:rPr>
            </w:pPr>
            <w:r w:rsidRPr="007D18AF">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E80F49" w:rsidRDefault="001F2C3D" w:rsidP="001F2C3D">
            <w:pPr>
              <w:pStyle w:val="TAC"/>
              <w:jc w:val="left"/>
              <w:rPr>
                <w:sz w:val="16"/>
                <w:szCs w:val="16"/>
              </w:rPr>
            </w:pPr>
            <w:r w:rsidRPr="007D18AF">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E80F49" w:rsidRDefault="001F2C3D" w:rsidP="001F2C3D">
            <w:pPr>
              <w:pStyle w:val="TAL"/>
              <w:rPr>
                <w:sz w:val="16"/>
                <w:szCs w:val="16"/>
              </w:rPr>
            </w:pPr>
            <w:r w:rsidRPr="007D18AF">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E80F49" w:rsidRDefault="001F2C3D" w:rsidP="001F2C3D">
            <w:pPr>
              <w:pStyle w:val="TAC"/>
              <w:jc w:val="left"/>
              <w:rPr>
                <w:sz w:val="16"/>
                <w:szCs w:val="16"/>
              </w:rPr>
            </w:pPr>
            <w:r w:rsidRPr="007D18AF">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E80F49" w:rsidRDefault="001F2C3D" w:rsidP="001F2C3D">
            <w:pPr>
              <w:pStyle w:val="TAC"/>
              <w:jc w:val="left"/>
              <w:rPr>
                <w:sz w:val="16"/>
                <w:szCs w:val="16"/>
              </w:rPr>
            </w:pPr>
            <w:r w:rsidRPr="007D18AF">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E80F49" w:rsidRDefault="001F2C3D" w:rsidP="001F2C3D">
            <w:pPr>
              <w:pStyle w:val="TAL"/>
              <w:rPr>
                <w:sz w:val="16"/>
                <w:szCs w:val="16"/>
              </w:rPr>
            </w:pPr>
            <w:r w:rsidRPr="007D18AF">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E80F49" w:rsidRDefault="001F2C3D" w:rsidP="001F2C3D">
            <w:pPr>
              <w:pStyle w:val="TAC"/>
              <w:jc w:val="left"/>
              <w:rPr>
                <w:sz w:val="16"/>
                <w:szCs w:val="16"/>
              </w:rPr>
            </w:pPr>
            <w:r w:rsidRPr="007D18AF">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E80F49" w:rsidRDefault="001F2C3D" w:rsidP="001F2C3D">
            <w:pPr>
              <w:pStyle w:val="TAC"/>
              <w:jc w:val="left"/>
              <w:rPr>
                <w:sz w:val="16"/>
                <w:szCs w:val="16"/>
              </w:rPr>
            </w:pPr>
            <w:r w:rsidRPr="007D18AF">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E80F49" w:rsidRDefault="001F2C3D" w:rsidP="001F2C3D">
            <w:pPr>
              <w:pStyle w:val="TAL"/>
              <w:rPr>
                <w:sz w:val="16"/>
                <w:szCs w:val="16"/>
              </w:rPr>
            </w:pPr>
            <w:r w:rsidRPr="007D18AF">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E80F49" w:rsidRDefault="001F2C3D" w:rsidP="001F2C3D">
            <w:pPr>
              <w:pStyle w:val="TAC"/>
              <w:jc w:val="left"/>
              <w:rPr>
                <w:sz w:val="16"/>
                <w:szCs w:val="16"/>
              </w:rPr>
            </w:pPr>
            <w:r w:rsidRPr="007D18AF">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E80F49" w:rsidRDefault="001F2C3D" w:rsidP="001F2C3D">
            <w:pPr>
              <w:pStyle w:val="TAC"/>
              <w:jc w:val="left"/>
              <w:rPr>
                <w:sz w:val="16"/>
                <w:szCs w:val="16"/>
              </w:rPr>
            </w:pPr>
            <w:r w:rsidRPr="007D18AF">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E80F49" w:rsidRDefault="001F2C3D" w:rsidP="001F2C3D">
            <w:pPr>
              <w:pStyle w:val="TAL"/>
              <w:rPr>
                <w:sz w:val="16"/>
                <w:szCs w:val="16"/>
              </w:rPr>
            </w:pPr>
            <w:r w:rsidRPr="007D18AF">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E80F49" w:rsidRDefault="001F2C3D" w:rsidP="001F2C3D">
            <w:pPr>
              <w:pStyle w:val="TAC"/>
              <w:jc w:val="left"/>
              <w:rPr>
                <w:sz w:val="16"/>
                <w:szCs w:val="16"/>
              </w:rPr>
            </w:pPr>
            <w:r w:rsidRPr="007D18AF">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E80F49" w:rsidRDefault="001F2C3D" w:rsidP="001F2C3D">
            <w:pPr>
              <w:pStyle w:val="TAC"/>
              <w:jc w:val="left"/>
              <w:rPr>
                <w:sz w:val="16"/>
                <w:szCs w:val="16"/>
              </w:rPr>
            </w:pPr>
            <w:r w:rsidRPr="007D18AF">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E80F49" w:rsidRDefault="001F2C3D" w:rsidP="001F2C3D">
            <w:pPr>
              <w:pStyle w:val="TAL"/>
              <w:rPr>
                <w:sz w:val="16"/>
                <w:szCs w:val="16"/>
              </w:rPr>
            </w:pPr>
            <w:r w:rsidRPr="007D18AF">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E80F49" w:rsidRDefault="001F2C3D" w:rsidP="001F2C3D">
            <w:pPr>
              <w:pStyle w:val="TAC"/>
              <w:jc w:val="left"/>
              <w:rPr>
                <w:sz w:val="16"/>
                <w:szCs w:val="16"/>
              </w:rPr>
            </w:pPr>
            <w:r w:rsidRPr="007D18AF">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E80F49" w:rsidRDefault="001F2C3D" w:rsidP="001F2C3D">
            <w:pPr>
              <w:pStyle w:val="TAC"/>
              <w:jc w:val="left"/>
              <w:rPr>
                <w:sz w:val="16"/>
                <w:szCs w:val="16"/>
              </w:rPr>
            </w:pPr>
            <w:r w:rsidRPr="007D18AF">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E80F49" w:rsidRDefault="001F2C3D" w:rsidP="001F2C3D">
            <w:pPr>
              <w:pStyle w:val="TAL"/>
              <w:rPr>
                <w:sz w:val="16"/>
                <w:szCs w:val="16"/>
              </w:rPr>
            </w:pPr>
            <w:r w:rsidRPr="007D18AF">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E80F49" w:rsidRDefault="001F2C3D" w:rsidP="001F2C3D">
            <w:pPr>
              <w:pStyle w:val="TAC"/>
              <w:jc w:val="left"/>
              <w:rPr>
                <w:sz w:val="16"/>
                <w:szCs w:val="16"/>
              </w:rPr>
            </w:pPr>
            <w:r w:rsidRPr="007D18AF">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E80F49" w:rsidRDefault="001F2C3D" w:rsidP="001F2C3D">
            <w:pPr>
              <w:pStyle w:val="TAC"/>
              <w:jc w:val="left"/>
              <w:rPr>
                <w:sz w:val="16"/>
                <w:szCs w:val="16"/>
              </w:rPr>
            </w:pPr>
            <w:r w:rsidRPr="007D18AF">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E80F49" w:rsidRDefault="001F2C3D" w:rsidP="001F2C3D">
            <w:pPr>
              <w:pStyle w:val="TAL"/>
              <w:rPr>
                <w:sz w:val="16"/>
                <w:szCs w:val="16"/>
              </w:rPr>
            </w:pPr>
            <w:r w:rsidRPr="007D18AF">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E80F49" w:rsidRDefault="001F2C3D" w:rsidP="001F2C3D">
            <w:pPr>
              <w:pStyle w:val="TAC"/>
              <w:jc w:val="left"/>
              <w:rPr>
                <w:sz w:val="16"/>
                <w:szCs w:val="16"/>
              </w:rPr>
            </w:pPr>
            <w:r w:rsidRPr="007D18AF">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E80F49" w:rsidRDefault="001F2C3D" w:rsidP="001F2C3D">
            <w:pPr>
              <w:pStyle w:val="TAC"/>
              <w:jc w:val="left"/>
              <w:rPr>
                <w:sz w:val="16"/>
                <w:szCs w:val="16"/>
              </w:rPr>
            </w:pPr>
            <w:r w:rsidRPr="007D18AF">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E80F49" w:rsidRDefault="001F2C3D" w:rsidP="001F2C3D">
            <w:pPr>
              <w:pStyle w:val="TAL"/>
              <w:rPr>
                <w:sz w:val="16"/>
                <w:szCs w:val="16"/>
              </w:rPr>
            </w:pPr>
            <w:r w:rsidRPr="007D18AF">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E80F49" w:rsidRDefault="001F2C3D" w:rsidP="001F2C3D">
            <w:pPr>
              <w:pStyle w:val="TAC"/>
              <w:jc w:val="left"/>
              <w:rPr>
                <w:sz w:val="16"/>
                <w:szCs w:val="16"/>
              </w:rPr>
            </w:pPr>
            <w:r w:rsidRPr="007D18AF">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E80F49" w:rsidRDefault="001F2C3D" w:rsidP="001F2C3D">
            <w:pPr>
              <w:pStyle w:val="TAC"/>
              <w:jc w:val="left"/>
              <w:rPr>
                <w:sz w:val="16"/>
                <w:szCs w:val="16"/>
              </w:rPr>
            </w:pPr>
            <w:r w:rsidRPr="007D18AF">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E80F49" w:rsidRDefault="001F2C3D" w:rsidP="001F2C3D">
            <w:pPr>
              <w:pStyle w:val="TAL"/>
              <w:rPr>
                <w:sz w:val="16"/>
                <w:szCs w:val="16"/>
              </w:rPr>
            </w:pPr>
            <w:r w:rsidRPr="007D18AF">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E80F49" w:rsidRDefault="001F2C3D" w:rsidP="001F2C3D">
            <w:pPr>
              <w:pStyle w:val="TAC"/>
              <w:jc w:val="left"/>
              <w:rPr>
                <w:sz w:val="16"/>
                <w:szCs w:val="16"/>
              </w:rPr>
            </w:pPr>
            <w:r w:rsidRPr="007D18AF">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E80F49" w:rsidRDefault="001F2C3D" w:rsidP="001F2C3D">
            <w:pPr>
              <w:pStyle w:val="TAC"/>
              <w:jc w:val="left"/>
              <w:rPr>
                <w:sz w:val="16"/>
                <w:szCs w:val="16"/>
              </w:rPr>
            </w:pPr>
            <w:r w:rsidRPr="007D18AF">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E80F49" w:rsidRDefault="001F2C3D" w:rsidP="001F2C3D">
            <w:pPr>
              <w:pStyle w:val="TAL"/>
              <w:rPr>
                <w:sz w:val="16"/>
                <w:szCs w:val="16"/>
              </w:rPr>
            </w:pPr>
            <w:r w:rsidRPr="007D18AF">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E80F49" w:rsidRDefault="001F2C3D" w:rsidP="001F2C3D">
            <w:pPr>
              <w:pStyle w:val="TAC"/>
              <w:jc w:val="left"/>
              <w:rPr>
                <w:sz w:val="16"/>
                <w:szCs w:val="16"/>
              </w:rPr>
            </w:pPr>
            <w:r w:rsidRPr="007D18AF">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E80F49" w:rsidRDefault="001F2C3D" w:rsidP="001F2C3D">
            <w:pPr>
              <w:pStyle w:val="TAC"/>
              <w:jc w:val="left"/>
              <w:rPr>
                <w:sz w:val="16"/>
                <w:szCs w:val="16"/>
              </w:rPr>
            </w:pPr>
            <w:r w:rsidRPr="007D18AF">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E80F49" w:rsidRDefault="001F2C3D" w:rsidP="001F2C3D">
            <w:pPr>
              <w:pStyle w:val="TAL"/>
              <w:rPr>
                <w:sz w:val="16"/>
                <w:szCs w:val="16"/>
              </w:rPr>
            </w:pPr>
            <w:r w:rsidRPr="007D18AF">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E80F49" w:rsidRDefault="001F2C3D" w:rsidP="001F2C3D">
            <w:pPr>
              <w:pStyle w:val="TAC"/>
              <w:jc w:val="left"/>
              <w:rPr>
                <w:sz w:val="16"/>
                <w:szCs w:val="16"/>
              </w:rPr>
            </w:pPr>
            <w:r w:rsidRPr="007D18AF">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E80F49" w:rsidRDefault="001F2C3D" w:rsidP="001F2C3D">
            <w:pPr>
              <w:pStyle w:val="TAC"/>
              <w:jc w:val="left"/>
              <w:rPr>
                <w:sz w:val="16"/>
                <w:szCs w:val="16"/>
              </w:rPr>
            </w:pPr>
            <w:r w:rsidRPr="007D18AF">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E80F49" w:rsidRDefault="001F2C3D" w:rsidP="001F2C3D">
            <w:pPr>
              <w:pStyle w:val="TAL"/>
              <w:rPr>
                <w:sz w:val="16"/>
                <w:szCs w:val="16"/>
              </w:rPr>
            </w:pPr>
            <w:r w:rsidRPr="007D18AF">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E80F49" w:rsidRDefault="001F2C3D" w:rsidP="001F2C3D">
            <w:pPr>
              <w:pStyle w:val="TAC"/>
              <w:jc w:val="left"/>
              <w:rPr>
                <w:sz w:val="16"/>
                <w:szCs w:val="16"/>
              </w:rPr>
            </w:pPr>
            <w:r w:rsidRPr="007D18AF">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E80F49" w:rsidRDefault="001F2C3D" w:rsidP="001F2C3D">
            <w:pPr>
              <w:pStyle w:val="TAC"/>
              <w:jc w:val="left"/>
              <w:rPr>
                <w:sz w:val="16"/>
                <w:szCs w:val="16"/>
              </w:rPr>
            </w:pPr>
            <w:r w:rsidRPr="007D18AF">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E80F49" w:rsidRDefault="001F2C3D" w:rsidP="001F2C3D">
            <w:pPr>
              <w:pStyle w:val="TAL"/>
              <w:rPr>
                <w:sz w:val="16"/>
                <w:szCs w:val="16"/>
              </w:rPr>
            </w:pPr>
            <w:r w:rsidRPr="007D18AF">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E80F49" w:rsidRDefault="001F2C3D" w:rsidP="001F2C3D">
            <w:pPr>
              <w:pStyle w:val="TAC"/>
              <w:jc w:val="left"/>
              <w:rPr>
                <w:sz w:val="16"/>
                <w:szCs w:val="16"/>
              </w:rPr>
            </w:pPr>
            <w:r w:rsidRPr="007D18AF">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E80F49" w:rsidRDefault="001F2C3D" w:rsidP="001F2C3D">
            <w:pPr>
              <w:pStyle w:val="TAC"/>
              <w:jc w:val="left"/>
              <w:rPr>
                <w:sz w:val="16"/>
                <w:szCs w:val="16"/>
              </w:rPr>
            </w:pPr>
            <w:r w:rsidRPr="007D18AF">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E80F49" w:rsidRDefault="001F2C3D" w:rsidP="001F2C3D">
            <w:pPr>
              <w:pStyle w:val="TAL"/>
              <w:rPr>
                <w:sz w:val="16"/>
                <w:szCs w:val="16"/>
              </w:rPr>
            </w:pPr>
            <w:r w:rsidRPr="007D18AF">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E80F49" w:rsidRDefault="001F2C3D" w:rsidP="001F2C3D">
            <w:pPr>
              <w:pStyle w:val="TAC"/>
              <w:jc w:val="left"/>
              <w:rPr>
                <w:sz w:val="16"/>
                <w:szCs w:val="16"/>
              </w:rPr>
            </w:pPr>
            <w:r w:rsidRPr="007D18AF">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E80F49" w:rsidRDefault="001F2C3D" w:rsidP="001F2C3D">
            <w:pPr>
              <w:pStyle w:val="TAC"/>
              <w:jc w:val="left"/>
              <w:rPr>
                <w:sz w:val="16"/>
                <w:szCs w:val="16"/>
              </w:rPr>
            </w:pPr>
            <w:r w:rsidRPr="007D18AF">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E80F49" w:rsidRDefault="001F2C3D" w:rsidP="001F2C3D">
            <w:pPr>
              <w:pStyle w:val="TAL"/>
              <w:rPr>
                <w:sz w:val="16"/>
                <w:szCs w:val="16"/>
              </w:rPr>
            </w:pPr>
            <w:r w:rsidRPr="007D18AF">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E80F49" w:rsidRDefault="001F2C3D" w:rsidP="001F2C3D">
            <w:pPr>
              <w:pStyle w:val="TAC"/>
              <w:jc w:val="left"/>
              <w:rPr>
                <w:sz w:val="16"/>
                <w:szCs w:val="16"/>
              </w:rPr>
            </w:pPr>
            <w:r w:rsidRPr="007D18AF">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E80F49" w:rsidRDefault="001F2C3D" w:rsidP="001F2C3D">
            <w:pPr>
              <w:pStyle w:val="TAC"/>
              <w:jc w:val="left"/>
              <w:rPr>
                <w:sz w:val="16"/>
                <w:szCs w:val="16"/>
              </w:rPr>
            </w:pPr>
            <w:r w:rsidRPr="007D18AF">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E80F49" w:rsidRDefault="001F2C3D" w:rsidP="001F2C3D">
            <w:pPr>
              <w:pStyle w:val="TAL"/>
              <w:rPr>
                <w:sz w:val="16"/>
                <w:szCs w:val="16"/>
              </w:rPr>
            </w:pPr>
            <w:r w:rsidRPr="007D18AF">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E80F49" w:rsidRDefault="001F2C3D" w:rsidP="001F2C3D">
            <w:pPr>
              <w:pStyle w:val="TAC"/>
              <w:jc w:val="left"/>
              <w:rPr>
                <w:sz w:val="16"/>
                <w:szCs w:val="16"/>
              </w:rPr>
            </w:pPr>
            <w:r w:rsidRPr="007D18AF">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E80F49" w:rsidRDefault="001F2C3D" w:rsidP="001F2C3D">
            <w:pPr>
              <w:pStyle w:val="TAC"/>
              <w:jc w:val="left"/>
              <w:rPr>
                <w:sz w:val="16"/>
                <w:szCs w:val="16"/>
              </w:rPr>
            </w:pPr>
            <w:r w:rsidRPr="007D18AF">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E80F49" w:rsidRDefault="001F2C3D" w:rsidP="001F2C3D">
            <w:pPr>
              <w:pStyle w:val="TAL"/>
              <w:rPr>
                <w:sz w:val="16"/>
                <w:szCs w:val="16"/>
              </w:rPr>
            </w:pPr>
            <w:r w:rsidRPr="007D18AF">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E80F49" w:rsidRDefault="001F2C3D" w:rsidP="001F2C3D">
            <w:pPr>
              <w:pStyle w:val="TAC"/>
              <w:jc w:val="left"/>
              <w:rPr>
                <w:sz w:val="16"/>
                <w:szCs w:val="16"/>
              </w:rPr>
            </w:pPr>
            <w:r w:rsidRPr="007D18AF">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E80F49" w:rsidRDefault="001F2C3D" w:rsidP="001F2C3D">
            <w:pPr>
              <w:pStyle w:val="TAC"/>
              <w:jc w:val="left"/>
              <w:rPr>
                <w:sz w:val="16"/>
                <w:szCs w:val="16"/>
              </w:rPr>
            </w:pPr>
            <w:r w:rsidRPr="007D18AF">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E80F49" w:rsidRDefault="001F2C3D" w:rsidP="001F2C3D">
            <w:pPr>
              <w:pStyle w:val="TAL"/>
              <w:rPr>
                <w:sz w:val="16"/>
                <w:szCs w:val="16"/>
              </w:rPr>
            </w:pPr>
            <w:r w:rsidRPr="007D18AF">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E80F49" w:rsidRDefault="001F2C3D" w:rsidP="001F2C3D">
            <w:pPr>
              <w:pStyle w:val="TAC"/>
              <w:jc w:val="left"/>
              <w:rPr>
                <w:sz w:val="16"/>
                <w:szCs w:val="16"/>
              </w:rPr>
            </w:pPr>
            <w:r w:rsidRPr="007D18AF">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E80F49" w:rsidRDefault="001F2C3D" w:rsidP="001F2C3D">
            <w:pPr>
              <w:pStyle w:val="TAC"/>
              <w:jc w:val="left"/>
              <w:rPr>
                <w:sz w:val="16"/>
                <w:szCs w:val="16"/>
              </w:rPr>
            </w:pPr>
            <w:r w:rsidRPr="007D18AF">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E80F49" w:rsidRDefault="001F2C3D" w:rsidP="001F2C3D">
            <w:pPr>
              <w:pStyle w:val="TAL"/>
              <w:rPr>
                <w:sz w:val="16"/>
                <w:szCs w:val="16"/>
              </w:rPr>
            </w:pPr>
            <w:r w:rsidRPr="007D18AF">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E80F49" w:rsidRDefault="001F2C3D" w:rsidP="001F2C3D">
            <w:pPr>
              <w:pStyle w:val="TAC"/>
              <w:jc w:val="left"/>
              <w:rPr>
                <w:sz w:val="16"/>
                <w:szCs w:val="16"/>
              </w:rPr>
            </w:pPr>
            <w:r w:rsidRPr="007D18AF">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E80F49" w:rsidRDefault="001F2C3D" w:rsidP="001F2C3D">
            <w:pPr>
              <w:pStyle w:val="TAC"/>
              <w:jc w:val="left"/>
              <w:rPr>
                <w:sz w:val="16"/>
                <w:szCs w:val="16"/>
              </w:rPr>
            </w:pPr>
            <w:r w:rsidRPr="007D18AF">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E80F49" w:rsidRDefault="001F2C3D" w:rsidP="001F2C3D">
            <w:pPr>
              <w:pStyle w:val="TAL"/>
              <w:rPr>
                <w:sz w:val="16"/>
                <w:szCs w:val="16"/>
              </w:rPr>
            </w:pPr>
            <w:r w:rsidRPr="007D18AF">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E80F49" w:rsidRDefault="001F2C3D" w:rsidP="001F2C3D">
            <w:pPr>
              <w:pStyle w:val="TAC"/>
              <w:jc w:val="left"/>
              <w:rPr>
                <w:sz w:val="16"/>
                <w:szCs w:val="16"/>
              </w:rPr>
            </w:pPr>
            <w:r w:rsidRPr="007D18AF">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E80F49" w:rsidRDefault="001F2C3D" w:rsidP="001F2C3D">
            <w:pPr>
              <w:pStyle w:val="TAC"/>
              <w:jc w:val="left"/>
              <w:rPr>
                <w:sz w:val="16"/>
                <w:szCs w:val="16"/>
              </w:rPr>
            </w:pPr>
            <w:r w:rsidRPr="007D18AF">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E80F49" w:rsidRDefault="001F2C3D" w:rsidP="001F2C3D">
            <w:pPr>
              <w:pStyle w:val="TAL"/>
              <w:rPr>
                <w:sz w:val="16"/>
                <w:szCs w:val="16"/>
              </w:rPr>
            </w:pPr>
            <w:r w:rsidRPr="007D18AF">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E80F49" w:rsidRDefault="001F2C3D" w:rsidP="001F2C3D">
            <w:pPr>
              <w:pStyle w:val="TAC"/>
              <w:jc w:val="left"/>
              <w:rPr>
                <w:sz w:val="16"/>
                <w:szCs w:val="16"/>
              </w:rPr>
            </w:pPr>
            <w:r w:rsidRPr="007D18AF">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E80F49" w:rsidRDefault="001F2C3D" w:rsidP="001F2C3D">
            <w:pPr>
              <w:pStyle w:val="TAC"/>
              <w:jc w:val="left"/>
              <w:rPr>
                <w:sz w:val="16"/>
                <w:szCs w:val="16"/>
              </w:rPr>
            </w:pPr>
            <w:r w:rsidRPr="007D18AF">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E80F49" w:rsidRDefault="001F2C3D" w:rsidP="001F2C3D">
            <w:pPr>
              <w:pStyle w:val="TAL"/>
              <w:rPr>
                <w:sz w:val="16"/>
                <w:szCs w:val="16"/>
              </w:rPr>
            </w:pPr>
            <w:r w:rsidRPr="007D18AF">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6723FE" w:rsidRPr="006723FE"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E80F49" w:rsidRDefault="006723FE" w:rsidP="006723FE">
            <w:pPr>
              <w:pStyle w:val="TAC"/>
              <w:jc w:val="left"/>
              <w:rPr>
                <w:sz w:val="16"/>
                <w:szCs w:val="16"/>
              </w:rPr>
            </w:pPr>
            <w:r w:rsidRPr="00D44BD4">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E80F49" w:rsidRDefault="006723FE" w:rsidP="006723FE">
            <w:pPr>
              <w:pStyle w:val="TAC"/>
              <w:jc w:val="left"/>
              <w:rPr>
                <w:sz w:val="16"/>
                <w:szCs w:val="16"/>
              </w:rPr>
            </w:pPr>
            <w:r w:rsidRPr="00D44BD4">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E80F49" w:rsidRDefault="006723FE" w:rsidP="006723FE">
            <w:pPr>
              <w:pStyle w:val="TAL"/>
              <w:rPr>
                <w:sz w:val="16"/>
                <w:szCs w:val="16"/>
              </w:rPr>
            </w:pPr>
            <w:r w:rsidRPr="00D44BD4">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E80F49" w:rsidRDefault="006723FE" w:rsidP="006723FE">
            <w:pPr>
              <w:pStyle w:val="TAC"/>
              <w:jc w:val="left"/>
              <w:rPr>
                <w:sz w:val="16"/>
                <w:szCs w:val="16"/>
              </w:rPr>
            </w:pPr>
            <w:r w:rsidRPr="00D44BD4">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E80F49" w:rsidRDefault="006723FE" w:rsidP="006723FE">
            <w:pPr>
              <w:pStyle w:val="TAC"/>
              <w:jc w:val="left"/>
              <w:rPr>
                <w:sz w:val="16"/>
                <w:szCs w:val="16"/>
              </w:rPr>
            </w:pPr>
            <w:r w:rsidRPr="00D44BD4">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E80F49" w:rsidRDefault="006723FE" w:rsidP="006723FE">
            <w:pPr>
              <w:pStyle w:val="TAL"/>
              <w:rPr>
                <w:sz w:val="16"/>
                <w:szCs w:val="16"/>
              </w:rPr>
            </w:pPr>
            <w:r w:rsidRPr="00D44BD4">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E80F49" w:rsidRDefault="006723FE" w:rsidP="006723FE">
            <w:pPr>
              <w:pStyle w:val="TAC"/>
              <w:jc w:val="left"/>
              <w:rPr>
                <w:sz w:val="16"/>
                <w:szCs w:val="16"/>
              </w:rPr>
            </w:pPr>
            <w:r w:rsidRPr="00D44BD4">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E80F49" w:rsidRDefault="006723FE" w:rsidP="006723FE">
            <w:pPr>
              <w:pStyle w:val="TAC"/>
              <w:jc w:val="left"/>
              <w:rPr>
                <w:sz w:val="16"/>
                <w:szCs w:val="16"/>
              </w:rPr>
            </w:pPr>
            <w:r w:rsidRPr="00D44BD4">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E80F49" w:rsidRDefault="006723FE" w:rsidP="006723FE">
            <w:pPr>
              <w:pStyle w:val="TAL"/>
              <w:rPr>
                <w:sz w:val="16"/>
                <w:szCs w:val="16"/>
              </w:rPr>
            </w:pPr>
            <w:r w:rsidRPr="00D44BD4">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E80F49" w:rsidRDefault="006723FE" w:rsidP="006723FE">
            <w:pPr>
              <w:pStyle w:val="TAC"/>
              <w:jc w:val="left"/>
              <w:rPr>
                <w:sz w:val="16"/>
                <w:szCs w:val="16"/>
              </w:rPr>
            </w:pPr>
            <w:r w:rsidRPr="00D44BD4">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E80F49" w:rsidRDefault="006723FE" w:rsidP="006723FE">
            <w:pPr>
              <w:pStyle w:val="TAC"/>
              <w:jc w:val="left"/>
              <w:rPr>
                <w:sz w:val="16"/>
                <w:szCs w:val="16"/>
              </w:rPr>
            </w:pPr>
            <w:r w:rsidRPr="00D44BD4">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E80F49" w:rsidRDefault="006723FE" w:rsidP="006723FE">
            <w:pPr>
              <w:pStyle w:val="TAL"/>
              <w:rPr>
                <w:sz w:val="16"/>
                <w:szCs w:val="16"/>
              </w:rPr>
            </w:pPr>
            <w:r w:rsidRPr="00D44BD4">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E80F49" w:rsidRDefault="006723FE" w:rsidP="006723FE">
            <w:pPr>
              <w:pStyle w:val="TAC"/>
              <w:jc w:val="left"/>
              <w:rPr>
                <w:sz w:val="16"/>
                <w:szCs w:val="16"/>
              </w:rPr>
            </w:pPr>
            <w:r w:rsidRPr="00D44BD4">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E80F49" w:rsidRDefault="006723FE" w:rsidP="006723FE">
            <w:pPr>
              <w:pStyle w:val="TAC"/>
              <w:jc w:val="left"/>
              <w:rPr>
                <w:sz w:val="16"/>
                <w:szCs w:val="16"/>
              </w:rPr>
            </w:pPr>
            <w:r w:rsidRPr="00D44BD4">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E80F49" w:rsidRDefault="006723FE" w:rsidP="006723FE">
            <w:pPr>
              <w:pStyle w:val="TAL"/>
              <w:rPr>
                <w:sz w:val="16"/>
                <w:szCs w:val="16"/>
              </w:rPr>
            </w:pPr>
            <w:r w:rsidRPr="00D44BD4">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E80F49" w:rsidRDefault="006723FE" w:rsidP="006723FE">
            <w:pPr>
              <w:pStyle w:val="TAC"/>
              <w:jc w:val="left"/>
              <w:rPr>
                <w:sz w:val="16"/>
                <w:szCs w:val="16"/>
              </w:rPr>
            </w:pPr>
            <w:r w:rsidRPr="00D44BD4">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E80F49" w:rsidRDefault="006723FE" w:rsidP="006723FE">
            <w:pPr>
              <w:pStyle w:val="TAC"/>
              <w:jc w:val="left"/>
              <w:rPr>
                <w:sz w:val="16"/>
                <w:szCs w:val="16"/>
              </w:rPr>
            </w:pPr>
            <w:r w:rsidRPr="00D44BD4">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E80F49" w:rsidRDefault="006723FE" w:rsidP="006723FE">
            <w:pPr>
              <w:pStyle w:val="TAL"/>
              <w:rPr>
                <w:sz w:val="16"/>
                <w:szCs w:val="16"/>
              </w:rPr>
            </w:pPr>
            <w:r w:rsidRPr="00D44BD4">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E80F49" w:rsidRDefault="006723FE" w:rsidP="006723FE">
            <w:pPr>
              <w:pStyle w:val="TAC"/>
              <w:jc w:val="left"/>
              <w:rPr>
                <w:sz w:val="16"/>
                <w:szCs w:val="16"/>
              </w:rPr>
            </w:pPr>
            <w:r w:rsidRPr="00D44BD4">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E80F49" w:rsidRDefault="006723FE" w:rsidP="006723FE">
            <w:pPr>
              <w:pStyle w:val="TAC"/>
              <w:jc w:val="left"/>
              <w:rPr>
                <w:sz w:val="16"/>
                <w:szCs w:val="16"/>
              </w:rPr>
            </w:pPr>
            <w:r w:rsidRPr="00D44BD4">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E80F49" w:rsidRDefault="006723FE" w:rsidP="006723FE">
            <w:pPr>
              <w:pStyle w:val="TAL"/>
              <w:rPr>
                <w:sz w:val="16"/>
                <w:szCs w:val="16"/>
              </w:rPr>
            </w:pPr>
            <w:r w:rsidRPr="00D44BD4">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E80F49" w:rsidRDefault="006723FE" w:rsidP="006723FE">
            <w:pPr>
              <w:pStyle w:val="TAC"/>
              <w:jc w:val="left"/>
              <w:rPr>
                <w:sz w:val="16"/>
                <w:szCs w:val="16"/>
              </w:rPr>
            </w:pPr>
            <w:r w:rsidRPr="00D44BD4">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E80F49" w:rsidRDefault="006723FE" w:rsidP="006723FE">
            <w:pPr>
              <w:pStyle w:val="TAC"/>
              <w:jc w:val="left"/>
              <w:rPr>
                <w:sz w:val="16"/>
                <w:szCs w:val="16"/>
              </w:rPr>
            </w:pPr>
            <w:r w:rsidRPr="00D44BD4">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E80F49" w:rsidRDefault="006723FE" w:rsidP="006723FE">
            <w:pPr>
              <w:pStyle w:val="TAL"/>
              <w:rPr>
                <w:sz w:val="16"/>
                <w:szCs w:val="16"/>
              </w:rPr>
            </w:pPr>
            <w:r w:rsidRPr="00D44BD4">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E80F49" w:rsidRDefault="006723FE" w:rsidP="006723FE">
            <w:pPr>
              <w:pStyle w:val="TAC"/>
              <w:jc w:val="left"/>
              <w:rPr>
                <w:sz w:val="16"/>
                <w:szCs w:val="16"/>
              </w:rPr>
            </w:pPr>
            <w:r w:rsidRPr="00D44BD4">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E80F49" w:rsidRDefault="006723FE" w:rsidP="006723FE">
            <w:pPr>
              <w:pStyle w:val="TAC"/>
              <w:jc w:val="left"/>
              <w:rPr>
                <w:sz w:val="16"/>
                <w:szCs w:val="16"/>
              </w:rPr>
            </w:pPr>
            <w:r w:rsidRPr="00D44BD4">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E80F49" w:rsidRDefault="006723FE" w:rsidP="006723FE">
            <w:pPr>
              <w:pStyle w:val="TAL"/>
              <w:rPr>
                <w:sz w:val="16"/>
                <w:szCs w:val="16"/>
              </w:rPr>
            </w:pPr>
            <w:r w:rsidRPr="00D44BD4">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E80F49" w:rsidRDefault="006723FE" w:rsidP="006723FE">
            <w:pPr>
              <w:pStyle w:val="TAC"/>
              <w:jc w:val="left"/>
              <w:rPr>
                <w:sz w:val="16"/>
                <w:szCs w:val="16"/>
              </w:rPr>
            </w:pPr>
            <w:r w:rsidRPr="00D44BD4">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E80F49" w:rsidRDefault="006723FE" w:rsidP="006723FE">
            <w:pPr>
              <w:pStyle w:val="TAC"/>
              <w:jc w:val="left"/>
              <w:rPr>
                <w:sz w:val="16"/>
                <w:szCs w:val="16"/>
              </w:rPr>
            </w:pPr>
            <w:r w:rsidRPr="00D44BD4">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E80F49" w:rsidRDefault="006723FE" w:rsidP="006723FE">
            <w:pPr>
              <w:pStyle w:val="TAL"/>
              <w:rPr>
                <w:sz w:val="16"/>
                <w:szCs w:val="16"/>
              </w:rPr>
            </w:pPr>
            <w:r w:rsidRPr="00D44BD4">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E80F49" w:rsidRDefault="006723FE" w:rsidP="006723FE">
            <w:pPr>
              <w:pStyle w:val="TAC"/>
              <w:jc w:val="left"/>
              <w:rPr>
                <w:sz w:val="16"/>
                <w:szCs w:val="16"/>
              </w:rPr>
            </w:pPr>
            <w:r w:rsidRPr="00D44BD4">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E80F49" w:rsidRDefault="006723FE" w:rsidP="006723FE">
            <w:pPr>
              <w:pStyle w:val="TAC"/>
              <w:jc w:val="left"/>
              <w:rPr>
                <w:sz w:val="16"/>
                <w:szCs w:val="16"/>
              </w:rPr>
            </w:pPr>
            <w:r w:rsidRPr="00D44BD4">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E80F49" w:rsidRDefault="006723FE" w:rsidP="006723FE">
            <w:pPr>
              <w:pStyle w:val="TAL"/>
              <w:rPr>
                <w:sz w:val="16"/>
                <w:szCs w:val="16"/>
              </w:rPr>
            </w:pPr>
            <w:r w:rsidRPr="00D44BD4">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E80F49" w:rsidRDefault="006723FE" w:rsidP="006723FE">
            <w:pPr>
              <w:pStyle w:val="TAC"/>
              <w:jc w:val="left"/>
              <w:rPr>
                <w:sz w:val="16"/>
                <w:szCs w:val="16"/>
              </w:rPr>
            </w:pPr>
            <w:r w:rsidRPr="00D44BD4">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E80F49" w:rsidRDefault="006723FE" w:rsidP="006723FE">
            <w:pPr>
              <w:pStyle w:val="TAC"/>
              <w:jc w:val="left"/>
              <w:rPr>
                <w:sz w:val="16"/>
                <w:szCs w:val="16"/>
              </w:rPr>
            </w:pPr>
            <w:r w:rsidRPr="00D44BD4">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E80F49" w:rsidRDefault="006723FE" w:rsidP="006723FE">
            <w:pPr>
              <w:pStyle w:val="TAL"/>
              <w:rPr>
                <w:sz w:val="16"/>
                <w:szCs w:val="16"/>
              </w:rPr>
            </w:pPr>
            <w:r w:rsidRPr="00D44BD4">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E80F49" w:rsidRDefault="006723FE" w:rsidP="006723FE">
            <w:pPr>
              <w:pStyle w:val="TAC"/>
              <w:jc w:val="left"/>
              <w:rPr>
                <w:sz w:val="16"/>
                <w:szCs w:val="16"/>
              </w:rPr>
            </w:pPr>
            <w:r w:rsidRPr="00D44BD4">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E80F49" w:rsidRDefault="006723FE" w:rsidP="006723FE">
            <w:pPr>
              <w:pStyle w:val="TAC"/>
              <w:jc w:val="left"/>
              <w:rPr>
                <w:sz w:val="16"/>
                <w:szCs w:val="16"/>
              </w:rPr>
            </w:pPr>
            <w:r w:rsidRPr="00D44BD4">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E80F49" w:rsidRDefault="006723FE" w:rsidP="006723FE">
            <w:pPr>
              <w:pStyle w:val="TAL"/>
              <w:rPr>
                <w:sz w:val="16"/>
                <w:szCs w:val="16"/>
              </w:rPr>
            </w:pPr>
            <w:r w:rsidRPr="00D44BD4">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E80F49" w:rsidRDefault="006723FE" w:rsidP="006723FE">
            <w:pPr>
              <w:pStyle w:val="TAC"/>
              <w:jc w:val="left"/>
              <w:rPr>
                <w:sz w:val="16"/>
                <w:szCs w:val="16"/>
              </w:rPr>
            </w:pPr>
            <w:r w:rsidRPr="00D44BD4">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E80F49" w:rsidRDefault="006723FE" w:rsidP="006723FE">
            <w:pPr>
              <w:pStyle w:val="TAC"/>
              <w:jc w:val="left"/>
              <w:rPr>
                <w:sz w:val="16"/>
                <w:szCs w:val="16"/>
              </w:rPr>
            </w:pPr>
            <w:r w:rsidRPr="00D44BD4">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E80F49" w:rsidRDefault="006723FE" w:rsidP="006723FE">
            <w:pPr>
              <w:pStyle w:val="TAL"/>
              <w:rPr>
                <w:sz w:val="16"/>
                <w:szCs w:val="16"/>
              </w:rPr>
            </w:pPr>
            <w:r w:rsidRPr="00D44BD4">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E80F49" w:rsidRDefault="006723FE" w:rsidP="006723FE">
            <w:pPr>
              <w:pStyle w:val="TAC"/>
              <w:jc w:val="left"/>
              <w:rPr>
                <w:sz w:val="16"/>
                <w:szCs w:val="16"/>
              </w:rPr>
            </w:pPr>
            <w:r w:rsidRPr="00D44BD4">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E80F49" w:rsidRDefault="006723FE" w:rsidP="006723FE">
            <w:pPr>
              <w:pStyle w:val="TAC"/>
              <w:jc w:val="left"/>
              <w:rPr>
                <w:sz w:val="16"/>
                <w:szCs w:val="16"/>
              </w:rPr>
            </w:pPr>
            <w:r w:rsidRPr="00D44BD4">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E80F49" w:rsidRDefault="006723FE" w:rsidP="006723FE">
            <w:pPr>
              <w:pStyle w:val="TAL"/>
              <w:rPr>
                <w:sz w:val="16"/>
                <w:szCs w:val="16"/>
              </w:rPr>
            </w:pPr>
            <w:r w:rsidRPr="00D44BD4">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E80F49" w:rsidRDefault="006723FE" w:rsidP="006723FE">
            <w:pPr>
              <w:pStyle w:val="TAC"/>
              <w:jc w:val="left"/>
              <w:rPr>
                <w:sz w:val="16"/>
                <w:szCs w:val="16"/>
              </w:rPr>
            </w:pPr>
            <w:r w:rsidRPr="00D44BD4">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E80F49" w:rsidRDefault="006723FE" w:rsidP="006723FE">
            <w:pPr>
              <w:pStyle w:val="TAC"/>
              <w:jc w:val="left"/>
              <w:rPr>
                <w:sz w:val="16"/>
                <w:szCs w:val="16"/>
              </w:rPr>
            </w:pPr>
            <w:r w:rsidRPr="00D44BD4">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E80F49" w:rsidRDefault="006723FE" w:rsidP="006723FE">
            <w:pPr>
              <w:pStyle w:val="TAL"/>
              <w:rPr>
                <w:sz w:val="16"/>
                <w:szCs w:val="16"/>
              </w:rPr>
            </w:pPr>
            <w:r w:rsidRPr="00D44BD4">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E80F49" w:rsidRDefault="006723FE" w:rsidP="006723FE">
            <w:pPr>
              <w:pStyle w:val="TAC"/>
              <w:jc w:val="left"/>
              <w:rPr>
                <w:sz w:val="16"/>
                <w:szCs w:val="16"/>
              </w:rPr>
            </w:pPr>
            <w:r w:rsidRPr="00D44BD4">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E80F49" w:rsidRDefault="006723FE" w:rsidP="006723FE">
            <w:pPr>
              <w:pStyle w:val="TAC"/>
              <w:jc w:val="left"/>
              <w:rPr>
                <w:sz w:val="16"/>
                <w:szCs w:val="16"/>
              </w:rPr>
            </w:pPr>
            <w:r w:rsidRPr="00D44BD4">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E80F49" w:rsidRDefault="006723FE" w:rsidP="006723FE">
            <w:pPr>
              <w:pStyle w:val="TAL"/>
              <w:rPr>
                <w:sz w:val="16"/>
                <w:szCs w:val="16"/>
              </w:rPr>
            </w:pPr>
            <w:r w:rsidRPr="00D44BD4">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E80F49" w:rsidRDefault="006723FE" w:rsidP="006723FE">
            <w:pPr>
              <w:pStyle w:val="TAC"/>
              <w:jc w:val="left"/>
              <w:rPr>
                <w:sz w:val="16"/>
                <w:szCs w:val="16"/>
              </w:rPr>
            </w:pPr>
            <w:r w:rsidRPr="00D44BD4">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E80F49" w:rsidRDefault="006723FE" w:rsidP="006723FE">
            <w:pPr>
              <w:pStyle w:val="TAC"/>
              <w:jc w:val="left"/>
              <w:rPr>
                <w:sz w:val="16"/>
                <w:szCs w:val="16"/>
              </w:rPr>
            </w:pPr>
            <w:r w:rsidRPr="00D44BD4">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E80F49" w:rsidRDefault="006723FE" w:rsidP="006723FE">
            <w:pPr>
              <w:pStyle w:val="TAL"/>
              <w:rPr>
                <w:sz w:val="16"/>
                <w:szCs w:val="16"/>
              </w:rPr>
            </w:pPr>
            <w:r w:rsidRPr="00D44BD4">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E80F49" w:rsidRDefault="006723FE" w:rsidP="006723FE">
            <w:pPr>
              <w:pStyle w:val="TAC"/>
              <w:jc w:val="left"/>
              <w:rPr>
                <w:sz w:val="16"/>
                <w:szCs w:val="16"/>
              </w:rPr>
            </w:pPr>
            <w:r w:rsidRPr="00D44BD4">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E80F49" w:rsidRDefault="006723FE" w:rsidP="006723FE">
            <w:pPr>
              <w:pStyle w:val="TAC"/>
              <w:jc w:val="left"/>
              <w:rPr>
                <w:sz w:val="16"/>
                <w:szCs w:val="16"/>
              </w:rPr>
            </w:pPr>
            <w:r w:rsidRPr="00D44BD4">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E80F49" w:rsidRDefault="006723FE" w:rsidP="006723FE">
            <w:pPr>
              <w:pStyle w:val="TAL"/>
              <w:rPr>
                <w:sz w:val="16"/>
                <w:szCs w:val="16"/>
              </w:rPr>
            </w:pPr>
            <w:r w:rsidRPr="00D44BD4">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E80F49" w:rsidRDefault="006723FE" w:rsidP="006723FE">
            <w:pPr>
              <w:pStyle w:val="TAC"/>
              <w:jc w:val="left"/>
              <w:rPr>
                <w:sz w:val="16"/>
                <w:szCs w:val="16"/>
              </w:rPr>
            </w:pPr>
            <w:r w:rsidRPr="00D44BD4">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E80F49" w:rsidRDefault="006723FE" w:rsidP="006723FE">
            <w:pPr>
              <w:pStyle w:val="TAC"/>
              <w:jc w:val="left"/>
              <w:rPr>
                <w:sz w:val="16"/>
                <w:szCs w:val="16"/>
              </w:rPr>
            </w:pPr>
            <w:r w:rsidRPr="00D44BD4">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E80F49" w:rsidRDefault="006723FE" w:rsidP="006723FE">
            <w:pPr>
              <w:pStyle w:val="TAL"/>
              <w:rPr>
                <w:sz w:val="16"/>
                <w:szCs w:val="16"/>
              </w:rPr>
            </w:pPr>
            <w:r w:rsidRPr="00D44BD4">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E80F49" w:rsidRDefault="006723FE" w:rsidP="006723FE">
            <w:pPr>
              <w:pStyle w:val="TAC"/>
              <w:jc w:val="left"/>
              <w:rPr>
                <w:sz w:val="16"/>
                <w:szCs w:val="16"/>
              </w:rPr>
            </w:pPr>
            <w:r w:rsidRPr="00D44BD4">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E80F49" w:rsidRDefault="006723FE" w:rsidP="006723FE">
            <w:pPr>
              <w:pStyle w:val="TAC"/>
              <w:jc w:val="left"/>
              <w:rPr>
                <w:sz w:val="16"/>
                <w:szCs w:val="16"/>
              </w:rPr>
            </w:pPr>
            <w:r w:rsidRPr="00D44BD4">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E80F49" w:rsidRDefault="006723FE" w:rsidP="006723FE">
            <w:pPr>
              <w:pStyle w:val="TAL"/>
              <w:rPr>
                <w:sz w:val="16"/>
                <w:szCs w:val="16"/>
              </w:rPr>
            </w:pPr>
            <w:r w:rsidRPr="00D44BD4">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E80F49" w:rsidRDefault="006723FE" w:rsidP="006723FE">
            <w:pPr>
              <w:pStyle w:val="TAC"/>
              <w:jc w:val="left"/>
              <w:rPr>
                <w:sz w:val="16"/>
                <w:szCs w:val="16"/>
              </w:rPr>
            </w:pPr>
            <w:r w:rsidRPr="00D44BD4">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E80F49" w:rsidRDefault="006723FE" w:rsidP="006723FE">
            <w:pPr>
              <w:pStyle w:val="TAC"/>
              <w:jc w:val="left"/>
              <w:rPr>
                <w:sz w:val="16"/>
                <w:szCs w:val="16"/>
              </w:rPr>
            </w:pPr>
            <w:r w:rsidRPr="00D44BD4">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E80F49" w:rsidRDefault="006723FE" w:rsidP="006723FE">
            <w:pPr>
              <w:pStyle w:val="TAL"/>
              <w:rPr>
                <w:sz w:val="16"/>
                <w:szCs w:val="16"/>
              </w:rPr>
            </w:pPr>
            <w:r w:rsidRPr="00D44BD4">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E80F49" w:rsidRDefault="006723FE" w:rsidP="006723FE">
            <w:pPr>
              <w:pStyle w:val="TAC"/>
              <w:jc w:val="left"/>
              <w:rPr>
                <w:sz w:val="16"/>
                <w:szCs w:val="16"/>
              </w:rPr>
            </w:pPr>
            <w:r w:rsidRPr="00D44BD4">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E80F49" w:rsidRDefault="006723FE" w:rsidP="006723FE">
            <w:pPr>
              <w:pStyle w:val="TAC"/>
              <w:jc w:val="left"/>
              <w:rPr>
                <w:sz w:val="16"/>
                <w:szCs w:val="16"/>
              </w:rPr>
            </w:pPr>
            <w:r w:rsidRPr="00D44BD4">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E80F49" w:rsidRDefault="006723FE" w:rsidP="006723FE">
            <w:pPr>
              <w:pStyle w:val="TAL"/>
              <w:rPr>
                <w:sz w:val="16"/>
                <w:szCs w:val="16"/>
              </w:rPr>
            </w:pPr>
            <w:r w:rsidRPr="00D44BD4">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E80F49" w:rsidRDefault="006723FE" w:rsidP="006723FE">
            <w:pPr>
              <w:pStyle w:val="TAC"/>
              <w:jc w:val="left"/>
              <w:rPr>
                <w:sz w:val="16"/>
                <w:szCs w:val="16"/>
              </w:rPr>
            </w:pPr>
            <w:r w:rsidRPr="00E80F49">
              <w:rPr>
                <w:sz w:val="16"/>
                <w:szCs w:val="16"/>
              </w:rPr>
              <w:lastRenderedPageBreak/>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E80F49" w:rsidRDefault="006723FE" w:rsidP="006723FE">
            <w:pPr>
              <w:pStyle w:val="TAC"/>
              <w:jc w:val="left"/>
              <w:rPr>
                <w:sz w:val="16"/>
                <w:szCs w:val="16"/>
              </w:rPr>
            </w:pPr>
            <w:r w:rsidRPr="00D44BD4">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E80F49" w:rsidRDefault="006723FE" w:rsidP="006723FE">
            <w:pPr>
              <w:pStyle w:val="TAC"/>
              <w:jc w:val="left"/>
              <w:rPr>
                <w:sz w:val="16"/>
                <w:szCs w:val="16"/>
              </w:rPr>
            </w:pPr>
            <w:r w:rsidRPr="00D44BD4">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E80F49" w:rsidRDefault="006723FE" w:rsidP="006723FE">
            <w:pPr>
              <w:pStyle w:val="TAL"/>
              <w:rPr>
                <w:sz w:val="16"/>
                <w:szCs w:val="16"/>
              </w:rPr>
            </w:pPr>
            <w:r w:rsidRPr="00D44BD4">
              <w:rPr>
                <w:sz w:val="16"/>
                <w:szCs w:val="16"/>
              </w:rPr>
              <w:t>Adding 45MHz PC2 TP ana</w:t>
            </w:r>
            <w:r>
              <w:rPr>
                <w:sz w:val="16"/>
                <w:szCs w:val="16"/>
              </w:rPr>
              <w:t>l</w:t>
            </w:r>
            <w:r w:rsidRPr="00D44BD4">
              <w:rPr>
                <w:sz w:val="16"/>
                <w:szCs w:val="16"/>
              </w:rPr>
              <w:t>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E80F49" w:rsidRDefault="006723FE" w:rsidP="006723FE">
            <w:pPr>
              <w:pStyle w:val="TAC"/>
              <w:jc w:val="left"/>
              <w:rPr>
                <w:sz w:val="16"/>
                <w:szCs w:val="16"/>
              </w:rPr>
            </w:pPr>
            <w:r w:rsidRPr="00D44BD4">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E80F49" w:rsidRDefault="006723FE" w:rsidP="006723FE">
            <w:pPr>
              <w:pStyle w:val="TAC"/>
              <w:jc w:val="left"/>
              <w:rPr>
                <w:sz w:val="16"/>
                <w:szCs w:val="16"/>
              </w:rPr>
            </w:pPr>
            <w:r w:rsidRPr="00D44BD4">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E80F49" w:rsidRDefault="006723FE" w:rsidP="006723FE">
            <w:pPr>
              <w:pStyle w:val="TAL"/>
              <w:rPr>
                <w:sz w:val="16"/>
                <w:szCs w:val="16"/>
              </w:rPr>
            </w:pPr>
            <w:r w:rsidRPr="00D44BD4">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E80F49" w:rsidRDefault="006723FE" w:rsidP="006723FE">
            <w:pPr>
              <w:pStyle w:val="TAC"/>
              <w:jc w:val="left"/>
              <w:rPr>
                <w:sz w:val="16"/>
                <w:szCs w:val="16"/>
              </w:rPr>
            </w:pPr>
            <w:r w:rsidRPr="00D44BD4">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E80F49" w:rsidRDefault="006723FE" w:rsidP="006723FE">
            <w:pPr>
              <w:pStyle w:val="TAC"/>
              <w:jc w:val="left"/>
              <w:rPr>
                <w:sz w:val="16"/>
                <w:szCs w:val="16"/>
              </w:rPr>
            </w:pPr>
            <w:r w:rsidRPr="00D44BD4">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E80F49" w:rsidRDefault="006723FE" w:rsidP="006723FE">
            <w:pPr>
              <w:pStyle w:val="TAC"/>
              <w:jc w:val="left"/>
              <w:rPr>
                <w:sz w:val="16"/>
                <w:szCs w:val="16"/>
              </w:rPr>
            </w:pPr>
            <w:r w:rsidRPr="00D44BD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E80F49" w:rsidRDefault="006723FE" w:rsidP="006723FE">
            <w:pPr>
              <w:pStyle w:val="TAL"/>
              <w:rPr>
                <w:sz w:val="16"/>
                <w:szCs w:val="16"/>
              </w:rPr>
            </w:pPr>
            <w:r w:rsidRPr="00D44BD4">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E80F49" w:rsidRDefault="006723FE" w:rsidP="006723FE">
            <w:pPr>
              <w:pStyle w:val="TAC"/>
              <w:jc w:val="left"/>
              <w:rPr>
                <w:sz w:val="16"/>
                <w:szCs w:val="16"/>
              </w:rPr>
            </w:pPr>
            <w:r w:rsidRPr="00D44BD4">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E80F49" w:rsidRDefault="006723FE" w:rsidP="006723FE">
            <w:pPr>
              <w:pStyle w:val="TAC"/>
              <w:jc w:val="left"/>
              <w:rPr>
                <w:sz w:val="16"/>
                <w:szCs w:val="16"/>
              </w:rPr>
            </w:pPr>
            <w:r w:rsidRPr="00D44BD4">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E80F49" w:rsidRDefault="006723FE" w:rsidP="006723FE">
            <w:pPr>
              <w:pStyle w:val="TAL"/>
              <w:rPr>
                <w:sz w:val="16"/>
                <w:szCs w:val="16"/>
              </w:rPr>
            </w:pPr>
            <w:r w:rsidRPr="00D44BD4">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E80F49" w:rsidRDefault="006723FE" w:rsidP="006723FE">
            <w:pPr>
              <w:pStyle w:val="TAC"/>
              <w:jc w:val="left"/>
              <w:rPr>
                <w:sz w:val="16"/>
                <w:szCs w:val="16"/>
              </w:rPr>
            </w:pPr>
            <w:r w:rsidRPr="00D44BD4">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E80F49" w:rsidRDefault="006723FE" w:rsidP="006723FE">
            <w:pPr>
              <w:pStyle w:val="TAC"/>
              <w:jc w:val="left"/>
              <w:rPr>
                <w:sz w:val="16"/>
                <w:szCs w:val="16"/>
              </w:rPr>
            </w:pPr>
            <w:r w:rsidRPr="00D44BD4">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E80F49" w:rsidRDefault="006723FE" w:rsidP="006723FE">
            <w:pPr>
              <w:pStyle w:val="TAL"/>
              <w:rPr>
                <w:sz w:val="16"/>
                <w:szCs w:val="16"/>
              </w:rPr>
            </w:pPr>
            <w:r w:rsidRPr="00D44BD4">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E80F49" w:rsidRDefault="006723FE" w:rsidP="006723FE">
            <w:pPr>
              <w:pStyle w:val="TAC"/>
              <w:jc w:val="left"/>
              <w:rPr>
                <w:sz w:val="16"/>
                <w:szCs w:val="16"/>
              </w:rPr>
            </w:pPr>
            <w:r w:rsidRPr="00D44BD4">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E80F49" w:rsidRDefault="006723FE" w:rsidP="006723FE">
            <w:pPr>
              <w:pStyle w:val="TAC"/>
              <w:jc w:val="left"/>
              <w:rPr>
                <w:sz w:val="16"/>
                <w:szCs w:val="16"/>
              </w:rPr>
            </w:pPr>
            <w:r w:rsidRPr="00D44BD4">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E80F49" w:rsidRDefault="006723FE" w:rsidP="006723FE">
            <w:pPr>
              <w:pStyle w:val="TAL"/>
              <w:rPr>
                <w:sz w:val="16"/>
                <w:szCs w:val="16"/>
              </w:rPr>
            </w:pPr>
            <w:r w:rsidRPr="00D44BD4">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A63771" w14:textId="77777777" w:rsidR="000E3979" w:rsidRDefault="000E3979">
      <w:r>
        <w:separator/>
      </w:r>
    </w:p>
  </w:endnote>
  <w:endnote w:type="continuationSeparator" w:id="0">
    <w:p w14:paraId="2D5F15E3" w14:textId="77777777" w:rsidR="000E3979" w:rsidRDefault="000E3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Yu Gothic"/>
    <w:charset w:val="80"/>
    <w:family w:val="roman"/>
    <w:pitch w:val="default"/>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1"/>
    <w:family w:val="roman"/>
    <w:notTrueType/>
    <w:pitch w:val="variable"/>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5D5905" w14:textId="77777777" w:rsidR="000E3979" w:rsidRDefault="000E3979">
      <w:r>
        <w:separator/>
      </w:r>
    </w:p>
  </w:footnote>
  <w:footnote w:type="continuationSeparator" w:id="0">
    <w:p w14:paraId="2D657BE4" w14:textId="77777777" w:rsidR="000E3979" w:rsidRDefault="000E39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69EC6086"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4BD4">
      <w:rPr>
        <w:rFonts w:ascii="Arial" w:hAnsi="Arial" w:cs="Arial"/>
        <w:b/>
        <w:noProof/>
        <w:sz w:val="18"/>
        <w:szCs w:val="18"/>
      </w:rPr>
      <w:t>3GPP TR 38.905 V17.8.0 (2023-03)</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28F09E53"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4BD4">
      <w:rPr>
        <w:rFonts w:ascii="Arial" w:hAnsi="Arial" w:cs="Arial"/>
        <w:b/>
        <w:noProof/>
        <w:sz w:val="18"/>
        <w:szCs w:val="18"/>
      </w:rPr>
      <w:t>Release 17</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6"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0"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6"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1"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6"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7"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7"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8"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3"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5"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0"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1"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2"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6"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0"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4"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8"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9"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4"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8"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5"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8"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3"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4"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8"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1"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6"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8"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0"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2"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5"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7"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8"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3"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9"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1"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5"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7"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8"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9"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0"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3"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4"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5"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6"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2"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3"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5"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7"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3"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4"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5"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6"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7"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8"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0"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2"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6"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5"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8"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6"/>
  </w:num>
  <w:num w:numId="5" w16cid:durableId="1295133145">
    <w:abstractNumId w:val="43"/>
  </w:num>
  <w:num w:numId="6" w16cid:durableId="2091385419">
    <w:abstractNumId w:val="125"/>
  </w:num>
  <w:num w:numId="7" w16cid:durableId="1506096358">
    <w:abstractNumId w:val="18"/>
  </w:num>
  <w:num w:numId="8" w16cid:durableId="770396647">
    <w:abstractNumId w:val="16"/>
  </w:num>
  <w:num w:numId="9" w16cid:durableId="828903485">
    <w:abstractNumId w:val="128"/>
  </w:num>
  <w:num w:numId="10" w16cid:durableId="527764923">
    <w:abstractNumId w:val="162"/>
  </w:num>
  <w:num w:numId="11" w16cid:durableId="2107578446">
    <w:abstractNumId w:val="191"/>
  </w:num>
  <w:num w:numId="12" w16cid:durableId="1681227763">
    <w:abstractNumId w:val="160"/>
  </w:num>
  <w:num w:numId="13" w16cid:durableId="1117986549">
    <w:abstractNumId w:val="149"/>
  </w:num>
  <w:num w:numId="14" w16cid:durableId="2081438980">
    <w:abstractNumId w:val="229"/>
  </w:num>
  <w:num w:numId="15" w16cid:durableId="1175341712">
    <w:abstractNumId w:val="57"/>
  </w:num>
  <w:num w:numId="16" w16cid:durableId="1944721000">
    <w:abstractNumId w:val="105"/>
  </w:num>
  <w:num w:numId="17" w16cid:durableId="320622911">
    <w:abstractNumId w:val="192"/>
  </w:num>
  <w:num w:numId="18" w16cid:durableId="1241408503">
    <w:abstractNumId w:val="75"/>
  </w:num>
  <w:num w:numId="19" w16cid:durableId="938684838">
    <w:abstractNumId w:val="120"/>
  </w:num>
  <w:num w:numId="20" w16cid:durableId="2084638858">
    <w:abstractNumId w:val="223"/>
  </w:num>
  <w:num w:numId="21" w16cid:durableId="1952012434">
    <w:abstractNumId w:val="210"/>
  </w:num>
  <w:num w:numId="22" w16cid:durableId="453211332">
    <w:abstractNumId w:val="183"/>
  </w:num>
  <w:num w:numId="23" w16cid:durableId="989602762">
    <w:abstractNumId w:val="169"/>
  </w:num>
  <w:num w:numId="24" w16cid:durableId="53890889">
    <w:abstractNumId w:val="7"/>
  </w:num>
  <w:num w:numId="25" w16cid:durableId="1813984058">
    <w:abstractNumId w:val="78"/>
  </w:num>
  <w:num w:numId="26" w16cid:durableId="1365600333">
    <w:abstractNumId w:val="216"/>
  </w:num>
  <w:num w:numId="27" w16cid:durableId="886336417">
    <w:abstractNumId w:val="178"/>
  </w:num>
  <w:num w:numId="28" w16cid:durableId="500438305">
    <w:abstractNumId w:val="24"/>
  </w:num>
  <w:num w:numId="29" w16cid:durableId="1846557210">
    <w:abstractNumId w:val="41"/>
  </w:num>
  <w:num w:numId="30" w16cid:durableId="1477381281">
    <w:abstractNumId w:val="177"/>
  </w:num>
  <w:num w:numId="31" w16cid:durableId="1263996445">
    <w:abstractNumId w:val="154"/>
  </w:num>
  <w:num w:numId="32" w16cid:durableId="910580231">
    <w:abstractNumId w:val="226"/>
  </w:num>
  <w:num w:numId="33" w16cid:durableId="364598192">
    <w:abstractNumId w:val="106"/>
  </w:num>
  <w:num w:numId="34" w16cid:durableId="329256434">
    <w:abstractNumId w:val="101"/>
  </w:num>
  <w:num w:numId="35" w16cid:durableId="1565529820">
    <w:abstractNumId w:val="127"/>
  </w:num>
  <w:num w:numId="36" w16cid:durableId="329871027">
    <w:abstractNumId w:val="137"/>
  </w:num>
  <w:num w:numId="37" w16cid:durableId="1320764655">
    <w:abstractNumId w:val="56"/>
  </w:num>
  <w:num w:numId="38" w16cid:durableId="1548491841">
    <w:abstractNumId w:val="167"/>
  </w:num>
  <w:num w:numId="39" w16cid:durableId="1401443639">
    <w:abstractNumId w:val="90"/>
  </w:num>
  <w:num w:numId="40" w16cid:durableId="1200506832">
    <w:abstractNumId w:val="142"/>
  </w:num>
  <w:num w:numId="41" w16cid:durableId="668943187">
    <w:abstractNumId w:val="126"/>
  </w:num>
  <w:num w:numId="42" w16cid:durableId="1605649826">
    <w:abstractNumId w:val="54"/>
  </w:num>
  <w:num w:numId="43" w16cid:durableId="1936815609">
    <w:abstractNumId w:val="217"/>
  </w:num>
  <w:num w:numId="44" w16cid:durableId="913710441">
    <w:abstractNumId w:val="202"/>
  </w:num>
  <w:num w:numId="45" w16cid:durableId="343899647">
    <w:abstractNumId w:val="53"/>
  </w:num>
  <w:num w:numId="46" w16cid:durableId="1124926509">
    <w:abstractNumId w:val="204"/>
  </w:num>
  <w:num w:numId="47" w16cid:durableId="2067026010">
    <w:abstractNumId w:val="89"/>
  </w:num>
  <w:num w:numId="48" w16cid:durableId="1378507122">
    <w:abstractNumId w:val="103"/>
  </w:num>
  <w:num w:numId="49" w16cid:durableId="1173642674">
    <w:abstractNumId w:val="45"/>
  </w:num>
  <w:num w:numId="50" w16cid:durableId="2049987991">
    <w:abstractNumId w:val="190"/>
  </w:num>
  <w:num w:numId="51" w16cid:durableId="891504962">
    <w:abstractNumId w:val="118"/>
  </w:num>
  <w:num w:numId="52" w16cid:durableId="1053114951">
    <w:abstractNumId w:val="100"/>
  </w:num>
  <w:num w:numId="53" w16cid:durableId="1876111094">
    <w:abstractNumId w:val="146"/>
  </w:num>
  <w:num w:numId="54" w16cid:durableId="612907476">
    <w:abstractNumId w:val="194"/>
  </w:num>
  <w:num w:numId="55" w16cid:durableId="391972681">
    <w:abstractNumId w:val="187"/>
  </w:num>
  <w:num w:numId="56" w16cid:durableId="1185362466">
    <w:abstractNumId w:val="170"/>
  </w:num>
  <w:num w:numId="57" w16cid:durableId="1183324207">
    <w:abstractNumId w:val="121"/>
  </w:num>
  <w:num w:numId="58" w16cid:durableId="2012292366">
    <w:abstractNumId w:val="55"/>
  </w:num>
  <w:num w:numId="59" w16cid:durableId="805010852">
    <w:abstractNumId w:val="155"/>
  </w:num>
  <w:num w:numId="60" w16cid:durableId="804346964">
    <w:abstractNumId w:val="34"/>
  </w:num>
  <w:num w:numId="61" w16cid:durableId="744379614">
    <w:abstractNumId w:val="207"/>
  </w:num>
  <w:num w:numId="62" w16cid:durableId="2089111040">
    <w:abstractNumId w:val="232"/>
  </w:num>
  <w:num w:numId="63" w16cid:durableId="1352341197">
    <w:abstractNumId w:val="172"/>
  </w:num>
  <w:num w:numId="64" w16cid:durableId="508369786">
    <w:abstractNumId w:val="50"/>
  </w:num>
  <w:num w:numId="65" w16cid:durableId="2135975329">
    <w:abstractNumId w:val="99"/>
  </w:num>
  <w:num w:numId="66" w16cid:durableId="967394876">
    <w:abstractNumId w:val="12"/>
  </w:num>
  <w:num w:numId="67" w16cid:durableId="388961794">
    <w:abstractNumId w:val="10"/>
  </w:num>
  <w:num w:numId="68" w16cid:durableId="1746606340">
    <w:abstractNumId w:val="102"/>
  </w:num>
  <w:num w:numId="69" w16cid:durableId="1064840859">
    <w:abstractNumId w:val="81"/>
  </w:num>
  <w:num w:numId="70" w16cid:durableId="481775142">
    <w:abstractNumId w:val="208"/>
  </w:num>
  <w:num w:numId="71" w16cid:durableId="1062404693">
    <w:abstractNumId w:val="152"/>
  </w:num>
  <w:num w:numId="72" w16cid:durableId="2134404299">
    <w:abstractNumId w:val="30"/>
  </w:num>
  <w:num w:numId="73" w16cid:durableId="1395665766">
    <w:abstractNumId w:val="76"/>
  </w:num>
  <w:num w:numId="74" w16cid:durableId="1163815628">
    <w:abstractNumId w:val="61"/>
  </w:num>
  <w:num w:numId="75" w16cid:durableId="33189903">
    <w:abstractNumId w:val="113"/>
  </w:num>
  <w:num w:numId="76" w16cid:durableId="1209797990">
    <w:abstractNumId w:val="122"/>
  </w:num>
  <w:num w:numId="77" w16cid:durableId="4553831">
    <w:abstractNumId w:val="206"/>
  </w:num>
  <w:num w:numId="78" w16cid:durableId="768546106">
    <w:abstractNumId w:val="77"/>
  </w:num>
  <w:num w:numId="79" w16cid:durableId="1313565701">
    <w:abstractNumId w:val="138"/>
  </w:num>
  <w:num w:numId="80" w16cid:durableId="1650792005">
    <w:abstractNumId w:val="227"/>
  </w:num>
  <w:num w:numId="81" w16cid:durableId="138764262">
    <w:abstractNumId w:val="173"/>
  </w:num>
  <w:num w:numId="82" w16cid:durableId="1022392694">
    <w:abstractNumId w:val="129"/>
  </w:num>
  <w:num w:numId="83" w16cid:durableId="1866674962">
    <w:abstractNumId w:val="174"/>
  </w:num>
  <w:num w:numId="84" w16cid:durableId="1777214911">
    <w:abstractNumId w:val="182"/>
  </w:num>
  <w:num w:numId="85" w16cid:durableId="403649299">
    <w:abstractNumId w:val="135"/>
  </w:num>
  <w:num w:numId="86" w16cid:durableId="1866560094">
    <w:abstractNumId w:val="231"/>
  </w:num>
  <w:num w:numId="87" w16cid:durableId="1001853305">
    <w:abstractNumId w:val="52"/>
  </w:num>
  <w:num w:numId="88" w16cid:durableId="1661886228">
    <w:abstractNumId w:val="123"/>
  </w:num>
  <w:num w:numId="89" w16cid:durableId="78791956">
    <w:abstractNumId w:val="181"/>
  </w:num>
  <w:num w:numId="90" w16cid:durableId="1313635660">
    <w:abstractNumId w:val="26"/>
  </w:num>
  <w:num w:numId="91" w16cid:durableId="151727289">
    <w:abstractNumId w:val="230"/>
  </w:num>
  <w:num w:numId="92" w16cid:durableId="142281783">
    <w:abstractNumId w:val="110"/>
  </w:num>
  <w:num w:numId="93" w16cid:durableId="890966474">
    <w:abstractNumId w:val="33"/>
  </w:num>
  <w:num w:numId="94" w16cid:durableId="874922977">
    <w:abstractNumId w:val="85"/>
  </w:num>
  <w:num w:numId="95" w16cid:durableId="1179076221">
    <w:abstractNumId w:val="225"/>
  </w:num>
  <w:num w:numId="96" w16cid:durableId="50931890">
    <w:abstractNumId w:val="40"/>
  </w:num>
  <w:num w:numId="97" w16cid:durableId="762652798">
    <w:abstractNumId w:val="108"/>
  </w:num>
  <w:num w:numId="98" w16cid:durableId="1633245149">
    <w:abstractNumId w:val="48"/>
  </w:num>
  <w:num w:numId="99" w16cid:durableId="1426147753">
    <w:abstractNumId w:val="176"/>
  </w:num>
  <w:num w:numId="100" w16cid:durableId="1160079389">
    <w:abstractNumId w:val="124"/>
  </w:num>
  <w:num w:numId="101" w16cid:durableId="44565551">
    <w:abstractNumId w:val="60"/>
  </w:num>
  <w:num w:numId="102" w16cid:durableId="1667827751">
    <w:abstractNumId w:val="68"/>
  </w:num>
  <w:num w:numId="103" w16cid:durableId="695273128">
    <w:abstractNumId w:val="224"/>
  </w:num>
  <w:num w:numId="104" w16cid:durableId="1087534239">
    <w:abstractNumId w:val="179"/>
  </w:num>
  <w:num w:numId="105" w16cid:durableId="34962686">
    <w:abstractNumId w:val="84"/>
  </w:num>
  <w:num w:numId="106" w16cid:durableId="492451002">
    <w:abstractNumId w:val="4"/>
  </w:num>
  <w:num w:numId="107" w16cid:durableId="1147822041">
    <w:abstractNumId w:val="38"/>
  </w:num>
  <w:num w:numId="108" w16cid:durableId="1648363823">
    <w:abstractNumId w:val="180"/>
  </w:num>
  <w:num w:numId="109" w16cid:durableId="1887327280">
    <w:abstractNumId w:val="200"/>
  </w:num>
  <w:num w:numId="110" w16cid:durableId="838813008">
    <w:abstractNumId w:val="184"/>
  </w:num>
  <w:num w:numId="111" w16cid:durableId="468985089">
    <w:abstractNumId w:val="186"/>
  </w:num>
  <w:num w:numId="112" w16cid:durableId="48312831">
    <w:abstractNumId w:val="156"/>
  </w:num>
  <w:num w:numId="113" w16cid:durableId="247738836">
    <w:abstractNumId w:val="114"/>
  </w:num>
  <w:num w:numId="114" w16cid:durableId="526479746">
    <w:abstractNumId w:val="44"/>
  </w:num>
  <w:num w:numId="115" w16cid:durableId="679937314">
    <w:abstractNumId w:val="21"/>
  </w:num>
  <w:num w:numId="116" w16cid:durableId="1176266236">
    <w:abstractNumId w:val="73"/>
  </w:num>
  <w:num w:numId="117" w16cid:durableId="731928131">
    <w:abstractNumId w:val="171"/>
  </w:num>
  <w:num w:numId="118" w16cid:durableId="1056319455">
    <w:abstractNumId w:val="233"/>
  </w:num>
  <w:num w:numId="119" w16cid:durableId="598492360">
    <w:abstractNumId w:val="115"/>
  </w:num>
  <w:num w:numId="120" w16cid:durableId="36203886">
    <w:abstractNumId w:val="188"/>
  </w:num>
  <w:num w:numId="121" w16cid:durableId="99187696">
    <w:abstractNumId w:val="116"/>
  </w:num>
  <w:num w:numId="122" w16cid:durableId="1426342047">
    <w:abstractNumId w:val="165"/>
  </w:num>
  <w:num w:numId="123" w16cid:durableId="1039934958">
    <w:abstractNumId w:val="198"/>
  </w:num>
  <w:num w:numId="124" w16cid:durableId="1473251858">
    <w:abstractNumId w:val="161"/>
  </w:num>
  <w:num w:numId="125" w16cid:durableId="1531215279">
    <w:abstractNumId w:val="215"/>
  </w:num>
  <w:num w:numId="126" w16cid:durableId="1934126049">
    <w:abstractNumId w:val="136"/>
  </w:num>
  <w:num w:numId="127" w16cid:durableId="1219050042">
    <w:abstractNumId w:val="46"/>
  </w:num>
  <w:num w:numId="128" w16cid:durableId="1035154015">
    <w:abstractNumId w:val="11"/>
  </w:num>
  <w:num w:numId="129" w16cid:durableId="500196643">
    <w:abstractNumId w:val="140"/>
  </w:num>
  <w:num w:numId="130" w16cid:durableId="1789885286">
    <w:abstractNumId w:val="87"/>
  </w:num>
  <w:num w:numId="131" w16cid:durableId="603457387">
    <w:abstractNumId w:val="144"/>
  </w:num>
  <w:num w:numId="132" w16cid:durableId="2078504791">
    <w:abstractNumId w:val="62"/>
  </w:num>
  <w:num w:numId="133" w16cid:durableId="1066874451">
    <w:abstractNumId w:val="29"/>
  </w:num>
  <w:num w:numId="134" w16cid:durableId="56513956">
    <w:abstractNumId w:val="132"/>
  </w:num>
  <w:num w:numId="135" w16cid:durableId="1330257183">
    <w:abstractNumId w:val="228"/>
  </w:num>
  <w:num w:numId="136" w16cid:durableId="1870219639">
    <w:abstractNumId w:val="143"/>
  </w:num>
  <w:num w:numId="137" w16cid:durableId="1273591835">
    <w:abstractNumId w:val="20"/>
  </w:num>
  <w:num w:numId="138" w16cid:durableId="531385241">
    <w:abstractNumId w:val="25"/>
  </w:num>
  <w:num w:numId="139" w16cid:durableId="1303734734">
    <w:abstractNumId w:val="14"/>
  </w:num>
  <w:num w:numId="140" w16cid:durableId="610210346">
    <w:abstractNumId w:val="199"/>
  </w:num>
  <w:num w:numId="141" w16cid:durableId="2110001421">
    <w:abstractNumId w:val="157"/>
  </w:num>
  <w:num w:numId="142" w16cid:durableId="601574761">
    <w:abstractNumId w:val="63"/>
  </w:num>
  <w:num w:numId="143" w16cid:durableId="288240389">
    <w:abstractNumId w:val="31"/>
  </w:num>
  <w:num w:numId="144" w16cid:durableId="395472993">
    <w:abstractNumId w:val="28"/>
  </w:num>
  <w:num w:numId="145" w16cid:durableId="1917280725">
    <w:abstractNumId w:val="17"/>
  </w:num>
  <w:num w:numId="146" w16cid:durableId="944926223">
    <w:abstractNumId w:val="159"/>
  </w:num>
  <w:num w:numId="147" w16cid:durableId="1138690190">
    <w:abstractNumId w:val="15"/>
  </w:num>
  <w:num w:numId="148" w16cid:durableId="13457241">
    <w:abstractNumId w:val="209"/>
  </w:num>
  <w:num w:numId="149" w16cid:durableId="1469205394">
    <w:abstractNumId w:val="195"/>
  </w:num>
  <w:num w:numId="150" w16cid:durableId="288978803">
    <w:abstractNumId w:val="22"/>
  </w:num>
  <w:num w:numId="151" w16cid:durableId="1984656218">
    <w:abstractNumId w:val="51"/>
  </w:num>
  <w:num w:numId="152" w16cid:durableId="129634508">
    <w:abstractNumId w:val="58"/>
  </w:num>
  <w:num w:numId="153" w16cid:durableId="717509621">
    <w:abstractNumId w:val="72"/>
  </w:num>
  <w:num w:numId="154" w16cid:durableId="1547837045">
    <w:abstractNumId w:val="150"/>
  </w:num>
  <w:num w:numId="155" w16cid:durableId="225991729">
    <w:abstractNumId w:val="153"/>
  </w:num>
  <w:num w:numId="156" w16cid:durableId="986276706">
    <w:abstractNumId w:val="148"/>
  </w:num>
  <w:num w:numId="157" w16cid:durableId="165827594">
    <w:abstractNumId w:val="131"/>
  </w:num>
  <w:num w:numId="158" w16cid:durableId="75785903">
    <w:abstractNumId w:val="107"/>
  </w:num>
  <w:num w:numId="159" w16cid:durableId="1689873580">
    <w:abstractNumId w:val="13"/>
  </w:num>
  <w:num w:numId="160" w16cid:durableId="339814341">
    <w:abstractNumId w:val="82"/>
  </w:num>
  <w:num w:numId="161" w16cid:durableId="648750624">
    <w:abstractNumId w:val="119"/>
  </w:num>
  <w:num w:numId="162" w16cid:durableId="974143506">
    <w:abstractNumId w:val="147"/>
  </w:num>
  <w:num w:numId="163" w16cid:durableId="1069034393">
    <w:abstractNumId w:val="109"/>
  </w:num>
  <w:num w:numId="164" w16cid:durableId="544410238">
    <w:abstractNumId w:val="213"/>
  </w:num>
  <w:num w:numId="165" w16cid:durableId="1656185523">
    <w:abstractNumId w:val="74"/>
  </w:num>
  <w:num w:numId="166" w16cid:durableId="1162818000">
    <w:abstractNumId w:val="69"/>
  </w:num>
  <w:num w:numId="167" w16cid:durableId="836264554">
    <w:abstractNumId w:val="79"/>
  </w:num>
  <w:num w:numId="168" w16cid:durableId="1292396649">
    <w:abstractNumId w:val="9"/>
  </w:num>
  <w:num w:numId="169" w16cid:durableId="1249734020">
    <w:abstractNumId w:val="93"/>
  </w:num>
  <w:num w:numId="170" w16cid:durableId="1653679595">
    <w:abstractNumId w:val="42"/>
  </w:num>
  <w:num w:numId="171" w16cid:durableId="1944609525">
    <w:abstractNumId w:val="133"/>
  </w:num>
  <w:num w:numId="172" w16cid:durableId="826093208">
    <w:abstractNumId w:val="234"/>
  </w:num>
  <w:num w:numId="173" w16cid:durableId="783039319">
    <w:abstractNumId w:val="65"/>
  </w:num>
  <w:num w:numId="174" w16cid:durableId="1438062241">
    <w:abstractNumId w:val="5"/>
  </w:num>
  <w:num w:numId="175" w16cid:durableId="1068646175">
    <w:abstractNumId w:val="80"/>
  </w:num>
  <w:num w:numId="176" w16cid:durableId="1360087845">
    <w:abstractNumId w:val="98"/>
  </w:num>
  <w:num w:numId="177" w16cid:durableId="1427464179">
    <w:abstractNumId w:val="145"/>
  </w:num>
  <w:num w:numId="178" w16cid:durableId="44067420">
    <w:abstractNumId w:val="96"/>
  </w:num>
  <w:num w:numId="179" w16cid:durableId="814906500">
    <w:abstractNumId w:val="185"/>
  </w:num>
  <w:num w:numId="180" w16cid:durableId="1043140047">
    <w:abstractNumId w:val="91"/>
  </w:num>
  <w:num w:numId="181" w16cid:durableId="1103301741">
    <w:abstractNumId w:val="203"/>
  </w:num>
  <w:num w:numId="182" w16cid:durableId="149755233">
    <w:abstractNumId w:val="47"/>
  </w:num>
  <w:num w:numId="183" w16cid:durableId="1856114377">
    <w:abstractNumId w:val="94"/>
  </w:num>
  <w:num w:numId="184" w16cid:durableId="1408654473">
    <w:abstractNumId w:val="168"/>
  </w:num>
  <w:num w:numId="185" w16cid:durableId="2057049809">
    <w:abstractNumId w:val="189"/>
  </w:num>
  <w:num w:numId="186" w16cid:durableId="204754782">
    <w:abstractNumId w:val="211"/>
  </w:num>
  <w:num w:numId="187" w16cid:durableId="320012612">
    <w:abstractNumId w:val="36"/>
  </w:num>
  <w:num w:numId="188" w16cid:durableId="371685528">
    <w:abstractNumId w:val="88"/>
  </w:num>
  <w:num w:numId="189" w16cid:durableId="1010257434">
    <w:abstractNumId w:val="212"/>
  </w:num>
  <w:num w:numId="190" w16cid:durableId="1132939624">
    <w:abstractNumId w:val="32"/>
  </w:num>
  <w:num w:numId="191" w16cid:durableId="898828231">
    <w:abstractNumId w:val="221"/>
  </w:num>
  <w:num w:numId="192" w16cid:durableId="1965185876">
    <w:abstractNumId w:val="23"/>
  </w:num>
  <w:num w:numId="193" w16cid:durableId="2136827164">
    <w:abstractNumId w:val="151"/>
  </w:num>
  <w:num w:numId="194" w16cid:durableId="1271233679">
    <w:abstractNumId w:val="83"/>
  </w:num>
  <w:num w:numId="195" w16cid:durableId="741879052">
    <w:abstractNumId w:val="86"/>
  </w:num>
  <w:num w:numId="196" w16cid:durableId="1897357543">
    <w:abstractNumId w:val="163"/>
  </w:num>
  <w:num w:numId="197" w16cid:durableId="660504337">
    <w:abstractNumId w:val="19"/>
  </w:num>
  <w:num w:numId="198" w16cid:durableId="231815195">
    <w:abstractNumId w:val="134"/>
  </w:num>
  <w:num w:numId="199" w16cid:durableId="1767918392">
    <w:abstractNumId w:val="37"/>
  </w:num>
  <w:num w:numId="200" w16cid:durableId="248320180">
    <w:abstractNumId w:val="104"/>
  </w:num>
  <w:num w:numId="201" w16cid:durableId="2094204831">
    <w:abstractNumId w:val="218"/>
  </w:num>
  <w:num w:numId="202" w16cid:durableId="1251350421">
    <w:abstractNumId w:val="18"/>
  </w:num>
  <w:num w:numId="203" w16cid:durableId="237636922">
    <w:abstractNumId w:val="193"/>
  </w:num>
  <w:num w:numId="204" w16cid:durableId="580412867">
    <w:abstractNumId w:val="130"/>
  </w:num>
  <w:num w:numId="205" w16cid:durableId="775054316">
    <w:abstractNumId w:val="35"/>
  </w:num>
  <w:num w:numId="206" w16cid:durableId="2005817649">
    <w:abstractNumId w:val="201"/>
  </w:num>
  <w:num w:numId="207" w16cid:durableId="1102413590">
    <w:abstractNumId w:val="95"/>
  </w:num>
  <w:num w:numId="208" w16cid:durableId="826676869">
    <w:abstractNumId w:val="59"/>
  </w:num>
  <w:num w:numId="209" w16cid:durableId="1283462024">
    <w:abstractNumId w:val="220"/>
  </w:num>
  <w:num w:numId="210" w16cid:durableId="1396512324">
    <w:abstractNumId w:val="64"/>
  </w:num>
  <w:num w:numId="211" w16cid:durableId="1806509094">
    <w:abstractNumId w:val="49"/>
  </w:num>
  <w:num w:numId="212" w16cid:durableId="990986153">
    <w:abstractNumId w:val="39"/>
  </w:num>
  <w:num w:numId="213" w16cid:durableId="98254998">
    <w:abstractNumId w:val="92"/>
  </w:num>
  <w:num w:numId="214" w16cid:durableId="1802725246">
    <w:abstractNumId w:val="27"/>
  </w:num>
  <w:num w:numId="215" w16cid:durableId="1310986611">
    <w:abstractNumId w:val="67"/>
  </w:num>
  <w:num w:numId="216" w16cid:durableId="20486025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39"/>
  </w:num>
  <w:num w:numId="218" w16cid:durableId="1767992638">
    <w:abstractNumId w:val="222"/>
  </w:num>
  <w:num w:numId="219" w16cid:durableId="378096423">
    <w:abstractNumId w:val="70"/>
  </w:num>
  <w:num w:numId="220" w16cid:durableId="1153334495">
    <w:abstractNumId w:val="117"/>
  </w:num>
  <w:num w:numId="221" w16cid:durableId="47727666">
    <w:abstractNumId w:val="141"/>
  </w:num>
  <w:num w:numId="222" w16cid:durableId="1627850277">
    <w:abstractNumId w:val="6"/>
  </w:num>
  <w:num w:numId="223" w16cid:durableId="776481143">
    <w:abstractNumId w:val="196"/>
  </w:num>
  <w:num w:numId="224" w16cid:durableId="815954687">
    <w:abstractNumId w:val="175"/>
  </w:num>
  <w:num w:numId="225" w16cid:durableId="1517618759">
    <w:abstractNumId w:val="111"/>
  </w:num>
  <w:num w:numId="226" w16cid:durableId="1860002663">
    <w:abstractNumId w:val="97"/>
  </w:num>
  <w:num w:numId="227" w16cid:durableId="1144153469">
    <w:abstractNumId w:val="166"/>
  </w:num>
  <w:num w:numId="228" w16cid:durableId="1641039481">
    <w:abstractNumId w:val="219"/>
  </w:num>
  <w:num w:numId="229" w16cid:durableId="832791803">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197"/>
  </w:num>
  <w:num w:numId="235" w16cid:durableId="1166435116">
    <w:abstractNumId w:val="2"/>
  </w:num>
  <w:num w:numId="236" w16cid:durableId="500315266">
    <w:abstractNumId w:val="1"/>
  </w:num>
  <w:num w:numId="237" w16cid:durableId="902063835">
    <w:abstractNumId w:val="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6F97"/>
    <w:rsid w:val="00070E7C"/>
    <w:rsid w:val="00071B44"/>
    <w:rsid w:val="00071CD9"/>
    <w:rsid w:val="00080512"/>
    <w:rsid w:val="000834E3"/>
    <w:rsid w:val="00086491"/>
    <w:rsid w:val="00093DAD"/>
    <w:rsid w:val="00096729"/>
    <w:rsid w:val="00097E6A"/>
    <w:rsid w:val="000A2A44"/>
    <w:rsid w:val="000A54E8"/>
    <w:rsid w:val="000A57A0"/>
    <w:rsid w:val="000B4F50"/>
    <w:rsid w:val="000C2EAC"/>
    <w:rsid w:val="000D0E61"/>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1246C"/>
    <w:rsid w:val="00115CFA"/>
    <w:rsid w:val="00115E57"/>
    <w:rsid w:val="00123D80"/>
    <w:rsid w:val="00127F18"/>
    <w:rsid w:val="00130FBB"/>
    <w:rsid w:val="00131FB6"/>
    <w:rsid w:val="00133FFD"/>
    <w:rsid w:val="00153722"/>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61F1"/>
    <w:rsid w:val="001B05F3"/>
    <w:rsid w:val="001B123C"/>
    <w:rsid w:val="001B1B3B"/>
    <w:rsid w:val="001B2A23"/>
    <w:rsid w:val="001B7A72"/>
    <w:rsid w:val="001C68B2"/>
    <w:rsid w:val="001D5923"/>
    <w:rsid w:val="001D6061"/>
    <w:rsid w:val="001E53F3"/>
    <w:rsid w:val="001F142B"/>
    <w:rsid w:val="001F168B"/>
    <w:rsid w:val="001F2C3D"/>
    <w:rsid w:val="001F3C44"/>
    <w:rsid w:val="001F6333"/>
    <w:rsid w:val="001F6A9B"/>
    <w:rsid w:val="001F765C"/>
    <w:rsid w:val="0021179C"/>
    <w:rsid w:val="00211B3B"/>
    <w:rsid w:val="002211A5"/>
    <w:rsid w:val="0022433D"/>
    <w:rsid w:val="002329DC"/>
    <w:rsid w:val="00232A0A"/>
    <w:rsid w:val="00233C35"/>
    <w:rsid w:val="00233F5D"/>
    <w:rsid w:val="00233FD3"/>
    <w:rsid w:val="002340EB"/>
    <w:rsid w:val="002347A2"/>
    <w:rsid w:val="00236CED"/>
    <w:rsid w:val="00236D45"/>
    <w:rsid w:val="002410C6"/>
    <w:rsid w:val="00245D32"/>
    <w:rsid w:val="0024763B"/>
    <w:rsid w:val="00252247"/>
    <w:rsid w:val="00256C82"/>
    <w:rsid w:val="00261B2D"/>
    <w:rsid w:val="00272CDA"/>
    <w:rsid w:val="00283130"/>
    <w:rsid w:val="0028383A"/>
    <w:rsid w:val="002972BF"/>
    <w:rsid w:val="002A2124"/>
    <w:rsid w:val="002A358D"/>
    <w:rsid w:val="002A3D21"/>
    <w:rsid w:val="002B1B34"/>
    <w:rsid w:val="002B25AA"/>
    <w:rsid w:val="002B27A8"/>
    <w:rsid w:val="002B37EF"/>
    <w:rsid w:val="002C0F71"/>
    <w:rsid w:val="002C2626"/>
    <w:rsid w:val="002C61AB"/>
    <w:rsid w:val="002D3494"/>
    <w:rsid w:val="002D354B"/>
    <w:rsid w:val="002D670F"/>
    <w:rsid w:val="002E02E0"/>
    <w:rsid w:val="002E34E6"/>
    <w:rsid w:val="002E5133"/>
    <w:rsid w:val="002E5C46"/>
    <w:rsid w:val="002F0B7C"/>
    <w:rsid w:val="002F11E8"/>
    <w:rsid w:val="002F6248"/>
    <w:rsid w:val="00313AE7"/>
    <w:rsid w:val="003172DC"/>
    <w:rsid w:val="00323358"/>
    <w:rsid w:val="0032361E"/>
    <w:rsid w:val="003245AC"/>
    <w:rsid w:val="00324DB3"/>
    <w:rsid w:val="00325815"/>
    <w:rsid w:val="0033227D"/>
    <w:rsid w:val="00335E0B"/>
    <w:rsid w:val="00344D19"/>
    <w:rsid w:val="00344DD3"/>
    <w:rsid w:val="0034701E"/>
    <w:rsid w:val="00347A31"/>
    <w:rsid w:val="00352F5C"/>
    <w:rsid w:val="0035462D"/>
    <w:rsid w:val="00357BDD"/>
    <w:rsid w:val="00366EFE"/>
    <w:rsid w:val="00374022"/>
    <w:rsid w:val="003768B1"/>
    <w:rsid w:val="00376C60"/>
    <w:rsid w:val="00380CC0"/>
    <w:rsid w:val="00381D50"/>
    <w:rsid w:val="00382BE3"/>
    <w:rsid w:val="00382E0E"/>
    <w:rsid w:val="003874DD"/>
    <w:rsid w:val="00392464"/>
    <w:rsid w:val="00397292"/>
    <w:rsid w:val="00397835"/>
    <w:rsid w:val="003A273C"/>
    <w:rsid w:val="003B3E68"/>
    <w:rsid w:val="003B55AD"/>
    <w:rsid w:val="003C2039"/>
    <w:rsid w:val="003C3971"/>
    <w:rsid w:val="003C7027"/>
    <w:rsid w:val="003C7617"/>
    <w:rsid w:val="003D4219"/>
    <w:rsid w:val="003D427A"/>
    <w:rsid w:val="003D5EEF"/>
    <w:rsid w:val="003D698E"/>
    <w:rsid w:val="003E0B85"/>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63995"/>
    <w:rsid w:val="004640C8"/>
    <w:rsid w:val="00464CB6"/>
    <w:rsid w:val="00466D64"/>
    <w:rsid w:val="004823E2"/>
    <w:rsid w:val="00484E30"/>
    <w:rsid w:val="00485E68"/>
    <w:rsid w:val="00486BD4"/>
    <w:rsid w:val="00487261"/>
    <w:rsid w:val="00491339"/>
    <w:rsid w:val="004A4B0F"/>
    <w:rsid w:val="004B2214"/>
    <w:rsid w:val="004B539E"/>
    <w:rsid w:val="004C0A34"/>
    <w:rsid w:val="004C360A"/>
    <w:rsid w:val="004C662E"/>
    <w:rsid w:val="004D3578"/>
    <w:rsid w:val="004D3FB8"/>
    <w:rsid w:val="004D450D"/>
    <w:rsid w:val="004D6C36"/>
    <w:rsid w:val="004E0DFC"/>
    <w:rsid w:val="004E156D"/>
    <w:rsid w:val="004E213A"/>
    <w:rsid w:val="004E5ED2"/>
    <w:rsid w:val="004F0849"/>
    <w:rsid w:val="004F1778"/>
    <w:rsid w:val="004F34D4"/>
    <w:rsid w:val="005068C1"/>
    <w:rsid w:val="00506C90"/>
    <w:rsid w:val="00510FEC"/>
    <w:rsid w:val="005118E8"/>
    <w:rsid w:val="00513C8A"/>
    <w:rsid w:val="00520166"/>
    <w:rsid w:val="00531C4F"/>
    <w:rsid w:val="00536FC9"/>
    <w:rsid w:val="00540AD4"/>
    <w:rsid w:val="00541F85"/>
    <w:rsid w:val="00543E6C"/>
    <w:rsid w:val="00545B8D"/>
    <w:rsid w:val="0054631B"/>
    <w:rsid w:val="005464CC"/>
    <w:rsid w:val="0055058B"/>
    <w:rsid w:val="00550FA4"/>
    <w:rsid w:val="00553E3A"/>
    <w:rsid w:val="005551DD"/>
    <w:rsid w:val="00556388"/>
    <w:rsid w:val="005567FF"/>
    <w:rsid w:val="005610E4"/>
    <w:rsid w:val="00562D1C"/>
    <w:rsid w:val="00565087"/>
    <w:rsid w:val="00566742"/>
    <w:rsid w:val="005674BF"/>
    <w:rsid w:val="00572DF6"/>
    <w:rsid w:val="005741F2"/>
    <w:rsid w:val="00577DF9"/>
    <w:rsid w:val="00580880"/>
    <w:rsid w:val="005811E3"/>
    <w:rsid w:val="005849EA"/>
    <w:rsid w:val="0059005C"/>
    <w:rsid w:val="005916E6"/>
    <w:rsid w:val="0059590A"/>
    <w:rsid w:val="0059696E"/>
    <w:rsid w:val="005A4099"/>
    <w:rsid w:val="005A4748"/>
    <w:rsid w:val="005B16FB"/>
    <w:rsid w:val="005B5CF1"/>
    <w:rsid w:val="005C241E"/>
    <w:rsid w:val="005C5F19"/>
    <w:rsid w:val="005C67F3"/>
    <w:rsid w:val="005D2CEB"/>
    <w:rsid w:val="005D2E01"/>
    <w:rsid w:val="005D70F7"/>
    <w:rsid w:val="005E2CEF"/>
    <w:rsid w:val="005E66EA"/>
    <w:rsid w:val="005E733D"/>
    <w:rsid w:val="005F258C"/>
    <w:rsid w:val="005F500C"/>
    <w:rsid w:val="005F7332"/>
    <w:rsid w:val="005F7E49"/>
    <w:rsid w:val="0060271D"/>
    <w:rsid w:val="0060323E"/>
    <w:rsid w:val="00605797"/>
    <w:rsid w:val="00605915"/>
    <w:rsid w:val="006060A9"/>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6C34"/>
    <w:rsid w:val="006815B6"/>
    <w:rsid w:val="00681D97"/>
    <w:rsid w:val="00683163"/>
    <w:rsid w:val="00684936"/>
    <w:rsid w:val="00690280"/>
    <w:rsid w:val="006929C7"/>
    <w:rsid w:val="00692ACD"/>
    <w:rsid w:val="00692FC6"/>
    <w:rsid w:val="00695DAD"/>
    <w:rsid w:val="006A4190"/>
    <w:rsid w:val="006A6737"/>
    <w:rsid w:val="006A7027"/>
    <w:rsid w:val="006B0616"/>
    <w:rsid w:val="006B1BAE"/>
    <w:rsid w:val="006C41D8"/>
    <w:rsid w:val="006C4B6F"/>
    <w:rsid w:val="006C6332"/>
    <w:rsid w:val="006C681C"/>
    <w:rsid w:val="006D4700"/>
    <w:rsid w:val="006D5D21"/>
    <w:rsid w:val="006E1657"/>
    <w:rsid w:val="006E661B"/>
    <w:rsid w:val="006E712D"/>
    <w:rsid w:val="006E74AC"/>
    <w:rsid w:val="006F1CEC"/>
    <w:rsid w:val="006F2EDA"/>
    <w:rsid w:val="006F6EC1"/>
    <w:rsid w:val="00712D0D"/>
    <w:rsid w:val="00717602"/>
    <w:rsid w:val="00717E2A"/>
    <w:rsid w:val="00724684"/>
    <w:rsid w:val="007246FC"/>
    <w:rsid w:val="007271BE"/>
    <w:rsid w:val="007343EA"/>
    <w:rsid w:val="00734A5B"/>
    <w:rsid w:val="0074462D"/>
    <w:rsid w:val="00744E76"/>
    <w:rsid w:val="00750578"/>
    <w:rsid w:val="00752E26"/>
    <w:rsid w:val="00755113"/>
    <w:rsid w:val="00770971"/>
    <w:rsid w:val="007712B4"/>
    <w:rsid w:val="00776B95"/>
    <w:rsid w:val="00777EA9"/>
    <w:rsid w:val="007805EE"/>
    <w:rsid w:val="007811B2"/>
    <w:rsid w:val="00781F0F"/>
    <w:rsid w:val="00792D6D"/>
    <w:rsid w:val="007A08EB"/>
    <w:rsid w:val="007A1FA8"/>
    <w:rsid w:val="007A4F24"/>
    <w:rsid w:val="007B1506"/>
    <w:rsid w:val="007B6846"/>
    <w:rsid w:val="007B68C9"/>
    <w:rsid w:val="007C284F"/>
    <w:rsid w:val="007C50C2"/>
    <w:rsid w:val="007C7624"/>
    <w:rsid w:val="007D18AF"/>
    <w:rsid w:val="007D1E4E"/>
    <w:rsid w:val="007D4343"/>
    <w:rsid w:val="007E21C7"/>
    <w:rsid w:val="007E22A7"/>
    <w:rsid w:val="007E65DC"/>
    <w:rsid w:val="007E7277"/>
    <w:rsid w:val="007F1256"/>
    <w:rsid w:val="007F6CF1"/>
    <w:rsid w:val="008028A4"/>
    <w:rsid w:val="0080336B"/>
    <w:rsid w:val="0080581B"/>
    <w:rsid w:val="00805A1F"/>
    <w:rsid w:val="00807380"/>
    <w:rsid w:val="00807589"/>
    <w:rsid w:val="00812CBE"/>
    <w:rsid w:val="008137FF"/>
    <w:rsid w:val="00814FBC"/>
    <w:rsid w:val="008171E5"/>
    <w:rsid w:val="0082064D"/>
    <w:rsid w:val="00820F9A"/>
    <w:rsid w:val="0082424D"/>
    <w:rsid w:val="008251A6"/>
    <w:rsid w:val="0082527F"/>
    <w:rsid w:val="00825841"/>
    <w:rsid w:val="00826579"/>
    <w:rsid w:val="00832133"/>
    <w:rsid w:val="00842246"/>
    <w:rsid w:val="00843710"/>
    <w:rsid w:val="00844510"/>
    <w:rsid w:val="00845E28"/>
    <w:rsid w:val="00846385"/>
    <w:rsid w:val="00846DA0"/>
    <w:rsid w:val="00850CDB"/>
    <w:rsid w:val="00850D1B"/>
    <w:rsid w:val="0085526D"/>
    <w:rsid w:val="00861E8F"/>
    <w:rsid w:val="008632D2"/>
    <w:rsid w:val="0086504F"/>
    <w:rsid w:val="00866BEC"/>
    <w:rsid w:val="00871170"/>
    <w:rsid w:val="008768CA"/>
    <w:rsid w:val="008938AF"/>
    <w:rsid w:val="0089486E"/>
    <w:rsid w:val="00895DBD"/>
    <w:rsid w:val="008969A6"/>
    <w:rsid w:val="008974CF"/>
    <w:rsid w:val="008A294C"/>
    <w:rsid w:val="008A4394"/>
    <w:rsid w:val="008A4F40"/>
    <w:rsid w:val="008A6D88"/>
    <w:rsid w:val="008B0C8C"/>
    <w:rsid w:val="008B58EA"/>
    <w:rsid w:val="008B5F78"/>
    <w:rsid w:val="008B7392"/>
    <w:rsid w:val="008C013C"/>
    <w:rsid w:val="008C1AAC"/>
    <w:rsid w:val="008C1EF3"/>
    <w:rsid w:val="008C2A8D"/>
    <w:rsid w:val="008C3E68"/>
    <w:rsid w:val="008C5D13"/>
    <w:rsid w:val="008D2741"/>
    <w:rsid w:val="008D2C7C"/>
    <w:rsid w:val="008D3970"/>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07126"/>
    <w:rsid w:val="00913210"/>
    <w:rsid w:val="00915D89"/>
    <w:rsid w:val="00917030"/>
    <w:rsid w:val="009171D5"/>
    <w:rsid w:val="0091784C"/>
    <w:rsid w:val="0092472A"/>
    <w:rsid w:val="00931B05"/>
    <w:rsid w:val="00932BFD"/>
    <w:rsid w:val="0093323A"/>
    <w:rsid w:val="00937844"/>
    <w:rsid w:val="0094254A"/>
    <w:rsid w:val="00942EC2"/>
    <w:rsid w:val="00946295"/>
    <w:rsid w:val="00947725"/>
    <w:rsid w:val="0096133F"/>
    <w:rsid w:val="00965D4F"/>
    <w:rsid w:val="0097312C"/>
    <w:rsid w:val="00994695"/>
    <w:rsid w:val="009A22EF"/>
    <w:rsid w:val="009A2EB1"/>
    <w:rsid w:val="009A4093"/>
    <w:rsid w:val="009A6B44"/>
    <w:rsid w:val="009C0455"/>
    <w:rsid w:val="009C1AAC"/>
    <w:rsid w:val="009C65AF"/>
    <w:rsid w:val="009D328C"/>
    <w:rsid w:val="009D3EBC"/>
    <w:rsid w:val="009D74FC"/>
    <w:rsid w:val="009D7AD3"/>
    <w:rsid w:val="009E31D4"/>
    <w:rsid w:val="009E54BE"/>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26069"/>
    <w:rsid w:val="00A31C29"/>
    <w:rsid w:val="00A42DAF"/>
    <w:rsid w:val="00A43652"/>
    <w:rsid w:val="00A461D8"/>
    <w:rsid w:val="00A51F60"/>
    <w:rsid w:val="00A53724"/>
    <w:rsid w:val="00A55593"/>
    <w:rsid w:val="00A61AED"/>
    <w:rsid w:val="00A62570"/>
    <w:rsid w:val="00A6375F"/>
    <w:rsid w:val="00A668D8"/>
    <w:rsid w:val="00A7198B"/>
    <w:rsid w:val="00A7238D"/>
    <w:rsid w:val="00A81996"/>
    <w:rsid w:val="00A82346"/>
    <w:rsid w:val="00A82E23"/>
    <w:rsid w:val="00A86AE9"/>
    <w:rsid w:val="00A8777C"/>
    <w:rsid w:val="00A930F7"/>
    <w:rsid w:val="00A958EF"/>
    <w:rsid w:val="00A95F10"/>
    <w:rsid w:val="00A97F17"/>
    <w:rsid w:val="00AA696E"/>
    <w:rsid w:val="00AB5216"/>
    <w:rsid w:val="00AC3CCC"/>
    <w:rsid w:val="00AD5DFF"/>
    <w:rsid w:val="00AD5E0E"/>
    <w:rsid w:val="00AE17B2"/>
    <w:rsid w:val="00AE7F12"/>
    <w:rsid w:val="00B00D1E"/>
    <w:rsid w:val="00B07FB6"/>
    <w:rsid w:val="00B10124"/>
    <w:rsid w:val="00B13401"/>
    <w:rsid w:val="00B13BB6"/>
    <w:rsid w:val="00B15449"/>
    <w:rsid w:val="00B177E3"/>
    <w:rsid w:val="00B27696"/>
    <w:rsid w:val="00B43D77"/>
    <w:rsid w:val="00B43D91"/>
    <w:rsid w:val="00B501D8"/>
    <w:rsid w:val="00B54864"/>
    <w:rsid w:val="00B55C85"/>
    <w:rsid w:val="00B55FC5"/>
    <w:rsid w:val="00B63315"/>
    <w:rsid w:val="00B63E96"/>
    <w:rsid w:val="00B9034F"/>
    <w:rsid w:val="00B9376F"/>
    <w:rsid w:val="00B95A6D"/>
    <w:rsid w:val="00B9668B"/>
    <w:rsid w:val="00BA39D2"/>
    <w:rsid w:val="00BA4487"/>
    <w:rsid w:val="00BB627F"/>
    <w:rsid w:val="00BB7372"/>
    <w:rsid w:val="00BC0F7D"/>
    <w:rsid w:val="00BC217E"/>
    <w:rsid w:val="00BC336E"/>
    <w:rsid w:val="00BC4112"/>
    <w:rsid w:val="00BC5A6F"/>
    <w:rsid w:val="00BC7444"/>
    <w:rsid w:val="00BC7CFF"/>
    <w:rsid w:val="00BD3EDC"/>
    <w:rsid w:val="00BD4B18"/>
    <w:rsid w:val="00BE7259"/>
    <w:rsid w:val="00BF6358"/>
    <w:rsid w:val="00BF78EE"/>
    <w:rsid w:val="00C03937"/>
    <w:rsid w:val="00C053AD"/>
    <w:rsid w:val="00C13F93"/>
    <w:rsid w:val="00C15467"/>
    <w:rsid w:val="00C25C56"/>
    <w:rsid w:val="00C26397"/>
    <w:rsid w:val="00C302B2"/>
    <w:rsid w:val="00C33079"/>
    <w:rsid w:val="00C35569"/>
    <w:rsid w:val="00C42C1A"/>
    <w:rsid w:val="00C45BB9"/>
    <w:rsid w:val="00C4675F"/>
    <w:rsid w:val="00C46B3C"/>
    <w:rsid w:val="00C53BDA"/>
    <w:rsid w:val="00C543DF"/>
    <w:rsid w:val="00C616AF"/>
    <w:rsid w:val="00C619E3"/>
    <w:rsid w:val="00C65058"/>
    <w:rsid w:val="00C70172"/>
    <w:rsid w:val="00C71596"/>
    <w:rsid w:val="00C71E07"/>
    <w:rsid w:val="00C72833"/>
    <w:rsid w:val="00C76015"/>
    <w:rsid w:val="00C76AD4"/>
    <w:rsid w:val="00C845BB"/>
    <w:rsid w:val="00C8466E"/>
    <w:rsid w:val="00C86BA2"/>
    <w:rsid w:val="00C93F40"/>
    <w:rsid w:val="00C94192"/>
    <w:rsid w:val="00C94DC5"/>
    <w:rsid w:val="00C95AF1"/>
    <w:rsid w:val="00CA2AE8"/>
    <w:rsid w:val="00CA3D0C"/>
    <w:rsid w:val="00CA4A1D"/>
    <w:rsid w:val="00CB01CE"/>
    <w:rsid w:val="00CB4D8E"/>
    <w:rsid w:val="00CB79A5"/>
    <w:rsid w:val="00CC41D7"/>
    <w:rsid w:val="00CC4874"/>
    <w:rsid w:val="00CE4D30"/>
    <w:rsid w:val="00CE50D5"/>
    <w:rsid w:val="00CE6DBC"/>
    <w:rsid w:val="00CF3F9A"/>
    <w:rsid w:val="00CF7A8B"/>
    <w:rsid w:val="00D02B6D"/>
    <w:rsid w:val="00D02FDD"/>
    <w:rsid w:val="00D03BE6"/>
    <w:rsid w:val="00D05EC1"/>
    <w:rsid w:val="00D06E27"/>
    <w:rsid w:val="00D11BCD"/>
    <w:rsid w:val="00D13AA2"/>
    <w:rsid w:val="00D14EC3"/>
    <w:rsid w:val="00D15073"/>
    <w:rsid w:val="00D16F5F"/>
    <w:rsid w:val="00D20444"/>
    <w:rsid w:val="00D23526"/>
    <w:rsid w:val="00D24D2B"/>
    <w:rsid w:val="00D25316"/>
    <w:rsid w:val="00D25D86"/>
    <w:rsid w:val="00D26D0A"/>
    <w:rsid w:val="00D3443C"/>
    <w:rsid w:val="00D35826"/>
    <w:rsid w:val="00D41389"/>
    <w:rsid w:val="00D42E1F"/>
    <w:rsid w:val="00D44BD4"/>
    <w:rsid w:val="00D461E8"/>
    <w:rsid w:val="00D53B44"/>
    <w:rsid w:val="00D71547"/>
    <w:rsid w:val="00D71A0B"/>
    <w:rsid w:val="00D738D6"/>
    <w:rsid w:val="00D755EB"/>
    <w:rsid w:val="00D77158"/>
    <w:rsid w:val="00D83FBE"/>
    <w:rsid w:val="00D87E00"/>
    <w:rsid w:val="00D9134D"/>
    <w:rsid w:val="00D91F7D"/>
    <w:rsid w:val="00D9202D"/>
    <w:rsid w:val="00D9287C"/>
    <w:rsid w:val="00DA44F7"/>
    <w:rsid w:val="00DA54C1"/>
    <w:rsid w:val="00DA636D"/>
    <w:rsid w:val="00DA7A03"/>
    <w:rsid w:val="00DB050C"/>
    <w:rsid w:val="00DB1818"/>
    <w:rsid w:val="00DB2FCC"/>
    <w:rsid w:val="00DB4707"/>
    <w:rsid w:val="00DC1940"/>
    <w:rsid w:val="00DC309B"/>
    <w:rsid w:val="00DC4534"/>
    <w:rsid w:val="00DC4948"/>
    <w:rsid w:val="00DC4DA2"/>
    <w:rsid w:val="00DD10E8"/>
    <w:rsid w:val="00DD2B13"/>
    <w:rsid w:val="00DD3452"/>
    <w:rsid w:val="00DE6AF3"/>
    <w:rsid w:val="00DF248C"/>
    <w:rsid w:val="00DF2B1F"/>
    <w:rsid w:val="00DF4D55"/>
    <w:rsid w:val="00DF4DC7"/>
    <w:rsid w:val="00DF62CD"/>
    <w:rsid w:val="00E0291C"/>
    <w:rsid w:val="00E10E5E"/>
    <w:rsid w:val="00E139F6"/>
    <w:rsid w:val="00E15688"/>
    <w:rsid w:val="00E201E9"/>
    <w:rsid w:val="00E22E25"/>
    <w:rsid w:val="00E22FD4"/>
    <w:rsid w:val="00E23678"/>
    <w:rsid w:val="00E243BF"/>
    <w:rsid w:val="00E35445"/>
    <w:rsid w:val="00E35CF3"/>
    <w:rsid w:val="00E40068"/>
    <w:rsid w:val="00E5211D"/>
    <w:rsid w:val="00E53163"/>
    <w:rsid w:val="00E547C9"/>
    <w:rsid w:val="00E55536"/>
    <w:rsid w:val="00E576D9"/>
    <w:rsid w:val="00E60B88"/>
    <w:rsid w:val="00E63959"/>
    <w:rsid w:val="00E64692"/>
    <w:rsid w:val="00E712F1"/>
    <w:rsid w:val="00E74A98"/>
    <w:rsid w:val="00E757AE"/>
    <w:rsid w:val="00E76796"/>
    <w:rsid w:val="00E77645"/>
    <w:rsid w:val="00E80F49"/>
    <w:rsid w:val="00E838C3"/>
    <w:rsid w:val="00E87A64"/>
    <w:rsid w:val="00E903FE"/>
    <w:rsid w:val="00E940C9"/>
    <w:rsid w:val="00EB3CAE"/>
    <w:rsid w:val="00EB4065"/>
    <w:rsid w:val="00EB6A85"/>
    <w:rsid w:val="00EB7C1E"/>
    <w:rsid w:val="00EC032B"/>
    <w:rsid w:val="00EC4A25"/>
    <w:rsid w:val="00EC7A0E"/>
    <w:rsid w:val="00ED3DCF"/>
    <w:rsid w:val="00ED3ED5"/>
    <w:rsid w:val="00ED634C"/>
    <w:rsid w:val="00EE0740"/>
    <w:rsid w:val="00EF0A8F"/>
    <w:rsid w:val="00EF1121"/>
    <w:rsid w:val="00EF2794"/>
    <w:rsid w:val="00EF346F"/>
    <w:rsid w:val="00F00C6E"/>
    <w:rsid w:val="00F025A2"/>
    <w:rsid w:val="00F04712"/>
    <w:rsid w:val="00F13B7E"/>
    <w:rsid w:val="00F14AB5"/>
    <w:rsid w:val="00F14EA8"/>
    <w:rsid w:val="00F17F6D"/>
    <w:rsid w:val="00F22EC7"/>
    <w:rsid w:val="00F252AC"/>
    <w:rsid w:val="00F305B1"/>
    <w:rsid w:val="00F35FC0"/>
    <w:rsid w:val="00F40A95"/>
    <w:rsid w:val="00F41CC4"/>
    <w:rsid w:val="00F42A19"/>
    <w:rsid w:val="00F549FF"/>
    <w:rsid w:val="00F568AC"/>
    <w:rsid w:val="00F57674"/>
    <w:rsid w:val="00F63E42"/>
    <w:rsid w:val="00F653B8"/>
    <w:rsid w:val="00F72C9C"/>
    <w:rsid w:val="00F81F25"/>
    <w:rsid w:val="00F8267B"/>
    <w:rsid w:val="00F84BF9"/>
    <w:rsid w:val="00F924F7"/>
    <w:rsid w:val="00F9301B"/>
    <w:rsid w:val="00FA1266"/>
    <w:rsid w:val="00FA529A"/>
    <w:rsid w:val="00FB3F9F"/>
    <w:rsid w:val="00FB608E"/>
    <w:rsid w:val="00FC1192"/>
    <w:rsid w:val="00FC351D"/>
    <w:rsid w:val="00FC7C56"/>
    <w:rsid w:val="00FC7D4D"/>
    <w:rsid w:val="00FD1A51"/>
    <w:rsid w:val="00FD649B"/>
    <w:rsid w:val="00FE4F07"/>
    <w:rsid w:val="00FE6721"/>
    <w:rsid w:val="00FE71ED"/>
    <w:rsid w:val="00FF3E91"/>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link w:val="ListParagraph"/>
    <w:uiPriority w:val="34"/>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6063</TotalTime>
  <Pages>81</Pages>
  <Words>32905</Words>
  <Characters>187559</Characters>
  <Application>Microsoft Office Word</Application>
  <DocSecurity>0</DocSecurity>
  <Lines>1562</Lines>
  <Paragraphs>440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220024</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1880</cp:lastModifiedBy>
  <cp:revision>232</cp:revision>
  <dcterms:created xsi:type="dcterms:W3CDTF">2020-12-02T23:34:00Z</dcterms:created>
  <dcterms:modified xsi:type="dcterms:W3CDTF">2023-04-04T17:16:00Z</dcterms:modified>
</cp:coreProperties>
</file>