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176EAD00" w:rsidR="004F0988" w:rsidRPr="002247E8" w:rsidRDefault="004F0988" w:rsidP="00557869">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w:t>
            </w:r>
            <w:r w:rsidR="00557869">
              <w:t>1</w:t>
            </w:r>
            <w:r w:rsidR="003C64B3" w:rsidRPr="002247E8">
              <w:t>.</w:t>
            </w:r>
            <w:r w:rsidR="002F15CB">
              <w:t>1</w:t>
            </w:r>
            <w:r w:rsidRPr="002247E8">
              <w:t xml:space="preserve"> </w:t>
            </w:r>
            <w:r w:rsidRPr="002247E8">
              <w:rPr>
                <w:sz w:val="32"/>
              </w:rPr>
              <w:t>(</w:t>
            </w:r>
            <w:r w:rsidR="00356255">
              <w:rPr>
                <w:sz w:val="32"/>
              </w:rPr>
              <w:t>202</w:t>
            </w:r>
            <w:r w:rsidR="00C8206E">
              <w:rPr>
                <w:sz w:val="32"/>
              </w:rPr>
              <w:t>1</w:t>
            </w:r>
            <w:r w:rsidR="003C64B3" w:rsidRPr="002247E8">
              <w:rPr>
                <w:sz w:val="32"/>
              </w:rPr>
              <w:t>-0</w:t>
            </w:r>
            <w:r w:rsidR="002F15CB">
              <w:rPr>
                <w:sz w:val="32"/>
              </w:rPr>
              <w:t>6</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1"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2" w:name="copyrightaddon"/>
            <w:bookmarkEnd w:id="2"/>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1"/>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3" w:name="_Toc50023302"/>
      <w:r w:rsidRPr="004D3578">
        <w:lastRenderedPageBreak/>
        <w:t>Foreword</w:t>
      </w:r>
      <w:bookmarkEnd w:id="3"/>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4" w:name="_Toc50023304"/>
      <w:r w:rsidRPr="004D3578">
        <w:lastRenderedPageBreak/>
        <w:t>1</w:t>
      </w:r>
      <w:r w:rsidRPr="004D3578">
        <w:tab/>
        <w:t>Scope</w:t>
      </w:r>
      <w:bookmarkEnd w:id="4"/>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5" w:name="_Hlk69128612"/>
      <w:r>
        <w:t>This document is a 'living' document, i.e. it is permanently updated and presented to TSG-RAN meetings</w:t>
      </w:r>
      <w:r w:rsidR="00CC1E87">
        <w:t xml:space="preserve"> </w:t>
      </w:r>
      <w:r w:rsidR="00CC1E87" w:rsidRPr="00CC1E87">
        <w:t>until it is approved</w:t>
      </w:r>
      <w:r>
        <w:t>.</w:t>
      </w:r>
      <w:bookmarkEnd w:id="5"/>
    </w:p>
    <w:p w14:paraId="5794CA37" w14:textId="77777777" w:rsidR="00080512" w:rsidRPr="004D3578" w:rsidRDefault="00080512">
      <w:pPr>
        <w:pStyle w:val="1"/>
      </w:pPr>
      <w:bookmarkStart w:id="6" w:name="_Toc50023305"/>
      <w:r w:rsidRPr="004D3578">
        <w:t>2</w:t>
      </w:r>
      <w:r w:rsidRPr="004D3578">
        <w:tab/>
        <w:t>References</w:t>
      </w:r>
      <w:bookmarkEnd w:id="6"/>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30E22E33" w14:textId="33044A94" w:rsidR="00557869" w:rsidRPr="00557869"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7013284D" w14:textId="77777777" w:rsidR="00080512" w:rsidRPr="004D3578" w:rsidRDefault="00080512">
      <w:pPr>
        <w:pStyle w:val="1"/>
      </w:pPr>
      <w:bookmarkStart w:id="7" w:name="_Toc50023306"/>
      <w:r w:rsidRPr="004D3578">
        <w:t>3</w:t>
      </w:r>
      <w:r w:rsidRPr="004D3578">
        <w:tab/>
      </w:r>
      <w:bookmarkEnd w:id="7"/>
      <w:r w:rsidR="00AB2655" w:rsidRPr="00AB2655">
        <w:t>Definitions of terms, symbols and abbreviations</w:t>
      </w:r>
    </w:p>
    <w:p w14:paraId="29FE00A5" w14:textId="77777777" w:rsidR="00080512" w:rsidRPr="004D3578" w:rsidRDefault="00080512">
      <w:pPr>
        <w:pStyle w:val="2"/>
      </w:pPr>
      <w:bookmarkStart w:id="8" w:name="_Toc50023307"/>
      <w:r w:rsidRPr="004D3578">
        <w:t>3.1</w:t>
      </w:r>
      <w:r w:rsidRPr="004D3578">
        <w:tab/>
      </w:r>
      <w:bookmarkEnd w:id="8"/>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lastRenderedPageBreak/>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9" w:name="_Toc50023308"/>
      <w:r w:rsidRPr="004D3578">
        <w:t>3.2</w:t>
      </w:r>
      <w:r w:rsidRPr="004D3578">
        <w:tab/>
        <w:t>Symbols</w:t>
      </w:r>
      <w:bookmarkEnd w:id="9"/>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0" w:name="_Toc50023309"/>
      <w:r w:rsidRPr="004D3578">
        <w:t>3.3</w:t>
      </w:r>
      <w:r w:rsidRPr="004D3578">
        <w:tab/>
        <w:t>Abbreviations</w:t>
      </w:r>
      <w:bookmarkEnd w:id="10"/>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03D8670C" w14:textId="77777777" w:rsidR="00080512" w:rsidRPr="00557869" w:rsidRDefault="00080512">
      <w:pPr>
        <w:pStyle w:val="EW"/>
      </w:pPr>
    </w:p>
    <w:p w14:paraId="1FF5D7A8" w14:textId="77777777" w:rsidR="00203442" w:rsidRDefault="00146875">
      <w:pPr>
        <w:pStyle w:val="1"/>
      </w:pPr>
      <w:bookmarkStart w:id="11" w:name="_Toc50023310"/>
      <w:r>
        <w:t>4</w:t>
      </w:r>
      <w:r w:rsidR="00203442">
        <w:tab/>
      </w:r>
      <w:r w:rsidR="00356255">
        <w:t>P</w:t>
      </w:r>
      <w:r w:rsidR="00356255" w:rsidRPr="00356255">
        <w:t>ositioning use cases and requirements</w:t>
      </w:r>
      <w:bookmarkEnd w:id="11"/>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429513FF" w14:textId="05F79C1B" w:rsidR="00D523C3" w:rsidRPr="004937D4" w:rsidRDefault="00D523C3" w:rsidP="00DC74F1">
      <w:pPr>
        <w:pStyle w:val="EditorsNote"/>
        <w:rPr>
          <w:lang w:eastAsia="ko-KR"/>
        </w:rPr>
      </w:pPr>
      <w:r>
        <w:rPr>
          <w:lang w:eastAsia="ko-KR"/>
        </w:rPr>
        <w:t>Editor's note:</w:t>
      </w:r>
      <w:r>
        <w:rPr>
          <w:lang w:eastAsia="ko-KR"/>
        </w:rPr>
        <w:tab/>
      </w:r>
      <w:r w:rsidRPr="00D523C3">
        <w:rPr>
          <w:lang w:eastAsia="ko-KR"/>
        </w:rPr>
        <w:t>FFS which set is applicable for absolute and relative positioning</w:t>
      </w:r>
      <w:r>
        <w:rPr>
          <w:lang w:eastAsia="ko-KR"/>
        </w:rPr>
        <w:t>.</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lastRenderedPageBreak/>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12" w:name="_Toc50023311"/>
      <w:r>
        <w:t>5</w:t>
      </w:r>
      <w:r w:rsidR="00080512" w:rsidRPr="004D3578">
        <w:tab/>
      </w:r>
      <w:r w:rsidR="00356255">
        <w:t>P</w:t>
      </w:r>
      <w:r w:rsidR="00356255" w:rsidRPr="00356255">
        <w:t>otential deployment and operation scenarios</w:t>
      </w:r>
      <w:bookmarkEnd w:id="12"/>
    </w:p>
    <w:p w14:paraId="791315B7" w14:textId="77777777" w:rsidR="00E7772B" w:rsidRPr="00146875" w:rsidRDefault="00E7772B" w:rsidP="00356255"/>
    <w:p w14:paraId="6C34F9F9" w14:textId="77777777" w:rsidR="003058C9" w:rsidRPr="00E7772B" w:rsidRDefault="003058C9" w:rsidP="00356255"/>
    <w:p w14:paraId="4766C642" w14:textId="77777777" w:rsidR="00356255" w:rsidRDefault="00146875" w:rsidP="00356255">
      <w:pPr>
        <w:pStyle w:val="1"/>
      </w:pPr>
      <w:bookmarkStart w:id="13" w:name="_Toc50023312"/>
      <w:r>
        <w:t>6</w:t>
      </w:r>
      <w:r w:rsidR="00E276DB">
        <w:tab/>
      </w:r>
      <w:r w:rsidR="00356255">
        <w:t>Conclusions</w:t>
      </w:r>
      <w:bookmarkStart w:id="14" w:name="historyclause"/>
      <w:bookmarkEnd w:id="13"/>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5"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47F2A3C0" w:rsidR="004937D4" w:rsidRPr="004937D4" w:rsidRDefault="001F73D9" w:rsidP="00DC74F1">
      <w:pPr>
        <w:pStyle w:val="B2"/>
        <w:spacing w:after="0"/>
      </w:pPr>
      <w:r>
        <w:t>-</w:t>
      </w:r>
      <w:r>
        <w:tab/>
      </w:r>
      <w:r w:rsidR="004937D4" w:rsidRPr="004937D4">
        <w:t>Vehicle Decision Assist - RV Waiting for a Short Period of Time, RV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Pr="00DC74F1" w:rsidRDefault="009753E2" w:rsidP="00DC74F1">
      <w:pPr>
        <w:rPr>
          <w:noProof/>
          <w:lang w:val="en-US" w:eastAsia="zh-CN"/>
        </w:rPr>
      </w:pPr>
    </w:p>
    <w:p w14:paraId="1ED1A8F9" w14:textId="5B6D8556" w:rsidR="00054A22" w:rsidRDefault="00080512">
      <w:pPr>
        <w:pStyle w:val="9"/>
      </w:pPr>
      <w:bookmarkStart w:id="16" w:name="_GoBack"/>
      <w:bookmarkEnd w:id="16"/>
      <w:r w:rsidRPr="004D3578">
        <w:lastRenderedPageBreak/>
        <w:t xml:space="preserve">Annex </w:t>
      </w:r>
      <w:r w:rsidR="00CC0A7E">
        <w:t>B</w:t>
      </w:r>
      <w:r w:rsidRPr="004D3578">
        <w:t xml:space="preserve"> (informative)</w:t>
      </w:r>
      <w:proofErr w:type="gramStart"/>
      <w:r w:rsidRPr="004D3578">
        <w:t>:</w:t>
      </w:r>
      <w:proofErr w:type="gramEnd"/>
      <w:r w:rsidRPr="004D3578">
        <w:br/>
        <w:t>Change history</w:t>
      </w:r>
      <w:bookmarkEnd w:id="14"/>
      <w:bookmarkEnd w:id="15"/>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bl>
    <w:p w14:paraId="68DD8465" w14:textId="77777777"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49D90" w14:textId="77777777" w:rsidR="00C4776E" w:rsidRDefault="00C4776E">
      <w:r>
        <w:separator/>
      </w:r>
    </w:p>
  </w:endnote>
  <w:endnote w:type="continuationSeparator" w:id="0">
    <w:p w14:paraId="04C0E4D8" w14:textId="77777777" w:rsidR="00C4776E" w:rsidRDefault="00C4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123E9D" w:rsidRDefault="00123E9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6B4D2" w14:textId="77777777" w:rsidR="00C4776E" w:rsidRDefault="00C4776E">
      <w:r>
        <w:separator/>
      </w:r>
    </w:p>
  </w:footnote>
  <w:footnote w:type="continuationSeparator" w:id="0">
    <w:p w14:paraId="27C9AEDA" w14:textId="77777777" w:rsidR="00C4776E" w:rsidRDefault="00C47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123E9D" w:rsidRDefault="00123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4F1">
      <w:rPr>
        <w:rFonts w:ascii="Arial" w:hAnsi="Arial" w:cs="Arial"/>
        <w:b/>
        <w:noProof/>
        <w:sz w:val="18"/>
        <w:szCs w:val="18"/>
      </w:rPr>
      <w:t>3GPP TR 38.845 V0.1.1 (2021-06)</w:t>
    </w:r>
    <w:r>
      <w:rPr>
        <w:rFonts w:ascii="Arial" w:hAnsi="Arial" w:cs="Arial"/>
        <w:b/>
        <w:sz w:val="18"/>
        <w:szCs w:val="18"/>
      </w:rPr>
      <w:fldChar w:fldCharType="end"/>
    </w:r>
  </w:p>
  <w:p w14:paraId="5C100FB5" w14:textId="77777777" w:rsidR="00123E9D" w:rsidRDefault="00123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4F1">
      <w:rPr>
        <w:rFonts w:ascii="Arial" w:hAnsi="Arial" w:cs="Arial"/>
        <w:b/>
        <w:noProof/>
        <w:sz w:val="18"/>
        <w:szCs w:val="18"/>
      </w:rPr>
      <w:t>14</w:t>
    </w:r>
    <w:r>
      <w:rPr>
        <w:rFonts w:ascii="Arial" w:hAnsi="Arial" w:cs="Arial"/>
        <w:b/>
        <w:sz w:val="18"/>
        <w:szCs w:val="18"/>
      </w:rPr>
      <w:fldChar w:fldCharType="end"/>
    </w:r>
  </w:p>
  <w:p w14:paraId="6F3768EB" w14:textId="19C8F559" w:rsidR="00123E9D" w:rsidRDefault="00123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4F1">
      <w:rPr>
        <w:rFonts w:ascii="Arial" w:hAnsi="Arial" w:cs="Arial"/>
        <w:b/>
        <w:noProof/>
        <w:sz w:val="18"/>
        <w:szCs w:val="18"/>
      </w:rPr>
      <w:t>Release 17</w:t>
    </w:r>
    <w:r>
      <w:rPr>
        <w:rFonts w:ascii="Arial" w:hAnsi="Arial" w:cs="Arial"/>
        <w:b/>
        <w:sz w:val="18"/>
        <w:szCs w:val="18"/>
      </w:rPr>
      <w:fldChar w:fldCharType="end"/>
    </w:r>
  </w:p>
  <w:p w14:paraId="3BC0FB3A" w14:textId="77777777" w:rsidR="00123E9D" w:rsidRDefault="00123E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7A37"/>
    <w:rsid w:val="001C21C3"/>
    <w:rsid w:val="001D02C2"/>
    <w:rsid w:val="001F0C1D"/>
    <w:rsid w:val="001F1132"/>
    <w:rsid w:val="001F168B"/>
    <w:rsid w:val="001F6857"/>
    <w:rsid w:val="001F6F75"/>
    <w:rsid w:val="001F73D9"/>
    <w:rsid w:val="00203442"/>
    <w:rsid w:val="00214884"/>
    <w:rsid w:val="002247E8"/>
    <w:rsid w:val="002261ED"/>
    <w:rsid w:val="002347A2"/>
    <w:rsid w:val="002675F0"/>
    <w:rsid w:val="002727FB"/>
    <w:rsid w:val="0029044B"/>
    <w:rsid w:val="00290512"/>
    <w:rsid w:val="002947F4"/>
    <w:rsid w:val="002B6339"/>
    <w:rsid w:val="002C16F2"/>
    <w:rsid w:val="002D09D7"/>
    <w:rsid w:val="002D73F4"/>
    <w:rsid w:val="002E00EE"/>
    <w:rsid w:val="002F15CB"/>
    <w:rsid w:val="003058C9"/>
    <w:rsid w:val="003172DC"/>
    <w:rsid w:val="00334E4A"/>
    <w:rsid w:val="00350DC1"/>
    <w:rsid w:val="0035462D"/>
    <w:rsid w:val="00356255"/>
    <w:rsid w:val="0035690E"/>
    <w:rsid w:val="003569DD"/>
    <w:rsid w:val="00362DA5"/>
    <w:rsid w:val="003765B8"/>
    <w:rsid w:val="00377AAB"/>
    <w:rsid w:val="0038299C"/>
    <w:rsid w:val="00382D7C"/>
    <w:rsid w:val="00385C84"/>
    <w:rsid w:val="003C3971"/>
    <w:rsid w:val="003C3F01"/>
    <w:rsid w:val="003C5494"/>
    <w:rsid w:val="003C64B3"/>
    <w:rsid w:val="00423334"/>
    <w:rsid w:val="004275B3"/>
    <w:rsid w:val="004345EC"/>
    <w:rsid w:val="00471F82"/>
    <w:rsid w:val="00472446"/>
    <w:rsid w:val="004937D4"/>
    <w:rsid w:val="00496FAB"/>
    <w:rsid w:val="004D3578"/>
    <w:rsid w:val="004E213A"/>
    <w:rsid w:val="004F0988"/>
    <w:rsid w:val="004F3340"/>
    <w:rsid w:val="00506567"/>
    <w:rsid w:val="0051688A"/>
    <w:rsid w:val="0052364D"/>
    <w:rsid w:val="0053388B"/>
    <w:rsid w:val="00533A5B"/>
    <w:rsid w:val="00535773"/>
    <w:rsid w:val="00543E6C"/>
    <w:rsid w:val="005519DE"/>
    <w:rsid w:val="00555B67"/>
    <w:rsid w:val="005574E8"/>
    <w:rsid w:val="00557869"/>
    <w:rsid w:val="00565087"/>
    <w:rsid w:val="00565315"/>
    <w:rsid w:val="005931EE"/>
    <w:rsid w:val="005B21B8"/>
    <w:rsid w:val="005B3B79"/>
    <w:rsid w:val="005B5AAE"/>
    <w:rsid w:val="005D2E01"/>
    <w:rsid w:val="005D6692"/>
    <w:rsid w:val="005D7526"/>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641DF"/>
    <w:rsid w:val="00774DA4"/>
    <w:rsid w:val="00781F0F"/>
    <w:rsid w:val="00793AF5"/>
    <w:rsid w:val="007B600E"/>
    <w:rsid w:val="007E4DCB"/>
    <w:rsid w:val="007F0F4A"/>
    <w:rsid w:val="007F2594"/>
    <w:rsid w:val="008028A4"/>
    <w:rsid w:val="008118A1"/>
    <w:rsid w:val="00821874"/>
    <w:rsid w:val="00830747"/>
    <w:rsid w:val="00842F7A"/>
    <w:rsid w:val="00860091"/>
    <w:rsid w:val="008768CA"/>
    <w:rsid w:val="008924C1"/>
    <w:rsid w:val="008B120E"/>
    <w:rsid w:val="008C384C"/>
    <w:rsid w:val="008E0403"/>
    <w:rsid w:val="008F3875"/>
    <w:rsid w:val="0090271F"/>
    <w:rsid w:val="00902E23"/>
    <w:rsid w:val="00905471"/>
    <w:rsid w:val="009114D7"/>
    <w:rsid w:val="0091348E"/>
    <w:rsid w:val="00917CCB"/>
    <w:rsid w:val="0092203D"/>
    <w:rsid w:val="00931249"/>
    <w:rsid w:val="00942EC2"/>
    <w:rsid w:val="009753E2"/>
    <w:rsid w:val="009A6ECD"/>
    <w:rsid w:val="009D3F5A"/>
    <w:rsid w:val="009E625C"/>
    <w:rsid w:val="009F37B7"/>
    <w:rsid w:val="00A10F02"/>
    <w:rsid w:val="00A164B4"/>
    <w:rsid w:val="00A239FE"/>
    <w:rsid w:val="00A26956"/>
    <w:rsid w:val="00A53724"/>
    <w:rsid w:val="00A7049D"/>
    <w:rsid w:val="00A73129"/>
    <w:rsid w:val="00A82346"/>
    <w:rsid w:val="00A83922"/>
    <w:rsid w:val="00A92BA1"/>
    <w:rsid w:val="00AB2655"/>
    <w:rsid w:val="00AC6BC6"/>
    <w:rsid w:val="00AD1F4B"/>
    <w:rsid w:val="00AE4D8B"/>
    <w:rsid w:val="00B06224"/>
    <w:rsid w:val="00B15449"/>
    <w:rsid w:val="00B5550B"/>
    <w:rsid w:val="00B55759"/>
    <w:rsid w:val="00B76122"/>
    <w:rsid w:val="00B93086"/>
    <w:rsid w:val="00BA19ED"/>
    <w:rsid w:val="00BA4B8D"/>
    <w:rsid w:val="00BB0D1D"/>
    <w:rsid w:val="00BC0F7D"/>
    <w:rsid w:val="00BD0446"/>
    <w:rsid w:val="00BD1A1D"/>
    <w:rsid w:val="00BE3255"/>
    <w:rsid w:val="00BE57E3"/>
    <w:rsid w:val="00BF128E"/>
    <w:rsid w:val="00C10AE0"/>
    <w:rsid w:val="00C1496A"/>
    <w:rsid w:val="00C33079"/>
    <w:rsid w:val="00C40B67"/>
    <w:rsid w:val="00C43931"/>
    <w:rsid w:val="00C45231"/>
    <w:rsid w:val="00C4776E"/>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E301D"/>
    <w:rsid w:val="00CF2843"/>
    <w:rsid w:val="00CF66A7"/>
    <w:rsid w:val="00D070A4"/>
    <w:rsid w:val="00D1581B"/>
    <w:rsid w:val="00D34DFD"/>
    <w:rsid w:val="00D42AA0"/>
    <w:rsid w:val="00D523C3"/>
    <w:rsid w:val="00D57972"/>
    <w:rsid w:val="00D675A9"/>
    <w:rsid w:val="00D738D6"/>
    <w:rsid w:val="00D755EB"/>
    <w:rsid w:val="00D83303"/>
    <w:rsid w:val="00D87E00"/>
    <w:rsid w:val="00D9134D"/>
    <w:rsid w:val="00DA219F"/>
    <w:rsid w:val="00DA7A03"/>
    <w:rsid w:val="00DB1818"/>
    <w:rsid w:val="00DC0B7C"/>
    <w:rsid w:val="00DC309B"/>
    <w:rsid w:val="00DC4938"/>
    <w:rsid w:val="00DC4DA2"/>
    <w:rsid w:val="00DC74F1"/>
    <w:rsid w:val="00DD16E0"/>
    <w:rsid w:val="00DD25EF"/>
    <w:rsid w:val="00DD4C17"/>
    <w:rsid w:val="00DF2B1F"/>
    <w:rsid w:val="00DF62CD"/>
    <w:rsid w:val="00DF7926"/>
    <w:rsid w:val="00E16509"/>
    <w:rsid w:val="00E276DB"/>
    <w:rsid w:val="00E44582"/>
    <w:rsid w:val="00E6288C"/>
    <w:rsid w:val="00E62BB2"/>
    <w:rsid w:val="00E62FEF"/>
    <w:rsid w:val="00E64E41"/>
    <w:rsid w:val="00E77645"/>
    <w:rsid w:val="00E7772B"/>
    <w:rsid w:val="00EC4A25"/>
    <w:rsid w:val="00ED7D4B"/>
    <w:rsid w:val="00F025A2"/>
    <w:rsid w:val="00F04712"/>
    <w:rsid w:val="00F07AFF"/>
    <w:rsid w:val="00F125A7"/>
    <w:rsid w:val="00F22EC7"/>
    <w:rsid w:val="00F325C8"/>
    <w:rsid w:val="00F445D8"/>
    <w:rsid w:val="00F638A7"/>
    <w:rsid w:val="00F653B8"/>
    <w:rsid w:val="00F76906"/>
    <w:rsid w:val="00F83F03"/>
    <w:rsid w:val="00FA1266"/>
    <w:rsid w:val="00FB5AA9"/>
    <w:rsid w:val="00FC1192"/>
    <w:rsid w:val="00FD38DF"/>
    <w:rsid w:val="00FE567F"/>
    <w:rsid w:val="00FF1B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D115-3CBF-49E4-A170-DF9D9A6DE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4228</Words>
  <Characters>24105</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17</cp:revision>
  <cp:lastPrinted>2019-02-25T14:05:00Z</cp:lastPrinted>
  <dcterms:created xsi:type="dcterms:W3CDTF">2021-04-12T11:47:00Z</dcterms:created>
  <dcterms:modified xsi:type="dcterms:W3CDTF">2021-05-19T09:10:00Z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