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547AF731"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w:t>
      </w:r>
      <w:r w:rsidR="00152E84">
        <w:rPr>
          <w:noProof w:val="0"/>
          <w:lang w:eastAsia="zh-CN"/>
        </w:rPr>
        <w:t>8</w:t>
      </w:r>
      <w:r w:rsidRPr="004A1425">
        <w:rPr>
          <w:noProof w:val="0"/>
        </w:rPr>
        <w:t>.</w:t>
      </w:r>
      <w:r w:rsidR="00DF64DD">
        <w:rPr>
          <w:noProof w:val="0"/>
        </w:rPr>
        <w:t>0</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05252F">
        <w:rPr>
          <w:noProof w:val="0"/>
          <w:sz w:val="32"/>
        </w:rPr>
        <w:t>0</w:t>
      </w:r>
      <w:r w:rsidR="00DF64DD">
        <w:rPr>
          <w:noProof w:val="0"/>
          <w:sz w:val="32"/>
        </w:rPr>
        <w:t>9</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0CF767CB" w:rsidR="007E04CD" w:rsidRPr="004A1425" w:rsidRDefault="007E04CD" w:rsidP="003F60B8">
      <w:pPr>
        <w:pStyle w:val="ZT"/>
        <w:framePr w:wrap="notBeside"/>
        <w:rPr>
          <w:i/>
          <w:sz w:val="28"/>
        </w:rPr>
      </w:pPr>
      <w:r w:rsidRPr="004A1425">
        <w:t>(</w:t>
      </w:r>
      <w:r w:rsidRPr="004A1425">
        <w:rPr>
          <w:rStyle w:val="ZGSM"/>
        </w:rPr>
        <w:t>Release 1</w:t>
      </w:r>
      <w:r w:rsidR="00152E84">
        <w:rPr>
          <w:rStyle w:val="ZGSM"/>
        </w:rPr>
        <w:t>8</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o:ole="">
            <v:imagedata r:id="rId9" o:title=""/>
          </v:shape>
          <o:OLEObject Type="Embed" ProgID="Word.Document.12" ShapeID="_x0000_i1025" DrawAspect="Content" ObjectID="_1757249512"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25pt;height:75pt" o:ole="">
            <v:imagedata r:id="rId11" o:title=""/>
          </v:shape>
          <o:OLEObject Type="Embed" ProgID="Word.Document.12" ShapeID="_x0000_i1026" DrawAspect="Content" ObjectID="_1757249513"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3612AE53" w14:textId="13C20BEB" w:rsidR="00E21258" w:rsidRDefault="00E43A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21258">
        <w:t>1</w:t>
      </w:r>
      <w:r w:rsidR="00E21258">
        <w:rPr>
          <w:rFonts w:asciiTheme="minorHAnsi" w:eastAsiaTheme="minorEastAsia" w:hAnsiTheme="minorHAnsi" w:cstheme="minorBidi"/>
          <w:kern w:val="2"/>
          <w:szCs w:val="22"/>
          <w14:ligatures w14:val="standardContextual"/>
        </w:rPr>
        <w:tab/>
      </w:r>
      <w:r w:rsidR="00E21258">
        <w:t>Scope</w:t>
      </w:r>
      <w:r w:rsidR="00E21258">
        <w:tab/>
      </w:r>
      <w:r w:rsidR="00E21258">
        <w:fldChar w:fldCharType="begin" w:fldLock="1"/>
      </w:r>
      <w:r w:rsidR="00E21258">
        <w:instrText xml:space="preserve"> PAGEREF _Toc146636644 \h </w:instrText>
      </w:r>
      <w:r w:rsidR="00E21258">
        <w:fldChar w:fldCharType="separate"/>
      </w:r>
      <w:r w:rsidR="00E21258">
        <w:t>5</w:t>
      </w:r>
      <w:r w:rsidR="00E21258">
        <w:fldChar w:fldCharType="end"/>
      </w:r>
    </w:p>
    <w:p w14:paraId="05B66F53" w14:textId="142B5F99" w:rsidR="00E21258" w:rsidRDefault="00E2125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_Toc146636645 \h </w:instrText>
      </w:r>
      <w:r>
        <w:fldChar w:fldCharType="separate"/>
      </w:r>
      <w:r>
        <w:t>5</w:t>
      </w:r>
      <w:r>
        <w:fldChar w:fldCharType="end"/>
      </w:r>
    </w:p>
    <w:p w14:paraId="42D971C2" w14:textId="5865A653" w:rsidR="00E21258" w:rsidRDefault="00E2125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_Toc146636646 \h </w:instrText>
      </w:r>
      <w:r>
        <w:fldChar w:fldCharType="separate"/>
      </w:r>
      <w:r>
        <w:t>6</w:t>
      </w:r>
      <w:r>
        <w:fldChar w:fldCharType="end"/>
      </w:r>
    </w:p>
    <w:p w14:paraId="2AEDF891" w14:textId="7200DD9F" w:rsidR="00E21258" w:rsidRDefault="00E2125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_Toc146636647 \h </w:instrText>
      </w:r>
      <w:r>
        <w:fldChar w:fldCharType="separate"/>
      </w:r>
      <w:r>
        <w:t>6</w:t>
      </w:r>
      <w:r>
        <w:fldChar w:fldCharType="end"/>
      </w:r>
    </w:p>
    <w:p w14:paraId="0665AB65" w14:textId="2D743E50" w:rsidR="00E21258" w:rsidRDefault="00E2125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_Toc146636648 \h </w:instrText>
      </w:r>
      <w:r>
        <w:fldChar w:fldCharType="separate"/>
      </w:r>
      <w:r>
        <w:t>7</w:t>
      </w:r>
      <w:r>
        <w:fldChar w:fldCharType="end"/>
      </w:r>
    </w:p>
    <w:p w14:paraId="056CF792" w14:textId="6EBF128E" w:rsidR="00E21258" w:rsidRDefault="00E2125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_Toc146636649 \h </w:instrText>
      </w:r>
      <w:r>
        <w:fldChar w:fldCharType="separate"/>
      </w:r>
      <w:r>
        <w:t>7</w:t>
      </w:r>
      <w:r>
        <w:fldChar w:fldCharType="end"/>
      </w:r>
    </w:p>
    <w:p w14:paraId="40624028" w14:textId="1D1D77FC" w:rsidR="00E21258" w:rsidRDefault="00E2125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Recommended test case applicability</w:t>
      </w:r>
      <w:r>
        <w:tab/>
      </w:r>
      <w:r>
        <w:fldChar w:fldCharType="begin" w:fldLock="1"/>
      </w:r>
      <w:r>
        <w:instrText xml:space="preserve"> PAGEREF _Toc146636650 \h </w:instrText>
      </w:r>
      <w:r>
        <w:fldChar w:fldCharType="separate"/>
      </w:r>
      <w:r>
        <w:t>8</w:t>
      </w:r>
      <w:r>
        <w:fldChar w:fldCharType="end"/>
      </w:r>
    </w:p>
    <w:p w14:paraId="14440724" w14:textId="361027E9" w:rsidR="00E21258" w:rsidRDefault="00E21258">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_Toc146636651 \h </w:instrText>
      </w:r>
      <w:r>
        <w:fldChar w:fldCharType="separate"/>
      </w:r>
      <w:r>
        <w:t>9</w:t>
      </w:r>
      <w:r>
        <w:fldChar w:fldCharType="end"/>
      </w:r>
    </w:p>
    <w:p w14:paraId="10D2A3EF" w14:textId="3D29ABBE" w:rsidR="00E21258" w:rsidRDefault="00E21258">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_Toc146636652 \h </w:instrText>
      </w:r>
      <w:r>
        <w:fldChar w:fldCharType="separate"/>
      </w:r>
      <w:r>
        <w:t>9</w:t>
      </w:r>
      <w:r>
        <w:fldChar w:fldCharType="end"/>
      </w:r>
    </w:p>
    <w:p w14:paraId="7BE7AF9C" w14:textId="1B1A43EF" w:rsidR="00E21258" w:rsidRDefault="00E2125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RF conformance test cases</w:t>
      </w:r>
      <w:r>
        <w:tab/>
      </w:r>
      <w:r>
        <w:fldChar w:fldCharType="begin" w:fldLock="1"/>
      </w:r>
      <w:r>
        <w:instrText xml:space="preserve"> PAGEREF _Toc146636653 \h </w:instrText>
      </w:r>
      <w:r>
        <w:fldChar w:fldCharType="separate"/>
      </w:r>
      <w:r>
        <w:t>27</w:t>
      </w:r>
      <w:r>
        <w:fldChar w:fldCharType="end"/>
      </w:r>
    </w:p>
    <w:p w14:paraId="0248DED3" w14:textId="71AA725E"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4.1.1</w:t>
      </w:r>
      <w:r>
        <w:rPr>
          <w:rFonts w:asciiTheme="minorHAnsi" w:eastAsiaTheme="minorEastAsia" w:hAnsiTheme="minorHAnsi" w:cstheme="minorBidi"/>
          <w:kern w:val="2"/>
          <w:sz w:val="22"/>
          <w:szCs w:val="22"/>
          <w14:ligatures w14:val="standardContextual"/>
        </w:rPr>
        <w:tab/>
      </w:r>
      <w:r>
        <w:rPr>
          <w:lang w:eastAsia="zh-CN"/>
        </w:rPr>
        <w:t>FR</w:t>
      </w:r>
      <w:r w:rsidRPr="00D054DA">
        <w:rPr>
          <w:rFonts w:eastAsia="Batang"/>
          <w:lang w:eastAsia="ja-JP"/>
        </w:rPr>
        <w:t>1 standalone conformance test cases</w:t>
      </w:r>
      <w:r>
        <w:tab/>
      </w:r>
      <w:r>
        <w:fldChar w:fldCharType="begin" w:fldLock="1"/>
      </w:r>
      <w:r>
        <w:instrText xml:space="preserve"> PAGEREF _Toc146636654 \h </w:instrText>
      </w:r>
      <w:r>
        <w:fldChar w:fldCharType="separate"/>
      </w:r>
      <w:r>
        <w:t>28</w:t>
      </w:r>
      <w:r>
        <w:fldChar w:fldCharType="end"/>
      </w:r>
    </w:p>
    <w:p w14:paraId="4098EE8A" w14:textId="52AE2962"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4.1.2</w:t>
      </w:r>
      <w:r>
        <w:rPr>
          <w:rFonts w:asciiTheme="minorHAnsi" w:eastAsiaTheme="minorEastAsia" w:hAnsiTheme="minorHAnsi" w:cstheme="minorBidi"/>
          <w:kern w:val="2"/>
          <w:sz w:val="22"/>
          <w:szCs w:val="22"/>
          <w14:ligatures w14:val="standardContextual"/>
        </w:rPr>
        <w:tab/>
      </w:r>
      <w:r>
        <w:rPr>
          <w:lang w:eastAsia="zh-CN"/>
        </w:rPr>
        <w:t>FR</w:t>
      </w:r>
      <w:r w:rsidRPr="00D054DA">
        <w:rPr>
          <w:rFonts w:eastAsia="Batang"/>
          <w:lang w:eastAsia="ja-JP"/>
        </w:rPr>
        <w:t>2 standalone conformance test cases</w:t>
      </w:r>
      <w:r>
        <w:tab/>
      </w:r>
      <w:r>
        <w:fldChar w:fldCharType="begin" w:fldLock="1"/>
      </w:r>
      <w:r>
        <w:instrText xml:space="preserve"> PAGEREF _Toc146636655 \h </w:instrText>
      </w:r>
      <w:r>
        <w:fldChar w:fldCharType="separate"/>
      </w:r>
      <w:r>
        <w:t>48</w:t>
      </w:r>
      <w:r>
        <w:fldChar w:fldCharType="end"/>
      </w:r>
    </w:p>
    <w:p w14:paraId="4603EC37" w14:textId="4704D822"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4.1.3</w:t>
      </w:r>
      <w:r>
        <w:rPr>
          <w:rFonts w:asciiTheme="minorHAnsi" w:eastAsiaTheme="minorEastAsia" w:hAnsiTheme="minorHAnsi" w:cstheme="minorBidi"/>
          <w:kern w:val="2"/>
          <w:sz w:val="22"/>
          <w:szCs w:val="22"/>
          <w14:ligatures w14:val="standardContextual"/>
        </w:rPr>
        <w:tab/>
      </w:r>
      <w:r w:rsidRPr="00D054DA">
        <w:rPr>
          <w:rFonts w:eastAsia="Batang"/>
          <w:lang w:eastAsia="ja-JP"/>
        </w:rPr>
        <w:t xml:space="preserve">NR interworking between NR </w:t>
      </w:r>
      <w:r>
        <w:rPr>
          <w:lang w:eastAsia="zh-CN"/>
        </w:rPr>
        <w:t>FR</w:t>
      </w:r>
      <w:r w:rsidRPr="00D054DA">
        <w:rPr>
          <w:rFonts w:eastAsia="Batang"/>
          <w:lang w:eastAsia="ja-JP"/>
        </w:rPr>
        <w:t xml:space="preserve">1 and NR </w:t>
      </w:r>
      <w:r>
        <w:rPr>
          <w:lang w:eastAsia="zh-CN"/>
        </w:rPr>
        <w:t>FR</w:t>
      </w:r>
      <w:r w:rsidRPr="00D054DA">
        <w:rPr>
          <w:rFonts w:eastAsia="Batang"/>
          <w:lang w:eastAsia="ja-JP"/>
        </w:rPr>
        <w:t>2 and between NR and LTE conformance test cases</w:t>
      </w:r>
      <w:r>
        <w:tab/>
      </w:r>
      <w:r>
        <w:fldChar w:fldCharType="begin" w:fldLock="1"/>
      </w:r>
      <w:r>
        <w:instrText xml:space="preserve"> PAGEREF _Toc146636656 \h </w:instrText>
      </w:r>
      <w:r>
        <w:fldChar w:fldCharType="separate"/>
      </w:r>
      <w:r>
        <w:t>67</w:t>
      </w:r>
      <w:r>
        <w:fldChar w:fldCharType="end"/>
      </w:r>
    </w:p>
    <w:p w14:paraId="1F89E0C9" w14:textId="6972FAF3"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4.1.4</w:t>
      </w:r>
      <w:r>
        <w:rPr>
          <w:rFonts w:asciiTheme="minorHAnsi" w:eastAsiaTheme="minorEastAsia" w:hAnsiTheme="minorHAnsi" w:cstheme="minorBidi"/>
          <w:kern w:val="2"/>
          <w:sz w:val="22"/>
          <w:szCs w:val="22"/>
          <w14:ligatures w14:val="standardContextual"/>
        </w:rPr>
        <w:tab/>
      </w:r>
      <w:r w:rsidRPr="00D054DA">
        <w:rPr>
          <w:rFonts w:eastAsia="Batang"/>
          <w:lang w:eastAsia="ja-JP"/>
        </w:rPr>
        <w:t>Performance conformance test cases</w:t>
      </w:r>
      <w:r>
        <w:tab/>
      </w:r>
      <w:r>
        <w:fldChar w:fldCharType="begin" w:fldLock="1"/>
      </w:r>
      <w:r>
        <w:instrText xml:space="preserve"> PAGEREF _Toc146636657 \h </w:instrText>
      </w:r>
      <w:r>
        <w:fldChar w:fldCharType="separate"/>
      </w:r>
      <w:r>
        <w:t>103</w:t>
      </w:r>
      <w:r>
        <w:fldChar w:fldCharType="end"/>
      </w:r>
    </w:p>
    <w:p w14:paraId="07813A97" w14:textId="515CE698" w:rsidR="00E21258" w:rsidRDefault="00E2125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RRM conformance test cases</w:t>
      </w:r>
      <w:r>
        <w:tab/>
      </w:r>
      <w:r>
        <w:fldChar w:fldCharType="begin" w:fldLock="1"/>
      </w:r>
      <w:r>
        <w:instrText xml:space="preserve"> PAGEREF _Toc146636658 \h </w:instrText>
      </w:r>
      <w:r>
        <w:fldChar w:fldCharType="separate"/>
      </w:r>
      <w:r>
        <w:t>120</w:t>
      </w:r>
      <w:r>
        <w:fldChar w:fldCharType="end"/>
      </w:r>
    </w:p>
    <w:p w14:paraId="03B175D8" w14:textId="5BB97355" w:rsidR="00E21258" w:rsidRDefault="00E21258" w:rsidP="00E21258">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_Toc146636659 \h </w:instrText>
      </w:r>
      <w:r>
        <w:fldChar w:fldCharType="separate"/>
      </w:r>
      <w:r>
        <w:t>191</w:t>
      </w:r>
      <w:r>
        <w:fldChar w:fldCharType="end"/>
      </w:r>
    </w:p>
    <w:p w14:paraId="781BF9DE" w14:textId="4A02A1C8"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46636644"/>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46636645"/>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46636646"/>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46636647"/>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46636648"/>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46636649"/>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lastRenderedPageBreak/>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46636650"/>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7777777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17E9B57C" w14:textId="77777777" w:rsidR="0000679A" w:rsidRPr="000F6278" w:rsidRDefault="0000679A" w:rsidP="000067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77777777" w:rsidR="0000679A" w:rsidRPr="000F6278" w:rsidRDefault="0000679A" w:rsidP="0000679A">
      <w:r w:rsidRPr="000F6278">
        <w:t xml:space="preserve">The columns in tables 4.1.1-1 / 4.1.2-1 / 4.1.3-1 / 4.1.4-1 / </w:t>
      </w:r>
      <w:r w:rsidRPr="000F6278">
        <w:rPr>
          <w:lang w:eastAsia="zh-CN"/>
        </w:rPr>
        <w:t>4.2-1 / 4.2-2 / 4.2-3 / 4.2-4</w:t>
      </w:r>
      <w:r w:rsidRPr="000F6278">
        <w:t xml:space="preserve"> have the following meaning:</w:t>
      </w:r>
    </w:p>
    <w:p w14:paraId="489396FA" w14:textId="77777777" w:rsidR="0000679A" w:rsidRPr="000F6278" w:rsidRDefault="0000679A" w:rsidP="0000679A">
      <w:pPr>
        <w:pStyle w:val="H6"/>
      </w:pPr>
      <w:r w:rsidRPr="000F6278">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lastRenderedPageBreak/>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r w:rsidRPr="000F6278">
        <w:t>Ei</w:t>
      </w:r>
      <w:r w:rsidRPr="000F6278">
        <w:tab/>
        <w:t>Derive the set based on CA/DC Configurations Selection Criteria Ei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F641EF5" w14:textId="77777777" w:rsidR="0000679A" w:rsidRPr="000F6278" w:rsidRDefault="0000679A" w:rsidP="0000679A">
      <w:pPr>
        <w:pStyle w:val="Heading2"/>
        <w:rPr>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20936806"/>
      <w:bookmarkStart w:id="84" w:name="_Toc146636651"/>
      <w:r w:rsidRPr="000F6278">
        <w:rPr>
          <w:lang w:eastAsia="zh-TW"/>
        </w:rPr>
        <w:t>4.0</w:t>
      </w:r>
      <w:r w:rsidRPr="000F6278">
        <w:rPr>
          <w:lang w:eastAsia="zh-TW"/>
        </w:rPr>
        <w:tab/>
        <w:t>Test case conditions and selection criteria</w:t>
      </w:r>
      <w:bookmarkEnd w:id="75"/>
      <w:bookmarkEnd w:id="76"/>
      <w:bookmarkEnd w:id="77"/>
      <w:bookmarkEnd w:id="78"/>
      <w:bookmarkEnd w:id="79"/>
      <w:bookmarkEnd w:id="80"/>
      <w:bookmarkEnd w:id="81"/>
      <w:bookmarkEnd w:id="82"/>
      <w:bookmarkEnd w:id="84"/>
    </w:p>
    <w:p w14:paraId="5380C48B" w14:textId="77777777" w:rsidR="00A735B3" w:rsidRPr="002E56B9" w:rsidRDefault="00A735B3" w:rsidP="00A735B3">
      <w:pPr>
        <w:pStyle w:val="Heading2"/>
        <w:rPr>
          <w:lang w:eastAsia="zh-TW"/>
        </w:rPr>
      </w:pPr>
      <w:bookmarkStart w:id="85" w:name="_Toc146636652"/>
      <w:bookmarkEnd w:id="83"/>
      <w:r w:rsidRPr="002E56B9">
        <w:rPr>
          <w:lang w:eastAsia="zh-TW"/>
        </w:rPr>
        <w:t>4.0</w:t>
      </w:r>
      <w:r w:rsidRPr="002E56B9">
        <w:rPr>
          <w:lang w:eastAsia="zh-TW"/>
        </w:rPr>
        <w:tab/>
        <w:t>Test case conditions and selection criteria</w:t>
      </w:r>
      <w:bookmarkEnd w:id="85"/>
    </w:p>
    <w:p w14:paraId="0E00F55F" w14:textId="77777777" w:rsidR="00A735B3" w:rsidRPr="002E56B9" w:rsidRDefault="00A735B3" w:rsidP="00A735B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55D1EE10" w14:textId="77777777" w:rsidR="00A735B3" w:rsidRPr="002E56B9" w:rsidRDefault="00A735B3" w:rsidP="00A735B3">
      <w:pPr>
        <w:pStyle w:val="TH"/>
      </w:pPr>
      <w:bookmarkStart w:id="86" w:name="_Hlk68458867"/>
      <w:r w:rsidRPr="002E56B9">
        <w:lastRenderedPageBreak/>
        <w:t>Table 4.0-1</w:t>
      </w:r>
      <w:bookmarkEnd w:id="86"/>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35B3" w:rsidRPr="002E56B9" w14:paraId="279E6AC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6D09F" w14:textId="77777777" w:rsidR="00A735B3" w:rsidRPr="002E56B9" w:rsidRDefault="00A735B3" w:rsidP="00560F4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A735B3" w:rsidRPr="002E56B9" w14:paraId="7C54C89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60CA" w14:textId="77777777" w:rsidR="00A735B3" w:rsidRPr="002E56B9" w:rsidRDefault="00A735B3" w:rsidP="00560F48">
            <w:pPr>
              <w:pStyle w:val="TAN"/>
            </w:pPr>
            <w:r w:rsidRPr="002E56B9">
              <w:t>C001a</w:t>
            </w:r>
            <w:r w:rsidRPr="002E56B9">
              <w:tab/>
              <w:t>IF (A.4.1-1/1 OR A.4.1-1/2) AND A.4.1-2/7 AND A.4.1-3/1 AND A.4.3.1-7/3 AND NOT A.4.3.2-1/84 THEN R ELSE N/A</w:t>
            </w:r>
          </w:p>
        </w:tc>
      </w:tr>
      <w:tr w:rsidR="00A735B3" w:rsidRPr="002E56B9" w14:paraId="37017B6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07DA8" w14:textId="77777777" w:rsidR="00A735B3" w:rsidRPr="002E56B9" w:rsidRDefault="00A735B3" w:rsidP="00560F4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A735B3" w:rsidRPr="002E56B9" w14:paraId="3E49B9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83BC4" w14:textId="77777777" w:rsidR="00A735B3" w:rsidRPr="002E56B9" w:rsidRDefault="00A735B3" w:rsidP="00560F4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A735B3" w:rsidRPr="002E56B9" w14:paraId="6CA4EB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4FE22F" w14:textId="77777777" w:rsidR="00A735B3" w:rsidRPr="002E56B9" w:rsidRDefault="00A735B3" w:rsidP="00560F48">
            <w:pPr>
              <w:pStyle w:val="TAN"/>
            </w:pPr>
            <w:r w:rsidRPr="002E56B9">
              <w:t>C001d</w:t>
            </w:r>
            <w:r w:rsidRPr="002E56B9">
              <w:tab/>
              <w:t>Void</w:t>
            </w:r>
          </w:p>
        </w:tc>
      </w:tr>
      <w:tr w:rsidR="00A735B3" w:rsidRPr="002E56B9" w14:paraId="1332BC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E8A0D" w14:textId="77777777" w:rsidR="00A735B3" w:rsidRPr="002E56B9" w:rsidRDefault="00A735B3" w:rsidP="00560F48">
            <w:pPr>
              <w:pStyle w:val="TAN"/>
            </w:pPr>
            <w:bookmarkStart w:id="8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A735B3" w:rsidRPr="002E56B9" w14:paraId="49BF848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231DC" w14:textId="77777777" w:rsidR="00A735B3" w:rsidRPr="002E56B9" w:rsidRDefault="00A735B3" w:rsidP="00560F48">
            <w:pPr>
              <w:pStyle w:val="TAN"/>
            </w:pPr>
            <w:r w:rsidRPr="002E56B9">
              <w:t>C001f</w:t>
            </w:r>
            <w:r w:rsidRPr="002E56B9">
              <w:tab/>
              <w:t>IF (A.4.1-1/1 OR A.4.1-1/2) AND A.4.1-2/7 AND A.4.1-3/1 AND A.4.3.5-1/1 AND (A.4.3.11-1/1 OR A.4.3.11-1/3) THEN R ELSE N/A</w:t>
            </w:r>
          </w:p>
        </w:tc>
      </w:tr>
      <w:tr w:rsidR="00A735B3" w:rsidRPr="002E56B9" w14:paraId="33B6654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5DC6" w14:textId="77777777" w:rsidR="00A735B3" w:rsidRPr="002E56B9" w:rsidRDefault="00A735B3" w:rsidP="00560F4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7"/>
      <w:tr w:rsidR="00A735B3" w:rsidRPr="002E56B9" w14:paraId="609EED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70670" w14:textId="77777777" w:rsidR="00A735B3" w:rsidRPr="002E56B9" w:rsidRDefault="00A735B3" w:rsidP="00560F48">
            <w:pPr>
              <w:pStyle w:val="TAN"/>
            </w:pPr>
            <w:r w:rsidRPr="002E56B9">
              <w:t>C001</w:t>
            </w:r>
            <w:r w:rsidRPr="002E56B9">
              <w:rPr>
                <w:rFonts w:hint="eastAsia"/>
              </w:rPr>
              <w:t>h</w:t>
            </w:r>
            <w:r w:rsidRPr="002E56B9">
              <w:tab/>
              <w:t>IF (A.4.1-1/1 OR A.4.1-1/2) AND A.4.1-2/7 AND A.4.1-3/1 AND NOT A.4.3.2-1/84 THEN R ELSE N/A</w:t>
            </w:r>
          </w:p>
        </w:tc>
      </w:tr>
      <w:tr w:rsidR="00A735B3" w:rsidRPr="002E56B9" w14:paraId="297B231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3AA5A" w14:textId="77777777" w:rsidR="00A735B3" w:rsidRPr="002E56B9" w:rsidRDefault="00A735B3" w:rsidP="00560F4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A735B3" w:rsidRPr="002E56B9" w14:paraId="0097480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5F34" w14:textId="77777777" w:rsidR="00A735B3" w:rsidRPr="002E56B9" w:rsidRDefault="00A735B3" w:rsidP="00560F4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A735B3" w:rsidRPr="002E56B9" w14:paraId="58EED45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2EB04" w14:textId="77777777" w:rsidR="00A735B3" w:rsidRPr="002E56B9" w:rsidRDefault="00A735B3" w:rsidP="00560F4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A735B3" w:rsidRPr="002E56B9" w14:paraId="7AB3000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400E4" w14:textId="77777777" w:rsidR="00A735B3" w:rsidRPr="002E56B9" w:rsidRDefault="00A735B3" w:rsidP="00560F48">
            <w:pPr>
              <w:pStyle w:val="TAN"/>
            </w:pPr>
            <w:r w:rsidRPr="002E56B9">
              <w:t>C001l</w:t>
            </w:r>
            <w:r w:rsidRPr="002E56B9">
              <w:tab/>
              <w:t>IF (A.4.1-1/1 OR A.4.1-1/2) AND A.4.1-2/7 AND A.4.1-3/1 AND NOT A.4.3.2-1/84 AND NOT A.4.3.12-1/2 THEN R ELSE N/A</w:t>
            </w:r>
          </w:p>
        </w:tc>
      </w:tr>
      <w:tr w:rsidR="00A735B3" w:rsidRPr="002E56B9" w14:paraId="745CD0E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ADD0" w14:textId="77777777" w:rsidR="00A735B3" w:rsidRPr="002E56B9" w:rsidRDefault="00A735B3" w:rsidP="00560F48">
            <w:pPr>
              <w:pStyle w:val="TAN"/>
            </w:pPr>
            <w:r w:rsidRPr="002E56B9">
              <w:t>C002</w:t>
            </w:r>
            <w:r w:rsidRPr="002E56B9">
              <w:tab/>
              <w:t>IF (A.4.1-1/1 OR A.4.1-1/2) AND A.4.1-2/7 AND A.4.1-3/1 AND (A.4.1-2/3 OR A.4.1-2/5) THEN R ELSE N/A</w:t>
            </w:r>
          </w:p>
        </w:tc>
      </w:tr>
      <w:tr w:rsidR="00A735B3" w:rsidRPr="002E56B9" w14:paraId="2B47C2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77E5F" w14:textId="77777777" w:rsidR="00A735B3" w:rsidRPr="002E56B9" w:rsidRDefault="00A735B3" w:rsidP="00560F48">
            <w:pPr>
              <w:pStyle w:val="TAN"/>
            </w:pPr>
            <w:r w:rsidRPr="002E56B9">
              <w:t>C003</w:t>
            </w:r>
            <w:r w:rsidRPr="002E56B9">
              <w:tab/>
              <w:t>IF (A.4.1-1/1 OR A.4.1-1/2) AND A.4.1-2/7 AND A.4.1-3/1 AND A.4.3.2-1/14 THEN R ELSE N/A</w:t>
            </w:r>
          </w:p>
        </w:tc>
      </w:tr>
      <w:tr w:rsidR="00A735B3" w:rsidRPr="002E56B9" w14:paraId="5976B72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066DA" w14:textId="3CF84D43" w:rsidR="00A735B3" w:rsidRPr="002E56B9" w:rsidRDefault="00A735B3" w:rsidP="00560F48">
            <w:pPr>
              <w:pStyle w:val="TAN"/>
            </w:pPr>
            <w:r w:rsidRPr="002E56B9">
              <w:t>C003a</w:t>
            </w:r>
            <w:r w:rsidRPr="002E56B9">
              <w:tab/>
              <w:t>IF A.4.1-1/1 AND A.4.1-2/7 AND A.4.1-3/1 AND A.4.3.2-1/14 THEN R ELSE N/A</w:t>
            </w:r>
          </w:p>
        </w:tc>
      </w:tr>
      <w:tr w:rsidR="00A735B3" w:rsidRPr="002E56B9" w14:paraId="1FC8E3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D13AF" w14:textId="77777777" w:rsidR="00A735B3" w:rsidRPr="002E56B9" w:rsidRDefault="00A735B3" w:rsidP="00560F48">
            <w:pPr>
              <w:pStyle w:val="TAN"/>
            </w:pPr>
            <w:r w:rsidRPr="002E56B9">
              <w:t>C003b</w:t>
            </w:r>
            <w:r w:rsidRPr="002E56B9">
              <w:tab/>
              <w:t>IF (A.4.1-1/1 OR A.4.1-1/2) AND A.4.1-2/7 AND A.4.1-3/1 AND (A.4.3.2-1/58 OR A.4.3.2-1/59 OR A.4.3.2-1/60) THEN R ELSE N/A</w:t>
            </w:r>
          </w:p>
        </w:tc>
      </w:tr>
      <w:tr w:rsidR="00A735B3" w:rsidRPr="002E56B9" w14:paraId="1B0CC81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D8E66" w14:textId="77777777" w:rsidR="00A735B3" w:rsidRPr="002E56B9" w:rsidRDefault="00A735B3" w:rsidP="00560F48">
            <w:pPr>
              <w:pStyle w:val="TAN"/>
            </w:pPr>
            <w:r w:rsidRPr="002E56B9">
              <w:t>C004</w:t>
            </w:r>
            <w:r w:rsidRPr="002E56B9">
              <w:tab/>
              <w:t>IF (A.4.1-1/1 OR A.4.1-1/2) AND A.4.1-2/7 AND A.4.1-3/1 AND (A.4.1-4A/1 OR A.4.1-4A/2 OR A.4.1-4A/5) AND A.4.3.2A.1-2/1 THEN R ELSE N/A</w:t>
            </w:r>
          </w:p>
        </w:tc>
      </w:tr>
      <w:tr w:rsidR="00A735B3" w:rsidRPr="002E56B9" w14:paraId="550981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580C2" w14:textId="77777777" w:rsidR="00A735B3" w:rsidRPr="002E56B9" w:rsidRDefault="00A735B3" w:rsidP="00560F48">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A735B3" w:rsidRPr="002E56B9" w14:paraId="235ECCF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F2D03" w14:textId="77777777" w:rsidR="00A735B3" w:rsidRPr="002E56B9" w:rsidRDefault="00A735B3" w:rsidP="00560F48">
            <w:pPr>
              <w:pStyle w:val="TAN"/>
            </w:pPr>
            <w:r w:rsidRPr="002E56B9">
              <w:t>C005</w:t>
            </w:r>
            <w:r w:rsidRPr="002E56B9">
              <w:tab/>
              <w:t>IF (A.4.1-1/1 OR A.4.1-1/2) AND A.4.1-2/7 AND A.4.1-3/1 AND A.4.1-4A/5 AND A.4.1-2/4 AND A.4.3.2A.1-1/1 AND A.4.1-3/1 THEN R ELSE N/A</w:t>
            </w:r>
          </w:p>
        </w:tc>
      </w:tr>
      <w:tr w:rsidR="00A735B3" w:rsidRPr="002E56B9" w14:paraId="5B850BC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09C2" w14:textId="77777777" w:rsidR="00A735B3" w:rsidRPr="002E56B9" w:rsidRDefault="00A735B3" w:rsidP="00560F48">
            <w:pPr>
              <w:pStyle w:val="TAN"/>
            </w:pPr>
            <w:r w:rsidRPr="002E56B9">
              <w:t>C006</w:t>
            </w:r>
            <w:r w:rsidRPr="002E56B9">
              <w:tab/>
              <w:t>IF A.4.1-1/2 AND A.4.1-2/8 AND A.4.1-3/1 THEN R ELSE N/A</w:t>
            </w:r>
          </w:p>
        </w:tc>
      </w:tr>
      <w:tr w:rsidR="00A735B3" w:rsidRPr="002E56B9" w14:paraId="1772D7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A2E4" w14:textId="77777777" w:rsidR="00A735B3" w:rsidRPr="002E56B9" w:rsidRDefault="00A735B3" w:rsidP="00560F4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A735B3" w:rsidRPr="002E56B9" w14:paraId="60C3ACF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88499" w14:textId="77777777" w:rsidR="00A735B3" w:rsidRPr="002E56B9" w:rsidRDefault="00A735B3" w:rsidP="00560F48">
            <w:pPr>
              <w:pStyle w:val="TAN"/>
            </w:pPr>
            <w:bookmarkStart w:id="88"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8"/>
      <w:tr w:rsidR="00A735B3" w:rsidRPr="002E56B9" w14:paraId="1F5F9BC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28DE" w14:textId="77777777" w:rsidR="00A735B3" w:rsidRPr="002E56B9" w:rsidRDefault="00A735B3" w:rsidP="00560F4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A735B3" w:rsidRPr="002E56B9" w14:paraId="24C667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7CD94" w14:textId="77777777" w:rsidR="00A735B3" w:rsidRPr="002E56B9" w:rsidRDefault="00A735B3" w:rsidP="00560F4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A735B3" w:rsidRPr="002E56B9" w14:paraId="4BAF37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3570B" w14:textId="77777777" w:rsidR="00A735B3" w:rsidRPr="002E56B9" w:rsidRDefault="00A735B3" w:rsidP="00560F4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A735B3" w:rsidRPr="002E56B9" w14:paraId="4DC9845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3831C" w14:textId="77777777" w:rsidR="00A735B3" w:rsidRPr="002E56B9" w:rsidRDefault="00A735B3" w:rsidP="00560F4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A735B3" w:rsidRPr="002E56B9" w14:paraId="463C93F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0A8" w14:textId="77777777" w:rsidR="00A735B3" w:rsidRPr="002E56B9" w:rsidRDefault="00A735B3" w:rsidP="00560F4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A735B3" w:rsidRPr="002E56B9" w14:paraId="5570833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49FBB" w14:textId="77777777" w:rsidR="00A735B3" w:rsidRPr="002E56B9" w:rsidRDefault="00A735B3" w:rsidP="00560F4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A735B3" w:rsidRPr="002E56B9" w14:paraId="095E645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2E0C" w14:textId="77777777" w:rsidR="00A735B3" w:rsidRPr="002E56B9" w:rsidRDefault="00A735B3" w:rsidP="00560F48">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A735B3" w:rsidRPr="002E56B9" w14:paraId="1804AE0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D341B" w14:textId="77777777" w:rsidR="00A735B3" w:rsidRPr="002E56B9" w:rsidRDefault="00A735B3" w:rsidP="00560F4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A735B3" w:rsidRPr="002E56B9" w14:paraId="77D1CC8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406B4" w14:textId="77777777" w:rsidR="00A735B3" w:rsidRPr="002E56B9" w:rsidRDefault="00A735B3" w:rsidP="00560F48">
            <w:pPr>
              <w:pStyle w:val="TAN"/>
            </w:pPr>
            <w:r w:rsidRPr="002E56B9">
              <w:t>C006k</w:t>
            </w:r>
            <w:r w:rsidRPr="002E56B9">
              <w:tab/>
              <w:t>IF A.4.1-1/2 AND A.4.1-2/8 AND A.4.1-3/1 AND (A.4.3.2-1/22A OR A.4.3.2-1/22B) THEN R ELSE N/A</w:t>
            </w:r>
          </w:p>
        </w:tc>
      </w:tr>
      <w:tr w:rsidR="00A735B3" w:rsidRPr="002E56B9" w14:paraId="33484A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14105" w14:textId="77777777" w:rsidR="00A735B3" w:rsidRPr="002E56B9" w:rsidRDefault="00A735B3" w:rsidP="00560F48">
            <w:pPr>
              <w:pStyle w:val="TAN"/>
            </w:pPr>
            <w:r w:rsidRPr="002E56B9">
              <w:t>C006l</w:t>
            </w:r>
            <w:r w:rsidRPr="002E56B9">
              <w:tab/>
              <w:t>IF A.4.1-1/2 AND A.4.1-2/8 AND A.4.1-3/1 AND A.4.3.6/56A THEN R ELSE N/A</w:t>
            </w:r>
          </w:p>
        </w:tc>
      </w:tr>
      <w:tr w:rsidR="00A735B3" w:rsidRPr="002E56B9" w14:paraId="78BD0A5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FB13" w14:textId="77777777" w:rsidR="00A735B3" w:rsidRPr="002E56B9" w:rsidRDefault="00A735B3" w:rsidP="00560F48">
            <w:pPr>
              <w:pStyle w:val="TAN"/>
            </w:pPr>
            <w:r w:rsidRPr="002E56B9">
              <w:t>C006m</w:t>
            </w:r>
            <w:r w:rsidRPr="002E56B9">
              <w:tab/>
              <w:t>IF A.4.1-1/2 AND A.4.1-2/8 AND A.4.1-3/1 AND A.4.3.2-1/56 AND 4.3.2-1/78 THEN R ELSE N/A</w:t>
            </w:r>
          </w:p>
        </w:tc>
      </w:tr>
      <w:tr w:rsidR="00A735B3" w:rsidRPr="002E56B9" w14:paraId="30A421B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01AE" w14:textId="77777777" w:rsidR="00A735B3" w:rsidRPr="002E56B9" w:rsidRDefault="00A735B3" w:rsidP="00560F48">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A735B3" w:rsidRPr="002E56B9" w14:paraId="1236C0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F2BF9" w14:textId="77777777" w:rsidR="00A735B3" w:rsidRPr="002E56B9" w:rsidRDefault="00A735B3" w:rsidP="00560F48">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FE2E4C" w:rsidRPr="00BB629B" w14:paraId="6DB3C2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82081" w14:textId="4BA102F8" w:rsidR="00FE2E4C" w:rsidRPr="00BB629B" w:rsidRDefault="00FE2E4C" w:rsidP="00560F48">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A735B3" w:rsidRPr="002E56B9" w14:paraId="025B61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348C4" w14:textId="77777777" w:rsidR="00A735B3" w:rsidRPr="002E56B9" w:rsidRDefault="00A735B3" w:rsidP="00560F48">
            <w:pPr>
              <w:pStyle w:val="TAN"/>
            </w:pPr>
            <w:r w:rsidRPr="002E56B9">
              <w:t>C007</w:t>
            </w:r>
            <w:r w:rsidRPr="002E56B9">
              <w:tab/>
              <w:t>IF A.4.1-1/2 AND A.4.1-2/8 AND A.4.1-3/1 AND A.4.3.2-1/22 THEN R ELSE N/A</w:t>
            </w:r>
          </w:p>
        </w:tc>
      </w:tr>
      <w:tr w:rsidR="00A735B3" w:rsidRPr="002E56B9" w14:paraId="132E006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37361" w14:textId="77777777" w:rsidR="00A735B3" w:rsidRPr="002E56B9" w:rsidRDefault="00A735B3" w:rsidP="00560F48">
            <w:pPr>
              <w:pStyle w:val="TAN"/>
            </w:pPr>
            <w:r w:rsidRPr="002E56B9">
              <w:t>C008</w:t>
            </w:r>
            <w:r w:rsidRPr="002E56B9">
              <w:tab/>
              <w:t>IF A.4.1-1/2 AND A.4.1-2/8 AND A.4.1-3/1 AND NOT(A.4.3.2-1/22) AND NOT(A.4.3.2-1/22A OR A.4.3.2-1/22B)THEN R ELSE N/A</w:t>
            </w:r>
          </w:p>
        </w:tc>
      </w:tr>
      <w:tr w:rsidR="00A735B3" w:rsidRPr="002E56B9" w14:paraId="45947B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2F1D6" w14:textId="77777777" w:rsidR="00A735B3" w:rsidRPr="002E56B9" w:rsidRDefault="00A735B3" w:rsidP="00560F48">
            <w:pPr>
              <w:pStyle w:val="TAN"/>
            </w:pPr>
            <w:r w:rsidRPr="002E56B9">
              <w:t>C008a</w:t>
            </w:r>
            <w:r w:rsidRPr="002E56B9">
              <w:tab/>
              <w:t>IF A.4.1-1/2 AND A.4.1-2/8 AND A.4.1-3/1 AND NOT(A.4.3.2-1/22) AND (A.4.3.2-1/22A OR A.4.3.2-1/22B)THEN R ELSE N/A</w:t>
            </w:r>
          </w:p>
        </w:tc>
      </w:tr>
      <w:tr w:rsidR="00A735B3" w:rsidRPr="002E56B9" w14:paraId="5503D54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A0878" w14:textId="77777777" w:rsidR="00A735B3" w:rsidRPr="002E56B9" w:rsidRDefault="00A735B3" w:rsidP="00560F48">
            <w:pPr>
              <w:pStyle w:val="TAN"/>
            </w:pPr>
            <w:r w:rsidRPr="002E56B9">
              <w:t>C009</w:t>
            </w:r>
            <w:r w:rsidRPr="002E56B9">
              <w:tab/>
              <w:t>IF (A.4.1-1/1 OR A.4.1-1/2) AND A.4.1-3/2 AND A.4.1-4/1 AND A.4.3.2B.2.0-2/1 THEN R ELSE N/A</w:t>
            </w:r>
          </w:p>
        </w:tc>
      </w:tr>
      <w:tr w:rsidR="00A735B3" w:rsidRPr="002E56B9" w14:paraId="54EAA5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933F3" w14:textId="77777777" w:rsidR="00A735B3" w:rsidRPr="002E56B9" w:rsidRDefault="00A735B3" w:rsidP="00560F48">
            <w:pPr>
              <w:pStyle w:val="TAN"/>
            </w:pPr>
            <w:r w:rsidRPr="002E56B9">
              <w:t>C009a</w:t>
            </w:r>
            <w:r w:rsidRPr="002E56B9">
              <w:tab/>
              <w:t>IF (A.4.1-1/1 OR A.4.1-1/2) AND A.4.1-3/2 AND A.4.1-4/1 AND A.4.3.2B.2.0-1/1 THEN R ELSE N/A</w:t>
            </w:r>
          </w:p>
        </w:tc>
      </w:tr>
      <w:tr w:rsidR="00A735B3" w:rsidRPr="002E56B9" w14:paraId="161176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B123" w14:textId="77777777" w:rsidR="00A735B3" w:rsidRPr="002E56B9" w:rsidRDefault="00A735B3" w:rsidP="00560F48">
            <w:pPr>
              <w:pStyle w:val="TAN"/>
            </w:pPr>
            <w:r w:rsidRPr="002E56B9">
              <w:t>C009</w:t>
            </w:r>
            <w:r w:rsidRPr="002E56B9">
              <w:rPr>
                <w:rFonts w:eastAsia="SimSun"/>
                <w:lang w:eastAsia="zh-CN"/>
              </w:rPr>
              <w:t>z</w:t>
            </w:r>
            <w:r w:rsidRPr="002E56B9">
              <w:tab/>
              <w:t>IF (A.4.1-1/1 OR A.4.1-1/2) AND A.4.1-3/2 AND A.4.1-4/1 AND A.4.3.2B.2.0-2/1 AND A.4.3.2-1/25 THEN R ELSE N/A</w:t>
            </w:r>
          </w:p>
        </w:tc>
      </w:tr>
      <w:tr w:rsidR="00A735B3" w:rsidRPr="002E56B9" w14:paraId="0DF2AC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CC62" w14:textId="77777777" w:rsidR="00A735B3" w:rsidRPr="002E56B9" w:rsidRDefault="00A735B3" w:rsidP="00560F48">
            <w:pPr>
              <w:pStyle w:val="TAN"/>
            </w:pPr>
            <w:r w:rsidRPr="002E56B9">
              <w:t>C010</w:t>
            </w:r>
            <w:r w:rsidRPr="002E56B9">
              <w:tab/>
              <w:t>IF (A.4.1-1/1 OR A.4.1-1/2) AND A.4.1-3/2 AND A.4.1-4/2 AND A.4.3.2B.2.0-2/1 THEN R ELSE N/A</w:t>
            </w:r>
          </w:p>
        </w:tc>
      </w:tr>
      <w:tr w:rsidR="00A735B3" w:rsidRPr="002E56B9" w14:paraId="6846AF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18637" w14:textId="77777777" w:rsidR="00A735B3" w:rsidRPr="002E56B9" w:rsidRDefault="00A735B3" w:rsidP="00560F48">
            <w:pPr>
              <w:pStyle w:val="TAN"/>
            </w:pPr>
            <w:r w:rsidRPr="002E56B9">
              <w:t>C010a</w:t>
            </w:r>
            <w:r w:rsidRPr="002E56B9">
              <w:tab/>
              <w:t>IF (A.4.1-1/1 OR A.4.1-1/2) AND A.4.1-3/2 AND A.4.1-4/2 AND A.4.3.2B.2.0-1/1 THEN R ELSE N/A</w:t>
            </w:r>
          </w:p>
        </w:tc>
      </w:tr>
      <w:tr w:rsidR="00A735B3" w:rsidRPr="002E56B9" w14:paraId="7088B6C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5A0DA" w14:textId="77777777" w:rsidR="00A735B3" w:rsidRPr="002E56B9" w:rsidRDefault="00A735B3" w:rsidP="00560F48">
            <w:pPr>
              <w:pStyle w:val="TAN"/>
            </w:pPr>
            <w:r w:rsidRPr="002E56B9">
              <w:t>C010</w:t>
            </w:r>
            <w:r w:rsidRPr="002E56B9">
              <w:rPr>
                <w:rFonts w:eastAsia="SimSun"/>
                <w:lang w:eastAsia="zh-CN"/>
              </w:rPr>
              <w:t>z</w:t>
            </w:r>
            <w:r w:rsidRPr="002E56B9">
              <w:tab/>
              <w:t>IF (A.4.1-1/1 OR A.4.1-1/2) AND A.4.1-3/2 AND A.4.1-4/2 AND A.4.3.2B.2.0-2/1 AND A.4.3.2-1/25 THEN R ELSE N/A</w:t>
            </w:r>
          </w:p>
        </w:tc>
      </w:tr>
      <w:tr w:rsidR="00A735B3" w:rsidRPr="002E56B9" w14:paraId="78DCCE1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95D4A" w14:textId="77777777" w:rsidR="00A735B3" w:rsidRPr="002E56B9" w:rsidRDefault="00A735B3" w:rsidP="00560F48">
            <w:pPr>
              <w:pStyle w:val="TAN"/>
            </w:pPr>
            <w:r w:rsidRPr="002E56B9">
              <w:lastRenderedPageBreak/>
              <w:t>C011</w:t>
            </w:r>
            <w:r w:rsidRPr="002E56B9">
              <w:tab/>
              <w:t>IF (A.4.1-1/1 OR A.4.1-1/2) AND A.4.1-3/2 AND A.4.1-4/3 AND A.4.3.2B.2.0-2/1 THEN R ELSE N/A</w:t>
            </w:r>
          </w:p>
        </w:tc>
      </w:tr>
      <w:tr w:rsidR="00A735B3" w:rsidRPr="002E56B9" w14:paraId="0917768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B9CB4" w14:textId="77777777" w:rsidR="00A735B3" w:rsidRPr="002E56B9" w:rsidRDefault="00A735B3" w:rsidP="00560F48">
            <w:pPr>
              <w:pStyle w:val="TAN"/>
            </w:pPr>
            <w:r w:rsidRPr="002E56B9">
              <w:t>C011a</w:t>
            </w:r>
            <w:r w:rsidRPr="002E56B9">
              <w:tab/>
              <w:t>IF (A.4.1-1/1 OR A.4.1-1/2) AND A.4.1-3/2 AND A.4.1-4/3 AND A.4.3.2B.2.0-1/1 THEN R ELSE N/A</w:t>
            </w:r>
          </w:p>
        </w:tc>
      </w:tr>
      <w:tr w:rsidR="00A735B3" w:rsidRPr="002E56B9" w14:paraId="6E5305E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B5B1B" w14:textId="77777777" w:rsidR="00A735B3" w:rsidRPr="002E56B9" w:rsidRDefault="00A735B3" w:rsidP="00560F48">
            <w:pPr>
              <w:pStyle w:val="TAN"/>
            </w:pPr>
            <w:r w:rsidRPr="002E56B9">
              <w:t>C011b</w:t>
            </w:r>
            <w:r w:rsidRPr="002E56B9">
              <w:tab/>
              <w:t>IF (A.4.1-1/1 OR A.4.1-1/2) AND A.4.1-3/2 AND A.4.1-4/3 AND A.4.3.2B.2.0-2A/1 THEN R ELSE N/A</w:t>
            </w:r>
          </w:p>
        </w:tc>
      </w:tr>
      <w:tr w:rsidR="00A735B3" w:rsidRPr="002E56B9" w14:paraId="0CB254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5783C" w14:textId="77777777" w:rsidR="00A735B3" w:rsidRPr="002E56B9" w:rsidRDefault="00A735B3" w:rsidP="00560F48">
            <w:pPr>
              <w:pStyle w:val="TAN"/>
            </w:pPr>
            <w:r w:rsidRPr="002E56B9">
              <w:t>C011c</w:t>
            </w:r>
            <w:r w:rsidRPr="002E56B9">
              <w:tab/>
              <w:t>IF (A.4.1-1/1 OR A.4.1-1/2) AND A.4.1-3/2 AND A.4.1-4/3 AND A.4.3.2B.2.0-1A/1 THEN R ELSE N/A</w:t>
            </w:r>
          </w:p>
        </w:tc>
      </w:tr>
      <w:tr w:rsidR="00A735B3" w:rsidRPr="002E56B9" w14:paraId="7EBE6A1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FC17B" w14:textId="77777777" w:rsidR="00A735B3" w:rsidRPr="002E56B9" w:rsidRDefault="00A735B3" w:rsidP="00560F48">
            <w:pPr>
              <w:pStyle w:val="TAN"/>
            </w:pPr>
            <w:r w:rsidRPr="002E56B9">
              <w:t>C011d</w:t>
            </w:r>
            <w:r w:rsidRPr="002E56B9">
              <w:tab/>
              <w:t>IF (A.4.1-1/1 OR A.4.1-1/2) AND A.4.1-3/2 AND A.4.1-4/3 AND A.4.3.2B.2.0-2/2 AND A.4.3.2B.2.0-2A/1 THEN R ELSE N/A</w:t>
            </w:r>
          </w:p>
        </w:tc>
      </w:tr>
      <w:tr w:rsidR="00A735B3" w:rsidRPr="002E56B9" w14:paraId="003EFB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937C" w14:textId="77777777" w:rsidR="00A735B3" w:rsidRPr="002E56B9" w:rsidRDefault="00A735B3" w:rsidP="00560F48">
            <w:pPr>
              <w:pStyle w:val="TAN"/>
            </w:pPr>
            <w:r w:rsidRPr="002E56B9">
              <w:t>C011</w:t>
            </w:r>
            <w:r w:rsidRPr="002E56B9">
              <w:rPr>
                <w:rFonts w:eastAsia="SimSun"/>
                <w:lang w:eastAsia="zh-CN"/>
              </w:rPr>
              <w:t>z</w:t>
            </w:r>
            <w:r w:rsidRPr="002E56B9">
              <w:tab/>
              <w:t>IF (A.4.1-1/1 OR A.4.1-1/2) AND A.4.1-3/2 AND A.4.1-4/3 AND A.4.3.2B.2.0-2A/1 AND A.4.3.2-1/25 THEN R ELSE N/A</w:t>
            </w:r>
          </w:p>
        </w:tc>
      </w:tr>
      <w:tr w:rsidR="00A735B3" w:rsidRPr="002E56B9" w14:paraId="736A10A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7B6BC" w14:textId="77777777" w:rsidR="00A735B3" w:rsidRPr="002E56B9" w:rsidRDefault="00A735B3" w:rsidP="00560F48">
            <w:pPr>
              <w:pStyle w:val="TAN"/>
            </w:pPr>
            <w:r w:rsidRPr="002E56B9">
              <w:t>C012</w:t>
            </w:r>
            <w:r w:rsidRPr="002E56B9">
              <w:tab/>
              <w:t>IF (A.4.1-1/1 OR A.4.1-1/2) AND A.4.1-3/2 AND A.4.1-4/4 AND A.4.3.2B.2.0-2/1 THEN R ELSE N/A</w:t>
            </w:r>
          </w:p>
        </w:tc>
      </w:tr>
      <w:tr w:rsidR="00A735B3" w:rsidRPr="002E56B9" w14:paraId="7899C31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DD463" w14:textId="77777777" w:rsidR="00A735B3" w:rsidRPr="002E56B9" w:rsidRDefault="00A735B3" w:rsidP="00560F48">
            <w:pPr>
              <w:pStyle w:val="TAN"/>
            </w:pPr>
            <w:r w:rsidRPr="002E56B9">
              <w:t>C012a</w:t>
            </w:r>
            <w:r w:rsidRPr="002E56B9">
              <w:tab/>
              <w:t>IF (A.4.1-1/1 OR A.4.1-1/2) AND A.4.1-3/2 AND A.4.1-4/4 AND A.4.3.2B.2.0-1A/1 THEN R ELSE N/A</w:t>
            </w:r>
          </w:p>
        </w:tc>
      </w:tr>
      <w:tr w:rsidR="00A735B3" w:rsidRPr="002E56B9" w14:paraId="0D10317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D20" w14:textId="77777777" w:rsidR="00A735B3" w:rsidRPr="002E56B9" w:rsidRDefault="00A735B3" w:rsidP="00560F48">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A735B3" w:rsidRPr="002E56B9" w14:paraId="42A06E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657BB" w14:textId="77777777" w:rsidR="00A735B3" w:rsidRPr="002E56B9" w:rsidRDefault="00A735B3" w:rsidP="00560F48">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A735B3" w:rsidRPr="002E56B9" w14:paraId="08BDC5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CA40A" w14:textId="77777777" w:rsidR="00A735B3" w:rsidRPr="002E56B9" w:rsidRDefault="00A735B3" w:rsidP="00560F48">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A735B3" w:rsidRPr="002E56B9" w14:paraId="4B39480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2D16D" w14:textId="77777777" w:rsidR="00A735B3" w:rsidRPr="002E56B9" w:rsidRDefault="00A735B3" w:rsidP="00560F48">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A735B3" w:rsidRPr="002E56B9" w14:paraId="2B522D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BB2A" w14:textId="77777777" w:rsidR="00A735B3" w:rsidRPr="002E56B9" w:rsidRDefault="00A735B3" w:rsidP="00560F4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A735B3" w:rsidRPr="002E56B9" w14:paraId="5F5B871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709B1" w14:textId="77777777" w:rsidR="00A735B3" w:rsidRPr="002E56B9" w:rsidRDefault="00A735B3" w:rsidP="00560F48">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A735B3" w:rsidRPr="002E56B9" w14:paraId="0B44EBF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A7B9C" w14:textId="77777777" w:rsidR="00A735B3" w:rsidRPr="002E56B9" w:rsidRDefault="00A735B3" w:rsidP="00560F48">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A735B3" w:rsidRPr="002E56B9" w14:paraId="0E2642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F3FE" w14:textId="77777777" w:rsidR="00A735B3" w:rsidRPr="002E56B9" w:rsidRDefault="00A735B3" w:rsidP="00560F48">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A735B3" w:rsidRPr="002E56B9" w14:paraId="222C2A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379FF" w14:textId="77777777" w:rsidR="00A735B3" w:rsidRPr="002E56B9" w:rsidRDefault="00A735B3" w:rsidP="00560F48">
            <w:pPr>
              <w:pStyle w:val="TAN"/>
            </w:pPr>
            <w:r w:rsidRPr="002E56B9">
              <w:t>C012</w:t>
            </w:r>
            <w:r w:rsidRPr="002E56B9">
              <w:rPr>
                <w:rFonts w:eastAsia="SimSun"/>
                <w:lang w:eastAsia="zh-CN"/>
              </w:rPr>
              <w:t>z</w:t>
            </w:r>
            <w:r w:rsidRPr="002E56B9">
              <w:tab/>
              <w:t>IF (A.4.1-1/1 OR A.4.1-1/2) AND A.4.1-3/2 AND A.4.1-4/4 AND A.4.3.2B.2.0-2A/1 AND A.4.3.2-1/25 THEN R ELSE N/A</w:t>
            </w:r>
          </w:p>
        </w:tc>
      </w:tr>
      <w:tr w:rsidR="00A735B3" w:rsidRPr="002E56B9" w14:paraId="5CA26B4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9CB21" w14:textId="77777777" w:rsidR="00A735B3" w:rsidRPr="002E56B9" w:rsidRDefault="00A735B3" w:rsidP="00560F48">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A735B3" w:rsidRPr="002E56B9" w14:paraId="7051ED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A8F22" w14:textId="77777777" w:rsidR="00A735B3" w:rsidRPr="002E56B9" w:rsidRDefault="00A735B3" w:rsidP="00560F48">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A735B3" w:rsidRPr="002E56B9" w14:paraId="64E0C38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BAC61" w14:textId="77777777" w:rsidR="00A735B3" w:rsidRPr="002E56B9" w:rsidRDefault="00A735B3" w:rsidP="00560F48">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A735B3" w:rsidRPr="002E56B9" w14:paraId="5DC93F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90388" w14:textId="77777777" w:rsidR="00A735B3" w:rsidRPr="002E56B9" w:rsidRDefault="00A735B3" w:rsidP="00560F48">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A735B3" w:rsidRPr="002E56B9" w14:paraId="3AF5E23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EC60" w14:textId="77777777" w:rsidR="00A735B3" w:rsidRPr="002E56B9" w:rsidRDefault="00A735B3" w:rsidP="00560F48">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A735B3" w:rsidRPr="002E56B9" w14:paraId="2298D8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CF4" w14:textId="77777777" w:rsidR="00A735B3" w:rsidRPr="002E56B9" w:rsidRDefault="00A735B3" w:rsidP="00560F48">
            <w:pPr>
              <w:pStyle w:val="TAN"/>
            </w:pPr>
            <w:r w:rsidRPr="002E56B9">
              <w:t>C013</w:t>
            </w:r>
            <w:r w:rsidRPr="002E56B9">
              <w:tab/>
              <w:t>IF (A.4.1-1/1 OR A.4.1-1/2) AND (A.4.1-3/2 OR A.4.1-3/3 OR A.4.1-3/5) AND (A.4.1-4/3 OR A.4.1-4/4) THEN R ELSE N/A</w:t>
            </w:r>
          </w:p>
        </w:tc>
      </w:tr>
      <w:tr w:rsidR="00A735B3" w:rsidRPr="002E56B9" w14:paraId="10199A6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11258" w14:textId="77777777" w:rsidR="00A735B3" w:rsidRPr="002E56B9" w:rsidRDefault="00A735B3" w:rsidP="00560F48">
            <w:pPr>
              <w:pStyle w:val="TAN"/>
            </w:pPr>
            <w:r w:rsidRPr="002E56B9">
              <w:t>C014</w:t>
            </w:r>
            <w:r w:rsidRPr="002E56B9">
              <w:tab/>
              <w:t>IF (A.4.1-1/1 OR A.4.1-1/2) AND (A.4.1-3/2 OR A.4.1-3/3 OR A.4.1-3/5) AND (A.4.1-4/1 OR A.4.1-4/2 OR A.4.1-4/3 OR A.4.1-4/4) THEN R ELSE N/A</w:t>
            </w:r>
          </w:p>
        </w:tc>
      </w:tr>
      <w:tr w:rsidR="00A735B3" w:rsidRPr="002E56B9" w14:paraId="16AED3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5327E" w14:textId="77777777" w:rsidR="00A735B3" w:rsidRPr="002E56B9" w:rsidRDefault="00A735B3" w:rsidP="00560F48">
            <w:pPr>
              <w:pStyle w:val="TAN"/>
            </w:pPr>
            <w:r w:rsidRPr="002E56B9">
              <w:t>C015</w:t>
            </w:r>
            <w:r w:rsidRPr="002E56B9">
              <w:tab/>
              <w:t>IF A.4.1-1/1 AND (A.4.1-3/1 OR A.4.1-3/2 OR A.4.1-3/3 OR A.4.1-3/5) AND NOT A.4.3.1-7a/2 THEN R ELSE N/A</w:t>
            </w:r>
          </w:p>
        </w:tc>
      </w:tr>
      <w:tr w:rsidR="00A735B3" w:rsidRPr="002E56B9" w14:paraId="20584C2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F687C" w14:textId="77777777" w:rsidR="00A735B3" w:rsidRPr="002E56B9" w:rsidRDefault="00A735B3" w:rsidP="00560F48">
            <w:pPr>
              <w:pStyle w:val="TAN"/>
            </w:pPr>
            <w:r w:rsidRPr="002E56B9">
              <w:t>C015b</w:t>
            </w:r>
            <w:r w:rsidRPr="002E56B9">
              <w:tab/>
              <w:t>IF A.4.1-1/1 AND (A.4.1-3/1 OR A.4.1-3/2 OR A.4.1-3/3 OR A.4.1-3/5) AND A.4.3.2-1/6 AND NOT A.4.3.1-7a/2 THEN R ELSE N/A</w:t>
            </w:r>
          </w:p>
        </w:tc>
      </w:tr>
      <w:tr w:rsidR="00A735B3" w:rsidRPr="002E56B9" w14:paraId="1417B50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CF68" w14:textId="77777777" w:rsidR="00A735B3" w:rsidRPr="002E56B9" w:rsidRDefault="00A735B3" w:rsidP="00560F48">
            <w:pPr>
              <w:pStyle w:val="TAN"/>
            </w:pPr>
            <w:r w:rsidRPr="002E56B9">
              <w:t>C015c</w:t>
            </w:r>
            <w:r w:rsidRPr="002E56B9">
              <w:tab/>
              <w:t>IF A.4.1-1/1 AND (A.4.1-3/1 OR A.4.1-3/2 OR A.4.1-3/3 OR A.4.1-3/5) AND A.4.3.2-1/66 AND NOT A.4.3.1-7a/2 THEN R ELSE N/A</w:t>
            </w:r>
          </w:p>
        </w:tc>
      </w:tr>
      <w:tr w:rsidR="00A735B3" w:rsidRPr="002E56B9" w14:paraId="76C03FA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99FB1" w14:textId="1CB8C7D4" w:rsidR="00A735B3" w:rsidRPr="002E56B9" w:rsidRDefault="00A735B3" w:rsidP="00560F48">
            <w:pPr>
              <w:pStyle w:val="TAN"/>
            </w:pPr>
            <w:r w:rsidRPr="002E56B9">
              <w:t>C015d</w:t>
            </w:r>
            <w:r w:rsidRPr="002E56B9">
              <w:tab/>
              <w:t>IF A.4.1-1/1 AND (A.4.1-3/1 OR A.4.1-3/2 OR A.4.1-3/3 OR A.4.1-3/5) AND A.4.3.9-1/</w:t>
            </w:r>
            <w:r w:rsidR="00E21B3B" w:rsidRPr="00E21B3B">
              <w:t>3</w:t>
            </w:r>
            <w:r w:rsidRPr="002E56B9">
              <w:t xml:space="preserve"> AND NOT A.4.3.1-7a/2 THEN R ELSE N/A</w:t>
            </w:r>
          </w:p>
        </w:tc>
      </w:tr>
      <w:tr w:rsidR="00A735B3" w:rsidRPr="002E56B9" w14:paraId="7749508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81C7A" w14:textId="77777777" w:rsidR="00A735B3" w:rsidRPr="002E56B9" w:rsidRDefault="00A735B3" w:rsidP="00560F48">
            <w:pPr>
              <w:pStyle w:val="TAN"/>
            </w:pPr>
            <w:r w:rsidRPr="002E56B9">
              <w:t>C015x</w:t>
            </w:r>
            <w:r w:rsidRPr="002E56B9">
              <w:tab/>
              <w:t>IF A.4.1-1/1 AND (A.4.1-3/1 OR A.4.1-3/2 OR A.4.1-3/3 OR A.4.1-3/5) AND A.4.3.9-1/1 AND NOT A.4.3.1-7a/2 THEN R ELSE N/A</w:t>
            </w:r>
          </w:p>
        </w:tc>
      </w:tr>
      <w:tr w:rsidR="00A735B3" w:rsidRPr="002E56B9" w14:paraId="037B6CB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4486D" w14:textId="77777777" w:rsidR="00A735B3" w:rsidRPr="002E56B9" w:rsidRDefault="00A735B3" w:rsidP="00560F48">
            <w:pPr>
              <w:pStyle w:val="TAN"/>
            </w:pPr>
            <w:r w:rsidRPr="002E56B9">
              <w:t>C015y</w:t>
            </w:r>
            <w:r w:rsidRPr="002E56B9">
              <w:tab/>
              <w:t>IF A.4.1-1/1 AND (A.4.1-3/1 OR A.4.1-3/2 OR A.4.1-3/3 OR A.4.1-3/5) AND A.4.3.2-1/33 AND NOT A.4.3.1-7a/2 THEN R ELSE N/A</w:t>
            </w:r>
          </w:p>
        </w:tc>
      </w:tr>
      <w:tr w:rsidR="00A735B3" w:rsidRPr="002E56B9" w14:paraId="63E75CC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690A2" w14:textId="77777777" w:rsidR="00A735B3" w:rsidRPr="002E56B9" w:rsidRDefault="00A735B3" w:rsidP="00560F4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18A3AD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6A60" w14:textId="77777777" w:rsidR="00A735B3" w:rsidRPr="002E56B9" w:rsidRDefault="00A735B3" w:rsidP="00560F48">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A735B3" w:rsidRPr="002E56B9" w14:paraId="721EBE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4611F" w14:textId="77777777" w:rsidR="00A735B3" w:rsidRPr="002E56B9" w:rsidRDefault="00A735B3" w:rsidP="00560F4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1B3B" w:rsidRPr="00BB629B" w14:paraId="4A47C4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F3B6E" w14:textId="77777777" w:rsidR="00E21B3B" w:rsidRPr="00BB629B" w:rsidRDefault="00E21B3B" w:rsidP="00560F48">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735B3" w:rsidRPr="002E56B9" w14:paraId="2D6230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DBFC2" w14:textId="77777777" w:rsidR="00A735B3" w:rsidRPr="002E56B9" w:rsidRDefault="00A735B3" w:rsidP="00560F48">
            <w:pPr>
              <w:pStyle w:val="TAN"/>
            </w:pPr>
            <w:r w:rsidRPr="002E56B9">
              <w:t>C016x</w:t>
            </w:r>
            <w:r w:rsidRPr="002E56B9">
              <w:tab/>
              <w:t>IF A.4.1-1/2 AND (A.4.1-3/1 OR A.4.1-3/2 OR A.4.1-3/3 OR A.4.1-3/5) AND A.4.3.9-1/1 AND NOT A.4.3.1-7a/3 THEN R ELSE N/A</w:t>
            </w:r>
          </w:p>
        </w:tc>
      </w:tr>
      <w:tr w:rsidR="00A735B3" w:rsidRPr="002E56B9" w14:paraId="55B0358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5D62" w14:textId="77777777" w:rsidR="00A735B3" w:rsidRPr="002E56B9" w:rsidRDefault="00A735B3" w:rsidP="00560F48">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735B3" w:rsidRPr="002E56B9" w14:paraId="3B460A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1FCA4" w14:textId="77D6DB3E" w:rsidR="00A735B3" w:rsidRPr="002E56B9" w:rsidRDefault="00A735B3" w:rsidP="00560F48">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A735B3" w:rsidRPr="002E56B9" w14:paraId="268E57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9318B" w14:textId="08A5C174" w:rsidR="00A735B3" w:rsidRPr="002E56B9" w:rsidRDefault="00A735B3" w:rsidP="00560F48">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A735B3" w:rsidRPr="002E56B9" w14:paraId="187229A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061BB" w14:textId="59FB3038" w:rsidR="00A735B3" w:rsidRPr="002E56B9" w:rsidRDefault="00A735B3" w:rsidP="00560F4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A735B3" w:rsidRPr="002E56B9" w14:paraId="33B477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5135B" w14:textId="0182B46E" w:rsidR="00A735B3" w:rsidRPr="002E56B9" w:rsidRDefault="00A735B3" w:rsidP="00560F48">
            <w:pPr>
              <w:pStyle w:val="TAN"/>
            </w:pPr>
            <w:r w:rsidRPr="002E56B9">
              <w:t>C017d</w:t>
            </w:r>
            <w:r w:rsidRPr="002E56B9">
              <w:tab/>
              <w:t>IF A.4.1-1/1 AND (A.4.1-3/1 OR A.4.1-3/2 OR A.4.1-3/3 OR A.4.1-3/5) AND (NOT A.4.3.9-1/2 AND A.4.3.1-7a/2 AND A.4.3.9-1/</w:t>
            </w:r>
            <w:r w:rsidR="00E21B3B" w:rsidRPr="00E21B3B">
              <w:t xml:space="preserve">3 </w:t>
            </w:r>
            <w:r w:rsidRPr="002E56B9">
              <w:t>THEN R ELSE N/A</w:t>
            </w:r>
          </w:p>
        </w:tc>
      </w:tr>
      <w:tr w:rsidR="00A735B3" w:rsidRPr="002E56B9" w14:paraId="7EE509A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A5E6B" w14:textId="77777777" w:rsidR="00A735B3" w:rsidRPr="002E56B9" w:rsidRDefault="00A735B3" w:rsidP="00560F4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367422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15E1C" w14:textId="77777777" w:rsidR="00A735B3" w:rsidRPr="002E56B9" w:rsidRDefault="00A735B3" w:rsidP="00560F4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2602FE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5989AA" w14:textId="77777777" w:rsidR="00A735B3" w:rsidRPr="002E56B9" w:rsidRDefault="00A735B3" w:rsidP="00560F48">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7C815B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C637B" w14:textId="77777777" w:rsidR="00A735B3" w:rsidRPr="002E56B9" w:rsidRDefault="00A735B3" w:rsidP="00560F48">
            <w:pPr>
              <w:pStyle w:val="TAN"/>
            </w:pPr>
            <w:r w:rsidRPr="002E56B9">
              <w:t>C017j</w:t>
            </w:r>
            <w:r w:rsidRPr="002E56B9">
              <w:tab/>
              <w:t>Void</w:t>
            </w:r>
          </w:p>
        </w:tc>
      </w:tr>
      <w:tr w:rsidR="00A735B3" w:rsidRPr="002E56B9" w14:paraId="44813A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C193F" w14:textId="466B47E2" w:rsidR="00A735B3" w:rsidRPr="002E56B9" w:rsidRDefault="00A735B3" w:rsidP="00560F4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A735B3" w:rsidRPr="002E56B9" w14:paraId="086DDE2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07464" w14:textId="61B290D8" w:rsidR="00A735B3" w:rsidRPr="002E56B9" w:rsidRDefault="00A735B3" w:rsidP="00560F4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A735B3" w:rsidRPr="002E56B9" w14:paraId="081604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005A8" w14:textId="2A2B1271" w:rsidR="00A735B3" w:rsidRPr="002E56B9" w:rsidRDefault="00A735B3" w:rsidP="00560F4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A735B3" w:rsidRPr="002E56B9" w14:paraId="616546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5589C" w14:textId="77777777" w:rsidR="00A735B3" w:rsidRPr="002E56B9" w:rsidRDefault="00A735B3" w:rsidP="00560F48">
            <w:pPr>
              <w:pStyle w:val="TAN"/>
            </w:pPr>
            <w:r w:rsidRPr="002E56B9">
              <w:t>C018</w:t>
            </w:r>
            <w:r w:rsidRPr="002E56B9">
              <w:tab/>
              <w:t>IF (A.4.1-1/1 OR A.4.1-1/2) AND A.4.1-2/7 AND A.4.1-3/1 AND 4.3.2-1/9 THEN R ELSE N/A</w:t>
            </w:r>
          </w:p>
        </w:tc>
      </w:tr>
      <w:tr w:rsidR="00A735B3" w:rsidRPr="002E56B9" w14:paraId="3507C76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1FA9B" w14:textId="2548EA4B" w:rsidR="00A735B3" w:rsidRPr="002E56B9" w:rsidRDefault="00A735B3" w:rsidP="00560F48">
            <w:pPr>
              <w:pStyle w:val="TAN"/>
            </w:pPr>
            <w:r w:rsidRPr="002E56B9">
              <w:t>C019</w:t>
            </w:r>
            <w:r w:rsidRPr="002E56B9">
              <w:tab/>
              <w:t>IF A.4.1-1/2 AND (A.4.1-3/1 OR A.4.1-3/2 OR A.4.1-3/3 OR A.4.1-3/5) AND (NOT A.4.3.9-1/2 AND A.4.3.1-7a/3) THEN R ELSE N/A</w:t>
            </w:r>
          </w:p>
        </w:tc>
      </w:tr>
      <w:tr w:rsidR="00A735B3" w:rsidRPr="002E56B9" w14:paraId="2586B78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8681" w14:textId="32D2857D" w:rsidR="00A735B3" w:rsidRPr="002E56B9" w:rsidRDefault="00A735B3" w:rsidP="00560F48">
            <w:pPr>
              <w:pStyle w:val="TAN"/>
            </w:pPr>
            <w:r w:rsidRPr="002E56B9">
              <w:t>C019b</w:t>
            </w:r>
            <w:r w:rsidRPr="002E56B9">
              <w:tab/>
              <w:t>IF A.4.1-1/2 AND (A.4.1-3/1 OR A.4.1-3/2 OR A.4.1-3/3 OR A.4.1-3/5) AND (NOT A.4.3.9-1/2 AND A.4.3.1-7a/3) AND A.4.3.2-1/6 THEN R ELSE N/A</w:t>
            </w:r>
          </w:p>
        </w:tc>
      </w:tr>
      <w:tr w:rsidR="00A735B3" w:rsidRPr="002E56B9" w14:paraId="6387906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F735" w14:textId="3559A937" w:rsidR="00A735B3" w:rsidRPr="002E56B9" w:rsidRDefault="00A735B3" w:rsidP="00560F48">
            <w:pPr>
              <w:pStyle w:val="TAN"/>
            </w:pPr>
            <w:r w:rsidRPr="002E56B9">
              <w:t>C019c</w:t>
            </w:r>
            <w:r w:rsidRPr="002E56B9">
              <w:tab/>
              <w:t>IF A.4.1-1/2 AND (A.4.1-3/1 OR A.4.1-3/2 OR A.4.1-3/3 OR A.4.1-3/5) AND (NOT A.4.3.9-1/2 AND A.4.3.1-7a/3) AND A.4.3.2-1/66 THEN R ELSE N/A</w:t>
            </w:r>
          </w:p>
        </w:tc>
      </w:tr>
      <w:tr w:rsidR="00E21B3B" w:rsidRPr="00BB629B" w14:paraId="26988F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F309B" w14:textId="77777777" w:rsidR="00E21B3B" w:rsidRPr="00BB629B" w:rsidRDefault="00E21B3B" w:rsidP="00560F4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A735B3" w:rsidRPr="002E56B9" w14:paraId="7F19A2A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CC68B" w14:textId="4BBD6D89" w:rsidR="00A735B3" w:rsidRPr="002E56B9" w:rsidRDefault="00A735B3" w:rsidP="00560F48">
            <w:pPr>
              <w:pStyle w:val="TAN"/>
            </w:pPr>
            <w:r w:rsidRPr="002E56B9">
              <w:t>C019x</w:t>
            </w:r>
            <w:r w:rsidRPr="002E56B9">
              <w:tab/>
              <w:t>IF A.4.1-1/2 AND (A.4.1-3/1 OR A.4.1-3/2 OR A.4.1-3/3 OR A.4.1-3/5) AND (NOT A.4.3.9-1/2 AND A.4.3.1-7a/3) AND A.4.3.9-1/1 THEN R ELSE N/A</w:t>
            </w:r>
          </w:p>
        </w:tc>
      </w:tr>
      <w:tr w:rsidR="00A735B3" w:rsidRPr="002E56B9" w14:paraId="0AA0895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0D60E" w14:textId="1E5414DF" w:rsidR="00A735B3" w:rsidRPr="002E56B9" w:rsidRDefault="00A735B3" w:rsidP="00560F4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735B3" w:rsidRPr="002E56B9" w14:paraId="013709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28A0E" w14:textId="77777777" w:rsidR="00A735B3" w:rsidRPr="002E56B9" w:rsidRDefault="00A735B3" w:rsidP="00560F48">
            <w:pPr>
              <w:pStyle w:val="TAN"/>
            </w:pPr>
            <w:r w:rsidRPr="002E56B9">
              <w:t>C020</w:t>
            </w:r>
            <w:r w:rsidRPr="002E56B9">
              <w:tab/>
              <w:t>IF (A.4.1-1/1 OR A.4.1-1/2) AND (A.4.1-3/2 OR A.4.1-3/3 OR A.4.1-3/5) THEN R ELSE N/A</w:t>
            </w:r>
          </w:p>
        </w:tc>
      </w:tr>
      <w:tr w:rsidR="00A735B3" w:rsidRPr="002E56B9" w14:paraId="1517E8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6D2B" w14:textId="77777777" w:rsidR="00A735B3" w:rsidRPr="002E56B9" w:rsidRDefault="00A735B3" w:rsidP="00560F48">
            <w:pPr>
              <w:pStyle w:val="TAN"/>
            </w:pPr>
            <w:r w:rsidRPr="002E56B9">
              <w:t>C021</w:t>
            </w:r>
            <w:r w:rsidRPr="002E56B9">
              <w:tab/>
              <w:t>IF (A.4.1-4/1 OR A.4.1-4/2 OR A.4.1-4/3 OR A.4.1-4/5) AND A.4.1-3/2 THEN R ELSE N/A</w:t>
            </w:r>
          </w:p>
        </w:tc>
      </w:tr>
      <w:tr w:rsidR="00A735B3" w:rsidRPr="002E56B9" w14:paraId="33515A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D947" w14:textId="77777777" w:rsidR="00A735B3" w:rsidRPr="002E56B9" w:rsidRDefault="00A735B3" w:rsidP="00560F4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735B3" w:rsidRPr="002E56B9" w14:paraId="20C8FB3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875B8" w14:textId="77777777" w:rsidR="00A735B3" w:rsidRPr="002E56B9" w:rsidRDefault="00A735B3" w:rsidP="00560F48">
            <w:pPr>
              <w:pStyle w:val="TAN"/>
            </w:pPr>
            <w:r w:rsidRPr="002E56B9">
              <w:t>C021b</w:t>
            </w:r>
            <w:r w:rsidRPr="002E56B9">
              <w:tab/>
              <w:t>IF A.4.1-1/1 AND (A.4.1-4/1 OR A.4.1-4/2 OR A.4.1-4/3 OR A.4.1-4/5) AND A.4.1-3/2 THEN R ELSE N/A</w:t>
            </w:r>
          </w:p>
        </w:tc>
      </w:tr>
      <w:tr w:rsidR="00A735B3" w:rsidRPr="002E56B9" w14:paraId="236B3C7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B6CD6" w14:textId="77777777" w:rsidR="00A735B3" w:rsidRPr="002E56B9" w:rsidRDefault="00A735B3" w:rsidP="00560F48">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A735B3" w:rsidRPr="002E56B9" w14:paraId="611809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C4CB8" w14:textId="77777777" w:rsidR="00A735B3" w:rsidRPr="002E56B9" w:rsidRDefault="00A735B3" w:rsidP="00560F48">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852F22" w:rsidRPr="00657628" w14:paraId="506FC2C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FDDE0" w14:textId="411905D7" w:rsidR="00852F22" w:rsidRPr="00657628" w:rsidRDefault="00852F22" w:rsidP="00560F48">
            <w:pPr>
              <w:pStyle w:val="TAN"/>
            </w:pPr>
            <w:r w:rsidRPr="00657628">
              <w:t>C021e</w:t>
            </w:r>
            <w:r w:rsidRPr="00657628">
              <w:tab/>
              <w:t>IF (A.4.1-4/1 OR A.4.1-4/2 OR A.4.1-4/3 OR A.4.1-4/5) AND A.4.1-3/2 AND A.4.3.5-1/1</w:t>
            </w:r>
            <w:r w:rsidRPr="00657628">
              <w:rPr>
                <w:lang w:eastAsia="zh-CN"/>
              </w:rPr>
              <w:t xml:space="preserve"> AND A.4.3.6-1/</w:t>
            </w:r>
            <w:r w:rsidR="00B5023F">
              <w:rPr>
                <w:lang w:eastAsia="zh-CN"/>
              </w:rPr>
              <w:t>79</w:t>
            </w:r>
            <w:r w:rsidRPr="00657628">
              <w:rPr>
                <w:lang w:eastAsia="zh-CN"/>
              </w:rPr>
              <w:t xml:space="preserve"> </w:t>
            </w:r>
            <w:r w:rsidRPr="00657628">
              <w:t>THEN R ELSE N/A</w:t>
            </w:r>
          </w:p>
        </w:tc>
      </w:tr>
      <w:tr w:rsidR="00A735B3" w:rsidRPr="002E56B9" w14:paraId="16274A4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D214" w14:textId="77777777" w:rsidR="00A735B3" w:rsidRPr="002E56B9" w:rsidRDefault="00A735B3" w:rsidP="00560F48">
            <w:pPr>
              <w:pStyle w:val="TAN"/>
            </w:pPr>
            <w:r w:rsidRPr="002E56B9">
              <w:t>C022</w:t>
            </w:r>
            <w:r w:rsidRPr="002E56B9">
              <w:tab/>
              <w:t>IF (A.4.1-4/4 OR A.4.1-4/5) AND A.4.1-3/2 THEN R ELSE N/A</w:t>
            </w:r>
          </w:p>
        </w:tc>
      </w:tr>
      <w:tr w:rsidR="00A735B3" w:rsidRPr="002E56B9" w14:paraId="217F20A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9F0FD" w14:textId="77777777" w:rsidR="00A735B3" w:rsidRPr="002E56B9" w:rsidRDefault="00A735B3" w:rsidP="00560F4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735B3" w:rsidRPr="002E56B9" w14:paraId="7F7E32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3B11C" w14:textId="77777777" w:rsidR="00A735B3" w:rsidRPr="002E56B9" w:rsidRDefault="00A735B3" w:rsidP="00560F48">
            <w:pPr>
              <w:pStyle w:val="TAN"/>
            </w:pPr>
            <w:r w:rsidRPr="002E56B9">
              <w:t>C022b</w:t>
            </w:r>
            <w:r w:rsidRPr="002E56B9">
              <w:tab/>
              <w:t>IF (A.4.1-4/4 OR A.4.1-4/5) AND A.4.1-3/2 AND A.4.3.6/56A THEN R ELSE N/A</w:t>
            </w:r>
          </w:p>
        </w:tc>
      </w:tr>
      <w:tr w:rsidR="00852F22" w:rsidRPr="00657628" w14:paraId="4494A4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BB53C" w14:textId="5C6130AE" w:rsidR="00852F22" w:rsidRPr="00657628" w:rsidRDefault="00852F22" w:rsidP="00560F48">
            <w:pPr>
              <w:pStyle w:val="TAN"/>
            </w:pPr>
            <w:r w:rsidRPr="00657628">
              <w:t>C022e</w:t>
            </w:r>
            <w:r w:rsidRPr="00657628">
              <w:tab/>
              <w:t>IF (A.4.1-4/4 OR A.4.1-4/5) AND A.4.1-3/2 AND A.4.3.5-1/1</w:t>
            </w:r>
            <w:r w:rsidRPr="00657628">
              <w:rPr>
                <w:lang w:eastAsia="zh-CN"/>
              </w:rPr>
              <w:t xml:space="preserve"> AND A.4.3.6-1/</w:t>
            </w:r>
            <w:r w:rsidR="00B5023F">
              <w:rPr>
                <w:lang w:eastAsia="zh-CN"/>
              </w:rPr>
              <w:t>79</w:t>
            </w:r>
            <w:r w:rsidRPr="00657628">
              <w:rPr>
                <w:lang w:eastAsia="zh-CN"/>
              </w:rPr>
              <w:t xml:space="preserve"> </w:t>
            </w:r>
            <w:r w:rsidRPr="00657628">
              <w:t>THEN R ELSE N/A</w:t>
            </w:r>
          </w:p>
        </w:tc>
      </w:tr>
      <w:tr w:rsidR="00A735B3" w:rsidRPr="002E56B9" w14:paraId="6DFC1CF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27B97" w14:textId="77777777" w:rsidR="00A735B3" w:rsidRPr="002E56B9" w:rsidRDefault="00A735B3" w:rsidP="00560F48">
            <w:pPr>
              <w:pStyle w:val="TAN"/>
            </w:pPr>
            <w:r w:rsidRPr="002E56B9">
              <w:t>C022m</w:t>
            </w:r>
            <w:r w:rsidRPr="002E56B9">
              <w:tab/>
              <w:t>IF (A.4.1-4/4 OR A.4.1-4/5) AND A.4.1-3/2 AND A.4.3.2-1/56 AND 4.3.2-1/78 THEN R ELSE N/A</w:t>
            </w:r>
          </w:p>
        </w:tc>
      </w:tr>
      <w:tr w:rsidR="00A735B3" w:rsidRPr="002E56B9" w14:paraId="36A562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FB951" w14:textId="77777777" w:rsidR="00A735B3" w:rsidRPr="002E56B9" w:rsidRDefault="00A735B3" w:rsidP="00560F48">
            <w:pPr>
              <w:pStyle w:val="TAN"/>
            </w:pPr>
            <w:r w:rsidRPr="002E56B9">
              <w:t>C023</w:t>
            </w:r>
            <w:r w:rsidRPr="002E56B9">
              <w:tab/>
              <w:t>IF A.4.1-4/5 AND A.4.1-3/2 THEN R ELSE N/A</w:t>
            </w:r>
          </w:p>
        </w:tc>
      </w:tr>
      <w:tr w:rsidR="00A735B3" w:rsidRPr="002E56B9" w14:paraId="386CD22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D9AF" w14:textId="77777777" w:rsidR="00A735B3" w:rsidRPr="002E56B9" w:rsidRDefault="00A735B3" w:rsidP="00560F4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735B3" w:rsidRPr="002E56B9" w14:paraId="145287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4298" w14:textId="77777777" w:rsidR="00A735B3" w:rsidRPr="002E56B9" w:rsidRDefault="00A735B3" w:rsidP="00560F48">
            <w:pPr>
              <w:pStyle w:val="TAN"/>
            </w:pPr>
            <w:r w:rsidRPr="002E56B9">
              <w:t>C024</w:t>
            </w:r>
            <w:r w:rsidRPr="002E56B9">
              <w:tab/>
              <w:t>IF A.4.1-1/1 AND A.4.1-2/7 AND A.4.1-3/1 THEN R ELSE N/A</w:t>
            </w:r>
          </w:p>
        </w:tc>
      </w:tr>
      <w:tr w:rsidR="00A735B3" w:rsidRPr="002E56B9" w14:paraId="42D7D31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801BF" w14:textId="77777777" w:rsidR="00A735B3" w:rsidRPr="002E56B9" w:rsidRDefault="00A735B3" w:rsidP="00560F48">
            <w:pPr>
              <w:pStyle w:val="TAN"/>
            </w:pPr>
            <w:r w:rsidRPr="002E56B9">
              <w:t>C025</w:t>
            </w:r>
            <w:r w:rsidRPr="002E56B9">
              <w:tab/>
              <w:t>IF ((A.4.1-1/1 AND [10]A.4.1-1/1) OR (A.4.1-1/1 AND [10]A.4.1-1/2) OR (A.4.1-1/2 AND [10]A.4.1-1/1) OR (A.4.1-1/2 AND [10]A.4.1-1/2)) AND A.4.1-3/1 THEN R ELSE N/A</w:t>
            </w:r>
          </w:p>
        </w:tc>
      </w:tr>
      <w:tr w:rsidR="00A735B3" w:rsidRPr="002E56B9" w14:paraId="0A2D330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9862C" w14:textId="77777777" w:rsidR="00A735B3" w:rsidRPr="002E56B9" w:rsidRDefault="00A735B3" w:rsidP="00560F48">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735B3" w:rsidRPr="002E56B9" w14:paraId="479B146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A924C" w14:textId="77777777" w:rsidR="00A735B3" w:rsidRPr="002E56B9" w:rsidRDefault="00A735B3" w:rsidP="00560F4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735B3" w:rsidRPr="002E56B9" w14:paraId="66FCF4A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B5086" w14:textId="77777777" w:rsidR="00A735B3" w:rsidRPr="002E56B9" w:rsidRDefault="00A735B3" w:rsidP="00560F4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735B3" w:rsidRPr="002E56B9" w14:paraId="1C4CFAB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710" w14:textId="77777777" w:rsidR="00A735B3" w:rsidRPr="002E56B9" w:rsidRDefault="00A735B3" w:rsidP="00560F48">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735B3" w:rsidRPr="002E56B9" w14:paraId="1F788F9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BC16F" w14:textId="77777777" w:rsidR="00A735B3" w:rsidRPr="002E56B9" w:rsidRDefault="00A735B3" w:rsidP="00560F4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735B3" w:rsidRPr="002E56B9" w14:paraId="09B9DED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8C27B" w14:textId="77777777" w:rsidR="00A735B3" w:rsidRPr="002E56B9" w:rsidRDefault="00A735B3" w:rsidP="00560F4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735B3" w:rsidRPr="002E56B9" w14:paraId="314070A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6EF8B" w14:textId="77777777" w:rsidR="00A735B3" w:rsidRPr="002E56B9" w:rsidRDefault="00A735B3" w:rsidP="00560F48">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735B3" w:rsidRPr="002E56B9" w14:paraId="3ECA59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D8EC2" w14:textId="77777777" w:rsidR="00A735B3" w:rsidRPr="002E56B9" w:rsidRDefault="00A735B3" w:rsidP="00560F48">
            <w:pPr>
              <w:pStyle w:val="TAN"/>
            </w:pPr>
            <w:r w:rsidRPr="002E56B9">
              <w:t>C026</w:t>
            </w:r>
            <w:r w:rsidRPr="002E56B9">
              <w:tab/>
              <w:t>IF (A.4.1-4/1 OR A.4.1-4/2 OR A.4.1-4/3 OR A.4.1-4/5) AND A.4.1-3/2 AND 4.3.6-1/11 THEN R ELSE N/A</w:t>
            </w:r>
          </w:p>
        </w:tc>
      </w:tr>
      <w:tr w:rsidR="00A735B3" w:rsidRPr="002E56B9" w14:paraId="69ABE49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150F" w14:textId="77777777" w:rsidR="00A735B3" w:rsidRPr="002E56B9" w:rsidRDefault="00A735B3" w:rsidP="00560F48">
            <w:pPr>
              <w:pStyle w:val="TAN"/>
            </w:pPr>
            <w:r w:rsidRPr="002E56B9">
              <w:t>C027</w:t>
            </w:r>
            <w:r w:rsidRPr="002E56B9">
              <w:tab/>
            </w:r>
            <w:r w:rsidRPr="002E56B9">
              <w:rPr>
                <w:lang w:eastAsia="zh-CN"/>
              </w:rPr>
              <w:t>Void</w:t>
            </w:r>
          </w:p>
        </w:tc>
      </w:tr>
      <w:tr w:rsidR="00A735B3" w:rsidRPr="002E56B9" w14:paraId="66D027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E917D" w14:textId="77777777" w:rsidR="00A735B3" w:rsidRPr="002E56B9" w:rsidRDefault="00A735B3" w:rsidP="00560F48">
            <w:pPr>
              <w:pStyle w:val="TAN"/>
            </w:pPr>
            <w:r w:rsidRPr="002E56B9">
              <w:t>C028</w:t>
            </w:r>
            <w:r w:rsidRPr="002E56B9">
              <w:tab/>
              <w:t>IF (A.4.1-1/1 OR A.4.1-1/2) AND A.4.1-3/1 AND 4.3.6-1/11 THEN R ELSE N/A</w:t>
            </w:r>
          </w:p>
        </w:tc>
      </w:tr>
      <w:tr w:rsidR="00A735B3" w:rsidRPr="002E56B9" w14:paraId="7CB6959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B19C" w14:textId="77777777" w:rsidR="00A735B3" w:rsidRPr="002E56B9" w:rsidRDefault="00A735B3" w:rsidP="00560F48">
            <w:pPr>
              <w:pStyle w:val="TAN"/>
            </w:pPr>
            <w:r w:rsidRPr="002E56B9">
              <w:t>C029</w:t>
            </w:r>
            <w:r w:rsidRPr="002E56B9">
              <w:tab/>
              <w:t>IF (A.4.1-1/1 OR A.4.1-1/2) AND A.4.1-3/1 AND 4.3.2-1/9 THEN R ELSE N/A</w:t>
            </w:r>
          </w:p>
        </w:tc>
      </w:tr>
      <w:tr w:rsidR="00A735B3" w:rsidRPr="002E56B9" w14:paraId="28A36D5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5E5F4" w14:textId="77777777" w:rsidR="00A735B3" w:rsidRPr="002E56B9" w:rsidRDefault="00A735B3" w:rsidP="00560F48">
            <w:pPr>
              <w:pStyle w:val="TAN"/>
            </w:pPr>
            <w:r w:rsidRPr="002E56B9">
              <w:t>C030</w:t>
            </w:r>
            <w:r w:rsidRPr="002E56B9">
              <w:tab/>
              <w:t>IF (A.4.1-4/1 OR A.4.1-4/2 OR A.4.1-4/3 OR A.4.1-4/5) AND A.4.1-3/2 AND A.4.3.2-1/9 THEN R ELSE N/A</w:t>
            </w:r>
          </w:p>
        </w:tc>
      </w:tr>
      <w:tr w:rsidR="00A735B3" w:rsidRPr="002E56B9" w14:paraId="1669A2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5DF06" w14:textId="77777777" w:rsidR="00A735B3" w:rsidRPr="002E56B9" w:rsidRDefault="00A735B3" w:rsidP="00560F48">
            <w:pPr>
              <w:pStyle w:val="TAN"/>
            </w:pPr>
            <w:r w:rsidRPr="002E56B9">
              <w:t>C030a</w:t>
            </w:r>
            <w:r w:rsidRPr="002E56B9">
              <w:tab/>
              <w:t>IF (A.4.1-4/4 OR A.4.1-4/5) AND A.4.1-3/2 AND A.4.3.2-1/9 THEN R ELSE N/A</w:t>
            </w:r>
          </w:p>
        </w:tc>
      </w:tr>
      <w:tr w:rsidR="00A735B3" w:rsidRPr="002E56B9" w14:paraId="634E7F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76019" w14:textId="77777777" w:rsidR="00A735B3" w:rsidRPr="002E56B9" w:rsidRDefault="00A735B3" w:rsidP="00560F48">
            <w:pPr>
              <w:pStyle w:val="TAN"/>
            </w:pPr>
            <w:r w:rsidRPr="002E56B9">
              <w:t>C031</w:t>
            </w:r>
            <w:r w:rsidRPr="002E56B9">
              <w:tab/>
              <w:t>IF (A.4.1-1/1 OR A.4.1-1/2) AND A.4.1-2/7 AND A.4.1-3/1 AND (A.4.1-4A/1 OR A.4.1-4A/2 OR A.4.1-4A/5) AND A.4.3.2A.1-1/1 THEN R ELSE N/A</w:t>
            </w:r>
          </w:p>
        </w:tc>
      </w:tr>
      <w:tr w:rsidR="00A735B3" w:rsidRPr="002E56B9" w14:paraId="331CA7F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A3B95" w14:textId="77777777" w:rsidR="00A735B3" w:rsidRPr="002E56B9" w:rsidRDefault="00A735B3" w:rsidP="00560F48">
            <w:pPr>
              <w:pStyle w:val="TAN"/>
            </w:pPr>
            <w:r w:rsidRPr="002E56B9">
              <w:t>C031a</w:t>
            </w:r>
            <w:r w:rsidRPr="002E56B9">
              <w:tab/>
              <w:t>IF (A.4.1-1/1 OR A.4.1-1/2) AND A.4.1-2/7 AND A.4.1-3/1 AND (A.4.1-4A/1 OR A.4.1-4A/2 OR A.4.1-4A/5) AND A.4.3.2A.1-1/1 AND A.4.3.6-1/54 THEN R ELSE N/A</w:t>
            </w:r>
          </w:p>
        </w:tc>
      </w:tr>
      <w:tr w:rsidR="00A735B3" w:rsidRPr="002E56B9" w14:paraId="5EA5B1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534C1" w14:textId="77777777" w:rsidR="00A735B3" w:rsidRPr="002E56B9" w:rsidRDefault="00A735B3" w:rsidP="00560F48">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A735B3" w:rsidRPr="002E56B9" w14:paraId="0733E86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81A41" w14:textId="77777777" w:rsidR="00A735B3" w:rsidRPr="002E56B9" w:rsidRDefault="00A735B3" w:rsidP="00560F48">
            <w:pPr>
              <w:pStyle w:val="TAN"/>
            </w:pPr>
            <w:r w:rsidRPr="002E56B9">
              <w:t>C031c</w:t>
            </w:r>
            <w:r w:rsidRPr="002E56B9">
              <w:tab/>
              <w:t>IF (A.4.1-1/2 AND A.4.1-2/8 AND A.4.1-3/1 AND A.4.1-4A/6 AND A.4.3.2A.1-1/1) THEN R ELSE N/A</w:t>
            </w:r>
          </w:p>
        </w:tc>
      </w:tr>
      <w:tr w:rsidR="00A735B3" w:rsidRPr="002E56B9" w14:paraId="42EA332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7D1D8" w14:textId="77777777" w:rsidR="00A735B3" w:rsidRPr="002E56B9" w:rsidRDefault="00A735B3" w:rsidP="00560F48">
            <w:pPr>
              <w:pStyle w:val="TAN"/>
            </w:pPr>
            <w:r w:rsidRPr="002E56B9">
              <w:t>C032</w:t>
            </w:r>
            <w:r w:rsidRPr="002E56B9">
              <w:tab/>
              <w:t>IF (A.4.1-4/1 OR A.4.1-4/2 OR A.4.1-4/3 OR A.4.1-4/5) AND A.4.1-3/2 AND (A.4.1-2/3 OR A.4.1-2/5) THEN R ELSE N/A</w:t>
            </w:r>
          </w:p>
        </w:tc>
      </w:tr>
      <w:tr w:rsidR="00A735B3" w:rsidRPr="002E56B9" w14:paraId="4F0AB0A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E172" w14:textId="77777777" w:rsidR="00A735B3" w:rsidRPr="002E56B9" w:rsidRDefault="00A735B3" w:rsidP="00560F48">
            <w:pPr>
              <w:pStyle w:val="TAN"/>
            </w:pPr>
            <w:r w:rsidRPr="002E56B9">
              <w:t>C033</w:t>
            </w:r>
            <w:r w:rsidRPr="002E56B9">
              <w:tab/>
              <w:t>IF (A.4.1-1/1 OR A.4.1-1/2) AND A.4.1-2/7 AND A.4.1-3/1 AND (A.4.1-4A/1 OR A.4.1-4A/2 OR A.4.1-4A/5) AND A.4.3.2A.1-1/2 THEN R ELSE N/A</w:t>
            </w:r>
          </w:p>
        </w:tc>
      </w:tr>
      <w:tr w:rsidR="00A735B3" w:rsidRPr="002E56B9" w14:paraId="7A1B307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8A3A7" w14:textId="77777777" w:rsidR="00A735B3" w:rsidRPr="002E56B9" w:rsidRDefault="00A735B3" w:rsidP="00560F48">
            <w:pPr>
              <w:pStyle w:val="TAN"/>
            </w:pPr>
            <w:r w:rsidRPr="002E56B9">
              <w:t>C034</w:t>
            </w:r>
            <w:r w:rsidRPr="002E56B9">
              <w:tab/>
              <w:t>IF (A.4.1-1/1 OR A.4.1-1/2) AND A.4.1-2/7 AND A.4.1-3/1 AND A.4.3.6-1/6 THEN R ELSE N/A</w:t>
            </w:r>
          </w:p>
        </w:tc>
      </w:tr>
      <w:tr w:rsidR="00A735B3" w:rsidRPr="002E56B9" w14:paraId="3B0AB99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EDCD6" w14:textId="77777777" w:rsidR="00A735B3" w:rsidRPr="002E56B9" w:rsidRDefault="00A735B3" w:rsidP="00560F48">
            <w:pPr>
              <w:pStyle w:val="TAN"/>
            </w:pPr>
            <w:r w:rsidRPr="002E56B9">
              <w:t>C035</w:t>
            </w:r>
            <w:r w:rsidRPr="002E56B9">
              <w:tab/>
              <w:t>IF (A.4.1-4/1 OR A.4.1-4/2 OR A.4.1-4/3 OR A.4.1-4/5) AND A.4.1-3/2 AND A.4.3.6-1/6 THEN R ELSE N/A</w:t>
            </w:r>
          </w:p>
        </w:tc>
      </w:tr>
      <w:tr w:rsidR="00A735B3" w:rsidRPr="002E56B9" w14:paraId="25A66BF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F7489" w14:textId="77777777" w:rsidR="00A735B3" w:rsidRPr="002E56B9" w:rsidRDefault="00A735B3" w:rsidP="00560F48">
            <w:pPr>
              <w:pStyle w:val="TAN"/>
            </w:pPr>
            <w:r w:rsidRPr="002E56B9">
              <w:t>C036</w:t>
            </w:r>
            <w:r w:rsidRPr="002E56B9">
              <w:tab/>
              <w:t>IF (A.4.1-1/1 OR A.4.1-1/2) AND A.4.1-2/7 AND A.4.1-3/1 AND (A.4.1-4A/1 OR A.4.1-4A/2 OR A.4.1-4A/5) AND A.4.3.2A.1-1/3 THEN R ELSE N/A</w:t>
            </w:r>
          </w:p>
        </w:tc>
      </w:tr>
      <w:tr w:rsidR="00A735B3" w:rsidRPr="002E56B9" w14:paraId="3F8A29C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96F92" w14:textId="77777777" w:rsidR="00A735B3" w:rsidRPr="002E56B9" w:rsidRDefault="00A735B3" w:rsidP="00560F48">
            <w:pPr>
              <w:pStyle w:val="TAN"/>
            </w:pPr>
            <w:r w:rsidRPr="002E56B9">
              <w:t>C037</w:t>
            </w:r>
            <w:r w:rsidRPr="002E56B9">
              <w:tab/>
              <w:t>IF (A.4.1-1/1 OR A.4.1-1/2) AND A.4.1-2/7 AND A.4.1-3/1 AND A.4.3.6-1/41 THEN R ELSE N/A</w:t>
            </w:r>
          </w:p>
        </w:tc>
      </w:tr>
      <w:tr w:rsidR="00A735B3" w:rsidRPr="002E56B9" w14:paraId="23AC4EB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09261" w14:textId="77777777" w:rsidR="00A735B3" w:rsidRPr="002E56B9" w:rsidRDefault="00A735B3" w:rsidP="00560F48">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735B3" w:rsidRPr="002E56B9" w14:paraId="75446F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3E51" w14:textId="77777777" w:rsidR="00A735B3" w:rsidRPr="002E56B9" w:rsidRDefault="00A735B3" w:rsidP="00560F48">
            <w:pPr>
              <w:pStyle w:val="TAN"/>
            </w:pPr>
            <w:r w:rsidRPr="002E56B9">
              <w:t>C038</w:t>
            </w:r>
            <w:r w:rsidRPr="002E56B9">
              <w:tab/>
              <w:t>IF (A.4.1-1/1 OR A.4.1-1/2) AND A.4.1-2/7 AND A.4.1-3/2 AND (A.4.1-4/1 OR A.4.1-4/2 OR A.4.1-4/3 OR A.4.1-4/5) AND A.4.3.6-1/41 THEN R ELSE N/A</w:t>
            </w:r>
          </w:p>
        </w:tc>
      </w:tr>
      <w:tr w:rsidR="00A735B3" w:rsidRPr="002E56B9" w14:paraId="3007AFA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1ADE" w14:textId="77777777" w:rsidR="00A735B3" w:rsidRPr="002E56B9" w:rsidRDefault="00A735B3" w:rsidP="00560F4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735B3" w:rsidRPr="002E56B9" w14:paraId="12205A8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AA749" w14:textId="77777777" w:rsidR="00A735B3" w:rsidRPr="002E56B9" w:rsidRDefault="00A735B3" w:rsidP="00560F48">
            <w:pPr>
              <w:pStyle w:val="TAN"/>
            </w:pPr>
            <w:r w:rsidRPr="002E56B9">
              <w:t>C039</w:t>
            </w:r>
            <w:r w:rsidRPr="002E56B9">
              <w:tab/>
              <w:t>IF A.4.1-1/1 AND A.4.1-2/7 AND A.4.1-3/1 AND (A.4.1-4A/1 OR A.4.1-4A/2 OR A.4.1-4/5 OR A.4.1-4/7) AND A.4.1-5/1 AND A.4.3.6-1/41 THEN R ELSE N/A</w:t>
            </w:r>
          </w:p>
        </w:tc>
      </w:tr>
      <w:tr w:rsidR="00A735B3" w:rsidRPr="002E56B9" w14:paraId="2D2189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E0A64" w14:textId="77777777" w:rsidR="00A735B3" w:rsidRPr="002E56B9" w:rsidRDefault="00A735B3" w:rsidP="00560F48">
            <w:pPr>
              <w:pStyle w:val="TAN"/>
            </w:pPr>
            <w:r w:rsidRPr="002E56B9">
              <w:t>C040</w:t>
            </w:r>
            <w:r w:rsidRPr="002E56B9">
              <w:tab/>
              <w:t>IF A.4.1-1/1 AND A.4.1-2/7 AND A.4.1-3/2 AND (A.4.1-4/1 OR A.4.1-4/2 OR A.4.1-4/3 OR A.4.1-4/5) AND A.4.3.6-1/41 THEN R ELSE N/A</w:t>
            </w:r>
          </w:p>
        </w:tc>
      </w:tr>
      <w:tr w:rsidR="00A735B3" w:rsidRPr="002E56B9" w14:paraId="30A1D4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B3DE1" w14:textId="77777777" w:rsidR="00A735B3" w:rsidRPr="002E56B9" w:rsidRDefault="00A735B3" w:rsidP="00560F4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735B3" w:rsidRPr="002E56B9" w14:paraId="7D7296E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04B6" w14:textId="77777777" w:rsidR="00A735B3" w:rsidRPr="002E56B9" w:rsidRDefault="00A735B3" w:rsidP="00560F4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735B3" w:rsidRPr="002E56B9" w14:paraId="658BBB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30AA2" w14:textId="77777777" w:rsidR="00A735B3" w:rsidRPr="002E56B9" w:rsidRDefault="00A735B3" w:rsidP="00560F4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735B3" w:rsidRPr="002E56B9" w14:paraId="064DE60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9F2A" w14:textId="77777777" w:rsidR="00A735B3" w:rsidRPr="002E56B9" w:rsidRDefault="00A735B3" w:rsidP="00560F48">
            <w:pPr>
              <w:pStyle w:val="TAN"/>
            </w:pPr>
            <w:r w:rsidRPr="002E56B9">
              <w:t>C042</w:t>
            </w:r>
            <w:r w:rsidRPr="002E56B9">
              <w:tab/>
              <w:t>IF (A.4.1-1/1 OR A.4.1-1/2) AND A.4.1-2/7 AND A.4.1-3/2 AND (A.4.1-4/1 OR A.4.1-4/2 OR A.4.1-4/3 OR A.4.1-4/5) AND A.4.3.2-1/34 AND A.4.3.6-1/41 THEN R ELSE N/A</w:t>
            </w:r>
          </w:p>
        </w:tc>
      </w:tr>
      <w:tr w:rsidR="00A735B3" w:rsidRPr="002E56B9" w14:paraId="654DA8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D5C5F" w14:textId="77777777" w:rsidR="00A735B3" w:rsidRPr="002E56B9" w:rsidRDefault="00A735B3" w:rsidP="00560F4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735B3" w:rsidRPr="002E56B9" w14:paraId="4C5C2BA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8867C" w14:textId="77777777" w:rsidR="00A735B3" w:rsidRPr="002E56B9" w:rsidRDefault="00A735B3" w:rsidP="00560F4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735B3" w:rsidRPr="002E56B9" w14:paraId="24074E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348AA" w14:textId="77777777" w:rsidR="00A735B3" w:rsidRPr="002E56B9" w:rsidRDefault="00A735B3" w:rsidP="00560F4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A735B3" w:rsidRPr="002E56B9" w14:paraId="76CCF4B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DDBFB" w14:textId="77777777" w:rsidR="00A735B3" w:rsidRPr="002E56B9" w:rsidRDefault="00A735B3" w:rsidP="00560F4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735B3" w:rsidRPr="002E56B9" w14:paraId="153128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4E3BA" w14:textId="77777777" w:rsidR="00A735B3" w:rsidRPr="002E56B9" w:rsidRDefault="00A735B3" w:rsidP="00560F48">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735B3" w:rsidRPr="002E56B9" w14:paraId="6206B73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B8AC0" w14:textId="77777777" w:rsidR="00A735B3" w:rsidRPr="002E56B9" w:rsidRDefault="00A735B3" w:rsidP="00560F48">
            <w:pPr>
              <w:pStyle w:val="TAN"/>
            </w:pPr>
            <w:r w:rsidRPr="002E56B9">
              <w:t>C045</w:t>
            </w:r>
            <w:r w:rsidRPr="002E56B9">
              <w:tab/>
              <w:t>IF (A.4.1-1/1 OR A.4.1-1/2) AND A.4.1-3/2 AND A.4.3.2B.2.0-1/2 AND (A.4.1-4/1 OR A.4.1-4/2 OR A.4.1-4/3) THEN R ELSE N/A</w:t>
            </w:r>
          </w:p>
        </w:tc>
      </w:tr>
      <w:tr w:rsidR="00A735B3" w:rsidRPr="002E56B9" w14:paraId="3AC2F28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0E160" w14:textId="77777777" w:rsidR="00A735B3" w:rsidRPr="002E56B9" w:rsidRDefault="00A735B3" w:rsidP="00560F48">
            <w:pPr>
              <w:pStyle w:val="TAN"/>
            </w:pPr>
            <w:r w:rsidRPr="002E56B9">
              <w:t>C046</w:t>
            </w:r>
            <w:r w:rsidRPr="002E56B9">
              <w:tab/>
              <w:t>IF (A.4.1-1/1 OR A.4.1-1/2) AND A.4.1-3/2 AND A.4.3.2B.2.0-1/3 AND (A.4.1-4/1 OR A.4.1-4/2 OR A.4.1-4/3 ) THEN R ELSE N/A</w:t>
            </w:r>
          </w:p>
        </w:tc>
      </w:tr>
      <w:tr w:rsidR="00A735B3" w:rsidRPr="002E56B9" w14:paraId="736803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EBF91" w14:textId="77777777" w:rsidR="00A735B3" w:rsidRPr="002E56B9" w:rsidRDefault="00A735B3" w:rsidP="00560F48">
            <w:pPr>
              <w:pStyle w:val="TAN"/>
            </w:pPr>
            <w:r w:rsidRPr="002E56B9">
              <w:t>C047</w:t>
            </w:r>
            <w:r w:rsidRPr="002E56B9">
              <w:tab/>
              <w:t>IF (A.4.1-1/1 OR A.4.1-1/2) AND A.4.1-3/2 AND A.4.3.2B.2.0-1/4 AND (A.4.1-4/1 OR A.4.1-4/2 OR A.4.1-4/3) THEN R ELSE N/A</w:t>
            </w:r>
          </w:p>
        </w:tc>
      </w:tr>
      <w:tr w:rsidR="00A735B3" w:rsidRPr="002E56B9" w14:paraId="4A0A0AA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00B5" w14:textId="77777777" w:rsidR="00A735B3" w:rsidRPr="002E56B9" w:rsidRDefault="00A735B3" w:rsidP="00560F48">
            <w:pPr>
              <w:pStyle w:val="TAN"/>
            </w:pPr>
            <w:r w:rsidRPr="002E56B9">
              <w:t>C048</w:t>
            </w:r>
            <w:r w:rsidRPr="002E56B9">
              <w:tab/>
              <w:t>IF (A.4.1-1/1 OR A.4.1-1/2) AND A.4.1-3/2 AND A.4.3.2B.2.0-1/2 AND A.4.1-4/1 THEN R ELSE N/A</w:t>
            </w:r>
          </w:p>
        </w:tc>
      </w:tr>
      <w:tr w:rsidR="00A735B3" w:rsidRPr="002E56B9" w14:paraId="3C0FEC2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707A" w14:textId="77777777" w:rsidR="00A735B3" w:rsidRPr="002E56B9" w:rsidRDefault="00A735B3" w:rsidP="00560F48">
            <w:pPr>
              <w:pStyle w:val="TAN"/>
            </w:pPr>
            <w:r w:rsidRPr="002E56B9">
              <w:t>C049</w:t>
            </w:r>
            <w:r w:rsidRPr="002E56B9">
              <w:tab/>
              <w:t>IF (A.4.1-1/1 OR A.4.1-1/2) AND A.4.1-3/2 AND A.4.3.2B.2.0-1/3 AND A.4.1-4/1 THEN R ELSE N/A</w:t>
            </w:r>
          </w:p>
        </w:tc>
      </w:tr>
      <w:tr w:rsidR="00A735B3" w:rsidRPr="002E56B9" w14:paraId="3F771B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3B3D7" w14:textId="77777777" w:rsidR="00A735B3" w:rsidRPr="002E56B9" w:rsidRDefault="00A735B3" w:rsidP="00560F4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735B3" w:rsidRPr="002E56B9" w14:paraId="3B09EE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E88B" w14:textId="77777777" w:rsidR="00A735B3" w:rsidRPr="002E56B9" w:rsidRDefault="00A735B3" w:rsidP="00560F48">
            <w:pPr>
              <w:pStyle w:val="TAN"/>
            </w:pPr>
            <w:r w:rsidRPr="002E56B9">
              <w:t>C051</w:t>
            </w:r>
            <w:r w:rsidRPr="002E56B9">
              <w:tab/>
              <w:t>IF (A.4.1-1/1 OR A.4.1-1/2) AND A.4.1-2/7 AND A.4.1-3/1 AND A.4.1-4A/5 AND A.4.3.2A.1-2/1 AND A.4.3.2-1/37 THEN R ELSE N/A</w:t>
            </w:r>
          </w:p>
        </w:tc>
      </w:tr>
      <w:tr w:rsidR="00852F22" w:rsidRPr="001E3724" w14:paraId="489FBF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87365" w14:textId="0F078196" w:rsidR="00852F22" w:rsidRPr="001E3724" w:rsidRDefault="00852F22" w:rsidP="00560F48">
            <w:pPr>
              <w:pStyle w:val="TAN"/>
            </w:pPr>
            <w:r w:rsidRPr="001E3724">
              <w:t>C051a</w:t>
            </w:r>
            <w:r w:rsidRPr="001E3724">
              <w:tab/>
              <w:t>IF (A.4.1-1/1 OR A.4.1-1/2) AND A.4.1-2/7 AND A.4.1-3/1 AND A.4.1-4A/5 AND A.4.3.2A.1-2/1 AND A.4.3.2-1/37 AND A.4.3.6-1/</w:t>
            </w:r>
            <w:r>
              <w:t>80</w:t>
            </w:r>
            <w:r w:rsidRPr="001E3724">
              <w:t xml:space="preserve"> THEN R ELSE N/A</w:t>
            </w:r>
          </w:p>
        </w:tc>
      </w:tr>
      <w:tr w:rsidR="00852F22" w:rsidRPr="001E3724" w14:paraId="2BE49F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31049" w14:textId="6CF81EC2" w:rsidR="00852F22" w:rsidRPr="001E3724" w:rsidRDefault="00852F22" w:rsidP="00560F48">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852F22" w:rsidRPr="001E3724" w14:paraId="6946470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74385" w14:textId="5A04389B" w:rsidR="00852F22" w:rsidRPr="001E3724" w:rsidRDefault="00852F22" w:rsidP="00560F48">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852F22" w:rsidRPr="001E3724" w14:paraId="741278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F4E7A" w14:textId="77777777" w:rsidR="00852F22" w:rsidRPr="001E3724" w:rsidRDefault="00852F22" w:rsidP="00560F4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852F22" w:rsidRPr="001E3724" w14:paraId="4BA8B6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82D26" w14:textId="44B85A1F" w:rsidR="00852F22" w:rsidRPr="001E3724" w:rsidRDefault="00852F22" w:rsidP="00560F4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852F22" w:rsidRPr="001E3724" w14:paraId="4B63312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8CD92" w14:textId="24874198" w:rsidR="00852F22" w:rsidRPr="001E3724" w:rsidRDefault="00852F22" w:rsidP="00560F4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852F22" w:rsidRPr="00560F48" w14:paraId="5BFD817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29511" w14:textId="2DC66EFF" w:rsidR="00852F22" w:rsidRPr="00560F48" w:rsidRDefault="00852F22" w:rsidP="00560F4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735B3" w:rsidRPr="002E56B9" w14:paraId="2559D9A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4003D" w14:textId="77777777" w:rsidR="00A735B3" w:rsidRPr="002E56B9" w:rsidRDefault="00A735B3" w:rsidP="00560F4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A735B3" w:rsidRPr="002E56B9" w14:paraId="309C5DE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FF666" w14:textId="77777777" w:rsidR="00A735B3" w:rsidRPr="002E56B9" w:rsidRDefault="00A735B3" w:rsidP="00560F48">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A735B3" w:rsidRPr="002E56B9" w14:paraId="0546BD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3F42" w14:textId="77777777" w:rsidR="00A735B3" w:rsidRPr="002E56B9" w:rsidRDefault="00A735B3" w:rsidP="00560F48">
            <w:pPr>
              <w:pStyle w:val="TAN"/>
              <w:rPr>
                <w:lang w:eastAsia="zh-CN"/>
              </w:rPr>
            </w:pPr>
            <w:r w:rsidRPr="002E56B9">
              <w:rPr>
                <w:lang w:eastAsia="zh-CN"/>
              </w:rPr>
              <w:t>C052b</w:t>
            </w:r>
            <w:r w:rsidRPr="002E56B9">
              <w:rPr>
                <w:lang w:eastAsia="zh-CN"/>
              </w:rPr>
              <w:tab/>
              <w:t>IF (A.4.1-1/1 OR A.4.1-1/2) AND A.4.1-2/7 AND A.4.1-3/1 AND A.4.3.11-1/6 THEN R ELSE N/A</w:t>
            </w:r>
          </w:p>
        </w:tc>
      </w:tr>
      <w:tr w:rsidR="00A735B3" w:rsidRPr="002E56B9" w14:paraId="7620A7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D1C2" w14:textId="77777777" w:rsidR="00A735B3" w:rsidRPr="002E56B9" w:rsidRDefault="00A735B3" w:rsidP="00560F48">
            <w:pPr>
              <w:pStyle w:val="TAN"/>
              <w:rPr>
                <w:lang w:eastAsia="zh-CN"/>
              </w:rPr>
            </w:pPr>
            <w:r w:rsidRPr="002E56B9">
              <w:rPr>
                <w:lang w:eastAsia="zh-CN"/>
              </w:rPr>
              <w:t>C052c</w:t>
            </w:r>
            <w:r w:rsidRPr="002E56B9">
              <w:rPr>
                <w:lang w:eastAsia="zh-CN"/>
              </w:rPr>
              <w:tab/>
              <w:t>IF (A.4.1-1/1 OR A.4.1-1/2) AND A.4.1-2/7 AND A.4.1-3/1 AND A.4.3.11-1/7 THEN R ELSE N/A</w:t>
            </w:r>
          </w:p>
        </w:tc>
      </w:tr>
      <w:tr w:rsidR="00A735B3" w:rsidRPr="002E56B9" w14:paraId="7622BD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BFFD7" w14:textId="77777777" w:rsidR="00A735B3" w:rsidRPr="002E56B9" w:rsidRDefault="00A735B3" w:rsidP="00560F48">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A735B3" w:rsidRPr="002E56B9" w14:paraId="76EDF5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AEB9F" w14:textId="77777777" w:rsidR="00A735B3" w:rsidRPr="002E56B9" w:rsidRDefault="00A735B3" w:rsidP="00560F48">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A735B3" w:rsidRPr="002E56B9" w14:paraId="791F16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569F8" w14:textId="77777777" w:rsidR="00A735B3" w:rsidRPr="002E56B9" w:rsidRDefault="00A735B3" w:rsidP="00560F48">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A735B3" w:rsidRPr="002E56B9" w14:paraId="1884E7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CB16" w14:textId="77777777" w:rsidR="00A735B3" w:rsidRPr="002E56B9" w:rsidRDefault="00A735B3" w:rsidP="00560F48">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A735B3" w:rsidRPr="002E56B9" w14:paraId="5FD5B5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8CEA" w14:textId="77777777" w:rsidR="00A735B3" w:rsidRPr="002E56B9" w:rsidRDefault="00A735B3" w:rsidP="00560F48">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A735B3" w:rsidRPr="002E56B9" w14:paraId="6E1FBF6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2240" w14:textId="77777777" w:rsidR="00A735B3" w:rsidRPr="002E56B9" w:rsidRDefault="00A735B3" w:rsidP="00560F48">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A735B3" w:rsidRPr="002E56B9" w14:paraId="0BFB76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9734" w14:textId="77777777" w:rsidR="00A735B3" w:rsidRPr="002E56B9" w:rsidRDefault="00A735B3" w:rsidP="00560F48">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A735B3" w:rsidRPr="002E56B9" w14:paraId="3BE8F3B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B29" w14:textId="2352991E" w:rsidR="00A735B3" w:rsidRPr="002E56B9" w:rsidRDefault="00A735B3" w:rsidP="00560F48">
            <w:pPr>
              <w:pStyle w:val="TAN"/>
              <w:rPr>
                <w:rFonts w:eastAsia="SimSun"/>
                <w:lang w:eastAsia="zh-CN"/>
              </w:rPr>
            </w:pPr>
            <w:r w:rsidRPr="002E56B9">
              <w:t>C060</w:t>
            </w:r>
            <w:r w:rsidRPr="002E56B9">
              <w:tab/>
              <w:t>IF A.4.1-1/2 AND A.4.1-2/8 AND A.4.1-3/1 AND A.4.3.2-1/14 THEN R ELSE N/A</w:t>
            </w:r>
          </w:p>
        </w:tc>
      </w:tr>
      <w:tr w:rsidR="00A735B3" w:rsidRPr="002E56B9" w14:paraId="258024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9B84C" w14:textId="77777777" w:rsidR="00A735B3" w:rsidRPr="002E56B9" w:rsidRDefault="00A735B3" w:rsidP="00560F48">
            <w:pPr>
              <w:pStyle w:val="TAN"/>
            </w:pPr>
            <w:r w:rsidRPr="002E56B9">
              <w:t>C061</w:t>
            </w:r>
            <w:r w:rsidRPr="002E56B9">
              <w:tab/>
              <w:t>IF A.4.1-1/2 AND A.4.1-2/8 AND (A.4.1-3/1 OR A.4.1-3/2 OR A.4.1-3/3 OR A.4.1-3/5) THEN R ELSE N/A</w:t>
            </w:r>
          </w:p>
        </w:tc>
      </w:tr>
      <w:tr w:rsidR="00A735B3" w:rsidRPr="002E56B9" w14:paraId="04F43D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152D" w14:textId="77777777" w:rsidR="00A735B3" w:rsidRPr="002E56B9" w:rsidRDefault="00A735B3" w:rsidP="00560F48">
            <w:pPr>
              <w:pStyle w:val="TAN"/>
            </w:pPr>
            <w:r w:rsidRPr="002E56B9">
              <w:t>C061a</w:t>
            </w:r>
            <w:r w:rsidRPr="002E56B9">
              <w:tab/>
              <w:t>IF A.4.1-1/2 AND A.4.1-2/8 AND (A.4.1-3/1 OR A.4.1-3/2 OR A.4.1-3/3 OR A.4.1-3/5) AND A.4.3.2A.1-1 THEN R ELSE N/A</w:t>
            </w:r>
          </w:p>
        </w:tc>
      </w:tr>
      <w:tr w:rsidR="00A735B3" w:rsidRPr="002E56B9" w14:paraId="0CD84B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C507B" w14:textId="77777777" w:rsidR="00A735B3" w:rsidRPr="002E56B9" w:rsidRDefault="00A735B3" w:rsidP="00560F48">
            <w:pPr>
              <w:pStyle w:val="TAN"/>
            </w:pPr>
            <w:r w:rsidRPr="002E56B9">
              <w:t>C061b</w:t>
            </w:r>
            <w:r w:rsidRPr="002E56B9">
              <w:tab/>
              <w:t>IF A.4.1-1/2 AND A.4.1-2/8 AND (A.4.1-3/1 OR A.4.1-3/2 OR A.4.1-3/3 OR A.4.1-3/5) AND A.4.3.2A.1-2 THEN R ELSE N/A</w:t>
            </w:r>
          </w:p>
        </w:tc>
      </w:tr>
      <w:tr w:rsidR="00A735B3" w:rsidRPr="002E56B9" w14:paraId="33CAF1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5580" w14:textId="77777777" w:rsidR="00A735B3" w:rsidRPr="002E56B9" w:rsidRDefault="00A735B3" w:rsidP="00560F48">
            <w:pPr>
              <w:pStyle w:val="TAN"/>
            </w:pPr>
            <w:r w:rsidRPr="002E56B9">
              <w:t>C062c</w:t>
            </w:r>
            <w:r w:rsidRPr="002E56B9">
              <w:tab/>
              <w:t>IF A.4.1-1/2 AND A.4.1.2/8 AND (A.4.1-3/1 OR A.4.1-3/2 OR A.4.1-3/3 OR A.4.1-3/5) AND A.4.3.9-1/1 THEN R ELSE N/A</w:t>
            </w:r>
          </w:p>
        </w:tc>
      </w:tr>
      <w:tr w:rsidR="00A735B3" w:rsidRPr="002E56B9" w14:paraId="69DBE70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591ED" w14:textId="77777777" w:rsidR="00A735B3" w:rsidRPr="002E56B9" w:rsidRDefault="00A735B3" w:rsidP="00560F48">
            <w:pPr>
              <w:pStyle w:val="TAN"/>
            </w:pPr>
            <w:r w:rsidRPr="002E56B9">
              <w:t>C063</w:t>
            </w:r>
            <w:r w:rsidRPr="002E56B9">
              <w:tab/>
              <w:t>IF (A.4.1-1/1 OR A.4.1-1/2) AND A.4.1-3/2 AND (A.4.1-4/3 OR A.4.1-4/2) AND A.4.3.2B.2.0-1A/2 THEN R ELSE N/A</w:t>
            </w:r>
          </w:p>
        </w:tc>
      </w:tr>
      <w:tr w:rsidR="00A735B3" w:rsidRPr="002E56B9" w14:paraId="6AFC31A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B88CF" w14:textId="77777777" w:rsidR="00A735B3" w:rsidRPr="002E56B9" w:rsidRDefault="00A735B3" w:rsidP="00560F48">
            <w:pPr>
              <w:pStyle w:val="TAN"/>
            </w:pPr>
            <w:r w:rsidRPr="002E56B9">
              <w:t>C064</w:t>
            </w:r>
            <w:r w:rsidRPr="002E56B9">
              <w:tab/>
              <w:t>IF (A.4.1-1/1 OR A.4.1-1/2) AND A.4.1-3/2 AND (A.4.1-4/3 OR A.4.1-4/2) AND A.4.3.2B.2.0-1A/3 THEN R ELSE N/A</w:t>
            </w:r>
          </w:p>
        </w:tc>
      </w:tr>
      <w:tr w:rsidR="00A735B3" w:rsidRPr="002E56B9" w14:paraId="046CD2F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AE129" w14:textId="77777777" w:rsidR="00A735B3" w:rsidRPr="002E56B9" w:rsidRDefault="00A735B3" w:rsidP="00560F48">
            <w:pPr>
              <w:pStyle w:val="TAN"/>
            </w:pPr>
            <w:r w:rsidRPr="002E56B9">
              <w:t>C064a</w:t>
            </w:r>
            <w:r w:rsidRPr="002E56B9">
              <w:tab/>
              <w:t>IF (A.4.1-1/1 OR A.4.1-1/2) AND A.4.1-3/2 AND (A.4.1-4/3 OR A.4.1-4/2) AND A.4.3.2B.2.0-1A/4 THEN R ELSE N/A</w:t>
            </w:r>
          </w:p>
        </w:tc>
      </w:tr>
      <w:tr w:rsidR="00A735B3" w:rsidRPr="002E56B9" w14:paraId="5C55F9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604E0" w14:textId="77777777" w:rsidR="00A735B3" w:rsidRPr="002E56B9" w:rsidRDefault="00A735B3" w:rsidP="00560F48">
            <w:pPr>
              <w:pStyle w:val="TAN"/>
            </w:pPr>
            <w:r w:rsidRPr="002E56B9">
              <w:t>C064b</w:t>
            </w:r>
            <w:r w:rsidRPr="002E56B9">
              <w:tab/>
              <w:t>IF (A.4.1-1/1 OR A.4.1-1/2) AND A.4.1-3/2 AND (A.4.1-4/3 OR A.4.1-4/2) AND A.4.3.2B.2.0-1A/5 THEN R ELSE N/A</w:t>
            </w:r>
          </w:p>
        </w:tc>
      </w:tr>
      <w:tr w:rsidR="00A735B3" w:rsidRPr="002E56B9" w14:paraId="78E703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E521" w14:textId="77777777" w:rsidR="00A735B3" w:rsidRPr="002E56B9" w:rsidRDefault="00A735B3" w:rsidP="00560F48">
            <w:pPr>
              <w:pStyle w:val="TAN"/>
            </w:pPr>
            <w:bookmarkStart w:id="89" w:name="_Hlk75949411"/>
            <w:r w:rsidRPr="002E56B9">
              <w:t>C065</w:t>
            </w:r>
            <w:r w:rsidRPr="002E56B9">
              <w:tab/>
              <w:t>IF (A.4.1-4/1 OR A.4.1-4/2 OR A.4.1-4/3) AND A.4.1-3/2 AND (A.4.3.2-1/42 OR A.4.3.2-1/43 OR A.4.3.2-1/44) OR (A.4.3.2-1/42a OR A.4.3.2-1/43a OR A.4.3.2-1/44a)) AND (A.4.3.2-1/24 OR A.4.3.2-1/24A) THEN R ELSE N/A</w:t>
            </w:r>
          </w:p>
        </w:tc>
      </w:tr>
      <w:tr w:rsidR="00A735B3" w:rsidRPr="002E56B9" w14:paraId="56C6CD7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0D70C" w14:textId="77777777" w:rsidR="00A735B3" w:rsidRPr="002E56B9" w:rsidRDefault="00A735B3" w:rsidP="00560F48">
            <w:pPr>
              <w:pStyle w:val="TAN"/>
            </w:pPr>
            <w:r w:rsidRPr="002E56B9">
              <w:t>C065a</w:t>
            </w:r>
            <w:r w:rsidRPr="002E56B9">
              <w:tab/>
              <w:t>IF (A.4.1-4/1 OR A.4.1-4/2 OR A.4.1-4/3) AND A.4.1-3/2 AND (A.4.3.2-1/42 OR A.4.3.2-1/43 OR A.4.3.2-1/44) OR (A.4.3.2-1/42a OR A.4.3.2-1/43a OR A.4.3.2-1/44a)) AND (A.4.3.2-1/24 OR A.4.3.2-1/24A) AND A.4.3.2A.1-1/1 THEN R ELSE N/A</w:t>
            </w:r>
          </w:p>
        </w:tc>
      </w:tr>
      <w:bookmarkEnd w:id="89"/>
      <w:tr w:rsidR="00A735B3" w:rsidRPr="002E56B9" w14:paraId="7DADBA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5FDFE" w14:textId="77777777" w:rsidR="00A735B3" w:rsidRPr="002E56B9" w:rsidRDefault="00A735B3" w:rsidP="00560F48">
            <w:pPr>
              <w:pStyle w:val="TAN"/>
            </w:pPr>
            <w:r w:rsidRPr="002E56B9">
              <w:t>C065b</w:t>
            </w:r>
            <w:r w:rsidRPr="002E56B9">
              <w:tab/>
              <w:t>IF (A.4.1-4/1 OR A.4.1-4/2 OR A.4.1-4/3) AND A.4.1-3/2 AND (A.4.3.2-1/42 OR A.4.3.2-1/43 OR A.4.3.2-1/44) OR (A.4.3.2-1/42a OR A.4.3.2-1/43a OR A.4.3.2-1/44a)) THEN R ELSE N/A</w:t>
            </w:r>
          </w:p>
        </w:tc>
      </w:tr>
      <w:tr w:rsidR="00A735B3" w:rsidRPr="002E56B9" w14:paraId="373D86D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B3ADA" w14:textId="77777777" w:rsidR="00A735B3" w:rsidRPr="002E56B9" w:rsidRDefault="00A735B3" w:rsidP="00560F48">
            <w:pPr>
              <w:pStyle w:val="TAN"/>
            </w:pPr>
            <w:r w:rsidRPr="002E56B9">
              <w:t>C065c</w:t>
            </w:r>
            <w:r w:rsidRPr="002E56B9">
              <w:tab/>
              <w:t>IF (A.4.1-4/4 OR A.4.1-4/5) AND A.4.1-3/2 AND (A.4.3.2-1/42b OR A.4.3.2-1/43b) THEN R ELSE N/A</w:t>
            </w:r>
          </w:p>
        </w:tc>
      </w:tr>
      <w:tr w:rsidR="00173F6C" w:rsidRPr="0062575A" w14:paraId="15BA67D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9DAC4" w14:textId="77777777" w:rsidR="00173F6C" w:rsidRPr="0062575A" w:rsidRDefault="00173F6C" w:rsidP="00560F4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735B3" w:rsidRPr="002E56B9" w14:paraId="7EFF6F8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B21E0" w14:textId="77777777" w:rsidR="00A735B3" w:rsidRPr="002E56B9" w:rsidRDefault="00A735B3" w:rsidP="00560F48">
            <w:pPr>
              <w:pStyle w:val="TAN"/>
            </w:pPr>
            <w:r w:rsidRPr="002E56B9">
              <w:t>C066</w:t>
            </w:r>
            <w:r w:rsidRPr="002E56B9">
              <w:tab/>
              <w:t>IF A.4.1-2/7 AND A.4.1-3/1 AND ((A.4.3.2-1/42 OR A.4.3.2-1/43 OR A.4.3.2-1/44) OR (A.4.3.2-1/42a OR A.4.3.2-1/43a OR A.4.3.2-1/44a)) AND (A.4.3.2-1/24 OR A.4.3.2-1/24A) THEN R ELSE N/A</w:t>
            </w:r>
          </w:p>
        </w:tc>
      </w:tr>
      <w:tr w:rsidR="00A735B3" w:rsidRPr="002E56B9" w14:paraId="274B845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678AFB" w14:textId="77777777" w:rsidR="00A735B3" w:rsidRPr="002E56B9" w:rsidRDefault="00A735B3" w:rsidP="00560F48">
            <w:pPr>
              <w:pStyle w:val="TAN"/>
            </w:pPr>
            <w:r w:rsidRPr="002E56B9">
              <w:t>C066a</w:t>
            </w:r>
            <w:r w:rsidRPr="002E56B9">
              <w:tab/>
              <w:t>IF A.4.1-2/7 AND A.4.1-3/1 AND ((A.4.3.2-1/42 OR A.4.3.2-1/43 OR A.4.3.2-1/44) OR (A.4.3.2-1/42a OR A.4.3.2-1/43a OR A.4.3.2-1/44a)) AND (A.4.3.2-1/24 OR A.4.3.2-1/24A) AND A.4.3.2A.1-1/1 THEN R ELSE N/A</w:t>
            </w:r>
          </w:p>
        </w:tc>
      </w:tr>
      <w:tr w:rsidR="00A735B3" w:rsidRPr="002E56B9" w14:paraId="65B8F6C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0F08C" w14:textId="77777777" w:rsidR="00A735B3" w:rsidRPr="002E56B9" w:rsidRDefault="00A735B3" w:rsidP="00560F48">
            <w:pPr>
              <w:pStyle w:val="TAN"/>
            </w:pPr>
            <w:r w:rsidRPr="002E56B9">
              <w:t>C066b</w:t>
            </w:r>
            <w:r w:rsidRPr="002E56B9">
              <w:tab/>
              <w:t>IF A.4.1-2/7 AND A.4.1-3/1 AND ((A.4.3.2-1/42 OR A.4.3.2-1/43 OR A.4.3.2-1/44) OR (A.4.3.2-1/42a OR A.4.3.2-1/43a OR A.4.3.2-1/44a)) THEN R ELSE N/A</w:t>
            </w:r>
          </w:p>
        </w:tc>
      </w:tr>
      <w:tr w:rsidR="00A735B3" w:rsidRPr="002E56B9" w14:paraId="2DF574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70C2" w14:textId="77777777" w:rsidR="00A735B3" w:rsidRPr="002E56B9" w:rsidRDefault="00A735B3" w:rsidP="00560F48">
            <w:pPr>
              <w:pStyle w:val="TAN"/>
            </w:pPr>
            <w:r w:rsidRPr="002E56B9">
              <w:t>C066c</w:t>
            </w:r>
            <w:r w:rsidRPr="002E56B9">
              <w:tab/>
              <w:t>IF A.4.1-1/2 AND A.4.1-2/8 AND A.4.1-3/2 AND (A.4.3.2-1/42b OR A.4.3.2-1/43b) THEN R ELSE N/A</w:t>
            </w:r>
          </w:p>
        </w:tc>
      </w:tr>
      <w:tr w:rsidR="00173F6C" w:rsidRPr="0062575A" w14:paraId="60AA32F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52E9D" w14:textId="77777777" w:rsidR="00173F6C" w:rsidRPr="0062575A" w:rsidRDefault="00173F6C" w:rsidP="00560F4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173F6C" w:rsidRPr="0062575A" w14:paraId="488EBF7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250B2" w14:textId="77777777" w:rsidR="00173F6C" w:rsidRPr="0062575A" w:rsidRDefault="00173F6C" w:rsidP="00560F48">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735B3" w:rsidRPr="002E56B9" w14:paraId="0448AF3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CE562" w14:textId="77777777" w:rsidR="00A735B3" w:rsidRPr="002E56B9" w:rsidRDefault="00A735B3" w:rsidP="00560F48">
            <w:pPr>
              <w:pStyle w:val="TAN"/>
            </w:pPr>
            <w:r w:rsidRPr="002E56B9">
              <w:t>C067</w:t>
            </w:r>
            <w:r w:rsidRPr="002E56B9">
              <w:tab/>
              <w:t>IF (A.4.1-4/1 OR A.4.1-4/2 OR A.4.1-4/3 OR A.4.1-4/5) AND (A.4.1-4A/1 OR A.4.1-4A/2 OR A.4.1-4A/5) AND A.4.1-3/2 THEN R ELSE N/A</w:t>
            </w:r>
          </w:p>
        </w:tc>
      </w:tr>
      <w:tr w:rsidR="00A735B3" w:rsidRPr="002E56B9" w14:paraId="16A1510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6261E" w14:textId="77777777" w:rsidR="00A735B3" w:rsidRPr="002E56B9" w:rsidRDefault="00A735B3" w:rsidP="00560F48">
            <w:pPr>
              <w:pStyle w:val="TAN"/>
            </w:pPr>
            <w:r w:rsidRPr="002E56B9">
              <w:t>C068</w:t>
            </w:r>
            <w:r w:rsidRPr="002E56B9">
              <w:tab/>
              <w:t>IF (A.4.1-4/1 OR A.4.1-4/2 OR A.4.1-4/3 OR A.4.1-4/5) AND [10] A.4.6-1/1 AND A.4.1-3/2 THEN R ELSE N/A</w:t>
            </w:r>
          </w:p>
        </w:tc>
      </w:tr>
      <w:tr w:rsidR="00A735B3" w:rsidRPr="002E56B9" w14:paraId="1F1CAA7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2978" w14:textId="77777777" w:rsidR="00A735B3" w:rsidRPr="002E56B9" w:rsidRDefault="00A735B3" w:rsidP="00560F48">
            <w:pPr>
              <w:pStyle w:val="TAN"/>
            </w:pPr>
            <w:r w:rsidRPr="002E56B9">
              <w:t>C069</w:t>
            </w:r>
            <w:r w:rsidRPr="002E56B9">
              <w:tab/>
              <w:t>IF (A.4.1-4/4 OR A.4.1-4/5) AND A.4.1-3/2 AND A.4.3.6-1/6 THEN R ELSE N/A</w:t>
            </w:r>
          </w:p>
        </w:tc>
      </w:tr>
      <w:tr w:rsidR="00A735B3" w:rsidRPr="002E56B9" w14:paraId="7C41C65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4C18B" w14:textId="77777777" w:rsidR="00A735B3" w:rsidRPr="002E56B9" w:rsidRDefault="00A735B3" w:rsidP="00560F48">
            <w:pPr>
              <w:pStyle w:val="TAN"/>
              <w:rPr>
                <w:lang w:eastAsia="zh-CN"/>
              </w:rPr>
            </w:pPr>
            <w:bookmarkStart w:id="9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735B3" w:rsidRPr="002E56B9" w14:paraId="7F57FAC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1DC95" w14:textId="77777777" w:rsidR="00A735B3" w:rsidRPr="002E56B9" w:rsidRDefault="00A735B3" w:rsidP="00560F48">
            <w:pPr>
              <w:pStyle w:val="TAN"/>
              <w:ind w:left="805" w:hanging="805"/>
            </w:pPr>
            <w:r w:rsidRPr="002E56B9">
              <w:t>C071</w:t>
            </w:r>
            <w:r w:rsidRPr="002E56B9">
              <w:tab/>
              <w:t>IF A.4.1-1/2 AND (A.4.1-3/1 OR A.4.1-3/2 OR A.4.1-3/3 OR A.4.1-3/5) AND A.4.3.2-1/41 AND NOT A.4.3.1-7a/3 THEN R ELSE N/A</w:t>
            </w:r>
          </w:p>
        </w:tc>
      </w:tr>
      <w:tr w:rsidR="00A735B3" w:rsidRPr="002E56B9" w14:paraId="62C90D2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D4691" w14:textId="32C8D636" w:rsidR="00A735B3" w:rsidRPr="002E56B9" w:rsidRDefault="00A735B3" w:rsidP="00560F48">
            <w:pPr>
              <w:pStyle w:val="TAN"/>
              <w:ind w:left="805" w:hanging="805"/>
            </w:pPr>
            <w:r w:rsidRPr="002E56B9">
              <w:t>C072</w:t>
            </w:r>
            <w:r w:rsidRPr="002E56B9">
              <w:tab/>
              <w:t>IF A.4.1-1/1 AND (A.4.1-3/1 OR A.4.1-3/2 OR A.4.1-3/3 OR A.4.1-3/5) AND A.4.3.2-1/41 AND (NOT A.4.3.9-1/2 AND A.4.3.1-7a/2) THEN R ELSE N/A</w:t>
            </w:r>
          </w:p>
        </w:tc>
      </w:tr>
      <w:tr w:rsidR="00A735B3" w:rsidRPr="002E56B9" w14:paraId="6C1096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A8156" w14:textId="5BC0DD99" w:rsidR="00A735B3" w:rsidRPr="002E56B9" w:rsidRDefault="00A735B3" w:rsidP="00560F48">
            <w:pPr>
              <w:pStyle w:val="TAN"/>
              <w:ind w:left="805" w:hanging="805"/>
            </w:pPr>
            <w:r w:rsidRPr="002E56B9">
              <w:t>C073</w:t>
            </w:r>
            <w:r w:rsidRPr="002E56B9">
              <w:tab/>
              <w:t>IF A.4.1-1/2 AND (A.4.1-3/1 OR A.4.1-3/2 OR A.4.1-3/3 OR A.4.1-3/5) AND A.4.3.2-1/41 AND A.4.3.1-7a/3 THEN R ELSE N/A</w:t>
            </w:r>
          </w:p>
        </w:tc>
        <w:bookmarkEnd w:id="90"/>
      </w:tr>
      <w:tr w:rsidR="00A735B3" w:rsidRPr="002E56B9" w14:paraId="49763F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84EDC" w14:textId="77777777" w:rsidR="00A735B3" w:rsidRPr="002E56B9" w:rsidRDefault="00A735B3" w:rsidP="00560F48">
            <w:pPr>
              <w:pStyle w:val="TAN"/>
              <w:rPr>
                <w:lang w:eastAsia="zh-CN"/>
              </w:rPr>
            </w:pPr>
            <w:bookmarkStart w:id="91"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735B3" w:rsidRPr="002E56B9" w14:paraId="1E42C9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10D29" w14:textId="77777777" w:rsidR="00A735B3" w:rsidRPr="002E56B9" w:rsidRDefault="00A735B3" w:rsidP="00560F48">
            <w:pPr>
              <w:pStyle w:val="TAN"/>
              <w:rPr>
                <w:lang w:eastAsia="zh-CN"/>
              </w:rPr>
            </w:pPr>
            <w:r w:rsidRPr="002E56B9">
              <w:t>C075</w:t>
            </w:r>
            <w:r w:rsidRPr="002E56B9">
              <w:tab/>
              <w:t>IF A.4.1-1/2 AND (A.4.1-3/1 OR A.4.1-3/2 OR A.4.1-3/3 OR A.4.1-3/5) AND A.4.3.2-1/39 AND A.4.3.2-1/40 AND NOT A.4.3.1-7a/3 THEN R ELSE N/A</w:t>
            </w:r>
          </w:p>
        </w:tc>
      </w:tr>
      <w:tr w:rsidR="00A735B3" w:rsidRPr="002E56B9" w14:paraId="59B0B5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719AD" w14:textId="0EC2E3C6" w:rsidR="00A735B3" w:rsidRPr="002E56B9" w:rsidRDefault="00A735B3" w:rsidP="00560F48">
            <w:pPr>
              <w:pStyle w:val="TAN"/>
              <w:rPr>
                <w:lang w:eastAsia="zh-CN"/>
              </w:rPr>
            </w:pPr>
            <w:r w:rsidRPr="002E56B9">
              <w:t>C076</w:t>
            </w:r>
            <w:r w:rsidRPr="002E56B9">
              <w:tab/>
              <w:t>IF A.4.1-1/1 AND (A.4.1-3/1 OR A.4.1-3/2 OR A.4.1-3/3 OR A.4.1-3/5) AND A.4.3.2-1/39 AND A.4.3.2-1/40 AND (NOT A.4.3.9-1/2 AND A.4.3.1-7a/2) THEN R ELSE N/A</w:t>
            </w:r>
          </w:p>
        </w:tc>
      </w:tr>
      <w:tr w:rsidR="00A735B3" w:rsidRPr="002E56B9" w14:paraId="6644A17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D8357" w14:textId="18F4086E" w:rsidR="00A735B3" w:rsidRPr="002E56B9" w:rsidRDefault="00A735B3" w:rsidP="00560F48">
            <w:pPr>
              <w:pStyle w:val="TAN"/>
              <w:rPr>
                <w:lang w:eastAsia="zh-CN"/>
              </w:rPr>
            </w:pPr>
            <w:r w:rsidRPr="002E56B9">
              <w:t>C077</w:t>
            </w:r>
            <w:r w:rsidRPr="002E56B9">
              <w:tab/>
              <w:t>IF A.4.1-1/2 AND (A.4.1-3/1 OR A.4.1-3/2 OR A.4.1-3/3 OR A.4.1-3/5) AND A.4.3.2-1/39 AND A.4.3.2-1/40 AND A.4.3.1-7a/3 THEN R ELSE N/A</w:t>
            </w:r>
          </w:p>
        </w:tc>
        <w:bookmarkEnd w:id="91"/>
      </w:tr>
      <w:tr w:rsidR="00A735B3" w:rsidRPr="002E56B9" w14:paraId="325A5B6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D5B4" w14:textId="77777777" w:rsidR="00A735B3" w:rsidRPr="002E56B9" w:rsidRDefault="00A735B3" w:rsidP="00560F4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735B3" w:rsidRPr="002E56B9" w14:paraId="601C32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1E99E" w14:textId="77777777" w:rsidR="00A735B3" w:rsidRPr="002E56B9" w:rsidRDefault="00A735B3" w:rsidP="00560F48">
            <w:pPr>
              <w:pStyle w:val="TAN"/>
              <w:rPr>
                <w:lang w:eastAsia="zh-CN"/>
              </w:rPr>
            </w:pPr>
            <w:r w:rsidRPr="002E56B9">
              <w:rPr>
                <w:lang w:eastAsia="zh-CN"/>
              </w:rPr>
              <w:t>C079</w:t>
            </w:r>
            <w:r w:rsidRPr="002E56B9">
              <w:rPr>
                <w:lang w:eastAsia="zh-CN"/>
              </w:rPr>
              <w:tab/>
            </w:r>
            <w:r w:rsidRPr="002E56B9">
              <w:t>IF A.4.1-1/3 AND A.4.1-2/7 THEN R ELSE N/A</w:t>
            </w:r>
          </w:p>
        </w:tc>
      </w:tr>
      <w:tr w:rsidR="00A735B3" w:rsidRPr="002E56B9" w14:paraId="450D4E4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40695" w14:textId="77777777" w:rsidR="00A735B3" w:rsidRPr="002E56B9" w:rsidRDefault="00A735B3" w:rsidP="00560F48">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735B3" w:rsidRPr="002E56B9" w14:paraId="0BEA289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0026F" w14:textId="77777777" w:rsidR="00A735B3" w:rsidRPr="002E56B9" w:rsidRDefault="00A735B3" w:rsidP="00560F48">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A735B3" w:rsidRPr="002E56B9" w14:paraId="5E4337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7257" w14:textId="77777777" w:rsidR="00A735B3" w:rsidRPr="002E56B9" w:rsidRDefault="00A735B3" w:rsidP="00560F48">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A735B3" w:rsidRPr="002E56B9" w14:paraId="30DD27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A65B8" w14:textId="77777777" w:rsidR="00A735B3" w:rsidRPr="002E56B9" w:rsidRDefault="00A735B3" w:rsidP="00560F48">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A735B3" w:rsidRPr="002E56B9" w14:paraId="37DA96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5A3D3" w14:textId="0D939C91" w:rsidR="00A735B3" w:rsidRPr="002E56B9" w:rsidRDefault="00A735B3" w:rsidP="00560F48">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000E3F14" w:rsidRPr="000E3F14">
              <w:t>(</w:t>
            </w:r>
            <w:r w:rsidRPr="002E56B9">
              <w:t>[10]A.4.4-1a/5</w:t>
            </w:r>
            <w:r w:rsidR="000E3F14"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735B3" w:rsidRPr="002E56B9" w14:paraId="3AF5CB6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851C5" w14:textId="77777777" w:rsidR="00A735B3" w:rsidRPr="002E56B9" w:rsidRDefault="00A735B3" w:rsidP="00560F48">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A735B3" w:rsidRPr="002E56B9" w14:paraId="08BF71F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A2523" w14:textId="77777777" w:rsidR="00A735B3" w:rsidRPr="002E56B9" w:rsidRDefault="00A735B3" w:rsidP="00560F48">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A735B3" w:rsidRPr="002E56B9" w14:paraId="53132E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36700" w14:textId="77777777" w:rsidR="00A735B3" w:rsidRPr="002E56B9" w:rsidRDefault="00A735B3" w:rsidP="00560F48">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A735B3" w:rsidRPr="002E56B9" w14:paraId="268B47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747D4" w14:textId="77777777" w:rsidR="00A735B3" w:rsidRPr="002E56B9" w:rsidRDefault="00A735B3" w:rsidP="00560F48">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A735B3" w:rsidRPr="002E56B9" w14:paraId="6C2350C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72355" w14:textId="77777777" w:rsidR="00A735B3" w:rsidRPr="002E56B9" w:rsidRDefault="00A735B3" w:rsidP="00560F48">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A735B3" w:rsidRPr="002E56B9" w14:paraId="0B7C5F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F3837" w14:textId="77777777" w:rsidR="00A735B3" w:rsidRPr="002E56B9" w:rsidRDefault="00A735B3" w:rsidP="00560F48">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A735B3" w:rsidRPr="002E56B9" w14:paraId="6E74B1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93861" w14:textId="77777777" w:rsidR="00A735B3" w:rsidRPr="002E56B9" w:rsidRDefault="00A735B3" w:rsidP="00560F48">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A735B3" w:rsidRPr="002E56B9" w14:paraId="27F6BC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0FB8" w14:textId="77777777" w:rsidR="00A735B3" w:rsidRPr="002E56B9" w:rsidRDefault="00A735B3" w:rsidP="00560F48">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A735B3" w:rsidRPr="002E56B9" w14:paraId="68BF730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A4A41" w14:textId="77777777" w:rsidR="00A735B3" w:rsidRPr="002E56B9" w:rsidRDefault="00A735B3" w:rsidP="00560F48">
            <w:pPr>
              <w:pStyle w:val="TAN"/>
              <w:rPr>
                <w:rFonts w:eastAsia="SimSun"/>
                <w:lang w:eastAsia="zh-CN"/>
              </w:rPr>
            </w:pPr>
            <w:r w:rsidRPr="002E56B9">
              <w:t>C086</w:t>
            </w:r>
            <w:r w:rsidRPr="002E56B9">
              <w:tab/>
              <w:t>IF ((A.4.1-1/1 AND [10]A.4.1-1/1) OR (A.4.1-1/1 AND [10]A.4.1-1/2) OR (A.4.1-1/2 AND [10]A.4.1-1/1) OR (A.4.1-1/2 AND [10]A.4.1-1/2)) AND A.4.1-2/7 THEN R ELSE N/A</w:t>
            </w:r>
          </w:p>
        </w:tc>
      </w:tr>
      <w:tr w:rsidR="00A735B3" w:rsidRPr="002E56B9" w14:paraId="46B9FA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BF3F0" w14:textId="77777777" w:rsidR="00A735B3" w:rsidRPr="002E56B9" w:rsidRDefault="00A735B3" w:rsidP="00560F48">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735B3" w:rsidRPr="002E56B9" w:rsidDel="00142FC1" w14:paraId="3CFBC8A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496D" w14:textId="77777777" w:rsidR="00A735B3" w:rsidRPr="002E56B9" w:rsidDel="00142FC1" w:rsidRDefault="00A735B3" w:rsidP="00560F48">
            <w:pPr>
              <w:pStyle w:val="TAN"/>
            </w:pPr>
            <w:r w:rsidRPr="002E56B9">
              <w:t>C087</w:t>
            </w:r>
            <w:r w:rsidRPr="002E56B9">
              <w:tab/>
              <w:t>Void</w:t>
            </w:r>
          </w:p>
        </w:tc>
      </w:tr>
      <w:tr w:rsidR="00A735B3" w:rsidRPr="002E56B9" w14:paraId="297F974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E1B72" w14:textId="77777777" w:rsidR="00A735B3" w:rsidRPr="002E56B9" w:rsidRDefault="00A735B3" w:rsidP="00560F48">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A735B3" w:rsidRPr="002E56B9" w14:paraId="730ED3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DBD889" w14:textId="199ED071" w:rsidR="00A735B3" w:rsidRPr="002E56B9" w:rsidRDefault="00A735B3" w:rsidP="00560F48">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A735B3" w:rsidRPr="002E56B9" w14:paraId="711550E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D16F" w14:textId="77777777" w:rsidR="00A735B3" w:rsidRPr="002E56B9" w:rsidRDefault="00A735B3" w:rsidP="00560F4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A735B3" w:rsidRPr="002E56B9" w14:paraId="25801C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CEBD4" w14:textId="688B52B4" w:rsidR="00A735B3" w:rsidRPr="002E56B9" w:rsidRDefault="00A735B3" w:rsidP="00560F48">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A735B3" w:rsidRPr="002E56B9" w14:paraId="335B503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F5777" w14:textId="77777777" w:rsidR="00A735B3" w:rsidRPr="002E56B9" w:rsidRDefault="00A735B3" w:rsidP="00560F48">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A735B3" w:rsidRPr="002E56B9" w14:paraId="7E2CEA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11B9B" w14:textId="77777777" w:rsidR="00A735B3" w:rsidRPr="002E56B9" w:rsidRDefault="00A735B3" w:rsidP="00560F4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735B3" w:rsidRPr="002E56B9" w14:paraId="636E01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B6E95" w14:textId="77777777" w:rsidR="00A735B3" w:rsidRPr="002E56B9" w:rsidRDefault="00A735B3" w:rsidP="00560F48">
            <w:pPr>
              <w:pStyle w:val="TAN"/>
            </w:pPr>
            <w:r w:rsidRPr="002E56B9">
              <w:t>C094</w:t>
            </w:r>
            <w:r w:rsidRPr="002E56B9">
              <w:tab/>
              <w:t>IF ((A.4.1-1/1 AND A.4.1-1/1) OR (A.4.1-1/1 AND A.4.1-1/2) OR (A.4.1-1/2 AND A.4.1-1/1) OR (A.4.1-1/2 AND A.4.1-1/2)) AND A.4.1-3/1 AND A.4.3.6-1/45 THEN R ELSE N/A</w:t>
            </w:r>
          </w:p>
        </w:tc>
      </w:tr>
      <w:tr w:rsidR="00A735B3" w:rsidRPr="002E56B9" w14:paraId="787844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7EDBE" w14:textId="77777777" w:rsidR="00A735B3" w:rsidRPr="002E56B9" w:rsidRDefault="00A735B3" w:rsidP="00560F48">
            <w:pPr>
              <w:pStyle w:val="TAN"/>
            </w:pPr>
            <w:r w:rsidRPr="002E56B9">
              <w:t>C095</w:t>
            </w:r>
            <w:r w:rsidRPr="002E56B9">
              <w:tab/>
              <w:t>IF A.4.1-1/2 AND A.4.1-2/8 AND A.4.1-3/1 AND A.4.3.6-1/45 THEN R ELSE N/A</w:t>
            </w:r>
          </w:p>
        </w:tc>
      </w:tr>
      <w:tr w:rsidR="00A735B3" w:rsidRPr="002E56B9" w14:paraId="0A38D3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6D2FC" w14:textId="77777777" w:rsidR="00A735B3" w:rsidRPr="002E56B9" w:rsidRDefault="00A735B3" w:rsidP="00560F48">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735B3" w:rsidRPr="002E56B9" w14:paraId="71AFC50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263443" w14:textId="77777777" w:rsidR="00A735B3" w:rsidRPr="002E56B9" w:rsidRDefault="00A735B3" w:rsidP="00560F48">
            <w:pPr>
              <w:pStyle w:val="TAN"/>
            </w:pPr>
            <w:r w:rsidRPr="002E56B9">
              <w:t>C096</w:t>
            </w:r>
            <w:r w:rsidRPr="002E56B9">
              <w:tab/>
              <w:t>IF ((A.4.1-1/1 OR A.4.1-1/2) AND [10] A.4.1-1/3) THEN R ELSE N/A</w:t>
            </w:r>
          </w:p>
        </w:tc>
      </w:tr>
      <w:tr w:rsidR="00A735B3" w:rsidRPr="002E56B9" w14:paraId="08674F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6A3D0" w14:textId="77777777" w:rsidR="00A735B3" w:rsidRPr="002E56B9" w:rsidRDefault="00A735B3" w:rsidP="00560F48">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735B3" w:rsidRPr="002E56B9" w14:paraId="00C0C8A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4EC0E" w14:textId="77777777" w:rsidR="00A735B3" w:rsidRPr="002E56B9" w:rsidRDefault="00A735B3" w:rsidP="00560F4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735B3" w:rsidRPr="002E56B9" w14:paraId="12737E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D7F8F" w14:textId="77777777" w:rsidR="00A735B3" w:rsidRPr="002E56B9" w:rsidRDefault="00A735B3" w:rsidP="00560F4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735B3" w:rsidRPr="002E56B9" w14:paraId="39F8553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2318" w14:textId="77777777" w:rsidR="00A735B3" w:rsidRPr="002E56B9" w:rsidRDefault="00A735B3" w:rsidP="00560F48">
            <w:pPr>
              <w:pStyle w:val="TAN"/>
              <w:rPr>
                <w:lang w:eastAsia="zh-CN"/>
              </w:rPr>
            </w:pPr>
            <w:r w:rsidRPr="002E56B9">
              <w:rPr>
                <w:lang w:eastAsia="zh-CN"/>
              </w:rPr>
              <w:t>C100</w:t>
            </w:r>
            <w:r w:rsidRPr="002E56B9">
              <w:rPr>
                <w:lang w:eastAsia="zh-CN"/>
              </w:rPr>
              <w:tab/>
            </w:r>
            <w:r w:rsidRPr="002E56B9">
              <w:t>IF A.4.1-1/3 AND A.4.1-2/7 AND A.4.3.10-1/3 THEN R ELSE N/A</w:t>
            </w:r>
          </w:p>
        </w:tc>
      </w:tr>
      <w:tr w:rsidR="00A735B3" w:rsidRPr="002E56B9" w14:paraId="7F6DA72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F961" w14:textId="77777777" w:rsidR="00A735B3" w:rsidRPr="002E56B9" w:rsidRDefault="00A735B3" w:rsidP="00560F4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735B3" w:rsidRPr="002E56B9" w14:paraId="4CE9DE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23D64" w14:textId="77777777" w:rsidR="00A735B3" w:rsidRPr="002E56B9" w:rsidRDefault="00A735B3" w:rsidP="00560F4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735B3" w:rsidRPr="002E56B9" w14:paraId="4D72D0F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5F75" w14:textId="77777777" w:rsidR="00A735B3" w:rsidRPr="002E56B9" w:rsidRDefault="00A735B3" w:rsidP="00560F48">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735B3" w:rsidRPr="002E56B9" w14:paraId="223414B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755D1" w14:textId="77777777" w:rsidR="00A735B3" w:rsidRPr="002E56B9" w:rsidRDefault="00A735B3" w:rsidP="00560F4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735B3" w:rsidRPr="002E56B9" w14:paraId="21831F2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B3F2B" w14:textId="77777777" w:rsidR="00A735B3" w:rsidRPr="002E56B9" w:rsidRDefault="00A735B3" w:rsidP="00560F4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735B3" w:rsidRPr="002E56B9" w14:paraId="170EC3D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FD0EC" w14:textId="77777777" w:rsidR="00A735B3" w:rsidRPr="002E56B9" w:rsidRDefault="00A735B3" w:rsidP="00560F4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735B3" w:rsidRPr="002E56B9" w14:paraId="15B317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B6A8B" w14:textId="77777777" w:rsidR="00A735B3" w:rsidRPr="002E56B9" w:rsidRDefault="00A735B3" w:rsidP="00560F4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735B3" w:rsidRPr="002E56B9" w14:paraId="1E27524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34F56" w14:textId="77777777" w:rsidR="00A735B3" w:rsidRPr="002E56B9" w:rsidRDefault="00A735B3" w:rsidP="00560F4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735B3" w:rsidRPr="002E56B9" w14:paraId="37BD6DE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9AC5" w14:textId="77777777" w:rsidR="00A735B3" w:rsidRPr="002E56B9" w:rsidRDefault="00A735B3" w:rsidP="00560F4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735B3" w:rsidRPr="002E56B9" w14:paraId="53B06D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D234E" w14:textId="77777777" w:rsidR="00A735B3" w:rsidRPr="002E56B9" w:rsidRDefault="00A735B3" w:rsidP="00560F48">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735B3" w:rsidRPr="002E56B9" w14:paraId="45672C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1FC2" w14:textId="77777777" w:rsidR="00A735B3" w:rsidRPr="002E56B9" w:rsidRDefault="00A735B3" w:rsidP="00560F48">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735B3" w:rsidRPr="002E56B9" w14:paraId="5096064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6CA0" w14:textId="77777777" w:rsidR="00A735B3" w:rsidRPr="002E56B9" w:rsidRDefault="00A735B3" w:rsidP="00560F48">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735B3" w:rsidRPr="002E56B9" w14:paraId="103E14E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7916" w14:textId="77777777" w:rsidR="00A735B3" w:rsidRPr="002E56B9" w:rsidRDefault="00A735B3" w:rsidP="00560F48">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735B3" w:rsidRPr="002E56B9" w14:paraId="169731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1945" w14:textId="77777777" w:rsidR="00A735B3" w:rsidRPr="002E56B9" w:rsidRDefault="00A735B3" w:rsidP="00560F48">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735B3" w:rsidRPr="002E56B9" w14:paraId="115173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C69BE" w14:textId="04984666" w:rsidR="00A735B3" w:rsidRPr="002E56B9" w:rsidRDefault="00A735B3" w:rsidP="00560F48">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735B3" w:rsidRPr="002E56B9" w14:paraId="68F26AD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69295" w14:textId="5B194A49" w:rsidR="00A735B3" w:rsidRPr="002E56B9" w:rsidRDefault="00A735B3" w:rsidP="00560F48">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735B3" w:rsidRPr="002E56B9" w14:paraId="2625321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9BF1B" w14:textId="77777777" w:rsidR="00A735B3" w:rsidRPr="002E56B9" w:rsidRDefault="00A735B3" w:rsidP="00560F48">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735B3" w:rsidRPr="002E56B9" w14:paraId="18CCA41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0E6" w14:textId="77777777" w:rsidR="00A735B3" w:rsidRPr="002E56B9" w:rsidRDefault="00A735B3" w:rsidP="00560F48">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735B3" w:rsidRPr="002E56B9" w14:paraId="71A22E2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109CE" w14:textId="7443C395" w:rsidR="00A735B3" w:rsidRPr="002E56B9" w:rsidRDefault="00A735B3" w:rsidP="00560F48">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735B3" w:rsidRPr="002E56B9" w14:paraId="7F5BD1C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173FE" w14:textId="66B32F00" w:rsidR="00A735B3" w:rsidRPr="002E56B9" w:rsidRDefault="00A735B3" w:rsidP="00560F48">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735B3" w:rsidRPr="002E56B9" w14:paraId="0C273DE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BBEE6" w14:textId="77777777" w:rsidR="00A735B3" w:rsidRPr="002E56B9" w:rsidRDefault="00A735B3" w:rsidP="00560F48">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735B3" w:rsidRPr="002E56B9" w14:paraId="241424D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F3B56" w14:textId="77777777" w:rsidR="00A735B3" w:rsidRPr="002E56B9" w:rsidRDefault="00A735B3" w:rsidP="00560F48">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735B3" w:rsidRPr="002E56B9" w14:paraId="49582FD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68FD2" w14:textId="031F0738" w:rsidR="00A735B3" w:rsidRPr="002E56B9" w:rsidRDefault="00A735B3" w:rsidP="00560F48">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735B3" w:rsidRPr="002E56B9" w14:paraId="79ADB7D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07963" w14:textId="2631D633" w:rsidR="00A735B3" w:rsidRPr="002E56B9" w:rsidRDefault="00A735B3" w:rsidP="00560F48">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735B3" w:rsidRPr="002E56B9" w14:paraId="776618D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263A9" w14:textId="77777777" w:rsidR="00A735B3" w:rsidRPr="002E56B9" w:rsidRDefault="00A735B3" w:rsidP="00560F48">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735B3" w:rsidRPr="002E56B9" w14:paraId="38BC6C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F721" w14:textId="77777777" w:rsidR="00A735B3" w:rsidRPr="002E56B9" w:rsidRDefault="00A735B3" w:rsidP="00560F48">
            <w:pPr>
              <w:pStyle w:val="TAN"/>
            </w:pPr>
            <w:r w:rsidRPr="002E56B9">
              <w:t>C117</w:t>
            </w:r>
            <w:r w:rsidRPr="002E56B9">
              <w:tab/>
              <w:t>IF A.4.1-1/2 AND (A.4.1-3/1 OR A.4.1-3/2 OR A.4.1-3/3 OR A.4.1-3/5) AND A.4.3.2-1/61 AND NOT A.4.3.1-7a/3 THEN R ELSE N/A</w:t>
            </w:r>
          </w:p>
        </w:tc>
      </w:tr>
      <w:tr w:rsidR="00A735B3" w:rsidRPr="002E56B9" w14:paraId="65D8FB6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4F1B2" w14:textId="60F3322D" w:rsidR="00A735B3" w:rsidRPr="002E56B9" w:rsidRDefault="00A735B3" w:rsidP="00560F48">
            <w:pPr>
              <w:pStyle w:val="TAN"/>
            </w:pPr>
            <w:r w:rsidRPr="002E56B9">
              <w:t>C118</w:t>
            </w:r>
            <w:r w:rsidRPr="002E56B9">
              <w:tab/>
              <w:t>IF A.4.1-1/1 AND (A.4.1-3/1 OR A.4.1-3/2 OR A.4.1-3/3 OR A.4.1-3/5) AND A.4.3.2-1/61 AND (NOT A.4.3.9-1/2 AND A.4.3.1-7a/2) THEN R ELSE N/A</w:t>
            </w:r>
          </w:p>
        </w:tc>
      </w:tr>
      <w:tr w:rsidR="00A735B3" w:rsidRPr="002E56B9" w14:paraId="6E58E95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772D" w14:textId="531A178C" w:rsidR="00A735B3" w:rsidRPr="002E56B9" w:rsidRDefault="00A735B3" w:rsidP="00560F48">
            <w:pPr>
              <w:pStyle w:val="TAN"/>
            </w:pPr>
            <w:r w:rsidRPr="002E56B9">
              <w:t>C119</w:t>
            </w:r>
            <w:r w:rsidRPr="002E56B9">
              <w:tab/>
              <w:t>IF A.4.1-1/2 AND (A.4.1-3/1 OR A.4.1-3/2 OR A.4.1-3/3 OR A.4.1-3/5) AND A.4.3.2-1/61 AND A.4.3.1-7a/3 THEN R ELSE N/A</w:t>
            </w:r>
          </w:p>
        </w:tc>
      </w:tr>
      <w:tr w:rsidR="00A735B3" w:rsidRPr="002E56B9" w14:paraId="0FB73D5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D83D4" w14:textId="77777777" w:rsidR="00A735B3" w:rsidRPr="002E56B9" w:rsidRDefault="00A735B3" w:rsidP="00560F48">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A735B3" w:rsidRPr="002E56B9" w14:paraId="7856E1E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9574D" w14:textId="77777777" w:rsidR="00A735B3" w:rsidRPr="002E56B9" w:rsidRDefault="00A735B3" w:rsidP="00560F48">
            <w:pPr>
              <w:pStyle w:val="TAN"/>
            </w:pPr>
            <w:r w:rsidRPr="002E56B9">
              <w:t>C121</w:t>
            </w:r>
            <w:r w:rsidRPr="002E56B9">
              <w:tab/>
              <w:t>IF A.4.1-1/1 AND (A.4.1-3/1 OR A.4.1-3/2 OR A.4.1-3/3 OR A.4.1-3/5) AND A.4.3.2-1/62 AND NOT A.4.3.1-7a/2 THEN R ELSE N/A</w:t>
            </w:r>
          </w:p>
        </w:tc>
      </w:tr>
      <w:tr w:rsidR="00A735B3" w:rsidRPr="002E56B9" w14:paraId="7346846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4B528" w14:textId="77777777" w:rsidR="00A735B3" w:rsidRPr="002E56B9" w:rsidRDefault="00A735B3" w:rsidP="00560F48">
            <w:pPr>
              <w:pStyle w:val="TAN"/>
            </w:pPr>
            <w:r w:rsidRPr="002E56B9">
              <w:t>C122</w:t>
            </w:r>
            <w:r w:rsidRPr="002E56B9">
              <w:tab/>
              <w:t>IF A.4.1-1/2 AND (A.4.1-3/1 OR A.4.1-3/2 OR A.4.1-3/3 OR A.4.1-3/5) AND A.4.3.2-1/12 AND NOT A.4.3.1-7a/3 THEN R ELSE N/A</w:t>
            </w:r>
          </w:p>
        </w:tc>
      </w:tr>
      <w:tr w:rsidR="00A735B3" w:rsidRPr="002E56B9" w14:paraId="235B4A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C764" w14:textId="77777777" w:rsidR="00A735B3" w:rsidRPr="002E56B9" w:rsidRDefault="00A735B3" w:rsidP="00560F48">
            <w:pPr>
              <w:pStyle w:val="TAN"/>
            </w:pPr>
            <w:r w:rsidRPr="002E56B9">
              <w:t>C123</w:t>
            </w:r>
            <w:r w:rsidRPr="002E56B9">
              <w:tab/>
              <w:t>IF A.4.1-1/2 AND (A.4.1-3/1 OR A.4.1-3/2 OR A.4.1-3/3 OR A.4.1-3/5) AND A.4.3.2-1/62 AND NOT A.4.3.1-7a/3 THEN R ELSE N/A</w:t>
            </w:r>
          </w:p>
        </w:tc>
      </w:tr>
      <w:tr w:rsidR="00A735B3" w:rsidRPr="002E56B9" w14:paraId="04B0E29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B7980" w14:textId="2982DF21" w:rsidR="00A735B3" w:rsidRPr="002E56B9" w:rsidRDefault="00A735B3" w:rsidP="00560F48">
            <w:pPr>
              <w:pStyle w:val="TAN"/>
            </w:pPr>
            <w:r w:rsidRPr="002E56B9">
              <w:t>C124</w:t>
            </w:r>
            <w:r w:rsidRPr="002E56B9">
              <w:tab/>
              <w:t>IF A.4.1-1/1 AND (A.4.1-3/1 OR A.4.1-3/2 OR A.4.1-3/3 OR A.4.1-3/5) AND A.4.3.2-1/12 AND (NOT A.4.3.9-1/2 AND A.4.3.1-7a/2) THEN R ELSE N/A</w:t>
            </w:r>
          </w:p>
        </w:tc>
      </w:tr>
      <w:tr w:rsidR="00A735B3" w:rsidRPr="002E56B9" w14:paraId="1E8C14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19274" w14:textId="29BC88A0" w:rsidR="00A735B3" w:rsidRPr="002E56B9" w:rsidRDefault="00A735B3" w:rsidP="00560F48">
            <w:pPr>
              <w:pStyle w:val="TAN"/>
            </w:pPr>
            <w:r w:rsidRPr="002E56B9">
              <w:t>C125</w:t>
            </w:r>
            <w:r w:rsidRPr="002E56B9">
              <w:tab/>
              <w:t>IF A.4.1-1/2 AND (A.4.1-3/1 OR A.4.1-3/2 OR A.4.1-3/3 OR A.4.1-3/5) AND A.4.3.2-1/12 AND A.4.3.1-7a/3 THEN R ELSE N/A</w:t>
            </w:r>
          </w:p>
        </w:tc>
      </w:tr>
      <w:tr w:rsidR="00A735B3" w:rsidRPr="002E56B9" w14:paraId="0AF6D62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AB19" w14:textId="77777777" w:rsidR="00A735B3" w:rsidRPr="002E56B9" w:rsidRDefault="00A735B3" w:rsidP="00560F48">
            <w:pPr>
              <w:pStyle w:val="TAN"/>
            </w:pPr>
            <w:r w:rsidRPr="002E56B9">
              <w:t>C126</w:t>
            </w:r>
            <w:r w:rsidRPr="002E56B9">
              <w:tab/>
              <w:t>IF A.4.1-1/2 AND A.4.1-2/8 AND (A.4.1-3/1 OR A.4.1-3/2 OR A.4.1-3/3 OR A.4.1-3/5) and A.4.3.2-1/3 THEN R ELSE N/A</w:t>
            </w:r>
          </w:p>
        </w:tc>
      </w:tr>
      <w:tr w:rsidR="00A735B3" w:rsidRPr="002E56B9" w14:paraId="3C6867D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28656" w14:textId="77777777" w:rsidR="00A735B3" w:rsidRPr="002E56B9" w:rsidRDefault="00A735B3" w:rsidP="00560F48">
            <w:pPr>
              <w:pStyle w:val="TAN"/>
            </w:pPr>
            <w:r w:rsidRPr="002E56B9">
              <w:t>C126a</w:t>
            </w:r>
            <w:r w:rsidRPr="002E56B9">
              <w:tab/>
              <w:t>IF (A.4.1-1/1 OR A.4.1-1/2) AND A.4.1-2/7 AND A.4.1-3/2 AND A.4.1-4/3 AND A.4.3.2B.2.0-2A/1 AND A.4.3.2-1/37 THEN R ELSE N/A</w:t>
            </w:r>
          </w:p>
        </w:tc>
      </w:tr>
      <w:tr w:rsidR="00A735B3" w:rsidRPr="002E56B9" w14:paraId="22B658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53BDD" w14:textId="40D21CF2" w:rsidR="00A735B3" w:rsidRPr="002E56B9" w:rsidRDefault="00A735B3" w:rsidP="00560F48">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735B3" w:rsidRPr="002E56B9" w14:paraId="3CC500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424B" w14:textId="044CAB7C" w:rsidR="00A735B3" w:rsidRPr="002E56B9" w:rsidRDefault="00A735B3" w:rsidP="00560F48">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735B3" w:rsidRPr="002E56B9" w14:paraId="1A7346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34677" w14:textId="77777777" w:rsidR="00A735B3" w:rsidRPr="002E56B9" w:rsidRDefault="00A735B3" w:rsidP="00560F48">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735B3" w:rsidRPr="002E56B9" w14:paraId="33C7FB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A6596" w14:textId="77777777" w:rsidR="00A735B3" w:rsidRPr="002E56B9" w:rsidRDefault="00A735B3" w:rsidP="00560F48">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498CD2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79145" w14:textId="0C5B5997" w:rsidR="00A735B3" w:rsidRPr="002E56B9" w:rsidRDefault="00A735B3" w:rsidP="00560F48">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735B3" w:rsidRPr="002E56B9" w14:paraId="21D29A8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7D27B" w14:textId="2788A968" w:rsidR="00A735B3" w:rsidRPr="002E56B9" w:rsidRDefault="00A735B3" w:rsidP="00560F48">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735B3" w:rsidRPr="002E56B9" w14:paraId="61BEC86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F8284" w14:textId="77777777" w:rsidR="00A735B3" w:rsidRPr="002E56B9" w:rsidRDefault="00A735B3" w:rsidP="00560F48">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735B3" w:rsidRPr="002E56B9" w14:paraId="5F2BDC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A4DE9" w14:textId="77777777" w:rsidR="00A735B3" w:rsidRPr="002E56B9" w:rsidRDefault="00A735B3" w:rsidP="00560F48">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735B3" w:rsidRPr="002E56B9" w14:paraId="69C0479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9FA33" w14:textId="77777777" w:rsidR="00A735B3" w:rsidRPr="002E56B9" w:rsidRDefault="00A735B3" w:rsidP="00560F48">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735B3" w:rsidRPr="002E56B9" w14:paraId="3F1CA77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7A6F4" w14:textId="77777777" w:rsidR="00A735B3" w:rsidRPr="002E56B9" w:rsidRDefault="00A735B3" w:rsidP="00560F48">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59E94F4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195B6" w14:textId="77777777" w:rsidR="00A735B3" w:rsidRPr="002E56B9" w:rsidRDefault="00A735B3" w:rsidP="00560F48">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735B3" w:rsidRPr="002E56B9" w14:paraId="29416F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CFF9" w14:textId="77777777" w:rsidR="00A735B3" w:rsidRPr="002E56B9" w:rsidRDefault="00A735B3" w:rsidP="00560F48">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6405993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9BF1D" w14:textId="77777777" w:rsidR="00A735B3" w:rsidRPr="002E56B9" w:rsidRDefault="00A735B3" w:rsidP="00560F48">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735B3" w:rsidRPr="002E56B9" w14:paraId="4825CDA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2EEF4" w14:textId="77777777" w:rsidR="00A735B3" w:rsidRPr="002E56B9" w:rsidRDefault="00A735B3" w:rsidP="00560F48">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735B3" w:rsidRPr="002E56B9" w14:paraId="3607C9E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020D0" w14:textId="77777777" w:rsidR="00A735B3" w:rsidRPr="002E56B9" w:rsidRDefault="00A735B3" w:rsidP="00560F48">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735B3" w:rsidRPr="002E56B9" w14:paraId="19C4A63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91342" w14:textId="77777777" w:rsidR="00A735B3" w:rsidRPr="002E56B9" w:rsidRDefault="00A735B3" w:rsidP="00560F48">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7B111DE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A5524" w14:textId="77777777" w:rsidR="00A735B3" w:rsidRPr="002E56B9" w:rsidRDefault="00A735B3" w:rsidP="00560F48">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60BEF06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4AF89" w14:textId="77777777" w:rsidR="00A735B3" w:rsidRPr="002E56B9" w:rsidRDefault="00A735B3" w:rsidP="00560F48">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33569D7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9DD97" w14:textId="77777777" w:rsidR="00A735B3" w:rsidRPr="002E56B9" w:rsidRDefault="00A735B3" w:rsidP="00560F48">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735B3" w:rsidRPr="002E56B9" w14:paraId="7EF5A9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4574B" w14:textId="77777777" w:rsidR="00A735B3" w:rsidRPr="002E56B9" w:rsidRDefault="00A735B3" w:rsidP="00560F48">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735B3" w:rsidRPr="002E56B9" w14:paraId="3DB9A2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056AB" w14:textId="77777777" w:rsidR="00A735B3" w:rsidRPr="002E56B9" w:rsidRDefault="00A735B3" w:rsidP="00560F48">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5AFCC9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E4E41" w14:textId="77777777" w:rsidR="00A735B3" w:rsidRPr="002E56B9" w:rsidRDefault="00A735B3" w:rsidP="00560F48">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735B3" w:rsidRPr="002E56B9" w14:paraId="07CBE9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04AA2" w14:textId="77777777" w:rsidR="00A735B3" w:rsidRPr="002E56B9" w:rsidRDefault="00A735B3" w:rsidP="00560F48">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1489B4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EBDF2" w14:textId="77777777" w:rsidR="00A735B3" w:rsidRPr="002E56B9" w:rsidRDefault="00A735B3" w:rsidP="00560F48">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0BF9AE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0C1F" w14:textId="77777777" w:rsidR="00A735B3" w:rsidRPr="002E56B9" w:rsidRDefault="00A735B3" w:rsidP="00560F48">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735B3" w:rsidRPr="002E56B9" w14:paraId="2B54FE0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92AF" w14:textId="77777777" w:rsidR="00A735B3" w:rsidRPr="002E56B9" w:rsidRDefault="00A735B3" w:rsidP="00560F48">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735B3" w:rsidRPr="002E56B9" w14:paraId="2B6DC9B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17761" w14:textId="77777777" w:rsidR="00A735B3" w:rsidRPr="002E56B9" w:rsidRDefault="00A735B3" w:rsidP="00560F48">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735B3" w:rsidRPr="002E56B9" w14:paraId="659E0A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F2BBF" w14:textId="77777777" w:rsidR="00A735B3" w:rsidRPr="002E56B9" w:rsidRDefault="00A735B3" w:rsidP="00560F48">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70E259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1B1E3" w14:textId="77777777" w:rsidR="00A735B3" w:rsidRPr="002E56B9" w:rsidRDefault="00A735B3" w:rsidP="00560F48">
            <w:pPr>
              <w:pStyle w:val="TAN"/>
              <w:rPr>
                <w:lang w:eastAsia="zh-CN"/>
              </w:rPr>
            </w:pPr>
            <w:r w:rsidRPr="002E56B9">
              <w:rPr>
                <w:lang w:eastAsia="zh-TW"/>
              </w:rPr>
              <w:t>C147</w:t>
            </w:r>
            <w:r w:rsidRPr="002E56B9">
              <w:tab/>
              <w:t>IF A.4.1-1/2 AND A.4.1-2/8 AND A.4.1-3/1 AND A.4.3.2-1/64 AND A.4.3.2-1/77 THEN R ELSE N/A</w:t>
            </w:r>
          </w:p>
        </w:tc>
      </w:tr>
      <w:tr w:rsidR="00A735B3" w:rsidRPr="002E56B9" w14:paraId="23F494D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2F097" w14:textId="77777777" w:rsidR="00A735B3" w:rsidRPr="002E56B9" w:rsidRDefault="00A735B3" w:rsidP="00560F48">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735B3" w:rsidRPr="002E56B9" w14:paraId="3F71348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DE619" w14:textId="77777777" w:rsidR="00A735B3" w:rsidRPr="002E56B9" w:rsidRDefault="00A735B3" w:rsidP="00560F48">
            <w:pPr>
              <w:pStyle w:val="TAN"/>
            </w:pPr>
            <w:r w:rsidRPr="002E56B9">
              <w:rPr>
                <w:lang w:eastAsia="zh-TW"/>
              </w:rPr>
              <w:t>C149</w:t>
            </w:r>
            <w:r w:rsidRPr="002E56B9">
              <w:tab/>
              <w:t>IF (A.4.1-4/4 OR A.4.1-4/5) AND A.4.1-3/2 AND A.4.3.2-1/64 AND A.4.3.2-1/77 THEN R ELSE N/A</w:t>
            </w:r>
          </w:p>
        </w:tc>
      </w:tr>
      <w:tr w:rsidR="00A735B3" w:rsidRPr="002E56B9" w14:paraId="3B8E802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A25F1" w14:textId="77777777" w:rsidR="00A735B3" w:rsidRPr="002E56B9" w:rsidRDefault="00A735B3" w:rsidP="00560F48">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735B3" w:rsidRPr="002E56B9" w14:paraId="1F8376B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6CD00" w14:textId="32D6AB81" w:rsidR="00A735B3" w:rsidRPr="002E56B9" w:rsidRDefault="00A735B3" w:rsidP="00560F48">
            <w:pPr>
              <w:pStyle w:val="TAN"/>
              <w:rPr>
                <w:lang w:eastAsia="zh-CN"/>
              </w:rPr>
            </w:pPr>
            <w:r w:rsidRPr="002E56B9">
              <w:rPr>
                <w:lang w:eastAsia="zh-TW"/>
              </w:rPr>
              <w:t>C151</w:t>
            </w:r>
            <w:r w:rsidRPr="002E56B9">
              <w:tab/>
            </w:r>
            <w:r w:rsidR="00152E84" w:rsidRPr="00152E84">
              <w:t>Void</w:t>
            </w:r>
          </w:p>
        </w:tc>
      </w:tr>
      <w:tr w:rsidR="00A735B3" w:rsidRPr="002E56B9" w14:paraId="5F42744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EB5D5"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735B3" w:rsidRPr="002E56B9" w14:paraId="06326A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74E2ED"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735B3" w:rsidRPr="002E56B9" w14:paraId="1C7B59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3EBA3B"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735B3" w:rsidRPr="002E56B9" w14:paraId="79183E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1AE036"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735B3" w:rsidRPr="002E56B9" w14:paraId="2ADDE4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E0761" w14:textId="36C89776"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735B3" w:rsidRPr="002E56B9" w14:paraId="22E9D1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821845" w14:textId="56F6F94D" w:rsidR="00A735B3" w:rsidRPr="002E56B9" w:rsidRDefault="00A735B3" w:rsidP="00560F48">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735B3" w:rsidRPr="002E56B9" w14:paraId="1E9CFD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C86D1" w14:textId="77A647A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735B3" w:rsidRPr="002E56B9" w14:paraId="6079D35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90823" w14:textId="77777777" w:rsidR="00A735B3" w:rsidRPr="002E56B9" w:rsidRDefault="00A735B3" w:rsidP="00560F48">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735B3" w:rsidRPr="002E56B9" w14:paraId="181E664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EC73E" w14:textId="77777777" w:rsidR="00A735B3" w:rsidRPr="002E56B9" w:rsidRDefault="00A735B3" w:rsidP="00560F48">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735B3" w:rsidRPr="002E56B9" w14:paraId="060C992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441B" w14:textId="77777777" w:rsidR="00A735B3" w:rsidRPr="002E56B9" w:rsidRDefault="00A735B3" w:rsidP="00560F48">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92" w:name="OLE_LINK1"/>
            <w:r w:rsidRPr="002E56B9">
              <w:t>THEN R ELSE N/A</w:t>
            </w:r>
            <w:bookmarkEnd w:id="92"/>
          </w:p>
        </w:tc>
      </w:tr>
      <w:tr w:rsidR="00A735B3" w:rsidRPr="002E56B9" w14:paraId="4015D8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B27E2" w14:textId="77777777" w:rsidR="00A735B3" w:rsidRPr="002E56B9" w:rsidRDefault="00A735B3" w:rsidP="00560F48">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735B3" w:rsidRPr="002E56B9" w14:paraId="0BC9A5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1BA6D" w14:textId="77777777" w:rsidR="00A735B3" w:rsidRPr="002E56B9" w:rsidRDefault="00A735B3" w:rsidP="00560F48">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735B3" w:rsidRPr="002E56B9" w14:paraId="3D91A86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44757" w14:textId="77777777" w:rsidR="00A735B3" w:rsidRPr="002E56B9" w:rsidRDefault="00A735B3" w:rsidP="00560F48">
            <w:pPr>
              <w:pStyle w:val="TAN"/>
              <w:rPr>
                <w:rFonts w:cs="Arial"/>
                <w:lang w:eastAsia="zh-CN"/>
              </w:rPr>
            </w:pPr>
            <w:r w:rsidRPr="002E56B9">
              <w:rPr>
                <w:rFonts w:cs="Arial"/>
                <w:lang w:eastAsia="zh-CN"/>
              </w:rPr>
              <w:t>C161</w:t>
            </w:r>
            <w:r w:rsidRPr="002E56B9">
              <w:tab/>
              <w:t>IF (A.4.1-4/4 OR A.4.1-4/5) AND A.4.1-3/2 AND A.4.3.6-1/41a THEN R ELSE N/A</w:t>
            </w:r>
          </w:p>
        </w:tc>
      </w:tr>
      <w:tr w:rsidR="00A735B3" w:rsidRPr="002E56B9" w14:paraId="37C72D3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54790" w14:textId="77777777" w:rsidR="00A735B3" w:rsidRPr="002E56B9" w:rsidRDefault="00A735B3" w:rsidP="00560F48">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735B3" w:rsidRPr="002E56B9" w14:paraId="1FCF72E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F5366" w14:textId="77777777" w:rsidR="00A735B3" w:rsidRPr="002E56B9" w:rsidRDefault="00A735B3" w:rsidP="00560F48">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735B3" w:rsidRPr="002E56B9" w14:paraId="1478A4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0145" w14:textId="77777777" w:rsidR="00A735B3" w:rsidRPr="002E56B9" w:rsidRDefault="00A735B3" w:rsidP="00560F48">
            <w:pPr>
              <w:pStyle w:val="TAN"/>
              <w:rPr>
                <w:rFonts w:cs="Arial"/>
                <w:lang w:eastAsia="zh-CN"/>
              </w:rPr>
            </w:pPr>
            <w:r w:rsidRPr="002E56B9">
              <w:rPr>
                <w:rFonts w:cs="Arial"/>
                <w:lang w:eastAsia="zh-CN"/>
              </w:rPr>
              <w:t>C164</w:t>
            </w:r>
            <w:r w:rsidRPr="002E56B9">
              <w:tab/>
              <w:t>IF (A.4.1-1/2 AND A.4.1-2/8 AND A.4.1-3/1) AND A.4.3.6-1/41a THEN R ELSE N/A</w:t>
            </w:r>
          </w:p>
        </w:tc>
      </w:tr>
      <w:tr w:rsidR="00A735B3" w:rsidRPr="002E56B9" w14:paraId="56B554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C7EA" w14:textId="77777777" w:rsidR="00A735B3" w:rsidRPr="002E56B9" w:rsidRDefault="00A735B3" w:rsidP="00560F48">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735B3" w:rsidRPr="002E56B9" w14:paraId="27D5CA0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D0281" w14:textId="77777777" w:rsidR="00A735B3" w:rsidRPr="002E56B9" w:rsidRDefault="00A735B3" w:rsidP="00560F48">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735B3" w:rsidRPr="002E56B9" w14:paraId="7D61F8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567F5" w14:textId="77777777" w:rsidR="00A735B3" w:rsidRPr="002E56B9" w:rsidRDefault="00A735B3" w:rsidP="00560F48">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735B3" w:rsidRPr="002E56B9" w14:paraId="701F9FC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7442F" w14:textId="77777777" w:rsidR="00A735B3" w:rsidRPr="002E56B9" w:rsidRDefault="00A735B3" w:rsidP="00560F48">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735B3" w:rsidRPr="002E56B9" w14:paraId="7C6C6CB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28EC9" w14:textId="482EDD1A" w:rsidR="00A735B3" w:rsidRPr="002E56B9" w:rsidRDefault="00A735B3" w:rsidP="00560F48">
            <w:pPr>
              <w:pStyle w:val="TAN"/>
            </w:pPr>
            <w:r w:rsidRPr="002E56B9">
              <w:t>C169</w:t>
            </w:r>
            <w:r w:rsidRPr="002E56B9">
              <w:tab/>
              <w:t>IF A.4.1-1/1 AND (A.4.1-3/1 OR A.4.1-3/2 OR A.4.1-3/3 OR A.4.1-3/5) AND A.4.3.2-1/62 AND (NOT A.4.3.9-1/2 AND A.4.3.1-7a/2) THEN R ELSE N/A</w:t>
            </w:r>
          </w:p>
        </w:tc>
      </w:tr>
      <w:tr w:rsidR="00A735B3" w:rsidRPr="002E56B9" w14:paraId="214085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29A90" w14:textId="1789B287" w:rsidR="00A735B3" w:rsidRPr="002E56B9" w:rsidRDefault="00A735B3" w:rsidP="00560F48">
            <w:pPr>
              <w:pStyle w:val="TAN"/>
            </w:pPr>
            <w:r w:rsidRPr="002E56B9">
              <w:t>C170</w:t>
            </w:r>
            <w:r w:rsidRPr="002E56B9">
              <w:tab/>
              <w:t>IF A.4.1-1/2 AND (A.4.1-3/1 OR A.4.1-3/2 OR A.4.1-3/3 OR A.4.1-3/5) AND A.4.3.2-1/62 AND (NOT A.4.3.9-1/2 AND A.4.3.1-7a/3) THEN R ELSE N/A</w:t>
            </w:r>
          </w:p>
        </w:tc>
      </w:tr>
      <w:tr w:rsidR="00A735B3" w:rsidRPr="002E56B9" w14:paraId="59FCA7D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C92D" w14:textId="77777777" w:rsidR="00A735B3" w:rsidRPr="002E56B9" w:rsidRDefault="00A735B3" w:rsidP="00560F48">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A735B3" w:rsidRPr="002E56B9" w14:paraId="5F1724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F39BF" w14:textId="77777777" w:rsidR="00A735B3" w:rsidRPr="002E56B9" w:rsidRDefault="00A735B3" w:rsidP="00560F48">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A735B3" w:rsidRPr="002E56B9" w14:paraId="2606694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E4A55" w14:textId="77777777" w:rsidR="00A735B3" w:rsidRPr="002E56B9" w:rsidRDefault="00A735B3" w:rsidP="00560F48">
            <w:pPr>
              <w:pStyle w:val="TAN"/>
              <w:rPr>
                <w:lang w:eastAsia="zh-CN"/>
              </w:rPr>
            </w:pPr>
            <w:r w:rsidRPr="002E56B9">
              <w:rPr>
                <w:lang w:eastAsia="zh-TW"/>
              </w:rPr>
              <w:t>C173</w:t>
            </w:r>
            <w:r w:rsidRPr="002E56B9">
              <w:tab/>
              <w:t>IF (A.4.1-1/1 OR A.4.1-1/2) AND A.4.1-2/7 AND A.4.1-3/1 AND A.4.3.2-1/64 AND A.4.3.2-1/65 AND A.4.3.2-1/77 THEN R ELSE N/A</w:t>
            </w:r>
          </w:p>
        </w:tc>
      </w:tr>
      <w:tr w:rsidR="00A735B3" w:rsidRPr="002E56B9" w14:paraId="64A7F7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D728" w14:textId="77777777" w:rsidR="00A735B3" w:rsidRPr="002E56B9" w:rsidRDefault="00A735B3" w:rsidP="00560F48">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A735B3" w:rsidRPr="002E56B9" w14:paraId="23C196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CCD6D" w14:textId="77777777" w:rsidR="00A735B3" w:rsidRPr="002E56B9" w:rsidRDefault="00A735B3" w:rsidP="00560F48">
            <w:pPr>
              <w:pStyle w:val="TAN"/>
            </w:pPr>
            <w:r w:rsidRPr="002E56B9">
              <w:rPr>
                <w:lang w:eastAsia="zh-TW"/>
              </w:rPr>
              <w:t>C175</w:t>
            </w:r>
            <w:r w:rsidRPr="002E56B9">
              <w:tab/>
              <w:t>IF (A.4.1-4/1 OR A.4.1-4/2 OR A.4.1-4/3 OR A.4.1-4/5) AND A.4.1-3/2 AND A.4.3.2-1/64 AND A.4.3.2-1/65 AND A.4.3.2-1/77 THEN R ELSE N/A</w:t>
            </w:r>
          </w:p>
        </w:tc>
      </w:tr>
      <w:tr w:rsidR="00A735B3" w:rsidRPr="002E56B9" w14:paraId="716FB26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7009F" w14:textId="77777777" w:rsidR="00A735B3" w:rsidRPr="002E56B9" w:rsidRDefault="00A735B3" w:rsidP="00560F48">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735B3" w:rsidRPr="002E56B9" w14:paraId="732F05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BB657" w14:textId="77777777" w:rsidR="00A735B3" w:rsidRPr="002E56B9" w:rsidRDefault="00A735B3" w:rsidP="00560F48">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735B3" w:rsidRPr="002E56B9" w14:paraId="205CAA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BC53" w14:textId="77777777" w:rsidR="00A735B3" w:rsidRPr="002E56B9" w:rsidRDefault="00A735B3" w:rsidP="00560F48">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735B3" w:rsidRPr="002E56B9" w14:paraId="14CB88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7DED0" w14:textId="77777777" w:rsidR="00A735B3" w:rsidRPr="002E56B9" w:rsidRDefault="00A735B3" w:rsidP="00560F48">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735B3" w:rsidRPr="002E56B9" w14:paraId="1E3BD4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2BC3A" w14:textId="77777777" w:rsidR="00A735B3" w:rsidRPr="002E56B9" w:rsidRDefault="00A735B3" w:rsidP="00560F48">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735B3" w:rsidRPr="002E56B9" w14:paraId="4ACA7C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75E53" w14:textId="77777777" w:rsidR="00A735B3" w:rsidRPr="002E56B9" w:rsidRDefault="00A735B3" w:rsidP="00560F48">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735B3" w:rsidRPr="002E56B9" w14:paraId="3ED22D3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C004" w14:textId="77777777" w:rsidR="00A735B3" w:rsidRPr="002E56B9" w:rsidRDefault="00A735B3" w:rsidP="00560F48">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735B3" w:rsidRPr="002E56B9" w14:paraId="306AB0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DC065" w14:textId="77777777" w:rsidR="00A735B3" w:rsidRPr="002E56B9" w:rsidRDefault="00A735B3" w:rsidP="00560F48">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735B3" w:rsidRPr="002E56B9" w14:paraId="7A8F37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673A5" w14:textId="77777777" w:rsidR="00A735B3" w:rsidRPr="002E56B9" w:rsidRDefault="00A735B3" w:rsidP="00560F48">
            <w:pPr>
              <w:pStyle w:val="TAN"/>
            </w:pPr>
            <w:r w:rsidRPr="002E56B9">
              <w:t>C179a</w:t>
            </w:r>
            <w:r w:rsidRPr="002E56B9">
              <w:tab/>
              <w:t>IF A.4.1-1/1 AND A.4.1-2/7 AND A.4.1-3/1 AND (A.4.1-2/3 OR A.4.1-2/5) AND A.4.3.2-1/14 THEN R ELSE N/A</w:t>
            </w:r>
          </w:p>
        </w:tc>
      </w:tr>
      <w:tr w:rsidR="00A735B3" w:rsidRPr="002E56B9" w14:paraId="106D2E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F5A04" w14:textId="77777777" w:rsidR="00A735B3" w:rsidRPr="002E56B9" w:rsidRDefault="00A735B3" w:rsidP="00560F48">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A735B3" w:rsidRPr="002E56B9" w14:paraId="6E7902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FB0A8" w14:textId="77777777" w:rsidR="00A735B3" w:rsidRPr="002E56B9" w:rsidRDefault="00A735B3" w:rsidP="00560F48">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587433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F85FE" w14:textId="77777777" w:rsidR="00A735B3" w:rsidRPr="002E56B9" w:rsidRDefault="00A735B3" w:rsidP="00560F48">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30DD02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D2623" w14:textId="77777777" w:rsidR="00A735B3" w:rsidRPr="002E56B9" w:rsidRDefault="00A735B3" w:rsidP="00560F48">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2E4FFB5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8B6F7" w14:textId="77777777" w:rsidR="00A735B3" w:rsidRPr="002E56B9" w:rsidRDefault="00A735B3" w:rsidP="00560F48">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00769ED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A4219" w14:textId="77777777" w:rsidR="00A735B3" w:rsidRPr="002E56B9" w:rsidRDefault="00A735B3" w:rsidP="00560F48">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7535E8C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844D7" w14:textId="77777777" w:rsidR="00A735B3" w:rsidRPr="002E56B9" w:rsidRDefault="00A735B3" w:rsidP="00560F48">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495CC5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055EA" w14:textId="77777777" w:rsidR="00A735B3" w:rsidRPr="002E56B9" w:rsidRDefault="00A735B3" w:rsidP="00560F48">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735B3" w:rsidRPr="002E56B9" w14:paraId="5DE268D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20E3" w14:textId="77777777" w:rsidR="00A735B3" w:rsidRPr="002E56B9" w:rsidRDefault="00A735B3" w:rsidP="00560F48">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735B3" w:rsidRPr="002E56B9" w14:paraId="5371016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E2CFF" w14:textId="77777777" w:rsidR="00A735B3" w:rsidRPr="002E56B9" w:rsidRDefault="00A735B3" w:rsidP="00560F48">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401E32D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F0922" w14:textId="77777777" w:rsidR="00A735B3" w:rsidRPr="002E56B9" w:rsidRDefault="00A735B3" w:rsidP="00560F48">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22E811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16BF9" w14:textId="77777777" w:rsidR="00A735B3" w:rsidRPr="002E56B9" w:rsidRDefault="00A735B3" w:rsidP="00560F48">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3763494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B6BCC" w14:textId="77777777" w:rsidR="00A735B3" w:rsidRPr="002E56B9" w:rsidRDefault="00A735B3" w:rsidP="00560F48">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515FB3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FE0CB" w14:textId="77777777" w:rsidR="00A735B3" w:rsidRPr="002E56B9" w:rsidRDefault="00A735B3" w:rsidP="00560F48">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599CA1D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5A5F5" w14:textId="77777777" w:rsidR="00A735B3" w:rsidRPr="002E56B9" w:rsidRDefault="00A735B3" w:rsidP="00560F48">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452D96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975EB" w14:textId="77777777" w:rsidR="00A735B3" w:rsidRPr="002E56B9" w:rsidRDefault="00A735B3" w:rsidP="00560F48">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369F729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E4B68" w14:textId="77777777" w:rsidR="00A735B3" w:rsidRPr="002E56B9" w:rsidRDefault="00A735B3" w:rsidP="00560F48">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766FC3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C6307" w14:textId="77777777" w:rsidR="00A735B3" w:rsidRPr="002E56B9" w:rsidRDefault="00A735B3" w:rsidP="00560F48">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735B3" w:rsidRPr="002E56B9" w14:paraId="2E27423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B681" w14:textId="77777777" w:rsidR="00A735B3" w:rsidRPr="002E56B9" w:rsidRDefault="00A735B3" w:rsidP="00560F48">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735B3" w:rsidRPr="002E56B9" w14:paraId="061AC18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3F92B" w14:textId="77777777" w:rsidR="00A735B3" w:rsidRPr="002E56B9" w:rsidRDefault="00A735B3" w:rsidP="00560F48">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735B3" w:rsidRPr="002E56B9" w14:paraId="4ED091F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7EBA" w14:textId="77777777" w:rsidR="00A735B3" w:rsidRPr="002E56B9" w:rsidRDefault="00A735B3" w:rsidP="00560F48">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735B3" w:rsidRPr="002E56B9" w14:paraId="1626B0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D90BF" w14:textId="77777777" w:rsidR="00A735B3" w:rsidRPr="002E56B9" w:rsidRDefault="00A735B3" w:rsidP="00560F48">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A735B3" w:rsidRPr="002E56B9" w14:paraId="414035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72EF" w14:textId="1892A52F" w:rsidR="00A735B3" w:rsidRPr="002E56B9" w:rsidRDefault="00A735B3" w:rsidP="00560F48">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735B3" w:rsidRPr="002E56B9" w14:paraId="5F5BEFC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1D602" w14:textId="0C3F65D3" w:rsidR="00A735B3" w:rsidRPr="002E56B9" w:rsidRDefault="00A735B3" w:rsidP="00560F48">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735B3" w:rsidRPr="002E56B9" w14:paraId="072B1B5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B8CF2" w14:textId="77321076" w:rsidR="00A735B3" w:rsidRPr="002E56B9" w:rsidRDefault="00A735B3" w:rsidP="00560F48">
            <w:pPr>
              <w:pStyle w:val="TAN"/>
              <w:rPr>
                <w:lang w:eastAsia="zh-CN"/>
              </w:rPr>
            </w:pPr>
            <w:r w:rsidRPr="002E56B9">
              <w:rPr>
                <w:lang w:eastAsia="zh-CN"/>
              </w:rPr>
              <w:t>C204</w:t>
            </w:r>
            <w:r w:rsidRPr="002E56B9">
              <w:rPr>
                <w:lang w:eastAsia="zh-CN"/>
              </w:rPr>
              <w:tab/>
              <w:t xml:space="preserve">IF </w:t>
            </w:r>
            <w:r w:rsidR="008805B1"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735B3" w:rsidRPr="002E56B9" w14:paraId="482E71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F8DA" w14:textId="56AE83A4" w:rsidR="00A735B3" w:rsidRPr="002E56B9" w:rsidRDefault="00A735B3" w:rsidP="00560F48">
            <w:pPr>
              <w:pStyle w:val="TAN"/>
              <w:rPr>
                <w:lang w:eastAsia="zh-CN"/>
              </w:rPr>
            </w:pPr>
            <w:r w:rsidRPr="002E56B9">
              <w:rPr>
                <w:lang w:eastAsia="zh-CN"/>
              </w:rPr>
              <w:t>C205</w:t>
            </w:r>
            <w:r w:rsidRPr="002E56B9">
              <w:rPr>
                <w:lang w:eastAsia="zh-CN"/>
              </w:rPr>
              <w:tab/>
              <w:t xml:space="preserve">IF </w:t>
            </w:r>
            <w:r w:rsidR="008805B1"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735B3" w:rsidRPr="002E56B9" w14:paraId="0EFFC1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23F36" w14:textId="67312639" w:rsidR="00A735B3" w:rsidRPr="002E56B9" w:rsidRDefault="00A735B3" w:rsidP="00560F48">
            <w:pPr>
              <w:pStyle w:val="TAN"/>
              <w:rPr>
                <w:lang w:eastAsia="zh-CN"/>
              </w:rPr>
            </w:pPr>
            <w:r w:rsidRPr="002E56B9">
              <w:rPr>
                <w:lang w:eastAsia="zh-CN"/>
              </w:rPr>
              <w:t>C206</w:t>
            </w:r>
            <w:r w:rsidRPr="002E56B9">
              <w:rPr>
                <w:lang w:eastAsia="zh-CN"/>
              </w:rPr>
              <w:tab/>
              <w:t xml:space="preserve">IF </w:t>
            </w:r>
            <w:r w:rsidR="008805B1" w:rsidRPr="008805B1">
              <w:rPr>
                <w:lang w:eastAsia="zh-CN"/>
              </w:rPr>
              <w:t xml:space="preserve">A.4.1-1/2 AND A.4.1-2/7 AND A.4.1-3/2 AND (A.4.1-4/1 OR A.4.1-4/2 OR A.4.1-4/3) AND </w:t>
            </w:r>
            <w:r w:rsidRPr="002E56B9">
              <w:rPr>
                <w:lang w:eastAsia="zh-CN"/>
              </w:rPr>
              <w:t>A.4.3.2-</w:t>
            </w:r>
            <w:r w:rsidR="008805B1" w:rsidRPr="008805B1">
              <w:rPr>
                <w:lang w:eastAsia="zh-CN"/>
              </w:rPr>
              <w:t>2</w:t>
            </w:r>
            <w:r w:rsidRPr="002E56B9">
              <w:rPr>
                <w:lang w:eastAsia="zh-CN"/>
              </w:rPr>
              <w:t>/</w:t>
            </w:r>
            <w:r w:rsidR="008805B1" w:rsidRPr="008805B1">
              <w:rPr>
                <w:lang w:eastAsia="zh-CN"/>
              </w:rPr>
              <w:t>2</w:t>
            </w:r>
            <w:r w:rsidRPr="002E56B9">
              <w:rPr>
                <w:lang w:eastAsia="zh-CN"/>
              </w:rPr>
              <w:t xml:space="preserve"> AND </w:t>
            </w:r>
            <w:r w:rsidR="008805B1" w:rsidRPr="008805B1">
              <w:rPr>
                <w:lang w:eastAsia="zh-CN"/>
              </w:rPr>
              <w:t xml:space="preserve">A.4.3.2-2/6 AND </w:t>
            </w:r>
            <w:r w:rsidRPr="002E56B9">
              <w:rPr>
                <w:lang w:eastAsia="zh-CN"/>
              </w:rPr>
              <w:t>((A.4.3.2-</w:t>
            </w:r>
            <w:r w:rsidR="008805B1" w:rsidRPr="008805B1">
              <w:rPr>
                <w:lang w:eastAsia="zh-CN"/>
              </w:rPr>
              <w:t>2/8</w:t>
            </w:r>
            <w:r w:rsidRPr="002E56B9">
              <w:rPr>
                <w:lang w:eastAsia="zh-CN"/>
              </w:rPr>
              <w:t xml:space="preserve"> AND A.4.3.2-</w:t>
            </w:r>
            <w:r w:rsidR="008805B1" w:rsidRPr="008805B1">
              <w:rPr>
                <w:lang w:eastAsia="zh-CN"/>
              </w:rPr>
              <w:t>2/10</w:t>
            </w:r>
            <w:r w:rsidRPr="002E56B9">
              <w:rPr>
                <w:lang w:eastAsia="zh-CN"/>
              </w:rPr>
              <w:t xml:space="preserve"> AND A.4.3.2-</w:t>
            </w:r>
            <w:r w:rsidR="008805B1" w:rsidRPr="008805B1">
              <w:rPr>
                <w:lang w:eastAsia="zh-CN"/>
              </w:rPr>
              <w:t>2/12</w:t>
            </w:r>
            <w:r w:rsidRPr="002E56B9">
              <w:rPr>
                <w:lang w:eastAsia="zh-CN"/>
              </w:rPr>
              <w:t>) OR (A.4.3.2-</w:t>
            </w:r>
            <w:r w:rsidR="008805B1" w:rsidRPr="008805B1">
              <w:rPr>
                <w:lang w:eastAsia="zh-CN"/>
              </w:rPr>
              <w:t>2/9</w:t>
            </w:r>
            <w:r w:rsidRPr="002E56B9">
              <w:rPr>
                <w:lang w:eastAsia="zh-CN"/>
              </w:rPr>
              <w:t xml:space="preserve"> AND A.4.3.2-</w:t>
            </w:r>
            <w:r w:rsidR="008805B1" w:rsidRPr="008805B1">
              <w:rPr>
                <w:lang w:eastAsia="zh-CN"/>
              </w:rPr>
              <w:t>2/11</w:t>
            </w:r>
            <w:r w:rsidRPr="002E56B9">
              <w:rPr>
                <w:lang w:eastAsia="zh-CN"/>
              </w:rPr>
              <w:t xml:space="preserve"> AND A.4.3.2-</w:t>
            </w:r>
            <w:r w:rsidR="008805B1" w:rsidRPr="008805B1">
              <w:rPr>
                <w:lang w:eastAsia="zh-CN"/>
              </w:rPr>
              <w:t>2/13</w:t>
            </w:r>
            <w:r w:rsidRPr="002E56B9">
              <w:rPr>
                <w:lang w:eastAsia="zh-CN"/>
              </w:rPr>
              <w:t>)) THEN R ELSE N/A</w:t>
            </w:r>
          </w:p>
        </w:tc>
      </w:tr>
      <w:tr w:rsidR="008805B1" w:rsidRPr="00CC6412" w14:paraId="62883E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B99A" w14:textId="77777777" w:rsidR="008805B1" w:rsidRPr="00CC6412" w:rsidRDefault="008805B1" w:rsidP="00560F48">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735B3" w:rsidRPr="002E56B9" w14:paraId="3B87814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FEC5" w14:textId="66F2284D" w:rsidR="00A735B3" w:rsidRPr="002E56B9" w:rsidRDefault="00A735B3" w:rsidP="00560F48">
            <w:pPr>
              <w:pStyle w:val="TAN"/>
              <w:rPr>
                <w:lang w:eastAsia="zh-CN"/>
              </w:rPr>
            </w:pPr>
            <w:r w:rsidRPr="002E56B9">
              <w:rPr>
                <w:lang w:eastAsia="zh-CN"/>
              </w:rPr>
              <w:t>C207</w:t>
            </w:r>
            <w:r w:rsidRPr="002E56B9">
              <w:rPr>
                <w:lang w:eastAsia="zh-CN"/>
              </w:rPr>
              <w:tab/>
              <w:t xml:space="preserve">IF </w:t>
            </w:r>
            <w:r w:rsidR="008805B1" w:rsidRPr="008805B1">
              <w:rPr>
                <w:lang w:eastAsia="zh-CN"/>
              </w:rPr>
              <w:t xml:space="preserve">A.4.1-1/2 AND A.4.1-2/7 AND A.4.1-3/2 AND (A.4.1-4/1 OR A.4.1-4/2 OR A.4.1-4/3) AND </w:t>
            </w:r>
            <w:r w:rsidRPr="002E56B9">
              <w:rPr>
                <w:lang w:eastAsia="zh-CN"/>
              </w:rPr>
              <w:t>A.4.3.2-</w:t>
            </w:r>
            <w:r w:rsidR="008805B1" w:rsidRPr="008805B1">
              <w:rPr>
                <w:lang w:eastAsia="zh-CN"/>
              </w:rPr>
              <w:t>2</w:t>
            </w:r>
            <w:r w:rsidRPr="002E56B9">
              <w:rPr>
                <w:lang w:eastAsia="zh-CN"/>
              </w:rPr>
              <w:t>/</w:t>
            </w:r>
            <w:r w:rsidR="008805B1" w:rsidRPr="008805B1">
              <w:rPr>
                <w:lang w:eastAsia="zh-CN"/>
              </w:rPr>
              <w:t>2</w:t>
            </w:r>
            <w:r w:rsidRPr="002E56B9">
              <w:rPr>
                <w:lang w:eastAsia="zh-CN"/>
              </w:rPr>
              <w:t xml:space="preserve"> AND </w:t>
            </w:r>
            <w:r w:rsidR="008805B1" w:rsidRPr="008805B1">
              <w:rPr>
                <w:lang w:eastAsia="zh-CN"/>
              </w:rPr>
              <w:t xml:space="preserve">A.4.3.2-2/6 AND </w:t>
            </w:r>
            <w:r w:rsidRPr="002E56B9">
              <w:rPr>
                <w:lang w:eastAsia="zh-CN"/>
              </w:rPr>
              <w:t>((A.4.3.2-</w:t>
            </w:r>
            <w:r w:rsidR="008805B1" w:rsidRPr="008805B1">
              <w:rPr>
                <w:lang w:eastAsia="zh-CN"/>
              </w:rPr>
              <w:t>2/8</w:t>
            </w:r>
            <w:r w:rsidRPr="002E56B9">
              <w:rPr>
                <w:lang w:eastAsia="zh-CN"/>
              </w:rPr>
              <w:t xml:space="preserve"> AND A.4.3.2-</w:t>
            </w:r>
            <w:r w:rsidR="008805B1" w:rsidRPr="008805B1">
              <w:rPr>
                <w:lang w:eastAsia="zh-CN"/>
              </w:rPr>
              <w:t>2/10</w:t>
            </w:r>
            <w:r w:rsidRPr="002E56B9">
              <w:rPr>
                <w:lang w:eastAsia="zh-CN"/>
              </w:rPr>
              <w:t xml:space="preserve"> AND A.4.3.2-</w:t>
            </w:r>
            <w:r w:rsidR="008805B1" w:rsidRPr="008805B1">
              <w:rPr>
                <w:lang w:eastAsia="zh-CN"/>
              </w:rPr>
              <w:t>2/12</w:t>
            </w:r>
            <w:r w:rsidRPr="002E56B9">
              <w:rPr>
                <w:lang w:eastAsia="zh-CN"/>
              </w:rPr>
              <w:t xml:space="preserve"> AND A.4.3.2-</w:t>
            </w:r>
            <w:r w:rsidR="008805B1" w:rsidRPr="008805B1">
              <w:rPr>
                <w:lang w:eastAsia="zh-CN"/>
              </w:rPr>
              <w:t>2/14</w:t>
            </w:r>
            <w:r w:rsidRPr="002E56B9">
              <w:rPr>
                <w:lang w:eastAsia="zh-CN"/>
              </w:rPr>
              <w:t>) OR (A.4.3.2-</w:t>
            </w:r>
            <w:r w:rsidR="008805B1" w:rsidRPr="008805B1">
              <w:rPr>
                <w:lang w:eastAsia="zh-CN"/>
              </w:rPr>
              <w:t>2/9</w:t>
            </w:r>
            <w:r w:rsidRPr="002E56B9">
              <w:rPr>
                <w:lang w:eastAsia="zh-CN"/>
              </w:rPr>
              <w:t xml:space="preserve"> AND A.4.3.2-</w:t>
            </w:r>
            <w:r w:rsidR="008805B1" w:rsidRPr="008805B1">
              <w:rPr>
                <w:lang w:eastAsia="zh-CN"/>
              </w:rPr>
              <w:t>2/11</w:t>
            </w:r>
            <w:r w:rsidRPr="002E56B9">
              <w:rPr>
                <w:lang w:eastAsia="zh-CN"/>
              </w:rPr>
              <w:t xml:space="preserve"> AND A.4.3.2-</w:t>
            </w:r>
            <w:r w:rsidR="008805B1" w:rsidRPr="008805B1">
              <w:rPr>
                <w:lang w:eastAsia="zh-CN"/>
              </w:rPr>
              <w:t>2/13</w:t>
            </w:r>
            <w:r w:rsidRPr="002E56B9">
              <w:rPr>
                <w:lang w:eastAsia="zh-CN"/>
              </w:rPr>
              <w:t xml:space="preserve"> AND A.4.3.2-</w:t>
            </w:r>
            <w:r w:rsidR="008805B1" w:rsidRPr="008805B1">
              <w:rPr>
                <w:lang w:eastAsia="zh-CN"/>
              </w:rPr>
              <w:t>2/15</w:t>
            </w:r>
            <w:r w:rsidRPr="002E56B9">
              <w:rPr>
                <w:lang w:eastAsia="zh-CN"/>
              </w:rPr>
              <w:t>)) THEN R ELSE N/A</w:t>
            </w:r>
          </w:p>
        </w:tc>
      </w:tr>
      <w:tr w:rsidR="008805B1" w:rsidRPr="00CC6412" w14:paraId="2D7C65A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2E01C" w14:textId="77777777" w:rsidR="008805B1" w:rsidRPr="00CC6412" w:rsidRDefault="008805B1" w:rsidP="00560F48">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735B3" w:rsidRPr="002E56B9" w14:paraId="0877D43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D6C9" w14:textId="7301025D" w:rsidR="00A735B3" w:rsidRPr="002E56B9" w:rsidRDefault="00A735B3" w:rsidP="00560F48">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00EE7CEE" w:rsidRPr="00EE7CEE">
              <w:t>A.4.3.12-1/8</w:t>
            </w:r>
            <w:r w:rsidRPr="002E56B9">
              <w:t xml:space="preserve"> THEN R ELSE N/A</w:t>
            </w:r>
          </w:p>
        </w:tc>
      </w:tr>
      <w:tr w:rsidR="00A735B3" w:rsidRPr="002E56B9" w14:paraId="73C9B0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5B4E5" w14:textId="08C49550" w:rsidR="00A735B3" w:rsidRPr="002E56B9" w:rsidRDefault="00A735B3" w:rsidP="00560F48">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00EE7CEE" w:rsidRPr="00EE7CEE">
              <w:t>A.4.3.12-1/8</w:t>
            </w:r>
            <w:r w:rsidR="00EE7CEE" w:rsidRPr="00EE7CEE">
              <w:rPr>
                <w:rFonts w:cs="Arial"/>
                <w:szCs w:val="18"/>
              </w:rPr>
              <w:t xml:space="preserve"> </w:t>
            </w:r>
            <w:r w:rsidRPr="002E56B9">
              <w:t>THEN R ELSE N/A</w:t>
            </w:r>
          </w:p>
        </w:tc>
      </w:tr>
      <w:tr w:rsidR="00A735B3" w:rsidRPr="002E56B9" w14:paraId="446FC4E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E7D75" w14:textId="78A0C459" w:rsidR="00A735B3" w:rsidRPr="002E56B9" w:rsidRDefault="00A735B3" w:rsidP="00560F48">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00EE7CEE" w:rsidRPr="00EE7CEE">
              <w:t>A.4.3.12-1/8</w:t>
            </w:r>
            <w:r w:rsidRPr="002E56B9">
              <w:t xml:space="preserve"> THEN R ELSE N/A</w:t>
            </w:r>
          </w:p>
        </w:tc>
      </w:tr>
      <w:tr w:rsidR="00A735B3" w:rsidRPr="002E56B9" w14:paraId="7DBB9A5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18BC4" w14:textId="4A998391" w:rsidR="00A735B3" w:rsidRPr="002E56B9" w:rsidRDefault="00A735B3" w:rsidP="00560F48">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00EE7CEE" w:rsidRPr="00EE7CEE">
              <w:t>A.4.3.12-1/8</w:t>
            </w:r>
            <w:r w:rsidRPr="002E56B9">
              <w:t xml:space="preserve"> THEN R ELSE N/A</w:t>
            </w:r>
          </w:p>
        </w:tc>
      </w:tr>
      <w:tr w:rsidR="00A735B3" w:rsidRPr="002E56B9" w14:paraId="17615FF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E02E2" w14:textId="77777777" w:rsidR="00A735B3" w:rsidRPr="002E56B9" w:rsidRDefault="00A735B3" w:rsidP="00560F48">
            <w:pPr>
              <w:pStyle w:val="TAN"/>
              <w:rPr>
                <w:lang w:eastAsia="zh-CN"/>
              </w:rPr>
            </w:pPr>
            <w:r w:rsidRPr="002E56B9">
              <w:rPr>
                <w:lang w:eastAsia="zh-CN"/>
              </w:rPr>
              <w:t>C212</w:t>
            </w:r>
            <w:r w:rsidRPr="002E56B9">
              <w:rPr>
                <w:lang w:eastAsia="zh-CN"/>
              </w:rPr>
              <w:tab/>
              <w:t>IF A.4.3.2-1/109 OR A.4.3.7-1/49 THEN R ELSE N/A</w:t>
            </w:r>
          </w:p>
        </w:tc>
      </w:tr>
      <w:tr w:rsidR="00A735B3" w:rsidRPr="002E56B9" w14:paraId="7841AA5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1B44" w14:textId="77777777" w:rsidR="00A735B3" w:rsidRPr="002E56B9" w:rsidRDefault="00A735B3" w:rsidP="00560F48">
            <w:pPr>
              <w:pStyle w:val="TAN"/>
              <w:rPr>
                <w:lang w:eastAsia="zh-CN"/>
              </w:rPr>
            </w:pPr>
            <w:r w:rsidRPr="002E56B9">
              <w:rPr>
                <w:lang w:eastAsia="zh-CN"/>
              </w:rPr>
              <w:t>C213</w:t>
            </w:r>
            <w:r w:rsidRPr="002E56B9">
              <w:rPr>
                <w:lang w:eastAsia="zh-CN"/>
              </w:rPr>
              <w:tab/>
              <w:t>IF A.4.3.2-1/108 OR A.4.3.7-1/49 THEN R ELSE N/A</w:t>
            </w:r>
          </w:p>
        </w:tc>
      </w:tr>
      <w:tr w:rsidR="00A735B3" w:rsidRPr="002E56B9" w14:paraId="039062E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08CA6" w14:textId="77777777" w:rsidR="00A735B3" w:rsidRPr="002E56B9" w:rsidRDefault="00A735B3" w:rsidP="00560F48">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7BABD3B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EB392" w14:textId="77777777" w:rsidR="00A735B3" w:rsidRPr="002E56B9" w:rsidRDefault="00A735B3" w:rsidP="00560F48">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4F28558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5C7A2" w14:textId="77777777" w:rsidR="00A735B3" w:rsidRPr="002E56B9" w:rsidRDefault="00A735B3" w:rsidP="00560F48">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20B7583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55D40" w14:textId="77777777" w:rsidR="00A735B3" w:rsidRPr="002E56B9" w:rsidRDefault="00A735B3" w:rsidP="00560F48">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404F6B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FE20A" w14:textId="77777777" w:rsidR="00A735B3" w:rsidRPr="002E56B9" w:rsidRDefault="00A735B3" w:rsidP="00560F48">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6D3C2EC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E4790" w14:textId="77777777" w:rsidR="00A735B3" w:rsidRPr="002E56B9" w:rsidRDefault="00A735B3" w:rsidP="00560F48">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057322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B0B0" w14:textId="77777777" w:rsidR="00A735B3" w:rsidRPr="002E56B9" w:rsidRDefault="00A735B3" w:rsidP="00560F48">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57298F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29562" w14:textId="77777777" w:rsidR="00A735B3" w:rsidRPr="002E56B9" w:rsidRDefault="00A735B3" w:rsidP="00560F48">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3137B7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77105" w14:textId="77777777" w:rsidR="00A735B3" w:rsidRPr="002E56B9" w:rsidRDefault="00A735B3" w:rsidP="00560F48">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66A19DB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F4B" w14:textId="77777777" w:rsidR="00A735B3" w:rsidRPr="002E56B9" w:rsidRDefault="00A735B3" w:rsidP="00560F48">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065D163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C9500" w14:textId="77777777" w:rsidR="00A735B3" w:rsidRPr="002E56B9" w:rsidRDefault="00A735B3" w:rsidP="00560F48">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735B3" w:rsidRPr="002E56B9" w14:paraId="0DD434C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90C93" w14:textId="77777777" w:rsidR="00A735B3" w:rsidRPr="002E56B9" w:rsidRDefault="00A735B3" w:rsidP="00560F48">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735B3" w:rsidRPr="002E56B9" w14:paraId="1CDCAAE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973D0" w14:textId="77777777" w:rsidR="00A735B3" w:rsidRPr="002E56B9" w:rsidRDefault="00A735B3" w:rsidP="00560F48">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735B3" w:rsidRPr="002E56B9" w14:paraId="78FF2F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576E6" w14:textId="77777777" w:rsidR="00A735B3" w:rsidRPr="002E56B9" w:rsidRDefault="00A735B3" w:rsidP="00560F48">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735B3" w:rsidRPr="002E56B9" w14:paraId="5C5C91E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2A6F9" w14:textId="77777777" w:rsidR="00A735B3" w:rsidRPr="002E56B9" w:rsidRDefault="00A735B3" w:rsidP="00560F48">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735B3" w:rsidRPr="002E56B9" w14:paraId="2E0773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E120" w14:textId="77777777" w:rsidR="00A735B3" w:rsidRPr="002E56B9" w:rsidRDefault="00A735B3" w:rsidP="00560F48">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735B3" w:rsidRPr="002E56B9" w14:paraId="69E521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48452" w14:textId="77777777" w:rsidR="00A735B3" w:rsidRPr="002E56B9" w:rsidRDefault="00A735B3" w:rsidP="00560F48">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735B3" w:rsidRPr="002E56B9" w14:paraId="18393F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55CE3" w14:textId="77777777" w:rsidR="00A735B3" w:rsidRPr="002E56B9" w:rsidRDefault="00A735B3" w:rsidP="00560F48">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735B3" w:rsidRPr="002E56B9" w14:paraId="6DE1D86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81746" w14:textId="77777777" w:rsidR="00A735B3" w:rsidRPr="002E56B9" w:rsidRDefault="00A735B3" w:rsidP="00560F48">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735B3" w:rsidRPr="002E56B9" w14:paraId="5922007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F0EA" w14:textId="77777777" w:rsidR="00A735B3" w:rsidRPr="002E56B9" w:rsidRDefault="00A735B3" w:rsidP="00560F48">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735B3" w:rsidRPr="002E56B9" w14:paraId="23833C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8F608" w14:textId="77777777" w:rsidR="00A735B3" w:rsidRPr="002E56B9" w:rsidRDefault="00A735B3" w:rsidP="00560F48">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735B3" w:rsidRPr="002E56B9" w14:paraId="207166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E0276" w14:textId="77777777" w:rsidR="00A735B3" w:rsidRPr="002E56B9" w:rsidRDefault="00A735B3" w:rsidP="00560F48">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735B3" w:rsidRPr="002E56B9" w14:paraId="382FA0F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82CE8" w14:textId="77777777" w:rsidR="00A735B3" w:rsidRPr="002E56B9" w:rsidRDefault="00A735B3" w:rsidP="00560F48">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735B3" w:rsidRPr="002E56B9" w14:paraId="6326164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DFD2B" w14:textId="77777777" w:rsidR="00A735B3" w:rsidRPr="002E56B9" w:rsidRDefault="00A735B3" w:rsidP="00560F48">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735B3" w:rsidRPr="002E56B9" w14:paraId="3CC029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30F8A8" w14:textId="77777777" w:rsidR="00A735B3" w:rsidRPr="002E56B9" w:rsidRDefault="00A735B3" w:rsidP="00560F48">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735B3" w:rsidRPr="002E56B9" w14:paraId="5C2D935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083031" w14:textId="77777777" w:rsidR="00A735B3" w:rsidRPr="002E56B9" w:rsidRDefault="00A735B3" w:rsidP="00560F48">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735B3" w:rsidRPr="002E56B9" w14:paraId="6CD189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9DAF3" w14:textId="2C4E4BBB" w:rsidR="00A735B3" w:rsidRPr="002E56B9" w:rsidRDefault="00A735B3" w:rsidP="00560F48">
            <w:pPr>
              <w:pStyle w:val="TAN"/>
            </w:pPr>
            <w:r w:rsidRPr="002E56B9">
              <w:t>C240</w:t>
            </w:r>
            <w:r w:rsidRPr="002E56B9">
              <w:tab/>
              <w:t xml:space="preserve">IF </w:t>
            </w:r>
            <w:r w:rsidRPr="002E56B9">
              <w:rPr>
                <w:lang w:eastAsia="zh-CN"/>
              </w:rPr>
              <w:t>(A.4.1-1/1 OR A.4.1-1/2) AND A.4.1-2/8 AND A.4.1-3/1 AND A.4.3.11-1/</w:t>
            </w:r>
            <w:r w:rsidR="00E22980">
              <w:rPr>
                <w:lang w:eastAsia="zh-CN"/>
              </w:rPr>
              <w:t>10</w:t>
            </w:r>
            <w:r w:rsidRPr="002E56B9">
              <w:t xml:space="preserve"> THEN R ELSE N/A</w:t>
            </w:r>
          </w:p>
        </w:tc>
      </w:tr>
      <w:tr w:rsidR="009E7A29" w:rsidRPr="00266584" w14:paraId="0D497E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E6019" w14:textId="6E50CB45" w:rsidR="009E7A29" w:rsidRPr="00266584" w:rsidRDefault="009E7A29" w:rsidP="00560F48">
            <w:pPr>
              <w:pStyle w:val="TAN"/>
            </w:pPr>
            <w:r w:rsidRPr="00266584">
              <w:t>C240</w:t>
            </w:r>
            <w:r>
              <w:t>a</w:t>
            </w:r>
            <w:r w:rsidRPr="00266584">
              <w:tab/>
              <w:t xml:space="preserve">IF </w:t>
            </w:r>
            <w:r w:rsidRPr="00266584">
              <w:rPr>
                <w:lang w:eastAsia="zh-CN"/>
              </w:rPr>
              <w:t>(A.4.1-1/1 OR A.4.1-1/2) AND A.4.1-2/8 AND A.4.1-3/1 AND A.4.3.11-1/</w:t>
            </w:r>
            <w:r w:rsidR="00E22980">
              <w:rPr>
                <w:lang w:eastAsia="zh-CN"/>
              </w:rPr>
              <w:t>10</w:t>
            </w:r>
            <w:r>
              <w:rPr>
                <w:lang w:eastAsia="zh-CN"/>
              </w:rPr>
              <w:t xml:space="preserve"> AND </w:t>
            </w:r>
            <w:r w:rsidRPr="00266584">
              <w:rPr>
                <w:lang w:eastAsia="zh-CN"/>
              </w:rPr>
              <w:t>A.4.3.11-1/9</w:t>
            </w:r>
            <w:r w:rsidRPr="00266584">
              <w:t xml:space="preserve"> THEN R ELSE N/A</w:t>
            </w:r>
          </w:p>
        </w:tc>
      </w:tr>
      <w:tr w:rsidR="00A735B3" w:rsidRPr="002E56B9" w14:paraId="321D923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5AD13" w14:textId="77777777" w:rsidR="00A735B3" w:rsidRPr="002E56B9" w:rsidRDefault="00A735B3" w:rsidP="00560F48">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735B3" w:rsidRPr="002E56B9" w14:paraId="039C1D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7DFE93" w14:textId="77777777" w:rsidR="00A735B3" w:rsidRPr="002E56B9" w:rsidRDefault="00A735B3" w:rsidP="00E21258">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735B3" w:rsidRPr="002E56B9" w14:paraId="4E75308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2A57C0" w14:textId="77777777" w:rsidR="00A735B3" w:rsidRPr="002E56B9" w:rsidRDefault="00A735B3" w:rsidP="00E21258">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735B3" w:rsidRPr="002E56B9" w14:paraId="6CEE9B1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D455DC" w14:textId="77777777" w:rsidR="00A735B3" w:rsidRPr="002E56B9" w:rsidRDefault="00A735B3" w:rsidP="00E21258">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735B3" w:rsidRPr="002E56B9" w14:paraId="26CB35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05D62" w14:textId="77777777" w:rsidR="00A735B3" w:rsidRPr="002E56B9" w:rsidRDefault="00A735B3" w:rsidP="00560F48">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A735B3" w:rsidRPr="002E56B9" w14:paraId="42D28F7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BFBD6B" w14:textId="77777777" w:rsidR="00A735B3" w:rsidRPr="002E56B9" w:rsidRDefault="00A735B3" w:rsidP="00560F48">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A735B3" w:rsidRPr="002E56B9" w14:paraId="12D44B4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2D65053" w14:textId="77777777" w:rsidR="00A735B3" w:rsidRPr="002E56B9" w:rsidRDefault="00A735B3" w:rsidP="00560F48">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1198A8B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59D04A" w14:textId="77777777" w:rsidR="00A735B3" w:rsidRPr="002E56B9" w:rsidRDefault="00A735B3" w:rsidP="00560F48">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6B84F49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8E05E5" w14:textId="3D51BF5A" w:rsidR="00A735B3" w:rsidRPr="002E56B9" w:rsidRDefault="00A735B3" w:rsidP="00560F48">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A735B3" w:rsidRPr="002E56B9" w14:paraId="7C0D64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A8FD61" w14:textId="5A3BAA60" w:rsidR="00A735B3" w:rsidRPr="002E56B9" w:rsidRDefault="00A735B3" w:rsidP="00560F48">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A735B3" w:rsidRPr="002E56B9" w14:paraId="0C6069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C4438E" w14:textId="3B69377B" w:rsidR="00A735B3" w:rsidRPr="002E56B9" w:rsidRDefault="00A735B3" w:rsidP="00560F48">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A735B3" w:rsidRPr="002E56B9" w14:paraId="52E580E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C5589D" w14:textId="734BE10B" w:rsidR="00A735B3" w:rsidRPr="002E56B9" w:rsidRDefault="00A735B3" w:rsidP="00560F48">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A735B3" w:rsidRPr="002E56B9" w14:paraId="748596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E55FD" w14:textId="77777777" w:rsidR="00A735B3" w:rsidRPr="002E56B9" w:rsidRDefault="00A735B3" w:rsidP="00560F48">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A735B3" w:rsidRPr="002E56B9" w14:paraId="73D53C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64441" w14:textId="77777777" w:rsidR="00A735B3" w:rsidRPr="002E56B9" w:rsidRDefault="00A735B3" w:rsidP="00560F48">
            <w:pPr>
              <w:pStyle w:val="TAN"/>
            </w:pPr>
            <w:r w:rsidRPr="002E56B9">
              <w:rPr>
                <w:lang w:val="fr-FR" w:eastAsia="fr-FR"/>
              </w:rPr>
              <w:t>C254</w:t>
            </w:r>
            <w:r w:rsidRPr="002E56B9">
              <w:tab/>
              <w:t>IF (A.4.1-1/1 OR A.4.1-1/2) AND A.4.1-2/7 AND A.4.1-3/1 AND A.4.1-5/1 AND A.4.3.2-1/34 AND A.4.3.6-1/41 AND A.4.3.6-1/68 AND A.4.3.6-1/72 AND A.4.3.6-1/70 THEN R ELSE N/A</w:t>
            </w:r>
          </w:p>
        </w:tc>
      </w:tr>
      <w:tr w:rsidR="00A735B3" w:rsidRPr="002E56B9" w14:paraId="62A45C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90C29" w14:textId="77777777" w:rsidR="00A735B3" w:rsidRPr="002E56B9" w:rsidRDefault="00A735B3" w:rsidP="00560F48">
            <w:pPr>
              <w:pStyle w:val="TAN"/>
            </w:pPr>
            <w:r w:rsidRPr="002E56B9">
              <w:rPr>
                <w:lang w:val="fr-FR" w:eastAsia="fr-FR"/>
              </w:rPr>
              <w:t>C255</w:t>
            </w:r>
            <w:r w:rsidRPr="002E56B9">
              <w:tab/>
              <w:t>IF (A.4.1-1/1 OR A.4.1-1/2) AND A.4.1-2/7 AND A.4.1-3/1 AND A.4.1-5/1 AND A.4.3.6-1/68 AND A.4.3.6-1/72 AND (NOT A.4.3.6-1/70) THEN R ELSE N/A</w:t>
            </w:r>
          </w:p>
        </w:tc>
      </w:tr>
      <w:tr w:rsidR="00A735B3" w:rsidRPr="002E56B9" w14:paraId="54BA83D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ACDD" w14:textId="77777777" w:rsidR="00A735B3" w:rsidRPr="002E56B9" w:rsidRDefault="00A735B3" w:rsidP="00560F48">
            <w:pPr>
              <w:pStyle w:val="TAN"/>
            </w:pPr>
            <w:r w:rsidRPr="002E56B9">
              <w:rPr>
                <w:lang w:val="fr-FR" w:eastAsia="fr-FR"/>
              </w:rPr>
              <w:t>C256</w:t>
            </w:r>
            <w:r w:rsidRPr="002E56B9">
              <w:tab/>
              <w:t>IF (A.4.1-1/1 OR A.4.1-1/2) AND A.4.1-2/7 AND A.4.1-3/1 AND A.4.1-5/1 AND A.4.3.6-1/68 AND A.4.3.6-1/72 AND A.4.3.6-1/70 THEN R ELSE N/A</w:t>
            </w:r>
          </w:p>
        </w:tc>
      </w:tr>
      <w:tr w:rsidR="00A735B3" w:rsidRPr="002E56B9" w14:paraId="3D9837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6624" w14:textId="77777777" w:rsidR="00A735B3" w:rsidRPr="002E56B9" w:rsidRDefault="00A735B3" w:rsidP="00560F48">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735B3" w:rsidRPr="002E56B9" w14:paraId="5536A85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44ACF" w14:textId="77777777" w:rsidR="00A735B3" w:rsidRPr="002E56B9" w:rsidRDefault="00A735B3" w:rsidP="00560F48">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735B3" w:rsidRPr="002E56B9" w14:paraId="3C07FFC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3D8FC" w14:textId="77777777" w:rsidR="00A735B3" w:rsidRPr="002E56B9" w:rsidRDefault="00A735B3" w:rsidP="00560F48">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735B3" w:rsidRPr="002E56B9" w14:paraId="449D4E1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D6DE3" w14:textId="77777777" w:rsidR="00A735B3" w:rsidRPr="002E56B9" w:rsidRDefault="00A735B3" w:rsidP="00560F48">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735B3" w:rsidRPr="002E56B9" w14:paraId="14764F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C423" w14:textId="77777777" w:rsidR="00A735B3" w:rsidRPr="002E56B9" w:rsidRDefault="00A735B3" w:rsidP="00560F48">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735B3" w:rsidRPr="002E56B9" w14:paraId="2314626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B309B" w14:textId="77777777" w:rsidR="00A735B3" w:rsidRPr="002E56B9" w:rsidRDefault="00A735B3" w:rsidP="00560F48">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735B3" w:rsidRPr="002E56B9" w14:paraId="051439E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0F1AC" w14:textId="77777777" w:rsidR="00A735B3" w:rsidRPr="002E56B9" w:rsidRDefault="00A735B3" w:rsidP="00560F48">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735B3" w:rsidRPr="002E56B9" w14:paraId="0644E7A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8518" w14:textId="77777777" w:rsidR="00A735B3" w:rsidRPr="002E56B9" w:rsidRDefault="00A735B3" w:rsidP="00560F48">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735B3" w:rsidRPr="002E56B9" w14:paraId="5979EA5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8985D" w14:textId="77777777" w:rsidR="00A735B3" w:rsidRPr="002E56B9" w:rsidRDefault="00A735B3" w:rsidP="00560F48">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735B3" w:rsidRPr="002E56B9" w14:paraId="08A84F8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3105" w14:textId="77777777" w:rsidR="00A735B3" w:rsidRPr="002E56B9" w:rsidRDefault="00A735B3" w:rsidP="00560F48">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12200" w:rsidRPr="00085B5B" w14:paraId="51CCE3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579C2" w14:textId="328F3C17" w:rsidR="00D12200" w:rsidRPr="00085B5B" w:rsidRDefault="00D12200" w:rsidP="00560F48">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12200" w:rsidRPr="00085B5B" w14:paraId="1619BCA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4D92" w14:textId="33ABBEFE" w:rsidR="00D12200" w:rsidRPr="00085B5B" w:rsidRDefault="00D12200" w:rsidP="00560F48">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12200" w:rsidRPr="00085B5B" w14:paraId="29DD4A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E147" w14:textId="222B0270" w:rsidR="00D12200" w:rsidRPr="00085B5B" w:rsidRDefault="00D12200" w:rsidP="00560F48">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12200" w:rsidRPr="00085B5B" w14:paraId="0ED7DE4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2EDF" w14:textId="1B229D5A" w:rsidR="00D12200" w:rsidRPr="00085B5B" w:rsidRDefault="00D12200" w:rsidP="00560F48">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12200" w:rsidRPr="00085B5B" w14:paraId="3D75DBB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82025" w14:textId="1C9234D2" w:rsidR="00D12200" w:rsidRPr="00085B5B" w:rsidRDefault="00D12200" w:rsidP="00560F48">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426C83" w14:paraId="7B1BF34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E241C" w14:textId="280475B2" w:rsidR="00426C83" w:rsidRDefault="00426C83" w:rsidP="00560F48">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26C83" w14:paraId="0993F5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0D1F7" w14:textId="6ACE3001" w:rsidR="00426C83" w:rsidRDefault="00426C83" w:rsidP="00560F48">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26C83" w14:paraId="363EB0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10A8E" w14:textId="262EA66C" w:rsidR="00426C83" w:rsidRDefault="00426C83" w:rsidP="00560F48">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26C83" w14:paraId="13ACA3E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A7EBC" w14:textId="5CAC8B1E" w:rsidR="00426C83" w:rsidRDefault="00426C83" w:rsidP="00560F48">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26C83" w14:paraId="069F8C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891D5" w14:textId="1234127F" w:rsidR="00426C83" w:rsidRDefault="00426C83" w:rsidP="00560F48">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26C83" w14:paraId="2D05471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D5366" w14:textId="6F45E867" w:rsidR="00426C83" w:rsidRDefault="00426C83" w:rsidP="00560F48">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F53A9A" w14:paraId="0F04FCC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834F8" w14:textId="5BEFFE69" w:rsidR="00F53A9A" w:rsidRDefault="00F53A9A" w:rsidP="00560F48">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F53A9A" w14:paraId="36B2182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1A98B" w14:textId="44ABC29C" w:rsidR="00F53A9A" w:rsidRDefault="00F53A9A" w:rsidP="00560F48">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F53A9A" w:rsidRPr="007A77F1" w14:paraId="6CB0B26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493A3" w14:textId="02CFBF3E" w:rsidR="00F53A9A" w:rsidRPr="007A77F1" w:rsidRDefault="00F53A9A" w:rsidP="00560F48">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F53A9A" w14:paraId="3B73898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D942" w14:textId="28B7D9CC" w:rsidR="00F53A9A" w:rsidRDefault="00F53A9A" w:rsidP="00560F48">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F53A9A" w14:paraId="0BCAD5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FBDA2" w14:textId="53FBFF76" w:rsidR="00F53A9A" w:rsidRDefault="00F53A9A" w:rsidP="00560F48">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F53A9A" w14:paraId="4E78F09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E8889" w14:textId="0DE6FDC9" w:rsidR="00F53A9A" w:rsidRDefault="00F53A9A" w:rsidP="00560F48">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735B3" w:rsidRPr="002E56B9" w14:paraId="17679C7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ED4AA" w14:textId="77777777" w:rsidR="00A735B3" w:rsidRPr="002E56B9" w:rsidRDefault="00A735B3" w:rsidP="00560F48">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3A315E91" w14:textId="77777777" w:rsidR="00A735B3" w:rsidRPr="002E56B9" w:rsidRDefault="00A735B3" w:rsidP="00560F48">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305AE3B" w14:textId="77777777" w:rsidR="00A735B3" w:rsidRPr="002E56B9" w:rsidRDefault="00A735B3" w:rsidP="00560F48">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BF9C0D5" w14:textId="77777777" w:rsidR="00A735B3" w:rsidRPr="002E56B9" w:rsidRDefault="00A735B3" w:rsidP="00560F48">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CE99EEC" w14:textId="77777777" w:rsidR="00A735B3" w:rsidRPr="002E56B9" w:rsidRDefault="00A735B3" w:rsidP="00A735B3">
      <w:pPr>
        <w:rPr>
          <w:lang w:eastAsia="x-none"/>
        </w:rPr>
      </w:pPr>
    </w:p>
    <w:p w14:paraId="2982B7F3" w14:textId="77777777" w:rsidR="00A735B3" w:rsidRPr="002E56B9" w:rsidRDefault="00A735B3" w:rsidP="00A735B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A735B3" w:rsidRPr="002E56B9" w14:paraId="75B18AD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7B4A1" w14:textId="77777777" w:rsidR="00A735B3" w:rsidRPr="002E56B9" w:rsidRDefault="00A735B3" w:rsidP="00560F48">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C3945AC" w14:textId="77777777" w:rsidR="00A735B3" w:rsidRPr="002E56B9" w:rsidRDefault="00A735B3" w:rsidP="00560F48">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C32D8BC" w14:textId="77777777" w:rsidR="00A735B3" w:rsidRPr="002E56B9" w:rsidRDefault="00A735B3" w:rsidP="00560F48">
            <w:pPr>
              <w:pStyle w:val="TAH"/>
            </w:pPr>
            <w:r w:rsidRPr="002E56B9">
              <w:t>Comment</w:t>
            </w:r>
          </w:p>
        </w:tc>
      </w:tr>
      <w:tr w:rsidR="00A735B3" w:rsidRPr="002E56B9" w14:paraId="163E1D19"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29807A" w14:textId="77777777" w:rsidR="00A735B3" w:rsidRPr="002E56B9" w:rsidRDefault="00A735B3" w:rsidP="00560F48">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E329EB6" w14:textId="77777777" w:rsidR="00A735B3" w:rsidRPr="002E56B9" w:rsidRDefault="00A735B3" w:rsidP="00560F48">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06FF9685" w14:textId="77777777" w:rsidR="00A735B3" w:rsidRPr="002E56B9" w:rsidRDefault="00A735B3" w:rsidP="00560F48">
            <w:pPr>
              <w:pStyle w:val="TAL"/>
            </w:pPr>
            <w:r w:rsidRPr="002E56B9">
              <w:t>A</w:t>
            </w:r>
            <w:r w:rsidRPr="002E56B9">
              <w:rPr>
                <w:rFonts w:hint="eastAsia"/>
              </w:rPr>
              <w:t>ll</w:t>
            </w:r>
            <w:r w:rsidRPr="002E56B9">
              <w:t xml:space="preserve"> supported FDD or TDD FR1 band</w:t>
            </w:r>
            <w:r w:rsidRPr="002E56B9">
              <w:rPr>
                <w:rFonts w:hint="eastAsia"/>
              </w:rPr>
              <w:t>s</w:t>
            </w:r>
          </w:p>
        </w:tc>
      </w:tr>
      <w:tr w:rsidR="00A735B3" w:rsidRPr="002E56B9" w14:paraId="4018A725"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EF0512" w14:textId="77777777" w:rsidR="00A735B3" w:rsidRPr="002E56B9" w:rsidRDefault="00A735B3" w:rsidP="00560F48">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57A27E32"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FD02B45" w14:textId="77777777" w:rsidR="00A735B3" w:rsidRPr="002E56B9" w:rsidRDefault="00A735B3" w:rsidP="00560F48">
            <w:pPr>
              <w:pStyle w:val="TAL"/>
            </w:pPr>
          </w:p>
        </w:tc>
      </w:tr>
      <w:tr w:rsidR="00A735B3" w:rsidRPr="002E56B9" w14:paraId="0B72BA6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CD10F4F" w14:textId="77777777" w:rsidR="00A735B3" w:rsidRPr="002E56B9" w:rsidRDefault="00A735B3" w:rsidP="00560F48">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B450D82" w14:textId="77777777" w:rsidR="00A735B3" w:rsidRPr="002E56B9" w:rsidRDefault="00A735B3" w:rsidP="00560F48">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33241CD4" w14:textId="77777777" w:rsidR="00A735B3" w:rsidRPr="002E56B9" w:rsidRDefault="00A735B3" w:rsidP="00560F48">
            <w:pPr>
              <w:pStyle w:val="TAL"/>
            </w:pPr>
            <w:r w:rsidRPr="002E56B9">
              <w:t>All supported FR1 SUL Bands</w:t>
            </w:r>
          </w:p>
        </w:tc>
      </w:tr>
      <w:tr w:rsidR="00A735B3" w:rsidRPr="002E56B9" w14:paraId="4750F35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64A1AF" w14:textId="77777777" w:rsidR="00A735B3" w:rsidRPr="002E56B9" w:rsidRDefault="00A735B3" w:rsidP="00560F48">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E9B81E0" w14:textId="77777777" w:rsidR="00A735B3" w:rsidRPr="002E56B9" w:rsidRDefault="00A735B3" w:rsidP="00560F48">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ED25D44" w14:textId="77777777" w:rsidR="00A735B3" w:rsidRPr="002E56B9" w:rsidRDefault="00A735B3" w:rsidP="00560F48">
            <w:pPr>
              <w:pStyle w:val="TAL"/>
            </w:pPr>
            <w:r w:rsidRPr="002E56B9">
              <w:rPr>
                <w:szCs w:val="18"/>
              </w:rPr>
              <w:t>All supported bands among n1, n2, n3, n5, n7, n8, n12, n14, n20, n25, n28, n30, n34, n38, n39, n40, n41, n50, n51, n65, n66, n70, n71, n74, n75, n76</w:t>
            </w:r>
          </w:p>
        </w:tc>
      </w:tr>
      <w:tr w:rsidR="00A735B3" w:rsidRPr="002E56B9" w14:paraId="17B2A4A3"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31656" w14:textId="77777777" w:rsidR="00A735B3" w:rsidRPr="002E56B9" w:rsidRDefault="00A735B3" w:rsidP="00560F48">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0CCA5A7" w14:textId="77777777" w:rsidR="00A735B3" w:rsidRPr="002E56B9" w:rsidRDefault="00A735B3" w:rsidP="00560F48">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5FBCB4A" w14:textId="77777777" w:rsidR="00A735B3" w:rsidRPr="002E56B9" w:rsidRDefault="00A735B3" w:rsidP="00560F48">
            <w:pPr>
              <w:pStyle w:val="TAL"/>
              <w:rPr>
                <w:szCs w:val="18"/>
              </w:rPr>
            </w:pPr>
            <w:r w:rsidRPr="002E56B9">
              <w:t>All supported FR2 Bands</w:t>
            </w:r>
          </w:p>
        </w:tc>
      </w:tr>
      <w:tr w:rsidR="00A735B3" w:rsidRPr="002E56B9" w14:paraId="348CB11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62B105" w14:textId="77777777" w:rsidR="00A735B3" w:rsidRPr="002E56B9" w:rsidRDefault="00A735B3" w:rsidP="00560F48">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42DE24F"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F4FD433" w14:textId="77777777" w:rsidR="00A735B3" w:rsidRPr="002E56B9" w:rsidRDefault="00A735B3" w:rsidP="00560F48">
            <w:pPr>
              <w:pStyle w:val="TAL"/>
            </w:pPr>
          </w:p>
        </w:tc>
      </w:tr>
      <w:tr w:rsidR="00A735B3" w:rsidRPr="002E56B9" w14:paraId="0597D5E6"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73D133" w14:textId="77777777" w:rsidR="00A735B3" w:rsidRPr="002E56B9" w:rsidRDefault="00A735B3" w:rsidP="00560F48">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A2D4A53"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6891FDA" w14:textId="77777777" w:rsidR="00A735B3" w:rsidRPr="002E56B9" w:rsidRDefault="00A735B3" w:rsidP="00560F48">
            <w:pPr>
              <w:pStyle w:val="TAL"/>
            </w:pPr>
          </w:p>
        </w:tc>
      </w:tr>
      <w:tr w:rsidR="00A735B3" w:rsidRPr="002E56B9" w14:paraId="6A95E04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F59B04" w14:textId="77777777" w:rsidR="00A735B3" w:rsidRPr="002E56B9" w:rsidRDefault="00A735B3" w:rsidP="00560F48">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548C6B6" w14:textId="77777777" w:rsidR="00A735B3" w:rsidRPr="002E56B9" w:rsidRDefault="00A735B3" w:rsidP="00560F48">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33FC214A" w14:textId="77777777" w:rsidR="00A735B3" w:rsidRPr="002E56B9" w:rsidRDefault="00A735B3" w:rsidP="00560F48">
            <w:pPr>
              <w:pStyle w:val="TAL"/>
            </w:pPr>
            <w:r w:rsidRPr="002E56B9">
              <w:t>Any FDD FR1 band within the set supporting 10 MHz UE Channel BW</w:t>
            </w:r>
          </w:p>
        </w:tc>
      </w:tr>
      <w:tr w:rsidR="00A735B3" w:rsidRPr="002E56B9" w14:paraId="408A3AA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B1B08" w14:textId="77777777" w:rsidR="00A735B3" w:rsidRPr="002E56B9" w:rsidRDefault="00A735B3" w:rsidP="00560F48">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14D8BDB4" w14:textId="77777777" w:rsidR="00A735B3" w:rsidRPr="002E56B9" w:rsidRDefault="00A735B3" w:rsidP="00560F48">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59F253EB" w14:textId="77777777" w:rsidR="00A735B3" w:rsidRPr="002E56B9" w:rsidRDefault="00A735B3" w:rsidP="00560F48">
            <w:pPr>
              <w:pStyle w:val="TAL"/>
            </w:pPr>
            <w:r w:rsidRPr="002E56B9">
              <w:t>Any TDD FR1 band within the set supporting 20 MHz UE Channel BW</w:t>
            </w:r>
          </w:p>
        </w:tc>
      </w:tr>
      <w:tr w:rsidR="00A735B3" w:rsidRPr="002E56B9" w14:paraId="7A45AFF5"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FA1D06" w14:textId="77777777" w:rsidR="00A735B3" w:rsidRPr="002E56B9" w:rsidRDefault="00A735B3" w:rsidP="00560F48">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33833AA" w14:textId="77777777" w:rsidR="00A735B3" w:rsidRPr="002E56B9" w:rsidRDefault="00A735B3" w:rsidP="00560F48">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5E22DB58" w14:textId="77777777" w:rsidR="00A735B3" w:rsidRPr="002E56B9" w:rsidRDefault="00A735B3" w:rsidP="00560F48">
            <w:pPr>
              <w:pStyle w:val="TAL"/>
            </w:pPr>
            <w:r w:rsidRPr="002E56B9">
              <w:t>Any TDD FR1 band within the set supporting 40 MHz UE Channel BW</w:t>
            </w:r>
          </w:p>
        </w:tc>
      </w:tr>
      <w:tr w:rsidR="00A735B3" w:rsidRPr="002E56B9" w14:paraId="4B6BB79B"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7C46E8" w14:textId="77777777" w:rsidR="00A735B3" w:rsidRPr="002E56B9" w:rsidRDefault="00A735B3" w:rsidP="00560F48">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60B92AB0" w14:textId="77777777" w:rsidR="00A735B3" w:rsidRPr="002E56B9" w:rsidRDefault="00A735B3" w:rsidP="00560F48">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AA79E2B" w14:textId="77777777" w:rsidR="00A735B3" w:rsidRPr="002E56B9" w:rsidRDefault="00A735B3" w:rsidP="00560F48">
            <w:pPr>
              <w:pStyle w:val="TAL"/>
            </w:pPr>
            <w:r w:rsidRPr="002E56B9">
              <w:t>All supported 4 Rx antenna ports Bands</w:t>
            </w:r>
          </w:p>
        </w:tc>
      </w:tr>
      <w:tr w:rsidR="00A735B3" w:rsidRPr="002E56B9" w14:paraId="20EE862A"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F82EE" w14:textId="77777777" w:rsidR="00A735B3" w:rsidRPr="002E56B9" w:rsidRDefault="00A735B3" w:rsidP="00560F48">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16FEEB8F" w14:textId="77777777" w:rsidR="00A735B3" w:rsidRPr="002E56B9" w:rsidRDefault="00A735B3" w:rsidP="00560F48">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4C9F939B" w14:textId="77777777" w:rsidR="00A735B3" w:rsidRPr="002E56B9" w:rsidRDefault="00A735B3" w:rsidP="00560F48">
            <w:pPr>
              <w:pStyle w:val="TAL"/>
            </w:pPr>
            <w:r w:rsidRPr="002E56B9">
              <w:t>All supported FDD FR1 band with UL MIMO capabilities</w:t>
            </w:r>
          </w:p>
        </w:tc>
      </w:tr>
      <w:tr w:rsidR="00A735B3" w:rsidRPr="002E56B9" w14:paraId="4CAECDF7"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DBF76"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33C719A3" w14:textId="77777777" w:rsidR="00A735B3" w:rsidRPr="002E56B9" w:rsidRDefault="00A735B3" w:rsidP="00560F48">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782F6125" w14:textId="77777777" w:rsidR="00A735B3" w:rsidRPr="002E56B9" w:rsidRDefault="00A735B3" w:rsidP="00560F48">
            <w:pPr>
              <w:pStyle w:val="TAL"/>
            </w:pPr>
            <w:r w:rsidRPr="002E56B9">
              <w:t>Any TDD FR2 band within the set supporting 50 MHz UE Channel BW</w:t>
            </w:r>
          </w:p>
        </w:tc>
      </w:tr>
      <w:tr w:rsidR="00A735B3" w:rsidRPr="002E56B9" w14:paraId="4A14DC02"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04A94"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6DA0568" w14:textId="77777777" w:rsidR="00A735B3" w:rsidRPr="002E56B9" w:rsidRDefault="00A735B3" w:rsidP="00560F48">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50E2100" w14:textId="77777777" w:rsidR="00A735B3" w:rsidRPr="002E56B9" w:rsidRDefault="00A735B3" w:rsidP="00560F48">
            <w:pPr>
              <w:pStyle w:val="TAL"/>
            </w:pPr>
            <w:r w:rsidRPr="002E56B9">
              <w:t>Any TDD FR2 band within the set supporting 100 MHz UE Channel BW</w:t>
            </w:r>
          </w:p>
        </w:tc>
      </w:tr>
      <w:tr w:rsidR="00A735B3" w:rsidRPr="002E56B9" w14:paraId="358241B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491EDB"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19318124" w14:textId="77777777" w:rsidR="00A735B3" w:rsidRPr="002E56B9" w:rsidRDefault="00A735B3" w:rsidP="00560F48">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1B3403CB" w14:textId="77777777" w:rsidR="00A735B3" w:rsidRPr="002E56B9" w:rsidRDefault="00A735B3" w:rsidP="00560F48">
            <w:pPr>
              <w:pStyle w:val="TAL"/>
            </w:pPr>
            <w:r w:rsidRPr="002E56B9">
              <w:t>Any TDD FR2 band within the set supporting 200 MHz UE Channel BW</w:t>
            </w:r>
          </w:p>
        </w:tc>
      </w:tr>
      <w:tr w:rsidR="00A735B3" w:rsidRPr="002E56B9" w14:paraId="653439C3"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1EC697" w14:textId="77777777" w:rsidR="00A735B3" w:rsidRPr="002E56B9" w:rsidRDefault="00A735B3" w:rsidP="00560F48">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74B57DE5" w14:textId="77777777" w:rsidR="00A735B3" w:rsidRPr="002E56B9" w:rsidRDefault="00A735B3" w:rsidP="00560F48">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71ABC1BC" w14:textId="77777777" w:rsidR="00A735B3" w:rsidRPr="002E56B9" w:rsidRDefault="00A735B3" w:rsidP="00560F48">
            <w:pPr>
              <w:pStyle w:val="TAL"/>
              <w:rPr>
                <w:lang w:eastAsia="zh-CN"/>
              </w:rPr>
            </w:pPr>
            <w:r w:rsidRPr="002E56B9">
              <w:rPr>
                <w:lang w:eastAsia="zh-CN"/>
              </w:rPr>
              <w:t>All supported FR1 sidelink bands</w:t>
            </w:r>
          </w:p>
        </w:tc>
      </w:tr>
      <w:tr w:rsidR="00A735B3" w:rsidRPr="002E56B9" w14:paraId="4CF274E9"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98E068" w14:textId="77777777" w:rsidR="00A735B3" w:rsidRPr="002E56B9" w:rsidRDefault="00A735B3" w:rsidP="00560F48">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46E5C535" w14:textId="77777777" w:rsidR="00A735B3" w:rsidRPr="002E56B9" w:rsidRDefault="00A735B3" w:rsidP="00560F48">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7CB4A68" w14:textId="77777777" w:rsidR="00A735B3" w:rsidRPr="002E56B9" w:rsidRDefault="00A735B3" w:rsidP="00560F48">
            <w:pPr>
              <w:pStyle w:val="TAL"/>
              <w:rPr>
                <w:lang w:eastAsia="zh-CN"/>
              </w:rPr>
            </w:pPr>
            <w:r w:rsidRPr="002E56B9">
              <w:rPr>
                <w:szCs w:val="18"/>
              </w:rPr>
              <w:t>All supported TDD bands among n40, n</w:t>
            </w:r>
            <w:r w:rsidRPr="002E56B9">
              <w:rPr>
                <w:lang w:eastAsia="zh-CN"/>
              </w:rPr>
              <w:t>41, n77, n78, n79</w:t>
            </w:r>
          </w:p>
        </w:tc>
      </w:tr>
      <w:tr w:rsidR="00A735B3" w:rsidRPr="002E56B9" w14:paraId="14E4C9B6"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7BF5A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8C97F6" w14:textId="77777777" w:rsidR="00A735B3" w:rsidRPr="002E56B9" w:rsidRDefault="00A735B3" w:rsidP="00560F48">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4EAE6EFD" w14:textId="77777777" w:rsidR="00A735B3" w:rsidRPr="002E56B9" w:rsidRDefault="00A735B3" w:rsidP="00560F48">
            <w:pPr>
              <w:pStyle w:val="TAL"/>
              <w:rPr>
                <w:szCs w:val="18"/>
              </w:rPr>
            </w:pPr>
            <w:r w:rsidRPr="002E56B9">
              <w:t>All supported FR1 Bands for operation with shared spectrum channel access</w:t>
            </w:r>
          </w:p>
        </w:tc>
      </w:tr>
      <w:tr w:rsidR="00A735B3" w:rsidRPr="002E56B9" w14:paraId="519F660B"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2E56B9" w:rsidRDefault="00A735B3" w:rsidP="00560F48">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2E56B9" w:rsidRDefault="00A735B3" w:rsidP="00560F48">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2E56B9" w:rsidRDefault="00A735B3" w:rsidP="00560F48">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A735B3" w:rsidRPr="002E56B9" w14:paraId="27AE88EE"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2E56B9" w:rsidRDefault="00A735B3" w:rsidP="00560F48">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2E56B9" w:rsidRDefault="00A735B3" w:rsidP="00560F48">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2E56B9" w:rsidRDefault="00A735B3" w:rsidP="00560F48">
            <w:pPr>
              <w:pStyle w:val="TAL"/>
              <w:rPr>
                <w:rFonts w:eastAsia="SimSun"/>
                <w:lang w:eastAsia="zh-CN"/>
              </w:rPr>
            </w:pPr>
          </w:p>
        </w:tc>
      </w:tr>
      <w:tr w:rsidR="00A735B3" w:rsidRPr="002E56B9" w14:paraId="4CAC25C9"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2E56B9" w:rsidRDefault="00A735B3" w:rsidP="00560F48">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2E56B9" w:rsidRDefault="00A735B3" w:rsidP="00560F48">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2E56B9" w:rsidRDefault="00A735B3" w:rsidP="00560F48">
            <w:pPr>
              <w:pStyle w:val="TAL"/>
              <w:rPr>
                <w:rFonts w:eastAsia="SimSun"/>
                <w:lang w:eastAsia="zh-CN"/>
              </w:rPr>
            </w:pPr>
          </w:p>
        </w:tc>
      </w:tr>
      <w:tr w:rsidR="00A735B3" w:rsidRPr="002E56B9" w14:paraId="5D1DCC02"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2E56B9" w:rsidRDefault="00A735B3" w:rsidP="00560F48">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2E56B9" w:rsidRDefault="00A735B3" w:rsidP="00560F48">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2E56B9" w:rsidRDefault="00A735B3" w:rsidP="00560F48">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A735B3" w:rsidRPr="002E56B9" w14:paraId="03130BAA"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2E56B9" w:rsidRDefault="00A735B3" w:rsidP="00560F48">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2E56B9" w:rsidRDefault="00A735B3" w:rsidP="00560F48">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2E56B9" w:rsidRDefault="00A735B3" w:rsidP="00560F48">
            <w:pPr>
              <w:pStyle w:val="TAL"/>
            </w:pPr>
            <w:r w:rsidRPr="002E56B9">
              <w:rPr>
                <w:rFonts w:eastAsia="SimSun"/>
                <w:lang w:eastAsia="zh-CN"/>
              </w:rPr>
              <w:t>All supported FR2 Bands with UL MIMO capabilities</w:t>
            </w:r>
          </w:p>
        </w:tc>
      </w:tr>
      <w:tr w:rsidR="00A735B3" w:rsidRPr="002E56B9" w14:paraId="10BE6943"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2E56B9" w:rsidRDefault="00A735B3" w:rsidP="00560F48">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2E56B9" w:rsidRDefault="00A735B3" w:rsidP="00560F48">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2E56B9" w:rsidRDefault="00A735B3" w:rsidP="00560F48">
            <w:pPr>
              <w:pStyle w:val="TAL"/>
              <w:rPr>
                <w:rFonts w:eastAsia="SimSun"/>
                <w:lang w:eastAsia="zh-CN"/>
              </w:rPr>
            </w:pPr>
            <w:r w:rsidRPr="002E56B9">
              <w:rPr>
                <w:rFonts w:eastAsia="SimSun"/>
                <w:lang w:eastAsia="zh-CN"/>
              </w:rPr>
              <w:t>All supported FR1 Bands with UL MIMO capabilities and SUL bands</w:t>
            </w:r>
          </w:p>
        </w:tc>
      </w:tr>
      <w:tr w:rsidR="00A735B3" w:rsidRPr="002E56B9" w14:paraId="1B2B6DF6"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2E56B9" w:rsidRDefault="00A735B3" w:rsidP="00560F48">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2E56B9" w:rsidRDefault="00A735B3" w:rsidP="00560F48">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2E56B9" w:rsidRDefault="00A735B3" w:rsidP="00560F48">
            <w:pPr>
              <w:pStyle w:val="TAL"/>
              <w:rPr>
                <w:rFonts w:eastAsia="SimSun"/>
                <w:lang w:eastAsia="zh-CN"/>
              </w:rPr>
            </w:pPr>
            <w:r w:rsidRPr="002E56B9">
              <w:rPr>
                <w:rFonts w:eastAsia="SimSun"/>
                <w:lang w:eastAsia="zh-CN"/>
              </w:rPr>
              <w:t>All supported TDD FR1 bands with CCA</w:t>
            </w:r>
          </w:p>
        </w:tc>
      </w:tr>
      <w:tr w:rsidR="00A735B3" w:rsidRPr="002E56B9" w14:paraId="290E385C"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2E56B9" w:rsidRDefault="00A735B3" w:rsidP="00560F48">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2E56B9" w:rsidRDefault="00A735B3" w:rsidP="00560F48">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8413800" w14:textId="77777777" w:rsidR="00A735B3" w:rsidRPr="002E56B9" w:rsidRDefault="00A735B3" w:rsidP="00560F48">
            <w:pPr>
              <w:pStyle w:val="TAL"/>
              <w:rPr>
                <w:rFonts w:eastAsia="SimSun"/>
                <w:lang w:eastAsia="zh-CN"/>
              </w:rPr>
            </w:pPr>
          </w:p>
        </w:tc>
      </w:tr>
      <w:tr w:rsidR="00A735B3" w:rsidRPr="002E56B9" w14:paraId="01886E72" w14:textId="77777777" w:rsidTr="00560F48">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194EB87" w14:textId="41055543" w:rsidR="00A735B3" w:rsidRPr="002E56B9" w:rsidRDefault="00A735B3" w:rsidP="00560F48">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00322425"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691C662B" w14:textId="77777777" w:rsidR="00A735B3" w:rsidRPr="002E56B9" w:rsidRDefault="00A735B3" w:rsidP="00560F48">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6A01B153" w14:textId="77777777" w:rsidR="00A735B3" w:rsidRPr="002E56B9" w:rsidRDefault="00A735B3" w:rsidP="00A735B3">
      <w:pPr>
        <w:rPr>
          <w:lang w:eastAsia="x-none"/>
        </w:rPr>
      </w:pPr>
    </w:p>
    <w:p w14:paraId="5DFCB9E8" w14:textId="77777777" w:rsidR="00A735B3" w:rsidRPr="002E56B9" w:rsidRDefault="00A735B3" w:rsidP="00A735B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A735B3" w:rsidRPr="002E56B9" w14:paraId="346FBF1E"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74EF25" w14:textId="77777777" w:rsidR="00A735B3" w:rsidRPr="002E56B9" w:rsidRDefault="00A735B3" w:rsidP="00560F48">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78072D90" w14:textId="77777777" w:rsidR="00A735B3" w:rsidRPr="002E56B9" w:rsidRDefault="00A735B3" w:rsidP="00560F48">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466BE652" w14:textId="77777777" w:rsidR="00A735B3" w:rsidRPr="002E56B9" w:rsidRDefault="00A735B3" w:rsidP="00560F48">
            <w:pPr>
              <w:pStyle w:val="TAH"/>
            </w:pPr>
            <w:r w:rsidRPr="002E56B9">
              <w:t>Comment</w:t>
            </w:r>
          </w:p>
        </w:tc>
      </w:tr>
      <w:tr w:rsidR="00A735B3" w:rsidRPr="002E56B9" w14:paraId="25B3888F"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03A7E2" w14:textId="77777777" w:rsidR="00A735B3" w:rsidRPr="002E56B9" w:rsidRDefault="00A735B3" w:rsidP="00560F48">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2D4C559B" w14:textId="77777777" w:rsidR="00A735B3" w:rsidRPr="002E56B9" w:rsidRDefault="00A735B3" w:rsidP="00560F48">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647CE03E" w14:textId="77777777" w:rsidR="00A735B3" w:rsidRPr="002E56B9" w:rsidRDefault="00A735B3" w:rsidP="00560F48">
            <w:pPr>
              <w:pStyle w:val="TAL"/>
            </w:pPr>
            <w:r w:rsidRPr="002E56B9">
              <w:rPr>
                <w:szCs w:val="18"/>
              </w:rPr>
              <w:t>All supported intra-band contiguous CA Configurations with 2 carriers in DL but no CA in UL</w:t>
            </w:r>
          </w:p>
        </w:tc>
      </w:tr>
      <w:tr w:rsidR="00A735B3" w:rsidRPr="002E56B9" w14:paraId="0776C629"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38AAE36" w14:textId="77777777" w:rsidR="00A735B3" w:rsidRPr="002E56B9" w:rsidRDefault="00A735B3" w:rsidP="00560F48">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2A4A4CC6" w14:textId="77777777" w:rsidR="00A735B3" w:rsidRPr="002E56B9" w:rsidRDefault="00A735B3" w:rsidP="00560F48">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7F7004D8" w14:textId="77777777" w:rsidR="00A735B3" w:rsidRPr="002E56B9" w:rsidRDefault="00A735B3" w:rsidP="00560F48">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A735B3" w:rsidRPr="002E56B9" w14:paraId="7FB2C23C"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29CD7C0" w14:textId="77777777" w:rsidR="00A735B3" w:rsidRPr="002E56B9" w:rsidRDefault="00A735B3" w:rsidP="00560F48">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060DDE2F" w14:textId="77777777" w:rsidR="00A735B3" w:rsidRPr="002E56B9" w:rsidRDefault="00A735B3" w:rsidP="00560F48">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5D11673F"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A735B3" w:rsidRPr="002E56B9" w14:paraId="0DCB6A11"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D27CA6" w14:textId="77777777" w:rsidR="00A735B3" w:rsidRPr="002E56B9" w:rsidRDefault="00A735B3" w:rsidP="00560F48">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3104A1BB" w14:textId="77777777" w:rsidR="00A735B3" w:rsidRPr="002E56B9" w:rsidRDefault="00A735B3" w:rsidP="00560F48">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19BD49F8"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A735B3" w:rsidRPr="002E56B9" w14:paraId="1A1CA6CC"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B0BFC7" w14:textId="77777777" w:rsidR="00A735B3" w:rsidRPr="002E56B9" w:rsidRDefault="00A735B3" w:rsidP="00560F48">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4ABA1893" w14:textId="77777777" w:rsidR="00A735B3" w:rsidRPr="002E56B9" w:rsidRDefault="00A735B3" w:rsidP="00560F48">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604D8CBA"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A735B3" w:rsidRPr="002E56B9" w14:paraId="2D2AB60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3790D0"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66BB57F2" w14:textId="77777777" w:rsidR="00A735B3" w:rsidRPr="002E56B9" w:rsidRDefault="00A735B3" w:rsidP="00560F48">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C29DDB1"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A735B3" w:rsidRPr="002E56B9" w14:paraId="34C6948F"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60581"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485E1355" w14:textId="77777777" w:rsidR="00A735B3" w:rsidRPr="002E56B9" w:rsidRDefault="00A735B3" w:rsidP="00560F48">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5C188C2D"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A735B3" w:rsidRPr="002E56B9" w14:paraId="5C83E94B"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3DEF3E"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000FE755" w14:textId="77777777" w:rsidR="00A735B3" w:rsidRPr="002E56B9" w:rsidRDefault="00A735B3" w:rsidP="00560F48">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2A5821"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A735B3" w:rsidRPr="002E56B9" w14:paraId="3DE37461"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B99BAB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639DABFD" w14:textId="77777777" w:rsidR="00A735B3" w:rsidRPr="002E56B9" w:rsidRDefault="00A735B3" w:rsidP="00560F48">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32DC061E" w14:textId="77777777" w:rsidR="00A735B3" w:rsidRPr="002E56B9" w:rsidRDefault="00A735B3" w:rsidP="00560F48">
            <w:pPr>
              <w:pStyle w:val="TAL"/>
              <w:rPr>
                <w:szCs w:val="18"/>
              </w:rPr>
            </w:pPr>
            <w:r w:rsidRPr="002E56B9">
              <w:rPr>
                <w:szCs w:val="18"/>
              </w:rPr>
              <w:t>All supported Inter-band EN-DC configurations within FR1 with 1 UL NR CC and one or more LTE UL CC(s)</w:t>
            </w:r>
          </w:p>
        </w:tc>
      </w:tr>
      <w:tr w:rsidR="00A735B3" w:rsidRPr="002E56B9" w14:paraId="487D3C9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F49204"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1692890F" w14:textId="77777777" w:rsidR="00A735B3" w:rsidRPr="002E56B9" w:rsidRDefault="00A735B3" w:rsidP="00560F48">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0EA0C39E" w14:textId="77777777" w:rsidR="00A735B3" w:rsidRPr="002E56B9" w:rsidRDefault="00A735B3" w:rsidP="00560F48">
            <w:pPr>
              <w:pStyle w:val="TAL"/>
              <w:rPr>
                <w:szCs w:val="18"/>
              </w:rPr>
            </w:pPr>
            <w:r w:rsidRPr="002E56B9">
              <w:rPr>
                <w:szCs w:val="18"/>
              </w:rPr>
              <w:t>All supported Inter-band EN-DC configurations within FR1 with 1 DL NR CC and one or more LTE DL CC(s)</w:t>
            </w:r>
          </w:p>
        </w:tc>
      </w:tr>
      <w:tr w:rsidR="00A735B3" w:rsidRPr="002E56B9" w14:paraId="3D9F0CD2"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8A75E7" w14:textId="77777777" w:rsidR="00A735B3" w:rsidRPr="002E56B9" w:rsidRDefault="00A735B3" w:rsidP="00560F48">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65D9DADC" w14:textId="77777777" w:rsidR="00A735B3" w:rsidRPr="002E56B9" w:rsidRDefault="00A735B3" w:rsidP="00560F48">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71AE0FBF"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A735B3" w:rsidRPr="002E56B9" w14:paraId="3E4515F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9BBA6A3" w14:textId="77777777" w:rsidR="00A735B3" w:rsidRPr="002E56B9" w:rsidRDefault="00A735B3" w:rsidP="00560F48">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4EF48698" w14:textId="77777777" w:rsidR="00A735B3" w:rsidRPr="002E56B9" w:rsidRDefault="00A735B3" w:rsidP="00560F48">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5DC44B8" w14:textId="77777777" w:rsidR="00A735B3" w:rsidRPr="002E56B9" w:rsidRDefault="00A735B3" w:rsidP="00560F48">
            <w:pPr>
              <w:pStyle w:val="TAL"/>
              <w:rPr>
                <w:szCs w:val="18"/>
              </w:rPr>
            </w:pPr>
            <w:r w:rsidRPr="002E56B9">
              <w:rPr>
                <w:szCs w:val="18"/>
              </w:rPr>
              <w:t>All supported Inter-band EN-DC configurations within FR1 (2UL E-UTRA CCs, 1UL NR CC)</w:t>
            </w:r>
          </w:p>
        </w:tc>
      </w:tr>
      <w:tr w:rsidR="00A735B3" w:rsidRPr="002E56B9" w14:paraId="6877D89E"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B689DBD"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777842E9" w14:textId="77777777" w:rsidR="00A735B3" w:rsidRPr="002E56B9" w:rsidRDefault="00A735B3" w:rsidP="00560F48">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5BABCA2C"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A735B3" w:rsidRPr="002E56B9" w14:paraId="7477FA9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BE0F0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E541D8C" w14:textId="77777777" w:rsidR="00A735B3" w:rsidRPr="002E56B9" w:rsidRDefault="00A735B3" w:rsidP="00560F48">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4BFE43B3"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A735B3" w:rsidRPr="002E56B9" w14:paraId="61424AF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9D4BD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317131E3" w14:textId="77777777" w:rsidR="00A735B3" w:rsidRPr="002E56B9" w:rsidRDefault="00A735B3" w:rsidP="00560F48">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E93A58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A735B3" w:rsidRPr="002E56B9" w14:paraId="5420B46B"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42C989"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683A6482" w14:textId="77777777" w:rsidR="00A735B3" w:rsidRPr="002E56B9" w:rsidRDefault="00A735B3" w:rsidP="00560F48">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232EC3F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A735B3" w:rsidRPr="002E56B9" w14:paraId="75ACC92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5B656F9" w14:textId="77777777" w:rsidR="00A735B3" w:rsidRPr="002E56B9" w:rsidRDefault="00A735B3" w:rsidP="00560F48">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3F3349BA" w14:textId="77777777" w:rsidR="00A735B3" w:rsidRPr="002E56B9" w:rsidRDefault="00A735B3" w:rsidP="00560F48">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DA0320C"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A735B3" w:rsidRPr="002E56B9" w14:paraId="32FFC42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DD25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276BCA32" w14:textId="77777777" w:rsidR="00A735B3" w:rsidRPr="002E56B9" w:rsidRDefault="00A735B3" w:rsidP="00560F48">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D38B189"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A735B3" w:rsidRPr="002E56B9" w14:paraId="1A66F6F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14D347"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4EFA0CBB" w14:textId="77777777" w:rsidR="00A735B3" w:rsidRPr="002E56B9" w:rsidRDefault="00A735B3" w:rsidP="00560F48">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69C735C7"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A735B3" w:rsidRPr="002E56B9" w14:paraId="6152CACB"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B1C9214"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121D0640" w14:textId="77777777" w:rsidR="00A735B3" w:rsidRPr="002E56B9" w:rsidRDefault="00A735B3" w:rsidP="00560F48">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7E8577D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A735B3" w:rsidRPr="002E56B9" w14:paraId="6DCECEBA"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3AB26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26D9E48B" w14:textId="77777777" w:rsidR="00A735B3" w:rsidRPr="002E56B9" w:rsidRDefault="00A735B3" w:rsidP="00560F48">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10216FE8" w14:textId="77777777" w:rsidR="00A735B3" w:rsidRPr="002E56B9" w:rsidRDefault="00A735B3" w:rsidP="00560F48">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A735B3" w:rsidRPr="002E56B9" w14:paraId="308EE58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1DD9F4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1E34E57A" w14:textId="77777777" w:rsidR="00A735B3" w:rsidRPr="002E56B9" w:rsidRDefault="00A735B3" w:rsidP="00560F48">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E543C01" w14:textId="77777777" w:rsidR="00A735B3" w:rsidRPr="002E56B9" w:rsidRDefault="00A735B3" w:rsidP="00560F48">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A735B3" w:rsidRPr="002E56B9" w14:paraId="7D3A9C12"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084CE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5A7BF49E" w14:textId="77777777" w:rsidR="00A735B3" w:rsidRPr="002E56B9" w:rsidRDefault="00A735B3" w:rsidP="00560F48">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6064270A"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A735B3" w:rsidRPr="002E56B9" w14:paraId="22368F9C"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C825EE4" w14:textId="77777777" w:rsidR="00A735B3" w:rsidRPr="002E56B9" w:rsidRDefault="00A735B3" w:rsidP="00560F48">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07F3083" w14:textId="77777777" w:rsidR="00A735B3" w:rsidRPr="002E56B9" w:rsidRDefault="00A735B3" w:rsidP="00560F48">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6A74E9B4"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A735B3" w:rsidRPr="002E56B9" w14:paraId="3A12AEFE"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23018C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2A329016" w14:textId="77777777" w:rsidR="00A735B3" w:rsidRPr="002E56B9" w:rsidRDefault="00A735B3" w:rsidP="00560F48">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0CE6C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A735B3" w:rsidRPr="002E56B9" w14:paraId="0DCB4A66"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79D02282" w14:textId="77777777" w:rsidR="00A735B3" w:rsidRPr="002E56B9" w:rsidRDefault="00A735B3" w:rsidP="00560F48">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40C8C612" w14:textId="77777777" w:rsidR="00A735B3" w:rsidRPr="002E56B9" w:rsidRDefault="00A735B3" w:rsidP="00560F48">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7163694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A735B3" w:rsidRPr="002E56B9" w14:paraId="3EC6868B"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AF1F11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3EBBB901" w14:textId="77777777" w:rsidR="00A735B3" w:rsidRPr="002E56B9" w:rsidRDefault="00A735B3" w:rsidP="00560F48">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42B5428A"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A735B3" w:rsidRPr="002E56B9" w14:paraId="66A2EB7D"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124573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4A33A9B5" w14:textId="77777777" w:rsidR="00A735B3" w:rsidRPr="002E56B9" w:rsidRDefault="00A735B3" w:rsidP="00560F48">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3B0269D5"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A735B3" w:rsidRPr="002E56B9" w14:paraId="0B405BB1"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33115D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D1ED2FB" w14:textId="77777777" w:rsidR="00A735B3" w:rsidRPr="002E56B9" w:rsidRDefault="00A735B3" w:rsidP="00560F48">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290E225"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A735B3" w:rsidRPr="002E56B9" w14:paraId="7469AF7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F0A5C43"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0B824156" w14:textId="77777777" w:rsidR="00A735B3" w:rsidRPr="002E56B9" w:rsidRDefault="00A735B3" w:rsidP="00560F48">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1143F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A735B3" w:rsidRPr="002E56B9" w14:paraId="5C8F80FA"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57CC29F"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6E42FA57" w14:textId="77777777" w:rsidR="00A735B3" w:rsidRPr="002E56B9" w:rsidRDefault="00A735B3" w:rsidP="00560F48">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1A8ADEBC"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A735B3" w:rsidRPr="002E56B9" w14:paraId="73DD57BA"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53D6E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13674A56" w14:textId="77777777" w:rsidR="00A735B3" w:rsidRPr="002E56B9" w:rsidRDefault="00A735B3" w:rsidP="00560F48">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7C9B7B7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A735B3" w:rsidRPr="002E56B9" w14:paraId="135C3CFC"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D7B7B60" w14:textId="77777777" w:rsidR="00A735B3" w:rsidRPr="002E56B9" w:rsidRDefault="00A735B3" w:rsidP="00560F48">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5538CEA4" w14:textId="77777777" w:rsidR="00A735B3" w:rsidRPr="002E56B9" w:rsidRDefault="00A735B3" w:rsidP="00560F48">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7F5C4F54"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A735B3" w:rsidRPr="002E56B9" w14:paraId="7FD2D16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49C3F93" w14:textId="77777777" w:rsidR="00A735B3" w:rsidRPr="002E56B9" w:rsidRDefault="00A735B3" w:rsidP="00560F48">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093FD4CE" w14:textId="77777777" w:rsidR="00A735B3" w:rsidRPr="002E56B9" w:rsidRDefault="00A735B3" w:rsidP="00560F48">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70D3939D" w14:textId="25DA0258"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00A35613" w:rsidRPr="00A35613">
              <w:rPr>
                <w:szCs w:val="18"/>
              </w:rPr>
              <w:t xml:space="preserve">1Tx-2Tx </w:t>
            </w:r>
            <w:r w:rsidRPr="002E56B9">
              <w:rPr>
                <w:szCs w:val="18"/>
              </w:rPr>
              <w:t>ULTxSwitching capability</w:t>
            </w:r>
          </w:p>
        </w:tc>
      </w:tr>
      <w:tr w:rsidR="00A35613" w:rsidRPr="00BB629B" w14:paraId="7C9D5E5B" w14:textId="77777777" w:rsidTr="00A35613">
        <w:trPr>
          <w:cantSplit/>
          <w:trHeight w:val="173"/>
        </w:trPr>
        <w:tc>
          <w:tcPr>
            <w:tcW w:w="557" w:type="pct"/>
            <w:tcBorders>
              <w:top w:val="single" w:sz="4" w:space="0" w:color="auto"/>
              <w:left w:val="single" w:sz="4" w:space="0" w:color="auto"/>
              <w:bottom w:val="single" w:sz="4" w:space="0" w:color="auto"/>
              <w:right w:val="single" w:sz="4" w:space="0" w:color="auto"/>
            </w:tcBorders>
          </w:tcPr>
          <w:p w14:paraId="4DCC33B2" w14:textId="77777777" w:rsidR="00A35613" w:rsidRPr="00BB629B" w:rsidRDefault="00A35613" w:rsidP="00560F48">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2DE807E3" w14:textId="77777777" w:rsidR="00A35613" w:rsidRPr="00BB629B" w:rsidRDefault="00A35613" w:rsidP="00560F48">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3983493C" w14:textId="77777777" w:rsidR="00A35613" w:rsidRPr="00BB629B" w:rsidRDefault="00A35613" w:rsidP="00560F48">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A735B3" w:rsidRPr="002E56B9" w14:paraId="747E7EBB"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B7BDC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04F823AF" w14:textId="77777777" w:rsidR="00A735B3" w:rsidRPr="002E56B9" w:rsidRDefault="00A735B3" w:rsidP="00560F48">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3E7DA06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A735B3" w:rsidRPr="002E56B9" w14:paraId="6E69929F"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D0AF7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67E73DEB" w14:textId="77777777" w:rsidR="00A735B3" w:rsidRPr="002E56B9" w:rsidRDefault="00A735B3" w:rsidP="00560F48">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2D3F3F3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A735B3" w:rsidRPr="002E56B9" w14:paraId="691C03E0"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2AD5F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7D5E8C3D" w14:textId="77777777" w:rsidR="00A735B3" w:rsidRPr="002E56B9" w:rsidRDefault="00A735B3" w:rsidP="00560F48">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2F36EC82"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A735B3" w:rsidRPr="002E56B9" w14:paraId="6F2AE380"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2CDA19B"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55BDB377" w14:textId="77777777" w:rsidR="00A735B3" w:rsidRPr="002E56B9" w:rsidRDefault="00A735B3" w:rsidP="00560F48">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99AB55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A735B3" w:rsidRPr="002E56B9" w14:paraId="2BCF887F"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66A81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0C4BB801" w14:textId="77777777" w:rsidR="00A735B3" w:rsidRPr="002E56B9" w:rsidRDefault="00A735B3" w:rsidP="00560F48">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4FDEA793"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A735B3" w:rsidRPr="002E56B9" w14:paraId="1188AEDE"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B43EA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4D4C105" w14:textId="77777777" w:rsidR="00A735B3" w:rsidRPr="002E56B9" w:rsidRDefault="00A735B3" w:rsidP="00560F48">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0FDBEA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A735B3" w:rsidRPr="002E56B9" w14:paraId="1B4F658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A9411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4F329294" w14:textId="77777777" w:rsidR="00A735B3" w:rsidRPr="002E56B9" w:rsidRDefault="00A735B3" w:rsidP="00560F48">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622E0A56"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A735B3" w:rsidRPr="002E56B9" w14:paraId="7A8ABB9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F6AF2E" w14:textId="77777777" w:rsidR="00A735B3" w:rsidRPr="002E56B9" w:rsidRDefault="00A735B3" w:rsidP="00560F48">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45AB47F6" w14:textId="77777777" w:rsidR="00A735B3" w:rsidRPr="002E56B9" w:rsidRDefault="00A735B3" w:rsidP="00560F48">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6F47072" w14:textId="77777777" w:rsidR="00A735B3" w:rsidRPr="002E56B9" w:rsidRDefault="00A735B3" w:rsidP="00560F48">
            <w:pPr>
              <w:pStyle w:val="TAL"/>
            </w:pPr>
            <w:r w:rsidRPr="002E56B9">
              <w:rPr>
                <w:color w:val="000000"/>
              </w:rPr>
              <w:t>All supported Intra-band non-contiguous EN-DC configurations in FR1 (2DL NR CCs)</w:t>
            </w:r>
          </w:p>
        </w:tc>
      </w:tr>
      <w:tr w:rsidR="00A735B3" w:rsidRPr="002E56B9" w14:paraId="5BB17B3E"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74AE167" w14:textId="77777777" w:rsidR="00A735B3" w:rsidRPr="002E56B9" w:rsidRDefault="00A735B3" w:rsidP="00560F48">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4EB5EE94" w14:textId="77777777" w:rsidR="00A735B3" w:rsidRPr="002E56B9" w:rsidRDefault="00A735B3" w:rsidP="00560F48">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8E8C84" w14:textId="77777777" w:rsidR="00A735B3" w:rsidRPr="002E56B9" w:rsidRDefault="00A735B3" w:rsidP="00560F48">
            <w:pPr>
              <w:pStyle w:val="TAL"/>
            </w:pPr>
            <w:r w:rsidRPr="002E56B9">
              <w:rPr>
                <w:color w:val="000000"/>
              </w:rPr>
              <w:t>All supported Intra-band non-contiguous EN-DC configurations in FR1 (3DL NR CCs)</w:t>
            </w:r>
          </w:p>
        </w:tc>
      </w:tr>
      <w:tr w:rsidR="00A735B3" w:rsidRPr="002E56B9" w14:paraId="2B5C13E2"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D1EAD1" w14:textId="77777777" w:rsidR="00A735B3" w:rsidRPr="002E56B9" w:rsidRDefault="00A735B3" w:rsidP="00560F48">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0A2A1FFB" w14:textId="77777777" w:rsidR="00A735B3" w:rsidRPr="002E56B9" w:rsidRDefault="00A735B3" w:rsidP="00560F48">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0D19A1AD" w14:textId="77777777" w:rsidR="00A735B3" w:rsidRPr="002E56B9" w:rsidRDefault="00A735B3" w:rsidP="00560F48">
            <w:pPr>
              <w:pStyle w:val="TAL"/>
              <w:rPr>
                <w:color w:val="000000"/>
              </w:rPr>
            </w:pPr>
            <w:r w:rsidRPr="002E56B9">
              <w:rPr>
                <w:color w:val="000000"/>
              </w:rPr>
              <w:t>All supported Intra-band non-contiguous EN-DC configurations in FR1 (4DL NR CCs)</w:t>
            </w:r>
          </w:p>
        </w:tc>
      </w:tr>
      <w:tr w:rsidR="00A735B3" w:rsidRPr="002E56B9" w14:paraId="6F0AA3F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739B20" w14:textId="77777777" w:rsidR="00A735B3" w:rsidRPr="002E56B9" w:rsidRDefault="00A735B3" w:rsidP="00560F48">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C12BBD2" w14:textId="77777777" w:rsidR="00A735B3" w:rsidRPr="002E56B9" w:rsidRDefault="00A735B3" w:rsidP="00560F48">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15BC2CAD" w14:textId="77777777" w:rsidR="00A735B3" w:rsidRPr="002E56B9" w:rsidRDefault="00A735B3" w:rsidP="00560F48">
            <w:pPr>
              <w:pStyle w:val="TAL"/>
              <w:rPr>
                <w:color w:val="000000"/>
              </w:rPr>
            </w:pPr>
            <w:r w:rsidRPr="002E56B9">
              <w:rPr>
                <w:color w:val="000000"/>
              </w:rPr>
              <w:t>All supported Intra-band non-contiguous EN-DC configurations in FR1 (5DL NR CCs)</w:t>
            </w:r>
          </w:p>
        </w:tc>
      </w:tr>
      <w:tr w:rsidR="00A735B3" w:rsidRPr="002E56B9" w14:paraId="2CD92319"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4120A3" w14:textId="77777777" w:rsidR="00A735B3" w:rsidRPr="002E56B9" w:rsidRDefault="00A735B3" w:rsidP="00560F48">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0B8DC1E5" w14:textId="77777777" w:rsidR="00A735B3" w:rsidRPr="002E56B9" w:rsidRDefault="00A735B3" w:rsidP="00560F48">
            <w:pPr>
              <w:pStyle w:val="TAL"/>
            </w:pPr>
            <w:r w:rsidRPr="002E56B9">
              <w:t>DL_NR_2CC(A.4.3.2B.2.3.1-2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85415E7" w14:textId="77777777" w:rsidR="00A735B3" w:rsidRPr="002E56B9" w:rsidRDefault="00A735B3" w:rsidP="00560F48">
            <w:pPr>
              <w:pStyle w:val="TAL"/>
            </w:pPr>
            <w:r w:rsidRPr="002E56B9">
              <w:rPr>
                <w:color w:val="000000"/>
              </w:rPr>
              <w:t>All supported Inter-band EN-DC configurations within FR1 (2DL NR CCs)</w:t>
            </w:r>
          </w:p>
        </w:tc>
      </w:tr>
      <w:tr w:rsidR="00A735B3" w:rsidRPr="002E56B9" w14:paraId="527BAC00"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1244A4E" w14:textId="77777777" w:rsidR="00A735B3" w:rsidRPr="002E56B9" w:rsidRDefault="00A735B3" w:rsidP="00560F48">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8434C1C" w14:textId="77777777" w:rsidR="00A735B3" w:rsidRPr="002E56B9" w:rsidRDefault="00A735B3" w:rsidP="00560F48">
            <w:pPr>
              <w:pStyle w:val="TAL"/>
            </w:pPr>
            <w:r w:rsidRPr="002E56B9">
              <w:t>DL_NR_3CC(A.4.3.2B.2.3.1-2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8CB8360" w14:textId="77777777" w:rsidR="00A735B3" w:rsidRPr="002E56B9" w:rsidRDefault="00A735B3" w:rsidP="00560F48">
            <w:pPr>
              <w:pStyle w:val="TAL"/>
            </w:pPr>
            <w:r w:rsidRPr="002E56B9">
              <w:rPr>
                <w:color w:val="000000"/>
              </w:rPr>
              <w:t>All supported Inter-band EN-DC configurations within FR1 (3DL NR CCs)</w:t>
            </w:r>
          </w:p>
        </w:tc>
      </w:tr>
      <w:tr w:rsidR="00A735B3" w:rsidRPr="002E56B9" w14:paraId="0AFFC66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8269B1" w14:textId="77777777" w:rsidR="00A735B3" w:rsidRPr="002E56B9" w:rsidRDefault="00A735B3" w:rsidP="00560F48">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3F1DA882" w14:textId="77777777" w:rsidR="00A735B3" w:rsidRPr="002E56B9" w:rsidRDefault="00A735B3" w:rsidP="00560F48">
            <w:pPr>
              <w:pStyle w:val="TAL"/>
            </w:pPr>
            <w:r w:rsidRPr="002E56B9">
              <w:t>DL_NR_4CC(A.4.3.2B.2.3.1-2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6FD64AC8" w14:textId="77777777" w:rsidR="00A735B3" w:rsidRPr="002E56B9" w:rsidRDefault="00A735B3" w:rsidP="00560F48">
            <w:pPr>
              <w:pStyle w:val="TAL"/>
              <w:rPr>
                <w:color w:val="000000"/>
              </w:rPr>
            </w:pPr>
            <w:r w:rsidRPr="002E56B9">
              <w:t>All supported Inter-band EN-DC configurations within FR1 (4DL NR CCs)</w:t>
            </w:r>
          </w:p>
        </w:tc>
      </w:tr>
      <w:tr w:rsidR="00A735B3" w:rsidRPr="002E56B9" w14:paraId="6AD774FA"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6B3F0D" w14:textId="77777777" w:rsidR="00A735B3" w:rsidRPr="002E56B9" w:rsidRDefault="00A735B3" w:rsidP="00560F48">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A5EA332" w14:textId="77777777" w:rsidR="00A735B3" w:rsidRPr="002E56B9" w:rsidRDefault="00A735B3" w:rsidP="00560F48">
            <w:pPr>
              <w:pStyle w:val="TAL"/>
            </w:pPr>
            <w:r w:rsidRPr="002E56B9">
              <w:t>DL_NR_5CC(A.4.3.2B.2.3.1-2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BA7AE52" w14:textId="77777777" w:rsidR="00A735B3" w:rsidRPr="002E56B9" w:rsidRDefault="00A735B3" w:rsidP="00560F48">
            <w:pPr>
              <w:pStyle w:val="TAL"/>
              <w:rPr>
                <w:color w:val="000000"/>
              </w:rPr>
            </w:pPr>
            <w:r w:rsidRPr="002E56B9">
              <w:t>All supported Inter-band EN-DC configurations within FR1 (5DL NR CCs)</w:t>
            </w:r>
          </w:p>
        </w:tc>
      </w:tr>
      <w:tr w:rsidR="00A735B3" w:rsidRPr="002E56B9" w14:paraId="7D6DBDDC"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6AF77F4" w14:textId="77777777" w:rsidR="00A735B3" w:rsidRPr="002E56B9" w:rsidRDefault="00A735B3" w:rsidP="00560F48">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499C373" w14:textId="77777777" w:rsidR="00A735B3" w:rsidRPr="002E56B9" w:rsidRDefault="00A735B3" w:rsidP="00560F48">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49EBFDA0" w14:textId="77777777" w:rsidR="00A735B3" w:rsidRPr="002E56B9" w:rsidRDefault="00A735B3" w:rsidP="00560F48">
            <w:pPr>
              <w:pStyle w:val="TAL"/>
              <w:rPr>
                <w:szCs w:val="18"/>
              </w:rPr>
            </w:pPr>
            <w:r w:rsidRPr="002E56B9">
              <w:rPr>
                <w:szCs w:val="18"/>
              </w:rPr>
              <w:t>All supported FR1 intra-band contiguous 2DL CA with SUL in uplink Configurations</w:t>
            </w:r>
          </w:p>
        </w:tc>
      </w:tr>
      <w:tr w:rsidR="00A735B3" w:rsidRPr="002E56B9" w14:paraId="1C6CC16F"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76199FD9" w14:textId="77777777" w:rsidR="00A735B3" w:rsidRPr="002E56B9" w:rsidRDefault="00A735B3" w:rsidP="00560F48">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50163CA5" w14:textId="77777777" w:rsidR="00A735B3" w:rsidRPr="002E56B9" w:rsidRDefault="00A735B3" w:rsidP="00560F48">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002166AE"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A735B3" w:rsidRPr="002E56B9" w14:paraId="1A17F7A3"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4576DA" w14:textId="77777777" w:rsidR="00A735B3" w:rsidRPr="002E56B9" w:rsidRDefault="00A735B3" w:rsidP="00560F48">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6AED3B8B" w14:textId="77777777" w:rsidR="00A735B3" w:rsidRPr="002E56B9" w:rsidRDefault="00A735B3" w:rsidP="00560F48">
            <w:pPr>
              <w:pStyle w:val="TAL"/>
              <w:rPr>
                <w:rFonts w:eastAsia="PMingLiU"/>
              </w:rPr>
            </w:pPr>
            <w:r w:rsidRPr="002E56B9">
              <w:rPr>
                <w:rFonts w:eastAsia="PMingLiU"/>
              </w:rPr>
              <w:t>DL_2CC(A.4.3.2A.2.2-3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2A124619" w14:textId="77777777" w:rsidR="00A735B3" w:rsidRPr="002E56B9" w:rsidRDefault="00A735B3" w:rsidP="00560F48">
            <w:pPr>
              <w:pStyle w:val="TAL"/>
              <w:rPr>
                <w:szCs w:val="18"/>
              </w:rPr>
            </w:pPr>
            <w:r w:rsidRPr="002E56B9">
              <w:t>All supported FR2 2DL CA configurations</w:t>
            </w:r>
          </w:p>
        </w:tc>
      </w:tr>
      <w:tr w:rsidR="00A735B3" w:rsidRPr="002E56B9" w14:paraId="440F4A1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83F7CA" w14:textId="77777777" w:rsidR="00A735B3" w:rsidRPr="002E56B9" w:rsidRDefault="00A735B3" w:rsidP="00560F48">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75C5D679" w14:textId="77777777" w:rsidR="00A735B3" w:rsidRPr="002E56B9" w:rsidRDefault="00A735B3" w:rsidP="00560F48">
            <w:pPr>
              <w:pStyle w:val="TAL"/>
              <w:rPr>
                <w:rFonts w:eastAsia="PMingLiU"/>
              </w:rPr>
            </w:pPr>
            <w:r w:rsidRPr="002E56B9">
              <w:rPr>
                <w:rFonts w:eastAsia="PMingLiU"/>
              </w:rPr>
              <w:t>DL_3CC(A.4.3.2A.2.2-3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41C1D4D8" w14:textId="77777777" w:rsidR="00A735B3" w:rsidRPr="002E56B9" w:rsidRDefault="00A735B3" w:rsidP="00560F48">
            <w:pPr>
              <w:pStyle w:val="TAL"/>
              <w:rPr>
                <w:szCs w:val="18"/>
              </w:rPr>
            </w:pPr>
            <w:r w:rsidRPr="002E56B9">
              <w:t>All supported FR2 3DL CA configurations</w:t>
            </w:r>
          </w:p>
        </w:tc>
      </w:tr>
      <w:tr w:rsidR="00A735B3" w:rsidRPr="002E56B9" w14:paraId="2F032017"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9A5C94" w14:textId="77777777" w:rsidR="00A735B3" w:rsidRPr="002E56B9" w:rsidRDefault="00A735B3" w:rsidP="00560F48">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51DE55C8" w14:textId="77777777" w:rsidR="00A735B3" w:rsidRPr="002E56B9" w:rsidRDefault="00A735B3" w:rsidP="00560F48">
            <w:pPr>
              <w:pStyle w:val="TAL"/>
              <w:rPr>
                <w:rFonts w:eastAsia="PMingLiU"/>
              </w:rPr>
            </w:pPr>
            <w:r w:rsidRPr="002E56B9">
              <w:rPr>
                <w:rFonts w:eastAsia="PMingLiU"/>
              </w:rPr>
              <w:t>DL_4CC(A.4.3.2A.2.2-3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598DC673" w14:textId="77777777" w:rsidR="00A735B3" w:rsidRPr="002E56B9" w:rsidRDefault="00A735B3" w:rsidP="00560F48">
            <w:pPr>
              <w:pStyle w:val="TAL"/>
              <w:rPr>
                <w:szCs w:val="18"/>
              </w:rPr>
            </w:pPr>
            <w:r w:rsidRPr="002E56B9">
              <w:t>All supported FR2 4DL CA configurations</w:t>
            </w:r>
          </w:p>
        </w:tc>
      </w:tr>
      <w:tr w:rsidR="00A735B3" w:rsidRPr="002E56B9" w14:paraId="21BE84E9"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F2E4EE" w14:textId="77777777" w:rsidR="00A735B3" w:rsidRPr="002E56B9" w:rsidRDefault="00A735B3" w:rsidP="00560F48">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72453861" w14:textId="77777777" w:rsidR="00A735B3" w:rsidRPr="002E56B9" w:rsidRDefault="00A735B3" w:rsidP="00560F48">
            <w:pPr>
              <w:pStyle w:val="TAL"/>
              <w:rPr>
                <w:rFonts w:eastAsia="PMingLiU"/>
              </w:rPr>
            </w:pPr>
            <w:r w:rsidRPr="002E56B9">
              <w:rPr>
                <w:rFonts w:eastAsia="PMingLiU"/>
              </w:rPr>
              <w:t>DL_5CC(A.4.3.2A.2.2-3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6490CABC" w14:textId="77777777" w:rsidR="00A735B3" w:rsidRPr="002E56B9" w:rsidRDefault="00A735B3" w:rsidP="00560F48">
            <w:pPr>
              <w:pStyle w:val="TAL"/>
            </w:pPr>
            <w:r w:rsidRPr="002E56B9">
              <w:t>All supported FR2 5DL CA configurations</w:t>
            </w:r>
          </w:p>
        </w:tc>
      </w:tr>
      <w:tr w:rsidR="00A735B3" w:rsidRPr="002E56B9" w14:paraId="17D075F8"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FDA6BA" w14:textId="77777777" w:rsidR="00A735B3" w:rsidRPr="002E56B9" w:rsidRDefault="00A735B3" w:rsidP="00560F48">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31F1FD5F" w14:textId="77777777" w:rsidR="00A735B3" w:rsidRPr="002E56B9" w:rsidRDefault="00A735B3" w:rsidP="00560F48">
            <w:pPr>
              <w:pStyle w:val="TAL"/>
              <w:rPr>
                <w:rFonts w:eastAsia="PMingLiU"/>
              </w:rPr>
            </w:pPr>
            <w:r w:rsidRPr="002E56B9">
              <w:rPr>
                <w:rFonts w:eastAsia="PMingLiU"/>
              </w:rPr>
              <w:t>DL_6CC(A.4.3.2A.2.2-3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2B91EA26" w14:textId="77777777" w:rsidR="00A735B3" w:rsidRPr="002E56B9" w:rsidRDefault="00A735B3" w:rsidP="00560F48">
            <w:pPr>
              <w:pStyle w:val="TAL"/>
            </w:pPr>
            <w:r w:rsidRPr="002E56B9">
              <w:t>All supported FR2 6DL CA configurations</w:t>
            </w:r>
          </w:p>
        </w:tc>
      </w:tr>
      <w:tr w:rsidR="00A735B3" w:rsidRPr="002E56B9" w14:paraId="4B2B7CCD"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4A6D7B" w14:textId="77777777" w:rsidR="00A735B3" w:rsidRPr="002E56B9" w:rsidRDefault="00A735B3" w:rsidP="00560F48">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4956DEFA" w14:textId="77777777" w:rsidR="00A735B3" w:rsidRPr="002E56B9" w:rsidRDefault="00A735B3" w:rsidP="00560F48">
            <w:pPr>
              <w:pStyle w:val="TAL"/>
              <w:rPr>
                <w:rFonts w:eastAsia="PMingLiU"/>
              </w:rPr>
            </w:pPr>
            <w:r w:rsidRPr="002E56B9">
              <w:rPr>
                <w:rFonts w:eastAsia="PMingLiU"/>
              </w:rPr>
              <w:t>DL_7CC(A.4.3.2A.2.2-3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24B4E7C0" w14:textId="77777777" w:rsidR="00A735B3" w:rsidRPr="002E56B9" w:rsidRDefault="00A735B3" w:rsidP="00560F48">
            <w:pPr>
              <w:pStyle w:val="TAL"/>
            </w:pPr>
            <w:r w:rsidRPr="002E56B9">
              <w:t>All supported FR2 7DL CA configurations</w:t>
            </w:r>
          </w:p>
        </w:tc>
      </w:tr>
      <w:tr w:rsidR="00A735B3" w:rsidRPr="002E56B9" w14:paraId="06686915"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E5FAC52" w14:textId="77777777" w:rsidR="00A735B3" w:rsidRPr="002E56B9" w:rsidRDefault="00A735B3" w:rsidP="00560F48">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1762BC8E" w14:textId="77777777" w:rsidR="00A735B3" w:rsidRPr="002E56B9" w:rsidRDefault="00A735B3" w:rsidP="00560F48">
            <w:pPr>
              <w:pStyle w:val="TAL"/>
              <w:rPr>
                <w:rFonts w:eastAsia="PMingLiU"/>
              </w:rPr>
            </w:pPr>
            <w:r w:rsidRPr="002E56B9">
              <w:rPr>
                <w:rFonts w:eastAsia="PMingLiU"/>
              </w:rPr>
              <w:t>DL_8CC(A.4.3.2A.2.2-3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41E8433E" w14:textId="77777777" w:rsidR="00A735B3" w:rsidRPr="002E56B9" w:rsidRDefault="00A735B3" w:rsidP="00560F48">
            <w:pPr>
              <w:pStyle w:val="TAL"/>
            </w:pPr>
            <w:r w:rsidRPr="002E56B9">
              <w:t>All supported FR2 8DL CA configurations</w:t>
            </w:r>
          </w:p>
        </w:tc>
      </w:tr>
      <w:tr w:rsidR="00A735B3" w:rsidRPr="002E56B9" w14:paraId="66190A75"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E941003" w14:textId="77777777" w:rsidR="00A735B3" w:rsidRPr="002E56B9" w:rsidRDefault="00A735B3" w:rsidP="00560F48">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1372492" w14:textId="77777777" w:rsidR="00A735B3" w:rsidRPr="002E56B9" w:rsidRDefault="00A735B3" w:rsidP="00560F48">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7B82DB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A735B3" w:rsidRPr="002E56B9" w14:paraId="54070E26"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9B31AD2" w14:textId="77777777" w:rsidR="00A735B3" w:rsidRPr="002E56B9" w:rsidRDefault="00A735B3" w:rsidP="00560F48">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1718CED8" w14:textId="77777777" w:rsidR="00A735B3" w:rsidRPr="002E56B9" w:rsidRDefault="00A735B3" w:rsidP="00560F48">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2DC4052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A735B3" w:rsidRPr="002E56B9" w14:paraId="7E55558D"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DB6A53E" w14:textId="77777777" w:rsidR="00A735B3" w:rsidRPr="002E56B9" w:rsidRDefault="00A735B3" w:rsidP="00560F48">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52EE0268" w14:textId="77777777" w:rsidR="00A735B3" w:rsidRPr="002E56B9" w:rsidRDefault="00A735B3" w:rsidP="00560F48">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0FDF232E"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A735B3" w:rsidRPr="002E56B9" w14:paraId="36843124"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AC00B1E" w14:textId="77777777" w:rsidR="00A735B3" w:rsidRPr="002E56B9" w:rsidRDefault="00A735B3" w:rsidP="00560F48">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4775258" w14:textId="77777777" w:rsidR="00A735B3" w:rsidRPr="002E56B9" w:rsidRDefault="00A735B3" w:rsidP="00560F48">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109EC8A6" w14:textId="77777777" w:rsidR="00A735B3" w:rsidRPr="002E56B9" w:rsidRDefault="00A735B3" w:rsidP="00560F48">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A735B3" w:rsidRPr="002E56B9" w14:paraId="461F1E95"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85E0BB2" w14:textId="77777777" w:rsidR="00A735B3" w:rsidRPr="002E56B9" w:rsidRDefault="00A735B3" w:rsidP="00560F48">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1AF3686F" w14:textId="77777777" w:rsidR="00A735B3" w:rsidRPr="002E56B9" w:rsidRDefault="00A735B3" w:rsidP="00560F48">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06FA29B8"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A735B3" w:rsidRPr="002E56B9" w14:paraId="46A5A5EA" w14:textId="77777777" w:rsidTr="00A3561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2E51073" w14:textId="77777777" w:rsidR="00A735B3" w:rsidRPr="002E56B9" w:rsidRDefault="00A735B3" w:rsidP="00560F48">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18B4C8D9" w14:textId="77777777" w:rsidR="00A735B3" w:rsidRPr="002E56B9" w:rsidRDefault="00A735B3" w:rsidP="00560F48">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6A89E1BB" w14:textId="77777777" w:rsidR="00A735B3" w:rsidRPr="002E56B9" w:rsidRDefault="00A735B3" w:rsidP="00560F48">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A735B3" w:rsidRPr="002E56B9" w14:paraId="25F82CAD" w14:textId="77777777" w:rsidTr="00A3561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BDAD9D3" w14:textId="77777777" w:rsidR="00A735B3" w:rsidRPr="002E56B9" w:rsidRDefault="00A735B3" w:rsidP="00560F48">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75E348FE" w14:textId="77777777" w:rsidR="00A735B3" w:rsidRPr="002E56B9" w:rsidRDefault="00A735B3" w:rsidP="00560F48">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A735B3" w:rsidRPr="002E56B9" w:rsidRDefault="00A735B3" w:rsidP="00560F48">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24039984" w14:textId="77777777" w:rsidR="00A735B3" w:rsidRPr="002E56B9" w:rsidRDefault="00A735B3" w:rsidP="00560F48">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392522A3" w14:textId="77777777" w:rsidR="00A735B3" w:rsidRPr="002E56B9" w:rsidRDefault="00A735B3" w:rsidP="00560F48">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0AE9E34" w14:textId="688EF5F0" w:rsidR="00A735B3" w:rsidRPr="002E56B9" w:rsidRDefault="00A735B3" w:rsidP="00560F48">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00A35613" w:rsidRPr="00BB629B">
              <w:t xml:space="preserve"> </w:t>
            </w:r>
            <w:r w:rsidR="00A35613">
              <w:t>2Tx_</w:t>
            </w:r>
            <w:r w:rsidR="00A35613" w:rsidRPr="00BB629B">
              <w:t>ULTxSwitching(</w:t>
            </w:r>
            <w:r w:rsidR="00A35613" w:rsidRPr="00BB629B">
              <w:rPr>
                <w:i/>
              </w:rPr>
              <w:t>table_index</w:t>
            </w:r>
            <w:r w:rsidR="00A35613" w:rsidRPr="00BB629B">
              <w:t xml:space="preserve">) includes all supported CA/DC/SUL Configurations where at least one uplink band pair was declared in column “Supported </w:t>
            </w:r>
            <w:r w:rsidR="00A35613">
              <w:t xml:space="preserve">2Tx-2Tx </w:t>
            </w:r>
            <w:r w:rsidR="00A35613" w:rsidRPr="00BB629B">
              <w:t xml:space="preserve">ULTxSwitching Band Pair" in Table </w:t>
            </w:r>
            <w:r w:rsidR="00A35613" w:rsidRPr="00BB629B">
              <w:rPr>
                <w:i/>
              </w:rPr>
              <w:t>table_index</w:t>
            </w:r>
            <w:r w:rsidR="00A35613" w:rsidRPr="00BB629B">
              <w:t xml:space="preserve"> in TS 38.508-2 [8].</w:t>
            </w:r>
          </w:p>
        </w:tc>
      </w:tr>
    </w:tbl>
    <w:p w14:paraId="3CD69F05" w14:textId="77777777" w:rsidR="00A735B3" w:rsidRPr="002E56B9" w:rsidRDefault="00A735B3" w:rsidP="00A735B3">
      <w:pPr>
        <w:rPr>
          <w:lang w:eastAsia="zh-TW"/>
        </w:rPr>
      </w:pPr>
    </w:p>
    <w:p w14:paraId="109F692C" w14:textId="77777777" w:rsidR="00A735B3" w:rsidRPr="002E56B9" w:rsidRDefault="00A735B3" w:rsidP="00A735B3">
      <w:pPr>
        <w:pStyle w:val="Heading2"/>
      </w:pPr>
      <w:bookmarkStart w:id="93" w:name="_Toc36713252"/>
      <w:bookmarkStart w:id="94" w:name="_Toc36713655"/>
      <w:bookmarkStart w:id="95" w:name="_Toc52217968"/>
      <w:bookmarkStart w:id="96" w:name="_Toc58499580"/>
      <w:bookmarkStart w:id="97" w:name="_Toc68538437"/>
      <w:bookmarkStart w:id="98" w:name="_Toc75510020"/>
      <w:bookmarkStart w:id="99" w:name="_Toc90971498"/>
      <w:bookmarkStart w:id="100" w:name="_Toc100158406"/>
      <w:bookmarkStart w:id="101" w:name="_Toc146636653"/>
      <w:r w:rsidRPr="002E56B9">
        <w:t>4.1</w:t>
      </w:r>
      <w:r w:rsidRPr="002E56B9">
        <w:tab/>
        <w:t>RF conformance test cases</w:t>
      </w:r>
      <w:bookmarkEnd w:id="93"/>
      <w:bookmarkEnd w:id="94"/>
      <w:bookmarkEnd w:id="95"/>
      <w:bookmarkEnd w:id="96"/>
      <w:bookmarkEnd w:id="97"/>
      <w:bookmarkEnd w:id="98"/>
      <w:bookmarkEnd w:id="99"/>
      <w:bookmarkEnd w:id="100"/>
      <w:bookmarkEnd w:id="101"/>
    </w:p>
    <w:p w14:paraId="4E92751B" w14:textId="77777777" w:rsidR="00A735B3" w:rsidRPr="002E56B9" w:rsidRDefault="00A735B3" w:rsidP="00A735B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63A36885" w14:textId="77777777" w:rsidR="00A735B3" w:rsidRPr="002E56B9" w:rsidRDefault="00A735B3" w:rsidP="00A735B3">
      <w:pPr>
        <w:spacing w:after="0"/>
        <w:rPr>
          <w:rFonts w:ascii="Arial" w:eastAsia="Batang" w:hAnsi="Arial"/>
          <w:sz w:val="28"/>
          <w:lang w:eastAsia="ja-JP"/>
        </w:rPr>
        <w:sectPr w:rsidR="00A735B3" w:rsidRPr="002E56B9" w:rsidSect="00963FE1">
          <w:footnotePr>
            <w:numRestart w:val="eachSect"/>
          </w:footnotePr>
          <w:pgSz w:w="11907" w:h="16840"/>
          <w:pgMar w:top="1412" w:right="1140" w:bottom="1140" w:left="1140" w:header="567" w:footer="567" w:gutter="0"/>
          <w:cols w:space="720"/>
        </w:sectPr>
      </w:pPr>
    </w:p>
    <w:p w14:paraId="0EED9CBF" w14:textId="77777777" w:rsidR="00A735B3" w:rsidRPr="002E56B9" w:rsidRDefault="00A735B3" w:rsidP="00A735B3">
      <w:pPr>
        <w:pStyle w:val="Heading3"/>
        <w:rPr>
          <w:rFonts w:eastAsia="Batang"/>
          <w:lang w:eastAsia="ja-JP"/>
        </w:rPr>
      </w:pPr>
      <w:bookmarkStart w:id="102" w:name="_Toc20936807"/>
      <w:bookmarkStart w:id="103" w:name="_Toc36713253"/>
      <w:bookmarkStart w:id="104" w:name="_Toc36713656"/>
      <w:bookmarkStart w:id="105" w:name="_Toc52217969"/>
      <w:bookmarkStart w:id="106" w:name="_Toc58499581"/>
      <w:bookmarkStart w:id="107" w:name="_Toc68538438"/>
      <w:bookmarkStart w:id="108" w:name="_Toc75510021"/>
      <w:bookmarkStart w:id="109" w:name="_Toc90971499"/>
      <w:bookmarkStart w:id="110" w:name="_Toc100158407"/>
      <w:bookmarkStart w:id="111"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02"/>
      <w:bookmarkEnd w:id="103"/>
      <w:bookmarkEnd w:id="104"/>
      <w:bookmarkEnd w:id="105"/>
      <w:bookmarkEnd w:id="106"/>
      <w:bookmarkEnd w:id="107"/>
      <w:bookmarkEnd w:id="108"/>
      <w:bookmarkEnd w:id="109"/>
      <w:bookmarkEnd w:id="110"/>
      <w:bookmarkEnd w:id="111"/>
    </w:p>
    <w:p w14:paraId="4CA30A7A" w14:textId="77777777" w:rsidR="00A735B3" w:rsidRPr="002E56B9" w:rsidRDefault="00A735B3" w:rsidP="00A735B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A735B3" w:rsidRPr="002E56B9" w14:paraId="45ABA813" w14:textId="77777777" w:rsidTr="00560F48">
        <w:trPr>
          <w:tblHeader/>
          <w:jc w:val="center"/>
        </w:trPr>
        <w:tc>
          <w:tcPr>
            <w:tcW w:w="1348" w:type="dxa"/>
            <w:tcBorders>
              <w:top w:val="single" w:sz="4" w:space="0" w:color="auto"/>
              <w:left w:val="single" w:sz="4" w:space="0" w:color="auto"/>
              <w:bottom w:val="nil"/>
              <w:right w:val="single" w:sz="4" w:space="0" w:color="auto"/>
            </w:tcBorders>
            <w:hideMark/>
          </w:tcPr>
          <w:p w14:paraId="25D5C1EA" w14:textId="77777777" w:rsidR="00A735B3" w:rsidRPr="002E56B9" w:rsidRDefault="00A735B3" w:rsidP="00560F48">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47CEE73" w14:textId="77777777" w:rsidR="00A735B3" w:rsidRPr="002E56B9" w:rsidRDefault="00A735B3" w:rsidP="00560F4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2E56B9" w:rsidRDefault="00A735B3" w:rsidP="00560F48">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2E56B9" w:rsidRDefault="00A735B3" w:rsidP="00560F4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2E56B9" w:rsidRDefault="00A735B3" w:rsidP="00560F4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2E56B9" w:rsidRDefault="00A735B3" w:rsidP="00560F48">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5F2FB9E" w14:textId="77777777" w:rsidR="00A735B3" w:rsidRPr="002E56B9" w:rsidRDefault="00A735B3" w:rsidP="00560F48">
            <w:pPr>
              <w:pStyle w:val="TAH"/>
            </w:pPr>
            <w:r w:rsidRPr="002E56B9">
              <w:t>Additional Information</w:t>
            </w:r>
          </w:p>
        </w:tc>
      </w:tr>
      <w:tr w:rsidR="00A735B3" w:rsidRPr="002E56B9" w14:paraId="52854158" w14:textId="77777777" w:rsidTr="00560F48">
        <w:trPr>
          <w:tblHeader/>
          <w:jc w:val="center"/>
        </w:trPr>
        <w:tc>
          <w:tcPr>
            <w:tcW w:w="1348" w:type="dxa"/>
            <w:tcBorders>
              <w:top w:val="nil"/>
              <w:left w:val="single" w:sz="4" w:space="0" w:color="auto"/>
              <w:bottom w:val="single" w:sz="4" w:space="0" w:color="auto"/>
              <w:right w:val="single" w:sz="4" w:space="0" w:color="auto"/>
            </w:tcBorders>
          </w:tcPr>
          <w:p w14:paraId="655BCC46" w14:textId="77777777" w:rsidR="00A735B3" w:rsidRPr="002E56B9" w:rsidRDefault="00A735B3" w:rsidP="00560F48">
            <w:pPr>
              <w:pStyle w:val="TAH"/>
            </w:pPr>
          </w:p>
        </w:tc>
        <w:tc>
          <w:tcPr>
            <w:tcW w:w="4467" w:type="dxa"/>
            <w:tcBorders>
              <w:top w:val="nil"/>
              <w:left w:val="single" w:sz="4" w:space="0" w:color="auto"/>
              <w:bottom w:val="single" w:sz="4" w:space="0" w:color="auto"/>
              <w:right w:val="single" w:sz="4" w:space="0" w:color="auto"/>
            </w:tcBorders>
          </w:tcPr>
          <w:p w14:paraId="0DB87E70" w14:textId="77777777" w:rsidR="00A735B3" w:rsidRPr="002E56B9"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2E56B9"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2E56B9" w:rsidRDefault="00A735B3" w:rsidP="00560F48">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5E1F124F" w14:textId="77777777" w:rsidR="00A735B3" w:rsidRPr="002E56B9" w:rsidRDefault="00A735B3" w:rsidP="00560F4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2E56B9"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2E56B9" w:rsidRDefault="00A735B3" w:rsidP="00560F48">
            <w:pPr>
              <w:pStyle w:val="TAH"/>
            </w:pPr>
          </w:p>
        </w:tc>
        <w:tc>
          <w:tcPr>
            <w:tcW w:w="2086" w:type="dxa"/>
            <w:tcBorders>
              <w:top w:val="nil"/>
              <w:left w:val="single" w:sz="4" w:space="0" w:color="auto"/>
              <w:bottom w:val="single" w:sz="4" w:space="0" w:color="auto"/>
              <w:right w:val="single" w:sz="4" w:space="0" w:color="auto"/>
            </w:tcBorders>
          </w:tcPr>
          <w:p w14:paraId="6903D167" w14:textId="77777777" w:rsidR="00A735B3" w:rsidRPr="002E56B9" w:rsidRDefault="00A735B3" w:rsidP="00560F48">
            <w:pPr>
              <w:pStyle w:val="TAH"/>
            </w:pPr>
          </w:p>
        </w:tc>
      </w:tr>
      <w:tr w:rsidR="00A735B3" w:rsidRPr="002E56B9" w14:paraId="04C93944"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2E56B9" w:rsidRDefault="00A735B3" w:rsidP="00560F48">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2E56B9" w:rsidRDefault="00A735B3" w:rsidP="00560F4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2E56B9" w:rsidRDefault="00A735B3" w:rsidP="00560F48">
            <w:pPr>
              <w:pStyle w:val="TAL"/>
              <w:rPr>
                <w:b/>
                <w:lang w:eastAsia="zh-CN"/>
              </w:rPr>
            </w:pPr>
          </w:p>
        </w:tc>
      </w:tr>
      <w:tr w:rsidR="00A735B3" w:rsidRPr="002E56B9" w14:paraId="1E300FD4"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6A6A6D1" w14:textId="77777777" w:rsidR="00A735B3" w:rsidRPr="002E56B9" w:rsidRDefault="00A735B3" w:rsidP="00560F48">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25A73D9" w14:textId="77777777" w:rsidR="00A735B3" w:rsidRPr="002E56B9" w:rsidRDefault="00A735B3" w:rsidP="00560F4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2E56B9" w:rsidRDefault="00A735B3" w:rsidP="00560F48">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911FC6A" w14:textId="77777777" w:rsidR="00A735B3" w:rsidRPr="002E56B9" w:rsidRDefault="00A735B3" w:rsidP="00560F48">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2E56B9" w:rsidRDefault="00A735B3" w:rsidP="00560F48">
            <w:pPr>
              <w:pStyle w:val="TAL"/>
              <w:rPr>
                <w:lang w:eastAsia="zh-CN"/>
              </w:rPr>
            </w:pPr>
            <w:r w:rsidRPr="002E56B9">
              <w:rPr>
                <w:lang w:eastAsia="zh-CN"/>
              </w:rPr>
              <w:t>PC1</w:t>
            </w:r>
          </w:p>
          <w:p w14:paraId="1104E030" w14:textId="77777777" w:rsidR="00A735B3" w:rsidRPr="002E56B9" w:rsidRDefault="00A735B3" w:rsidP="00560F48">
            <w:pPr>
              <w:pStyle w:val="TAL"/>
              <w:rPr>
                <w:lang w:eastAsia="zh-CN"/>
              </w:rPr>
            </w:pPr>
            <w:r w:rsidRPr="002E56B9">
              <w:rPr>
                <w:lang w:eastAsia="zh-CN"/>
              </w:rPr>
              <w:t>PC2</w:t>
            </w:r>
          </w:p>
          <w:p w14:paraId="03194990"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27CEA8" w14:textId="77777777" w:rsidR="00A735B3" w:rsidRPr="002E56B9" w:rsidRDefault="00A735B3" w:rsidP="00560F48">
            <w:pPr>
              <w:pStyle w:val="TAL"/>
            </w:pPr>
          </w:p>
        </w:tc>
      </w:tr>
      <w:tr w:rsidR="00A735B3" w:rsidRPr="002E56B9" w14:paraId="661F1D6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4DBE7BF" w14:textId="77777777" w:rsidR="00A735B3" w:rsidRPr="002E56B9" w:rsidRDefault="00A735B3" w:rsidP="00560F48">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35658E9" w14:textId="77777777" w:rsidR="00A735B3" w:rsidRPr="002E56B9" w:rsidRDefault="00A735B3" w:rsidP="00560F4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811F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2E56B9" w:rsidRDefault="00A735B3" w:rsidP="00560F48">
            <w:pPr>
              <w:pStyle w:val="TAL"/>
              <w:rPr>
                <w:lang w:eastAsia="zh-CN"/>
              </w:rPr>
            </w:pPr>
            <w:r w:rsidRPr="002E56B9">
              <w:t>PC1</w:t>
            </w:r>
          </w:p>
          <w:p w14:paraId="583A51D3" w14:textId="77777777" w:rsidR="00A735B3" w:rsidRPr="002E56B9" w:rsidRDefault="00A735B3" w:rsidP="00560F48">
            <w:pPr>
              <w:pStyle w:val="TAL"/>
            </w:pPr>
            <w:r w:rsidRPr="002E56B9">
              <w:t>PC2</w:t>
            </w:r>
          </w:p>
          <w:p w14:paraId="5061F99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9B041C9" w14:textId="77777777" w:rsidR="00A735B3" w:rsidRPr="002E56B9" w:rsidRDefault="00A735B3" w:rsidP="00560F48">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9D89D80" w14:textId="77777777" w:rsidR="00A735B3" w:rsidRPr="002E56B9" w:rsidRDefault="00A735B3" w:rsidP="00560F48">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A735B3" w:rsidRPr="002E56B9" w14:paraId="7F9FD7A2"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2B7D374" w14:textId="77777777" w:rsidR="00A735B3" w:rsidRPr="002E56B9" w:rsidRDefault="00A735B3" w:rsidP="00560F48">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7137FD94" w14:textId="77777777" w:rsidR="00A735B3" w:rsidRPr="002E56B9" w:rsidRDefault="00A735B3" w:rsidP="00560F4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FDA5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2E56B9" w:rsidRDefault="00A735B3" w:rsidP="00560F48">
            <w:pPr>
              <w:pStyle w:val="TAL"/>
              <w:rPr>
                <w:lang w:eastAsia="zh-CN"/>
              </w:rPr>
            </w:pPr>
            <w:r w:rsidRPr="002E56B9">
              <w:t>PC1</w:t>
            </w:r>
          </w:p>
          <w:p w14:paraId="478270F5" w14:textId="77777777" w:rsidR="00A735B3" w:rsidRPr="002E56B9" w:rsidRDefault="00A735B3" w:rsidP="00560F48">
            <w:pPr>
              <w:pStyle w:val="TAL"/>
            </w:pPr>
            <w:r w:rsidRPr="002E56B9">
              <w:t>PC2</w:t>
            </w:r>
          </w:p>
          <w:p w14:paraId="72344F9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DEB6A9" w14:textId="77777777" w:rsidR="00A735B3" w:rsidRPr="002E56B9" w:rsidRDefault="00A735B3" w:rsidP="00560F48">
            <w:pPr>
              <w:pStyle w:val="TAL"/>
            </w:pPr>
            <w:r w:rsidRPr="002E56B9">
              <w:t>Test execution is not necessary if TS 38.521-1 TC 6.5.2.3</w:t>
            </w:r>
            <w:r w:rsidRPr="002E56B9">
              <w:rPr>
                <w:lang w:eastAsia="zh-CN"/>
              </w:rPr>
              <w:t>, 6.5.2.4.2</w:t>
            </w:r>
            <w:r w:rsidRPr="002E56B9">
              <w:t xml:space="preserve"> and 6.5.3.3 are executed.</w:t>
            </w:r>
          </w:p>
          <w:p w14:paraId="0A126B02" w14:textId="77777777" w:rsidR="00A735B3" w:rsidRPr="002E56B9" w:rsidRDefault="00A735B3" w:rsidP="00560F48">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A735B3" w:rsidRPr="002E56B9" w14:paraId="3BCD294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2204CA0" w14:textId="77777777" w:rsidR="00A735B3" w:rsidRPr="002E56B9" w:rsidRDefault="00A735B3" w:rsidP="00560F48">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C2869D3" w14:textId="77777777" w:rsidR="00A735B3" w:rsidRPr="002E56B9" w:rsidRDefault="00A735B3" w:rsidP="00560F4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93B2C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2E56B9" w:rsidRDefault="00A735B3" w:rsidP="00560F48">
            <w:pPr>
              <w:pStyle w:val="TAL"/>
              <w:rPr>
                <w:lang w:eastAsia="zh-CN"/>
              </w:rPr>
            </w:pPr>
            <w:r w:rsidRPr="002E56B9">
              <w:rPr>
                <w:lang w:eastAsia="zh-CN"/>
              </w:rPr>
              <w:t>PC1</w:t>
            </w:r>
          </w:p>
          <w:p w14:paraId="596C1AB3" w14:textId="77777777" w:rsidR="00A735B3" w:rsidRPr="002E56B9" w:rsidRDefault="00A735B3" w:rsidP="00560F48">
            <w:pPr>
              <w:pStyle w:val="TAL"/>
              <w:rPr>
                <w:lang w:eastAsia="zh-CN"/>
              </w:rPr>
            </w:pPr>
            <w:r w:rsidRPr="002E56B9">
              <w:rPr>
                <w:lang w:eastAsia="zh-CN"/>
              </w:rPr>
              <w:t>PC2</w:t>
            </w:r>
          </w:p>
          <w:p w14:paraId="234931FA"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0EFB58" w14:textId="77777777" w:rsidR="00A735B3" w:rsidRPr="002E56B9" w:rsidRDefault="00A735B3" w:rsidP="00560F48">
            <w:pPr>
              <w:pStyle w:val="TAL"/>
            </w:pPr>
          </w:p>
        </w:tc>
      </w:tr>
      <w:tr w:rsidR="00A735B3" w:rsidRPr="002E56B9" w14:paraId="321F1C7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8B629A4" w14:textId="77777777" w:rsidR="00A735B3" w:rsidRPr="002E56B9" w:rsidRDefault="00A735B3" w:rsidP="00560F48">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F685B0A" w14:textId="77777777" w:rsidR="00A735B3" w:rsidRPr="002E56B9" w:rsidRDefault="00A735B3" w:rsidP="00560F4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2E56B9" w:rsidRDefault="00A735B3" w:rsidP="00560F48">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2E56B9" w:rsidRDefault="00A735B3" w:rsidP="00560F48">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137703" w14:textId="77777777" w:rsidR="00A735B3" w:rsidRPr="002E56B9" w:rsidRDefault="00A735B3" w:rsidP="00560F4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2E56B9" w:rsidRDefault="00A735B3" w:rsidP="00560F48">
            <w:pPr>
              <w:pStyle w:val="TAL"/>
              <w:rPr>
                <w:lang w:eastAsia="zh-CN"/>
              </w:rPr>
            </w:pPr>
            <w:r w:rsidRPr="002E56B9">
              <w:rPr>
                <w:rFonts w:eastAsia="SimSun"/>
                <w:lang w:eastAsia="zh-CN"/>
              </w:rPr>
              <w:t>E015</w:t>
            </w:r>
          </w:p>
          <w:p w14:paraId="7320E44D" w14:textId="77777777" w:rsidR="00A735B3" w:rsidRPr="002E56B9" w:rsidRDefault="00A735B3" w:rsidP="00560F48">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F78A357" w14:textId="77777777" w:rsidR="00A735B3" w:rsidRPr="002E56B9" w:rsidRDefault="00A735B3" w:rsidP="00560F48">
            <w:pPr>
              <w:pStyle w:val="TAL"/>
            </w:pPr>
          </w:p>
        </w:tc>
      </w:tr>
      <w:tr w:rsidR="00A735B3" w:rsidRPr="002E56B9" w14:paraId="6C97FC3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93F597" w14:textId="77777777" w:rsidR="00A735B3" w:rsidRPr="002E56B9" w:rsidRDefault="00A735B3" w:rsidP="00560F48">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D41A56E" w14:textId="77777777" w:rsidR="00A735B3" w:rsidRPr="002E56B9" w:rsidRDefault="00A735B3" w:rsidP="00560F4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D8370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Default="00A735B3" w:rsidP="00405A30">
            <w:pPr>
              <w:pStyle w:val="TAL"/>
              <w:rPr>
                <w:lang w:eastAsia="zh-CN"/>
              </w:rPr>
            </w:pPr>
            <w:r w:rsidRPr="002E56B9">
              <w:rPr>
                <w:lang w:eastAsia="zh-CN"/>
              </w:rPr>
              <w:t>E015</w:t>
            </w:r>
          </w:p>
          <w:p w14:paraId="66C3819F" w14:textId="3EC7457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19F3C8E"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4E2CF74" w14:textId="77777777"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C3D7400" w14:textId="77777777" w:rsidR="00A735B3" w:rsidRPr="002E56B9" w:rsidRDefault="00A735B3" w:rsidP="00560F48">
            <w:pPr>
              <w:pStyle w:val="TAL"/>
            </w:pPr>
            <w:r w:rsidRPr="002E56B9">
              <w:t>Test execution is not necessary if TS 38.521-1 TC 6.5A.2.4.1.1 is executed.</w:t>
            </w:r>
          </w:p>
        </w:tc>
      </w:tr>
      <w:tr w:rsidR="00A735B3" w:rsidRPr="002E56B9" w14:paraId="30A1A7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DB2B5A0" w14:textId="77777777" w:rsidR="00A735B3" w:rsidRPr="002E56B9" w:rsidRDefault="00A735B3" w:rsidP="00560F48">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EE7C16" w14:textId="77777777" w:rsidR="00A735B3" w:rsidRPr="002E56B9" w:rsidRDefault="00A735B3" w:rsidP="00560F4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AD9D8D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Default="00A735B3" w:rsidP="00405A30">
            <w:pPr>
              <w:pStyle w:val="TAL"/>
              <w:rPr>
                <w:lang w:eastAsia="zh-CN"/>
              </w:rPr>
            </w:pPr>
            <w:r w:rsidRPr="002E56B9">
              <w:rPr>
                <w:lang w:eastAsia="zh-CN"/>
              </w:rPr>
              <w:t>E015</w:t>
            </w:r>
          </w:p>
          <w:p w14:paraId="4260D2A0" w14:textId="73217369"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5D69FB2"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5B94BE8" w14:textId="77777777" w:rsidR="00A735B3" w:rsidRPr="002E56B9" w:rsidRDefault="00A735B3" w:rsidP="00560F48">
            <w:pPr>
              <w:pStyle w:val="TAL"/>
            </w:pPr>
            <w:r w:rsidRPr="002E56B9">
              <w:t>Test execution is not necessary if TS 38.521-1 TC 6.5A.2.3 and 6.5A.3.3 are executed.</w:t>
            </w:r>
          </w:p>
        </w:tc>
      </w:tr>
      <w:tr w:rsidR="00A735B3" w:rsidRPr="002E56B9" w14:paraId="2323F7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49FBCA9" w14:textId="77777777" w:rsidR="00A735B3" w:rsidRPr="002E56B9" w:rsidRDefault="00A735B3" w:rsidP="00560F48">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F15799C" w14:textId="77777777" w:rsidR="00A735B3" w:rsidRPr="002E56B9" w:rsidRDefault="00A735B3" w:rsidP="00560F4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5410ACA" w14:textId="77777777" w:rsidR="00A735B3" w:rsidRPr="002E56B9" w:rsidRDefault="00A735B3" w:rsidP="00560F4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Default="00A735B3" w:rsidP="00405A30">
            <w:pPr>
              <w:pStyle w:val="TAL"/>
              <w:rPr>
                <w:lang w:eastAsia="zh-CN"/>
              </w:rPr>
            </w:pPr>
            <w:r w:rsidRPr="002E56B9">
              <w:rPr>
                <w:lang w:eastAsia="zh-CN"/>
              </w:rPr>
              <w:t>E015</w:t>
            </w:r>
          </w:p>
          <w:p w14:paraId="4B47A19A" w14:textId="7F41014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6946C9C4"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BB75425" w14:textId="77777777" w:rsidR="00A735B3" w:rsidRPr="002E56B9" w:rsidRDefault="00A735B3" w:rsidP="00560F48">
            <w:pPr>
              <w:pStyle w:val="TAL"/>
            </w:pPr>
          </w:p>
        </w:tc>
      </w:tr>
      <w:tr w:rsidR="00A735B3" w:rsidRPr="002E56B9" w14:paraId="4A63BF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DB6842" w14:textId="77777777" w:rsidR="00A735B3" w:rsidRPr="002E56B9" w:rsidRDefault="00A735B3" w:rsidP="00560F48">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D3B75A2" w14:textId="77777777" w:rsidR="00A735B3" w:rsidRPr="002E56B9" w:rsidRDefault="00A735B3" w:rsidP="00560F4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C174E2"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B6FC84B" w14:textId="77777777" w:rsidR="00A735B3" w:rsidRPr="002E56B9" w:rsidRDefault="00A735B3" w:rsidP="00560F48">
            <w:pPr>
              <w:pStyle w:val="TAL"/>
            </w:pPr>
          </w:p>
        </w:tc>
      </w:tr>
      <w:tr w:rsidR="00A735B3" w:rsidRPr="002E56B9" w14:paraId="7F2FFB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FA96088" w14:textId="77777777" w:rsidR="00A735B3" w:rsidRPr="002E56B9" w:rsidRDefault="00A735B3" w:rsidP="00560F48">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FE93D0A" w14:textId="77777777" w:rsidR="00A735B3" w:rsidRPr="002E56B9" w:rsidRDefault="00A735B3" w:rsidP="00560F4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7EF1B10"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542652B" w14:textId="77777777" w:rsidR="00A735B3" w:rsidRPr="002E56B9" w:rsidRDefault="00A735B3" w:rsidP="00560F48">
            <w:pPr>
              <w:pStyle w:val="TAL"/>
            </w:pPr>
            <w:r w:rsidRPr="002E56B9">
              <w:t>Test execution is not necessary if TS 38.521-1 TC 6.5B.2.4 is executed.</w:t>
            </w:r>
          </w:p>
        </w:tc>
      </w:tr>
      <w:tr w:rsidR="00A735B3" w:rsidRPr="002E56B9" w14:paraId="79B74E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ED56DF6" w14:textId="77777777" w:rsidR="00A735B3" w:rsidRPr="002E56B9" w:rsidRDefault="00A735B3" w:rsidP="00560F48">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CE856CE" w14:textId="77777777" w:rsidR="00A735B3" w:rsidRPr="002E56B9" w:rsidRDefault="00A735B3" w:rsidP="00560F4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D91305F"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EBF3DEC" w14:textId="77777777" w:rsidR="00A735B3" w:rsidRPr="002E56B9" w:rsidRDefault="00A735B3" w:rsidP="00560F48">
            <w:pPr>
              <w:pStyle w:val="TAL"/>
            </w:pPr>
            <w:r w:rsidRPr="002E56B9">
              <w:t>Test execution is not necessary if TS 38.521-1 TC 6.5B.2.3 and 6.5B.3.3 are executed.</w:t>
            </w:r>
          </w:p>
        </w:tc>
      </w:tr>
      <w:tr w:rsidR="00A735B3" w:rsidRPr="002E56B9" w14:paraId="585A47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83D98E4" w14:textId="77777777" w:rsidR="00A735B3" w:rsidRPr="002E56B9" w:rsidRDefault="00A735B3" w:rsidP="00560F48">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3E1F2630" w14:textId="77777777" w:rsidR="00A735B3" w:rsidRPr="002E56B9" w:rsidRDefault="00A735B3" w:rsidP="00560F4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BB2061D"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B0B69C" w14:textId="77777777" w:rsidR="00A735B3" w:rsidRPr="002E56B9" w:rsidRDefault="00A735B3" w:rsidP="00560F48">
            <w:pPr>
              <w:pStyle w:val="TAL"/>
            </w:pPr>
          </w:p>
        </w:tc>
      </w:tr>
      <w:tr w:rsidR="00A735B3" w:rsidRPr="002E56B9" w14:paraId="05C6E4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75E89F" w14:textId="77777777" w:rsidR="00A735B3" w:rsidRPr="002E56B9" w:rsidRDefault="00A735B3" w:rsidP="00560F48">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869DD8D" w14:textId="77777777" w:rsidR="00A735B3" w:rsidRPr="002E56B9" w:rsidRDefault="00A735B3" w:rsidP="00560F4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2E56B9" w:rsidRDefault="00A735B3" w:rsidP="00560F48">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5CC685" w14:textId="77777777" w:rsidR="00A735B3" w:rsidRPr="002E56B9" w:rsidRDefault="00A735B3" w:rsidP="00560F4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2E56B9" w:rsidRDefault="00A735B3" w:rsidP="00560F4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B632C7" w14:textId="77777777" w:rsidR="00A735B3" w:rsidRPr="002E56B9" w:rsidRDefault="00A735B3" w:rsidP="00560F48">
            <w:pPr>
              <w:pStyle w:val="TAL"/>
            </w:pPr>
            <w:r w:rsidRPr="002E56B9">
              <w:rPr>
                <w:rFonts w:eastAsia="SimSun"/>
              </w:rPr>
              <w:t>NOTE 2</w:t>
            </w:r>
          </w:p>
        </w:tc>
      </w:tr>
      <w:tr w:rsidR="00A735B3" w:rsidRPr="002E56B9" w14:paraId="5393EE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3C6F10" w14:textId="77777777" w:rsidR="00A735B3" w:rsidRPr="002E56B9" w:rsidRDefault="00A735B3" w:rsidP="00560F48">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B7D9C78" w14:textId="77777777" w:rsidR="00A735B3" w:rsidRPr="002E56B9" w:rsidRDefault="00A735B3" w:rsidP="00560F4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DE59B6C"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51E9B" w14:textId="77777777" w:rsidR="00A735B3" w:rsidRPr="002E56B9" w:rsidRDefault="00A735B3" w:rsidP="00560F48">
            <w:pPr>
              <w:pStyle w:val="TAL"/>
            </w:pPr>
            <w:r w:rsidRPr="002E56B9">
              <w:rPr>
                <w:rFonts w:eastAsia="SimSun"/>
              </w:rPr>
              <w:t>NOTE 2</w:t>
            </w:r>
          </w:p>
        </w:tc>
      </w:tr>
      <w:tr w:rsidR="00A735B3" w:rsidRPr="002E56B9" w14:paraId="5DA6C47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388943" w14:textId="77777777" w:rsidR="00A735B3" w:rsidRPr="002E56B9" w:rsidRDefault="00A735B3" w:rsidP="00560F48">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2CF6B971" w14:textId="77777777" w:rsidR="00A735B3" w:rsidRPr="002E56B9" w:rsidRDefault="00A735B3" w:rsidP="00560F4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FC47580"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DBCF41" w14:textId="77777777" w:rsidR="00A735B3" w:rsidRPr="002E56B9" w:rsidRDefault="00A735B3" w:rsidP="00560F48">
            <w:pPr>
              <w:pStyle w:val="TAL"/>
              <w:rPr>
                <w:rFonts w:eastAsia="SimSun"/>
              </w:rPr>
            </w:pPr>
            <w:r w:rsidRPr="002E56B9">
              <w:rPr>
                <w:rFonts w:eastAsia="SimSun"/>
              </w:rPr>
              <w:t>NOTE 2</w:t>
            </w:r>
          </w:p>
          <w:p w14:paraId="3DAAD47E" w14:textId="77777777" w:rsidR="00A735B3" w:rsidRPr="002E56B9" w:rsidRDefault="00A735B3" w:rsidP="00560F48">
            <w:pPr>
              <w:pStyle w:val="TAL"/>
            </w:pPr>
            <w:r w:rsidRPr="002E56B9">
              <w:t>Test execution is not necessary if TS 38.521-1 TC 6.5C.2.4.1 is executed.</w:t>
            </w:r>
          </w:p>
        </w:tc>
      </w:tr>
      <w:tr w:rsidR="00A735B3" w:rsidRPr="002E56B9" w14:paraId="452138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CC934D" w14:textId="77777777" w:rsidR="00A735B3" w:rsidRPr="002E56B9" w:rsidRDefault="00A735B3" w:rsidP="00560F48">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03BCB0A" w14:textId="77777777" w:rsidR="00A735B3" w:rsidRPr="002E56B9" w:rsidRDefault="00A735B3" w:rsidP="00560F4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1FB0A5"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BBCFD7" w14:textId="77777777" w:rsidR="00A735B3" w:rsidRPr="002E56B9" w:rsidRDefault="00A735B3" w:rsidP="00560F48">
            <w:pPr>
              <w:pStyle w:val="TAL"/>
            </w:pPr>
            <w:r w:rsidRPr="002E56B9">
              <w:rPr>
                <w:rFonts w:eastAsia="SimSun"/>
              </w:rPr>
              <w:t>NOTE 2</w:t>
            </w:r>
          </w:p>
        </w:tc>
      </w:tr>
      <w:tr w:rsidR="00A735B3" w:rsidRPr="002E56B9" w14:paraId="05B065BD" w14:textId="77777777" w:rsidTr="00560F48">
        <w:trPr>
          <w:jc w:val="center"/>
        </w:trPr>
        <w:tc>
          <w:tcPr>
            <w:tcW w:w="1348" w:type="dxa"/>
            <w:tcBorders>
              <w:top w:val="single" w:sz="4" w:space="0" w:color="auto"/>
              <w:left w:val="single" w:sz="4" w:space="0" w:color="auto"/>
              <w:bottom w:val="nil"/>
              <w:right w:val="single" w:sz="4" w:space="0" w:color="auto"/>
            </w:tcBorders>
          </w:tcPr>
          <w:p w14:paraId="26819F0E" w14:textId="77777777" w:rsidR="00A735B3" w:rsidRPr="002E56B9" w:rsidRDefault="00A735B3" w:rsidP="00560F48">
            <w:pPr>
              <w:pStyle w:val="TAL"/>
            </w:pPr>
            <w:r w:rsidRPr="002E56B9">
              <w:t>6.2D.1</w:t>
            </w:r>
          </w:p>
        </w:tc>
        <w:tc>
          <w:tcPr>
            <w:tcW w:w="4467" w:type="dxa"/>
            <w:tcBorders>
              <w:top w:val="single" w:sz="4" w:space="0" w:color="auto"/>
              <w:left w:val="single" w:sz="4" w:space="0" w:color="auto"/>
              <w:bottom w:val="nil"/>
              <w:right w:val="single" w:sz="4" w:space="0" w:color="auto"/>
            </w:tcBorders>
          </w:tcPr>
          <w:p w14:paraId="55BFAF08" w14:textId="77777777" w:rsidR="00A735B3" w:rsidRPr="002E56B9" w:rsidRDefault="00A735B3" w:rsidP="00560F4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F4F03" w14:textId="77777777" w:rsidR="00A735B3" w:rsidRPr="002E56B9" w:rsidRDefault="00A735B3" w:rsidP="00560F48">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27F71E94" w14:textId="77777777" w:rsidR="00A735B3" w:rsidRPr="002E56B9" w:rsidRDefault="00A735B3" w:rsidP="00560F48">
            <w:pPr>
              <w:pStyle w:val="TAL"/>
            </w:pPr>
            <w:r w:rsidRPr="002E56B9">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E5CCA3D" w14:textId="77777777" w:rsidR="00A735B3" w:rsidRPr="002E56B9" w:rsidRDefault="00A735B3" w:rsidP="00560F48">
            <w:pPr>
              <w:pStyle w:val="TAL"/>
            </w:pPr>
            <w:r w:rsidRPr="002E56B9">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2E56B9" w:rsidRDefault="00A735B3" w:rsidP="00560F48">
            <w:pPr>
              <w:pStyle w:val="TAL"/>
            </w:pPr>
            <w:r w:rsidRPr="002E56B9">
              <w:rPr>
                <w:rFonts w:hint="eastAsia"/>
              </w:rPr>
              <w:t>P</w:t>
            </w:r>
            <w:r w:rsidRPr="002E56B9">
              <w:t>C1.5</w:t>
            </w:r>
          </w:p>
          <w:p w14:paraId="74084E2D" w14:textId="77777777" w:rsidR="00A735B3" w:rsidRPr="002E56B9" w:rsidRDefault="00A735B3" w:rsidP="00560F48">
            <w:pPr>
              <w:pStyle w:val="TAL"/>
            </w:pPr>
            <w:r w:rsidRPr="002E56B9">
              <w:t>PC2</w:t>
            </w:r>
          </w:p>
          <w:p w14:paraId="7DAC17E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1E9113" w14:textId="77777777" w:rsidR="00A735B3" w:rsidRPr="002E56B9" w:rsidRDefault="00A735B3" w:rsidP="00560F48">
            <w:pPr>
              <w:pStyle w:val="TAL"/>
              <w:rPr>
                <w:rFonts w:eastAsia="SimSun"/>
              </w:rPr>
            </w:pPr>
          </w:p>
        </w:tc>
      </w:tr>
      <w:tr w:rsidR="00A735B3" w:rsidRPr="002E56B9" w14:paraId="23086AE4" w14:textId="77777777" w:rsidTr="00560F48">
        <w:trPr>
          <w:jc w:val="center"/>
        </w:trPr>
        <w:tc>
          <w:tcPr>
            <w:tcW w:w="1348" w:type="dxa"/>
            <w:tcBorders>
              <w:top w:val="nil"/>
              <w:left w:val="single" w:sz="4" w:space="0" w:color="auto"/>
              <w:bottom w:val="single" w:sz="4" w:space="0" w:color="auto"/>
              <w:right w:val="single" w:sz="4" w:space="0" w:color="auto"/>
            </w:tcBorders>
          </w:tcPr>
          <w:p w14:paraId="5B3BC359"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EC2164F"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2E56B9" w:rsidRDefault="00A735B3" w:rsidP="00560F48">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0D086C" w14:textId="77777777" w:rsidR="00A735B3" w:rsidRPr="002E56B9" w:rsidRDefault="00A735B3" w:rsidP="00560F48">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2408CE4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761EE87" w14:textId="77777777" w:rsidR="00A735B3" w:rsidRPr="002E56B9" w:rsidRDefault="00A735B3" w:rsidP="00560F48">
            <w:pPr>
              <w:pStyle w:val="TAL"/>
              <w:rPr>
                <w:rFonts w:eastAsia="SimSun"/>
              </w:rPr>
            </w:pPr>
          </w:p>
        </w:tc>
      </w:tr>
      <w:tr w:rsidR="00A735B3" w:rsidRPr="002E56B9" w14:paraId="3F3F31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F97480" w14:textId="77777777" w:rsidR="00A735B3" w:rsidRPr="002E56B9" w:rsidRDefault="00A735B3" w:rsidP="00560F48">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40F70F28" w14:textId="77777777" w:rsidR="00A735B3" w:rsidRPr="002E56B9" w:rsidRDefault="00A735B3" w:rsidP="00560F4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697BCE"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BF7A43"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46E1C43" w14:textId="77777777" w:rsidR="00A735B3" w:rsidRPr="002E56B9" w:rsidRDefault="00A735B3" w:rsidP="00560F48">
            <w:pPr>
              <w:pStyle w:val="TAL"/>
              <w:rPr>
                <w:rFonts w:eastAsia="SimSun"/>
                <w:lang w:eastAsia="zh-CN"/>
              </w:rPr>
            </w:pPr>
          </w:p>
        </w:tc>
      </w:tr>
      <w:tr w:rsidR="00A735B3" w:rsidRPr="002E56B9" w14:paraId="566FB1FB"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658CD09" w14:textId="77777777" w:rsidR="00A735B3" w:rsidRPr="002E56B9" w:rsidRDefault="00A735B3" w:rsidP="00560F48">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47BEBE51" w14:textId="77777777" w:rsidR="00A735B3" w:rsidRPr="002E56B9" w:rsidRDefault="00A735B3" w:rsidP="00560F4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C6D6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2E56B9" w:rsidRDefault="00A735B3" w:rsidP="00560F48">
            <w:pPr>
              <w:pStyle w:val="TAL"/>
            </w:pPr>
            <w:r w:rsidRPr="002E56B9">
              <w:t>PC1.5</w:t>
            </w:r>
          </w:p>
          <w:p w14:paraId="3FEC22CF" w14:textId="77777777" w:rsidR="00A735B3" w:rsidRPr="002E56B9" w:rsidRDefault="00A735B3" w:rsidP="00560F48">
            <w:pPr>
              <w:pStyle w:val="TAL"/>
            </w:pPr>
            <w:r w:rsidRPr="002E56B9">
              <w:t>PC2</w:t>
            </w:r>
          </w:p>
          <w:p w14:paraId="610022E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5D490C74" w14:textId="77777777" w:rsidR="00A735B3" w:rsidRPr="002E56B9" w:rsidRDefault="00A735B3" w:rsidP="00560F48">
            <w:pPr>
              <w:pStyle w:val="TAL"/>
            </w:pPr>
            <w:r w:rsidRPr="002E56B9">
              <w:t>Test execution is not necessary if TS 38.521-1 TC 6.5D.2.4.1 is executed.</w:t>
            </w:r>
          </w:p>
        </w:tc>
      </w:tr>
      <w:tr w:rsidR="00A735B3" w:rsidRPr="002E56B9" w14:paraId="2888F751" w14:textId="77777777" w:rsidTr="00560F48">
        <w:trPr>
          <w:jc w:val="center"/>
        </w:trPr>
        <w:tc>
          <w:tcPr>
            <w:tcW w:w="1348" w:type="dxa"/>
            <w:tcBorders>
              <w:top w:val="nil"/>
              <w:left w:val="single" w:sz="4" w:space="0" w:color="auto"/>
              <w:bottom w:val="single" w:sz="4" w:space="0" w:color="auto"/>
              <w:right w:val="single" w:sz="4" w:space="0" w:color="auto"/>
            </w:tcBorders>
          </w:tcPr>
          <w:p w14:paraId="160BBCFB" w14:textId="77777777" w:rsidR="00A735B3" w:rsidRPr="002E56B9" w:rsidRDefault="00A735B3" w:rsidP="00560F48">
            <w:pPr>
              <w:pStyle w:val="TAL"/>
              <w:rPr>
                <w:lang w:eastAsia="zh-CN"/>
              </w:rPr>
            </w:pPr>
          </w:p>
        </w:tc>
        <w:tc>
          <w:tcPr>
            <w:tcW w:w="4467" w:type="dxa"/>
            <w:tcBorders>
              <w:top w:val="nil"/>
              <w:left w:val="single" w:sz="4" w:space="0" w:color="auto"/>
              <w:bottom w:val="single" w:sz="4" w:space="0" w:color="auto"/>
              <w:right w:val="single" w:sz="4" w:space="0" w:color="auto"/>
            </w:tcBorders>
          </w:tcPr>
          <w:p w14:paraId="5B5DB802" w14:textId="77777777" w:rsidR="00A735B3" w:rsidRPr="002E56B9"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07EACE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6BC455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33A3A8A1" w14:textId="77777777" w:rsidR="00A735B3" w:rsidRPr="002E56B9" w:rsidRDefault="00A735B3" w:rsidP="00560F48">
            <w:pPr>
              <w:pStyle w:val="TAL"/>
            </w:pPr>
          </w:p>
        </w:tc>
      </w:tr>
      <w:tr w:rsidR="00A735B3" w:rsidRPr="002E56B9" w14:paraId="47CECDC0" w14:textId="77777777" w:rsidTr="00560F48">
        <w:trPr>
          <w:jc w:val="center"/>
        </w:trPr>
        <w:tc>
          <w:tcPr>
            <w:tcW w:w="1348" w:type="dxa"/>
            <w:tcBorders>
              <w:top w:val="nil"/>
              <w:left w:val="single" w:sz="4" w:space="0" w:color="auto"/>
              <w:bottom w:val="single" w:sz="4" w:space="0" w:color="auto"/>
              <w:right w:val="single" w:sz="4" w:space="0" w:color="auto"/>
            </w:tcBorders>
          </w:tcPr>
          <w:p w14:paraId="29849533" w14:textId="77777777" w:rsidR="00A735B3" w:rsidRPr="002E56B9" w:rsidRDefault="00A735B3" w:rsidP="00560F48">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E5C96E6" w14:textId="77777777" w:rsidR="00A735B3" w:rsidRPr="002E56B9" w:rsidRDefault="00A735B3" w:rsidP="00560F4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8486186"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408270D" w14:textId="77777777" w:rsidR="00A735B3" w:rsidRPr="002E56B9" w:rsidRDefault="00A735B3" w:rsidP="00560F48">
            <w:pPr>
              <w:pStyle w:val="TAL"/>
            </w:pPr>
            <w:r w:rsidRPr="002E56B9">
              <w:t>Test execution is not necessary if TS 38.521-1 TC 6.5D.2.4.1_1 is executed.</w:t>
            </w:r>
          </w:p>
        </w:tc>
      </w:tr>
      <w:tr w:rsidR="00A735B3" w:rsidRPr="002E56B9" w14:paraId="6B112C88"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B82925" w14:textId="77777777" w:rsidR="00A735B3" w:rsidRPr="002E56B9" w:rsidRDefault="00A735B3" w:rsidP="00560F48">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2B0F6DF3" w14:textId="77777777" w:rsidR="00A735B3" w:rsidRPr="002E56B9" w:rsidRDefault="00A735B3" w:rsidP="00560F4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BF0F8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2E56B9" w:rsidRDefault="00A735B3" w:rsidP="00560F48">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2E56B9" w:rsidRDefault="00A735B3" w:rsidP="00560F48">
            <w:pPr>
              <w:pStyle w:val="TAL"/>
            </w:pPr>
            <w:r w:rsidRPr="002E56B9">
              <w:t>PC1.5 (NOTE 1)</w:t>
            </w:r>
          </w:p>
          <w:p w14:paraId="1EA912F3" w14:textId="77777777" w:rsidR="00A735B3" w:rsidRPr="002E56B9" w:rsidRDefault="00A735B3" w:rsidP="00560F48">
            <w:pPr>
              <w:pStyle w:val="TAL"/>
            </w:pPr>
            <w:r w:rsidRPr="002E56B9">
              <w:t>PC2</w:t>
            </w:r>
          </w:p>
          <w:p w14:paraId="5748C473" w14:textId="77777777" w:rsidR="00A735B3" w:rsidRPr="002E56B9" w:rsidRDefault="00A735B3" w:rsidP="00560F48">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1DA55741"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735B3" w:rsidRPr="002E56B9" w14:paraId="4C7CF07F" w14:textId="77777777" w:rsidTr="00560F48">
        <w:trPr>
          <w:jc w:val="center"/>
        </w:trPr>
        <w:tc>
          <w:tcPr>
            <w:tcW w:w="1348" w:type="dxa"/>
            <w:tcBorders>
              <w:top w:val="nil"/>
              <w:left w:val="single" w:sz="4" w:space="0" w:color="auto"/>
              <w:bottom w:val="single" w:sz="4" w:space="0" w:color="auto"/>
              <w:right w:val="single" w:sz="4" w:space="0" w:color="auto"/>
            </w:tcBorders>
          </w:tcPr>
          <w:p w14:paraId="0CE64808"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96620A9"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7F044BC"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899486"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606CE43D" w14:textId="77777777" w:rsidR="00A735B3" w:rsidRPr="002E56B9" w:rsidRDefault="00A735B3" w:rsidP="00560F48">
            <w:pPr>
              <w:pStyle w:val="TAL"/>
              <w:rPr>
                <w:lang w:eastAsia="ko-KR"/>
              </w:rPr>
            </w:pPr>
          </w:p>
        </w:tc>
      </w:tr>
      <w:tr w:rsidR="00A735B3" w:rsidRPr="002E56B9" w14:paraId="2C32F452" w14:textId="77777777" w:rsidTr="00560F48">
        <w:trPr>
          <w:jc w:val="center"/>
        </w:trPr>
        <w:tc>
          <w:tcPr>
            <w:tcW w:w="1348" w:type="dxa"/>
            <w:tcBorders>
              <w:top w:val="nil"/>
              <w:left w:val="single" w:sz="4" w:space="0" w:color="auto"/>
              <w:bottom w:val="single" w:sz="4" w:space="0" w:color="auto"/>
              <w:right w:val="single" w:sz="4" w:space="0" w:color="auto"/>
            </w:tcBorders>
          </w:tcPr>
          <w:p w14:paraId="70230709" w14:textId="77777777" w:rsidR="00A735B3" w:rsidRPr="002E56B9" w:rsidRDefault="00A735B3" w:rsidP="00560F48">
            <w:pPr>
              <w:pStyle w:val="TAL"/>
            </w:pPr>
            <w:r w:rsidRPr="002E56B9">
              <w:t>6.2D.3_1</w:t>
            </w:r>
          </w:p>
        </w:tc>
        <w:tc>
          <w:tcPr>
            <w:tcW w:w="4467" w:type="dxa"/>
            <w:tcBorders>
              <w:top w:val="nil"/>
              <w:left w:val="single" w:sz="4" w:space="0" w:color="auto"/>
              <w:bottom w:val="single" w:sz="4" w:space="0" w:color="auto"/>
              <w:right w:val="single" w:sz="4" w:space="0" w:color="auto"/>
            </w:tcBorders>
          </w:tcPr>
          <w:p w14:paraId="0AD1C861" w14:textId="77777777" w:rsidR="00A735B3" w:rsidRPr="002E56B9" w:rsidRDefault="00A735B3" w:rsidP="00560F4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B6BDED"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76C2E25" w14:textId="77777777" w:rsidR="00A735B3" w:rsidRPr="002E56B9" w:rsidRDefault="00A735B3" w:rsidP="00560F48">
            <w:pPr>
              <w:pStyle w:val="TAL"/>
              <w:rPr>
                <w:lang w:eastAsia="ko-KR"/>
              </w:rPr>
            </w:pPr>
          </w:p>
        </w:tc>
      </w:tr>
      <w:tr w:rsidR="00A735B3" w:rsidRPr="002E56B9" w14:paraId="7076D9D1"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9D3AE14" w14:textId="77777777" w:rsidR="00A735B3" w:rsidRPr="002E56B9" w:rsidRDefault="00A735B3" w:rsidP="00560F48">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08CA0944" w14:textId="77777777" w:rsidR="00A735B3" w:rsidRPr="002E56B9" w:rsidRDefault="00A735B3" w:rsidP="00560F4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3ED2F51"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2E56B9" w:rsidRDefault="00A735B3" w:rsidP="00560F48">
            <w:pPr>
              <w:pStyle w:val="TAL"/>
            </w:pPr>
            <w:r w:rsidRPr="002E56B9">
              <w:t>PC1.5</w:t>
            </w:r>
          </w:p>
          <w:p w14:paraId="1088E5D6" w14:textId="77777777" w:rsidR="00A735B3" w:rsidRPr="002E56B9" w:rsidRDefault="00A735B3" w:rsidP="00560F48">
            <w:pPr>
              <w:pStyle w:val="TAL"/>
            </w:pPr>
            <w:r w:rsidRPr="002E56B9">
              <w:t>PC2</w:t>
            </w:r>
          </w:p>
          <w:p w14:paraId="6EE6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tcPr>
          <w:p w14:paraId="0AF4E80C" w14:textId="77777777" w:rsidR="00A735B3" w:rsidRPr="002E56B9" w:rsidRDefault="00A735B3" w:rsidP="00560F48">
            <w:pPr>
              <w:pStyle w:val="TAL"/>
            </w:pPr>
          </w:p>
        </w:tc>
      </w:tr>
      <w:tr w:rsidR="00A735B3" w:rsidRPr="002E56B9" w14:paraId="007289EE" w14:textId="77777777" w:rsidTr="00560F48">
        <w:trPr>
          <w:jc w:val="center"/>
        </w:trPr>
        <w:tc>
          <w:tcPr>
            <w:tcW w:w="1348" w:type="dxa"/>
            <w:tcBorders>
              <w:top w:val="nil"/>
              <w:left w:val="single" w:sz="4" w:space="0" w:color="auto"/>
              <w:bottom w:val="single" w:sz="4" w:space="0" w:color="auto"/>
              <w:right w:val="single" w:sz="4" w:space="0" w:color="auto"/>
            </w:tcBorders>
          </w:tcPr>
          <w:p w14:paraId="1A8F0F61"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D4DB7CE"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60537D0"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3B13B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F43A08A" w14:textId="77777777" w:rsidR="00A735B3" w:rsidRPr="002E56B9" w:rsidRDefault="00A735B3" w:rsidP="00560F48">
            <w:pPr>
              <w:pStyle w:val="TAL"/>
            </w:pPr>
          </w:p>
        </w:tc>
      </w:tr>
      <w:tr w:rsidR="00A735B3" w:rsidRPr="002E56B9" w14:paraId="0164BE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220FD" w14:textId="77777777" w:rsidR="00A735B3" w:rsidRPr="002E56B9" w:rsidRDefault="00A735B3" w:rsidP="00560F48">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49586639" w14:textId="77777777" w:rsidR="00A735B3" w:rsidRPr="002E56B9" w:rsidRDefault="00A735B3" w:rsidP="00560F4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0CE5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F7B0A6"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40A52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C0B87C8" w14:textId="77777777" w:rsidR="00A735B3" w:rsidRPr="002E56B9" w:rsidRDefault="00A735B3" w:rsidP="00560F48">
            <w:pPr>
              <w:pStyle w:val="TAL"/>
            </w:pPr>
          </w:p>
        </w:tc>
      </w:tr>
      <w:tr w:rsidR="00A735B3" w:rsidRPr="002E56B9" w14:paraId="4A3D1A3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378BE" w14:textId="77777777" w:rsidR="00A735B3" w:rsidRPr="002E56B9" w:rsidRDefault="00A735B3" w:rsidP="00560F48">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19BBC30" w14:textId="77777777" w:rsidR="00A735B3" w:rsidRPr="002E56B9" w:rsidRDefault="00A735B3" w:rsidP="00560F48">
            <w:pPr>
              <w:pStyle w:val="TAL"/>
            </w:pPr>
            <w:bookmarkStart w:id="112" w:name="_Toc60823249"/>
            <w:bookmarkStart w:id="113" w:name="_Toc60825171"/>
            <w:r w:rsidRPr="002E56B9">
              <w:t>UE maximum output power reduction for V2X / non-concurrent operation</w:t>
            </w:r>
            <w:bookmarkEnd w:id="112"/>
            <w:bookmarkEnd w:id="113"/>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65DD550"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F12C4C" w14:textId="77777777" w:rsidR="00A735B3" w:rsidRPr="002E56B9" w:rsidRDefault="00A735B3" w:rsidP="00560F48">
            <w:pPr>
              <w:pStyle w:val="TAL"/>
            </w:pPr>
            <w:r w:rsidRPr="002E56B9">
              <w:rPr>
                <w:lang w:eastAsia="zh-CN"/>
              </w:rPr>
              <w:t>Test execution is not necessary if TS 38.521-1 TC 6.5E.2.4.1 is executed.</w:t>
            </w:r>
          </w:p>
        </w:tc>
      </w:tr>
      <w:tr w:rsidR="00A735B3" w:rsidRPr="002E56B9" w:rsidDel="00897E3D" w14:paraId="158A465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31861" w14:textId="77777777" w:rsidR="00A735B3" w:rsidRPr="002E56B9" w:rsidRDefault="00A735B3" w:rsidP="00560F48">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6B12C2" w14:textId="77777777" w:rsidR="00A735B3" w:rsidRPr="002E56B9" w:rsidRDefault="00A735B3" w:rsidP="00560F4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ED19CA2"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463C77" w14:textId="77777777" w:rsidR="00A735B3" w:rsidRPr="002E56B9" w:rsidDel="00897E3D" w:rsidRDefault="00A735B3" w:rsidP="00560F48">
            <w:pPr>
              <w:pStyle w:val="TAL"/>
            </w:pPr>
          </w:p>
        </w:tc>
      </w:tr>
      <w:tr w:rsidR="00A735B3" w:rsidRPr="002E56B9" w14:paraId="63B78D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B88E41" w14:textId="77777777" w:rsidR="00A735B3" w:rsidRPr="002E56B9" w:rsidRDefault="00A735B3" w:rsidP="00560F48">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73644FA" w14:textId="77777777" w:rsidR="00A735B3" w:rsidRPr="002E56B9" w:rsidRDefault="00A735B3" w:rsidP="00560F48">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E3B886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229ABFC" w14:textId="77777777" w:rsidR="00A735B3" w:rsidRPr="002E56B9" w:rsidRDefault="00A735B3" w:rsidP="00560F48">
            <w:pPr>
              <w:pStyle w:val="TAL"/>
            </w:pPr>
          </w:p>
        </w:tc>
      </w:tr>
      <w:tr w:rsidR="00FE345D" w:rsidRPr="00BB629B" w14:paraId="79E0312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D8C322" w14:textId="77777777" w:rsidR="00FE345D" w:rsidRPr="00BB629B" w:rsidRDefault="00FE345D" w:rsidP="00560F48">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21C29E7C" w14:textId="77777777" w:rsidR="00FE345D" w:rsidRPr="00BB629B" w:rsidRDefault="00FE345D" w:rsidP="00560F48">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BB629B" w:rsidRDefault="00FE345D" w:rsidP="00560F4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BB629B" w:rsidRDefault="00FE345D" w:rsidP="00560F48">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3A1DDFA" w14:textId="77777777" w:rsidR="00FE345D" w:rsidRDefault="00FE345D" w:rsidP="00560F4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BB629B" w:rsidRDefault="00FE345D" w:rsidP="00560F48">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BB629B" w:rsidRDefault="00FE345D"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9485DC" w14:textId="77777777" w:rsidR="00FE345D" w:rsidRPr="00BB629B" w:rsidRDefault="00FE345D" w:rsidP="00560F48">
            <w:pPr>
              <w:pStyle w:val="TAL"/>
            </w:pPr>
            <w:r>
              <w:t>NOTE 1</w:t>
            </w:r>
          </w:p>
        </w:tc>
      </w:tr>
      <w:tr w:rsidR="00A735B3" w:rsidRPr="002E56B9" w14:paraId="00BCEC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3CCC3D2" w14:textId="77777777" w:rsidR="00A735B3" w:rsidRPr="002E56B9" w:rsidRDefault="00A735B3" w:rsidP="00560F48">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31811965" w14:textId="77777777" w:rsidR="00A735B3" w:rsidRPr="002E56B9" w:rsidRDefault="00A735B3" w:rsidP="00560F48">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6E06A9"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89EFB0" w14:textId="77777777" w:rsidR="00A735B3" w:rsidRPr="002E56B9" w:rsidRDefault="00A735B3" w:rsidP="00560F48">
            <w:pPr>
              <w:pStyle w:val="TAL"/>
            </w:pPr>
          </w:p>
        </w:tc>
      </w:tr>
      <w:tr w:rsidR="00A735B3" w:rsidRPr="002E56B9" w14:paraId="59F422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D1B751" w14:textId="77777777" w:rsidR="00A735B3" w:rsidRPr="002E56B9" w:rsidRDefault="00A735B3" w:rsidP="00560F48">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A728DEB" w14:textId="77777777" w:rsidR="00A735B3" w:rsidRPr="002E56B9" w:rsidRDefault="00A735B3" w:rsidP="00560F48">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AE06749"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2E7CC131"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030C477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1DDEAC" w14:textId="77777777" w:rsidR="00A735B3" w:rsidRPr="002E56B9" w:rsidRDefault="00A735B3" w:rsidP="00560F48">
            <w:pPr>
              <w:pStyle w:val="TAL"/>
            </w:pPr>
          </w:p>
        </w:tc>
      </w:tr>
      <w:tr w:rsidR="00A735B3" w:rsidRPr="002E56B9" w14:paraId="00405E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D9E4C5" w14:textId="77777777" w:rsidR="00A735B3" w:rsidRPr="002E56B9" w:rsidRDefault="00A735B3" w:rsidP="00560F48">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132A05B4" w14:textId="77777777" w:rsidR="00A735B3" w:rsidRPr="002E56B9" w:rsidRDefault="00A735B3" w:rsidP="00560F48">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10A60F2"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224CAF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72E971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0C42808" w14:textId="77777777" w:rsidR="00A735B3" w:rsidRPr="002E56B9" w:rsidRDefault="00A735B3" w:rsidP="00560F48">
            <w:pPr>
              <w:pStyle w:val="TAL"/>
            </w:pPr>
            <w:r w:rsidRPr="002E56B9">
              <w:t>Test execution is not necessary if TS 38.521-1 TC 6.5G.2.3.1 is executed.</w:t>
            </w:r>
          </w:p>
        </w:tc>
      </w:tr>
      <w:tr w:rsidR="00A735B3" w:rsidRPr="002E56B9" w14:paraId="3E26804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7612B1" w14:textId="77777777" w:rsidR="00A735B3" w:rsidRPr="002E56B9" w:rsidRDefault="00A735B3" w:rsidP="00560F48">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CB7EC80" w14:textId="77777777" w:rsidR="00A735B3" w:rsidRPr="002E56B9" w:rsidRDefault="00A735B3" w:rsidP="00560F48">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F66BD0B"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62869E3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6171BC1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34A8D95"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735B3" w:rsidRPr="002E56B9" w14:paraId="73367A6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6149E0D" w14:textId="77777777" w:rsidR="00A735B3" w:rsidRPr="002E56B9" w:rsidRDefault="00A735B3" w:rsidP="00560F48">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0004CA3" w14:textId="77777777" w:rsidR="00A735B3" w:rsidRPr="002E56B9" w:rsidRDefault="00A735B3" w:rsidP="00560F48">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61BBEF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2E56B9" w:rsidRDefault="00A735B3" w:rsidP="00560F48">
            <w:pPr>
              <w:pStyle w:val="TAL"/>
            </w:pPr>
            <w:r w:rsidRPr="002E56B9">
              <w:t>PC1.5</w:t>
            </w:r>
          </w:p>
          <w:p w14:paraId="69F22E0F" w14:textId="77777777" w:rsidR="00A735B3" w:rsidRPr="002E56B9" w:rsidRDefault="00A735B3" w:rsidP="00560F48">
            <w:pPr>
              <w:pStyle w:val="TAL"/>
            </w:pPr>
            <w:r w:rsidRPr="002E56B9">
              <w:t>PC2</w:t>
            </w:r>
          </w:p>
          <w:p w14:paraId="0ADDD476"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2C72A1" w14:textId="77777777" w:rsidR="00A735B3" w:rsidRPr="002E56B9" w:rsidRDefault="00A735B3" w:rsidP="00560F48">
            <w:pPr>
              <w:pStyle w:val="TAL"/>
              <w:rPr>
                <w:lang w:eastAsia="ko-KR"/>
              </w:rPr>
            </w:pPr>
          </w:p>
        </w:tc>
      </w:tr>
      <w:tr w:rsidR="00A735B3" w:rsidRPr="002E56B9" w14:paraId="3A33B47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C03B631" w14:textId="77777777" w:rsidR="00A735B3" w:rsidRPr="002E56B9" w:rsidRDefault="00A735B3" w:rsidP="00560F48">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5711C65" w14:textId="40330720" w:rsidR="00A735B3" w:rsidRPr="002E56B9" w:rsidRDefault="00A735B3" w:rsidP="00560F48">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5AF0B5" w14:textId="77777777" w:rsidR="00A735B3" w:rsidRPr="002E56B9" w:rsidRDefault="00A735B3" w:rsidP="00560F48">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BE19F1C" w14:textId="77777777" w:rsidR="00A735B3" w:rsidRPr="002E56B9" w:rsidRDefault="00A735B3" w:rsidP="00560F48">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A735B3" w:rsidRPr="002E56B9" w:rsidRDefault="00A735B3" w:rsidP="00560F48">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95E857B" w14:textId="77777777" w:rsidR="00A735B3" w:rsidRPr="002E56B9" w:rsidRDefault="00A735B3" w:rsidP="00560F48">
            <w:pPr>
              <w:pStyle w:val="TAL"/>
              <w:rPr>
                <w:lang w:eastAsia="zh-CN"/>
              </w:rPr>
            </w:pPr>
          </w:p>
        </w:tc>
      </w:tr>
      <w:tr w:rsidR="00A735B3" w:rsidRPr="002E56B9" w14:paraId="4B57CC5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A04CDE" w14:textId="77777777" w:rsidR="00A735B3" w:rsidRPr="002E56B9" w:rsidRDefault="00A735B3" w:rsidP="00560F48">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CB1CD98"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35EF3F87"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A1CBBA7" w14:textId="77777777" w:rsidR="00A735B3" w:rsidRPr="002E56B9" w:rsidRDefault="00A735B3" w:rsidP="00560F48">
            <w:pPr>
              <w:pStyle w:val="TAL"/>
            </w:pPr>
          </w:p>
        </w:tc>
      </w:tr>
      <w:tr w:rsidR="00A735B3" w:rsidRPr="002E56B9" w14:paraId="09DC877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247C556" w14:textId="77777777" w:rsidR="00A735B3" w:rsidRPr="002E56B9" w:rsidRDefault="00A735B3" w:rsidP="00560F48">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66A148A"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9120695"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D3087F5" w14:textId="77777777" w:rsidR="00A735B3" w:rsidRPr="002E56B9" w:rsidRDefault="00A735B3" w:rsidP="00560F48">
            <w:pPr>
              <w:pStyle w:val="TAL"/>
            </w:pPr>
          </w:p>
        </w:tc>
      </w:tr>
      <w:tr w:rsidR="00A735B3" w:rsidRPr="002E56B9" w14:paraId="09322B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45A251" w14:textId="77777777" w:rsidR="00A735B3" w:rsidRPr="002E56B9" w:rsidRDefault="00A735B3" w:rsidP="00560F48">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670DF35"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77A2F50"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11212B" w14:textId="77777777" w:rsidR="00A735B3" w:rsidRPr="002E56B9" w:rsidRDefault="00A735B3" w:rsidP="00560F48">
            <w:pPr>
              <w:pStyle w:val="TAL"/>
            </w:pPr>
          </w:p>
        </w:tc>
      </w:tr>
      <w:tr w:rsidR="00A735B3" w:rsidRPr="002E56B9" w14:paraId="7C4FDBB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4CE59AF" w14:textId="77777777" w:rsidR="00A735B3" w:rsidRPr="002E56B9" w:rsidRDefault="00A735B3" w:rsidP="00560F48">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B536C92" w14:textId="77777777" w:rsidR="00A735B3" w:rsidRPr="002E56B9" w:rsidRDefault="00A735B3" w:rsidP="00560F48">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EDADDE" w14:textId="77777777" w:rsidR="00A735B3" w:rsidRPr="002E56B9" w:rsidRDefault="00A735B3" w:rsidP="00560F48">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2D846" w14:textId="77777777" w:rsidR="00A735B3" w:rsidRPr="002E56B9" w:rsidRDefault="00A735B3" w:rsidP="00560F48">
            <w:pPr>
              <w:pStyle w:val="TAL"/>
            </w:pPr>
          </w:p>
        </w:tc>
      </w:tr>
      <w:tr w:rsidR="00A735B3" w:rsidRPr="002E56B9" w14:paraId="3D6518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EAC8646" w14:textId="77777777" w:rsidR="00A735B3" w:rsidRPr="002E56B9" w:rsidRDefault="00A735B3" w:rsidP="00560F48">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5BA7E4E6" w14:textId="77777777" w:rsidR="00A735B3" w:rsidRPr="002E56B9" w:rsidRDefault="00A735B3" w:rsidP="00560F48">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AAE65A"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9585943" w14:textId="77777777" w:rsidR="00A735B3" w:rsidRPr="002E56B9" w:rsidRDefault="00A735B3" w:rsidP="00560F48">
            <w:pPr>
              <w:pStyle w:val="TAL"/>
              <w:rPr>
                <w:lang w:eastAsia="ko-KR"/>
              </w:rPr>
            </w:pPr>
            <w:r w:rsidRPr="002E56B9">
              <w:rPr>
                <w:lang w:eastAsia="ko-KR"/>
              </w:rPr>
              <w:t>Skip TC 6.3.3.2 if UE supports NSA and TS 38.521-3 TC 6.3B.3.1 or 6.3B.3.2 or 6.3B.3.3 has been executed.</w:t>
            </w:r>
          </w:p>
        </w:tc>
      </w:tr>
      <w:tr w:rsidR="00A735B3" w:rsidRPr="002E56B9" w14:paraId="3699BF3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618428" w14:textId="77777777" w:rsidR="00A735B3" w:rsidRPr="002E56B9" w:rsidRDefault="00A735B3" w:rsidP="00560F48">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A17D1FE" w14:textId="77777777" w:rsidR="00A735B3" w:rsidRPr="002E56B9" w:rsidRDefault="00A735B3" w:rsidP="00560F48">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F6F0A9"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EA838DA" w14:textId="77777777" w:rsidR="00A735B3" w:rsidRPr="002E56B9" w:rsidRDefault="00A735B3" w:rsidP="00560F48">
            <w:pPr>
              <w:pStyle w:val="TAL"/>
              <w:rPr>
                <w:lang w:eastAsia="ko-KR"/>
              </w:rPr>
            </w:pPr>
            <w:r w:rsidRPr="002E56B9">
              <w:rPr>
                <w:lang w:eastAsia="ko-KR"/>
              </w:rPr>
              <w:t>Skip TC 6.3.3.4 if UE supports NSA and TS 38.521-3 TC 6.3B.4.1 or 6.3B.4.2 or 6.3B.4.3 has been executed.</w:t>
            </w:r>
          </w:p>
        </w:tc>
      </w:tr>
      <w:tr w:rsidR="00A735B3" w:rsidRPr="002E56B9" w14:paraId="4AB43AA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349676A" w14:textId="77777777" w:rsidR="00A735B3" w:rsidRPr="002E56B9" w:rsidRDefault="00A735B3" w:rsidP="00560F48">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72111D74" w14:textId="77777777" w:rsidR="00A735B3" w:rsidRPr="002E56B9" w:rsidRDefault="00A735B3" w:rsidP="00560F48">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47ED50"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3343CA4A" w14:textId="77777777" w:rsidR="00A735B3" w:rsidRPr="002E56B9" w:rsidRDefault="00A735B3" w:rsidP="00560F48">
            <w:pPr>
              <w:pStyle w:val="TAL"/>
              <w:rPr>
                <w:lang w:eastAsia="ko-KR"/>
              </w:rPr>
            </w:pPr>
          </w:p>
        </w:tc>
      </w:tr>
      <w:tr w:rsidR="00A735B3" w:rsidRPr="002E56B9" w14:paraId="0C602C8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F3B9E64" w14:textId="77777777" w:rsidR="00A735B3" w:rsidRPr="002E56B9" w:rsidRDefault="00A735B3" w:rsidP="00560F48">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2D384E3A" w14:textId="77777777" w:rsidR="00A735B3" w:rsidRPr="002E56B9" w:rsidRDefault="00A735B3" w:rsidP="00560F48">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90814E"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C13BDAC" w14:textId="77777777" w:rsidR="00A735B3" w:rsidRPr="002E56B9" w:rsidRDefault="00A735B3" w:rsidP="00560F48">
            <w:pPr>
              <w:pStyle w:val="TAL"/>
            </w:pPr>
          </w:p>
        </w:tc>
      </w:tr>
      <w:tr w:rsidR="00A735B3" w:rsidRPr="002E56B9" w14:paraId="3AC9B3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099F87C" w14:textId="77777777" w:rsidR="00A735B3" w:rsidRPr="002E56B9" w:rsidRDefault="00A735B3" w:rsidP="00560F48">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DDE9008" w14:textId="77777777" w:rsidR="00A735B3" w:rsidRPr="002E56B9" w:rsidRDefault="00A735B3" w:rsidP="00560F48">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5E6EC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93741" w14:textId="77777777" w:rsidR="00A735B3" w:rsidRPr="002E56B9" w:rsidRDefault="00A735B3" w:rsidP="00560F48">
            <w:pPr>
              <w:pStyle w:val="TAL"/>
            </w:pPr>
          </w:p>
        </w:tc>
      </w:tr>
      <w:tr w:rsidR="00A735B3" w:rsidRPr="002E56B9" w14:paraId="511220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008477" w14:textId="77777777" w:rsidR="00A735B3" w:rsidRPr="002E56B9" w:rsidRDefault="00A735B3" w:rsidP="00560F48">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19E6B548" w14:textId="77777777" w:rsidR="00A735B3" w:rsidRPr="002E56B9" w:rsidRDefault="00A735B3" w:rsidP="00560F48">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5A9C3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E3FA9C" w14:textId="77777777" w:rsidR="00A735B3" w:rsidRPr="002E56B9" w:rsidRDefault="00A735B3" w:rsidP="00560F48">
            <w:pPr>
              <w:pStyle w:val="TAL"/>
            </w:pPr>
          </w:p>
        </w:tc>
      </w:tr>
      <w:tr w:rsidR="00A735B3" w:rsidRPr="002E56B9" w14:paraId="24A100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650D82" w14:textId="77777777" w:rsidR="00A735B3" w:rsidRPr="002E56B9" w:rsidRDefault="00A735B3" w:rsidP="00560F48">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2C40C32" w14:textId="77777777" w:rsidR="00A735B3" w:rsidRPr="002E56B9" w:rsidRDefault="00A735B3" w:rsidP="00560F48">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A735B3" w:rsidRPr="002E56B9" w:rsidRDefault="00A735B3" w:rsidP="00560F48">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8DF4DD"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7ADDF0" w14:textId="77777777" w:rsidR="00A735B3" w:rsidRPr="002E56B9" w:rsidRDefault="00A735B3" w:rsidP="00560F48">
            <w:pPr>
              <w:pStyle w:val="TAL"/>
            </w:pPr>
          </w:p>
        </w:tc>
      </w:tr>
      <w:tr w:rsidR="00A735B3" w:rsidRPr="002E56B9" w14:paraId="7E289E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FAD5B8A" w14:textId="77777777" w:rsidR="00A735B3" w:rsidRPr="002E56B9" w:rsidRDefault="00A735B3" w:rsidP="00560F48">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9D95FF" w14:textId="77777777" w:rsidR="00A735B3" w:rsidRPr="002E56B9" w:rsidRDefault="00A735B3" w:rsidP="00560F48">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A735B3" w:rsidRPr="002E56B9" w:rsidRDefault="00A735B3" w:rsidP="00560F48">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8EA3D4" w14:textId="77777777" w:rsidR="00A735B3" w:rsidRPr="002E56B9" w:rsidRDefault="00A735B3" w:rsidP="00560F48">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A735B3" w:rsidRPr="002E56B9" w:rsidRDefault="00A735B3" w:rsidP="00560F48">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930548D" w14:textId="77777777" w:rsidR="00A735B3" w:rsidRPr="002E56B9" w:rsidRDefault="00A735B3" w:rsidP="00560F48">
            <w:pPr>
              <w:pStyle w:val="TAL"/>
            </w:pPr>
          </w:p>
        </w:tc>
      </w:tr>
      <w:tr w:rsidR="00A735B3" w:rsidRPr="002E56B9" w14:paraId="1A44A3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6223A6" w14:textId="00A527C7" w:rsidR="00A735B3" w:rsidRPr="002E56B9" w:rsidRDefault="00A735B3" w:rsidP="00560F48">
            <w:pPr>
              <w:pStyle w:val="TAL"/>
              <w:rPr>
                <w:lang w:eastAsia="zh-CN"/>
              </w:rPr>
            </w:pPr>
            <w:r w:rsidRPr="002E56B9">
              <w:rPr>
                <w:rFonts w:eastAsia="MS Mincho"/>
              </w:rPr>
              <w:t>6.3A.3.</w:t>
            </w:r>
            <w:r w:rsidR="00A35613"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AFE823B" w14:textId="77777777" w:rsidR="00A735B3" w:rsidRPr="002E56B9" w:rsidRDefault="00A735B3" w:rsidP="00560F48">
            <w:pPr>
              <w:pStyle w:val="TAL"/>
              <w:rPr>
                <w:lang w:eastAsia="zh-CN"/>
              </w:rPr>
            </w:pPr>
            <w:r w:rsidRPr="002E56B9">
              <w:rPr>
                <w:rFonts w:eastAsia="MS Mincho"/>
              </w:rPr>
              <w:t>Time mask for</w:t>
            </w:r>
            <w:bookmarkStart w:id="114" w:name="OLE_LINK10"/>
            <w:r w:rsidRPr="002E56B9">
              <w:rPr>
                <w:rFonts w:eastAsia="MS Mincho"/>
              </w:rPr>
              <w:t xml:space="preserve"> switching between two uplink carriers</w:t>
            </w:r>
            <w:bookmarkEnd w:id="114"/>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A735B3" w:rsidRPr="002E56B9" w:rsidRDefault="00A735B3" w:rsidP="00560F48">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1473172" w14:textId="66DF6B4A" w:rsidR="00A735B3" w:rsidRPr="002E56B9" w:rsidRDefault="00A735B3" w:rsidP="00560F48">
            <w:pPr>
              <w:pStyle w:val="TAL"/>
              <w:rPr>
                <w:lang w:eastAsia="zh-CN"/>
              </w:rPr>
            </w:pPr>
            <w:r w:rsidRPr="002E56B9">
              <w:t xml:space="preserve">UEs supporting 5GS FR1 and Inter-band CA (2UL CA) and dynamic </w:t>
            </w:r>
            <w:r w:rsidR="00A35613"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A735B3" w:rsidRPr="002E56B9" w:rsidRDefault="00A735B3" w:rsidP="00560F48">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B48AFC" w14:textId="77777777" w:rsidR="00A735B3" w:rsidRPr="002E56B9" w:rsidRDefault="00A735B3" w:rsidP="00560F48">
            <w:pPr>
              <w:pStyle w:val="TAL"/>
            </w:pPr>
          </w:p>
        </w:tc>
      </w:tr>
      <w:tr w:rsidR="00A35613" w:rsidRPr="00BB629B" w14:paraId="57FF0CD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F6769" w14:textId="77777777" w:rsidR="00A35613" w:rsidRPr="00BB629B" w:rsidRDefault="00A35613" w:rsidP="00560F48">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269EE20A" w14:textId="77777777" w:rsidR="00A35613" w:rsidRPr="00BB629B" w:rsidRDefault="00A35613" w:rsidP="00560F48">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A35613" w:rsidRPr="00BB629B" w:rsidRDefault="00A35613" w:rsidP="00560F48">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A35613" w:rsidRPr="00124A94" w:rsidRDefault="00A35613" w:rsidP="00560F48">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DA3BCC8" w14:textId="77777777" w:rsidR="00A35613" w:rsidRDefault="00A35613" w:rsidP="00560F48">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A35613" w:rsidRPr="00BB629B" w:rsidRDefault="00A35613" w:rsidP="00560F48">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A35613" w:rsidRPr="00BB629B" w:rsidRDefault="00A3561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498E110" w14:textId="77777777" w:rsidR="00A35613" w:rsidRPr="00BB629B" w:rsidRDefault="00A35613" w:rsidP="00560F48">
            <w:pPr>
              <w:pStyle w:val="TAL"/>
            </w:pPr>
          </w:p>
        </w:tc>
      </w:tr>
      <w:tr w:rsidR="00A735B3" w:rsidRPr="002E56B9" w14:paraId="1D8E0E5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6307B85" w14:textId="77777777" w:rsidR="00A735B3" w:rsidRPr="002E56B9" w:rsidRDefault="00A735B3" w:rsidP="00560F48">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1CFF8DF0" w14:textId="77777777" w:rsidR="00A735B3" w:rsidRPr="002E56B9" w:rsidRDefault="00A735B3" w:rsidP="00560F48">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D90D05"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0539FB" w14:textId="77777777" w:rsidR="00A735B3" w:rsidRPr="002E56B9" w:rsidRDefault="00A735B3" w:rsidP="00560F48">
            <w:pPr>
              <w:pStyle w:val="TAL"/>
            </w:pPr>
          </w:p>
        </w:tc>
      </w:tr>
      <w:tr w:rsidR="00A735B3" w:rsidRPr="002E56B9" w14:paraId="5E7D25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C96710" w14:textId="77777777" w:rsidR="00A735B3" w:rsidRPr="002E56B9" w:rsidRDefault="00A735B3" w:rsidP="00560F48">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283D5E2" w14:textId="5AF3A5E7" w:rsidR="00A735B3" w:rsidRPr="002E56B9" w:rsidRDefault="00A735B3" w:rsidP="00560F48">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B7CE0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771C14" w14:textId="77777777" w:rsidR="00A735B3" w:rsidRPr="002E56B9" w:rsidRDefault="00A735B3" w:rsidP="00560F48">
            <w:pPr>
              <w:pStyle w:val="TAL"/>
            </w:pPr>
          </w:p>
        </w:tc>
      </w:tr>
      <w:tr w:rsidR="00A735B3" w:rsidRPr="002E56B9" w14:paraId="101BA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21376B1" w14:textId="77777777" w:rsidR="00A735B3" w:rsidRPr="002E56B9" w:rsidRDefault="00A735B3" w:rsidP="00560F48">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3FBD0EB6" w14:textId="77777777" w:rsidR="00A735B3" w:rsidRPr="002E56B9" w:rsidRDefault="00A735B3" w:rsidP="00560F48">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D7BA40"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99F520E" w14:textId="77777777" w:rsidR="00A735B3" w:rsidRPr="002E56B9" w:rsidRDefault="00A735B3" w:rsidP="00560F48">
            <w:pPr>
              <w:pStyle w:val="TAL"/>
            </w:pPr>
          </w:p>
        </w:tc>
      </w:tr>
      <w:tr w:rsidR="00A735B3" w:rsidRPr="002E56B9" w14:paraId="15E3DD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712133" w14:textId="77777777" w:rsidR="00A735B3" w:rsidRPr="002E56B9" w:rsidRDefault="00A735B3" w:rsidP="00560F48">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5F135886" w14:textId="77777777" w:rsidR="00A735B3" w:rsidRPr="002E56B9" w:rsidRDefault="00A735B3" w:rsidP="00560F48">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CC662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61ED93" w14:textId="77777777" w:rsidR="00A735B3" w:rsidRPr="002E56B9" w:rsidRDefault="00A735B3" w:rsidP="00560F48">
            <w:pPr>
              <w:pStyle w:val="TAL"/>
            </w:pPr>
            <w:r w:rsidRPr="002E56B9">
              <w:rPr>
                <w:rFonts w:eastAsia="SimSun"/>
              </w:rPr>
              <w:t>NOTE 2</w:t>
            </w:r>
          </w:p>
        </w:tc>
      </w:tr>
      <w:tr w:rsidR="00A735B3" w:rsidRPr="002E56B9" w14:paraId="1F750C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AB803E" w14:textId="77777777" w:rsidR="00A735B3" w:rsidRPr="002E56B9" w:rsidRDefault="00A735B3" w:rsidP="00560F48">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B63B9DF" w14:textId="77777777" w:rsidR="00A735B3" w:rsidRPr="002E56B9" w:rsidRDefault="00A735B3" w:rsidP="00560F48">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BD039C"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AB3D166" w14:textId="77777777" w:rsidR="00A735B3" w:rsidRPr="002E56B9" w:rsidRDefault="00A735B3" w:rsidP="00560F48">
            <w:pPr>
              <w:pStyle w:val="TAL"/>
            </w:pPr>
            <w:r w:rsidRPr="002E56B9">
              <w:rPr>
                <w:rFonts w:eastAsia="SimSun"/>
              </w:rPr>
              <w:t>NOTE 2</w:t>
            </w:r>
          </w:p>
        </w:tc>
      </w:tr>
      <w:tr w:rsidR="00A735B3" w:rsidRPr="002E56B9" w14:paraId="413E838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76DB4B" w14:textId="77777777" w:rsidR="00A735B3" w:rsidRPr="002E56B9" w:rsidRDefault="00A735B3" w:rsidP="00560F48">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32C7B945" w14:textId="77777777" w:rsidR="00A735B3" w:rsidRPr="002E56B9" w:rsidRDefault="00A735B3" w:rsidP="00560F48">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A735B3" w:rsidRPr="002E56B9" w:rsidRDefault="00A735B3" w:rsidP="00560F48">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646DDF1" w14:textId="77777777" w:rsidR="00A735B3" w:rsidRPr="002E56B9" w:rsidRDefault="00A735B3" w:rsidP="00560F48">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7247EF" w14:textId="77777777" w:rsidR="00A735B3" w:rsidRPr="002E56B9" w:rsidRDefault="00A735B3" w:rsidP="00560F48">
            <w:pPr>
              <w:pStyle w:val="TAL"/>
            </w:pPr>
            <w:r w:rsidRPr="002E56B9">
              <w:rPr>
                <w:rFonts w:eastAsia="SimSun"/>
              </w:rPr>
              <w:t>NOTE 2</w:t>
            </w:r>
          </w:p>
        </w:tc>
      </w:tr>
      <w:tr w:rsidR="00A735B3" w:rsidRPr="002E56B9" w14:paraId="7985BF8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6489482" w14:textId="77777777" w:rsidR="00A735B3" w:rsidRPr="002E56B9" w:rsidRDefault="00A735B3" w:rsidP="00560F48">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75F71F" w14:textId="77777777" w:rsidR="00A735B3" w:rsidRPr="002E56B9" w:rsidRDefault="00A735B3" w:rsidP="00560F48">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0CF4F4"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771C4E" w14:textId="77777777" w:rsidR="00A735B3" w:rsidRPr="002E56B9" w:rsidRDefault="00A735B3" w:rsidP="00560F48">
            <w:pPr>
              <w:pStyle w:val="TAL"/>
            </w:pPr>
            <w:r w:rsidRPr="002E56B9">
              <w:rPr>
                <w:rFonts w:eastAsia="SimSun"/>
              </w:rPr>
              <w:t>NOTE 2</w:t>
            </w:r>
          </w:p>
        </w:tc>
      </w:tr>
      <w:tr w:rsidR="00A735B3" w:rsidRPr="002E56B9" w14:paraId="30A485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B11FDDB" w14:textId="77777777" w:rsidR="00A735B3" w:rsidRPr="002E56B9" w:rsidRDefault="00A735B3" w:rsidP="00560F48">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C44839E" w14:textId="77777777" w:rsidR="00A735B3" w:rsidRPr="002E56B9" w:rsidRDefault="00A735B3" w:rsidP="00560F48">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BFA42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EE439B" w14:textId="77777777" w:rsidR="00A735B3" w:rsidRPr="002E56B9" w:rsidRDefault="00A735B3" w:rsidP="00560F48">
            <w:pPr>
              <w:pStyle w:val="TAL"/>
            </w:pPr>
            <w:r w:rsidRPr="002E56B9">
              <w:rPr>
                <w:rFonts w:eastAsia="SimSun"/>
              </w:rPr>
              <w:t>NOTE 2</w:t>
            </w:r>
          </w:p>
        </w:tc>
      </w:tr>
      <w:tr w:rsidR="00A735B3" w:rsidRPr="002E56B9" w14:paraId="51AA16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8F15DC" w14:textId="77777777" w:rsidR="00A735B3" w:rsidRPr="002E56B9" w:rsidRDefault="00A735B3" w:rsidP="00560F48">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36466FFD" w14:textId="77777777" w:rsidR="00A735B3" w:rsidRPr="002E56B9" w:rsidRDefault="00A735B3" w:rsidP="00560F48">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E739E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D885176" w14:textId="77777777" w:rsidR="00A735B3" w:rsidRPr="002E56B9" w:rsidRDefault="00A735B3" w:rsidP="00560F48">
            <w:pPr>
              <w:pStyle w:val="TAL"/>
            </w:pPr>
            <w:r w:rsidRPr="002E56B9">
              <w:rPr>
                <w:rFonts w:eastAsia="SimSun"/>
              </w:rPr>
              <w:t>NOTE 2</w:t>
            </w:r>
          </w:p>
        </w:tc>
      </w:tr>
      <w:tr w:rsidR="00A735B3" w:rsidRPr="002E56B9" w14:paraId="51B9D1C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2C19EA" w14:textId="77777777" w:rsidR="00A735B3" w:rsidRPr="002E56B9" w:rsidRDefault="00A735B3" w:rsidP="00560F48">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7EADB36" w14:textId="77777777" w:rsidR="00A735B3" w:rsidRPr="002E56B9" w:rsidRDefault="00A735B3" w:rsidP="00560F48">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BB8FA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EC048E9" w14:textId="77777777" w:rsidR="00A735B3" w:rsidRPr="002E56B9" w:rsidRDefault="00A735B3" w:rsidP="00560F48">
            <w:pPr>
              <w:pStyle w:val="TAL"/>
            </w:pPr>
          </w:p>
        </w:tc>
      </w:tr>
      <w:tr w:rsidR="00A735B3" w:rsidRPr="002E56B9" w14:paraId="3EFC13F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B2D0C2" w14:textId="77777777" w:rsidR="00A735B3" w:rsidRPr="002E56B9" w:rsidRDefault="00A735B3" w:rsidP="00560F48">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46FF8528" w14:textId="77777777" w:rsidR="00A735B3" w:rsidRPr="002E56B9" w:rsidRDefault="00A735B3" w:rsidP="00560F48">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9E91C"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6D8E63" w14:textId="77777777" w:rsidR="00A735B3" w:rsidRPr="002E56B9" w:rsidRDefault="00A735B3" w:rsidP="00560F48">
            <w:pPr>
              <w:pStyle w:val="TAL"/>
            </w:pPr>
          </w:p>
        </w:tc>
      </w:tr>
      <w:tr w:rsidR="00A735B3" w:rsidRPr="002E56B9" w14:paraId="4B2571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973782" w14:textId="77777777" w:rsidR="00A735B3" w:rsidRPr="002E56B9" w:rsidRDefault="00A735B3" w:rsidP="00560F48">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F396054" w14:textId="77777777" w:rsidR="00A735B3" w:rsidRPr="002E56B9" w:rsidRDefault="00A735B3" w:rsidP="00560F48">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8C0FE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E58B7F" w14:textId="77777777" w:rsidR="00A735B3" w:rsidRPr="002E56B9" w:rsidRDefault="00A735B3" w:rsidP="00560F48">
            <w:pPr>
              <w:pStyle w:val="TAL"/>
            </w:pPr>
          </w:p>
        </w:tc>
      </w:tr>
      <w:tr w:rsidR="00A735B3" w:rsidRPr="002E56B9" w14:paraId="2A5CBB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692AB22" w14:textId="77777777" w:rsidR="00A735B3" w:rsidRPr="002E56B9" w:rsidRDefault="00A735B3" w:rsidP="00560F48">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3BC2857" w14:textId="77777777" w:rsidR="00A735B3" w:rsidRPr="002E56B9" w:rsidRDefault="00A735B3" w:rsidP="00560F48">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CA881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4DA00C8" w14:textId="77777777" w:rsidR="00A735B3" w:rsidRPr="002E56B9" w:rsidRDefault="00A735B3" w:rsidP="00560F48">
            <w:pPr>
              <w:pStyle w:val="TAL"/>
            </w:pPr>
          </w:p>
        </w:tc>
      </w:tr>
      <w:tr w:rsidR="00A735B3" w:rsidRPr="002E56B9" w14:paraId="5ED64D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2A00ADD" w14:textId="77777777" w:rsidR="00A735B3" w:rsidRPr="002E56B9" w:rsidRDefault="00A735B3" w:rsidP="00560F48">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0CDAA9D" w14:textId="77777777" w:rsidR="00A735B3" w:rsidRPr="002E56B9" w:rsidRDefault="00A735B3" w:rsidP="00560F48">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8F2AD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96375A" w14:textId="77777777" w:rsidR="00A735B3" w:rsidRPr="002E56B9" w:rsidRDefault="00A735B3" w:rsidP="00560F48">
            <w:pPr>
              <w:pStyle w:val="TAL"/>
            </w:pPr>
          </w:p>
        </w:tc>
      </w:tr>
      <w:tr w:rsidR="00A735B3" w:rsidRPr="002E56B9" w14:paraId="0A387BA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594513" w14:textId="77777777" w:rsidR="00A735B3" w:rsidRPr="002E56B9" w:rsidRDefault="00A735B3" w:rsidP="00560F48">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1BBC731" w14:textId="77777777" w:rsidR="00A735B3" w:rsidRPr="002E56B9" w:rsidRDefault="00A735B3" w:rsidP="00560F48">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14E7A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16293A" w14:textId="77777777" w:rsidR="00A735B3" w:rsidRPr="002E56B9" w:rsidRDefault="00A735B3" w:rsidP="00560F48">
            <w:pPr>
              <w:pStyle w:val="TAL"/>
            </w:pPr>
          </w:p>
        </w:tc>
      </w:tr>
      <w:tr w:rsidR="00A735B3" w:rsidRPr="002E56B9" w14:paraId="4AAEB81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3ED5B03" w14:textId="77777777" w:rsidR="00A735B3" w:rsidRPr="002E56B9" w:rsidRDefault="00A735B3" w:rsidP="00560F48">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3C960A7" w14:textId="77777777" w:rsidR="00A735B3" w:rsidRPr="002E56B9" w:rsidRDefault="00A735B3" w:rsidP="00560F48">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DFB405"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EFAC39" w14:textId="77777777" w:rsidR="00A735B3" w:rsidRPr="002E56B9" w:rsidRDefault="00A735B3" w:rsidP="00560F48">
            <w:pPr>
              <w:pStyle w:val="TAL"/>
            </w:pPr>
          </w:p>
        </w:tc>
      </w:tr>
      <w:tr w:rsidR="00A735B3" w:rsidRPr="002E56B9" w14:paraId="18CE6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D8F25E" w14:textId="77777777" w:rsidR="00A735B3" w:rsidRPr="002E56B9" w:rsidRDefault="00A735B3" w:rsidP="00560F48">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CD6D9D7" w14:textId="77777777" w:rsidR="00A735B3" w:rsidRPr="002E56B9" w:rsidRDefault="00A735B3" w:rsidP="00560F48">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B852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0C0356C" w14:textId="77777777" w:rsidR="00A735B3" w:rsidRPr="002E56B9" w:rsidRDefault="00A735B3" w:rsidP="00560F48">
            <w:pPr>
              <w:pStyle w:val="TAL"/>
            </w:pPr>
          </w:p>
        </w:tc>
      </w:tr>
      <w:tr w:rsidR="00A735B3" w:rsidRPr="002E56B9" w14:paraId="5174B94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19437AE" w14:textId="77777777" w:rsidR="00A735B3" w:rsidRPr="002E56B9" w:rsidRDefault="00A735B3" w:rsidP="00560F48">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E28EA12" w14:textId="77777777" w:rsidR="00A735B3" w:rsidRPr="002E56B9" w:rsidRDefault="00A735B3" w:rsidP="00560F48">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0A4133"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EE5D0F" w14:textId="77777777" w:rsidR="00A735B3" w:rsidRPr="002E56B9" w:rsidRDefault="00A735B3" w:rsidP="00560F48">
            <w:pPr>
              <w:pStyle w:val="TAL"/>
            </w:pPr>
          </w:p>
        </w:tc>
      </w:tr>
      <w:tr w:rsidR="00A735B3" w:rsidRPr="002E56B9" w14:paraId="2A0753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F5A94D" w14:textId="77777777" w:rsidR="00A735B3" w:rsidRPr="002E56B9" w:rsidRDefault="00A735B3" w:rsidP="00560F48">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C6C98C8" w14:textId="77777777" w:rsidR="00A735B3" w:rsidRPr="002E56B9" w:rsidRDefault="00A735B3" w:rsidP="00560F48">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28AD5B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B6988E" w14:textId="77777777" w:rsidR="00A735B3" w:rsidRPr="002E56B9" w:rsidRDefault="00A735B3" w:rsidP="00560F48">
            <w:pPr>
              <w:pStyle w:val="TAL"/>
            </w:pPr>
          </w:p>
        </w:tc>
      </w:tr>
      <w:tr w:rsidR="00A735B3" w:rsidRPr="002E56B9" w14:paraId="1FA815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0A2742" w14:textId="77777777" w:rsidR="00A735B3" w:rsidRPr="002E56B9" w:rsidRDefault="00A735B3" w:rsidP="00560F48">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7E9113BF" w14:textId="77777777" w:rsidR="00A735B3" w:rsidRPr="002E56B9" w:rsidRDefault="00A735B3" w:rsidP="00560F48">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FA73BE"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CB8487" w14:textId="77777777" w:rsidR="00A735B3" w:rsidRPr="002E56B9" w:rsidRDefault="00A735B3" w:rsidP="00560F48">
            <w:pPr>
              <w:pStyle w:val="TAL"/>
            </w:pPr>
          </w:p>
        </w:tc>
      </w:tr>
      <w:tr w:rsidR="00A735B3" w:rsidRPr="002E56B9" w14:paraId="2A093E6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E49A22E" w14:textId="77777777" w:rsidR="00A735B3" w:rsidRPr="002E56B9" w:rsidRDefault="00A735B3" w:rsidP="00560F48">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39DF7410" w14:textId="77777777" w:rsidR="00A735B3" w:rsidRPr="002E56B9" w:rsidRDefault="00A735B3" w:rsidP="00560F48">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77777777" w:rsidR="00A735B3" w:rsidRPr="002E56B9" w:rsidRDefault="00A735B3" w:rsidP="00560F48">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8C3CB9C" w14:textId="77777777" w:rsidR="00A735B3" w:rsidRPr="002E56B9" w:rsidRDefault="00A735B3" w:rsidP="00560F48">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62F2CB" w14:textId="77777777" w:rsidR="00A735B3" w:rsidRPr="002E56B9" w:rsidRDefault="00A735B3" w:rsidP="00560F48">
            <w:pPr>
              <w:pStyle w:val="TAL"/>
            </w:pPr>
            <w:r w:rsidRPr="002E56B9">
              <w:t>NOTE 1</w:t>
            </w:r>
          </w:p>
        </w:tc>
      </w:tr>
      <w:tr w:rsidR="00A735B3" w:rsidRPr="002E56B9" w14:paraId="1F2D8C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FAC85A2" w14:textId="77777777" w:rsidR="00A735B3" w:rsidRPr="002E56B9" w:rsidRDefault="00A735B3" w:rsidP="00560F48">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88F6DDE" w14:textId="77777777" w:rsidR="00A735B3" w:rsidRPr="002E56B9" w:rsidRDefault="00A735B3" w:rsidP="00560F48">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A7BC1B6"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607AABA" w14:textId="77777777" w:rsidR="00A735B3" w:rsidRPr="002E56B9" w:rsidRDefault="00A735B3" w:rsidP="00560F48">
            <w:pPr>
              <w:pStyle w:val="TAL"/>
            </w:pPr>
            <w:r w:rsidRPr="002E56B9">
              <w:t>NOTE 1</w:t>
            </w:r>
          </w:p>
        </w:tc>
      </w:tr>
      <w:tr w:rsidR="00A735B3" w:rsidRPr="002E56B9" w14:paraId="37D9E5D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17F1EE4" w14:textId="77777777" w:rsidR="00A735B3" w:rsidRPr="002E56B9" w:rsidRDefault="00A735B3" w:rsidP="00560F48">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4D0CDD1" w14:textId="77777777" w:rsidR="00A735B3" w:rsidRPr="002E56B9" w:rsidRDefault="00A735B3" w:rsidP="00560F48">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C6AABF"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A735B3" w:rsidRPr="002E56B9" w:rsidRDefault="00A735B3" w:rsidP="00560F48">
            <w:pPr>
              <w:pStyle w:val="TAL"/>
            </w:pPr>
            <w:r w:rsidRPr="002E56B9">
              <w:t>PC1.5</w:t>
            </w:r>
          </w:p>
          <w:p w14:paraId="6E27BED8" w14:textId="77777777" w:rsidR="00A735B3" w:rsidRPr="002E56B9" w:rsidRDefault="00A735B3" w:rsidP="00560F48">
            <w:pPr>
              <w:pStyle w:val="TAL"/>
            </w:pPr>
            <w:r w:rsidRPr="002E56B9">
              <w:t>PC2</w:t>
            </w:r>
          </w:p>
          <w:p w14:paraId="05D1660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D43A9E7" w14:textId="77777777" w:rsidR="00A735B3" w:rsidRPr="002E56B9" w:rsidRDefault="00A735B3" w:rsidP="00560F48">
            <w:pPr>
              <w:pStyle w:val="TAL"/>
            </w:pPr>
          </w:p>
        </w:tc>
      </w:tr>
      <w:tr w:rsidR="00A735B3" w:rsidRPr="002E56B9" w14:paraId="4F2BB0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52A080" w14:textId="77777777" w:rsidR="00A735B3" w:rsidRPr="002E56B9" w:rsidRDefault="00A735B3" w:rsidP="00560F48">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25E427F7" w14:textId="77777777" w:rsidR="00A735B3" w:rsidRPr="002E56B9" w:rsidRDefault="00A735B3" w:rsidP="00560F48">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5D6C4A"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A735B3" w:rsidRPr="002E56B9" w:rsidRDefault="00A735B3" w:rsidP="00560F48">
            <w:pPr>
              <w:pStyle w:val="TAL"/>
            </w:pPr>
            <w:r w:rsidRPr="002E56B9">
              <w:t>PC1.5</w:t>
            </w:r>
          </w:p>
          <w:p w14:paraId="21ACE7F9" w14:textId="77777777" w:rsidR="00A735B3" w:rsidRPr="002E56B9" w:rsidRDefault="00A735B3" w:rsidP="00560F48">
            <w:pPr>
              <w:pStyle w:val="TAL"/>
            </w:pPr>
            <w:r w:rsidRPr="002E56B9">
              <w:t>PC2</w:t>
            </w:r>
          </w:p>
          <w:p w14:paraId="014BF4EE"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A000E26" w14:textId="77777777" w:rsidR="00A735B3" w:rsidRPr="002E56B9" w:rsidRDefault="00A735B3" w:rsidP="00560F48">
            <w:pPr>
              <w:pStyle w:val="TAL"/>
            </w:pPr>
          </w:p>
        </w:tc>
      </w:tr>
      <w:tr w:rsidR="00A735B3" w:rsidRPr="002E56B9" w14:paraId="41167B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29B9F4" w14:textId="77777777" w:rsidR="00A735B3" w:rsidRPr="002E56B9" w:rsidRDefault="00A735B3" w:rsidP="00560F48">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DCFA28E" w14:textId="77777777" w:rsidR="00A735B3" w:rsidRPr="002E56B9" w:rsidRDefault="00A735B3" w:rsidP="00560F48">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6D497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A735B3" w:rsidRPr="002E56B9" w:rsidRDefault="00A735B3" w:rsidP="00560F48">
            <w:pPr>
              <w:pStyle w:val="TAL"/>
            </w:pPr>
            <w:r w:rsidRPr="002E56B9">
              <w:t>PC1.5</w:t>
            </w:r>
          </w:p>
          <w:p w14:paraId="527FF1FF" w14:textId="77777777" w:rsidR="00A735B3" w:rsidRPr="002E56B9" w:rsidRDefault="00A735B3" w:rsidP="00560F48">
            <w:pPr>
              <w:pStyle w:val="TAL"/>
            </w:pPr>
            <w:r w:rsidRPr="002E56B9">
              <w:t>PC2</w:t>
            </w:r>
          </w:p>
          <w:p w14:paraId="1173981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A9E2C4E" w14:textId="77777777" w:rsidR="00A735B3" w:rsidRPr="002E56B9" w:rsidRDefault="00A735B3" w:rsidP="00560F48">
            <w:pPr>
              <w:pStyle w:val="TAL"/>
            </w:pPr>
          </w:p>
        </w:tc>
      </w:tr>
      <w:tr w:rsidR="00A735B3" w:rsidRPr="002E56B9" w14:paraId="61B223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8E1063" w14:textId="77777777" w:rsidR="00A735B3" w:rsidRPr="002E56B9" w:rsidRDefault="00A735B3" w:rsidP="00560F48">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631762BB" w14:textId="77777777" w:rsidR="00A735B3" w:rsidRPr="002E56B9" w:rsidRDefault="00A735B3" w:rsidP="00560F48">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9C1BF4"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A735B3" w:rsidRPr="002E56B9" w:rsidRDefault="00A735B3" w:rsidP="00560F48">
            <w:pPr>
              <w:pStyle w:val="TAL"/>
            </w:pPr>
            <w:r w:rsidRPr="002E56B9">
              <w:t>PC1.5</w:t>
            </w:r>
          </w:p>
          <w:p w14:paraId="7388A76E" w14:textId="77777777" w:rsidR="00A735B3" w:rsidRPr="002E56B9" w:rsidRDefault="00A735B3" w:rsidP="00560F48">
            <w:pPr>
              <w:pStyle w:val="TAL"/>
            </w:pPr>
            <w:r w:rsidRPr="002E56B9">
              <w:t>PC2</w:t>
            </w:r>
          </w:p>
          <w:p w14:paraId="5C8C2524"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79AB6D" w14:textId="77777777" w:rsidR="00A735B3" w:rsidRPr="002E56B9" w:rsidRDefault="00A735B3" w:rsidP="00560F48">
            <w:pPr>
              <w:pStyle w:val="TAL"/>
            </w:pPr>
          </w:p>
        </w:tc>
      </w:tr>
      <w:tr w:rsidR="00A735B3" w:rsidRPr="002E56B9" w14:paraId="3EFF7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A1459F3" w14:textId="77777777" w:rsidR="00A735B3" w:rsidRPr="002E56B9" w:rsidRDefault="00A735B3" w:rsidP="00560F48">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9CB7706" w14:textId="77777777" w:rsidR="00A735B3" w:rsidRPr="002E56B9" w:rsidRDefault="00A735B3" w:rsidP="00560F48">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DE1CEE"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A735B3" w:rsidRPr="002E56B9" w:rsidRDefault="00A735B3" w:rsidP="00560F48">
            <w:pPr>
              <w:pStyle w:val="TAL"/>
            </w:pPr>
            <w:r w:rsidRPr="002E56B9">
              <w:t>PC1.5</w:t>
            </w:r>
          </w:p>
          <w:p w14:paraId="6E183FC9" w14:textId="77777777" w:rsidR="00A735B3" w:rsidRPr="002E56B9" w:rsidRDefault="00A735B3" w:rsidP="00560F48">
            <w:pPr>
              <w:pStyle w:val="TAL"/>
            </w:pPr>
            <w:r w:rsidRPr="002E56B9">
              <w:t>PC2</w:t>
            </w:r>
          </w:p>
          <w:p w14:paraId="3353F70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739C9CD" w14:textId="77777777" w:rsidR="00A735B3" w:rsidRPr="002E56B9" w:rsidRDefault="00A735B3" w:rsidP="00560F48">
            <w:pPr>
              <w:pStyle w:val="TAL"/>
            </w:pPr>
          </w:p>
        </w:tc>
      </w:tr>
      <w:tr w:rsidR="00A735B3" w:rsidRPr="002E56B9" w14:paraId="6CE2A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AAF448" w14:textId="77777777" w:rsidR="00A735B3" w:rsidRPr="002E56B9" w:rsidRDefault="00A735B3" w:rsidP="00560F48">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B6A54A9" w14:textId="77777777" w:rsidR="00A735B3" w:rsidRPr="002E56B9" w:rsidRDefault="00A735B3" w:rsidP="00560F48">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0DCE0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A735B3" w:rsidRPr="002E56B9" w:rsidRDefault="00A735B3" w:rsidP="00560F48">
            <w:pPr>
              <w:pStyle w:val="TAL"/>
            </w:pPr>
            <w:r w:rsidRPr="002E56B9">
              <w:t>PC1.5</w:t>
            </w:r>
          </w:p>
          <w:p w14:paraId="24C03230" w14:textId="77777777" w:rsidR="00A735B3" w:rsidRPr="002E56B9" w:rsidRDefault="00A735B3" w:rsidP="00560F48">
            <w:pPr>
              <w:pStyle w:val="TAL"/>
            </w:pPr>
            <w:r w:rsidRPr="002E56B9">
              <w:t>PC2</w:t>
            </w:r>
          </w:p>
          <w:p w14:paraId="7C5215B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188CE8" w14:textId="77777777" w:rsidR="00A735B3" w:rsidRPr="002E56B9" w:rsidRDefault="00A735B3" w:rsidP="00560F48">
            <w:pPr>
              <w:pStyle w:val="TAL"/>
            </w:pPr>
          </w:p>
        </w:tc>
      </w:tr>
      <w:tr w:rsidR="00A735B3" w:rsidRPr="002E56B9" w14:paraId="581412B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E6FB891" w14:textId="77777777" w:rsidR="00A735B3" w:rsidRPr="002E56B9" w:rsidRDefault="00A735B3" w:rsidP="00560F48">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F087A27" w14:textId="77777777" w:rsidR="00A735B3" w:rsidRPr="002E56B9" w:rsidRDefault="00A735B3" w:rsidP="00560F48">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2B7F2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A735B3" w:rsidRPr="002E56B9" w:rsidRDefault="00A735B3" w:rsidP="00560F48">
            <w:pPr>
              <w:pStyle w:val="TAL"/>
            </w:pPr>
            <w:r w:rsidRPr="002E56B9">
              <w:t>PC1.5</w:t>
            </w:r>
          </w:p>
          <w:p w14:paraId="1EB83758" w14:textId="77777777" w:rsidR="00A735B3" w:rsidRPr="002E56B9" w:rsidRDefault="00A735B3" w:rsidP="00560F48">
            <w:pPr>
              <w:pStyle w:val="TAL"/>
            </w:pPr>
            <w:r w:rsidRPr="002E56B9">
              <w:t>PC2</w:t>
            </w:r>
          </w:p>
          <w:p w14:paraId="1C2FE7D0"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DCDCEB" w14:textId="77777777" w:rsidR="00A735B3" w:rsidRPr="002E56B9" w:rsidRDefault="00A735B3" w:rsidP="00560F48">
            <w:pPr>
              <w:pStyle w:val="TAL"/>
            </w:pPr>
          </w:p>
        </w:tc>
      </w:tr>
      <w:tr w:rsidR="00A735B3" w:rsidRPr="002E56B9" w14:paraId="422F10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51ECD53" w14:textId="77777777" w:rsidR="00A735B3" w:rsidRPr="002E56B9" w:rsidRDefault="00A735B3" w:rsidP="00560F48">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59B7B0A2" w14:textId="77777777" w:rsidR="00A735B3" w:rsidRPr="002E56B9" w:rsidRDefault="00A735B3" w:rsidP="00560F48">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6BB8E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4D8D36" w14:textId="77777777" w:rsidR="00A735B3" w:rsidRPr="002E56B9" w:rsidRDefault="00A735B3" w:rsidP="00560F48">
            <w:pPr>
              <w:pStyle w:val="TAL"/>
            </w:pPr>
            <w:r w:rsidRPr="002E56B9">
              <w:t>Skip TC 6.4.1 if UE supports NSA and TS 38.521-3 TC 6.4B.1.1 or 6.4B.1.2 or 6.4B.1.3 has been executed.</w:t>
            </w:r>
          </w:p>
        </w:tc>
      </w:tr>
      <w:tr w:rsidR="00A735B3" w:rsidRPr="002E56B9" w14:paraId="708A4ED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288C9B3" w14:textId="77777777" w:rsidR="00A735B3" w:rsidRPr="002E56B9" w:rsidRDefault="00A735B3" w:rsidP="00560F48">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74AEAA39" w14:textId="77777777" w:rsidR="00A735B3" w:rsidRPr="002E56B9" w:rsidRDefault="00A735B3" w:rsidP="00560F48">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E305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C48760" w14:textId="77777777" w:rsidR="00A735B3" w:rsidRPr="002E56B9" w:rsidRDefault="00A735B3" w:rsidP="00560F48">
            <w:pPr>
              <w:pStyle w:val="TAL"/>
            </w:pPr>
            <w:r w:rsidRPr="002E56B9">
              <w:t>Skip TC 6.4.2.1 if UE supports NSA and TS 38.521-3 TC 6.4B.2.1.1 or 6.4B.2.2.1 or 6.4B.2.3.1 has been executed.</w:t>
            </w:r>
          </w:p>
        </w:tc>
      </w:tr>
      <w:tr w:rsidR="00A735B3" w:rsidRPr="002E56B9" w14:paraId="0E937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4FEC0DC" w14:textId="77777777" w:rsidR="00A735B3" w:rsidRPr="002E56B9" w:rsidRDefault="00A735B3" w:rsidP="00560F48">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39610F" w14:textId="77777777" w:rsidR="00A735B3" w:rsidRPr="002E56B9" w:rsidRDefault="00A735B3" w:rsidP="00560F48">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A735B3" w:rsidRPr="002E56B9" w:rsidRDefault="00A735B3" w:rsidP="00560F48">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522C89C" w14:textId="77777777" w:rsidR="00A735B3" w:rsidRPr="002E56B9" w:rsidRDefault="00A735B3" w:rsidP="00560F48">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4F3AE7" w14:textId="77777777" w:rsidR="00A735B3" w:rsidRPr="002E56B9" w:rsidRDefault="00A735B3" w:rsidP="00560F48">
            <w:pPr>
              <w:pStyle w:val="TAL"/>
            </w:pPr>
            <w:r w:rsidRPr="002E56B9">
              <w:t>NOTE 1</w:t>
            </w:r>
          </w:p>
        </w:tc>
      </w:tr>
      <w:tr w:rsidR="00A735B3" w:rsidRPr="002E56B9" w14:paraId="1443317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3B7E9E" w14:textId="77777777" w:rsidR="00A735B3" w:rsidRPr="002E56B9" w:rsidRDefault="00A735B3" w:rsidP="00560F48">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754658" w14:textId="77777777" w:rsidR="00A735B3" w:rsidRPr="002E56B9" w:rsidRDefault="00A735B3" w:rsidP="00560F48">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A9932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4514FE" w14:textId="77777777" w:rsidR="00A735B3" w:rsidRPr="002E56B9" w:rsidRDefault="00A735B3" w:rsidP="00560F48">
            <w:pPr>
              <w:pStyle w:val="TAL"/>
            </w:pPr>
            <w:r w:rsidRPr="002E56B9">
              <w:t>Skip TC 6.4.2.2 if UE supports NSA and TS 38.521-3 TC 6.4B.2.1.2 or 6.4B.2.2.2 or 6.4B.2.3.2 has been executed.</w:t>
            </w:r>
          </w:p>
        </w:tc>
      </w:tr>
      <w:tr w:rsidR="00A735B3" w:rsidRPr="002E56B9" w14:paraId="401B6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CE3A62" w14:textId="77777777" w:rsidR="00A735B3" w:rsidRPr="002E56B9" w:rsidRDefault="00A735B3" w:rsidP="00560F48">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2A2C7B9" w14:textId="77777777" w:rsidR="00A735B3" w:rsidRPr="002E56B9" w:rsidRDefault="00A735B3" w:rsidP="00560F48">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7886C"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692774" w14:textId="77777777" w:rsidR="00A735B3" w:rsidRPr="002E56B9" w:rsidRDefault="00A735B3" w:rsidP="00560F48">
            <w:pPr>
              <w:pStyle w:val="TAL"/>
            </w:pPr>
            <w:r w:rsidRPr="002E56B9">
              <w:t>Skip TC 6.4.2.3 if UE supports NSA and TS 38.521-3 TC 6.4B.2.2.3 or 6.4B.2.3.3 has been executed.</w:t>
            </w:r>
          </w:p>
        </w:tc>
      </w:tr>
      <w:tr w:rsidR="00A735B3" w:rsidRPr="002E56B9" w14:paraId="414DEC3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9B24BE" w14:textId="77777777" w:rsidR="00A735B3" w:rsidRPr="002E56B9" w:rsidRDefault="00A735B3" w:rsidP="00560F48">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BDD7B9E" w14:textId="77777777" w:rsidR="00A735B3" w:rsidRPr="002E56B9" w:rsidRDefault="00A735B3" w:rsidP="00560F48">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96AE1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4A8E9D" w14:textId="77777777" w:rsidR="00A735B3" w:rsidRPr="002E56B9" w:rsidRDefault="00A735B3" w:rsidP="00560F48">
            <w:pPr>
              <w:pStyle w:val="TAL"/>
            </w:pPr>
            <w:r w:rsidRPr="002E56B9">
              <w:t>Skip TC 6.4.2.4 if UE supports NSA and TS 38.521-3 TC 6.4B.2.1.4 or 6.4B.2.2.4 or 6.4B.2.3.4 has been executed.</w:t>
            </w:r>
          </w:p>
        </w:tc>
      </w:tr>
      <w:tr w:rsidR="00A735B3" w:rsidRPr="002E56B9" w14:paraId="1B79749F"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56C9369" w14:textId="77777777" w:rsidR="00A735B3" w:rsidRPr="002E56B9" w:rsidRDefault="00A735B3" w:rsidP="00560F48">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11600647" w14:textId="77777777" w:rsidR="00A735B3" w:rsidRPr="002E56B9" w:rsidRDefault="00A735B3" w:rsidP="00560F48">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A735B3" w:rsidRPr="002E56B9" w:rsidRDefault="00A735B3" w:rsidP="00560F48">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75CE5AB" w14:textId="77777777" w:rsidR="00A735B3" w:rsidRPr="002E56B9" w:rsidRDefault="00A735B3" w:rsidP="00560F48">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A735B3" w:rsidRPr="002E56B9" w:rsidRDefault="00A735B3" w:rsidP="00560F48">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A735B3" w:rsidRPr="002E56B9" w:rsidRDefault="00E21B3B" w:rsidP="00560F48">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8B89002" w14:textId="77777777" w:rsidR="00A735B3" w:rsidRPr="002E56B9" w:rsidRDefault="00A735B3" w:rsidP="00560F48">
            <w:pPr>
              <w:pStyle w:val="TAL"/>
            </w:pPr>
          </w:p>
        </w:tc>
      </w:tr>
      <w:tr w:rsidR="00A735B3" w:rsidRPr="002E56B9" w14:paraId="6A68B4AF" w14:textId="77777777" w:rsidTr="00560F48">
        <w:trPr>
          <w:jc w:val="center"/>
        </w:trPr>
        <w:tc>
          <w:tcPr>
            <w:tcW w:w="1348" w:type="dxa"/>
            <w:tcBorders>
              <w:top w:val="nil"/>
              <w:left w:val="single" w:sz="4" w:space="0" w:color="auto"/>
              <w:bottom w:val="single" w:sz="4" w:space="0" w:color="auto"/>
              <w:right w:val="single" w:sz="4" w:space="0" w:color="auto"/>
            </w:tcBorders>
          </w:tcPr>
          <w:p w14:paraId="1D7BADB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CC3F09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A735B3" w:rsidRPr="002E56B9" w:rsidRDefault="00A735B3" w:rsidP="00560F48">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D0C69C1" w14:textId="77777777" w:rsidR="00A735B3" w:rsidRPr="002E56B9" w:rsidRDefault="00A735B3" w:rsidP="00560F48">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0510F7" w14:textId="77777777" w:rsidR="00A735B3" w:rsidRPr="002E56B9" w:rsidRDefault="00A735B3" w:rsidP="00560F48">
            <w:pPr>
              <w:pStyle w:val="TAL"/>
            </w:pPr>
          </w:p>
        </w:tc>
      </w:tr>
      <w:tr w:rsidR="00A735B3" w:rsidRPr="002E56B9" w14:paraId="36C0B4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E89F93" w14:textId="77777777" w:rsidR="00A735B3" w:rsidRPr="002E56B9" w:rsidRDefault="00A735B3" w:rsidP="00560F48">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703EA9DC" w14:textId="77777777" w:rsidR="00A735B3" w:rsidRPr="002E56B9" w:rsidRDefault="00A735B3" w:rsidP="00560F48">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62F3FE4"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5D7496"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94E9541" w14:textId="77777777" w:rsidR="00A735B3" w:rsidRPr="002E56B9" w:rsidRDefault="00A735B3" w:rsidP="00560F48">
            <w:pPr>
              <w:pStyle w:val="TAL"/>
            </w:pPr>
          </w:p>
        </w:tc>
      </w:tr>
      <w:tr w:rsidR="00A735B3" w:rsidRPr="002E56B9" w14:paraId="277C5CD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E7269" w14:textId="77777777" w:rsidR="00A735B3" w:rsidRPr="002E56B9" w:rsidRDefault="00A735B3" w:rsidP="00560F48">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05D7EB88" w14:textId="77777777" w:rsidR="00A735B3" w:rsidRPr="002E56B9" w:rsidRDefault="00A735B3" w:rsidP="00560F48">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BB4942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8BA7FF"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AB89D6E" w14:textId="77777777" w:rsidR="00A735B3" w:rsidRPr="002E56B9" w:rsidRDefault="00A735B3" w:rsidP="00560F48">
            <w:pPr>
              <w:pStyle w:val="TAL"/>
            </w:pPr>
          </w:p>
        </w:tc>
      </w:tr>
      <w:tr w:rsidR="00A735B3" w:rsidRPr="002E56B9" w14:paraId="7B5E9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02F381" w14:textId="77777777" w:rsidR="00A735B3" w:rsidRPr="002E56B9" w:rsidRDefault="00A735B3" w:rsidP="00560F48">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14493AD" w14:textId="77777777" w:rsidR="00A735B3" w:rsidRPr="002E56B9" w:rsidRDefault="00A735B3" w:rsidP="00560F48">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311793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4DA739"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215049C" w14:textId="77777777" w:rsidR="00A735B3" w:rsidRPr="002E56B9" w:rsidRDefault="00A735B3" w:rsidP="00560F48">
            <w:pPr>
              <w:pStyle w:val="TAL"/>
            </w:pPr>
          </w:p>
        </w:tc>
      </w:tr>
      <w:tr w:rsidR="00A735B3" w:rsidRPr="002E56B9" w14:paraId="27C0EBE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23B9C2" w14:textId="77777777" w:rsidR="00A735B3" w:rsidRPr="002E56B9" w:rsidRDefault="00A735B3" w:rsidP="00560F48">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539A42BC" w14:textId="77777777" w:rsidR="00A735B3" w:rsidRPr="002E56B9" w:rsidRDefault="00A735B3" w:rsidP="00560F48">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344E82"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5BB0A2"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29420F4" w14:textId="77777777" w:rsidR="00A735B3" w:rsidRPr="002E56B9" w:rsidRDefault="00A735B3" w:rsidP="00560F48">
            <w:pPr>
              <w:pStyle w:val="TAL"/>
            </w:pPr>
          </w:p>
        </w:tc>
      </w:tr>
      <w:tr w:rsidR="00A735B3" w:rsidRPr="002E56B9" w14:paraId="41D49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F27171F" w14:textId="77777777" w:rsidR="00A735B3" w:rsidRPr="002E56B9" w:rsidRDefault="00A735B3" w:rsidP="00560F48">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09AED310" w14:textId="77777777" w:rsidR="00A735B3" w:rsidRPr="002E56B9" w:rsidRDefault="00A735B3" w:rsidP="00560F48">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645B0C"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FEE645" w14:textId="77777777" w:rsidR="00A735B3" w:rsidRPr="002E56B9" w:rsidRDefault="00A735B3" w:rsidP="00560F48">
            <w:pPr>
              <w:pStyle w:val="TAL"/>
            </w:pPr>
            <w:r w:rsidRPr="002E56B9">
              <w:rPr>
                <w:rFonts w:eastAsia="SimSun"/>
              </w:rPr>
              <w:t>NOTE 2</w:t>
            </w:r>
          </w:p>
        </w:tc>
      </w:tr>
      <w:tr w:rsidR="00A735B3" w:rsidRPr="002E56B9" w14:paraId="7AABB8B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3F85DA7" w14:textId="77777777" w:rsidR="00A735B3" w:rsidRPr="002E56B9" w:rsidRDefault="00A735B3" w:rsidP="00560F48">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3A2D9893" w14:textId="77777777" w:rsidR="00A735B3" w:rsidRPr="002E56B9" w:rsidRDefault="00A735B3" w:rsidP="00560F48">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464D52"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2AB8F78" w14:textId="77777777" w:rsidR="00A735B3" w:rsidRPr="002E56B9" w:rsidRDefault="00A735B3" w:rsidP="00560F48">
            <w:pPr>
              <w:pStyle w:val="TAL"/>
            </w:pPr>
            <w:r w:rsidRPr="002E56B9">
              <w:rPr>
                <w:rFonts w:eastAsia="SimSun"/>
              </w:rPr>
              <w:t>NOTE 2</w:t>
            </w:r>
          </w:p>
        </w:tc>
      </w:tr>
      <w:tr w:rsidR="00A735B3" w:rsidRPr="002E56B9" w14:paraId="4FB85F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8D97728" w14:textId="77777777" w:rsidR="00A735B3" w:rsidRPr="002E56B9" w:rsidRDefault="00A735B3" w:rsidP="00560F48">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39BD01FD" w14:textId="77777777" w:rsidR="00A735B3" w:rsidRPr="002E56B9" w:rsidRDefault="00A735B3" w:rsidP="00560F48">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C25256B"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93F8B1" w14:textId="77777777" w:rsidR="00A735B3" w:rsidRPr="002E56B9" w:rsidRDefault="00A735B3" w:rsidP="00560F48">
            <w:pPr>
              <w:pStyle w:val="TAL"/>
            </w:pPr>
            <w:r w:rsidRPr="002E56B9">
              <w:rPr>
                <w:rFonts w:eastAsia="SimSun"/>
              </w:rPr>
              <w:t>NOTE 2</w:t>
            </w:r>
          </w:p>
        </w:tc>
      </w:tr>
      <w:tr w:rsidR="00A735B3" w:rsidRPr="002E56B9" w14:paraId="749B4B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F22DA12" w14:textId="77777777" w:rsidR="00A735B3" w:rsidRPr="002E56B9" w:rsidRDefault="00A735B3" w:rsidP="00560F48">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714E3C5" w14:textId="77777777" w:rsidR="00A735B3" w:rsidRPr="002E56B9" w:rsidRDefault="00A735B3" w:rsidP="00560F48">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E90E476"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2C829C" w14:textId="77777777" w:rsidR="00A735B3" w:rsidRPr="002E56B9" w:rsidRDefault="00A735B3" w:rsidP="00560F48">
            <w:pPr>
              <w:pStyle w:val="TAL"/>
            </w:pPr>
            <w:r w:rsidRPr="002E56B9">
              <w:rPr>
                <w:rFonts w:eastAsia="SimSun"/>
              </w:rPr>
              <w:t>NOTE 2</w:t>
            </w:r>
          </w:p>
        </w:tc>
      </w:tr>
      <w:tr w:rsidR="00A735B3" w:rsidRPr="002E56B9" w14:paraId="3BF90F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AA5E23" w14:textId="77777777" w:rsidR="00A735B3" w:rsidRPr="002E56B9" w:rsidRDefault="00A735B3" w:rsidP="00560F48">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6EA12CC" w14:textId="77777777" w:rsidR="00A735B3" w:rsidRPr="002E56B9" w:rsidRDefault="00A735B3" w:rsidP="00560F48">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A926DF4"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F909C8" w14:textId="77777777" w:rsidR="00A735B3" w:rsidRPr="002E56B9" w:rsidRDefault="00A735B3" w:rsidP="00560F48">
            <w:pPr>
              <w:pStyle w:val="TAL"/>
            </w:pPr>
            <w:r w:rsidRPr="002E56B9">
              <w:rPr>
                <w:rFonts w:eastAsia="SimSun"/>
              </w:rPr>
              <w:t>NOTE 2</w:t>
            </w:r>
          </w:p>
        </w:tc>
      </w:tr>
      <w:tr w:rsidR="00A735B3" w:rsidRPr="002E56B9" w14:paraId="7BD3BD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CE20200" w14:textId="77777777" w:rsidR="00A735B3" w:rsidRPr="002E56B9" w:rsidRDefault="00A735B3" w:rsidP="00560F48">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657391BD" w14:textId="77777777" w:rsidR="00A735B3" w:rsidRPr="002E56B9" w:rsidRDefault="00A735B3" w:rsidP="00560F48">
            <w:pPr>
              <w:pStyle w:val="TAL"/>
            </w:pPr>
            <w:bookmarkStart w:id="115" w:name="OLE_LINK22"/>
            <w:bookmarkStart w:id="116" w:name="OLE_LINK23"/>
            <w:r w:rsidRPr="002E56B9">
              <w:t>EVM equalizer spectrum flatness for Pi/2 BPSK for SUL</w:t>
            </w:r>
            <w:bookmarkEnd w:id="115"/>
            <w:bookmarkEnd w:id="116"/>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A735B3" w:rsidRPr="002E56B9" w:rsidRDefault="00A735B3" w:rsidP="00560F48">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2ECB5120" w14:textId="77777777" w:rsidR="00A735B3" w:rsidRPr="002E56B9" w:rsidRDefault="00A735B3" w:rsidP="00560F48">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A735B3" w:rsidRPr="002E56B9" w:rsidRDefault="00A735B3" w:rsidP="00560F4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923EB" w14:textId="77777777" w:rsidR="00A735B3" w:rsidRPr="002E56B9" w:rsidRDefault="00A735B3" w:rsidP="00560F48">
            <w:pPr>
              <w:pStyle w:val="TAL"/>
            </w:pPr>
            <w:r w:rsidRPr="002E56B9">
              <w:rPr>
                <w:rFonts w:eastAsia="SimSun"/>
              </w:rPr>
              <w:t>NOTE 2</w:t>
            </w:r>
          </w:p>
        </w:tc>
      </w:tr>
      <w:tr w:rsidR="00A735B3" w:rsidRPr="002E56B9" w14:paraId="60126A1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0E044E" w14:textId="77777777" w:rsidR="00A735B3" w:rsidRPr="002E56B9" w:rsidRDefault="00A735B3" w:rsidP="00560F48">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5C7CF6C" w14:textId="77777777" w:rsidR="00A735B3" w:rsidRPr="002E56B9" w:rsidRDefault="00A735B3" w:rsidP="00560F48">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A735B3" w:rsidRPr="002E56B9" w:rsidRDefault="00A735B3" w:rsidP="00560F48">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BBDBF4" w14:textId="77777777" w:rsidR="00A735B3" w:rsidRPr="002E56B9" w:rsidRDefault="00A735B3" w:rsidP="00560F48">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1AC0A43" w14:textId="77777777" w:rsidR="00A735B3" w:rsidRPr="002E56B9" w:rsidRDefault="00A735B3" w:rsidP="00560F48">
            <w:pPr>
              <w:pStyle w:val="TAL"/>
            </w:pPr>
          </w:p>
        </w:tc>
      </w:tr>
      <w:tr w:rsidR="00A735B3" w:rsidRPr="002E56B9" w14:paraId="37A2F3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7C74E1" w14:textId="77777777" w:rsidR="00A735B3" w:rsidRPr="002E56B9" w:rsidRDefault="00A735B3" w:rsidP="00560F48">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A9CBFFD" w14:textId="77777777" w:rsidR="00A735B3" w:rsidRPr="002E56B9" w:rsidRDefault="00A735B3" w:rsidP="00560F48">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83F3AD"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17C30E" w14:textId="77777777" w:rsidR="00A735B3" w:rsidRPr="002E56B9" w:rsidRDefault="00A735B3" w:rsidP="00560F48">
            <w:pPr>
              <w:pStyle w:val="TAL"/>
            </w:pPr>
          </w:p>
        </w:tc>
      </w:tr>
      <w:tr w:rsidR="00A735B3" w:rsidRPr="002E56B9" w14:paraId="3A693F4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5653B8" w14:textId="77777777" w:rsidR="00A735B3" w:rsidRPr="002E56B9" w:rsidRDefault="00A735B3" w:rsidP="00560F48">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67D670B0" w14:textId="77777777" w:rsidR="00A735B3" w:rsidRPr="002E56B9" w:rsidRDefault="00A735B3" w:rsidP="00560F48">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B7D538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4F9B388" w14:textId="77777777" w:rsidR="00A735B3" w:rsidRPr="002E56B9" w:rsidRDefault="00A735B3" w:rsidP="00560F48">
            <w:pPr>
              <w:pStyle w:val="TAL"/>
            </w:pPr>
          </w:p>
        </w:tc>
      </w:tr>
      <w:tr w:rsidR="00A735B3" w:rsidRPr="002E56B9" w14:paraId="25D732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2AC41BB" w14:textId="77777777" w:rsidR="00A735B3" w:rsidRPr="002E56B9" w:rsidRDefault="00A735B3" w:rsidP="00560F48">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56287B6" w14:textId="77777777" w:rsidR="00A735B3" w:rsidRPr="002E56B9" w:rsidRDefault="00A735B3" w:rsidP="00560F48">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282F6"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325AEF" w14:textId="77777777" w:rsidR="00A735B3" w:rsidRPr="002E56B9" w:rsidRDefault="00A735B3" w:rsidP="00560F48">
            <w:pPr>
              <w:pStyle w:val="TAL"/>
              <w:rPr>
                <w:lang w:eastAsia="zh-CN"/>
              </w:rPr>
            </w:pPr>
          </w:p>
        </w:tc>
      </w:tr>
      <w:tr w:rsidR="00A735B3" w:rsidRPr="002E56B9" w14:paraId="0F2605E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C3DFB9" w14:textId="77777777" w:rsidR="00A735B3" w:rsidRPr="002E56B9" w:rsidRDefault="00A735B3" w:rsidP="00560F48">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46A9779" w14:textId="77777777" w:rsidR="00A735B3" w:rsidRPr="002E56B9" w:rsidRDefault="00A735B3" w:rsidP="00560F48">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C097DB1"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EBB25B" w14:textId="77777777" w:rsidR="00A735B3" w:rsidRPr="002E56B9" w:rsidRDefault="00A735B3" w:rsidP="00560F48">
            <w:pPr>
              <w:pStyle w:val="TAL"/>
            </w:pPr>
          </w:p>
        </w:tc>
      </w:tr>
      <w:tr w:rsidR="00A735B3" w:rsidRPr="002E56B9" w14:paraId="27727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BE5021" w14:textId="77777777" w:rsidR="00A735B3" w:rsidRPr="002E56B9" w:rsidRDefault="00A735B3" w:rsidP="00560F48">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6014E591" w14:textId="77777777" w:rsidR="00A735B3" w:rsidRPr="002E56B9" w:rsidRDefault="00A735B3" w:rsidP="00560F48">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CFE11A"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265408" w14:textId="77777777" w:rsidR="00A735B3" w:rsidRPr="002E56B9" w:rsidRDefault="00A735B3" w:rsidP="00560F48">
            <w:pPr>
              <w:pStyle w:val="TAL"/>
            </w:pPr>
          </w:p>
        </w:tc>
      </w:tr>
      <w:tr w:rsidR="00A735B3" w:rsidRPr="002E56B9" w14:paraId="6BDF697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849678" w14:textId="77777777" w:rsidR="00A735B3" w:rsidRPr="002E56B9" w:rsidRDefault="00A735B3" w:rsidP="00560F48">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58D60FF" w14:textId="77777777" w:rsidR="00A735B3" w:rsidRPr="002E56B9" w:rsidRDefault="00A735B3" w:rsidP="00560F48">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90497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CC13A1F" w14:textId="77777777" w:rsidR="00A735B3" w:rsidRPr="002E56B9" w:rsidRDefault="00A735B3" w:rsidP="00560F48">
            <w:pPr>
              <w:pStyle w:val="TAL"/>
            </w:pPr>
          </w:p>
        </w:tc>
      </w:tr>
      <w:tr w:rsidR="00A735B3" w:rsidRPr="002E56B9" w14:paraId="2C08E3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DDC887" w14:textId="77777777" w:rsidR="00A735B3" w:rsidRPr="002E56B9" w:rsidRDefault="00A735B3" w:rsidP="00560F48">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7B62DC33" w14:textId="77777777" w:rsidR="00A735B3" w:rsidRPr="002E56B9" w:rsidRDefault="00A735B3" w:rsidP="00560F48">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9D5BA87"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F811B" w14:textId="77777777" w:rsidR="00A735B3" w:rsidRPr="002E56B9" w:rsidRDefault="00A735B3" w:rsidP="00560F48">
            <w:pPr>
              <w:pStyle w:val="TAL"/>
            </w:pPr>
          </w:p>
        </w:tc>
      </w:tr>
      <w:tr w:rsidR="00A735B3" w:rsidRPr="002E56B9" w14:paraId="7156F8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1C72A1" w14:textId="77777777" w:rsidR="00A735B3" w:rsidRPr="002E56B9" w:rsidRDefault="00A735B3" w:rsidP="00560F48">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1A66768A" w14:textId="77777777" w:rsidR="00A735B3" w:rsidRPr="002E56B9" w:rsidRDefault="00A735B3" w:rsidP="00560F48">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C7C64B"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679FFCB" w14:textId="77777777" w:rsidR="00A735B3" w:rsidRPr="002E56B9" w:rsidRDefault="00A735B3" w:rsidP="00560F48">
            <w:pPr>
              <w:pStyle w:val="TAL"/>
            </w:pPr>
          </w:p>
        </w:tc>
      </w:tr>
      <w:tr w:rsidR="00A735B3" w:rsidRPr="002E56B9" w14:paraId="0465EC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09837F9" w14:textId="77777777" w:rsidR="00A735B3" w:rsidRPr="002E56B9" w:rsidRDefault="00A735B3" w:rsidP="00560F48">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AA814CF" w14:textId="77777777" w:rsidR="00A735B3" w:rsidRPr="002E56B9" w:rsidRDefault="00A735B3" w:rsidP="00560F48">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0A8698C"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7F9AE4" w14:textId="77777777" w:rsidR="00A735B3" w:rsidRPr="002E56B9" w:rsidRDefault="00A735B3" w:rsidP="00560F48">
            <w:pPr>
              <w:pStyle w:val="TAL"/>
            </w:pPr>
          </w:p>
        </w:tc>
      </w:tr>
      <w:tr w:rsidR="00A735B3" w:rsidRPr="002E56B9" w14:paraId="6624FE2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53F209B" w14:textId="77777777" w:rsidR="00A735B3" w:rsidRPr="002E56B9" w:rsidRDefault="00A735B3" w:rsidP="00560F48">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1D2B259" w14:textId="77777777" w:rsidR="00A735B3" w:rsidRPr="002E56B9" w:rsidRDefault="00A735B3" w:rsidP="00560F48">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38AB38"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D32AFC" w14:textId="77777777" w:rsidR="00A735B3" w:rsidRPr="002E56B9" w:rsidRDefault="00A735B3" w:rsidP="00560F48">
            <w:pPr>
              <w:pStyle w:val="TAL"/>
            </w:pPr>
          </w:p>
        </w:tc>
      </w:tr>
      <w:tr w:rsidR="00A735B3" w:rsidRPr="002E56B9" w14:paraId="332477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438157C" w14:textId="77777777" w:rsidR="00A735B3" w:rsidRPr="002E56B9" w:rsidRDefault="00A735B3" w:rsidP="00560F48">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69D09AA" w14:textId="77777777" w:rsidR="00A735B3" w:rsidRPr="002E56B9" w:rsidRDefault="00A735B3" w:rsidP="00560F48">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602E23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46B899" w14:textId="77777777" w:rsidR="00A735B3" w:rsidRPr="002E56B9" w:rsidRDefault="00A735B3" w:rsidP="00560F48">
            <w:pPr>
              <w:pStyle w:val="TAL"/>
            </w:pPr>
          </w:p>
        </w:tc>
      </w:tr>
      <w:tr w:rsidR="00A735B3" w:rsidRPr="002E56B9" w14:paraId="0FCFC68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05C8F8" w14:textId="77777777" w:rsidR="00A735B3" w:rsidRPr="002E56B9" w:rsidRDefault="00A735B3" w:rsidP="00560F48">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DFB930F" w14:textId="77777777" w:rsidR="00A735B3" w:rsidRPr="002E56B9" w:rsidRDefault="00A735B3" w:rsidP="00560F48">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A735B3" w:rsidRPr="002E56B9" w:rsidRDefault="00A735B3" w:rsidP="00560F48">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6F4BF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5ACF4F" w14:textId="77777777" w:rsidR="00A735B3" w:rsidRPr="002E56B9" w:rsidRDefault="00A735B3" w:rsidP="00560F48">
            <w:pPr>
              <w:pStyle w:val="TAL"/>
            </w:pPr>
            <w:r w:rsidRPr="002E56B9">
              <w:t>NOTE 1</w:t>
            </w:r>
          </w:p>
        </w:tc>
      </w:tr>
      <w:tr w:rsidR="00A735B3" w:rsidRPr="002E56B9" w14:paraId="7F8EEF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0088DB" w14:textId="77777777" w:rsidR="00A735B3" w:rsidRPr="002E56B9" w:rsidRDefault="00A735B3" w:rsidP="00560F48">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C8F0289" w14:textId="77777777" w:rsidR="00A735B3" w:rsidRPr="002E56B9" w:rsidRDefault="00A735B3" w:rsidP="00560F48">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B22AED7" w14:textId="77777777" w:rsidR="00A735B3" w:rsidRPr="002E56B9" w:rsidRDefault="00A735B3" w:rsidP="00560F4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F3A1B1" w14:textId="77777777" w:rsidR="00A735B3" w:rsidRPr="002E56B9" w:rsidRDefault="00A735B3" w:rsidP="00560F48">
            <w:pPr>
              <w:pStyle w:val="TAL"/>
            </w:pPr>
            <w:r w:rsidRPr="002E56B9">
              <w:t>NOTE 1</w:t>
            </w:r>
          </w:p>
        </w:tc>
      </w:tr>
      <w:tr w:rsidR="00A735B3" w:rsidRPr="002E56B9" w14:paraId="2E651DD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951F6C" w14:textId="77777777" w:rsidR="00A735B3" w:rsidRPr="002E56B9" w:rsidRDefault="00A735B3" w:rsidP="00560F48">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58E32ACE" w14:textId="77777777" w:rsidR="00A735B3" w:rsidRPr="002E56B9" w:rsidRDefault="00A735B3" w:rsidP="00560F48">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55A75F2" w14:textId="77777777" w:rsidR="00A735B3" w:rsidRPr="002E56B9" w:rsidRDefault="00A735B3" w:rsidP="00560F4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B6A1AC" w14:textId="77777777" w:rsidR="00A735B3" w:rsidRPr="002E56B9" w:rsidRDefault="00A735B3" w:rsidP="00560F48">
            <w:pPr>
              <w:pStyle w:val="TAL"/>
            </w:pPr>
            <w:r w:rsidRPr="002E56B9">
              <w:t>NOTE 1</w:t>
            </w:r>
          </w:p>
        </w:tc>
      </w:tr>
      <w:tr w:rsidR="00A735B3" w:rsidRPr="002E56B9" w14:paraId="64B968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836E9EA" w14:textId="77777777" w:rsidR="00A735B3" w:rsidRPr="002E56B9" w:rsidRDefault="00A735B3" w:rsidP="00560F48">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DB8BF46" w14:textId="77777777" w:rsidR="00A735B3" w:rsidRPr="002E56B9" w:rsidRDefault="00A735B3" w:rsidP="00560F48">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EB9C310" w14:textId="77777777" w:rsidR="00A735B3" w:rsidRPr="002E56B9" w:rsidRDefault="00A735B3" w:rsidP="00560F4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F3315C" w14:textId="77777777" w:rsidR="00A735B3" w:rsidRPr="002E56B9" w:rsidRDefault="00A735B3" w:rsidP="00560F48">
            <w:pPr>
              <w:pStyle w:val="TAL"/>
            </w:pPr>
            <w:r w:rsidRPr="002E56B9">
              <w:t>NOTE 1</w:t>
            </w:r>
          </w:p>
        </w:tc>
      </w:tr>
      <w:tr w:rsidR="00A735B3" w:rsidRPr="002E56B9" w14:paraId="0972DA5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F7F8D1" w14:textId="77777777" w:rsidR="00A735B3" w:rsidRPr="002E56B9" w:rsidRDefault="00A735B3" w:rsidP="00560F48">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F11354E" w14:textId="77777777" w:rsidR="00A735B3" w:rsidRPr="002E56B9" w:rsidRDefault="00A735B3" w:rsidP="00560F48">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78374C" w14:textId="77777777" w:rsidR="00A735B3" w:rsidRPr="002E56B9" w:rsidRDefault="00A735B3" w:rsidP="00560F4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10893" w14:textId="77777777" w:rsidR="00A735B3" w:rsidRPr="002E56B9" w:rsidRDefault="00A735B3" w:rsidP="00560F48">
            <w:pPr>
              <w:pStyle w:val="TAL"/>
            </w:pPr>
            <w:r w:rsidRPr="002E56B9">
              <w:t>NOTE 1</w:t>
            </w:r>
          </w:p>
        </w:tc>
      </w:tr>
      <w:tr w:rsidR="00A735B3" w:rsidRPr="002E56B9" w14:paraId="397D3E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2E83C9" w14:textId="77777777" w:rsidR="00A735B3" w:rsidRPr="002E56B9" w:rsidRDefault="00A735B3" w:rsidP="00560F48">
            <w:pPr>
              <w:pStyle w:val="TAL"/>
              <w:rPr>
                <w:lang w:eastAsia="ko-KR"/>
              </w:rPr>
            </w:pPr>
            <w:bookmarkStart w:id="117"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1828380" w14:textId="503079FE" w:rsidR="00A735B3" w:rsidRPr="002E56B9" w:rsidRDefault="00A735B3" w:rsidP="00560F48">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0423970"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F67BAFD" w14:textId="77777777" w:rsidR="00A735B3" w:rsidRPr="002E56B9" w:rsidRDefault="00A735B3" w:rsidP="00560F48">
            <w:pPr>
              <w:pStyle w:val="TAL"/>
            </w:pPr>
            <w:r w:rsidRPr="002E56B9">
              <w:t>NOTE 1</w:t>
            </w:r>
          </w:p>
        </w:tc>
      </w:tr>
      <w:bookmarkEnd w:id="117"/>
      <w:tr w:rsidR="00A735B3" w:rsidRPr="002E56B9" w14:paraId="2DCBA4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C3214B" w14:textId="77777777" w:rsidR="00A735B3" w:rsidRPr="002E56B9" w:rsidRDefault="00A735B3" w:rsidP="00560F48">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CE0EB2D" w14:textId="77777777" w:rsidR="00A735B3" w:rsidRPr="002E56B9" w:rsidRDefault="00A735B3" w:rsidP="00560F48">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BA2C16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6985A43" w14:textId="77777777" w:rsidR="00A735B3" w:rsidRPr="002E56B9" w:rsidRDefault="00A735B3" w:rsidP="00560F48">
            <w:pPr>
              <w:pStyle w:val="TAL"/>
            </w:pPr>
            <w:r w:rsidRPr="002E56B9">
              <w:t>NOTE 1</w:t>
            </w:r>
          </w:p>
        </w:tc>
      </w:tr>
      <w:tr w:rsidR="00A735B3" w:rsidRPr="002E56B9" w14:paraId="201A149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8751B8D" w14:textId="77777777" w:rsidR="00A735B3" w:rsidRPr="002E56B9" w:rsidRDefault="00A735B3" w:rsidP="00560F48">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3FAED800" w14:textId="77777777" w:rsidR="00A735B3" w:rsidRPr="002E56B9" w:rsidRDefault="00A735B3" w:rsidP="00560F48">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15C5D8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7DBA371" w14:textId="77777777" w:rsidR="00A735B3" w:rsidRPr="002E56B9" w:rsidRDefault="00A735B3" w:rsidP="00560F48">
            <w:pPr>
              <w:pStyle w:val="TAL"/>
            </w:pPr>
            <w:r w:rsidRPr="002E56B9">
              <w:t>NOTE 1</w:t>
            </w:r>
          </w:p>
        </w:tc>
      </w:tr>
      <w:tr w:rsidR="00A735B3" w:rsidRPr="002E56B9" w14:paraId="4FB9E70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393FBCF" w14:textId="77777777" w:rsidR="00A735B3" w:rsidRPr="002E56B9" w:rsidRDefault="00A735B3" w:rsidP="00560F48">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F2FF4B5" w14:textId="1EF83C8C" w:rsidR="00A735B3" w:rsidRPr="002E56B9" w:rsidRDefault="00A735B3" w:rsidP="00560F48">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916D57"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A735B3" w:rsidRPr="002E56B9" w:rsidRDefault="00A735B3" w:rsidP="00560F48">
            <w:pPr>
              <w:pStyle w:val="TAL"/>
            </w:pPr>
            <w:r w:rsidRPr="002E56B9">
              <w:rPr>
                <w:rFonts w:hint="eastAsia"/>
              </w:rPr>
              <w:t>P</w:t>
            </w:r>
            <w:r w:rsidRPr="002E56B9">
              <w:t>C1.5</w:t>
            </w:r>
          </w:p>
          <w:p w14:paraId="68052337" w14:textId="77777777" w:rsidR="00A735B3" w:rsidRPr="002E56B9" w:rsidRDefault="00A735B3" w:rsidP="00560F48">
            <w:pPr>
              <w:pStyle w:val="TAL"/>
            </w:pPr>
            <w:r w:rsidRPr="002E56B9">
              <w:t>PC2</w:t>
            </w:r>
          </w:p>
          <w:p w14:paraId="2824F197"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54E3F5" w14:textId="77777777" w:rsidR="00A735B3" w:rsidRPr="002E56B9" w:rsidRDefault="00A735B3" w:rsidP="00560F48">
            <w:pPr>
              <w:pStyle w:val="TAL"/>
            </w:pPr>
          </w:p>
        </w:tc>
      </w:tr>
      <w:tr w:rsidR="00A735B3" w:rsidRPr="002E56B9" w14:paraId="548EDC9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9E0B3C9" w14:textId="77777777" w:rsidR="00A735B3" w:rsidRPr="002E56B9" w:rsidRDefault="00A735B3" w:rsidP="00560F48">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C5E015C" w14:textId="77777777" w:rsidR="00A735B3" w:rsidRPr="002E56B9" w:rsidRDefault="00A735B3" w:rsidP="00560F48">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8315EF5"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A735B3" w:rsidRPr="002E56B9" w:rsidRDefault="00A735B3" w:rsidP="00560F48">
            <w:pPr>
              <w:pStyle w:val="TAL"/>
            </w:pPr>
            <w:r w:rsidRPr="002E56B9">
              <w:rPr>
                <w:rFonts w:hint="eastAsia"/>
              </w:rPr>
              <w:t>P</w:t>
            </w:r>
            <w:r w:rsidRPr="002E56B9">
              <w:t>C1.5</w:t>
            </w:r>
          </w:p>
          <w:p w14:paraId="3BCEC7D2" w14:textId="77777777" w:rsidR="00A735B3" w:rsidRPr="002E56B9" w:rsidRDefault="00A735B3" w:rsidP="00560F48">
            <w:pPr>
              <w:pStyle w:val="TAL"/>
            </w:pPr>
            <w:r w:rsidRPr="002E56B9">
              <w:t>PC2</w:t>
            </w:r>
          </w:p>
          <w:p w14:paraId="06D490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C841BE" w14:textId="77777777" w:rsidR="00A735B3" w:rsidRPr="002E56B9" w:rsidRDefault="00A735B3" w:rsidP="00560F48">
            <w:pPr>
              <w:pStyle w:val="TAL"/>
            </w:pPr>
          </w:p>
        </w:tc>
      </w:tr>
      <w:tr w:rsidR="00A735B3" w:rsidRPr="002E56B9" w14:paraId="002E32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B20433" w14:textId="77777777" w:rsidR="00A735B3" w:rsidRPr="002E56B9" w:rsidRDefault="00A735B3" w:rsidP="00560F48">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5357BC7E" w14:textId="34378367" w:rsidR="00A735B3" w:rsidRPr="002E56B9" w:rsidRDefault="00A735B3" w:rsidP="00560F48">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46325A6"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A735B3" w:rsidRPr="002E56B9" w:rsidRDefault="00A735B3" w:rsidP="00560F48">
            <w:pPr>
              <w:pStyle w:val="TAL"/>
            </w:pPr>
            <w:r w:rsidRPr="002E56B9">
              <w:rPr>
                <w:rFonts w:hint="eastAsia"/>
              </w:rPr>
              <w:t>P</w:t>
            </w:r>
            <w:r w:rsidRPr="002E56B9">
              <w:t>C1.5</w:t>
            </w:r>
          </w:p>
          <w:p w14:paraId="67E4645E" w14:textId="77777777" w:rsidR="00A735B3" w:rsidRPr="002E56B9" w:rsidRDefault="00A735B3" w:rsidP="00560F48">
            <w:pPr>
              <w:pStyle w:val="TAL"/>
            </w:pPr>
            <w:r w:rsidRPr="002E56B9">
              <w:t>PC2</w:t>
            </w:r>
          </w:p>
          <w:p w14:paraId="3FEB6568"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9E18E7" w14:textId="77777777" w:rsidR="00A735B3" w:rsidRPr="002E56B9" w:rsidRDefault="00A735B3" w:rsidP="00560F48">
            <w:pPr>
              <w:pStyle w:val="TAL"/>
            </w:pPr>
          </w:p>
        </w:tc>
      </w:tr>
      <w:tr w:rsidR="00A735B3" w:rsidRPr="002E56B9" w14:paraId="49C780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5DF1FB" w14:textId="77777777" w:rsidR="00A735B3" w:rsidRPr="002E56B9" w:rsidRDefault="00A735B3" w:rsidP="00560F48">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A18D1D3" w14:textId="77777777" w:rsidR="00A735B3" w:rsidRPr="002E56B9" w:rsidRDefault="00A735B3" w:rsidP="00560F48">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0CA1AF"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A735B3" w:rsidRPr="002E56B9" w:rsidRDefault="00A735B3" w:rsidP="00560F48">
            <w:pPr>
              <w:pStyle w:val="TAL"/>
            </w:pPr>
            <w:r w:rsidRPr="002E56B9">
              <w:rPr>
                <w:rFonts w:hint="eastAsia"/>
              </w:rPr>
              <w:t>P</w:t>
            </w:r>
            <w:r w:rsidRPr="002E56B9">
              <w:t>C1.5</w:t>
            </w:r>
          </w:p>
          <w:p w14:paraId="480E4E09" w14:textId="77777777" w:rsidR="00A735B3" w:rsidRPr="002E56B9" w:rsidRDefault="00A735B3" w:rsidP="00560F48">
            <w:pPr>
              <w:pStyle w:val="TAL"/>
            </w:pPr>
            <w:r w:rsidRPr="002E56B9">
              <w:t>PC2</w:t>
            </w:r>
          </w:p>
          <w:p w14:paraId="67D49672"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19C71D2" w14:textId="77777777" w:rsidR="00A735B3" w:rsidRPr="002E56B9" w:rsidRDefault="00A735B3" w:rsidP="00560F48">
            <w:pPr>
              <w:pStyle w:val="TAL"/>
            </w:pPr>
          </w:p>
        </w:tc>
      </w:tr>
      <w:tr w:rsidR="00A735B3" w:rsidRPr="002E56B9" w14:paraId="48E968E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958D3E" w14:textId="77777777" w:rsidR="00A735B3" w:rsidRPr="002E56B9" w:rsidRDefault="00A735B3" w:rsidP="00560F48">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5558423D" w14:textId="77777777" w:rsidR="00A735B3" w:rsidRPr="002E56B9" w:rsidRDefault="00A735B3" w:rsidP="00560F48">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954D04"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A735B3" w:rsidRPr="002E56B9" w:rsidRDefault="00A735B3" w:rsidP="00560F48">
            <w:pPr>
              <w:pStyle w:val="TAL"/>
            </w:pPr>
            <w:r w:rsidRPr="002E56B9">
              <w:rPr>
                <w:rFonts w:hint="eastAsia"/>
              </w:rPr>
              <w:t>P</w:t>
            </w:r>
            <w:r w:rsidRPr="002E56B9">
              <w:t>C1.5</w:t>
            </w:r>
          </w:p>
          <w:p w14:paraId="5F48FE6A" w14:textId="77777777" w:rsidR="00A735B3" w:rsidRPr="002E56B9" w:rsidRDefault="00A735B3" w:rsidP="00560F48">
            <w:pPr>
              <w:pStyle w:val="TAL"/>
            </w:pPr>
            <w:r w:rsidRPr="002E56B9">
              <w:t>PC2</w:t>
            </w:r>
          </w:p>
          <w:p w14:paraId="0E5502F3"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5EE0F7" w14:textId="77777777" w:rsidR="00A735B3" w:rsidRPr="002E56B9" w:rsidRDefault="00A735B3" w:rsidP="00560F48">
            <w:pPr>
              <w:pStyle w:val="TAL"/>
            </w:pPr>
          </w:p>
        </w:tc>
      </w:tr>
      <w:tr w:rsidR="00A735B3" w:rsidRPr="002E56B9" w14:paraId="353854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D695109" w14:textId="77777777" w:rsidR="00A735B3" w:rsidRPr="002E56B9" w:rsidRDefault="00A735B3" w:rsidP="00560F48">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C56A32F" w14:textId="77777777" w:rsidR="00A735B3" w:rsidRPr="002E56B9" w:rsidRDefault="00A735B3" w:rsidP="00560F48">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A735B3" w:rsidRPr="002E56B9" w:rsidRDefault="00A735B3" w:rsidP="00560F48">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F41149D" w14:textId="77777777" w:rsidR="00A735B3" w:rsidRPr="002E56B9" w:rsidRDefault="00A735B3" w:rsidP="00560F48">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6D1B7" w14:textId="77777777" w:rsidR="00A735B3" w:rsidRPr="002E56B9" w:rsidRDefault="00A735B3" w:rsidP="00560F48">
            <w:pPr>
              <w:pStyle w:val="TAL"/>
            </w:pPr>
            <w:r w:rsidRPr="002E56B9">
              <w:t>Skip TC 6.5.1 if UE supports NSA and TS 38.521-3 TC 6.5B.1.2 or 6.5B.1.3 has been executed.</w:t>
            </w:r>
          </w:p>
        </w:tc>
      </w:tr>
      <w:tr w:rsidR="00A735B3" w:rsidRPr="002E56B9" w14:paraId="783D50C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D0669A2" w14:textId="77777777" w:rsidR="00A735B3" w:rsidRPr="002E56B9" w:rsidRDefault="00A735B3" w:rsidP="00560F48">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A0F4206" w14:textId="77777777" w:rsidR="00A735B3" w:rsidRPr="002E56B9" w:rsidRDefault="00A735B3" w:rsidP="00560F48">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DAAD3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338620"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A735B3" w:rsidRPr="002E56B9" w:rsidRDefault="00A735B3" w:rsidP="00560F48">
            <w:pPr>
              <w:pStyle w:val="TAL"/>
              <w:rPr>
                <w:lang w:eastAsia="zh-CN"/>
              </w:rPr>
            </w:pPr>
            <w:r w:rsidRPr="002E56B9">
              <w:t>PC1</w:t>
            </w:r>
          </w:p>
          <w:p w14:paraId="41ECDEF6" w14:textId="77777777" w:rsidR="00A735B3" w:rsidRPr="002E56B9" w:rsidRDefault="00A735B3" w:rsidP="00560F48">
            <w:pPr>
              <w:pStyle w:val="TAL"/>
            </w:pPr>
            <w:r w:rsidRPr="002E56B9">
              <w:t>PC2</w:t>
            </w:r>
          </w:p>
          <w:p w14:paraId="37326AB2"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433F4A6" w14:textId="77777777" w:rsidR="00A735B3" w:rsidRPr="002E56B9" w:rsidRDefault="00A735B3" w:rsidP="00560F48">
            <w:pPr>
              <w:pStyle w:val="TAL"/>
            </w:pPr>
            <w:r w:rsidRPr="002E56B9">
              <w:t>Skip TC 6.5.2.2 if UE supports NSA and TS 38.521-3 TC 6.5B.2.2.1 or 6.5B.2.3.1 has been executed.</w:t>
            </w:r>
          </w:p>
        </w:tc>
      </w:tr>
      <w:tr w:rsidR="00A735B3" w:rsidRPr="002E56B9" w14:paraId="28653D1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51DA22" w14:textId="77777777" w:rsidR="00A735B3" w:rsidRPr="002E56B9" w:rsidRDefault="00A735B3" w:rsidP="00560F48">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562A2863" w14:textId="77777777" w:rsidR="00A735B3" w:rsidRPr="002E56B9" w:rsidRDefault="00A735B3" w:rsidP="00560F48">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994E3A"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5AC3E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A735B3" w:rsidRPr="002E56B9" w:rsidRDefault="00A735B3" w:rsidP="00560F48">
            <w:pPr>
              <w:pStyle w:val="TAL"/>
            </w:pPr>
            <w:r w:rsidRPr="002E56B9">
              <w:t>PC1</w:t>
            </w:r>
          </w:p>
          <w:p w14:paraId="195769AF" w14:textId="77777777" w:rsidR="00A735B3" w:rsidRPr="002E56B9" w:rsidRDefault="00A735B3" w:rsidP="00560F48">
            <w:pPr>
              <w:pStyle w:val="TAL"/>
            </w:pPr>
            <w:r w:rsidRPr="002E56B9">
              <w:t>PC2</w:t>
            </w:r>
          </w:p>
          <w:p w14:paraId="497E183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57303CB" w14:textId="77777777" w:rsidR="00A735B3" w:rsidRPr="002E56B9" w:rsidRDefault="00A735B3" w:rsidP="00560F48">
            <w:pPr>
              <w:pStyle w:val="TAL"/>
              <w:rPr>
                <w:lang w:eastAsia="zh-CN"/>
              </w:rPr>
            </w:pPr>
            <w:r w:rsidRPr="002E56B9">
              <w:rPr>
                <w:lang w:eastAsia="zh-CN"/>
              </w:rPr>
              <w:t>Skip TC 6.5.2.3 if UE supports NSA and TS 38.521-3 TC 6.5B.2.3.2 has been executed.</w:t>
            </w:r>
          </w:p>
        </w:tc>
      </w:tr>
      <w:tr w:rsidR="00A735B3" w:rsidRPr="002E56B9" w14:paraId="666DEAF5"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EE66E7B" w14:textId="77777777" w:rsidR="00A735B3" w:rsidRPr="002E56B9" w:rsidRDefault="00A735B3" w:rsidP="00560F48">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79294291" w14:textId="77777777" w:rsidR="00A735B3" w:rsidRPr="002E56B9" w:rsidRDefault="00A735B3" w:rsidP="00560F48">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3EEBA55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3E82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5F0F2A"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A735B3" w:rsidRPr="002E56B9" w:rsidRDefault="00A735B3" w:rsidP="00560F48">
            <w:pPr>
              <w:pStyle w:val="TAL"/>
              <w:rPr>
                <w:lang w:eastAsia="zh-CN"/>
              </w:rPr>
            </w:pPr>
            <w:r w:rsidRPr="002E56B9">
              <w:t>PC1</w:t>
            </w:r>
          </w:p>
          <w:p w14:paraId="1A353F54" w14:textId="77777777" w:rsidR="00A735B3" w:rsidRPr="002E56B9" w:rsidRDefault="00A735B3" w:rsidP="00560F48">
            <w:pPr>
              <w:pStyle w:val="TAL"/>
            </w:pPr>
            <w:r w:rsidRPr="002E56B9">
              <w:t>PC2</w:t>
            </w:r>
          </w:p>
          <w:p w14:paraId="07CB2C8C"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8789EB9" w14:textId="77777777" w:rsidR="00A735B3" w:rsidRPr="002E56B9" w:rsidRDefault="00A735B3" w:rsidP="00560F48">
            <w:pPr>
              <w:pStyle w:val="TAL"/>
              <w:rPr>
                <w:lang w:eastAsia="zh-CN"/>
              </w:rPr>
            </w:pPr>
            <w:r w:rsidRPr="002E56B9">
              <w:rPr>
                <w:lang w:eastAsia="zh-CN"/>
              </w:rPr>
              <w:t>Skip TC 6.5.2.4.1 if UE supports NSA and TS 38.521-3 TC 6.5B.2.3.3.1 has been executed.</w:t>
            </w:r>
          </w:p>
        </w:tc>
      </w:tr>
      <w:tr w:rsidR="00A735B3" w:rsidRPr="002E56B9" w14:paraId="43AC2C7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DBAB59" w14:textId="77777777" w:rsidR="00A735B3" w:rsidRPr="002E56B9" w:rsidRDefault="00A735B3" w:rsidP="00560F48">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03492FDB" w14:textId="77777777" w:rsidR="00A735B3" w:rsidRPr="002E56B9" w:rsidRDefault="00A735B3" w:rsidP="00560F48">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A735B3" w:rsidRPr="002E56B9" w:rsidRDefault="00A735B3" w:rsidP="00560F48">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B1F49B5" w14:textId="77777777" w:rsidR="00A735B3" w:rsidRPr="002E56B9" w:rsidRDefault="00A735B3" w:rsidP="00560F48">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3CCDF13B" w14:textId="77777777" w:rsidR="00A735B3" w:rsidRPr="002E56B9" w:rsidRDefault="00A735B3" w:rsidP="00560F48">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A735B3" w:rsidRPr="002E56B9" w14:paraId="36C159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31B3E2" w14:textId="77777777" w:rsidR="00A735B3" w:rsidRPr="002E56B9" w:rsidRDefault="00A735B3" w:rsidP="00560F48">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0CEADD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148FD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5AFDD16" w14:textId="77777777" w:rsidR="00A735B3" w:rsidRPr="002E56B9" w:rsidRDefault="00A735B3" w:rsidP="00560F48">
            <w:pPr>
              <w:pStyle w:val="TAL"/>
              <w:rPr>
                <w:lang w:eastAsia="zh-CN"/>
              </w:rPr>
            </w:pPr>
            <w:r w:rsidRPr="002E56B9">
              <w:rPr>
                <w:lang w:eastAsia="zh-CN"/>
              </w:rPr>
              <w:t>Skip TC 6.5.3.1 if UE supports NSA and TS 38.521-3 TC 6.5B.3.1.1 or 6.5B.3.2.1 has been executed.</w:t>
            </w:r>
          </w:p>
        </w:tc>
      </w:tr>
      <w:tr w:rsidR="00A735B3" w:rsidRPr="002E56B9" w14:paraId="7FBB120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A3B722" w14:textId="77777777" w:rsidR="00A735B3" w:rsidRPr="002E56B9" w:rsidRDefault="00A735B3" w:rsidP="00560F48">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4DB56B9E" w14:textId="77777777" w:rsidR="00A735B3" w:rsidRPr="002E56B9" w:rsidRDefault="00A735B3" w:rsidP="00560F48">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27114D"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03BEC9" w14:textId="77777777" w:rsidR="00A735B3" w:rsidRPr="002E56B9" w:rsidRDefault="00A735B3" w:rsidP="00560F48">
            <w:pPr>
              <w:pStyle w:val="TAL"/>
              <w:rPr>
                <w:lang w:eastAsia="zh-CN"/>
              </w:rPr>
            </w:pPr>
          </w:p>
        </w:tc>
      </w:tr>
      <w:tr w:rsidR="00A735B3" w:rsidRPr="002E56B9" w14:paraId="0868836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6AFEE7C" w14:textId="77777777" w:rsidR="00A735B3" w:rsidRPr="002E56B9" w:rsidRDefault="00A735B3" w:rsidP="00560F48">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65CF7C4" w14:textId="77777777" w:rsidR="00A735B3" w:rsidRPr="002E56B9" w:rsidRDefault="00A735B3" w:rsidP="00560F48">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06FF2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1B3CD949" w14:textId="77777777" w:rsidR="00A735B3" w:rsidRPr="002E56B9" w:rsidRDefault="00A735B3" w:rsidP="00560F48">
            <w:pPr>
              <w:pStyle w:val="TAL"/>
              <w:rPr>
                <w:lang w:eastAsia="zh-CN"/>
              </w:rPr>
            </w:pPr>
            <w:r w:rsidRPr="002E56B9">
              <w:rPr>
                <w:lang w:eastAsia="zh-CN"/>
              </w:rPr>
              <w:t>Skip TC 6.5.3.3 if UE supports NSA and TS 38.521-3 TC 6.5B.4.3 has been executed.</w:t>
            </w:r>
          </w:p>
        </w:tc>
      </w:tr>
      <w:tr w:rsidR="00A735B3" w:rsidRPr="002E56B9" w14:paraId="0285D74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862E55" w14:textId="77777777" w:rsidR="00A735B3" w:rsidRPr="002E56B9" w:rsidRDefault="00A735B3" w:rsidP="00560F48">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32AC4EE4" w14:textId="77777777" w:rsidR="00A735B3" w:rsidRPr="002E56B9" w:rsidRDefault="00A735B3" w:rsidP="00560F48">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AC7911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EDCAB2" w14:textId="77777777" w:rsidR="00A735B3" w:rsidRPr="002E56B9" w:rsidRDefault="00A735B3" w:rsidP="00560F48">
            <w:pPr>
              <w:pStyle w:val="TAL"/>
            </w:pPr>
            <w:r w:rsidRPr="002E56B9">
              <w:t>Skip TC 6.5.4 if UE supports NSA and TS 38.521-3 TC 6.5B.5.3 has been executed.</w:t>
            </w:r>
          </w:p>
        </w:tc>
      </w:tr>
      <w:tr w:rsidR="00A735B3" w:rsidRPr="002E56B9" w14:paraId="4697F5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3A04C47" w14:textId="77777777" w:rsidR="00A735B3" w:rsidRPr="002E56B9" w:rsidRDefault="00A735B3" w:rsidP="00560F48">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179B3450" w14:textId="77777777" w:rsidR="00A735B3" w:rsidRPr="002E56B9" w:rsidRDefault="00A735B3" w:rsidP="00560F48">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551D06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739C54"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65412DBC" w14:textId="77777777"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08482BB" w14:textId="77777777" w:rsidR="00A735B3" w:rsidRPr="002E56B9" w:rsidRDefault="00A735B3" w:rsidP="00560F48">
            <w:pPr>
              <w:pStyle w:val="TAL"/>
            </w:pPr>
          </w:p>
        </w:tc>
      </w:tr>
      <w:tr w:rsidR="00A735B3" w:rsidRPr="002E56B9" w14:paraId="58E5AC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EC3906B" w14:textId="77777777" w:rsidR="00A735B3" w:rsidRPr="002E56B9" w:rsidRDefault="00A735B3" w:rsidP="00560F48">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3F883F99" w14:textId="77777777" w:rsidR="00A735B3" w:rsidRPr="002E56B9" w:rsidRDefault="00A735B3" w:rsidP="00560F48">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C09"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405A30" w:rsidRDefault="00A735B3" w:rsidP="00405A30">
            <w:pPr>
              <w:pStyle w:val="TAL"/>
              <w:rPr>
                <w:lang w:eastAsia="zh-CN"/>
              </w:rPr>
            </w:pPr>
            <w:r w:rsidRPr="002E56B9">
              <w:rPr>
                <w:lang w:eastAsia="zh-CN"/>
              </w:rPr>
              <w:t>E015</w:t>
            </w:r>
          </w:p>
          <w:p w14:paraId="00BDA2C1" w14:textId="53D22C04"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A735B3" w:rsidRPr="002E56B9" w:rsidRDefault="00A735B3" w:rsidP="00560F48">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1BD2F697" w14:textId="77777777" w:rsidR="00A735B3" w:rsidRPr="002E56B9" w:rsidRDefault="00A735B3" w:rsidP="00560F48">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74ABA9C" w14:textId="77777777" w:rsidR="00A735B3" w:rsidRPr="002E56B9" w:rsidRDefault="00A735B3" w:rsidP="00560F48">
            <w:pPr>
              <w:pStyle w:val="TAL"/>
            </w:pPr>
          </w:p>
        </w:tc>
      </w:tr>
      <w:tr w:rsidR="00A735B3" w:rsidRPr="002E56B9" w14:paraId="1F0EB8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0E16EF" w14:textId="77777777" w:rsidR="00A735B3" w:rsidRPr="002E56B9" w:rsidRDefault="00A735B3" w:rsidP="00560F48">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D92C4C2" w14:textId="77777777" w:rsidR="00A735B3" w:rsidRPr="002E56B9" w:rsidRDefault="00A735B3" w:rsidP="00560F48">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46869E"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1C57462" w14:textId="77777777" w:rsidR="00A735B3" w:rsidRPr="002E56B9" w:rsidRDefault="00A735B3" w:rsidP="00560F48">
            <w:pPr>
              <w:pStyle w:val="TAL"/>
            </w:pPr>
          </w:p>
        </w:tc>
      </w:tr>
      <w:tr w:rsidR="00A735B3" w:rsidRPr="002E56B9" w14:paraId="4546E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DB45CF" w14:textId="77777777" w:rsidR="00A735B3" w:rsidRPr="002E56B9" w:rsidRDefault="00A735B3" w:rsidP="00560F48">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0111DAC3" w14:textId="77777777" w:rsidR="00A735B3" w:rsidRPr="002E56B9" w:rsidRDefault="00A735B3" w:rsidP="00560F48">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A3CDB7"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405A30" w:rsidRDefault="00A735B3" w:rsidP="00405A30">
            <w:pPr>
              <w:pStyle w:val="TAL"/>
              <w:rPr>
                <w:lang w:eastAsia="zh-CN"/>
              </w:rPr>
            </w:pPr>
            <w:r w:rsidRPr="002E56B9">
              <w:rPr>
                <w:lang w:eastAsia="zh-CN"/>
              </w:rPr>
              <w:t>E015</w:t>
            </w:r>
          </w:p>
          <w:p w14:paraId="55179C2D" w14:textId="42931F46"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7EE74F88" w14:textId="2E36208E"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E3191C" w14:textId="77777777" w:rsidR="00A735B3" w:rsidRPr="002E56B9" w:rsidRDefault="00A735B3" w:rsidP="00560F48">
            <w:pPr>
              <w:pStyle w:val="TAL"/>
            </w:pPr>
          </w:p>
        </w:tc>
      </w:tr>
      <w:tr w:rsidR="00A735B3" w:rsidRPr="002E56B9" w14:paraId="7B7C53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3E98AB" w14:textId="77777777" w:rsidR="00A735B3" w:rsidRPr="002E56B9" w:rsidRDefault="00A735B3" w:rsidP="00560F48">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573B8B3" w14:textId="77777777" w:rsidR="00A735B3" w:rsidRPr="002E56B9" w:rsidRDefault="00A735B3" w:rsidP="00560F48">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30E17B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A1D275F" w14:textId="77777777" w:rsidR="00A735B3" w:rsidRPr="002E56B9" w:rsidRDefault="00A735B3" w:rsidP="00560F48">
            <w:pPr>
              <w:pStyle w:val="TAL"/>
            </w:pPr>
          </w:p>
        </w:tc>
      </w:tr>
      <w:tr w:rsidR="00A735B3" w:rsidRPr="002E56B9" w14:paraId="47FE9288" w14:textId="77777777" w:rsidTr="00560F4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8A4CD8" w14:textId="77777777" w:rsidR="00A735B3" w:rsidRPr="002E56B9" w:rsidRDefault="00A735B3" w:rsidP="00560F48">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3B2ECE3" w14:textId="77777777" w:rsidR="00A735B3" w:rsidRPr="002E56B9" w:rsidRDefault="00A735B3" w:rsidP="00560F48">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7B345B0"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A09EF" w14:textId="3B6FBA3B"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A0BF68E" w14:textId="77777777" w:rsidR="00A735B3" w:rsidRPr="002E56B9" w:rsidRDefault="00A735B3" w:rsidP="00560F48">
            <w:pPr>
              <w:pStyle w:val="TAL"/>
            </w:pPr>
          </w:p>
        </w:tc>
      </w:tr>
      <w:tr w:rsidR="00A735B3" w:rsidRPr="002E56B9" w14:paraId="27A433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C48494B" w14:textId="77777777" w:rsidR="00A735B3" w:rsidRPr="002E56B9" w:rsidRDefault="00A735B3" w:rsidP="00560F48">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4C308C93" w14:textId="77777777" w:rsidR="00A735B3" w:rsidRPr="002E56B9" w:rsidRDefault="00A735B3" w:rsidP="00560F48">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7E9E3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BA366D4" w14:textId="51B69D65"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6ACA0DF" w14:textId="77777777" w:rsidR="00A735B3" w:rsidRPr="002E56B9" w:rsidRDefault="00A735B3" w:rsidP="00560F48">
            <w:pPr>
              <w:pStyle w:val="TAL"/>
            </w:pPr>
          </w:p>
        </w:tc>
      </w:tr>
      <w:tr w:rsidR="00A735B3" w:rsidRPr="002E56B9" w14:paraId="3DBC1F6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68C551" w14:textId="77777777" w:rsidR="00A735B3" w:rsidRPr="002E56B9" w:rsidRDefault="00A735B3" w:rsidP="00560F48">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B669370" w14:textId="77777777" w:rsidR="00A735B3" w:rsidRPr="002E56B9" w:rsidRDefault="00A735B3" w:rsidP="00560F48">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3F0C113"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8F297F2" w14:textId="77777777" w:rsidR="00A735B3" w:rsidRPr="002E56B9" w:rsidRDefault="00A735B3" w:rsidP="00560F48">
            <w:pPr>
              <w:pStyle w:val="TAL"/>
            </w:pPr>
          </w:p>
        </w:tc>
      </w:tr>
      <w:tr w:rsidR="00A735B3" w:rsidRPr="002E56B9" w14:paraId="474E1C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0E130D" w14:textId="77777777" w:rsidR="00A735B3" w:rsidRPr="002E56B9" w:rsidRDefault="00A735B3" w:rsidP="00560F48">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37FDC8FE" w14:textId="77777777" w:rsidR="00A735B3" w:rsidRPr="002E56B9" w:rsidRDefault="00A735B3" w:rsidP="00560F48">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A2414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D8881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8E94022" w14:textId="77777777" w:rsidR="00A735B3" w:rsidRPr="002E56B9" w:rsidRDefault="00A735B3" w:rsidP="00560F48">
            <w:pPr>
              <w:pStyle w:val="TAL"/>
            </w:pPr>
          </w:p>
        </w:tc>
      </w:tr>
      <w:tr w:rsidR="00A735B3" w:rsidRPr="002E56B9" w14:paraId="748DDA9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9B397F" w14:textId="77777777" w:rsidR="00A735B3" w:rsidRPr="002E56B9" w:rsidRDefault="00A735B3" w:rsidP="00560F48">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FF9867E" w14:textId="77777777" w:rsidR="00A735B3" w:rsidRPr="002E56B9" w:rsidRDefault="00A735B3" w:rsidP="00560F48">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67991E0"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7EAC4D5" w14:textId="77777777" w:rsidR="00A735B3" w:rsidRPr="002E56B9" w:rsidRDefault="00A735B3" w:rsidP="00560F48">
            <w:pPr>
              <w:pStyle w:val="TAL"/>
            </w:pPr>
            <w:r w:rsidRPr="002E56B9">
              <w:rPr>
                <w:rFonts w:eastAsia="SimSun"/>
              </w:rPr>
              <w:t>NOTE 2</w:t>
            </w:r>
          </w:p>
        </w:tc>
      </w:tr>
      <w:tr w:rsidR="00A735B3" w:rsidRPr="002E56B9" w14:paraId="70DE8A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06FFEA" w14:textId="77777777" w:rsidR="00A735B3" w:rsidRPr="002E56B9" w:rsidRDefault="00A735B3" w:rsidP="00560F48">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049464A4" w14:textId="77777777" w:rsidR="00A735B3" w:rsidRPr="002E56B9" w:rsidRDefault="00A735B3" w:rsidP="00560F48">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85477E"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CF2C2D" w14:textId="77777777" w:rsidR="00A735B3" w:rsidRPr="002E56B9" w:rsidRDefault="00A735B3" w:rsidP="00560F48">
            <w:pPr>
              <w:pStyle w:val="TAL"/>
            </w:pPr>
            <w:r w:rsidRPr="002E56B9">
              <w:rPr>
                <w:rFonts w:eastAsia="SimSun"/>
              </w:rPr>
              <w:t>NOTE 2</w:t>
            </w:r>
          </w:p>
        </w:tc>
      </w:tr>
      <w:tr w:rsidR="00A735B3" w:rsidRPr="002E56B9" w14:paraId="5E26D3B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474F7CB" w14:textId="77777777" w:rsidR="00A735B3" w:rsidRPr="002E56B9" w:rsidRDefault="00A735B3" w:rsidP="00560F48">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652FABE" w14:textId="77777777" w:rsidR="00A735B3" w:rsidRPr="002E56B9" w:rsidRDefault="00A735B3" w:rsidP="00560F48">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0A2FEB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0036AD9" w14:textId="77777777" w:rsidR="00A735B3" w:rsidRPr="002E56B9" w:rsidRDefault="00A735B3" w:rsidP="00560F48">
            <w:pPr>
              <w:pStyle w:val="TAL"/>
            </w:pPr>
            <w:r w:rsidRPr="002E56B9">
              <w:rPr>
                <w:rFonts w:eastAsia="SimSun"/>
              </w:rPr>
              <w:t>NOTE 2</w:t>
            </w:r>
          </w:p>
        </w:tc>
      </w:tr>
      <w:tr w:rsidR="00A735B3" w:rsidRPr="002E56B9" w14:paraId="3DC13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94AE88" w14:textId="77777777" w:rsidR="00A735B3" w:rsidRPr="002E56B9" w:rsidRDefault="00A735B3" w:rsidP="00560F48">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6CF860D5" w14:textId="77777777" w:rsidR="00A735B3" w:rsidRPr="002E56B9" w:rsidRDefault="00A735B3" w:rsidP="00560F48">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27ED4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B4BCF0" w14:textId="77777777" w:rsidR="00A735B3" w:rsidRPr="002E56B9" w:rsidRDefault="00A735B3" w:rsidP="00560F48">
            <w:pPr>
              <w:pStyle w:val="TAL"/>
            </w:pPr>
            <w:r w:rsidRPr="002E56B9">
              <w:rPr>
                <w:rFonts w:eastAsia="SimSun"/>
              </w:rPr>
              <w:t>NOTE 2</w:t>
            </w:r>
          </w:p>
        </w:tc>
      </w:tr>
      <w:tr w:rsidR="00A735B3" w:rsidRPr="002E56B9" w14:paraId="21F9B59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5A4FA0" w14:textId="77777777" w:rsidR="00A735B3" w:rsidRPr="002E56B9" w:rsidRDefault="00A735B3" w:rsidP="00560F48">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8AD88FC" w14:textId="77777777" w:rsidR="00A735B3" w:rsidRPr="002E56B9" w:rsidRDefault="00A735B3" w:rsidP="00560F48">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A34BE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F12A8A" w14:textId="77777777" w:rsidR="00A735B3" w:rsidRPr="002E56B9" w:rsidRDefault="00A735B3" w:rsidP="00560F48">
            <w:pPr>
              <w:pStyle w:val="TAL"/>
            </w:pPr>
            <w:r w:rsidRPr="002E56B9">
              <w:rPr>
                <w:rFonts w:eastAsia="SimSun"/>
              </w:rPr>
              <w:t>NOTE 2</w:t>
            </w:r>
          </w:p>
        </w:tc>
      </w:tr>
      <w:tr w:rsidR="00A735B3" w:rsidRPr="002E56B9" w14:paraId="14EB89F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3B84A4F" w14:textId="77777777" w:rsidR="00A735B3" w:rsidRPr="002E56B9" w:rsidRDefault="00A735B3" w:rsidP="00560F48">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5007741E" w14:textId="77777777" w:rsidR="00A735B3" w:rsidRPr="002E56B9" w:rsidRDefault="00A735B3" w:rsidP="00560F48">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85B5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69B904" w14:textId="77777777" w:rsidR="00A735B3" w:rsidRPr="002E56B9" w:rsidRDefault="00A735B3" w:rsidP="00560F48">
            <w:pPr>
              <w:pStyle w:val="TAL"/>
            </w:pPr>
            <w:r w:rsidRPr="002E56B9">
              <w:rPr>
                <w:rFonts w:eastAsia="SimSun"/>
              </w:rPr>
              <w:t>NOTE 2</w:t>
            </w:r>
          </w:p>
        </w:tc>
      </w:tr>
      <w:tr w:rsidR="00A735B3" w:rsidRPr="002E56B9" w14:paraId="3CDA8C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B17EB4C" w14:textId="77777777" w:rsidR="00A735B3" w:rsidRPr="002E56B9" w:rsidRDefault="00A735B3" w:rsidP="00560F48">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4FAA890B" w14:textId="77777777" w:rsidR="00A735B3" w:rsidRPr="002E56B9" w:rsidRDefault="00A735B3" w:rsidP="00560F48">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4FFD55"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5A5778" w14:textId="77777777" w:rsidR="00A735B3" w:rsidRPr="002E56B9" w:rsidRDefault="00A735B3" w:rsidP="00560F48">
            <w:pPr>
              <w:pStyle w:val="TAL"/>
            </w:pPr>
            <w:r w:rsidRPr="002E56B9">
              <w:rPr>
                <w:rFonts w:eastAsia="SimSun"/>
              </w:rPr>
              <w:t>NOTE 2</w:t>
            </w:r>
          </w:p>
        </w:tc>
      </w:tr>
      <w:tr w:rsidR="00A735B3" w:rsidRPr="002E56B9" w14:paraId="0179D4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756B330" w14:textId="77777777" w:rsidR="00A735B3" w:rsidRPr="002E56B9" w:rsidRDefault="00A735B3" w:rsidP="00560F48">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4250191" w14:textId="77777777" w:rsidR="00A735B3" w:rsidRPr="002E56B9" w:rsidRDefault="00A735B3" w:rsidP="00560F48">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63931C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E1B1ECF" w14:textId="77777777" w:rsidR="00A735B3" w:rsidRPr="002E56B9" w:rsidRDefault="00A735B3" w:rsidP="00560F48">
            <w:pPr>
              <w:pStyle w:val="TAL"/>
            </w:pPr>
            <w:r w:rsidRPr="002E56B9">
              <w:rPr>
                <w:rFonts w:eastAsia="SimSun"/>
              </w:rPr>
              <w:t>NOTE 2</w:t>
            </w:r>
          </w:p>
        </w:tc>
      </w:tr>
      <w:tr w:rsidR="00A735B3" w:rsidRPr="002E56B9" w14:paraId="0E5F21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D0680D" w14:textId="77777777" w:rsidR="00A735B3" w:rsidRPr="002E56B9" w:rsidRDefault="00A735B3" w:rsidP="00560F48">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0B349B89" w14:textId="77777777" w:rsidR="00A735B3" w:rsidRPr="002E56B9" w:rsidRDefault="00A735B3" w:rsidP="00560F48">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C30E9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A74654D" w14:textId="77777777" w:rsidR="00A735B3" w:rsidRPr="002E56B9" w:rsidRDefault="00A735B3" w:rsidP="00560F48">
            <w:pPr>
              <w:pStyle w:val="TAL"/>
            </w:pPr>
            <w:r w:rsidRPr="002E56B9">
              <w:rPr>
                <w:rFonts w:eastAsia="SimSun"/>
              </w:rPr>
              <w:t>NOTE 2</w:t>
            </w:r>
          </w:p>
        </w:tc>
      </w:tr>
      <w:tr w:rsidR="00A735B3" w:rsidRPr="002E56B9" w14:paraId="5250B9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A26ABB" w14:textId="77777777" w:rsidR="00A735B3" w:rsidRPr="002E56B9" w:rsidRDefault="00A735B3" w:rsidP="00560F48">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5BE56D29" w14:textId="77777777" w:rsidR="00A735B3" w:rsidRPr="002E56B9" w:rsidRDefault="00A735B3" w:rsidP="00560F48">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D2DD2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540CEF6" w14:textId="77777777" w:rsidR="00A735B3" w:rsidRPr="002E56B9" w:rsidRDefault="00A735B3" w:rsidP="00560F48">
            <w:pPr>
              <w:pStyle w:val="TAL"/>
            </w:pPr>
          </w:p>
        </w:tc>
      </w:tr>
      <w:tr w:rsidR="00A735B3" w:rsidRPr="002E56B9" w14:paraId="26D0B3F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DDA7036" w14:textId="77777777" w:rsidR="00A735B3" w:rsidRPr="002E56B9" w:rsidRDefault="00A735B3" w:rsidP="00560F48">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400FD049" w14:textId="77777777" w:rsidR="00A735B3" w:rsidRPr="002E56B9" w:rsidRDefault="00A735B3" w:rsidP="00560F48">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5D999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BFAFD35" w14:textId="77777777" w:rsidR="00A735B3" w:rsidRPr="002E56B9" w:rsidRDefault="00A735B3" w:rsidP="00560F48">
            <w:pPr>
              <w:pStyle w:val="TAL"/>
            </w:pPr>
          </w:p>
        </w:tc>
      </w:tr>
      <w:tr w:rsidR="00A735B3" w:rsidRPr="002E56B9" w14:paraId="6E6CD29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2F940EA7" w14:textId="77777777" w:rsidR="00A735B3" w:rsidRPr="002E56B9" w:rsidRDefault="00A735B3" w:rsidP="00560F48">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5E02D7EF" w14:textId="5E27252A" w:rsidR="00A735B3" w:rsidRPr="002E56B9" w:rsidRDefault="00A735B3" w:rsidP="00560F48">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057C96A"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D69E48"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E830188"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2DE8A4F" w14:textId="77777777" w:rsidR="00A735B3" w:rsidRPr="002E56B9" w:rsidRDefault="00A735B3" w:rsidP="00560F48">
            <w:pPr>
              <w:pStyle w:val="TAL"/>
            </w:pPr>
          </w:p>
        </w:tc>
      </w:tr>
      <w:tr w:rsidR="00A735B3" w:rsidRPr="002E56B9" w14:paraId="40E2F57F" w14:textId="77777777" w:rsidTr="00560F48">
        <w:trPr>
          <w:jc w:val="center"/>
        </w:trPr>
        <w:tc>
          <w:tcPr>
            <w:tcW w:w="1348" w:type="dxa"/>
            <w:tcBorders>
              <w:top w:val="nil"/>
              <w:left w:val="single" w:sz="4" w:space="0" w:color="auto"/>
              <w:bottom w:val="single" w:sz="4" w:space="0" w:color="auto"/>
              <w:right w:val="single" w:sz="4" w:space="0" w:color="auto"/>
            </w:tcBorders>
          </w:tcPr>
          <w:p w14:paraId="5FD8A9AC"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5F22732"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236C9DE"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AEB4F3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2D8E230A" w14:textId="77777777" w:rsidR="00A735B3" w:rsidRPr="002E56B9" w:rsidRDefault="00A735B3" w:rsidP="00560F48">
            <w:pPr>
              <w:pStyle w:val="TAL"/>
            </w:pPr>
          </w:p>
        </w:tc>
      </w:tr>
      <w:tr w:rsidR="00A735B3" w:rsidRPr="002E56B9" w14:paraId="42A0AC9C" w14:textId="77777777" w:rsidTr="00560F48">
        <w:trPr>
          <w:jc w:val="center"/>
        </w:trPr>
        <w:tc>
          <w:tcPr>
            <w:tcW w:w="1348" w:type="dxa"/>
            <w:tcBorders>
              <w:top w:val="nil"/>
              <w:left w:val="single" w:sz="4" w:space="0" w:color="auto"/>
              <w:bottom w:val="single" w:sz="4" w:space="0" w:color="auto"/>
              <w:right w:val="single" w:sz="4" w:space="0" w:color="auto"/>
            </w:tcBorders>
          </w:tcPr>
          <w:p w14:paraId="5DF0F22F" w14:textId="77777777" w:rsidR="00A735B3" w:rsidRPr="002E56B9" w:rsidRDefault="00A735B3" w:rsidP="00560F48">
            <w:pPr>
              <w:pStyle w:val="TAL"/>
            </w:pPr>
            <w:r w:rsidRPr="002E56B9">
              <w:t>6.5D.2.2_1</w:t>
            </w:r>
          </w:p>
        </w:tc>
        <w:tc>
          <w:tcPr>
            <w:tcW w:w="4467" w:type="dxa"/>
            <w:tcBorders>
              <w:top w:val="nil"/>
              <w:left w:val="single" w:sz="4" w:space="0" w:color="auto"/>
              <w:bottom w:val="single" w:sz="4" w:space="0" w:color="auto"/>
              <w:right w:val="single" w:sz="4" w:space="0" w:color="auto"/>
            </w:tcBorders>
          </w:tcPr>
          <w:p w14:paraId="7F87E83C" w14:textId="77777777" w:rsidR="00A735B3" w:rsidRPr="002E56B9" w:rsidRDefault="00A735B3" w:rsidP="00560F48">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1AFAB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510BC75" w14:textId="77777777" w:rsidR="00A735B3" w:rsidRPr="002E56B9" w:rsidRDefault="00A735B3" w:rsidP="00560F48">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E1AB204"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712C114D" w14:textId="3B9D948F" w:rsidR="00A735B3" w:rsidRPr="002E56B9" w:rsidRDefault="00A735B3" w:rsidP="00560F48">
            <w:pPr>
              <w:pStyle w:val="TAL"/>
              <w:rPr>
                <w:lang w:eastAsia="zh-CN"/>
              </w:rPr>
            </w:pPr>
          </w:p>
        </w:tc>
      </w:tr>
      <w:tr w:rsidR="00A735B3" w:rsidRPr="002E56B9" w14:paraId="59B3AA3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0ABD68" w14:textId="77777777" w:rsidR="00A735B3" w:rsidRPr="002E56B9" w:rsidRDefault="00A735B3" w:rsidP="00560F48">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C11055E" w14:textId="77777777" w:rsidR="00A735B3" w:rsidRPr="002E56B9" w:rsidRDefault="00A735B3" w:rsidP="00560F48">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D2F6A9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192BAE"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AD593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45B814" w14:textId="77777777" w:rsidR="00A735B3" w:rsidRPr="002E56B9" w:rsidRDefault="00A735B3" w:rsidP="00560F48">
            <w:pPr>
              <w:pStyle w:val="TAL"/>
            </w:pPr>
          </w:p>
        </w:tc>
      </w:tr>
      <w:tr w:rsidR="00A735B3" w:rsidRPr="002E56B9" w14:paraId="4307FB8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C95B661" w14:textId="77777777" w:rsidR="00A735B3" w:rsidRPr="002E56B9" w:rsidRDefault="00A735B3" w:rsidP="00560F48">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76827C21" w14:textId="77777777" w:rsidR="00A735B3" w:rsidRPr="002E56B9" w:rsidRDefault="00A735B3" w:rsidP="00560F48">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60B39C"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D735D3"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038A471"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68092CC9" w14:textId="77777777" w:rsidR="00A735B3" w:rsidRPr="002E56B9" w:rsidRDefault="00A735B3" w:rsidP="00560F48">
            <w:pPr>
              <w:pStyle w:val="TAL"/>
            </w:pPr>
          </w:p>
        </w:tc>
      </w:tr>
      <w:tr w:rsidR="00A735B3" w:rsidRPr="002E56B9" w14:paraId="40447A48" w14:textId="77777777" w:rsidTr="00560F48">
        <w:trPr>
          <w:jc w:val="center"/>
        </w:trPr>
        <w:tc>
          <w:tcPr>
            <w:tcW w:w="1348" w:type="dxa"/>
            <w:tcBorders>
              <w:top w:val="nil"/>
              <w:left w:val="single" w:sz="4" w:space="0" w:color="auto"/>
              <w:bottom w:val="single" w:sz="4" w:space="0" w:color="auto"/>
              <w:right w:val="single" w:sz="4" w:space="0" w:color="auto"/>
            </w:tcBorders>
          </w:tcPr>
          <w:p w14:paraId="2449421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97909E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8A0775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0F7F79"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96D46DE" w14:textId="77777777" w:rsidR="00A735B3" w:rsidRPr="002E56B9" w:rsidRDefault="00A735B3" w:rsidP="00560F48">
            <w:pPr>
              <w:pStyle w:val="TAL"/>
            </w:pPr>
          </w:p>
        </w:tc>
      </w:tr>
      <w:tr w:rsidR="00A735B3" w:rsidRPr="002E56B9" w14:paraId="3DE35118" w14:textId="77777777" w:rsidTr="00560F48">
        <w:trPr>
          <w:jc w:val="center"/>
        </w:trPr>
        <w:tc>
          <w:tcPr>
            <w:tcW w:w="1348" w:type="dxa"/>
            <w:tcBorders>
              <w:top w:val="nil"/>
              <w:left w:val="single" w:sz="4" w:space="0" w:color="auto"/>
              <w:bottom w:val="single" w:sz="4" w:space="0" w:color="auto"/>
              <w:right w:val="single" w:sz="4" w:space="0" w:color="auto"/>
            </w:tcBorders>
          </w:tcPr>
          <w:p w14:paraId="1E13E883" w14:textId="77777777" w:rsidR="00A735B3" w:rsidRPr="002E56B9" w:rsidRDefault="00A735B3" w:rsidP="00560F48">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CCBA095" w14:textId="77777777" w:rsidR="00A735B3" w:rsidRPr="002E56B9" w:rsidRDefault="00A735B3" w:rsidP="00560F48">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4E52E5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A735B3" w:rsidRPr="002E56B9" w:rsidRDefault="00A735B3" w:rsidP="00560F48">
            <w:pPr>
              <w:pStyle w:val="TAL"/>
            </w:pPr>
            <w:r w:rsidRPr="002E56B9">
              <w:t>D024</w:t>
            </w:r>
          </w:p>
        </w:tc>
        <w:tc>
          <w:tcPr>
            <w:tcW w:w="1563" w:type="dxa"/>
            <w:tcBorders>
              <w:top w:val="nil"/>
              <w:left w:val="single" w:sz="4" w:space="0" w:color="auto"/>
              <w:bottom w:val="single" w:sz="4" w:space="0" w:color="auto"/>
              <w:right w:val="single" w:sz="4" w:space="0" w:color="auto"/>
            </w:tcBorders>
          </w:tcPr>
          <w:p w14:paraId="4DD5728C"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0984D8A" w14:textId="77777777" w:rsidR="00A735B3" w:rsidRPr="002E56B9" w:rsidRDefault="00A735B3" w:rsidP="00560F48">
            <w:pPr>
              <w:pStyle w:val="TAL"/>
            </w:pPr>
          </w:p>
        </w:tc>
      </w:tr>
      <w:tr w:rsidR="00A735B3" w:rsidRPr="002E56B9" w14:paraId="2F97C2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4AAD4C4" w14:textId="77777777" w:rsidR="00A735B3" w:rsidRPr="002E56B9" w:rsidRDefault="00A735B3" w:rsidP="00560F48">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8B1553F" w14:textId="77777777" w:rsidR="00A735B3" w:rsidRPr="002E56B9" w:rsidRDefault="00A735B3" w:rsidP="00560F48">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77777777" w:rsidR="00A735B3" w:rsidRPr="002E56B9" w:rsidRDefault="00A735B3" w:rsidP="00560F48">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AE364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664DD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C5F6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A06035" w14:textId="77777777" w:rsidR="00A735B3" w:rsidRPr="002E56B9" w:rsidRDefault="00A735B3" w:rsidP="00560F48">
            <w:pPr>
              <w:pStyle w:val="TAL"/>
            </w:pPr>
          </w:p>
        </w:tc>
      </w:tr>
      <w:tr w:rsidR="00A735B3" w:rsidRPr="002E56B9" w14:paraId="3F32B9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0C611D" w14:textId="77777777" w:rsidR="00A735B3" w:rsidRPr="002E56B9" w:rsidRDefault="00A735B3" w:rsidP="00560F48">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31F6887A" w14:textId="77777777" w:rsidR="00A735B3" w:rsidRPr="002E56B9" w:rsidRDefault="00A735B3" w:rsidP="00560F48">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08A302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535E22D" w14:textId="77777777" w:rsidR="00A735B3" w:rsidRPr="002E56B9" w:rsidRDefault="00A735B3" w:rsidP="00560F48">
            <w:pPr>
              <w:pStyle w:val="TAL"/>
            </w:pPr>
          </w:p>
        </w:tc>
      </w:tr>
      <w:tr w:rsidR="00A735B3" w:rsidRPr="002E56B9" w14:paraId="3106E7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159FAA" w14:textId="77777777" w:rsidR="00A735B3" w:rsidRPr="002E56B9" w:rsidRDefault="00A735B3" w:rsidP="00560F48">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109AE932" w14:textId="77777777" w:rsidR="00A735B3" w:rsidRPr="002E56B9" w:rsidRDefault="00A735B3" w:rsidP="00560F48">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5159B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B2AF97" w14:textId="77777777" w:rsidR="00A735B3" w:rsidRPr="002E56B9" w:rsidRDefault="00A735B3" w:rsidP="00560F48">
            <w:pPr>
              <w:pStyle w:val="TAL"/>
            </w:pPr>
          </w:p>
        </w:tc>
      </w:tr>
      <w:tr w:rsidR="00A735B3" w:rsidRPr="002E56B9" w14:paraId="1FC59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F0F908" w14:textId="77777777" w:rsidR="00A735B3" w:rsidRPr="002E56B9" w:rsidRDefault="00A735B3" w:rsidP="00560F48">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678E972C" w14:textId="77777777" w:rsidR="00A735B3" w:rsidRPr="002E56B9" w:rsidRDefault="00A735B3" w:rsidP="00560F48">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480037"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7F8D30D" w14:textId="77777777" w:rsidR="00A735B3" w:rsidRPr="002E56B9" w:rsidRDefault="00A735B3" w:rsidP="00560F48">
            <w:pPr>
              <w:pStyle w:val="TAL"/>
            </w:pPr>
          </w:p>
        </w:tc>
      </w:tr>
      <w:tr w:rsidR="00A735B3" w:rsidRPr="002E56B9" w14:paraId="5605388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9AC367B" w14:textId="77777777" w:rsidR="00A735B3" w:rsidRPr="002E56B9" w:rsidRDefault="00A735B3" w:rsidP="00560F48">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EB306AA" w14:textId="77777777" w:rsidR="00A735B3" w:rsidRPr="002E56B9" w:rsidRDefault="00A735B3" w:rsidP="00560F48">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18D334"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3FC6D99" w14:textId="77777777" w:rsidR="00A735B3" w:rsidRPr="002E56B9" w:rsidRDefault="00A735B3" w:rsidP="00560F48">
            <w:pPr>
              <w:pStyle w:val="TAL"/>
            </w:pPr>
          </w:p>
        </w:tc>
      </w:tr>
      <w:tr w:rsidR="00A735B3" w:rsidRPr="002E56B9" w14:paraId="4B24066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57A5B6" w14:textId="77777777" w:rsidR="00A735B3" w:rsidRPr="002E56B9" w:rsidRDefault="00A735B3" w:rsidP="00560F48">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3A7CEFD7" w14:textId="77777777" w:rsidR="00A735B3" w:rsidRPr="002E56B9" w:rsidRDefault="00A735B3" w:rsidP="00560F48">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0A7EC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1ADE09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0F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48DBC7" w14:textId="77777777" w:rsidR="00A735B3" w:rsidRPr="002E56B9" w:rsidRDefault="00A735B3" w:rsidP="00560F48">
            <w:pPr>
              <w:pStyle w:val="TAL"/>
            </w:pPr>
          </w:p>
        </w:tc>
      </w:tr>
      <w:tr w:rsidR="00A735B3" w:rsidRPr="002E56B9" w14:paraId="4207B5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015B412" w14:textId="77777777" w:rsidR="00A735B3" w:rsidRPr="002E56B9" w:rsidRDefault="00A735B3" w:rsidP="00560F48">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BA9E18B" w14:textId="77777777" w:rsidR="00A735B3" w:rsidRPr="002E56B9" w:rsidRDefault="00A735B3" w:rsidP="00560F48">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37A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0201FA"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12BB1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B9F86EB" w14:textId="77777777" w:rsidR="00A735B3" w:rsidRPr="002E56B9" w:rsidRDefault="00A735B3" w:rsidP="00560F48">
            <w:pPr>
              <w:pStyle w:val="TAL"/>
            </w:pPr>
          </w:p>
        </w:tc>
      </w:tr>
      <w:tr w:rsidR="00A735B3" w:rsidRPr="002E56B9" w14:paraId="70A583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CDDBC32" w14:textId="77777777" w:rsidR="00A735B3" w:rsidRPr="002E56B9" w:rsidRDefault="00A735B3" w:rsidP="00560F48">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2189ABB9" w14:textId="77777777" w:rsidR="00A735B3" w:rsidRPr="002E56B9" w:rsidRDefault="00A735B3" w:rsidP="00560F48">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857C8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06418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0C71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632C40" w14:textId="77777777" w:rsidR="00A735B3" w:rsidRPr="002E56B9" w:rsidRDefault="00A735B3" w:rsidP="00560F48">
            <w:pPr>
              <w:pStyle w:val="TAL"/>
            </w:pPr>
          </w:p>
        </w:tc>
      </w:tr>
      <w:tr w:rsidR="00A735B3" w:rsidRPr="002E56B9" w14:paraId="22AD29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8B5363B" w14:textId="77777777" w:rsidR="00A735B3" w:rsidRPr="002E56B9" w:rsidRDefault="00A735B3" w:rsidP="00560F48">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AEE4647" w14:textId="77777777" w:rsidR="00A735B3" w:rsidRPr="002E56B9" w:rsidRDefault="00A735B3" w:rsidP="00560F48">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B59F6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6A2228" w14:textId="77777777" w:rsidR="00A735B3" w:rsidRPr="002E56B9" w:rsidRDefault="00A735B3" w:rsidP="00560F48">
            <w:pPr>
              <w:pStyle w:val="TAL"/>
            </w:pPr>
          </w:p>
        </w:tc>
      </w:tr>
      <w:tr w:rsidR="00A735B3" w:rsidRPr="002E56B9" w14:paraId="1ABCB40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0DC838" w14:textId="77777777" w:rsidR="00A735B3" w:rsidRPr="002E56B9" w:rsidRDefault="00A735B3" w:rsidP="00560F48">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3C6F205" w14:textId="77777777" w:rsidR="00A735B3" w:rsidRPr="002E56B9" w:rsidRDefault="00A735B3" w:rsidP="00560F48">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2BAF28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822B1D" w14:textId="77777777" w:rsidR="00A735B3" w:rsidRPr="002E56B9" w:rsidRDefault="00A735B3" w:rsidP="00560F48">
            <w:pPr>
              <w:pStyle w:val="TAL"/>
            </w:pPr>
          </w:p>
        </w:tc>
      </w:tr>
      <w:tr w:rsidR="00A735B3" w:rsidRPr="002E56B9" w14:paraId="57308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452543E" w14:textId="77777777" w:rsidR="00A735B3" w:rsidRPr="002E56B9" w:rsidRDefault="00A735B3" w:rsidP="00560F48">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76AC1B" w14:textId="77777777" w:rsidR="00A735B3" w:rsidRPr="002E56B9" w:rsidRDefault="00A735B3" w:rsidP="00560F48">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95D78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B93910E" w14:textId="77777777" w:rsidR="00A735B3" w:rsidRPr="002E56B9" w:rsidRDefault="00A735B3" w:rsidP="00560F48">
            <w:pPr>
              <w:pStyle w:val="TAL"/>
            </w:pPr>
          </w:p>
        </w:tc>
      </w:tr>
      <w:tr w:rsidR="00A735B3" w:rsidRPr="002E56B9" w14:paraId="2A140F5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AF08CC1" w14:textId="77777777" w:rsidR="00A735B3" w:rsidRPr="002E56B9" w:rsidRDefault="00A735B3" w:rsidP="00560F48">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7954CEE8" w14:textId="77777777" w:rsidR="00A735B3" w:rsidRPr="002E56B9" w:rsidRDefault="00A735B3" w:rsidP="00560F48">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9C48C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1A9007" w14:textId="77777777" w:rsidR="00A735B3" w:rsidRPr="002E56B9" w:rsidRDefault="00A735B3" w:rsidP="00560F48">
            <w:pPr>
              <w:pStyle w:val="TAL"/>
            </w:pPr>
          </w:p>
        </w:tc>
      </w:tr>
      <w:tr w:rsidR="00A735B3" w:rsidRPr="002E56B9" w14:paraId="31A9EE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9D82A7" w14:textId="77777777" w:rsidR="00A735B3" w:rsidRPr="002E56B9" w:rsidRDefault="00A735B3" w:rsidP="00560F48">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5BAA18C8" w14:textId="77777777" w:rsidR="00A735B3" w:rsidRPr="002E56B9" w:rsidRDefault="00A735B3" w:rsidP="00560F48">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801B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3A5FB64" w14:textId="77777777" w:rsidR="00A735B3" w:rsidRPr="002E56B9" w:rsidRDefault="00A735B3" w:rsidP="00560F48">
            <w:pPr>
              <w:pStyle w:val="TAL"/>
            </w:pPr>
          </w:p>
        </w:tc>
      </w:tr>
      <w:tr w:rsidR="00A735B3" w:rsidRPr="002E56B9" w14:paraId="4F715D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F3C7AD5" w14:textId="77777777" w:rsidR="00A735B3" w:rsidRPr="002E56B9" w:rsidRDefault="00A735B3" w:rsidP="00560F48">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2E411738" w14:textId="77777777" w:rsidR="00A735B3" w:rsidRPr="002E56B9" w:rsidRDefault="00A735B3" w:rsidP="00560F48">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ABE6FB1"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323CCB7" w14:textId="77777777" w:rsidR="00A735B3" w:rsidRPr="002E56B9" w:rsidRDefault="00A735B3" w:rsidP="00560F48">
            <w:pPr>
              <w:pStyle w:val="TAL"/>
            </w:pPr>
          </w:p>
        </w:tc>
      </w:tr>
      <w:tr w:rsidR="00A735B3" w:rsidRPr="002E56B9" w14:paraId="3FB5450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B0C7E83" w14:textId="77777777" w:rsidR="00A735B3" w:rsidRPr="002E56B9" w:rsidRDefault="00A735B3" w:rsidP="00560F48">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95E54E9" w14:textId="77777777" w:rsidR="00A735B3" w:rsidRPr="002E56B9" w:rsidRDefault="00A735B3" w:rsidP="00560F48">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4DE78C"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CAE3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FD79CB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8253877" w14:textId="77777777" w:rsidR="00A735B3" w:rsidRPr="002E56B9" w:rsidRDefault="00A735B3" w:rsidP="00560F48">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36F405CC" w14:textId="77777777" w:rsidR="00A735B3" w:rsidRPr="002E56B9" w:rsidRDefault="00A735B3" w:rsidP="00560F48">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23C1B82"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A61746" w14:textId="77777777" w:rsidR="00A735B3" w:rsidRPr="002E56B9" w:rsidRDefault="00A735B3" w:rsidP="00560F48">
            <w:pPr>
              <w:pStyle w:val="TAL"/>
              <w:rPr>
                <w:rFonts w:eastAsia="SimSun"/>
                <w:lang w:eastAsia="zh-CN"/>
              </w:rPr>
            </w:pPr>
          </w:p>
        </w:tc>
      </w:tr>
      <w:tr w:rsidR="00A735B3" w:rsidRPr="002E56B9" w14:paraId="11E7FA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DA2F7FC" w14:textId="77777777" w:rsidR="00A735B3" w:rsidRPr="002E56B9" w:rsidRDefault="00A735B3" w:rsidP="00560F48">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0105589" w14:textId="77777777" w:rsidR="00A735B3" w:rsidRPr="002E56B9" w:rsidRDefault="00A735B3" w:rsidP="00560F48">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D165E6"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2E8A3F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6614958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B85A9AF" w14:textId="77777777" w:rsidR="00A735B3" w:rsidRPr="002E56B9" w:rsidRDefault="00A735B3" w:rsidP="00560F48">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1CB59D8" w14:textId="77777777" w:rsidR="00A735B3" w:rsidRPr="002E56B9" w:rsidRDefault="00A735B3" w:rsidP="00560F48">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AF792F1"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8A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E139B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EB8C185" w14:textId="77777777" w:rsidR="00A735B3" w:rsidRPr="002E56B9" w:rsidRDefault="00A735B3" w:rsidP="00560F48">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50E4D99E" w14:textId="77777777" w:rsidR="00A735B3" w:rsidRPr="002E56B9" w:rsidRDefault="00A735B3" w:rsidP="00560F48">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1BCB63C"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F6B892" w14:textId="77777777" w:rsidR="00A735B3" w:rsidRPr="002E56B9" w:rsidRDefault="00A735B3" w:rsidP="00560F48">
            <w:pPr>
              <w:pStyle w:val="TAL"/>
            </w:pPr>
            <w:r w:rsidRPr="002E56B9">
              <w:t>NOTE 1</w:t>
            </w:r>
          </w:p>
        </w:tc>
      </w:tr>
      <w:tr w:rsidR="00A735B3" w:rsidRPr="002E56B9" w14:paraId="7D087D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135A534" w14:textId="77777777" w:rsidR="00A735B3" w:rsidRPr="002E56B9" w:rsidRDefault="00A735B3" w:rsidP="00560F48">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20FA638" w14:textId="77777777" w:rsidR="00A735B3" w:rsidRPr="002E56B9" w:rsidRDefault="00A735B3" w:rsidP="00560F48">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B2CEF"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4909C4" w14:textId="77777777" w:rsidR="00A735B3" w:rsidRPr="002E56B9" w:rsidRDefault="00A735B3" w:rsidP="00560F48">
            <w:pPr>
              <w:pStyle w:val="TAL"/>
            </w:pPr>
          </w:p>
        </w:tc>
      </w:tr>
      <w:tr w:rsidR="00A735B3" w:rsidRPr="002E56B9" w14:paraId="01EB96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B5BF38" w14:textId="77777777" w:rsidR="00A735B3" w:rsidRPr="002E56B9" w:rsidRDefault="00A735B3" w:rsidP="00560F48">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5C75ABF9" w14:textId="77777777" w:rsidR="00A735B3" w:rsidRPr="002E56B9" w:rsidRDefault="00A735B3" w:rsidP="00560F48">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1036B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35FEBF3" w14:textId="77777777" w:rsidR="00A735B3" w:rsidRPr="002E56B9" w:rsidRDefault="00A735B3" w:rsidP="00560F48">
            <w:pPr>
              <w:pStyle w:val="TAL"/>
            </w:pPr>
          </w:p>
        </w:tc>
      </w:tr>
      <w:tr w:rsidR="00A735B3" w:rsidRPr="002E56B9" w14:paraId="484E3F0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E95E13" w14:textId="77777777" w:rsidR="00A735B3" w:rsidRPr="002E56B9" w:rsidRDefault="00A735B3" w:rsidP="00560F48">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24CACC75" w14:textId="77777777" w:rsidR="00A735B3" w:rsidRPr="002E56B9" w:rsidRDefault="00A735B3" w:rsidP="00560F48">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9F827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FC9B5C0" w14:textId="77777777" w:rsidR="00A735B3" w:rsidRPr="002E56B9" w:rsidRDefault="00A735B3" w:rsidP="00560F48">
            <w:pPr>
              <w:pStyle w:val="TAL"/>
            </w:pPr>
            <w:r w:rsidRPr="002E56B9">
              <w:t>NOTE 1</w:t>
            </w:r>
          </w:p>
        </w:tc>
      </w:tr>
      <w:tr w:rsidR="00A735B3" w:rsidRPr="002E56B9" w14:paraId="6D09C9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CD48C76" w14:textId="77777777" w:rsidR="00A735B3" w:rsidRPr="002E56B9" w:rsidRDefault="00A735B3" w:rsidP="00560F48">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11D8F6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5CDA412"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C3F7E5" w14:textId="77777777" w:rsidR="00A735B3" w:rsidRPr="002E56B9" w:rsidRDefault="00A735B3" w:rsidP="00560F48">
            <w:pPr>
              <w:pStyle w:val="TAL"/>
            </w:pPr>
            <w:r w:rsidRPr="002E56B9">
              <w:t>NOTE 1</w:t>
            </w:r>
          </w:p>
        </w:tc>
      </w:tr>
      <w:tr w:rsidR="00A735B3" w:rsidRPr="002E56B9" w14:paraId="12A9F7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7224A1" w14:textId="77777777" w:rsidR="00A735B3" w:rsidRPr="002E56B9" w:rsidRDefault="00A735B3" w:rsidP="00560F48">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4F3FD8B" w14:textId="77777777" w:rsidR="00A735B3" w:rsidRPr="002E56B9" w:rsidRDefault="00A735B3" w:rsidP="00560F48">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698F5D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C88BD9" w14:textId="77777777" w:rsidR="00A735B3" w:rsidRPr="002E56B9" w:rsidRDefault="00A735B3" w:rsidP="00560F48">
            <w:pPr>
              <w:pStyle w:val="TAL"/>
            </w:pPr>
            <w:r w:rsidRPr="002E56B9">
              <w:t>NOTE 1</w:t>
            </w:r>
          </w:p>
        </w:tc>
      </w:tr>
      <w:tr w:rsidR="00A735B3" w:rsidRPr="002E56B9" w14:paraId="03E2A1FF" w14:textId="77777777" w:rsidTr="00560F48">
        <w:trPr>
          <w:jc w:val="center"/>
        </w:trPr>
        <w:tc>
          <w:tcPr>
            <w:tcW w:w="1348" w:type="dxa"/>
            <w:tcBorders>
              <w:top w:val="single" w:sz="4" w:space="0" w:color="auto"/>
              <w:left w:val="single" w:sz="4" w:space="0" w:color="auto"/>
              <w:bottom w:val="nil"/>
              <w:right w:val="single" w:sz="4" w:space="0" w:color="auto"/>
            </w:tcBorders>
          </w:tcPr>
          <w:p w14:paraId="1D8C747D" w14:textId="77777777" w:rsidR="00A735B3" w:rsidRPr="002E56B9" w:rsidRDefault="00A735B3" w:rsidP="00560F48">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05D92F6" w14:textId="77777777" w:rsidR="00A735B3" w:rsidRPr="002E56B9" w:rsidRDefault="00A735B3" w:rsidP="00560F48">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27C23D"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1B529092"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980F3F3"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31B92FB" w14:textId="77777777" w:rsidR="00A735B3" w:rsidRPr="002E56B9" w:rsidRDefault="00A735B3" w:rsidP="00560F48">
            <w:pPr>
              <w:keepNext/>
              <w:keepLines/>
              <w:spacing w:after="0"/>
              <w:rPr>
                <w:rFonts w:ascii="Arial" w:hAnsi="Arial"/>
                <w:strike/>
                <w:sz w:val="18"/>
                <w:lang w:eastAsia="zh-CN"/>
              </w:rPr>
            </w:pPr>
          </w:p>
        </w:tc>
      </w:tr>
      <w:tr w:rsidR="00A735B3" w:rsidRPr="002E56B9" w14:paraId="222D5690" w14:textId="77777777" w:rsidTr="00560F48">
        <w:trPr>
          <w:jc w:val="center"/>
        </w:trPr>
        <w:tc>
          <w:tcPr>
            <w:tcW w:w="1348" w:type="dxa"/>
            <w:tcBorders>
              <w:top w:val="single" w:sz="4" w:space="0" w:color="auto"/>
              <w:left w:val="single" w:sz="4" w:space="0" w:color="auto"/>
              <w:bottom w:val="nil"/>
              <w:right w:val="single" w:sz="4" w:space="0" w:color="auto"/>
            </w:tcBorders>
          </w:tcPr>
          <w:p w14:paraId="286D5C06" w14:textId="77777777" w:rsidR="00A735B3" w:rsidRPr="002E56B9" w:rsidRDefault="00A735B3" w:rsidP="00560F48">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670285A" w14:textId="77777777" w:rsidR="00A735B3" w:rsidRPr="002E56B9" w:rsidRDefault="00A735B3" w:rsidP="00560F48">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45A5C2"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15CE8"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CC60F5D"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484FE1" w14:textId="77777777" w:rsidR="00A735B3" w:rsidRPr="002E56B9" w:rsidRDefault="00A735B3" w:rsidP="00560F48">
            <w:pPr>
              <w:keepNext/>
              <w:keepLines/>
              <w:spacing w:after="0"/>
              <w:rPr>
                <w:rFonts w:ascii="Arial" w:hAnsi="Arial"/>
                <w:strike/>
                <w:sz w:val="18"/>
                <w:lang w:eastAsia="zh-CN"/>
              </w:rPr>
            </w:pPr>
          </w:p>
        </w:tc>
      </w:tr>
      <w:tr w:rsidR="00A735B3" w:rsidRPr="002E56B9" w14:paraId="2988750B" w14:textId="77777777" w:rsidTr="00560F48">
        <w:trPr>
          <w:jc w:val="center"/>
        </w:trPr>
        <w:tc>
          <w:tcPr>
            <w:tcW w:w="1348" w:type="dxa"/>
            <w:tcBorders>
              <w:top w:val="single" w:sz="4" w:space="0" w:color="auto"/>
              <w:left w:val="single" w:sz="4" w:space="0" w:color="auto"/>
              <w:bottom w:val="nil"/>
              <w:right w:val="single" w:sz="4" w:space="0" w:color="auto"/>
            </w:tcBorders>
          </w:tcPr>
          <w:p w14:paraId="405E9466" w14:textId="77777777" w:rsidR="00A735B3" w:rsidRPr="002E56B9" w:rsidRDefault="00A735B3" w:rsidP="00560F48">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076FEED7" w14:textId="77777777" w:rsidR="00A735B3" w:rsidRPr="002E56B9" w:rsidRDefault="00A735B3" w:rsidP="00560F48">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17DBA4"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785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38FD3A69"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B69BEB" w14:textId="77777777" w:rsidR="00A735B3" w:rsidRPr="002E56B9" w:rsidRDefault="00A735B3" w:rsidP="00560F48">
            <w:pPr>
              <w:keepNext/>
              <w:keepLines/>
              <w:spacing w:after="0"/>
              <w:rPr>
                <w:rFonts w:ascii="Arial" w:hAnsi="Arial"/>
                <w:strike/>
                <w:sz w:val="18"/>
                <w:lang w:eastAsia="zh-CN"/>
              </w:rPr>
            </w:pPr>
          </w:p>
        </w:tc>
      </w:tr>
      <w:tr w:rsidR="00A735B3" w:rsidRPr="002E56B9" w14:paraId="73D61127" w14:textId="77777777" w:rsidTr="00560F48">
        <w:trPr>
          <w:jc w:val="center"/>
        </w:trPr>
        <w:tc>
          <w:tcPr>
            <w:tcW w:w="1348" w:type="dxa"/>
            <w:tcBorders>
              <w:top w:val="single" w:sz="4" w:space="0" w:color="auto"/>
              <w:left w:val="single" w:sz="4" w:space="0" w:color="auto"/>
              <w:bottom w:val="nil"/>
              <w:right w:val="single" w:sz="4" w:space="0" w:color="auto"/>
            </w:tcBorders>
          </w:tcPr>
          <w:p w14:paraId="72FEE555" w14:textId="77777777" w:rsidR="00A735B3" w:rsidRPr="002E56B9" w:rsidRDefault="00A735B3" w:rsidP="00560F48">
            <w:pPr>
              <w:pStyle w:val="TAL"/>
            </w:pPr>
            <w:r w:rsidRPr="002E56B9">
              <w:t>6.5G.2.3.1</w:t>
            </w:r>
          </w:p>
        </w:tc>
        <w:tc>
          <w:tcPr>
            <w:tcW w:w="4467" w:type="dxa"/>
            <w:tcBorders>
              <w:top w:val="single" w:sz="4" w:space="0" w:color="auto"/>
              <w:left w:val="single" w:sz="4" w:space="0" w:color="auto"/>
              <w:bottom w:val="nil"/>
              <w:right w:val="single" w:sz="4" w:space="0" w:color="auto"/>
            </w:tcBorders>
          </w:tcPr>
          <w:p w14:paraId="37B0F2E1" w14:textId="2758FE4E" w:rsidR="00A735B3" w:rsidRPr="002E56B9" w:rsidRDefault="00A735B3" w:rsidP="00560F48">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4BCD553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C0E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A735B3" w:rsidRPr="002E56B9" w:rsidRDefault="00A735B3" w:rsidP="00560F48">
            <w:pPr>
              <w:pStyle w:val="TAL"/>
            </w:pPr>
            <w:r w:rsidRPr="002E56B9">
              <w:t>PC1.5</w:t>
            </w:r>
          </w:p>
          <w:p w14:paraId="580AA516" w14:textId="77777777" w:rsidR="00A735B3" w:rsidRPr="002E56B9" w:rsidRDefault="00A735B3" w:rsidP="00560F48">
            <w:pPr>
              <w:pStyle w:val="TAL"/>
            </w:pPr>
            <w:r w:rsidRPr="002E56B9">
              <w:t>PC2</w:t>
            </w:r>
          </w:p>
          <w:p w14:paraId="2B6C2B5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FC8579D" w14:textId="77777777" w:rsidR="00A735B3" w:rsidRPr="002E56B9" w:rsidRDefault="00A735B3" w:rsidP="00560F48">
            <w:pPr>
              <w:pStyle w:val="TAL"/>
              <w:rPr>
                <w:strike/>
                <w:lang w:eastAsia="zh-CN"/>
              </w:rPr>
            </w:pPr>
          </w:p>
        </w:tc>
      </w:tr>
      <w:tr w:rsidR="00A735B3" w:rsidRPr="002E56B9" w14:paraId="57D2261D" w14:textId="77777777" w:rsidTr="00560F48">
        <w:trPr>
          <w:jc w:val="center"/>
        </w:trPr>
        <w:tc>
          <w:tcPr>
            <w:tcW w:w="1348" w:type="dxa"/>
            <w:tcBorders>
              <w:top w:val="single" w:sz="4" w:space="0" w:color="auto"/>
              <w:left w:val="single" w:sz="4" w:space="0" w:color="auto"/>
              <w:bottom w:val="nil"/>
              <w:right w:val="single" w:sz="4" w:space="0" w:color="auto"/>
            </w:tcBorders>
          </w:tcPr>
          <w:p w14:paraId="765CED64" w14:textId="77777777" w:rsidR="00A735B3" w:rsidRPr="002E56B9" w:rsidRDefault="00A735B3" w:rsidP="00560F48">
            <w:pPr>
              <w:pStyle w:val="TAL"/>
            </w:pPr>
            <w:r w:rsidRPr="002E56B9">
              <w:t>6.5G.2.3.2</w:t>
            </w:r>
          </w:p>
        </w:tc>
        <w:tc>
          <w:tcPr>
            <w:tcW w:w="4467" w:type="dxa"/>
            <w:tcBorders>
              <w:top w:val="single" w:sz="4" w:space="0" w:color="auto"/>
              <w:left w:val="single" w:sz="4" w:space="0" w:color="auto"/>
              <w:bottom w:val="nil"/>
              <w:right w:val="single" w:sz="4" w:space="0" w:color="auto"/>
            </w:tcBorders>
          </w:tcPr>
          <w:p w14:paraId="660C08A4" w14:textId="77777777" w:rsidR="00A735B3" w:rsidRPr="002E56B9" w:rsidRDefault="00A735B3" w:rsidP="00560F48">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0262975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546E6C"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4A7E392" w14:textId="77777777" w:rsidR="00A735B3" w:rsidRPr="002E56B9" w:rsidRDefault="00A735B3" w:rsidP="00560F48">
            <w:pPr>
              <w:pStyle w:val="TAL"/>
              <w:rPr>
                <w:strike/>
                <w:lang w:eastAsia="zh-CN"/>
              </w:rPr>
            </w:pPr>
          </w:p>
        </w:tc>
      </w:tr>
      <w:tr w:rsidR="00A735B3" w:rsidRPr="002E56B9" w14:paraId="531139FB" w14:textId="77777777" w:rsidTr="00560F48">
        <w:trPr>
          <w:jc w:val="center"/>
        </w:trPr>
        <w:tc>
          <w:tcPr>
            <w:tcW w:w="1348" w:type="dxa"/>
            <w:tcBorders>
              <w:top w:val="single" w:sz="4" w:space="0" w:color="auto"/>
              <w:left w:val="single" w:sz="4" w:space="0" w:color="auto"/>
              <w:bottom w:val="nil"/>
              <w:right w:val="single" w:sz="4" w:space="0" w:color="auto"/>
            </w:tcBorders>
          </w:tcPr>
          <w:p w14:paraId="340D0AB7" w14:textId="77777777" w:rsidR="00A735B3" w:rsidRPr="002E56B9" w:rsidRDefault="00A735B3" w:rsidP="00560F48">
            <w:pPr>
              <w:pStyle w:val="TAL"/>
            </w:pPr>
            <w:r w:rsidRPr="002E56B9">
              <w:t>6.5G.3.1</w:t>
            </w:r>
          </w:p>
        </w:tc>
        <w:tc>
          <w:tcPr>
            <w:tcW w:w="4467" w:type="dxa"/>
            <w:tcBorders>
              <w:top w:val="single" w:sz="4" w:space="0" w:color="auto"/>
              <w:left w:val="single" w:sz="4" w:space="0" w:color="auto"/>
              <w:bottom w:val="nil"/>
              <w:right w:val="single" w:sz="4" w:space="0" w:color="auto"/>
            </w:tcBorders>
          </w:tcPr>
          <w:p w14:paraId="7360E2B2" w14:textId="77777777" w:rsidR="00A735B3" w:rsidRPr="002E56B9" w:rsidRDefault="00A735B3" w:rsidP="00560F48">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6E5CD2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8FC7989"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CF35DE"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A735B3" w:rsidRPr="002E56B9" w:rsidRDefault="00A735B3" w:rsidP="00560F48">
            <w:pPr>
              <w:pStyle w:val="TAL"/>
            </w:pPr>
            <w:r w:rsidRPr="002E56B9">
              <w:t>PC1.5</w:t>
            </w:r>
          </w:p>
          <w:p w14:paraId="2F32E40A" w14:textId="77777777" w:rsidR="00A735B3" w:rsidRPr="002E56B9" w:rsidRDefault="00A735B3" w:rsidP="00560F48">
            <w:pPr>
              <w:pStyle w:val="TAL"/>
            </w:pPr>
            <w:r w:rsidRPr="002E56B9">
              <w:t>PC2</w:t>
            </w:r>
          </w:p>
          <w:p w14:paraId="4E6323CE"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C617D50" w14:textId="77777777" w:rsidR="00A735B3" w:rsidRPr="002E56B9" w:rsidRDefault="00A735B3" w:rsidP="00560F48">
            <w:pPr>
              <w:pStyle w:val="TAL"/>
              <w:rPr>
                <w:strike/>
                <w:lang w:eastAsia="zh-CN"/>
              </w:rPr>
            </w:pPr>
          </w:p>
        </w:tc>
      </w:tr>
      <w:tr w:rsidR="00A735B3" w:rsidRPr="002E56B9" w14:paraId="50069998" w14:textId="77777777" w:rsidTr="00560F48">
        <w:trPr>
          <w:jc w:val="center"/>
        </w:trPr>
        <w:tc>
          <w:tcPr>
            <w:tcW w:w="1348" w:type="dxa"/>
            <w:tcBorders>
              <w:top w:val="single" w:sz="4" w:space="0" w:color="auto"/>
              <w:left w:val="single" w:sz="4" w:space="0" w:color="auto"/>
              <w:bottom w:val="nil"/>
              <w:right w:val="single" w:sz="4" w:space="0" w:color="auto"/>
            </w:tcBorders>
          </w:tcPr>
          <w:p w14:paraId="56EA3CCE" w14:textId="77777777" w:rsidR="00A735B3" w:rsidRPr="002E56B9" w:rsidRDefault="00A735B3" w:rsidP="00560F48">
            <w:pPr>
              <w:pStyle w:val="TAL"/>
            </w:pPr>
            <w:r w:rsidRPr="002E56B9">
              <w:t>6.5G.3.2</w:t>
            </w:r>
          </w:p>
        </w:tc>
        <w:tc>
          <w:tcPr>
            <w:tcW w:w="4467" w:type="dxa"/>
            <w:tcBorders>
              <w:top w:val="single" w:sz="4" w:space="0" w:color="auto"/>
              <w:left w:val="single" w:sz="4" w:space="0" w:color="auto"/>
              <w:bottom w:val="nil"/>
              <w:right w:val="single" w:sz="4" w:space="0" w:color="auto"/>
            </w:tcBorders>
          </w:tcPr>
          <w:p w14:paraId="732B96E1" w14:textId="77777777" w:rsidR="00A735B3" w:rsidRPr="002E56B9" w:rsidRDefault="00A735B3" w:rsidP="00560F48">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A4833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CF53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B7FC2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A735B3" w:rsidRPr="002E56B9" w:rsidRDefault="00A735B3" w:rsidP="00560F48">
            <w:pPr>
              <w:pStyle w:val="TAL"/>
            </w:pPr>
            <w:r w:rsidRPr="002E56B9">
              <w:t>PC1.5</w:t>
            </w:r>
          </w:p>
          <w:p w14:paraId="6C13CA0A" w14:textId="77777777" w:rsidR="00A735B3" w:rsidRPr="002E56B9" w:rsidRDefault="00A735B3" w:rsidP="00560F48">
            <w:pPr>
              <w:pStyle w:val="TAL"/>
            </w:pPr>
            <w:r w:rsidRPr="002E56B9">
              <w:t>PC2</w:t>
            </w:r>
          </w:p>
          <w:p w14:paraId="4E3AD9D1"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C30E41" w14:textId="77777777" w:rsidR="00A735B3" w:rsidRPr="002E56B9" w:rsidRDefault="00A735B3" w:rsidP="00560F48">
            <w:pPr>
              <w:pStyle w:val="TAL"/>
              <w:rPr>
                <w:strike/>
                <w:lang w:eastAsia="zh-CN"/>
              </w:rPr>
            </w:pPr>
          </w:p>
        </w:tc>
      </w:tr>
      <w:tr w:rsidR="00A735B3" w:rsidRPr="002E56B9" w14:paraId="55C6D40A" w14:textId="77777777" w:rsidTr="00560F48">
        <w:trPr>
          <w:jc w:val="center"/>
        </w:trPr>
        <w:tc>
          <w:tcPr>
            <w:tcW w:w="1348" w:type="dxa"/>
            <w:tcBorders>
              <w:top w:val="single" w:sz="4" w:space="0" w:color="auto"/>
              <w:left w:val="single" w:sz="4" w:space="0" w:color="auto"/>
              <w:bottom w:val="nil"/>
              <w:right w:val="single" w:sz="4" w:space="0" w:color="auto"/>
            </w:tcBorders>
          </w:tcPr>
          <w:p w14:paraId="283F4F16" w14:textId="77777777" w:rsidR="00A735B3" w:rsidRPr="002E56B9" w:rsidRDefault="00A735B3" w:rsidP="00560F48">
            <w:pPr>
              <w:pStyle w:val="TAL"/>
            </w:pPr>
            <w:r w:rsidRPr="002E56B9">
              <w:t>6.5G.3.3</w:t>
            </w:r>
          </w:p>
        </w:tc>
        <w:tc>
          <w:tcPr>
            <w:tcW w:w="4467" w:type="dxa"/>
            <w:tcBorders>
              <w:top w:val="single" w:sz="4" w:space="0" w:color="auto"/>
              <w:left w:val="single" w:sz="4" w:space="0" w:color="auto"/>
              <w:bottom w:val="nil"/>
              <w:right w:val="single" w:sz="4" w:space="0" w:color="auto"/>
            </w:tcBorders>
          </w:tcPr>
          <w:p w14:paraId="1FC9C3EE" w14:textId="77777777" w:rsidR="00A735B3" w:rsidRPr="002E56B9" w:rsidRDefault="00A735B3" w:rsidP="00560F48">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192A59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1E8773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A735B3" w:rsidRPr="002E56B9" w:rsidRDefault="00A735B3" w:rsidP="00560F48">
            <w:pPr>
              <w:pStyle w:val="TAL"/>
            </w:pPr>
            <w:r w:rsidRPr="002E56B9">
              <w:t>PC1.5</w:t>
            </w:r>
          </w:p>
          <w:p w14:paraId="05C1D9F5" w14:textId="77777777" w:rsidR="00A735B3" w:rsidRPr="002E56B9" w:rsidRDefault="00A735B3" w:rsidP="00560F48">
            <w:pPr>
              <w:pStyle w:val="TAL"/>
            </w:pPr>
            <w:r w:rsidRPr="002E56B9">
              <w:t>PC2</w:t>
            </w:r>
          </w:p>
          <w:p w14:paraId="78D33C5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BE68C9" w14:textId="77777777" w:rsidR="00A735B3" w:rsidRPr="002E56B9" w:rsidRDefault="00A735B3" w:rsidP="00560F48">
            <w:pPr>
              <w:pStyle w:val="TAL"/>
              <w:rPr>
                <w:strike/>
                <w:lang w:eastAsia="zh-CN"/>
              </w:rPr>
            </w:pPr>
          </w:p>
        </w:tc>
      </w:tr>
      <w:tr w:rsidR="00A735B3" w:rsidRPr="002E56B9" w14:paraId="46470242" w14:textId="77777777" w:rsidTr="00560F48">
        <w:trPr>
          <w:jc w:val="center"/>
        </w:trPr>
        <w:tc>
          <w:tcPr>
            <w:tcW w:w="1348" w:type="dxa"/>
            <w:tcBorders>
              <w:top w:val="single" w:sz="4" w:space="0" w:color="auto"/>
              <w:left w:val="single" w:sz="4" w:space="0" w:color="auto"/>
              <w:bottom w:val="nil"/>
              <w:right w:val="single" w:sz="4" w:space="0" w:color="auto"/>
            </w:tcBorders>
          </w:tcPr>
          <w:p w14:paraId="47C1687C" w14:textId="77777777" w:rsidR="00A735B3" w:rsidRPr="002E56B9" w:rsidRDefault="00A735B3" w:rsidP="00560F48">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61D2499E" w14:textId="77777777" w:rsidR="00A735B3" w:rsidRPr="002E56B9" w:rsidRDefault="00A735B3" w:rsidP="00560F48">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987A4C5"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C8F8B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A735B3" w:rsidRPr="002E56B9" w:rsidRDefault="00A735B3" w:rsidP="00560F48">
            <w:pPr>
              <w:pStyle w:val="TAL"/>
            </w:pPr>
            <w:r w:rsidRPr="002E56B9">
              <w:t>PC1.5</w:t>
            </w:r>
          </w:p>
          <w:p w14:paraId="20257B08" w14:textId="77777777" w:rsidR="00A735B3" w:rsidRPr="002E56B9" w:rsidRDefault="00A735B3" w:rsidP="00560F48">
            <w:pPr>
              <w:pStyle w:val="TAL"/>
            </w:pPr>
            <w:r w:rsidRPr="002E56B9">
              <w:t>PC2</w:t>
            </w:r>
          </w:p>
          <w:p w14:paraId="58ED99E0"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351A84" w14:textId="77777777" w:rsidR="00A735B3" w:rsidRPr="002E56B9" w:rsidRDefault="00A735B3" w:rsidP="00560F48">
            <w:pPr>
              <w:pStyle w:val="TAL"/>
              <w:rPr>
                <w:strike/>
                <w:lang w:eastAsia="zh-CN"/>
              </w:rPr>
            </w:pPr>
          </w:p>
        </w:tc>
      </w:tr>
      <w:tr w:rsidR="00A735B3" w:rsidRPr="002E56B9" w14:paraId="564F2FA9"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D2E82AF" w14:textId="77777777" w:rsidR="00A735B3" w:rsidRPr="002E56B9" w:rsidRDefault="00A735B3" w:rsidP="00560F48">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C582BD8" w14:textId="77777777" w:rsidR="00A735B3" w:rsidRPr="002E56B9" w:rsidRDefault="00A735B3" w:rsidP="00560F48">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A735B3" w:rsidRPr="002E56B9" w:rsidRDefault="00A735B3" w:rsidP="00560F48">
            <w:pPr>
              <w:pStyle w:val="TAL"/>
              <w:rPr>
                <w:b/>
                <w:lang w:eastAsia="zh-CN"/>
              </w:rPr>
            </w:pPr>
          </w:p>
        </w:tc>
      </w:tr>
      <w:tr w:rsidR="00A735B3" w:rsidRPr="002E56B9" w14:paraId="7B62D6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E43DE9" w14:textId="77777777" w:rsidR="00A735B3" w:rsidRPr="002E56B9" w:rsidRDefault="00A735B3" w:rsidP="00560F48">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D27F37A" w14:textId="77777777" w:rsidR="00A735B3" w:rsidRPr="002E56B9" w:rsidRDefault="00A735B3" w:rsidP="00560F48">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A735B3" w:rsidRPr="002E56B9" w:rsidRDefault="00A735B3" w:rsidP="00560F48">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1C20AD56" w:rsidR="00A735B3" w:rsidRPr="002E56B9" w:rsidRDefault="00A735B3" w:rsidP="00560F48">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E908EFC" w14:textId="2CA67C28" w:rsidR="00A735B3" w:rsidRPr="002E56B9" w:rsidRDefault="00A735B3" w:rsidP="00560F48">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A735B3" w:rsidRPr="002E56B9" w:rsidRDefault="00A735B3" w:rsidP="00560F48">
            <w:pPr>
              <w:pStyle w:val="TAL"/>
            </w:pPr>
            <w:r w:rsidRPr="002E56B9">
              <w:t>2Rx</w:t>
            </w:r>
          </w:p>
          <w:p w14:paraId="7AD7B472" w14:textId="77777777" w:rsidR="00A735B3" w:rsidRPr="002E56B9" w:rsidRDefault="00A735B3" w:rsidP="00560F48">
            <w:pPr>
              <w:pStyle w:val="TAL"/>
            </w:pPr>
            <w:r w:rsidRPr="002E56B9">
              <w:t>4Rx</w:t>
            </w:r>
          </w:p>
          <w:p w14:paraId="40327C3D" w14:textId="77777777" w:rsidR="00A735B3" w:rsidRPr="002E56B9" w:rsidRDefault="00A735B3" w:rsidP="00560F48">
            <w:pPr>
              <w:pStyle w:val="TAL"/>
            </w:pPr>
            <w:r w:rsidRPr="002E56B9">
              <w:t>PC2</w:t>
            </w:r>
          </w:p>
          <w:p w14:paraId="6BD5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7C7E9D7" w14:textId="77777777" w:rsidR="00A735B3" w:rsidRPr="002E56B9" w:rsidRDefault="00A735B3" w:rsidP="00560F48">
            <w:pPr>
              <w:pStyle w:val="TAL"/>
            </w:pPr>
          </w:p>
        </w:tc>
      </w:tr>
      <w:tr w:rsidR="00A735B3" w:rsidRPr="002E56B9" w14:paraId="2C6DF1E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3FCC1" w14:textId="77777777" w:rsidR="00A735B3" w:rsidRPr="002E56B9" w:rsidRDefault="00A735B3" w:rsidP="00560F48">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4943CAB" w14:textId="77777777" w:rsidR="00A735B3" w:rsidRPr="002E56B9" w:rsidRDefault="00A735B3" w:rsidP="00560F48">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923B98"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A735B3" w:rsidRPr="002E56B9" w:rsidRDefault="00A735B3" w:rsidP="00560F48">
            <w:pPr>
              <w:pStyle w:val="TAL"/>
            </w:pPr>
            <w:r w:rsidRPr="002E56B9">
              <w:t>PC2</w:t>
            </w:r>
          </w:p>
          <w:p w14:paraId="0878860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2BB09A6" w14:textId="77777777" w:rsidR="00A735B3" w:rsidRPr="002E56B9" w:rsidRDefault="00A735B3" w:rsidP="00560F48">
            <w:pPr>
              <w:pStyle w:val="TAL"/>
            </w:pPr>
          </w:p>
        </w:tc>
      </w:tr>
      <w:tr w:rsidR="00A735B3" w:rsidRPr="002E56B9" w14:paraId="4AA0DF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4DB08" w14:textId="77777777" w:rsidR="00A735B3" w:rsidRPr="002E56B9" w:rsidRDefault="00A735B3" w:rsidP="00560F48">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6B38A07" w14:textId="77777777" w:rsidR="00A735B3" w:rsidRPr="002E56B9" w:rsidRDefault="00A735B3" w:rsidP="00560F48">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A735B3" w:rsidRPr="002E56B9" w:rsidRDefault="00A735B3" w:rsidP="00560F48">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C7F671" w14:textId="77777777" w:rsidR="00A735B3" w:rsidRPr="002E56B9" w:rsidRDefault="00A735B3" w:rsidP="00560F48">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A735B3" w:rsidRPr="002E56B9" w:rsidRDefault="00A735B3" w:rsidP="00560F48">
            <w:pPr>
              <w:pStyle w:val="TAL"/>
              <w:rPr>
                <w:lang w:eastAsia="zh-CN"/>
              </w:rPr>
            </w:pPr>
            <w:r w:rsidRPr="002E56B9">
              <w:rPr>
                <w:lang w:eastAsia="zh-CN"/>
              </w:rPr>
              <w:t>E016</w:t>
            </w:r>
          </w:p>
          <w:p w14:paraId="1EB9513A" w14:textId="77777777" w:rsidR="00A735B3" w:rsidRPr="002E56B9" w:rsidRDefault="00A735B3" w:rsidP="00560F48">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6DE7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5F9341" w14:textId="77777777" w:rsidR="00A735B3" w:rsidRPr="002E56B9" w:rsidRDefault="00A735B3" w:rsidP="00560F48">
            <w:pPr>
              <w:pStyle w:val="TAL"/>
            </w:pPr>
          </w:p>
        </w:tc>
      </w:tr>
      <w:tr w:rsidR="00A735B3" w:rsidRPr="002E56B9" w14:paraId="2047D9D4"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8A86F5B" w14:textId="77777777" w:rsidR="00A735B3" w:rsidRPr="002E56B9" w:rsidRDefault="00A735B3" w:rsidP="00560F48">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10C4C6AF" w14:textId="14D92BDB" w:rsidR="00A735B3" w:rsidRPr="002E56B9" w:rsidRDefault="00A735B3" w:rsidP="00560F48">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9587226"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A735B3" w:rsidRPr="002E56B9" w:rsidRDefault="00A735B3" w:rsidP="00560F48">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7720F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C52C78" w14:textId="77777777" w:rsidR="00A735B3" w:rsidRPr="002E56B9" w:rsidRDefault="00A735B3" w:rsidP="00560F48">
            <w:pPr>
              <w:pStyle w:val="TAL"/>
            </w:pPr>
          </w:p>
        </w:tc>
      </w:tr>
      <w:tr w:rsidR="00A735B3" w:rsidRPr="002E56B9" w14:paraId="0ACCB547"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7F7C5282" w14:textId="77777777" w:rsidR="00A735B3" w:rsidRPr="002E56B9" w:rsidRDefault="00A735B3" w:rsidP="00560F48">
            <w:pPr>
              <w:pStyle w:val="TAL"/>
            </w:pPr>
            <w:bookmarkStart w:id="118"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F7643C7" w14:textId="77777777" w:rsidR="00A735B3" w:rsidRPr="002E56B9" w:rsidRDefault="00A735B3" w:rsidP="00560F48">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211C0C2E"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A735B3" w:rsidRPr="002E56B9" w:rsidRDefault="00A735B3" w:rsidP="00560F48">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5721B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58CEF80" w14:textId="77777777" w:rsidR="00A735B3" w:rsidRPr="002E56B9" w:rsidRDefault="00A735B3" w:rsidP="00560F48">
            <w:pPr>
              <w:pStyle w:val="TAL"/>
            </w:pPr>
          </w:p>
        </w:tc>
      </w:tr>
      <w:bookmarkEnd w:id="118"/>
      <w:tr w:rsidR="00A735B3" w:rsidRPr="002E56B9" w14:paraId="41CCF50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532BF9" w14:textId="77777777" w:rsidR="00A735B3" w:rsidRPr="002E56B9" w:rsidRDefault="00A735B3" w:rsidP="00560F48">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13CADEBB" w14:textId="06DBE4D2" w:rsidR="00A735B3" w:rsidRPr="002E56B9" w:rsidRDefault="00A735B3" w:rsidP="00560F48">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A735B3" w:rsidRPr="002E56B9" w:rsidRDefault="00A735B3" w:rsidP="00560F48">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4C2413" w14:textId="77777777" w:rsidR="00A735B3" w:rsidRPr="002E56B9" w:rsidRDefault="00A735B3" w:rsidP="00560F48">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A735B3" w:rsidRPr="002E56B9" w:rsidRDefault="00A735B3" w:rsidP="00560F48">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D89F5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65F09F" w14:textId="77777777" w:rsidR="00A735B3" w:rsidRPr="002E56B9" w:rsidRDefault="00A735B3" w:rsidP="00560F48">
            <w:pPr>
              <w:pStyle w:val="TAL"/>
            </w:pPr>
            <w:r w:rsidRPr="002E56B9">
              <w:t>NOTE 1</w:t>
            </w:r>
          </w:p>
        </w:tc>
      </w:tr>
      <w:tr w:rsidR="00A735B3" w:rsidRPr="002E56B9" w14:paraId="0C24BCE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E1E623" w14:textId="77777777" w:rsidR="00A735B3" w:rsidRPr="002E56B9" w:rsidRDefault="00A735B3" w:rsidP="00560F48">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6B46B490" w14:textId="77777777" w:rsidR="00A735B3" w:rsidRPr="002E56B9" w:rsidRDefault="00A735B3" w:rsidP="00560F48">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A735B3" w:rsidRPr="002E56B9" w:rsidRDefault="00A735B3" w:rsidP="00560F48">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05B5F1" w14:textId="77777777" w:rsidR="00A735B3" w:rsidRPr="002E56B9" w:rsidRDefault="00A735B3" w:rsidP="00560F48">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A735B3" w:rsidRPr="002E56B9" w:rsidRDefault="00A735B3" w:rsidP="00560F48">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68662E" w14:textId="77777777" w:rsidR="00A735B3" w:rsidRPr="002E56B9" w:rsidRDefault="00A735B3" w:rsidP="00560F48">
            <w:pPr>
              <w:pStyle w:val="TAL"/>
            </w:pPr>
          </w:p>
        </w:tc>
      </w:tr>
      <w:tr w:rsidR="00A735B3" w:rsidRPr="002E56B9" w14:paraId="4B334E5D"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86F49EC" w14:textId="77777777" w:rsidR="00A735B3" w:rsidRPr="002E56B9" w:rsidRDefault="00A735B3" w:rsidP="00560F48">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073CD6E" w14:textId="77777777" w:rsidR="00A735B3" w:rsidRPr="002E56B9" w:rsidRDefault="00A735B3" w:rsidP="00560F48">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A735B3" w:rsidRPr="002E56B9" w:rsidRDefault="00A735B3" w:rsidP="00560F48">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AFE4018"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A735B3" w:rsidRPr="002E56B9" w:rsidRDefault="00A735B3" w:rsidP="00560F48">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3A2F3E" w14:textId="77777777" w:rsidR="00A735B3" w:rsidRPr="002E56B9" w:rsidRDefault="00A735B3" w:rsidP="00560F48">
            <w:pPr>
              <w:pStyle w:val="TAL"/>
            </w:pPr>
          </w:p>
        </w:tc>
      </w:tr>
      <w:tr w:rsidR="00A735B3" w:rsidRPr="002E56B9" w14:paraId="6B54CB09" w14:textId="77777777" w:rsidTr="00560F48">
        <w:trPr>
          <w:jc w:val="center"/>
        </w:trPr>
        <w:tc>
          <w:tcPr>
            <w:tcW w:w="1348" w:type="dxa"/>
            <w:tcBorders>
              <w:top w:val="single" w:sz="4" w:space="0" w:color="auto"/>
              <w:left w:val="single" w:sz="4" w:space="0" w:color="auto"/>
              <w:bottom w:val="nil"/>
              <w:right w:val="single" w:sz="4" w:space="0" w:color="auto"/>
            </w:tcBorders>
          </w:tcPr>
          <w:p w14:paraId="0A5234C2" w14:textId="77777777" w:rsidR="00A735B3" w:rsidRPr="002E56B9" w:rsidRDefault="00A735B3" w:rsidP="00560F48">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EBEAA55" w14:textId="77777777" w:rsidR="00A735B3" w:rsidRPr="002E56B9" w:rsidRDefault="00A735B3" w:rsidP="00560F48">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946BE6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B3A1D9" w14:textId="77777777" w:rsidR="00A735B3" w:rsidRPr="002E56B9" w:rsidRDefault="00A735B3" w:rsidP="00560F48">
            <w:pPr>
              <w:pStyle w:val="TAL"/>
            </w:pPr>
          </w:p>
        </w:tc>
      </w:tr>
      <w:tr w:rsidR="00A735B3" w:rsidRPr="002E56B9" w14:paraId="64653D7C" w14:textId="77777777" w:rsidTr="00560F48">
        <w:trPr>
          <w:jc w:val="center"/>
        </w:trPr>
        <w:tc>
          <w:tcPr>
            <w:tcW w:w="1348" w:type="dxa"/>
            <w:tcBorders>
              <w:top w:val="single" w:sz="4" w:space="0" w:color="auto"/>
              <w:left w:val="single" w:sz="4" w:space="0" w:color="auto"/>
              <w:bottom w:val="nil"/>
              <w:right w:val="single" w:sz="4" w:space="0" w:color="auto"/>
            </w:tcBorders>
          </w:tcPr>
          <w:p w14:paraId="2EFE03DE" w14:textId="77777777" w:rsidR="00A735B3" w:rsidRPr="002E56B9" w:rsidRDefault="00A735B3" w:rsidP="00560F48">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61E72F31" w14:textId="77777777" w:rsidR="00A735B3" w:rsidRPr="002E56B9" w:rsidRDefault="00A735B3" w:rsidP="00560F48">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779E16"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D4B14AF" w14:textId="77777777" w:rsidR="00A735B3" w:rsidRPr="002E56B9" w:rsidRDefault="00A735B3" w:rsidP="00560F48">
            <w:pPr>
              <w:pStyle w:val="TAL"/>
            </w:pPr>
            <w:r w:rsidRPr="002E56B9">
              <w:rPr>
                <w:rFonts w:eastAsia="SimSun"/>
                <w:lang w:eastAsia="zh-CN"/>
              </w:rPr>
              <w:t>NOTE 1</w:t>
            </w:r>
          </w:p>
        </w:tc>
      </w:tr>
      <w:tr w:rsidR="00A735B3" w:rsidRPr="002E56B9" w14:paraId="537C96F1" w14:textId="77777777" w:rsidTr="00560F48">
        <w:trPr>
          <w:jc w:val="center"/>
        </w:trPr>
        <w:tc>
          <w:tcPr>
            <w:tcW w:w="1348" w:type="dxa"/>
            <w:tcBorders>
              <w:top w:val="single" w:sz="4" w:space="0" w:color="auto"/>
              <w:left w:val="single" w:sz="4" w:space="0" w:color="auto"/>
              <w:bottom w:val="nil"/>
              <w:right w:val="single" w:sz="4" w:space="0" w:color="auto"/>
            </w:tcBorders>
          </w:tcPr>
          <w:p w14:paraId="1AF4BBEE" w14:textId="77777777" w:rsidR="00A735B3" w:rsidRPr="002E56B9" w:rsidRDefault="00A735B3" w:rsidP="00560F48">
            <w:pPr>
              <w:pStyle w:val="TAL"/>
            </w:pPr>
            <w:r w:rsidRPr="002E56B9">
              <w:t>7.3F.2</w:t>
            </w:r>
          </w:p>
        </w:tc>
        <w:tc>
          <w:tcPr>
            <w:tcW w:w="4467" w:type="dxa"/>
            <w:tcBorders>
              <w:top w:val="single" w:sz="4" w:space="0" w:color="auto"/>
              <w:left w:val="single" w:sz="4" w:space="0" w:color="auto"/>
              <w:bottom w:val="nil"/>
              <w:right w:val="single" w:sz="4" w:space="0" w:color="auto"/>
            </w:tcBorders>
          </w:tcPr>
          <w:p w14:paraId="39DA52EF" w14:textId="77777777" w:rsidR="00A735B3" w:rsidRPr="002E56B9" w:rsidRDefault="00A735B3" w:rsidP="00560F48">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354C8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FD3980A" w14:textId="77777777" w:rsidR="00A735B3" w:rsidRPr="002E56B9" w:rsidRDefault="00A735B3" w:rsidP="00560F48">
            <w:pPr>
              <w:pStyle w:val="TAL"/>
            </w:pPr>
          </w:p>
        </w:tc>
      </w:tr>
      <w:tr w:rsidR="00A735B3" w:rsidRPr="002E56B9" w14:paraId="641B03C5" w14:textId="77777777" w:rsidTr="00560F48">
        <w:trPr>
          <w:jc w:val="center"/>
        </w:trPr>
        <w:tc>
          <w:tcPr>
            <w:tcW w:w="1348" w:type="dxa"/>
            <w:tcBorders>
              <w:top w:val="single" w:sz="4" w:space="0" w:color="auto"/>
              <w:left w:val="single" w:sz="4" w:space="0" w:color="auto"/>
              <w:bottom w:val="nil"/>
              <w:right w:val="single" w:sz="4" w:space="0" w:color="auto"/>
            </w:tcBorders>
          </w:tcPr>
          <w:p w14:paraId="6DB77730" w14:textId="77777777" w:rsidR="00A735B3" w:rsidRPr="002E56B9" w:rsidRDefault="00A735B3" w:rsidP="00560F48">
            <w:pPr>
              <w:pStyle w:val="TAL"/>
            </w:pPr>
            <w:r w:rsidRPr="002E56B9">
              <w:t>7.3I.2</w:t>
            </w:r>
          </w:p>
        </w:tc>
        <w:tc>
          <w:tcPr>
            <w:tcW w:w="4467" w:type="dxa"/>
            <w:tcBorders>
              <w:top w:val="single" w:sz="4" w:space="0" w:color="auto"/>
              <w:left w:val="single" w:sz="4" w:space="0" w:color="auto"/>
              <w:bottom w:val="nil"/>
              <w:right w:val="single" w:sz="4" w:space="0" w:color="auto"/>
            </w:tcBorders>
          </w:tcPr>
          <w:p w14:paraId="32644BE6" w14:textId="77777777" w:rsidR="00A735B3" w:rsidRPr="002E56B9" w:rsidRDefault="00A735B3" w:rsidP="00560F48">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CC079EA" w14:textId="77777777" w:rsidR="00A735B3" w:rsidRPr="002E56B9" w:rsidRDefault="00A735B3" w:rsidP="00560F48">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D7765FA" w14:textId="77777777" w:rsidR="00A735B3" w:rsidRPr="002E56B9" w:rsidRDefault="00A735B3" w:rsidP="00560F48">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77B6694" w14:textId="77777777" w:rsidR="00A735B3" w:rsidRPr="002E56B9" w:rsidRDefault="00A735B3" w:rsidP="00560F48">
            <w:pPr>
              <w:pStyle w:val="TAL"/>
            </w:pPr>
          </w:p>
        </w:tc>
      </w:tr>
      <w:tr w:rsidR="00A735B3" w:rsidRPr="002E56B9" w14:paraId="7B133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B6C8BC2" w14:textId="77777777" w:rsidR="00A735B3" w:rsidRPr="002E56B9" w:rsidRDefault="00A735B3" w:rsidP="00560F48">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E3A8099" w14:textId="77777777" w:rsidR="00A735B3" w:rsidRPr="002E56B9" w:rsidRDefault="00A735B3" w:rsidP="00560F48">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7DAFF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D26256" w14:textId="77777777" w:rsidR="00A735B3" w:rsidRPr="002E56B9" w:rsidRDefault="00A735B3" w:rsidP="00560F48">
            <w:pPr>
              <w:pStyle w:val="TAL"/>
            </w:pPr>
            <w:r w:rsidRPr="002E56B9">
              <w:t>Skip TC 7.4 if UE supports NSA and TS 38.521-3 TC 7.4B.2 or 7.4B.3 has been executed.</w:t>
            </w:r>
          </w:p>
        </w:tc>
      </w:tr>
      <w:tr w:rsidR="00A735B3" w:rsidRPr="002E56B9" w14:paraId="46EBEB2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68BBB0" w14:textId="77777777" w:rsidR="00A735B3" w:rsidRPr="002E56B9" w:rsidRDefault="00A735B3" w:rsidP="00560F48">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8F51080" w14:textId="77777777" w:rsidR="00A735B3" w:rsidRPr="002E56B9" w:rsidRDefault="00A735B3" w:rsidP="00560F48">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41FDDE"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51D1D6" w14:textId="77777777" w:rsidR="00A735B3" w:rsidRPr="002E56B9" w:rsidRDefault="00A735B3" w:rsidP="00560F48">
            <w:pPr>
              <w:pStyle w:val="TAL"/>
            </w:pPr>
          </w:p>
        </w:tc>
      </w:tr>
      <w:tr w:rsidR="00A735B3" w:rsidRPr="002E56B9" w14:paraId="4F0115C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A97DCD" w14:textId="77777777" w:rsidR="00A735B3" w:rsidRPr="002E56B9" w:rsidRDefault="00A735B3" w:rsidP="00560F48">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784C0F9D" w14:textId="77777777" w:rsidR="00A735B3" w:rsidRPr="002E56B9" w:rsidRDefault="00A735B3" w:rsidP="00560F48">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CBB6AF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99AB43B" w14:textId="77777777" w:rsidR="00A735B3" w:rsidRPr="002E56B9" w:rsidRDefault="00A735B3" w:rsidP="00560F48">
            <w:pPr>
              <w:pStyle w:val="TAL"/>
            </w:pPr>
          </w:p>
        </w:tc>
      </w:tr>
      <w:tr w:rsidR="00A735B3" w:rsidRPr="002E56B9" w14:paraId="1E32221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AE0F31" w14:textId="77777777" w:rsidR="00A735B3" w:rsidRPr="002E56B9" w:rsidRDefault="00A735B3" w:rsidP="00560F48">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B89D411" w14:textId="77777777" w:rsidR="00A735B3" w:rsidRPr="002E56B9" w:rsidRDefault="00A735B3" w:rsidP="00560F48">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77777777" w:rsidR="00A735B3" w:rsidRPr="002E56B9" w:rsidRDefault="00A735B3" w:rsidP="00560F48">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777777" w:rsidR="00A735B3" w:rsidRPr="002E56B9" w:rsidRDefault="00A735B3" w:rsidP="00560F48">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35EC307" w14:textId="77777777" w:rsidR="00A735B3" w:rsidRPr="002E56B9" w:rsidRDefault="00A735B3" w:rsidP="00560F48">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56CA70D" w14:textId="77777777" w:rsidR="00A735B3" w:rsidRPr="002E56B9" w:rsidRDefault="00A735B3" w:rsidP="00560F48">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2D5567" w14:textId="77777777" w:rsidR="00A735B3" w:rsidRPr="002E56B9" w:rsidRDefault="00A735B3" w:rsidP="00560F48">
            <w:pPr>
              <w:pStyle w:val="TAL"/>
            </w:pPr>
            <w:r w:rsidRPr="002E56B9">
              <w:t>NOTE 1</w:t>
            </w:r>
          </w:p>
        </w:tc>
      </w:tr>
      <w:tr w:rsidR="00A735B3" w:rsidRPr="002E56B9" w14:paraId="6DDA59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52A5C0" w14:textId="77777777" w:rsidR="00A735B3" w:rsidRPr="002E56B9" w:rsidRDefault="00A735B3" w:rsidP="00560F48">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71AD5E9C" w14:textId="77777777" w:rsidR="00A735B3" w:rsidRPr="002E56B9" w:rsidRDefault="00A735B3" w:rsidP="00560F48">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29EF2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40757" w14:textId="77777777" w:rsidR="00A735B3" w:rsidRPr="002E56B9" w:rsidRDefault="00A735B3" w:rsidP="00560F48">
            <w:pPr>
              <w:pStyle w:val="TAL"/>
            </w:pPr>
          </w:p>
        </w:tc>
      </w:tr>
      <w:tr w:rsidR="00A735B3" w:rsidRPr="002E56B9" w14:paraId="027F51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BB2064" w14:textId="77777777" w:rsidR="00A735B3" w:rsidRPr="002E56B9" w:rsidRDefault="00A735B3" w:rsidP="00560F48">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1D6824E" w14:textId="77777777" w:rsidR="00A735B3" w:rsidRPr="002E56B9" w:rsidRDefault="00A735B3" w:rsidP="00560F48">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9B14D2E"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A65E5F" w14:textId="77777777" w:rsidR="00A735B3" w:rsidRPr="002E56B9" w:rsidRDefault="00A735B3" w:rsidP="00560F48">
            <w:pPr>
              <w:pStyle w:val="TAL"/>
            </w:pPr>
          </w:p>
        </w:tc>
      </w:tr>
      <w:tr w:rsidR="00A735B3" w:rsidRPr="002E56B9" w14:paraId="59321D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6B8CA4" w14:textId="77777777" w:rsidR="00A735B3" w:rsidRPr="002E56B9" w:rsidRDefault="00A735B3" w:rsidP="00560F48">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DFF52C9" w14:textId="77777777" w:rsidR="00A735B3" w:rsidRPr="002E56B9" w:rsidRDefault="00A735B3" w:rsidP="00560F48">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6A6877"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C61327" w14:textId="77777777" w:rsidR="00A735B3" w:rsidRPr="002E56B9" w:rsidRDefault="00A735B3" w:rsidP="00560F48">
            <w:pPr>
              <w:pStyle w:val="TAL"/>
            </w:pPr>
            <w:r w:rsidRPr="002E56B9">
              <w:t>NOTE 1</w:t>
            </w:r>
          </w:p>
          <w:p w14:paraId="5ED980E1" w14:textId="77777777" w:rsidR="00A735B3" w:rsidRPr="002E56B9" w:rsidRDefault="00A735B3" w:rsidP="00560F48">
            <w:pPr>
              <w:pStyle w:val="TAL"/>
            </w:pPr>
            <w:r w:rsidRPr="002E56B9">
              <w:t>Skip TC 7.5 if UE supports NSA and TS 38.521-3 TC 7.5B.2 or 7.5B.3 has been executed.</w:t>
            </w:r>
          </w:p>
        </w:tc>
      </w:tr>
      <w:tr w:rsidR="00A735B3" w:rsidRPr="002E56B9" w14:paraId="3EE37E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90F8A6" w14:textId="77777777" w:rsidR="00A735B3" w:rsidRPr="002E56B9" w:rsidRDefault="00A735B3" w:rsidP="00560F48">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3E9FE759" w14:textId="77777777" w:rsidR="00A735B3" w:rsidRPr="002E56B9" w:rsidRDefault="00A735B3" w:rsidP="00560F48">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DE1BB7C"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E228F61" w14:textId="77777777" w:rsidR="00A735B3" w:rsidRPr="002E56B9" w:rsidRDefault="00A735B3" w:rsidP="00560F48">
            <w:pPr>
              <w:pStyle w:val="TAL"/>
            </w:pPr>
          </w:p>
        </w:tc>
      </w:tr>
      <w:tr w:rsidR="00A735B3" w:rsidRPr="002E56B9" w14:paraId="27411DC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88B8867" w14:textId="77777777" w:rsidR="00A735B3" w:rsidRPr="002E56B9" w:rsidRDefault="00A735B3" w:rsidP="00560F48">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BFC9EC0" w14:textId="77777777" w:rsidR="00A735B3" w:rsidRPr="002E56B9" w:rsidRDefault="00A735B3" w:rsidP="00560F48">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F5CDFCF"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A735B3" w:rsidRPr="002E56B9" w:rsidRDefault="00A735B3" w:rsidP="00560F48">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A919D" w14:textId="77777777" w:rsidR="00A735B3" w:rsidRPr="002E56B9" w:rsidRDefault="00A735B3" w:rsidP="00560F48">
            <w:pPr>
              <w:pStyle w:val="TAL"/>
            </w:pPr>
          </w:p>
        </w:tc>
      </w:tr>
      <w:tr w:rsidR="00A735B3" w:rsidRPr="002E56B9" w14:paraId="4A384C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81F80A2" w14:textId="77777777" w:rsidR="00A735B3" w:rsidRPr="002E56B9" w:rsidRDefault="00A735B3" w:rsidP="00560F48">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B968292" w14:textId="77777777" w:rsidR="00A735B3" w:rsidRPr="002E56B9" w:rsidRDefault="00A735B3" w:rsidP="00560F48">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2381CCE"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B5B58C"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0283DD"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EA43D0" w14:textId="77777777" w:rsidR="00A735B3" w:rsidRPr="002E56B9" w:rsidRDefault="00A735B3" w:rsidP="00560F48">
            <w:pPr>
              <w:pStyle w:val="TAL"/>
            </w:pPr>
            <w:r w:rsidRPr="002E56B9">
              <w:t>NOTE 1</w:t>
            </w:r>
          </w:p>
        </w:tc>
      </w:tr>
      <w:tr w:rsidR="00A735B3" w:rsidRPr="002E56B9" w14:paraId="266735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CDE927" w14:textId="77777777" w:rsidR="00A735B3" w:rsidRPr="002E56B9" w:rsidRDefault="00A735B3" w:rsidP="00560F48">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32766279" w14:textId="77777777" w:rsidR="00A735B3" w:rsidRPr="002E56B9" w:rsidRDefault="00A735B3" w:rsidP="00560F48">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A735B3" w:rsidRPr="002E56B9" w:rsidRDefault="00A735B3" w:rsidP="00560F48">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B86DAB" w14:textId="77777777" w:rsidR="00A735B3" w:rsidRPr="002E56B9" w:rsidRDefault="00A735B3" w:rsidP="00560F48">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A735B3" w:rsidRPr="002E56B9" w:rsidRDefault="00A735B3" w:rsidP="00560F48">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9F4FBA8" w14:textId="77777777" w:rsidR="00A735B3" w:rsidRPr="002E56B9" w:rsidRDefault="00A735B3" w:rsidP="00560F48">
            <w:pPr>
              <w:pStyle w:val="TAL"/>
            </w:pPr>
          </w:p>
        </w:tc>
      </w:tr>
      <w:tr w:rsidR="00A735B3" w:rsidRPr="002E56B9" w14:paraId="717C1D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879DD0" w14:textId="77777777" w:rsidR="00A735B3" w:rsidRPr="002E56B9" w:rsidRDefault="00A735B3" w:rsidP="00560F48">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DBE1213" w14:textId="77777777" w:rsidR="00A735B3" w:rsidRPr="002E56B9" w:rsidRDefault="00A735B3" w:rsidP="00560F48">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A735B3" w:rsidRPr="002E56B9" w:rsidRDefault="00A735B3" w:rsidP="00560F48">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A735B3" w:rsidRPr="002E56B9" w:rsidRDefault="00A735B3" w:rsidP="00560F48">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AA4558D"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A735B3" w:rsidRPr="002E56B9" w:rsidRDefault="00A735B3" w:rsidP="00560F48">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91E7F2" w14:textId="77777777" w:rsidR="00A735B3" w:rsidRPr="002E56B9" w:rsidRDefault="00A735B3" w:rsidP="00560F48">
            <w:pPr>
              <w:pStyle w:val="TAL"/>
            </w:pPr>
          </w:p>
        </w:tc>
      </w:tr>
      <w:tr w:rsidR="00A735B3" w:rsidRPr="002E56B9" w14:paraId="2E4BE80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1962130" w14:textId="77777777" w:rsidR="00A735B3" w:rsidRPr="002E56B9" w:rsidRDefault="00A735B3" w:rsidP="00560F48">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783F88B" w14:textId="77777777" w:rsidR="00A735B3" w:rsidRPr="002E56B9" w:rsidRDefault="00A735B3" w:rsidP="00560F48">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4241269"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A07F4EC" w14:textId="77777777" w:rsidR="00A735B3" w:rsidRPr="002E56B9" w:rsidRDefault="00A735B3" w:rsidP="00560F48">
            <w:pPr>
              <w:keepNext/>
              <w:keepLines/>
              <w:spacing w:after="0"/>
              <w:rPr>
                <w:rFonts w:ascii="Arial" w:hAnsi="Arial"/>
                <w:sz w:val="18"/>
              </w:rPr>
            </w:pPr>
          </w:p>
        </w:tc>
      </w:tr>
      <w:tr w:rsidR="00A735B3" w:rsidRPr="002E56B9" w14:paraId="3DB06C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10929B" w14:textId="77777777" w:rsidR="00A735B3" w:rsidRPr="002E56B9" w:rsidRDefault="00A735B3" w:rsidP="00560F48">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63D52424" w14:textId="77777777" w:rsidR="00A735B3" w:rsidRPr="002E56B9" w:rsidRDefault="00A735B3" w:rsidP="00560F48">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A735B3" w:rsidRPr="002E56B9" w:rsidRDefault="00A735B3" w:rsidP="00560F48">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0F9290" w14:textId="77777777" w:rsidR="00A735B3" w:rsidRPr="002E56B9" w:rsidRDefault="00A735B3" w:rsidP="00560F48">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D2A27D" w14:textId="77777777" w:rsidR="00A735B3" w:rsidRPr="002E56B9" w:rsidRDefault="00A735B3" w:rsidP="00560F48">
            <w:pPr>
              <w:pStyle w:val="TAL"/>
            </w:pPr>
            <w:r w:rsidRPr="002E56B9">
              <w:t>Skip TC 7.6.2 if UE supports NSA and TS 38.521-3 TC 7.6B.2.2 or 7.6B.2.3 has been executed.</w:t>
            </w:r>
          </w:p>
        </w:tc>
      </w:tr>
      <w:tr w:rsidR="00A735B3" w:rsidRPr="002E56B9" w14:paraId="34724CD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3B80D6" w14:textId="77777777" w:rsidR="00A735B3" w:rsidRPr="002E56B9" w:rsidRDefault="00A735B3" w:rsidP="00560F48">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9CA6E47" w14:textId="77777777" w:rsidR="00A735B3" w:rsidRPr="002E56B9" w:rsidRDefault="00A735B3" w:rsidP="00560F48">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9B804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7549F5B" w14:textId="77777777" w:rsidR="00A735B3" w:rsidRPr="002E56B9" w:rsidRDefault="00A735B3" w:rsidP="00560F48">
            <w:pPr>
              <w:pStyle w:val="TAL"/>
            </w:pPr>
          </w:p>
        </w:tc>
      </w:tr>
      <w:tr w:rsidR="00A735B3" w:rsidRPr="002E56B9" w14:paraId="3CC3463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FFB75DB" w14:textId="77777777" w:rsidR="00A735B3" w:rsidRPr="002E56B9" w:rsidRDefault="00A735B3" w:rsidP="00560F48">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E5158C" w14:textId="77777777" w:rsidR="00A735B3" w:rsidRPr="002E56B9" w:rsidRDefault="00A735B3" w:rsidP="00560F48">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37D3BC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A735B3" w:rsidRPr="002E56B9" w:rsidRDefault="00A735B3" w:rsidP="00560F48">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8C4F19" w14:textId="77777777" w:rsidR="00A735B3" w:rsidRPr="002E56B9" w:rsidRDefault="00A735B3" w:rsidP="00560F48">
            <w:pPr>
              <w:pStyle w:val="TAL"/>
            </w:pPr>
            <w:r w:rsidRPr="002E56B9">
              <w:t>Skip TC 7.6.4 if UE supports NSA and TS 38.521-3 TC 7.6B.4.2 or 7.6B.4.3 has been executed.</w:t>
            </w:r>
          </w:p>
        </w:tc>
      </w:tr>
      <w:tr w:rsidR="00A735B3" w:rsidRPr="002E56B9" w14:paraId="700A7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A69F83D" w14:textId="77777777" w:rsidR="00A735B3" w:rsidRPr="002E56B9" w:rsidRDefault="00A735B3" w:rsidP="00560F48">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3E64F57B" w14:textId="77777777" w:rsidR="00A735B3" w:rsidRPr="002E56B9" w:rsidRDefault="00A735B3" w:rsidP="00560F48">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1F6B19A"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F13EFF" w14:textId="77777777" w:rsidR="00A735B3" w:rsidRPr="002E56B9" w:rsidRDefault="00A735B3" w:rsidP="00560F48">
            <w:pPr>
              <w:pStyle w:val="TAL"/>
            </w:pPr>
          </w:p>
        </w:tc>
      </w:tr>
      <w:tr w:rsidR="00A735B3" w:rsidRPr="002E56B9" w14:paraId="01AB8EA0"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BF1B4E7" w14:textId="77777777" w:rsidR="00A735B3" w:rsidRPr="002E56B9" w:rsidRDefault="00A735B3" w:rsidP="00560F48">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62B5F23C" w14:textId="77777777" w:rsidR="00A735B3" w:rsidRPr="002E56B9" w:rsidRDefault="00A735B3" w:rsidP="00560F48">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BE134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158A9CBC" w14:textId="77777777" w:rsidR="00A735B3" w:rsidRPr="002E56B9" w:rsidRDefault="00A735B3" w:rsidP="00560F48">
            <w:pPr>
              <w:pStyle w:val="TAL"/>
            </w:pPr>
          </w:p>
        </w:tc>
      </w:tr>
      <w:tr w:rsidR="00A735B3" w:rsidRPr="002E56B9" w14:paraId="4548FE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D8B37B0" w14:textId="77777777" w:rsidR="00A735B3" w:rsidRPr="002E56B9" w:rsidRDefault="00A735B3" w:rsidP="00560F48">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0E4312E" w14:textId="77777777" w:rsidR="00A735B3" w:rsidRPr="002E56B9" w:rsidRDefault="00A735B3" w:rsidP="00560F48">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4AE30"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657E6F" w14:textId="77777777" w:rsidR="00A735B3" w:rsidRPr="002E56B9" w:rsidRDefault="00A735B3" w:rsidP="00560F48">
            <w:pPr>
              <w:pStyle w:val="TAL"/>
              <w:rPr>
                <w:rFonts w:eastAsia="SimSun"/>
                <w:lang w:eastAsia="zh-CN"/>
              </w:rPr>
            </w:pPr>
            <w:r w:rsidRPr="002E56B9">
              <w:t>NOTE 1</w:t>
            </w:r>
          </w:p>
          <w:p w14:paraId="35B03E0B"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A735B3" w:rsidRPr="002E56B9" w14:paraId="13A42CB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46C1DE" w14:textId="77777777" w:rsidR="00A735B3" w:rsidRPr="002E56B9" w:rsidRDefault="00A735B3" w:rsidP="00560F48">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1881B44" w14:textId="77777777" w:rsidR="00A735B3" w:rsidRPr="002E56B9" w:rsidRDefault="00A735B3" w:rsidP="00560F48">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62855D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8CA50A" w14:textId="77777777" w:rsidR="00A735B3" w:rsidRPr="002E56B9" w:rsidRDefault="00A735B3" w:rsidP="00560F48">
            <w:pPr>
              <w:pStyle w:val="TAL"/>
            </w:pPr>
          </w:p>
        </w:tc>
      </w:tr>
      <w:tr w:rsidR="00A735B3" w:rsidRPr="002E56B9" w14:paraId="718FE22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54A8F9" w14:textId="77777777" w:rsidR="00A735B3" w:rsidRPr="002E56B9" w:rsidRDefault="00A735B3" w:rsidP="00560F48">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6E32448" w14:textId="77777777" w:rsidR="00A735B3" w:rsidRPr="002E56B9" w:rsidRDefault="00A735B3" w:rsidP="00560F48">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3D0E10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F462895" w14:textId="77777777" w:rsidR="00A735B3" w:rsidRPr="002E56B9" w:rsidRDefault="00A735B3" w:rsidP="00560F48">
            <w:pPr>
              <w:pStyle w:val="TAL"/>
            </w:pPr>
          </w:p>
        </w:tc>
      </w:tr>
      <w:tr w:rsidR="00A735B3" w:rsidRPr="002E56B9" w14:paraId="079C19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E4B08A" w14:textId="77777777" w:rsidR="00A735B3" w:rsidRPr="002E56B9" w:rsidRDefault="00A735B3" w:rsidP="00560F48">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B557007" w14:textId="77777777" w:rsidR="00A735B3" w:rsidRPr="002E56B9" w:rsidRDefault="00A735B3" w:rsidP="00560F48">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534E60C"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B7CF64" w14:textId="77777777" w:rsidR="00A735B3" w:rsidRPr="002E56B9" w:rsidRDefault="00A735B3" w:rsidP="00560F48">
            <w:pPr>
              <w:pStyle w:val="TAL"/>
            </w:pPr>
          </w:p>
        </w:tc>
      </w:tr>
      <w:tr w:rsidR="00A735B3" w:rsidRPr="002E56B9" w14:paraId="2AE67D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A856C5D" w14:textId="77777777" w:rsidR="00A735B3" w:rsidRPr="002E56B9" w:rsidRDefault="00A735B3" w:rsidP="00560F48">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B9AD705" w14:textId="77777777" w:rsidR="00A735B3" w:rsidRPr="002E56B9" w:rsidRDefault="00A735B3" w:rsidP="00560F48">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0E799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ECA8895" w14:textId="77777777" w:rsidR="00A735B3" w:rsidRPr="002E56B9" w:rsidRDefault="00A735B3" w:rsidP="00560F48">
            <w:pPr>
              <w:pStyle w:val="TAL"/>
            </w:pPr>
          </w:p>
        </w:tc>
      </w:tr>
      <w:tr w:rsidR="00A735B3" w:rsidRPr="002E56B9" w14:paraId="12F75D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768668" w14:textId="77777777" w:rsidR="00A735B3" w:rsidRPr="002E56B9" w:rsidRDefault="00A735B3" w:rsidP="00560F48">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90F33CC" w14:textId="77777777" w:rsidR="00A735B3" w:rsidRPr="002E56B9" w:rsidRDefault="00A735B3" w:rsidP="00560F48">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0E6C3B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F74AA3" w14:textId="77777777" w:rsidR="00A735B3" w:rsidRPr="002E56B9" w:rsidRDefault="00A735B3" w:rsidP="00560F48">
            <w:pPr>
              <w:pStyle w:val="TAL"/>
            </w:pPr>
          </w:p>
        </w:tc>
      </w:tr>
      <w:tr w:rsidR="00A735B3" w:rsidRPr="002E56B9" w14:paraId="772BAC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C81582" w14:textId="77777777" w:rsidR="00A735B3" w:rsidRPr="002E56B9" w:rsidRDefault="00A735B3" w:rsidP="00560F48">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4EE002F" w14:textId="77777777" w:rsidR="00A735B3" w:rsidRPr="002E56B9" w:rsidRDefault="00A735B3" w:rsidP="00560F48">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0519D4F"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C434D4"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A735B3" w:rsidRPr="002E56B9" w14:paraId="7B94A1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7D75B6" w14:textId="77777777" w:rsidR="00A735B3" w:rsidRPr="002E56B9" w:rsidRDefault="00A735B3" w:rsidP="00560F48">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519B770" w14:textId="77777777" w:rsidR="00A735B3" w:rsidRPr="002E56B9" w:rsidRDefault="00A735B3" w:rsidP="00560F48">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C9C53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B4FE82" w14:textId="77777777" w:rsidR="00A735B3" w:rsidRPr="002E56B9" w:rsidRDefault="00A735B3" w:rsidP="00560F48">
            <w:pPr>
              <w:pStyle w:val="TAL"/>
            </w:pPr>
          </w:p>
        </w:tc>
      </w:tr>
      <w:tr w:rsidR="00A735B3" w:rsidRPr="002E56B9" w14:paraId="7B5B1E9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04E1BB" w14:textId="77777777" w:rsidR="00A735B3" w:rsidRPr="002E56B9" w:rsidRDefault="00A735B3" w:rsidP="00560F48">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546CD2" w14:textId="77777777" w:rsidR="00A735B3" w:rsidRPr="002E56B9" w:rsidRDefault="00A735B3" w:rsidP="00560F48">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0B879B2"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77B4AD" w14:textId="77777777" w:rsidR="00A735B3" w:rsidRPr="002E56B9" w:rsidRDefault="00A735B3" w:rsidP="00560F48">
            <w:pPr>
              <w:pStyle w:val="TAL"/>
            </w:pPr>
          </w:p>
        </w:tc>
      </w:tr>
      <w:tr w:rsidR="00A735B3" w:rsidRPr="002E56B9" w14:paraId="15D9C4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1B2A86E" w14:textId="77777777" w:rsidR="00A735B3" w:rsidRPr="002E56B9" w:rsidRDefault="00A735B3" w:rsidP="00560F48">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DF468BD" w14:textId="77777777" w:rsidR="00A735B3" w:rsidRPr="002E56B9" w:rsidRDefault="00A735B3" w:rsidP="00560F48">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013F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447218" w14:textId="77777777" w:rsidR="00A735B3" w:rsidRPr="002E56B9" w:rsidRDefault="00A735B3" w:rsidP="00560F48">
            <w:pPr>
              <w:pStyle w:val="TAL"/>
            </w:pPr>
          </w:p>
        </w:tc>
      </w:tr>
      <w:tr w:rsidR="00A735B3" w:rsidRPr="002E56B9" w14:paraId="2316BF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E4335E9" w14:textId="77777777" w:rsidR="00A735B3" w:rsidRPr="002E56B9" w:rsidRDefault="00A735B3" w:rsidP="00560F48">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37809E7" w14:textId="77777777" w:rsidR="00A735B3" w:rsidRPr="002E56B9" w:rsidRDefault="00A735B3" w:rsidP="00560F48">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398B2FC"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349A77" w14:textId="77777777" w:rsidR="00A735B3" w:rsidRPr="002E56B9" w:rsidRDefault="00A735B3" w:rsidP="00560F48">
            <w:pPr>
              <w:pStyle w:val="TAL"/>
            </w:pPr>
          </w:p>
        </w:tc>
      </w:tr>
      <w:tr w:rsidR="00A735B3" w:rsidRPr="002E56B9" w14:paraId="092400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ABCD7B" w14:textId="77777777" w:rsidR="00A735B3" w:rsidRPr="002E56B9" w:rsidRDefault="00A735B3" w:rsidP="00560F48">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BF6C245" w14:textId="77777777" w:rsidR="00A735B3" w:rsidRPr="002E56B9" w:rsidRDefault="00A735B3" w:rsidP="00560F48">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39CD55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2A014" w14:textId="77777777" w:rsidR="00A735B3" w:rsidRPr="002E56B9" w:rsidRDefault="00A735B3" w:rsidP="00560F48">
            <w:pPr>
              <w:pStyle w:val="TAL"/>
            </w:pPr>
          </w:p>
        </w:tc>
      </w:tr>
      <w:tr w:rsidR="00A735B3" w:rsidRPr="002E56B9" w14:paraId="5D46C4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0C695" w14:textId="77777777" w:rsidR="00A735B3" w:rsidRPr="002E56B9" w:rsidRDefault="00A735B3" w:rsidP="00560F48">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56F2004" w14:textId="77777777" w:rsidR="00A735B3" w:rsidRPr="002E56B9" w:rsidRDefault="00A735B3" w:rsidP="00560F48">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B3726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1ABC1" w14:textId="77777777" w:rsidR="00A735B3" w:rsidRPr="002E56B9" w:rsidRDefault="00A735B3" w:rsidP="00560F48">
            <w:pPr>
              <w:pStyle w:val="TAL"/>
            </w:pPr>
          </w:p>
        </w:tc>
      </w:tr>
      <w:tr w:rsidR="00A735B3" w:rsidRPr="002E56B9" w14:paraId="794709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E7CE91" w14:textId="77777777" w:rsidR="00A735B3" w:rsidRPr="002E56B9" w:rsidRDefault="00A735B3" w:rsidP="00560F48">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1DEC8604" w14:textId="77777777" w:rsidR="00A735B3" w:rsidRPr="002E56B9" w:rsidRDefault="00A735B3" w:rsidP="00560F48">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C23E60"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0725EF" w14:textId="77777777" w:rsidR="00A735B3" w:rsidRPr="002E56B9" w:rsidRDefault="00A735B3" w:rsidP="00560F48">
            <w:pPr>
              <w:pStyle w:val="TAL"/>
            </w:pPr>
          </w:p>
        </w:tc>
      </w:tr>
      <w:tr w:rsidR="00A735B3" w:rsidRPr="002E56B9" w14:paraId="29270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50F936" w14:textId="77777777" w:rsidR="00A735B3" w:rsidRPr="002E56B9" w:rsidRDefault="00A735B3" w:rsidP="00560F48">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E75555E" w14:textId="77777777" w:rsidR="00A735B3" w:rsidRPr="002E56B9" w:rsidRDefault="00A735B3" w:rsidP="00560F48">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500F5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164F565" w14:textId="77777777" w:rsidR="00A735B3" w:rsidRPr="002E56B9" w:rsidRDefault="00A735B3" w:rsidP="00560F48">
            <w:pPr>
              <w:pStyle w:val="TAL"/>
            </w:pPr>
          </w:p>
        </w:tc>
      </w:tr>
      <w:tr w:rsidR="00A735B3" w:rsidRPr="002E56B9" w14:paraId="66A573C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D30551" w14:textId="77777777" w:rsidR="00A735B3" w:rsidRPr="002E56B9" w:rsidRDefault="00A735B3" w:rsidP="00560F48">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F7FD16A" w14:textId="77777777" w:rsidR="00A735B3" w:rsidRPr="002E56B9" w:rsidRDefault="00A735B3" w:rsidP="00560F48">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628B7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1A0F360" w14:textId="77777777" w:rsidR="00A735B3" w:rsidRPr="002E56B9" w:rsidRDefault="00A735B3" w:rsidP="00560F48">
            <w:pPr>
              <w:pStyle w:val="TAL"/>
            </w:pPr>
          </w:p>
        </w:tc>
      </w:tr>
      <w:tr w:rsidR="00A735B3" w:rsidRPr="002E56B9" w14:paraId="71AC7BF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5690B2" w14:textId="77777777" w:rsidR="00A735B3" w:rsidRPr="002E56B9" w:rsidRDefault="00A735B3" w:rsidP="00560F48">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7F9F7D9" w14:textId="77777777" w:rsidR="00A735B3" w:rsidRPr="002E56B9" w:rsidRDefault="00A735B3" w:rsidP="00560F48">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BA60AFD"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004680"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19D9E5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D0B44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DF3978" w14:textId="77777777" w:rsidR="00A735B3" w:rsidRPr="002E56B9" w:rsidRDefault="00A735B3" w:rsidP="00560F48">
            <w:pPr>
              <w:pStyle w:val="TAL"/>
            </w:pPr>
          </w:p>
        </w:tc>
      </w:tr>
      <w:tr w:rsidR="00A735B3" w:rsidRPr="002E56B9" w14:paraId="261036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1CCEF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93C5C34" w14:textId="77777777" w:rsidR="00A735B3" w:rsidRPr="002E56B9" w:rsidRDefault="00A735B3" w:rsidP="00560F48">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A735B3" w:rsidRPr="002E56B9" w:rsidRDefault="00A735B3" w:rsidP="00560F48">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61F4D3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A735B3" w:rsidRPr="002E56B9" w:rsidRDefault="00A735B3" w:rsidP="00560F48">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51EB4F1" w14:textId="77777777" w:rsidR="00A735B3" w:rsidRPr="002E56B9" w:rsidRDefault="00A735B3" w:rsidP="00560F48">
            <w:pPr>
              <w:keepNext/>
              <w:keepLines/>
              <w:spacing w:after="0"/>
              <w:rPr>
                <w:rFonts w:ascii="Arial" w:hAnsi="Arial"/>
                <w:sz w:val="18"/>
              </w:rPr>
            </w:pPr>
          </w:p>
        </w:tc>
      </w:tr>
      <w:tr w:rsidR="00A735B3" w:rsidRPr="002E56B9" w14:paraId="387F69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0B7C7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EB40A12" w14:textId="77777777" w:rsidR="00A735B3" w:rsidRPr="002E56B9" w:rsidRDefault="00A735B3" w:rsidP="00560F48">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A735B3" w:rsidRPr="002E56B9" w:rsidRDefault="00A735B3" w:rsidP="00560F48">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3768D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9A8B6F3" w14:textId="77777777" w:rsidR="00A735B3" w:rsidRPr="002E56B9" w:rsidRDefault="00A735B3" w:rsidP="00560F48">
            <w:pPr>
              <w:keepNext/>
              <w:keepLines/>
              <w:spacing w:after="0"/>
              <w:rPr>
                <w:rFonts w:ascii="Arial" w:hAnsi="Arial"/>
                <w:sz w:val="18"/>
              </w:rPr>
            </w:pPr>
          </w:p>
        </w:tc>
      </w:tr>
      <w:tr w:rsidR="00A735B3" w:rsidRPr="002E56B9" w14:paraId="1783EB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B11BCFF" w14:textId="77777777" w:rsidR="00A735B3" w:rsidRPr="002E56B9" w:rsidRDefault="00A735B3" w:rsidP="00560F48">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8C2AF3" w14:textId="77777777" w:rsidR="00A735B3" w:rsidRPr="002E56B9" w:rsidRDefault="00A735B3" w:rsidP="00560F48">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7AD43F5"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D790A11" w14:textId="77777777" w:rsidR="00A735B3" w:rsidRPr="002E56B9" w:rsidRDefault="00A735B3" w:rsidP="00560F48">
            <w:pPr>
              <w:pStyle w:val="TAL"/>
            </w:pPr>
          </w:p>
        </w:tc>
      </w:tr>
      <w:tr w:rsidR="00A735B3" w:rsidRPr="002E56B9" w14:paraId="721B31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E484C9" w14:textId="77777777" w:rsidR="00A735B3" w:rsidRPr="002E56B9" w:rsidRDefault="00A735B3" w:rsidP="00560F48">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C6F5FF" w14:textId="77777777" w:rsidR="00A735B3" w:rsidRPr="002E56B9" w:rsidRDefault="00A735B3" w:rsidP="00560F48">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5CDF4A2"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55C85" w14:textId="77777777" w:rsidR="00A735B3" w:rsidRPr="002E56B9" w:rsidRDefault="00A735B3" w:rsidP="00560F48">
            <w:pPr>
              <w:pStyle w:val="TAL"/>
            </w:pPr>
          </w:p>
        </w:tc>
      </w:tr>
      <w:tr w:rsidR="00A735B3" w:rsidRPr="002E56B9" w14:paraId="43888D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539837" w14:textId="77777777" w:rsidR="00A735B3" w:rsidRPr="002E56B9" w:rsidRDefault="00A735B3" w:rsidP="00560F48">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A0335BE" w14:textId="77777777" w:rsidR="00A735B3" w:rsidRPr="002E56B9" w:rsidRDefault="00A735B3" w:rsidP="00560F48">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A735B3" w:rsidRPr="002E56B9" w:rsidRDefault="00A735B3" w:rsidP="00560F48">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4F2D423"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E53E02" w14:textId="77777777" w:rsidR="00A735B3" w:rsidRPr="002E56B9" w:rsidRDefault="00A735B3" w:rsidP="00560F48">
            <w:pPr>
              <w:pStyle w:val="TAL"/>
            </w:pPr>
          </w:p>
        </w:tc>
      </w:tr>
      <w:tr w:rsidR="00A735B3" w:rsidRPr="002E56B9" w14:paraId="2FB821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8A53E25" w14:textId="77777777" w:rsidR="00A735B3" w:rsidRPr="002E56B9" w:rsidRDefault="00A735B3" w:rsidP="00560F48">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64E0535" w14:textId="77777777" w:rsidR="00A735B3" w:rsidRPr="002E56B9" w:rsidRDefault="00A735B3" w:rsidP="00560F48">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998E92" w14:textId="77777777" w:rsidR="00A735B3" w:rsidRPr="002E56B9" w:rsidRDefault="00A735B3" w:rsidP="00560F48">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6FF7A2A"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77777777" w:rsidR="00A735B3" w:rsidRPr="002E56B9" w:rsidRDefault="00A735B3" w:rsidP="00560F48">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9A0B82" w14:textId="77777777" w:rsidR="00A735B3" w:rsidRPr="002E56B9" w:rsidRDefault="00A735B3" w:rsidP="00560F48">
            <w:pPr>
              <w:pStyle w:val="TAL"/>
            </w:pPr>
            <w:r w:rsidRPr="002E56B9">
              <w:t>NOTE 1</w:t>
            </w:r>
          </w:p>
        </w:tc>
      </w:tr>
      <w:tr w:rsidR="00A735B3" w:rsidRPr="002E56B9" w14:paraId="1FAD55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5DB39CA" w14:textId="77777777" w:rsidR="00A735B3" w:rsidRPr="002E56B9" w:rsidRDefault="00A735B3" w:rsidP="00560F48">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644D593" w14:textId="77777777" w:rsidR="00A735B3" w:rsidRPr="002E56B9" w:rsidRDefault="00A735B3" w:rsidP="00560F48">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AA8C5E"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0C9499" w14:textId="77777777" w:rsidR="00A735B3" w:rsidRPr="002E56B9" w:rsidRDefault="00A735B3" w:rsidP="00560F48">
            <w:pPr>
              <w:pStyle w:val="TAL"/>
            </w:pPr>
          </w:p>
        </w:tc>
      </w:tr>
      <w:tr w:rsidR="00A735B3" w:rsidRPr="002E56B9" w14:paraId="0D5406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BD7CA2" w14:textId="77777777" w:rsidR="00A735B3" w:rsidRPr="002E56B9" w:rsidRDefault="00A735B3" w:rsidP="00560F48">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B632D11" w14:textId="77777777" w:rsidR="00A735B3" w:rsidRPr="002E56B9" w:rsidRDefault="00A735B3" w:rsidP="00560F48">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C67F413"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A1129E" w14:textId="77777777" w:rsidR="00A735B3" w:rsidRPr="002E56B9" w:rsidRDefault="00A735B3" w:rsidP="00560F48">
            <w:pPr>
              <w:pStyle w:val="TAL"/>
            </w:pPr>
          </w:p>
        </w:tc>
      </w:tr>
      <w:tr w:rsidR="00A735B3" w:rsidRPr="002E56B9" w14:paraId="1633B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B93B4EF" w14:textId="77777777" w:rsidR="00A735B3" w:rsidRPr="002E56B9" w:rsidRDefault="00A735B3" w:rsidP="00560F48">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1C913614" w14:textId="77777777" w:rsidR="00A735B3" w:rsidRPr="002E56B9" w:rsidRDefault="00A735B3" w:rsidP="00560F48">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BA8897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86ABE" w14:textId="77777777" w:rsidR="00A735B3" w:rsidRPr="002E56B9" w:rsidRDefault="00A735B3" w:rsidP="00560F48">
            <w:pPr>
              <w:pStyle w:val="TAL"/>
            </w:pPr>
          </w:p>
        </w:tc>
      </w:tr>
      <w:tr w:rsidR="00A735B3" w:rsidRPr="002E56B9" w14:paraId="6AAA8E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46E453" w14:textId="77777777" w:rsidR="00A735B3" w:rsidRPr="002E56B9" w:rsidRDefault="00A735B3" w:rsidP="00560F48">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0FB2244A" w14:textId="77777777" w:rsidR="00A735B3" w:rsidRPr="002E56B9" w:rsidRDefault="00A735B3" w:rsidP="00560F48">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7A929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B6E7D" w14:textId="77777777" w:rsidR="00A735B3" w:rsidRPr="002E56B9" w:rsidRDefault="00A735B3" w:rsidP="00560F48">
            <w:pPr>
              <w:pStyle w:val="TAL"/>
            </w:pPr>
            <w:r w:rsidRPr="002E56B9">
              <w:t>Skip TC 7.8.2 if UE supports NSA and TS 38.521-3 TC 7.8B.2.2 or 7.8B.2.3 has been executed.</w:t>
            </w:r>
          </w:p>
        </w:tc>
      </w:tr>
      <w:tr w:rsidR="00A735B3" w:rsidRPr="002E56B9" w14:paraId="32C042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3CA175" w14:textId="77777777" w:rsidR="00A735B3" w:rsidRPr="002E56B9" w:rsidRDefault="00A735B3" w:rsidP="00560F48">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D0AD0A9" w14:textId="77777777" w:rsidR="00A735B3" w:rsidRPr="002E56B9" w:rsidRDefault="00A735B3" w:rsidP="00560F48">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A735B3" w:rsidRPr="002E56B9" w:rsidRDefault="00A735B3" w:rsidP="00560F48">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A735B3" w:rsidRPr="002E56B9" w:rsidRDefault="00A735B3" w:rsidP="00560F48">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4FAF093"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A735B3" w:rsidRPr="002E56B9" w:rsidRDefault="00A735B3" w:rsidP="00560F48">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42F3991" w14:textId="77777777" w:rsidR="00A735B3" w:rsidRPr="002E56B9" w:rsidRDefault="00A735B3" w:rsidP="00560F48">
            <w:pPr>
              <w:pStyle w:val="TAL"/>
            </w:pPr>
          </w:p>
        </w:tc>
      </w:tr>
      <w:tr w:rsidR="00A735B3" w:rsidRPr="002E56B9" w14:paraId="1235CAB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4CB8A66" w14:textId="77777777" w:rsidR="00A735B3" w:rsidRPr="002E56B9" w:rsidRDefault="00A735B3" w:rsidP="00560F48">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F891576" w14:textId="77777777" w:rsidR="00A735B3" w:rsidRPr="002E56B9" w:rsidRDefault="00A735B3" w:rsidP="00560F48">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EBB2BB9" w14:textId="77777777" w:rsidR="00A735B3" w:rsidRPr="002E56B9" w:rsidRDefault="00A735B3" w:rsidP="00560F48">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DEB0E9" w14:textId="77777777" w:rsidR="00A735B3" w:rsidRPr="002E56B9" w:rsidRDefault="00A735B3" w:rsidP="00560F48">
            <w:pPr>
              <w:pStyle w:val="TAL"/>
            </w:pPr>
          </w:p>
        </w:tc>
      </w:tr>
      <w:tr w:rsidR="00A735B3" w:rsidRPr="002E56B9" w14:paraId="49D82E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AF844F" w14:textId="77777777" w:rsidR="00A735B3" w:rsidRPr="002E56B9" w:rsidRDefault="00A735B3" w:rsidP="00560F48">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C73A7C2" w14:textId="77777777" w:rsidR="00A735B3" w:rsidRPr="002E56B9" w:rsidRDefault="00A735B3" w:rsidP="00560F48">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77777777" w:rsidR="00A735B3" w:rsidRPr="002E56B9" w:rsidRDefault="00A735B3" w:rsidP="00560F48">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08ABB04" w14:textId="77777777" w:rsidR="00A735B3" w:rsidRPr="002E56B9" w:rsidRDefault="00A735B3" w:rsidP="00560F48">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8FC8071" w14:textId="77777777" w:rsidR="00A735B3" w:rsidRPr="002E56B9" w:rsidRDefault="00A735B3" w:rsidP="00560F48">
            <w:pPr>
              <w:pStyle w:val="TAL"/>
            </w:pPr>
          </w:p>
        </w:tc>
      </w:tr>
      <w:tr w:rsidR="00A735B3" w:rsidRPr="002E56B9" w14:paraId="7F039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74B26A" w14:textId="77777777" w:rsidR="00A735B3" w:rsidRPr="002E56B9" w:rsidRDefault="00A735B3" w:rsidP="00560F48">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8ED44B4" w14:textId="77777777" w:rsidR="00A735B3" w:rsidRPr="002E56B9" w:rsidRDefault="00A735B3" w:rsidP="00560F48">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948184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0251AA" w14:textId="77777777" w:rsidR="00A735B3" w:rsidRPr="002E56B9" w:rsidRDefault="00A735B3" w:rsidP="00560F48">
            <w:pPr>
              <w:pStyle w:val="TAL"/>
            </w:pPr>
          </w:p>
        </w:tc>
      </w:tr>
      <w:tr w:rsidR="00A735B3" w:rsidRPr="002E56B9" w14:paraId="76B361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8FB9910" w14:textId="77777777" w:rsidR="00A735B3" w:rsidRPr="002E56B9" w:rsidRDefault="00A735B3" w:rsidP="00560F48">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72BD4F3" w14:textId="77777777" w:rsidR="00A735B3" w:rsidRPr="002E56B9" w:rsidRDefault="00A735B3" w:rsidP="00560F48">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06DB6B"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43A2BE8" w14:textId="77777777" w:rsidR="00A735B3" w:rsidRPr="002E56B9" w:rsidRDefault="00A735B3" w:rsidP="00560F48">
            <w:pPr>
              <w:pStyle w:val="TAL"/>
            </w:pPr>
          </w:p>
        </w:tc>
      </w:tr>
      <w:tr w:rsidR="00A735B3" w:rsidRPr="002E56B9" w14:paraId="2CECEF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B760E5" w14:textId="77777777" w:rsidR="00A735B3" w:rsidRPr="002E56B9" w:rsidRDefault="00A735B3" w:rsidP="00560F48">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480D27CD" w14:textId="77777777" w:rsidR="00A735B3" w:rsidRPr="002E56B9" w:rsidRDefault="00A735B3" w:rsidP="00560F48">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91D009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857D758" w14:textId="77777777" w:rsidR="00A735B3" w:rsidRPr="002E56B9" w:rsidRDefault="00A735B3" w:rsidP="00560F48">
            <w:pPr>
              <w:pStyle w:val="TAL"/>
            </w:pPr>
          </w:p>
        </w:tc>
      </w:tr>
      <w:tr w:rsidR="00A735B3" w:rsidRPr="002E56B9" w14:paraId="63DA92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AE26D3" w14:textId="77777777" w:rsidR="00A735B3" w:rsidRPr="002E56B9" w:rsidRDefault="00A735B3" w:rsidP="00560F48">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C142E23" w14:textId="77777777" w:rsidR="00A735B3" w:rsidRPr="002E56B9" w:rsidRDefault="00A735B3" w:rsidP="00560F48">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BA01A0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FD32FB8" w14:textId="77777777" w:rsidR="00A735B3" w:rsidRPr="002E56B9" w:rsidRDefault="00A735B3" w:rsidP="00560F48">
            <w:pPr>
              <w:pStyle w:val="TAL"/>
            </w:pPr>
            <w:r w:rsidRPr="002E56B9">
              <w:t>Skip TC 7.9 if UE supports NSA and TS 38.521-3 TC 7.9B.1 or 7.9B.2 or 7.9B.3 has been executed.</w:t>
            </w:r>
          </w:p>
        </w:tc>
      </w:tr>
      <w:tr w:rsidR="00A735B3" w:rsidRPr="002E56B9" w14:paraId="529CA9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3386D87" w14:textId="77777777" w:rsidR="00A735B3" w:rsidRPr="002E56B9" w:rsidRDefault="00A735B3" w:rsidP="00560F48">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CEA69D" w14:textId="77777777" w:rsidR="00A735B3" w:rsidRPr="002E56B9" w:rsidRDefault="00A735B3" w:rsidP="00560F48">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A735B3" w:rsidRPr="002E56B9" w:rsidRDefault="00A735B3" w:rsidP="00560F48">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A735B3" w:rsidRPr="002E56B9" w:rsidRDefault="00A735B3" w:rsidP="00560F48">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096ACD59" w14:textId="77777777" w:rsidR="00A735B3" w:rsidRPr="002E56B9" w:rsidRDefault="00A735B3" w:rsidP="00560F48">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A735B3" w:rsidRPr="002E56B9" w:rsidRDefault="00A735B3" w:rsidP="00560F48">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D6D455" w14:textId="77777777" w:rsidR="00A735B3" w:rsidRPr="002E56B9" w:rsidRDefault="00A735B3" w:rsidP="00560F48">
            <w:pPr>
              <w:pStyle w:val="TAL"/>
            </w:pPr>
          </w:p>
        </w:tc>
      </w:tr>
      <w:tr w:rsidR="00A735B3" w:rsidRPr="002E56B9" w14:paraId="783168EF" w14:textId="77777777" w:rsidTr="00560F48">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5F1BBD2B"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634F1EA" w14:textId="77777777" w:rsidR="00A735B3" w:rsidRPr="002E56B9" w:rsidRDefault="00A735B3" w:rsidP="00560F48">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1A938B3E" w14:textId="77777777" w:rsidR="00A735B3" w:rsidRPr="002E56B9" w:rsidRDefault="00A735B3" w:rsidP="00A735B3"/>
    <w:p w14:paraId="29518B16" w14:textId="77777777" w:rsidR="00A735B3" w:rsidRPr="002E56B9" w:rsidRDefault="00A735B3" w:rsidP="00A735B3">
      <w:pPr>
        <w:spacing w:after="0"/>
        <w:sectPr w:rsidR="00A735B3" w:rsidRPr="002E56B9" w:rsidSect="00963FE1">
          <w:footnotePr>
            <w:numRestart w:val="eachSect"/>
          </w:footnotePr>
          <w:pgSz w:w="16840" w:h="11907" w:orient="landscape"/>
          <w:pgMar w:top="1140" w:right="1412" w:bottom="1140" w:left="1140" w:header="567" w:footer="567" w:gutter="0"/>
          <w:cols w:space="720"/>
        </w:sectPr>
      </w:pPr>
    </w:p>
    <w:p w14:paraId="3851A25C" w14:textId="77777777" w:rsidR="00A735B3" w:rsidRPr="002E56B9" w:rsidRDefault="00A735B3" w:rsidP="00A735B3">
      <w:pPr>
        <w:pStyle w:val="TH"/>
      </w:pPr>
      <w:r w:rsidRPr="002E56B9">
        <w:lastRenderedPageBreak/>
        <w:t>Table 4.1.1-1a: Void</w:t>
      </w:r>
    </w:p>
    <w:p w14:paraId="2ECE7552" w14:textId="77777777" w:rsidR="00A735B3" w:rsidRPr="002E56B9" w:rsidRDefault="00A735B3" w:rsidP="00A735B3">
      <w:pPr>
        <w:pStyle w:val="TH"/>
      </w:pPr>
      <w:r w:rsidRPr="002E56B9">
        <w:t>Table 4.1</w:t>
      </w:r>
      <w:r w:rsidRPr="002E56B9">
        <w:rPr>
          <w:lang w:eastAsia="zh-CN"/>
        </w:rPr>
        <w:t>.1</w:t>
      </w:r>
      <w:r w:rsidRPr="002E56B9">
        <w:t>-1b: Void</w:t>
      </w:r>
    </w:p>
    <w:p w14:paraId="417792B8" w14:textId="77777777" w:rsidR="00A735B3" w:rsidRPr="002E56B9" w:rsidRDefault="00A735B3" w:rsidP="00A735B3">
      <w:pPr>
        <w:pStyle w:val="TH"/>
      </w:pPr>
      <w:r w:rsidRPr="002E56B9">
        <w:t>Table 4.1</w:t>
      </w:r>
      <w:r w:rsidRPr="002E56B9">
        <w:rPr>
          <w:lang w:eastAsia="zh-CN"/>
        </w:rPr>
        <w:t>.1</w:t>
      </w:r>
      <w:r w:rsidRPr="002E56B9">
        <w:t>-1c: Void</w:t>
      </w:r>
    </w:p>
    <w:p w14:paraId="23448512" w14:textId="77777777" w:rsidR="00A735B3" w:rsidRPr="002E56B9" w:rsidRDefault="00A735B3" w:rsidP="00A735B3">
      <w:pPr>
        <w:rPr>
          <w:lang w:eastAsia="zh-CN"/>
        </w:rPr>
      </w:pPr>
    </w:p>
    <w:p w14:paraId="16B1D06B" w14:textId="77777777" w:rsidR="00A735B3" w:rsidRPr="002E56B9" w:rsidRDefault="00A735B3" w:rsidP="00A735B3">
      <w:pPr>
        <w:spacing w:after="0"/>
        <w:rPr>
          <w:iCs/>
          <w:color w:val="FF0000"/>
        </w:rPr>
        <w:sectPr w:rsidR="00A735B3" w:rsidRPr="002E56B9" w:rsidSect="00963FE1">
          <w:footnotePr>
            <w:numRestart w:val="eachSect"/>
          </w:footnotePr>
          <w:pgSz w:w="11907" w:h="16840"/>
          <w:pgMar w:top="1412" w:right="1140" w:bottom="1140" w:left="1140" w:header="567" w:footer="567" w:gutter="0"/>
          <w:cols w:space="720"/>
        </w:sectPr>
      </w:pPr>
    </w:p>
    <w:p w14:paraId="3E955A49" w14:textId="77777777" w:rsidR="00A735B3" w:rsidRPr="002E56B9" w:rsidRDefault="00A735B3" w:rsidP="00A735B3">
      <w:pPr>
        <w:pStyle w:val="Heading3"/>
        <w:tabs>
          <w:tab w:val="left" w:pos="7125"/>
        </w:tabs>
        <w:rPr>
          <w:rFonts w:eastAsia="Batang"/>
          <w:lang w:eastAsia="ja-JP"/>
        </w:rPr>
      </w:pPr>
      <w:bookmarkStart w:id="119" w:name="_Toc20936808"/>
      <w:bookmarkStart w:id="120" w:name="_Toc36713254"/>
      <w:bookmarkStart w:id="121" w:name="_Toc36713657"/>
      <w:bookmarkStart w:id="122" w:name="_Toc52217970"/>
      <w:bookmarkStart w:id="123" w:name="_Toc58499582"/>
      <w:bookmarkStart w:id="124" w:name="_Toc68538439"/>
      <w:bookmarkStart w:id="125" w:name="_Toc75510022"/>
      <w:bookmarkStart w:id="126" w:name="_Toc90971500"/>
      <w:bookmarkStart w:id="127" w:name="_Toc100158408"/>
      <w:bookmarkStart w:id="128"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19"/>
      <w:bookmarkEnd w:id="120"/>
      <w:bookmarkEnd w:id="121"/>
      <w:bookmarkEnd w:id="122"/>
      <w:bookmarkEnd w:id="123"/>
      <w:bookmarkEnd w:id="124"/>
      <w:bookmarkEnd w:id="125"/>
      <w:bookmarkEnd w:id="126"/>
      <w:bookmarkEnd w:id="127"/>
      <w:bookmarkEnd w:id="128"/>
    </w:p>
    <w:p w14:paraId="02B56BF4" w14:textId="77777777" w:rsidR="00A735B3" w:rsidRPr="002E56B9" w:rsidRDefault="00A735B3" w:rsidP="00A735B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2E56B9" w14:paraId="56072375" w14:textId="77777777" w:rsidTr="00560F48">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2E56B9" w:rsidRDefault="00A735B3" w:rsidP="00560F48">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2E56B9" w:rsidRDefault="00A735B3" w:rsidP="00560F48">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2E56B9" w:rsidRDefault="00A735B3" w:rsidP="00560F48">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2E56B9" w:rsidRDefault="00A735B3" w:rsidP="00560F4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2E56B9" w:rsidRDefault="00A735B3" w:rsidP="00560F48">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2E56B9" w:rsidRDefault="00A735B3" w:rsidP="00560F48">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2E56B9" w:rsidRDefault="00A735B3" w:rsidP="00560F48">
            <w:pPr>
              <w:pStyle w:val="TAH"/>
              <w:rPr>
                <w:rFonts w:eastAsia="SimSun"/>
                <w:lang w:eastAsia="zh-CN"/>
              </w:rPr>
            </w:pPr>
            <w:r w:rsidRPr="002E56B9">
              <w:t>Additional Information</w:t>
            </w:r>
          </w:p>
        </w:tc>
      </w:tr>
      <w:tr w:rsidR="00A735B3" w:rsidRPr="002E56B9" w14:paraId="05E3AFA6" w14:textId="77777777" w:rsidTr="00560F48">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2E56B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2E56B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2E56B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2E56B9" w:rsidRDefault="00A735B3" w:rsidP="00560F48">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2E56B9" w:rsidRDefault="00A735B3" w:rsidP="00560F4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2E56B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2E56B9" w:rsidRDefault="00A735B3" w:rsidP="00560F48">
            <w:pPr>
              <w:pStyle w:val="TAH"/>
            </w:pPr>
          </w:p>
        </w:tc>
      </w:tr>
      <w:tr w:rsidR="00A735B3" w:rsidRPr="002E56B9" w14:paraId="20084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2E56B9" w:rsidRDefault="00A735B3" w:rsidP="00560F48">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2E56B9" w:rsidRDefault="00A735B3" w:rsidP="00560F48">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2E56B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2E56B9" w:rsidRDefault="00A735B3" w:rsidP="00560F48">
            <w:pPr>
              <w:pStyle w:val="TAL"/>
              <w:rPr>
                <w:rFonts w:eastAsia="SimSun"/>
                <w:lang w:eastAsia="zh-CN"/>
              </w:rPr>
            </w:pPr>
          </w:p>
        </w:tc>
      </w:tr>
      <w:tr w:rsidR="00A735B3" w:rsidRPr="002E56B9" w14:paraId="0F2A94E6" w14:textId="77777777" w:rsidTr="00560F48">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2E56B9" w:rsidRDefault="00A735B3" w:rsidP="00560F48">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2E56B9" w:rsidRDefault="00A735B3" w:rsidP="00560F48">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2E56B9" w:rsidRDefault="00A735B3" w:rsidP="00560F48">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2E56B9" w:rsidRDefault="00A735B3" w:rsidP="00560F48">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2E56B9" w:rsidRDefault="00A735B3" w:rsidP="00560F48">
            <w:pPr>
              <w:pStyle w:val="TAL"/>
              <w:rPr>
                <w:lang w:eastAsia="zh-CN"/>
              </w:rPr>
            </w:pPr>
            <w:r w:rsidRPr="002E56B9">
              <w:rPr>
                <w:lang w:eastAsia="zh-CN"/>
              </w:rPr>
              <w:t>PC1</w:t>
            </w:r>
          </w:p>
          <w:p w14:paraId="606939C6" w14:textId="77777777" w:rsidR="00A735B3" w:rsidRPr="002E56B9" w:rsidRDefault="00A735B3" w:rsidP="00560F48">
            <w:pPr>
              <w:pStyle w:val="TAL"/>
              <w:rPr>
                <w:lang w:val="en-US" w:eastAsia="zh-TW"/>
              </w:rPr>
            </w:pPr>
            <w:r w:rsidRPr="002E56B9">
              <w:rPr>
                <w:lang w:eastAsia="zh-CN"/>
              </w:rPr>
              <w:t xml:space="preserve">PC2 (NOTE </w:t>
            </w:r>
            <w:r w:rsidRPr="002E56B9">
              <w:rPr>
                <w:lang w:val="en-US" w:eastAsia="zh-TW"/>
              </w:rPr>
              <w:t>1)</w:t>
            </w:r>
          </w:p>
          <w:p w14:paraId="3FDA5C90" w14:textId="77777777" w:rsidR="00A735B3" w:rsidRPr="002E56B9" w:rsidRDefault="00A735B3" w:rsidP="00560F48">
            <w:pPr>
              <w:pStyle w:val="TAL"/>
              <w:rPr>
                <w:lang w:eastAsia="zh-CN"/>
              </w:rPr>
            </w:pPr>
            <w:r w:rsidRPr="002E56B9">
              <w:rPr>
                <w:lang w:eastAsia="zh-CN"/>
              </w:rPr>
              <w:t>PC3</w:t>
            </w:r>
          </w:p>
          <w:p w14:paraId="371DCEEA" w14:textId="77777777" w:rsidR="00A735B3" w:rsidRPr="002E56B9" w:rsidRDefault="00A735B3" w:rsidP="00560F48">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2E56B9" w:rsidRDefault="00A735B3" w:rsidP="00560F48">
            <w:pPr>
              <w:pStyle w:val="TAL"/>
            </w:pPr>
            <w:r w:rsidRPr="002E56B9">
              <w:t>Skip TC 6.2.1.1 if UE supports NSA and TS 38.521-3 TC 6.2B.1.4.1 has been executed.</w:t>
            </w:r>
          </w:p>
        </w:tc>
      </w:tr>
      <w:tr w:rsidR="00A735B3" w:rsidRPr="002E56B9" w14:paraId="48FE5E6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2E56B9" w:rsidRDefault="00A735B3" w:rsidP="00560F48">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2E56B9" w:rsidRDefault="00A735B3" w:rsidP="00560F48">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2E56B9" w:rsidRDefault="00A735B3" w:rsidP="00560F48">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2E56B9" w:rsidRDefault="00A735B3" w:rsidP="00560F48">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2E56B9" w:rsidRDefault="00A735B3" w:rsidP="00560F48">
            <w:pPr>
              <w:pStyle w:val="TAL"/>
              <w:rPr>
                <w:lang w:eastAsia="zh-CN"/>
              </w:rPr>
            </w:pPr>
            <w:r w:rsidRPr="002E56B9">
              <w:rPr>
                <w:lang w:eastAsia="zh-CN"/>
              </w:rPr>
              <w:t>PC1</w:t>
            </w:r>
          </w:p>
          <w:p w14:paraId="066CE5D2"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1AB96A8E" w14:textId="77777777" w:rsidR="00A735B3" w:rsidRPr="002E56B9" w:rsidRDefault="00A735B3" w:rsidP="00560F48">
            <w:pPr>
              <w:pStyle w:val="TAL"/>
              <w:rPr>
                <w:lang w:eastAsia="zh-CN"/>
              </w:rPr>
            </w:pPr>
            <w:r w:rsidRPr="002E56B9">
              <w:rPr>
                <w:lang w:eastAsia="zh-CN"/>
              </w:rPr>
              <w:t>PC3</w:t>
            </w:r>
          </w:p>
          <w:p w14:paraId="5639909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2E56B9" w:rsidRDefault="00A735B3" w:rsidP="00560F48">
            <w:pPr>
              <w:pStyle w:val="TAL"/>
            </w:pPr>
            <w:r w:rsidRPr="002E56B9">
              <w:t>Skip TC 6.2.1.2 if UE supports NSA and TS 38.521-3 TC 6.2B.1.4.2 has been executed.</w:t>
            </w:r>
          </w:p>
        </w:tc>
      </w:tr>
      <w:tr w:rsidR="00A735B3" w:rsidRPr="002E56B9" w14:paraId="5B79B58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2E56B9" w:rsidRDefault="00A735B3" w:rsidP="00560F48">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2E56B9" w:rsidRDefault="00A735B3" w:rsidP="00560F48">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2E56B9" w:rsidRDefault="00A735B3" w:rsidP="00560F48">
            <w:pPr>
              <w:pStyle w:val="TAL"/>
            </w:pPr>
            <w:r w:rsidRPr="002E56B9">
              <w:t>Skip TC 6.2.1.1_1 if UE supports NSA and TS 38.521-3 TC 6.2B.1.4.1 has been executed.</w:t>
            </w:r>
          </w:p>
        </w:tc>
      </w:tr>
      <w:tr w:rsidR="00A735B3" w:rsidRPr="002E56B9" w14:paraId="7812DC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2E56B9" w:rsidRDefault="00A735B3" w:rsidP="00560F48">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2E56B9" w:rsidRDefault="00A735B3" w:rsidP="00560F48">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2E56B9" w:rsidRDefault="00A735B3" w:rsidP="00560F48">
            <w:pPr>
              <w:pStyle w:val="TAL"/>
            </w:pPr>
            <w:r w:rsidRPr="002E56B9">
              <w:t>Skip TC 6.2.1.2_1 if UE supports NSA and TS 38.521-3 TC 6.2B.1.4.2 has been executed.</w:t>
            </w:r>
          </w:p>
        </w:tc>
      </w:tr>
      <w:tr w:rsidR="00A735B3" w:rsidRPr="002E56B9" w14:paraId="3473F65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2E56B9" w:rsidRDefault="00A735B3" w:rsidP="00560F48">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2E56B9" w:rsidRDefault="00A735B3" w:rsidP="00560F48">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2E56B9" w:rsidRDefault="00A735B3" w:rsidP="00560F48">
            <w:pPr>
              <w:pStyle w:val="TAL"/>
              <w:rPr>
                <w:lang w:eastAsia="zh-CN"/>
              </w:rPr>
            </w:pPr>
            <w:r w:rsidRPr="002E56B9">
              <w:rPr>
                <w:lang w:eastAsia="zh-CN"/>
              </w:rPr>
              <w:t>PC1</w:t>
            </w:r>
          </w:p>
          <w:p w14:paraId="1E444F1A"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D9B60D4" w14:textId="77777777" w:rsidR="00A735B3" w:rsidRPr="002E56B9" w:rsidRDefault="00A735B3" w:rsidP="00560F48">
            <w:pPr>
              <w:pStyle w:val="TAL"/>
              <w:rPr>
                <w:lang w:eastAsia="zh-CN"/>
              </w:rPr>
            </w:pPr>
            <w:r w:rsidRPr="002E56B9">
              <w:rPr>
                <w:lang w:eastAsia="zh-CN"/>
              </w:rPr>
              <w:t>PC3</w:t>
            </w:r>
          </w:p>
          <w:p w14:paraId="0CDE6A54"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2E56B9" w:rsidRDefault="00A735B3" w:rsidP="00560F48">
            <w:pPr>
              <w:pStyle w:val="TAL"/>
              <w:rPr>
                <w:rFonts w:eastAsia="SimSun"/>
                <w:lang w:eastAsia="zh-CN"/>
              </w:rPr>
            </w:pPr>
            <w:r w:rsidRPr="002E56B9">
              <w:rPr>
                <w:rFonts w:eastAsia="SimSun"/>
                <w:lang w:eastAsia="zh-CN"/>
              </w:rPr>
              <w:t>Skip TC 6.2.2 if UE supports NSA and TS 38.521-3 TC 6.2B.2.4 has been executed.</w:t>
            </w:r>
          </w:p>
          <w:p w14:paraId="19357FC9"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A735B3" w:rsidRPr="002E56B9" w14:paraId="007C7839" w14:textId="77777777" w:rsidTr="00560F48">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2E56B9" w:rsidRDefault="00A735B3" w:rsidP="00560F48">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2E56B9" w:rsidRDefault="00A735B3" w:rsidP="00560F48">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2E56B9" w:rsidRDefault="00A735B3" w:rsidP="00560F48">
            <w:pPr>
              <w:pStyle w:val="TAC"/>
              <w:rPr>
                <w:lang w:val="fr-FR" w:eastAsia="fr-FR"/>
              </w:rPr>
            </w:pPr>
            <w:r w:rsidRPr="002E56B9">
              <w:rPr>
                <w:lang w:val="fr-FR" w:eastAsia="fr-FR"/>
              </w:rPr>
              <w:t>Rel-15</w:t>
            </w:r>
          </w:p>
          <w:p w14:paraId="3B0F1571"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77777777" w:rsidR="00A735B3" w:rsidRPr="002E56B9" w:rsidRDefault="00A735B3" w:rsidP="00560F48">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2E56B9" w:rsidRDefault="00A735B3" w:rsidP="00560F48">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1489AB47"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if UE supports NSA and TS 38.521-3 TC 6.2B.2.4_2 has been executed.</w:t>
            </w:r>
          </w:p>
        </w:tc>
      </w:tr>
      <w:tr w:rsidR="00A735B3" w:rsidRPr="002E56B9" w14:paraId="2A8DA85D" w14:textId="77777777" w:rsidTr="00560F48">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2E56B9" w:rsidRDefault="00A735B3" w:rsidP="00560F48">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2E56B9" w:rsidRDefault="00A735B3" w:rsidP="00560F48">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2E56B9" w:rsidRDefault="00A735B3" w:rsidP="00560F48">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2E56B9" w:rsidRDefault="00A735B3" w:rsidP="00560F48">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2E56B9" w:rsidRDefault="00A735B3" w:rsidP="00560F48">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2E56B9" w:rsidRDefault="00A735B3" w:rsidP="00560F48">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2E56B9" w:rsidRDefault="00A735B3" w:rsidP="00560F48">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2E56B9" w:rsidRDefault="00A735B3" w:rsidP="00560F48">
            <w:pPr>
              <w:pStyle w:val="TAL"/>
              <w:rPr>
                <w:rFonts w:eastAsia="SimSun"/>
                <w:lang w:val="fr-FR" w:eastAsia="zh-CN"/>
              </w:rPr>
            </w:pPr>
          </w:p>
        </w:tc>
      </w:tr>
      <w:tr w:rsidR="00A735B3" w:rsidRPr="002E56B9" w14:paraId="3E8200AD"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2E56B9" w:rsidRDefault="00A735B3" w:rsidP="00560F48">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2E56B9" w:rsidRDefault="00A735B3" w:rsidP="00560F48">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5A651484"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72D0F1B4" w14:textId="77777777" w:rsidR="00A735B3" w:rsidRPr="002E56B9" w:rsidRDefault="00A735B3" w:rsidP="00560F48">
            <w:pPr>
              <w:pStyle w:val="TAL"/>
              <w:rPr>
                <w:lang w:eastAsia="zh-CN"/>
              </w:rPr>
            </w:pPr>
            <w:r w:rsidRPr="002E56B9">
              <w:rPr>
                <w:lang w:eastAsia="zh-CN"/>
              </w:rPr>
              <w:t>PC3</w:t>
            </w:r>
          </w:p>
          <w:p w14:paraId="54D579DB"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2E56B9" w:rsidRDefault="00A735B3" w:rsidP="00560F48">
            <w:pPr>
              <w:pStyle w:val="TAL"/>
              <w:rPr>
                <w:rFonts w:eastAsia="SimSun"/>
                <w:lang w:eastAsia="zh-CN"/>
              </w:rPr>
            </w:pPr>
            <w:r w:rsidRPr="002E56B9">
              <w:rPr>
                <w:rFonts w:eastAsia="SimSun"/>
                <w:lang w:eastAsia="zh-CN"/>
              </w:rPr>
              <w:t>Skip TC 6.2.3 if UE supports NSA and TS 38.521-3 TC 6.2B.3.4 has been executed.</w:t>
            </w:r>
          </w:p>
        </w:tc>
      </w:tr>
      <w:tr w:rsidR="00A735B3" w:rsidRPr="002E56B9" w14:paraId="03CFB12F"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2E56B9" w:rsidRDefault="00A735B3" w:rsidP="00560F48">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2E56B9" w:rsidRDefault="00A735B3" w:rsidP="00560F48">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2E56B9" w:rsidRDefault="00A735B3" w:rsidP="00560F48">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2E56B9" w:rsidRDefault="00A735B3" w:rsidP="00560F48">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502385B" w14:textId="77777777" w:rsidR="00A735B3" w:rsidRPr="002E56B9" w:rsidRDefault="00A735B3" w:rsidP="00560F48">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138BC2C" w14:textId="77777777" w:rsidR="00A735B3" w:rsidRPr="002E56B9" w:rsidRDefault="00A735B3" w:rsidP="00560F48">
            <w:pPr>
              <w:pStyle w:val="TAL"/>
              <w:rPr>
                <w:lang w:val="fr-FR" w:eastAsia="zh-CN"/>
              </w:rPr>
            </w:pPr>
            <w:r w:rsidRPr="002E56B9">
              <w:rPr>
                <w:lang w:val="fr-FR" w:eastAsia="zh-CN"/>
              </w:rPr>
              <w:t>PC3</w:t>
            </w:r>
          </w:p>
          <w:p w14:paraId="3897B7E8" w14:textId="77777777" w:rsidR="00A735B3" w:rsidRPr="002E56B9" w:rsidRDefault="00A735B3" w:rsidP="00560F48">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A735B3" w:rsidRPr="002E56B9" w14:paraId="3C85ED8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2E56B9" w:rsidRDefault="00A735B3" w:rsidP="00560F48">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2E56B9" w:rsidRDefault="00A735B3" w:rsidP="00560F48">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1417984E"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83A9285" w14:textId="77777777" w:rsidR="00A735B3" w:rsidRPr="002E56B9" w:rsidRDefault="00A735B3" w:rsidP="00560F48">
            <w:pPr>
              <w:pStyle w:val="TAL"/>
              <w:rPr>
                <w:lang w:eastAsia="zh-CN"/>
              </w:rPr>
            </w:pPr>
            <w:r w:rsidRPr="002E56B9">
              <w:rPr>
                <w:lang w:eastAsia="zh-CN"/>
              </w:rPr>
              <w:t>PC3</w:t>
            </w:r>
          </w:p>
          <w:p w14:paraId="2A13DC46"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2E56B9" w:rsidRDefault="00A735B3" w:rsidP="00560F48">
            <w:pPr>
              <w:pStyle w:val="TAL"/>
              <w:rPr>
                <w:rFonts w:eastAsia="SimSun"/>
                <w:lang w:eastAsia="zh-CN"/>
              </w:rPr>
            </w:pPr>
            <w:r w:rsidRPr="002E56B9">
              <w:rPr>
                <w:rFonts w:eastAsia="SimSun"/>
                <w:lang w:eastAsia="zh-CN"/>
              </w:rPr>
              <w:t>Skip TC 6.2A.1.1.1 if UE supports NSA and TS 38.521-3 TC 6.2B.1.4_1.1.1 has been executed.</w:t>
            </w:r>
          </w:p>
        </w:tc>
      </w:tr>
      <w:tr w:rsidR="00A735B3" w:rsidRPr="002E56B9" w14:paraId="39C314D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2E56B9" w:rsidRDefault="00A735B3" w:rsidP="00560F48">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2E56B9" w:rsidRDefault="00A735B3" w:rsidP="00560F48">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0BE0EAE3"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FCD46" w14:textId="77777777" w:rsidR="00A735B3" w:rsidRPr="002E56B9" w:rsidRDefault="00A735B3" w:rsidP="00560F48">
            <w:pPr>
              <w:pStyle w:val="TAL"/>
              <w:rPr>
                <w:lang w:eastAsia="zh-CN"/>
              </w:rPr>
            </w:pPr>
            <w:r w:rsidRPr="002E56B9">
              <w:rPr>
                <w:lang w:eastAsia="zh-CN"/>
              </w:rPr>
              <w:t>PC3</w:t>
            </w:r>
          </w:p>
          <w:p w14:paraId="6392D9D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2E56B9" w:rsidRDefault="00A735B3" w:rsidP="00560F48">
            <w:pPr>
              <w:pStyle w:val="TAL"/>
              <w:rPr>
                <w:rFonts w:eastAsia="SimSun"/>
                <w:lang w:eastAsia="zh-CN"/>
              </w:rPr>
            </w:pPr>
            <w:r w:rsidRPr="002E56B9">
              <w:t>Skip TC 6.2A.1.1.2 if UE supports NSA and TS 38.521-3 TC 6.2B.1.4_1.2.1 has been executed.</w:t>
            </w:r>
          </w:p>
        </w:tc>
      </w:tr>
      <w:tr w:rsidR="00A735B3" w:rsidRPr="002E56B9" w14:paraId="50BB38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2E56B9" w:rsidRDefault="00A735B3" w:rsidP="00560F48">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2E56B9" w:rsidRDefault="00A735B3" w:rsidP="00560F48">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22D7DF1F"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77164" w14:textId="77777777" w:rsidR="00A735B3" w:rsidRPr="002E56B9" w:rsidRDefault="00A735B3" w:rsidP="00560F48">
            <w:pPr>
              <w:pStyle w:val="TAL"/>
              <w:rPr>
                <w:lang w:eastAsia="zh-CN"/>
              </w:rPr>
            </w:pPr>
            <w:r w:rsidRPr="002E56B9">
              <w:rPr>
                <w:lang w:eastAsia="zh-CN"/>
              </w:rPr>
              <w:t>PC3</w:t>
            </w:r>
          </w:p>
          <w:p w14:paraId="22E5EDF5"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2E56B9" w:rsidRDefault="00A735B3" w:rsidP="00560F48">
            <w:pPr>
              <w:pStyle w:val="TAL"/>
              <w:rPr>
                <w:rFonts w:eastAsia="SimSun"/>
                <w:lang w:eastAsia="zh-CN"/>
              </w:rPr>
            </w:pPr>
            <w:r w:rsidRPr="002E56B9">
              <w:t>Skip TC 6.2A.1.1.3 if UE supports NSA and TS 38.521-3 TC 6.2B.1.4_1.3.1 has been executed.</w:t>
            </w:r>
          </w:p>
        </w:tc>
      </w:tr>
      <w:tr w:rsidR="00A735B3" w:rsidRPr="002E56B9" w14:paraId="077C05A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2E56B9" w:rsidRDefault="00A735B3" w:rsidP="00560F48">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2E56B9" w:rsidRDefault="00A735B3" w:rsidP="00560F48">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9F3AFB9"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4A9363B" w14:textId="77777777" w:rsidR="00A735B3" w:rsidRPr="002E56B9" w:rsidRDefault="00A735B3" w:rsidP="00560F48">
            <w:pPr>
              <w:pStyle w:val="TAL"/>
              <w:rPr>
                <w:lang w:eastAsia="zh-CN"/>
              </w:rPr>
            </w:pPr>
            <w:r w:rsidRPr="002E56B9">
              <w:rPr>
                <w:lang w:eastAsia="zh-CN"/>
              </w:rPr>
              <w:t>PC3</w:t>
            </w:r>
          </w:p>
          <w:p w14:paraId="2A92501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2E56B9" w:rsidRDefault="00A735B3" w:rsidP="00560F48">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735B3" w:rsidRPr="002E56B9" w14:paraId="43BCD15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2E56B9" w:rsidRDefault="00A735B3" w:rsidP="00560F48">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2E56B9" w:rsidRDefault="00A735B3" w:rsidP="00560F48">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CF07D81"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10BA929" w14:textId="77777777" w:rsidR="00A735B3" w:rsidRPr="002E56B9" w:rsidRDefault="00A735B3" w:rsidP="00560F48">
            <w:pPr>
              <w:pStyle w:val="TAL"/>
              <w:rPr>
                <w:lang w:eastAsia="zh-CN"/>
              </w:rPr>
            </w:pPr>
            <w:r w:rsidRPr="002E56B9">
              <w:rPr>
                <w:lang w:eastAsia="zh-CN"/>
              </w:rPr>
              <w:t>PC3</w:t>
            </w:r>
          </w:p>
          <w:p w14:paraId="176567EF"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2E56B9" w:rsidRDefault="00A735B3" w:rsidP="00560F48">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735B3" w:rsidRPr="002E56B9" w14:paraId="5504E31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2E56B9" w:rsidRDefault="00A735B3" w:rsidP="00560F48">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2E56B9" w:rsidRDefault="00A735B3" w:rsidP="00560F48">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F04ADE5"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21902AFF" w14:textId="77777777" w:rsidR="00A735B3" w:rsidRPr="002E56B9" w:rsidRDefault="00A735B3" w:rsidP="00560F48">
            <w:pPr>
              <w:pStyle w:val="TAL"/>
              <w:rPr>
                <w:lang w:eastAsia="zh-CN"/>
              </w:rPr>
            </w:pPr>
            <w:r w:rsidRPr="002E56B9">
              <w:rPr>
                <w:lang w:eastAsia="zh-CN"/>
              </w:rPr>
              <w:t>PC3</w:t>
            </w:r>
          </w:p>
          <w:p w14:paraId="32CE3568"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2E56B9" w:rsidRDefault="00A735B3" w:rsidP="00560F48">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735B3" w:rsidRPr="002E56B9" w14:paraId="2BE0EB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2E56B9" w:rsidRDefault="00A735B3" w:rsidP="00560F48">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2E56B9" w:rsidRDefault="00A735B3" w:rsidP="00560F48">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2E56B9" w:rsidRDefault="00A735B3" w:rsidP="00560F48">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2E56B9" w:rsidRDefault="00A735B3" w:rsidP="00560F48">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70A9B84B"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A0FFEF8" w14:textId="77777777" w:rsidR="00A735B3" w:rsidRPr="002E56B9" w:rsidRDefault="00A735B3" w:rsidP="00560F48">
            <w:pPr>
              <w:pStyle w:val="TAL"/>
              <w:rPr>
                <w:lang w:eastAsia="zh-CN"/>
              </w:rPr>
            </w:pPr>
            <w:r w:rsidRPr="002E56B9">
              <w:rPr>
                <w:lang w:eastAsia="zh-CN"/>
              </w:rPr>
              <w:t>PC3</w:t>
            </w:r>
          </w:p>
          <w:p w14:paraId="12B5555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2E56B9" w:rsidRDefault="00A735B3" w:rsidP="00560F48">
            <w:pPr>
              <w:pStyle w:val="TAL"/>
              <w:rPr>
                <w:rFonts w:eastAsia="SimSun"/>
                <w:lang w:eastAsia="zh-CN"/>
              </w:rPr>
            </w:pPr>
            <w:r w:rsidRPr="002E56B9">
              <w:rPr>
                <w:rFonts w:eastAsia="PMingLiU" w:cs="Arial"/>
              </w:rPr>
              <w:t>Skip TC 6.2A.2.1 if UE supports NSA and TS 38.521-3 TC 6.2B.2.4_1.1 has been executed.</w:t>
            </w:r>
          </w:p>
        </w:tc>
      </w:tr>
      <w:tr w:rsidR="00A735B3" w:rsidRPr="002E56B9" w14:paraId="7F62C6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2E56B9" w:rsidRDefault="00A735B3" w:rsidP="00560F48">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2E56B9" w:rsidRDefault="00A735B3" w:rsidP="00560F48">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6BF796B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45D58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5C104A06" w14:textId="77777777" w:rsidR="00A735B3" w:rsidRPr="002E56B9" w:rsidRDefault="00A735B3" w:rsidP="00560F48">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F4A4CA"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5E0DA5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2E56B9" w:rsidRDefault="00A735B3" w:rsidP="00560F48">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2E56B9" w:rsidRDefault="00A735B3" w:rsidP="00560F48">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0CA463C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994EDE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0177DFF6" w14:textId="77777777" w:rsidR="00A735B3" w:rsidRPr="002E56B9" w:rsidRDefault="00A735B3" w:rsidP="00560F48">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D7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863A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2E56B9" w:rsidRDefault="00A735B3" w:rsidP="00560F48">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2E56B9" w:rsidRDefault="00A735B3" w:rsidP="00560F48">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2E56B9" w:rsidRDefault="00A735B3" w:rsidP="00560F48">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2E56B9" w:rsidRDefault="00A735B3" w:rsidP="00560F48">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2E56B9" w:rsidRDefault="00A735B3" w:rsidP="00560F48">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2E56B9" w:rsidRDefault="00A735B3" w:rsidP="00560F48">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2E56B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2E56B9" w:rsidRDefault="00A735B3" w:rsidP="00560F48">
            <w:pPr>
              <w:pStyle w:val="TAL"/>
              <w:rPr>
                <w:rFonts w:eastAsia="SimSun"/>
                <w:lang w:eastAsia="zh-CN"/>
              </w:rPr>
            </w:pPr>
            <w:r w:rsidRPr="002E56B9">
              <w:t>NOTE 1</w:t>
            </w:r>
          </w:p>
        </w:tc>
      </w:tr>
      <w:tr w:rsidR="00A735B3" w:rsidRPr="002E56B9" w14:paraId="255D0E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2E56B9" w:rsidRDefault="00A735B3" w:rsidP="00560F48">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2E56B9" w:rsidRDefault="00A735B3" w:rsidP="00560F48">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2E56B9" w:rsidRDefault="00A735B3" w:rsidP="00560F48">
            <w:pPr>
              <w:pStyle w:val="TAL"/>
              <w:rPr>
                <w:lang w:eastAsia="zh-CN"/>
              </w:rPr>
            </w:pPr>
            <w:r w:rsidRPr="002E56B9">
              <w:rPr>
                <w:lang w:eastAsia="zh-CN"/>
              </w:rPr>
              <w:t>PC1</w:t>
            </w:r>
          </w:p>
          <w:p w14:paraId="2A803B1D" w14:textId="77777777" w:rsidR="00A735B3" w:rsidRPr="002E56B9" w:rsidRDefault="00A735B3" w:rsidP="00560F48">
            <w:pPr>
              <w:pStyle w:val="TAL"/>
              <w:rPr>
                <w:lang w:eastAsia="zh-CN"/>
              </w:rPr>
            </w:pPr>
            <w:r w:rsidRPr="002E56B9">
              <w:rPr>
                <w:lang w:eastAsia="zh-CN"/>
              </w:rPr>
              <w:t>PC2 (NOTE 1)</w:t>
            </w:r>
          </w:p>
          <w:p w14:paraId="146889A1" w14:textId="77777777" w:rsidR="00A735B3" w:rsidRPr="002E56B9" w:rsidRDefault="00A735B3" w:rsidP="00560F48">
            <w:pPr>
              <w:pStyle w:val="TAL"/>
              <w:rPr>
                <w:lang w:eastAsia="zh-CN"/>
              </w:rPr>
            </w:pPr>
            <w:r w:rsidRPr="002E56B9">
              <w:rPr>
                <w:lang w:eastAsia="zh-CN"/>
              </w:rPr>
              <w:t>PC3</w:t>
            </w:r>
          </w:p>
          <w:p w14:paraId="0974918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2E56B9" w:rsidRDefault="00A735B3" w:rsidP="00560F48">
            <w:pPr>
              <w:pStyle w:val="TAL"/>
              <w:rPr>
                <w:rFonts w:eastAsia="SimSun"/>
                <w:lang w:eastAsia="zh-CN"/>
              </w:rPr>
            </w:pPr>
            <w:r w:rsidRPr="002E56B9">
              <w:t>Skip TC 6.3.1 if UE supports NSA and TS 38.521-3 TC 6.3B.1.4 has been executed.</w:t>
            </w:r>
          </w:p>
        </w:tc>
      </w:tr>
      <w:tr w:rsidR="00A735B3" w:rsidRPr="002E56B9" w14:paraId="6635BB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2E56B9" w:rsidRDefault="00A735B3" w:rsidP="00560F48">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2E56B9" w:rsidRDefault="00A735B3" w:rsidP="00560F48">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2E56B9" w:rsidRDefault="00A735B3" w:rsidP="00560F48">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2E56B9" w:rsidRDefault="00A735B3" w:rsidP="00560F48">
            <w:pPr>
              <w:pStyle w:val="TAL"/>
            </w:pPr>
          </w:p>
        </w:tc>
      </w:tr>
      <w:tr w:rsidR="00A735B3" w:rsidRPr="002E56B9" w14:paraId="32F60A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2E56B9" w:rsidRDefault="00A735B3" w:rsidP="00560F48">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2E56B9" w:rsidRDefault="00A735B3" w:rsidP="00560F48">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2E56B9" w:rsidRDefault="00A735B3" w:rsidP="00560F48">
            <w:pPr>
              <w:pStyle w:val="TAL"/>
              <w:rPr>
                <w:rFonts w:eastAsia="SimSun"/>
                <w:lang w:eastAsia="zh-CN"/>
              </w:rPr>
            </w:pPr>
            <w:r w:rsidRPr="002E56B9">
              <w:t>Skip TC 6.3.3.2 if UE supports NSA and TS 38.521-3 TC 6.3B.3.4 has been executed.</w:t>
            </w:r>
          </w:p>
        </w:tc>
      </w:tr>
      <w:tr w:rsidR="00A735B3" w:rsidRPr="002E56B9" w14:paraId="440DE2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2E56B9" w:rsidRDefault="00A735B3" w:rsidP="00560F48">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2E56B9" w:rsidRDefault="00A735B3" w:rsidP="00560F48">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2E56B9" w:rsidRDefault="00A735B3" w:rsidP="00560F48">
            <w:pPr>
              <w:pStyle w:val="TAL"/>
              <w:rPr>
                <w:rFonts w:eastAsia="SimSun"/>
                <w:lang w:eastAsia="zh-CN"/>
              </w:rPr>
            </w:pPr>
            <w:r w:rsidRPr="002E56B9">
              <w:t>NOTE 1</w:t>
            </w:r>
          </w:p>
        </w:tc>
      </w:tr>
      <w:tr w:rsidR="00A735B3" w:rsidRPr="002E56B9" w14:paraId="300762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2E56B9" w:rsidRDefault="00A735B3" w:rsidP="00560F48">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2E56B9" w:rsidRDefault="00A735B3" w:rsidP="00560F48">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2E56B9" w:rsidRDefault="00A735B3" w:rsidP="00560F48">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2E56B9" w:rsidRDefault="00A735B3" w:rsidP="00560F48">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2E56B9" w:rsidRDefault="00A735B3" w:rsidP="00560F48">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2E56B9" w:rsidRDefault="00A735B3" w:rsidP="00560F48">
            <w:pPr>
              <w:pStyle w:val="TAL"/>
              <w:rPr>
                <w:rFonts w:eastAsia="SimSun"/>
                <w:lang w:eastAsia="zh-CN"/>
              </w:rPr>
            </w:pPr>
            <w:r w:rsidRPr="002E56B9">
              <w:t>Skip TC 6.3.4.2 if UE supports NSA and TS 38.521-3 TC 6.3B.8.1.4 has been executed.</w:t>
            </w:r>
          </w:p>
        </w:tc>
      </w:tr>
      <w:tr w:rsidR="00A735B3" w:rsidRPr="002E56B9" w14:paraId="69C59E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2E56B9" w:rsidRDefault="00A735B3" w:rsidP="00560F48">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2E56B9" w:rsidRDefault="00A735B3" w:rsidP="00560F48">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2E56B9" w:rsidRDefault="00A735B3" w:rsidP="00560F48">
            <w:pPr>
              <w:pStyle w:val="TAL"/>
              <w:rPr>
                <w:rFonts w:eastAsia="SimSun"/>
                <w:lang w:eastAsia="zh-CN"/>
              </w:rPr>
            </w:pPr>
            <w:r w:rsidRPr="002E56B9">
              <w:t>NOTE 1</w:t>
            </w:r>
          </w:p>
        </w:tc>
      </w:tr>
      <w:tr w:rsidR="00A735B3" w:rsidRPr="002E56B9" w14:paraId="43082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2E56B9" w:rsidRDefault="00A735B3" w:rsidP="00560F48">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2E56B9" w:rsidRDefault="00A735B3" w:rsidP="00560F48">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2E56B9" w:rsidRDefault="00A735B3" w:rsidP="00560F48">
            <w:pPr>
              <w:pStyle w:val="TAL"/>
              <w:rPr>
                <w:rFonts w:eastAsia="SimSun"/>
                <w:lang w:eastAsia="zh-CN"/>
              </w:rPr>
            </w:pPr>
            <w:r w:rsidRPr="002E56B9">
              <w:t>Skip TC 6.3.4.2 if UE supports NSA and TS 38.521-3 TC 6.3B.8.3.4 has been executed.</w:t>
            </w:r>
          </w:p>
        </w:tc>
      </w:tr>
      <w:tr w:rsidR="00A735B3" w:rsidRPr="002E56B9" w14:paraId="762500A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2E56B9" w:rsidRDefault="00A735B3" w:rsidP="00560F48">
            <w:pPr>
              <w:pStyle w:val="TAL"/>
              <w:rPr>
                <w:lang w:eastAsia="zh-CN"/>
              </w:rPr>
            </w:pPr>
            <w:r w:rsidRPr="002E56B9">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2E56B9" w:rsidRDefault="00A735B3" w:rsidP="00560F48">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2E56B9" w:rsidRDefault="00A735B3" w:rsidP="00560F48">
            <w:pPr>
              <w:pStyle w:val="TAL"/>
              <w:rPr>
                <w:lang w:eastAsia="zh-CN"/>
              </w:rPr>
            </w:pPr>
            <w:r w:rsidRPr="002E56B9">
              <w:rPr>
                <w:lang w:eastAsia="zh-CN"/>
              </w:rPr>
              <w:t>PC1 (NOTE 1)</w:t>
            </w:r>
          </w:p>
          <w:p w14:paraId="5FCD5A9B" w14:textId="77777777" w:rsidR="00A735B3" w:rsidRPr="002E56B9" w:rsidRDefault="00A735B3" w:rsidP="00560F48">
            <w:pPr>
              <w:pStyle w:val="TAL"/>
              <w:rPr>
                <w:lang w:eastAsia="zh-CN"/>
              </w:rPr>
            </w:pPr>
            <w:r w:rsidRPr="002E56B9">
              <w:rPr>
                <w:lang w:eastAsia="zh-CN"/>
              </w:rPr>
              <w:t>PC2 (NOTE 1)</w:t>
            </w:r>
          </w:p>
          <w:p w14:paraId="6419D44F" w14:textId="77777777" w:rsidR="00A735B3" w:rsidRPr="002E56B9" w:rsidRDefault="00A735B3" w:rsidP="00560F48">
            <w:pPr>
              <w:pStyle w:val="TAL"/>
              <w:rPr>
                <w:lang w:eastAsia="zh-CN"/>
              </w:rPr>
            </w:pPr>
            <w:r w:rsidRPr="002E56B9">
              <w:rPr>
                <w:lang w:eastAsia="zh-CN"/>
              </w:rPr>
              <w:t>PC3</w:t>
            </w:r>
          </w:p>
          <w:p w14:paraId="4DF2B909"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2E56B9" w:rsidRDefault="00A735B3" w:rsidP="00560F48">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735B3" w:rsidRPr="002E56B9" w14:paraId="2346ECC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2E56B9" w:rsidRDefault="00A735B3" w:rsidP="00560F48">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2E56B9" w:rsidRDefault="00A735B3" w:rsidP="00560F48">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2E56B9" w:rsidRDefault="00A735B3" w:rsidP="00560F48">
            <w:pPr>
              <w:pStyle w:val="TAL"/>
              <w:rPr>
                <w:lang w:eastAsia="zh-CN"/>
              </w:rPr>
            </w:pPr>
            <w:r w:rsidRPr="002E56B9">
              <w:rPr>
                <w:lang w:eastAsia="zh-CN"/>
              </w:rPr>
              <w:t>PC1 (NOTE 1)</w:t>
            </w:r>
          </w:p>
          <w:p w14:paraId="04AB9EE3" w14:textId="77777777" w:rsidR="00A735B3" w:rsidRPr="002E56B9" w:rsidRDefault="00A735B3" w:rsidP="00560F48">
            <w:pPr>
              <w:pStyle w:val="TAL"/>
              <w:rPr>
                <w:lang w:eastAsia="zh-CN"/>
              </w:rPr>
            </w:pPr>
            <w:r w:rsidRPr="002E56B9">
              <w:rPr>
                <w:lang w:eastAsia="zh-CN"/>
              </w:rPr>
              <w:t>PC2 (NOTE 1)</w:t>
            </w:r>
          </w:p>
          <w:p w14:paraId="46FB2B0E" w14:textId="77777777" w:rsidR="00A735B3" w:rsidRPr="002E56B9" w:rsidRDefault="00A735B3" w:rsidP="00560F48">
            <w:pPr>
              <w:pStyle w:val="TAL"/>
              <w:rPr>
                <w:lang w:eastAsia="zh-CN"/>
              </w:rPr>
            </w:pPr>
            <w:r w:rsidRPr="002E56B9">
              <w:rPr>
                <w:lang w:eastAsia="zh-CN"/>
              </w:rPr>
              <w:t>PC3</w:t>
            </w:r>
          </w:p>
          <w:p w14:paraId="2CAF8198"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2E56B9" w:rsidRDefault="00A735B3" w:rsidP="00560F48">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735B3" w:rsidRPr="002E56B9" w14:paraId="5914297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2E56B9" w:rsidRDefault="00A735B3" w:rsidP="00560F48">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2E56B9" w:rsidRDefault="00A735B3" w:rsidP="00560F48">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2E56B9" w:rsidRDefault="00A735B3" w:rsidP="00560F48">
            <w:pPr>
              <w:pStyle w:val="TAL"/>
              <w:rPr>
                <w:lang w:eastAsia="zh-CN"/>
              </w:rPr>
            </w:pPr>
            <w:r w:rsidRPr="002E56B9">
              <w:rPr>
                <w:lang w:eastAsia="zh-CN"/>
              </w:rPr>
              <w:t>PC1 (NOTE 1)</w:t>
            </w:r>
          </w:p>
          <w:p w14:paraId="4E8E939C" w14:textId="77777777" w:rsidR="00A735B3" w:rsidRPr="002E56B9" w:rsidRDefault="00A735B3" w:rsidP="00560F48">
            <w:pPr>
              <w:pStyle w:val="TAL"/>
              <w:rPr>
                <w:lang w:eastAsia="zh-CN"/>
              </w:rPr>
            </w:pPr>
            <w:r w:rsidRPr="002E56B9">
              <w:rPr>
                <w:lang w:eastAsia="zh-CN"/>
              </w:rPr>
              <w:t>PC2 (NOTE 1)</w:t>
            </w:r>
          </w:p>
          <w:p w14:paraId="4EC1B298" w14:textId="77777777" w:rsidR="00A735B3" w:rsidRPr="002E56B9" w:rsidRDefault="00A735B3" w:rsidP="00560F48">
            <w:pPr>
              <w:pStyle w:val="TAL"/>
              <w:rPr>
                <w:lang w:eastAsia="zh-CN"/>
              </w:rPr>
            </w:pPr>
            <w:r w:rsidRPr="002E56B9">
              <w:rPr>
                <w:lang w:eastAsia="zh-CN"/>
              </w:rPr>
              <w:t>PC3</w:t>
            </w:r>
          </w:p>
          <w:p w14:paraId="77ED52C6"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2E56B9" w:rsidRDefault="00A735B3" w:rsidP="00560F48">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A735B3" w:rsidRPr="002E56B9" w14:paraId="087BA48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A735B3" w:rsidRPr="002E56B9" w:rsidRDefault="00A735B3" w:rsidP="00560F48">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A735B3" w:rsidRPr="002E56B9" w:rsidRDefault="00A735B3" w:rsidP="00560F48">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A735B3" w:rsidRPr="002E56B9" w:rsidRDefault="00A735B3" w:rsidP="00560F48">
            <w:pPr>
              <w:pStyle w:val="TAL"/>
              <w:rPr>
                <w:lang w:eastAsia="zh-CN"/>
              </w:rPr>
            </w:pPr>
            <w:r w:rsidRPr="002E56B9">
              <w:rPr>
                <w:lang w:eastAsia="zh-CN"/>
              </w:rPr>
              <w:t>PC1 (NOTE 1)</w:t>
            </w:r>
          </w:p>
          <w:p w14:paraId="422B20B2" w14:textId="77777777" w:rsidR="00A735B3" w:rsidRPr="002E56B9" w:rsidRDefault="00A735B3" w:rsidP="00560F48">
            <w:pPr>
              <w:pStyle w:val="TAL"/>
              <w:rPr>
                <w:lang w:eastAsia="zh-CN"/>
              </w:rPr>
            </w:pPr>
            <w:r w:rsidRPr="002E56B9">
              <w:rPr>
                <w:lang w:eastAsia="zh-CN"/>
              </w:rPr>
              <w:t>PC2 (NOTE 1)</w:t>
            </w:r>
          </w:p>
          <w:p w14:paraId="0B9220BD" w14:textId="77777777" w:rsidR="00A735B3" w:rsidRPr="002E56B9" w:rsidRDefault="00A735B3" w:rsidP="00560F48">
            <w:pPr>
              <w:pStyle w:val="TAL"/>
              <w:rPr>
                <w:lang w:eastAsia="zh-CN"/>
              </w:rPr>
            </w:pPr>
            <w:r w:rsidRPr="002E56B9">
              <w:rPr>
                <w:lang w:eastAsia="zh-CN"/>
              </w:rPr>
              <w:t>PC3</w:t>
            </w:r>
          </w:p>
          <w:p w14:paraId="7FFE9E7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77777777" w:rsidR="00A735B3" w:rsidRPr="002E56B9" w:rsidRDefault="00A735B3" w:rsidP="00560F48">
            <w:pPr>
              <w:pStyle w:val="TAL"/>
            </w:pPr>
          </w:p>
        </w:tc>
      </w:tr>
      <w:tr w:rsidR="00A735B3" w:rsidRPr="002E56B9" w14:paraId="7BEABC2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A735B3" w:rsidRPr="002E56B9" w:rsidRDefault="00A735B3" w:rsidP="00560F48">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A735B3" w:rsidRPr="002E56B9" w:rsidRDefault="00A735B3" w:rsidP="00560F48">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A735B3" w:rsidRPr="002E56B9" w:rsidRDefault="00A735B3" w:rsidP="00560F48">
            <w:pPr>
              <w:pStyle w:val="TAL"/>
              <w:rPr>
                <w:lang w:eastAsia="zh-CN"/>
              </w:rPr>
            </w:pPr>
            <w:r w:rsidRPr="002E56B9">
              <w:rPr>
                <w:lang w:eastAsia="zh-CN"/>
              </w:rPr>
              <w:t>PC1 (NOTE 1)</w:t>
            </w:r>
          </w:p>
          <w:p w14:paraId="1F1B3191" w14:textId="77777777" w:rsidR="00A735B3" w:rsidRPr="002E56B9" w:rsidRDefault="00A735B3" w:rsidP="00560F48">
            <w:pPr>
              <w:pStyle w:val="TAL"/>
              <w:rPr>
                <w:lang w:eastAsia="zh-CN"/>
              </w:rPr>
            </w:pPr>
            <w:r w:rsidRPr="002E56B9">
              <w:rPr>
                <w:lang w:eastAsia="zh-CN"/>
              </w:rPr>
              <w:t>PC2 (NOTE 1)</w:t>
            </w:r>
          </w:p>
          <w:p w14:paraId="7149590C" w14:textId="77777777" w:rsidR="00A735B3" w:rsidRPr="002E56B9" w:rsidRDefault="00A735B3" w:rsidP="00560F48">
            <w:pPr>
              <w:pStyle w:val="TAL"/>
              <w:rPr>
                <w:lang w:eastAsia="zh-CN"/>
              </w:rPr>
            </w:pPr>
            <w:r w:rsidRPr="002E56B9">
              <w:rPr>
                <w:lang w:eastAsia="zh-CN"/>
              </w:rPr>
              <w:t>PC3</w:t>
            </w:r>
          </w:p>
          <w:p w14:paraId="25EA053E"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77777777" w:rsidR="00A735B3" w:rsidRPr="002E56B9" w:rsidRDefault="00A735B3" w:rsidP="00560F48">
            <w:pPr>
              <w:pStyle w:val="TAL"/>
            </w:pPr>
          </w:p>
        </w:tc>
      </w:tr>
      <w:tr w:rsidR="00A735B3" w:rsidRPr="002E56B9" w14:paraId="021D8C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A735B3" w:rsidRPr="002E56B9" w:rsidRDefault="00A735B3" w:rsidP="00560F48">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A735B3" w:rsidRPr="002E56B9" w:rsidRDefault="00A735B3" w:rsidP="00560F48">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A735B3" w:rsidRPr="002E56B9" w:rsidRDefault="00A735B3" w:rsidP="00560F48">
            <w:pPr>
              <w:pStyle w:val="TAL"/>
              <w:rPr>
                <w:lang w:eastAsia="zh-CN"/>
              </w:rPr>
            </w:pPr>
            <w:r w:rsidRPr="002E56B9">
              <w:rPr>
                <w:lang w:eastAsia="zh-CN"/>
              </w:rPr>
              <w:t>PC1 (NOTE 1)</w:t>
            </w:r>
          </w:p>
          <w:p w14:paraId="112CF97C" w14:textId="77777777" w:rsidR="00A735B3" w:rsidRPr="002E56B9" w:rsidRDefault="00A735B3" w:rsidP="00560F48">
            <w:pPr>
              <w:pStyle w:val="TAL"/>
              <w:rPr>
                <w:lang w:eastAsia="zh-CN"/>
              </w:rPr>
            </w:pPr>
            <w:r w:rsidRPr="002E56B9">
              <w:rPr>
                <w:lang w:eastAsia="zh-CN"/>
              </w:rPr>
              <w:t>PC2 (NOTE 1)</w:t>
            </w:r>
          </w:p>
          <w:p w14:paraId="056BD43B" w14:textId="77777777" w:rsidR="00A735B3" w:rsidRPr="002E56B9" w:rsidRDefault="00A735B3" w:rsidP="00560F48">
            <w:pPr>
              <w:pStyle w:val="TAL"/>
              <w:rPr>
                <w:lang w:eastAsia="zh-CN"/>
              </w:rPr>
            </w:pPr>
            <w:r w:rsidRPr="002E56B9">
              <w:rPr>
                <w:lang w:eastAsia="zh-CN"/>
              </w:rPr>
              <w:t>PC3</w:t>
            </w:r>
          </w:p>
          <w:p w14:paraId="14B9882B"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77777777" w:rsidR="00A735B3" w:rsidRPr="002E56B9" w:rsidRDefault="00A735B3" w:rsidP="00560F48">
            <w:pPr>
              <w:pStyle w:val="TAL"/>
            </w:pPr>
          </w:p>
        </w:tc>
      </w:tr>
      <w:tr w:rsidR="00A735B3" w:rsidRPr="002E56B9" w14:paraId="6B1E0F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A735B3" w:rsidRPr="002E56B9" w:rsidRDefault="00A735B3" w:rsidP="00560F48">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A735B3" w:rsidRPr="002E56B9" w:rsidRDefault="00A735B3" w:rsidP="00560F48">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A735B3" w:rsidRPr="002E56B9" w:rsidRDefault="00A735B3" w:rsidP="00560F48">
            <w:pPr>
              <w:pStyle w:val="TAL"/>
              <w:rPr>
                <w:lang w:eastAsia="zh-CN"/>
              </w:rPr>
            </w:pPr>
            <w:r w:rsidRPr="002E56B9">
              <w:rPr>
                <w:lang w:eastAsia="zh-CN"/>
              </w:rPr>
              <w:t>PC1 (NOTE 1)</w:t>
            </w:r>
          </w:p>
          <w:p w14:paraId="73530520" w14:textId="77777777" w:rsidR="00A735B3" w:rsidRPr="002E56B9" w:rsidRDefault="00A735B3" w:rsidP="00560F48">
            <w:pPr>
              <w:pStyle w:val="TAL"/>
              <w:rPr>
                <w:lang w:eastAsia="zh-CN"/>
              </w:rPr>
            </w:pPr>
            <w:r w:rsidRPr="002E56B9">
              <w:rPr>
                <w:lang w:eastAsia="zh-CN"/>
              </w:rPr>
              <w:t>PC2 (NOTE 1)</w:t>
            </w:r>
          </w:p>
          <w:p w14:paraId="52F88EE4" w14:textId="77777777" w:rsidR="00A735B3" w:rsidRPr="002E56B9" w:rsidRDefault="00A735B3" w:rsidP="00560F48">
            <w:pPr>
              <w:pStyle w:val="TAL"/>
              <w:rPr>
                <w:lang w:eastAsia="zh-CN"/>
              </w:rPr>
            </w:pPr>
            <w:r w:rsidRPr="002E56B9">
              <w:rPr>
                <w:lang w:eastAsia="zh-CN"/>
              </w:rPr>
              <w:t>PC3</w:t>
            </w:r>
          </w:p>
          <w:p w14:paraId="248E9AD2"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77777777" w:rsidR="00A735B3" w:rsidRPr="002E56B9" w:rsidRDefault="00A735B3" w:rsidP="00560F48">
            <w:pPr>
              <w:pStyle w:val="TAL"/>
            </w:pPr>
          </w:p>
        </w:tc>
      </w:tr>
      <w:tr w:rsidR="00A735B3" w:rsidRPr="002E56B9" w14:paraId="6BBF4B9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2E56B9" w:rsidRDefault="00A735B3" w:rsidP="00560F48">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2E56B9" w:rsidRDefault="00A735B3" w:rsidP="00560F48">
            <w:pPr>
              <w:pStyle w:val="TAL"/>
              <w:rPr>
                <w:rFonts w:eastAsia="SimSun"/>
                <w:lang w:eastAsia="zh-CN"/>
              </w:rPr>
            </w:pPr>
          </w:p>
        </w:tc>
      </w:tr>
      <w:tr w:rsidR="00A735B3" w:rsidRPr="002E56B9" w14:paraId="7C4FE7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2E56B9" w:rsidRDefault="00A735B3" w:rsidP="00560F48">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2E56B9" w:rsidRDefault="00A735B3" w:rsidP="00560F48">
            <w:pPr>
              <w:pStyle w:val="TAL"/>
              <w:rPr>
                <w:rFonts w:eastAsia="SimSun"/>
                <w:lang w:eastAsia="zh-CN"/>
              </w:rPr>
            </w:pPr>
          </w:p>
        </w:tc>
      </w:tr>
      <w:tr w:rsidR="00A735B3" w:rsidRPr="002E56B9" w14:paraId="6993C4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2E56B9" w:rsidRDefault="00A735B3" w:rsidP="00560F48">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2E56B9" w:rsidRDefault="00A735B3" w:rsidP="00560F48">
            <w:pPr>
              <w:pStyle w:val="TAL"/>
              <w:rPr>
                <w:rFonts w:eastAsia="SimSun"/>
                <w:lang w:eastAsia="zh-CN"/>
              </w:rPr>
            </w:pPr>
          </w:p>
        </w:tc>
      </w:tr>
      <w:tr w:rsidR="00A735B3" w:rsidRPr="002E56B9" w14:paraId="172B34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2E56B9" w:rsidRDefault="00A735B3" w:rsidP="00560F48">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2E56B9" w:rsidRDefault="00A735B3" w:rsidP="00560F48">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2E56B9" w:rsidRDefault="00A735B3" w:rsidP="00560F48">
            <w:pPr>
              <w:pStyle w:val="TAL"/>
            </w:pPr>
            <w:r w:rsidRPr="002E56B9">
              <w:t>NOTE 1</w:t>
            </w:r>
          </w:p>
        </w:tc>
      </w:tr>
      <w:tr w:rsidR="00A735B3" w:rsidRPr="002E56B9" w14:paraId="1C879E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2E56B9" w:rsidRDefault="00A735B3" w:rsidP="00560F48">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2E56B9" w:rsidRDefault="00A735B3" w:rsidP="00560F48">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89534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E4AC8" w14:textId="77777777" w:rsidR="00A735B3" w:rsidRPr="002E56B9" w:rsidRDefault="00A735B3" w:rsidP="00560F48">
            <w:pPr>
              <w:pStyle w:val="TAL"/>
            </w:pPr>
            <w:r w:rsidRPr="002E56B9">
              <w:t>NOTE 1</w:t>
            </w:r>
          </w:p>
        </w:tc>
      </w:tr>
      <w:tr w:rsidR="00A735B3" w:rsidRPr="002E56B9" w14:paraId="7D41A5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2E56B9" w:rsidRDefault="00A735B3" w:rsidP="00560F48">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2E56B9" w:rsidRDefault="00A735B3" w:rsidP="00560F48">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158E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0ED657" w14:textId="77777777" w:rsidR="00A735B3" w:rsidRPr="002E56B9" w:rsidRDefault="00A735B3" w:rsidP="00560F48">
            <w:pPr>
              <w:pStyle w:val="TAL"/>
            </w:pPr>
            <w:r w:rsidRPr="002E56B9">
              <w:t>NOTE 1</w:t>
            </w:r>
          </w:p>
        </w:tc>
      </w:tr>
      <w:tr w:rsidR="00A735B3" w:rsidRPr="002E56B9" w14:paraId="350F64E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2E56B9" w:rsidRDefault="00A735B3" w:rsidP="00560F48">
            <w:pPr>
              <w:pStyle w:val="TAL"/>
            </w:pPr>
            <w:r w:rsidRPr="002E56B9">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2E56B9" w:rsidRDefault="00A735B3" w:rsidP="00560F48">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7313A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6D613" w14:textId="77777777" w:rsidR="00A735B3" w:rsidRPr="002E56B9" w:rsidRDefault="00A735B3" w:rsidP="00560F48">
            <w:pPr>
              <w:pStyle w:val="TAL"/>
            </w:pPr>
            <w:r w:rsidRPr="002E56B9">
              <w:t>NOTE 1</w:t>
            </w:r>
          </w:p>
        </w:tc>
      </w:tr>
      <w:tr w:rsidR="00A735B3" w:rsidRPr="002E56B9" w14:paraId="549AFE6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2E56B9" w:rsidRDefault="00A735B3" w:rsidP="00560F48">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2E56B9" w:rsidRDefault="00A735B3" w:rsidP="00560F48">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2E56B9" w:rsidRDefault="00A735B3" w:rsidP="00560F48">
            <w:pPr>
              <w:pStyle w:val="TAL"/>
            </w:pPr>
            <w:r w:rsidRPr="002E56B9">
              <w:t>NOTE 1</w:t>
            </w:r>
          </w:p>
        </w:tc>
      </w:tr>
      <w:tr w:rsidR="00A735B3" w:rsidRPr="002E56B9" w14:paraId="0AC3E0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2E56B9" w:rsidRDefault="00A735B3" w:rsidP="00560F48">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2E56B9" w:rsidRDefault="00A735B3" w:rsidP="00560F48">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2E56B9" w:rsidRDefault="00A735B3" w:rsidP="00560F48">
            <w:pPr>
              <w:pStyle w:val="TAL"/>
            </w:pPr>
            <w:r w:rsidRPr="002E56B9">
              <w:t>NOTE 1</w:t>
            </w:r>
          </w:p>
        </w:tc>
      </w:tr>
      <w:tr w:rsidR="00A735B3" w:rsidRPr="002E56B9" w14:paraId="6CB2BF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2E56B9" w:rsidRDefault="00A735B3" w:rsidP="00560F48">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2E56B9" w:rsidRDefault="00A735B3" w:rsidP="00560F48">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2E56B9" w:rsidRDefault="00A735B3" w:rsidP="00560F48">
            <w:pPr>
              <w:pStyle w:val="TAL"/>
            </w:pPr>
            <w:r w:rsidRPr="002E56B9">
              <w:t>NOTE 1</w:t>
            </w:r>
          </w:p>
        </w:tc>
      </w:tr>
      <w:tr w:rsidR="00A735B3" w:rsidRPr="002E56B9" w14:paraId="434545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2E56B9" w:rsidRDefault="00A735B3" w:rsidP="00560F48">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2E56B9" w:rsidRDefault="00A735B3" w:rsidP="00560F48">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2E56B9" w:rsidRDefault="00A735B3" w:rsidP="00560F48">
            <w:pPr>
              <w:pStyle w:val="TAL"/>
            </w:pPr>
            <w:r w:rsidRPr="002E56B9">
              <w:t>NOTE 1</w:t>
            </w:r>
          </w:p>
        </w:tc>
      </w:tr>
      <w:tr w:rsidR="00A735B3" w:rsidRPr="002E56B9" w14:paraId="49902B8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2E56B9" w:rsidRDefault="00A735B3" w:rsidP="00560F48">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2E56B9" w:rsidRDefault="00A735B3" w:rsidP="00560F48">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2241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8BD39" w14:textId="77777777" w:rsidR="00A735B3" w:rsidRPr="002E56B9" w:rsidRDefault="00A735B3" w:rsidP="00560F48">
            <w:pPr>
              <w:pStyle w:val="TAL"/>
            </w:pPr>
            <w:r w:rsidRPr="002E56B9">
              <w:t>NOTE 1</w:t>
            </w:r>
          </w:p>
        </w:tc>
      </w:tr>
      <w:tr w:rsidR="00A735B3" w:rsidRPr="002E56B9" w14:paraId="12F3903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2E56B9" w:rsidRDefault="00A735B3" w:rsidP="00560F48">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2E56B9" w:rsidRDefault="00A735B3" w:rsidP="00560F48">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DAF2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47899" w14:textId="77777777" w:rsidR="00A735B3" w:rsidRPr="002E56B9" w:rsidRDefault="00A735B3" w:rsidP="00560F48">
            <w:pPr>
              <w:pStyle w:val="TAL"/>
            </w:pPr>
            <w:r w:rsidRPr="002E56B9">
              <w:t>NOTE 1</w:t>
            </w:r>
          </w:p>
        </w:tc>
      </w:tr>
      <w:tr w:rsidR="00A735B3" w:rsidRPr="002E56B9" w14:paraId="06EDB15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2E56B9" w:rsidRDefault="00A735B3" w:rsidP="00560F48">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2E56B9" w:rsidRDefault="00A735B3" w:rsidP="00560F48">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B5F92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49FA7" w14:textId="77777777" w:rsidR="00A735B3" w:rsidRPr="002E56B9" w:rsidRDefault="00A735B3" w:rsidP="00560F48">
            <w:pPr>
              <w:pStyle w:val="TAL"/>
            </w:pPr>
            <w:r w:rsidRPr="002E56B9">
              <w:t>NOTE 1</w:t>
            </w:r>
          </w:p>
        </w:tc>
      </w:tr>
      <w:tr w:rsidR="00A735B3" w:rsidRPr="002E56B9" w14:paraId="758F620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2E56B9" w:rsidRDefault="00A735B3" w:rsidP="00560F48">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2E56B9" w:rsidRDefault="00A735B3" w:rsidP="00560F48">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2E56B9" w:rsidRDefault="00A735B3" w:rsidP="00560F48">
            <w:pPr>
              <w:pStyle w:val="TAL"/>
            </w:pPr>
            <w:r w:rsidRPr="002E56B9">
              <w:t>NOTE 1</w:t>
            </w:r>
          </w:p>
        </w:tc>
      </w:tr>
      <w:tr w:rsidR="00A735B3" w:rsidRPr="002E56B9" w14:paraId="753E837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2E56B9" w:rsidRDefault="00A735B3" w:rsidP="00560F48">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2E56B9" w:rsidRDefault="00A735B3" w:rsidP="00560F48">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2E56B9" w:rsidRDefault="00A735B3" w:rsidP="00560F48">
            <w:pPr>
              <w:pStyle w:val="TAL"/>
            </w:pPr>
            <w:r w:rsidRPr="002E56B9">
              <w:t>NOTE 1</w:t>
            </w:r>
          </w:p>
        </w:tc>
      </w:tr>
      <w:tr w:rsidR="00A735B3" w:rsidRPr="002E56B9" w14:paraId="7D4E78A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2E56B9" w:rsidRDefault="00A735B3" w:rsidP="00560F48">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2E56B9" w:rsidRDefault="00A735B3" w:rsidP="00560F48">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2E56B9" w:rsidRDefault="00A735B3" w:rsidP="00560F48">
            <w:pPr>
              <w:pStyle w:val="TAL"/>
            </w:pPr>
            <w:r w:rsidRPr="002E56B9">
              <w:t>NOTE 1</w:t>
            </w:r>
          </w:p>
        </w:tc>
      </w:tr>
      <w:tr w:rsidR="00A735B3" w:rsidRPr="002E56B9" w14:paraId="2A725C0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2E56B9" w:rsidRDefault="00A735B3" w:rsidP="00560F48">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2E56B9" w:rsidRDefault="00A735B3" w:rsidP="00560F48">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2E56B9" w:rsidRDefault="00A735B3" w:rsidP="00560F48">
            <w:pPr>
              <w:pStyle w:val="TAL"/>
            </w:pPr>
            <w:r w:rsidRPr="002E56B9">
              <w:t>NOTE 1</w:t>
            </w:r>
          </w:p>
        </w:tc>
      </w:tr>
      <w:tr w:rsidR="00A735B3" w:rsidRPr="002E56B9" w14:paraId="1E823AE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2E56B9" w:rsidRDefault="00A735B3" w:rsidP="00560F48">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2E56B9" w:rsidRDefault="00A735B3" w:rsidP="00560F48">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77777777" w:rsidR="00A735B3" w:rsidRPr="002E56B9" w:rsidRDefault="00A735B3" w:rsidP="00560F48">
            <w:pPr>
              <w:pStyle w:val="TAL"/>
              <w:rPr>
                <w:lang w:eastAsia="zh-CN"/>
              </w:rPr>
            </w:pPr>
            <w:r w:rsidRPr="002E56B9">
              <w:rPr>
                <w:lang w:eastAsia="zh-CN"/>
              </w:rPr>
              <w:t>PC1</w:t>
            </w:r>
          </w:p>
          <w:p w14:paraId="1326A345" w14:textId="77777777" w:rsidR="00A735B3" w:rsidRPr="002E56B9" w:rsidRDefault="00A735B3" w:rsidP="00560F48">
            <w:pPr>
              <w:pStyle w:val="TAL"/>
              <w:rPr>
                <w:lang w:eastAsia="zh-CN"/>
              </w:rPr>
            </w:pPr>
            <w:r w:rsidRPr="002E56B9">
              <w:rPr>
                <w:lang w:eastAsia="zh-CN"/>
              </w:rPr>
              <w:t>PC2</w:t>
            </w:r>
          </w:p>
          <w:p w14:paraId="4C524750" w14:textId="77777777" w:rsidR="00A735B3" w:rsidRPr="002E56B9" w:rsidRDefault="00A735B3" w:rsidP="00560F48">
            <w:pPr>
              <w:pStyle w:val="TAL"/>
              <w:rPr>
                <w:lang w:eastAsia="zh-CN"/>
              </w:rPr>
            </w:pPr>
            <w:r w:rsidRPr="002E56B9">
              <w:rPr>
                <w:lang w:eastAsia="zh-CN"/>
              </w:rPr>
              <w:t>PC3</w:t>
            </w:r>
          </w:p>
          <w:p w14:paraId="0B86993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B07B97" w14:textId="77777777" w:rsidR="00A735B3" w:rsidRPr="002E56B9" w:rsidRDefault="00A735B3" w:rsidP="00560F48">
            <w:pPr>
              <w:pStyle w:val="TAL"/>
            </w:pPr>
            <w:r w:rsidRPr="002E56B9">
              <w:t>NOTE 1</w:t>
            </w:r>
          </w:p>
        </w:tc>
      </w:tr>
      <w:tr w:rsidR="00A735B3" w:rsidRPr="002E56B9" w14:paraId="4613D5A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2E56B9" w:rsidRDefault="00A735B3" w:rsidP="00560F48">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2E56B9" w:rsidRDefault="00A735B3" w:rsidP="00560F4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090E3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6DA305" w14:textId="77777777" w:rsidR="00A735B3" w:rsidRPr="002E56B9" w:rsidRDefault="00A735B3" w:rsidP="00560F48">
            <w:pPr>
              <w:pStyle w:val="TAL"/>
            </w:pPr>
            <w:r w:rsidRPr="002E56B9">
              <w:t>NOTE 1</w:t>
            </w:r>
          </w:p>
        </w:tc>
      </w:tr>
      <w:tr w:rsidR="00A735B3" w:rsidRPr="002E56B9" w14:paraId="3C0FB6D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2E56B9" w:rsidRDefault="00A735B3" w:rsidP="00560F4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2E56B9" w:rsidRDefault="00A735B3" w:rsidP="00560F4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2E56B9" w:rsidRDefault="00A735B3" w:rsidP="00560F48">
            <w:pPr>
              <w:pStyle w:val="TAL"/>
            </w:pPr>
            <w:r w:rsidRPr="002E56B9">
              <w:t>NOTE 1</w:t>
            </w:r>
          </w:p>
        </w:tc>
      </w:tr>
      <w:tr w:rsidR="00A735B3" w:rsidRPr="002E56B9" w14:paraId="43253A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2E56B9" w:rsidRDefault="00A735B3" w:rsidP="00560F4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2E56B9" w:rsidRDefault="00A735B3" w:rsidP="00560F48">
            <w:pPr>
              <w:pStyle w:val="TAL"/>
              <w:rPr>
                <w:rFonts w:eastAsia="SimSun"/>
                <w:lang w:eastAsia="zh-CN"/>
              </w:rPr>
            </w:pPr>
          </w:p>
        </w:tc>
      </w:tr>
      <w:tr w:rsidR="00A735B3" w:rsidRPr="002E56B9" w14:paraId="05E78F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2E56B9" w:rsidRDefault="00A735B3" w:rsidP="00560F4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2E56B9" w:rsidRDefault="00A735B3" w:rsidP="00560F4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2E56B9" w:rsidRDefault="00A735B3" w:rsidP="00560F48">
            <w:pPr>
              <w:pStyle w:val="TAL"/>
            </w:pPr>
            <w:r w:rsidRPr="002E56B9">
              <w:t>Skip TC 6.4.1 if UE supports NSA and TS 38.521-3 TC 6.4B.1.4 has been executed.</w:t>
            </w:r>
          </w:p>
        </w:tc>
      </w:tr>
      <w:tr w:rsidR="00A735B3" w:rsidRPr="002E56B9" w14:paraId="6B669BE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2E56B9" w:rsidRDefault="00A735B3" w:rsidP="00560F48">
            <w:pPr>
              <w:pStyle w:val="TAL"/>
              <w:rPr>
                <w:lang w:eastAsia="zh-CN"/>
              </w:rPr>
            </w:pPr>
            <w:r w:rsidRPr="002E56B9">
              <w:lastRenderedPageBreak/>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2E56B9" w:rsidRDefault="00A735B3" w:rsidP="00560F4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2E56B9" w:rsidRDefault="00A735B3" w:rsidP="00560F48">
            <w:pPr>
              <w:pStyle w:val="TAL"/>
              <w:rPr>
                <w:lang w:eastAsia="zh-CN"/>
              </w:rPr>
            </w:pPr>
            <w:r w:rsidRPr="002E56B9">
              <w:rPr>
                <w:lang w:eastAsia="zh-CN"/>
              </w:rPr>
              <w:t>PC1</w:t>
            </w:r>
          </w:p>
          <w:p w14:paraId="69247F0F" w14:textId="77777777" w:rsidR="00A735B3" w:rsidRPr="002E56B9" w:rsidRDefault="00A735B3" w:rsidP="00560F48">
            <w:pPr>
              <w:pStyle w:val="TAL"/>
              <w:rPr>
                <w:lang w:eastAsia="zh-CN"/>
              </w:rPr>
            </w:pPr>
            <w:r w:rsidRPr="002E56B9">
              <w:rPr>
                <w:lang w:eastAsia="zh-CN"/>
              </w:rPr>
              <w:t>PC2</w:t>
            </w:r>
          </w:p>
          <w:p w14:paraId="382B5338" w14:textId="77777777" w:rsidR="00A735B3" w:rsidRPr="002E56B9" w:rsidRDefault="00A735B3" w:rsidP="00560F48">
            <w:pPr>
              <w:pStyle w:val="TAL"/>
              <w:rPr>
                <w:lang w:eastAsia="zh-CN"/>
              </w:rPr>
            </w:pPr>
            <w:r w:rsidRPr="002E56B9">
              <w:rPr>
                <w:lang w:eastAsia="zh-CN"/>
              </w:rPr>
              <w:t>PC3</w:t>
            </w:r>
          </w:p>
          <w:p w14:paraId="71244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2E56B9" w:rsidRDefault="00A735B3" w:rsidP="00560F48">
            <w:pPr>
              <w:pStyle w:val="TAL"/>
            </w:pPr>
            <w:r w:rsidRPr="002E56B9">
              <w:t>NOTE 1</w:t>
            </w:r>
          </w:p>
          <w:p w14:paraId="5055172B" w14:textId="77777777" w:rsidR="00A735B3" w:rsidRPr="002E56B9" w:rsidRDefault="00A735B3" w:rsidP="00560F48">
            <w:pPr>
              <w:pStyle w:val="TAL"/>
              <w:rPr>
                <w:rFonts w:eastAsia="SimSun"/>
                <w:lang w:eastAsia="zh-CN"/>
              </w:rPr>
            </w:pPr>
            <w:r w:rsidRPr="002E56B9">
              <w:rPr>
                <w:rFonts w:eastAsia="SimSun"/>
                <w:lang w:eastAsia="zh-CN"/>
              </w:rPr>
              <w:t>Skip TC 6.4.2.1 if UE supports NSA and TS 38.521-3 TC 6.4B.2.4.1 has been executed.</w:t>
            </w:r>
          </w:p>
        </w:tc>
      </w:tr>
      <w:tr w:rsidR="00A735B3" w:rsidRPr="002E56B9" w14:paraId="70B4CE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2E56B9" w:rsidRDefault="00A735B3" w:rsidP="00560F4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2E56B9" w:rsidRDefault="00A735B3" w:rsidP="00560F4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2E56B9" w:rsidRDefault="00A735B3" w:rsidP="00560F48">
            <w:pPr>
              <w:pStyle w:val="TAL"/>
              <w:rPr>
                <w:lang w:val="fr-FR" w:eastAsia="zh-CN"/>
              </w:rPr>
            </w:pPr>
            <w:r w:rsidRPr="002E56B9">
              <w:rPr>
                <w:lang w:val="fr-FR" w:eastAsia="zh-CN"/>
              </w:rPr>
              <w:t>PC1</w:t>
            </w:r>
          </w:p>
          <w:p w14:paraId="2B8CE6F3" w14:textId="77777777" w:rsidR="00A735B3" w:rsidRPr="002E56B9" w:rsidRDefault="00A735B3" w:rsidP="00560F48">
            <w:pPr>
              <w:pStyle w:val="TAL"/>
              <w:rPr>
                <w:lang w:val="fr-FR" w:eastAsia="zh-CN"/>
              </w:rPr>
            </w:pPr>
            <w:r w:rsidRPr="002E56B9">
              <w:rPr>
                <w:lang w:val="fr-FR" w:eastAsia="zh-CN"/>
              </w:rPr>
              <w:t>PC2</w:t>
            </w:r>
          </w:p>
          <w:p w14:paraId="5784C47A" w14:textId="77777777" w:rsidR="00A735B3" w:rsidRPr="002E56B9" w:rsidRDefault="00A735B3" w:rsidP="00560F48">
            <w:pPr>
              <w:pStyle w:val="TAL"/>
              <w:rPr>
                <w:lang w:val="fr-FR" w:eastAsia="zh-CN"/>
              </w:rPr>
            </w:pPr>
            <w:r w:rsidRPr="002E56B9">
              <w:rPr>
                <w:lang w:val="fr-FR" w:eastAsia="zh-CN"/>
              </w:rPr>
              <w:t>PC3</w:t>
            </w:r>
          </w:p>
          <w:p w14:paraId="1B72721C" w14:textId="77777777" w:rsidR="00A735B3" w:rsidRPr="002E56B9" w:rsidRDefault="00A735B3" w:rsidP="00560F4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2E56B9" w:rsidRDefault="00A735B3" w:rsidP="00560F48">
            <w:pPr>
              <w:pStyle w:val="TAL"/>
              <w:rPr>
                <w:rFonts w:eastAsia="SimSun"/>
                <w:lang w:val="fr-FR" w:eastAsia="zh-CN"/>
              </w:rPr>
            </w:pPr>
            <w:r w:rsidRPr="002E56B9">
              <w:rPr>
                <w:rFonts w:eastAsia="SimSun" w:hint="eastAsia"/>
                <w:lang w:val="fr-FR" w:eastAsia="zh-CN"/>
              </w:rPr>
              <w:t>NOTE 1</w:t>
            </w:r>
          </w:p>
          <w:p w14:paraId="0E65C149"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A735B3" w:rsidRPr="002E56B9" w14:paraId="7998EE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2E56B9" w:rsidRDefault="00A735B3" w:rsidP="00560F4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2E56B9" w:rsidRDefault="00A735B3" w:rsidP="00560F4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2E56B9" w:rsidRDefault="00A735B3" w:rsidP="00560F4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2E56B9" w:rsidRDefault="00A735B3" w:rsidP="00560F4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2E56B9" w:rsidRDefault="00A735B3" w:rsidP="00560F4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2E56B9" w:rsidRDefault="00A735B3" w:rsidP="00560F48">
            <w:pPr>
              <w:pStyle w:val="TAL"/>
              <w:rPr>
                <w:lang w:eastAsia="zh-CN"/>
              </w:rPr>
            </w:pPr>
            <w:r w:rsidRPr="002E56B9">
              <w:rPr>
                <w:lang w:eastAsia="zh-CN"/>
              </w:rPr>
              <w:t>PC1 (NOTE 1)</w:t>
            </w:r>
          </w:p>
          <w:p w14:paraId="5B5A7D9E" w14:textId="77777777" w:rsidR="00A735B3" w:rsidRPr="002E56B9" w:rsidRDefault="00A735B3" w:rsidP="00560F48">
            <w:pPr>
              <w:pStyle w:val="TAL"/>
              <w:rPr>
                <w:lang w:eastAsia="zh-CN"/>
              </w:rPr>
            </w:pPr>
            <w:r w:rsidRPr="002E56B9">
              <w:rPr>
                <w:lang w:eastAsia="zh-CN"/>
              </w:rPr>
              <w:t>PC2 (NOTE 1)</w:t>
            </w:r>
          </w:p>
          <w:p w14:paraId="3991F3E9" w14:textId="77777777" w:rsidR="00A735B3" w:rsidRPr="002E56B9" w:rsidRDefault="00A735B3" w:rsidP="00560F48">
            <w:pPr>
              <w:pStyle w:val="TAL"/>
              <w:rPr>
                <w:lang w:eastAsia="zh-CN"/>
              </w:rPr>
            </w:pPr>
            <w:r w:rsidRPr="002E56B9">
              <w:rPr>
                <w:lang w:eastAsia="zh-CN"/>
              </w:rPr>
              <w:t>PC3</w:t>
            </w:r>
          </w:p>
          <w:p w14:paraId="2F46FF7F"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2E56B9" w:rsidRDefault="00A735B3" w:rsidP="00560F48">
            <w:pPr>
              <w:pStyle w:val="TAL"/>
              <w:rPr>
                <w:rFonts w:eastAsia="SimSun"/>
                <w:lang w:eastAsia="zh-CN"/>
              </w:rPr>
            </w:pPr>
            <w:r w:rsidRPr="002E56B9">
              <w:rPr>
                <w:rFonts w:eastAsia="SimSun"/>
                <w:lang w:eastAsia="zh-CN"/>
              </w:rPr>
              <w:t>Skip TC 6.4.2.2 if UE supports NSA and TS 38.521-3 TC 6.4B.2.4.2 has been executed.</w:t>
            </w:r>
          </w:p>
        </w:tc>
      </w:tr>
      <w:tr w:rsidR="00A735B3" w:rsidRPr="002E56B9" w14:paraId="7EDA8F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2E56B9" w:rsidRDefault="00A735B3" w:rsidP="00560F4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2E56B9" w:rsidRDefault="00A735B3" w:rsidP="00560F4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2E56B9" w:rsidRDefault="00A735B3" w:rsidP="00560F48">
            <w:pPr>
              <w:pStyle w:val="TAL"/>
              <w:rPr>
                <w:lang w:eastAsia="zh-CN"/>
              </w:rPr>
            </w:pPr>
            <w:r w:rsidRPr="002E56B9">
              <w:rPr>
                <w:lang w:eastAsia="zh-CN"/>
              </w:rPr>
              <w:t>PC1</w:t>
            </w:r>
          </w:p>
          <w:p w14:paraId="753D2DFC" w14:textId="77777777" w:rsidR="00A735B3" w:rsidRPr="002E56B9" w:rsidRDefault="00A735B3" w:rsidP="00560F48">
            <w:pPr>
              <w:pStyle w:val="TAL"/>
              <w:rPr>
                <w:lang w:eastAsia="zh-CN"/>
              </w:rPr>
            </w:pPr>
            <w:r w:rsidRPr="002E56B9">
              <w:rPr>
                <w:lang w:eastAsia="zh-CN"/>
              </w:rPr>
              <w:t>PC2</w:t>
            </w:r>
          </w:p>
          <w:p w14:paraId="471A2092" w14:textId="77777777" w:rsidR="00A735B3" w:rsidRPr="002E56B9" w:rsidRDefault="00A735B3" w:rsidP="00560F48">
            <w:pPr>
              <w:pStyle w:val="TAL"/>
              <w:rPr>
                <w:lang w:eastAsia="zh-CN"/>
              </w:rPr>
            </w:pPr>
            <w:r w:rsidRPr="002E56B9">
              <w:rPr>
                <w:lang w:eastAsia="zh-CN"/>
              </w:rPr>
              <w:t>PC3</w:t>
            </w:r>
          </w:p>
          <w:p w14:paraId="50605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2E56B9" w:rsidRDefault="00A735B3" w:rsidP="00560F48">
            <w:pPr>
              <w:pStyle w:val="TAL"/>
            </w:pPr>
            <w:r w:rsidRPr="002E56B9">
              <w:t>NOTE 1</w:t>
            </w:r>
          </w:p>
          <w:p w14:paraId="57269979" w14:textId="77777777" w:rsidR="00A735B3" w:rsidRPr="002E56B9" w:rsidRDefault="00A735B3" w:rsidP="00560F48">
            <w:pPr>
              <w:pStyle w:val="TAL"/>
              <w:rPr>
                <w:rFonts w:eastAsia="SimSun"/>
                <w:lang w:eastAsia="zh-CN"/>
              </w:rPr>
            </w:pPr>
            <w:r w:rsidRPr="002E56B9">
              <w:rPr>
                <w:rFonts w:eastAsia="SimSun"/>
                <w:lang w:eastAsia="zh-CN"/>
              </w:rPr>
              <w:t>Skip TC 6.4.2.3 if UE supports NSA and TS 38.521-3 TC 6.4B.2.4.3 has been executed.</w:t>
            </w:r>
          </w:p>
        </w:tc>
      </w:tr>
      <w:tr w:rsidR="00A735B3" w:rsidRPr="002E56B9" w14:paraId="753501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2E56B9" w:rsidRDefault="00A735B3" w:rsidP="00560F48">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2E56B9" w:rsidRDefault="00A735B3" w:rsidP="00560F4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2E56B9" w:rsidRDefault="00A735B3" w:rsidP="00560F48">
            <w:pPr>
              <w:pStyle w:val="TAL"/>
            </w:pPr>
            <w:r w:rsidRPr="002E56B9">
              <w:t>NOTE 1</w:t>
            </w:r>
          </w:p>
          <w:p w14:paraId="53C2DA14" w14:textId="77777777" w:rsidR="00A735B3" w:rsidRPr="002E56B9" w:rsidRDefault="00A735B3" w:rsidP="00560F48">
            <w:pPr>
              <w:pStyle w:val="TAL"/>
              <w:rPr>
                <w:rFonts w:eastAsia="SimSun"/>
                <w:lang w:eastAsia="zh-CN"/>
              </w:rPr>
            </w:pPr>
            <w:r w:rsidRPr="002E56B9">
              <w:rPr>
                <w:rFonts w:eastAsia="SimSun"/>
                <w:lang w:eastAsia="zh-CN"/>
              </w:rPr>
              <w:t>Skip TC 6.4.2.4 if UE supports NSA and TS 38.521-3 TC 6.4B.2.4.4 has been executed.</w:t>
            </w:r>
          </w:p>
        </w:tc>
      </w:tr>
      <w:tr w:rsidR="00A735B3" w:rsidRPr="002E56B9" w14:paraId="0FF39B1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2E56B9" w:rsidRDefault="00A735B3" w:rsidP="00560F4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2E56B9" w:rsidRDefault="00A735B3" w:rsidP="00560F4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2E56B9" w:rsidRDefault="00A735B3" w:rsidP="00560F4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2E56B9" w:rsidRDefault="00A735B3" w:rsidP="00560F4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2E56B9" w:rsidRDefault="00A735B3" w:rsidP="00560F48">
            <w:pPr>
              <w:pStyle w:val="TAL"/>
            </w:pPr>
            <w:r w:rsidRPr="002E56B9">
              <w:t>NOTE 1</w:t>
            </w:r>
          </w:p>
          <w:p w14:paraId="50E58386" w14:textId="77777777" w:rsidR="00A735B3" w:rsidRPr="002E56B9" w:rsidRDefault="00A735B3" w:rsidP="00560F48">
            <w:pPr>
              <w:pStyle w:val="TAL"/>
              <w:rPr>
                <w:rFonts w:eastAsia="SimSun"/>
                <w:lang w:eastAsia="zh-CN"/>
              </w:rPr>
            </w:pPr>
            <w:r w:rsidRPr="002E56B9">
              <w:rPr>
                <w:rFonts w:eastAsia="SimSun"/>
                <w:lang w:eastAsia="zh-CN"/>
              </w:rPr>
              <w:t>Skip TC 6.4.2.5 if UE supports NSA and TS 38.521-3 TC 6.4B.2.4.5 has been executed.</w:t>
            </w:r>
          </w:p>
        </w:tc>
      </w:tr>
      <w:tr w:rsidR="00A735B3" w:rsidRPr="002E56B9" w14:paraId="0232FE9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2E56B9" w:rsidRDefault="00A735B3" w:rsidP="00560F4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2E56B9" w:rsidRDefault="00A735B3" w:rsidP="00560F4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7777777" w:rsidR="00A735B3" w:rsidRPr="002E56B9" w:rsidRDefault="00A735B3" w:rsidP="00560F4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0EF1D8E" w14:textId="3A1216FD" w:rsidR="00A735B3" w:rsidRPr="002E56B9" w:rsidRDefault="00921933" w:rsidP="00560F48">
            <w:pPr>
              <w:pStyle w:val="TAL"/>
              <w:rPr>
                <w:lang w:eastAsia="zh-CN"/>
              </w:rPr>
            </w:pPr>
            <w:r w:rsidRPr="00921933">
              <w:rPr>
                <w:lang w:eastAsia="zh-CN"/>
              </w:rPr>
              <w:t>FFS</w:t>
            </w:r>
            <w:commentRangeStart w:id="129"/>
          </w:p>
        </w:tc>
        <w:tc>
          <w:tcPr>
            <w:tcW w:w="3184" w:type="dxa"/>
            <w:tcBorders>
              <w:top w:val="single" w:sz="4" w:space="0" w:color="auto"/>
              <w:left w:val="single" w:sz="4" w:space="0" w:color="auto"/>
              <w:bottom w:val="single" w:sz="4" w:space="0" w:color="auto"/>
              <w:right w:val="single" w:sz="4" w:space="0" w:color="auto"/>
            </w:tcBorders>
          </w:tcPr>
          <w:p w14:paraId="704D8230" w14:textId="77777777" w:rsidR="00A735B3" w:rsidRPr="002E56B9" w:rsidRDefault="00A735B3" w:rsidP="00560F48">
            <w:pPr>
              <w:pStyle w:val="TAL"/>
              <w:rPr>
                <w:lang w:eastAsia="zh-CN"/>
              </w:rPr>
            </w:pPr>
            <w:r w:rsidRPr="002E56B9">
              <w:rPr>
                <w:lang w:eastAsia="zh-CN"/>
              </w:rPr>
              <w:t xml:space="preserve">UEs supporting 5GS FR2 and </w:t>
            </w:r>
            <w:r w:rsidRPr="002E56B9">
              <w:t>DMRS bundling</w:t>
            </w:r>
            <w:commentRangeEnd w:id="129"/>
            <w:r w:rsidRPr="002E56B9">
              <w:rPr>
                <w:rStyle w:val="CommentReference"/>
                <w:rFonts w:ascii="Times New Roman" w:hAnsi="Times New Roman"/>
              </w:rPr>
              <w:commentReference w:id="129"/>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F5706CC" w14:textId="77777777" w:rsidR="00A735B3" w:rsidRPr="002E56B9" w:rsidRDefault="00A735B3" w:rsidP="00560F48">
            <w:pPr>
              <w:pStyle w:val="TAL"/>
            </w:pPr>
            <w:r w:rsidRPr="002E56B9">
              <w:t>NOTE 1</w:t>
            </w:r>
          </w:p>
          <w:p w14:paraId="28ACA497" w14:textId="77777777" w:rsidR="00A735B3" w:rsidRPr="002E56B9" w:rsidRDefault="00A735B3" w:rsidP="00560F48">
            <w:pPr>
              <w:pStyle w:val="TAL"/>
            </w:pPr>
            <w:r w:rsidRPr="002E56B9">
              <w:rPr>
                <w:rFonts w:eastAsia="SimSun"/>
                <w:lang w:eastAsia="zh-CN"/>
              </w:rPr>
              <w:t>Skip TC 6.4.2.6 if UE supports NSA and TS 38.521-3 TC [TBD] has been executed.</w:t>
            </w:r>
          </w:p>
        </w:tc>
      </w:tr>
      <w:tr w:rsidR="00A735B3" w:rsidRPr="002E56B9" w14:paraId="2EDA5A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2E56B9" w:rsidRDefault="00A735B3" w:rsidP="00560F48">
            <w:pPr>
              <w:pStyle w:val="TAL"/>
            </w:pPr>
            <w:r w:rsidRPr="002E56B9">
              <w:lastRenderedPageBreak/>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2E56B9" w:rsidRDefault="00A735B3" w:rsidP="00560F4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2E56B9" w:rsidRDefault="00A735B3" w:rsidP="00560F48">
            <w:pPr>
              <w:pStyle w:val="TAL"/>
              <w:rPr>
                <w:rFonts w:eastAsia="SimSun"/>
                <w:lang w:eastAsia="zh-CN"/>
              </w:rPr>
            </w:pPr>
            <w:r w:rsidRPr="002E56B9">
              <w:t>NOTE 1</w:t>
            </w:r>
          </w:p>
        </w:tc>
      </w:tr>
      <w:tr w:rsidR="00A735B3" w:rsidRPr="002E56B9" w14:paraId="669E5D3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2E56B9" w:rsidRDefault="00A735B3" w:rsidP="00560F4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2E56B9" w:rsidRDefault="00A735B3" w:rsidP="00560F4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2E56B9" w:rsidRDefault="00A735B3" w:rsidP="00560F48">
            <w:pPr>
              <w:pStyle w:val="TAL"/>
              <w:rPr>
                <w:rFonts w:eastAsia="SimSun"/>
                <w:lang w:eastAsia="zh-CN"/>
              </w:rPr>
            </w:pPr>
            <w:r w:rsidRPr="002E56B9">
              <w:t>NOTE 1</w:t>
            </w:r>
          </w:p>
        </w:tc>
      </w:tr>
      <w:tr w:rsidR="00A735B3" w:rsidRPr="002E56B9" w14:paraId="0BD2D2E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2E56B9" w:rsidRDefault="00A735B3" w:rsidP="00560F4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2E56B9" w:rsidRDefault="00A735B3" w:rsidP="00560F4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2E56B9" w:rsidRDefault="00A735B3" w:rsidP="00560F48">
            <w:pPr>
              <w:pStyle w:val="TAL"/>
              <w:rPr>
                <w:rFonts w:eastAsia="SimSun"/>
                <w:lang w:eastAsia="zh-CN"/>
              </w:rPr>
            </w:pPr>
            <w:r w:rsidRPr="002E56B9">
              <w:t>NOTE 1</w:t>
            </w:r>
          </w:p>
        </w:tc>
      </w:tr>
      <w:tr w:rsidR="00A735B3" w:rsidRPr="002E56B9" w14:paraId="3427BC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2E56B9" w:rsidRDefault="00A735B3" w:rsidP="00560F4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2E56B9" w:rsidRDefault="00A735B3" w:rsidP="00560F4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2E56B9" w:rsidRDefault="00A735B3" w:rsidP="00560F48">
            <w:pPr>
              <w:pStyle w:val="TAL"/>
              <w:rPr>
                <w:lang w:eastAsia="zh-CN"/>
              </w:rPr>
            </w:pPr>
            <w:r w:rsidRPr="002E56B9">
              <w:rPr>
                <w:lang w:eastAsia="zh-CN"/>
              </w:rPr>
              <w:t>PC1</w:t>
            </w:r>
          </w:p>
          <w:p w14:paraId="65027715" w14:textId="77777777" w:rsidR="00A735B3" w:rsidRPr="002E56B9" w:rsidRDefault="00A735B3" w:rsidP="00560F48">
            <w:pPr>
              <w:pStyle w:val="TAL"/>
              <w:rPr>
                <w:lang w:eastAsia="zh-CN"/>
              </w:rPr>
            </w:pPr>
            <w:r w:rsidRPr="002E56B9">
              <w:rPr>
                <w:lang w:eastAsia="zh-CN"/>
              </w:rPr>
              <w:t>PC2</w:t>
            </w:r>
          </w:p>
          <w:p w14:paraId="2A9F4AE1" w14:textId="77777777" w:rsidR="00A735B3" w:rsidRPr="002E56B9" w:rsidRDefault="00A735B3" w:rsidP="00560F48">
            <w:pPr>
              <w:pStyle w:val="TAL"/>
              <w:rPr>
                <w:lang w:eastAsia="zh-CN"/>
              </w:rPr>
            </w:pPr>
            <w:r w:rsidRPr="002E56B9">
              <w:rPr>
                <w:lang w:eastAsia="zh-CN"/>
              </w:rPr>
              <w:t>PC3</w:t>
            </w:r>
          </w:p>
          <w:p w14:paraId="3C0862F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2E56B9" w:rsidRDefault="00A735B3" w:rsidP="00560F48">
            <w:pPr>
              <w:pStyle w:val="TAL"/>
              <w:rPr>
                <w:rFonts w:eastAsia="Malgun Gothic"/>
                <w:lang w:eastAsia="ko-KR"/>
              </w:rPr>
            </w:pPr>
            <w:r w:rsidRPr="002E56B9">
              <w:t>NOTE 1</w:t>
            </w:r>
          </w:p>
        </w:tc>
      </w:tr>
      <w:tr w:rsidR="00A735B3" w:rsidRPr="002E56B9" w14:paraId="5456EB3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2E56B9" w:rsidRDefault="00A735B3" w:rsidP="00560F4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2E56B9" w:rsidRDefault="00A735B3" w:rsidP="00560F4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2E56B9" w:rsidRDefault="00A735B3" w:rsidP="00560F48">
            <w:pPr>
              <w:pStyle w:val="TAL"/>
              <w:rPr>
                <w:lang w:eastAsia="zh-CN"/>
              </w:rPr>
            </w:pPr>
            <w:r w:rsidRPr="002E56B9">
              <w:rPr>
                <w:lang w:eastAsia="zh-CN"/>
              </w:rPr>
              <w:t>PC1</w:t>
            </w:r>
          </w:p>
          <w:p w14:paraId="378F4215" w14:textId="77777777" w:rsidR="00A735B3" w:rsidRPr="002E56B9" w:rsidRDefault="00A735B3" w:rsidP="00560F48">
            <w:pPr>
              <w:pStyle w:val="TAL"/>
              <w:rPr>
                <w:lang w:eastAsia="zh-CN"/>
              </w:rPr>
            </w:pPr>
            <w:r w:rsidRPr="002E56B9">
              <w:rPr>
                <w:lang w:eastAsia="zh-CN"/>
              </w:rPr>
              <w:t>PC2</w:t>
            </w:r>
          </w:p>
          <w:p w14:paraId="0DE6FF77" w14:textId="77777777" w:rsidR="00A735B3" w:rsidRPr="002E56B9" w:rsidRDefault="00A735B3" w:rsidP="00560F48">
            <w:pPr>
              <w:pStyle w:val="TAL"/>
              <w:rPr>
                <w:lang w:eastAsia="zh-CN"/>
              </w:rPr>
            </w:pPr>
            <w:r w:rsidRPr="002E56B9">
              <w:rPr>
                <w:lang w:eastAsia="zh-CN"/>
              </w:rPr>
              <w:t>PC3</w:t>
            </w:r>
          </w:p>
          <w:p w14:paraId="71E337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2E56B9" w:rsidRDefault="00A735B3" w:rsidP="00560F48">
            <w:pPr>
              <w:pStyle w:val="TAL"/>
              <w:rPr>
                <w:rFonts w:eastAsia="Malgun Gothic"/>
                <w:lang w:eastAsia="ko-KR"/>
              </w:rPr>
            </w:pPr>
            <w:r w:rsidRPr="002E56B9">
              <w:t>NOTE 1</w:t>
            </w:r>
          </w:p>
        </w:tc>
      </w:tr>
      <w:tr w:rsidR="00A735B3" w:rsidRPr="002E56B9" w14:paraId="5608BD4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2E56B9" w:rsidRDefault="00A735B3" w:rsidP="00560F4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2E56B9" w:rsidRDefault="00A735B3" w:rsidP="00560F4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2E56B9" w:rsidRDefault="00A735B3" w:rsidP="00560F48">
            <w:pPr>
              <w:pStyle w:val="TAL"/>
              <w:rPr>
                <w:lang w:eastAsia="zh-CN"/>
              </w:rPr>
            </w:pPr>
            <w:r w:rsidRPr="002E56B9">
              <w:rPr>
                <w:lang w:eastAsia="zh-CN"/>
              </w:rPr>
              <w:t>PC1</w:t>
            </w:r>
          </w:p>
          <w:p w14:paraId="2715479D" w14:textId="77777777" w:rsidR="00A735B3" w:rsidRPr="002E56B9" w:rsidRDefault="00A735B3" w:rsidP="00560F48">
            <w:pPr>
              <w:pStyle w:val="TAL"/>
              <w:rPr>
                <w:lang w:eastAsia="zh-CN"/>
              </w:rPr>
            </w:pPr>
            <w:r w:rsidRPr="002E56B9">
              <w:rPr>
                <w:lang w:eastAsia="zh-CN"/>
              </w:rPr>
              <w:t>PC2</w:t>
            </w:r>
          </w:p>
          <w:p w14:paraId="76691C83" w14:textId="77777777" w:rsidR="00A735B3" w:rsidRPr="002E56B9" w:rsidRDefault="00A735B3" w:rsidP="00560F48">
            <w:pPr>
              <w:pStyle w:val="TAL"/>
              <w:rPr>
                <w:lang w:eastAsia="zh-CN"/>
              </w:rPr>
            </w:pPr>
            <w:r w:rsidRPr="002E56B9">
              <w:rPr>
                <w:lang w:eastAsia="zh-CN"/>
              </w:rPr>
              <w:t>PC3</w:t>
            </w:r>
          </w:p>
          <w:p w14:paraId="3977BC8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2E56B9" w:rsidRDefault="00A735B3" w:rsidP="00560F48">
            <w:pPr>
              <w:pStyle w:val="TAL"/>
              <w:rPr>
                <w:rFonts w:eastAsia="Malgun Gothic"/>
                <w:lang w:eastAsia="ko-KR"/>
              </w:rPr>
            </w:pPr>
            <w:r w:rsidRPr="002E56B9">
              <w:t>NOTE 1</w:t>
            </w:r>
          </w:p>
        </w:tc>
      </w:tr>
      <w:tr w:rsidR="00A735B3" w:rsidRPr="002E56B9" w14:paraId="7781B26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2E56B9" w:rsidRDefault="00A735B3" w:rsidP="00560F48">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2E56B9" w:rsidRDefault="00A735B3" w:rsidP="00560F4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2E56B9" w:rsidRDefault="00A735B3" w:rsidP="00560F48">
            <w:pPr>
              <w:pStyle w:val="TAL"/>
              <w:rPr>
                <w:lang w:eastAsia="zh-CN"/>
              </w:rPr>
            </w:pPr>
            <w:r w:rsidRPr="002E56B9">
              <w:rPr>
                <w:lang w:eastAsia="zh-CN"/>
              </w:rPr>
              <w:t>PC1</w:t>
            </w:r>
          </w:p>
          <w:p w14:paraId="6DC2B8E6" w14:textId="77777777" w:rsidR="00A735B3" w:rsidRPr="002E56B9" w:rsidRDefault="00A735B3" w:rsidP="00560F48">
            <w:pPr>
              <w:pStyle w:val="TAL"/>
              <w:rPr>
                <w:lang w:eastAsia="zh-CN"/>
              </w:rPr>
            </w:pPr>
            <w:r w:rsidRPr="002E56B9">
              <w:rPr>
                <w:lang w:eastAsia="zh-CN"/>
              </w:rPr>
              <w:t>PC2</w:t>
            </w:r>
          </w:p>
          <w:p w14:paraId="623C3D53" w14:textId="77777777" w:rsidR="00A735B3" w:rsidRPr="002E56B9" w:rsidRDefault="00A735B3" w:rsidP="00560F48">
            <w:pPr>
              <w:pStyle w:val="TAL"/>
              <w:rPr>
                <w:lang w:eastAsia="zh-CN"/>
              </w:rPr>
            </w:pPr>
            <w:r w:rsidRPr="002E56B9">
              <w:rPr>
                <w:lang w:eastAsia="zh-CN"/>
              </w:rPr>
              <w:t>PC3</w:t>
            </w:r>
          </w:p>
          <w:p w14:paraId="3C09770A"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2E56B9" w:rsidRDefault="00A735B3" w:rsidP="00560F48">
            <w:pPr>
              <w:pStyle w:val="TAL"/>
              <w:rPr>
                <w:rFonts w:eastAsia="Malgun Gothic"/>
                <w:lang w:eastAsia="ko-KR"/>
              </w:rPr>
            </w:pPr>
            <w:r w:rsidRPr="002E56B9">
              <w:t>NOTE 1</w:t>
            </w:r>
          </w:p>
        </w:tc>
      </w:tr>
      <w:tr w:rsidR="00A735B3" w:rsidRPr="002E56B9" w14:paraId="404D692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2E56B9" w:rsidRDefault="00A735B3" w:rsidP="00560F4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2E56B9" w:rsidRDefault="00A735B3" w:rsidP="00560F4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2E56B9" w:rsidRDefault="00A735B3" w:rsidP="00560F48">
            <w:pPr>
              <w:pStyle w:val="TAL"/>
              <w:rPr>
                <w:lang w:eastAsia="zh-CN"/>
              </w:rPr>
            </w:pPr>
            <w:r w:rsidRPr="002E56B9">
              <w:rPr>
                <w:lang w:eastAsia="zh-CN"/>
              </w:rPr>
              <w:t>PC1</w:t>
            </w:r>
          </w:p>
          <w:p w14:paraId="0878D5A9" w14:textId="77777777" w:rsidR="00A735B3" w:rsidRPr="002E56B9" w:rsidRDefault="00A735B3" w:rsidP="00560F48">
            <w:pPr>
              <w:pStyle w:val="TAL"/>
              <w:rPr>
                <w:lang w:eastAsia="zh-CN"/>
              </w:rPr>
            </w:pPr>
            <w:r w:rsidRPr="002E56B9">
              <w:rPr>
                <w:lang w:eastAsia="zh-CN"/>
              </w:rPr>
              <w:t>PC2</w:t>
            </w:r>
          </w:p>
          <w:p w14:paraId="1EA96D1E" w14:textId="77777777" w:rsidR="00A735B3" w:rsidRPr="002E56B9" w:rsidRDefault="00A735B3" w:rsidP="00560F48">
            <w:pPr>
              <w:pStyle w:val="TAL"/>
              <w:rPr>
                <w:lang w:eastAsia="zh-CN"/>
              </w:rPr>
            </w:pPr>
            <w:r w:rsidRPr="002E56B9">
              <w:rPr>
                <w:lang w:eastAsia="zh-CN"/>
              </w:rPr>
              <w:t>PC3</w:t>
            </w:r>
          </w:p>
          <w:p w14:paraId="64CBDEA1"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2E56B9" w:rsidRDefault="00A735B3" w:rsidP="00560F48">
            <w:pPr>
              <w:pStyle w:val="TAL"/>
              <w:rPr>
                <w:rFonts w:eastAsia="Malgun Gothic"/>
                <w:lang w:eastAsia="ko-KR"/>
              </w:rPr>
            </w:pPr>
            <w:r w:rsidRPr="002E56B9">
              <w:t>NOTE 1</w:t>
            </w:r>
          </w:p>
        </w:tc>
      </w:tr>
      <w:tr w:rsidR="00A735B3" w:rsidRPr="002E56B9" w14:paraId="53738B4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2E56B9" w:rsidRDefault="00A735B3" w:rsidP="00560F48">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2E56B9" w:rsidRDefault="00A735B3" w:rsidP="00560F4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2E56B9" w:rsidRDefault="00A735B3" w:rsidP="00560F48">
            <w:pPr>
              <w:pStyle w:val="TAL"/>
              <w:rPr>
                <w:lang w:eastAsia="zh-CN"/>
              </w:rPr>
            </w:pPr>
            <w:r w:rsidRPr="002E56B9">
              <w:rPr>
                <w:lang w:eastAsia="zh-CN"/>
              </w:rPr>
              <w:t>PC1</w:t>
            </w:r>
          </w:p>
          <w:p w14:paraId="0F56AFDC" w14:textId="77777777" w:rsidR="00A735B3" w:rsidRPr="002E56B9" w:rsidRDefault="00A735B3" w:rsidP="00560F48">
            <w:pPr>
              <w:pStyle w:val="TAL"/>
              <w:rPr>
                <w:lang w:eastAsia="zh-CN"/>
              </w:rPr>
            </w:pPr>
            <w:r w:rsidRPr="002E56B9">
              <w:rPr>
                <w:lang w:eastAsia="zh-CN"/>
              </w:rPr>
              <w:t>PC2</w:t>
            </w:r>
          </w:p>
          <w:p w14:paraId="0BA53569" w14:textId="77777777" w:rsidR="00A735B3" w:rsidRPr="002E56B9" w:rsidRDefault="00A735B3" w:rsidP="00560F48">
            <w:pPr>
              <w:pStyle w:val="TAL"/>
              <w:rPr>
                <w:lang w:eastAsia="zh-CN"/>
              </w:rPr>
            </w:pPr>
            <w:r w:rsidRPr="002E56B9">
              <w:rPr>
                <w:lang w:eastAsia="zh-CN"/>
              </w:rPr>
              <w:t>PC3</w:t>
            </w:r>
          </w:p>
          <w:p w14:paraId="5BFEB03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2E56B9" w:rsidRDefault="00A735B3" w:rsidP="00560F48">
            <w:pPr>
              <w:pStyle w:val="TAL"/>
              <w:rPr>
                <w:rFonts w:eastAsia="Malgun Gothic"/>
                <w:lang w:eastAsia="ko-KR"/>
              </w:rPr>
            </w:pPr>
            <w:r w:rsidRPr="002E56B9">
              <w:t>NOTE 1</w:t>
            </w:r>
          </w:p>
        </w:tc>
      </w:tr>
      <w:tr w:rsidR="00A735B3" w:rsidRPr="002E56B9" w14:paraId="489E85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2E56B9" w:rsidRDefault="00A735B3" w:rsidP="00560F4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2E56B9" w:rsidRDefault="00A735B3" w:rsidP="00560F4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2E56B9" w:rsidRDefault="00A735B3" w:rsidP="00560F48">
            <w:pPr>
              <w:pStyle w:val="TAL"/>
              <w:rPr>
                <w:lang w:eastAsia="zh-CN"/>
              </w:rPr>
            </w:pPr>
            <w:r w:rsidRPr="002E56B9">
              <w:rPr>
                <w:lang w:eastAsia="zh-CN"/>
              </w:rPr>
              <w:t>PC1</w:t>
            </w:r>
          </w:p>
          <w:p w14:paraId="1D27EC06" w14:textId="77777777" w:rsidR="00A735B3" w:rsidRPr="002E56B9" w:rsidRDefault="00A735B3" w:rsidP="00560F48">
            <w:pPr>
              <w:pStyle w:val="TAL"/>
              <w:rPr>
                <w:lang w:eastAsia="zh-CN"/>
              </w:rPr>
            </w:pPr>
            <w:r w:rsidRPr="002E56B9">
              <w:rPr>
                <w:lang w:eastAsia="zh-CN"/>
              </w:rPr>
              <w:t>PC2</w:t>
            </w:r>
          </w:p>
          <w:p w14:paraId="1F9660BF" w14:textId="77777777" w:rsidR="00A735B3" w:rsidRPr="002E56B9" w:rsidRDefault="00A735B3" w:rsidP="00560F48">
            <w:pPr>
              <w:pStyle w:val="TAL"/>
              <w:rPr>
                <w:lang w:eastAsia="zh-CN"/>
              </w:rPr>
            </w:pPr>
            <w:r w:rsidRPr="002E56B9">
              <w:rPr>
                <w:lang w:eastAsia="zh-CN"/>
              </w:rPr>
              <w:t>PC3</w:t>
            </w:r>
          </w:p>
          <w:p w14:paraId="670A4C90"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2E56B9" w:rsidRDefault="00A735B3" w:rsidP="00560F48">
            <w:pPr>
              <w:pStyle w:val="TAL"/>
              <w:rPr>
                <w:rFonts w:eastAsia="Malgun Gothic"/>
                <w:lang w:eastAsia="ko-KR"/>
              </w:rPr>
            </w:pPr>
            <w:r w:rsidRPr="002E56B9">
              <w:t>NOTE 1</w:t>
            </w:r>
          </w:p>
        </w:tc>
      </w:tr>
      <w:tr w:rsidR="00A735B3" w:rsidRPr="002E56B9" w14:paraId="7D0618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2E56B9" w:rsidRDefault="00A735B3" w:rsidP="00560F4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2E56B9" w:rsidRDefault="00A735B3" w:rsidP="00560F4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2E56B9" w:rsidRDefault="00A735B3" w:rsidP="00560F48">
            <w:pPr>
              <w:pStyle w:val="TAL"/>
              <w:rPr>
                <w:lang w:eastAsia="zh-CN"/>
              </w:rPr>
            </w:pPr>
            <w:r w:rsidRPr="002E56B9">
              <w:rPr>
                <w:lang w:eastAsia="zh-CN"/>
              </w:rPr>
              <w:t>PC1</w:t>
            </w:r>
          </w:p>
          <w:p w14:paraId="706499A0" w14:textId="77777777" w:rsidR="00A735B3" w:rsidRPr="002E56B9" w:rsidRDefault="00A735B3" w:rsidP="00560F48">
            <w:pPr>
              <w:pStyle w:val="TAL"/>
              <w:rPr>
                <w:lang w:eastAsia="zh-CN"/>
              </w:rPr>
            </w:pPr>
            <w:r w:rsidRPr="002E56B9">
              <w:rPr>
                <w:lang w:eastAsia="zh-CN"/>
              </w:rPr>
              <w:t>PC2</w:t>
            </w:r>
          </w:p>
          <w:p w14:paraId="5E66880F" w14:textId="77777777" w:rsidR="00A735B3" w:rsidRPr="002E56B9" w:rsidRDefault="00A735B3" w:rsidP="00560F48">
            <w:pPr>
              <w:pStyle w:val="TAL"/>
              <w:rPr>
                <w:lang w:eastAsia="zh-CN"/>
              </w:rPr>
            </w:pPr>
            <w:r w:rsidRPr="002E56B9">
              <w:rPr>
                <w:lang w:eastAsia="zh-CN"/>
              </w:rPr>
              <w:t>PC3</w:t>
            </w:r>
          </w:p>
          <w:p w14:paraId="1E7E87E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2E56B9" w:rsidRDefault="00A735B3" w:rsidP="00560F48">
            <w:pPr>
              <w:pStyle w:val="TAL"/>
              <w:rPr>
                <w:rFonts w:eastAsia="Malgun Gothic"/>
                <w:lang w:eastAsia="ko-KR"/>
              </w:rPr>
            </w:pPr>
            <w:r w:rsidRPr="002E56B9">
              <w:t>NOTE 1</w:t>
            </w:r>
          </w:p>
        </w:tc>
      </w:tr>
      <w:tr w:rsidR="00A735B3" w:rsidRPr="002E56B9" w14:paraId="2373991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2E56B9" w:rsidRDefault="00A735B3" w:rsidP="00560F48">
            <w:pPr>
              <w:pStyle w:val="TAL"/>
              <w:rPr>
                <w:rFonts w:eastAsia="Malgun Gothic"/>
                <w:lang w:eastAsia="ko-KR"/>
              </w:rPr>
            </w:pPr>
            <w:r w:rsidRPr="002E56B9">
              <w:rPr>
                <w:rFonts w:eastAsia="Malgun Gothic"/>
                <w:lang w:eastAsia="ko-KR"/>
              </w:rPr>
              <w:lastRenderedPageBreak/>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2E56B9" w:rsidRDefault="00A735B3" w:rsidP="00560F4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2E56B9" w:rsidRDefault="00A735B3" w:rsidP="00560F48">
            <w:pPr>
              <w:pStyle w:val="TAL"/>
              <w:rPr>
                <w:lang w:eastAsia="zh-CN"/>
              </w:rPr>
            </w:pPr>
            <w:r w:rsidRPr="002E56B9">
              <w:rPr>
                <w:lang w:eastAsia="zh-CN"/>
              </w:rPr>
              <w:t>PC1</w:t>
            </w:r>
          </w:p>
          <w:p w14:paraId="2F4E0049" w14:textId="77777777" w:rsidR="00A735B3" w:rsidRPr="002E56B9" w:rsidRDefault="00A735B3" w:rsidP="00560F48">
            <w:pPr>
              <w:pStyle w:val="TAL"/>
              <w:rPr>
                <w:lang w:eastAsia="zh-CN"/>
              </w:rPr>
            </w:pPr>
            <w:r w:rsidRPr="002E56B9">
              <w:rPr>
                <w:lang w:eastAsia="zh-CN"/>
              </w:rPr>
              <w:t>PC2</w:t>
            </w:r>
          </w:p>
          <w:p w14:paraId="5E6DC21D" w14:textId="77777777" w:rsidR="00A735B3" w:rsidRPr="002E56B9" w:rsidRDefault="00A735B3" w:rsidP="00560F48">
            <w:pPr>
              <w:pStyle w:val="TAL"/>
              <w:rPr>
                <w:lang w:eastAsia="zh-CN"/>
              </w:rPr>
            </w:pPr>
            <w:r w:rsidRPr="002E56B9">
              <w:rPr>
                <w:lang w:eastAsia="zh-CN"/>
              </w:rPr>
              <w:t>PC3</w:t>
            </w:r>
          </w:p>
          <w:p w14:paraId="33BCCB5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2E56B9" w:rsidRDefault="00A735B3" w:rsidP="00560F48">
            <w:pPr>
              <w:pStyle w:val="TAL"/>
              <w:rPr>
                <w:rFonts w:eastAsia="Malgun Gothic"/>
                <w:lang w:eastAsia="ko-KR"/>
              </w:rPr>
            </w:pPr>
            <w:r w:rsidRPr="002E56B9">
              <w:t>NOTE 1</w:t>
            </w:r>
          </w:p>
        </w:tc>
      </w:tr>
      <w:tr w:rsidR="00A735B3" w:rsidRPr="002E56B9" w14:paraId="730ACEC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2E56B9" w:rsidRDefault="00A735B3" w:rsidP="00560F4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2E56B9" w:rsidRDefault="00A735B3" w:rsidP="00560F4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2E56B9" w:rsidRDefault="00A735B3" w:rsidP="00560F48">
            <w:pPr>
              <w:pStyle w:val="TAL"/>
              <w:rPr>
                <w:lang w:eastAsia="zh-CN"/>
              </w:rPr>
            </w:pPr>
            <w:r w:rsidRPr="002E56B9">
              <w:rPr>
                <w:lang w:eastAsia="zh-CN"/>
              </w:rPr>
              <w:t>PC1</w:t>
            </w:r>
          </w:p>
          <w:p w14:paraId="799B0F97" w14:textId="77777777" w:rsidR="00A735B3" w:rsidRPr="002E56B9" w:rsidRDefault="00A735B3" w:rsidP="00560F48">
            <w:pPr>
              <w:pStyle w:val="TAL"/>
              <w:rPr>
                <w:lang w:eastAsia="zh-CN"/>
              </w:rPr>
            </w:pPr>
            <w:r w:rsidRPr="002E56B9">
              <w:rPr>
                <w:lang w:eastAsia="zh-CN"/>
              </w:rPr>
              <w:t>PC2</w:t>
            </w:r>
          </w:p>
          <w:p w14:paraId="4CB218DA" w14:textId="77777777" w:rsidR="00A735B3" w:rsidRPr="002E56B9" w:rsidRDefault="00A735B3" w:rsidP="00560F48">
            <w:pPr>
              <w:pStyle w:val="TAL"/>
              <w:rPr>
                <w:lang w:eastAsia="zh-CN"/>
              </w:rPr>
            </w:pPr>
            <w:r w:rsidRPr="002E56B9">
              <w:rPr>
                <w:lang w:eastAsia="zh-CN"/>
              </w:rPr>
              <w:t>PC3</w:t>
            </w:r>
          </w:p>
          <w:p w14:paraId="67704C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2E56B9" w:rsidRDefault="00A735B3" w:rsidP="00560F48">
            <w:pPr>
              <w:pStyle w:val="TAL"/>
              <w:rPr>
                <w:rFonts w:eastAsia="Malgun Gothic"/>
                <w:lang w:eastAsia="ko-KR"/>
              </w:rPr>
            </w:pPr>
            <w:r w:rsidRPr="002E56B9">
              <w:t>NOTE 1</w:t>
            </w:r>
          </w:p>
        </w:tc>
      </w:tr>
      <w:tr w:rsidR="00A735B3" w:rsidRPr="002E56B9" w14:paraId="08B4929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2E56B9" w:rsidRDefault="00A735B3" w:rsidP="00560F4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2E56B9" w:rsidRDefault="00A735B3" w:rsidP="00560F4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2E56B9" w:rsidRDefault="00A735B3" w:rsidP="00560F48">
            <w:pPr>
              <w:pStyle w:val="TAL"/>
              <w:rPr>
                <w:lang w:eastAsia="zh-CN"/>
              </w:rPr>
            </w:pPr>
            <w:r w:rsidRPr="002E56B9">
              <w:rPr>
                <w:lang w:eastAsia="zh-CN"/>
              </w:rPr>
              <w:t>PC1</w:t>
            </w:r>
          </w:p>
          <w:p w14:paraId="6C9A4B49" w14:textId="77777777" w:rsidR="00A735B3" w:rsidRPr="002E56B9" w:rsidRDefault="00A735B3" w:rsidP="00560F48">
            <w:pPr>
              <w:pStyle w:val="TAL"/>
              <w:rPr>
                <w:lang w:eastAsia="zh-CN"/>
              </w:rPr>
            </w:pPr>
            <w:r w:rsidRPr="002E56B9">
              <w:rPr>
                <w:lang w:eastAsia="zh-CN"/>
              </w:rPr>
              <w:t>PC2</w:t>
            </w:r>
          </w:p>
          <w:p w14:paraId="76471498" w14:textId="77777777" w:rsidR="00A735B3" w:rsidRPr="002E56B9" w:rsidRDefault="00A735B3" w:rsidP="00560F48">
            <w:pPr>
              <w:pStyle w:val="TAL"/>
              <w:rPr>
                <w:lang w:eastAsia="zh-CN"/>
              </w:rPr>
            </w:pPr>
            <w:r w:rsidRPr="002E56B9">
              <w:rPr>
                <w:lang w:eastAsia="zh-CN"/>
              </w:rPr>
              <w:t>PC3</w:t>
            </w:r>
          </w:p>
          <w:p w14:paraId="1FEE0CC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2E56B9" w:rsidRDefault="00A735B3" w:rsidP="00560F48">
            <w:pPr>
              <w:pStyle w:val="TAL"/>
              <w:rPr>
                <w:rFonts w:eastAsia="Malgun Gothic"/>
                <w:lang w:eastAsia="ko-KR"/>
              </w:rPr>
            </w:pPr>
            <w:r w:rsidRPr="002E56B9">
              <w:t>NOTE 1</w:t>
            </w:r>
          </w:p>
        </w:tc>
      </w:tr>
      <w:tr w:rsidR="00A735B3" w:rsidRPr="002E56B9" w14:paraId="1D816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2E56B9" w:rsidRDefault="00A735B3" w:rsidP="00560F4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2E56B9" w:rsidRDefault="00A735B3" w:rsidP="00560F4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2E56B9" w:rsidRDefault="00A735B3" w:rsidP="00560F48">
            <w:pPr>
              <w:pStyle w:val="TAL"/>
              <w:rPr>
                <w:lang w:eastAsia="zh-CN"/>
              </w:rPr>
            </w:pPr>
            <w:r w:rsidRPr="002E56B9">
              <w:rPr>
                <w:lang w:eastAsia="zh-CN"/>
              </w:rPr>
              <w:t>PC1</w:t>
            </w:r>
          </w:p>
          <w:p w14:paraId="4BB58CB8" w14:textId="77777777" w:rsidR="00A735B3" w:rsidRPr="002E56B9" w:rsidRDefault="00A735B3" w:rsidP="00560F48">
            <w:pPr>
              <w:pStyle w:val="TAL"/>
              <w:rPr>
                <w:lang w:eastAsia="zh-CN"/>
              </w:rPr>
            </w:pPr>
            <w:r w:rsidRPr="002E56B9">
              <w:rPr>
                <w:lang w:eastAsia="zh-CN"/>
              </w:rPr>
              <w:t>PC2</w:t>
            </w:r>
          </w:p>
          <w:p w14:paraId="0EE44EAE" w14:textId="77777777" w:rsidR="00A735B3" w:rsidRPr="002E56B9" w:rsidRDefault="00A735B3" w:rsidP="00560F48">
            <w:pPr>
              <w:pStyle w:val="TAL"/>
              <w:rPr>
                <w:lang w:eastAsia="zh-CN"/>
              </w:rPr>
            </w:pPr>
            <w:r w:rsidRPr="002E56B9">
              <w:rPr>
                <w:lang w:eastAsia="zh-CN"/>
              </w:rPr>
              <w:t>PC3</w:t>
            </w:r>
          </w:p>
          <w:p w14:paraId="67AB28E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2E56B9" w:rsidRDefault="00A735B3" w:rsidP="00560F48">
            <w:pPr>
              <w:pStyle w:val="TAL"/>
              <w:rPr>
                <w:rFonts w:eastAsia="Malgun Gothic"/>
                <w:lang w:eastAsia="ko-KR"/>
              </w:rPr>
            </w:pPr>
            <w:r w:rsidRPr="002E56B9">
              <w:t>NOTE 1</w:t>
            </w:r>
          </w:p>
        </w:tc>
      </w:tr>
      <w:tr w:rsidR="00A735B3" w:rsidRPr="002E56B9" w14:paraId="34E7111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2E56B9" w:rsidRDefault="00A735B3" w:rsidP="00560F4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2E56B9" w:rsidRDefault="00A735B3" w:rsidP="00560F4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2E56B9" w:rsidRDefault="00A735B3" w:rsidP="00560F48">
            <w:pPr>
              <w:pStyle w:val="TAL"/>
              <w:rPr>
                <w:lang w:eastAsia="zh-CN"/>
              </w:rPr>
            </w:pPr>
            <w:r w:rsidRPr="002E56B9">
              <w:rPr>
                <w:lang w:eastAsia="zh-CN"/>
              </w:rPr>
              <w:t>PC1</w:t>
            </w:r>
          </w:p>
          <w:p w14:paraId="1C448AC5" w14:textId="77777777" w:rsidR="00A735B3" w:rsidRPr="002E56B9" w:rsidRDefault="00A735B3" w:rsidP="00560F48">
            <w:pPr>
              <w:pStyle w:val="TAL"/>
              <w:rPr>
                <w:lang w:eastAsia="zh-CN"/>
              </w:rPr>
            </w:pPr>
            <w:r w:rsidRPr="002E56B9">
              <w:rPr>
                <w:lang w:eastAsia="zh-CN"/>
              </w:rPr>
              <w:t>PC2</w:t>
            </w:r>
          </w:p>
          <w:p w14:paraId="0C8C634A" w14:textId="77777777" w:rsidR="00A735B3" w:rsidRPr="002E56B9" w:rsidRDefault="00A735B3" w:rsidP="00560F48">
            <w:pPr>
              <w:pStyle w:val="TAL"/>
              <w:rPr>
                <w:lang w:eastAsia="zh-CN"/>
              </w:rPr>
            </w:pPr>
            <w:r w:rsidRPr="002E56B9">
              <w:rPr>
                <w:lang w:eastAsia="zh-CN"/>
              </w:rPr>
              <w:t>PC3</w:t>
            </w:r>
          </w:p>
          <w:p w14:paraId="00C9B87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2E56B9" w:rsidRDefault="00A735B3" w:rsidP="00560F48">
            <w:pPr>
              <w:pStyle w:val="TAL"/>
              <w:rPr>
                <w:rFonts w:eastAsia="Malgun Gothic"/>
                <w:lang w:eastAsia="ko-KR"/>
              </w:rPr>
            </w:pPr>
            <w:r w:rsidRPr="002E56B9">
              <w:t>NOTE 1</w:t>
            </w:r>
          </w:p>
        </w:tc>
      </w:tr>
      <w:tr w:rsidR="00A735B3" w:rsidRPr="002E56B9" w14:paraId="58C5A10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2E56B9" w:rsidRDefault="00A735B3" w:rsidP="00560F48">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2E56B9" w:rsidRDefault="00A735B3" w:rsidP="00560F4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2E56B9" w:rsidRDefault="00A735B3" w:rsidP="00560F48">
            <w:pPr>
              <w:pStyle w:val="TAL"/>
              <w:rPr>
                <w:lang w:eastAsia="zh-CN"/>
              </w:rPr>
            </w:pPr>
            <w:r w:rsidRPr="002E56B9">
              <w:rPr>
                <w:lang w:eastAsia="zh-CN"/>
              </w:rPr>
              <w:t>PC1</w:t>
            </w:r>
          </w:p>
          <w:p w14:paraId="680DE713" w14:textId="77777777" w:rsidR="00A735B3" w:rsidRPr="002E56B9" w:rsidRDefault="00A735B3" w:rsidP="00560F48">
            <w:pPr>
              <w:pStyle w:val="TAL"/>
              <w:rPr>
                <w:lang w:eastAsia="zh-CN"/>
              </w:rPr>
            </w:pPr>
            <w:r w:rsidRPr="002E56B9">
              <w:rPr>
                <w:lang w:eastAsia="zh-CN"/>
              </w:rPr>
              <w:t>PC2</w:t>
            </w:r>
          </w:p>
          <w:p w14:paraId="7866A3F5" w14:textId="77777777" w:rsidR="00A735B3" w:rsidRPr="002E56B9" w:rsidRDefault="00A735B3" w:rsidP="00560F48">
            <w:pPr>
              <w:pStyle w:val="TAL"/>
              <w:rPr>
                <w:lang w:eastAsia="zh-CN"/>
              </w:rPr>
            </w:pPr>
            <w:r w:rsidRPr="002E56B9">
              <w:rPr>
                <w:lang w:eastAsia="zh-CN"/>
              </w:rPr>
              <w:t>PC3</w:t>
            </w:r>
          </w:p>
          <w:p w14:paraId="14ACE8F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2E56B9" w:rsidRDefault="00A735B3" w:rsidP="00560F48">
            <w:pPr>
              <w:pStyle w:val="TAL"/>
              <w:rPr>
                <w:rFonts w:eastAsia="Malgun Gothic"/>
                <w:lang w:eastAsia="ko-KR"/>
              </w:rPr>
            </w:pPr>
            <w:r w:rsidRPr="002E56B9">
              <w:t>NOTE 1</w:t>
            </w:r>
          </w:p>
        </w:tc>
      </w:tr>
      <w:tr w:rsidR="00A735B3" w:rsidRPr="002E56B9" w14:paraId="30C1B3B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2E56B9" w:rsidRDefault="00A735B3" w:rsidP="00560F4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2E56B9" w:rsidRDefault="00A735B3" w:rsidP="00560F4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2E56B9" w:rsidRDefault="00A735B3" w:rsidP="00560F4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2E56B9" w:rsidRDefault="00A735B3" w:rsidP="00560F48">
            <w:pPr>
              <w:pStyle w:val="TAL"/>
              <w:rPr>
                <w:lang w:eastAsia="zh-CN"/>
              </w:rPr>
            </w:pPr>
            <w:r w:rsidRPr="002E56B9">
              <w:rPr>
                <w:lang w:eastAsia="zh-CN"/>
              </w:rPr>
              <w:t>PC1</w:t>
            </w:r>
          </w:p>
          <w:p w14:paraId="3BFC835D" w14:textId="77777777" w:rsidR="00A735B3" w:rsidRPr="002E56B9" w:rsidRDefault="00A735B3" w:rsidP="00560F48">
            <w:pPr>
              <w:pStyle w:val="TAL"/>
              <w:rPr>
                <w:lang w:eastAsia="zh-CN"/>
              </w:rPr>
            </w:pPr>
            <w:r w:rsidRPr="002E56B9">
              <w:rPr>
                <w:lang w:eastAsia="zh-CN"/>
              </w:rPr>
              <w:t>PC2</w:t>
            </w:r>
          </w:p>
          <w:p w14:paraId="614850BD" w14:textId="77777777" w:rsidR="00A735B3" w:rsidRPr="002E56B9" w:rsidRDefault="00A735B3" w:rsidP="00560F48">
            <w:pPr>
              <w:pStyle w:val="TAL"/>
              <w:rPr>
                <w:lang w:eastAsia="zh-CN"/>
              </w:rPr>
            </w:pPr>
            <w:r w:rsidRPr="002E56B9">
              <w:rPr>
                <w:lang w:eastAsia="zh-CN"/>
              </w:rPr>
              <w:t>PC3</w:t>
            </w:r>
          </w:p>
          <w:p w14:paraId="2E4E473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2E56B9" w:rsidRDefault="00A735B3" w:rsidP="00560F48">
            <w:pPr>
              <w:pStyle w:val="TAL"/>
            </w:pPr>
            <w:r w:rsidRPr="002E56B9">
              <w:rPr>
                <w:rFonts w:eastAsia="Malgun Gothic"/>
                <w:lang w:eastAsia="ko-KR"/>
              </w:rPr>
              <w:t>NOTE 1</w:t>
            </w:r>
          </w:p>
        </w:tc>
      </w:tr>
      <w:tr w:rsidR="00A735B3" w:rsidRPr="002E56B9" w14:paraId="704E96A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2E56B9" w:rsidRDefault="00A735B3" w:rsidP="00560F48">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2E56B9" w:rsidRDefault="00A735B3" w:rsidP="00560F4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2E56B9" w:rsidRDefault="00A735B3" w:rsidP="00560F48">
            <w:pPr>
              <w:pStyle w:val="TAL"/>
              <w:rPr>
                <w:lang w:eastAsia="zh-CN"/>
              </w:rPr>
            </w:pPr>
            <w:r w:rsidRPr="002E56B9">
              <w:rPr>
                <w:lang w:eastAsia="zh-CN"/>
              </w:rPr>
              <w:t>PC1</w:t>
            </w:r>
          </w:p>
          <w:p w14:paraId="767A0A74" w14:textId="77777777" w:rsidR="00A735B3" w:rsidRPr="002E56B9" w:rsidRDefault="00A735B3" w:rsidP="00560F48">
            <w:pPr>
              <w:pStyle w:val="TAL"/>
              <w:rPr>
                <w:lang w:eastAsia="zh-CN"/>
              </w:rPr>
            </w:pPr>
            <w:r w:rsidRPr="002E56B9">
              <w:rPr>
                <w:lang w:eastAsia="zh-CN"/>
              </w:rPr>
              <w:t>PC2</w:t>
            </w:r>
          </w:p>
          <w:p w14:paraId="42EFEB04" w14:textId="77777777" w:rsidR="00A735B3" w:rsidRPr="002E56B9" w:rsidRDefault="00A735B3" w:rsidP="00560F48">
            <w:pPr>
              <w:pStyle w:val="TAL"/>
              <w:rPr>
                <w:lang w:eastAsia="zh-CN"/>
              </w:rPr>
            </w:pPr>
            <w:r w:rsidRPr="002E56B9">
              <w:rPr>
                <w:lang w:eastAsia="zh-CN"/>
              </w:rPr>
              <w:t>PC3</w:t>
            </w:r>
          </w:p>
          <w:p w14:paraId="0917E16E"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2E56B9" w:rsidRDefault="00A735B3" w:rsidP="00560F48">
            <w:pPr>
              <w:pStyle w:val="TAL"/>
            </w:pPr>
            <w:r w:rsidRPr="002E56B9">
              <w:t>NOTE 1</w:t>
            </w:r>
          </w:p>
        </w:tc>
      </w:tr>
      <w:tr w:rsidR="00A735B3" w:rsidRPr="002E56B9" w14:paraId="23737B3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2E56B9" w:rsidRDefault="00A735B3" w:rsidP="00560F4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2E56B9" w:rsidRDefault="00A735B3" w:rsidP="00560F4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2E56B9" w:rsidRDefault="00A735B3" w:rsidP="00560F48">
            <w:pPr>
              <w:pStyle w:val="TAL"/>
              <w:rPr>
                <w:lang w:eastAsia="zh-CN"/>
              </w:rPr>
            </w:pPr>
            <w:r w:rsidRPr="002E56B9">
              <w:rPr>
                <w:lang w:eastAsia="zh-CN"/>
              </w:rPr>
              <w:t>PC1</w:t>
            </w:r>
          </w:p>
          <w:p w14:paraId="62366511" w14:textId="77777777" w:rsidR="00A735B3" w:rsidRPr="002E56B9" w:rsidRDefault="00A735B3" w:rsidP="00560F48">
            <w:pPr>
              <w:pStyle w:val="TAL"/>
              <w:rPr>
                <w:lang w:eastAsia="zh-CN"/>
              </w:rPr>
            </w:pPr>
            <w:r w:rsidRPr="002E56B9">
              <w:rPr>
                <w:lang w:eastAsia="zh-CN"/>
              </w:rPr>
              <w:t>PC2</w:t>
            </w:r>
          </w:p>
          <w:p w14:paraId="5BD015BD" w14:textId="77777777" w:rsidR="00A735B3" w:rsidRPr="002E56B9" w:rsidRDefault="00A735B3" w:rsidP="00560F48">
            <w:pPr>
              <w:pStyle w:val="TAL"/>
              <w:rPr>
                <w:lang w:eastAsia="zh-CN"/>
              </w:rPr>
            </w:pPr>
            <w:r w:rsidRPr="002E56B9">
              <w:rPr>
                <w:lang w:eastAsia="zh-CN"/>
              </w:rPr>
              <w:t>PC3</w:t>
            </w:r>
          </w:p>
          <w:p w14:paraId="58DEE853"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2E56B9" w:rsidRDefault="00A735B3" w:rsidP="00560F48">
            <w:pPr>
              <w:pStyle w:val="TAL"/>
            </w:pPr>
            <w:r w:rsidRPr="002E56B9">
              <w:t>NOTE 1</w:t>
            </w:r>
          </w:p>
        </w:tc>
      </w:tr>
      <w:tr w:rsidR="00A735B3" w:rsidRPr="002E56B9" w14:paraId="15FFBD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2E56B9" w:rsidRDefault="00A735B3" w:rsidP="00560F4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2E56B9" w:rsidRDefault="00A735B3" w:rsidP="00560F4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2E56B9" w:rsidRDefault="00A735B3" w:rsidP="00560F4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2E56B9" w:rsidRDefault="00A735B3" w:rsidP="00560F4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2E56B9" w:rsidRDefault="00A735B3" w:rsidP="00560F48">
            <w:pPr>
              <w:pStyle w:val="TAL"/>
              <w:rPr>
                <w:lang w:eastAsia="zh-CN"/>
              </w:rPr>
            </w:pPr>
            <w:r w:rsidRPr="002E56B9">
              <w:rPr>
                <w:lang w:eastAsia="zh-CN"/>
              </w:rPr>
              <w:t>PC1</w:t>
            </w:r>
          </w:p>
          <w:p w14:paraId="6DF43975" w14:textId="77777777" w:rsidR="00A735B3" w:rsidRPr="002E56B9" w:rsidRDefault="00A735B3" w:rsidP="00560F48">
            <w:pPr>
              <w:pStyle w:val="TAL"/>
              <w:rPr>
                <w:lang w:eastAsia="zh-CN"/>
              </w:rPr>
            </w:pPr>
            <w:r w:rsidRPr="002E56B9">
              <w:rPr>
                <w:lang w:eastAsia="zh-CN"/>
              </w:rPr>
              <w:t>PC2</w:t>
            </w:r>
          </w:p>
          <w:p w14:paraId="4D4D243B" w14:textId="77777777" w:rsidR="00A735B3" w:rsidRPr="002E56B9" w:rsidRDefault="00A735B3" w:rsidP="00560F48">
            <w:pPr>
              <w:pStyle w:val="TAL"/>
              <w:rPr>
                <w:lang w:eastAsia="zh-CN"/>
              </w:rPr>
            </w:pPr>
            <w:r w:rsidRPr="002E56B9">
              <w:rPr>
                <w:lang w:eastAsia="zh-CN"/>
              </w:rPr>
              <w:t>PC3</w:t>
            </w:r>
          </w:p>
          <w:p w14:paraId="2373C679"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2E56B9" w:rsidRDefault="00A735B3" w:rsidP="00560F48">
            <w:pPr>
              <w:pStyle w:val="TAL"/>
            </w:pPr>
            <w:r w:rsidRPr="002E56B9">
              <w:t>NOTE 1</w:t>
            </w:r>
          </w:p>
        </w:tc>
      </w:tr>
      <w:tr w:rsidR="00A735B3" w:rsidRPr="002E56B9" w14:paraId="433543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2E56B9" w:rsidRDefault="00A735B3" w:rsidP="00560F48">
            <w:pPr>
              <w:pStyle w:val="TAL"/>
              <w:rPr>
                <w:lang w:eastAsia="zh-CN"/>
              </w:rPr>
            </w:pPr>
            <w:r w:rsidRPr="002E56B9">
              <w:rPr>
                <w:lang w:eastAsia="zh-CN"/>
              </w:rPr>
              <w:lastRenderedPageBreak/>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2E56B9" w:rsidRDefault="00A735B3" w:rsidP="00560F4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2E56B9" w:rsidRDefault="00A735B3" w:rsidP="00560F4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2E56B9" w:rsidRDefault="00A735B3" w:rsidP="00560F4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2E56B9" w:rsidRDefault="00A735B3" w:rsidP="00560F48">
            <w:pPr>
              <w:pStyle w:val="TAL"/>
              <w:rPr>
                <w:lang w:eastAsia="zh-CN"/>
              </w:rPr>
            </w:pPr>
            <w:r w:rsidRPr="002E56B9">
              <w:rPr>
                <w:lang w:eastAsia="zh-CN"/>
              </w:rPr>
              <w:t>PC1</w:t>
            </w:r>
          </w:p>
          <w:p w14:paraId="7767E561" w14:textId="77777777" w:rsidR="00A735B3" w:rsidRPr="002E56B9" w:rsidRDefault="00A735B3" w:rsidP="00560F48">
            <w:pPr>
              <w:pStyle w:val="TAL"/>
              <w:rPr>
                <w:lang w:eastAsia="zh-CN"/>
              </w:rPr>
            </w:pPr>
            <w:r w:rsidRPr="002E56B9">
              <w:rPr>
                <w:lang w:eastAsia="zh-CN"/>
              </w:rPr>
              <w:t>PC2</w:t>
            </w:r>
          </w:p>
          <w:p w14:paraId="67D7C35B" w14:textId="77777777" w:rsidR="00A735B3" w:rsidRPr="002E56B9" w:rsidRDefault="00A735B3" w:rsidP="00560F48">
            <w:pPr>
              <w:pStyle w:val="TAL"/>
              <w:rPr>
                <w:lang w:eastAsia="zh-CN"/>
              </w:rPr>
            </w:pPr>
            <w:r w:rsidRPr="002E56B9">
              <w:rPr>
                <w:lang w:eastAsia="zh-CN"/>
              </w:rPr>
              <w:t>PC3</w:t>
            </w:r>
          </w:p>
          <w:p w14:paraId="5B6E637B"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2E56B9" w:rsidRDefault="00A735B3" w:rsidP="00560F48">
            <w:pPr>
              <w:pStyle w:val="TAL"/>
            </w:pPr>
            <w:r w:rsidRPr="002E56B9">
              <w:t>NOTE 1</w:t>
            </w:r>
          </w:p>
        </w:tc>
      </w:tr>
      <w:tr w:rsidR="00A735B3" w:rsidRPr="002E56B9" w14:paraId="1C0377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2E56B9" w:rsidRDefault="00A735B3" w:rsidP="00560F4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2E56B9" w:rsidRDefault="00A735B3" w:rsidP="00560F4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2E56B9" w:rsidRDefault="00A735B3" w:rsidP="00560F4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2E56B9" w:rsidRDefault="00A735B3" w:rsidP="00560F4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2E56B9" w:rsidRDefault="00A735B3" w:rsidP="00560F48">
            <w:pPr>
              <w:pStyle w:val="TAL"/>
              <w:rPr>
                <w:lang w:eastAsia="zh-CN"/>
              </w:rPr>
            </w:pPr>
            <w:r w:rsidRPr="002E56B9">
              <w:rPr>
                <w:lang w:eastAsia="zh-CN"/>
              </w:rPr>
              <w:t>PC1</w:t>
            </w:r>
          </w:p>
          <w:p w14:paraId="73359A5B" w14:textId="77777777" w:rsidR="00A735B3" w:rsidRPr="002E56B9" w:rsidRDefault="00A735B3" w:rsidP="00560F48">
            <w:pPr>
              <w:pStyle w:val="TAL"/>
              <w:rPr>
                <w:lang w:eastAsia="zh-CN"/>
              </w:rPr>
            </w:pPr>
            <w:r w:rsidRPr="002E56B9">
              <w:rPr>
                <w:lang w:eastAsia="zh-CN"/>
              </w:rPr>
              <w:t>PC2</w:t>
            </w:r>
          </w:p>
          <w:p w14:paraId="6A6F77BD" w14:textId="77777777" w:rsidR="00A735B3" w:rsidRPr="002E56B9" w:rsidRDefault="00A735B3" w:rsidP="00560F48">
            <w:pPr>
              <w:pStyle w:val="TAL"/>
              <w:rPr>
                <w:lang w:eastAsia="zh-CN"/>
              </w:rPr>
            </w:pPr>
            <w:r w:rsidRPr="002E56B9">
              <w:rPr>
                <w:lang w:eastAsia="zh-CN"/>
              </w:rPr>
              <w:t>PC3</w:t>
            </w:r>
          </w:p>
          <w:p w14:paraId="5151700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2E56B9" w:rsidRDefault="00A735B3" w:rsidP="00560F48">
            <w:pPr>
              <w:pStyle w:val="TAL"/>
            </w:pPr>
            <w:r w:rsidRPr="002E56B9">
              <w:t>NOTE 1</w:t>
            </w:r>
          </w:p>
        </w:tc>
      </w:tr>
      <w:tr w:rsidR="00A735B3" w:rsidRPr="002E56B9" w14:paraId="2FC9248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2E56B9" w:rsidRDefault="00A735B3" w:rsidP="00560F4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2E56B9" w:rsidRDefault="00A735B3" w:rsidP="00560F4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2E56B9" w:rsidRDefault="00A735B3" w:rsidP="00560F4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2E56B9" w:rsidRDefault="00A735B3" w:rsidP="00560F4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2E56B9" w:rsidRDefault="00A735B3" w:rsidP="00560F48">
            <w:pPr>
              <w:pStyle w:val="TAL"/>
              <w:rPr>
                <w:lang w:eastAsia="zh-CN"/>
              </w:rPr>
            </w:pPr>
            <w:r w:rsidRPr="002E56B9">
              <w:rPr>
                <w:lang w:eastAsia="zh-CN"/>
              </w:rPr>
              <w:t>PC1</w:t>
            </w:r>
          </w:p>
          <w:p w14:paraId="6522E109" w14:textId="77777777" w:rsidR="00A735B3" w:rsidRPr="002E56B9" w:rsidRDefault="00A735B3" w:rsidP="00560F48">
            <w:pPr>
              <w:pStyle w:val="TAL"/>
              <w:rPr>
                <w:lang w:eastAsia="zh-CN"/>
              </w:rPr>
            </w:pPr>
            <w:r w:rsidRPr="002E56B9">
              <w:rPr>
                <w:lang w:eastAsia="zh-CN"/>
              </w:rPr>
              <w:t>PC2</w:t>
            </w:r>
          </w:p>
          <w:p w14:paraId="061FFF06" w14:textId="77777777" w:rsidR="00A735B3" w:rsidRPr="002E56B9" w:rsidRDefault="00A735B3" w:rsidP="00560F48">
            <w:pPr>
              <w:pStyle w:val="TAL"/>
              <w:rPr>
                <w:lang w:eastAsia="zh-CN"/>
              </w:rPr>
            </w:pPr>
            <w:r w:rsidRPr="002E56B9">
              <w:rPr>
                <w:lang w:eastAsia="zh-CN"/>
              </w:rPr>
              <w:t>PC3</w:t>
            </w:r>
          </w:p>
          <w:p w14:paraId="14873A1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2E56B9" w:rsidRDefault="00A735B3" w:rsidP="00560F48">
            <w:pPr>
              <w:pStyle w:val="TAL"/>
            </w:pPr>
            <w:r w:rsidRPr="002E56B9">
              <w:t>NOTE 1</w:t>
            </w:r>
          </w:p>
        </w:tc>
      </w:tr>
      <w:tr w:rsidR="00A735B3" w:rsidRPr="002E56B9" w14:paraId="5AC01A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2E56B9" w:rsidRDefault="00A735B3" w:rsidP="00560F4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2E56B9" w:rsidRDefault="00A735B3" w:rsidP="00560F4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2E56B9" w:rsidRDefault="00A735B3" w:rsidP="00560F48">
            <w:pPr>
              <w:pStyle w:val="TAL"/>
            </w:pPr>
            <w:r w:rsidRPr="002E56B9">
              <w:t>NOTE 1</w:t>
            </w:r>
          </w:p>
        </w:tc>
      </w:tr>
      <w:tr w:rsidR="00A735B3" w:rsidRPr="002E56B9" w14:paraId="6F621F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2E56B9" w:rsidRDefault="00A735B3" w:rsidP="00560F4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2E56B9" w:rsidRDefault="00A735B3" w:rsidP="00560F4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2E56B9" w:rsidRDefault="00A735B3" w:rsidP="00560F48">
            <w:pPr>
              <w:pStyle w:val="TAL"/>
            </w:pPr>
            <w:r w:rsidRPr="002E56B9">
              <w:t>NOTE 1</w:t>
            </w:r>
          </w:p>
        </w:tc>
      </w:tr>
      <w:tr w:rsidR="00A735B3" w:rsidRPr="002E56B9" w14:paraId="3B99E5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2E56B9" w:rsidRDefault="00A735B3" w:rsidP="00560F4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2E56B9" w:rsidRDefault="00A735B3" w:rsidP="00560F4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2E56B9" w:rsidRDefault="00A735B3" w:rsidP="00560F48">
            <w:pPr>
              <w:pStyle w:val="TAL"/>
              <w:rPr>
                <w:rFonts w:eastAsia="SimSun"/>
                <w:lang w:eastAsia="zh-CN"/>
              </w:rPr>
            </w:pPr>
            <w:r w:rsidRPr="002E56B9">
              <w:rPr>
                <w:rFonts w:eastAsia="SimSun"/>
                <w:lang w:eastAsia="zh-CN"/>
              </w:rPr>
              <w:t>Skip TC 6.5.1 if UE supports NSA and TS 38.521-3 TC 6.5B.1.4 has been executed.</w:t>
            </w:r>
          </w:p>
        </w:tc>
      </w:tr>
      <w:tr w:rsidR="00A735B3" w:rsidRPr="002E56B9" w14:paraId="524DC25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2E56B9" w:rsidRDefault="00A735B3" w:rsidP="00560F48">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2E56B9" w:rsidRDefault="00A735B3" w:rsidP="00560F4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2E56B9" w:rsidRDefault="00A735B3" w:rsidP="00560F48">
            <w:pPr>
              <w:pStyle w:val="TAL"/>
            </w:pPr>
            <w:r w:rsidRPr="002E56B9">
              <w:t>Skip TC 6.5.2.1 if UE supports NSA and TS 38.521-3 TC 6.5B.2.4.1 has been executed.</w:t>
            </w:r>
          </w:p>
        </w:tc>
      </w:tr>
      <w:tr w:rsidR="00A735B3" w:rsidRPr="002E56B9" w14:paraId="50E6EA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2E56B9" w:rsidRDefault="00A735B3" w:rsidP="00560F48">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2E56B9" w:rsidRDefault="00A735B3" w:rsidP="00560F48">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2E56B9" w:rsidRDefault="00A735B3" w:rsidP="00560F48">
            <w:pPr>
              <w:pStyle w:val="TAL"/>
              <w:rPr>
                <w:lang w:val="fr-FR" w:eastAsia="zh-CN"/>
              </w:rPr>
            </w:pPr>
            <w:r w:rsidRPr="002E56B9">
              <w:rPr>
                <w:lang w:val="fr-FR" w:eastAsia="zh-CN"/>
              </w:rPr>
              <w:t>PC1 (NOTE 1)</w:t>
            </w:r>
          </w:p>
          <w:p w14:paraId="3CCF7708" w14:textId="77777777" w:rsidR="00A735B3" w:rsidRPr="002E56B9" w:rsidRDefault="00A735B3" w:rsidP="00560F48">
            <w:pPr>
              <w:pStyle w:val="TAL"/>
              <w:rPr>
                <w:lang w:val="fr-FR" w:eastAsia="zh-CN"/>
              </w:rPr>
            </w:pPr>
            <w:r w:rsidRPr="002E56B9">
              <w:rPr>
                <w:lang w:val="fr-FR" w:eastAsia="zh-CN"/>
              </w:rPr>
              <w:t>PC2 (NOTE 1)</w:t>
            </w:r>
          </w:p>
          <w:p w14:paraId="7E165381" w14:textId="77777777" w:rsidR="00A735B3" w:rsidRPr="002E56B9" w:rsidRDefault="00A735B3" w:rsidP="00560F48">
            <w:pPr>
              <w:pStyle w:val="TAL"/>
              <w:rPr>
                <w:lang w:val="fr-FR" w:eastAsia="zh-CN"/>
              </w:rPr>
            </w:pPr>
            <w:r w:rsidRPr="002E56B9">
              <w:rPr>
                <w:lang w:val="fr-FR" w:eastAsia="zh-CN"/>
              </w:rPr>
              <w:t>PC3</w:t>
            </w:r>
          </w:p>
          <w:p w14:paraId="398E87C1"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2E56B9" w:rsidRDefault="00A735B3" w:rsidP="00560F48">
            <w:pPr>
              <w:pStyle w:val="TAL"/>
              <w:rPr>
                <w:lang w:val="fr-FR" w:eastAsia="fr-FR"/>
              </w:rPr>
            </w:pPr>
            <w:r w:rsidRPr="002E56B9">
              <w:rPr>
                <w:rFonts w:eastAsia="SimSun"/>
                <w:lang w:val="fr-FR" w:eastAsia="zh-CN"/>
              </w:rPr>
              <w:t>Skip TC 6.5.2.1_1 if UE supports NSA and TS 38.521-3 TC 6.5B.2.4.1a has been executed.</w:t>
            </w:r>
          </w:p>
        </w:tc>
      </w:tr>
      <w:tr w:rsidR="00A735B3" w:rsidRPr="002E56B9" w14:paraId="4490DB7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2E56B9" w:rsidRDefault="00A735B3" w:rsidP="00560F4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2E56B9" w:rsidRDefault="00A735B3" w:rsidP="00560F4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2E56B9" w:rsidRDefault="00A735B3" w:rsidP="00560F48">
            <w:pPr>
              <w:pStyle w:val="TAL"/>
              <w:rPr>
                <w:rFonts w:eastAsia="SimSun"/>
                <w:lang w:eastAsia="zh-CN"/>
              </w:rPr>
            </w:pPr>
            <w:r w:rsidRPr="002E56B9">
              <w:t>Skip TC 6.5.2.3 if UE supports NSA and TS 38.521-3 TC 6.5B.2.4.3 has been executed.</w:t>
            </w:r>
          </w:p>
        </w:tc>
      </w:tr>
      <w:tr w:rsidR="00A735B3" w:rsidRPr="002E56B9" w14:paraId="5F3F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2E56B9" w:rsidRDefault="00A735B3" w:rsidP="00560F4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2E56B9" w:rsidRDefault="00A735B3" w:rsidP="00560F4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264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2E56B9" w:rsidRDefault="00A735B3" w:rsidP="00560F48">
            <w:pPr>
              <w:pStyle w:val="TAL"/>
              <w:rPr>
                <w:rFonts w:eastAsia="SimSun"/>
                <w:lang w:eastAsia="zh-CN"/>
              </w:rPr>
            </w:pPr>
            <w:r w:rsidRPr="002E56B9">
              <w:t>Skip TC 6.5.3.1 if UE supports NSA and TS 38.521-3 TC 6.5B.3.4.1 has been executed.</w:t>
            </w:r>
          </w:p>
        </w:tc>
      </w:tr>
      <w:tr w:rsidR="00A735B3" w:rsidRPr="002E56B9" w14:paraId="343F3C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2E56B9" w:rsidRDefault="00A735B3" w:rsidP="00560F48">
            <w:pPr>
              <w:pStyle w:val="TAL"/>
              <w:rPr>
                <w:lang w:val="fr-FR" w:eastAsia="zh-CN"/>
              </w:rPr>
            </w:pPr>
            <w:r w:rsidRPr="002E56B9">
              <w:rPr>
                <w:lang w:val="fr-FR" w:eastAsia="zh-CN"/>
              </w:rPr>
              <w:lastRenderedPageBreak/>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2E56B9" w:rsidRDefault="00A735B3" w:rsidP="00560F48">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2E56B9" w:rsidRDefault="00A735B3" w:rsidP="00560F48">
            <w:pPr>
              <w:pStyle w:val="TAL"/>
              <w:rPr>
                <w:lang w:val="fr-FR" w:eastAsia="zh-CN"/>
              </w:rPr>
            </w:pPr>
            <w:r w:rsidRPr="002E56B9">
              <w:rPr>
                <w:lang w:val="fr-FR" w:eastAsia="zh-CN"/>
              </w:rPr>
              <w:t>PC1 (NOTE 1)</w:t>
            </w:r>
          </w:p>
          <w:p w14:paraId="0FA66FDB" w14:textId="77777777" w:rsidR="00A735B3" w:rsidRPr="002E56B9" w:rsidRDefault="00A735B3" w:rsidP="00560F48">
            <w:pPr>
              <w:pStyle w:val="TAL"/>
              <w:rPr>
                <w:lang w:val="fr-FR" w:eastAsia="zh-CN"/>
              </w:rPr>
            </w:pPr>
            <w:r w:rsidRPr="002E56B9">
              <w:rPr>
                <w:lang w:val="fr-FR" w:eastAsia="zh-CN"/>
              </w:rPr>
              <w:t>PC2 (NOTE 1)</w:t>
            </w:r>
          </w:p>
          <w:p w14:paraId="7F1DE42B" w14:textId="77777777" w:rsidR="00A735B3" w:rsidRPr="002E56B9" w:rsidRDefault="00A735B3" w:rsidP="00560F48">
            <w:pPr>
              <w:pStyle w:val="TAL"/>
              <w:rPr>
                <w:lang w:val="fr-FR" w:eastAsia="zh-CN"/>
              </w:rPr>
            </w:pPr>
            <w:r w:rsidRPr="002E56B9">
              <w:rPr>
                <w:lang w:val="fr-FR" w:eastAsia="zh-CN"/>
              </w:rPr>
              <w:t>PC3</w:t>
            </w:r>
          </w:p>
          <w:p w14:paraId="38C74DFE"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2E56B9" w:rsidRDefault="00A735B3" w:rsidP="00560F48">
            <w:pPr>
              <w:pStyle w:val="TAL"/>
              <w:rPr>
                <w:lang w:val="fr-FR" w:eastAsia="fr-FR"/>
              </w:rPr>
            </w:pPr>
            <w:r w:rsidRPr="002E56B9">
              <w:rPr>
                <w:rFonts w:eastAsia="SimSun"/>
                <w:lang w:val="fr-FR" w:eastAsia="zh-CN"/>
              </w:rPr>
              <w:t>Skip TC 6.5.3.1_1 if UE supports NSA and TS 38.521-3 TC 6.5B.3.4.1a has been executed.</w:t>
            </w:r>
          </w:p>
        </w:tc>
      </w:tr>
      <w:tr w:rsidR="00A735B3" w:rsidRPr="002E56B9" w14:paraId="367293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2E56B9" w:rsidRDefault="00A735B3" w:rsidP="00560F4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2E56B9" w:rsidRDefault="00A735B3" w:rsidP="00560F4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2E56B9" w:rsidRDefault="00A735B3" w:rsidP="00560F4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CAA46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2E56B9" w:rsidRDefault="00A735B3" w:rsidP="00560F48">
            <w:pPr>
              <w:pStyle w:val="TAL"/>
              <w:rPr>
                <w:rFonts w:eastAsia="SimSun"/>
                <w:lang w:eastAsia="zh-CN"/>
              </w:rPr>
            </w:pPr>
            <w:r w:rsidRPr="002E56B9">
              <w:rPr>
                <w:lang w:eastAsia="zh-CN"/>
              </w:rPr>
              <w:t>Skip TC 6.5.3.2 if UE supports NSA and TS 38.521-3 TC 6.5B.3.4.2 has been executed.</w:t>
            </w:r>
          </w:p>
        </w:tc>
      </w:tr>
      <w:tr w:rsidR="00A735B3" w:rsidRPr="002E56B9" w14:paraId="619E6F0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2E56B9" w:rsidRDefault="00A735B3" w:rsidP="00560F4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2E56B9" w:rsidRDefault="00A735B3" w:rsidP="00560F48">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2E56B9" w:rsidRDefault="00A735B3" w:rsidP="00560F48">
            <w:pPr>
              <w:pStyle w:val="TAL"/>
              <w:rPr>
                <w:lang w:val="fr-FR" w:eastAsia="zh-CN"/>
              </w:rPr>
            </w:pPr>
            <w:r w:rsidRPr="002E56B9">
              <w:rPr>
                <w:lang w:val="fr-FR" w:eastAsia="zh-CN"/>
              </w:rPr>
              <w:t>PC1 (NOTE 1)</w:t>
            </w:r>
          </w:p>
          <w:p w14:paraId="7F6191CC" w14:textId="77777777" w:rsidR="00A735B3" w:rsidRPr="002E56B9" w:rsidRDefault="00A735B3" w:rsidP="00560F48">
            <w:pPr>
              <w:pStyle w:val="TAL"/>
              <w:rPr>
                <w:lang w:val="fr-FR" w:eastAsia="zh-CN"/>
              </w:rPr>
            </w:pPr>
            <w:r w:rsidRPr="002E56B9">
              <w:rPr>
                <w:lang w:val="fr-FR" w:eastAsia="zh-CN"/>
              </w:rPr>
              <w:t>PC2 (NOTE 1)</w:t>
            </w:r>
          </w:p>
          <w:p w14:paraId="5D23441B" w14:textId="77777777" w:rsidR="00A735B3" w:rsidRPr="002E56B9" w:rsidRDefault="00A735B3" w:rsidP="00560F48">
            <w:pPr>
              <w:pStyle w:val="TAL"/>
              <w:rPr>
                <w:lang w:val="fr-FR" w:eastAsia="zh-CN"/>
              </w:rPr>
            </w:pPr>
            <w:r w:rsidRPr="002E56B9">
              <w:rPr>
                <w:lang w:val="fr-FR" w:eastAsia="zh-CN"/>
              </w:rPr>
              <w:t>PC3</w:t>
            </w:r>
          </w:p>
          <w:p w14:paraId="2CF8A989"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2E56B9" w:rsidRDefault="00A735B3" w:rsidP="00560F48">
            <w:pPr>
              <w:pStyle w:val="TAL"/>
              <w:rPr>
                <w:lang w:val="fr-FR" w:eastAsia="zh-CN"/>
              </w:rPr>
            </w:pPr>
            <w:r w:rsidRPr="002E56B9">
              <w:rPr>
                <w:rFonts w:eastAsia="SimSun"/>
                <w:lang w:val="fr-FR" w:eastAsia="zh-CN"/>
              </w:rPr>
              <w:t>Skip TC 6.5.3.2_1 if UE supports NSA and TS 38.521-3 TC 6.5B.3.4.2a has been executed.</w:t>
            </w:r>
          </w:p>
        </w:tc>
      </w:tr>
      <w:tr w:rsidR="00A735B3" w:rsidRPr="002E56B9" w14:paraId="5AEAD7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2E56B9" w:rsidRDefault="00A735B3" w:rsidP="00560F4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2E56B9" w:rsidRDefault="00A735B3" w:rsidP="00560F4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2E56B9" w:rsidRDefault="00A735B3" w:rsidP="00560F4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2E56B9" w:rsidRDefault="00A735B3" w:rsidP="00560F4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2E56B9" w:rsidRDefault="00A735B3" w:rsidP="00560F4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2E56B9" w:rsidRDefault="00A735B3" w:rsidP="00560F4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FBDF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2E56B9" w:rsidRDefault="00A735B3" w:rsidP="00560F48">
            <w:pPr>
              <w:pStyle w:val="TAL"/>
            </w:pPr>
            <w:r w:rsidRPr="002E56B9">
              <w:t>Skip TC 6.5.3.3 if UE supports NSA and TS 38.521-3 TC 6.5B.4.4 has been executed.</w:t>
            </w:r>
          </w:p>
        </w:tc>
      </w:tr>
      <w:tr w:rsidR="00A735B3" w:rsidRPr="002E56B9" w14:paraId="14F9DB7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2E56B9" w:rsidRDefault="00A735B3" w:rsidP="00560F48">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2E56B9" w:rsidRDefault="00A735B3" w:rsidP="00560F48">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2E56B9" w:rsidRDefault="00A735B3" w:rsidP="00560F48">
            <w:pPr>
              <w:pStyle w:val="TAL"/>
              <w:rPr>
                <w:lang w:val="fr-FR" w:eastAsia="zh-CN"/>
              </w:rPr>
            </w:pPr>
            <w:r w:rsidRPr="002E56B9">
              <w:rPr>
                <w:lang w:val="fr-FR" w:eastAsia="zh-CN"/>
              </w:rPr>
              <w:t>PC1 (NOTE 1)</w:t>
            </w:r>
          </w:p>
          <w:p w14:paraId="0BB69EB8" w14:textId="77777777" w:rsidR="00A735B3" w:rsidRPr="002E56B9" w:rsidRDefault="00A735B3" w:rsidP="00560F48">
            <w:pPr>
              <w:pStyle w:val="TAL"/>
              <w:rPr>
                <w:lang w:val="fr-FR" w:eastAsia="zh-CN"/>
              </w:rPr>
            </w:pPr>
            <w:r w:rsidRPr="002E56B9">
              <w:rPr>
                <w:lang w:val="fr-FR" w:eastAsia="zh-CN"/>
              </w:rPr>
              <w:t>PC2 (NOTE 1)</w:t>
            </w:r>
          </w:p>
          <w:p w14:paraId="77F3B30F" w14:textId="77777777" w:rsidR="00A735B3" w:rsidRPr="002E56B9" w:rsidRDefault="00A735B3" w:rsidP="00560F48">
            <w:pPr>
              <w:pStyle w:val="TAL"/>
              <w:rPr>
                <w:lang w:val="fr-FR" w:eastAsia="zh-CN"/>
              </w:rPr>
            </w:pPr>
            <w:r w:rsidRPr="002E56B9">
              <w:rPr>
                <w:lang w:val="fr-FR" w:eastAsia="zh-CN"/>
              </w:rPr>
              <w:t>PC3</w:t>
            </w:r>
          </w:p>
          <w:p w14:paraId="5B294BD2"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2E56B9" w:rsidRDefault="00A735B3" w:rsidP="00560F48">
            <w:pPr>
              <w:pStyle w:val="TAL"/>
              <w:rPr>
                <w:lang w:val="fr-FR" w:eastAsia="fr-FR"/>
              </w:rPr>
            </w:pPr>
            <w:r w:rsidRPr="002E56B9">
              <w:rPr>
                <w:rFonts w:eastAsia="SimSun"/>
                <w:lang w:val="fr-FR" w:eastAsia="zh-CN"/>
              </w:rPr>
              <w:t>Skip TC 6.5.3.3_1 if UE supports NSA and TS 38.521-3 TC 6.5B.4.4a has been executed.</w:t>
            </w:r>
          </w:p>
        </w:tc>
      </w:tr>
      <w:tr w:rsidR="00A735B3" w:rsidRPr="002E56B9" w14:paraId="54DB623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2E56B9" w:rsidRDefault="00A735B3" w:rsidP="00560F48">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2E56B9" w:rsidRDefault="00A735B3" w:rsidP="00560F4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2E56B9" w:rsidRDefault="00A735B3" w:rsidP="00560F48">
            <w:pPr>
              <w:pStyle w:val="TAL"/>
            </w:pPr>
            <w:r w:rsidRPr="002E56B9">
              <w:t>NOTE 1</w:t>
            </w:r>
          </w:p>
          <w:p w14:paraId="4EA6175E" w14:textId="77777777" w:rsidR="00A735B3" w:rsidRPr="002E56B9" w:rsidRDefault="00A735B3" w:rsidP="00560F48">
            <w:pPr>
              <w:pStyle w:val="TAL"/>
              <w:rPr>
                <w:rFonts w:eastAsia="SimSun"/>
                <w:lang w:eastAsia="zh-CN"/>
              </w:rPr>
            </w:pPr>
            <w:r w:rsidRPr="002E56B9">
              <w:rPr>
                <w:rFonts w:eastAsia="SimSun"/>
                <w:lang w:eastAsia="zh-CN"/>
              </w:rPr>
              <w:t>Skip TC 6.5A.1.1 if UE supports NSA and TS 38.521-3 TC 6.5B.1.4_1.1 has been executed.</w:t>
            </w:r>
          </w:p>
        </w:tc>
      </w:tr>
      <w:tr w:rsidR="00A735B3" w:rsidRPr="002E56B9" w14:paraId="08052E4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2E56B9" w:rsidRDefault="00A735B3" w:rsidP="00560F4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2E56B9" w:rsidRDefault="00A735B3" w:rsidP="00560F4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2E56B9" w:rsidRDefault="00A735B3" w:rsidP="00560F48">
            <w:pPr>
              <w:pStyle w:val="TAL"/>
            </w:pPr>
            <w:r w:rsidRPr="002E56B9">
              <w:t>NOTE 1</w:t>
            </w:r>
          </w:p>
          <w:p w14:paraId="11D7347C" w14:textId="77777777" w:rsidR="00A735B3" w:rsidRPr="002E56B9" w:rsidRDefault="00A735B3" w:rsidP="00560F48">
            <w:pPr>
              <w:pStyle w:val="TAL"/>
            </w:pPr>
            <w:r w:rsidRPr="002E56B9">
              <w:t>Skip TC 6.5A.1.2 if UE supports NSA and TS 38.521-3 TC 6.5B.1.4_1.2 has been executed.</w:t>
            </w:r>
          </w:p>
        </w:tc>
      </w:tr>
      <w:tr w:rsidR="00A735B3" w:rsidRPr="002E56B9" w14:paraId="4F32BEF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2E56B9" w:rsidRDefault="00A735B3" w:rsidP="00560F48">
            <w:pPr>
              <w:pStyle w:val="TAL"/>
            </w:pPr>
            <w:r w:rsidRPr="002E56B9">
              <w:lastRenderedPageBreak/>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2E56B9" w:rsidRDefault="00A735B3" w:rsidP="00560F4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2E56B9" w:rsidRDefault="00A735B3" w:rsidP="00560F48">
            <w:pPr>
              <w:pStyle w:val="TAL"/>
            </w:pPr>
            <w:r w:rsidRPr="002E56B9">
              <w:t>NOTE 1</w:t>
            </w:r>
          </w:p>
          <w:p w14:paraId="0816010B" w14:textId="77777777" w:rsidR="00A735B3" w:rsidRPr="002E56B9" w:rsidRDefault="00A735B3" w:rsidP="00560F48">
            <w:pPr>
              <w:pStyle w:val="TAL"/>
              <w:rPr>
                <w:rFonts w:eastAsia="SimSun"/>
                <w:lang w:eastAsia="zh-CN"/>
              </w:rPr>
            </w:pPr>
            <w:r w:rsidRPr="002E56B9">
              <w:t>Skip TC 6.5A.1.3 if UE supports NSA and TS 38.521-3 TC 6.5B.1.4_1.3 has been executed.</w:t>
            </w:r>
          </w:p>
        </w:tc>
      </w:tr>
      <w:tr w:rsidR="00A735B3" w:rsidRPr="002E56B9" w14:paraId="0C6A05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2E56B9" w:rsidRDefault="00A735B3" w:rsidP="00560F4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2E56B9" w:rsidRDefault="00A735B3" w:rsidP="00560F4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2E56B9" w:rsidRDefault="00A735B3" w:rsidP="00560F48">
            <w:pPr>
              <w:pStyle w:val="TAL"/>
            </w:pPr>
            <w:r w:rsidRPr="002E56B9">
              <w:t>NOTE 1</w:t>
            </w:r>
          </w:p>
        </w:tc>
      </w:tr>
      <w:tr w:rsidR="00A735B3" w:rsidRPr="002E56B9" w14:paraId="052E623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2E56B9" w:rsidRDefault="00A735B3" w:rsidP="00560F4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2E56B9" w:rsidRDefault="00A735B3" w:rsidP="00560F4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2E56B9" w:rsidRDefault="00A735B3" w:rsidP="00560F48">
            <w:pPr>
              <w:pStyle w:val="TAL"/>
            </w:pPr>
            <w:r w:rsidRPr="002E56B9">
              <w:t>NOTE 1</w:t>
            </w:r>
          </w:p>
        </w:tc>
      </w:tr>
      <w:tr w:rsidR="00A735B3" w:rsidRPr="002E56B9" w14:paraId="04CF15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2E56B9" w:rsidRDefault="00A735B3" w:rsidP="00560F4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2E56B9" w:rsidRDefault="00A735B3" w:rsidP="00560F4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2E56B9" w:rsidRDefault="00A735B3" w:rsidP="00560F48">
            <w:pPr>
              <w:pStyle w:val="TAL"/>
            </w:pPr>
            <w:r w:rsidRPr="002E56B9">
              <w:t>NOTE 1</w:t>
            </w:r>
          </w:p>
        </w:tc>
      </w:tr>
      <w:tr w:rsidR="00A735B3" w:rsidRPr="002E56B9" w14:paraId="29AD0D6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2E56B9" w:rsidRDefault="00A735B3" w:rsidP="00560F4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2E56B9" w:rsidRDefault="00A735B3" w:rsidP="00560F4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2E56B9" w:rsidRDefault="00A735B3" w:rsidP="00560F48">
            <w:pPr>
              <w:pStyle w:val="TAL"/>
            </w:pPr>
            <w:r w:rsidRPr="002E56B9">
              <w:t>NOTE 1</w:t>
            </w:r>
          </w:p>
        </w:tc>
      </w:tr>
      <w:tr w:rsidR="00A735B3" w:rsidRPr="002E56B9" w14:paraId="5303829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2E56B9" w:rsidRDefault="00A735B3" w:rsidP="00560F4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2E56B9" w:rsidRDefault="00A735B3" w:rsidP="00560F4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2E56B9" w:rsidRDefault="00A735B3" w:rsidP="00560F48">
            <w:pPr>
              <w:pStyle w:val="TAL"/>
              <w:rPr>
                <w:rFonts w:eastAsia="SimSun"/>
                <w:lang w:eastAsia="zh-CN"/>
              </w:rPr>
            </w:pPr>
            <w:r w:rsidRPr="002E56B9">
              <w:t>Skip TC 6.5A.2.1.1 if UE supports NSA and TS 38.521-3 TC 6.5B.2.4.1_1.1 has been executed.</w:t>
            </w:r>
          </w:p>
        </w:tc>
      </w:tr>
      <w:tr w:rsidR="00A735B3" w:rsidRPr="002E56B9" w14:paraId="59B8CF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2E56B9" w:rsidRDefault="00A735B3" w:rsidP="00560F48">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2E56B9" w:rsidRDefault="00A735B3" w:rsidP="00560F4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2E56B9" w:rsidRDefault="00A735B3" w:rsidP="00560F48">
            <w:pPr>
              <w:pStyle w:val="TAL"/>
            </w:pPr>
            <w:r w:rsidRPr="002E56B9">
              <w:t>NOTE 1</w:t>
            </w:r>
          </w:p>
          <w:p w14:paraId="5D7B2EA1" w14:textId="77777777" w:rsidR="00A735B3" w:rsidRPr="002E56B9" w:rsidRDefault="00A735B3" w:rsidP="00560F48">
            <w:pPr>
              <w:pStyle w:val="TAL"/>
              <w:rPr>
                <w:rFonts w:eastAsia="SimSun"/>
                <w:lang w:eastAsia="zh-CN"/>
              </w:rPr>
            </w:pPr>
            <w:r w:rsidRPr="002E56B9">
              <w:t>Skip TC 6.5A.2.1.2 if UE supports NSA and TS 38.521-3 TC 6.5B.2.4.1_1.2 has been executed.</w:t>
            </w:r>
          </w:p>
        </w:tc>
      </w:tr>
      <w:tr w:rsidR="00A735B3" w:rsidRPr="002E56B9" w14:paraId="1C5B22C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2E56B9" w:rsidRDefault="00A735B3" w:rsidP="00560F48">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2E56B9" w:rsidRDefault="00A735B3" w:rsidP="00560F4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2E56B9" w:rsidRDefault="00A735B3" w:rsidP="00560F48">
            <w:pPr>
              <w:pStyle w:val="TAL"/>
            </w:pPr>
            <w:r w:rsidRPr="002E56B9">
              <w:t>NOTE 1</w:t>
            </w:r>
          </w:p>
          <w:p w14:paraId="251471B6" w14:textId="77777777" w:rsidR="00A735B3" w:rsidRPr="002E56B9" w:rsidRDefault="00A735B3" w:rsidP="00560F48">
            <w:pPr>
              <w:pStyle w:val="TAL"/>
              <w:rPr>
                <w:rFonts w:eastAsia="SimSun"/>
                <w:lang w:eastAsia="zh-CN"/>
              </w:rPr>
            </w:pPr>
            <w:r w:rsidRPr="002E56B9">
              <w:t>Skip TC 6.5A.2.1.3 if UE supports NSA and TS 38.521-3 TC 6.5B.2.4.1_1.3 has been executed.</w:t>
            </w:r>
          </w:p>
        </w:tc>
      </w:tr>
      <w:tr w:rsidR="00A735B3" w:rsidRPr="002E56B9" w14:paraId="3301291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2E56B9" w:rsidRDefault="00A735B3" w:rsidP="00560F4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2E56B9" w:rsidRDefault="00A735B3" w:rsidP="00560F4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2E56B9" w:rsidRDefault="00A735B3" w:rsidP="00560F48">
            <w:pPr>
              <w:pStyle w:val="TAL"/>
            </w:pPr>
            <w:r w:rsidRPr="002E56B9">
              <w:t>NOTE 1</w:t>
            </w:r>
          </w:p>
        </w:tc>
      </w:tr>
      <w:tr w:rsidR="00A735B3" w:rsidRPr="002E56B9" w14:paraId="0AD28F7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2E56B9" w:rsidRDefault="00A735B3" w:rsidP="00560F4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2E56B9" w:rsidRDefault="00A735B3" w:rsidP="00560F4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2E56B9" w:rsidRDefault="00A735B3" w:rsidP="00560F48">
            <w:pPr>
              <w:pStyle w:val="TAL"/>
            </w:pPr>
            <w:r w:rsidRPr="002E56B9">
              <w:t>NOTE 1</w:t>
            </w:r>
          </w:p>
        </w:tc>
      </w:tr>
      <w:tr w:rsidR="00A735B3" w:rsidRPr="002E56B9" w14:paraId="7DD574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2E56B9" w:rsidRDefault="00A735B3" w:rsidP="00560F4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2E56B9" w:rsidRDefault="00A735B3" w:rsidP="00560F4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2E56B9" w:rsidRDefault="00A735B3" w:rsidP="00560F48">
            <w:pPr>
              <w:pStyle w:val="TAL"/>
            </w:pPr>
            <w:r w:rsidRPr="002E56B9">
              <w:t>NOTE 1</w:t>
            </w:r>
          </w:p>
        </w:tc>
      </w:tr>
      <w:tr w:rsidR="00A735B3" w:rsidRPr="002E56B9" w14:paraId="13B96C7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2E56B9" w:rsidRDefault="00A735B3" w:rsidP="00560F4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2E56B9" w:rsidRDefault="00A735B3" w:rsidP="00560F4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2E56B9" w:rsidRDefault="00A735B3" w:rsidP="00560F48">
            <w:pPr>
              <w:pStyle w:val="TAL"/>
            </w:pPr>
            <w:r w:rsidRPr="002E56B9">
              <w:t>NOTE 1</w:t>
            </w:r>
          </w:p>
        </w:tc>
      </w:tr>
      <w:tr w:rsidR="00A735B3" w:rsidRPr="002E56B9" w14:paraId="72DF21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2E56B9" w:rsidRDefault="00A735B3" w:rsidP="00560F48">
            <w:pPr>
              <w:pStyle w:val="TAL"/>
            </w:pPr>
            <w:r w:rsidRPr="002E56B9">
              <w:lastRenderedPageBreak/>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2E56B9" w:rsidRDefault="00A735B3" w:rsidP="00560F4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2E56B9" w:rsidRDefault="00A735B3" w:rsidP="00560F48">
            <w:pPr>
              <w:pStyle w:val="TAL"/>
              <w:rPr>
                <w:rFonts w:eastAsia="SimSun"/>
                <w:lang w:eastAsia="zh-CN"/>
              </w:rPr>
            </w:pPr>
            <w:r w:rsidRPr="002E56B9">
              <w:rPr>
                <w:rFonts w:eastAsia="SimSun"/>
                <w:lang w:eastAsia="zh-CN"/>
              </w:rPr>
              <w:t>Skip TC 6.5A.2.2.1 if UE supports NSA and TS 38.521-3 TC 6.5B.2.4.3_1.1 has been executed.</w:t>
            </w:r>
          </w:p>
        </w:tc>
      </w:tr>
      <w:tr w:rsidR="00A735B3" w:rsidRPr="002E56B9" w14:paraId="12FF7E4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2E56B9" w:rsidRDefault="00A735B3" w:rsidP="00560F4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2E56B9" w:rsidRDefault="00A735B3" w:rsidP="00560F4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2E56B9" w:rsidRDefault="00A735B3" w:rsidP="00560F48">
            <w:pPr>
              <w:pStyle w:val="TAL"/>
              <w:rPr>
                <w:rFonts w:eastAsia="SimSun"/>
                <w:lang w:eastAsia="zh-CN"/>
              </w:rPr>
            </w:pPr>
            <w:r w:rsidRPr="002E56B9">
              <w:rPr>
                <w:rFonts w:eastAsia="SimSun"/>
                <w:lang w:eastAsia="zh-CN"/>
              </w:rPr>
              <w:t>Skip TC 6.5A.2.2.2 if UE supports NSA and TS 38.521-3 TC 6.5B.2.4.3_1.2 has been executed.</w:t>
            </w:r>
          </w:p>
        </w:tc>
      </w:tr>
      <w:tr w:rsidR="00A735B3" w:rsidRPr="002E56B9" w14:paraId="54A7A2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2E56B9" w:rsidRDefault="00A735B3" w:rsidP="00560F4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2E56B9" w:rsidRDefault="00A735B3" w:rsidP="00560F4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2E56B9" w:rsidRDefault="00A735B3" w:rsidP="00560F48">
            <w:pPr>
              <w:pStyle w:val="TAL"/>
              <w:rPr>
                <w:rFonts w:eastAsia="SimSun"/>
                <w:lang w:eastAsia="zh-CN"/>
              </w:rPr>
            </w:pPr>
            <w:r w:rsidRPr="002E56B9">
              <w:rPr>
                <w:rFonts w:eastAsia="SimSun"/>
                <w:lang w:eastAsia="zh-CN"/>
              </w:rPr>
              <w:t>Skip TC 6.5A.2.2.3 if UE supports NSA and TS 38.521-3 TC 6.5B.2.4.3_1.3 has been executed.</w:t>
            </w:r>
          </w:p>
        </w:tc>
      </w:tr>
      <w:tr w:rsidR="00A735B3" w:rsidRPr="002E56B9" w14:paraId="5ED6483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2E56B9" w:rsidRDefault="00A735B3" w:rsidP="00560F4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2E56B9" w:rsidRDefault="00A735B3" w:rsidP="00560F4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2E56B9" w:rsidRDefault="00A735B3" w:rsidP="00560F48">
            <w:pPr>
              <w:pStyle w:val="TAL"/>
            </w:pPr>
            <w:r w:rsidRPr="002E56B9">
              <w:t>NOTE 1</w:t>
            </w:r>
          </w:p>
        </w:tc>
      </w:tr>
      <w:tr w:rsidR="00A735B3" w:rsidRPr="002E56B9" w14:paraId="73C50CC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2E56B9" w:rsidRDefault="00A735B3" w:rsidP="00560F4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2E56B9" w:rsidRDefault="00A735B3" w:rsidP="00560F4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2E56B9" w:rsidRDefault="00A735B3" w:rsidP="00560F48">
            <w:pPr>
              <w:pStyle w:val="TAL"/>
            </w:pPr>
            <w:r w:rsidRPr="002E56B9">
              <w:t>NOTE 1</w:t>
            </w:r>
          </w:p>
        </w:tc>
      </w:tr>
      <w:tr w:rsidR="00A735B3" w:rsidRPr="002E56B9" w14:paraId="15404B6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2E56B9" w:rsidRDefault="00A735B3" w:rsidP="00560F48">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2E56B9" w:rsidRDefault="00A735B3" w:rsidP="00560F4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2E56B9" w:rsidRDefault="00A735B3" w:rsidP="00560F48">
            <w:pPr>
              <w:pStyle w:val="TAL"/>
            </w:pPr>
            <w:r w:rsidRPr="002E56B9">
              <w:t>NOTE 1</w:t>
            </w:r>
          </w:p>
        </w:tc>
      </w:tr>
      <w:tr w:rsidR="00A735B3" w:rsidRPr="002E56B9" w14:paraId="50600E4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2E56B9" w:rsidRDefault="00A735B3" w:rsidP="00560F4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2E56B9" w:rsidRDefault="00A735B3" w:rsidP="00560F4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2E56B9" w:rsidRDefault="00A735B3" w:rsidP="00560F48">
            <w:pPr>
              <w:pStyle w:val="TAL"/>
            </w:pPr>
            <w:r w:rsidRPr="002E56B9">
              <w:t>NOTE 1</w:t>
            </w:r>
          </w:p>
        </w:tc>
      </w:tr>
      <w:tr w:rsidR="00A735B3" w:rsidRPr="002E56B9" w14:paraId="334A22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2E56B9" w:rsidRDefault="00A735B3" w:rsidP="00560F48">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2E56B9" w:rsidRDefault="00A735B3" w:rsidP="00560F4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2E56B9" w:rsidRDefault="00A735B3" w:rsidP="00560F48">
            <w:pPr>
              <w:pStyle w:val="TAL"/>
            </w:pPr>
            <w:r w:rsidRPr="002E56B9">
              <w:t>PC1 (NOTE 1)</w:t>
            </w:r>
          </w:p>
          <w:p w14:paraId="6FC41C1C" w14:textId="77777777" w:rsidR="00A735B3" w:rsidRPr="002E56B9" w:rsidRDefault="00A735B3" w:rsidP="00560F48">
            <w:pPr>
              <w:pStyle w:val="TAL"/>
            </w:pPr>
            <w:r w:rsidRPr="002E56B9">
              <w:t>PC2 (NOTE 1)</w:t>
            </w:r>
          </w:p>
          <w:p w14:paraId="5177547C" w14:textId="77777777" w:rsidR="00A735B3" w:rsidRPr="002E56B9" w:rsidRDefault="00A735B3" w:rsidP="00560F48">
            <w:pPr>
              <w:pStyle w:val="TAL"/>
            </w:pPr>
            <w:r w:rsidRPr="002E56B9">
              <w:t>PC3</w:t>
            </w:r>
          </w:p>
          <w:p w14:paraId="69F0EBB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2E56B9" w:rsidRDefault="00A735B3" w:rsidP="00560F48">
            <w:pPr>
              <w:pStyle w:val="TAL"/>
              <w:rPr>
                <w:rFonts w:eastAsia="SimSun"/>
                <w:lang w:eastAsia="zh-CN"/>
              </w:rPr>
            </w:pPr>
            <w:r w:rsidRPr="002E56B9">
              <w:rPr>
                <w:rFonts w:eastAsia="SimSun"/>
                <w:lang w:eastAsia="zh-CN"/>
              </w:rPr>
              <w:t>Skip TC 6.5A.3.1.1 if UE supports NSA and TS 38.521-3 TC 6.5B.3.4.1_1.1 has been executed.</w:t>
            </w:r>
          </w:p>
        </w:tc>
      </w:tr>
      <w:tr w:rsidR="00A735B3" w:rsidRPr="002E56B9" w14:paraId="010F694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2E56B9" w:rsidRDefault="00A735B3" w:rsidP="00560F4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2E56B9" w:rsidRDefault="00A735B3" w:rsidP="00560F4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2E56B9" w:rsidRDefault="00A735B3" w:rsidP="00560F48">
            <w:pPr>
              <w:pStyle w:val="TAL"/>
            </w:pPr>
            <w:r w:rsidRPr="002E56B9">
              <w:t>PC1 (NOTE 1)</w:t>
            </w:r>
          </w:p>
          <w:p w14:paraId="52D7528E" w14:textId="77777777" w:rsidR="00A735B3" w:rsidRPr="002E56B9" w:rsidRDefault="00A735B3" w:rsidP="00560F48">
            <w:pPr>
              <w:pStyle w:val="TAL"/>
            </w:pPr>
            <w:r w:rsidRPr="002E56B9">
              <w:t>PC2 (NOTE 1)</w:t>
            </w:r>
          </w:p>
          <w:p w14:paraId="2986F012" w14:textId="77777777" w:rsidR="00A735B3" w:rsidRPr="002E56B9" w:rsidRDefault="00A735B3" w:rsidP="00560F48">
            <w:pPr>
              <w:pStyle w:val="TAL"/>
            </w:pPr>
            <w:r w:rsidRPr="002E56B9">
              <w:t>PC3</w:t>
            </w:r>
          </w:p>
          <w:p w14:paraId="38B4BE4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2E56B9" w:rsidRDefault="00A735B3" w:rsidP="00560F48">
            <w:pPr>
              <w:pStyle w:val="TAL"/>
              <w:rPr>
                <w:rFonts w:eastAsia="SimSun"/>
                <w:lang w:eastAsia="zh-CN"/>
              </w:rPr>
            </w:pPr>
            <w:r w:rsidRPr="002E56B9">
              <w:rPr>
                <w:rFonts w:eastAsia="SimSun"/>
                <w:lang w:eastAsia="zh-CN"/>
              </w:rPr>
              <w:t>Skip TC 6.5A.3.1.2 if UE supports NSA and TS 38.521-3 TC 6.5B.3.4.1_1.2 has been executed.</w:t>
            </w:r>
          </w:p>
        </w:tc>
      </w:tr>
      <w:tr w:rsidR="00A735B3" w:rsidRPr="002E56B9" w14:paraId="0CFF0A9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2E56B9" w:rsidRDefault="00A735B3" w:rsidP="00560F4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2E56B9" w:rsidRDefault="00A735B3" w:rsidP="00560F4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2E56B9" w:rsidRDefault="00A735B3" w:rsidP="00560F48">
            <w:pPr>
              <w:pStyle w:val="TAL"/>
            </w:pPr>
            <w:r w:rsidRPr="002E56B9">
              <w:t>PC1 (NOTE 1)</w:t>
            </w:r>
          </w:p>
          <w:p w14:paraId="774E4F75" w14:textId="77777777" w:rsidR="00A735B3" w:rsidRPr="002E56B9" w:rsidRDefault="00A735B3" w:rsidP="00560F48">
            <w:pPr>
              <w:pStyle w:val="TAL"/>
            </w:pPr>
            <w:r w:rsidRPr="002E56B9">
              <w:t>PC2 (NOTE 1)</w:t>
            </w:r>
          </w:p>
          <w:p w14:paraId="124B38F0" w14:textId="77777777" w:rsidR="00A735B3" w:rsidRPr="002E56B9" w:rsidRDefault="00A735B3" w:rsidP="00560F48">
            <w:pPr>
              <w:pStyle w:val="TAL"/>
            </w:pPr>
            <w:r w:rsidRPr="002E56B9">
              <w:t>PC3</w:t>
            </w:r>
          </w:p>
          <w:p w14:paraId="6AD4055C"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2E56B9" w:rsidRDefault="00A735B3" w:rsidP="00560F48">
            <w:pPr>
              <w:pStyle w:val="TAL"/>
              <w:rPr>
                <w:rFonts w:eastAsia="SimSun"/>
                <w:lang w:eastAsia="zh-CN"/>
              </w:rPr>
            </w:pPr>
            <w:r w:rsidRPr="002E56B9">
              <w:rPr>
                <w:rFonts w:eastAsia="SimSun"/>
                <w:lang w:eastAsia="zh-CN"/>
              </w:rPr>
              <w:t>Skip TC 6.5A.3.1.3 if UE supports NSA and TS 38.521-3 TC 6.5B.3.4.1_1.3 has been executed.</w:t>
            </w:r>
          </w:p>
        </w:tc>
      </w:tr>
      <w:tr w:rsidR="00A735B3" w:rsidRPr="002E56B9" w14:paraId="46FD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2E56B9" w:rsidRDefault="00A735B3" w:rsidP="00560F48">
            <w:pPr>
              <w:pStyle w:val="TAL"/>
            </w:pPr>
            <w:r w:rsidRPr="002E56B9">
              <w:lastRenderedPageBreak/>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2E56B9" w:rsidRDefault="00A735B3" w:rsidP="00560F4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2E56B9" w:rsidRDefault="00A735B3" w:rsidP="00560F48">
            <w:pPr>
              <w:pStyle w:val="TAL"/>
            </w:pPr>
            <w:r w:rsidRPr="002E56B9">
              <w:t>PC1 (NOTE 1)</w:t>
            </w:r>
          </w:p>
          <w:p w14:paraId="3B021061" w14:textId="77777777" w:rsidR="00A735B3" w:rsidRPr="002E56B9" w:rsidRDefault="00A735B3" w:rsidP="00560F48">
            <w:pPr>
              <w:pStyle w:val="TAL"/>
            </w:pPr>
            <w:r w:rsidRPr="002E56B9">
              <w:t>PC2 (NOTE 1)</w:t>
            </w:r>
          </w:p>
          <w:p w14:paraId="593B3C4B" w14:textId="77777777" w:rsidR="00A735B3" w:rsidRPr="002E56B9" w:rsidRDefault="00A735B3" w:rsidP="00560F48">
            <w:pPr>
              <w:pStyle w:val="TAL"/>
            </w:pPr>
            <w:r w:rsidRPr="002E56B9">
              <w:t>PC3</w:t>
            </w:r>
          </w:p>
          <w:p w14:paraId="5084E808"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2E56B9" w:rsidRDefault="00A735B3" w:rsidP="00560F48">
            <w:pPr>
              <w:pStyle w:val="TAL"/>
            </w:pPr>
            <w:r w:rsidRPr="002E56B9">
              <w:t xml:space="preserve">Skip </w:t>
            </w:r>
            <w:r w:rsidRPr="002E56B9">
              <w:rPr>
                <w:lang w:eastAsia="zh-CN"/>
              </w:rPr>
              <w:t xml:space="preserve">TC </w:t>
            </w:r>
            <w:r w:rsidRPr="002E56B9">
              <w:t>6.5A.3.1.4 if UE supports NSA and TS 38.521-3 TC 6.5B.3.4.1_1.4 has been executed.</w:t>
            </w:r>
          </w:p>
        </w:tc>
      </w:tr>
      <w:tr w:rsidR="00A735B3" w:rsidRPr="002E56B9" w14:paraId="559505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2E56B9" w:rsidRDefault="00A735B3" w:rsidP="00560F4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2E56B9" w:rsidRDefault="00A735B3" w:rsidP="00560F4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2E56B9" w:rsidRDefault="00A735B3" w:rsidP="00560F48">
            <w:pPr>
              <w:pStyle w:val="TAL"/>
            </w:pPr>
            <w:r w:rsidRPr="002E56B9">
              <w:t>PC1 (NOTE 1)</w:t>
            </w:r>
          </w:p>
          <w:p w14:paraId="61E3B851" w14:textId="77777777" w:rsidR="00A735B3" w:rsidRPr="002E56B9" w:rsidRDefault="00A735B3" w:rsidP="00560F48">
            <w:pPr>
              <w:pStyle w:val="TAL"/>
            </w:pPr>
            <w:r w:rsidRPr="002E56B9">
              <w:t>PC2 (NOTE 1)</w:t>
            </w:r>
          </w:p>
          <w:p w14:paraId="7822D410" w14:textId="77777777" w:rsidR="00A735B3" w:rsidRPr="002E56B9" w:rsidRDefault="00A735B3" w:rsidP="00560F48">
            <w:pPr>
              <w:pStyle w:val="TAL"/>
            </w:pPr>
            <w:r w:rsidRPr="002E56B9">
              <w:t>PC3</w:t>
            </w:r>
          </w:p>
          <w:p w14:paraId="6B2E657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2E56B9" w:rsidRDefault="00A735B3" w:rsidP="00560F48">
            <w:pPr>
              <w:pStyle w:val="TAL"/>
            </w:pPr>
            <w:r w:rsidRPr="002E56B9">
              <w:t xml:space="preserve">Skip </w:t>
            </w:r>
            <w:r w:rsidRPr="002E56B9">
              <w:rPr>
                <w:lang w:eastAsia="zh-CN"/>
              </w:rPr>
              <w:t xml:space="preserve">TC </w:t>
            </w:r>
            <w:r w:rsidRPr="002E56B9">
              <w:t>6.5A.3.1.5 if UE supports NSA and TS 38.521-3 TC 6.5B.3.4.1_1.5 has been executed.</w:t>
            </w:r>
          </w:p>
        </w:tc>
      </w:tr>
      <w:tr w:rsidR="00A735B3" w:rsidRPr="002E56B9" w14:paraId="311FD9F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2E56B9" w:rsidRDefault="00A735B3" w:rsidP="00560F4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2E56B9" w:rsidRDefault="00A735B3" w:rsidP="00560F4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2E56B9" w:rsidRDefault="00A735B3" w:rsidP="00560F48">
            <w:pPr>
              <w:pStyle w:val="TAL"/>
            </w:pPr>
            <w:r w:rsidRPr="002E56B9">
              <w:t>PC1 (NOTE 1)</w:t>
            </w:r>
          </w:p>
          <w:p w14:paraId="1D96C9CB" w14:textId="77777777" w:rsidR="00A735B3" w:rsidRPr="002E56B9" w:rsidRDefault="00A735B3" w:rsidP="00560F48">
            <w:pPr>
              <w:pStyle w:val="TAL"/>
            </w:pPr>
            <w:r w:rsidRPr="002E56B9">
              <w:t>PC2 (NOTE 1)</w:t>
            </w:r>
          </w:p>
          <w:p w14:paraId="3CC8426B" w14:textId="77777777" w:rsidR="00A735B3" w:rsidRPr="002E56B9" w:rsidRDefault="00A735B3" w:rsidP="00560F48">
            <w:pPr>
              <w:pStyle w:val="TAL"/>
            </w:pPr>
            <w:r w:rsidRPr="002E56B9">
              <w:t>PC3</w:t>
            </w:r>
          </w:p>
          <w:p w14:paraId="69A8DC42"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2E56B9" w:rsidRDefault="00A735B3" w:rsidP="00560F48">
            <w:pPr>
              <w:pStyle w:val="TAL"/>
            </w:pPr>
            <w:r w:rsidRPr="002E56B9">
              <w:t xml:space="preserve">Skip </w:t>
            </w:r>
            <w:r w:rsidRPr="002E56B9">
              <w:rPr>
                <w:lang w:eastAsia="zh-CN"/>
              </w:rPr>
              <w:t>TC 6.5A.3.1.6</w:t>
            </w:r>
            <w:r w:rsidRPr="002E56B9">
              <w:t xml:space="preserve"> if UE supports NSA and TS 38.521-3 TC 6.5B.3.4.1_1.6 has been executed.</w:t>
            </w:r>
          </w:p>
        </w:tc>
      </w:tr>
      <w:tr w:rsidR="00A735B3" w:rsidRPr="002E56B9" w14:paraId="1C9349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2E56B9" w:rsidRDefault="00A735B3" w:rsidP="00560F4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2E56B9" w:rsidRDefault="00A735B3" w:rsidP="00560F4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2E56B9" w:rsidRDefault="00A735B3" w:rsidP="00560F48">
            <w:pPr>
              <w:pStyle w:val="TAL"/>
            </w:pPr>
            <w:r w:rsidRPr="002E56B9">
              <w:t>PC1 (NOTE 1)</w:t>
            </w:r>
          </w:p>
          <w:p w14:paraId="74E8BD05" w14:textId="77777777" w:rsidR="00A735B3" w:rsidRPr="002E56B9" w:rsidRDefault="00A735B3" w:rsidP="00560F48">
            <w:pPr>
              <w:pStyle w:val="TAL"/>
            </w:pPr>
            <w:r w:rsidRPr="002E56B9">
              <w:t>PC2 (NOTE 1)</w:t>
            </w:r>
          </w:p>
          <w:p w14:paraId="1FA866D9" w14:textId="77777777" w:rsidR="00A735B3" w:rsidRPr="002E56B9" w:rsidRDefault="00A735B3" w:rsidP="00560F48">
            <w:pPr>
              <w:pStyle w:val="TAL"/>
            </w:pPr>
            <w:r w:rsidRPr="002E56B9">
              <w:t>PC3</w:t>
            </w:r>
          </w:p>
          <w:p w14:paraId="1A7E5A64"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2E56B9" w:rsidRDefault="00A735B3" w:rsidP="00560F48">
            <w:pPr>
              <w:pStyle w:val="TAL"/>
            </w:pPr>
            <w:r w:rsidRPr="002E56B9">
              <w:t xml:space="preserve">Skip </w:t>
            </w:r>
            <w:r w:rsidRPr="002E56B9">
              <w:rPr>
                <w:lang w:eastAsia="zh-CN"/>
              </w:rPr>
              <w:t>TC 6.5A.3.1.7</w:t>
            </w:r>
            <w:r w:rsidRPr="002E56B9">
              <w:t xml:space="preserve"> if UE supports NSA and TS 38.521-3 TC 6.5B.3.4.1_1.7 has been executed.</w:t>
            </w:r>
          </w:p>
        </w:tc>
      </w:tr>
      <w:tr w:rsidR="00A735B3" w:rsidRPr="002E56B9" w14:paraId="71DD78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2E56B9" w:rsidRDefault="00A735B3" w:rsidP="00560F48">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2E56B9" w:rsidRDefault="00A735B3" w:rsidP="00560F4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2E56B9" w:rsidRDefault="00A735B3" w:rsidP="00560F48">
            <w:pPr>
              <w:pStyle w:val="TAL"/>
            </w:pPr>
            <w:r w:rsidRPr="002E56B9">
              <w:t>PC1 (NOTE 1)</w:t>
            </w:r>
          </w:p>
          <w:p w14:paraId="7BCFD089" w14:textId="77777777" w:rsidR="00A735B3" w:rsidRPr="002E56B9" w:rsidRDefault="00A735B3" w:rsidP="00560F48">
            <w:pPr>
              <w:pStyle w:val="TAL"/>
            </w:pPr>
            <w:r w:rsidRPr="002E56B9">
              <w:t>PC2 (NOTE 1)</w:t>
            </w:r>
          </w:p>
          <w:p w14:paraId="6E80212F" w14:textId="77777777" w:rsidR="00A735B3" w:rsidRPr="002E56B9" w:rsidRDefault="00A735B3" w:rsidP="00560F48">
            <w:pPr>
              <w:pStyle w:val="TAL"/>
            </w:pPr>
            <w:r w:rsidRPr="002E56B9">
              <w:t>PC3</w:t>
            </w:r>
          </w:p>
          <w:p w14:paraId="44860D5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2E56B9" w:rsidRDefault="00A735B3" w:rsidP="00560F48">
            <w:pPr>
              <w:pStyle w:val="TAL"/>
            </w:pPr>
            <w:r w:rsidRPr="002E56B9">
              <w:rPr>
                <w:rFonts w:eastAsia="SimSun"/>
                <w:lang w:eastAsia="zh-CN"/>
              </w:rPr>
              <w:t>Skip TC 6.5A.3.2.1 if UE supports NSA and TS 38.521-3 TC 6.5B.3.4.2_1.1 has been executed.</w:t>
            </w:r>
          </w:p>
        </w:tc>
      </w:tr>
      <w:tr w:rsidR="00A735B3" w:rsidRPr="002E56B9" w14:paraId="17FC231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2E56B9" w:rsidRDefault="00A735B3" w:rsidP="00560F48">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2E56B9" w:rsidRDefault="00A735B3" w:rsidP="00560F4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2E56B9" w:rsidRDefault="00A735B3" w:rsidP="00560F48">
            <w:pPr>
              <w:pStyle w:val="TAL"/>
            </w:pPr>
            <w:r w:rsidRPr="002E56B9">
              <w:t>PC1 (NOTE 1)</w:t>
            </w:r>
          </w:p>
          <w:p w14:paraId="65344601" w14:textId="77777777" w:rsidR="00A735B3" w:rsidRPr="002E56B9" w:rsidRDefault="00A735B3" w:rsidP="00560F48">
            <w:pPr>
              <w:pStyle w:val="TAL"/>
            </w:pPr>
            <w:r w:rsidRPr="002E56B9">
              <w:t>PC2 (NOTE 1)</w:t>
            </w:r>
          </w:p>
          <w:p w14:paraId="216E7A31" w14:textId="77777777" w:rsidR="00A735B3" w:rsidRPr="002E56B9" w:rsidRDefault="00A735B3" w:rsidP="00560F48">
            <w:pPr>
              <w:pStyle w:val="TAL"/>
            </w:pPr>
            <w:r w:rsidRPr="002E56B9">
              <w:t>PC3</w:t>
            </w:r>
          </w:p>
          <w:p w14:paraId="26527DD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2E56B9" w:rsidRDefault="00A735B3" w:rsidP="00560F48">
            <w:pPr>
              <w:pStyle w:val="TAL"/>
            </w:pPr>
            <w:r w:rsidRPr="002E56B9">
              <w:rPr>
                <w:rFonts w:eastAsia="SimSun"/>
                <w:lang w:eastAsia="zh-CN"/>
              </w:rPr>
              <w:t>Skip TC 6.5A.3.2.2 if UE supports NSA and TS 38.521-3 TC 6.5B.3.4.2_1.2 has been executed.</w:t>
            </w:r>
          </w:p>
        </w:tc>
      </w:tr>
      <w:tr w:rsidR="00A735B3" w:rsidRPr="002E56B9" w14:paraId="7CD3BA3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2E56B9" w:rsidRDefault="00A735B3" w:rsidP="00560F4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2E56B9" w:rsidRDefault="00A735B3" w:rsidP="00560F4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2E56B9" w:rsidRDefault="00A735B3" w:rsidP="00560F48">
            <w:pPr>
              <w:pStyle w:val="TAL"/>
            </w:pPr>
            <w:r w:rsidRPr="002E56B9">
              <w:t>PC1 (NOTE 1)</w:t>
            </w:r>
          </w:p>
          <w:p w14:paraId="0263EF73" w14:textId="77777777" w:rsidR="00A735B3" w:rsidRPr="002E56B9" w:rsidRDefault="00A735B3" w:rsidP="00560F48">
            <w:pPr>
              <w:pStyle w:val="TAL"/>
            </w:pPr>
            <w:r w:rsidRPr="002E56B9">
              <w:t>PC2 (NOTE 1)</w:t>
            </w:r>
          </w:p>
          <w:p w14:paraId="4EE5C447" w14:textId="77777777" w:rsidR="00A735B3" w:rsidRPr="002E56B9" w:rsidRDefault="00A735B3" w:rsidP="00560F48">
            <w:pPr>
              <w:pStyle w:val="TAL"/>
            </w:pPr>
            <w:r w:rsidRPr="002E56B9">
              <w:t>PC3</w:t>
            </w:r>
          </w:p>
          <w:p w14:paraId="5FA7B14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2E56B9" w:rsidRDefault="00A735B3" w:rsidP="00560F48">
            <w:pPr>
              <w:pStyle w:val="TAL"/>
            </w:pPr>
            <w:r w:rsidRPr="002E56B9">
              <w:rPr>
                <w:rFonts w:eastAsia="SimSun"/>
                <w:lang w:eastAsia="zh-CN"/>
              </w:rPr>
              <w:t>Skip TC 6.5A.3.2.3 if UE supports NSA and TS 38.521-3 TC 6.5B.3.4.2_1.3 has been executed.</w:t>
            </w:r>
          </w:p>
        </w:tc>
      </w:tr>
      <w:tr w:rsidR="00A735B3" w:rsidRPr="002E56B9" w14:paraId="788507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2E56B9" w:rsidRDefault="00A735B3" w:rsidP="00560F4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2E56B9" w:rsidRDefault="00A735B3" w:rsidP="00560F4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2E56B9" w:rsidRDefault="00A735B3" w:rsidP="00560F48">
            <w:pPr>
              <w:pStyle w:val="TAL"/>
            </w:pPr>
            <w:r w:rsidRPr="002E56B9">
              <w:t>PC1 (NOTE 1)</w:t>
            </w:r>
          </w:p>
          <w:p w14:paraId="283D4C59" w14:textId="77777777" w:rsidR="00A735B3" w:rsidRPr="002E56B9" w:rsidRDefault="00A735B3" w:rsidP="00560F48">
            <w:pPr>
              <w:pStyle w:val="TAL"/>
            </w:pPr>
            <w:r w:rsidRPr="002E56B9">
              <w:t>PC2 (NOTE 1)</w:t>
            </w:r>
          </w:p>
          <w:p w14:paraId="52A6B41E" w14:textId="77777777" w:rsidR="00A735B3" w:rsidRPr="002E56B9" w:rsidRDefault="00A735B3" w:rsidP="00560F48">
            <w:pPr>
              <w:pStyle w:val="TAL"/>
            </w:pPr>
            <w:r w:rsidRPr="002E56B9">
              <w:t>PC3</w:t>
            </w:r>
          </w:p>
          <w:p w14:paraId="6058CF2B"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2E56B9" w:rsidRDefault="00A735B3" w:rsidP="00560F48">
            <w:pPr>
              <w:pStyle w:val="TAL"/>
            </w:pPr>
            <w:r w:rsidRPr="002E56B9">
              <w:rPr>
                <w:rFonts w:eastAsia="SimSun"/>
                <w:lang w:eastAsia="zh-CN"/>
              </w:rPr>
              <w:t>Skip TC 6.5A.3.2.4 if UE supports NSA and TS 38.521-3 TC 6.5B.3.4.2_1.4 has been executed.</w:t>
            </w:r>
          </w:p>
        </w:tc>
      </w:tr>
      <w:tr w:rsidR="00A735B3" w:rsidRPr="002E56B9" w14:paraId="08531B8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2E56B9" w:rsidRDefault="00A735B3" w:rsidP="00560F48">
            <w:pPr>
              <w:pStyle w:val="TAL"/>
            </w:pPr>
            <w:r w:rsidRPr="002E56B9">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2E56B9" w:rsidRDefault="00A735B3" w:rsidP="00560F4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2E56B9" w:rsidRDefault="00A735B3" w:rsidP="00560F48">
            <w:pPr>
              <w:pStyle w:val="TAL"/>
            </w:pPr>
            <w:r w:rsidRPr="002E56B9">
              <w:t>PC1 (NOTE 1)</w:t>
            </w:r>
          </w:p>
          <w:p w14:paraId="68EC030B" w14:textId="77777777" w:rsidR="00A735B3" w:rsidRPr="002E56B9" w:rsidRDefault="00A735B3" w:rsidP="00560F48">
            <w:pPr>
              <w:pStyle w:val="TAL"/>
            </w:pPr>
            <w:r w:rsidRPr="002E56B9">
              <w:t>PC2 (NOTE 1)</w:t>
            </w:r>
          </w:p>
          <w:p w14:paraId="413DB974" w14:textId="77777777" w:rsidR="00A735B3" w:rsidRPr="002E56B9" w:rsidRDefault="00A735B3" w:rsidP="00560F48">
            <w:pPr>
              <w:pStyle w:val="TAL"/>
            </w:pPr>
            <w:r w:rsidRPr="002E56B9">
              <w:t>PC3</w:t>
            </w:r>
          </w:p>
          <w:p w14:paraId="780065A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2E56B9" w:rsidRDefault="00A735B3" w:rsidP="00560F48">
            <w:pPr>
              <w:pStyle w:val="TAL"/>
            </w:pPr>
            <w:r w:rsidRPr="002E56B9">
              <w:rPr>
                <w:rFonts w:eastAsia="SimSun"/>
                <w:lang w:eastAsia="zh-CN"/>
              </w:rPr>
              <w:t>Skip TC 6.5A.3.2.5 if UE supports NSA and TS 38.521-3 TC 6.5B.3.4.2_1.5 has been executed.</w:t>
            </w:r>
          </w:p>
        </w:tc>
      </w:tr>
      <w:tr w:rsidR="00A735B3" w:rsidRPr="002E56B9" w14:paraId="16F838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2E56B9" w:rsidRDefault="00A735B3" w:rsidP="00560F4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2E56B9" w:rsidRDefault="00A735B3" w:rsidP="00560F4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2E56B9" w:rsidRDefault="00A735B3" w:rsidP="00560F48">
            <w:pPr>
              <w:pStyle w:val="TAL"/>
            </w:pPr>
            <w:r w:rsidRPr="002E56B9">
              <w:t>PC1 (NOTE 1)</w:t>
            </w:r>
          </w:p>
          <w:p w14:paraId="4A3542E0" w14:textId="77777777" w:rsidR="00A735B3" w:rsidRPr="002E56B9" w:rsidRDefault="00A735B3" w:rsidP="00560F48">
            <w:pPr>
              <w:pStyle w:val="TAL"/>
            </w:pPr>
            <w:r w:rsidRPr="002E56B9">
              <w:t>PC2 (NOTE 1)</w:t>
            </w:r>
          </w:p>
          <w:p w14:paraId="78537B04" w14:textId="77777777" w:rsidR="00A735B3" w:rsidRPr="002E56B9" w:rsidRDefault="00A735B3" w:rsidP="00560F48">
            <w:pPr>
              <w:pStyle w:val="TAL"/>
            </w:pPr>
            <w:r w:rsidRPr="002E56B9">
              <w:t>PC3</w:t>
            </w:r>
          </w:p>
          <w:p w14:paraId="35A33B05"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2E56B9" w:rsidRDefault="00A735B3" w:rsidP="00560F48">
            <w:pPr>
              <w:pStyle w:val="TAL"/>
            </w:pPr>
            <w:r w:rsidRPr="002E56B9">
              <w:rPr>
                <w:rFonts w:eastAsia="SimSun"/>
                <w:lang w:eastAsia="zh-CN"/>
              </w:rPr>
              <w:t>Skip TC 6.5A.3.2.6 if UE supports NSA and TS 38.521-3 TC 6.5B.3.4.2_1.6 has been executed.</w:t>
            </w:r>
          </w:p>
        </w:tc>
      </w:tr>
      <w:tr w:rsidR="00A735B3" w:rsidRPr="002E56B9" w14:paraId="51AB07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2E56B9" w:rsidRDefault="00A735B3" w:rsidP="00560F4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2E56B9" w:rsidRDefault="00A735B3" w:rsidP="00560F4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2E56B9" w:rsidRDefault="00A735B3" w:rsidP="00560F48">
            <w:pPr>
              <w:pStyle w:val="TAL"/>
            </w:pPr>
            <w:r w:rsidRPr="002E56B9">
              <w:t>PC1 (NOTE 1)</w:t>
            </w:r>
          </w:p>
          <w:p w14:paraId="49F75EDD" w14:textId="77777777" w:rsidR="00A735B3" w:rsidRPr="002E56B9" w:rsidRDefault="00A735B3" w:rsidP="00560F48">
            <w:pPr>
              <w:pStyle w:val="TAL"/>
            </w:pPr>
            <w:r w:rsidRPr="002E56B9">
              <w:t>PC2 (NOTE 1)</w:t>
            </w:r>
          </w:p>
          <w:p w14:paraId="31FF2611" w14:textId="77777777" w:rsidR="00A735B3" w:rsidRPr="002E56B9" w:rsidRDefault="00A735B3" w:rsidP="00560F48">
            <w:pPr>
              <w:pStyle w:val="TAL"/>
            </w:pPr>
            <w:r w:rsidRPr="002E56B9">
              <w:t>PC3</w:t>
            </w:r>
          </w:p>
          <w:p w14:paraId="24643597"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2E56B9" w:rsidRDefault="00A735B3" w:rsidP="00560F48">
            <w:pPr>
              <w:pStyle w:val="TAL"/>
            </w:pPr>
            <w:r w:rsidRPr="002E56B9">
              <w:rPr>
                <w:rFonts w:eastAsia="SimSun"/>
                <w:lang w:eastAsia="zh-CN"/>
              </w:rPr>
              <w:t>Skip TC 6.5A.3.2.7 if UE supports NSA and TS 38.521-3 TC 6.5B.3.4.2_1.7 has been executed.</w:t>
            </w:r>
          </w:p>
        </w:tc>
      </w:tr>
      <w:tr w:rsidR="00A735B3" w:rsidRPr="002E56B9" w14:paraId="601B0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2E56B9" w:rsidRDefault="00A735B3" w:rsidP="00560F4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2E56B9" w:rsidRDefault="00A735B3" w:rsidP="00560F4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2E56B9" w:rsidRDefault="00A735B3" w:rsidP="00560F48">
            <w:pPr>
              <w:pStyle w:val="TAL"/>
            </w:pPr>
            <w:r w:rsidRPr="002E56B9">
              <w:rPr>
                <w:rFonts w:eastAsia="SimSun"/>
                <w:lang w:eastAsia="zh-CN"/>
              </w:rPr>
              <w:t>Skip TC 6.5A.3.3.1 if UE supports NSA and TS 38.521-3 TC 6.5B.4.4.1_1.1 has been executed.</w:t>
            </w:r>
          </w:p>
        </w:tc>
      </w:tr>
      <w:tr w:rsidR="00A735B3" w:rsidRPr="002E56B9" w14:paraId="47F245F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2E56B9" w:rsidRDefault="00A735B3" w:rsidP="00560F48">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2E56B9" w:rsidRDefault="00A735B3" w:rsidP="00560F4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2E56B9" w:rsidRDefault="00A735B3" w:rsidP="00560F48">
            <w:pPr>
              <w:pStyle w:val="TAL"/>
            </w:pPr>
            <w:r w:rsidRPr="002E56B9">
              <w:rPr>
                <w:rFonts w:eastAsia="SimSun"/>
                <w:lang w:eastAsia="zh-CN"/>
              </w:rPr>
              <w:t>Skip TC 6.5A.3.3.2 if UE supports NSA and TS 38.521-3 TC 6.5B.4.4.1_1.2 has been executed.</w:t>
            </w:r>
          </w:p>
        </w:tc>
      </w:tr>
      <w:tr w:rsidR="00A735B3" w:rsidRPr="002E56B9" w14:paraId="69973D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2E56B9" w:rsidRDefault="00A735B3" w:rsidP="00560F48">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2E56B9" w:rsidRDefault="00A735B3" w:rsidP="00560F4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2E56B9" w:rsidRDefault="00A735B3" w:rsidP="00560F48">
            <w:pPr>
              <w:pStyle w:val="TAL"/>
            </w:pPr>
            <w:r w:rsidRPr="002E56B9">
              <w:rPr>
                <w:rFonts w:eastAsia="SimSun"/>
                <w:lang w:eastAsia="zh-CN"/>
              </w:rPr>
              <w:t>Skip TC 6.5A.3.3.3 if UE supports NSA and TS 38.521-3 TC 6.5B.4.4.3_1.3 has been executed.</w:t>
            </w:r>
          </w:p>
        </w:tc>
      </w:tr>
      <w:tr w:rsidR="00A735B3" w:rsidRPr="002E56B9" w14:paraId="362B10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2E56B9" w:rsidRDefault="00A735B3" w:rsidP="00560F4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2E56B9" w:rsidRDefault="00A735B3" w:rsidP="00560F4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2E56B9" w:rsidRDefault="00A735B3" w:rsidP="00560F48">
            <w:pPr>
              <w:pStyle w:val="TAL"/>
            </w:pPr>
            <w:r w:rsidRPr="002E56B9">
              <w:t>NOTE 1</w:t>
            </w:r>
          </w:p>
        </w:tc>
      </w:tr>
      <w:tr w:rsidR="00A735B3" w:rsidRPr="002E56B9" w14:paraId="480AC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2E56B9" w:rsidRDefault="00A735B3" w:rsidP="00560F4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2E56B9" w:rsidRDefault="00A735B3" w:rsidP="00560F4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2E56B9" w:rsidRDefault="00A735B3" w:rsidP="00560F48">
            <w:pPr>
              <w:pStyle w:val="TAL"/>
            </w:pPr>
            <w:r w:rsidRPr="002E56B9">
              <w:t>NOTE 1</w:t>
            </w:r>
          </w:p>
        </w:tc>
      </w:tr>
      <w:tr w:rsidR="00A735B3" w:rsidRPr="002E56B9" w14:paraId="3D9C50F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2E56B9" w:rsidRDefault="00A735B3" w:rsidP="00560F4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2E56B9" w:rsidRDefault="00A735B3" w:rsidP="00560F4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2E56B9" w:rsidRDefault="00A735B3" w:rsidP="00560F48">
            <w:pPr>
              <w:pStyle w:val="TAL"/>
            </w:pPr>
            <w:r w:rsidRPr="002E56B9">
              <w:t>NOTE 1</w:t>
            </w:r>
          </w:p>
        </w:tc>
      </w:tr>
      <w:tr w:rsidR="00A735B3" w:rsidRPr="002E56B9" w14:paraId="532B3E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2E56B9" w:rsidRDefault="00A735B3" w:rsidP="00560F4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2E56B9" w:rsidRDefault="00A735B3" w:rsidP="00560F4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2E56B9" w:rsidRDefault="00A735B3" w:rsidP="00560F48">
            <w:pPr>
              <w:pStyle w:val="TAL"/>
            </w:pPr>
            <w:r w:rsidRPr="002E56B9">
              <w:t>NOTE 1</w:t>
            </w:r>
          </w:p>
        </w:tc>
      </w:tr>
      <w:tr w:rsidR="00A735B3" w:rsidRPr="002E56B9" w14:paraId="7DD45B0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2E56B9" w:rsidRDefault="00A735B3" w:rsidP="00560F4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2E56B9" w:rsidRDefault="00A735B3" w:rsidP="00560F4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2E56B9" w:rsidRDefault="00A735B3" w:rsidP="00560F48">
            <w:pPr>
              <w:pStyle w:val="TAL"/>
            </w:pPr>
            <w:r w:rsidRPr="002E56B9">
              <w:t>NOTE 1</w:t>
            </w:r>
          </w:p>
        </w:tc>
      </w:tr>
      <w:tr w:rsidR="00A735B3" w:rsidRPr="002E56B9" w14:paraId="659452F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2E56B9" w:rsidRDefault="00A735B3" w:rsidP="00560F48">
            <w:pPr>
              <w:pStyle w:val="TAL"/>
            </w:pPr>
            <w:r w:rsidRPr="002E56B9">
              <w:lastRenderedPageBreak/>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2E56B9" w:rsidRDefault="00A735B3" w:rsidP="00560F4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C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7779A" w14:textId="77777777" w:rsidR="00A735B3" w:rsidRPr="002E56B9" w:rsidRDefault="00A735B3" w:rsidP="00560F48">
            <w:pPr>
              <w:pStyle w:val="TAL"/>
            </w:pPr>
            <w:r w:rsidRPr="002E56B9">
              <w:t>NOTE 1</w:t>
            </w:r>
          </w:p>
        </w:tc>
      </w:tr>
      <w:tr w:rsidR="00A735B3" w:rsidRPr="002E56B9" w14:paraId="652D121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2E56B9" w:rsidRDefault="00A735B3" w:rsidP="00560F4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2E56B9" w:rsidRDefault="00A735B3" w:rsidP="00560F4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D058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EFBCDD" w14:textId="77777777" w:rsidR="00A735B3" w:rsidRPr="002E56B9" w:rsidRDefault="00A735B3" w:rsidP="00560F48">
            <w:pPr>
              <w:pStyle w:val="TAL"/>
            </w:pPr>
            <w:r w:rsidRPr="002E56B9">
              <w:t>NOTE 1</w:t>
            </w:r>
          </w:p>
        </w:tc>
      </w:tr>
      <w:tr w:rsidR="00A735B3" w:rsidRPr="002E56B9" w14:paraId="109AD1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2E56B9" w:rsidRDefault="00A735B3" w:rsidP="00560F4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2E56B9" w:rsidRDefault="00A735B3" w:rsidP="00560F4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A878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ED4E9" w14:textId="77777777" w:rsidR="00A735B3" w:rsidRPr="002E56B9" w:rsidRDefault="00A735B3" w:rsidP="00560F48">
            <w:pPr>
              <w:pStyle w:val="TAL"/>
            </w:pPr>
            <w:r w:rsidRPr="002E56B9">
              <w:t>NOTE 1</w:t>
            </w:r>
          </w:p>
        </w:tc>
      </w:tr>
      <w:tr w:rsidR="00A735B3" w:rsidRPr="002E56B9" w14:paraId="65C53F8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2E56B9" w:rsidRDefault="00A735B3" w:rsidP="00560F4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2E56B9" w:rsidRDefault="00A735B3" w:rsidP="00560F4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58F8A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47E912" w14:textId="77777777" w:rsidR="00A735B3" w:rsidRPr="002E56B9" w:rsidRDefault="00A735B3" w:rsidP="00560F48">
            <w:pPr>
              <w:pStyle w:val="TAL"/>
            </w:pPr>
            <w:r w:rsidRPr="002E56B9">
              <w:t>NOTE 1</w:t>
            </w:r>
          </w:p>
        </w:tc>
      </w:tr>
      <w:tr w:rsidR="00A735B3" w:rsidRPr="002E56B9" w14:paraId="775041C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2E56B9" w:rsidRDefault="00A735B3" w:rsidP="00560F4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2E56B9" w:rsidRDefault="00A735B3" w:rsidP="00560F4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B9240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A82996" w14:textId="77777777" w:rsidR="00A735B3" w:rsidRPr="002E56B9" w:rsidRDefault="00A735B3" w:rsidP="00560F48">
            <w:pPr>
              <w:pStyle w:val="TAL"/>
            </w:pPr>
            <w:r w:rsidRPr="002E56B9">
              <w:t>NOTE 1</w:t>
            </w:r>
          </w:p>
        </w:tc>
      </w:tr>
      <w:tr w:rsidR="00A735B3" w:rsidRPr="002E56B9" w14:paraId="14D0B9D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2E56B9" w:rsidRDefault="00A735B3" w:rsidP="00560F4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2E56B9" w:rsidRDefault="00A735B3" w:rsidP="00560F4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2E56B9" w:rsidRDefault="00A735B3" w:rsidP="00560F4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2E56B9" w:rsidRDefault="00A735B3" w:rsidP="00560F4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2E56B9" w:rsidRDefault="00A735B3" w:rsidP="00560F4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A735B3" w:rsidRPr="002E56B9" w14:paraId="19C999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2E56B9" w:rsidRDefault="00A735B3" w:rsidP="00560F48">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2E56B9" w:rsidRDefault="00A735B3" w:rsidP="00560F4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2E56B9" w:rsidRDefault="00A735B3" w:rsidP="00560F4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2E56B9" w:rsidRDefault="00A735B3" w:rsidP="00560F4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2E56B9" w:rsidRDefault="00A735B3" w:rsidP="00560F4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2E56B9" w:rsidRDefault="00A735B3" w:rsidP="00560F48">
            <w:pPr>
              <w:pStyle w:val="TAL"/>
              <w:rPr>
                <w:rFonts w:eastAsia="SimSun"/>
                <w:lang w:eastAsia="zh-CN"/>
              </w:rPr>
            </w:pPr>
            <w:r w:rsidRPr="002E56B9">
              <w:t>Skip TC 6.6.2 if UE supports NSA and TS 38.521-3 TC 6.6B.5 has been executed.</w:t>
            </w:r>
          </w:p>
        </w:tc>
      </w:tr>
      <w:tr w:rsidR="00A735B3" w:rsidRPr="002E56B9" w14:paraId="1AD87C9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2E56B9" w:rsidRDefault="00A735B3" w:rsidP="00560F4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2E56B9" w:rsidRDefault="00A735B3" w:rsidP="00560F4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2E56B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2E56B9" w:rsidRDefault="00A735B3" w:rsidP="00560F48">
            <w:pPr>
              <w:pStyle w:val="TAL"/>
            </w:pPr>
          </w:p>
        </w:tc>
      </w:tr>
      <w:tr w:rsidR="00A735B3" w:rsidRPr="002E56B9" w14:paraId="78941C4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2E56B9" w:rsidRDefault="00A735B3" w:rsidP="00560F48">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2E56B9" w:rsidRDefault="00A735B3" w:rsidP="00560F4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2E56B9" w:rsidRDefault="00A735B3" w:rsidP="00560F48">
            <w:pPr>
              <w:pStyle w:val="TAL"/>
              <w:rPr>
                <w:lang w:eastAsia="zh-CN"/>
              </w:rPr>
            </w:pPr>
            <w:r w:rsidRPr="002E56B9">
              <w:rPr>
                <w:lang w:eastAsia="zh-CN"/>
              </w:rPr>
              <w:t>PC1</w:t>
            </w:r>
          </w:p>
          <w:p w14:paraId="1552BF7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22881A50" w14:textId="77777777" w:rsidR="00A735B3" w:rsidRPr="002E56B9" w:rsidRDefault="00A735B3" w:rsidP="00560F48">
            <w:pPr>
              <w:pStyle w:val="TAL"/>
              <w:rPr>
                <w:lang w:eastAsia="zh-CN"/>
              </w:rPr>
            </w:pPr>
            <w:r w:rsidRPr="002E56B9">
              <w:rPr>
                <w:lang w:eastAsia="zh-CN"/>
              </w:rPr>
              <w:t>PC3</w:t>
            </w:r>
          </w:p>
          <w:p w14:paraId="5A663FFC"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2E56B9" w:rsidRDefault="00A735B3" w:rsidP="00560F48">
            <w:pPr>
              <w:pStyle w:val="TAL"/>
            </w:pPr>
            <w:r w:rsidRPr="002E56B9">
              <w:t>Skip TC 7.3.2 if UE supports NSA and TS 38.521-3 TC 7.3B.2.4 has been executed.</w:t>
            </w:r>
          </w:p>
        </w:tc>
      </w:tr>
      <w:tr w:rsidR="00A735B3" w:rsidRPr="002E56B9" w14:paraId="6B9E51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2E56B9" w:rsidRDefault="00A735B3" w:rsidP="00560F4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2E56B9" w:rsidRDefault="00A735B3" w:rsidP="00560F4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2E56B9" w:rsidRDefault="00A735B3" w:rsidP="00560F4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2E56B9" w:rsidRDefault="00A735B3" w:rsidP="00560F4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2E56B9" w:rsidRDefault="00A735B3" w:rsidP="00560F4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3428D702"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DCD31E8" w14:textId="77777777" w:rsidR="00A735B3" w:rsidRPr="002E56B9" w:rsidRDefault="00A735B3" w:rsidP="00560F48">
            <w:pPr>
              <w:pStyle w:val="TAL"/>
              <w:rPr>
                <w:lang w:eastAsia="zh-CN"/>
              </w:rPr>
            </w:pPr>
            <w:r w:rsidRPr="002E56B9">
              <w:rPr>
                <w:lang w:eastAsia="zh-CN"/>
              </w:rPr>
              <w:t>PC3</w:t>
            </w:r>
          </w:p>
          <w:p w14:paraId="64006460"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2E56B9" w:rsidRDefault="00A735B3" w:rsidP="00560F48">
            <w:pPr>
              <w:pStyle w:val="TAL"/>
            </w:pPr>
            <w:r w:rsidRPr="002E56B9">
              <w:t>Skip TC 7.3A.2.1 if UE supports NSA and TS 38.521-3 TC 7.3B.2.4_1.1 has been executed</w:t>
            </w:r>
          </w:p>
        </w:tc>
      </w:tr>
      <w:tr w:rsidR="00A735B3" w:rsidRPr="002E56B9" w14:paraId="56B7630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2E56B9" w:rsidRDefault="00A735B3" w:rsidP="00560F4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2E56B9" w:rsidRDefault="00A735B3" w:rsidP="00560F4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2E56B9" w:rsidRDefault="00A735B3" w:rsidP="00560F4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2E56B9" w:rsidRDefault="00A735B3" w:rsidP="00560F4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153E78D1"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8ADADD0" w14:textId="77777777" w:rsidR="00A735B3" w:rsidRPr="002E56B9" w:rsidRDefault="00A735B3" w:rsidP="00560F48">
            <w:pPr>
              <w:pStyle w:val="TAL"/>
              <w:rPr>
                <w:lang w:eastAsia="zh-CN"/>
              </w:rPr>
            </w:pPr>
            <w:r w:rsidRPr="002E56B9">
              <w:rPr>
                <w:lang w:eastAsia="zh-CN"/>
              </w:rPr>
              <w:t>PC3</w:t>
            </w:r>
          </w:p>
          <w:p w14:paraId="59F1CDC4"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2E56B9" w:rsidRDefault="00A735B3" w:rsidP="00560F48">
            <w:pPr>
              <w:pStyle w:val="TAL"/>
            </w:pPr>
            <w:r w:rsidRPr="002E56B9">
              <w:t>Skip TC 7.3A.2.2 if UE supports NSA and TS 38.521-3 TC 7.3B.2.4_1.2 has been executed</w:t>
            </w:r>
          </w:p>
        </w:tc>
      </w:tr>
      <w:tr w:rsidR="00A735B3" w:rsidRPr="002E56B9" w14:paraId="2D78291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2E56B9" w:rsidRDefault="00A735B3" w:rsidP="00560F48">
            <w:pPr>
              <w:pStyle w:val="TAL"/>
            </w:pPr>
            <w:r w:rsidRPr="002E56B9">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2E56B9" w:rsidRDefault="00A735B3" w:rsidP="00560F4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2E56B9" w:rsidRDefault="00A735B3" w:rsidP="00560F4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2E56B9" w:rsidRDefault="00A735B3" w:rsidP="00560F4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0696F89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68CB92B1" w14:textId="77777777" w:rsidR="00A735B3" w:rsidRPr="002E56B9" w:rsidRDefault="00A735B3" w:rsidP="00560F48">
            <w:pPr>
              <w:pStyle w:val="TAL"/>
              <w:rPr>
                <w:lang w:eastAsia="zh-CN"/>
              </w:rPr>
            </w:pPr>
            <w:r w:rsidRPr="002E56B9">
              <w:rPr>
                <w:lang w:eastAsia="zh-CN"/>
              </w:rPr>
              <w:t>PC3</w:t>
            </w:r>
          </w:p>
          <w:p w14:paraId="64C78855"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2E56B9" w:rsidRDefault="00A735B3" w:rsidP="00560F48">
            <w:pPr>
              <w:pStyle w:val="TAL"/>
            </w:pPr>
            <w:r w:rsidRPr="002E56B9">
              <w:t>Skip TC 7.3A.2.3 if UE supports NSA and TS 38.521-3 TC 7.3B.2.4_1.3 has been executed</w:t>
            </w:r>
          </w:p>
        </w:tc>
      </w:tr>
      <w:tr w:rsidR="00A735B3" w:rsidRPr="002E56B9" w14:paraId="7E530DA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2E56B9" w:rsidRDefault="00A735B3" w:rsidP="00560F4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2E56B9" w:rsidRDefault="00A735B3" w:rsidP="00560F4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2E56B9" w:rsidRDefault="00A735B3" w:rsidP="00560F4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2E56B9" w:rsidRDefault="00A735B3" w:rsidP="00560F4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2E56B9" w:rsidRDefault="00A735B3" w:rsidP="00560F48">
            <w:pPr>
              <w:pStyle w:val="TAL"/>
              <w:rPr>
                <w:lang w:eastAsia="zh-CN"/>
              </w:rPr>
            </w:pPr>
            <w:r w:rsidRPr="002E56B9">
              <w:rPr>
                <w:lang w:eastAsia="zh-CN"/>
              </w:rPr>
              <w:t>PC1</w:t>
            </w:r>
          </w:p>
          <w:p w14:paraId="042FA2E5" w14:textId="77777777" w:rsidR="00A735B3" w:rsidRPr="002E56B9" w:rsidRDefault="00A735B3" w:rsidP="00560F48">
            <w:pPr>
              <w:pStyle w:val="TAL"/>
              <w:rPr>
                <w:lang w:eastAsia="zh-CN"/>
              </w:rPr>
            </w:pPr>
            <w:r w:rsidRPr="002E56B9">
              <w:rPr>
                <w:lang w:eastAsia="zh-CN"/>
              </w:rPr>
              <w:t>PC2</w:t>
            </w:r>
          </w:p>
          <w:p w14:paraId="3288D9DF" w14:textId="77777777" w:rsidR="00A735B3" w:rsidRPr="002E56B9" w:rsidRDefault="00A735B3" w:rsidP="00560F48">
            <w:pPr>
              <w:pStyle w:val="TAL"/>
              <w:rPr>
                <w:lang w:eastAsia="zh-CN"/>
              </w:rPr>
            </w:pPr>
            <w:r w:rsidRPr="002E56B9">
              <w:rPr>
                <w:lang w:eastAsia="zh-CN"/>
              </w:rPr>
              <w:t>PC3</w:t>
            </w:r>
          </w:p>
          <w:p w14:paraId="471B2012"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2E56B9" w:rsidRDefault="00A735B3" w:rsidP="00560F48">
            <w:pPr>
              <w:pStyle w:val="TAL"/>
            </w:pPr>
            <w:r w:rsidRPr="002E56B9">
              <w:t>NOTE 1</w:t>
            </w:r>
          </w:p>
          <w:p w14:paraId="78AC1FF6" w14:textId="77777777" w:rsidR="00A735B3" w:rsidRPr="002E56B9" w:rsidRDefault="00A735B3" w:rsidP="00560F48">
            <w:pPr>
              <w:pStyle w:val="TAL"/>
            </w:pPr>
            <w:r w:rsidRPr="002E56B9">
              <w:t>Skip TC 7.3A.2.4 if UE supports NSA and TS 38.521-3 TC 7.3B.2.4_1.4 has been executed</w:t>
            </w:r>
          </w:p>
        </w:tc>
      </w:tr>
      <w:tr w:rsidR="00A735B3" w:rsidRPr="002E56B9" w14:paraId="467AD57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2E56B9" w:rsidRDefault="00A735B3" w:rsidP="00560F4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2E56B9" w:rsidRDefault="00A735B3" w:rsidP="00560F4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2E56B9" w:rsidRDefault="00A735B3" w:rsidP="00560F4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2E56B9" w:rsidRDefault="00A735B3" w:rsidP="00560F4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2E56B9" w:rsidRDefault="00A735B3" w:rsidP="00560F48">
            <w:pPr>
              <w:pStyle w:val="TAL"/>
              <w:rPr>
                <w:lang w:eastAsia="zh-CN"/>
              </w:rPr>
            </w:pPr>
            <w:r w:rsidRPr="002E56B9">
              <w:rPr>
                <w:lang w:eastAsia="zh-CN"/>
              </w:rPr>
              <w:t>PC1</w:t>
            </w:r>
          </w:p>
          <w:p w14:paraId="5C835702" w14:textId="77777777" w:rsidR="00A735B3" w:rsidRPr="002E56B9" w:rsidRDefault="00A735B3" w:rsidP="00560F48">
            <w:pPr>
              <w:pStyle w:val="TAL"/>
              <w:rPr>
                <w:lang w:eastAsia="zh-CN"/>
              </w:rPr>
            </w:pPr>
            <w:r w:rsidRPr="002E56B9">
              <w:rPr>
                <w:lang w:eastAsia="zh-CN"/>
              </w:rPr>
              <w:t>PC2</w:t>
            </w:r>
          </w:p>
          <w:p w14:paraId="35ADBCC5" w14:textId="77777777" w:rsidR="00A735B3" w:rsidRPr="002E56B9" w:rsidRDefault="00A735B3" w:rsidP="00560F48">
            <w:pPr>
              <w:pStyle w:val="TAL"/>
              <w:rPr>
                <w:lang w:eastAsia="zh-CN"/>
              </w:rPr>
            </w:pPr>
            <w:r w:rsidRPr="002E56B9">
              <w:rPr>
                <w:lang w:eastAsia="zh-CN"/>
              </w:rPr>
              <w:t>PC3</w:t>
            </w:r>
          </w:p>
          <w:p w14:paraId="652FB19F"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2E56B9" w:rsidRDefault="00A735B3" w:rsidP="00560F48">
            <w:pPr>
              <w:pStyle w:val="TAL"/>
            </w:pPr>
            <w:r w:rsidRPr="002E56B9">
              <w:t>NOTE 1</w:t>
            </w:r>
          </w:p>
          <w:p w14:paraId="253A3E75" w14:textId="77777777" w:rsidR="00A735B3" w:rsidRPr="002E56B9" w:rsidRDefault="00A735B3" w:rsidP="00560F48">
            <w:pPr>
              <w:pStyle w:val="TAL"/>
            </w:pPr>
            <w:r w:rsidRPr="002E56B9">
              <w:t>Skip TC 7.3A.2.5 if UE supports NSA and TS 38.521-3 TC 7.3B.2.4_1.5 has been executed</w:t>
            </w:r>
          </w:p>
        </w:tc>
      </w:tr>
      <w:tr w:rsidR="00A735B3" w:rsidRPr="002E56B9" w14:paraId="4CAD72B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2E56B9" w:rsidRDefault="00A735B3" w:rsidP="00560F48">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2E56B9" w:rsidRDefault="00A735B3" w:rsidP="00560F4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2E56B9" w:rsidRDefault="00A735B3" w:rsidP="00560F4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2E56B9" w:rsidRDefault="00A735B3" w:rsidP="00560F4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2E56B9" w:rsidRDefault="00A735B3" w:rsidP="00560F48">
            <w:pPr>
              <w:pStyle w:val="TAL"/>
              <w:rPr>
                <w:lang w:eastAsia="zh-CN"/>
              </w:rPr>
            </w:pPr>
            <w:r w:rsidRPr="002E56B9">
              <w:rPr>
                <w:lang w:eastAsia="zh-CN"/>
              </w:rPr>
              <w:t>PC1</w:t>
            </w:r>
          </w:p>
          <w:p w14:paraId="378E08FE" w14:textId="77777777" w:rsidR="00A735B3" w:rsidRPr="002E56B9" w:rsidRDefault="00A735B3" w:rsidP="00560F48">
            <w:pPr>
              <w:pStyle w:val="TAL"/>
              <w:rPr>
                <w:lang w:eastAsia="zh-CN"/>
              </w:rPr>
            </w:pPr>
            <w:r w:rsidRPr="002E56B9">
              <w:rPr>
                <w:lang w:eastAsia="zh-CN"/>
              </w:rPr>
              <w:t>PC2</w:t>
            </w:r>
          </w:p>
          <w:p w14:paraId="5EFBC2FA" w14:textId="77777777" w:rsidR="00A735B3" w:rsidRPr="002E56B9" w:rsidRDefault="00A735B3" w:rsidP="00560F48">
            <w:pPr>
              <w:pStyle w:val="TAL"/>
              <w:rPr>
                <w:lang w:eastAsia="zh-CN"/>
              </w:rPr>
            </w:pPr>
            <w:r w:rsidRPr="002E56B9">
              <w:rPr>
                <w:lang w:eastAsia="zh-CN"/>
              </w:rPr>
              <w:t>PC3</w:t>
            </w:r>
          </w:p>
          <w:p w14:paraId="7B73CE54"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2E56B9" w:rsidRDefault="00A735B3" w:rsidP="00560F48">
            <w:pPr>
              <w:pStyle w:val="TAL"/>
            </w:pPr>
            <w:r w:rsidRPr="002E56B9">
              <w:t>NOTE 1</w:t>
            </w:r>
          </w:p>
          <w:p w14:paraId="5CEEB548" w14:textId="77777777" w:rsidR="00A735B3" w:rsidRPr="002E56B9" w:rsidRDefault="00A735B3" w:rsidP="00560F48">
            <w:pPr>
              <w:pStyle w:val="TAL"/>
            </w:pPr>
            <w:r w:rsidRPr="002E56B9">
              <w:t>Skip TC 7.3A.2.6 if UE supports NSA and TS 38.521-3 TC 7.3B.2.4_1.6 has been executed</w:t>
            </w:r>
          </w:p>
        </w:tc>
      </w:tr>
      <w:tr w:rsidR="00A735B3" w:rsidRPr="002E56B9" w14:paraId="4300F7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2E56B9" w:rsidRDefault="00A735B3" w:rsidP="00560F48">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2E56B9" w:rsidRDefault="00A735B3" w:rsidP="00560F4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2E56B9" w:rsidRDefault="00A735B3" w:rsidP="00560F4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2E56B9" w:rsidRDefault="00A735B3" w:rsidP="00560F4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2E56B9" w:rsidRDefault="00A735B3" w:rsidP="00560F48">
            <w:pPr>
              <w:pStyle w:val="TAL"/>
              <w:rPr>
                <w:lang w:eastAsia="zh-CN"/>
              </w:rPr>
            </w:pPr>
            <w:r w:rsidRPr="002E56B9">
              <w:rPr>
                <w:lang w:eastAsia="zh-CN"/>
              </w:rPr>
              <w:t>PC1</w:t>
            </w:r>
          </w:p>
          <w:p w14:paraId="5C5DB5CC" w14:textId="77777777" w:rsidR="00A735B3" w:rsidRPr="002E56B9" w:rsidRDefault="00A735B3" w:rsidP="00560F48">
            <w:pPr>
              <w:pStyle w:val="TAL"/>
              <w:rPr>
                <w:lang w:eastAsia="zh-CN"/>
              </w:rPr>
            </w:pPr>
            <w:r w:rsidRPr="002E56B9">
              <w:rPr>
                <w:lang w:eastAsia="zh-CN"/>
              </w:rPr>
              <w:t>PC2</w:t>
            </w:r>
          </w:p>
          <w:p w14:paraId="12143831" w14:textId="77777777" w:rsidR="00A735B3" w:rsidRPr="002E56B9" w:rsidRDefault="00A735B3" w:rsidP="00560F48">
            <w:pPr>
              <w:pStyle w:val="TAL"/>
              <w:rPr>
                <w:lang w:eastAsia="zh-CN"/>
              </w:rPr>
            </w:pPr>
            <w:r w:rsidRPr="002E56B9">
              <w:rPr>
                <w:lang w:eastAsia="zh-CN"/>
              </w:rPr>
              <w:t>PC3</w:t>
            </w:r>
          </w:p>
          <w:p w14:paraId="2CBC648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2E56B9" w:rsidRDefault="00A735B3" w:rsidP="00560F48">
            <w:pPr>
              <w:pStyle w:val="TAL"/>
            </w:pPr>
            <w:r w:rsidRPr="002E56B9">
              <w:t>NOTE 1</w:t>
            </w:r>
          </w:p>
          <w:p w14:paraId="52AFF2C3" w14:textId="77777777" w:rsidR="00A735B3" w:rsidRPr="002E56B9" w:rsidRDefault="00A735B3" w:rsidP="00560F48">
            <w:pPr>
              <w:pStyle w:val="TAL"/>
            </w:pPr>
            <w:r w:rsidRPr="002E56B9">
              <w:t>Skip TC 7.3A.2.7 if UE supports NSA and TS 38.521-3 TC 7.3B.2.4_1.7 has been executed</w:t>
            </w:r>
          </w:p>
        </w:tc>
      </w:tr>
      <w:tr w:rsidR="00A735B3" w:rsidRPr="002E56B9" w14:paraId="39F0C3A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2E56B9" w:rsidRDefault="00A735B3" w:rsidP="00560F4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2E56B9" w:rsidRDefault="00A735B3" w:rsidP="00560F4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2E56B9" w:rsidRDefault="00A735B3" w:rsidP="00560F4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2E56B9" w:rsidRDefault="00A735B3" w:rsidP="00560F4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2E56B9" w:rsidRDefault="00A735B3" w:rsidP="00560F48">
            <w:pPr>
              <w:pStyle w:val="TAL"/>
              <w:rPr>
                <w:lang w:eastAsia="zh-CN"/>
              </w:rPr>
            </w:pPr>
            <w:r w:rsidRPr="002E56B9">
              <w:rPr>
                <w:lang w:eastAsia="zh-CN"/>
              </w:rPr>
              <w:t>PC1</w:t>
            </w:r>
          </w:p>
          <w:p w14:paraId="3881A6F3" w14:textId="77777777" w:rsidR="00A735B3" w:rsidRPr="002E56B9" w:rsidRDefault="00A735B3" w:rsidP="00560F48">
            <w:pPr>
              <w:pStyle w:val="TAL"/>
              <w:rPr>
                <w:lang w:eastAsia="zh-CN"/>
              </w:rPr>
            </w:pPr>
            <w:r w:rsidRPr="002E56B9">
              <w:rPr>
                <w:lang w:eastAsia="zh-CN"/>
              </w:rPr>
              <w:t>PC2</w:t>
            </w:r>
          </w:p>
          <w:p w14:paraId="60EE798A" w14:textId="77777777" w:rsidR="00A735B3" w:rsidRPr="002E56B9" w:rsidRDefault="00A735B3" w:rsidP="00560F48">
            <w:pPr>
              <w:pStyle w:val="TAL"/>
              <w:rPr>
                <w:lang w:eastAsia="zh-CN"/>
              </w:rPr>
            </w:pPr>
            <w:r w:rsidRPr="002E56B9">
              <w:rPr>
                <w:lang w:eastAsia="zh-CN"/>
              </w:rPr>
              <w:t>PC3</w:t>
            </w:r>
          </w:p>
          <w:p w14:paraId="37B984F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2E56B9" w:rsidRDefault="00A735B3" w:rsidP="00560F48">
            <w:pPr>
              <w:pStyle w:val="TAL"/>
            </w:pPr>
            <w:r w:rsidRPr="002E56B9">
              <w:t>NOTE 1</w:t>
            </w:r>
          </w:p>
        </w:tc>
      </w:tr>
      <w:tr w:rsidR="00A735B3" w:rsidRPr="002E56B9" w14:paraId="6CB928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2E56B9" w:rsidRDefault="00A735B3" w:rsidP="00560F4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2E56B9" w:rsidRDefault="00A735B3" w:rsidP="00560F4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2E56B9" w:rsidRDefault="00A735B3" w:rsidP="00560F4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2E56B9" w:rsidRDefault="00A735B3" w:rsidP="00560F48">
            <w:pPr>
              <w:pStyle w:val="TAL"/>
              <w:rPr>
                <w:lang w:eastAsia="zh-CN"/>
              </w:rPr>
            </w:pPr>
            <w:r w:rsidRPr="002E56B9">
              <w:rPr>
                <w:lang w:eastAsia="zh-CN"/>
              </w:rPr>
              <w:t>PC1</w:t>
            </w:r>
          </w:p>
          <w:p w14:paraId="6546F2FD" w14:textId="77777777" w:rsidR="00A735B3" w:rsidRPr="002E56B9" w:rsidRDefault="00A735B3" w:rsidP="00560F48">
            <w:pPr>
              <w:pStyle w:val="TAL"/>
              <w:rPr>
                <w:lang w:eastAsia="zh-CN"/>
              </w:rPr>
            </w:pPr>
            <w:r w:rsidRPr="002E56B9">
              <w:rPr>
                <w:lang w:eastAsia="zh-CN"/>
              </w:rPr>
              <w:t>PC2</w:t>
            </w:r>
          </w:p>
          <w:p w14:paraId="6DE4CE31" w14:textId="77777777" w:rsidR="00A735B3" w:rsidRPr="002E56B9" w:rsidRDefault="00A735B3" w:rsidP="00560F48">
            <w:pPr>
              <w:pStyle w:val="TAL"/>
              <w:rPr>
                <w:lang w:eastAsia="zh-CN"/>
              </w:rPr>
            </w:pPr>
            <w:r w:rsidRPr="002E56B9">
              <w:rPr>
                <w:lang w:eastAsia="zh-CN"/>
              </w:rPr>
              <w:t>PC3</w:t>
            </w:r>
          </w:p>
          <w:p w14:paraId="7DC718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2E56B9" w:rsidRDefault="00A735B3" w:rsidP="00560F48">
            <w:pPr>
              <w:pStyle w:val="TAL"/>
            </w:pPr>
            <w:r w:rsidRPr="002E56B9">
              <w:t>NOTE 1</w:t>
            </w:r>
          </w:p>
        </w:tc>
      </w:tr>
      <w:tr w:rsidR="00A735B3" w:rsidRPr="002E56B9" w14:paraId="64E57D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2E56B9" w:rsidRDefault="00A735B3" w:rsidP="00560F48">
            <w:pPr>
              <w:pStyle w:val="TAL"/>
            </w:pPr>
            <w:r w:rsidRPr="002E56B9">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2E56B9" w:rsidRDefault="00A735B3" w:rsidP="00560F4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2E56B9" w:rsidRDefault="00A735B3" w:rsidP="00560F4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2E56B9" w:rsidRDefault="00A735B3" w:rsidP="00560F48">
            <w:pPr>
              <w:pStyle w:val="TAL"/>
              <w:rPr>
                <w:lang w:eastAsia="zh-CN"/>
              </w:rPr>
            </w:pPr>
            <w:r w:rsidRPr="002E56B9">
              <w:rPr>
                <w:lang w:eastAsia="zh-CN"/>
              </w:rPr>
              <w:t>PC1</w:t>
            </w:r>
          </w:p>
          <w:p w14:paraId="24362D10" w14:textId="77777777" w:rsidR="00A735B3" w:rsidRPr="002E56B9" w:rsidRDefault="00A735B3" w:rsidP="00560F48">
            <w:pPr>
              <w:pStyle w:val="TAL"/>
              <w:rPr>
                <w:lang w:eastAsia="zh-CN"/>
              </w:rPr>
            </w:pPr>
            <w:r w:rsidRPr="002E56B9">
              <w:rPr>
                <w:lang w:eastAsia="zh-CN"/>
              </w:rPr>
              <w:t>PC2</w:t>
            </w:r>
          </w:p>
          <w:p w14:paraId="4D6B8073" w14:textId="77777777" w:rsidR="00A735B3" w:rsidRPr="002E56B9" w:rsidRDefault="00A735B3" w:rsidP="00560F48">
            <w:pPr>
              <w:pStyle w:val="TAL"/>
              <w:rPr>
                <w:lang w:eastAsia="zh-CN"/>
              </w:rPr>
            </w:pPr>
            <w:r w:rsidRPr="002E56B9">
              <w:rPr>
                <w:lang w:eastAsia="zh-CN"/>
              </w:rPr>
              <w:t>PC3</w:t>
            </w:r>
          </w:p>
          <w:p w14:paraId="302B9A1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2E56B9" w:rsidRDefault="00A735B3" w:rsidP="00560F48">
            <w:pPr>
              <w:pStyle w:val="TAL"/>
            </w:pPr>
            <w:r w:rsidRPr="002E56B9">
              <w:t>NOTE 1</w:t>
            </w:r>
          </w:p>
        </w:tc>
      </w:tr>
      <w:tr w:rsidR="00A735B3" w:rsidRPr="002E56B9" w14:paraId="13ABA2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2E56B9" w:rsidRDefault="00A735B3" w:rsidP="00560F4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2E56B9" w:rsidRDefault="00A735B3" w:rsidP="00560F4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2E56B9" w:rsidRDefault="00A735B3" w:rsidP="00560F4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2E56B9" w:rsidRDefault="00A735B3" w:rsidP="00560F48">
            <w:pPr>
              <w:pStyle w:val="TAL"/>
              <w:rPr>
                <w:lang w:eastAsia="zh-CN"/>
              </w:rPr>
            </w:pPr>
            <w:r w:rsidRPr="002E56B9">
              <w:rPr>
                <w:lang w:eastAsia="zh-CN"/>
              </w:rPr>
              <w:t>PC1</w:t>
            </w:r>
          </w:p>
          <w:p w14:paraId="75645EE1" w14:textId="77777777" w:rsidR="00A735B3" w:rsidRPr="002E56B9" w:rsidRDefault="00A735B3" w:rsidP="00560F48">
            <w:pPr>
              <w:pStyle w:val="TAL"/>
              <w:rPr>
                <w:lang w:eastAsia="zh-CN"/>
              </w:rPr>
            </w:pPr>
            <w:r w:rsidRPr="002E56B9">
              <w:rPr>
                <w:lang w:eastAsia="zh-CN"/>
              </w:rPr>
              <w:t>PC2</w:t>
            </w:r>
          </w:p>
          <w:p w14:paraId="2698C61E" w14:textId="77777777" w:rsidR="00A735B3" w:rsidRPr="002E56B9" w:rsidRDefault="00A735B3" w:rsidP="00560F48">
            <w:pPr>
              <w:pStyle w:val="TAL"/>
              <w:rPr>
                <w:lang w:eastAsia="zh-CN"/>
              </w:rPr>
            </w:pPr>
            <w:r w:rsidRPr="002E56B9">
              <w:rPr>
                <w:lang w:eastAsia="zh-CN"/>
              </w:rPr>
              <w:t>PC3</w:t>
            </w:r>
          </w:p>
          <w:p w14:paraId="4DF521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2E56B9" w:rsidRDefault="00A735B3" w:rsidP="00560F48">
            <w:pPr>
              <w:pStyle w:val="TAL"/>
            </w:pPr>
            <w:r w:rsidRPr="002E56B9">
              <w:t>NOTE 1</w:t>
            </w:r>
          </w:p>
        </w:tc>
      </w:tr>
      <w:tr w:rsidR="00A735B3" w:rsidRPr="002E56B9" w14:paraId="3AC47AC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2E56B9" w:rsidRDefault="00A735B3" w:rsidP="00560F4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2E56B9" w:rsidRDefault="00A735B3" w:rsidP="00560F4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2E56B9" w:rsidRDefault="00A735B3" w:rsidP="00560F4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2E56B9" w:rsidRDefault="00A735B3" w:rsidP="00560F48">
            <w:pPr>
              <w:pStyle w:val="TAL"/>
              <w:rPr>
                <w:lang w:eastAsia="zh-CN"/>
              </w:rPr>
            </w:pPr>
            <w:r w:rsidRPr="002E56B9">
              <w:rPr>
                <w:lang w:eastAsia="zh-CN"/>
              </w:rPr>
              <w:t>PC1</w:t>
            </w:r>
          </w:p>
          <w:p w14:paraId="03C370CA" w14:textId="77777777" w:rsidR="00A735B3" w:rsidRPr="002E56B9" w:rsidRDefault="00A735B3" w:rsidP="00560F48">
            <w:pPr>
              <w:pStyle w:val="TAL"/>
              <w:rPr>
                <w:lang w:eastAsia="zh-CN"/>
              </w:rPr>
            </w:pPr>
            <w:r w:rsidRPr="002E56B9">
              <w:rPr>
                <w:lang w:eastAsia="zh-CN"/>
              </w:rPr>
              <w:t>PC2</w:t>
            </w:r>
          </w:p>
          <w:p w14:paraId="7BCA9E24" w14:textId="77777777" w:rsidR="00A735B3" w:rsidRPr="002E56B9" w:rsidRDefault="00A735B3" w:rsidP="00560F48">
            <w:pPr>
              <w:pStyle w:val="TAL"/>
              <w:rPr>
                <w:lang w:eastAsia="zh-CN"/>
              </w:rPr>
            </w:pPr>
            <w:r w:rsidRPr="002E56B9">
              <w:rPr>
                <w:lang w:eastAsia="zh-CN"/>
              </w:rPr>
              <w:t>PC3</w:t>
            </w:r>
          </w:p>
          <w:p w14:paraId="2721C41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2E56B9" w:rsidRDefault="00A735B3" w:rsidP="00560F48">
            <w:pPr>
              <w:pStyle w:val="TAL"/>
            </w:pPr>
            <w:r w:rsidRPr="002E56B9">
              <w:t>NOTE 1</w:t>
            </w:r>
          </w:p>
        </w:tc>
      </w:tr>
      <w:tr w:rsidR="00A735B3" w:rsidRPr="002E56B9" w14:paraId="35CD70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2E56B9" w:rsidRDefault="00A735B3" w:rsidP="00560F4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2E56B9" w:rsidRDefault="00A735B3" w:rsidP="00560F4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2E56B9" w:rsidRDefault="00A735B3" w:rsidP="00560F4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2E56B9" w:rsidRDefault="00A735B3" w:rsidP="00560F48">
            <w:pPr>
              <w:pStyle w:val="TAL"/>
              <w:rPr>
                <w:lang w:eastAsia="zh-CN"/>
              </w:rPr>
            </w:pPr>
            <w:r w:rsidRPr="002E56B9">
              <w:rPr>
                <w:lang w:eastAsia="zh-CN"/>
              </w:rPr>
              <w:t>PC1</w:t>
            </w:r>
          </w:p>
          <w:p w14:paraId="1F73267F" w14:textId="77777777" w:rsidR="00A735B3" w:rsidRPr="002E56B9" w:rsidRDefault="00A735B3" w:rsidP="00560F48">
            <w:pPr>
              <w:pStyle w:val="TAL"/>
              <w:rPr>
                <w:lang w:eastAsia="zh-CN"/>
              </w:rPr>
            </w:pPr>
            <w:r w:rsidRPr="002E56B9">
              <w:rPr>
                <w:lang w:eastAsia="zh-CN"/>
              </w:rPr>
              <w:t>PC2</w:t>
            </w:r>
          </w:p>
          <w:p w14:paraId="1F98941B" w14:textId="77777777" w:rsidR="00A735B3" w:rsidRPr="002E56B9" w:rsidRDefault="00A735B3" w:rsidP="00560F48">
            <w:pPr>
              <w:pStyle w:val="TAL"/>
              <w:rPr>
                <w:lang w:eastAsia="zh-CN"/>
              </w:rPr>
            </w:pPr>
            <w:r w:rsidRPr="002E56B9">
              <w:rPr>
                <w:lang w:eastAsia="zh-CN"/>
              </w:rPr>
              <w:t>PC3</w:t>
            </w:r>
          </w:p>
          <w:p w14:paraId="3B768B9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2E56B9" w:rsidRDefault="00A735B3" w:rsidP="00560F48">
            <w:pPr>
              <w:pStyle w:val="TAL"/>
            </w:pPr>
            <w:r w:rsidRPr="002E56B9">
              <w:t>NOTE 1</w:t>
            </w:r>
          </w:p>
        </w:tc>
      </w:tr>
      <w:tr w:rsidR="00A735B3" w:rsidRPr="002E56B9" w14:paraId="6BE593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2E56B9" w:rsidRDefault="00A735B3" w:rsidP="00560F4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2E56B9" w:rsidRDefault="00A735B3" w:rsidP="00560F4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2E56B9" w:rsidRDefault="00A735B3" w:rsidP="00560F4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2E56B9" w:rsidRDefault="00A735B3" w:rsidP="00560F48">
            <w:pPr>
              <w:pStyle w:val="TAL"/>
              <w:rPr>
                <w:lang w:eastAsia="zh-CN"/>
              </w:rPr>
            </w:pPr>
            <w:r w:rsidRPr="002E56B9">
              <w:rPr>
                <w:lang w:eastAsia="zh-CN"/>
              </w:rPr>
              <w:t>PC1</w:t>
            </w:r>
          </w:p>
          <w:p w14:paraId="60790675" w14:textId="77777777" w:rsidR="00A735B3" w:rsidRPr="002E56B9" w:rsidRDefault="00A735B3" w:rsidP="00560F48">
            <w:pPr>
              <w:pStyle w:val="TAL"/>
              <w:rPr>
                <w:lang w:eastAsia="zh-CN"/>
              </w:rPr>
            </w:pPr>
            <w:r w:rsidRPr="002E56B9">
              <w:rPr>
                <w:lang w:eastAsia="zh-CN"/>
              </w:rPr>
              <w:t>PC2</w:t>
            </w:r>
          </w:p>
          <w:p w14:paraId="1DF9AA1F" w14:textId="77777777" w:rsidR="00A735B3" w:rsidRPr="002E56B9" w:rsidRDefault="00A735B3" w:rsidP="00560F48">
            <w:pPr>
              <w:pStyle w:val="TAL"/>
              <w:rPr>
                <w:lang w:eastAsia="zh-CN"/>
              </w:rPr>
            </w:pPr>
            <w:r w:rsidRPr="002E56B9">
              <w:rPr>
                <w:lang w:eastAsia="zh-CN"/>
              </w:rPr>
              <w:t>PC3</w:t>
            </w:r>
          </w:p>
          <w:p w14:paraId="0E002528"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2E56B9" w:rsidRDefault="00A735B3" w:rsidP="00560F48">
            <w:pPr>
              <w:pStyle w:val="TAL"/>
            </w:pPr>
            <w:r w:rsidRPr="002E56B9">
              <w:t>NOTE 1</w:t>
            </w:r>
          </w:p>
        </w:tc>
      </w:tr>
      <w:tr w:rsidR="00A735B3" w:rsidRPr="002E56B9" w14:paraId="4C490E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2E56B9" w:rsidRDefault="00A735B3" w:rsidP="00560F48">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2E56B9" w:rsidRDefault="00A735B3" w:rsidP="00560F4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2E56B9" w:rsidRDefault="00A735B3" w:rsidP="00560F48">
            <w:pPr>
              <w:pStyle w:val="TAL"/>
              <w:rPr>
                <w:lang w:eastAsia="zh-CN"/>
              </w:rPr>
            </w:pPr>
            <w:r w:rsidRPr="002E56B9">
              <w:rPr>
                <w:lang w:eastAsia="zh-CN"/>
              </w:rPr>
              <w:t>PC1</w:t>
            </w:r>
          </w:p>
          <w:p w14:paraId="73409D3B" w14:textId="77777777" w:rsidR="00A735B3" w:rsidRPr="002E56B9" w:rsidRDefault="00A735B3" w:rsidP="00560F48">
            <w:pPr>
              <w:pStyle w:val="TAL"/>
              <w:rPr>
                <w:lang w:eastAsia="zh-CN"/>
              </w:rPr>
            </w:pPr>
            <w:r w:rsidRPr="002E56B9">
              <w:rPr>
                <w:lang w:eastAsia="zh-CN"/>
              </w:rPr>
              <w:t>PC2</w:t>
            </w:r>
          </w:p>
          <w:p w14:paraId="10DCE596" w14:textId="77777777" w:rsidR="00A735B3" w:rsidRPr="002E56B9" w:rsidRDefault="00A735B3" w:rsidP="00560F48">
            <w:pPr>
              <w:pStyle w:val="TAL"/>
              <w:rPr>
                <w:lang w:eastAsia="zh-CN"/>
              </w:rPr>
            </w:pPr>
            <w:r w:rsidRPr="002E56B9">
              <w:rPr>
                <w:lang w:eastAsia="zh-CN"/>
              </w:rPr>
              <w:t>PC3</w:t>
            </w:r>
          </w:p>
          <w:p w14:paraId="0560566E" w14:textId="77777777" w:rsidR="00A735B3" w:rsidRPr="002E56B9" w:rsidRDefault="00A735B3" w:rsidP="00560F4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2E56B9" w:rsidRDefault="00A735B3" w:rsidP="00560F48">
            <w:pPr>
              <w:pStyle w:val="TAL"/>
              <w:rPr>
                <w:rFonts w:eastAsia="SimSun"/>
                <w:lang w:eastAsia="zh-CN"/>
              </w:rPr>
            </w:pPr>
            <w:r w:rsidRPr="002E56B9">
              <w:t>Skip TC 7.3.4 if UE supports NSA and TS 38.521-3 TC 7.3B.4 has been executed.</w:t>
            </w:r>
          </w:p>
        </w:tc>
      </w:tr>
      <w:tr w:rsidR="00A735B3" w:rsidRPr="002E56B9" w14:paraId="654ABF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2E56B9" w:rsidRDefault="00A735B3" w:rsidP="00560F4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2E56B9" w:rsidRDefault="00A735B3" w:rsidP="00560F4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2E56B9" w:rsidRDefault="00A735B3" w:rsidP="00560F4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64DBEF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2E56B9" w:rsidRDefault="00A735B3" w:rsidP="00560F48">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2E56B9" w:rsidRDefault="00A735B3" w:rsidP="00560F4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2E56B9" w:rsidRDefault="00A735B3" w:rsidP="00560F48">
            <w:pPr>
              <w:pStyle w:val="TAL"/>
            </w:pPr>
            <w:r w:rsidRPr="002E56B9">
              <w:t>NOTE 1</w:t>
            </w:r>
          </w:p>
        </w:tc>
      </w:tr>
      <w:tr w:rsidR="00A735B3" w:rsidRPr="002E56B9" w14:paraId="36625B2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2E56B9" w:rsidRDefault="00A735B3" w:rsidP="00560F4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2E56B9" w:rsidRDefault="00A735B3" w:rsidP="00560F4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2E56B9" w:rsidRDefault="00A735B3" w:rsidP="00560F48">
            <w:pPr>
              <w:pStyle w:val="TAL"/>
            </w:pPr>
            <w:r w:rsidRPr="002E56B9">
              <w:t>NOTE 1</w:t>
            </w:r>
          </w:p>
        </w:tc>
      </w:tr>
      <w:tr w:rsidR="00A735B3" w:rsidRPr="002E56B9" w14:paraId="307020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2E56B9" w:rsidRDefault="00A735B3" w:rsidP="00560F4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2E56B9" w:rsidRDefault="00A735B3" w:rsidP="00560F4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2E56B9" w:rsidRDefault="00A735B3" w:rsidP="00560F48">
            <w:pPr>
              <w:pStyle w:val="TAL"/>
            </w:pPr>
            <w:r w:rsidRPr="002E56B9">
              <w:t>NOTE 1</w:t>
            </w:r>
          </w:p>
        </w:tc>
      </w:tr>
      <w:tr w:rsidR="00A735B3" w:rsidRPr="002E56B9" w14:paraId="363DF6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2E56B9" w:rsidRDefault="00A735B3" w:rsidP="00560F4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2E56B9" w:rsidRDefault="00A735B3" w:rsidP="00560F4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2E56B9" w:rsidRDefault="00A735B3" w:rsidP="00560F48">
            <w:pPr>
              <w:pStyle w:val="TAL"/>
            </w:pPr>
            <w:r w:rsidRPr="002E56B9">
              <w:t>NOTE 1</w:t>
            </w:r>
          </w:p>
        </w:tc>
      </w:tr>
      <w:tr w:rsidR="00A735B3" w:rsidRPr="002E56B9" w14:paraId="0B0EAF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2E56B9" w:rsidRDefault="00A735B3" w:rsidP="00560F4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2E56B9" w:rsidRDefault="00A735B3" w:rsidP="00560F4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2E56B9" w:rsidRDefault="00A735B3" w:rsidP="00560F48">
            <w:pPr>
              <w:pStyle w:val="TAL"/>
            </w:pPr>
            <w:r w:rsidRPr="002E56B9">
              <w:t>NOTE 1</w:t>
            </w:r>
          </w:p>
        </w:tc>
      </w:tr>
      <w:tr w:rsidR="00A735B3" w:rsidRPr="002E56B9" w14:paraId="5D54B54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2E56B9" w:rsidRDefault="00A735B3" w:rsidP="00560F4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2E56B9" w:rsidRDefault="00A735B3" w:rsidP="00560F4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2E56B9" w:rsidRDefault="00A735B3" w:rsidP="00560F48">
            <w:pPr>
              <w:pStyle w:val="TAL"/>
            </w:pPr>
            <w:r w:rsidRPr="002E56B9">
              <w:t>NOTE 1</w:t>
            </w:r>
          </w:p>
        </w:tc>
      </w:tr>
      <w:tr w:rsidR="00A735B3" w:rsidRPr="002E56B9" w14:paraId="70B55A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2E56B9" w:rsidRDefault="00A735B3" w:rsidP="00560F4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2E56B9" w:rsidRDefault="00A735B3" w:rsidP="00560F4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2E56B9" w:rsidRDefault="00A735B3" w:rsidP="00560F48">
            <w:pPr>
              <w:pStyle w:val="TAL"/>
            </w:pPr>
            <w:r w:rsidRPr="002E56B9">
              <w:t>NOTE 1</w:t>
            </w:r>
          </w:p>
        </w:tc>
      </w:tr>
      <w:tr w:rsidR="00A735B3" w:rsidRPr="002E56B9" w14:paraId="5E1C66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2E56B9" w:rsidRDefault="00A735B3" w:rsidP="00560F48">
            <w:pPr>
              <w:pStyle w:val="TAL"/>
              <w:rPr>
                <w:lang w:eastAsia="zh-CN"/>
              </w:rPr>
            </w:pPr>
            <w:r w:rsidRPr="002E56B9">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2E56B9" w:rsidRDefault="00A735B3" w:rsidP="00560F4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2E56B9" w:rsidRDefault="00A735B3" w:rsidP="00560F48">
            <w:pPr>
              <w:pStyle w:val="TAL"/>
              <w:rPr>
                <w:rFonts w:eastAsia="SimSun"/>
                <w:lang w:eastAsia="zh-CN"/>
              </w:rPr>
            </w:pPr>
            <w:r w:rsidRPr="002E56B9">
              <w:t>Skip TC 7.5 if UE supports NSA and TS 38.521-3 TC 7.5B.4 has been executed.</w:t>
            </w:r>
          </w:p>
        </w:tc>
      </w:tr>
      <w:tr w:rsidR="00A735B3" w:rsidRPr="002E56B9" w14:paraId="2AC1159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2E56B9" w:rsidRDefault="00A735B3" w:rsidP="00560F4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2E56B9" w:rsidRDefault="00A735B3" w:rsidP="00560F4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2E56B9" w:rsidRDefault="00A735B3" w:rsidP="00560F48">
            <w:pPr>
              <w:pStyle w:val="TAL"/>
              <w:rPr>
                <w:rFonts w:eastAsia="SimSun"/>
                <w:lang w:eastAsia="zh-CN"/>
              </w:rPr>
            </w:pPr>
            <w:r w:rsidRPr="002E56B9">
              <w:t>Skip TC 7.6.2 if UE supports NSA and TS 38.521-3 TC 7.6B.2.4 has been executed.</w:t>
            </w:r>
          </w:p>
        </w:tc>
      </w:tr>
      <w:tr w:rsidR="00A735B3" w:rsidRPr="002E56B9" w14:paraId="148FA47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2E56B9" w:rsidRDefault="00A735B3" w:rsidP="00560F4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2E56B9" w:rsidRDefault="00A735B3" w:rsidP="00560F4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2E56B9" w:rsidRDefault="00A735B3" w:rsidP="00560F4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735B3" w:rsidRPr="002E56B9" w14:paraId="2A3A5FFF" w14:textId="77777777" w:rsidTr="00560F48">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654E876C"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10AE3425" w14:textId="77777777" w:rsidR="00A735B3" w:rsidRPr="002E56B9" w:rsidRDefault="00A735B3" w:rsidP="00560F48">
            <w:pPr>
              <w:pStyle w:val="TAN"/>
              <w:rPr>
                <w:rFonts w:eastAsia="SimSun"/>
              </w:rPr>
            </w:pPr>
            <w:r w:rsidRPr="002E56B9">
              <w:rPr>
                <w:rFonts w:eastAsia="SimSun"/>
              </w:rPr>
              <w:t>NOTE 3:</w:t>
            </w:r>
            <w:r w:rsidRPr="002E56B9">
              <w:rPr>
                <w:rFonts w:eastAsia="SimSun"/>
              </w:rPr>
              <w:tab/>
              <w:t>Void</w:t>
            </w:r>
            <w:r w:rsidRPr="002E56B9">
              <w:t>.</w:t>
            </w:r>
          </w:p>
          <w:p w14:paraId="0613373A" w14:textId="77777777" w:rsidR="00A735B3" w:rsidRPr="002E56B9" w:rsidRDefault="00A735B3" w:rsidP="00560F48">
            <w:pPr>
              <w:pStyle w:val="TAN"/>
              <w:rPr>
                <w:lang w:eastAsia="zh-TW"/>
              </w:rPr>
            </w:pPr>
            <w:r w:rsidRPr="002E56B9">
              <w:rPr>
                <w:rFonts w:eastAsia="SimSun"/>
              </w:rPr>
              <w:t>NOTE 4:</w:t>
            </w:r>
            <w:r w:rsidRPr="002E56B9">
              <w:rPr>
                <w:lang w:eastAsia="zh-TW"/>
              </w:rPr>
              <w:tab/>
              <w:t>Void</w:t>
            </w:r>
            <w:r w:rsidRPr="002E56B9">
              <w:t>.</w:t>
            </w:r>
          </w:p>
        </w:tc>
      </w:tr>
    </w:tbl>
    <w:p w14:paraId="1C818EC2" w14:textId="77777777" w:rsidR="00A735B3" w:rsidRPr="002E56B9" w:rsidRDefault="00A735B3" w:rsidP="00A735B3"/>
    <w:p w14:paraId="314E6924" w14:textId="77777777" w:rsidR="00A735B3" w:rsidRPr="002E56B9" w:rsidRDefault="00A735B3" w:rsidP="00A735B3">
      <w:pPr>
        <w:pStyle w:val="TH"/>
      </w:pPr>
      <w:r w:rsidRPr="002E56B9">
        <w:t>Table 4.1.2-1a: Void</w:t>
      </w:r>
    </w:p>
    <w:p w14:paraId="28245A8E" w14:textId="77777777" w:rsidR="00A735B3" w:rsidRPr="002E56B9" w:rsidRDefault="00A735B3" w:rsidP="00A735B3">
      <w:pPr>
        <w:pStyle w:val="TH"/>
      </w:pPr>
      <w:r w:rsidRPr="002E56B9">
        <w:t>Table 4.1</w:t>
      </w:r>
      <w:r w:rsidRPr="002E56B9">
        <w:rPr>
          <w:lang w:eastAsia="zh-CN"/>
        </w:rPr>
        <w:t>.2</w:t>
      </w:r>
      <w:r w:rsidRPr="002E56B9">
        <w:t>-1b: Void</w:t>
      </w:r>
    </w:p>
    <w:p w14:paraId="15B2B036" w14:textId="77777777" w:rsidR="00A735B3" w:rsidRPr="002E56B9" w:rsidRDefault="00A735B3" w:rsidP="00A735B3">
      <w:pPr>
        <w:pStyle w:val="TH"/>
      </w:pPr>
      <w:r w:rsidRPr="002E56B9">
        <w:t>Table 4.1</w:t>
      </w:r>
      <w:r w:rsidRPr="002E56B9">
        <w:rPr>
          <w:lang w:eastAsia="zh-CN"/>
        </w:rPr>
        <w:t>.2</w:t>
      </w:r>
      <w:r w:rsidRPr="002E56B9">
        <w:t>-1c: Void</w:t>
      </w:r>
    </w:p>
    <w:p w14:paraId="031ECB0F" w14:textId="77777777" w:rsidR="00A735B3" w:rsidRPr="002E56B9" w:rsidRDefault="00A735B3" w:rsidP="00A735B3">
      <w:pPr>
        <w:rPr>
          <w:lang w:eastAsia="zh-CN"/>
        </w:rPr>
      </w:pPr>
    </w:p>
    <w:p w14:paraId="4F609DD8"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4894456E" w14:textId="77777777" w:rsidR="00A735B3" w:rsidRPr="002E56B9" w:rsidRDefault="00A735B3" w:rsidP="00A735B3">
      <w:pPr>
        <w:pStyle w:val="Heading3"/>
        <w:rPr>
          <w:lang w:eastAsia="zh-CN"/>
        </w:rPr>
      </w:pPr>
      <w:bookmarkStart w:id="130" w:name="_Toc20936809"/>
      <w:bookmarkStart w:id="131" w:name="_Toc36713255"/>
      <w:bookmarkStart w:id="132" w:name="_Toc36713658"/>
      <w:bookmarkStart w:id="133" w:name="_Toc52217971"/>
      <w:bookmarkStart w:id="134" w:name="_Toc58499583"/>
      <w:bookmarkStart w:id="135" w:name="_Toc68538440"/>
      <w:bookmarkStart w:id="136" w:name="_Toc75510023"/>
      <w:bookmarkStart w:id="137" w:name="_Toc90971501"/>
      <w:bookmarkStart w:id="138" w:name="_Toc100158409"/>
      <w:bookmarkStart w:id="139"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30"/>
      <w:bookmarkEnd w:id="131"/>
      <w:bookmarkEnd w:id="132"/>
      <w:bookmarkEnd w:id="133"/>
      <w:bookmarkEnd w:id="134"/>
      <w:bookmarkEnd w:id="135"/>
      <w:bookmarkEnd w:id="136"/>
      <w:bookmarkEnd w:id="137"/>
      <w:bookmarkEnd w:id="138"/>
      <w:bookmarkEnd w:id="139"/>
    </w:p>
    <w:p w14:paraId="7B387542" w14:textId="77777777" w:rsidR="00A735B3" w:rsidRPr="002E56B9" w:rsidRDefault="00A735B3" w:rsidP="00A735B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A735B3" w:rsidRPr="002E56B9" w14:paraId="6CA3627C" w14:textId="77777777" w:rsidTr="00560F48">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2E56B9" w:rsidRDefault="00A735B3" w:rsidP="00560F48">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2E56B9" w:rsidRDefault="00A735B3" w:rsidP="00560F48">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2E56B9" w:rsidRDefault="00A735B3" w:rsidP="00560F48">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2E56B9" w:rsidRDefault="00A735B3" w:rsidP="00560F48">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2E56B9" w:rsidRDefault="00A735B3" w:rsidP="00560F48">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78018049" w14:textId="77777777" w:rsidR="00A735B3" w:rsidRPr="002E56B9" w:rsidRDefault="00A735B3" w:rsidP="00560F48">
            <w:pPr>
              <w:pStyle w:val="TAH"/>
            </w:pPr>
            <w:r w:rsidRPr="002E56B9">
              <w:t>Additional Information</w:t>
            </w:r>
          </w:p>
        </w:tc>
      </w:tr>
      <w:tr w:rsidR="00A735B3" w:rsidRPr="002E56B9" w14:paraId="1ED80767" w14:textId="77777777" w:rsidTr="00560F48">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2E56B9"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2E56B9"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2E56B9" w:rsidRDefault="00A735B3" w:rsidP="00560F48">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2E56B9" w:rsidRDefault="00A735B3" w:rsidP="00560F48">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2E56B9"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2E56B9" w:rsidRDefault="00A735B3" w:rsidP="00560F48">
            <w:pPr>
              <w:pStyle w:val="TAH"/>
            </w:pPr>
          </w:p>
        </w:tc>
        <w:tc>
          <w:tcPr>
            <w:tcW w:w="1957" w:type="dxa"/>
            <w:gridSpan w:val="2"/>
            <w:tcBorders>
              <w:top w:val="nil"/>
              <w:left w:val="single" w:sz="4" w:space="0" w:color="auto"/>
              <w:bottom w:val="single" w:sz="4" w:space="0" w:color="auto"/>
              <w:right w:val="single" w:sz="4" w:space="0" w:color="auto"/>
            </w:tcBorders>
          </w:tcPr>
          <w:p w14:paraId="7073A042" w14:textId="77777777" w:rsidR="00A735B3" w:rsidRPr="002E56B9" w:rsidRDefault="00A735B3" w:rsidP="00560F48">
            <w:pPr>
              <w:pStyle w:val="TAH"/>
            </w:pPr>
          </w:p>
        </w:tc>
      </w:tr>
      <w:tr w:rsidR="00A735B3" w:rsidRPr="002E56B9" w14:paraId="4532D3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2E56B9" w:rsidRDefault="00A735B3" w:rsidP="00560F48">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2E56B9" w:rsidRDefault="00A735B3" w:rsidP="00560F48">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2E56B9" w:rsidRDefault="00A735B3" w:rsidP="00560F48">
            <w:pPr>
              <w:pStyle w:val="TAL"/>
              <w:rPr>
                <w:b/>
                <w:lang w:eastAsia="zh-CN"/>
              </w:rPr>
            </w:pPr>
          </w:p>
        </w:tc>
      </w:tr>
      <w:tr w:rsidR="00A735B3" w:rsidRPr="002E56B9" w14:paraId="49F48FA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2E56B9" w:rsidRDefault="00A735B3" w:rsidP="00560F48">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2E56B9" w:rsidRDefault="00A735B3" w:rsidP="00560F48">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2E56B9" w:rsidRDefault="00A735B3" w:rsidP="00560F48">
            <w:pPr>
              <w:pStyle w:val="TAL"/>
              <w:rPr>
                <w:b/>
                <w:lang w:eastAsia="zh-CN"/>
              </w:rPr>
            </w:pPr>
          </w:p>
        </w:tc>
      </w:tr>
      <w:tr w:rsidR="00A735B3" w:rsidRPr="002E56B9" w14:paraId="12287A3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2E56B9" w:rsidRDefault="00A735B3" w:rsidP="00560F48">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2E56B9" w:rsidRDefault="00A735B3" w:rsidP="00560F48">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5A4861D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22D3E9" w14:textId="77777777" w:rsidR="00A735B3" w:rsidRPr="002E56B9" w:rsidRDefault="00A735B3" w:rsidP="00560F48">
            <w:pPr>
              <w:pStyle w:val="TAL"/>
            </w:pPr>
          </w:p>
        </w:tc>
      </w:tr>
      <w:tr w:rsidR="00A735B3" w:rsidRPr="002E56B9" w14:paraId="7B24C9E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2E56B9" w:rsidRDefault="00A735B3" w:rsidP="00560F48">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2E56B9" w:rsidRDefault="00A735B3" w:rsidP="00560F48">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2E56B9" w:rsidRDefault="00A735B3" w:rsidP="00560F48">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2E56B9" w:rsidRDefault="00A735B3" w:rsidP="00560F48">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BFD395" w14:textId="77777777" w:rsidR="00A735B3" w:rsidRPr="002E56B9" w:rsidRDefault="00A735B3" w:rsidP="00560F48">
            <w:pPr>
              <w:pStyle w:val="TAL"/>
            </w:pPr>
          </w:p>
        </w:tc>
      </w:tr>
      <w:tr w:rsidR="00A735B3" w:rsidRPr="002E56B9" w14:paraId="365C193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2E56B9" w:rsidRDefault="00A735B3" w:rsidP="00560F48">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2E56B9" w:rsidRDefault="00A735B3" w:rsidP="00560F48">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2E56B9" w:rsidRDefault="00A735B3" w:rsidP="00560F48">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2E56B9" w:rsidRDefault="00A735B3" w:rsidP="00560F48">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16ABA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2E56B9" w:rsidRDefault="00A735B3" w:rsidP="00560F48">
            <w:pPr>
              <w:pStyle w:val="TAL"/>
              <w:rPr>
                <w:rFonts w:eastAsia="SimSun"/>
                <w:lang w:eastAsia="zh-CN"/>
              </w:rPr>
            </w:pPr>
            <w:r w:rsidRPr="002E56B9">
              <w:rPr>
                <w:rFonts w:eastAsia="SimSun"/>
                <w:lang w:eastAsia="zh-CN"/>
              </w:rPr>
              <w:t>PC3</w:t>
            </w:r>
          </w:p>
          <w:p w14:paraId="2142B542" w14:textId="77777777" w:rsidR="00A735B3" w:rsidRPr="002E56B9" w:rsidRDefault="00A735B3" w:rsidP="00560F48">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730633F" w14:textId="77777777" w:rsidR="00A735B3" w:rsidRPr="002E56B9" w:rsidRDefault="00A735B3" w:rsidP="00560F48">
            <w:pPr>
              <w:pStyle w:val="TAL"/>
            </w:pPr>
          </w:p>
        </w:tc>
      </w:tr>
      <w:tr w:rsidR="00A735B3" w:rsidRPr="002E56B9" w14:paraId="412FBF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2E56B9" w:rsidRDefault="00A735B3" w:rsidP="00560F48">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2E56B9" w:rsidRDefault="00A735B3" w:rsidP="00560F48">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2E56B9" w:rsidRDefault="00A735B3" w:rsidP="00560F48">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2E56B9" w:rsidRDefault="00A735B3" w:rsidP="00560F48">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77777777" w:rsidR="00A735B3" w:rsidRPr="002E56B9" w:rsidRDefault="00A735B3" w:rsidP="00560F48">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58DD69C6" w14:textId="77777777" w:rsidR="00A735B3" w:rsidRPr="002E56B9" w:rsidRDefault="00A735B3" w:rsidP="00560F48">
            <w:pPr>
              <w:pStyle w:val="TAL"/>
            </w:pPr>
          </w:p>
        </w:tc>
      </w:tr>
      <w:tr w:rsidR="00A735B3" w:rsidRPr="002E56B9" w14:paraId="7844FD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2E56B9" w:rsidRDefault="00A735B3" w:rsidP="00560F48">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2E56B9" w:rsidRDefault="00A735B3" w:rsidP="00560F48">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2E56B9" w:rsidRDefault="00A735B3" w:rsidP="00560F48">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2E56B9" w:rsidRDefault="00A735B3" w:rsidP="00560F48">
            <w:pPr>
              <w:pStyle w:val="TAL"/>
              <w:rPr>
                <w:rFonts w:cs="Arial"/>
              </w:rPr>
            </w:pPr>
            <w:r w:rsidRPr="002E56B9">
              <w:rPr>
                <w:rFonts w:cs="Arial"/>
              </w:rPr>
              <w:t>PC1</w:t>
            </w:r>
          </w:p>
          <w:p w14:paraId="7F4805A9" w14:textId="77777777" w:rsidR="00A735B3" w:rsidRPr="002E56B9" w:rsidRDefault="00A735B3" w:rsidP="00560F48">
            <w:pPr>
              <w:pStyle w:val="TAL"/>
              <w:rPr>
                <w:rFonts w:cs="Arial"/>
              </w:rPr>
            </w:pPr>
            <w:r w:rsidRPr="002E56B9">
              <w:rPr>
                <w:rFonts w:cs="Arial"/>
              </w:rPr>
              <w:t>PC2 (NOTE 1)</w:t>
            </w:r>
          </w:p>
          <w:p w14:paraId="090E0EF2" w14:textId="77777777" w:rsidR="00A735B3" w:rsidRPr="002E56B9" w:rsidRDefault="00A735B3" w:rsidP="00560F48">
            <w:pPr>
              <w:pStyle w:val="TAL"/>
              <w:rPr>
                <w:rFonts w:cs="Arial"/>
              </w:rPr>
            </w:pPr>
            <w:r w:rsidRPr="002E56B9">
              <w:rPr>
                <w:rFonts w:cs="Arial"/>
              </w:rPr>
              <w:t>PC3</w:t>
            </w:r>
          </w:p>
          <w:p w14:paraId="7B6018C7"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A37358" w14:textId="77777777" w:rsidR="00A735B3" w:rsidRPr="002E56B9" w:rsidRDefault="00A735B3" w:rsidP="00560F48">
            <w:pPr>
              <w:pStyle w:val="TAL"/>
              <w:rPr>
                <w:rFonts w:cs="Arial"/>
              </w:rPr>
            </w:pPr>
            <w:r w:rsidRPr="002E56B9">
              <w:rPr>
                <w:rFonts w:cs="Arial"/>
              </w:rPr>
              <w:t>NOTE 5</w:t>
            </w:r>
          </w:p>
          <w:p w14:paraId="098CC3EC" w14:textId="77777777" w:rsidR="00A735B3" w:rsidRPr="002E56B9" w:rsidRDefault="00A735B3" w:rsidP="00560F48">
            <w:pPr>
              <w:pStyle w:val="TAL"/>
            </w:pPr>
            <w:r w:rsidRPr="002E56B9">
              <w:rPr>
                <w:rFonts w:cs="Arial"/>
              </w:rPr>
              <w:t>Skip TC 6.2B.1.4.1 if UE supports SA and TSC 38.521-2 TC 6.2.1.1 has been executed.</w:t>
            </w:r>
          </w:p>
        </w:tc>
      </w:tr>
      <w:tr w:rsidR="00A735B3" w:rsidRPr="002E56B9" w14:paraId="6872FC6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2E56B9" w:rsidRDefault="00A735B3" w:rsidP="00560F48">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2E56B9" w:rsidRDefault="00A735B3" w:rsidP="00560F48">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2E56B9" w:rsidRDefault="00A735B3" w:rsidP="00560F48">
            <w:pPr>
              <w:pStyle w:val="TAL"/>
              <w:rPr>
                <w:rFonts w:cs="Arial"/>
              </w:rPr>
            </w:pPr>
            <w:r w:rsidRPr="002E56B9">
              <w:rPr>
                <w:rFonts w:cs="Arial"/>
              </w:rPr>
              <w:t>PC1</w:t>
            </w:r>
          </w:p>
          <w:p w14:paraId="02679023" w14:textId="77777777" w:rsidR="00A735B3" w:rsidRPr="002E56B9" w:rsidRDefault="00A735B3" w:rsidP="00560F48">
            <w:pPr>
              <w:pStyle w:val="TAL"/>
              <w:rPr>
                <w:rFonts w:cs="Arial"/>
              </w:rPr>
            </w:pPr>
            <w:r w:rsidRPr="002E56B9">
              <w:rPr>
                <w:rFonts w:cs="Arial"/>
              </w:rPr>
              <w:t>PC2 (NOTE 1)</w:t>
            </w:r>
          </w:p>
          <w:p w14:paraId="5A114C9B" w14:textId="77777777" w:rsidR="00A735B3" w:rsidRPr="002E56B9" w:rsidRDefault="00A735B3" w:rsidP="00560F48">
            <w:pPr>
              <w:pStyle w:val="TAL"/>
              <w:rPr>
                <w:rFonts w:cs="Arial"/>
              </w:rPr>
            </w:pPr>
            <w:r w:rsidRPr="002E56B9">
              <w:rPr>
                <w:rFonts w:cs="Arial"/>
              </w:rPr>
              <w:t>PC3</w:t>
            </w:r>
          </w:p>
          <w:p w14:paraId="64B4B17F" w14:textId="77777777" w:rsidR="00A735B3" w:rsidRPr="002E56B9" w:rsidRDefault="00A735B3" w:rsidP="00560F48">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0A4828" w14:textId="77777777" w:rsidR="00A735B3" w:rsidRPr="002E56B9" w:rsidRDefault="00A735B3" w:rsidP="00560F48">
            <w:pPr>
              <w:pStyle w:val="TAL"/>
              <w:rPr>
                <w:rFonts w:eastAsia="SimSun" w:cs="Arial"/>
                <w:lang w:eastAsia="zh-CN"/>
              </w:rPr>
            </w:pPr>
            <w:r w:rsidRPr="002E56B9">
              <w:rPr>
                <w:rFonts w:eastAsia="SimSun" w:cs="Arial"/>
                <w:lang w:eastAsia="zh-CN"/>
              </w:rPr>
              <w:t>NOTE 5</w:t>
            </w:r>
          </w:p>
          <w:p w14:paraId="3C7ED30A" w14:textId="77777777" w:rsidR="00A735B3" w:rsidRPr="002E56B9" w:rsidRDefault="00A735B3" w:rsidP="00560F48">
            <w:pPr>
              <w:pStyle w:val="TAL"/>
            </w:pPr>
            <w:r w:rsidRPr="002E56B9">
              <w:rPr>
                <w:rFonts w:cs="Arial"/>
              </w:rPr>
              <w:t>Skip TC 6.2B.1.4.2 if UE supports SA and TSC 38.521-2 TC 6.2.1.2 has been executed.</w:t>
            </w:r>
          </w:p>
        </w:tc>
      </w:tr>
      <w:tr w:rsidR="00A735B3" w:rsidRPr="002E56B9" w14:paraId="6E8ADA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2E56B9" w:rsidRDefault="00A735B3" w:rsidP="00560F48">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2E56B9" w:rsidRDefault="00A735B3" w:rsidP="00560F48">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2E56B9" w:rsidRDefault="00A735B3" w:rsidP="00560F48">
            <w:pPr>
              <w:pStyle w:val="TAL"/>
              <w:rPr>
                <w:b/>
                <w:lang w:eastAsia="zh-CN"/>
              </w:rPr>
            </w:pPr>
          </w:p>
        </w:tc>
      </w:tr>
      <w:tr w:rsidR="00A735B3" w:rsidRPr="002E56B9" w14:paraId="44C95DE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2E56B9" w:rsidRDefault="00A735B3" w:rsidP="00560F48">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2E56B9" w:rsidRDefault="00A735B3" w:rsidP="00560F48">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2E56B9" w:rsidRDefault="00A735B3" w:rsidP="00560F48">
            <w:pPr>
              <w:pStyle w:val="TAL"/>
              <w:rPr>
                <w:rFonts w:cs="Arial"/>
              </w:rPr>
            </w:pPr>
            <w:r w:rsidRPr="002E56B9">
              <w:rPr>
                <w:rFonts w:cs="Arial"/>
              </w:rPr>
              <w:t>PC1 (NOTE 1)</w:t>
            </w:r>
          </w:p>
          <w:p w14:paraId="0B290631" w14:textId="77777777" w:rsidR="00A735B3" w:rsidRPr="002E56B9" w:rsidRDefault="00A735B3" w:rsidP="00560F48">
            <w:pPr>
              <w:pStyle w:val="TAL"/>
              <w:rPr>
                <w:rFonts w:cs="Arial"/>
              </w:rPr>
            </w:pPr>
            <w:r w:rsidRPr="002E56B9">
              <w:rPr>
                <w:rFonts w:cs="Arial"/>
              </w:rPr>
              <w:t>PC2 (NOTE 1)</w:t>
            </w:r>
          </w:p>
          <w:p w14:paraId="3FDF3142" w14:textId="77777777" w:rsidR="00A735B3" w:rsidRPr="002E56B9" w:rsidRDefault="00A735B3" w:rsidP="00560F48">
            <w:pPr>
              <w:pStyle w:val="TAL"/>
              <w:rPr>
                <w:rFonts w:cs="Arial"/>
              </w:rPr>
            </w:pPr>
            <w:r w:rsidRPr="002E56B9">
              <w:rPr>
                <w:rFonts w:cs="Arial"/>
              </w:rPr>
              <w:t>PC3</w:t>
            </w:r>
          </w:p>
          <w:p w14:paraId="7071984D"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0ECAE51" w14:textId="77777777" w:rsidR="00A735B3" w:rsidRPr="002E56B9" w:rsidRDefault="00A735B3" w:rsidP="00560F48">
            <w:pPr>
              <w:pStyle w:val="TAL"/>
              <w:rPr>
                <w:rFonts w:cs="Arial"/>
              </w:rPr>
            </w:pPr>
            <w:r w:rsidRPr="002E56B9">
              <w:rPr>
                <w:rFonts w:cs="Arial"/>
              </w:rPr>
              <w:t>NOTE 5</w:t>
            </w:r>
          </w:p>
          <w:p w14:paraId="22E84C71" w14:textId="77777777" w:rsidR="00A735B3" w:rsidRPr="002E56B9" w:rsidRDefault="00A735B3" w:rsidP="00560F48">
            <w:pPr>
              <w:pStyle w:val="TAL"/>
            </w:pPr>
            <w:r w:rsidRPr="002E56B9">
              <w:rPr>
                <w:rFonts w:cs="Arial"/>
              </w:rPr>
              <w:t>Skip TC 6.2B.1.4_1.1.1 if UE supports SA and TS 38.521-2 TC 6.2A.1.1.1 has been executed.</w:t>
            </w:r>
          </w:p>
        </w:tc>
      </w:tr>
      <w:tr w:rsidR="00A735B3" w:rsidRPr="002E56B9" w14:paraId="59786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2E56B9" w:rsidRDefault="00A735B3" w:rsidP="00560F48">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2E56B9" w:rsidRDefault="00A735B3" w:rsidP="00560F48">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B24C59A" w:rsidR="00A735B3" w:rsidRPr="002E56B9" w:rsidRDefault="00A735B3" w:rsidP="00560F48">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2E56B9" w:rsidRDefault="00A735B3" w:rsidP="00560F48">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2E56B9" w:rsidRDefault="00A735B3" w:rsidP="00560F48">
            <w:pPr>
              <w:pStyle w:val="TAL"/>
              <w:rPr>
                <w:rFonts w:cs="Arial"/>
              </w:rPr>
            </w:pPr>
            <w:r w:rsidRPr="002E56B9">
              <w:rPr>
                <w:rFonts w:cs="Arial"/>
              </w:rPr>
              <w:t>PC1 (NOTE 1)</w:t>
            </w:r>
          </w:p>
          <w:p w14:paraId="63BAC2DB" w14:textId="77777777" w:rsidR="00A735B3" w:rsidRPr="002E56B9" w:rsidRDefault="00A735B3" w:rsidP="00560F48">
            <w:pPr>
              <w:pStyle w:val="TAL"/>
              <w:rPr>
                <w:rFonts w:cs="Arial"/>
              </w:rPr>
            </w:pPr>
            <w:r w:rsidRPr="002E56B9">
              <w:rPr>
                <w:rFonts w:cs="Arial"/>
              </w:rPr>
              <w:t>PC2 (NOTE 1)</w:t>
            </w:r>
          </w:p>
          <w:p w14:paraId="0ED229AC" w14:textId="77777777" w:rsidR="00A735B3" w:rsidRPr="002E56B9" w:rsidRDefault="00A735B3" w:rsidP="00560F48">
            <w:pPr>
              <w:pStyle w:val="TAL"/>
              <w:rPr>
                <w:rFonts w:cs="Arial"/>
              </w:rPr>
            </w:pPr>
            <w:r w:rsidRPr="002E56B9">
              <w:rPr>
                <w:rFonts w:cs="Arial"/>
              </w:rPr>
              <w:t>PC3</w:t>
            </w:r>
          </w:p>
          <w:p w14:paraId="2F95645B"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48F8227" w14:textId="77777777" w:rsidR="00A735B3" w:rsidRPr="002E56B9" w:rsidRDefault="00A735B3" w:rsidP="00560F48">
            <w:pPr>
              <w:pStyle w:val="TAL"/>
              <w:rPr>
                <w:rFonts w:cs="Arial"/>
                <w:lang w:val="en-US"/>
              </w:rPr>
            </w:pPr>
            <w:r w:rsidRPr="002E56B9">
              <w:rPr>
                <w:rFonts w:cs="Arial"/>
              </w:rPr>
              <w:t>NOTE</w:t>
            </w:r>
            <w:r w:rsidRPr="002E56B9">
              <w:rPr>
                <w:rFonts w:cs="Arial"/>
                <w:lang w:val="en-US"/>
              </w:rPr>
              <w:t xml:space="preserve"> 5</w:t>
            </w:r>
          </w:p>
          <w:p w14:paraId="3080D501" w14:textId="77777777" w:rsidR="00A735B3" w:rsidRPr="002E56B9" w:rsidRDefault="00A735B3" w:rsidP="00560F48">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A735B3" w:rsidRPr="002E56B9" w14:paraId="0CC8C4C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2E56B9" w:rsidRDefault="00A735B3" w:rsidP="00560F48">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2E56B9" w:rsidRDefault="00A735B3" w:rsidP="00560F48">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2E56B9" w:rsidRDefault="00A735B3" w:rsidP="00560F48">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2E56B9" w:rsidRDefault="00A735B3" w:rsidP="00560F48">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2E56B9" w:rsidRDefault="00A735B3" w:rsidP="00560F48">
            <w:pPr>
              <w:pStyle w:val="TAL"/>
              <w:rPr>
                <w:rFonts w:cs="Arial"/>
              </w:rPr>
            </w:pPr>
            <w:r w:rsidRPr="002E56B9">
              <w:rPr>
                <w:rFonts w:cs="Arial"/>
              </w:rPr>
              <w:t>PC1 (NOTE 1)</w:t>
            </w:r>
          </w:p>
          <w:p w14:paraId="4898CEAF" w14:textId="77777777" w:rsidR="00A735B3" w:rsidRPr="002E56B9" w:rsidRDefault="00A735B3" w:rsidP="00560F48">
            <w:pPr>
              <w:pStyle w:val="TAL"/>
              <w:rPr>
                <w:rFonts w:cs="Arial"/>
              </w:rPr>
            </w:pPr>
            <w:r w:rsidRPr="002E56B9">
              <w:rPr>
                <w:rFonts w:cs="Arial"/>
              </w:rPr>
              <w:t>PC2 (NOTE 1)</w:t>
            </w:r>
          </w:p>
          <w:p w14:paraId="293DE0CC" w14:textId="77777777" w:rsidR="00A735B3" w:rsidRPr="002E56B9" w:rsidRDefault="00A735B3" w:rsidP="00560F48">
            <w:pPr>
              <w:pStyle w:val="TAL"/>
              <w:rPr>
                <w:rFonts w:cs="Arial"/>
              </w:rPr>
            </w:pPr>
            <w:r w:rsidRPr="002E56B9">
              <w:rPr>
                <w:rFonts w:cs="Arial"/>
              </w:rPr>
              <w:t>PC3</w:t>
            </w:r>
          </w:p>
          <w:p w14:paraId="45E5C80D"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B3881AD" w14:textId="77777777" w:rsidR="00A735B3" w:rsidRPr="002E56B9" w:rsidRDefault="00A735B3" w:rsidP="00560F48">
            <w:pPr>
              <w:pStyle w:val="TAL"/>
              <w:rPr>
                <w:rFonts w:cs="Arial"/>
              </w:rPr>
            </w:pPr>
            <w:r w:rsidRPr="002E56B9">
              <w:rPr>
                <w:rFonts w:cs="Arial"/>
              </w:rPr>
              <w:t>NOTE 5</w:t>
            </w:r>
          </w:p>
          <w:p w14:paraId="61D3935A" w14:textId="77777777" w:rsidR="00A735B3" w:rsidRPr="002E56B9" w:rsidRDefault="00A735B3" w:rsidP="00560F48">
            <w:pPr>
              <w:pStyle w:val="TAL"/>
            </w:pPr>
            <w:r w:rsidRPr="002E56B9">
              <w:rPr>
                <w:rFonts w:cs="Arial"/>
              </w:rPr>
              <w:t>Skip TC 6.2B.1.4_1.2.1 if UE supports SA and TS 38.521-2 TC 6.2A.1.1.2 has been executed.</w:t>
            </w:r>
          </w:p>
        </w:tc>
      </w:tr>
      <w:tr w:rsidR="00A735B3" w:rsidRPr="002E56B9" w14:paraId="62596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2E56B9" w:rsidRDefault="00A735B3" w:rsidP="00560F48">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2E56B9" w:rsidRDefault="00A735B3" w:rsidP="00560F48">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2E56B9" w:rsidRDefault="00A735B3" w:rsidP="00560F48">
            <w:pPr>
              <w:pStyle w:val="TAL"/>
              <w:rPr>
                <w:rFonts w:cs="Arial"/>
              </w:rPr>
            </w:pPr>
            <w:r w:rsidRPr="002E56B9">
              <w:rPr>
                <w:rFonts w:cs="Arial"/>
              </w:rPr>
              <w:t>PC1 (NOTE 1)</w:t>
            </w:r>
          </w:p>
          <w:p w14:paraId="15AA7959" w14:textId="77777777" w:rsidR="00A735B3" w:rsidRPr="002E56B9" w:rsidRDefault="00A735B3" w:rsidP="00560F48">
            <w:pPr>
              <w:pStyle w:val="TAL"/>
              <w:rPr>
                <w:rFonts w:cs="Arial"/>
              </w:rPr>
            </w:pPr>
            <w:r w:rsidRPr="002E56B9">
              <w:rPr>
                <w:rFonts w:cs="Arial"/>
              </w:rPr>
              <w:t>PC2 (NOTE 1)</w:t>
            </w:r>
          </w:p>
          <w:p w14:paraId="47FDF598" w14:textId="77777777" w:rsidR="00A735B3" w:rsidRPr="002E56B9" w:rsidRDefault="00A735B3" w:rsidP="00560F48">
            <w:pPr>
              <w:pStyle w:val="TAL"/>
              <w:rPr>
                <w:rFonts w:cs="Arial"/>
              </w:rPr>
            </w:pPr>
            <w:r w:rsidRPr="002E56B9">
              <w:rPr>
                <w:rFonts w:cs="Arial"/>
              </w:rPr>
              <w:t>PC3</w:t>
            </w:r>
          </w:p>
          <w:p w14:paraId="74C3A3C7"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986137" w14:textId="77777777" w:rsidR="00A735B3" w:rsidRPr="002E56B9" w:rsidRDefault="00A735B3" w:rsidP="00560F48">
            <w:pPr>
              <w:pStyle w:val="TAL"/>
              <w:rPr>
                <w:rFonts w:cs="Arial"/>
              </w:rPr>
            </w:pPr>
            <w:r w:rsidRPr="002E56B9">
              <w:rPr>
                <w:rFonts w:cs="Arial"/>
              </w:rPr>
              <w:t>NOTE 5</w:t>
            </w:r>
          </w:p>
          <w:p w14:paraId="06D6326E" w14:textId="77777777" w:rsidR="00A735B3" w:rsidRPr="002E56B9" w:rsidRDefault="00A735B3" w:rsidP="00560F48">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A735B3" w:rsidRPr="002E56B9" w14:paraId="777B1D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2E56B9" w:rsidRDefault="00A735B3" w:rsidP="00560F48">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2E56B9" w:rsidRDefault="00A735B3" w:rsidP="00560F48">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2E56B9" w:rsidRDefault="00A735B3" w:rsidP="00560F48">
            <w:pPr>
              <w:pStyle w:val="TAL"/>
              <w:rPr>
                <w:rFonts w:cs="Arial"/>
              </w:rPr>
            </w:pPr>
            <w:r w:rsidRPr="002E56B9">
              <w:rPr>
                <w:rFonts w:cs="Arial"/>
              </w:rPr>
              <w:t>PC1 (NOTE 1)</w:t>
            </w:r>
          </w:p>
          <w:p w14:paraId="0090D101" w14:textId="77777777" w:rsidR="00A735B3" w:rsidRPr="002E56B9" w:rsidRDefault="00A735B3" w:rsidP="00560F48">
            <w:pPr>
              <w:pStyle w:val="TAL"/>
              <w:rPr>
                <w:rFonts w:cs="Arial"/>
              </w:rPr>
            </w:pPr>
            <w:r w:rsidRPr="002E56B9">
              <w:rPr>
                <w:rFonts w:cs="Arial"/>
              </w:rPr>
              <w:t>PC2 (NOTE 1)</w:t>
            </w:r>
          </w:p>
          <w:p w14:paraId="4EAED526" w14:textId="77777777" w:rsidR="00A735B3" w:rsidRPr="002E56B9" w:rsidRDefault="00A735B3" w:rsidP="00560F48">
            <w:pPr>
              <w:pStyle w:val="TAL"/>
              <w:rPr>
                <w:rFonts w:cs="Arial"/>
              </w:rPr>
            </w:pPr>
            <w:r w:rsidRPr="002E56B9">
              <w:rPr>
                <w:rFonts w:cs="Arial"/>
              </w:rPr>
              <w:t>PC3</w:t>
            </w:r>
          </w:p>
          <w:p w14:paraId="2433FF14"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CD7343" w14:textId="77777777" w:rsidR="00A735B3" w:rsidRPr="002E56B9" w:rsidRDefault="00A735B3" w:rsidP="00560F48">
            <w:pPr>
              <w:pStyle w:val="TAL"/>
              <w:rPr>
                <w:rFonts w:cs="Arial"/>
              </w:rPr>
            </w:pPr>
            <w:r w:rsidRPr="002E56B9">
              <w:rPr>
                <w:rFonts w:cs="Arial"/>
              </w:rPr>
              <w:t>NOTE 5</w:t>
            </w:r>
          </w:p>
          <w:p w14:paraId="59CBB8BD" w14:textId="77777777" w:rsidR="00A735B3" w:rsidRPr="002E56B9" w:rsidRDefault="00A735B3" w:rsidP="00560F48">
            <w:pPr>
              <w:pStyle w:val="TAL"/>
            </w:pPr>
            <w:r w:rsidRPr="002E56B9">
              <w:rPr>
                <w:rFonts w:cs="Arial"/>
              </w:rPr>
              <w:t>Skip TC 6.2B.1.4_1.3.1 if UE supports SA and TS 38.521-2 TC 6.2A.1.1.3 has been executed.</w:t>
            </w:r>
          </w:p>
        </w:tc>
      </w:tr>
      <w:tr w:rsidR="00A735B3" w:rsidRPr="002E56B9" w14:paraId="7B11B5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2E56B9" w:rsidRDefault="00A735B3" w:rsidP="00560F48">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2E56B9" w:rsidRDefault="00A735B3" w:rsidP="00560F48">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2E56B9" w:rsidRDefault="00A735B3" w:rsidP="00560F48">
            <w:pPr>
              <w:pStyle w:val="TAL"/>
              <w:rPr>
                <w:rFonts w:cs="Arial"/>
              </w:rPr>
            </w:pPr>
            <w:r w:rsidRPr="002E56B9">
              <w:rPr>
                <w:rFonts w:cs="Arial"/>
              </w:rPr>
              <w:t>PC1 (NOTE 1)</w:t>
            </w:r>
          </w:p>
          <w:p w14:paraId="403F4C7F" w14:textId="77777777" w:rsidR="00A735B3" w:rsidRPr="002E56B9" w:rsidRDefault="00A735B3" w:rsidP="00560F48">
            <w:pPr>
              <w:pStyle w:val="TAL"/>
              <w:rPr>
                <w:rFonts w:cs="Arial"/>
              </w:rPr>
            </w:pPr>
            <w:r w:rsidRPr="002E56B9">
              <w:rPr>
                <w:rFonts w:cs="Arial"/>
              </w:rPr>
              <w:t>PC2 (NOTE 1)</w:t>
            </w:r>
          </w:p>
          <w:p w14:paraId="576672A9" w14:textId="77777777" w:rsidR="00A735B3" w:rsidRPr="002E56B9" w:rsidRDefault="00A735B3" w:rsidP="00560F48">
            <w:pPr>
              <w:pStyle w:val="TAL"/>
              <w:rPr>
                <w:rFonts w:cs="Arial"/>
              </w:rPr>
            </w:pPr>
            <w:r w:rsidRPr="002E56B9">
              <w:rPr>
                <w:rFonts w:cs="Arial"/>
              </w:rPr>
              <w:t>PC3</w:t>
            </w:r>
          </w:p>
          <w:p w14:paraId="1049A506"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44C92AB" w14:textId="77777777" w:rsidR="00A735B3" w:rsidRPr="002E56B9" w:rsidRDefault="00A735B3" w:rsidP="00560F48">
            <w:pPr>
              <w:pStyle w:val="TAL"/>
              <w:rPr>
                <w:rFonts w:cs="Arial"/>
              </w:rPr>
            </w:pPr>
            <w:r w:rsidRPr="002E56B9">
              <w:rPr>
                <w:rFonts w:cs="Arial"/>
              </w:rPr>
              <w:t>NOTE 5</w:t>
            </w:r>
          </w:p>
          <w:p w14:paraId="38A3B2DE" w14:textId="77777777" w:rsidR="00A735B3" w:rsidRPr="002E56B9" w:rsidRDefault="00A735B3" w:rsidP="00560F48">
            <w:pPr>
              <w:pStyle w:val="TAL"/>
            </w:pPr>
            <w:r w:rsidRPr="002E56B9">
              <w:rPr>
                <w:rFonts w:cs="Arial"/>
              </w:rPr>
              <w:t>Skip TC 6.2B.1.4_1.3.2 if UE supports SA and TS 38.521-2 TC 6.2A.1.2.3 has been executed.</w:t>
            </w:r>
          </w:p>
        </w:tc>
      </w:tr>
      <w:tr w:rsidR="00A735B3" w:rsidRPr="002E56B9" w14:paraId="6F0785F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2E56B9" w:rsidRDefault="00A735B3" w:rsidP="00560F48">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2E56B9" w:rsidRDefault="00A735B3" w:rsidP="00560F48">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A7AF6B"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701763C"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21B7E2" w14:textId="77777777" w:rsidR="00A735B3" w:rsidRPr="002E56B9" w:rsidRDefault="00A735B3" w:rsidP="00560F48">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E983C0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42E993" w14:textId="77777777" w:rsidR="00A735B3" w:rsidRPr="002E56B9" w:rsidRDefault="00A735B3" w:rsidP="00560F48">
            <w:pPr>
              <w:pStyle w:val="TAL"/>
            </w:pPr>
            <w:r w:rsidRPr="002E56B9">
              <w:rPr>
                <w:rFonts w:cs="Arial"/>
              </w:rPr>
              <w:t>NOTE 1</w:t>
            </w:r>
          </w:p>
        </w:tc>
      </w:tr>
      <w:tr w:rsidR="00A735B3" w:rsidRPr="002E56B9" w14:paraId="2459D8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2E56B9" w:rsidRDefault="00A735B3" w:rsidP="00560F48">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2E56B9" w:rsidRDefault="00A735B3" w:rsidP="00560F48">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45454F9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0C5930"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7C6326B" w14:textId="77777777" w:rsidR="00A735B3" w:rsidRPr="002E56B9" w:rsidRDefault="00A735B3" w:rsidP="00560F48">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89249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4E6A88" w14:textId="77777777" w:rsidR="00A735B3" w:rsidRPr="002E56B9" w:rsidRDefault="00A735B3" w:rsidP="00560F48">
            <w:pPr>
              <w:pStyle w:val="TAL"/>
              <w:rPr>
                <w:lang w:eastAsia="ko-KR"/>
              </w:rPr>
            </w:pPr>
            <w:r w:rsidRPr="002E56B9">
              <w:rPr>
                <w:rFonts w:cs="Arial"/>
              </w:rPr>
              <w:t>NOTE 1</w:t>
            </w:r>
          </w:p>
        </w:tc>
      </w:tr>
      <w:tr w:rsidR="00A735B3" w:rsidRPr="002E56B9" w14:paraId="12B047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2E56B9" w:rsidRDefault="00A735B3" w:rsidP="00560F48">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2E56B9" w:rsidRDefault="00A735B3" w:rsidP="00560F48">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2E56B9" w:rsidRDefault="00A735B3" w:rsidP="00560F48">
            <w:pPr>
              <w:pStyle w:val="TAL"/>
              <w:rPr>
                <w:rFonts w:cs="Arial"/>
              </w:rPr>
            </w:pPr>
            <w:r w:rsidRPr="002E56B9">
              <w:rPr>
                <w:rFonts w:cs="Arial"/>
              </w:rPr>
              <w:t>PC1</w:t>
            </w:r>
          </w:p>
          <w:p w14:paraId="04921B79" w14:textId="77777777" w:rsidR="00A735B3" w:rsidRPr="002E56B9" w:rsidRDefault="00A735B3" w:rsidP="00560F48">
            <w:pPr>
              <w:pStyle w:val="TAL"/>
              <w:rPr>
                <w:rFonts w:cs="Arial"/>
              </w:rPr>
            </w:pPr>
            <w:r w:rsidRPr="002E56B9">
              <w:rPr>
                <w:rFonts w:cs="Arial"/>
              </w:rPr>
              <w:t>PC2</w:t>
            </w:r>
          </w:p>
          <w:p w14:paraId="74349751" w14:textId="77777777" w:rsidR="00A735B3" w:rsidRPr="002E56B9" w:rsidRDefault="00A735B3" w:rsidP="00560F48">
            <w:pPr>
              <w:pStyle w:val="TAL"/>
              <w:rPr>
                <w:rFonts w:cs="Arial"/>
              </w:rPr>
            </w:pPr>
            <w:r w:rsidRPr="002E56B9">
              <w:rPr>
                <w:rFonts w:cs="Arial"/>
              </w:rPr>
              <w:t>PC3</w:t>
            </w:r>
          </w:p>
          <w:p w14:paraId="209DFEA1" w14:textId="77777777" w:rsidR="00A735B3" w:rsidRPr="002E56B9" w:rsidRDefault="00A735B3" w:rsidP="00560F48">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83E383C" w14:textId="77777777" w:rsidR="00A735B3" w:rsidRPr="002E56B9" w:rsidRDefault="00A735B3" w:rsidP="00560F48">
            <w:pPr>
              <w:pStyle w:val="TAL"/>
              <w:rPr>
                <w:rFonts w:cs="Arial"/>
              </w:rPr>
            </w:pPr>
            <w:r w:rsidRPr="002E56B9">
              <w:rPr>
                <w:rFonts w:cs="Arial"/>
              </w:rPr>
              <w:t>NOTE 1</w:t>
            </w:r>
          </w:p>
          <w:p w14:paraId="36003628" w14:textId="77777777" w:rsidR="00A735B3" w:rsidRPr="002E56B9" w:rsidRDefault="00A735B3" w:rsidP="00560F48">
            <w:pPr>
              <w:pStyle w:val="TAL"/>
              <w:rPr>
                <w:rFonts w:cs="Arial"/>
              </w:rPr>
            </w:pPr>
            <w:r w:rsidRPr="002E56B9">
              <w:rPr>
                <w:rFonts w:cs="Arial"/>
              </w:rPr>
              <w:t>NOTE 5</w:t>
            </w:r>
          </w:p>
          <w:p w14:paraId="412A66A3" w14:textId="77777777" w:rsidR="00A735B3" w:rsidRPr="002E56B9" w:rsidRDefault="00A735B3" w:rsidP="00560F48">
            <w:pPr>
              <w:pStyle w:val="TAL"/>
              <w:rPr>
                <w:rFonts w:cs="Arial"/>
              </w:rPr>
            </w:pPr>
            <w:r w:rsidRPr="002E56B9">
              <w:rPr>
                <w:rFonts w:cs="Arial"/>
              </w:rPr>
              <w:t>Skip TC 6.2B.1.6 if UE supports SA and TS 38.521-2 TC 6.2.5 has been executed.</w:t>
            </w:r>
          </w:p>
        </w:tc>
      </w:tr>
      <w:tr w:rsidR="00A735B3" w:rsidRPr="002E56B9" w14:paraId="6EB301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2E56B9" w:rsidRDefault="00A735B3" w:rsidP="00560F48">
            <w:pPr>
              <w:pStyle w:val="TAL"/>
              <w:rPr>
                <w:bCs/>
              </w:rPr>
            </w:pPr>
            <w:r w:rsidRPr="002E56B9">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2E56B9" w:rsidRDefault="00A735B3" w:rsidP="00560F48">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29CD3A"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A735B3" w:rsidRPr="002E56B9" w14:paraId="1B42601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2E56B9" w:rsidRDefault="00A735B3" w:rsidP="00560F48">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2E56B9" w:rsidRDefault="00A735B3" w:rsidP="00560F48">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2E56B9" w:rsidRDefault="00A735B3" w:rsidP="00560F48">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7A98BE"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A735B3" w:rsidRPr="002E56B9" w14:paraId="3817DA7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2E56B9" w:rsidRDefault="00A735B3" w:rsidP="00560F48">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2E56B9" w:rsidRDefault="00A735B3" w:rsidP="00560F48">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2E56B9" w:rsidRDefault="00A735B3" w:rsidP="00560F48">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2E56B9" w:rsidRDefault="00A735B3" w:rsidP="00560F48">
            <w:pPr>
              <w:pStyle w:val="TAL"/>
              <w:rPr>
                <w:rFonts w:eastAsia="SimSun"/>
                <w:lang w:eastAsia="zh-CN"/>
              </w:rPr>
            </w:pPr>
            <w:r w:rsidRPr="002E56B9">
              <w:rPr>
                <w:rFonts w:eastAsia="SimSun"/>
                <w:lang w:eastAsia="zh-CN"/>
              </w:rPr>
              <w:t>PC3</w:t>
            </w:r>
          </w:p>
          <w:p w14:paraId="6AB4C297" w14:textId="77777777" w:rsidR="00A735B3" w:rsidRPr="002E56B9" w:rsidRDefault="00A735B3" w:rsidP="00560F48">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339A1AE9" w14:textId="77777777" w:rsidR="00A735B3" w:rsidRPr="002E56B9" w:rsidRDefault="00A735B3" w:rsidP="00560F48">
            <w:pPr>
              <w:pStyle w:val="TAL"/>
              <w:rPr>
                <w:lang w:eastAsia="zh-CN"/>
              </w:rPr>
            </w:pPr>
            <w:r w:rsidRPr="002E56B9">
              <w:rPr>
                <w:lang w:eastAsia="zh-CN"/>
              </w:rPr>
              <w:t>NOTE 5</w:t>
            </w:r>
          </w:p>
          <w:p w14:paraId="3A072061" w14:textId="77777777" w:rsidR="00A735B3" w:rsidRPr="002E56B9" w:rsidRDefault="00A735B3" w:rsidP="00560F48">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3E720ADF" w14:textId="77777777" w:rsidR="00A735B3" w:rsidRPr="002E56B9" w:rsidRDefault="00A735B3" w:rsidP="00560F48">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A735B3" w:rsidRPr="002E56B9" w14:paraId="7C949C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2E56B9" w:rsidRDefault="00A735B3" w:rsidP="00560F48">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2E56B9" w:rsidRDefault="00A735B3" w:rsidP="00560F48">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2E56B9" w:rsidRDefault="00A735B3" w:rsidP="00560F48">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FB3838" w14:textId="77777777" w:rsidR="00A735B3" w:rsidRPr="002E56B9" w:rsidRDefault="00A735B3" w:rsidP="00560F48">
            <w:pPr>
              <w:pStyle w:val="TAL"/>
            </w:pPr>
            <w:r w:rsidRPr="002E56B9">
              <w:t>NOTE 1</w:t>
            </w:r>
          </w:p>
          <w:p w14:paraId="7FA8870B" w14:textId="77777777" w:rsidR="00A735B3" w:rsidRPr="002E56B9" w:rsidRDefault="00A735B3" w:rsidP="00560F48">
            <w:pPr>
              <w:pStyle w:val="TAL"/>
              <w:rPr>
                <w:rFonts w:cs="Arial"/>
              </w:rPr>
            </w:pPr>
            <w:r w:rsidRPr="002E56B9">
              <w:rPr>
                <w:rFonts w:cs="Arial"/>
              </w:rPr>
              <w:t>NOTE 5</w:t>
            </w:r>
          </w:p>
          <w:p w14:paraId="7F51B4DE" w14:textId="77777777" w:rsidR="00A735B3" w:rsidRPr="002E56B9" w:rsidRDefault="00A735B3" w:rsidP="00560F48">
            <w:pPr>
              <w:pStyle w:val="TAL"/>
            </w:pPr>
            <w:r w:rsidRPr="002E56B9">
              <w:rPr>
                <w:rFonts w:cs="Arial"/>
              </w:rPr>
              <w:t>Skip TC 6.2B.2.4 if UE supports SA and TS 38.521-2 TC 6.2.2 has been executed.</w:t>
            </w:r>
          </w:p>
        </w:tc>
      </w:tr>
      <w:tr w:rsidR="00A735B3" w:rsidRPr="002E56B9" w14:paraId="2E420E23"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2E56B9" w:rsidRDefault="00A735B3" w:rsidP="00560F48">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2E56B9" w:rsidRDefault="00A735B3" w:rsidP="00560F48">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2E56B9" w:rsidRDefault="00A735B3" w:rsidP="00560F48">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77777777" w:rsidR="00A735B3" w:rsidRPr="002E56B9" w:rsidRDefault="00A735B3" w:rsidP="00560F48">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2E56B9" w:rsidRDefault="00A735B3" w:rsidP="00560F48">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2E56B9" w:rsidRDefault="00A735B3" w:rsidP="00560F48">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77777777" w:rsidR="00A735B3" w:rsidRPr="002E56B9" w:rsidRDefault="00A735B3" w:rsidP="00560F48">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128C5FC0" w14:textId="77777777" w:rsidR="00A735B3" w:rsidRPr="002E56B9" w:rsidRDefault="00A735B3" w:rsidP="00560F48">
            <w:pPr>
              <w:pStyle w:val="TAL"/>
              <w:rPr>
                <w:lang w:val="fr-FR" w:eastAsia="fr-FR"/>
              </w:rPr>
            </w:pPr>
          </w:p>
        </w:tc>
      </w:tr>
      <w:tr w:rsidR="00A735B3" w:rsidRPr="002E56B9" w14:paraId="658F61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2E56B9"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2E56B9"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2E56B9"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2E56B9"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2E56B9" w:rsidRDefault="00A735B3" w:rsidP="00560F48">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2E56B9" w:rsidRDefault="00A735B3" w:rsidP="00560F48">
            <w:pPr>
              <w:keepNext/>
              <w:keepLines/>
              <w:spacing w:after="0"/>
              <w:rPr>
                <w:rFonts w:ascii="Arial" w:eastAsia="PMingLiU" w:hAnsi="Arial"/>
                <w:sz w:val="18"/>
              </w:rPr>
            </w:pPr>
          </w:p>
        </w:tc>
      </w:tr>
      <w:tr w:rsidR="00A735B3" w:rsidRPr="002E56B9" w14:paraId="190B215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2E56B9" w:rsidRDefault="00A735B3" w:rsidP="00560F48">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2E56B9" w:rsidRDefault="00A735B3" w:rsidP="00560F48">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477F663" w14:textId="77777777" w:rsidR="00A735B3" w:rsidRPr="002E56B9" w:rsidRDefault="00A735B3" w:rsidP="00560F48">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934179F" w14:textId="77777777" w:rsidR="00A735B3" w:rsidRPr="002E56B9" w:rsidRDefault="00A735B3" w:rsidP="00560F48">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2E56B9" w:rsidRDefault="00A735B3" w:rsidP="00560F48">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7E9EA94A"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1</w:t>
            </w:r>
          </w:p>
          <w:p w14:paraId="27D17B30"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5</w:t>
            </w:r>
          </w:p>
          <w:p w14:paraId="2A6FAB4B"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A735B3" w:rsidRPr="002E56B9" w14:paraId="0D528D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2E56B9" w:rsidRDefault="00A735B3" w:rsidP="00560F48">
            <w:pPr>
              <w:pStyle w:val="TAL"/>
              <w:rPr>
                <w:bCs/>
              </w:rPr>
            </w:pPr>
            <w:r w:rsidRPr="002E56B9">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2E56B9" w:rsidRDefault="00A735B3" w:rsidP="00560F48">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2E56B9" w:rsidRDefault="00A735B3" w:rsidP="00560F48">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DBB243" w14:textId="77777777" w:rsidR="00A735B3" w:rsidRPr="002E56B9" w:rsidRDefault="00A735B3" w:rsidP="00560F48">
            <w:pPr>
              <w:pStyle w:val="TAL"/>
            </w:pPr>
          </w:p>
        </w:tc>
      </w:tr>
      <w:tr w:rsidR="00A735B3" w:rsidRPr="002E56B9" w14:paraId="4772B0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2E56B9" w:rsidRDefault="00A735B3" w:rsidP="00560F48">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2E56B9" w:rsidRDefault="00A735B3" w:rsidP="00560F48">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C07C70" w14:textId="77777777" w:rsidR="00A735B3" w:rsidRPr="002E56B9" w:rsidRDefault="00A735B3" w:rsidP="00560F48">
            <w:pPr>
              <w:pStyle w:val="TAL"/>
            </w:pPr>
            <w:r w:rsidRPr="002E56B9">
              <w:rPr>
                <w:rFonts w:cs="Arial"/>
              </w:rPr>
              <w:t>NOTE 1</w:t>
            </w:r>
          </w:p>
        </w:tc>
      </w:tr>
      <w:tr w:rsidR="00A735B3" w:rsidRPr="002E56B9" w14:paraId="026C2BF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2E56B9" w:rsidRDefault="00A735B3" w:rsidP="00560F48">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2E56B9" w:rsidRDefault="00A735B3" w:rsidP="00560F48">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2E56B9" w:rsidRDefault="00A735B3" w:rsidP="00560F48">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2E56B9" w:rsidRDefault="00A735B3" w:rsidP="00560F48">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2E56B9" w:rsidRDefault="00A735B3" w:rsidP="00560F48">
            <w:pPr>
              <w:pStyle w:val="TAL"/>
              <w:rPr>
                <w:rFonts w:eastAsia="SimSun"/>
                <w:lang w:eastAsia="zh-CN"/>
              </w:rPr>
            </w:pPr>
            <w:r w:rsidRPr="002E56B9">
              <w:rPr>
                <w:rFonts w:eastAsia="SimSun"/>
                <w:lang w:eastAsia="zh-CN"/>
              </w:rPr>
              <w:t>PC3</w:t>
            </w:r>
          </w:p>
          <w:p w14:paraId="4B98DD9E" w14:textId="77777777" w:rsidR="00A735B3" w:rsidRPr="002E56B9" w:rsidRDefault="00A735B3" w:rsidP="00560F48">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27ACCF1" w14:textId="77777777" w:rsidR="00A735B3" w:rsidRPr="002E56B9" w:rsidRDefault="00A735B3" w:rsidP="00560F48">
            <w:pPr>
              <w:pStyle w:val="TAL"/>
              <w:rPr>
                <w:rFonts w:cs="Arial"/>
              </w:rPr>
            </w:pPr>
            <w:r w:rsidRPr="002E56B9">
              <w:rPr>
                <w:rFonts w:cs="Arial"/>
              </w:rPr>
              <w:t>NOTE 5</w:t>
            </w:r>
          </w:p>
          <w:p w14:paraId="7C150B85" w14:textId="77777777" w:rsidR="00A735B3" w:rsidRPr="002E56B9" w:rsidRDefault="00A735B3" w:rsidP="00560F48">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4E67E294" w14:textId="77777777" w:rsidR="00A735B3" w:rsidRPr="002E56B9" w:rsidRDefault="00A735B3" w:rsidP="00560F48">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A735B3" w:rsidRPr="002E56B9" w14:paraId="43834FA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2E56B9" w:rsidRDefault="00A735B3" w:rsidP="00560F48">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2E56B9" w:rsidRDefault="00A735B3" w:rsidP="00560F48">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2E56B9" w:rsidRDefault="00A735B3" w:rsidP="00560F48">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2E56B9" w:rsidRDefault="00A735B3" w:rsidP="00560F48">
            <w:pPr>
              <w:pStyle w:val="TAL"/>
              <w:rPr>
                <w:rFonts w:cs="Arial"/>
              </w:rPr>
            </w:pPr>
            <w:r w:rsidRPr="002E56B9">
              <w:rPr>
                <w:rFonts w:cs="Arial"/>
              </w:rPr>
              <w:t>PC3</w:t>
            </w:r>
          </w:p>
          <w:p w14:paraId="19A9A8A4" w14:textId="77777777" w:rsidR="00A735B3" w:rsidRPr="002E56B9" w:rsidRDefault="00A735B3" w:rsidP="00560F48">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CB74A69" w14:textId="77777777" w:rsidR="00A735B3" w:rsidRPr="002E56B9" w:rsidRDefault="00A735B3" w:rsidP="00560F48">
            <w:pPr>
              <w:pStyle w:val="TAL"/>
              <w:rPr>
                <w:rFonts w:cs="Arial"/>
              </w:rPr>
            </w:pPr>
            <w:r w:rsidRPr="002E56B9">
              <w:rPr>
                <w:rFonts w:cs="Arial"/>
              </w:rPr>
              <w:t>NOTE 5</w:t>
            </w:r>
          </w:p>
          <w:p w14:paraId="3EAE65C7" w14:textId="77777777" w:rsidR="00A735B3" w:rsidRPr="002E56B9" w:rsidRDefault="00A735B3" w:rsidP="00560F48">
            <w:pPr>
              <w:pStyle w:val="TAL"/>
            </w:pPr>
            <w:r w:rsidRPr="002E56B9">
              <w:rPr>
                <w:rFonts w:cs="Arial"/>
              </w:rPr>
              <w:t>Skip TC 6.2B.3.4 if UE supports SA and TS 38.521-2 TC 6.2.3 has been executed.</w:t>
            </w:r>
          </w:p>
        </w:tc>
      </w:tr>
      <w:tr w:rsidR="00A735B3" w:rsidRPr="002E56B9" w14:paraId="59F938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2E56B9" w:rsidRDefault="00A735B3" w:rsidP="00560F48">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2E56B9" w:rsidRDefault="00A735B3" w:rsidP="00560F48">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BD7333" w14:textId="2CBD93C4" w:rsidR="00A735B3" w:rsidRPr="002E56B9" w:rsidRDefault="00A735B3" w:rsidP="00560F48">
            <w:pPr>
              <w:pStyle w:val="TAL"/>
            </w:pPr>
          </w:p>
        </w:tc>
      </w:tr>
      <w:tr w:rsidR="00A735B3" w:rsidRPr="002E56B9" w14:paraId="617507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2E56B9" w:rsidRDefault="00A735B3" w:rsidP="00560F48">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2E56B9" w:rsidRDefault="00A735B3" w:rsidP="00560F48">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2E56B9" w:rsidRDefault="00A735B3" w:rsidP="00560F48">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B100B5" w14:textId="7FDA927A" w:rsidR="00A735B3" w:rsidRPr="002E56B9" w:rsidRDefault="00A735B3" w:rsidP="00560F48">
            <w:pPr>
              <w:pStyle w:val="TAL"/>
            </w:pPr>
          </w:p>
        </w:tc>
      </w:tr>
      <w:tr w:rsidR="00A735B3" w:rsidRPr="002E56B9" w14:paraId="7A39D27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2E56B9" w:rsidRDefault="00A735B3" w:rsidP="00560F48">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2E56B9" w:rsidRDefault="00A735B3" w:rsidP="00560F48">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2E56B9" w:rsidRDefault="00A735B3" w:rsidP="00560F48">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2E56B9" w:rsidRDefault="00A735B3" w:rsidP="00560F48">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B175C38" w14:textId="77777777" w:rsidR="00A735B3" w:rsidRPr="002E56B9" w:rsidRDefault="00A735B3" w:rsidP="00560F48">
            <w:pPr>
              <w:pStyle w:val="TAL"/>
            </w:pPr>
          </w:p>
        </w:tc>
      </w:tr>
      <w:tr w:rsidR="00A735B3" w:rsidRPr="002E56B9" w14:paraId="42EFA0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2E56B9" w:rsidRDefault="00A735B3" w:rsidP="00560F48">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2E56B9" w:rsidRDefault="00A735B3" w:rsidP="00560F48">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2E56B9" w:rsidRDefault="00A735B3" w:rsidP="00560F48">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2E56B9" w:rsidRDefault="00A735B3" w:rsidP="00560F48">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77777777" w:rsidR="00A735B3" w:rsidRPr="002E56B9" w:rsidRDefault="00A735B3" w:rsidP="00560F48">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489CD04B" w14:textId="77777777" w:rsidR="00A735B3" w:rsidRPr="002E56B9" w:rsidRDefault="00A735B3" w:rsidP="00560F48">
            <w:pPr>
              <w:pStyle w:val="TAL"/>
            </w:pPr>
          </w:p>
        </w:tc>
      </w:tr>
      <w:tr w:rsidR="00A735B3" w:rsidRPr="002E56B9" w14:paraId="133260F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2E56B9" w:rsidRDefault="00A735B3" w:rsidP="00560F48">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2E56B9" w:rsidRDefault="00A735B3" w:rsidP="00560F48">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2E56B9" w:rsidRDefault="00A735B3" w:rsidP="00560F48">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93C8E78" w14:textId="77777777" w:rsidR="00A735B3" w:rsidRPr="002E56B9" w:rsidRDefault="00A735B3" w:rsidP="00560F48">
            <w:pPr>
              <w:pStyle w:val="TAL"/>
            </w:pPr>
          </w:p>
        </w:tc>
      </w:tr>
      <w:tr w:rsidR="00A735B3" w:rsidRPr="002E56B9" w14:paraId="45A9E509"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2E56B9" w:rsidRDefault="00A735B3" w:rsidP="00560F48">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2E56B9" w:rsidRDefault="00A735B3" w:rsidP="00560F48">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2E56B9" w:rsidRDefault="00A735B3" w:rsidP="00560F48">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2E56B9" w:rsidRDefault="00A735B3" w:rsidP="00560F48">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2E56B9" w:rsidRDefault="00A735B3" w:rsidP="00560F48">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6A1C9EA"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7CBBBB3" w14:textId="77777777" w:rsidR="00A735B3" w:rsidRPr="002E56B9" w:rsidRDefault="00A735B3" w:rsidP="00560F48">
            <w:pPr>
              <w:pStyle w:val="TAL"/>
              <w:rPr>
                <w:rFonts w:cs="Arial"/>
                <w:lang w:val="fr-FR" w:eastAsia="fr-FR"/>
              </w:rPr>
            </w:pPr>
            <w:r w:rsidRPr="002E56B9">
              <w:rPr>
                <w:rFonts w:cs="Arial"/>
                <w:lang w:val="fr-FR" w:eastAsia="fr-FR"/>
              </w:rPr>
              <w:t>PC3</w:t>
            </w:r>
          </w:p>
          <w:p w14:paraId="2DEC8384"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657E2F59" w14:textId="77777777" w:rsidR="00A735B3" w:rsidRPr="002E56B9" w:rsidRDefault="00A735B3" w:rsidP="00560F48">
            <w:pPr>
              <w:pStyle w:val="TAL"/>
              <w:rPr>
                <w:lang w:val="fr-FR" w:eastAsia="fr-FR"/>
              </w:rPr>
            </w:pPr>
            <w:r w:rsidRPr="002E56B9">
              <w:rPr>
                <w:rFonts w:hint="eastAsia"/>
                <w:lang w:val="fr-FR" w:eastAsia="fr-FR"/>
              </w:rPr>
              <w:t>NOTE 5</w:t>
            </w:r>
          </w:p>
          <w:p w14:paraId="34EB65B7" w14:textId="77777777" w:rsidR="00A735B3" w:rsidRPr="002E56B9" w:rsidRDefault="00A735B3" w:rsidP="00560F48">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A735B3" w:rsidRPr="002E56B9" w14:paraId="4F7BE3B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A735B3" w:rsidRPr="002E56B9" w:rsidRDefault="00A735B3" w:rsidP="00560F48">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A735B3" w:rsidRPr="002E56B9" w:rsidRDefault="00A735B3" w:rsidP="00560F48">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A735B3" w:rsidRPr="002E56B9" w:rsidRDefault="00A735B3" w:rsidP="00560F48">
            <w:pPr>
              <w:pStyle w:val="TAL"/>
              <w:rPr>
                <w:b/>
                <w:lang w:eastAsia="zh-CN"/>
              </w:rPr>
            </w:pPr>
          </w:p>
        </w:tc>
      </w:tr>
      <w:tr w:rsidR="00A735B3" w:rsidRPr="002E56B9" w14:paraId="06F6BC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A735B3" w:rsidRPr="002E56B9" w:rsidRDefault="00A735B3" w:rsidP="00560F48">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A735B3" w:rsidRPr="002E56B9" w:rsidRDefault="00A735B3" w:rsidP="00560F48">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48DA97" w14:textId="77777777" w:rsidR="00A735B3" w:rsidRPr="002E56B9" w:rsidRDefault="00A735B3" w:rsidP="00560F48">
            <w:pPr>
              <w:pStyle w:val="TAL"/>
            </w:pPr>
          </w:p>
        </w:tc>
      </w:tr>
      <w:tr w:rsidR="00A735B3" w:rsidRPr="002E56B9" w14:paraId="3C770B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A735B3" w:rsidRPr="002E56B9" w:rsidRDefault="00A735B3" w:rsidP="00560F48">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A735B3" w:rsidRPr="002E56B9" w:rsidRDefault="00A735B3" w:rsidP="00560F48">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76518F" w14:textId="77777777" w:rsidR="00A735B3" w:rsidRPr="002E56B9" w:rsidRDefault="00A735B3" w:rsidP="00560F48">
            <w:pPr>
              <w:pStyle w:val="TAL"/>
            </w:pPr>
            <w:r w:rsidRPr="002E56B9">
              <w:t>NOTE 5</w:t>
            </w:r>
          </w:p>
          <w:p w14:paraId="5D23AB7F" w14:textId="77777777" w:rsidR="00A735B3" w:rsidRPr="002E56B9" w:rsidRDefault="00A735B3" w:rsidP="00560F48">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10F8AF5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A735B3" w:rsidRPr="002E56B9" w:rsidRDefault="00A735B3" w:rsidP="00560F48">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A735B3" w:rsidRPr="002E56B9" w:rsidRDefault="00A735B3" w:rsidP="00560F48">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A3D57BA" w14:textId="77777777" w:rsidR="00A735B3" w:rsidRPr="002E56B9" w:rsidRDefault="00A735B3" w:rsidP="00560F48">
            <w:pPr>
              <w:pStyle w:val="TAL"/>
              <w:rPr>
                <w:rFonts w:cs="Arial"/>
              </w:rPr>
            </w:pPr>
            <w:r w:rsidRPr="002E56B9">
              <w:rPr>
                <w:rFonts w:cs="Arial"/>
              </w:rPr>
              <w:t>NOTE 5</w:t>
            </w:r>
          </w:p>
          <w:p w14:paraId="7E5B55D4" w14:textId="77777777" w:rsidR="00A735B3" w:rsidRPr="002E56B9" w:rsidRDefault="00A735B3" w:rsidP="00560F48">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63FAD7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A735B3" w:rsidRPr="002E56B9" w:rsidRDefault="00A735B3" w:rsidP="00560F48">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A735B3" w:rsidRPr="002E56B9" w:rsidRDefault="00A735B3" w:rsidP="00560F48">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77BDE6" w14:textId="77777777" w:rsidR="00A735B3" w:rsidRPr="002E56B9" w:rsidRDefault="00A735B3" w:rsidP="00560F48">
            <w:pPr>
              <w:pStyle w:val="TAL"/>
              <w:rPr>
                <w:rFonts w:cs="Arial"/>
              </w:rPr>
            </w:pPr>
            <w:r w:rsidRPr="002E56B9">
              <w:rPr>
                <w:rFonts w:cs="Arial"/>
              </w:rPr>
              <w:t>NOTE 5</w:t>
            </w:r>
          </w:p>
          <w:p w14:paraId="0FBD15D2" w14:textId="77777777" w:rsidR="00A735B3" w:rsidRPr="002E56B9" w:rsidRDefault="00A735B3" w:rsidP="00560F48">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A735B3" w:rsidRPr="002E56B9" w14:paraId="1D351D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A735B3" w:rsidRPr="002E56B9" w:rsidRDefault="00A735B3" w:rsidP="00560F48">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A735B3" w:rsidRPr="002E56B9" w:rsidRDefault="00A735B3" w:rsidP="00560F48">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A735B3" w:rsidRPr="002E56B9" w:rsidRDefault="00A735B3" w:rsidP="00560F48">
            <w:pPr>
              <w:pStyle w:val="TAL"/>
              <w:rPr>
                <w:b/>
                <w:lang w:eastAsia="zh-CN"/>
              </w:rPr>
            </w:pPr>
          </w:p>
        </w:tc>
      </w:tr>
      <w:tr w:rsidR="00A735B3" w:rsidRPr="002E56B9" w14:paraId="7ACB10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A735B3" w:rsidRPr="002E56B9" w:rsidRDefault="00A735B3" w:rsidP="00560F48">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A735B3" w:rsidRPr="002E56B9" w:rsidRDefault="00A735B3" w:rsidP="00560F48">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A735B3" w:rsidRPr="002E56B9" w:rsidRDefault="00A735B3" w:rsidP="00560F48">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030332" w14:textId="77777777" w:rsidR="00A735B3" w:rsidRPr="002E56B9" w:rsidRDefault="00A735B3" w:rsidP="00560F48">
            <w:pPr>
              <w:pStyle w:val="TAL"/>
              <w:rPr>
                <w:rFonts w:cs="Arial"/>
              </w:rPr>
            </w:pPr>
            <w:r w:rsidRPr="002E56B9">
              <w:rPr>
                <w:rFonts w:cs="Arial"/>
              </w:rPr>
              <w:t>NOTE 5</w:t>
            </w:r>
          </w:p>
          <w:p w14:paraId="699E590C"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A735B3" w:rsidRPr="002E56B9" w14:paraId="285852C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A735B3" w:rsidRPr="002E56B9" w:rsidRDefault="00A735B3" w:rsidP="00560F48">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A735B3" w:rsidRPr="002E56B9" w:rsidRDefault="00A735B3" w:rsidP="00560F48">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2B17D0" w14:textId="77777777" w:rsidR="00A735B3" w:rsidRPr="002E56B9" w:rsidRDefault="00A735B3" w:rsidP="00560F48">
            <w:pPr>
              <w:pStyle w:val="TAL"/>
              <w:rPr>
                <w:rFonts w:cs="Arial"/>
              </w:rPr>
            </w:pPr>
            <w:r w:rsidRPr="002E56B9">
              <w:rPr>
                <w:rFonts w:cs="Arial"/>
              </w:rPr>
              <w:t>NOTE 5</w:t>
            </w:r>
          </w:p>
          <w:p w14:paraId="6B3D43A0"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A735B3" w:rsidRPr="002E56B9" w14:paraId="447696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A735B3" w:rsidRPr="002E56B9" w:rsidRDefault="00A735B3" w:rsidP="00560F48">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A735B3" w:rsidRPr="002E56B9" w:rsidRDefault="00A735B3" w:rsidP="00560F48">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D3242" w14:textId="77777777" w:rsidR="00A735B3" w:rsidRPr="002E56B9" w:rsidRDefault="00A735B3" w:rsidP="00560F48">
            <w:pPr>
              <w:pStyle w:val="TAL"/>
              <w:rPr>
                <w:rFonts w:cs="Arial"/>
              </w:rPr>
            </w:pPr>
            <w:r w:rsidRPr="002E56B9">
              <w:rPr>
                <w:rFonts w:cs="Arial"/>
              </w:rPr>
              <w:t>NOTE 5</w:t>
            </w:r>
          </w:p>
          <w:p w14:paraId="5D2DE352"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A735B3" w:rsidRPr="002E56B9" w14:paraId="2F3FF5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A735B3" w:rsidRPr="002E56B9" w:rsidRDefault="00A735B3" w:rsidP="00560F48">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A735B3" w:rsidRPr="002E56B9" w:rsidRDefault="00A735B3" w:rsidP="00560F48">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02F5F1C"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607264"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11292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465196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8B9872" w14:textId="77777777" w:rsidR="00A735B3" w:rsidRPr="002E56B9" w:rsidRDefault="00A735B3" w:rsidP="00560F48">
            <w:pPr>
              <w:pStyle w:val="TAL"/>
            </w:pPr>
            <w:r w:rsidRPr="002E56B9">
              <w:t>NOTE 1</w:t>
            </w:r>
          </w:p>
          <w:p w14:paraId="37643125" w14:textId="77777777" w:rsidR="00A735B3" w:rsidRPr="002E56B9" w:rsidRDefault="00A735B3" w:rsidP="00560F48">
            <w:pPr>
              <w:pStyle w:val="TAL"/>
              <w:rPr>
                <w:rFonts w:cs="Arial"/>
              </w:rPr>
            </w:pPr>
            <w:r w:rsidRPr="002E56B9">
              <w:rPr>
                <w:rFonts w:cs="Arial"/>
              </w:rPr>
              <w:t>NOTE 5</w:t>
            </w:r>
          </w:p>
          <w:p w14:paraId="19BE2937" w14:textId="77777777" w:rsidR="00A735B3" w:rsidRPr="002E56B9" w:rsidRDefault="00A735B3" w:rsidP="00560F48">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A735B3" w:rsidRPr="002E56B9" w14:paraId="40DB30A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A735B3" w:rsidRPr="002E56B9" w:rsidRDefault="00A735B3" w:rsidP="00560F48">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A735B3" w:rsidRPr="002E56B9" w:rsidRDefault="00A735B3" w:rsidP="00560F48">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A735B3" w:rsidRPr="002E56B9" w:rsidRDefault="00A735B3" w:rsidP="00560F48">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A735B3" w:rsidRPr="002E56B9" w:rsidRDefault="00A735B3" w:rsidP="00560F48">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20BFC4F" w14:textId="77777777" w:rsidR="00A735B3" w:rsidRPr="002E56B9" w:rsidRDefault="00A735B3" w:rsidP="00560F48">
            <w:pPr>
              <w:pStyle w:val="TAL"/>
            </w:pPr>
          </w:p>
        </w:tc>
      </w:tr>
      <w:tr w:rsidR="00A735B3" w:rsidRPr="002E56B9" w14:paraId="436D17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A735B3" w:rsidRPr="002E56B9" w:rsidRDefault="00A735B3" w:rsidP="00560F48">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A735B3" w:rsidRPr="002E56B9" w:rsidRDefault="00A735B3" w:rsidP="00560F48">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A735B3" w:rsidRPr="002E56B9" w:rsidRDefault="00A735B3" w:rsidP="00560F4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A735B3" w:rsidRPr="002E56B9" w:rsidRDefault="00A735B3" w:rsidP="00560F4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A735B3" w:rsidRPr="002E56B9" w:rsidRDefault="00A735B3" w:rsidP="00560F4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9E864BA" w14:textId="77777777" w:rsidR="00A735B3" w:rsidRPr="002E56B9" w:rsidRDefault="00A735B3" w:rsidP="00560F48">
            <w:pPr>
              <w:pStyle w:val="TAL"/>
            </w:pPr>
          </w:p>
        </w:tc>
      </w:tr>
      <w:tr w:rsidR="00A735B3" w:rsidRPr="002E56B9" w14:paraId="59641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A735B3" w:rsidRPr="002E56B9" w:rsidRDefault="00A735B3" w:rsidP="00560F48">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A735B3" w:rsidRPr="002E56B9" w:rsidRDefault="00A735B3" w:rsidP="00560F48">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B52EA5" w14:textId="77777777" w:rsidR="00A735B3" w:rsidRPr="002E56B9" w:rsidRDefault="00A735B3" w:rsidP="00560F48">
            <w:pPr>
              <w:pStyle w:val="TAL"/>
              <w:rPr>
                <w:rFonts w:cs="Arial"/>
              </w:rPr>
            </w:pPr>
            <w:r w:rsidRPr="002E56B9">
              <w:rPr>
                <w:rFonts w:cs="Arial"/>
              </w:rPr>
              <w:t>NOTE 5</w:t>
            </w:r>
          </w:p>
          <w:p w14:paraId="7ECB540B" w14:textId="77777777" w:rsidR="00A735B3" w:rsidRPr="002E56B9" w:rsidRDefault="00A735B3" w:rsidP="00560F48">
            <w:pPr>
              <w:pStyle w:val="TAL"/>
            </w:pPr>
            <w:r w:rsidRPr="002E56B9">
              <w:rPr>
                <w:rFonts w:cs="Arial"/>
              </w:rPr>
              <w:t>Skip TC 6.3B.3.1 if UE supports SA and TS 38.521-1 TC 6.3.3.2 has been executed.</w:t>
            </w:r>
          </w:p>
        </w:tc>
      </w:tr>
      <w:tr w:rsidR="00A735B3" w:rsidRPr="002E56B9" w14:paraId="1E57C00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A735B3" w:rsidRPr="002E56B9" w:rsidRDefault="00A735B3" w:rsidP="00560F48">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A735B3" w:rsidRPr="002E56B9" w:rsidRDefault="00A735B3" w:rsidP="00560F48">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44BB33" w14:textId="77777777" w:rsidR="00A735B3" w:rsidRPr="002E56B9" w:rsidRDefault="00A735B3" w:rsidP="00560F48">
            <w:pPr>
              <w:pStyle w:val="TAL"/>
              <w:rPr>
                <w:rFonts w:cs="Arial"/>
              </w:rPr>
            </w:pPr>
            <w:r w:rsidRPr="002E56B9">
              <w:rPr>
                <w:rFonts w:cs="Arial"/>
              </w:rPr>
              <w:t>NOTE 5</w:t>
            </w:r>
          </w:p>
          <w:p w14:paraId="24CE6DD1" w14:textId="77777777" w:rsidR="00A735B3" w:rsidRPr="002E56B9" w:rsidRDefault="00A735B3" w:rsidP="00560F48">
            <w:pPr>
              <w:pStyle w:val="TAL"/>
            </w:pPr>
            <w:r w:rsidRPr="002E56B9">
              <w:rPr>
                <w:rFonts w:cs="Arial"/>
              </w:rPr>
              <w:t>Skip TC 6.3B.3.2 if UE supports SA and TS 38.521-1 TC 6.3.3.2 has been executed.</w:t>
            </w:r>
          </w:p>
        </w:tc>
      </w:tr>
      <w:tr w:rsidR="00A735B3" w:rsidRPr="002E56B9" w14:paraId="6662CB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A735B3" w:rsidRPr="002E56B9" w:rsidRDefault="00A735B3" w:rsidP="00560F48">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A735B3" w:rsidRPr="002E56B9" w:rsidRDefault="00A735B3" w:rsidP="00560F48">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2B2DCC" w14:textId="77777777" w:rsidR="00A735B3" w:rsidRPr="002E56B9" w:rsidRDefault="00A735B3" w:rsidP="00560F48">
            <w:pPr>
              <w:pStyle w:val="TAL"/>
              <w:rPr>
                <w:rFonts w:cs="Arial"/>
              </w:rPr>
            </w:pPr>
            <w:r w:rsidRPr="002E56B9">
              <w:rPr>
                <w:rFonts w:cs="Arial"/>
              </w:rPr>
              <w:t>NOTE 5</w:t>
            </w:r>
          </w:p>
          <w:p w14:paraId="3C88C7B9" w14:textId="77777777" w:rsidR="00A735B3" w:rsidRPr="002E56B9" w:rsidRDefault="00A735B3" w:rsidP="00560F48">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A735B3" w:rsidRPr="002E56B9" w14:paraId="5399D12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A735B3" w:rsidRPr="002E56B9" w:rsidRDefault="00A735B3" w:rsidP="00560F48">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A735B3" w:rsidRPr="002E56B9" w:rsidRDefault="00A735B3" w:rsidP="00560F48">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A735B3" w:rsidRPr="002E56B9" w:rsidRDefault="00A735B3" w:rsidP="00560F48">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B297D3" w14:textId="77777777" w:rsidR="00A735B3" w:rsidRPr="002E56B9" w:rsidRDefault="00A735B3" w:rsidP="00560F48">
            <w:pPr>
              <w:pStyle w:val="TAL"/>
            </w:pPr>
            <w:r w:rsidRPr="002E56B9">
              <w:t>NOTE 5</w:t>
            </w:r>
          </w:p>
          <w:p w14:paraId="4E7758E3" w14:textId="77777777" w:rsidR="00A735B3" w:rsidRPr="002E56B9" w:rsidRDefault="00A735B3" w:rsidP="00560F48">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A735B3" w:rsidRPr="002E56B9" w14:paraId="7B162B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EF8E8EE" w14:textId="77777777" w:rsidR="00A735B3" w:rsidRPr="002E56B9" w:rsidRDefault="00A735B3" w:rsidP="00560F48">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E0CDBA9" w14:textId="77777777" w:rsidR="00A735B3" w:rsidRPr="002E56B9" w:rsidRDefault="00A735B3" w:rsidP="00560F48">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E53BD23" w14:textId="77777777" w:rsidR="00A735B3" w:rsidRPr="002E56B9" w:rsidRDefault="00A735B3" w:rsidP="00560F48">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D8B99EB" w14:textId="77777777" w:rsidR="00A735B3" w:rsidRPr="002E56B9" w:rsidRDefault="00A735B3" w:rsidP="00560F48">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F9C9AAC" w14:textId="77777777" w:rsidR="00A735B3" w:rsidRPr="002E56B9" w:rsidRDefault="00A735B3" w:rsidP="00560F48">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25E68B35"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877381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B06B6E" w14:textId="77777777" w:rsidR="00A735B3" w:rsidRPr="002E56B9" w:rsidRDefault="00A735B3" w:rsidP="00560F48">
            <w:pPr>
              <w:pStyle w:val="TAL"/>
            </w:pPr>
          </w:p>
        </w:tc>
      </w:tr>
      <w:tr w:rsidR="00A735B3" w:rsidRPr="002E56B9" w14:paraId="3616E3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A735B3" w:rsidRPr="002E56B9" w:rsidRDefault="00A735B3" w:rsidP="00560F48">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A735B3" w:rsidRPr="002E56B9" w:rsidRDefault="00A735B3" w:rsidP="00560F48">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A735B3" w:rsidRPr="002E56B9" w:rsidRDefault="00A735B3" w:rsidP="00560F48">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A735B3" w:rsidRPr="002E56B9" w:rsidRDefault="00A735B3" w:rsidP="00560F48">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43B3F3" w14:textId="77777777" w:rsidR="00A735B3" w:rsidRPr="002E56B9" w:rsidRDefault="00A735B3" w:rsidP="00560F48">
            <w:pPr>
              <w:pStyle w:val="TAL"/>
            </w:pPr>
            <w:r w:rsidRPr="002E56B9">
              <w:t>NOTE 5</w:t>
            </w:r>
          </w:p>
          <w:p w14:paraId="045B1A91" w14:textId="7F324F13" w:rsidR="00A735B3" w:rsidRPr="002E56B9" w:rsidRDefault="00A735B3" w:rsidP="00560F48">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A735B3" w:rsidRPr="002E56B9" w14:paraId="203948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A735B3" w:rsidRPr="002E56B9" w:rsidRDefault="00A735B3" w:rsidP="00560F48">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A735B3" w:rsidRPr="002E56B9" w:rsidRDefault="00A735B3" w:rsidP="00560F48">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A735B3" w:rsidRPr="002E56B9" w:rsidRDefault="00A735B3" w:rsidP="00560F48">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A735B3" w:rsidRPr="002E56B9" w:rsidRDefault="00A735B3" w:rsidP="00560F48">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A735B3" w:rsidRPr="002E56B9" w:rsidRDefault="00A735B3" w:rsidP="00560F48">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A735B3" w:rsidRPr="002E56B9" w:rsidRDefault="00A735B3" w:rsidP="00560F48">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B83E41" w14:textId="77777777" w:rsidR="00A735B3" w:rsidRPr="002E56B9" w:rsidRDefault="00A735B3" w:rsidP="00560F48">
            <w:pPr>
              <w:pStyle w:val="TAL"/>
            </w:pPr>
            <w:r w:rsidRPr="002E56B9">
              <w:t>NOTE 1</w:t>
            </w:r>
          </w:p>
        </w:tc>
      </w:tr>
      <w:tr w:rsidR="00A735B3" w:rsidRPr="002E56B9" w14:paraId="26B64C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A735B3" w:rsidRPr="002E56B9" w:rsidRDefault="00A735B3" w:rsidP="00560F48">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A735B3" w:rsidRPr="002E56B9" w:rsidRDefault="00A735B3" w:rsidP="00560F48">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51E9F5" w14:textId="77777777" w:rsidR="00A735B3" w:rsidRPr="002E56B9" w:rsidRDefault="00A735B3" w:rsidP="00560F48">
            <w:pPr>
              <w:pStyle w:val="TAL"/>
              <w:rPr>
                <w:rFonts w:cs="Arial"/>
              </w:rPr>
            </w:pPr>
            <w:r w:rsidRPr="002E56B9">
              <w:rPr>
                <w:rFonts w:cs="Arial"/>
              </w:rPr>
              <w:t>NOTE 5</w:t>
            </w:r>
          </w:p>
          <w:p w14:paraId="7589134C" w14:textId="77777777" w:rsidR="00A735B3" w:rsidRPr="002E56B9" w:rsidRDefault="00A735B3" w:rsidP="00560F48">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F44AA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A735B3" w:rsidRPr="002E56B9" w:rsidRDefault="00A735B3" w:rsidP="00560F48">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A735B3" w:rsidRPr="002E56B9" w:rsidRDefault="00A735B3" w:rsidP="00560F48">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C9E54FB" w14:textId="77777777" w:rsidR="00A735B3" w:rsidRPr="002E56B9" w:rsidRDefault="00A735B3" w:rsidP="00560F48">
            <w:pPr>
              <w:pStyle w:val="TAL"/>
              <w:rPr>
                <w:rFonts w:cs="Arial"/>
              </w:rPr>
            </w:pPr>
            <w:r w:rsidRPr="002E56B9">
              <w:rPr>
                <w:rFonts w:cs="Arial"/>
              </w:rPr>
              <w:t>NOTE 5</w:t>
            </w:r>
          </w:p>
          <w:p w14:paraId="312EE645" w14:textId="77777777" w:rsidR="00A735B3" w:rsidRPr="002E56B9" w:rsidRDefault="00A735B3" w:rsidP="00560F48">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30A33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A735B3" w:rsidRPr="002E56B9" w:rsidRDefault="00A735B3" w:rsidP="00560F48">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A735B3" w:rsidRPr="002E56B9" w:rsidRDefault="00A735B3" w:rsidP="00560F48">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54871F" w14:textId="77777777" w:rsidR="00A735B3" w:rsidRPr="002E56B9" w:rsidRDefault="00A735B3" w:rsidP="00560F48">
            <w:pPr>
              <w:pStyle w:val="TAL"/>
              <w:rPr>
                <w:rFonts w:cs="Arial"/>
              </w:rPr>
            </w:pPr>
            <w:r w:rsidRPr="002E56B9">
              <w:rPr>
                <w:rFonts w:cs="Arial"/>
              </w:rPr>
              <w:t>NOTE 5</w:t>
            </w:r>
          </w:p>
          <w:p w14:paraId="12D07AF8" w14:textId="77777777" w:rsidR="00A735B3" w:rsidRPr="002E56B9" w:rsidRDefault="00A735B3" w:rsidP="00560F48">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746F39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A735B3" w:rsidRPr="002E56B9" w:rsidRDefault="00A735B3" w:rsidP="00560F48">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A735B3" w:rsidRPr="002E56B9" w:rsidRDefault="00A735B3" w:rsidP="00560F48">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A735B3" w:rsidRPr="002E56B9" w:rsidRDefault="00A735B3" w:rsidP="00560F48">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1FDB57" w14:textId="77777777" w:rsidR="00A735B3" w:rsidRPr="002E56B9" w:rsidRDefault="00A735B3" w:rsidP="00560F48">
            <w:pPr>
              <w:pStyle w:val="TAL"/>
              <w:rPr>
                <w:rFonts w:cs="Arial"/>
              </w:rPr>
            </w:pPr>
            <w:r w:rsidRPr="002E56B9">
              <w:rPr>
                <w:rFonts w:cs="Arial"/>
              </w:rPr>
              <w:t>NOTE 1</w:t>
            </w:r>
          </w:p>
          <w:p w14:paraId="2E2E6243" w14:textId="77777777" w:rsidR="00A735B3" w:rsidRPr="002E56B9" w:rsidRDefault="00A735B3" w:rsidP="00560F48">
            <w:pPr>
              <w:pStyle w:val="TAL"/>
              <w:rPr>
                <w:rFonts w:cs="Arial"/>
              </w:rPr>
            </w:pPr>
            <w:r w:rsidRPr="002E56B9">
              <w:rPr>
                <w:rFonts w:cs="Arial"/>
              </w:rPr>
              <w:t>NOTE 5</w:t>
            </w:r>
          </w:p>
          <w:p w14:paraId="447C6D05" w14:textId="77777777" w:rsidR="00A735B3" w:rsidRPr="002E56B9" w:rsidRDefault="00A735B3" w:rsidP="00560F48">
            <w:pPr>
              <w:pStyle w:val="TAL"/>
              <w:rPr>
                <w:rFonts w:cs="Arial"/>
              </w:rPr>
            </w:pPr>
            <w:r w:rsidRPr="002E56B9">
              <w:rPr>
                <w:rFonts w:cs="Arial"/>
              </w:rPr>
              <w:t>Skip TC 6.3B.4.4 if UE supports SA and TS 38.521-2 TC 6.3.3.4 has been executed.</w:t>
            </w:r>
          </w:p>
        </w:tc>
      </w:tr>
      <w:tr w:rsidR="00A735B3" w:rsidRPr="002E56B9" w14:paraId="58BC9C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A735B3" w:rsidRPr="002E56B9" w:rsidRDefault="00A735B3" w:rsidP="00560F48">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A735B3" w:rsidRPr="002E56B9" w:rsidRDefault="00A735B3" w:rsidP="00560F48">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AF5845" w14:textId="77777777" w:rsidR="00A735B3" w:rsidRPr="002E56B9" w:rsidRDefault="00A735B3" w:rsidP="00560F48">
            <w:pPr>
              <w:pStyle w:val="TAL"/>
            </w:pPr>
            <w:r w:rsidRPr="002E56B9">
              <w:t>NOTE 5</w:t>
            </w:r>
          </w:p>
          <w:p w14:paraId="5BDA174C" w14:textId="77777777" w:rsidR="00A735B3" w:rsidRPr="002E56B9" w:rsidRDefault="00A735B3" w:rsidP="00560F48">
            <w:pPr>
              <w:pStyle w:val="TAL"/>
            </w:pPr>
            <w:r w:rsidRPr="002E56B9">
              <w:t>Skip TC 6.3B.8.1.1 if UE supports SA and TS 38.521-1 TC 6.3.4.2 has been executed.</w:t>
            </w:r>
          </w:p>
        </w:tc>
      </w:tr>
      <w:tr w:rsidR="00A735B3" w:rsidRPr="002E56B9" w14:paraId="76690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A735B3" w:rsidRPr="002E56B9" w:rsidRDefault="00A735B3" w:rsidP="00560F48">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A735B3" w:rsidRPr="002E56B9" w:rsidRDefault="00A735B3" w:rsidP="00560F48">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215A3C" w14:textId="77777777" w:rsidR="00A735B3" w:rsidRPr="002E56B9" w:rsidRDefault="00A735B3" w:rsidP="00560F48">
            <w:pPr>
              <w:pStyle w:val="TAL"/>
            </w:pPr>
            <w:r w:rsidRPr="002E56B9">
              <w:t>NOTE 5</w:t>
            </w:r>
          </w:p>
          <w:p w14:paraId="438F958D" w14:textId="77777777" w:rsidR="00A735B3" w:rsidRPr="002E56B9" w:rsidRDefault="00A735B3" w:rsidP="00560F48">
            <w:pPr>
              <w:pStyle w:val="TAL"/>
            </w:pPr>
            <w:r w:rsidRPr="002E56B9">
              <w:t>Skip TC 6.3B.8.1.2 if UE supports SA and TS 38.521-1 TC 6.3.4.2 has been executed.</w:t>
            </w:r>
          </w:p>
        </w:tc>
      </w:tr>
      <w:tr w:rsidR="00A735B3" w:rsidRPr="002E56B9" w14:paraId="0359A5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A735B3" w:rsidRPr="002E56B9" w:rsidRDefault="00A735B3" w:rsidP="00560F48">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A735B3" w:rsidRPr="002E56B9" w:rsidRDefault="00A735B3" w:rsidP="00560F48">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404FCC" w14:textId="77777777" w:rsidR="00A735B3" w:rsidRPr="002E56B9" w:rsidRDefault="00A735B3" w:rsidP="00560F48">
            <w:pPr>
              <w:pStyle w:val="TAL"/>
            </w:pPr>
            <w:r w:rsidRPr="002E56B9">
              <w:t>NOTE 5</w:t>
            </w:r>
          </w:p>
          <w:p w14:paraId="00421CDB" w14:textId="77777777" w:rsidR="00A735B3" w:rsidRPr="002E56B9" w:rsidRDefault="00A735B3" w:rsidP="00560F48">
            <w:pPr>
              <w:pStyle w:val="TAL"/>
            </w:pPr>
            <w:r w:rsidRPr="002E56B9">
              <w:t>Skip TC 6.3B.8.1.3 if UE supports SA and TS 38.521-1 TC 6.3.4.2 has been executed.</w:t>
            </w:r>
          </w:p>
        </w:tc>
      </w:tr>
      <w:tr w:rsidR="00A735B3" w:rsidRPr="002E56B9" w14:paraId="134A29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A735B3" w:rsidRPr="002E56B9" w:rsidRDefault="00A735B3" w:rsidP="00560F48">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A735B3" w:rsidRPr="002E56B9" w:rsidRDefault="00A735B3" w:rsidP="00560F48">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4810766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3A9A1F0F"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45A668A7" w:rsidR="00A735B3" w:rsidRPr="002E56B9" w:rsidRDefault="00A735B3" w:rsidP="00560F48">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A59B7" w14:textId="77777777" w:rsidR="00A735B3" w:rsidRPr="002E56B9" w:rsidRDefault="00A735B3" w:rsidP="00560F48">
            <w:pPr>
              <w:pStyle w:val="TAL"/>
              <w:rPr>
                <w:rFonts w:cs="Arial"/>
              </w:rPr>
            </w:pPr>
            <w:r w:rsidRPr="002E56B9">
              <w:rPr>
                <w:rFonts w:cs="Arial"/>
              </w:rPr>
              <w:t>NOTE 5</w:t>
            </w:r>
          </w:p>
          <w:p w14:paraId="7820898F" w14:textId="1C099F38" w:rsidR="00A735B3" w:rsidRPr="002E56B9" w:rsidRDefault="00A735B3" w:rsidP="00560F48">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A735B3" w:rsidRPr="002E56B9" w14:paraId="4D493D1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A735B3" w:rsidRPr="002E56B9" w:rsidRDefault="00A735B3" w:rsidP="00560F48">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A735B3" w:rsidRPr="002E56B9" w:rsidRDefault="00A735B3" w:rsidP="00560F48">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7D2A57" w14:textId="77777777" w:rsidR="00A735B3" w:rsidRPr="002E56B9" w:rsidRDefault="00A735B3" w:rsidP="00560F48">
            <w:pPr>
              <w:pStyle w:val="TAL"/>
            </w:pPr>
            <w:r w:rsidRPr="002E56B9">
              <w:t>NOTE 5</w:t>
            </w:r>
          </w:p>
          <w:p w14:paraId="05CE1005" w14:textId="77777777" w:rsidR="00A735B3" w:rsidRPr="002E56B9" w:rsidRDefault="00A735B3" w:rsidP="00560F48">
            <w:pPr>
              <w:pStyle w:val="TAL"/>
            </w:pPr>
            <w:r w:rsidRPr="002E56B9">
              <w:t>Skip TC 6.3B.8.2.1 if UE supports SA and TS 38.521-1 TC 6.3.4.3 has been executed.</w:t>
            </w:r>
          </w:p>
        </w:tc>
      </w:tr>
      <w:tr w:rsidR="00A735B3" w:rsidRPr="002E56B9" w14:paraId="76723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A735B3" w:rsidRPr="002E56B9" w:rsidRDefault="00A735B3" w:rsidP="00560F48">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A735B3" w:rsidRPr="002E56B9" w:rsidRDefault="00A735B3" w:rsidP="00560F48">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D9DD5F" w14:textId="77777777" w:rsidR="00A735B3" w:rsidRPr="002E56B9" w:rsidRDefault="00A735B3" w:rsidP="00560F48">
            <w:pPr>
              <w:pStyle w:val="TAL"/>
            </w:pPr>
            <w:r w:rsidRPr="002E56B9">
              <w:t>NOTE 5</w:t>
            </w:r>
          </w:p>
          <w:p w14:paraId="5A0E6CD6" w14:textId="77777777" w:rsidR="00A735B3" w:rsidRPr="002E56B9" w:rsidRDefault="00A735B3" w:rsidP="00560F48">
            <w:pPr>
              <w:pStyle w:val="TAL"/>
            </w:pPr>
            <w:r w:rsidRPr="002E56B9">
              <w:t>Skip TC 6.3B.8.2.2 if UE supports SA and TS 38.521-1 TC 6.3.4.3 has been executed.</w:t>
            </w:r>
          </w:p>
        </w:tc>
      </w:tr>
      <w:tr w:rsidR="00A735B3" w:rsidRPr="002E56B9" w14:paraId="7AF7FB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A735B3" w:rsidRPr="002E56B9" w:rsidRDefault="00A735B3" w:rsidP="00560F48">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A735B3" w:rsidRPr="002E56B9" w:rsidRDefault="00A735B3" w:rsidP="00560F48">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07F4E" w14:textId="77777777" w:rsidR="00A735B3" w:rsidRPr="002E56B9" w:rsidRDefault="00A735B3" w:rsidP="00560F48">
            <w:pPr>
              <w:pStyle w:val="TAL"/>
            </w:pPr>
            <w:r w:rsidRPr="002E56B9">
              <w:t>NOTE 5</w:t>
            </w:r>
          </w:p>
          <w:p w14:paraId="2E90902E" w14:textId="77777777" w:rsidR="00A735B3" w:rsidRPr="002E56B9" w:rsidRDefault="00A735B3" w:rsidP="00560F48">
            <w:pPr>
              <w:pStyle w:val="TAL"/>
            </w:pPr>
            <w:r w:rsidRPr="002E56B9">
              <w:t>Skip TC 6.3B.8.2.3 if UE supports SA and TS 38.521-1 TC 6.3.4.3 has been executed.</w:t>
            </w:r>
          </w:p>
        </w:tc>
      </w:tr>
      <w:tr w:rsidR="00A735B3" w:rsidRPr="002E56B9" w14:paraId="1B93D5C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A735B3" w:rsidRPr="002E56B9" w:rsidRDefault="00A735B3" w:rsidP="00560F48">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A735B3" w:rsidRPr="002E56B9" w:rsidRDefault="00A735B3" w:rsidP="00560F48">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A735B3" w:rsidRPr="002E56B9" w:rsidRDefault="00A735B3" w:rsidP="00560F48">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A735B3" w:rsidRPr="002E56B9" w:rsidRDefault="00A735B3" w:rsidP="00560F48">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A735B3" w:rsidRPr="002E56B9" w:rsidRDefault="00A735B3" w:rsidP="00560F48">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27FFF9" w14:textId="77777777" w:rsidR="00A735B3" w:rsidRPr="002E56B9" w:rsidRDefault="00A735B3" w:rsidP="00560F48">
            <w:pPr>
              <w:pStyle w:val="TAL"/>
            </w:pPr>
            <w:r w:rsidRPr="002E56B9">
              <w:t>NOTE 1</w:t>
            </w:r>
          </w:p>
        </w:tc>
      </w:tr>
      <w:tr w:rsidR="00A735B3" w:rsidRPr="002E56B9" w14:paraId="568D80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A735B3" w:rsidRPr="002E56B9" w:rsidRDefault="00A735B3" w:rsidP="00560F48">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A735B3" w:rsidRPr="002E56B9" w:rsidRDefault="00A735B3" w:rsidP="00560F48">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4547E5" w14:textId="77777777" w:rsidR="00A735B3" w:rsidRPr="002E56B9" w:rsidRDefault="00A735B3" w:rsidP="00560F48">
            <w:pPr>
              <w:pStyle w:val="TAL"/>
            </w:pPr>
            <w:r w:rsidRPr="002E56B9">
              <w:t>NOTE 5</w:t>
            </w:r>
          </w:p>
          <w:p w14:paraId="3AE3F728" w14:textId="77777777" w:rsidR="00A735B3" w:rsidRPr="002E56B9" w:rsidRDefault="00A735B3" w:rsidP="00560F48">
            <w:pPr>
              <w:pStyle w:val="TAL"/>
            </w:pPr>
            <w:r w:rsidRPr="002E56B9">
              <w:t>Skip TC 6.3B.8.3.1 if UE supports SA and TS 38.521-1 TC 6.3.4.4 has been executed.</w:t>
            </w:r>
          </w:p>
        </w:tc>
      </w:tr>
      <w:tr w:rsidR="00A735B3" w:rsidRPr="002E56B9" w14:paraId="57047E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A735B3" w:rsidRPr="002E56B9" w:rsidRDefault="00A735B3" w:rsidP="00560F48">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A735B3" w:rsidRPr="002E56B9" w:rsidRDefault="00A735B3" w:rsidP="00560F48">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FCE073" w14:textId="77777777" w:rsidR="00A735B3" w:rsidRPr="002E56B9" w:rsidRDefault="00A735B3" w:rsidP="00560F48">
            <w:pPr>
              <w:pStyle w:val="TAL"/>
            </w:pPr>
            <w:r w:rsidRPr="002E56B9">
              <w:t>NOTE 5</w:t>
            </w:r>
          </w:p>
          <w:p w14:paraId="103B8907" w14:textId="77777777" w:rsidR="00A735B3" w:rsidRPr="002E56B9" w:rsidRDefault="00A735B3" w:rsidP="00560F48">
            <w:pPr>
              <w:pStyle w:val="TAL"/>
            </w:pPr>
            <w:r w:rsidRPr="002E56B9">
              <w:t>Skip TC 6.3B.8.3.2 if UE supports SA and TS 38.521-1 TC 6.3.4.4 has been executed.</w:t>
            </w:r>
          </w:p>
        </w:tc>
      </w:tr>
      <w:tr w:rsidR="00A735B3" w:rsidRPr="002E56B9" w14:paraId="3A7C92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A735B3" w:rsidRPr="002E56B9" w:rsidRDefault="00A735B3" w:rsidP="00560F48">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A735B3" w:rsidRPr="002E56B9" w:rsidRDefault="00A735B3" w:rsidP="00560F48">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A671F5" w14:textId="77777777" w:rsidR="00A735B3" w:rsidRPr="002E56B9" w:rsidRDefault="00A735B3" w:rsidP="00560F48">
            <w:pPr>
              <w:pStyle w:val="TAL"/>
            </w:pPr>
            <w:r w:rsidRPr="002E56B9">
              <w:t>NOTE 5</w:t>
            </w:r>
          </w:p>
          <w:p w14:paraId="666E8F4E" w14:textId="77777777" w:rsidR="00A735B3" w:rsidRPr="002E56B9" w:rsidRDefault="00A735B3" w:rsidP="00560F48">
            <w:pPr>
              <w:pStyle w:val="TAL"/>
            </w:pPr>
            <w:r w:rsidRPr="002E56B9">
              <w:t>Skip TC 6.3B.8.3.3 if UE supports SA and TS 38.521-1 TC 6.3.4.4 has been executed.</w:t>
            </w:r>
          </w:p>
        </w:tc>
      </w:tr>
      <w:tr w:rsidR="00A735B3" w:rsidRPr="002E56B9" w14:paraId="613AA0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A735B3" w:rsidRPr="002E56B9" w:rsidRDefault="00A735B3" w:rsidP="00560F48">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A735B3" w:rsidRPr="002E56B9" w:rsidRDefault="00A735B3" w:rsidP="00560F48">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382DE4F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53B48A80"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50323CFF"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318A6E" w14:textId="77777777" w:rsidR="00A735B3" w:rsidRPr="002E56B9" w:rsidRDefault="00A735B3" w:rsidP="00560F48">
            <w:pPr>
              <w:pStyle w:val="TAL"/>
            </w:pPr>
            <w:r w:rsidRPr="002E56B9">
              <w:t>NOTE 5</w:t>
            </w:r>
          </w:p>
          <w:p w14:paraId="13989FE4" w14:textId="325ADD14" w:rsidR="00A735B3" w:rsidRPr="002E56B9" w:rsidRDefault="00A735B3" w:rsidP="00560F48">
            <w:pPr>
              <w:pStyle w:val="TAL"/>
            </w:pPr>
            <w:r w:rsidRPr="002E56B9">
              <w:t>Skip TC 6.3B.8.3.4 if UE supports SA and TS 38.521-2 TC 6.3.4.4 has been executed.</w:t>
            </w:r>
          </w:p>
        </w:tc>
      </w:tr>
      <w:tr w:rsidR="00A735B3" w:rsidRPr="002E56B9" w14:paraId="0743778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A735B3" w:rsidRPr="002E56B9" w:rsidRDefault="00A735B3" w:rsidP="00560F48">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A735B3" w:rsidRPr="002E56B9" w:rsidRDefault="00A735B3" w:rsidP="00560F48">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A735B3" w:rsidRPr="002E56B9" w:rsidRDefault="00A735B3" w:rsidP="00560F48">
            <w:pPr>
              <w:pStyle w:val="TAL"/>
              <w:rPr>
                <w:b/>
                <w:lang w:eastAsia="zh-CN"/>
              </w:rPr>
            </w:pPr>
          </w:p>
        </w:tc>
      </w:tr>
      <w:tr w:rsidR="00A735B3" w:rsidRPr="002E56B9" w14:paraId="367A73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A735B3" w:rsidRPr="002E56B9" w:rsidRDefault="00A735B3" w:rsidP="00560F48">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A735B3" w:rsidRPr="002E56B9" w:rsidRDefault="00A735B3" w:rsidP="00560F48">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A735B3" w:rsidRPr="002E56B9" w:rsidRDefault="00A735B3" w:rsidP="00560F48">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A735B3" w:rsidRPr="002E56B9" w:rsidRDefault="00A735B3" w:rsidP="00560F48">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65CC04" w14:textId="77777777" w:rsidR="00A735B3" w:rsidRPr="002E56B9" w:rsidRDefault="00A735B3" w:rsidP="00560F48">
            <w:pPr>
              <w:pStyle w:val="TAL"/>
            </w:pPr>
            <w:r w:rsidRPr="002E56B9">
              <w:t>NOTE 5</w:t>
            </w:r>
          </w:p>
          <w:p w14:paraId="50505FDD" w14:textId="77777777" w:rsidR="00A735B3" w:rsidRPr="002E56B9" w:rsidRDefault="00A735B3" w:rsidP="00560F48">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711718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A735B3" w:rsidRPr="002E56B9" w:rsidRDefault="00A735B3" w:rsidP="00560F48">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A735B3" w:rsidRPr="002E56B9" w:rsidRDefault="00A735B3" w:rsidP="00560F48">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A735B3" w:rsidRPr="002E56B9" w:rsidRDefault="00A735B3" w:rsidP="00560F48">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A735B3" w:rsidRPr="002E56B9" w:rsidRDefault="00A735B3" w:rsidP="00560F48">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853B5C" w14:textId="77777777" w:rsidR="00A735B3" w:rsidRPr="002E56B9" w:rsidRDefault="00A735B3" w:rsidP="00560F48">
            <w:pPr>
              <w:pStyle w:val="TAL"/>
            </w:pPr>
            <w:r w:rsidRPr="002E56B9">
              <w:t>NOTE 5</w:t>
            </w:r>
          </w:p>
          <w:p w14:paraId="09432CB7" w14:textId="77777777" w:rsidR="00A735B3" w:rsidRPr="002E56B9" w:rsidRDefault="00A735B3" w:rsidP="00560F48">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351AB2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A735B3" w:rsidRPr="002E56B9" w:rsidRDefault="00A735B3" w:rsidP="00560F48">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A735B3" w:rsidRPr="002E56B9" w:rsidRDefault="00A735B3" w:rsidP="00560F48">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A735B3" w:rsidRPr="002E56B9" w:rsidRDefault="00A735B3" w:rsidP="00560F48">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A735B3" w:rsidRPr="002E56B9" w:rsidRDefault="00A735B3" w:rsidP="00560F48">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8677F5" w14:textId="77777777" w:rsidR="00A735B3" w:rsidRPr="002E56B9" w:rsidRDefault="00A735B3" w:rsidP="00560F48">
            <w:pPr>
              <w:pStyle w:val="TAL"/>
              <w:rPr>
                <w:rFonts w:cs="Arial"/>
              </w:rPr>
            </w:pPr>
            <w:r w:rsidRPr="002E56B9">
              <w:rPr>
                <w:rFonts w:cs="Arial"/>
              </w:rPr>
              <w:t>NOTE 5</w:t>
            </w:r>
          </w:p>
          <w:p w14:paraId="28B4A495" w14:textId="77777777" w:rsidR="00A735B3" w:rsidRPr="002E56B9" w:rsidRDefault="00A735B3" w:rsidP="00560F48">
            <w:pPr>
              <w:pStyle w:val="TAL"/>
            </w:pPr>
            <w:r w:rsidRPr="002E56B9">
              <w:rPr>
                <w:rFonts w:cs="Arial"/>
              </w:rPr>
              <w:t>Skip TC 6.4B.1.3 if UE supports SA and TS 38.521-1 TC 6.4.1 has been executed.</w:t>
            </w:r>
          </w:p>
        </w:tc>
      </w:tr>
      <w:tr w:rsidR="00A735B3" w:rsidRPr="002E56B9" w14:paraId="36AA5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A735B3" w:rsidRPr="002E56B9" w:rsidRDefault="00A735B3" w:rsidP="00560F48">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A735B3" w:rsidRPr="002E56B9" w:rsidRDefault="00A735B3" w:rsidP="00560F48">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CF9408" w14:textId="77777777" w:rsidR="00A735B3" w:rsidRPr="002E56B9" w:rsidRDefault="00A735B3" w:rsidP="00560F48">
            <w:pPr>
              <w:pStyle w:val="TAL"/>
              <w:rPr>
                <w:rFonts w:cs="Arial"/>
              </w:rPr>
            </w:pPr>
            <w:r w:rsidRPr="002E56B9">
              <w:rPr>
                <w:rFonts w:cs="Arial"/>
              </w:rPr>
              <w:t>NOTE 5</w:t>
            </w:r>
          </w:p>
          <w:p w14:paraId="5F6EBF36" w14:textId="77777777" w:rsidR="00A735B3" w:rsidRPr="002E56B9" w:rsidRDefault="00A735B3" w:rsidP="00560F48">
            <w:pPr>
              <w:pStyle w:val="TAL"/>
            </w:pPr>
            <w:r w:rsidRPr="002E56B9">
              <w:rPr>
                <w:rFonts w:cs="Arial"/>
              </w:rPr>
              <w:t>Skip TC 6.4B.1.4 if UE supports SA and TS 38.521-2 TC 6.4.1 has been executed.</w:t>
            </w:r>
          </w:p>
        </w:tc>
      </w:tr>
      <w:tr w:rsidR="00A735B3" w:rsidRPr="002E56B9" w14:paraId="56B4DA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A735B3" w:rsidRPr="002E56B9" w:rsidRDefault="00A735B3" w:rsidP="00560F48">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A735B3" w:rsidRPr="002E56B9" w:rsidRDefault="00A735B3" w:rsidP="00560F48">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A735B3" w:rsidRPr="002E56B9" w:rsidRDefault="00A735B3" w:rsidP="00560F48">
            <w:pPr>
              <w:pStyle w:val="TAL"/>
              <w:rPr>
                <w:b/>
                <w:lang w:eastAsia="zh-CN"/>
              </w:rPr>
            </w:pPr>
          </w:p>
        </w:tc>
      </w:tr>
      <w:tr w:rsidR="00A735B3" w:rsidRPr="002E56B9" w14:paraId="4C34AE5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A735B3" w:rsidRPr="002E56B9" w:rsidRDefault="00A735B3" w:rsidP="00560F48">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A735B3" w:rsidRPr="002E56B9" w:rsidRDefault="00A735B3" w:rsidP="00560F48">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A7C66E" w14:textId="77777777" w:rsidR="00A735B3" w:rsidRPr="002E56B9" w:rsidRDefault="00A735B3" w:rsidP="00560F48">
            <w:pPr>
              <w:pStyle w:val="TAL"/>
              <w:rPr>
                <w:rFonts w:cs="Arial"/>
              </w:rPr>
            </w:pPr>
            <w:r w:rsidRPr="002E56B9">
              <w:rPr>
                <w:rFonts w:cs="Arial"/>
              </w:rPr>
              <w:t>NOTE 5</w:t>
            </w:r>
          </w:p>
          <w:p w14:paraId="7E743C27" w14:textId="77777777" w:rsidR="00A735B3" w:rsidRPr="002E56B9" w:rsidRDefault="00A735B3" w:rsidP="00560F48">
            <w:pPr>
              <w:pStyle w:val="TAL"/>
            </w:pPr>
            <w:r w:rsidRPr="002E56B9">
              <w:rPr>
                <w:rFonts w:cs="Arial"/>
              </w:rPr>
              <w:t>Skip TC 6.4B.1.4_1.1 if UE supports SA and TS 38.521-2 TC 6.4A.1.1 has been executed.</w:t>
            </w:r>
          </w:p>
        </w:tc>
      </w:tr>
      <w:tr w:rsidR="00A735B3" w:rsidRPr="002E56B9" w14:paraId="639C8A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A735B3" w:rsidRPr="002E56B9" w:rsidRDefault="00A735B3" w:rsidP="00560F48">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A735B3" w:rsidRPr="002E56B9" w:rsidRDefault="00A735B3" w:rsidP="00560F48">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20AF5C" w14:textId="77777777" w:rsidR="00A735B3" w:rsidRPr="002E56B9" w:rsidRDefault="00A735B3" w:rsidP="00560F48">
            <w:pPr>
              <w:pStyle w:val="TAL"/>
              <w:rPr>
                <w:rFonts w:cs="Arial"/>
              </w:rPr>
            </w:pPr>
            <w:r w:rsidRPr="002E56B9">
              <w:rPr>
                <w:rFonts w:cs="Arial"/>
              </w:rPr>
              <w:t>NOTE 5</w:t>
            </w:r>
          </w:p>
          <w:p w14:paraId="44F41A2A" w14:textId="77777777" w:rsidR="00A735B3" w:rsidRPr="002E56B9" w:rsidRDefault="00A735B3" w:rsidP="00560F48">
            <w:pPr>
              <w:pStyle w:val="TAL"/>
            </w:pPr>
            <w:r w:rsidRPr="002E56B9">
              <w:rPr>
                <w:rFonts w:cs="Arial"/>
              </w:rPr>
              <w:t>Skip TC 6.4B.1.4_1.2 if UE supports SA and TS 38.521-2 TC 6.4A.1.2 has been executed.</w:t>
            </w:r>
          </w:p>
        </w:tc>
      </w:tr>
      <w:tr w:rsidR="00A735B3" w:rsidRPr="002E56B9" w14:paraId="0A11D2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A735B3" w:rsidRPr="002E56B9" w:rsidRDefault="00A735B3" w:rsidP="00560F48">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A735B3" w:rsidRPr="002E56B9" w:rsidRDefault="00A735B3" w:rsidP="00560F48">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41435D" w14:textId="77777777" w:rsidR="00A735B3" w:rsidRPr="002E56B9" w:rsidRDefault="00A735B3" w:rsidP="00560F48">
            <w:pPr>
              <w:pStyle w:val="TAL"/>
              <w:rPr>
                <w:rFonts w:cs="Arial"/>
              </w:rPr>
            </w:pPr>
            <w:r w:rsidRPr="002E56B9">
              <w:rPr>
                <w:rFonts w:cs="Arial"/>
              </w:rPr>
              <w:t>NOTE 5</w:t>
            </w:r>
          </w:p>
          <w:p w14:paraId="17C20A4C" w14:textId="77777777" w:rsidR="00A735B3" w:rsidRPr="002E56B9" w:rsidRDefault="00A735B3" w:rsidP="00560F48">
            <w:pPr>
              <w:pStyle w:val="TAL"/>
            </w:pPr>
            <w:r w:rsidRPr="002E56B9">
              <w:rPr>
                <w:rFonts w:cs="Arial"/>
              </w:rPr>
              <w:t>Skip TC 6.4B.1.4_1.3 if UE supports SA and TS 38.521-2 TC 6.4A.1.3 has been executed.</w:t>
            </w:r>
          </w:p>
        </w:tc>
      </w:tr>
      <w:tr w:rsidR="00A735B3" w:rsidRPr="002E56B9" w14:paraId="10E119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A735B3" w:rsidRPr="002E56B9" w:rsidRDefault="00A735B3" w:rsidP="00560F48">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A735B3" w:rsidRPr="002E56B9" w:rsidRDefault="00A735B3" w:rsidP="00560F48">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91A705" w14:textId="77777777" w:rsidR="00A735B3" w:rsidRPr="002E56B9" w:rsidRDefault="00A735B3" w:rsidP="00560F48">
            <w:pPr>
              <w:pStyle w:val="TAL"/>
              <w:rPr>
                <w:rFonts w:cs="Arial"/>
              </w:rPr>
            </w:pPr>
            <w:r w:rsidRPr="002E56B9">
              <w:rPr>
                <w:rFonts w:cs="Arial"/>
              </w:rPr>
              <w:t>NOTE 5</w:t>
            </w:r>
          </w:p>
          <w:p w14:paraId="00C140D7" w14:textId="77777777" w:rsidR="00A735B3" w:rsidRPr="002E56B9" w:rsidRDefault="00A735B3" w:rsidP="00560F48">
            <w:pPr>
              <w:pStyle w:val="TAL"/>
            </w:pPr>
            <w:r w:rsidRPr="002E56B9">
              <w:rPr>
                <w:rFonts w:cs="Arial"/>
              </w:rPr>
              <w:t>Skip TC 6.4B.2.1.1 if UE supports SA and TS 38.521-1 TC 6.4.2.1 has been executed.</w:t>
            </w:r>
          </w:p>
        </w:tc>
      </w:tr>
      <w:tr w:rsidR="00A735B3" w:rsidRPr="002E56B9" w14:paraId="4BCD8FB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A735B3" w:rsidRPr="002E56B9" w:rsidRDefault="00A735B3" w:rsidP="00560F48">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A735B3" w:rsidRPr="002E56B9" w:rsidRDefault="00A735B3" w:rsidP="00560F48">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463E46" w14:textId="77777777" w:rsidR="00A735B3" w:rsidRPr="002E56B9" w:rsidRDefault="00A735B3" w:rsidP="00560F48">
            <w:pPr>
              <w:pStyle w:val="TAL"/>
              <w:rPr>
                <w:rFonts w:cs="Arial"/>
              </w:rPr>
            </w:pPr>
            <w:r w:rsidRPr="002E56B9">
              <w:rPr>
                <w:rFonts w:cs="Arial"/>
              </w:rPr>
              <w:t>NOTE 5</w:t>
            </w:r>
          </w:p>
          <w:p w14:paraId="71CFCBE2" w14:textId="77777777" w:rsidR="00A735B3" w:rsidRPr="002E56B9" w:rsidRDefault="00A735B3" w:rsidP="00560F48">
            <w:pPr>
              <w:pStyle w:val="TAL"/>
            </w:pPr>
            <w:r w:rsidRPr="002E56B9">
              <w:rPr>
                <w:rFonts w:cs="Arial"/>
              </w:rPr>
              <w:t>Skip TC 6.4B.2.1.2 if UE supports SA and TS 38.521-1 TC 6.4.2.2 has been executed.</w:t>
            </w:r>
          </w:p>
        </w:tc>
      </w:tr>
      <w:tr w:rsidR="00A735B3" w:rsidRPr="002E56B9" w14:paraId="3816AD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A735B3" w:rsidRPr="002E56B9" w:rsidRDefault="00A735B3" w:rsidP="00560F48">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A735B3" w:rsidRPr="002E56B9" w:rsidRDefault="00A735B3" w:rsidP="00560F48">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A362EC" w14:textId="77777777" w:rsidR="00A735B3" w:rsidRPr="002E56B9" w:rsidRDefault="00A735B3" w:rsidP="00560F48">
            <w:pPr>
              <w:pStyle w:val="TAL"/>
            </w:pPr>
          </w:p>
        </w:tc>
      </w:tr>
      <w:tr w:rsidR="00A735B3" w:rsidRPr="002E56B9" w14:paraId="74E04AA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A735B3" w:rsidRPr="002E56B9" w:rsidRDefault="00A735B3" w:rsidP="00560F48">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A735B3" w:rsidRPr="002E56B9" w:rsidRDefault="00A735B3" w:rsidP="00560F48">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A735B3" w:rsidRPr="002E56B9" w:rsidRDefault="00A735B3" w:rsidP="00560F48">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A735B3" w:rsidRPr="002E56B9" w:rsidRDefault="00A735B3" w:rsidP="00560F48">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B4039A" w14:textId="77777777" w:rsidR="00A735B3" w:rsidRPr="002E56B9" w:rsidRDefault="00A735B3" w:rsidP="00560F48">
            <w:pPr>
              <w:pStyle w:val="TAL"/>
              <w:rPr>
                <w:rFonts w:cs="Arial"/>
              </w:rPr>
            </w:pPr>
            <w:r w:rsidRPr="002E56B9">
              <w:rPr>
                <w:rFonts w:cs="Arial"/>
              </w:rPr>
              <w:t>NOTE 5</w:t>
            </w:r>
          </w:p>
          <w:p w14:paraId="2AFADC40" w14:textId="77777777" w:rsidR="00A735B3" w:rsidRPr="002E56B9" w:rsidRDefault="00A735B3" w:rsidP="00560F48">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5056C6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A735B3" w:rsidRPr="002E56B9" w:rsidRDefault="00A735B3" w:rsidP="00560F48">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A735B3" w:rsidRPr="002E56B9" w:rsidRDefault="00A735B3" w:rsidP="00560F48">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AE59F" w14:textId="77777777" w:rsidR="00A735B3" w:rsidRPr="002E56B9" w:rsidRDefault="00A735B3" w:rsidP="00560F48">
            <w:pPr>
              <w:pStyle w:val="TAL"/>
              <w:rPr>
                <w:rFonts w:cs="Arial"/>
              </w:rPr>
            </w:pPr>
            <w:r w:rsidRPr="002E56B9">
              <w:rPr>
                <w:rFonts w:cs="Arial"/>
              </w:rPr>
              <w:t>NOTE 5</w:t>
            </w:r>
          </w:p>
          <w:p w14:paraId="71F7F3F4" w14:textId="77777777" w:rsidR="00A735B3" w:rsidRPr="002E56B9" w:rsidRDefault="00A735B3" w:rsidP="00560F48">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11DD05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A735B3" w:rsidRPr="002E56B9" w:rsidRDefault="00A735B3" w:rsidP="00560F48">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A735B3" w:rsidRPr="002E56B9" w:rsidRDefault="00A735B3" w:rsidP="00560F48">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78302D" w14:textId="77777777" w:rsidR="00A735B3" w:rsidRPr="002E56B9" w:rsidRDefault="00A735B3" w:rsidP="00560F48">
            <w:pPr>
              <w:pStyle w:val="TAL"/>
              <w:rPr>
                <w:rFonts w:cs="Arial"/>
              </w:rPr>
            </w:pPr>
            <w:r w:rsidRPr="002E56B9">
              <w:rPr>
                <w:rFonts w:cs="Arial"/>
              </w:rPr>
              <w:t>NOTE 5</w:t>
            </w:r>
          </w:p>
          <w:p w14:paraId="64DD1E37" w14:textId="77777777" w:rsidR="00A735B3" w:rsidRPr="002E56B9" w:rsidRDefault="00A735B3" w:rsidP="00560F48">
            <w:pPr>
              <w:pStyle w:val="TAL"/>
            </w:pPr>
            <w:r w:rsidRPr="002E56B9">
              <w:rPr>
                <w:rFonts w:cs="Arial"/>
              </w:rPr>
              <w:t>Skip TC 6.4B.2.2.2 if UE supports SA and TS 38.521-1 TC 6.4.2.2has been executed.</w:t>
            </w:r>
          </w:p>
        </w:tc>
      </w:tr>
      <w:tr w:rsidR="00A735B3" w:rsidRPr="002E56B9" w14:paraId="498DCE9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A735B3" w:rsidRPr="002E56B9" w:rsidRDefault="00A735B3" w:rsidP="00560F48">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A735B3" w:rsidRPr="002E56B9" w:rsidRDefault="00A735B3" w:rsidP="00560F48">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C18DAF" w14:textId="77777777" w:rsidR="00A735B3" w:rsidRPr="002E56B9" w:rsidRDefault="00A735B3" w:rsidP="00560F48">
            <w:pPr>
              <w:pStyle w:val="TAL"/>
            </w:pPr>
            <w:r w:rsidRPr="002E56B9">
              <w:t>NOTE 5</w:t>
            </w:r>
          </w:p>
          <w:p w14:paraId="5F653ACE" w14:textId="77777777" w:rsidR="00A735B3" w:rsidRPr="002E56B9" w:rsidRDefault="00A735B3" w:rsidP="00560F48">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735B3" w:rsidRPr="002E56B9" w14:paraId="27E77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A735B3" w:rsidRPr="002E56B9" w:rsidRDefault="00A735B3" w:rsidP="00560F48">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A735B3" w:rsidRPr="002E56B9" w:rsidRDefault="00A735B3" w:rsidP="00560F48">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A735B3" w:rsidRPr="002E56B9" w:rsidRDefault="00A735B3" w:rsidP="00560F48">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A735B3" w:rsidRPr="002E56B9" w:rsidRDefault="00A735B3" w:rsidP="00560F48">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CC945E" w14:textId="77777777" w:rsidR="00A735B3" w:rsidRPr="002E56B9" w:rsidRDefault="00A735B3" w:rsidP="00560F48">
            <w:pPr>
              <w:pStyle w:val="TAL"/>
              <w:rPr>
                <w:rFonts w:cs="Arial"/>
              </w:rPr>
            </w:pPr>
            <w:r w:rsidRPr="002E56B9">
              <w:rPr>
                <w:rFonts w:cs="Arial"/>
              </w:rPr>
              <w:t>NOTE 5</w:t>
            </w:r>
          </w:p>
          <w:p w14:paraId="42649651" w14:textId="77777777" w:rsidR="00A735B3" w:rsidRPr="002E56B9" w:rsidRDefault="00A735B3" w:rsidP="00560F48">
            <w:pPr>
              <w:pStyle w:val="TAL"/>
            </w:pPr>
            <w:r w:rsidRPr="002E56B9">
              <w:rPr>
                <w:rFonts w:cs="Arial"/>
              </w:rPr>
              <w:t xml:space="preserve">Skip TC 6.4B.2.2.4 if UE supports SA and TS 38.521-1 TC 6.4.2.4 has been executed. </w:t>
            </w:r>
          </w:p>
        </w:tc>
      </w:tr>
      <w:tr w:rsidR="00A735B3" w:rsidRPr="002E56B9" w14:paraId="135204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A735B3" w:rsidRPr="002E56B9" w:rsidRDefault="00A735B3" w:rsidP="00560F48">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A735B3" w:rsidRPr="002E56B9" w:rsidRDefault="00A735B3" w:rsidP="00560F48">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C722F2" w14:textId="77777777" w:rsidR="00A735B3" w:rsidRPr="002E56B9" w:rsidRDefault="00A735B3" w:rsidP="00560F48">
            <w:pPr>
              <w:pStyle w:val="TAL"/>
              <w:rPr>
                <w:rFonts w:cs="Arial"/>
              </w:rPr>
            </w:pPr>
            <w:r w:rsidRPr="002E56B9">
              <w:rPr>
                <w:rFonts w:cs="Arial"/>
              </w:rPr>
              <w:t>NOTE 5</w:t>
            </w:r>
          </w:p>
          <w:p w14:paraId="4494962D" w14:textId="77777777" w:rsidR="00A735B3" w:rsidRPr="002E56B9" w:rsidRDefault="00A735B3" w:rsidP="00560F48">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426D854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A735B3" w:rsidRPr="002E56B9" w:rsidRDefault="00A735B3" w:rsidP="00560F48">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A735B3" w:rsidRPr="002E56B9" w:rsidRDefault="00A735B3" w:rsidP="00560F48">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8749A" w14:textId="77777777" w:rsidR="00A735B3" w:rsidRPr="002E56B9" w:rsidRDefault="00A735B3" w:rsidP="00560F48">
            <w:pPr>
              <w:pStyle w:val="TAL"/>
              <w:rPr>
                <w:rFonts w:cs="Arial"/>
              </w:rPr>
            </w:pPr>
            <w:r w:rsidRPr="002E56B9">
              <w:rPr>
                <w:rFonts w:cs="Arial"/>
              </w:rPr>
              <w:t>NOTE 5</w:t>
            </w:r>
          </w:p>
          <w:p w14:paraId="3A5DFADB" w14:textId="77777777" w:rsidR="00A735B3" w:rsidRPr="002E56B9" w:rsidRDefault="00A735B3" w:rsidP="00560F48">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735B3" w:rsidRPr="002E56B9" w14:paraId="125826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A735B3" w:rsidRPr="002E56B9" w:rsidRDefault="00A735B3" w:rsidP="00560F48">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A735B3" w:rsidRPr="002E56B9" w:rsidRDefault="00A735B3" w:rsidP="00560F48">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117829" w14:textId="77777777" w:rsidR="00A735B3" w:rsidRPr="002E56B9" w:rsidRDefault="00A735B3" w:rsidP="00560F48">
            <w:pPr>
              <w:pStyle w:val="TAL"/>
              <w:rPr>
                <w:rFonts w:cs="Arial"/>
              </w:rPr>
            </w:pPr>
            <w:r w:rsidRPr="002E56B9">
              <w:rPr>
                <w:rFonts w:cs="Arial"/>
              </w:rPr>
              <w:t>NOTE 5</w:t>
            </w:r>
          </w:p>
          <w:p w14:paraId="713B7DDB" w14:textId="77777777" w:rsidR="00A735B3" w:rsidRPr="002E56B9" w:rsidRDefault="00A735B3" w:rsidP="00560F48">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735B3" w:rsidRPr="002E56B9" w14:paraId="1EF2F4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A735B3" w:rsidRPr="002E56B9" w:rsidRDefault="00A735B3" w:rsidP="00560F48">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A735B3" w:rsidRPr="002E56B9" w:rsidRDefault="00A735B3" w:rsidP="00560F48">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DCBA7B" w14:textId="77777777" w:rsidR="00A735B3" w:rsidRPr="002E56B9" w:rsidRDefault="00A735B3" w:rsidP="00560F48">
            <w:pPr>
              <w:pStyle w:val="TAL"/>
              <w:rPr>
                <w:rFonts w:cs="Arial"/>
              </w:rPr>
            </w:pPr>
            <w:r w:rsidRPr="002E56B9">
              <w:rPr>
                <w:rFonts w:cs="Arial"/>
              </w:rPr>
              <w:t>NOTE 5</w:t>
            </w:r>
          </w:p>
          <w:p w14:paraId="1BEAEF81" w14:textId="77777777" w:rsidR="00A735B3" w:rsidRPr="002E56B9" w:rsidRDefault="00A735B3" w:rsidP="00560F48">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46CC1C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A735B3" w:rsidRPr="002E56B9" w:rsidRDefault="00A735B3" w:rsidP="00560F48">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A735B3" w:rsidRPr="002E56B9" w:rsidRDefault="00A735B3" w:rsidP="00560F48">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AA71D" w14:textId="77777777" w:rsidR="00A735B3" w:rsidRPr="002E56B9" w:rsidRDefault="00A735B3" w:rsidP="00560F48">
            <w:pPr>
              <w:pStyle w:val="TAL"/>
              <w:rPr>
                <w:rFonts w:cs="Arial"/>
                <w:lang w:eastAsia="zh-TW"/>
              </w:rPr>
            </w:pPr>
            <w:r w:rsidRPr="002E56B9">
              <w:rPr>
                <w:rFonts w:cs="Arial"/>
                <w:lang w:eastAsia="zh-TW"/>
              </w:rPr>
              <w:t>NOTE 1</w:t>
            </w:r>
          </w:p>
          <w:p w14:paraId="2A69C7CC" w14:textId="77777777" w:rsidR="00A735B3" w:rsidRPr="002E56B9" w:rsidRDefault="00A735B3" w:rsidP="00560F48">
            <w:pPr>
              <w:pStyle w:val="TAL"/>
              <w:rPr>
                <w:rFonts w:cs="Arial"/>
              </w:rPr>
            </w:pPr>
            <w:r w:rsidRPr="002E56B9">
              <w:rPr>
                <w:rFonts w:cs="Arial"/>
              </w:rPr>
              <w:t>NOTE 5</w:t>
            </w:r>
          </w:p>
          <w:p w14:paraId="3722A2C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735B3" w:rsidRPr="002E56B9" w14:paraId="0E40A3E6"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A735B3" w:rsidRPr="002E56B9" w:rsidRDefault="00A735B3" w:rsidP="00560F48">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A735B3" w:rsidRPr="002E56B9" w:rsidRDefault="00A735B3" w:rsidP="00560F48">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A735B3" w:rsidRPr="002E56B9" w:rsidRDefault="00A735B3" w:rsidP="00560F48">
            <w:pPr>
              <w:pStyle w:val="TAL"/>
              <w:rPr>
                <w:rFonts w:cs="Arial"/>
                <w:lang w:val="fr-FR" w:eastAsia="fr-FR"/>
              </w:rPr>
            </w:pPr>
            <w:r w:rsidRPr="002E56B9">
              <w:rPr>
                <w:rFonts w:cs="Arial"/>
                <w:lang w:val="fr-FR" w:eastAsia="fr-FR"/>
              </w:rPr>
              <w:t>PC1</w:t>
            </w:r>
          </w:p>
          <w:p w14:paraId="366D1572" w14:textId="77777777" w:rsidR="00A735B3" w:rsidRPr="002E56B9" w:rsidRDefault="00A735B3" w:rsidP="00560F48">
            <w:pPr>
              <w:pStyle w:val="TAL"/>
              <w:rPr>
                <w:rFonts w:eastAsiaTheme="minorHAnsi" w:cs="Arial"/>
                <w:lang w:val="fr-FR" w:eastAsia="fr-FR"/>
              </w:rPr>
            </w:pPr>
            <w:r w:rsidRPr="002E56B9">
              <w:rPr>
                <w:rFonts w:cs="Arial"/>
                <w:lang w:val="fr-FR" w:eastAsia="fr-FR"/>
              </w:rPr>
              <w:t>PC2</w:t>
            </w:r>
          </w:p>
          <w:p w14:paraId="11DC76DB" w14:textId="77777777" w:rsidR="00A735B3" w:rsidRPr="002E56B9" w:rsidRDefault="00A735B3" w:rsidP="00560F48">
            <w:pPr>
              <w:pStyle w:val="TAL"/>
              <w:rPr>
                <w:rFonts w:cs="Arial"/>
                <w:lang w:val="fr-FR" w:eastAsia="fr-FR"/>
              </w:rPr>
            </w:pPr>
            <w:r w:rsidRPr="002E56B9">
              <w:rPr>
                <w:rFonts w:cs="Arial"/>
                <w:lang w:val="fr-FR" w:eastAsia="fr-FR"/>
              </w:rPr>
              <w:t>PC3</w:t>
            </w:r>
          </w:p>
          <w:p w14:paraId="51C86B20" w14:textId="77777777" w:rsidR="00A735B3" w:rsidRPr="002E56B9" w:rsidRDefault="00A735B3" w:rsidP="00560F48">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C293FA" w14:textId="77777777" w:rsidR="00A735B3" w:rsidRPr="002E56B9" w:rsidRDefault="00A735B3" w:rsidP="00560F48">
            <w:pPr>
              <w:pStyle w:val="TAL"/>
              <w:rPr>
                <w:rFonts w:cs="Arial"/>
                <w:lang w:eastAsia="zh-TW"/>
              </w:rPr>
            </w:pPr>
            <w:r w:rsidRPr="002E56B9">
              <w:rPr>
                <w:rFonts w:cs="Arial"/>
                <w:lang w:eastAsia="zh-TW"/>
              </w:rPr>
              <w:t>NOTE 1</w:t>
            </w:r>
          </w:p>
          <w:p w14:paraId="13B3A023" w14:textId="77777777" w:rsidR="00A735B3" w:rsidRPr="002E56B9" w:rsidRDefault="00A735B3" w:rsidP="00560F48">
            <w:pPr>
              <w:pStyle w:val="TAL"/>
              <w:rPr>
                <w:rFonts w:cs="Arial"/>
              </w:rPr>
            </w:pPr>
            <w:r w:rsidRPr="002E56B9">
              <w:rPr>
                <w:rFonts w:cs="Arial"/>
              </w:rPr>
              <w:t>NOTE 5</w:t>
            </w:r>
          </w:p>
          <w:p w14:paraId="6D1308AC" w14:textId="77777777" w:rsidR="00A735B3" w:rsidRPr="002E56B9" w:rsidRDefault="00A735B3" w:rsidP="00560F48">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735B3" w:rsidRPr="002E56B9" w14:paraId="2DB601F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A735B3" w:rsidRPr="002E56B9" w:rsidRDefault="00A735B3" w:rsidP="00560F48">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A735B3" w:rsidRPr="002E56B9" w:rsidRDefault="00A735B3" w:rsidP="00560F48">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A735B3" w:rsidRPr="002E56B9" w:rsidRDefault="00A735B3" w:rsidP="00560F48">
            <w:pPr>
              <w:pStyle w:val="TAL"/>
              <w:rPr>
                <w:b/>
                <w:lang w:eastAsia="zh-CN"/>
              </w:rPr>
            </w:pPr>
          </w:p>
        </w:tc>
      </w:tr>
      <w:tr w:rsidR="00A735B3" w:rsidRPr="002E56B9" w14:paraId="4856136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A735B3" w:rsidRPr="002E56B9" w:rsidRDefault="00A735B3" w:rsidP="00560F48">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A735B3" w:rsidRPr="002E56B9" w:rsidRDefault="00A735B3" w:rsidP="00560F48">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13DDD9" w14:textId="77777777" w:rsidR="00A735B3" w:rsidRPr="002E56B9" w:rsidRDefault="00A735B3" w:rsidP="00560F48">
            <w:pPr>
              <w:pStyle w:val="TAL"/>
              <w:rPr>
                <w:rFonts w:cs="Arial"/>
                <w:lang w:eastAsia="zh-TW"/>
              </w:rPr>
            </w:pPr>
            <w:r w:rsidRPr="002E56B9">
              <w:rPr>
                <w:rFonts w:cs="Arial"/>
                <w:lang w:eastAsia="zh-TW"/>
              </w:rPr>
              <w:t>NOTE 1</w:t>
            </w:r>
          </w:p>
          <w:p w14:paraId="0B32AF78" w14:textId="77777777" w:rsidR="00A735B3" w:rsidRPr="002E56B9" w:rsidRDefault="00A735B3" w:rsidP="00560F48">
            <w:pPr>
              <w:pStyle w:val="TAL"/>
              <w:rPr>
                <w:rFonts w:cs="Arial"/>
              </w:rPr>
            </w:pPr>
            <w:r w:rsidRPr="002E56B9">
              <w:rPr>
                <w:rFonts w:cs="Arial"/>
              </w:rPr>
              <w:t>NOTE 5</w:t>
            </w:r>
          </w:p>
          <w:p w14:paraId="328235C8"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735B3" w:rsidRPr="002E56B9" w14:paraId="06B48D1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A735B3" w:rsidRPr="002E56B9" w:rsidRDefault="00A735B3" w:rsidP="00560F48">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A735B3" w:rsidRPr="002E56B9" w:rsidRDefault="00A735B3" w:rsidP="00560F48">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7F92C6" w14:textId="77777777" w:rsidR="00A735B3" w:rsidRPr="002E56B9" w:rsidRDefault="00A735B3" w:rsidP="00560F48">
            <w:pPr>
              <w:pStyle w:val="TAL"/>
              <w:rPr>
                <w:rFonts w:cs="Arial"/>
                <w:lang w:eastAsia="zh-TW"/>
              </w:rPr>
            </w:pPr>
            <w:r w:rsidRPr="002E56B9">
              <w:rPr>
                <w:rFonts w:cs="Arial"/>
                <w:lang w:eastAsia="zh-TW"/>
              </w:rPr>
              <w:t>NOTE 1</w:t>
            </w:r>
          </w:p>
          <w:p w14:paraId="2D2E643D" w14:textId="77777777" w:rsidR="00A735B3" w:rsidRPr="002E56B9" w:rsidRDefault="00A735B3" w:rsidP="00560F48">
            <w:pPr>
              <w:pStyle w:val="TAL"/>
              <w:rPr>
                <w:rFonts w:cs="Arial"/>
              </w:rPr>
            </w:pPr>
            <w:r w:rsidRPr="002E56B9">
              <w:rPr>
                <w:rFonts w:cs="Arial"/>
              </w:rPr>
              <w:t>NOTE 5</w:t>
            </w:r>
          </w:p>
          <w:p w14:paraId="67C83560"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735B3" w:rsidRPr="002E56B9" w14:paraId="3A39B0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A735B3" w:rsidRPr="002E56B9" w:rsidRDefault="00A735B3" w:rsidP="00560F48">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A735B3" w:rsidRPr="002E56B9" w:rsidRDefault="00A735B3" w:rsidP="00560F48">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35812" w14:textId="77777777" w:rsidR="00A735B3" w:rsidRPr="002E56B9" w:rsidRDefault="00A735B3" w:rsidP="00560F48">
            <w:pPr>
              <w:pStyle w:val="TAL"/>
              <w:rPr>
                <w:rFonts w:cs="Arial"/>
                <w:lang w:eastAsia="zh-TW"/>
              </w:rPr>
            </w:pPr>
            <w:r w:rsidRPr="002E56B9">
              <w:rPr>
                <w:rFonts w:cs="Arial"/>
                <w:lang w:eastAsia="zh-TW"/>
              </w:rPr>
              <w:t>NOTE 1</w:t>
            </w:r>
          </w:p>
          <w:p w14:paraId="487694CA" w14:textId="77777777" w:rsidR="00A735B3" w:rsidRPr="002E56B9" w:rsidRDefault="00A735B3" w:rsidP="00560F48">
            <w:pPr>
              <w:pStyle w:val="TAL"/>
              <w:rPr>
                <w:rFonts w:cs="Arial"/>
              </w:rPr>
            </w:pPr>
            <w:r w:rsidRPr="002E56B9">
              <w:rPr>
                <w:rFonts w:cs="Arial"/>
              </w:rPr>
              <w:t>NOTE 5</w:t>
            </w:r>
          </w:p>
          <w:p w14:paraId="0836D297"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735B3" w:rsidRPr="002E56B9" w14:paraId="478CAB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A735B3" w:rsidRPr="002E56B9" w:rsidRDefault="00A735B3" w:rsidP="00560F48">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A735B3" w:rsidRPr="002E56B9" w:rsidRDefault="00A735B3" w:rsidP="00560F48">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A735B3" w:rsidRPr="002E56B9" w:rsidRDefault="00A735B3" w:rsidP="00560F48">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DA557" w14:textId="77777777" w:rsidR="00A735B3" w:rsidRPr="002E56B9" w:rsidRDefault="00A735B3" w:rsidP="00560F48">
            <w:pPr>
              <w:pStyle w:val="TAL"/>
              <w:rPr>
                <w:rFonts w:cs="Arial"/>
                <w:lang w:eastAsia="zh-TW"/>
              </w:rPr>
            </w:pPr>
            <w:r w:rsidRPr="002E56B9">
              <w:t>NOTE 1</w:t>
            </w:r>
          </w:p>
        </w:tc>
      </w:tr>
      <w:tr w:rsidR="00A735B3" w:rsidRPr="002E56B9" w14:paraId="74F440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A735B3" w:rsidRPr="002E56B9" w:rsidRDefault="00A735B3" w:rsidP="00560F48">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A735B3" w:rsidRPr="002E56B9" w:rsidRDefault="00A735B3" w:rsidP="00560F48">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FA9B6" w14:textId="77777777" w:rsidR="00A735B3" w:rsidRPr="002E56B9" w:rsidRDefault="00A735B3" w:rsidP="00560F48">
            <w:pPr>
              <w:pStyle w:val="TAL"/>
              <w:rPr>
                <w:rFonts w:cs="Arial"/>
              </w:rPr>
            </w:pPr>
            <w:r w:rsidRPr="002E56B9">
              <w:rPr>
                <w:rFonts w:cs="Arial"/>
              </w:rPr>
              <w:t>NOTE 5</w:t>
            </w:r>
          </w:p>
          <w:p w14:paraId="7B5E8A8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735B3" w:rsidRPr="002E56B9" w14:paraId="61680DE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A735B3" w:rsidRPr="002E56B9" w:rsidRDefault="00A735B3" w:rsidP="00560F48">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A735B3" w:rsidRPr="002E56B9" w:rsidRDefault="00A735B3" w:rsidP="00560F48">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A735B3" w:rsidRPr="002E56B9" w:rsidRDefault="00A735B3" w:rsidP="00560F48">
            <w:pPr>
              <w:pStyle w:val="TAL"/>
              <w:rPr>
                <w:b/>
                <w:lang w:eastAsia="zh-CN"/>
              </w:rPr>
            </w:pPr>
          </w:p>
        </w:tc>
      </w:tr>
      <w:tr w:rsidR="00A735B3" w:rsidRPr="002E56B9" w14:paraId="0DF5A6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A735B3" w:rsidRPr="002E56B9" w:rsidRDefault="00A735B3" w:rsidP="00560F48">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A735B3" w:rsidRPr="002E56B9" w:rsidRDefault="00A735B3" w:rsidP="00560F48">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0DD9B7" w14:textId="77777777" w:rsidR="00A735B3" w:rsidRPr="002E56B9" w:rsidRDefault="00A735B3" w:rsidP="00560F48">
            <w:pPr>
              <w:pStyle w:val="TAL"/>
              <w:rPr>
                <w:rFonts w:cs="Arial"/>
                <w:lang w:eastAsia="zh-TW"/>
              </w:rPr>
            </w:pPr>
            <w:r w:rsidRPr="002E56B9">
              <w:rPr>
                <w:rFonts w:cs="Arial"/>
                <w:lang w:eastAsia="zh-TW"/>
              </w:rPr>
              <w:t>NOTE 1</w:t>
            </w:r>
          </w:p>
          <w:p w14:paraId="0F66291C" w14:textId="77777777" w:rsidR="00A735B3" w:rsidRPr="002E56B9" w:rsidRDefault="00A735B3" w:rsidP="00560F48">
            <w:pPr>
              <w:pStyle w:val="TAL"/>
              <w:rPr>
                <w:rFonts w:cs="Arial"/>
              </w:rPr>
            </w:pPr>
            <w:r w:rsidRPr="002E56B9">
              <w:rPr>
                <w:rFonts w:cs="Arial"/>
              </w:rPr>
              <w:t>NOTE 5</w:t>
            </w:r>
          </w:p>
          <w:p w14:paraId="5D43D2AA"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735B3" w:rsidRPr="002E56B9" w14:paraId="49E01BA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A735B3" w:rsidRPr="002E56B9" w:rsidRDefault="00A735B3" w:rsidP="00560F48">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A735B3" w:rsidRPr="002E56B9" w:rsidRDefault="00A735B3" w:rsidP="00560F48">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B4E9A" w14:textId="77777777" w:rsidR="00A735B3" w:rsidRPr="002E56B9" w:rsidRDefault="00A735B3" w:rsidP="00560F48">
            <w:pPr>
              <w:pStyle w:val="TAL"/>
              <w:rPr>
                <w:rFonts w:cs="Arial"/>
                <w:lang w:eastAsia="zh-TW"/>
              </w:rPr>
            </w:pPr>
            <w:r w:rsidRPr="002E56B9">
              <w:rPr>
                <w:rFonts w:cs="Arial"/>
                <w:lang w:eastAsia="zh-TW"/>
              </w:rPr>
              <w:t>NOTE 1</w:t>
            </w:r>
          </w:p>
          <w:p w14:paraId="55D32E94" w14:textId="77777777" w:rsidR="00A735B3" w:rsidRPr="002E56B9" w:rsidRDefault="00A735B3" w:rsidP="00560F48">
            <w:pPr>
              <w:pStyle w:val="TAL"/>
              <w:rPr>
                <w:rFonts w:cs="Arial"/>
              </w:rPr>
            </w:pPr>
            <w:r w:rsidRPr="002E56B9">
              <w:rPr>
                <w:rFonts w:cs="Arial"/>
              </w:rPr>
              <w:t>NOTE 5</w:t>
            </w:r>
          </w:p>
          <w:p w14:paraId="21AECC4B"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735B3" w:rsidRPr="002E56B9" w14:paraId="0BE0CB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A735B3" w:rsidRPr="002E56B9" w:rsidRDefault="00A735B3" w:rsidP="00560F48">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A735B3" w:rsidRPr="002E56B9" w:rsidRDefault="00A735B3" w:rsidP="00560F48">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367E8B" w14:textId="77777777" w:rsidR="00A735B3" w:rsidRPr="002E56B9" w:rsidRDefault="00A735B3" w:rsidP="00560F48">
            <w:pPr>
              <w:pStyle w:val="TAL"/>
              <w:rPr>
                <w:rFonts w:cs="Arial"/>
                <w:lang w:eastAsia="zh-TW"/>
              </w:rPr>
            </w:pPr>
            <w:r w:rsidRPr="002E56B9">
              <w:rPr>
                <w:rFonts w:cs="Arial"/>
                <w:lang w:eastAsia="zh-TW"/>
              </w:rPr>
              <w:t>NOTE 1</w:t>
            </w:r>
          </w:p>
          <w:p w14:paraId="6FA1559D" w14:textId="77777777" w:rsidR="00A735B3" w:rsidRPr="002E56B9" w:rsidRDefault="00A735B3" w:rsidP="00560F48">
            <w:pPr>
              <w:pStyle w:val="TAL"/>
              <w:rPr>
                <w:rFonts w:cs="Arial"/>
              </w:rPr>
            </w:pPr>
            <w:r w:rsidRPr="002E56B9">
              <w:rPr>
                <w:rFonts w:cs="Arial"/>
              </w:rPr>
              <w:t>NOTE 5</w:t>
            </w:r>
          </w:p>
          <w:p w14:paraId="1B5E4DF1"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735B3" w:rsidRPr="002E56B9" w14:paraId="731EE9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A735B3" w:rsidRPr="002E56B9" w:rsidRDefault="00A735B3" w:rsidP="00560F48">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A735B3" w:rsidRPr="002E56B9" w:rsidRDefault="00A735B3" w:rsidP="00560F48">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1D1798" w14:textId="77777777" w:rsidR="00A735B3" w:rsidRPr="002E56B9" w:rsidRDefault="00A735B3" w:rsidP="00560F48">
            <w:pPr>
              <w:pStyle w:val="TAL"/>
              <w:rPr>
                <w:rFonts w:cs="Arial"/>
              </w:rPr>
            </w:pPr>
            <w:r w:rsidRPr="002E56B9">
              <w:t>NOTE 1</w:t>
            </w:r>
          </w:p>
        </w:tc>
      </w:tr>
      <w:tr w:rsidR="00A735B3" w:rsidRPr="002E56B9" w14:paraId="002728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A735B3" w:rsidRPr="002E56B9" w:rsidRDefault="00A735B3" w:rsidP="00560F48">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A735B3" w:rsidRPr="002E56B9" w:rsidRDefault="00A735B3" w:rsidP="00560F48">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97C58C" w14:textId="77777777" w:rsidR="00A735B3" w:rsidRPr="002E56B9" w:rsidRDefault="00A735B3" w:rsidP="00560F48">
            <w:pPr>
              <w:pStyle w:val="TAL"/>
              <w:rPr>
                <w:rFonts w:cs="Arial"/>
                <w:lang w:eastAsia="zh-TW"/>
              </w:rPr>
            </w:pPr>
            <w:r w:rsidRPr="002E56B9">
              <w:rPr>
                <w:rFonts w:cs="Arial"/>
                <w:lang w:eastAsia="zh-TW"/>
              </w:rPr>
              <w:t>NOTE 1</w:t>
            </w:r>
          </w:p>
          <w:p w14:paraId="7A824C72" w14:textId="77777777" w:rsidR="00A735B3" w:rsidRPr="002E56B9" w:rsidRDefault="00A735B3" w:rsidP="00560F48">
            <w:pPr>
              <w:pStyle w:val="TAL"/>
              <w:rPr>
                <w:rFonts w:cs="Arial"/>
              </w:rPr>
            </w:pPr>
            <w:r w:rsidRPr="002E56B9">
              <w:rPr>
                <w:rFonts w:cs="Arial"/>
              </w:rPr>
              <w:t>NOTE 5</w:t>
            </w:r>
          </w:p>
          <w:p w14:paraId="73BBA147"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735B3" w:rsidRPr="002E56B9" w14:paraId="1017236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A735B3" w:rsidRPr="002E56B9" w:rsidRDefault="00A735B3" w:rsidP="00560F48">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A735B3" w:rsidRPr="002E56B9" w:rsidRDefault="00A735B3" w:rsidP="00560F48">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767FF1" w14:textId="77777777" w:rsidR="00A735B3" w:rsidRPr="002E56B9" w:rsidRDefault="00A735B3" w:rsidP="00560F48">
            <w:pPr>
              <w:pStyle w:val="TAL"/>
              <w:rPr>
                <w:rFonts w:cs="Arial"/>
              </w:rPr>
            </w:pPr>
            <w:r w:rsidRPr="002E56B9">
              <w:t>NOTE 1</w:t>
            </w:r>
          </w:p>
        </w:tc>
      </w:tr>
      <w:tr w:rsidR="00A735B3" w:rsidRPr="002E56B9" w14:paraId="15BB07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A735B3" w:rsidRPr="002E56B9" w:rsidRDefault="00A735B3" w:rsidP="00560F48">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A735B3" w:rsidRPr="002E56B9" w:rsidRDefault="00A735B3" w:rsidP="00560F48">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A735B3" w:rsidRPr="002E56B9" w:rsidRDefault="00A735B3" w:rsidP="00560F48">
            <w:pPr>
              <w:pStyle w:val="TAL"/>
              <w:rPr>
                <w:b/>
                <w:lang w:eastAsia="zh-CN"/>
              </w:rPr>
            </w:pPr>
          </w:p>
        </w:tc>
      </w:tr>
      <w:tr w:rsidR="00A735B3" w:rsidRPr="002E56B9" w14:paraId="1D12515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A735B3" w:rsidRPr="002E56B9" w:rsidRDefault="00A735B3" w:rsidP="00560F48">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A735B3" w:rsidRPr="002E56B9" w:rsidRDefault="00A735B3" w:rsidP="00560F48">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39DE4F" w14:textId="77777777" w:rsidR="00A735B3" w:rsidRPr="002E56B9" w:rsidRDefault="00A735B3" w:rsidP="00560F48">
            <w:pPr>
              <w:pStyle w:val="TAL"/>
            </w:pPr>
            <w:r w:rsidRPr="002E56B9">
              <w:t>NOTE 1</w:t>
            </w:r>
          </w:p>
        </w:tc>
      </w:tr>
      <w:tr w:rsidR="00A735B3" w:rsidRPr="002E56B9" w14:paraId="75F0B97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A735B3" w:rsidRPr="002E56B9" w:rsidRDefault="00A735B3" w:rsidP="00560F48">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A735B3" w:rsidRPr="002E56B9" w:rsidRDefault="00A735B3" w:rsidP="00560F48">
            <w:pPr>
              <w:pStyle w:val="TAL"/>
            </w:pPr>
            <w:bookmarkStart w:id="140" w:name="_Toc75972046"/>
            <w:r w:rsidRPr="002E56B9">
              <w:rPr>
                <w:lang w:eastAsia="zh-CN"/>
              </w:rPr>
              <w:t>In-band Emissions for inter-band EN-DC including FR2 (3 NR CCs)</w:t>
            </w:r>
            <w:bookmarkEnd w:id="140"/>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8CE1B0D" w14:textId="77777777" w:rsidR="00A735B3" w:rsidRPr="002E56B9" w:rsidRDefault="00A735B3" w:rsidP="00560F48">
            <w:pPr>
              <w:pStyle w:val="TAL"/>
            </w:pPr>
            <w:r w:rsidRPr="002E56B9">
              <w:t>NOTE 1</w:t>
            </w:r>
          </w:p>
        </w:tc>
      </w:tr>
      <w:tr w:rsidR="00A735B3" w:rsidRPr="002E56B9" w14:paraId="3ACB289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A735B3" w:rsidRPr="002E56B9" w:rsidRDefault="00A735B3" w:rsidP="00560F48">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A735B3" w:rsidRPr="002E56B9" w:rsidRDefault="00A735B3" w:rsidP="00560F48">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8D037A" w14:textId="77777777" w:rsidR="00A735B3" w:rsidRPr="002E56B9" w:rsidRDefault="00A735B3" w:rsidP="00560F48">
            <w:pPr>
              <w:pStyle w:val="TAL"/>
            </w:pPr>
            <w:r w:rsidRPr="002E56B9">
              <w:t>NOTE 1</w:t>
            </w:r>
          </w:p>
        </w:tc>
      </w:tr>
      <w:tr w:rsidR="00A735B3" w:rsidRPr="002E56B9" w14:paraId="3FEA9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A735B3" w:rsidRPr="002E56B9" w:rsidRDefault="00A735B3" w:rsidP="00560F48">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A735B3" w:rsidRPr="002E56B9" w:rsidRDefault="00A735B3" w:rsidP="00560F48">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BB8E4C" w14:textId="77777777" w:rsidR="00A735B3" w:rsidRPr="002E56B9" w:rsidRDefault="00A735B3" w:rsidP="00560F48">
            <w:pPr>
              <w:pStyle w:val="TAL"/>
              <w:rPr>
                <w:rFonts w:cs="Arial"/>
                <w:lang w:eastAsia="zh-TW"/>
              </w:rPr>
            </w:pPr>
            <w:r w:rsidRPr="002E56B9">
              <w:rPr>
                <w:rFonts w:cs="Arial"/>
                <w:lang w:eastAsia="zh-TW"/>
              </w:rPr>
              <w:t>NOTE 1</w:t>
            </w:r>
          </w:p>
          <w:p w14:paraId="1A4EBF5F" w14:textId="77777777" w:rsidR="00A735B3" w:rsidRPr="002E56B9" w:rsidRDefault="00A735B3" w:rsidP="00560F48">
            <w:pPr>
              <w:pStyle w:val="TAL"/>
              <w:rPr>
                <w:rFonts w:cs="Arial"/>
              </w:rPr>
            </w:pPr>
            <w:r w:rsidRPr="002E56B9">
              <w:rPr>
                <w:rFonts w:cs="Arial"/>
              </w:rPr>
              <w:t>NOTE 5</w:t>
            </w:r>
          </w:p>
          <w:p w14:paraId="5A1057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735B3" w:rsidRPr="002E56B9" w14:paraId="595B9A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A735B3" w:rsidRPr="002E56B9" w:rsidRDefault="00A735B3" w:rsidP="00560F48">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A735B3" w:rsidRPr="002E56B9" w:rsidRDefault="00A735B3" w:rsidP="00560F48">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35005C" w14:textId="77777777" w:rsidR="00A735B3" w:rsidRPr="002E56B9" w:rsidRDefault="00A735B3" w:rsidP="00560F48">
            <w:pPr>
              <w:pStyle w:val="TAL"/>
              <w:rPr>
                <w:rFonts w:cs="Arial"/>
              </w:rPr>
            </w:pPr>
            <w:r w:rsidRPr="002E56B9">
              <w:t>NOTE 1</w:t>
            </w:r>
          </w:p>
        </w:tc>
      </w:tr>
      <w:tr w:rsidR="00A735B3" w:rsidRPr="002E56B9" w14:paraId="354B9F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A735B3" w:rsidRPr="002E56B9" w:rsidRDefault="00A735B3" w:rsidP="00560F48">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A735B3" w:rsidRPr="002E56B9" w:rsidRDefault="00A735B3" w:rsidP="00560F48">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A735B3" w:rsidRPr="002E56B9" w:rsidRDefault="00A735B3" w:rsidP="00560F48">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A735B3" w:rsidRPr="002E56B9" w:rsidRDefault="00A735B3" w:rsidP="00560F48">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5D7D93" w14:textId="77777777" w:rsidR="00A735B3" w:rsidRPr="002E56B9" w:rsidRDefault="00A735B3" w:rsidP="00560F48">
            <w:pPr>
              <w:pStyle w:val="TAL"/>
            </w:pPr>
            <w:r w:rsidRPr="002E56B9">
              <w:t>NOTE 1</w:t>
            </w:r>
          </w:p>
          <w:p w14:paraId="5CA745E5" w14:textId="77777777" w:rsidR="00A735B3" w:rsidRPr="002E56B9" w:rsidRDefault="00A735B3" w:rsidP="00560F48">
            <w:pPr>
              <w:pStyle w:val="TAL"/>
            </w:pPr>
            <w:r w:rsidRPr="002E56B9">
              <w:t>NOTE 5</w:t>
            </w:r>
          </w:p>
          <w:p w14:paraId="183145B3" w14:textId="77777777" w:rsidR="00A735B3" w:rsidRPr="002E56B9" w:rsidRDefault="00A735B3" w:rsidP="00560F48">
            <w:pPr>
              <w:pStyle w:val="TAL"/>
              <w:rPr>
                <w:rFonts w:cs="Arial"/>
              </w:rPr>
            </w:pPr>
            <w:r w:rsidRPr="002E56B9">
              <w:t>Skip TC 6.4B.2.4.5 if UE supports SA and TS 38.521-2 TC 6.4.2.5 has been executed.</w:t>
            </w:r>
          </w:p>
        </w:tc>
      </w:tr>
      <w:tr w:rsidR="00A735B3" w:rsidRPr="002E56B9" w14:paraId="22705BE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A735B3" w:rsidRPr="002E56B9" w:rsidRDefault="00A735B3" w:rsidP="00560F48">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A735B3" w:rsidRPr="002E56B9" w:rsidRDefault="00A735B3" w:rsidP="00560F48">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A735B3" w:rsidRPr="002E56B9" w:rsidRDefault="00A735B3" w:rsidP="00560F48">
            <w:pPr>
              <w:pStyle w:val="TAL"/>
              <w:rPr>
                <w:b/>
                <w:lang w:eastAsia="zh-CN"/>
              </w:rPr>
            </w:pPr>
          </w:p>
        </w:tc>
      </w:tr>
      <w:tr w:rsidR="00A735B3" w:rsidRPr="002E56B9" w14:paraId="51C8B7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A735B3" w:rsidRPr="002E56B9" w:rsidRDefault="00A735B3" w:rsidP="00560F48">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A735B3" w:rsidRPr="002E56B9" w:rsidRDefault="00A735B3" w:rsidP="00560F48">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4100CE" w14:textId="77777777" w:rsidR="00A735B3" w:rsidRPr="002E56B9" w:rsidRDefault="00A735B3" w:rsidP="00560F48">
            <w:pPr>
              <w:pStyle w:val="TAL"/>
            </w:pPr>
            <w:r w:rsidRPr="002E56B9">
              <w:t>NOTE 1</w:t>
            </w:r>
          </w:p>
        </w:tc>
      </w:tr>
      <w:tr w:rsidR="00A735B3" w:rsidRPr="002E56B9" w14:paraId="5C05B49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A735B3" w:rsidRPr="002E56B9" w:rsidRDefault="00A735B3" w:rsidP="00560F48">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A735B3" w:rsidRPr="002E56B9" w:rsidRDefault="00A735B3" w:rsidP="00560F48">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6D41A0" w14:textId="77777777" w:rsidR="00A735B3" w:rsidRPr="002E56B9" w:rsidRDefault="00A735B3" w:rsidP="00560F48">
            <w:pPr>
              <w:pStyle w:val="TAL"/>
            </w:pPr>
            <w:r w:rsidRPr="002E56B9">
              <w:t>NOTE 1</w:t>
            </w:r>
          </w:p>
          <w:p w14:paraId="6F7B80EC" w14:textId="77777777" w:rsidR="00A735B3" w:rsidRPr="002E56B9" w:rsidRDefault="00A735B3" w:rsidP="00560F48">
            <w:pPr>
              <w:pStyle w:val="TAL"/>
              <w:rPr>
                <w:rFonts w:cs="Arial"/>
              </w:rPr>
            </w:pPr>
            <w:r w:rsidRPr="002E56B9">
              <w:rPr>
                <w:rFonts w:cs="Arial"/>
              </w:rPr>
              <w:t>NOTE 5</w:t>
            </w:r>
          </w:p>
          <w:p w14:paraId="700DC9DA" w14:textId="77777777" w:rsidR="00A735B3" w:rsidRPr="002E56B9" w:rsidRDefault="00A735B3" w:rsidP="00560F48">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31B2F7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A735B3" w:rsidRPr="002E56B9" w:rsidRDefault="00A735B3" w:rsidP="00560F48">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A735B3" w:rsidRPr="002E56B9" w:rsidRDefault="00A735B3" w:rsidP="00560F48">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E46C" w14:textId="77777777" w:rsidR="00A735B3" w:rsidRPr="002E56B9" w:rsidRDefault="00A735B3" w:rsidP="00560F48">
            <w:pPr>
              <w:pStyle w:val="TAL"/>
              <w:rPr>
                <w:rFonts w:cs="Arial"/>
              </w:rPr>
            </w:pPr>
            <w:r w:rsidRPr="002E56B9">
              <w:rPr>
                <w:rFonts w:cs="Arial"/>
              </w:rPr>
              <w:t>NOTE 5</w:t>
            </w:r>
          </w:p>
          <w:p w14:paraId="77D7ED2E" w14:textId="77777777" w:rsidR="00A735B3" w:rsidRPr="002E56B9" w:rsidRDefault="00A735B3" w:rsidP="00560F48">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784211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A735B3" w:rsidRPr="002E56B9" w:rsidRDefault="00A735B3" w:rsidP="00560F48">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A735B3" w:rsidRPr="002E56B9" w:rsidRDefault="00A735B3" w:rsidP="00560F48">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CAA6BF" w14:textId="77777777" w:rsidR="00A735B3" w:rsidRPr="002E56B9" w:rsidRDefault="00A735B3" w:rsidP="00560F48">
            <w:pPr>
              <w:pStyle w:val="TAL"/>
              <w:rPr>
                <w:rFonts w:cs="Arial"/>
              </w:rPr>
            </w:pPr>
            <w:r w:rsidRPr="002E56B9">
              <w:rPr>
                <w:rFonts w:cs="Arial"/>
              </w:rPr>
              <w:t>NOTE 5</w:t>
            </w:r>
          </w:p>
          <w:p w14:paraId="446BD7C9" w14:textId="77777777" w:rsidR="00A735B3" w:rsidRPr="002E56B9" w:rsidRDefault="00A735B3" w:rsidP="00560F48">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735B3" w:rsidRPr="002E56B9" w14:paraId="5720899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993541" w14:textId="77777777" w:rsidR="00A735B3" w:rsidRPr="002E56B9" w:rsidRDefault="00A735B3" w:rsidP="00560F48">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CACB2" w14:textId="77777777" w:rsidR="00A735B3" w:rsidRPr="002E56B9" w:rsidRDefault="00A735B3" w:rsidP="00560F48">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99F75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B293C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DD1F73"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0C61E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14E71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F2F150" w14:textId="77777777" w:rsidR="00A735B3" w:rsidRPr="002E56B9" w:rsidRDefault="00A735B3" w:rsidP="00560F48">
            <w:pPr>
              <w:pStyle w:val="TAL"/>
              <w:rPr>
                <w:rFonts w:cs="Arial"/>
              </w:rPr>
            </w:pPr>
            <w:r w:rsidRPr="002E56B9">
              <w:t>NOTE 1</w:t>
            </w:r>
          </w:p>
        </w:tc>
      </w:tr>
      <w:tr w:rsidR="00A735B3" w:rsidRPr="002E56B9" w14:paraId="1D8DB6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A735B3" w:rsidRPr="002E56B9" w:rsidRDefault="00A735B3" w:rsidP="00560F48">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A735B3" w:rsidRPr="002E56B9" w:rsidRDefault="00A735B3" w:rsidP="00560F48">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A735B3" w:rsidRPr="002E56B9" w:rsidRDefault="00A735B3" w:rsidP="00560F48">
            <w:pPr>
              <w:pStyle w:val="TAL"/>
              <w:rPr>
                <w:b/>
                <w:lang w:eastAsia="zh-CN"/>
              </w:rPr>
            </w:pPr>
          </w:p>
        </w:tc>
      </w:tr>
      <w:tr w:rsidR="00A735B3" w:rsidRPr="002E56B9" w14:paraId="73BB0A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A735B3" w:rsidRPr="002E56B9" w:rsidRDefault="00A735B3" w:rsidP="00560F48">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E49924" w14:textId="77777777" w:rsidR="00A735B3" w:rsidRPr="002E56B9" w:rsidRDefault="00A735B3" w:rsidP="00560F48">
            <w:pPr>
              <w:pStyle w:val="TAL"/>
              <w:rPr>
                <w:rFonts w:cs="Arial"/>
              </w:rPr>
            </w:pPr>
            <w:r w:rsidRPr="002E56B9">
              <w:rPr>
                <w:rFonts w:cs="Arial"/>
              </w:rPr>
              <w:t>NOTE 1</w:t>
            </w:r>
          </w:p>
          <w:p w14:paraId="50D3AA2E" w14:textId="77777777" w:rsidR="00A735B3" w:rsidRPr="002E56B9" w:rsidRDefault="00A735B3" w:rsidP="00560F48">
            <w:pPr>
              <w:pStyle w:val="TAL"/>
              <w:rPr>
                <w:rFonts w:cs="Arial"/>
              </w:rPr>
            </w:pPr>
            <w:r w:rsidRPr="002E56B9">
              <w:rPr>
                <w:rFonts w:cs="Arial"/>
              </w:rPr>
              <w:t>NOTE 5</w:t>
            </w:r>
          </w:p>
          <w:p w14:paraId="6334981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735B3" w:rsidRPr="002E56B9" w14:paraId="0A385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A735B3" w:rsidRPr="002E56B9" w:rsidRDefault="00A735B3" w:rsidP="00560F48">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DDAF2A" w14:textId="77777777" w:rsidR="00A735B3" w:rsidRPr="002E56B9" w:rsidRDefault="00A735B3" w:rsidP="00560F48">
            <w:pPr>
              <w:pStyle w:val="TAL"/>
              <w:rPr>
                <w:rFonts w:cs="Arial"/>
              </w:rPr>
            </w:pPr>
            <w:r w:rsidRPr="002E56B9">
              <w:rPr>
                <w:rFonts w:cs="Arial"/>
              </w:rPr>
              <w:t>NOTE 1</w:t>
            </w:r>
          </w:p>
          <w:p w14:paraId="68958C09" w14:textId="77777777" w:rsidR="00A735B3" w:rsidRPr="002E56B9" w:rsidRDefault="00A735B3" w:rsidP="00560F48">
            <w:pPr>
              <w:pStyle w:val="TAL"/>
              <w:rPr>
                <w:rFonts w:cs="Arial"/>
              </w:rPr>
            </w:pPr>
            <w:r w:rsidRPr="002E56B9">
              <w:rPr>
                <w:rFonts w:cs="Arial"/>
              </w:rPr>
              <w:t>NOTE 5</w:t>
            </w:r>
          </w:p>
          <w:p w14:paraId="4C2A34C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735B3" w:rsidRPr="002E56B9" w14:paraId="6D25DB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A735B3" w:rsidRPr="002E56B9" w:rsidRDefault="00A735B3" w:rsidP="00560F48">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F4C738" w14:textId="77777777" w:rsidR="00A735B3" w:rsidRPr="002E56B9" w:rsidRDefault="00A735B3" w:rsidP="00560F48">
            <w:pPr>
              <w:pStyle w:val="TAL"/>
              <w:rPr>
                <w:rFonts w:cs="Arial"/>
              </w:rPr>
            </w:pPr>
            <w:r w:rsidRPr="002E56B9">
              <w:rPr>
                <w:rFonts w:cs="Arial"/>
              </w:rPr>
              <w:t>NOTE 1</w:t>
            </w:r>
          </w:p>
          <w:p w14:paraId="198B793A" w14:textId="77777777" w:rsidR="00A735B3" w:rsidRPr="002E56B9" w:rsidRDefault="00A735B3" w:rsidP="00560F48">
            <w:pPr>
              <w:pStyle w:val="TAL"/>
              <w:rPr>
                <w:rFonts w:cs="Arial"/>
              </w:rPr>
            </w:pPr>
            <w:r w:rsidRPr="002E56B9">
              <w:rPr>
                <w:rFonts w:cs="Arial"/>
              </w:rPr>
              <w:t>NOTE 5</w:t>
            </w:r>
          </w:p>
          <w:p w14:paraId="16B65D4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735B3" w:rsidRPr="002E56B9" w14:paraId="7D45CF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A735B3" w:rsidRPr="002E56B9" w:rsidRDefault="00A735B3" w:rsidP="00560F48">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A735B3" w:rsidRPr="002E56B9" w:rsidRDefault="00A735B3" w:rsidP="00560F48">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7A62E2A" w14:textId="77777777" w:rsidR="00A735B3" w:rsidRPr="002E56B9" w:rsidRDefault="00A735B3" w:rsidP="00560F48">
            <w:pPr>
              <w:pStyle w:val="TAL"/>
            </w:pPr>
          </w:p>
        </w:tc>
      </w:tr>
      <w:tr w:rsidR="00A735B3" w:rsidRPr="002E56B9" w14:paraId="196F18B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A735B3" w:rsidRPr="002E56B9" w:rsidRDefault="00A735B3" w:rsidP="00560F48">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A735B3" w:rsidRPr="002E56B9" w:rsidRDefault="00A735B3" w:rsidP="00560F48">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C7F4461" w14:textId="77777777" w:rsidR="00A735B3" w:rsidRPr="002E56B9" w:rsidRDefault="00A735B3" w:rsidP="00560F48">
            <w:pPr>
              <w:pStyle w:val="TAL"/>
            </w:pPr>
          </w:p>
        </w:tc>
      </w:tr>
      <w:tr w:rsidR="00A735B3" w:rsidRPr="002E56B9" w14:paraId="531955A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A735B3" w:rsidRPr="002E56B9" w:rsidRDefault="00A735B3" w:rsidP="00560F48">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A735B3" w:rsidRPr="002E56B9" w:rsidRDefault="00A735B3" w:rsidP="00560F48">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53C780" w14:textId="77777777" w:rsidR="00A735B3" w:rsidRPr="002E56B9" w:rsidRDefault="00A735B3" w:rsidP="00560F48">
            <w:pPr>
              <w:pStyle w:val="TAL"/>
            </w:pPr>
          </w:p>
        </w:tc>
      </w:tr>
      <w:tr w:rsidR="00A735B3" w:rsidRPr="002E56B9" w14:paraId="0A74B7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A735B3" w:rsidRPr="002E56B9" w:rsidRDefault="00A735B3" w:rsidP="00560F48">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A735B3" w:rsidRPr="002E56B9" w:rsidRDefault="00A735B3" w:rsidP="00560F48">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4C981E" w14:textId="472B09CA" w:rsidR="00A735B3" w:rsidRPr="002E56B9" w:rsidRDefault="00A735B3" w:rsidP="00560F48">
            <w:pPr>
              <w:pStyle w:val="TAL"/>
            </w:pPr>
          </w:p>
        </w:tc>
      </w:tr>
      <w:tr w:rsidR="00A735B3" w:rsidRPr="002E56B9" w14:paraId="7185AB1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A735B3" w:rsidRPr="002E56B9" w:rsidRDefault="00A735B3" w:rsidP="00560F48">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A735B3" w:rsidRPr="002E56B9" w:rsidRDefault="00A735B3" w:rsidP="00560F48">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A735B3" w:rsidRPr="002E56B9" w:rsidRDefault="00A735B3" w:rsidP="00560F48">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C3544B" w14:textId="77777777" w:rsidR="00A735B3" w:rsidRPr="002E56B9" w:rsidRDefault="00A735B3" w:rsidP="00560F48">
            <w:pPr>
              <w:pStyle w:val="TAL"/>
              <w:rPr>
                <w:lang w:eastAsia="zh-CN"/>
              </w:rPr>
            </w:pPr>
            <w:r w:rsidRPr="002E56B9">
              <w:t>NOTE 1</w:t>
            </w:r>
          </w:p>
        </w:tc>
      </w:tr>
      <w:tr w:rsidR="00A735B3" w:rsidRPr="002E56B9" w14:paraId="647B73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A735B3" w:rsidRPr="002E56B9" w:rsidRDefault="00A735B3" w:rsidP="00560F48">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A735B3" w:rsidRPr="002E56B9" w:rsidRDefault="00A735B3" w:rsidP="00560F48">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E9980F" w14:textId="59235B9B" w:rsidR="00A735B3" w:rsidRPr="002E56B9" w:rsidRDefault="00A735B3" w:rsidP="00560F48">
            <w:pPr>
              <w:pStyle w:val="TAL"/>
            </w:pPr>
          </w:p>
        </w:tc>
      </w:tr>
      <w:tr w:rsidR="00A735B3" w:rsidRPr="002E56B9" w14:paraId="536999D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A735B3" w:rsidRPr="002E56B9" w:rsidRDefault="00A735B3" w:rsidP="00560F48">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A735B3" w:rsidRPr="002E56B9" w:rsidRDefault="00A735B3" w:rsidP="00560F48">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67B2A" w14:textId="77777777" w:rsidR="00A735B3" w:rsidRPr="002E56B9" w:rsidRDefault="00A735B3" w:rsidP="00560F48">
            <w:pPr>
              <w:pStyle w:val="TAL"/>
              <w:rPr>
                <w:rFonts w:cs="Arial"/>
              </w:rPr>
            </w:pPr>
            <w:r w:rsidRPr="002E56B9">
              <w:rPr>
                <w:rFonts w:cs="Arial"/>
              </w:rPr>
              <w:t>NOTE 5</w:t>
            </w:r>
          </w:p>
          <w:p w14:paraId="29AFAC16" w14:textId="77777777" w:rsidR="00A735B3" w:rsidRPr="002E56B9" w:rsidRDefault="00A735B3" w:rsidP="00560F48">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735B3" w:rsidRPr="002E56B9" w14:paraId="58A39F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A735B3" w:rsidRPr="002E56B9" w:rsidRDefault="00A735B3" w:rsidP="00560F48">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A735B3" w:rsidRPr="002E56B9" w:rsidRDefault="00A735B3" w:rsidP="00560F48">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43F6C1" w14:textId="77777777" w:rsidR="00A735B3" w:rsidRPr="002E56B9" w:rsidRDefault="00A735B3" w:rsidP="00560F48">
            <w:pPr>
              <w:pStyle w:val="TAL"/>
              <w:rPr>
                <w:rFonts w:cs="Arial"/>
              </w:rPr>
            </w:pPr>
            <w:r w:rsidRPr="002E56B9">
              <w:rPr>
                <w:rFonts w:cs="Arial"/>
              </w:rPr>
              <w:t>NOTE 5</w:t>
            </w:r>
          </w:p>
          <w:p w14:paraId="415E45AC" w14:textId="77777777" w:rsidR="00A735B3" w:rsidRPr="002E56B9" w:rsidRDefault="00A735B3" w:rsidP="00560F48">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735B3" w:rsidRPr="002E56B9" w14:paraId="01A352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A735B3" w:rsidRPr="002E56B9" w:rsidRDefault="00A735B3" w:rsidP="00560F48">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A735B3" w:rsidRPr="002E56B9" w:rsidRDefault="00A735B3" w:rsidP="00560F48">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4830C0" w14:textId="77777777" w:rsidR="00A735B3" w:rsidRPr="002E56B9" w:rsidRDefault="00A735B3" w:rsidP="00560F48">
            <w:pPr>
              <w:pStyle w:val="TAL"/>
              <w:rPr>
                <w:rFonts w:cs="Arial"/>
              </w:rPr>
            </w:pPr>
            <w:r w:rsidRPr="002E56B9">
              <w:rPr>
                <w:rFonts w:cs="Arial"/>
              </w:rPr>
              <w:t>NOTE 5</w:t>
            </w:r>
          </w:p>
          <w:p w14:paraId="35831AAE" w14:textId="77777777" w:rsidR="00A735B3" w:rsidRPr="002E56B9" w:rsidRDefault="00A735B3" w:rsidP="00560F48">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735B3" w:rsidRPr="002E56B9" w14:paraId="23C2998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A735B3" w:rsidRPr="002E56B9" w:rsidRDefault="00A735B3" w:rsidP="00560F48">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A735B3" w:rsidRPr="002E56B9" w:rsidRDefault="00A735B3" w:rsidP="00560F48">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F87940" w14:textId="77777777" w:rsidR="00A735B3" w:rsidRPr="002E56B9" w:rsidRDefault="00A735B3" w:rsidP="00560F48">
            <w:pPr>
              <w:pStyle w:val="TAL"/>
              <w:rPr>
                <w:rFonts w:cs="Arial"/>
              </w:rPr>
            </w:pPr>
            <w:r w:rsidRPr="002E56B9">
              <w:rPr>
                <w:rFonts w:cs="Arial"/>
              </w:rPr>
              <w:t>NOTE 5</w:t>
            </w:r>
          </w:p>
          <w:p w14:paraId="215061BF" w14:textId="77777777" w:rsidR="00A735B3" w:rsidRPr="002E56B9" w:rsidRDefault="00A735B3" w:rsidP="00560F48">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735B3" w:rsidRPr="002E56B9" w14:paraId="733647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A735B3" w:rsidRPr="002E56B9" w:rsidRDefault="00A735B3" w:rsidP="00560F48">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A735B3" w:rsidRPr="002E56B9" w:rsidRDefault="00A735B3" w:rsidP="00560F48">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3B0825" w14:textId="77777777" w:rsidR="00A735B3" w:rsidRPr="002E56B9" w:rsidRDefault="00A735B3" w:rsidP="00560F48">
            <w:pPr>
              <w:pStyle w:val="TAL"/>
              <w:rPr>
                <w:rFonts w:cs="Arial"/>
              </w:rPr>
            </w:pPr>
            <w:r w:rsidRPr="002E56B9">
              <w:rPr>
                <w:rFonts w:cs="Arial"/>
              </w:rPr>
              <w:t>NOTE 5</w:t>
            </w:r>
          </w:p>
          <w:p w14:paraId="7AB4553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735B3" w:rsidRPr="002E56B9" w14:paraId="6963D987"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A735B3" w:rsidRPr="002E56B9" w:rsidRDefault="00A735B3" w:rsidP="00560F48">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A735B3" w:rsidRPr="002E56B9" w:rsidRDefault="00A735B3" w:rsidP="00560F48">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A3A3B61"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3704DCF1" w14:textId="77777777" w:rsidR="00A735B3" w:rsidRPr="002E56B9" w:rsidRDefault="00A735B3" w:rsidP="00560F48">
            <w:pPr>
              <w:pStyle w:val="TAL"/>
              <w:rPr>
                <w:rFonts w:cs="Arial"/>
                <w:lang w:val="fr-FR" w:eastAsia="fr-FR"/>
              </w:rPr>
            </w:pPr>
            <w:r w:rsidRPr="002E56B9">
              <w:rPr>
                <w:rFonts w:cs="Arial"/>
                <w:lang w:val="fr-FR" w:eastAsia="fr-FR"/>
              </w:rPr>
              <w:t>PC3</w:t>
            </w:r>
          </w:p>
          <w:p w14:paraId="509CE82F" w14:textId="77777777" w:rsidR="00A735B3" w:rsidRPr="002E56B9" w:rsidRDefault="00A735B3" w:rsidP="00560F48">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E843CB9" w14:textId="77777777" w:rsidR="00A735B3" w:rsidRPr="002E56B9" w:rsidRDefault="00A735B3" w:rsidP="00560F48">
            <w:pPr>
              <w:pStyle w:val="TAL"/>
              <w:rPr>
                <w:rFonts w:cs="Arial"/>
              </w:rPr>
            </w:pPr>
            <w:r w:rsidRPr="002E56B9">
              <w:rPr>
                <w:rFonts w:cs="Arial"/>
              </w:rPr>
              <w:t>NOTE 5</w:t>
            </w:r>
          </w:p>
          <w:p w14:paraId="221A6365"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735B3" w:rsidRPr="002E56B9" w14:paraId="466ED5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A735B3" w:rsidRPr="002E56B9" w:rsidRDefault="00A735B3" w:rsidP="00560F48">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A735B3" w:rsidRPr="002E56B9" w:rsidRDefault="00A735B3" w:rsidP="00560F48">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A735B3" w:rsidRPr="002E56B9" w:rsidRDefault="00A735B3" w:rsidP="00560F48">
            <w:pPr>
              <w:pStyle w:val="TAL"/>
              <w:rPr>
                <w:b/>
                <w:lang w:eastAsia="zh-CN"/>
              </w:rPr>
            </w:pPr>
          </w:p>
        </w:tc>
      </w:tr>
      <w:tr w:rsidR="00A735B3" w:rsidRPr="002E56B9" w14:paraId="007211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A735B3" w:rsidRPr="002E56B9" w:rsidRDefault="00A735B3" w:rsidP="00560F48">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A735B3" w:rsidRPr="002E56B9" w:rsidRDefault="00A735B3" w:rsidP="00560F48">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A735B3" w:rsidRPr="002E56B9" w:rsidRDefault="00A735B3" w:rsidP="00560F48">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819D4" w14:textId="77777777" w:rsidR="00A735B3" w:rsidRPr="002E56B9" w:rsidRDefault="00A735B3" w:rsidP="00560F48">
            <w:pPr>
              <w:pStyle w:val="TAL"/>
              <w:rPr>
                <w:rFonts w:cs="Arial"/>
              </w:rPr>
            </w:pPr>
            <w:r w:rsidRPr="002E56B9">
              <w:rPr>
                <w:rFonts w:cs="Arial"/>
              </w:rPr>
              <w:t>NOTE 5</w:t>
            </w:r>
          </w:p>
          <w:p w14:paraId="5AD38A6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735B3" w:rsidRPr="002E56B9" w14:paraId="56EA16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A735B3" w:rsidRPr="002E56B9" w:rsidRDefault="00A735B3" w:rsidP="00560F48">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A735B3" w:rsidRPr="002E56B9" w:rsidRDefault="00A735B3" w:rsidP="00560F48">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C242E2B" w14:textId="77777777" w:rsidR="00A735B3" w:rsidRPr="002E56B9" w:rsidRDefault="00A735B3" w:rsidP="00560F48">
            <w:pPr>
              <w:pStyle w:val="TAL"/>
              <w:rPr>
                <w:rFonts w:cs="Arial"/>
              </w:rPr>
            </w:pPr>
            <w:r w:rsidRPr="002E56B9">
              <w:rPr>
                <w:rFonts w:cs="Arial"/>
              </w:rPr>
              <w:t>NOTE 5</w:t>
            </w:r>
          </w:p>
          <w:p w14:paraId="630BCDF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735B3" w:rsidRPr="002E56B9" w14:paraId="309517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A735B3" w:rsidRPr="002E56B9" w:rsidRDefault="00A735B3" w:rsidP="00560F48">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A735B3" w:rsidRPr="002E56B9" w:rsidRDefault="00A735B3" w:rsidP="00560F48">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9FD2CC" w14:textId="77777777" w:rsidR="00A735B3" w:rsidRPr="002E56B9" w:rsidRDefault="00A735B3" w:rsidP="00560F48">
            <w:pPr>
              <w:pStyle w:val="TAL"/>
              <w:rPr>
                <w:rFonts w:cs="Arial"/>
              </w:rPr>
            </w:pPr>
            <w:r w:rsidRPr="002E56B9">
              <w:rPr>
                <w:rFonts w:cs="Arial"/>
              </w:rPr>
              <w:t>NOTE 5</w:t>
            </w:r>
          </w:p>
          <w:p w14:paraId="0666CB62"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735B3" w:rsidRPr="002E56B9" w14:paraId="3EE078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A735B3" w:rsidRPr="002E56B9" w:rsidRDefault="00A735B3" w:rsidP="00560F48">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A735B3" w:rsidRPr="002E56B9" w:rsidRDefault="00A735B3" w:rsidP="00560F48">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62E0F" w14:textId="77777777" w:rsidR="00A735B3" w:rsidRPr="002E56B9" w:rsidRDefault="00A735B3" w:rsidP="00560F48">
            <w:pPr>
              <w:pStyle w:val="TAL"/>
              <w:rPr>
                <w:rFonts w:cs="Arial"/>
              </w:rPr>
            </w:pPr>
            <w:r w:rsidRPr="002E56B9">
              <w:rPr>
                <w:rFonts w:cs="Arial"/>
              </w:rPr>
              <w:t>NOTE 5</w:t>
            </w:r>
          </w:p>
          <w:p w14:paraId="75B1BE5A" w14:textId="77777777" w:rsidR="00A735B3" w:rsidRPr="002E56B9" w:rsidRDefault="00A735B3" w:rsidP="00560F48">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735B3" w:rsidRPr="002E56B9" w14:paraId="11563DB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A735B3" w:rsidRPr="002E56B9" w:rsidRDefault="00A735B3" w:rsidP="00560F48">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A735B3" w:rsidRPr="002E56B9" w:rsidRDefault="00A735B3" w:rsidP="00560F48">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A735B3" w:rsidRPr="002E56B9" w:rsidRDefault="00A735B3" w:rsidP="00560F48">
            <w:pPr>
              <w:pStyle w:val="TAL"/>
              <w:rPr>
                <w:b/>
                <w:lang w:eastAsia="zh-CN"/>
              </w:rPr>
            </w:pPr>
          </w:p>
        </w:tc>
      </w:tr>
      <w:tr w:rsidR="00A735B3" w:rsidRPr="002E56B9" w14:paraId="6D677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A735B3" w:rsidRPr="002E56B9" w:rsidRDefault="00A735B3" w:rsidP="00560F48">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A735B3" w:rsidRPr="002E56B9" w:rsidRDefault="00A735B3" w:rsidP="00560F48">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C7E1F40" w:rsidR="00A735B3" w:rsidRPr="002E56B9" w:rsidRDefault="00A735B3" w:rsidP="00560F48">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4D81C133" w:rsidR="00A735B3" w:rsidRPr="002E56B9" w:rsidRDefault="00A735B3" w:rsidP="00560F48">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05DDB166"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7B31EF" w14:textId="77777777" w:rsidR="00A735B3" w:rsidRPr="002E56B9" w:rsidRDefault="00A735B3" w:rsidP="00560F48">
            <w:pPr>
              <w:pStyle w:val="TAL"/>
              <w:rPr>
                <w:rFonts w:cs="Arial"/>
              </w:rPr>
            </w:pPr>
            <w:r w:rsidRPr="002E56B9">
              <w:rPr>
                <w:rFonts w:cs="Arial"/>
              </w:rPr>
              <w:t>NOTE 5</w:t>
            </w:r>
          </w:p>
          <w:p w14:paraId="3337593E"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735B3" w:rsidRPr="002E56B9" w14:paraId="33A5CC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A735B3" w:rsidRPr="002E56B9" w:rsidRDefault="00A735B3" w:rsidP="00560F48">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A735B3" w:rsidRPr="002E56B9" w:rsidRDefault="00A735B3" w:rsidP="00560F48">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72878B88" w:rsidR="00A735B3" w:rsidRPr="002E56B9" w:rsidRDefault="00A735B3" w:rsidP="00560F48">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500D00C"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B3A4F14"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2B195D" w14:textId="77777777" w:rsidR="00A735B3" w:rsidRPr="002E56B9" w:rsidRDefault="00A735B3" w:rsidP="00560F48">
            <w:pPr>
              <w:pStyle w:val="TAL"/>
              <w:rPr>
                <w:rFonts w:cs="Arial"/>
              </w:rPr>
            </w:pPr>
            <w:r w:rsidRPr="002E56B9">
              <w:rPr>
                <w:rFonts w:cs="Arial"/>
              </w:rPr>
              <w:t>NOTE 5</w:t>
            </w:r>
          </w:p>
          <w:p w14:paraId="1678CEE4"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735B3" w:rsidRPr="002E56B9" w14:paraId="3F1C8C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A735B3" w:rsidRPr="002E56B9" w:rsidRDefault="00A735B3" w:rsidP="00560F48">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A735B3" w:rsidRPr="002E56B9" w:rsidRDefault="00A735B3" w:rsidP="00560F48">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22EB159E" w:rsidR="00A735B3" w:rsidRPr="002E56B9" w:rsidRDefault="00A735B3" w:rsidP="00560F48">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2FA925EA"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72061D8"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1DACA" w14:textId="77777777" w:rsidR="00A735B3" w:rsidRPr="002E56B9" w:rsidRDefault="00A735B3" w:rsidP="00560F48">
            <w:pPr>
              <w:pStyle w:val="TAL"/>
              <w:rPr>
                <w:rFonts w:cs="Arial"/>
              </w:rPr>
            </w:pPr>
            <w:r w:rsidRPr="002E56B9">
              <w:rPr>
                <w:rFonts w:cs="Arial"/>
              </w:rPr>
              <w:t>NOTE 5</w:t>
            </w:r>
          </w:p>
          <w:p w14:paraId="25837497"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735B3" w:rsidRPr="002E56B9" w14:paraId="302417D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A735B3" w:rsidRPr="002E56B9" w:rsidRDefault="00A735B3" w:rsidP="00560F48">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A735B3" w:rsidRPr="002E56B9" w:rsidRDefault="00A735B3" w:rsidP="00560F48">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9940BE7" w14:textId="77777777" w:rsidR="00A735B3" w:rsidRPr="002E56B9" w:rsidRDefault="00A735B3" w:rsidP="00560F48">
            <w:pPr>
              <w:pStyle w:val="TAL"/>
              <w:rPr>
                <w:rFonts w:cs="Arial"/>
              </w:rPr>
            </w:pPr>
            <w:r w:rsidRPr="002E56B9">
              <w:rPr>
                <w:rFonts w:cs="Arial"/>
              </w:rPr>
              <w:t>NOTE 1</w:t>
            </w:r>
          </w:p>
          <w:p w14:paraId="4F9974F5" w14:textId="77777777" w:rsidR="00A735B3" w:rsidRPr="002E56B9" w:rsidRDefault="00A735B3" w:rsidP="00560F48">
            <w:pPr>
              <w:pStyle w:val="TAL"/>
              <w:rPr>
                <w:rFonts w:cs="Arial"/>
              </w:rPr>
            </w:pPr>
            <w:r w:rsidRPr="002E56B9">
              <w:rPr>
                <w:rFonts w:cs="Arial"/>
              </w:rPr>
              <w:t>NOTE 5</w:t>
            </w:r>
          </w:p>
          <w:p w14:paraId="4D28C54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735B3" w:rsidRPr="002E56B9" w14:paraId="4384D0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A735B3" w:rsidRPr="002E56B9" w:rsidRDefault="00A735B3" w:rsidP="00560F48">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A735B3" w:rsidRPr="002E56B9" w:rsidRDefault="00A735B3" w:rsidP="00560F48">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ADB1A7" w14:textId="77777777" w:rsidR="00A735B3" w:rsidRPr="002E56B9" w:rsidRDefault="00A735B3" w:rsidP="00560F48">
            <w:pPr>
              <w:pStyle w:val="TAL"/>
              <w:rPr>
                <w:rFonts w:cs="Arial"/>
              </w:rPr>
            </w:pPr>
            <w:r w:rsidRPr="002E56B9">
              <w:rPr>
                <w:rFonts w:cs="Arial"/>
              </w:rPr>
              <w:t>NOTE 1</w:t>
            </w:r>
          </w:p>
          <w:p w14:paraId="7F84F289" w14:textId="77777777" w:rsidR="00A735B3" w:rsidRPr="002E56B9" w:rsidRDefault="00A735B3" w:rsidP="00560F48">
            <w:pPr>
              <w:pStyle w:val="TAL"/>
              <w:rPr>
                <w:rFonts w:cs="Arial"/>
              </w:rPr>
            </w:pPr>
            <w:r w:rsidRPr="002E56B9">
              <w:rPr>
                <w:rFonts w:cs="Arial"/>
              </w:rPr>
              <w:t>NOTE 5</w:t>
            </w:r>
          </w:p>
          <w:p w14:paraId="2A596BA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735B3" w:rsidRPr="002E56B9" w14:paraId="5039EF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A735B3" w:rsidRPr="002E56B9" w:rsidRDefault="00A735B3" w:rsidP="00560F48">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A735B3" w:rsidRPr="002E56B9" w:rsidRDefault="00A735B3" w:rsidP="00560F48">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324F42" w14:textId="77777777" w:rsidR="00A735B3" w:rsidRPr="002E56B9" w:rsidRDefault="00A735B3" w:rsidP="00560F48">
            <w:pPr>
              <w:pStyle w:val="TAL"/>
              <w:rPr>
                <w:rFonts w:cs="Arial"/>
              </w:rPr>
            </w:pPr>
            <w:r w:rsidRPr="002E56B9">
              <w:rPr>
                <w:rFonts w:cs="Arial"/>
              </w:rPr>
              <w:t>NOTE 1</w:t>
            </w:r>
          </w:p>
          <w:p w14:paraId="71176666" w14:textId="77777777" w:rsidR="00A735B3" w:rsidRPr="002E56B9" w:rsidRDefault="00A735B3" w:rsidP="00560F48">
            <w:pPr>
              <w:pStyle w:val="TAL"/>
              <w:rPr>
                <w:rFonts w:cs="Arial"/>
              </w:rPr>
            </w:pPr>
            <w:r w:rsidRPr="002E56B9">
              <w:rPr>
                <w:rFonts w:cs="Arial"/>
              </w:rPr>
              <w:t>NOTE 5</w:t>
            </w:r>
          </w:p>
          <w:p w14:paraId="29C0459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735B3" w:rsidRPr="002E56B9" w14:paraId="662EDB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A735B3" w:rsidRPr="002E56B9" w:rsidRDefault="00A735B3" w:rsidP="00560F48">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A735B3" w:rsidRPr="002E56B9" w:rsidRDefault="00A735B3" w:rsidP="00560F48">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EA8581" w14:textId="77777777" w:rsidR="00A735B3" w:rsidRPr="002E56B9" w:rsidRDefault="00A735B3" w:rsidP="00560F48">
            <w:pPr>
              <w:pStyle w:val="TAL"/>
              <w:rPr>
                <w:rFonts w:cs="Arial"/>
              </w:rPr>
            </w:pPr>
            <w:r w:rsidRPr="002E56B9">
              <w:rPr>
                <w:rFonts w:cs="Arial"/>
              </w:rPr>
              <w:t>NOTE 1</w:t>
            </w:r>
          </w:p>
          <w:p w14:paraId="0D1079F0" w14:textId="77777777" w:rsidR="00A735B3" w:rsidRPr="002E56B9" w:rsidRDefault="00A735B3" w:rsidP="00560F48">
            <w:pPr>
              <w:pStyle w:val="TAL"/>
              <w:rPr>
                <w:rFonts w:cs="Arial"/>
              </w:rPr>
            </w:pPr>
            <w:r w:rsidRPr="002E56B9">
              <w:rPr>
                <w:rFonts w:cs="Arial"/>
              </w:rPr>
              <w:t>NOTE 5</w:t>
            </w:r>
          </w:p>
          <w:p w14:paraId="4C229805"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735B3" w:rsidRPr="002E56B9" w14:paraId="28E28EC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A735B3" w:rsidRPr="002E56B9" w:rsidRDefault="00A735B3" w:rsidP="00560F48">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A735B3" w:rsidRPr="002E56B9" w:rsidRDefault="00A735B3" w:rsidP="00560F48">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7F4E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FC3018"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CDD631"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99F0EF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0DC245" w14:textId="77777777" w:rsidR="00A735B3" w:rsidRPr="002E56B9" w:rsidRDefault="00A735B3" w:rsidP="00560F48">
            <w:pPr>
              <w:pStyle w:val="TAL"/>
              <w:rPr>
                <w:lang w:eastAsia="ko-KR"/>
              </w:rPr>
            </w:pPr>
            <w:r w:rsidRPr="002E56B9">
              <w:rPr>
                <w:rFonts w:cs="Arial"/>
              </w:rPr>
              <w:t>NOTE 1</w:t>
            </w:r>
          </w:p>
        </w:tc>
      </w:tr>
      <w:tr w:rsidR="00A735B3" w:rsidRPr="002E56B9" w14:paraId="2F5E3A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A735B3" w:rsidRPr="002E56B9" w:rsidRDefault="00A735B3" w:rsidP="00560F48">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A735B3" w:rsidRPr="002E56B9" w:rsidRDefault="00A735B3" w:rsidP="00560F48">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F6225" w14:textId="77777777" w:rsidR="00A735B3" w:rsidRPr="002E56B9" w:rsidRDefault="00A735B3" w:rsidP="00560F48">
            <w:pPr>
              <w:pStyle w:val="TAL"/>
              <w:rPr>
                <w:rFonts w:cs="Arial"/>
              </w:rPr>
            </w:pPr>
            <w:r w:rsidRPr="002E56B9">
              <w:rPr>
                <w:rFonts w:cs="Arial"/>
              </w:rPr>
              <w:t>NOTE 5</w:t>
            </w:r>
          </w:p>
          <w:p w14:paraId="614501AD"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735B3" w:rsidRPr="002E56B9" w14:paraId="41FA768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A735B3" w:rsidRPr="002E56B9" w:rsidRDefault="00A735B3" w:rsidP="00560F48">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A735B3" w:rsidRPr="002E56B9" w:rsidRDefault="00A735B3" w:rsidP="00560F48">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AD25458" w14:textId="77777777" w:rsidR="00A735B3" w:rsidRPr="002E56B9" w:rsidRDefault="00A735B3" w:rsidP="00560F48">
            <w:pPr>
              <w:pStyle w:val="TAL"/>
            </w:pPr>
          </w:p>
        </w:tc>
      </w:tr>
      <w:tr w:rsidR="00A735B3" w:rsidRPr="002E56B9" w14:paraId="1104D3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A735B3" w:rsidRPr="002E56B9" w:rsidRDefault="00A735B3" w:rsidP="00560F48">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A735B3" w:rsidRPr="002E56B9" w:rsidRDefault="00A735B3" w:rsidP="00560F48">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D980F" w14:textId="77777777" w:rsidR="00A735B3" w:rsidRPr="002E56B9" w:rsidRDefault="00A735B3" w:rsidP="00560F48">
            <w:pPr>
              <w:pStyle w:val="TAL"/>
              <w:rPr>
                <w:rFonts w:cs="Arial"/>
              </w:rPr>
            </w:pPr>
            <w:r w:rsidRPr="002E56B9">
              <w:rPr>
                <w:rFonts w:cs="Arial"/>
              </w:rPr>
              <w:t>NOTE 5</w:t>
            </w:r>
          </w:p>
          <w:p w14:paraId="72CF2D2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735B3" w:rsidRPr="002E56B9" w14:paraId="5E3547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A735B3" w:rsidRPr="002E56B9" w:rsidRDefault="00A735B3" w:rsidP="00560F48">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A735B3" w:rsidRPr="002E56B9" w:rsidRDefault="00A735B3" w:rsidP="00560F48">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794B01E" w14:textId="77777777" w:rsidR="00A735B3" w:rsidRPr="002E56B9" w:rsidRDefault="00A735B3" w:rsidP="00560F48">
            <w:pPr>
              <w:pStyle w:val="TAL"/>
            </w:pPr>
          </w:p>
        </w:tc>
      </w:tr>
      <w:tr w:rsidR="00A735B3" w:rsidRPr="002E56B9" w14:paraId="09C047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A735B3" w:rsidRPr="002E56B9" w:rsidRDefault="00A735B3" w:rsidP="00560F48">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A735B3" w:rsidRPr="002E56B9" w:rsidRDefault="00A735B3" w:rsidP="00560F48">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A82BD4F" w14:textId="77777777" w:rsidR="00EC6E98" w:rsidRDefault="00EC6E98" w:rsidP="00EC6E98">
            <w:pPr>
              <w:pStyle w:val="TAL"/>
            </w:pPr>
            <w:r>
              <w:t>Test only one EN-DC combination per 5G NR band.</w:t>
            </w:r>
          </w:p>
          <w:p w14:paraId="43A41B83" w14:textId="74A5514B" w:rsidR="00A735B3" w:rsidRPr="002E56B9" w:rsidRDefault="00EC6E98" w:rsidP="00EC6E98">
            <w:pPr>
              <w:pStyle w:val="TAL"/>
            </w:pPr>
            <w:r>
              <w:t>Skip LTE anchor agnostic approach testing in TC 6.5B.3.3.1 if UE supports SA and TS 38.521-1 TC 6.5.3.1 has been executed.</w:t>
            </w:r>
          </w:p>
        </w:tc>
      </w:tr>
      <w:tr w:rsidR="00A735B3" w:rsidRPr="002E56B9" w14:paraId="03CBA52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A735B3" w:rsidRPr="002E56B9" w:rsidRDefault="00A735B3" w:rsidP="00560F48">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A735B3" w:rsidRPr="002E56B9" w:rsidRDefault="00A735B3" w:rsidP="00560F48">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8CD213" w14:textId="067D9F02" w:rsidR="00EC6E98" w:rsidRDefault="00EC6E98" w:rsidP="00EC6E98">
            <w:pPr>
              <w:pStyle w:val="TAL"/>
            </w:pPr>
            <w:r>
              <w:t>For LTE anchor agnostic approach testing in TC 6.5B.3.3.2:</w:t>
            </w:r>
          </w:p>
          <w:p w14:paraId="1063DC00" w14:textId="77777777" w:rsidR="00EC6E98" w:rsidRDefault="00EC6E98" w:rsidP="00EC6E98">
            <w:pPr>
              <w:pStyle w:val="TAL"/>
            </w:pPr>
            <w:r>
              <w:t>1.</w:t>
            </w:r>
            <w:r>
              <w:tab/>
              <w:t>NOTE 5 applied.</w:t>
            </w:r>
          </w:p>
          <w:p w14:paraId="13F6F2C1" w14:textId="61FBAF35" w:rsidR="00A735B3" w:rsidRPr="002E56B9" w:rsidRDefault="00EC6E98" w:rsidP="00EC6E98">
            <w:pPr>
              <w:pStyle w:val="TAL"/>
            </w:pPr>
            <w:r>
              <w:t>2.</w:t>
            </w:r>
            <w:r>
              <w:tab/>
              <w:t>Skip the testing if UE supports SA and TS 38.521-1 TC 6.5.3.2 has been executed.</w:t>
            </w:r>
          </w:p>
        </w:tc>
      </w:tr>
      <w:tr w:rsidR="00A735B3" w:rsidRPr="002E56B9" w14:paraId="1B3101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A735B3" w:rsidRPr="002E56B9" w:rsidRDefault="00A735B3" w:rsidP="00560F48">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A735B3" w:rsidRPr="002E56B9" w:rsidRDefault="00A735B3" w:rsidP="00560F48">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2D09FE" w14:textId="77777777" w:rsidR="00A735B3" w:rsidRPr="002E56B9" w:rsidRDefault="00A735B3" w:rsidP="00560F48">
            <w:pPr>
              <w:pStyle w:val="TAL"/>
              <w:rPr>
                <w:rFonts w:cs="Arial"/>
              </w:rPr>
            </w:pPr>
            <w:r w:rsidRPr="002E56B9">
              <w:rPr>
                <w:rFonts w:cs="Arial"/>
              </w:rPr>
              <w:t>NOTE 5</w:t>
            </w:r>
          </w:p>
          <w:p w14:paraId="27E51A5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735B3" w:rsidRPr="002E56B9" w14:paraId="5C785ABA"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A735B3" w:rsidRPr="002E56B9" w:rsidRDefault="00A735B3" w:rsidP="00560F48">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A735B3" w:rsidRPr="002E56B9" w:rsidRDefault="00A735B3" w:rsidP="00560F48">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12A4E26"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F04D61C" w14:textId="77777777" w:rsidR="00A735B3" w:rsidRPr="002E56B9" w:rsidRDefault="00A735B3" w:rsidP="00560F48">
            <w:pPr>
              <w:pStyle w:val="TAL"/>
              <w:rPr>
                <w:rFonts w:cs="Arial"/>
                <w:lang w:val="fr-FR" w:eastAsia="fr-FR"/>
              </w:rPr>
            </w:pPr>
            <w:r w:rsidRPr="002E56B9">
              <w:rPr>
                <w:rFonts w:cs="Arial"/>
                <w:lang w:val="fr-FR" w:eastAsia="fr-FR"/>
              </w:rPr>
              <w:t>PC3</w:t>
            </w:r>
          </w:p>
          <w:p w14:paraId="47969C87"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77FFD542" w14:textId="77777777" w:rsidR="00A735B3" w:rsidRPr="002E56B9" w:rsidRDefault="00A735B3" w:rsidP="00560F48">
            <w:pPr>
              <w:pStyle w:val="TAL"/>
              <w:rPr>
                <w:rFonts w:cs="Arial"/>
              </w:rPr>
            </w:pPr>
            <w:r w:rsidRPr="002E56B9">
              <w:rPr>
                <w:rFonts w:cs="Arial"/>
              </w:rPr>
              <w:t>NOTE 5</w:t>
            </w:r>
          </w:p>
          <w:p w14:paraId="2CA54C99"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735B3" w:rsidRPr="002E56B9" w14:paraId="72FA5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A735B3" w:rsidRPr="002E56B9" w:rsidRDefault="00A735B3" w:rsidP="00560F48">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A735B3" w:rsidRPr="002E56B9" w:rsidRDefault="00A735B3" w:rsidP="00560F48">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A735B3" w:rsidRPr="002E56B9" w:rsidRDefault="00A735B3" w:rsidP="00560F48">
            <w:pPr>
              <w:pStyle w:val="TAL"/>
              <w:rPr>
                <w:b/>
                <w:lang w:eastAsia="zh-CN"/>
              </w:rPr>
            </w:pPr>
          </w:p>
        </w:tc>
      </w:tr>
      <w:tr w:rsidR="00A735B3" w:rsidRPr="002E56B9" w14:paraId="523C3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A735B3" w:rsidRPr="002E56B9" w:rsidRDefault="00A735B3" w:rsidP="00560F48">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A735B3" w:rsidRPr="002E56B9" w:rsidRDefault="00A735B3" w:rsidP="00560F48">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961DE0" w14:textId="77777777" w:rsidR="00A735B3" w:rsidRPr="002E56B9" w:rsidRDefault="00A735B3" w:rsidP="00560F48">
            <w:pPr>
              <w:pStyle w:val="TAL"/>
              <w:rPr>
                <w:rFonts w:cs="Arial"/>
              </w:rPr>
            </w:pPr>
            <w:r w:rsidRPr="002E56B9">
              <w:rPr>
                <w:rFonts w:cs="Arial"/>
              </w:rPr>
              <w:t>NOTE 5</w:t>
            </w:r>
          </w:p>
          <w:p w14:paraId="4D04F51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735B3" w:rsidRPr="002E56B9" w14:paraId="42AF941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A735B3" w:rsidRPr="002E56B9" w:rsidRDefault="00A735B3" w:rsidP="00560F48">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A735B3" w:rsidRPr="002E56B9" w:rsidRDefault="00A735B3" w:rsidP="00560F48">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74D13C" w14:textId="77777777" w:rsidR="00A735B3" w:rsidRPr="002E56B9" w:rsidRDefault="00A735B3" w:rsidP="00560F48">
            <w:pPr>
              <w:pStyle w:val="TAL"/>
              <w:rPr>
                <w:rFonts w:cs="Arial"/>
              </w:rPr>
            </w:pPr>
            <w:r w:rsidRPr="002E56B9">
              <w:rPr>
                <w:rFonts w:cs="Arial"/>
              </w:rPr>
              <w:t>NOTE 5</w:t>
            </w:r>
          </w:p>
          <w:p w14:paraId="4F8BD678"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735B3" w:rsidRPr="002E56B9" w14:paraId="2D3C69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A735B3" w:rsidRPr="002E56B9" w:rsidRDefault="00A735B3" w:rsidP="00560F48">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A735B3" w:rsidRPr="002E56B9" w:rsidRDefault="00A735B3" w:rsidP="00560F48">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00832C" w14:textId="77777777" w:rsidR="00A735B3" w:rsidRPr="002E56B9" w:rsidRDefault="00A735B3" w:rsidP="00560F48">
            <w:pPr>
              <w:pStyle w:val="TAL"/>
              <w:rPr>
                <w:rFonts w:cs="Arial"/>
              </w:rPr>
            </w:pPr>
            <w:r w:rsidRPr="002E56B9">
              <w:rPr>
                <w:rFonts w:cs="Arial"/>
              </w:rPr>
              <w:t>NOTE 5</w:t>
            </w:r>
          </w:p>
          <w:p w14:paraId="51B5243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A735B3" w:rsidRPr="002E56B9" w14:paraId="47F94A0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A735B3" w:rsidRPr="002E56B9" w:rsidRDefault="00A735B3" w:rsidP="00560F48">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10C2F3" w14:textId="77777777" w:rsidR="00A735B3" w:rsidRPr="002E56B9" w:rsidRDefault="00A735B3" w:rsidP="00560F48">
            <w:pPr>
              <w:pStyle w:val="TAL"/>
            </w:pPr>
            <w:r w:rsidRPr="002E56B9">
              <w:t>NOTE 5</w:t>
            </w:r>
          </w:p>
          <w:p w14:paraId="6C13A04B"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A735B3" w:rsidRPr="002E56B9" w14:paraId="0C3A25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A735B3" w:rsidRPr="002E56B9" w:rsidRDefault="00A735B3" w:rsidP="00560F48">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CB6142F" w14:textId="77777777" w:rsidR="00A735B3" w:rsidRPr="002E56B9" w:rsidRDefault="00A735B3" w:rsidP="00560F48">
            <w:pPr>
              <w:pStyle w:val="TAL"/>
            </w:pPr>
            <w:r w:rsidRPr="002E56B9">
              <w:t>NOTE 5</w:t>
            </w:r>
          </w:p>
          <w:p w14:paraId="50313E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A735B3" w:rsidRPr="002E56B9" w14:paraId="2EE587D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A735B3" w:rsidRPr="002E56B9" w:rsidRDefault="00A735B3" w:rsidP="00560F48">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1A1455" w14:textId="77777777" w:rsidR="00A735B3" w:rsidRPr="002E56B9" w:rsidRDefault="00A735B3" w:rsidP="00560F48">
            <w:pPr>
              <w:pStyle w:val="TAL"/>
            </w:pPr>
            <w:r w:rsidRPr="002E56B9">
              <w:t>NOTE 5</w:t>
            </w:r>
          </w:p>
          <w:p w14:paraId="3C8AAB97"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A735B3" w:rsidRPr="002E56B9" w14:paraId="17A68B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A735B3" w:rsidRPr="002E56B9" w:rsidRDefault="00A735B3" w:rsidP="00560F48">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CA2F97C" w14:textId="77777777" w:rsidR="00A735B3" w:rsidRPr="002E56B9" w:rsidRDefault="00A735B3" w:rsidP="00560F48">
            <w:pPr>
              <w:pStyle w:val="TAL"/>
            </w:pPr>
            <w:r w:rsidRPr="002E56B9">
              <w:t>NOTE 5</w:t>
            </w:r>
          </w:p>
          <w:p w14:paraId="1349F772"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A735B3" w:rsidRPr="002E56B9" w14:paraId="6F78BAB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A735B3" w:rsidRPr="002E56B9" w:rsidRDefault="00A735B3" w:rsidP="00560F48">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A735B3" w:rsidRPr="002E56B9" w:rsidRDefault="00A735B3" w:rsidP="00560F48">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ADB89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A900B9E" w14:textId="77777777" w:rsidR="00A735B3" w:rsidRPr="002E56B9" w:rsidRDefault="00A735B3" w:rsidP="00560F48">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1A892A" w14:textId="77777777" w:rsidR="00A735B3" w:rsidRPr="002E56B9" w:rsidRDefault="00A735B3" w:rsidP="00560F48">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0CBEC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01D82" w14:textId="77777777" w:rsidR="00A735B3" w:rsidRPr="002E56B9" w:rsidRDefault="00A735B3" w:rsidP="00560F48">
            <w:pPr>
              <w:pStyle w:val="TAL"/>
            </w:pPr>
            <w:r w:rsidRPr="002E56B9">
              <w:rPr>
                <w:rFonts w:cs="Arial"/>
              </w:rPr>
              <w:t>NOTE 1</w:t>
            </w:r>
          </w:p>
        </w:tc>
      </w:tr>
      <w:tr w:rsidR="00A735B3" w:rsidRPr="002E56B9" w14:paraId="3B2633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A735B3" w:rsidRPr="002E56B9" w:rsidRDefault="00A735B3" w:rsidP="00560F48">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A735B3" w:rsidRPr="002E56B9" w:rsidRDefault="00A735B3" w:rsidP="00560F48">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C755E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23794D9" w14:textId="77777777" w:rsidR="00A735B3" w:rsidRPr="002E56B9" w:rsidRDefault="00A735B3" w:rsidP="00560F48">
            <w:pPr>
              <w:pStyle w:val="TAL"/>
              <w:rPr>
                <w:rFonts w:cs="Arial"/>
              </w:rPr>
            </w:pPr>
            <w:r w:rsidRPr="002E56B9">
              <w:rPr>
                <w:rFonts w:cs="Arial"/>
              </w:rPr>
              <w:t>NOTE 5</w:t>
            </w:r>
          </w:p>
          <w:p w14:paraId="3956346E" w14:textId="77777777" w:rsidR="00A735B3" w:rsidRPr="002E56B9" w:rsidRDefault="00A735B3" w:rsidP="00560F48">
            <w:pPr>
              <w:pStyle w:val="TAL"/>
            </w:pPr>
            <w:r w:rsidRPr="002E56B9">
              <w:rPr>
                <w:rFonts w:cs="Arial"/>
              </w:rPr>
              <w:t>Skip TC 6.5B.3.4.2 if UE supports SA and TS 38.521-2 TC 6.5.3.2 has been executed.</w:t>
            </w:r>
          </w:p>
        </w:tc>
      </w:tr>
      <w:tr w:rsidR="00A735B3" w:rsidRPr="002E56B9" w14:paraId="4508FEFE"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A735B3" w:rsidRPr="002E56B9" w:rsidRDefault="00A735B3" w:rsidP="00560F48">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A735B3" w:rsidRPr="002E56B9" w:rsidRDefault="00A735B3" w:rsidP="00560F48">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A735B3" w:rsidRPr="002E56B9" w:rsidRDefault="00A735B3" w:rsidP="00560F48">
            <w:pPr>
              <w:pStyle w:val="TAL"/>
              <w:rPr>
                <w:rFonts w:cs="Arial"/>
                <w:lang w:val="fr-FR" w:eastAsia="fr-FR"/>
              </w:rPr>
            </w:pPr>
            <w:r w:rsidRPr="002E56B9">
              <w:rPr>
                <w:rFonts w:cs="Arial"/>
                <w:lang w:val="fr-FR" w:eastAsia="fr-FR"/>
              </w:rPr>
              <w:t>PC1 (NOTE 1)</w:t>
            </w:r>
          </w:p>
          <w:p w14:paraId="2B30831E"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7F22E53E" w14:textId="77777777" w:rsidR="00A735B3" w:rsidRPr="002E56B9" w:rsidRDefault="00A735B3" w:rsidP="00560F48">
            <w:pPr>
              <w:pStyle w:val="TAL"/>
              <w:rPr>
                <w:rFonts w:cs="Arial"/>
                <w:lang w:val="fr-FR" w:eastAsia="fr-FR"/>
              </w:rPr>
            </w:pPr>
            <w:r w:rsidRPr="002E56B9">
              <w:rPr>
                <w:rFonts w:cs="Arial"/>
                <w:lang w:val="fr-FR" w:eastAsia="fr-FR"/>
              </w:rPr>
              <w:t>PC3</w:t>
            </w:r>
          </w:p>
          <w:p w14:paraId="78C1896F"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33C268BA" w14:textId="77777777" w:rsidR="00A735B3" w:rsidRPr="002E56B9" w:rsidRDefault="00A735B3" w:rsidP="00560F48">
            <w:pPr>
              <w:pStyle w:val="TAL"/>
              <w:rPr>
                <w:rFonts w:cs="Arial"/>
              </w:rPr>
            </w:pPr>
            <w:r w:rsidRPr="002E56B9">
              <w:rPr>
                <w:rFonts w:cs="Arial"/>
              </w:rPr>
              <w:t>NOTE 5</w:t>
            </w:r>
          </w:p>
          <w:p w14:paraId="443875B8" w14:textId="77777777" w:rsidR="00A735B3" w:rsidRPr="002E56B9" w:rsidRDefault="00A735B3" w:rsidP="00560F48">
            <w:pPr>
              <w:pStyle w:val="TAL"/>
              <w:rPr>
                <w:rFonts w:cs="Arial"/>
                <w:lang w:val="fr-FR" w:eastAsia="fr-FR"/>
              </w:rPr>
            </w:pPr>
            <w:r w:rsidRPr="002E56B9">
              <w:rPr>
                <w:rFonts w:cs="Arial"/>
              </w:rPr>
              <w:t>Skip TC 6.5B.3.4.2a if UE supports SA and TS 38.521-2 TC 6.5.3.2_1 has been executed.</w:t>
            </w:r>
          </w:p>
        </w:tc>
      </w:tr>
      <w:tr w:rsidR="00A735B3" w:rsidRPr="002E56B9" w14:paraId="7CB4CC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A735B3" w:rsidRPr="002E56B9" w:rsidRDefault="00A735B3" w:rsidP="00560F48">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A735B3" w:rsidRPr="002E56B9" w:rsidRDefault="00A735B3" w:rsidP="00560F48">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A735B3" w:rsidRPr="002E56B9" w:rsidRDefault="00A735B3" w:rsidP="00560F48">
            <w:pPr>
              <w:pStyle w:val="TAL"/>
              <w:rPr>
                <w:b/>
                <w:lang w:eastAsia="zh-CN"/>
              </w:rPr>
            </w:pPr>
          </w:p>
        </w:tc>
      </w:tr>
      <w:tr w:rsidR="00A735B3" w:rsidRPr="002E56B9" w14:paraId="4083CD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A735B3" w:rsidRPr="002E56B9" w:rsidRDefault="00A735B3" w:rsidP="00560F48">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A735B3" w:rsidRPr="002E56B9" w:rsidRDefault="00A735B3" w:rsidP="00560F48">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9EEB14" w14:textId="77777777" w:rsidR="00A735B3" w:rsidRPr="002E56B9" w:rsidRDefault="00A735B3" w:rsidP="00560F48">
            <w:pPr>
              <w:pStyle w:val="TAL"/>
              <w:rPr>
                <w:rFonts w:cs="Arial"/>
              </w:rPr>
            </w:pPr>
            <w:r w:rsidRPr="002E56B9">
              <w:rPr>
                <w:rFonts w:cs="Arial"/>
              </w:rPr>
              <w:t>NOTE 5</w:t>
            </w:r>
          </w:p>
          <w:p w14:paraId="32AD618B"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735B3" w:rsidRPr="002E56B9" w14:paraId="10D354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A735B3" w:rsidRPr="002E56B9" w:rsidRDefault="00A735B3" w:rsidP="00560F48">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A735B3" w:rsidRPr="002E56B9" w:rsidRDefault="00A735B3" w:rsidP="00560F48">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E4334E" w14:textId="77777777" w:rsidR="00A735B3" w:rsidRPr="002E56B9" w:rsidRDefault="00A735B3" w:rsidP="00560F48">
            <w:pPr>
              <w:pStyle w:val="TAL"/>
              <w:rPr>
                <w:rFonts w:cs="Arial"/>
              </w:rPr>
            </w:pPr>
            <w:r w:rsidRPr="002E56B9">
              <w:rPr>
                <w:rFonts w:cs="Arial"/>
              </w:rPr>
              <w:t>NOTE 5</w:t>
            </w:r>
          </w:p>
          <w:p w14:paraId="399128B4"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735B3" w:rsidRPr="002E56B9" w14:paraId="565C0C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A735B3" w:rsidRPr="002E56B9" w:rsidRDefault="00A735B3" w:rsidP="00560F48">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A735B3" w:rsidRPr="002E56B9" w:rsidRDefault="00A735B3" w:rsidP="00560F48">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243939" w14:textId="77777777" w:rsidR="00A735B3" w:rsidRPr="002E56B9" w:rsidRDefault="00A735B3" w:rsidP="00560F48">
            <w:pPr>
              <w:pStyle w:val="TAL"/>
              <w:rPr>
                <w:rFonts w:cs="Arial"/>
              </w:rPr>
            </w:pPr>
            <w:r w:rsidRPr="002E56B9">
              <w:rPr>
                <w:rFonts w:cs="Arial"/>
              </w:rPr>
              <w:t>NOTE 5</w:t>
            </w:r>
          </w:p>
          <w:p w14:paraId="4BB4137A"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A735B3" w:rsidRPr="002E56B9" w14:paraId="360C2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A735B3" w:rsidRPr="002E56B9" w:rsidRDefault="00A735B3" w:rsidP="00560F48">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B23B87" w14:textId="77777777" w:rsidR="00A735B3" w:rsidRPr="002E56B9" w:rsidRDefault="00A735B3" w:rsidP="00560F48">
            <w:pPr>
              <w:pStyle w:val="TAL"/>
            </w:pPr>
            <w:r w:rsidRPr="002E56B9">
              <w:t>NOTE 5</w:t>
            </w:r>
          </w:p>
          <w:p w14:paraId="35A27FC3"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A735B3" w:rsidRPr="002E56B9" w14:paraId="3B73937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2104C16" w14:textId="77777777" w:rsidR="00A735B3" w:rsidRPr="002E56B9" w:rsidRDefault="00A735B3" w:rsidP="00560F48">
            <w:pPr>
              <w:pStyle w:val="TAL"/>
            </w:pPr>
            <w:r w:rsidRPr="002E56B9">
              <w:t>NOTE 5</w:t>
            </w:r>
          </w:p>
          <w:p w14:paraId="1643A0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A735B3" w:rsidRPr="002E56B9" w14:paraId="1CFE24A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41387D" w14:textId="77777777" w:rsidR="00A735B3" w:rsidRPr="002E56B9" w:rsidRDefault="00A735B3" w:rsidP="00560F48">
            <w:pPr>
              <w:pStyle w:val="TAL"/>
            </w:pPr>
            <w:r w:rsidRPr="002E56B9">
              <w:t>NOTE 5</w:t>
            </w:r>
          </w:p>
          <w:p w14:paraId="2F20EBAD"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A735B3" w:rsidRPr="002E56B9" w14:paraId="0A57F1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EC866F2" w14:textId="77777777" w:rsidR="00A735B3" w:rsidRPr="002E56B9" w:rsidRDefault="00A735B3" w:rsidP="00560F48">
            <w:pPr>
              <w:pStyle w:val="TAL"/>
            </w:pPr>
            <w:r w:rsidRPr="002E56B9">
              <w:t>NOTE 5</w:t>
            </w:r>
          </w:p>
          <w:p w14:paraId="59220CF5"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A735B3" w:rsidRPr="002E56B9" w14:paraId="0535F9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A735B3" w:rsidRPr="002E56B9" w:rsidRDefault="00A735B3" w:rsidP="00560F48">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A735B3" w:rsidRPr="002E56B9" w:rsidRDefault="00A735B3" w:rsidP="00560F48">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8367E8" w14:textId="77777777" w:rsidR="00A735B3" w:rsidRPr="002E56B9" w:rsidRDefault="00A735B3" w:rsidP="00560F48">
            <w:pPr>
              <w:pStyle w:val="TAL"/>
            </w:pPr>
          </w:p>
        </w:tc>
      </w:tr>
      <w:tr w:rsidR="00A735B3" w:rsidRPr="002E56B9" w14:paraId="2689B2E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A735B3" w:rsidRPr="002E56B9" w:rsidRDefault="00A735B3" w:rsidP="00560F48">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A735B3" w:rsidRPr="002E56B9" w:rsidRDefault="00A735B3" w:rsidP="00560F48">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5CF0AB" w14:textId="77777777" w:rsidR="00A735B3" w:rsidRPr="002E56B9" w:rsidRDefault="00A735B3" w:rsidP="00560F48">
            <w:pPr>
              <w:pStyle w:val="TAL"/>
            </w:pPr>
            <w:r w:rsidRPr="002E56B9">
              <w:t>NOTE 1</w:t>
            </w:r>
          </w:p>
        </w:tc>
      </w:tr>
      <w:tr w:rsidR="00A735B3" w:rsidRPr="002E56B9" w14:paraId="545CE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A735B3" w:rsidRPr="002E56B9" w:rsidRDefault="00A735B3" w:rsidP="00560F48">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A735B3" w:rsidRPr="002E56B9" w:rsidRDefault="00A735B3" w:rsidP="00560F48">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BB0A15" w14:textId="77777777" w:rsidR="00A735B3" w:rsidRPr="002E56B9" w:rsidRDefault="00A735B3" w:rsidP="00560F48">
            <w:pPr>
              <w:pStyle w:val="TAL"/>
              <w:rPr>
                <w:rFonts w:cs="Arial"/>
              </w:rPr>
            </w:pPr>
            <w:r w:rsidRPr="002E56B9">
              <w:rPr>
                <w:rFonts w:cs="Arial"/>
              </w:rPr>
              <w:t>NOTE 5</w:t>
            </w:r>
          </w:p>
          <w:p w14:paraId="737E6E5D" w14:textId="77777777" w:rsidR="00A735B3" w:rsidRPr="002E56B9" w:rsidRDefault="00A735B3" w:rsidP="00560F48">
            <w:pPr>
              <w:pStyle w:val="TAL"/>
            </w:pPr>
            <w:r w:rsidRPr="002E56B9">
              <w:rPr>
                <w:rFonts w:cs="Arial"/>
              </w:rPr>
              <w:t>Skip TC 6.5B.4.3 if UE supports SA and TS 38.521-1 TC 6.5.3.3 has been executed.</w:t>
            </w:r>
          </w:p>
        </w:tc>
      </w:tr>
      <w:tr w:rsidR="00A735B3" w:rsidRPr="002E56B9" w14:paraId="5A387F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A735B3" w:rsidRPr="002E56B9" w:rsidRDefault="00A735B3" w:rsidP="00560F48">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A735B3" w:rsidRPr="002E56B9" w:rsidRDefault="00A735B3" w:rsidP="00560F48">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F6749" w14:textId="77777777" w:rsidR="00A735B3" w:rsidRPr="002E56B9" w:rsidRDefault="00A735B3" w:rsidP="00560F48">
            <w:pPr>
              <w:pStyle w:val="TAL"/>
              <w:rPr>
                <w:rFonts w:cs="Arial"/>
              </w:rPr>
            </w:pPr>
            <w:r w:rsidRPr="002E56B9">
              <w:rPr>
                <w:rFonts w:cs="Arial"/>
              </w:rPr>
              <w:t>NOTE 5</w:t>
            </w:r>
          </w:p>
          <w:p w14:paraId="5DF9FBAA" w14:textId="77777777" w:rsidR="00A735B3" w:rsidRPr="002E56B9" w:rsidRDefault="00A735B3" w:rsidP="00560F48">
            <w:pPr>
              <w:pStyle w:val="TAL"/>
            </w:pPr>
            <w:r w:rsidRPr="002E56B9">
              <w:rPr>
                <w:rFonts w:cs="Arial"/>
              </w:rPr>
              <w:t>Skip TC 6.5B.4.4 if UE supports SA and TS 38.521-2 TC 6.5.3.3 has been executed.</w:t>
            </w:r>
          </w:p>
        </w:tc>
      </w:tr>
      <w:tr w:rsidR="00A735B3" w:rsidRPr="002E56B9" w14:paraId="4A106BAB"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A735B3" w:rsidRPr="002E56B9" w:rsidRDefault="00A735B3" w:rsidP="00560F48">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A735B3" w:rsidRPr="002E56B9" w:rsidRDefault="00A735B3" w:rsidP="00560F48">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019465F"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64AD64CE" w14:textId="77777777" w:rsidR="00A735B3" w:rsidRPr="002E56B9" w:rsidRDefault="00A735B3" w:rsidP="00560F48">
            <w:pPr>
              <w:pStyle w:val="TAL"/>
              <w:rPr>
                <w:rFonts w:cs="Arial"/>
                <w:lang w:val="fr-FR" w:eastAsia="fr-FR"/>
              </w:rPr>
            </w:pPr>
            <w:r w:rsidRPr="002E56B9">
              <w:rPr>
                <w:rFonts w:cs="Arial"/>
                <w:lang w:val="fr-FR" w:eastAsia="fr-FR"/>
              </w:rPr>
              <w:t>PC3</w:t>
            </w:r>
          </w:p>
          <w:p w14:paraId="6B0118D0"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421D335" w14:textId="77777777" w:rsidR="00A735B3" w:rsidRPr="002E56B9" w:rsidRDefault="00A735B3" w:rsidP="00560F48">
            <w:pPr>
              <w:pStyle w:val="TAL"/>
              <w:rPr>
                <w:rFonts w:cs="Arial"/>
              </w:rPr>
            </w:pPr>
            <w:r w:rsidRPr="002E56B9">
              <w:rPr>
                <w:rFonts w:cs="Arial"/>
              </w:rPr>
              <w:t>NOTE 5</w:t>
            </w:r>
          </w:p>
          <w:p w14:paraId="40B0649B" w14:textId="77777777" w:rsidR="00A735B3" w:rsidRPr="002E56B9" w:rsidRDefault="00A735B3" w:rsidP="00560F48">
            <w:pPr>
              <w:pStyle w:val="TAL"/>
              <w:rPr>
                <w:rFonts w:cs="Arial"/>
                <w:lang w:val="fr-FR" w:eastAsia="fr-FR"/>
              </w:rPr>
            </w:pPr>
            <w:r w:rsidRPr="002E56B9">
              <w:rPr>
                <w:rFonts w:cs="Arial"/>
              </w:rPr>
              <w:t>Skip TC 6.5B.4.4a if UE supports SA and TS 38.521-2 TC 6.5.3.3_1 has been executed.</w:t>
            </w:r>
          </w:p>
        </w:tc>
      </w:tr>
      <w:tr w:rsidR="00A735B3" w:rsidRPr="002E56B9" w14:paraId="4C8BB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A735B3" w:rsidRPr="002E56B9" w:rsidRDefault="00A735B3" w:rsidP="00560F48">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A735B3" w:rsidRPr="002E56B9" w:rsidRDefault="00A735B3" w:rsidP="00560F48">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A735B3" w:rsidRPr="002E56B9" w:rsidRDefault="00A735B3" w:rsidP="00560F48">
            <w:pPr>
              <w:pStyle w:val="TAL"/>
              <w:rPr>
                <w:b/>
                <w:lang w:eastAsia="zh-CN"/>
              </w:rPr>
            </w:pPr>
          </w:p>
        </w:tc>
      </w:tr>
      <w:tr w:rsidR="00A735B3" w:rsidRPr="002E56B9" w14:paraId="0F4D6A4E"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A735B3" w:rsidRPr="002E56B9" w:rsidRDefault="00A735B3" w:rsidP="00560F48">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A735B3" w:rsidRPr="002E56B9" w:rsidRDefault="00A735B3" w:rsidP="00560F48">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1AA74830" w14:textId="77777777" w:rsidR="00A735B3" w:rsidRPr="002E56B9" w:rsidRDefault="00A735B3" w:rsidP="00560F48">
            <w:pPr>
              <w:pStyle w:val="TAL"/>
              <w:rPr>
                <w:rFonts w:cs="Arial"/>
              </w:rPr>
            </w:pPr>
            <w:r w:rsidRPr="002E56B9">
              <w:rPr>
                <w:rFonts w:cs="Arial"/>
              </w:rPr>
              <w:t>NOTE 5</w:t>
            </w:r>
          </w:p>
          <w:p w14:paraId="1E892B4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A735B3" w:rsidRPr="002E56B9" w14:paraId="1A2F82EB"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A735B3" w:rsidRPr="002E56B9" w:rsidRDefault="00A735B3" w:rsidP="00560F48">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A735B3" w:rsidRPr="002E56B9" w:rsidRDefault="00A735B3" w:rsidP="00560F48">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0C6F87C6" w14:textId="77777777" w:rsidR="00A735B3" w:rsidRPr="002E56B9" w:rsidRDefault="00A735B3" w:rsidP="00560F48">
            <w:pPr>
              <w:pStyle w:val="TAL"/>
              <w:rPr>
                <w:rFonts w:cs="Arial"/>
              </w:rPr>
            </w:pPr>
            <w:r w:rsidRPr="002E56B9">
              <w:rPr>
                <w:rFonts w:cs="Arial"/>
              </w:rPr>
              <w:t>NOTE 5</w:t>
            </w:r>
          </w:p>
          <w:p w14:paraId="2DB880B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A735B3" w:rsidRPr="002E56B9" w14:paraId="4A9C94ED"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A735B3" w:rsidRPr="002E56B9" w:rsidRDefault="00A735B3" w:rsidP="00560F48">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A735B3" w:rsidRPr="002E56B9" w:rsidRDefault="00A735B3" w:rsidP="00560F48">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46AC0F21" w14:textId="77777777" w:rsidR="00A735B3" w:rsidRPr="002E56B9" w:rsidRDefault="00A735B3" w:rsidP="00560F48">
            <w:pPr>
              <w:pStyle w:val="TAL"/>
              <w:rPr>
                <w:rFonts w:cs="Arial"/>
              </w:rPr>
            </w:pPr>
            <w:r w:rsidRPr="002E56B9">
              <w:rPr>
                <w:rFonts w:cs="Arial"/>
              </w:rPr>
              <w:t>NOTE 5</w:t>
            </w:r>
          </w:p>
          <w:p w14:paraId="51CD4352"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A735B3" w:rsidRPr="002E56B9" w14:paraId="253773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A735B3" w:rsidRPr="002E56B9" w:rsidRDefault="00A735B3" w:rsidP="00560F48">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A735B3" w:rsidRPr="002E56B9" w:rsidRDefault="00A735B3" w:rsidP="00560F48">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A735B3" w:rsidRPr="002E56B9" w:rsidRDefault="00A735B3" w:rsidP="00560F48">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43CEB7" w14:textId="77777777" w:rsidR="00A735B3" w:rsidRPr="002E56B9" w:rsidRDefault="00A735B3" w:rsidP="00560F48">
            <w:pPr>
              <w:pStyle w:val="TAL"/>
              <w:rPr>
                <w:rFonts w:cs="Arial"/>
              </w:rPr>
            </w:pPr>
            <w:r w:rsidRPr="002E56B9">
              <w:rPr>
                <w:rFonts w:cs="Arial"/>
              </w:rPr>
              <w:t>NOTE 5</w:t>
            </w:r>
          </w:p>
          <w:p w14:paraId="465E2828" w14:textId="77777777" w:rsidR="00A735B3" w:rsidRPr="002E56B9" w:rsidRDefault="00A735B3" w:rsidP="00560F48">
            <w:pPr>
              <w:pStyle w:val="TAL"/>
            </w:pPr>
            <w:r w:rsidRPr="002E56B9">
              <w:rPr>
                <w:rFonts w:cs="Arial"/>
              </w:rPr>
              <w:t>Skip TC 6.5B.5.3 if UE supports SA and TS 38.521-1 TC 6.5.4 has been executed.</w:t>
            </w:r>
          </w:p>
        </w:tc>
      </w:tr>
      <w:tr w:rsidR="00A735B3" w:rsidRPr="002E56B9" w14:paraId="7C51A3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A735B3" w:rsidRPr="002E56B9" w:rsidRDefault="00A735B3" w:rsidP="00560F48">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A735B3" w:rsidRPr="002E56B9" w:rsidRDefault="00A735B3" w:rsidP="00560F48">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A735B3" w:rsidRPr="002E56B9" w:rsidRDefault="00A735B3" w:rsidP="00560F48">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7E3367" w14:textId="77777777" w:rsidR="00A735B3" w:rsidRPr="002E56B9" w:rsidRDefault="00A735B3" w:rsidP="00560F48">
            <w:pPr>
              <w:pStyle w:val="TAL"/>
              <w:rPr>
                <w:rFonts w:cs="Arial"/>
              </w:rPr>
            </w:pPr>
            <w:r w:rsidRPr="002E56B9">
              <w:rPr>
                <w:rFonts w:cs="Arial"/>
              </w:rPr>
              <w:t>NOTE 1</w:t>
            </w:r>
          </w:p>
          <w:p w14:paraId="7D86C7B6" w14:textId="77777777" w:rsidR="00A735B3" w:rsidRPr="002E56B9" w:rsidRDefault="00A735B3" w:rsidP="00560F48">
            <w:pPr>
              <w:pStyle w:val="TAL"/>
              <w:rPr>
                <w:rFonts w:cs="Arial"/>
              </w:rPr>
            </w:pPr>
            <w:r w:rsidRPr="002E56B9">
              <w:rPr>
                <w:rFonts w:cs="Arial"/>
              </w:rPr>
              <w:t>NOTE 5</w:t>
            </w:r>
          </w:p>
          <w:p w14:paraId="36A89464" w14:textId="77777777" w:rsidR="00A735B3" w:rsidRPr="002E56B9" w:rsidRDefault="00A735B3" w:rsidP="00560F48">
            <w:pPr>
              <w:pStyle w:val="TAL"/>
            </w:pPr>
            <w:r w:rsidRPr="002E56B9">
              <w:rPr>
                <w:rFonts w:cs="Arial"/>
              </w:rPr>
              <w:t>Skip TC 6.6B.4 if UE supports SA and TS 38.521-2 TC 6.6.1 has been executed.</w:t>
            </w:r>
          </w:p>
        </w:tc>
      </w:tr>
      <w:tr w:rsidR="00A735B3" w:rsidRPr="002E56B9" w14:paraId="7DD4BD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A735B3" w:rsidRPr="002E56B9" w:rsidRDefault="00A735B3" w:rsidP="00560F48">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3ECEFAAA" w14:textId="77777777" w:rsidR="00A735B3" w:rsidRPr="002E56B9" w:rsidRDefault="00A735B3" w:rsidP="00560F48">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A735B3" w:rsidRPr="002E56B9" w:rsidRDefault="00A735B3" w:rsidP="00560F48">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A735B3" w:rsidRPr="002E56B9" w:rsidRDefault="00A735B3" w:rsidP="00560F48">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A735B3" w:rsidRPr="002E56B9" w:rsidRDefault="00A735B3" w:rsidP="00560F48">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A735B3" w:rsidRPr="002E56B9" w:rsidRDefault="00A735B3" w:rsidP="00560F48">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193984" w14:textId="77777777" w:rsidR="00A735B3" w:rsidRPr="002E56B9" w:rsidRDefault="00A735B3" w:rsidP="00560F48">
            <w:pPr>
              <w:pStyle w:val="TAL"/>
              <w:rPr>
                <w:rFonts w:cs="Arial"/>
              </w:rPr>
            </w:pPr>
            <w:r w:rsidRPr="002E56B9">
              <w:rPr>
                <w:rFonts w:cs="Arial"/>
              </w:rPr>
              <w:t>NOTE 1</w:t>
            </w:r>
          </w:p>
          <w:p w14:paraId="0DC056A5" w14:textId="77777777" w:rsidR="00A735B3" w:rsidRPr="002E56B9" w:rsidRDefault="00A735B3" w:rsidP="00560F48">
            <w:pPr>
              <w:pStyle w:val="TAL"/>
              <w:rPr>
                <w:rFonts w:cs="Arial"/>
              </w:rPr>
            </w:pPr>
            <w:r w:rsidRPr="002E56B9">
              <w:rPr>
                <w:rFonts w:cs="Arial"/>
              </w:rPr>
              <w:t>NOTE 5</w:t>
            </w:r>
          </w:p>
          <w:p w14:paraId="26C8BBAE" w14:textId="77777777" w:rsidR="00A735B3" w:rsidRPr="002E56B9" w:rsidRDefault="00A735B3" w:rsidP="00560F48">
            <w:pPr>
              <w:pStyle w:val="TAL"/>
              <w:rPr>
                <w:rFonts w:cs="Arial"/>
              </w:rPr>
            </w:pPr>
            <w:r w:rsidRPr="002E56B9">
              <w:rPr>
                <w:rFonts w:cs="Arial"/>
              </w:rPr>
              <w:t>Skip TC 6.6B.5 if UE supports SA and TS 38.521-2 TC 6.6.2 has been executed.</w:t>
            </w:r>
          </w:p>
        </w:tc>
      </w:tr>
      <w:tr w:rsidR="00A735B3" w:rsidRPr="002E56B9" w14:paraId="65A27CC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A735B3" w:rsidRPr="002E56B9" w:rsidRDefault="00A735B3" w:rsidP="00560F48">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A735B3" w:rsidRPr="002E56B9" w:rsidRDefault="00A735B3" w:rsidP="00560F48">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A735B3" w:rsidRPr="002E56B9" w:rsidRDefault="00A735B3" w:rsidP="00560F48">
            <w:pPr>
              <w:pStyle w:val="TAL"/>
              <w:rPr>
                <w:b/>
              </w:rPr>
            </w:pPr>
          </w:p>
        </w:tc>
      </w:tr>
      <w:tr w:rsidR="00A735B3" w:rsidRPr="002E56B9" w14:paraId="3FD52DF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A735B3" w:rsidRPr="002E56B9" w:rsidRDefault="00A735B3" w:rsidP="00560F48">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A735B3" w:rsidRPr="002E56B9" w:rsidRDefault="00A735B3" w:rsidP="00560F48">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A735B3" w:rsidRPr="002E56B9" w:rsidRDefault="00A735B3" w:rsidP="00560F48">
            <w:pPr>
              <w:pStyle w:val="TAL"/>
              <w:rPr>
                <w:b/>
              </w:rPr>
            </w:pPr>
          </w:p>
        </w:tc>
      </w:tr>
      <w:tr w:rsidR="00A735B3" w:rsidRPr="002E56B9" w14:paraId="60EBD0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A735B3" w:rsidRPr="002E56B9" w:rsidRDefault="00A735B3" w:rsidP="00560F48">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A735B3" w:rsidRPr="002E56B9" w:rsidRDefault="00A735B3" w:rsidP="00560F48">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8B7740C" w14:textId="77777777" w:rsidR="00A735B3" w:rsidRPr="002E56B9" w:rsidRDefault="00A735B3" w:rsidP="00560F48">
            <w:pPr>
              <w:pStyle w:val="TAL"/>
            </w:pPr>
          </w:p>
        </w:tc>
      </w:tr>
      <w:tr w:rsidR="00A735B3" w:rsidRPr="002E56B9" w14:paraId="000225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A735B3" w:rsidRPr="002E56B9" w:rsidRDefault="00A735B3" w:rsidP="00560F48">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A735B3" w:rsidRPr="002E56B9" w:rsidRDefault="00A735B3" w:rsidP="00560F48">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6C91EC" w14:textId="77777777" w:rsidR="00A735B3" w:rsidRPr="002E56B9" w:rsidRDefault="00A735B3" w:rsidP="00560F48">
            <w:pPr>
              <w:pStyle w:val="TAL"/>
              <w:rPr>
                <w:rFonts w:cs="Arial"/>
              </w:rPr>
            </w:pPr>
            <w:r w:rsidRPr="002E56B9">
              <w:rPr>
                <w:rFonts w:cs="Arial"/>
              </w:rPr>
              <w:t>NOTE 5</w:t>
            </w:r>
          </w:p>
          <w:p w14:paraId="2F26D69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A735B3" w:rsidRPr="002E56B9" w14:paraId="7EEF816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A735B3" w:rsidRPr="002E56B9" w:rsidRDefault="00A735B3" w:rsidP="00560F48">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A735B3" w:rsidRPr="002E56B9" w:rsidRDefault="00A735B3" w:rsidP="00560F48">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5a</w:t>
            </w:r>
          </w:p>
          <w:p w14:paraId="28D753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A735B3" w:rsidRPr="002E56B9" w:rsidRDefault="00A735B3" w:rsidP="00560F48">
            <w:pPr>
              <w:pStyle w:val="TAL"/>
              <w:rPr>
                <w:rFonts w:cs="Arial"/>
              </w:rPr>
            </w:pPr>
            <w:r w:rsidRPr="002E56B9">
              <w:rPr>
                <w:rFonts w:cs="Arial"/>
              </w:rPr>
              <w:t>PC2</w:t>
            </w:r>
          </w:p>
          <w:p w14:paraId="3A536C8E" w14:textId="77777777" w:rsidR="00A735B3" w:rsidRPr="002E56B9" w:rsidRDefault="00A735B3" w:rsidP="00560F48">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5A3C709B" w14:textId="312030CA" w:rsidR="00EC6E98" w:rsidRDefault="00EC6E98" w:rsidP="00EC6E98">
            <w:pPr>
              <w:pStyle w:val="TAL"/>
            </w:pPr>
            <w:r>
              <w:t>For LTE anchor agnostic approach testing in TC 7.3B.2.3:</w:t>
            </w:r>
          </w:p>
          <w:p w14:paraId="5BB8C1AC" w14:textId="77777777" w:rsidR="00EC6E98" w:rsidRDefault="00EC6E98" w:rsidP="00EC6E98">
            <w:pPr>
              <w:pStyle w:val="TAL"/>
            </w:pPr>
            <w:r>
              <w:t>1.</w:t>
            </w:r>
            <w:r>
              <w:tab/>
              <w:t>NOTE 5 applied.</w:t>
            </w:r>
          </w:p>
          <w:p w14:paraId="2D78660B" w14:textId="59EADBBE" w:rsidR="00A735B3" w:rsidRPr="002E56B9" w:rsidRDefault="00EC6E98" w:rsidP="00EC6E98">
            <w:pPr>
              <w:pStyle w:val="TAL"/>
            </w:pPr>
            <w:r>
              <w:t>2.</w:t>
            </w:r>
            <w:r>
              <w:tab/>
              <w:t>Skip the testing if UE supports SA and TS 38.521-1 TC 7.3.2 has been executed.</w:t>
            </w:r>
          </w:p>
        </w:tc>
      </w:tr>
      <w:tr w:rsidR="00A735B3" w:rsidRPr="002E56B9" w14:paraId="43790F4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A735B3" w:rsidRPr="002E56B9" w:rsidRDefault="00A735B3" w:rsidP="00560F48">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A735B3" w:rsidRPr="002E56B9" w:rsidRDefault="00A735B3" w:rsidP="00560F48">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A735B3" w:rsidRPr="002E56B9" w:rsidRDefault="00A735B3" w:rsidP="00560F48">
            <w:pPr>
              <w:pStyle w:val="TAL"/>
              <w:rPr>
                <w:b/>
              </w:rPr>
            </w:pPr>
          </w:p>
        </w:tc>
      </w:tr>
      <w:tr w:rsidR="00A735B3" w:rsidRPr="002E56B9" w14:paraId="5154A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A735B3" w:rsidRPr="002E56B9" w:rsidRDefault="00A735B3" w:rsidP="00560F48">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A735B3" w:rsidRPr="002E56B9" w:rsidRDefault="00A735B3" w:rsidP="00560F48">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7BE79D5" w14:textId="77777777" w:rsidR="00A735B3" w:rsidRPr="002E56B9" w:rsidRDefault="00A735B3" w:rsidP="00560F48">
            <w:pPr>
              <w:pStyle w:val="TAL"/>
              <w:rPr>
                <w:lang w:eastAsia="zh-CN"/>
              </w:rPr>
            </w:pPr>
          </w:p>
        </w:tc>
      </w:tr>
      <w:tr w:rsidR="00A735B3" w:rsidRPr="002E56B9" w14:paraId="372E9B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A735B3" w:rsidRPr="002E56B9" w:rsidRDefault="00A735B3" w:rsidP="00560F48">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A735B3" w:rsidRPr="002E56B9" w:rsidRDefault="00A735B3" w:rsidP="00560F48">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3B68B" w14:textId="77777777" w:rsidR="00A735B3" w:rsidRPr="002E56B9" w:rsidRDefault="00A735B3" w:rsidP="00560F48">
            <w:pPr>
              <w:pStyle w:val="TAL"/>
              <w:rPr>
                <w:rFonts w:cs="Arial"/>
              </w:rPr>
            </w:pPr>
          </w:p>
        </w:tc>
      </w:tr>
      <w:tr w:rsidR="00A735B3" w:rsidRPr="002E56B9" w14:paraId="43B064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A735B3" w:rsidRPr="002E56B9" w:rsidRDefault="00A735B3" w:rsidP="00560F48">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A735B3" w:rsidRPr="002E56B9" w:rsidRDefault="00A735B3" w:rsidP="00560F48">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62E9254" w14:textId="77777777" w:rsidR="00A735B3" w:rsidRPr="002E56B9" w:rsidRDefault="00A735B3" w:rsidP="00560F48">
            <w:pPr>
              <w:pStyle w:val="TAL"/>
              <w:rPr>
                <w:rFonts w:cs="Arial"/>
              </w:rPr>
            </w:pPr>
          </w:p>
        </w:tc>
      </w:tr>
      <w:tr w:rsidR="00A735B3" w:rsidRPr="002E56B9" w14:paraId="2706E64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A735B3" w:rsidRPr="002E56B9" w:rsidRDefault="00A735B3" w:rsidP="00560F48">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A735B3" w:rsidRPr="002E56B9" w:rsidRDefault="00A735B3" w:rsidP="00560F48">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A735B3" w:rsidRPr="002E56B9" w:rsidRDefault="00A735B3" w:rsidP="00560F48">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A0B47C" w14:textId="77777777" w:rsidR="00A735B3" w:rsidRPr="002E56B9" w:rsidRDefault="00A735B3" w:rsidP="00560F48">
            <w:pPr>
              <w:pStyle w:val="TAL"/>
              <w:rPr>
                <w:rFonts w:cs="Arial"/>
              </w:rPr>
            </w:pPr>
            <w:r w:rsidRPr="002E56B9">
              <w:rPr>
                <w:rFonts w:cs="Arial"/>
              </w:rPr>
              <w:t>NOTE 5</w:t>
            </w:r>
          </w:p>
          <w:p w14:paraId="5F38F474" w14:textId="77777777" w:rsidR="00A735B3" w:rsidRPr="002E56B9" w:rsidRDefault="00A735B3" w:rsidP="00560F48">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A735B3" w:rsidRPr="002E56B9" w14:paraId="1E8BF9D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A735B3" w:rsidRPr="002E56B9" w:rsidRDefault="00A735B3" w:rsidP="00560F48">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A735B3" w:rsidRPr="002E56B9" w:rsidRDefault="00A735B3" w:rsidP="00560F48">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A735B3" w:rsidRPr="002E56B9" w:rsidRDefault="00A735B3" w:rsidP="00560F48">
            <w:pPr>
              <w:pStyle w:val="TAL"/>
              <w:rPr>
                <w:b/>
              </w:rPr>
            </w:pPr>
          </w:p>
        </w:tc>
      </w:tr>
      <w:tr w:rsidR="00A735B3" w:rsidRPr="002E56B9" w14:paraId="47B3A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A735B3" w:rsidRPr="002E56B9" w:rsidRDefault="00A735B3" w:rsidP="00560F48">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A735B3" w:rsidRPr="002E56B9" w:rsidRDefault="00A735B3" w:rsidP="00560F48">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A735B3" w:rsidRPr="002E56B9" w:rsidRDefault="00A735B3" w:rsidP="00560F48">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748C05" w14:textId="77777777" w:rsidR="00A735B3" w:rsidRPr="002E56B9" w:rsidRDefault="00A735B3" w:rsidP="00560F48">
            <w:pPr>
              <w:pStyle w:val="TAL"/>
              <w:rPr>
                <w:rFonts w:cs="Arial"/>
              </w:rPr>
            </w:pPr>
            <w:r w:rsidRPr="002E56B9">
              <w:rPr>
                <w:rFonts w:cs="Arial"/>
              </w:rPr>
              <w:t>NOTE 5</w:t>
            </w:r>
          </w:p>
          <w:p w14:paraId="3E2C61E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A735B3" w:rsidRPr="002E56B9" w14:paraId="69E15A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A735B3" w:rsidRPr="002E56B9" w:rsidRDefault="00A735B3" w:rsidP="00560F48">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A735B3" w:rsidRPr="002E56B9" w:rsidRDefault="00A735B3" w:rsidP="00560F48">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A735B3" w:rsidRPr="002E56B9" w:rsidRDefault="00A735B3" w:rsidP="00560F48">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A735B3" w:rsidRPr="002E56B9" w:rsidRDefault="00A735B3" w:rsidP="00560F48">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3CAA46" w14:textId="77777777" w:rsidR="00A735B3" w:rsidRPr="002E56B9" w:rsidRDefault="00A735B3" w:rsidP="00560F48">
            <w:pPr>
              <w:pStyle w:val="TAL"/>
              <w:rPr>
                <w:rFonts w:cs="Arial"/>
              </w:rPr>
            </w:pPr>
            <w:r w:rsidRPr="002E56B9">
              <w:rPr>
                <w:rFonts w:cs="Arial"/>
              </w:rPr>
              <w:t>NOTE 5</w:t>
            </w:r>
          </w:p>
          <w:p w14:paraId="175D1A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A735B3" w:rsidRPr="002E56B9" w14:paraId="3BAA36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A735B3" w:rsidRPr="002E56B9" w:rsidRDefault="00A735B3" w:rsidP="00560F48">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A735B3" w:rsidRPr="002E56B9" w:rsidRDefault="00A735B3" w:rsidP="00560F48">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A735B3" w:rsidRPr="002E56B9" w:rsidRDefault="00A735B3" w:rsidP="00560F48">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A735B3" w:rsidRPr="002E56B9" w:rsidRDefault="00A735B3" w:rsidP="00560F48">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0B0273" w14:textId="77777777" w:rsidR="00A735B3" w:rsidRPr="002E56B9" w:rsidRDefault="00A735B3" w:rsidP="00560F48">
            <w:pPr>
              <w:pStyle w:val="TAL"/>
              <w:rPr>
                <w:rFonts w:cs="Arial"/>
              </w:rPr>
            </w:pPr>
            <w:r w:rsidRPr="002E56B9">
              <w:rPr>
                <w:rFonts w:cs="Arial"/>
              </w:rPr>
              <w:t>NOTE 5</w:t>
            </w:r>
          </w:p>
          <w:p w14:paraId="2A69E606"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A735B3" w:rsidRPr="002E56B9" w14:paraId="20E953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A735B3" w:rsidRPr="002E56B9" w:rsidRDefault="00A735B3" w:rsidP="00560F48">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A735B3" w:rsidRPr="002E56B9" w:rsidRDefault="00A735B3" w:rsidP="00560F48">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F293D7" w14:textId="77777777" w:rsidR="00A735B3" w:rsidRPr="002E56B9" w:rsidRDefault="00A735B3" w:rsidP="00560F48">
            <w:pPr>
              <w:pStyle w:val="TAL"/>
              <w:rPr>
                <w:rFonts w:cs="Arial"/>
              </w:rPr>
            </w:pPr>
            <w:r w:rsidRPr="002E56B9">
              <w:rPr>
                <w:rFonts w:cs="Arial"/>
              </w:rPr>
              <w:t>NOTE 1</w:t>
            </w:r>
          </w:p>
          <w:p w14:paraId="451E62B1" w14:textId="77777777" w:rsidR="00A735B3" w:rsidRPr="002E56B9" w:rsidRDefault="00A735B3" w:rsidP="00560F48">
            <w:pPr>
              <w:pStyle w:val="TAL"/>
              <w:rPr>
                <w:rFonts w:cs="Arial"/>
              </w:rPr>
            </w:pPr>
            <w:r w:rsidRPr="002E56B9">
              <w:rPr>
                <w:rFonts w:cs="Arial"/>
              </w:rPr>
              <w:t>NOTE 5</w:t>
            </w:r>
          </w:p>
          <w:p w14:paraId="39BCF3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A735B3" w:rsidRPr="002E56B9" w14:paraId="78778D6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A735B3" w:rsidRPr="002E56B9" w:rsidRDefault="00A735B3" w:rsidP="00560F48">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A735B3" w:rsidRPr="002E56B9" w:rsidRDefault="00A735B3" w:rsidP="00560F48">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0E5944" w14:textId="77777777" w:rsidR="00A735B3" w:rsidRPr="002E56B9" w:rsidRDefault="00A735B3" w:rsidP="00560F48">
            <w:pPr>
              <w:pStyle w:val="TAL"/>
              <w:rPr>
                <w:rFonts w:cs="Arial"/>
              </w:rPr>
            </w:pPr>
            <w:r w:rsidRPr="002E56B9">
              <w:rPr>
                <w:rFonts w:cs="Arial"/>
              </w:rPr>
              <w:t>NOTE 1</w:t>
            </w:r>
          </w:p>
          <w:p w14:paraId="1F838D1A" w14:textId="77777777" w:rsidR="00A735B3" w:rsidRPr="002E56B9" w:rsidRDefault="00A735B3" w:rsidP="00560F48">
            <w:pPr>
              <w:pStyle w:val="TAL"/>
              <w:rPr>
                <w:rFonts w:cs="Arial"/>
              </w:rPr>
            </w:pPr>
            <w:r w:rsidRPr="002E56B9">
              <w:rPr>
                <w:rFonts w:cs="Arial"/>
              </w:rPr>
              <w:t>NOTE 5</w:t>
            </w:r>
          </w:p>
          <w:p w14:paraId="14C8DA9E"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A735B3" w:rsidRPr="002E56B9" w14:paraId="68B58F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A735B3" w:rsidRPr="002E56B9" w:rsidRDefault="00A735B3" w:rsidP="00560F48">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A735B3" w:rsidRPr="002E56B9" w:rsidRDefault="00A735B3" w:rsidP="00560F48">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2F2FFF" w14:textId="77777777" w:rsidR="00A735B3" w:rsidRPr="002E56B9" w:rsidRDefault="00A735B3" w:rsidP="00560F48">
            <w:pPr>
              <w:pStyle w:val="TAL"/>
              <w:rPr>
                <w:rFonts w:cs="Arial"/>
              </w:rPr>
            </w:pPr>
            <w:r w:rsidRPr="002E56B9">
              <w:rPr>
                <w:rFonts w:cs="Arial"/>
              </w:rPr>
              <w:t>NOTE 1</w:t>
            </w:r>
          </w:p>
          <w:p w14:paraId="6F510AAC" w14:textId="77777777" w:rsidR="00A735B3" w:rsidRPr="002E56B9" w:rsidRDefault="00A735B3" w:rsidP="00560F48">
            <w:pPr>
              <w:pStyle w:val="TAL"/>
              <w:rPr>
                <w:rFonts w:cs="Arial"/>
              </w:rPr>
            </w:pPr>
            <w:r w:rsidRPr="002E56B9">
              <w:rPr>
                <w:rFonts w:cs="Arial"/>
              </w:rPr>
              <w:t>NOTE 5</w:t>
            </w:r>
          </w:p>
          <w:p w14:paraId="13135BC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A735B3" w:rsidRPr="002E56B9" w14:paraId="5CEBBD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A735B3" w:rsidRPr="002E56B9" w:rsidRDefault="00A735B3" w:rsidP="00560F48">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A735B3" w:rsidRPr="002E56B9" w:rsidRDefault="00A735B3" w:rsidP="00560F48">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031B" w14:textId="77777777" w:rsidR="00A735B3" w:rsidRPr="002E56B9" w:rsidRDefault="00A735B3" w:rsidP="00560F48">
            <w:pPr>
              <w:pStyle w:val="TAL"/>
              <w:rPr>
                <w:rFonts w:cs="Arial"/>
              </w:rPr>
            </w:pPr>
            <w:r w:rsidRPr="002E56B9">
              <w:rPr>
                <w:rFonts w:cs="Arial"/>
              </w:rPr>
              <w:t>NOTE 1</w:t>
            </w:r>
          </w:p>
          <w:p w14:paraId="07B1EFD7" w14:textId="77777777" w:rsidR="00A735B3" w:rsidRPr="002E56B9" w:rsidRDefault="00A735B3" w:rsidP="00560F48">
            <w:pPr>
              <w:pStyle w:val="TAL"/>
              <w:rPr>
                <w:rFonts w:cs="Arial"/>
              </w:rPr>
            </w:pPr>
            <w:r w:rsidRPr="002E56B9">
              <w:rPr>
                <w:rFonts w:cs="Arial"/>
              </w:rPr>
              <w:t>NOTE 5</w:t>
            </w:r>
          </w:p>
          <w:p w14:paraId="504AB417"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A735B3" w:rsidRPr="002E56B9" w14:paraId="799638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A735B3" w:rsidRPr="002E56B9" w:rsidRDefault="00A735B3" w:rsidP="00560F48">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A735B3" w:rsidRPr="002E56B9" w:rsidRDefault="00A735B3" w:rsidP="00560F48">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B908DF" w14:textId="77777777" w:rsidR="00A735B3" w:rsidRPr="002E56B9" w:rsidRDefault="00A735B3" w:rsidP="00560F48">
            <w:pPr>
              <w:pStyle w:val="TAL"/>
              <w:rPr>
                <w:rFonts w:cs="Arial"/>
              </w:rPr>
            </w:pPr>
            <w:r w:rsidRPr="002E56B9">
              <w:rPr>
                <w:rFonts w:cs="Arial"/>
              </w:rPr>
              <w:t>NOTE 1</w:t>
            </w:r>
          </w:p>
        </w:tc>
      </w:tr>
      <w:tr w:rsidR="00A735B3" w:rsidRPr="002E56B9" w14:paraId="1E80FD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A735B3" w:rsidRPr="002E56B9" w:rsidRDefault="00A735B3" w:rsidP="00560F48">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A735B3" w:rsidRPr="002E56B9" w:rsidRDefault="00A735B3" w:rsidP="00560F48">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A735B3" w:rsidRPr="002E56B9" w:rsidRDefault="00A735B3" w:rsidP="00560F48">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A735B3" w:rsidRPr="002E56B9" w:rsidRDefault="00A735B3" w:rsidP="00560F48">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6BC806" w14:textId="77777777" w:rsidR="00A735B3" w:rsidRPr="002E56B9" w:rsidRDefault="00A735B3" w:rsidP="00560F48">
            <w:pPr>
              <w:pStyle w:val="TAL"/>
              <w:rPr>
                <w:rFonts w:cs="Arial"/>
              </w:rPr>
            </w:pPr>
            <w:r w:rsidRPr="002E56B9">
              <w:rPr>
                <w:rFonts w:cs="Arial"/>
              </w:rPr>
              <w:t>NOTE 5</w:t>
            </w:r>
          </w:p>
          <w:p w14:paraId="7FE565D8" w14:textId="77777777" w:rsidR="00A735B3" w:rsidRPr="002E56B9" w:rsidRDefault="00A735B3" w:rsidP="00560F48">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A735B3" w:rsidRPr="002E56B9" w14:paraId="4E5D12D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A735B3" w:rsidRPr="002E56B9" w:rsidRDefault="00A735B3" w:rsidP="00560F48">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A735B3" w:rsidRPr="002E56B9" w:rsidRDefault="00A735B3" w:rsidP="00560F48">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A735B3" w:rsidRPr="002E56B9" w:rsidRDefault="00A735B3" w:rsidP="00560F48">
            <w:pPr>
              <w:pStyle w:val="TAL"/>
              <w:rPr>
                <w:b/>
              </w:rPr>
            </w:pPr>
          </w:p>
        </w:tc>
      </w:tr>
      <w:tr w:rsidR="00A735B3" w:rsidRPr="002E56B9" w14:paraId="4045E4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A735B3" w:rsidRPr="002E56B9" w:rsidRDefault="00A735B3" w:rsidP="00560F48">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A735B3" w:rsidRPr="002E56B9" w:rsidRDefault="00A735B3" w:rsidP="00560F48">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F1B1FC" w14:textId="77777777" w:rsidR="00A735B3" w:rsidRPr="002E56B9" w:rsidRDefault="00A735B3" w:rsidP="00560F48">
            <w:pPr>
              <w:pStyle w:val="TAL"/>
            </w:pPr>
          </w:p>
        </w:tc>
      </w:tr>
      <w:tr w:rsidR="00A735B3" w:rsidRPr="002E56B9" w14:paraId="6358D9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A735B3" w:rsidRPr="002E56B9" w:rsidRDefault="00A735B3" w:rsidP="00560F48">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A735B3" w:rsidRPr="002E56B9" w:rsidRDefault="00A735B3" w:rsidP="00560F48">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9D7C0E" w14:textId="77777777" w:rsidR="00A735B3" w:rsidRPr="002E56B9" w:rsidRDefault="00A735B3" w:rsidP="00560F48">
            <w:pPr>
              <w:pStyle w:val="TAL"/>
            </w:pPr>
            <w:r w:rsidRPr="002E56B9">
              <w:rPr>
                <w:rFonts w:hint="eastAsia"/>
              </w:rPr>
              <w:t>NOTE 5</w:t>
            </w:r>
          </w:p>
          <w:p w14:paraId="55ACDAF5" w14:textId="77777777" w:rsidR="00A735B3" w:rsidRPr="002E56B9" w:rsidRDefault="00A735B3" w:rsidP="00560F48">
            <w:pPr>
              <w:pStyle w:val="TAL"/>
            </w:pPr>
            <w:r w:rsidRPr="002E56B9">
              <w:t>Skip TC7.4B.2 if UE supports SA and TS 38.521-1 TC 7.4 has been executed</w:t>
            </w:r>
          </w:p>
        </w:tc>
      </w:tr>
      <w:tr w:rsidR="00A735B3" w:rsidRPr="002E56B9" w14:paraId="7E75B1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A735B3" w:rsidRPr="002E56B9" w:rsidRDefault="00A735B3" w:rsidP="00560F48">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A735B3" w:rsidRPr="002E56B9" w:rsidRDefault="00A735B3" w:rsidP="00560F48">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098C17" w14:textId="77777777" w:rsidR="00A735B3" w:rsidRPr="002E56B9" w:rsidRDefault="00A735B3" w:rsidP="00560F48">
            <w:pPr>
              <w:pStyle w:val="TAL"/>
              <w:rPr>
                <w:rFonts w:cs="Arial"/>
              </w:rPr>
            </w:pPr>
            <w:r w:rsidRPr="002E56B9">
              <w:rPr>
                <w:rFonts w:cs="Arial"/>
              </w:rPr>
              <w:t>NOTE 5</w:t>
            </w:r>
          </w:p>
          <w:p w14:paraId="01503E61" w14:textId="77777777" w:rsidR="00A735B3" w:rsidRPr="002E56B9" w:rsidRDefault="00A735B3" w:rsidP="00560F48">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A735B3" w:rsidRPr="002E56B9" w14:paraId="566B6B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A735B3" w:rsidRPr="002E56B9" w:rsidRDefault="00A735B3" w:rsidP="00560F48">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A735B3" w:rsidRPr="002E56B9" w:rsidRDefault="00A735B3" w:rsidP="00560F48">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A735B3" w:rsidRPr="002E56B9" w:rsidRDefault="00A735B3" w:rsidP="00560F48">
            <w:pPr>
              <w:pStyle w:val="TAL"/>
              <w:rPr>
                <w:b/>
              </w:rPr>
            </w:pPr>
          </w:p>
        </w:tc>
      </w:tr>
      <w:tr w:rsidR="00A735B3" w:rsidRPr="002E56B9" w14:paraId="41EA910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A735B3" w:rsidRPr="002E56B9" w:rsidRDefault="00A735B3" w:rsidP="00560F48">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A735B3" w:rsidRPr="002E56B9" w:rsidRDefault="00A735B3" w:rsidP="00560F48">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E24129" w14:textId="77777777" w:rsidR="00A735B3" w:rsidRPr="002E56B9" w:rsidRDefault="00A735B3" w:rsidP="00560F48">
            <w:pPr>
              <w:pStyle w:val="TAL"/>
              <w:rPr>
                <w:lang w:eastAsia="zh-CN"/>
              </w:rPr>
            </w:pPr>
          </w:p>
        </w:tc>
      </w:tr>
      <w:tr w:rsidR="00A735B3" w:rsidRPr="002E56B9" w14:paraId="7C70C7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A735B3" w:rsidRPr="002E56B9" w:rsidRDefault="00A735B3" w:rsidP="00560F48">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A735B3" w:rsidRPr="002E56B9" w:rsidRDefault="00A735B3" w:rsidP="00560F48">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274F892" w14:textId="77777777" w:rsidR="00A735B3" w:rsidRPr="002E56B9" w:rsidRDefault="00A735B3" w:rsidP="00560F48">
            <w:pPr>
              <w:pStyle w:val="TAL"/>
              <w:rPr>
                <w:lang w:eastAsia="zh-CN"/>
              </w:rPr>
            </w:pPr>
          </w:p>
        </w:tc>
      </w:tr>
      <w:tr w:rsidR="00A735B3" w:rsidRPr="002E56B9" w14:paraId="79BA400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A735B3" w:rsidRPr="002E56B9" w:rsidRDefault="00A735B3" w:rsidP="00560F48">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A735B3" w:rsidRPr="002E56B9" w:rsidRDefault="00A735B3" w:rsidP="00560F48">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12A2AD6" w14:textId="77777777" w:rsidR="00A735B3" w:rsidRPr="002E56B9" w:rsidRDefault="00A735B3" w:rsidP="00560F48">
            <w:pPr>
              <w:pStyle w:val="TAL"/>
              <w:rPr>
                <w:lang w:eastAsia="zh-CN"/>
              </w:rPr>
            </w:pPr>
          </w:p>
        </w:tc>
      </w:tr>
      <w:tr w:rsidR="00A735B3" w:rsidRPr="002E56B9" w14:paraId="4EF5DE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A735B3" w:rsidRPr="002E56B9" w:rsidRDefault="00A735B3" w:rsidP="00560F48">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A735B3" w:rsidRPr="002E56B9" w:rsidRDefault="00A735B3" w:rsidP="00560F48">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33A961" w14:textId="77777777" w:rsidR="00A735B3" w:rsidRPr="002E56B9" w:rsidRDefault="00A735B3" w:rsidP="00560F48">
            <w:pPr>
              <w:pStyle w:val="TAL"/>
              <w:rPr>
                <w:lang w:eastAsia="zh-CN"/>
              </w:rPr>
            </w:pPr>
            <w:r w:rsidRPr="002E56B9">
              <w:rPr>
                <w:rFonts w:cs="Arial"/>
              </w:rPr>
              <w:t>NOTE 1</w:t>
            </w:r>
          </w:p>
        </w:tc>
      </w:tr>
      <w:tr w:rsidR="00A735B3" w:rsidRPr="002E56B9" w14:paraId="311AD62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A735B3" w:rsidRPr="002E56B9" w:rsidRDefault="00A735B3" w:rsidP="00560F48">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A735B3" w:rsidRPr="002E56B9" w:rsidRDefault="00A735B3" w:rsidP="00560F48">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C901BA" w14:textId="77777777" w:rsidR="00A735B3" w:rsidRPr="002E56B9" w:rsidRDefault="00A735B3" w:rsidP="00560F48">
            <w:pPr>
              <w:pStyle w:val="TAL"/>
            </w:pPr>
            <w:r w:rsidRPr="002E56B9">
              <w:t>NOTE 1</w:t>
            </w:r>
          </w:p>
          <w:p w14:paraId="2454331C" w14:textId="77777777" w:rsidR="00A735B3" w:rsidRPr="002E56B9" w:rsidRDefault="00A735B3" w:rsidP="00560F48">
            <w:pPr>
              <w:pStyle w:val="TAL"/>
              <w:rPr>
                <w:rFonts w:cs="Arial"/>
              </w:rPr>
            </w:pPr>
            <w:r w:rsidRPr="002E56B9">
              <w:rPr>
                <w:rFonts w:cs="Arial"/>
              </w:rPr>
              <w:t>NOTE 5</w:t>
            </w:r>
          </w:p>
          <w:p w14:paraId="4D397A6F" w14:textId="77777777" w:rsidR="00A735B3" w:rsidRPr="002E56B9" w:rsidRDefault="00A735B3" w:rsidP="00560F48">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A735B3" w:rsidRPr="002E56B9" w14:paraId="594E94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A735B3" w:rsidRPr="002E56B9" w:rsidRDefault="00A735B3" w:rsidP="00560F48">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A735B3" w:rsidRPr="002E56B9" w:rsidRDefault="00A735B3" w:rsidP="00560F48">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A735B3" w:rsidRPr="002E56B9" w:rsidRDefault="00A735B3" w:rsidP="00560F48">
            <w:pPr>
              <w:pStyle w:val="TAL"/>
              <w:rPr>
                <w:b/>
              </w:rPr>
            </w:pPr>
          </w:p>
        </w:tc>
      </w:tr>
      <w:tr w:rsidR="00A735B3" w:rsidRPr="002E56B9" w14:paraId="5D1116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A735B3" w:rsidRPr="002E56B9" w:rsidRDefault="00A735B3" w:rsidP="00560F48">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A735B3" w:rsidRPr="002E56B9" w:rsidRDefault="00A735B3" w:rsidP="00560F48">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623ED4" w14:textId="77777777" w:rsidR="00A735B3" w:rsidRPr="002E56B9" w:rsidRDefault="00A735B3" w:rsidP="00560F48">
            <w:pPr>
              <w:pStyle w:val="TAL"/>
              <w:rPr>
                <w:lang w:eastAsia="zh-CN"/>
              </w:rPr>
            </w:pPr>
            <w:r w:rsidRPr="002E56B9">
              <w:rPr>
                <w:rFonts w:cs="Arial"/>
              </w:rPr>
              <w:t>NOTE 1</w:t>
            </w:r>
          </w:p>
        </w:tc>
      </w:tr>
      <w:tr w:rsidR="00A735B3" w:rsidRPr="002E56B9" w14:paraId="415333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A735B3" w:rsidRPr="002E56B9" w:rsidRDefault="00A735B3" w:rsidP="00560F48">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A735B3" w:rsidRPr="002E56B9" w:rsidRDefault="00A735B3" w:rsidP="00560F48">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57B2C" w14:textId="77777777" w:rsidR="00A735B3" w:rsidRPr="002E56B9" w:rsidRDefault="00A735B3" w:rsidP="00560F48">
            <w:pPr>
              <w:pStyle w:val="TAL"/>
              <w:rPr>
                <w:lang w:eastAsia="zh-CN"/>
              </w:rPr>
            </w:pPr>
            <w:r w:rsidRPr="002E56B9">
              <w:rPr>
                <w:rFonts w:cs="Arial"/>
              </w:rPr>
              <w:t>NOTE 1</w:t>
            </w:r>
          </w:p>
        </w:tc>
      </w:tr>
      <w:tr w:rsidR="00A735B3" w:rsidRPr="002E56B9" w14:paraId="0598847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A735B3" w:rsidRPr="002E56B9" w:rsidRDefault="00A735B3" w:rsidP="00560F48">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A735B3" w:rsidRPr="002E56B9" w:rsidRDefault="00A735B3" w:rsidP="00560F48">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8B71C6" w14:textId="77777777" w:rsidR="00A735B3" w:rsidRPr="002E56B9" w:rsidRDefault="00A735B3" w:rsidP="00560F48">
            <w:pPr>
              <w:pStyle w:val="TAL"/>
              <w:rPr>
                <w:lang w:eastAsia="zh-CN"/>
              </w:rPr>
            </w:pPr>
            <w:r w:rsidRPr="002E56B9">
              <w:rPr>
                <w:rFonts w:cs="Arial"/>
              </w:rPr>
              <w:t>NOTE 1</w:t>
            </w:r>
          </w:p>
        </w:tc>
      </w:tr>
      <w:tr w:rsidR="00A735B3" w:rsidRPr="002E56B9" w14:paraId="4762AAF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A735B3" w:rsidRPr="002E56B9" w:rsidRDefault="00A735B3" w:rsidP="00560F48">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A735B3" w:rsidRPr="002E56B9" w:rsidRDefault="00A735B3" w:rsidP="00560F48">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3AE4D" w14:textId="77777777" w:rsidR="00A735B3" w:rsidRPr="002E56B9" w:rsidRDefault="00A735B3" w:rsidP="00560F48">
            <w:pPr>
              <w:pStyle w:val="TAL"/>
              <w:rPr>
                <w:lang w:eastAsia="zh-CN"/>
              </w:rPr>
            </w:pPr>
            <w:r w:rsidRPr="002E56B9">
              <w:rPr>
                <w:rFonts w:cs="Arial"/>
              </w:rPr>
              <w:t>NOTE 1</w:t>
            </w:r>
          </w:p>
        </w:tc>
      </w:tr>
      <w:tr w:rsidR="00A735B3" w:rsidRPr="002E56B9" w14:paraId="4CB1AC0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A735B3" w:rsidRPr="002E56B9" w:rsidRDefault="00A735B3" w:rsidP="00560F48">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A735B3" w:rsidRPr="002E56B9" w:rsidRDefault="00A735B3" w:rsidP="00560F48">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444FAE" w14:textId="77777777" w:rsidR="00A735B3" w:rsidRPr="002E56B9" w:rsidRDefault="00A735B3" w:rsidP="00560F48">
            <w:pPr>
              <w:pStyle w:val="TAL"/>
              <w:rPr>
                <w:lang w:eastAsia="zh-CN"/>
              </w:rPr>
            </w:pPr>
            <w:r w:rsidRPr="002E56B9">
              <w:rPr>
                <w:rFonts w:cs="Arial"/>
              </w:rPr>
              <w:t>NOTE 1</w:t>
            </w:r>
          </w:p>
        </w:tc>
      </w:tr>
      <w:tr w:rsidR="00A735B3" w:rsidRPr="002E56B9" w14:paraId="68ECE4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A735B3" w:rsidRPr="002E56B9" w:rsidRDefault="00A735B3" w:rsidP="00560F48">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A735B3" w:rsidRPr="002E56B9" w:rsidRDefault="00A735B3" w:rsidP="00560F48">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A735B3" w:rsidRPr="002E56B9" w:rsidRDefault="00A735B3" w:rsidP="00560F48">
            <w:pPr>
              <w:pStyle w:val="TAL"/>
              <w:rPr>
                <w:b/>
              </w:rPr>
            </w:pPr>
          </w:p>
        </w:tc>
      </w:tr>
      <w:tr w:rsidR="00A735B3" w:rsidRPr="002E56B9" w14:paraId="6F7F8B3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A735B3" w:rsidRPr="002E56B9" w:rsidRDefault="00A735B3" w:rsidP="00560F48">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A735B3" w:rsidRPr="002E56B9" w:rsidRDefault="00A735B3" w:rsidP="00560F48">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A3D06B" w14:textId="77777777" w:rsidR="00A735B3" w:rsidRPr="002E56B9" w:rsidRDefault="00A735B3" w:rsidP="00560F48">
            <w:pPr>
              <w:pStyle w:val="TAL"/>
            </w:pPr>
            <w:r w:rsidRPr="002E56B9">
              <w:t>NOTE 1</w:t>
            </w:r>
          </w:p>
        </w:tc>
      </w:tr>
      <w:tr w:rsidR="00A735B3" w:rsidRPr="002E56B9" w14:paraId="12F15E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A735B3" w:rsidRPr="002E56B9" w:rsidRDefault="00A735B3" w:rsidP="00560F48">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A735B3" w:rsidRPr="002E56B9" w:rsidRDefault="00A735B3" w:rsidP="00560F48">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FC0EF" w14:textId="77777777" w:rsidR="00A735B3" w:rsidRPr="002E56B9" w:rsidRDefault="00A735B3" w:rsidP="00560F48">
            <w:pPr>
              <w:pStyle w:val="TAL"/>
              <w:rPr>
                <w:rFonts w:cs="Arial"/>
              </w:rPr>
            </w:pPr>
            <w:r w:rsidRPr="002E56B9">
              <w:rPr>
                <w:rFonts w:cs="Arial"/>
              </w:rPr>
              <w:t>NOTE 1</w:t>
            </w:r>
          </w:p>
          <w:p w14:paraId="60994400" w14:textId="77777777" w:rsidR="00A735B3" w:rsidRPr="002E56B9" w:rsidRDefault="00A735B3" w:rsidP="00560F48">
            <w:pPr>
              <w:pStyle w:val="TAL"/>
              <w:rPr>
                <w:rFonts w:cs="Arial"/>
              </w:rPr>
            </w:pPr>
            <w:r w:rsidRPr="002E56B9">
              <w:rPr>
                <w:rFonts w:cs="Arial"/>
              </w:rPr>
              <w:t>NOTE 5</w:t>
            </w:r>
          </w:p>
          <w:p w14:paraId="72D29029"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A735B3" w:rsidRPr="002E56B9" w14:paraId="36D5FD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A735B3" w:rsidRPr="002E56B9" w:rsidRDefault="00A735B3" w:rsidP="00560F48">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A735B3" w:rsidRPr="002E56B9" w:rsidRDefault="00A735B3" w:rsidP="00560F48">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F085B0" w14:textId="77777777" w:rsidR="00A735B3" w:rsidRPr="002E56B9" w:rsidRDefault="00A735B3" w:rsidP="00560F48">
            <w:pPr>
              <w:pStyle w:val="TAL"/>
              <w:rPr>
                <w:rFonts w:cs="Arial"/>
              </w:rPr>
            </w:pPr>
            <w:r w:rsidRPr="002E56B9">
              <w:rPr>
                <w:rFonts w:cs="Arial"/>
              </w:rPr>
              <w:t>NOTE 5</w:t>
            </w:r>
          </w:p>
          <w:p w14:paraId="5A457CE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A735B3" w:rsidRPr="002E56B9" w14:paraId="38F0C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A735B3" w:rsidRPr="002E56B9" w:rsidRDefault="00A735B3" w:rsidP="00560F48">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A735B3" w:rsidRPr="002E56B9" w:rsidRDefault="00A735B3" w:rsidP="00560F48">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A735B3" w:rsidRPr="002E56B9" w:rsidRDefault="00A735B3" w:rsidP="00560F48">
            <w:pPr>
              <w:pStyle w:val="TAL"/>
              <w:rPr>
                <w:b/>
              </w:rPr>
            </w:pPr>
          </w:p>
        </w:tc>
      </w:tr>
      <w:tr w:rsidR="00A735B3" w:rsidRPr="002E56B9" w14:paraId="7166E44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A735B3" w:rsidRPr="002E56B9" w:rsidRDefault="00A735B3" w:rsidP="00560F48">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A735B3" w:rsidRPr="002E56B9" w:rsidRDefault="00A735B3" w:rsidP="00560F48">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A735B3" w:rsidRPr="002E56B9" w:rsidRDefault="00A735B3" w:rsidP="00560F48">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A735B3" w:rsidRPr="002E56B9" w:rsidRDefault="00A735B3" w:rsidP="00560F48">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A735B3" w:rsidRPr="002E56B9" w:rsidRDefault="00A735B3" w:rsidP="00560F48">
            <w:pPr>
              <w:pStyle w:val="TAL"/>
            </w:pPr>
            <w:r w:rsidRPr="002E56B9">
              <w:t>E027</w:t>
            </w:r>
          </w:p>
          <w:p w14:paraId="4252E636" w14:textId="77777777" w:rsidR="00A735B3" w:rsidRPr="002E56B9" w:rsidRDefault="00A735B3" w:rsidP="00560F48">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0E6C90" w14:textId="77777777" w:rsidR="00A735B3" w:rsidRPr="002E56B9" w:rsidRDefault="00A735B3" w:rsidP="00560F48">
            <w:pPr>
              <w:pStyle w:val="TAL"/>
            </w:pPr>
            <w:r w:rsidRPr="002E56B9">
              <w:t>NOTE 5</w:t>
            </w:r>
          </w:p>
          <w:p w14:paraId="5D67C7BF" w14:textId="77777777" w:rsidR="00A735B3" w:rsidRPr="002E56B9" w:rsidRDefault="00A735B3" w:rsidP="00560F48">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A735B3" w:rsidRPr="002E56B9" w14:paraId="34BD4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A735B3" w:rsidRPr="002E56B9" w:rsidRDefault="00A735B3" w:rsidP="00560F48">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A735B3" w:rsidRPr="002E56B9" w:rsidRDefault="00A735B3" w:rsidP="00560F48">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A735B3" w:rsidRPr="002E56B9" w:rsidRDefault="00A735B3" w:rsidP="00560F48">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A735B3" w:rsidRPr="002E56B9" w:rsidRDefault="00A735B3" w:rsidP="00560F48">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A735B3" w:rsidRPr="002E56B9" w:rsidRDefault="00A735B3" w:rsidP="00560F48">
            <w:pPr>
              <w:pStyle w:val="TAL"/>
            </w:pPr>
            <w:r w:rsidRPr="002E56B9">
              <w:t>E028</w:t>
            </w:r>
          </w:p>
          <w:p w14:paraId="53EDCD24" w14:textId="77777777" w:rsidR="00A735B3" w:rsidRPr="002E56B9" w:rsidRDefault="00A735B3" w:rsidP="00560F48">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C3436" w14:textId="77777777" w:rsidR="00A735B3" w:rsidRPr="002E56B9" w:rsidRDefault="00A735B3" w:rsidP="00560F48">
            <w:pPr>
              <w:pStyle w:val="TAL"/>
            </w:pPr>
            <w:r w:rsidRPr="002E56B9">
              <w:t>NOTE 5</w:t>
            </w:r>
          </w:p>
          <w:p w14:paraId="225BBF0E" w14:textId="77777777" w:rsidR="00A735B3" w:rsidRPr="002E56B9" w:rsidRDefault="00A735B3" w:rsidP="00560F48">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A735B3" w:rsidRPr="002E56B9" w14:paraId="39F64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A735B3" w:rsidRPr="002E56B9" w:rsidRDefault="00A735B3" w:rsidP="00560F48">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A735B3" w:rsidRPr="002E56B9" w:rsidRDefault="00A735B3" w:rsidP="00560F48">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A735B3" w:rsidRPr="002E56B9" w:rsidRDefault="00A735B3" w:rsidP="00560F48">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A735B3" w:rsidRPr="002E56B9" w:rsidRDefault="00A735B3" w:rsidP="00560F48">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A735B3" w:rsidRPr="002E56B9" w:rsidRDefault="00A735B3" w:rsidP="00560F48">
            <w:pPr>
              <w:pStyle w:val="TAL"/>
            </w:pPr>
            <w:r w:rsidRPr="002E56B9">
              <w:t>E028a</w:t>
            </w:r>
          </w:p>
          <w:p w14:paraId="72135574" w14:textId="77777777" w:rsidR="00A735B3" w:rsidRPr="002E56B9" w:rsidRDefault="00A735B3" w:rsidP="00560F48">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6AF210" w14:textId="77777777" w:rsidR="00A735B3" w:rsidRPr="002E56B9" w:rsidRDefault="00A735B3" w:rsidP="00560F48">
            <w:pPr>
              <w:pStyle w:val="TAL"/>
              <w:rPr>
                <w:rFonts w:cs="Arial"/>
              </w:rPr>
            </w:pPr>
            <w:r w:rsidRPr="002E56B9">
              <w:rPr>
                <w:rFonts w:cs="Arial"/>
              </w:rPr>
              <w:t>NOTE 5</w:t>
            </w:r>
          </w:p>
          <w:p w14:paraId="1CD53245" w14:textId="77777777" w:rsidR="00A735B3" w:rsidRPr="002E56B9" w:rsidRDefault="00A735B3" w:rsidP="00560F48">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A735B3" w:rsidRPr="002E56B9" w14:paraId="61D941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A735B3" w:rsidRPr="002E56B9" w:rsidRDefault="00A735B3" w:rsidP="00560F48">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A735B3" w:rsidRPr="002E56B9" w:rsidRDefault="00A735B3" w:rsidP="00560F48">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A735B3" w:rsidRPr="002E56B9" w:rsidRDefault="00A735B3" w:rsidP="00560F48">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A735B3" w:rsidRPr="002E56B9" w:rsidRDefault="00A735B3" w:rsidP="00560F48">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A735B3" w:rsidRPr="002E56B9" w:rsidRDefault="00A735B3" w:rsidP="00560F48">
            <w:pPr>
              <w:pStyle w:val="TAL"/>
            </w:pPr>
            <w:r w:rsidRPr="002E56B9">
              <w:t>E028b</w:t>
            </w:r>
          </w:p>
          <w:p w14:paraId="11091935" w14:textId="77777777" w:rsidR="00A735B3" w:rsidRPr="002E56B9" w:rsidRDefault="00A735B3" w:rsidP="00560F48">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ED3E10A" w14:textId="77777777" w:rsidR="00A735B3" w:rsidRPr="002E56B9" w:rsidRDefault="00A735B3" w:rsidP="00560F48">
            <w:pPr>
              <w:pStyle w:val="TAL"/>
            </w:pPr>
            <w:r w:rsidRPr="002E56B9">
              <w:t>NOTE 1</w:t>
            </w:r>
          </w:p>
          <w:p w14:paraId="616D14F9" w14:textId="77777777" w:rsidR="00A735B3" w:rsidRPr="002E56B9" w:rsidRDefault="00A735B3" w:rsidP="00560F48">
            <w:pPr>
              <w:pStyle w:val="TAL"/>
              <w:rPr>
                <w:rFonts w:cs="Arial"/>
              </w:rPr>
            </w:pPr>
            <w:r w:rsidRPr="002E56B9">
              <w:rPr>
                <w:rFonts w:cs="Arial"/>
              </w:rPr>
              <w:t>NOTE 5</w:t>
            </w:r>
          </w:p>
          <w:p w14:paraId="30CA7437" w14:textId="77777777" w:rsidR="00A735B3" w:rsidRPr="002E56B9" w:rsidRDefault="00A735B3" w:rsidP="00560F48">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A735B3" w:rsidRPr="002E56B9" w14:paraId="40F220F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A735B3" w:rsidRPr="002E56B9" w:rsidRDefault="00A735B3" w:rsidP="00560F48">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A735B3" w:rsidRPr="002E56B9" w:rsidRDefault="00A735B3" w:rsidP="00560F48">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3E1483" w14:textId="77777777" w:rsidR="00A735B3" w:rsidRPr="002E56B9" w:rsidRDefault="00A735B3" w:rsidP="00560F48">
            <w:pPr>
              <w:pStyle w:val="TAL"/>
            </w:pPr>
            <w:r w:rsidRPr="002E56B9">
              <w:t>NOTE 1</w:t>
            </w:r>
          </w:p>
          <w:p w14:paraId="75A5D78E" w14:textId="77777777" w:rsidR="00A735B3" w:rsidRPr="002E56B9" w:rsidRDefault="00A735B3" w:rsidP="00560F48">
            <w:pPr>
              <w:pStyle w:val="TAL"/>
              <w:rPr>
                <w:rFonts w:cs="Arial"/>
              </w:rPr>
            </w:pPr>
            <w:r w:rsidRPr="002E56B9">
              <w:rPr>
                <w:rFonts w:cs="Arial"/>
              </w:rPr>
              <w:t>NOTE 5</w:t>
            </w:r>
          </w:p>
          <w:p w14:paraId="764B471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A735B3" w:rsidRPr="002E56B9" w14:paraId="12469B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A735B3" w:rsidRPr="002E56B9" w:rsidRDefault="00A735B3" w:rsidP="00560F48">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A735B3" w:rsidRPr="002E56B9" w:rsidRDefault="00A735B3" w:rsidP="00560F48">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A735B3" w:rsidRPr="002E56B9" w:rsidRDefault="00A735B3" w:rsidP="00560F48">
            <w:pPr>
              <w:pStyle w:val="TAL"/>
              <w:rPr>
                <w:b/>
              </w:rPr>
            </w:pPr>
          </w:p>
        </w:tc>
      </w:tr>
      <w:tr w:rsidR="00A735B3" w:rsidRPr="002E56B9" w14:paraId="72F9F57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A735B3" w:rsidRPr="002E56B9" w:rsidRDefault="00A735B3" w:rsidP="00560F48">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A735B3" w:rsidRPr="002E56B9" w:rsidRDefault="00A735B3" w:rsidP="00560F48">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41743E" w14:textId="77777777" w:rsidR="00A735B3" w:rsidRPr="002E56B9" w:rsidRDefault="00A735B3" w:rsidP="00560F48">
            <w:pPr>
              <w:pStyle w:val="TAL"/>
            </w:pPr>
            <w:r w:rsidRPr="002E56B9">
              <w:t>NOTE 1</w:t>
            </w:r>
          </w:p>
          <w:p w14:paraId="371547FD" w14:textId="77777777" w:rsidR="00A735B3" w:rsidRPr="002E56B9" w:rsidRDefault="00A735B3" w:rsidP="00560F48">
            <w:pPr>
              <w:pStyle w:val="TAL"/>
              <w:rPr>
                <w:rFonts w:cs="Arial"/>
              </w:rPr>
            </w:pPr>
            <w:r w:rsidRPr="002E56B9">
              <w:rPr>
                <w:rFonts w:cs="Arial"/>
              </w:rPr>
              <w:t>NOTE 5</w:t>
            </w:r>
          </w:p>
          <w:p w14:paraId="46778A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A735B3" w:rsidRPr="002E56B9" w14:paraId="409183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A735B3" w:rsidRPr="002E56B9" w:rsidRDefault="00A735B3" w:rsidP="00560F48">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643D54" w14:textId="77777777" w:rsidR="00A735B3" w:rsidRPr="002E56B9" w:rsidRDefault="00A735B3" w:rsidP="00560F48">
            <w:pPr>
              <w:pStyle w:val="TAL"/>
            </w:pPr>
          </w:p>
        </w:tc>
      </w:tr>
      <w:tr w:rsidR="00A735B3" w:rsidRPr="002E56B9" w14:paraId="489138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A735B3" w:rsidRPr="002E56B9" w:rsidRDefault="00A735B3" w:rsidP="00560F48">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807EE7" w14:textId="77777777" w:rsidR="00A735B3" w:rsidRPr="002E56B9" w:rsidRDefault="00A735B3" w:rsidP="00560F48">
            <w:pPr>
              <w:pStyle w:val="TAL"/>
            </w:pPr>
          </w:p>
        </w:tc>
      </w:tr>
      <w:tr w:rsidR="00A735B3" w:rsidRPr="002E56B9" w14:paraId="3670C32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A735B3" w:rsidRPr="002E56B9" w:rsidRDefault="00A735B3" w:rsidP="00560F48">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897595" w14:textId="77777777" w:rsidR="00A735B3" w:rsidRPr="002E56B9" w:rsidRDefault="00A735B3" w:rsidP="00560F48">
            <w:pPr>
              <w:pStyle w:val="TAL"/>
            </w:pPr>
          </w:p>
        </w:tc>
      </w:tr>
      <w:tr w:rsidR="00A735B3" w:rsidRPr="002E56B9" w14:paraId="413799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A735B3" w:rsidRPr="002E56B9" w:rsidRDefault="00A735B3" w:rsidP="00560F48">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A735B3" w:rsidRPr="002E56B9" w:rsidRDefault="00A735B3" w:rsidP="00560F48">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A8CFC6" w14:textId="77777777" w:rsidR="00A735B3" w:rsidRPr="002E56B9" w:rsidRDefault="00A735B3" w:rsidP="00560F48">
            <w:pPr>
              <w:pStyle w:val="TAL"/>
              <w:rPr>
                <w:lang w:eastAsia="zh-CN"/>
              </w:rPr>
            </w:pPr>
            <w:r w:rsidRPr="002E56B9">
              <w:rPr>
                <w:rFonts w:cs="Arial"/>
              </w:rPr>
              <w:t>NOTE 1</w:t>
            </w:r>
          </w:p>
        </w:tc>
      </w:tr>
      <w:tr w:rsidR="00A735B3" w:rsidRPr="002E56B9" w14:paraId="7FCAD8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A735B3" w:rsidRPr="002E56B9" w:rsidRDefault="00A735B3" w:rsidP="00560F48">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A735B3" w:rsidRPr="002E56B9" w:rsidRDefault="00A735B3" w:rsidP="00560F48">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A735B3" w:rsidRPr="002E56B9" w:rsidRDefault="00A735B3" w:rsidP="00560F48">
            <w:pPr>
              <w:pStyle w:val="TAL"/>
              <w:rPr>
                <w:b/>
              </w:rPr>
            </w:pPr>
          </w:p>
        </w:tc>
      </w:tr>
      <w:tr w:rsidR="00A735B3" w:rsidRPr="002E56B9" w14:paraId="6683A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A735B3" w:rsidRPr="002E56B9" w:rsidRDefault="00A735B3" w:rsidP="00560F48">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A735B3" w:rsidRPr="002E56B9" w:rsidRDefault="00A735B3" w:rsidP="00560F48">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4E4A42" w14:textId="77777777" w:rsidR="00A735B3" w:rsidRPr="002E56B9" w:rsidRDefault="00A735B3" w:rsidP="00560F48">
            <w:pPr>
              <w:pStyle w:val="TAL"/>
            </w:pPr>
          </w:p>
        </w:tc>
      </w:tr>
      <w:tr w:rsidR="00A735B3" w:rsidRPr="002E56B9" w14:paraId="4AE767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A735B3" w:rsidRPr="002E56B9" w:rsidRDefault="00A735B3" w:rsidP="00560F48">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A735B3" w:rsidRPr="002E56B9" w:rsidRDefault="00A735B3" w:rsidP="00560F48">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BCA397" w14:textId="77777777" w:rsidR="00A735B3" w:rsidRPr="002E56B9" w:rsidRDefault="00A735B3" w:rsidP="00560F48">
            <w:pPr>
              <w:pStyle w:val="TAL"/>
              <w:rPr>
                <w:rFonts w:cs="Arial"/>
              </w:rPr>
            </w:pPr>
            <w:r w:rsidRPr="002E56B9">
              <w:rPr>
                <w:rFonts w:cs="Arial"/>
              </w:rPr>
              <w:t>NOTE 5</w:t>
            </w:r>
          </w:p>
          <w:p w14:paraId="41DCB3B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A735B3" w:rsidRPr="002E56B9" w14:paraId="5F9ACB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A735B3" w:rsidRPr="002E56B9" w:rsidRDefault="00A735B3" w:rsidP="00560F48">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A735B3" w:rsidRPr="002E56B9" w:rsidRDefault="00A735B3" w:rsidP="00560F48">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B7596D" w14:textId="77777777" w:rsidR="00A735B3" w:rsidRPr="002E56B9" w:rsidRDefault="00A735B3" w:rsidP="00560F48">
            <w:pPr>
              <w:pStyle w:val="TAL"/>
              <w:rPr>
                <w:rFonts w:cs="Arial"/>
              </w:rPr>
            </w:pPr>
            <w:r w:rsidRPr="002E56B9">
              <w:rPr>
                <w:rFonts w:cs="Arial"/>
              </w:rPr>
              <w:t>NOTE 5</w:t>
            </w:r>
          </w:p>
          <w:p w14:paraId="3EEE8616" w14:textId="77777777" w:rsidR="00A735B3" w:rsidRPr="002E56B9" w:rsidRDefault="00A735B3" w:rsidP="00560F48">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A735B3" w:rsidRPr="002E56B9" w14:paraId="2863E33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A735B3" w:rsidRPr="002E56B9" w:rsidRDefault="00A735B3" w:rsidP="00560F48">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A735B3" w:rsidRPr="002E56B9" w:rsidRDefault="00A735B3" w:rsidP="00560F48">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A735B3" w:rsidRPr="002E56B9" w:rsidRDefault="00A735B3" w:rsidP="00560F48">
            <w:pPr>
              <w:pStyle w:val="TAL"/>
              <w:rPr>
                <w:b/>
              </w:rPr>
            </w:pPr>
          </w:p>
        </w:tc>
      </w:tr>
      <w:tr w:rsidR="00A735B3" w:rsidRPr="002E56B9" w14:paraId="3D3168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A735B3" w:rsidRPr="002E56B9" w:rsidRDefault="00A735B3" w:rsidP="00560F48">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A735B3" w:rsidRPr="002E56B9" w:rsidRDefault="00A735B3" w:rsidP="00560F48">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A735B3" w:rsidRPr="002E56B9" w:rsidRDefault="00A735B3" w:rsidP="00560F48">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A735B3" w:rsidRPr="002E56B9" w:rsidRDefault="00A735B3" w:rsidP="00560F48">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A5AED8" w14:textId="77777777" w:rsidR="00A735B3" w:rsidRPr="002E56B9" w:rsidRDefault="00A735B3" w:rsidP="00560F48">
            <w:pPr>
              <w:pStyle w:val="TAL"/>
            </w:pPr>
          </w:p>
        </w:tc>
      </w:tr>
      <w:tr w:rsidR="00A735B3" w:rsidRPr="002E56B9" w14:paraId="0B6CCC2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A735B3" w:rsidRPr="002E56B9" w:rsidRDefault="00A735B3" w:rsidP="00560F48">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A735B3" w:rsidRPr="002E56B9" w:rsidRDefault="00A735B3" w:rsidP="00560F48">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A735B3" w:rsidRPr="002E56B9" w:rsidRDefault="00A735B3" w:rsidP="00560F48">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D5CC7E1" w14:textId="77777777" w:rsidR="00A735B3" w:rsidRPr="002E56B9" w:rsidRDefault="00A735B3" w:rsidP="00560F48">
            <w:pPr>
              <w:pStyle w:val="TAL"/>
            </w:pPr>
          </w:p>
        </w:tc>
      </w:tr>
      <w:tr w:rsidR="00A735B3" w:rsidRPr="002E56B9" w14:paraId="7221B0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A735B3" w:rsidRPr="002E56B9" w:rsidRDefault="00A735B3" w:rsidP="00560F48">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A735B3" w:rsidRPr="002E56B9" w:rsidRDefault="00A735B3" w:rsidP="00560F48">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A735B3" w:rsidRPr="002E56B9" w:rsidRDefault="00A735B3" w:rsidP="00560F48">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9F8798" w14:textId="77777777" w:rsidR="00A735B3" w:rsidRPr="002E56B9" w:rsidRDefault="00A735B3" w:rsidP="00560F48">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A735B3" w:rsidRPr="002E56B9" w14:paraId="25DF83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A735B3" w:rsidRPr="002E56B9" w:rsidRDefault="00A735B3" w:rsidP="00560F48">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A735B3" w:rsidRPr="002E56B9" w:rsidRDefault="00A735B3" w:rsidP="00560F48">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A735B3" w:rsidRPr="002E56B9" w:rsidRDefault="00A735B3" w:rsidP="00560F48">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A735B3" w:rsidRPr="002E56B9" w:rsidRDefault="00A735B3" w:rsidP="00560F48">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195815" w14:textId="77777777" w:rsidR="00A735B3" w:rsidRPr="002E56B9" w:rsidRDefault="00A735B3" w:rsidP="00560F48">
            <w:pPr>
              <w:pStyle w:val="TAL"/>
              <w:rPr>
                <w:rFonts w:cs="Arial"/>
              </w:rPr>
            </w:pPr>
            <w:r w:rsidRPr="002E56B9">
              <w:rPr>
                <w:rFonts w:cs="Arial"/>
              </w:rPr>
              <w:t>NOTE 5</w:t>
            </w:r>
          </w:p>
          <w:p w14:paraId="3C550CF9"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A735B3" w:rsidRPr="002E56B9" w14:paraId="6C347B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A735B3" w:rsidRPr="002E56B9" w:rsidRDefault="00A735B3" w:rsidP="00560F48">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A735B3" w:rsidRPr="002E56B9" w:rsidRDefault="00A735B3" w:rsidP="00560F48">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A735B3" w:rsidRPr="002E56B9" w:rsidRDefault="00A735B3" w:rsidP="00560F48">
            <w:pPr>
              <w:pStyle w:val="TAL"/>
              <w:rPr>
                <w:b/>
              </w:rPr>
            </w:pPr>
          </w:p>
        </w:tc>
      </w:tr>
      <w:tr w:rsidR="00A735B3" w:rsidRPr="002E56B9" w14:paraId="602E95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A735B3" w:rsidRPr="002E56B9" w:rsidRDefault="00A735B3" w:rsidP="00560F48">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A735B3" w:rsidRPr="002E56B9" w:rsidRDefault="00A735B3" w:rsidP="00560F48">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0498EB" w14:textId="77777777" w:rsidR="00A735B3" w:rsidRPr="002E56B9" w:rsidRDefault="00A735B3" w:rsidP="00560F48">
            <w:pPr>
              <w:pStyle w:val="TAL"/>
              <w:rPr>
                <w:rFonts w:cs="Arial"/>
              </w:rPr>
            </w:pPr>
            <w:r w:rsidRPr="002E56B9">
              <w:rPr>
                <w:rFonts w:cs="Arial"/>
              </w:rPr>
              <w:t>NOTE 1</w:t>
            </w:r>
          </w:p>
          <w:p w14:paraId="086B4ACA" w14:textId="77777777" w:rsidR="00A735B3" w:rsidRPr="002E56B9" w:rsidRDefault="00A735B3" w:rsidP="00560F48">
            <w:pPr>
              <w:pStyle w:val="TAL"/>
              <w:rPr>
                <w:rFonts w:cs="Arial"/>
              </w:rPr>
            </w:pPr>
            <w:r w:rsidRPr="002E56B9">
              <w:rPr>
                <w:rFonts w:cs="Arial"/>
              </w:rPr>
              <w:t>NOTE 5</w:t>
            </w:r>
          </w:p>
          <w:p w14:paraId="1720CB93"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A735B3" w:rsidRPr="002E56B9" w14:paraId="0290F5D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A735B3" w:rsidRPr="002E56B9" w:rsidRDefault="00A735B3" w:rsidP="00560F48">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068E11C" w14:textId="77777777" w:rsidR="00A735B3" w:rsidRPr="002E56B9" w:rsidRDefault="00A735B3" w:rsidP="00560F48">
            <w:pPr>
              <w:pStyle w:val="TAL"/>
              <w:rPr>
                <w:lang w:eastAsia="zh-CN"/>
              </w:rPr>
            </w:pPr>
          </w:p>
        </w:tc>
      </w:tr>
      <w:tr w:rsidR="00A735B3" w:rsidRPr="002E56B9" w14:paraId="0B44EA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A735B3" w:rsidRPr="002E56B9" w:rsidRDefault="00A735B3" w:rsidP="00560F48">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1E15" w14:textId="77777777" w:rsidR="00A735B3" w:rsidRPr="002E56B9" w:rsidRDefault="00A735B3" w:rsidP="00560F48">
            <w:pPr>
              <w:pStyle w:val="TAL"/>
              <w:rPr>
                <w:lang w:eastAsia="zh-CN"/>
              </w:rPr>
            </w:pPr>
          </w:p>
        </w:tc>
      </w:tr>
      <w:tr w:rsidR="00A735B3" w:rsidRPr="002E56B9" w14:paraId="371F56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A735B3" w:rsidRPr="002E56B9" w:rsidRDefault="00A735B3" w:rsidP="00560F48">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78108A" w14:textId="77777777" w:rsidR="00A735B3" w:rsidRPr="002E56B9" w:rsidRDefault="00A735B3" w:rsidP="00560F48">
            <w:pPr>
              <w:pStyle w:val="TAL"/>
              <w:rPr>
                <w:lang w:eastAsia="zh-CN"/>
              </w:rPr>
            </w:pPr>
          </w:p>
        </w:tc>
      </w:tr>
      <w:tr w:rsidR="00A735B3" w:rsidRPr="002E56B9" w14:paraId="43C85CE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A735B3" w:rsidRPr="002E56B9" w:rsidRDefault="00A735B3" w:rsidP="00560F48">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A735B3" w:rsidRPr="002E56B9" w:rsidRDefault="00A735B3" w:rsidP="00560F48">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1CD947" w14:textId="77777777" w:rsidR="00A735B3" w:rsidRPr="002E56B9" w:rsidRDefault="00A735B3" w:rsidP="00560F48">
            <w:pPr>
              <w:pStyle w:val="TAL"/>
              <w:rPr>
                <w:lang w:eastAsia="zh-CN"/>
              </w:rPr>
            </w:pPr>
            <w:r w:rsidRPr="002E56B9">
              <w:rPr>
                <w:rFonts w:cs="Arial"/>
              </w:rPr>
              <w:t>NOTE 1</w:t>
            </w:r>
          </w:p>
        </w:tc>
      </w:tr>
      <w:tr w:rsidR="00A735B3" w:rsidRPr="002E56B9" w14:paraId="7A8B1B6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A735B3" w:rsidRPr="002E56B9" w:rsidRDefault="00A735B3" w:rsidP="00560F48">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A735B3" w:rsidRPr="002E56B9" w:rsidRDefault="00A735B3" w:rsidP="00560F48">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DB564F" w14:textId="77777777" w:rsidR="00A735B3" w:rsidRPr="002E56B9" w:rsidRDefault="00A735B3" w:rsidP="00560F48">
            <w:pPr>
              <w:pStyle w:val="TAL"/>
            </w:pPr>
          </w:p>
        </w:tc>
      </w:tr>
      <w:tr w:rsidR="00A735B3" w:rsidRPr="002E56B9" w14:paraId="17E56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A735B3" w:rsidRPr="002E56B9" w:rsidRDefault="00A735B3" w:rsidP="00560F48">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A735B3" w:rsidRPr="002E56B9" w:rsidRDefault="00A735B3" w:rsidP="00560F48">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875463" w14:textId="77777777" w:rsidR="00A735B3" w:rsidRPr="002E56B9" w:rsidRDefault="00A735B3" w:rsidP="00560F48">
            <w:pPr>
              <w:pStyle w:val="TAL"/>
              <w:rPr>
                <w:rFonts w:cs="Arial"/>
              </w:rPr>
            </w:pPr>
            <w:r w:rsidRPr="002E56B9">
              <w:rPr>
                <w:rFonts w:cs="Arial"/>
              </w:rPr>
              <w:t>NOTE 5</w:t>
            </w:r>
          </w:p>
          <w:p w14:paraId="4CBD5EA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A735B3" w:rsidRPr="002E56B9" w14:paraId="2D50C0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A735B3" w:rsidRPr="002E56B9" w:rsidRDefault="00A735B3" w:rsidP="00560F48">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A735B3" w:rsidRPr="002E56B9" w:rsidRDefault="00A735B3" w:rsidP="00560F48">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716B5FF" w14:textId="77777777" w:rsidR="00A735B3" w:rsidRPr="002E56B9" w:rsidRDefault="00A735B3" w:rsidP="00560F48">
            <w:pPr>
              <w:pStyle w:val="TAL"/>
              <w:rPr>
                <w:lang w:eastAsia="zh-TW"/>
              </w:rPr>
            </w:pPr>
          </w:p>
        </w:tc>
      </w:tr>
      <w:tr w:rsidR="00A735B3" w:rsidRPr="002E56B9" w14:paraId="7D1524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A735B3" w:rsidRPr="002E56B9" w:rsidRDefault="00A735B3" w:rsidP="00560F48">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A735B3" w:rsidRPr="002E56B9" w:rsidRDefault="00A735B3" w:rsidP="00560F48">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A735B3" w:rsidRPr="002E56B9" w:rsidRDefault="00A735B3" w:rsidP="00560F48">
            <w:pPr>
              <w:pStyle w:val="TAL"/>
              <w:rPr>
                <w:b/>
              </w:rPr>
            </w:pPr>
          </w:p>
        </w:tc>
      </w:tr>
      <w:tr w:rsidR="00A735B3" w:rsidRPr="002E56B9" w14:paraId="2D4CDF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A735B3" w:rsidRPr="002E56B9" w:rsidRDefault="00A735B3" w:rsidP="00560F48">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A735B3" w:rsidRPr="002E56B9" w:rsidRDefault="00A735B3" w:rsidP="00560F48">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B7B1E79" w14:textId="77777777" w:rsidR="00A735B3" w:rsidRPr="002E56B9" w:rsidRDefault="00A735B3" w:rsidP="00560F48">
            <w:pPr>
              <w:pStyle w:val="TAL"/>
              <w:rPr>
                <w:lang w:eastAsia="zh-TW"/>
              </w:rPr>
            </w:pPr>
          </w:p>
        </w:tc>
      </w:tr>
      <w:tr w:rsidR="00A735B3" w:rsidRPr="002E56B9" w14:paraId="32D07F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A735B3" w:rsidRPr="002E56B9" w:rsidRDefault="00A735B3" w:rsidP="00560F48">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A735B3" w:rsidRPr="002E56B9" w:rsidRDefault="00A735B3" w:rsidP="00560F48">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B583AB1" w14:textId="77777777" w:rsidR="00A735B3" w:rsidRPr="002E56B9" w:rsidRDefault="00A735B3" w:rsidP="00560F48">
            <w:pPr>
              <w:pStyle w:val="TAL"/>
              <w:rPr>
                <w:lang w:eastAsia="zh-TW"/>
              </w:rPr>
            </w:pPr>
          </w:p>
        </w:tc>
      </w:tr>
      <w:tr w:rsidR="00A735B3" w:rsidRPr="002E56B9" w14:paraId="76A5FD9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A735B3" w:rsidRPr="002E56B9" w:rsidRDefault="00A735B3" w:rsidP="00560F48">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A735B3" w:rsidRPr="002E56B9" w:rsidRDefault="00A735B3" w:rsidP="00560F48">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C820D" w14:textId="77777777" w:rsidR="00A735B3" w:rsidRPr="002E56B9" w:rsidRDefault="00A735B3" w:rsidP="00560F48">
            <w:pPr>
              <w:pStyle w:val="TAL"/>
            </w:pPr>
          </w:p>
        </w:tc>
      </w:tr>
      <w:tr w:rsidR="00A735B3" w:rsidRPr="002E56B9" w14:paraId="0D8AC16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A735B3" w:rsidRPr="002E56B9" w:rsidRDefault="00A735B3" w:rsidP="00560F48">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A735B3" w:rsidRPr="002E56B9" w:rsidRDefault="00A735B3" w:rsidP="00560F48">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87DC2" w14:textId="77777777" w:rsidR="00A735B3" w:rsidRPr="002E56B9" w:rsidRDefault="00A735B3" w:rsidP="00560F48">
            <w:pPr>
              <w:pStyle w:val="TAL"/>
              <w:rPr>
                <w:rFonts w:cs="Arial"/>
              </w:rPr>
            </w:pPr>
            <w:r w:rsidRPr="002E56B9">
              <w:rPr>
                <w:rFonts w:cs="Arial"/>
              </w:rPr>
              <w:t>NOTE 5</w:t>
            </w:r>
          </w:p>
          <w:p w14:paraId="42FD614E"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A735B3" w:rsidRPr="002E56B9" w14:paraId="48E4F9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A735B3" w:rsidRPr="002E56B9" w:rsidRDefault="00A735B3" w:rsidP="00560F48">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A735B3" w:rsidRPr="002E56B9" w:rsidRDefault="00A735B3" w:rsidP="00560F48">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13E14A" w14:textId="77777777" w:rsidR="00A735B3" w:rsidRPr="002E56B9" w:rsidRDefault="00A735B3" w:rsidP="00560F48">
            <w:pPr>
              <w:pStyle w:val="TAL"/>
              <w:rPr>
                <w:rFonts w:cs="Arial"/>
              </w:rPr>
            </w:pPr>
            <w:r w:rsidRPr="002E56B9">
              <w:rPr>
                <w:rFonts w:cs="Arial"/>
              </w:rPr>
              <w:t>NOTE 5</w:t>
            </w:r>
          </w:p>
          <w:p w14:paraId="5DB6CD0B" w14:textId="77777777" w:rsidR="00A735B3" w:rsidRPr="002E56B9" w:rsidRDefault="00A735B3" w:rsidP="00560F48">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A735B3" w:rsidRPr="002E56B9" w14:paraId="27BC2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A735B3" w:rsidRPr="002E56B9" w:rsidRDefault="00A735B3" w:rsidP="00560F48">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A735B3" w:rsidRPr="002E56B9" w:rsidRDefault="00A735B3" w:rsidP="00560F48">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A735B3" w:rsidRPr="002E56B9" w:rsidRDefault="00A735B3" w:rsidP="00560F48">
            <w:pPr>
              <w:pStyle w:val="TAL"/>
              <w:rPr>
                <w:b/>
              </w:rPr>
            </w:pPr>
          </w:p>
        </w:tc>
      </w:tr>
      <w:tr w:rsidR="00A735B3" w:rsidRPr="002E56B9" w14:paraId="036B389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A735B3" w:rsidRPr="002E56B9" w:rsidRDefault="00A735B3" w:rsidP="00560F48">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A735B3" w:rsidRPr="002E56B9" w:rsidRDefault="00A735B3" w:rsidP="00560F48">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F6D693D" w14:textId="77777777" w:rsidR="00A735B3" w:rsidRPr="002E56B9" w:rsidRDefault="00A735B3" w:rsidP="00560F48">
            <w:pPr>
              <w:pStyle w:val="TAL"/>
              <w:rPr>
                <w:rFonts w:cs="Arial"/>
              </w:rPr>
            </w:pPr>
          </w:p>
        </w:tc>
      </w:tr>
      <w:tr w:rsidR="00A735B3" w:rsidRPr="002E56B9" w14:paraId="7CC2DE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A735B3" w:rsidRPr="002E56B9" w:rsidRDefault="00A735B3" w:rsidP="00560F48">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A735B3" w:rsidRPr="002E56B9" w:rsidRDefault="00A735B3" w:rsidP="00560F48">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A735B3" w:rsidRPr="002E56B9" w:rsidRDefault="00A735B3" w:rsidP="00560F48">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792D13" w14:textId="77777777" w:rsidR="00A735B3" w:rsidRPr="002E56B9" w:rsidRDefault="00A735B3" w:rsidP="00560F48">
            <w:pPr>
              <w:pStyle w:val="TAL"/>
              <w:rPr>
                <w:rFonts w:cs="Arial"/>
              </w:rPr>
            </w:pPr>
          </w:p>
        </w:tc>
      </w:tr>
      <w:tr w:rsidR="00A735B3" w:rsidRPr="002E56B9" w14:paraId="082A8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A735B3" w:rsidRPr="002E56B9" w:rsidRDefault="00A735B3" w:rsidP="00560F48">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A735B3" w:rsidRPr="002E56B9" w:rsidRDefault="00A735B3" w:rsidP="00560F48">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A735B3" w:rsidRPr="002E56B9" w:rsidRDefault="00A735B3" w:rsidP="00560F48">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F3199E" w14:textId="77777777" w:rsidR="00A735B3" w:rsidRPr="002E56B9" w:rsidRDefault="00A735B3" w:rsidP="00560F48">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A735B3" w:rsidRPr="002E56B9" w14:paraId="4858C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A735B3" w:rsidRPr="002E56B9" w:rsidRDefault="00A735B3" w:rsidP="00560F48">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A735B3" w:rsidRPr="002E56B9" w:rsidRDefault="00A735B3" w:rsidP="00560F48">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A735B3" w:rsidRPr="002E56B9" w:rsidRDefault="00A735B3" w:rsidP="00560F48">
            <w:pPr>
              <w:pStyle w:val="TAL"/>
              <w:rPr>
                <w:b/>
              </w:rPr>
            </w:pPr>
          </w:p>
        </w:tc>
      </w:tr>
      <w:tr w:rsidR="00A735B3" w:rsidRPr="002E56B9" w14:paraId="65BC0E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A735B3" w:rsidRPr="002E56B9" w:rsidRDefault="00A735B3" w:rsidP="00560F48">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A735B3" w:rsidRPr="002E56B9" w:rsidRDefault="00A735B3" w:rsidP="00560F48">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814835" w14:textId="77777777" w:rsidR="00A735B3" w:rsidRPr="002E56B9" w:rsidRDefault="00A735B3" w:rsidP="00560F48">
            <w:pPr>
              <w:pStyle w:val="TAL"/>
            </w:pPr>
          </w:p>
        </w:tc>
      </w:tr>
      <w:tr w:rsidR="00A735B3" w:rsidRPr="002E56B9" w14:paraId="67FE9E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A735B3" w:rsidRPr="002E56B9" w:rsidRDefault="00A735B3" w:rsidP="00560F48">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A735B3" w:rsidRPr="002E56B9" w:rsidRDefault="00A735B3" w:rsidP="00560F48">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BC50A4" w14:textId="77777777" w:rsidR="00A735B3" w:rsidRPr="002E56B9" w:rsidRDefault="00A735B3" w:rsidP="00560F48">
            <w:pPr>
              <w:pStyle w:val="TAL"/>
              <w:rPr>
                <w:rFonts w:cs="Arial"/>
              </w:rPr>
            </w:pPr>
            <w:r w:rsidRPr="002E56B9">
              <w:rPr>
                <w:rFonts w:cs="Arial"/>
              </w:rPr>
              <w:t>NOTE 5</w:t>
            </w:r>
          </w:p>
          <w:p w14:paraId="776E92B2" w14:textId="77777777" w:rsidR="00A735B3" w:rsidRPr="002E56B9" w:rsidRDefault="00A735B3" w:rsidP="00560F48">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A735B3" w:rsidRPr="002E56B9" w14:paraId="301EFFA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A735B3" w:rsidRPr="002E56B9" w:rsidRDefault="00A735B3" w:rsidP="00560F48">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A735B3" w:rsidRPr="002E56B9" w:rsidRDefault="00A735B3" w:rsidP="00560F48">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2465B08" w14:textId="77777777" w:rsidR="00A735B3" w:rsidRPr="002E56B9" w:rsidRDefault="00A735B3" w:rsidP="00560F48">
            <w:pPr>
              <w:pStyle w:val="TAL"/>
            </w:pPr>
          </w:p>
        </w:tc>
      </w:tr>
      <w:tr w:rsidR="00A735B3" w:rsidRPr="002E56B9" w14:paraId="6EAB05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A735B3" w:rsidRPr="002E56B9" w:rsidRDefault="00A735B3" w:rsidP="00560F48">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A735B3" w:rsidRPr="002E56B9" w:rsidRDefault="00A735B3" w:rsidP="00560F48">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A735B3" w:rsidRPr="002E56B9" w:rsidRDefault="00A735B3" w:rsidP="00560F48">
            <w:pPr>
              <w:pStyle w:val="TAL"/>
              <w:rPr>
                <w:b/>
              </w:rPr>
            </w:pPr>
          </w:p>
        </w:tc>
      </w:tr>
      <w:tr w:rsidR="00A735B3" w:rsidRPr="002E56B9" w14:paraId="5034C6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A735B3" w:rsidRPr="002E56B9" w:rsidRDefault="00A735B3" w:rsidP="00560F48">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A735B3" w:rsidRPr="002E56B9" w:rsidRDefault="00A735B3" w:rsidP="00560F48">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4E26D7" w14:textId="77777777" w:rsidR="00A735B3" w:rsidRPr="002E56B9" w:rsidRDefault="00A735B3" w:rsidP="00560F48">
            <w:pPr>
              <w:pStyle w:val="TAL"/>
            </w:pPr>
          </w:p>
        </w:tc>
      </w:tr>
      <w:tr w:rsidR="00A735B3" w:rsidRPr="002E56B9" w14:paraId="2350F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A735B3" w:rsidRPr="002E56B9" w:rsidRDefault="00A735B3" w:rsidP="00560F48">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A735B3" w:rsidRPr="002E56B9" w:rsidRDefault="00A735B3" w:rsidP="00560F48">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B742F8D" w14:textId="77777777" w:rsidR="00A735B3" w:rsidRPr="002E56B9" w:rsidRDefault="00A735B3" w:rsidP="00560F48">
            <w:pPr>
              <w:pStyle w:val="TAL"/>
            </w:pPr>
          </w:p>
        </w:tc>
      </w:tr>
      <w:tr w:rsidR="00A735B3" w:rsidRPr="002E56B9" w14:paraId="0CCB1D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A735B3" w:rsidRPr="002E56B9" w:rsidRDefault="00A735B3" w:rsidP="00560F48">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A735B3" w:rsidRPr="002E56B9" w:rsidRDefault="00A735B3" w:rsidP="00560F48">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A735B3" w:rsidRPr="002E56B9" w:rsidRDefault="00A735B3" w:rsidP="00560F48">
            <w:pPr>
              <w:pStyle w:val="TAL"/>
              <w:rPr>
                <w:b/>
              </w:rPr>
            </w:pPr>
          </w:p>
        </w:tc>
      </w:tr>
      <w:tr w:rsidR="00A735B3" w:rsidRPr="002E56B9" w14:paraId="434FF9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A735B3" w:rsidRPr="002E56B9" w:rsidRDefault="00A735B3" w:rsidP="00560F48">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A735B3" w:rsidRPr="002E56B9" w:rsidRDefault="00A735B3" w:rsidP="00560F48">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FD4514" w14:textId="77777777" w:rsidR="00A735B3" w:rsidRPr="002E56B9" w:rsidRDefault="00A735B3" w:rsidP="00560F48">
            <w:pPr>
              <w:pStyle w:val="TAL"/>
            </w:pPr>
            <w:r w:rsidRPr="002E56B9">
              <w:t>NOTE 1</w:t>
            </w:r>
          </w:p>
        </w:tc>
      </w:tr>
      <w:tr w:rsidR="00A735B3" w:rsidRPr="002E56B9" w14:paraId="792EED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A735B3" w:rsidRPr="002E56B9" w:rsidRDefault="00A735B3" w:rsidP="00560F48">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A735B3" w:rsidRPr="002E56B9" w:rsidRDefault="00A735B3" w:rsidP="00560F48">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9491F4" w14:textId="77777777" w:rsidR="00A735B3" w:rsidRPr="002E56B9" w:rsidRDefault="00A735B3" w:rsidP="00560F48">
            <w:pPr>
              <w:pStyle w:val="TAL"/>
              <w:rPr>
                <w:rFonts w:cs="Arial"/>
              </w:rPr>
            </w:pPr>
            <w:r w:rsidRPr="002E56B9">
              <w:rPr>
                <w:rFonts w:cs="Arial"/>
              </w:rPr>
              <w:t>NOTE 5</w:t>
            </w:r>
          </w:p>
          <w:p w14:paraId="0BAFFAA3" w14:textId="77777777" w:rsidR="00A735B3" w:rsidRPr="002E56B9" w:rsidRDefault="00A735B3" w:rsidP="00560F48">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6FCF6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A735B3" w:rsidRPr="002E56B9" w:rsidRDefault="00A735B3" w:rsidP="00560F48">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A735B3" w:rsidRPr="002E56B9" w:rsidRDefault="00A735B3" w:rsidP="00560F48">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083093" w14:textId="77777777" w:rsidR="00A735B3" w:rsidRPr="002E56B9" w:rsidRDefault="00A735B3" w:rsidP="00560F48">
            <w:pPr>
              <w:pStyle w:val="TAL"/>
              <w:rPr>
                <w:rFonts w:cs="Arial"/>
              </w:rPr>
            </w:pPr>
            <w:r w:rsidRPr="002E56B9">
              <w:rPr>
                <w:rFonts w:cs="Arial"/>
              </w:rPr>
              <w:t>NOTE 5</w:t>
            </w:r>
          </w:p>
          <w:p w14:paraId="263C3BD0" w14:textId="77777777" w:rsidR="00A735B3" w:rsidRPr="002E56B9" w:rsidRDefault="00A735B3" w:rsidP="00560F48">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5B00B46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A735B3" w:rsidRPr="002E56B9" w:rsidRDefault="00A735B3" w:rsidP="00560F48">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A735B3" w:rsidRPr="002E56B9" w:rsidRDefault="00A735B3" w:rsidP="00560F48">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A735B3" w:rsidRPr="002E56B9" w:rsidRDefault="00A735B3" w:rsidP="00560F48">
            <w:pPr>
              <w:pStyle w:val="TAL"/>
              <w:rPr>
                <w:b/>
              </w:rPr>
            </w:pPr>
          </w:p>
        </w:tc>
      </w:tr>
      <w:tr w:rsidR="00A735B3" w:rsidRPr="002E56B9" w14:paraId="50BA24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A735B3" w:rsidRPr="002E56B9" w:rsidRDefault="00A735B3" w:rsidP="00560F48">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A735B3" w:rsidRPr="002E56B9" w:rsidRDefault="00A735B3" w:rsidP="00560F48">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A735B3" w:rsidRPr="002E56B9" w:rsidRDefault="00A735B3" w:rsidP="00560F48">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A735B3" w:rsidRPr="002E56B9" w:rsidRDefault="00A735B3" w:rsidP="00560F48">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2E5B0BD" w14:textId="77777777" w:rsidR="00A735B3" w:rsidRPr="002E56B9" w:rsidRDefault="00A735B3" w:rsidP="00560F48">
            <w:pPr>
              <w:pStyle w:val="TAL"/>
              <w:rPr>
                <w:lang w:eastAsia="zh-CN"/>
              </w:rPr>
            </w:pPr>
          </w:p>
        </w:tc>
      </w:tr>
      <w:tr w:rsidR="00A735B3" w:rsidRPr="002E56B9" w14:paraId="6B44218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A735B3" w:rsidRPr="002E56B9" w:rsidRDefault="00A735B3" w:rsidP="00560F48">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A735B3" w:rsidRPr="002E56B9" w:rsidRDefault="00A735B3" w:rsidP="00560F48">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A735B3" w:rsidRPr="002E56B9" w:rsidRDefault="00A735B3" w:rsidP="00560F48">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A735B3" w:rsidRPr="002E56B9" w:rsidRDefault="00A735B3" w:rsidP="00560F48">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8A9202C" w14:textId="77777777" w:rsidR="00A735B3" w:rsidRPr="002E56B9" w:rsidRDefault="00A735B3" w:rsidP="00560F48">
            <w:pPr>
              <w:pStyle w:val="TAL"/>
            </w:pPr>
          </w:p>
        </w:tc>
      </w:tr>
      <w:tr w:rsidR="00A735B3" w:rsidRPr="002E56B9" w14:paraId="008F0C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A735B3" w:rsidRPr="002E56B9" w:rsidRDefault="00A735B3" w:rsidP="00560F48">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A735B3" w:rsidRPr="002E56B9" w:rsidRDefault="00A735B3" w:rsidP="00560F48">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7383AC" w14:textId="77777777" w:rsidR="00A735B3" w:rsidRPr="002E56B9" w:rsidRDefault="00A735B3" w:rsidP="00560F48">
            <w:pPr>
              <w:pStyle w:val="TAL"/>
            </w:pPr>
            <w:r w:rsidRPr="002E56B9">
              <w:t>NOTE 1</w:t>
            </w:r>
          </w:p>
        </w:tc>
      </w:tr>
      <w:tr w:rsidR="00A735B3" w:rsidRPr="002E56B9" w14:paraId="28124F5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A735B3" w:rsidRPr="002E56B9" w:rsidRDefault="00A735B3" w:rsidP="00560F48">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A735B3" w:rsidRPr="002E56B9" w:rsidRDefault="00A735B3" w:rsidP="00560F48">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A735B3" w:rsidRPr="002E56B9" w:rsidRDefault="00A735B3" w:rsidP="00560F48">
            <w:pPr>
              <w:pStyle w:val="TAL"/>
              <w:rPr>
                <w:b/>
              </w:rPr>
            </w:pPr>
          </w:p>
        </w:tc>
      </w:tr>
      <w:tr w:rsidR="00A735B3" w:rsidRPr="002E56B9" w14:paraId="7545877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A735B3" w:rsidRPr="002E56B9" w:rsidRDefault="00A735B3" w:rsidP="00560F48">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A735B3" w:rsidRPr="002E56B9" w:rsidRDefault="00A735B3" w:rsidP="00560F48">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345298" w14:textId="77777777" w:rsidR="00A735B3" w:rsidRPr="002E56B9" w:rsidRDefault="00A735B3" w:rsidP="00560F48">
            <w:pPr>
              <w:pStyle w:val="TAL"/>
              <w:rPr>
                <w:rFonts w:cs="Arial"/>
              </w:rPr>
            </w:pPr>
            <w:r w:rsidRPr="002E56B9">
              <w:rPr>
                <w:rFonts w:cs="Arial"/>
              </w:rPr>
              <w:t>NOTE 5</w:t>
            </w:r>
          </w:p>
          <w:p w14:paraId="5E517014" w14:textId="77777777" w:rsidR="00A735B3" w:rsidRPr="002E56B9" w:rsidRDefault="00A735B3" w:rsidP="00560F48">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1CF29C0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A735B3" w:rsidRPr="002E56B9" w:rsidRDefault="00A735B3" w:rsidP="00560F48">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A735B3" w:rsidRPr="002E56B9" w:rsidRDefault="00A735B3" w:rsidP="00560F48">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6EC0F3" w14:textId="77777777" w:rsidR="00A735B3" w:rsidRPr="002E56B9" w:rsidRDefault="00A735B3" w:rsidP="00560F48">
            <w:pPr>
              <w:pStyle w:val="TAL"/>
              <w:rPr>
                <w:rFonts w:cs="Arial"/>
              </w:rPr>
            </w:pPr>
            <w:r w:rsidRPr="002E56B9">
              <w:rPr>
                <w:rFonts w:cs="Arial"/>
              </w:rPr>
              <w:t>NOTE 5</w:t>
            </w:r>
          </w:p>
          <w:p w14:paraId="6AECE3F8" w14:textId="77777777" w:rsidR="00A735B3" w:rsidRPr="002E56B9" w:rsidRDefault="00A735B3" w:rsidP="00560F48">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4037A12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A735B3" w:rsidRPr="002E56B9" w:rsidRDefault="00A735B3" w:rsidP="00560F48">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A735B3" w:rsidRPr="002E56B9" w:rsidRDefault="00A735B3" w:rsidP="00560F48">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67D834" w14:textId="77777777" w:rsidR="00A735B3" w:rsidRPr="002E56B9" w:rsidRDefault="00A735B3" w:rsidP="00560F48">
            <w:pPr>
              <w:pStyle w:val="TAL"/>
              <w:rPr>
                <w:rFonts w:cs="Arial"/>
              </w:rPr>
            </w:pPr>
            <w:r w:rsidRPr="002E56B9">
              <w:rPr>
                <w:rFonts w:cs="Arial"/>
              </w:rPr>
              <w:t>NOTE 5</w:t>
            </w:r>
          </w:p>
          <w:p w14:paraId="0CDE1E28" w14:textId="77777777" w:rsidR="00A735B3" w:rsidRPr="002E56B9" w:rsidRDefault="00A735B3" w:rsidP="00560F48">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247B07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A735B3" w:rsidRPr="002E56B9" w:rsidRDefault="00A735B3" w:rsidP="00560F48">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A735B3" w:rsidRPr="002E56B9" w:rsidRDefault="00A735B3" w:rsidP="00560F48">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A735B3" w:rsidRPr="002E56B9" w:rsidRDefault="00A735B3" w:rsidP="00560F48">
            <w:pPr>
              <w:pStyle w:val="TAL"/>
              <w:rPr>
                <w:b/>
              </w:rPr>
            </w:pPr>
          </w:p>
        </w:tc>
      </w:tr>
      <w:tr w:rsidR="00A735B3" w:rsidRPr="002E56B9" w14:paraId="6298FB8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A735B3" w:rsidRPr="002E56B9" w:rsidRDefault="00A735B3" w:rsidP="00560F48">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A735B3" w:rsidRPr="002E56B9" w:rsidRDefault="00A735B3" w:rsidP="00560F48">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A735B3" w:rsidRPr="002E56B9" w:rsidRDefault="00A735B3" w:rsidP="00560F48">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A735B3" w:rsidRPr="002E56B9" w:rsidRDefault="00A735B3" w:rsidP="00560F48">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A735B3" w:rsidRPr="002E56B9" w:rsidRDefault="00A735B3" w:rsidP="00560F48">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C0EE5F6" w14:textId="77777777" w:rsidR="00A735B3" w:rsidRPr="002E56B9" w:rsidRDefault="00A735B3" w:rsidP="00560F48">
            <w:pPr>
              <w:pStyle w:val="TAL"/>
              <w:rPr>
                <w:rFonts w:cs="Arial"/>
              </w:rPr>
            </w:pPr>
          </w:p>
        </w:tc>
      </w:tr>
      <w:tr w:rsidR="00A735B3" w:rsidRPr="002E56B9" w14:paraId="60792F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A735B3" w:rsidRPr="002E56B9" w:rsidRDefault="00A735B3" w:rsidP="00560F48">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A735B3" w:rsidRPr="002E56B9" w:rsidRDefault="00A735B3" w:rsidP="00560F48">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843469" w14:textId="77777777" w:rsidR="00A735B3" w:rsidRPr="002E56B9" w:rsidRDefault="00A735B3" w:rsidP="00560F48">
            <w:pPr>
              <w:pStyle w:val="TAL"/>
              <w:rPr>
                <w:rFonts w:cs="Arial"/>
              </w:rPr>
            </w:pPr>
            <w:r w:rsidRPr="002E56B9">
              <w:rPr>
                <w:rFonts w:cs="Arial"/>
              </w:rPr>
              <w:t>NOTE5</w:t>
            </w:r>
          </w:p>
          <w:p w14:paraId="4ADB7736" w14:textId="77777777" w:rsidR="00A735B3" w:rsidRPr="002E56B9" w:rsidRDefault="00A735B3" w:rsidP="00560F48">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A735B3" w:rsidRPr="002E56B9" w14:paraId="3954D4CB" w14:textId="77777777" w:rsidTr="00560F48">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240D11C8"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246FE606"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73D828C7" w14:textId="77777777" w:rsidR="00A735B3" w:rsidRPr="002E56B9" w:rsidRDefault="00A735B3" w:rsidP="00560F48">
            <w:pPr>
              <w:pStyle w:val="TAN"/>
              <w:rPr>
                <w:rFonts w:eastAsia="SimSun"/>
              </w:rPr>
            </w:pPr>
            <w:r w:rsidRPr="002E56B9">
              <w:rPr>
                <w:rFonts w:eastAsia="SimSun"/>
              </w:rPr>
              <w:t>NOTE 3:</w:t>
            </w:r>
            <w:r w:rsidRPr="002E56B9">
              <w:rPr>
                <w:lang w:eastAsia="zh-TW"/>
              </w:rPr>
              <w:tab/>
              <w:t>Void</w:t>
            </w:r>
            <w:r w:rsidRPr="002E56B9">
              <w:t>.</w:t>
            </w:r>
          </w:p>
          <w:p w14:paraId="46A147C3" w14:textId="77777777" w:rsidR="00A735B3" w:rsidRPr="002E56B9" w:rsidRDefault="00A735B3" w:rsidP="00560F48">
            <w:pPr>
              <w:pStyle w:val="TAN"/>
              <w:rPr>
                <w:rFonts w:eastAsia="SimSun" w:cs="Arial"/>
              </w:rPr>
            </w:pPr>
            <w:r w:rsidRPr="002E56B9">
              <w:rPr>
                <w:rFonts w:eastAsia="SimSun"/>
              </w:rPr>
              <w:t>NOTE 4:</w:t>
            </w:r>
            <w:r w:rsidRPr="002E56B9">
              <w:rPr>
                <w:lang w:eastAsia="zh-TW"/>
              </w:rPr>
              <w:tab/>
              <w:t>Void</w:t>
            </w:r>
            <w:r w:rsidRPr="002E56B9">
              <w:t>.</w:t>
            </w:r>
          </w:p>
          <w:p w14:paraId="344AEC37" w14:textId="77777777" w:rsidR="00A735B3" w:rsidRPr="002E56B9" w:rsidRDefault="00A735B3" w:rsidP="00560F48">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06744F49" w14:textId="77777777" w:rsidR="00A735B3" w:rsidRPr="002E56B9" w:rsidRDefault="00A735B3" w:rsidP="00A735B3"/>
    <w:p w14:paraId="37124756" w14:textId="77777777" w:rsidR="00A735B3" w:rsidRPr="002E56B9" w:rsidRDefault="00A735B3" w:rsidP="00A735B3">
      <w:pPr>
        <w:pStyle w:val="TH"/>
      </w:pPr>
      <w:r w:rsidRPr="002E56B9">
        <w:t>Table 4.1.3-1a: Void</w:t>
      </w:r>
    </w:p>
    <w:p w14:paraId="53478156" w14:textId="77777777" w:rsidR="00A735B3" w:rsidRPr="002E56B9" w:rsidRDefault="00A735B3" w:rsidP="00A735B3">
      <w:pPr>
        <w:pStyle w:val="TH"/>
      </w:pPr>
      <w:r w:rsidRPr="002E56B9">
        <w:t>Table 4.1</w:t>
      </w:r>
      <w:r w:rsidRPr="002E56B9">
        <w:rPr>
          <w:lang w:eastAsia="zh-CN"/>
        </w:rPr>
        <w:t>.3</w:t>
      </w:r>
      <w:r w:rsidRPr="002E56B9">
        <w:t>-1b: Void</w:t>
      </w:r>
    </w:p>
    <w:p w14:paraId="7939AAF0" w14:textId="77777777" w:rsidR="00A735B3" w:rsidRPr="002E56B9" w:rsidRDefault="00A735B3" w:rsidP="00A735B3">
      <w:pPr>
        <w:pStyle w:val="TH"/>
      </w:pPr>
      <w:r w:rsidRPr="002E56B9">
        <w:t>Table 4.1</w:t>
      </w:r>
      <w:r w:rsidRPr="002E56B9">
        <w:rPr>
          <w:lang w:eastAsia="zh-CN"/>
        </w:rPr>
        <w:t>.3</w:t>
      </w:r>
      <w:r w:rsidRPr="002E56B9">
        <w:t>-1c: Void</w:t>
      </w:r>
    </w:p>
    <w:p w14:paraId="345FAC34" w14:textId="77777777" w:rsidR="00A735B3" w:rsidRPr="002E56B9" w:rsidRDefault="00A735B3" w:rsidP="00A735B3">
      <w:pPr>
        <w:rPr>
          <w:lang w:eastAsia="zh-CN"/>
        </w:rPr>
      </w:pPr>
    </w:p>
    <w:p w14:paraId="555E19D6"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16120382" w14:textId="77777777" w:rsidR="00A735B3" w:rsidRPr="002E56B9" w:rsidRDefault="00A735B3" w:rsidP="00A735B3">
      <w:pPr>
        <w:pStyle w:val="Heading3"/>
        <w:rPr>
          <w:rFonts w:eastAsia="Batang"/>
          <w:lang w:eastAsia="ja-JP"/>
        </w:rPr>
      </w:pPr>
      <w:bookmarkStart w:id="141" w:name="_Toc20936810"/>
      <w:bookmarkStart w:id="142" w:name="_Toc36713256"/>
      <w:bookmarkStart w:id="143" w:name="_Toc36713659"/>
      <w:bookmarkStart w:id="144" w:name="_Toc52217972"/>
      <w:bookmarkStart w:id="145" w:name="_Toc58499584"/>
      <w:bookmarkStart w:id="146" w:name="_Toc68538441"/>
      <w:bookmarkStart w:id="147" w:name="_Toc75510024"/>
      <w:bookmarkStart w:id="148" w:name="_Toc90971502"/>
      <w:bookmarkStart w:id="149" w:name="_Toc100158410"/>
      <w:bookmarkStart w:id="150" w:name="_Toc146636657"/>
      <w:r w:rsidRPr="002E56B9">
        <w:rPr>
          <w:rFonts w:eastAsia="Batang"/>
          <w:lang w:eastAsia="ja-JP"/>
        </w:rPr>
        <w:lastRenderedPageBreak/>
        <w:t>4.1.4</w:t>
      </w:r>
      <w:r w:rsidRPr="002E56B9">
        <w:rPr>
          <w:rFonts w:eastAsia="Batang"/>
          <w:lang w:eastAsia="ja-JP"/>
        </w:rPr>
        <w:tab/>
        <w:t>Performance conformance test cases</w:t>
      </w:r>
      <w:bookmarkEnd w:id="141"/>
      <w:bookmarkEnd w:id="142"/>
      <w:bookmarkEnd w:id="143"/>
      <w:bookmarkEnd w:id="144"/>
      <w:bookmarkEnd w:id="145"/>
      <w:bookmarkEnd w:id="146"/>
      <w:bookmarkEnd w:id="147"/>
      <w:bookmarkEnd w:id="148"/>
      <w:bookmarkEnd w:id="149"/>
      <w:bookmarkEnd w:id="150"/>
    </w:p>
    <w:p w14:paraId="4C1D40C2" w14:textId="77777777" w:rsidR="00A735B3" w:rsidRPr="002E56B9" w:rsidRDefault="00A735B3" w:rsidP="00A735B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735B3" w:rsidRPr="002E56B9" w14:paraId="74CEDC3E" w14:textId="77777777" w:rsidTr="00560F48">
        <w:trPr>
          <w:tblHeader/>
          <w:jc w:val="center"/>
        </w:trPr>
        <w:tc>
          <w:tcPr>
            <w:tcW w:w="1171" w:type="dxa"/>
            <w:tcBorders>
              <w:top w:val="single" w:sz="4" w:space="0" w:color="auto"/>
              <w:left w:val="single" w:sz="4" w:space="0" w:color="auto"/>
              <w:bottom w:val="nil"/>
              <w:right w:val="single" w:sz="4" w:space="0" w:color="auto"/>
            </w:tcBorders>
            <w:hideMark/>
          </w:tcPr>
          <w:p w14:paraId="194A249A" w14:textId="77777777" w:rsidR="00A735B3" w:rsidRPr="002E56B9" w:rsidRDefault="00A735B3" w:rsidP="00560F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4C6ADE6B" w14:textId="77777777" w:rsidR="00A735B3" w:rsidRPr="002E56B9" w:rsidRDefault="00A735B3"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AE38ABC" w14:textId="77777777" w:rsidR="00A735B3" w:rsidRPr="002E56B9" w:rsidRDefault="00A735B3" w:rsidP="00560F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64E1C4C" w14:textId="77777777" w:rsidR="00A735B3" w:rsidRPr="002E56B9" w:rsidRDefault="00A735B3" w:rsidP="00560F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DA06CD2" w14:textId="77777777" w:rsidR="00A735B3" w:rsidRPr="002E56B9" w:rsidRDefault="00A735B3" w:rsidP="00560F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4E7B8CA1" w14:textId="77777777" w:rsidR="00A735B3" w:rsidRPr="002E56B9" w:rsidRDefault="00A735B3" w:rsidP="00560F48">
            <w:pPr>
              <w:pStyle w:val="TAH"/>
            </w:pPr>
            <w:r w:rsidRPr="002E56B9">
              <w:t>Additional Information</w:t>
            </w:r>
          </w:p>
        </w:tc>
      </w:tr>
      <w:tr w:rsidR="00A735B3" w:rsidRPr="002E56B9" w14:paraId="17EA1970" w14:textId="77777777" w:rsidTr="00560F48">
        <w:trPr>
          <w:tblHeader/>
          <w:jc w:val="center"/>
        </w:trPr>
        <w:tc>
          <w:tcPr>
            <w:tcW w:w="1171" w:type="dxa"/>
            <w:tcBorders>
              <w:top w:val="nil"/>
              <w:left w:val="single" w:sz="4" w:space="0" w:color="auto"/>
              <w:bottom w:val="single" w:sz="4" w:space="0" w:color="auto"/>
              <w:right w:val="single" w:sz="4" w:space="0" w:color="auto"/>
            </w:tcBorders>
          </w:tcPr>
          <w:p w14:paraId="3EE43BF9" w14:textId="77777777" w:rsidR="00A735B3" w:rsidRPr="002E56B9" w:rsidRDefault="00A735B3" w:rsidP="00560F48">
            <w:pPr>
              <w:pStyle w:val="TAH"/>
            </w:pPr>
          </w:p>
        </w:tc>
        <w:tc>
          <w:tcPr>
            <w:tcW w:w="4520" w:type="dxa"/>
            <w:tcBorders>
              <w:top w:val="nil"/>
              <w:left w:val="single" w:sz="4" w:space="0" w:color="auto"/>
              <w:bottom w:val="single" w:sz="4" w:space="0" w:color="auto"/>
              <w:right w:val="single" w:sz="4" w:space="0" w:color="auto"/>
            </w:tcBorders>
          </w:tcPr>
          <w:p w14:paraId="54DD8643" w14:textId="77777777" w:rsidR="00A735B3" w:rsidRPr="002E56B9" w:rsidRDefault="00A735B3" w:rsidP="00560F48">
            <w:pPr>
              <w:pStyle w:val="TAH"/>
            </w:pPr>
          </w:p>
        </w:tc>
        <w:tc>
          <w:tcPr>
            <w:tcW w:w="850" w:type="dxa"/>
            <w:tcBorders>
              <w:top w:val="nil"/>
              <w:left w:val="single" w:sz="4" w:space="0" w:color="auto"/>
              <w:bottom w:val="single" w:sz="4" w:space="0" w:color="auto"/>
              <w:right w:val="single" w:sz="4" w:space="0" w:color="auto"/>
            </w:tcBorders>
          </w:tcPr>
          <w:p w14:paraId="5174AB21" w14:textId="77777777" w:rsidR="00A735B3" w:rsidRPr="002E56B9" w:rsidRDefault="00A735B3"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D5F552" w14:textId="77777777" w:rsidR="00A735B3" w:rsidRPr="002E56B9" w:rsidRDefault="00A735B3"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2310695" w14:textId="77777777" w:rsidR="00A735B3" w:rsidRPr="002E56B9" w:rsidRDefault="00A735B3" w:rsidP="00560F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6DD65A04"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53484E21" w14:textId="77777777" w:rsidR="00A735B3" w:rsidRPr="002E56B9" w:rsidRDefault="00A735B3" w:rsidP="00560F48">
            <w:pPr>
              <w:pStyle w:val="TAH"/>
            </w:pPr>
          </w:p>
        </w:tc>
      </w:tr>
      <w:tr w:rsidR="00A735B3" w:rsidRPr="002E56B9" w14:paraId="27713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EA22D" w14:textId="77777777" w:rsidR="00A735B3" w:rsidRPr="002E56B9" w:rsidRDefault="00A735B3" w:rsidP="00560F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004C93" w14:textId="77777777" w:rsidR="00A735B3" w:rsidRPr="002E56B9" w:rsidRDefault="00A735B3" w:rsidP="00560F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6E09"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7FF72"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FB0C0"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73C84CC"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BF7827" w14:textId="77777777" w:rsidR="00A735B3" w:rsidRPr="002E56B9" w:rsidRDefault="00A735B3" w:rsidP="00560F48">
            <w:pPr>
              <w:pStyle w:val="TAL"/>
              <w:rPr>
                <w:b/>
                <w:lang w:eastAsia="zh-CN"/>
              </w:rPr>
            </w:pPr>
          </w:p>
        </w:tc>
      </w:tr>
      <w:tr w:rsidR="00A735B3" w:rsidRPr="002E56B9" w14:paraId="63CE2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1E45A" w14:textId="77777777" w:rsidR="00A735B3" w:rsidRPr="002E56B9" w:rsidRDefault="00A735B3" w:rsidP="00560F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27224D6" w14:textId="77777777" w:rsidR="00A735B3" w:rsidRPr="002E56B9" w:rsidRDefault="00A735B3" w:rsidP="00560F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FC254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2EA7E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EC089B"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1130B4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A4B55A" w14:textId="77777777" w:rsidR="00A735B3" w:rsidRPr="002E56B9" w:rsidRDefault="00A735B3" w:rsidP="00560F48">
            <w:pPr>
              <w:pStyle w:val="TAL"/>
              <w:rPr>
                <w:b/>
                <w:lang w:eastAsia="zh-CN"/>
              </w:rPr>
            </w:pPr>
          </w:p>
        </w:tc>
      </w:tr>
      <w:tr w:rsidR="00A735B3" w:rsidRPr="002E56B9" w14:paraId="3A3F46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13214C" w14:textId="77777777" w:rsidR="00A735B3" w:rsidRPr="002E56B9" w:rsidRDefault="00A735B3" w:rsidP="00560F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6F16442" w14:textId="77777777" w:rsidR="00A735B3" w:rsidRPr="002E56B9" w:rsidRDefault="00A735B3" w:rsidP="00560F48">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5A0175D"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D070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2DF372E2" w14:textId="77777777" w:rsidR="00A735B3" w:rsidRPr="002E56B9" w:rsidRDefault="00A735B3" w:rsidP="00E21258">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F8B0BAF"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4C32A2"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39CE9C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8600F5" w14:textId="77777777" w:rsidR="00A735B3" w:rsidRPr="002E56B9" w:rsidRDefault="00A735B3" w:rsidP="00560F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37DF88C0" w14:textId="77777777" w:rsidR="00A735B3" w:rsidRPr="002E56B9" w:rsidRDefault="00A735B3" w:rsidP="00560F48">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58E0E1C"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01248" w14:textId="77777777" w:rsidR="00A735B3" w:rsidRPr="002E56B9" w:rsidRDefault="00A735B3" w:rsidP="00560F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489F9EC" w14:textId="77777777" w:rsidR="00A735B3" w:rsidRPr="002E56B9" w:rsidRDefault="00A735B3" w:rsidP="00E2125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C459B31"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55F7315" w14:textId="69DC5695" w:rsidR="00A735B3" w:rsidRPr="002E56B9" w:rsidRDefault="00A735B3" w:rsidP="00560F48">
            <w:pPr>
              <w:keepNext/>
              <w:keepLines/>
              <w:spacing w:after="0"/>
              <w:rPr>
                <w:rFonts w:ascii="Arial" w:hAnsi="Arial"/>
                <w:sz w:val="18"/>
              </w:rPr>
            </w:pPr>
          </w:p>
        </w:tc>
      </w:tr>
      <w:tr w:rsidR="00A735B3" w:rsidRPr="002E56B9" w14:paraId="3B07A17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65CC36E" w14:textId="77777777" w:rsidR="00A735B3" w:rsidRPr="002E56B9" w:rsidRDefault="00A735B3" w:rsidP="00560F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6FC22A1A" w14:textId="77777777" w:rsidR="00A735B3" w:rsidRPr="002E56B9" w:rsidRDefault="00A735B3" w:rsidP="00560F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60ACE"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92EEA"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39BC0C"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EFE790"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33290" w14:textId="77777777" w:rsidR="00A735B3" w:rsidRPr="002E56B9" w:rsidRDefault="00A735B3" w:rsidP="00560F48">
            <w:pPr>
              <w:pStyle w:val="TAL"/>
            </w:pPr>
          </w:p>
        </w:tc>
      </w:tr>
      <w:tr w:rsidR="00A735B3" w:rsidRPr="002E56B9" w14:paraId="61C38B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951CE" w14:textId="77777777" w:rsidR="00A735B3" w:rsidRPr="002E56B9" w:rsidRDefault="00A735B3" w:rsidP="00560F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C5418EF" w14:textId="77777777" w:rsidR="00A735B3" w:rsidRPr="002E56B9" w:rsidRDefault="00A735B3" w:rsidP="00560F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8581"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7894B" w14:textId="77777777" w:rsidR="00A735B3" w:rsidRPr="002E56B9" w:rsidRDefault="00A735B3" w:rsidP="00560F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7A2ADD81" w14:textId="77777777" w:rsidR="00A735B3" w:rsidRPr="002E56B9" w:rsidRDefault="00A735B3" w:rsidP="00560F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80A735"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9B7425" w14:textId="77777777" w:rsidR="00A735B3" w:rsidRPr="002E56B9" w:rsidRDefault="00A735B3" w:rsidP="00560F48">
            <w:pPr>
              <w:pStyle w:val="TAL"/>
            </w:pPr>
          </w:p>
        </w:tc>
      </w:tr>
      <w:tr w:rsidR="00A735B3" w:rsidRPr="002E56B9" w14:paraId="77C2B9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53C90" w14:textId="77777777" w:rsidR="00A735B3" w:rsidRPr="002E56B9" w:rsidRDefault="00A735B3" w:rsidP="00560F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008124CD" w14:textId="77777777" w:rsidR="00A735B3" w:rsidRPr="002E56B9" w:rsidRDefault="00A735B3" w:rsidP="00560F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6D80B2"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EF1DA9" w14:textId="77777777" w:rsidR="00A735B3" w:rsidRPr="002E56B9" w:rsidRDefault="00A735B3" w:rsidP="00560F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451981C" w14:textId="77777777" w:rsidR="00A735B3" w:rsidRPr="002E56B9" w:rsidRDefault="00A735B3" w:rsidP="00560F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56176"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8A5EF" w14:textId="77777777" w:rsidR="00A735B3" w:rsidRPr="002E56B9" w:rsidRDefault="00A735B3" w:rsidP="00560F48">
            <w:pPr>
              <w:pStyle w:val="TAL"/>
            </w:pPr>
            <w:r w:rsidRPr="002E56B9">
              <w:t>NOTE 1</w:t>
            </w:r>
          </w:p>
        </w:tc>
      </w:tr>
      <w:tr w:rsidR="00A735B3" w:rsidRPr="002E56B9" w14:paraId="394B6CA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44A075A" w14:textId="77777777" w:rsidR="00A735B3" w:rsidRPr="002E56B9" w:rsidRDefault="00A735B3" w:rsidP="00560F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2708AA3D" w14:textId="77777777" w:rsidR="00A735B3" w:rsidRPr="002E56B9" w:rsidRDefault="00A735B3" w:rsidP="00560F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77B5E3"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8322"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7875A2"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45B03A"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867BE2" w14:textId="77777777" w:rsidR="00A735B3" w:rsidRPr="002E56B9" w:rsidRDefault="00A735B3" w:rsidP="00560F48">
            <w:pPr>
              <w:pStyle w:val="TAL"/>
            </w:pPr>
          </w:p>
        </w:tc>
      </w:tr>
      <w:tr w:rsidR="00A735B3" w:rsidRPr="002E56B9" w14:paraId="4D0122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937365" w14:textId="77777777" w:rsidR="00A735B3" w:rsidRPr="002E56B9" w:rsidRDefault="00A735B3" w:rsidP="00560F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3CBEBCCA" w14:textId="77777777" w:rsidR="00A735B3" w:rsidRPr="002E56B9" w:rsidRDefault="00A735B3" w:rsidP="00560F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D55B7" w14:textId="77777777" w:rsidR="00A735B3" w:rsidRPr="002E56B9" w:rsidRDefault="00A735B3" w:rsidP="00560F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E407F" w14:textId="77777777" w:rsidR="00A735B3" w:rsidRPr="002E56B9" w:rsidRDefault="00A735B3" w:rsidP="00560F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EED1B14" w14:textId="77777777" w:rsidR="00A735B3" w:rsidRPr="002E56B9" w:rsidRDefault="00A735B3" w:rsidP="00560F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4D165"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51BE60" w14:textId="77777777" w:rsidR="00A735B3" w:rsidRPr="002E56B9" w:rsidRDefault="00A735B3" w:rsidP="00560F48">
            <w:pPr>
              <w:pStyle w:val="TAL"/>
            </w:pPr>
          </w:p>
        </w:tc>
      </w:tr>
      <w:tr w:rsidR="00A735B3" w:rsidRPr="002E56B9" w14:paraId="73120A5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F980FA2" w14:textId="77777777" w:rsidR="00A735B3" w:rsidRPr="002E56B9" w:rsidRDefault="00A735B3" w:rsidP="00560F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79C9676" w14:textId="77777777" w:rsidR="00A735B3" w:rsidRPr="002E56B9" w:rsidRDefault="00A735B3" w:rsidP="00560F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451A30"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0A7DCD" w14:textId="77777777" w:rsidR="00A735B3" w:rsidRPr="002E56B9" w:rsidRDefault="00A735B3" w:rsidP="00560F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088FD90"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7439DA" w14:textId="77777777" w:rsidR="00A735B3" w:rsidRPr="002E56B9" w:rsidRDefault="00A735B3" w:rsidP="00560F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DC5767" w14:textId="77777777" w:rsidR="00A735B3" w:rsidRPr="002E56B9" w:rsidRDefault="00A735B3" w:rsidP="00560F48">
            <w:pPr>
              <w:pStyle w:val="TAL"/>
            </w:pPr>
          </w:p>
        </w:tc>
      </w:tr>
      <w:tr w:rsidR="00A735B3" w:rsidRPr="002E56B9" w14:paraId="5C5170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22C807" w14:textId="77777777" w:rsidR="00A735B3" w:rsidRPr="002E56B9" w:rsidRDefault="00A735B3" w:rsidP="00560F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F607F19" w14:textId="77777777" w:rsidR="00A735B3" w:rsidRPr="002E56B9" w:rsidRDefault="00A735B3" w:rsidP="00560F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8B1A8"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6C45020" w14:textId="77777777" w:rsidR="00A735B3" w:rsidRPr="002E56B9" w:rsidRDefault="00A735B3" w:rsidP="00560F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2442AA27"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865B6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6E6CD1" w14:textId="77777777" w:rsidR="00A735B3" w:rsidRPr="002E56B9" w:rsidRDefault="00A735B3" w:rsidP="00560F48">
            <w:pPr>
              <w:pStyle w:val="TAL"/>
            </w:pPr>
          </w:p>
        </w:tc>
      </w:tr>
      <w:tr w:rsidR="00A735B3" w:rsidRPr="002E56B9" w14:paraId="46DF75B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4E4D22" w14:textId="77777777" w:rsidR="00A735B3" w:rsidRPr="002E56B9" w:rsidRDefault="00A735B3" w:rsidP="00560F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F1E14D" w14:textId="77777777" w:rsidR="00A735B3" w:rsidRPr="002E56B9" w:rsidRDefault="00A735B3" w:rsidP="00560F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5D198B"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DA9C9C7" w14:textId="77777777" w:rsidR="00A735B3" w:rsidRPr="002E56B9" w:rsidRDefault="00A735B3" w:rsidP="00560F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5AEC0DE" w14:textId="77777777" w:rsidR="00A735B3" w:rsidRPr="002E56B9" w:rsidRDefault="00A735B3" w:rsidP="00560F48">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29DBF1"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E7777B" w14:textId="77777777" w:rsidR="00A735B3" w:rsidRPr="002E56B9" w:rsidRDefault="00A735B3" w:rsidP="00560F48">
            <w:pPr>
              <w:pStyle w:val="TAL"/>
            </w:pPr>
            <w:r w:rsidRPr="002E56B9">
              <w:rPr>
                <w:lang w:eastAsia="zh-CN"/>
              </w:rPr>
              <w:t>NOTE 1</w:t>
            </w:r>
          </w:p>
        </w:tc>
      </w:tr>
      <w:tr w:rsidR="00A735B3" w:rsidRPr="002E56B9" w14:paraId="64F340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B49527" w14:textId="77777777" w:rsidR="00A735B3" w:rsidRPr="002E56B9" w:rsidRDefault="00A735B3" w:rsidP="00560F48">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BCAA333" w14:textId="77777777" w:rsidR="00A735B3" w:rsidRPr="002E56B9" w:rsidRDefault="00A735B3" w:rsidP="00560F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E3D7E9"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ADECD33" w14:textId="77777777" w:rsidR="00A735B3" w:rsidRPr="002E56B9" w:rsidRDefault="00A735B3" w:rsidP="00560F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00730947"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37A40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DC74A" w14:textId="77777777" w:rsidR="00A735B3" w:rsidRPr="002E56B9" w:rsidRDefault="00A735B3" w:rsidP="00560F48">
            <w:pPr>
              <w:pStyle w:val="TAL"/>
            </w:pPr>
          </w:p>
        </w:tc>
      </w:tr>
      <w:tr w:rsidR="00A735B3" w:rsidRPr="002E56B9" w14:paraId="73BA02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2F0923F" w14:textId="77777777" w:rsidR="00A735B3" w:rsidRPr="002E56B9" w:rsidRDefault="00A735B3" w:rsidP="00560F48">
            <w:pPr>
              <w:pStyle w:val="TAL"/>
              <w:rPr>
                <w:rFonts w:cs="Arial"/>
              </w:rPr>
            </w:pPr>
            <w:r w:rsidRPr="002E56B9">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42276DAD" w14:textId="77777777" w:rsidR="00A735B3" w:rsidRPr="002E56B9" w:rsidRDefault="00A735B3" w:rsidP="00560F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A76A2C"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AA12282" w14:textId="77777777" w:rsidR="00A735B3" w:rsidRPr="002E56B9" w:rsidRDefault="00A735B3" w:rsidP="00560F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2B586E8" w14:textId="77777777" w:rsidR="00A735B3" w:rsidRPr="002E56B9" w:rsidRDefault="00A735B3" w:rsidP="00560F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5362A"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FBD8D3" w14:textId="77777777" w:rsidR="00A735B3" w:rsidRPr="002E56B9" w:rsidRDefault="00A735B3" w:rsidP="00560F48">
            <w:pPr>
              <w:pStyle w:val="TAL"/>
            </w:pPr>
          </w:p>
        </w:tc>
      </w:tr>
      <w:tr w:rsidR="00A735B3" w:rsidRPr="002E56B9" w14:paraId="1D10F78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1F804AA" w14:textId="77777777" w:rsidR="00A735B3" w:rsidRPr="002E56B9" w:rsidRDefault="00A735B3" w:rsidP="00560F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2D7D7C8" w14:textId="77777777" w:rsidR="00A735B3" w:rsidRPr="002E56B9" w:rsidRDefault="00A735B3" w:rsidP="00560F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DEE53"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C9163" w14:textId="77777777" w:rsidR="00A735B3" w:rsidRPr="002E56B9" w:rsidRDefault="00A735B3" w:rsidP="00560F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FD2556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22894F"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FA8D70" w14:textId="77777777" w:rsidR="00A735B3" w:rsidRPr="002E56B9" w:rsidRDefault="00A735B3" w:rsidP="00560F48">
            <w:pPr>
              <w:pStyle w:val="TAL"/>
            </w:pPr>
          </w:p>
        </w:tc>
      </w:tr>
      <w:tr w:rsidR="00A735B3" w:rsidRPr="002E56B9" w14:paraId="7C9521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F5AB6C" w14:textId="77777777" w:rsidR="00A735B3" w:rsidRPr="002E56B9" w:rsidRDefault="00A735B3" w:rsidP="00560F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1BE27DA" w14:textId="77777777" w:rsidR="00A735B3" w:rsidRPr="002E56B9" w:rsidRDefault="00A735B3" w:rsidP="00560F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0B92F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11CD1F" w14:textId="77777777" w:rsidR="00A735B3" w:rsidRPr="002E56B9" w:rsidRDefault="00A735B3" w:rsidP="00560F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FF6EB5C"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0251A"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8C39DF" w14:textId="77777777" w:rsidR="00A735B3" w:rsidRPr="002E56B9" w:rsidRDefault="00A735B3" w:rsidP="00560F48">
            <w:pPr>
              <w:pStyle w:val="TAL"/>
            </w:pPr>
          </w:p>
        </w:tc>
      </w:tr>
      <w:tr w:rsidR="00A735B3" w:rsidRPr="002E56B9" w14:paraId="1D2956E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03B2D25" w14:textId="77777777" w:rsidR="00A735B3" w:rsidRPr="002E56B9" w:rsidRDefault="00A735B3" w:rsidP="00560F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93F98D0" w14:textId="77777777" w:rsidR="00A735B3" w:rsidRPr="002E56B9" w:rsidRDefault="00A735B3" w:rsidP="00560F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6627F"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8D5876" w14:textId="77777777" w:rsidR="00A735B3" w:rsidRPr="002E56B9" w:rsidRDefault="00A735B3" w:rsidP="00560F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478774CB" w14:textId="77777777" w:rsidR="00A735B3" w:rsidRPr="002E56B9" w:rsidRDefault="00A735B3" w:rsidP="00560F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9865FD"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8D7760" w14:textId="77777777" w:rsidR="00A735B3" w:rsidRPr="002E56B9" w:rsidRDefault="00A735B3" w:rsidP="00560F48">
            <w:pPr>
              <w:pStyle w:val="TAL"/>
            </w:pPr>
          </w:p>
        </w:tc>
      </w:tr>
      <w:tr w:rsidR="00A735B3" w:rsidRPr="002E56B9" w14:paraId="5ACF4B1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F771CC" w14:textId="77777777" w:rsidR="00A735B3" w:rsidRPr="002E56B9" w:rsidRDefault="00A735B3" w:rsidP="00560F48">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0D57A73" w14:textId="77777777" w:rsidR="00A735B3" w:rsidRPr="002E56B9" w:rsidRDefault="00A735B3" w:rsidP="00560F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C7515C"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189307B" w14:textId="77777777" w:rsidR="00A735B3" w:rsidRPr="002E56B9" w:rsidRDefault="00A735B3" w:rsidP="00560F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4715B467"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B6A577"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F69C19" w14:textId="77777777" w:rsidR="00A735B3" w:rsidRPr="002E56B9" w:rsidRDefault="00A735B3" w:rsidP="00560F48">
            <w:pPr>
              <w:pStyle w:val="TAL"/>
            </w:pPr>
          </w:p>
        </w:tc>
      </w:tr>
      <w:tr w:rsidR="00A735B3" w:rsidRPr="002E56B9" w14:paraId="2724706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7F98CD" w14:textId="77777777" w:rsidR="00A735B3" w:rsidRPr="002E56B9" w:rsidRDefault="00A735B3" w:rsidP="00560F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315D136" w14:textId="77777777" w:rsidR="00A735B3" w:rsidRPr="002E56B9" w:rsidRDefault="00A735B3" w:rsidP="00560F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07A4D5"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4B83A0" w14:textId="77777777" w:rsidR="00A735B3" w:rsidRPr="002E56B9" w:rsidRDefault="00A735B3" w:rsidP="00560F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1B0598D3"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C4885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AEE8C3" w14:textId="77777777" w:rsidR="00A735B3" w:rsidRPr="002E56B9" w:rsidRDefault="00A735B3" w:rsidP="00560F48">
            <w:pPr>
              <w:pStyle w:val="TAL"/>
            </w:pPr>
          </w:p>
        </w:tc>
      </w:tr>
      <w:tr w:rsidR="00A735B3" w:rsidRPr="002E56B9" w14:paraId="6A24ED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F93161" w14:textId="77777777" w:rsidR="00A735B3" w:rsidRPr="002E56B9" w:rsidRDefault="00A735B3" w:rsidP="00560F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E829C8" w14:textId="77777777" w:rsidR="00A735B3" w:rsidRPr="002E56B9" w:rsidRDefault="00A735B3" w:rsidP="00560F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97CBCE"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47251C3" w14:textId="77777777" w:rsidR="00A735B3" w:rsidRPr="002E56B9" w:rsidRDefault="00A735B3" w:rsidP="00560F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20B77AF6"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F4F00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A93362" w14:textId="77777777" w:rsidR="00A735B3" w:rsidRPr="002E56B9" w:rsidRDefault="00A735B3" w:rsidP="00560F48">
            <w:pPr>
              <w:pStyle w:val="TAL"/>
            </w:pPr>
          </w:p>
        </w:tc>
      </w:tr>
      <w:tr w:rsidR="00A735B3" w:rsidRPr="002E56B9" w14:paraId="20F48E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D8D82" w14:textId="77777777" w:rsidR="00A735B3" w:rsidRPr="002E56B9" w:rsidRDefault="00A735B3" w:rsidP="00560F48">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0E1A79FD" w14:textId="0056945E" w:rsidR="00A735B3" w:rsidRPr="002E56B9" w:rsidRDefault="00A735B3" w:rsidP="00560F48">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C69682" w14:textId="77777777" w:rsidR="00A735B3" w:rsidRPr="002E56B9" w:rsidRDefault="00A735B3" w:rsidP="00560F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8CA86" w14:textId="77777777" w:rsidR="00A735B3" w:rsidRPr="002E56B9" w:rsidRDefault="00A735B3" w:rsidP="00560F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BCE5397" w14:textId="77777777" w:rsidR="00A735B3" w:rsidRPr="002E56B9" w:rsidRDefault="00A735B3" w:rsidP="00560F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69AAB0"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C5EBD2" w14:textId="77777777" w:rsidR="00A735B3" w:rsidRPr="002E56B9" w:rsidRDefault="00A735B3" w:rsidP="00560F48">
            <w:pPr>
              <w:pStyle w:val="TAL"/>
            </w:pPr>
          </w:p>
        </w:tc>
      </w:tr>
      <w:tr w:rsidR="00E21B3B" w:rsidRPr="00BB629B" w14:paraId="7CD4EB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665375" w14:textId="77777777" w:rsidR="00E21B3B" w:rsidRPr="00175CE5" w:rsidRDefault="00E21B3B" w:rsidP="00560F48">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439CB34E" w14:textId="77777777" w:rsidR="00E21B3B" w:rsidRPr="00175CE5" w:rsidRDefault="00E21B3B" w:rsidP="00560F48">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977E4A" w14:textId="77777777" w:rsidR="00E21B3B" w:rsidRDefault="00E21B3B" w:rsidP="00560F48">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D4DD9C" w14:textId="77777777" w:rsidR="00E21B3B" w:rsidRDefault="00E21B3B" w:rsidP="00560F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C4685E8" w14:textId="77777777" w:rsidR="00E21B3B" w:rsidRDefault="00E21B3B" w:rsidP="00560F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8C061F"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D3C261" w14:textId="77777777" w:rsidR="00E21B3B" w:rsidRPr="00BB629B" w:rsidRDefault="00E21B3B" w:rsidP="00560F48">
            <w:pPr>
              <w:pStyle w:val="TAL"/>
            </w:pPr>
          </w:p>
        </w:tc>
      </w:tr>
      <w:tr w:rsidR="00A735B3" w:rsidRPr="002E56B9" w14:paraId="5316BB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0C0C69" w14:textId="77777777" w:rsidR="00A735B3" w:rsidRPr="002E56B9" w:rsidRDefault="00A735B3" w:rsidP="00560F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2644FA4D" w14:textId="77777777" w:rsidR="00A735B3" w:rsidRPr="002E56B9" w:rsidRDefault="00A735B3" w:rsidP="00560F48">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F4333DD" w14:textId="77777777" w:rsidR="00A735B3" w:rsidRPr="002E56B9" w:rsidRDefault="00A735B3" w:rsidP="00560F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29819A" w14:textId="77777777" w:rsidR="00A735B3" w:rsidRPr="002E56B9" w:rsidRDefault="00A735B3" w:rsidP="00560F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35D9C08" w14:textId="77777777" w:rsidR="00A735B3" w:rsidRPr="002E56B9" w:rsidRDefault="00A735B3" w:rsidP="00560F48">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937A364"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840DEB" w14:textId="77777777" w:rsidR="00A735B3" w:rsidRPr="002E56B9" w:rsidRDefault="00A735B3" w:rsidP="00560F48">
            <w:pPr>
              <w:pStyle w:val="TAL"/>
            </w:pPr>
            <w:r w:rsidRPr="002E56B9">
              <w:t>NOTE 1</w:t>
            </w:r>
          </w:p>
        </w:tc>
      </w:tr>
      <w:tr w:rsidR="00A735B3" w:rsidRPr="002E56B9" w14:paraId="6F1947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A10C58B" w14:textId="77777777" w:rsidR="00A735B3" w:rsidRPr="002E56B9" w:rsidRDefault="00A735B3" w:rsidP="00560F48">
            <w:pPr>
              <w:pStyle w:val="TAL"/>
            </w:pPr>
            <w:r w:rsidRPr="002E56B9">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60773777" w14:textId="77777777" w:rsidR="00A735B3" w:rsidRPr="002E56B9" w:rsidRDefault="00A735B3" w:rsidP="00560F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97C57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8056E0" w14:textId="77777777" w:rsidR="00A735B3" w:rsidRPr="002E56B9" w:rsidRDefault="00A735B3" w:rsidP="00560F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4391C2FD"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2482A"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C74E71" w14:textId="77777777" w:rsidR="00A735B3" w:rsidRPr="002E56B9" w:rsidRDefault="00A735B3" w:rsidP="00560F48">
            <w:pPr>
              <w:pStyle w:val="TAL"/>
            </w:pPr>
            <w:r w:rsidRPr="002E56B9">
              <w:t>NOTE 1</w:t>
            </w:r>
          </w:p>
        </w:tc>
      </w:tr>
      <w:tr w:rsidR="00A735B3" w:rsidRPr="002E56B9" w14:paraId="2D1494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7D5FC89" w14:textId="77777777" w:rsidR="00A735B3" w:rsidRPr="002E56B9" w:rsidRDefault="00A735B3" w:rsidP="00560F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745E8D1" w14:textId="77777777" w:rsidR="00A735B3" w:rsidRPr="002E56B9" w:rsidRDefault="00A735B3" w:rsidP="00560F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01539F"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CF5C" w14:textId="77777777" w:rsidR="00A735B3" w:rsidRPr="002E56B9" w:rsidRDefault="00A735B3" w:rsidP="00560F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10ACB2AC"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4F3771"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0EC46B" w14:textId="77777777" w:rsidR="00A735B3" w:rsidRPr="002E56B9" w:rsidRDefault="00A735B3" w:rsidP="00560F48">
            <w:pPr>
              <w:pStyle w:val="TAL"/>
            </w:pPr>
            <w:r w:rsidRPr="002E56B9">
              <w:t>NOTE 1</w:t>
            </w:r>
          </w:p>
          <w:p w14:paraId="4F91F298"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A735B3" w:rsidRPr="002E56B9" w14:paraId="727FC88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983607A" w14:textId="77777777" w:rsidR="00A735B3" w:rsidRPr="002E56B9" w:rsidRDefault="00A735B3" w:rsidP="00560F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1018DB6D" w14:textId="77777777" w:rsidR="00A735B3" w:rsidRPr="002E56B9" w:rsidRDefault="00A735B3" w:rsidP="00560F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6936E"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2AA98"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B075592"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6A9F67" w14:textId="77777777" w:rsidR="00A735B3" w:rsidRPr="002E56B9" w:rsidRDefault="00A735B3" w:rsidP="00560F48">
            <w:pPr>
              <w:pStyle w:val="TAL"/>
              <w:rPr>
                <w:lang w:eastAsia="ko-KR"/>
              </w:rPr>
            </w:pPr>
            <w:r w:rsidRPr="002E56B9">
              <w:rPr>
                <w:lang w:eastAsia="ko-KR"/>
              </w:rPr>
              <w:t>D009</w:t>
            </w:r>
          </w:p>
          <w:p w14:paraId="4C71F255"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6A7E65" w14:textId="77777777" w:rsidR="00A735B3" w:rsidRPr="002E56B9" w:rsidRDefault="00A735B3" w:rsidP="00560F48">
            <w:pPr>
              <w:pStyle w:val="TAL"/>
            </w:pPr>
          </w:p>
        </w:tc>
      </w:tr>
      <w:tr w:rsidR="00A735B3" w:rsidRPr="002E56B9" w14:paraId="69002C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A2BC" w14:textId="77777777" w:rsidR="00A735B3" w:rsidRPr="002E56B9" w:rsidRDefault="00A735B3" w:rsidP="00560F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503BC90F" w14:textId="77777777" w:rsidR="00A735B3" w:rsidRPr="002E56B9" w:rsidRDefault="00A735B3" w:rsidP="00560F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9D1839"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6F908" w14:textId="77777777" w:rsidR="00A735B3" w:rsidRPr="002E56B9" w:rsidRDefault="00A735B3" w:rsidP="00560F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77C75D6" w14:textId="77777777" w:rsidR="00A735B3" w:rsidRPr="002E56B9" w:rsidRDefault="00A735B3" w:rsidP="00560F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C142A0"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25AA39" w14:textId="77777777" w:rsidR="00A735B3" w:rsidRPr="002E56B9" w:rsidRDefault="00A735B3" w:rsidP="00560F48">
            <w:pPr>
              <w:pStyle w:val="TAL"/>
            </w:pPr>
          </w:p>
        </w:tc>
      </w:tr>
      <w:tr w:rsidR="00A735B3" w:rsidRPr="002E56B9" w14:paraId="7D2F8F8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6A850F6" w14:textId="77777777" w:rsidR="00A735B3" w:rsidRPr="002E56B9" w:rsidRDefault="00A735B3" w:rsidP="00560F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236C8B4" w14:textId="77777777" w:rsidR="00A735B3" w:rsidRPr="002E56B9" w:rsidRDefault="00A735B3" w:rsidP="00560F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BE8B57"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45C4E" w14:textId="77777777" w:rsidR="00A735B3" w:rsidRPr="002E56B9" w:rsidRDefault="00A735B3" w:rsidP="00560F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B85CBB0" w14:textId="77777777" w:rsidR="00A735B3" w:rsidRPr="002E56B9" w:rsidRDefault="00A735B3" w:rsidP="00560F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E41759"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7608733" w14:textId="77777777" w:rsidR="00A735B3" w:rsidRPr="002E56B9" w:rsidRDefault="00A735B3" w:rsidP="00560F48">
            <w:pPr>
              <w:pStyle w:val="TAL"/>
            </w:pPr>
            <w:r w:rsidRPr="002E56B9">
              <w:t>NOTE 1</w:t>
            </w:r>
          </w:p>
        </w:tc>
      </w:tr>
      <w:tr w:rsidR="00A735B3" w:rsidRPr="002E56B9" w14:paraId="364713F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A16238" w14:textId="77777777" w:rsidR="00A735B3" w:rsidRPr="002E56B9" w:rsidRDefault="00A735B3" w:rsidP="00560F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5E41B8B6" w14:textId="77777777" w:rsidR="00A735B3" w:rsidRPr="002E56B9" w:rsidRDefault="00A735B3" w:rsidP="00560F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80B11"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D42B3"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E4975C"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8F5F17"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FD7D0" w14:textId="77777777" w:rsidR="00A735B3" w:rsidRPr="002E56B9" w:rsidRDefault="00A735B3" w:rsidP="00560F48">
            <w:pPr>
              <w:pStyle w:val="TAL"/>
            </w:pPr>
          </w:p>
        </w:tc>
      </w:tr>
      <w:tr w:rsidR="00A735B3" w:rsidRPr="002E56B9" w14:paraId="04AF0A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D5B68E" w14:textId="77777777" w:rsidR="00A735B3" w:rsidRPr="002E56B9" w:rsidRDefault="00A735B3" w:rsidP="00560F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4C95EE6" w14:textId="77777777" w:rsidR="00A735B3" w:rsidRPr="002E56B9" w:rsidRDefault="00A735B3" w:rsidP="00560F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A53F4"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838C89" w14:textId="77777777" w:rsidR="00A735B3" w:rsidRPr="002E56B9" w:rsidRDefault="00A735B3" w:rsidP="00560F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3B335E5" w14:textId="77777777" w:rsidR="00A735B3" w:rsidRPr="002E56B9" w:rsidRDefault="00A735B3" w:rsidP="00560F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2748AA" w14:textId="77777777" w:rsidR="00A735B3" w:rsidRPr="002E56B9" w:rsidRDefault="00A735B3" w:rsidP="00560F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1B7D9F" w14:textId="77777777" w:rsidR="00A735B3" w:rsidRPr="002E56B9" w:rsidRDefault="00A735B3" w:rsidP="00560F48">
            <w:pPr>
              <w:pStyle w:val="TAL"/>
            </w:pPr>
          </w:p>
        </w:tc>
      </w:tr>
      <w:tr w:rsidR="00A735B3" w:rsidRPr="002E56B9" w14:paraId="136E17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A3CB80D" w14:textId="77777777" w:rsidR="00A735B3" w:rsidRPr="002E56B9" w:rsidRDefault="00A735B3" w:rsidP="00560F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166DA311" w14:textId="77777777" w:rsidR="00A735B3" w:rsidRPr="002E56B9" w:rsidRDefault="00A735B3" w:rsidP="00560F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57C93" w14:textId="77777777" w:rsidR="00A735B3" w:rsidRPr="002E56B9" w:rsidRDefault="00A735B3" w:rsidP="00560F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E58CC1F" w14:textId="77777777" w:rsidR="00A735B3" w:rsidRPr="002E56B9" w:rsidRDefault="00A735B3" w:rsidP="00560F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F9BAE5C"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CC4E1" w14:textId="77777777" w:rsidR="00A735B3" w:rsidRPr="002E56B9" w:rsidRDefault="00A735B3" w:rsidP="00560F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799D430" w14:textId="77777777" w:rsidR="00A735B3" w:rsidRPr="002E56B9" w:rsidRDefault="00A735B3" w:rsidP="00560F48">
            <w:pPr>
              <w:pStyle w:val="TAL"/>
            </w:pPr>
          </w:p>
        </w:tc>
      </w:tr>
      <w:tr w:rsidR="00A735B3" w:rsidRPr="002E56B9" w14:paraId="7F05C68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17D9AC3" w14:textId="77777777" w:rsidR="00A735B3" w:rsidRPr="002E56B9" w:rsidRDefault="00A735B3" w:rsidP="00560F48">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4AA6CF08" w14:textId="77777777" w:rsidR="00A735B3" w:rsidRPr="002E56B9" w:rsidRDefault="00A735B3" w:rsidP="00560F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61357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4D913E" w14:textId="77777777" w:rsidR="00A735B3" w:rsidRPr="002E56B9" w:rsidRDefault="00A735B3" w:rsidP="00560F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2C9BE2F"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91CF90"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D4B3E2" w14:textId="77777777" w:rsidR="00A735B3" w:rsidRPr="002E56B9" w:rsidRDefault="00A735B3" w:rsidP="00560F48">
            <w:pPr>
              <w:pStyle w:val="TAL"/>
            </w:pPr>
          </w:p>
        </w:tc>
      </w:tr>
      <w:tr w:rsidR="00A735B3" w:rsidRPr="002E56B9" w14:paraId="5F894A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9D482A" w14:textId="77777777" w:rsidR="00A735B3" w:rsidRPr="002E56B9" w:rsidRDefault="00A735B3" w:rsidP="00560F48">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BE62C20" w14:textId="77777777" w:rsidR="00A735B3" w:rsidRPr="002E56B9" w:rsidRDefault="00A735B3" w:rsidP="00560F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37C2A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338AC3" w14:textId="77777777" w:rsidR="00A735B3" w:rsidRPr="002E56B9" w:rsidRDefault="00A735B3" w:rsidP="00560F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A5F2B9D" w14:textId="77777777" w:rsidR="00A735B3" w:rsidRPr="002E56B9" w:rsidRDefault="00A735B3" w:rsidP="00560F48">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8F887"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90352B9" w14:textId="77777777" w:rsidR="00A735B3" w:rsidRPr="002E56B9" w:rsidRDefault="00A735B3" w:rsidP="00560F48">
            <w:pPr>
              <w:pStyle w:val="TAL"/>
            </w:pPr>
            <w:r w:rsidRPr="002E56B9">
              <w:rPr>
                <w:lang w:eastAsia="zh-CN"/>
              </w:rPr>
              <w:t>NOTE 1</w:t>
            </w:r>
          </w:p>
        </w:tc>
      </w:tr>
      <w:tr w:rsidR="00A735B3" w:rsidRPr="002E56B9" w14:paraId="1D1DCB1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0FA871B" w14:textId="77777777" w:rsidR="00A735B3" w:rsidRPr="002E56B9" w:rsidRDefault="00A735B3" w:rsidP="00560F48">
            <w:pPr>
              <w:pStyle w:val="TAL"/>
            </w:pPr>
            <w:r w:rsidRPr="002E56B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161DE26A" w14:textId="77777777" w:rsidR="00A735B3" w:rsidRPr="002E56B9" w:rsidRDefault="00A735B3" w:rsidP="00560F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83BA8D"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9875FC" w14:textId="77777777" w:rsidR="00A735B3" w:rsidRPr="002E56B9" w:rsidRDefault="00A735B3" w:rsidP="00560F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6F31851"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F8B81D"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BFE76" w14:textId="77777777" w:rsidR="00A735B3" w:rsidRPr="002E56B9" w:rsidRDefault="00A735B3" w:rsidP="00560F48">
            <w:pPr>
              <w:pStyle w:val="TAL"/>
            </w:pPr>
          </w:p>
        </w:tc>
      </w:tr>
      <w:tr w:rsidR="00A735B3" w:rsidRPr="002E56B9" w14:paraId="1E00B6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05CDA3" w14:textId="77777777" w:rsidR="00A735B3" w:rsidRPr="002E56B9" w:rsidRDefault="00A735B3" w:rsidP="00560F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AE9F3C" w14:textId="77777777" w:rsidR="00A735B3" w:rsidRPr="002E56B9" w:rsidRDefault="00A735B3" w:rsidP="00560F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1FA36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CC81C1" w14:textId="77777777" w:rsidR="00A735B3" w:rsidRPr="002E56B9" w:rsidRDefault="00A735B3" w:rsidP="00560F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69AB324" w14:textId="77777777" w:rsidR="00A735B3" w:rsidRPr="002E56B9" w:rsidRDefault="00A735B3" w:rsidP="00560F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D72061"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301FAD6" w14:textId="77777777" w:rsidR="00A735B3" w:rsidRPr="002E56B9" w:rsidRDefault="00A735B3" w:rsidP="00560F48">
            <w:pPr>
              <w:pStyle w:val="TAL"/>
            </w:pPr>
          </w:p>
        </w:tc>
      </w:tr>
      <w:tr w:rsidR="00A735B3" w:rsidRPr="002E56B9" w14:paraId="7457D9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93B9B"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65074B0" w14:textId="77777777" w:rsidR="00A735B3" w:rsidRPr="002E56B9" w:rsidRDefault="00A735B3" w:rsidP="00560F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9536F"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22BE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FF0435"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514C81"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F0D63E" w14:textId="77777777" w:rsidR="00A735B3" w:rsidRPr="002E56B9" w:rsidRDefault="00A735B3" w:rsidP="00560F48">
            <w:pPr>
              <w:keepNext/>
              <w:keepLines/>
              <w:spacing w:after="0"/>
              <w:rPr>
                <w:rFonts w:ascii="Arial" w:hAnsi="Arial"/>
                <w:sz w:val="18"/>
                <w:lang w:eastAsia="zh-CN"/>
              </w:rPr>
            </w:pPr>
          </w:p>
        </w:tc>
      </w:tr>
      <w:tr w:rsidR="00A735B3" w:rsidRPr="002E56B9" w14:paraId="7C15EFE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324B5D"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982106B" w14:textId="14867C05" w:rsidR="00A735B3" w:rsidRPr="002E56B9" w:rsidRDefault="00A735B3" w:rsidP="00560F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BCA659"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46772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54FB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4D37B4"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5E9F66" w14:textId="77777777" w:rsidR="00A735B3" w:rsidRPr="002E56B9" w:rsidRDefault="00A735B3" w:rsidP="00560F48">
            <w:pPr>
              <w:keepNext/>
              <w:keepLines/>
              <w:spacing w:after="0"/>
              <w:rPr>
                <w:rFonts w:ascii="Arial" w:hAnsi="Arial"/>
                <w:sz w:val="18"/>
                <w:lang w:eastAsia="zh-CN"/>
              </w:rPr>
            </w:pPr>
          </w:p>
        </w:tc>
      </w:tr>
      <w:tr w:rsidR="00A735B3" w:rsidRPr="002E56B9" w14:paraId="226D1D5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0A28288" w14:textId="77777777" w:rsidR="00A735B3" w:rsidRPr="002E56B9" w:rsidRDefault="00A735B3" w:rsidP="00560F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25768C07" w14:textId="77777777" w:rsidR="00A735B3" w:rsidRPr="002E56B9" w:rsidRDefault="00A735B3" w:rsidP="00560F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69C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07BCF8" w14:textId="77777777" w:rsidR="00A735B3" w:rsidRPr="002E56B9" w:rsidRDefault="00A735B3" w:rsidP="00560F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CE9655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E2708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030F42" w14:textId="77777777" w:rsidR="00A735B3" w:rsidRPr="002E56B9" w:rsidRDefault="00A735B3" w:rsidP="00560F48">
            <w:pPr>
              <w:pStyle w:val="TAL"/>
            </w:pPr>
          </w:p>
        </w:tc>
      </w:tr>
      <w:tr w:rsidR="00A735B3" w:rsidRPr="002E56B9" w14:paraId="4282BCA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F0B3539" w14:textId="77777777" w:rsidR="00A735B3" w:rsidRPr="002E56B9" w:rsidRDefault="00A735B3" w:rsidP="00560F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7C05A265" w14:textId="77777777" w:rsidR="00A735B3" w:rsidRPr="002E56B9" w:rsidRDefault="00A735B3" w:rsidP="00560F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402F6"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628464" w14:textId="77777777" w:rsidR="00A735B3" w:rsidRPr="002E56B9" w:rsidRDefault="00A735B3" w:rsidP="00560F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37DAEE5"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B545F"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D0776E" w14:textId="77777777" w:rsidR="00A735B3" w:rsidRPr="002E56B9" w:rsidRDefault="00A735B3" w:rsidP="00560F48">
            <w:pPr>
              <w:pStyle w:val="TAL"/>
            </w:pPr>
          </w:p>
        </w:tc>
      </w:tr>
      <w:tr w:rsidR="00A735B3" w:rsidRPr="002E56B9" w14:paraId="4983C47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8B6E7E" w14:textId="77777777" w:rsidR="00A735B3" w:rsidRPr="002E56B9" w:rsidRDefault="00A735B3" w:rsidP="00560F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7C1A90DE" w14:textId="77777777" w:rsidR="00A735B3" w:rsidRPr="002E56B9" w:rsidRDefault="00A735B3" w:rsidP="00560F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347E39"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B27FF" w14:textId="77777777" w:rsidR="00A735B3" w:rsidRPr="002E56B9" w:rsidRDefault="00A735B3" w:rsidP="00560F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C9A52E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C408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F3C970" w14:textId="77777777" w:rsidR="00A735B3" w:rsidRPr="002E56B9" w:rsidRDefault="00A735B3" w:rsidP="00560F48">
            <w:pPr>
              <w:pStyle w:val="TAL"/>
            </w:pPr>
          </w:p>
        </w:tc>
      </w:tr>
      <w:tr w:rsidR="00A735B3" w:rsidRPr="002E56B9" w14:paraId="3EE9EC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F1445CB" w14:textId="77777777" w:rsidR="00A735B3" w:rsidRPr="002E56B9" w:rsidRDefault="00A735B3" w:rsidP="00560F48">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27C66AAB" w14:textId="77777777" w:rsidR="00A735B3" w:rsidRPr="002E56B9" w:rsidRDefault="00A735B3" w:rsidP="00560F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F6E78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C2158" w14:textId="77777777" w:rsidR="00A735B3" w:rsidRPr="002E56B9" w:rsidRDefault="00A735B3" w:rsidP="00560F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A3812DF"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8E72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07A8F8" w14:textId="77777777" w:rsidR="00A735B3" w:rsidRPr="002E56B9" w:rsidRDefault="00A735B3" w:rsidP="00560F48">
            <w:pPr>
              <w:pStyle w:val="TAL"/>
            </w:pPr>
          </w:p>
        </w:tc>
      </w:tr>
      <w:tr w:rsidR="00A735B3" w:rsidRPr="002E56B9" w14:paraId="48B5B6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27178E" w14:textId="77777777" w:rsidR="00A735B3" w:rsidRPr="002E56B9" w:rsidRDefault="00A735B3" w:rsidP="00560F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09BF783C" w14:textId="77777777" w:rsidR="00A735B3" w:rsidRPr="002E56B9" w:rsidRDefault="00A735B3" w:rsidP="00560F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743A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F58D94"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1454661"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9A9A206"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BB98F27" w14:textId="77777777" w:rsidR="00A735B3" w:rsidRPr="002E56B9" w:rsidRDefault="00A735B3" w:rsidP="00560F48">
            <w:pPr>
              <w:pStyle w:val="TAL"/>
            </w:pPr>
            <w:r w:rsidRPr="002E56B9">
              <w:t>NOTE 1</w:t>
            </w:r>
          </w:p>
        </w:tc>
      </w:tr>
      <w:tr w:rsidR="00E21B3B" w:rsidRPr="00BB629B" w14:paraId="0BDB691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E5226D" w14:textId="77777777" w:rsidR="00E21B3B" w:rsidRPr="00BB629B" w:rsidRDefault="00E21B3B" w:rsidP="00560F48">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0566840C" w14:textId="77777777" w:rsidR="00E21B3B" w:rsidRPr="00BB629B" w:rsidRDefault="00E21B3B" w:rsidP="00560F48">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8E468AC"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D905DAE"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666DC31"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1A0091"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94A06E" w14:textId="77777777" w:rsidR="00E21B3B" w:rsidRPr="00BB629B" w:rsidRDefault="00E21B3B" w:rsidP="00560F48">
            <w:pPr>
              <w:pStyle w:val="TAL"/>
            </w:pPr>
          </w:p>
        </w:tc>
      </w:tr>
      <w:tr w:rsidR="00E21B3B" w:rsidRPr="00BB629B" w14:paraId="706F7B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5A6120" w14:textId="77777777" w:rsidR="00E21B3B" w:rsidRPr="000D2A85" w:rsidRDefault="00E21B3B" w:rsidP="00560F48">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554D126B" w14:textId="77777777" w:rsidR="00E21B3B" w:rsidRPr="000D2A85" w:rsidRDefault="00E21B3B" w:rsidP="00560F48">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08C86E36"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C38D135"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ABE8B95"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FDCF35"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031CA9" w14:textId="77777777" w:rsidR="00E21B3B" w:rsidRPr="00BB629B" w:rsidRDefault="00E21B3B" w:rsidP="00560F48">
            <w:pPr>
              <w:pStyle w:val="TAL"/>
            </w:pPr>
          </w:p>
        </w:tc>
      </w:tr>
      <w:tr w:rsidR="00A735B3" w:rsidRPr="002E56B9" w14:paraId="35B95D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1D31BA" w14:textId="77777777" w:rsidR="00A735B3" w:rsidRPr="002E56B9" w:rsidRDefault="00A735B3" w:rsidP="00560F48">
            <w:pPr>
              <w:pStyle w:val="TAL"/>
            </w:pPr>
            <w:r w:rsidRPr="002E56B9">
              <w:lastRenderedPageBreak/>
              <w:t>5.2.2.2.18</w:t>
            </w:r>
          </w:p>
        </w:tc>
        <w:tc>
          <w:tcPr>
            <w:tcW w:w="4520" w:type="dxa"/>
            <w:tcBorders>
              <w:top w:val="single" w:sz="4" w:space="0" w:color="auto"/>
              <w:left w:val="single" w:sz="4" w:space="0" w:color="auto"/>
              <w:bottom w:val="single" w:sz="4" w:space="0" w:color="auto"/>
              <w:right w:val="single" w:sz="4" w:space="0" w:color="auto"/>
            </w:tcBorders>
          </w:tcPr>
          <w:p w14:paraId="4109982B" w14:textId="77777777" w:rsidR="00A735B3" w:rsidRPr="002E56B9" w:rsidRDefault="00A735B3" w:rsidP="00560F48">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81F7D2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11A267" w14:textId="77777777" w:rsidR="00A735B3" w:rsidRPr="002E56B9" w:rsidRDefault="00A735B3" w:rsidP="00560F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E9023B5" w14:textId="77777777" w:rsidR="00A735B3" w:rsidRPr="002E56B9" w:rsidRDefault="00A735B3" w:rsidP="00560F48">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AB6ABE0" w14:textId="77777777" w:rsidR="00A735B3" w:rsidRPr="002E56B9" w:rsidRDefault="00A735B3" w:rsidP="00560F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CEC710A" w14:textId="77777777" w:rsidR="00A735B3" w:rsidRPr="002E56B9" w:rsidRDefault="00A735B3" w:rsidP="00560F48">
            <w:pPr>
              <w:pStyle w:val="TAL"/>
            </w:pPr>
            <w:r w:rsidRPr="002E56B9">
              <w:t>NOTE 1</w:t>
            </w:r>
          </w:p>
        </w:tc>
      </w:tr>
      <w:tr w:rsidR="00A735B3" w:rsidRPr="002E56B9" w14:paraId="07CF19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335B1C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DF2A28B" w14:textId="77777777" w:rsidR="00A735B3" w:rsidRPr="002E56B9" w:rsidRDefault="00A735B3" w:rsidP="00560F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529A9E"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27D5C" w14:textId="77777777" w:rsidR="00A735B3" w:rsidRPr="002E56B9" w:rsidRDefault="00A735B3" w:rsidP="00560F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469003B8"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EB86C2"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F9D7CF1" w14:textId="77777777" w:rsidR="00A735B3" w:rsidRPr="002E56B9" w:rsidRDefault="00A735B3" w:rsidP="00560F48">
            <w:pPr>
              <w:pStyle w:val="TAL"/>
            </w:pPr>
            <w:r w:rsidRPr="002E56B9">
              <w:t>NOTE 1</w:t>
            </w:r>
          </w:p>
        </w:tc>
      </w:tr>
      <w:tr w:rsidR="00A735B3" w:rsidRPr="002E56B9" w14:paraId="4B80CE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1D5E7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14BE7771" w14:textId="77777777" w:rsidR="00A735B3" w:rsidRPr="002E56B9" w:rsidRDefault="00A735B3" w:rsidP="00560F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F8ECF6"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A77B14" w14:textId="77777777" w:rsidR="00A735B3" w:rsidRPr="002E56B9" w:rsidRDefault="00A735B3" w:rsidP="00560F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6D295C58" w14:textId="77777777" w:rsidR="00A735B3" w:rsidRPr="002E56B9" w:rsidRDefault="00A735B3" w:rsidP="00560F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C89101"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76FC914" w14:textId="77777777" w:rsidR="00A735B3" w:rsidRPr="002E56B9" w:rsidRDefault="00A735B3" w:rsidP="00560F48">
            <w:pPr>
              <w:pStyle w:val="TAL"/>
            </w:pPr>
            <w:r w:rsidRPr="002E56B9">
              <w:t>NOTE 1</w:t>
            </w:r>
          </w:p>
          <w:p w14:paraId="5681C574"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A735B3" w:rsidRPr="002E56B9" w14:paraId="1457079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6CC90C" w14:textId="77777777" w:rsidR="00A735B3" w:rsidRPr="002E56B9" w:rsidRDefault="00A735B3" w:rsidP="00560F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1369976C" w14:textId="77777777" w:rsidR="00A735B3" w:rsidRPr="002E56B9" w:rsidRDefault="00A735B3" w:rsidP="00560F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E2B757"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A06BC9" w14:textId="77777777" w:rsidR="00A735B3" w:rsidRPr="002E56B9" w:rsidRDefault="00A735B3" w:rsidP="00560F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53B610" w14:textId="77777777" w:rsidR="00A735B3" w:rsidRPr="002E56B9" w:rsidRDefault="00A735B3" w:rsidP="00560F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7C7EEB"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1DE7EC" w14:textId="77777777" w:rsidR="00A735B3" w:rsidRPr="002E56B9" w:rsidRDefault="00A735B3" w:rsidP="00560F48">
            <w:pPr>
              <w:pStyle w:val="TAL"/>
            </w:pPr>
          </w:p>
        </w:tc>
      </w:tr>
      <w:tr w:rsidR="00A735B3" w:rsidRPr="002E56B9" w14:paraId="4D7B63A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9CB61A1" w14:textId="77777777" w:rsidR="00A735B3" w:rsidRPr="002E56B9" w:rsidRDefault="00A735B3" w:rsidP="00560F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3A6D50A7" w14:textId="77777777" w:rsidR="00A735B3" w:rsidRPr="002E56B9" w:rsidRDefault="00A735B3" w:rsidP="00560F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BF77B"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1D0DF" w14:textId="77777777" w:rsidR="00A735B3" w:rsidRPr="002E56B9" w:rsidRDefault="00A735B3" w:rsidP="00560F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286D4C7"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DA0FE"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363426" w14:textId="77777777" w:rsidR="00A735B3" w:rsidRPr="002E56B9" w:rsidRDefault="00A735B3" w:rsidP="00560F48">
            <w:pPr>
              <w:pStyle w:val="TAL"/>
            </w:pPr>
          </w:p>
        </w:tc>
      </w:tr>
      <w:tr w:rsidR="00A735B3" w:rsidRPr="002E56B9" w14:paraId="6378E3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1AAF34F" w14:textId="77777777" w:rsidR="00A735B3" w:rsidRPr="002E56B9" w:rsidRDefault="00A735B3" w:rsidP="00560F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6644D7EB" w14:textId="77777777" w:rsidR="00A735B3" w:rsidRPr="002E56B9" w:rsidRDefault="00A735B3" w:rsidP="00560F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1C316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F3C5E" w14:textId="77777777" w:rsidR="00A735B3" w:rsidRPr="002E56B9" w:rsidRDefault="00A735B3" w:rsidP="00560F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5DBABCE"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75AC685"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9723" w14:textId="77777777" w:rsidR="00A735B3" w:rsidRPr="002E56B9" w:rsidRDefault="00A735B3" w:rsidP="00560F48">
            <w:pPr>
              <w:pStyle w:val="TAL"/>
            </w:pPr>
          </w:p>
        </w:tc>
      </w:tr>
      <w:tr w:rsidR="00A735B3" w:rsidRPr="002E56B9" w14:paraId="546859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5DB8C" w14:textId="77777777" w:rsidR="00A735B3" w:rsidRPr="002E56B9" w:rsidRDefault="00A735B3" w:rsidP="00560F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5484566F" w14:textId="77777777" w:rsidR="00A735B3" w:rsidRPr="002E56B9" w:rsidRDefault="00A735B3" w:rsidP="00560F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F4D296"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FC4C6" w14:textId="77777777" w:rsidR="00A735B3" w:rsidRPr="002E56B9" w:rsidRDefault="00A735B3" w:rsidP="00560F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36C9235"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731D08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197347" w14:textId="77777777" w:rsidR="00A735B3" w:rsidRPr="002E56B9" w:rsidRDefault="00A735B3" w:rsidP="00560F48">
            <w:pPr>
              <w:pStyle w:val="TAL"/>
            </w:pPr>
            <w:r w:rsidRPr="002E56B9">
              <w:t>NOTE 1</w:t>
            </w:r>
          </w:p>
        </w:tc>
      </w:tr>
      <w:tr w:rsidR="00A735B3" w:rsidRPr="002E56B9" w14:paraId="545D44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23A08B3" w14:textId="77777777" w:rsidR="00A735B3" w:rsidRPr="002E56B9" w:rsidRDefault="00A735B3" w:rsidP="00560F48">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476C9DC8" w14:textId="77777777" w:rsidR="00A735B3" w:rsidRPr="002E56B9" w:rsidRDefault="00A735B3" w:rsidP="00560F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EDEAE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A8E2B" w14:textId="77777777" w:rsidR="00A735B3" w:rsidRPr="002E56B9" w:rsidRDefault="00A735B3" w:rsidP="00560F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30CDC11"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6346DB"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A1E864" w14:textId="77777777" w:rsidR="00A735B3" w:rsidRPr="002E56B9" w:rsidRDefault="00A735B3" w:rsidP="00560F48">
            <w:pPr>
              <w:pStyle w:val="TAL"/>
            </w:pPr>
          </w:p>
        </w:tc>
      </w:tr>
      <w:tr w:rsidR="00A735B3" w:rsidRPr="002E56B9" w14:paraId="3D04689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9124778" w14:textId="77777777" w:rsidR="00A735B3" w:rsidRPr="002E56B9" w:rsidRDefault="00A735B3" w:rsidP="00560F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6D4C85FB" w14:textId="77777777" w:rsidR="00A735B3" w:rsidRPr="002E56B9" w:rsidRDefault="00A735B3" w:rsidP="00560F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CE1A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2973B3" w14:textId="77777777" w:rsidR="00A735B3" w:rsidRPr="002E56B9" w:rsidRDefault="00A735B3" w:rsidP="00560F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9485E10"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84D62F5" w14:textId="77777777" w:rsidR="00A735B3" w:rsidRPr="002E56B9" w:rsidRDefault="00A735B3" w:rsidP="00560F48">
            <w:pPr>
              <w:pStyle w:val="TAL"/>
              <w:rPr>
                <w:rFonts w:eastAsia="SimSun"/>
                <w:lang w:eastAsia="zh-CN"/>
              </w:rPr>
            </w:pPr>
            <w:r w:rsidRPr="002E56B9">
              <w:rPr>
                <w:rFonts w:eastAsia="SimSun"/>
                <w:lang w:eastAsia="zh-CN"/>
              </w:rPr>
              <w:t>D008</w:t>
            </w:r>
          </w:p>
          <w:p w14:paraId="3BDA0DFF" w14:textId="77777777" w:rsidR="00A735B3" w:rsidRPr="002E56B9" w:rsidRDefault="00A735B3" w:rsidP="00560F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3757C3EF" w14:textId="77777777" w:rsidR="00A735B3" w:rsidRPr="002E56B9" w:rsidRDefault="00A735B3" w:rsidP="00560F48">
            <w:pPr>
              <w:pStyle w:val="TAL"/>
            </w:pPr>
          </w:p>
        </w:tc>
      </w:tr>
      <w:tr w:rsidR="00A735B3" w:rsidRPr="002E56B9" w14:paraId="749D8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2C33C0" w14:textId="77777777" w:rsidR="00A735B3" w:rsidRPr="002E56B9" w:rsidRDefault="00A735B3" w:rsidP="00560F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3CA4BFA" w14:textId="77777777" w:rsidR="00A735B3" w:rsidRPr="002E56B9" w:rsidRDefault="00A735B3" w:rsidP="00560F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1A02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97B9E" w14:textId="77777777" w:rsidR="00A735B3" w:rsidRPr="002E56B9" w:rsidRDefault="00A735B3" w:rsidP="00560F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4081D84" w14:textId="77777777" w:rsidR="00A735B3" w:rsidRPr="002E56B9" w:rsidRDefault="00A735B3" w:rsidP="00560F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660FE83"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10ABDA" w14:textId="77777777" w:rsidR="00A735B3" w:rsidRPr="002E56B9" w:rsidRDefault="00A735B3" w:rsidP="00560F48">
            <w:pPr>
              <w:pStyle w:val="TAL"/>
            </w:pPr>
          </w:p>
        </w:tc>
      </w:tr>
      <w:tr w:rsidR="00A735B3" w:rsidRPr="002E56B9" w14:paraId="4A7B1E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BA581BB" w14:textId="77777777" w:rsidR="00A735B3" w:rsidRPr="002E56B9" w:rsidRDefault="00A735B3" w:rsidP="00560F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776EB86C" w14:textId="77777777" w:rsidR="00A735B3" w:rsidRPr="002E56B9" w:rsidRDefault="00A735B3" w:rsidP="00560F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A6111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EAF4AE" w14:textId="77777777" w:rsidR="00A735B3" w:rsidRPr="002E56B9" w:rsidRDefault="00A735B3" w:rsidP="00560F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EB96FC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2AD1"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3161A0" w14:textId="77777777" w:rsidR="00A735B3" w:rsidRPr="002E56B9" w:rsidRDefault="00A735B3" w:rsidP="00560F48">
            <w:pPr>
              <w:pStyle w:val="TAL"/>
            </w:pPr>
          </w:p>
        </w:tc>
      </w:tr>
      <w:tr w:rsidR="00A735B3" w:rsidRPr="002E56B9" w14:paraId="04D4D81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5A6D79" w14:textId="77777777" w:rsidR="00A735B3" w:rsidRPr="002E56B9" w:rsidRDefault="00A735B3" w:rsidP="00560F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826BF94" w14:textId="77777777" w:rsidR="00A735B3" w:rsidRPr="002E56B9" w:rsidRDefault="00A735B3" w:rsidP="00560F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07E1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1EC5A" w14:textId="77777777" w:rsidR="00A735B3" w:rsidRPr="002E56B9" w:rsidRDefault="00A735B3" w:rsidP="00560F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F153B26" w14:textId="77777777" w:rsidR="00A735B3" w:rsidRPr="002E56B9" w:rsidRDefault="00A735B3" w:rsidP="00560F48">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C8ADD6D" w14:textId="77777777" w:rsidR="00A735B3" w:rsidRPr="002E56B9" w:rsidRDefault="00A735B3" w:rsidP="00560F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65D500D" w14:textId="77777777" w:rsidR="00A735B3" w:rsidRPr="002E56B9" w:rsidRDefault="00A735B3" w:rsidP="00560F48">
            <w:pPr>
              <w:pStyle w:val="TAL"/>
            </w:pPr>
            <w:r w:rsidRPr="002E56B9">
              <w:rPr>
                <w:lang w:eastAsia="zh-CN"/>
              </w:rPr>
              <w:t>NOTE 1</w:t>
            </w:r>
          </w:p>
        </w:tc>
      </w:tr>
      <w:tr w:rsidR="00A735B3" w:rsidRPr="002E56B9" w14:paraId="4625DA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471D9BE" w14:textId="77777777" w:rsidR="00A735B3" w:rsidRPr="002E56B9" w:rsidRDefault="00A735B3" w:rsidP="00560F48">
            <w:pPr>
              <w:pStyle w:val="TAL"/>
            </w:pPr>
            <w:r w:rsidRPr="002E56B9">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4EBB387F" w14:textId="77777777" w:rsidR="00A735B3" w:rsidRPr="002E56B9" w:rsidRDefault="00A735B3" w:rsidP="00560F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733E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2AB5FF" w14:textId="77777777" w:rsidR="00A735B3" w:rsidRPr="002E56B9" w:rsidRDefault="00A735B3" w:rsidP="00560F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894A1D3"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910D940"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1C34" w14:textId="77777777" w:rsidR="00A735B3" w:rsidRPr="002E56B9" w:rsidRDefault="00A735B3" w:rsidP="00560F48">
            <w:pPr>
              <w:pStyle w:val="TAL"/>
            </w:pPr>
          </w:p>
        </w:tc>
      </w:tr>
      <w:tr w:rsidR="00A735B3" w:rsidRPr="002E56B9" w:rsidDel="00E230AE" w14:paraId="5866B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35570D" w14:textId="77777777" w:rsidR="00A735B3" w:rsidRPr="002E56B9" w:rsidRDefault="00A735B3" w:rsidP="00560F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5A5970B4" w14:textId="77777777" w:rsidR="00A735B3" w:rsidRPr="002E56B9" w:rsidRDefault="00A735B3" w:rsidP="00560F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458135"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7AA398" w14:textId="77777777" w:rsidR="00A735B3" w:rsidRPr="002E56B9" w:rsidRDefault="00A735B3" w:rsidP="00560F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20E2FA27" w14:textId="77777777" w:rsidR="00A735B3" w:rsidRPr="002E56B9" w:rsidRDefault="00A735B3" w:rsidP="00560F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EA36E47"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CA77E8" w14:textId="77777777" w:rsidR="00A735B3" w:rsidRPr="002E56B9" w:rsidDel="00E230AE" w:rsidRDefault="00A735B3" w:rsidP="00560F48">
            <w:pPr>
              <w:pStyle w:val="TAL"/>
              <w:rPr>
                <w:lang w:eastAsia="zh-CN"/>
              </w:rPr>
            </w:pPr>
          </w:p>
        </w:tc>
      </w:tr>
      <w:tr w:rsidR="00A735B3" w:rsidRPr="002E56B9" w14:paraId="736DC4C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7B384D5" w14:textId="77777777" w:rsidR="00A735B3" w:rsidRPr="002E56B9" w:rsidRDefault="00A735B3" w:rsidP="00560F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3CFBE953" w14:textId="77777777" w:rsidR="00A735B3" w:rsidRPr="002E56B9" w:rsidRDefault="00A735B3" w:rsidP="00560F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32D811"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BF84" w14:textId="77777777" w:rsidR="00A735B3" w:rsidRPr="002E56B9" w:rsidRDefault="00A735B3" w:rsidP="00560F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C9B25C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7047883" w14:textId="77777777" w:rsidR="00A735B3" w:rsidRPr="002E56B9" w:rsidRDefault="00A735B3" w:rsidP="00560F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902F27" w14:textId="77777777" w:rsidR="00A735B3" w:rsidRPr="002E56B9" w:rsidRDefault="00A735B3" w:rsidP="00560F48">
            <w:pPr>
              <w:pStyle w:val="TAL"/>
              <w:rPr>
                <w:lang w:eastAsia="zh-CN"/>
              </w:rPr>
            </w:pPr>
          </w:p>
        </w:tc>
      </w:tr>
      <w:tr w:rsidR="00A735B3" w:rsidRPr="002E56B9" w14:paraId="11FD69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230FC9" w14:textId="77777777" w:rsidR="00A735B3" w:rsidRPr="002E56B9" w:rsidRDefault="00A735B3" w:rsidP="00560F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3D2177D9" w14:textId="77777777" w:rsidR="00A735B3" w:rsidRPr="002E56B9" w:rsidRDefault="00A735B3" w:rsidP="00560F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FF93E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D9D71E" w14:textId="77777777" w:rsidR="00A735B3" w:rsidRPr="002E56B9" w:rsidRDefault="00A735B3" w:rsidP="00560F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A1E5756"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097C59"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F430B4" w14:textId="77777777" w:rsidR="00A735B3" w:rsidRPr="002E56B9" w:rsidRDefault="00A735B3" w:rsidP="00560F48">
            <w:pPr>
              <w:pStyle w:val="TAL"/>
            </w:pPr>
          </w:p>
        </w:tc>
      </w:tr>
      <w:tr w:rsidR="00A735B3" w:rsidRPr="002E56B9" w14:paraId="2AE0D95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C2FE39" w14:textId="77777777" w:rsidR="00A735B3" w:rsidRPr="002E56B9" w:rsidRDefault="00A735B3" w:rsidP="00560F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709FB94E" w14:textId="77777777" w:rsidR="00A735B3" w:rsidRPr="002E56B9" w:rsidRDefault="00A735B3" w:rsidP="00560F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4D50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BE4D54" w14:textId="77777777" w:rsidR="00A735B3" w:rsidRPr="002E56B9" w:rsidRDefault="00A735B3" w:rsidP="00560F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1A98826"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D904BB"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3973534" w14:textId="77777777" w:rsidR="00A735B3" w:rsidRPr="002E56B9" w:rsidRDefault="00A735B3" w:rsidP="00560F48">
            <w:pPr>
              <w:pStyle w:val="TAL"/>
            </w:pPr>
          </w:p>
        </w:tc>
      </w:tr>
      <w:tr w:rsidR="00A735B3" w:rsidRPr="002E56B9" w14:paraId="64BA54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EFFBDF3" w14:textId="77777777" w:rsidR="00A735B3" w:rsidRPr="002E56B9" w:rsidRDefault="00A735B3" w:rsidP="00560F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426BBBE" w14:textId="77777777" w:rsidR="00A735B3" w:rsidRPr="002E56B9" w:rsidRDefault="00A735B3" w:rsidP="00560F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FD1ECB"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3497B" w14:textId="77777777" w:rsidR="00A735B3" w:rsidRPr="002E56B9" w:rsidRDefault="00A735B3" w:rsidP="00560F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E76D790"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388E19"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B0264E" w14:textId="77777777" w:rsidR="00A735B3" w:rsidRPr="002E56B9" w:rsidRDefault="00A735B3" w:rsidP="00560F48">
            <w:pPr>
              <w:pStyle w:val="TAL"/>
            </w:pPr>
          </w:p>
        </w:tc>
      </w:tr>
      <w:tr w:rsidR="00A735B3" w:rsidRPr="002E56B9" w14:paraId="5E37EE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400EBE" w14:textId="77777777" w:rsidR="00A735B3" w:rsidRPr="002E56B9" w:rsidRDefault="00A735B3" w:rsidP="00560F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43827EE4" w14:textId="77777777" w:rsidR="00A735B3" w:rsidRPr="002E56B9" w:rsidRDefault="00A735B3" w:rsidP="00560F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AD1F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4A73F" w14:textId="77777777" w:rsidR="00A735B3" w:rsidRPr="002E56B9" w:rsidRDefault="00A735B3" w:rsidP="00560F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D710B89"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D43AFF"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E81344" w14:textId="77777777" w:rsidR="00A735B3" w:rsidRPr="002E56B9" w:rsidRDefault="00A735B3" w:rsidP="00560F48">
            <w:pPr>
              <w:pStyle w:val="TAL"/>
            </w:pPr>
          </w:p>
        </w:tc>
      </w:tr>
      <w:tr w:rsidR="00A735B3" w:rsidRPr="002E56B9" w14:paraId="016275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2BBB8DC" w14:textId="77777777" w:rsidR="00A735B3" w:rsidRPr="002E56B9" w:rsidRDefault="00A735B3" w:rsidP="00560F48">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16AF9ED3" w14:textId="77777777" w:rsidR="00A735B3" w:rsidRPr="002E56B9" w:rsidRDefault="00A735B3" w:rsidP="00560F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6CC26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A69F1" w14:textId="77777777" w:rsidR="00A735B3" w:rsidRPr="002E56B9" w:rsidRDefault="00A735B3" w:rsidP="00560F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26F26CE"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308805"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DF2A30" w14:textId="77777777" w:rsidR="00A735B3" w:rsidRPr="002E56B9" w:rsidRDefault="00A735B3" w:rsidP="00560F48">
            <w:pPr>
              <w:pStyle w:val="TAL"/>
            </w:pPr>
          </w:p>
        </w:tc>
      </w:tr>
      <w:tr w:rsidR="00A735B3" w:rsidRPr="002E56B9" w14:paraId="28E2AA8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BA8B4" w14:textId="77777777" w:rsidR="00A735B3" w:rsidRPr="002E56B9" w:rsidRDefault="00A735B3" w:rsidP="00560F48">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2693E174" w14:textId="59C5B98F" w:rsidR="00A735B3" w:rsidRPr="002E56B9" w:rsidRDefault="00A735B3" w:rsidP="00560F48">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3CD8D7"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575E56" w14:textId="77777777" w:rsidR="00A735B3" w:rsidRPr="002E56B9" w:rsidRDefault="00A735B3" w:rsidP="00560F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9CAE5DB"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47E0C984"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9FA752" w14:textId="77777777" w:rsidR="00A735B3" w:rsidRPr="002E56B9" w:rsidRDefault="00A735B3" w:rsidP="00560F48">
            <w:pPr>
              <w:pStyle w:val="TAL"/>
            </w:pPr>
          </w:p>
        </w:tc>
      </w:tr>
      <w:tr w:rsidR="00E21B3B" w:rsidRPr="00BB629B" w14:paraId="2B152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342A5D" w14:textId="77777777" w:rsidR="00E21B3B" w:rsidRPr="0000609A" w:rsidRDefault="00E21B3B" w:rsidP="00560F48">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1B4A26D4" w14:textId="77777777" w:rsidR="00E21B3B" w:rsidRPr="00F13074" w:rsidRDefault="00E21B3B" w:rsidP="00560F48">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06C052EF" w14:textId="77777777" w:rsidR="00E21B3B" w:rsidRDefault="00E21B3B" w:rsidP="00560F48">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3A4BFB" w14:textId="77777777" w:rsidR="00E21B3B" w:rsidRPr="00BB629B" w:rsidRDefault="00E21B3B" w:rsidP="00560F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68195A8" w14:textId="77777777" w:rsidR="00E21B3B" w:rsidRDefault="00E21B3B" w:rsidP="00560F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54570DB8"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634D2" w14:textId="77777777" w:rsidR="00E21B3B" w:rsidRPr="00BB629B" w:rsidRDefault="00E21B3B" w:rsidP="00560F48">
            <w:pPr>
              <w:pStyle w:val="TAL"/>
            </w:pPr>
          </w:p>
        </w:tc>
      </w:tr>
      <w:tr w:rsidR="00A735B3" w:rsidRPr="002E56B9" w14:paraId="7C63355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B4467F"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10146FD" w14:textId="77777777" w:rsidR="00A735B3" w:rsidRPr="002E56B9" w:rsidRDefault="00A735B3" w:rsidP="00560F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0D0B02"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6C474A" w14:textId="77777777" w:rsidR="00A735B3" w:rsidRPr="002E56B9" w:rsidRDefault="00A735B3" w:rsidP="00560F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48F7833A"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5A721B64"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691A491" w14:textId="77777777" w:rsidR="00A735B3" w:rsidRPr="002E56B9" w:rsidRDefault="00A735B3" w:rsidP="00560F48">
            <w:pPr>
              <w:pStyle w:val="TAL"/>
            </w:pPr>
            <w:r w:rsidRPr="002E56B9">
              <w:t>NOTE 1</w:t>
            </w:r>
          </w:p>
        </w:tc>
      </w:tr>
      <w:tr w:rsidR="00A735B3" w:rsidRPr="002E56B9" w14:paraId="0E24BF6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01AB84"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C1D8BE5" w14:textId="77777777" w:rsidR="00A735B3" w:rsidRPr="002E56B9" w:rsidRDefault="00A735B3" w:rsidP="00560F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8C98BA"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CBC474" w14:textId="77777777" w:rsidR="00A735B3" w:rsidRPr="002E56B9" w:rsidRDefault="00A735B3" w:rsidP="00560F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43C6869"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C7E6EEA"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7200FD" w14:textId="77777777" w:rsidR="00A735B3" w:rsidRPr="002E56B9" w:rsidRDefault="00A735B3" w:rsidP="00560F48">
            <w:pPr>
              <w:pStyle w:val="TAL"/>
            </w:pPr>
            <w:r w:rsidRPr="002E56B9">
              <w:t>NOTE 1</w:t>
            </w:r>
          </w:p>
          <w:p w14:paraId="259CDF06"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A735B3" w:rsidRPr="002E56B9" w14:paraId="6C0E52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2D06EB2" w14:textId="77777777" w:rsidR="00A735B3" w:rsidRPr="002E56B9" w:rsidRDefault="00A735B3" w:rsidP="00560F48">
            <w:pPr>
              <w:pStyle w:val="TAL"/>
              <w:rPr>
                <w:lang w:eastAsia="zh-CN"/>
              </w:rPr>
            </w:pPr>
            <w:r w:rsidRPr="002E56B9">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0133820D" w14:textId="77777777" w:rsidR="00A735B3" w:rsidRPr="002E56B9" w:rsidRDefault="00A735B3" w:rsidP="00560F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10E8F7"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62712"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D5ACA0"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C5878" w14:textId="77777777" w:rsidR="00A735B3" w:rsidRPr="002E56B9" w:rsidRDefault="00A735B3" w:rsidP="00560F48">
            <w:pPr>
              <w:pStyle w:val="TAL"/>
              <w:rPr>
                <w:rFonts w:cs="Arial"/>
              </w:rPr>
            </w:pPr>
            <w:r w:rsidRPr="002E56B9">
              <w:rPr>
                <w:rFonts w:cs="Arial"/>
              </w:rPr>
              <w:t>D009</w:t>
            </w:r>
          </w:p>
          <w:p w14:paraId="36EAC9BA"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49A365" w14:textId="77777777" w:rsidR="00A735B3" w:rsidRPr="002E56B9" w:rsidRDefault="00A735B3" w:rsidP="00560F48">
            <w:pPr>
              <w:pStyle w:val="TAL"/>
            </w:pPr>
          </w:p>
        </w:tc>
      </w:tr>
      <w:tr w:rsidR="00A735B3" w:rsidRPr="002E56B9" w14:paraId="5215AA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7EE4AA" w14:textId="77777777" w:rsidR="00A735B3" w:rsidRPr="002E56B9" w:rsidRDefault="00A735B3" w:rsidP="00560F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2B173F93" w14:textId="77777777" w:rsidR="00A735B3" w:rsidRPr="002E56B9" w:rsidRDefault="00A735B3" w:rsidP="00560F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EEC0F2"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CD5E3"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56345E"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23B7E5"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27315" w14:textId="77777777" w:rsidR="00A735B3" w:rsidRPr="002E56B9" w:rsidRDefault="00A735B3" w:rsidP="00560F48">
            <w:pPr>
              <w:pStyle w:val="TAL"/>
            </w:pPr>
          </w:p>
        </w:tc>
      </w:tr>
      <w:tr w:rsidR="00A735B3" w:rsidRPr="002E56B9" w14:paraId="11D1A5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3BA280" w14:textId="77777777" w:rsidR="00A735B3" w:rsidRPr="002E56B9" w:rsidRDefault="00A735B3" w:rsidP="00560F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1ED5CC2A" w14:textId="77777777" w:rsidR="00A735B3" w:rsidRPr="002E56B9" w:rsidRDefault="00A735B3" w:rsidP="00560F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061B90"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5C0E8D" w14:textId="77777777" w:rsidR="00A735B3" w:rsidRPr="002E56B9" w:rsidRDefault="00A735B3" w:rsidP="00560F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AA6E347" w14:textId="77777777" w:rsidR="00A735B3" w:rsidRPr="002E56B9" w:rsidRDefault="00A735B3" w:rsidP="00560F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6A138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B073E" w14:textId="77777777" w:rsidR="00A735B3" w:rsidRPr="002E56B9" w:rsidRDefault="00A735B3" w:rsidP="00560F48">
            <w:pPr>
              <w:pStyle w:val="TAL"/>
            </w:pPr>
          </w:p>
        </w:tc>
      </w:tr>
      <w:tr w:rsidR="00A735B3" w:rsidRPr="002E56B9" w14:paraId="2721A5D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B4A64E" w14:textId="77777777" w:rsidR="00A735B3" w:rsidRPr="002E56B9" w:rsidRDefault="00A735B3" w:rsidP="00560F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575CD0FB" w14:textId="77777777" w:rsidR="00A735B3" w:rsidRPr="002E56B9" w:rsidRDefault="00A735B3" w:rsidP="00560F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ECA1470" w14:textId="77777777" w:rsidR="00A735B3" w:rsidRPr="002E56B9" w:rsidRDefault="00A735B3" w:rsidP="00560F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ECBB4" w14:textId="77777777" w:rsidR="00A735B3" w:rsidRPr="002E56B9" w:rsidRDefault="00A735B3" w:rsidP="00560F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598904" w14:textId="77777777" w:rsidR="00A735B3" w:rsidRPr="002E56B9" w:rsidRDefault="00A735B3" w:rsidP="00560F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25EA230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4E0BA6" w14:textId="77777777" w:rsidR="00A735B3" w:rsidRPr="002E56B9" w:rsidRDefault="00A735B3" w:rsidP="00560F48">
            <w:pPr>
              <w:pStyle w:val="TAL"/>
            </w:pPr>
            <w:r w:rsidRPr="002E56B9">
              <w:t>NOTE 1</w:t>
            </w:r>
          </w:p>
        </w:tc>
      </w:tr>
      <w:tr w:rsidR="00A735B3" w:rsidRPr="002E56B9" w14:paraId="3FF7787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E2F37B" w14:textId="77777777" w:rsidR="00A735B3" w:rsidRPr="002E56B9" w:rsidRDefault="00A735B3" w:rsidP="00560F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A38423" w14:textId="77777777" w:rsidR="00A735B3" w:rsidRPr="002E56B9" w:rsidRDefault="00A735B3" w:rsidP="00560F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0ED02"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614BB5" w14:textId="77777777" w:rsidR="00A735B3" w:rsidRPr="002E56B9" w:rsidRDefault="00A735B3" w:rsidP="00560F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21A7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DE64E2" w14:textId="77777777" w:rsidR="00A735B3" w:rsidRPr="002E56B9" w:rsidRDefault="00A735B3" w:rsidP="00560F48">
            <w:pPr>
              <w:pStyle w:val="TAL"/>
              <w:rPr>
                <w:rFonts w:cs="Arial"/>
              </w:rPr>
            </w:pPr>
            <w:r w:rsidRPr="002E56B9">
              <w:rPr>
                <w:rFonts w:cs="Arial"/>
              </w:rPr>
              <w:t>D009</w:t>
            </w:r>
          </w:p>
          <w:p w14:paraId="3FD0EC2C"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01250E" w14:textId="77777777" w:rsidR="00A735B3" w:rsidRPr="002E56B9" w:rsidRDefault="00A735B3" w:rsidP="00560F48">
            <w:pPr>
              <w:pStyle w:val="TAL"/>
            </w:pPr>
          </w:p>
        </w:tc>
      </w:tr>
      <w:tr w:rsidR="00A735B3" w:rsidRPr="002E56B9" w14:paraId="307471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3D4E956" w14:textId="77777777" w:rsidR="00A735B3" w:rsidRPr="002E56B9" w:rsidRDefault="00A735B3" w:rsidP="00560F48">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6A0850FF" w14:textId="77777777" w:rsidR="00A735B3" w:rsidRPr="002E56B9" w:rsidRDefault="00A735B3" w:rsidP="00560F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82EC9"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C7C14B" w14:textId="77777777" w:rsidR="00A735B3" w:rsidRPr="002E56B9" w:rsidRDefault="00A735B3" w:rsidP="00560F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84F1FC7" w14:textId="77777777" w:rsidR="00A735B3" w:rsidRPr="002E56B9" w:rsidRDefault="00A735B3" w:rsidP="00560F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E8304B5" w14:textId="77777777" w:rsidR="00A735B3" w:rsidRPr="002E56B9" w:rsidRDefault="00A735B3" w:rsidP="00560F48">
            <w:pPr>
              <w:pStyle w:val="TAL"/>
              <w:rPr>
                <w:rFonts w:cs="Arial"/>
              </w:rPr>
            </w:pPr>
            <w:r w:rsidRPr="002E56B9">
              <w:rPr>
                <w:rFonts w:cs="Arial"/>
              </w:rPr>
              <w:t>D009</w:t>
            </w:r>
          </w:p>
          <w:p w14:paraId="335897C7" w14:textId="77777777" w:rsidR="00A735B3" w:rsidRPr="002E56B9" w:rsidRDefault="00A735B3" w:rsidP="00560F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8C3893A" w14:textId="77777777" w:rsidR="00A735B3" w:rsidRPr="002E56B9" w:rsidRDefault="00A735B3" w:rsidP="00560F48">
            <w:pPr>
              <w:pStyle w:val="TAL"/>
            </w:pPr>
          </w:p>
        </w:tc>
      </w:tr>
      <w:tr w:rsidR="00A735B3" w:rsidRPr="002E56B9" w14:paraId="1A74B4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2F5581" w14:textId="77777777" w:rsidR="00A735B3" w:rsidRPr="002E56B9" w:rsidRDefault="00A735B3" w:rsidP="00560F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F034F0" w14:textId="77777777" w:rsidR="00A735B3" w:rsidRPr="002E56B9" w:rsidRDefault="00A735B3" w:rsidP="00560F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2BDDCA" w14:textId="77777777" w:rsidR="00A735B3" w:rsidRPr="002E56B9" w:rsidRDefault="00A735B3" w:rsidP="00560F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858EF" w14:textId="77777777" w:rsidR="00A735B3" w:rsidRPr="002E56B9" w:rsidRDefault="00A735B3" w:rsidP="00560F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07A8BEC4" w14:textId="77777777" w:rsidR="00A735B3" w:rsidRPr="002E56B9" w:rsidRDefault="00A735B3" w:rsidP="00560F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FAB14EE"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114EE35A" w14:textId="77777777" w:rsidR="00A735B3" w:rsidRPr="002E56B9" w:rsidRDefault="00A735B3" w:rsidP="00560F48">
            <w:pPr>
              <w:keepNext/>
              <w:keepLines/>
              <w:spacing w:after="0"/>
              <w:rPr>
                <w:rFonts w:ascii="Arial" w:hAnsi="Arial"/>
                <w:sz w:val="18"/>
              </w:rPr>
            </w:pPr>
          </w:p>
        </w:tc>
      </w:tr>
      <w:tr w:rsidR="00A735B3" w:rsidRPr="002E56B9" w14:paraId="738631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A4EFCDD" w14:textId="77777777" w:rsidR="00A735B3" w:rsidRPr="002E56B9" w:rsidRDefault="00A735B3" w:rsidP="00560F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347664E" w14:textId="77777777" w:rsidR="00A735B3" w:rsidRPr="002E56B9" w:rsidRDefault="00A735B3" w:rsidP="00560F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C84C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EE4985" w14:textId="77777777" w:rsidR="00A735B3" w:rsidRPr="002E56B9" w:rsidRDefault="00A735B3" w:rsidP="00560F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871F86"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D137F6"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5CC1DE" w14:textId="77777777" w:rsidR="00A735B3" w:rsidRPr="002E56B9" w:rsidRDefault="00A735B3" w:rsidP="00560F48">
            <w:pPr>
              <w:pStyle w:val="TAL"/>
            </w:pPr>
          </w:p>
        </w:tc>
      </w:tr>
      <w:tr w:rsidR="00A735B3" w:rsidRPr="002E56B9" w14:paraId="393983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350CA2" w14:textId="77777777" w:rsidR="00A735B3" w:rsidRPr="002E56B9" w:rsidRDefault="00A735B3" w:rsidP="00560F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432992A" w14:textId="77777777" w:rsidR="00A735B3" w:rsidRPr="002E56B9" w:rsidRDefault="00A735B3" w:rsidP="00560F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2AB2E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1E2F2B" w14:textId="77777777" w:rsidR="00A735B3" w:rsidRPr="002E56B9" w:rsidRDefault="00A735B3" w:rsidP="00560F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2046A00" w14:textId="77777777" w:rsidR="00A735B3" w:rsidRPr="002E56B9" w:rsidRDefault="00A735B3" w:rsidP="00560F48">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E6352A0"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6588B0" w14:textId="77777777" w:rsidR="00A735B3" w:rsidRPr="002E56B9" w:rsidRDefault="00A735B3" w:rsidP="00560F48">
            <w:pPr>
              <w:pStyle w:val="TAL"/>
            </w:pPr>
            <w:r w:rsidRPr="002E56B9">
              <w:rPr>
                <w:lang w:eastAsia="zh-CN"/>
              </w:rPr>
              <w:t>NOTE 1</w:t>
            </w:r>
          </w:p>
        </w:tc>
      </w:tr>
      <w:tr w:rsidR="00A735B3" w:rsidRPr="002E56B9" w14:paraId="768D47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875DB" w14:textId="77777777" w:rsidR="00A735B3" w:rsidRPr="002E56B9" w:rsidRDefault="00A735B3" w:rsidP="00560F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87E4FD7" w14:textId="77777777" w:rsidR="00A735B3" w:rsidRPr="002E56B9" w:rsidRDefault="00A735B3" w:rsidP="00560F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C9B98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E05D3F" w14:textId="77777777" w:rsidR="00A735B3" w:rsidRPr="002E56B9" w:rsidRDefault="00A735B3" w:rsidP="00560F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B65F97F"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2218582"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0B962F" w14:textId="77777777" w:rsidR="00A735B3" w:rsidRPr="002E56B9" w:rsidRDefault="00A735B3" w:rsidP="00560F48">
            <w:pPr>
              <w:pStyle w:val="TAL"/>
            </w:pPr>
          </w:p>
        </w:tc>
      </w:tr>
      <w:tr w:rsidR="00A735B3" w:rsidRPr="002E56B9" w14:paraId="3B7FC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F3CC67" w14:textId="77777777" w:rsidR="00A735B3" w:rsidRPr="002E56B9" w:rsidRDefault="00A735B3" w:rsidP="00560F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7F55705" w14:textId="77777777" w:rsidR="00A735B3" w:rsidRPr="002E56B9" w:rsidRDefault="00A735B3" w:rsidP="00560F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3F3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F3E3077" w14:textId="77777777" w:rsidR="00A735B3" w:rsidRPr="002E56B9" w:rsidRDefault="00A735B3" w:rsidP="00560F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3FD63F5D" w14:textId="77777777" w:rsidR="00A735B3" w:rsidRPr="002E56B9" w:rsidRDefault="00A735B3" w:rsidP="00560F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949AFA0"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E342A0" w14:textId="77777777" w:rsidR="00A735B3" w:rsidRPr="002E56B9" w:rsidRDefault="00A735B3" w:rsidP="00560F48">
            <w:pPr>
              <w:pStyle w:val="TAL"/>
            </w:pPr>
          </w:p>
        </w:tc>
      </w:tr>
      <w:tr w:rsidR="00A735B3" w:rsidRPr="002E56B9" w14:paraId="4E055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4722D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7104415" w14:textId="77777777" w:rsidR="00A735B3" w:rsidRPr="002E56B9" w:rsidRDefault="00A735B3" w:rsidP="00560F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10B96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AA4EA0C"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53B3BB74"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12B3CF7"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62CE91D1"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9BCE0B5" w14:textId="77777777" w:rsidR="00A735B3" w:rsidRPr="002E56B9" w:rsidRDefault="00A735B3" w:rsidP="00560F48">
            <w:pPr>
              <w:keepNext/>
              <w:keepLines/>
              <w:spacing w:after="0"/>
              <w:rPr>
                <w:rFonts w:ascii="Arial" w:hAnsi="Arial"/>
                <w:sz w:val="18"/>
              </w:rPr>
            </w:pPr>
          </w:p>
        </w:tc>
      </w:tr>
      <w:tr w:rsidR="00A735B3" w:rsidRPr="002E56B9" w14:paraId="2509ED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E874B2D"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5BCCEB" w14:textId="77777777" w:rsidR="00A735B3" w:rsidRPr="002E56B9" w:rsidRDefault="00A735B3" w:rsidP="00560F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4FD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F0468A"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3CF03C1"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D00B55"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334F9E69"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07CF684"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23EC8F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F3FB8" w14:textId="77777777" w:rsidR="00A735B3" w:rsidRPr="002E56B9" w:rsidRDefault="00A735B3" w:rsidP="00560F48">
            <w:pPr>
              <w:pStyle w:val="TAL"/>
            </w:pPr>
            <w:r w:rsidRPr="002E56B9">
              <w:lastRenderedPageBreak/>
              <w:t>5.2.3.2.11_1</w:t>
            </w:r>
          </w:p>
        </w:tc>
        <w:tc>
          <w:tcPr>
            <w:tcW w:w="4520" w:type="dxa"/>
            <w:tcBorders>
              <w:top w:val="single" w:sz="4" w:space="0" w:color="auto"/>
              <w:left w:val="single" w:sz="4" w:space="0" w:color="auto"/>
              <w:bottom w:val="single" w:sz="4" w:space="0" w:color="auto"/>
              <w:right w:val="single" w:sz="4" w:space="0" w:color="auto"/>
            </w:tcBorders>
            <w:hideMark/>
          </w:tcPr>
          <w:p w14:paraId="5D6C28B8" w14:textId="0CC16B2A" w:rsidR="00A735B3" w:rsidRPr="002E56B9" w:rsidRDefault="00A735B3" w:rsidP="00560F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3018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3D3923" w14:textId="77777777" w:rsidR="00A735B3" w:rsidRPr="002E56B9" w:rsidRDefault="00A735B3" w:rsidP="00560F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5C59894"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7B4DB1"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6056BD" w14:textId="77777777" w:rsidR="00A735B3" w:rsidRPr="002E56B9" w:rsidRDefault="00A735B3" w:rsidP="00560F48">
            <w:pPr>
              <w:pStyle w:val="TAL"/>
            </w:pPr>
          </w:p>
        </w:tc>
      </w:tr>
      <w:tr w:rsidR="00A735B3" w:rsidRPr="002E56B9" w14:paraId="1FE9DD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58E1CA" w14:textId="77777777" w:rsidR="00A735B3" w:rsidRPr="002E56B9" w:rsidRDefault="00A735B3" w:rsidP="00560F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DAD28D" w14:textId="77777777" w:rsidR="00A735B3" w:rsidRPr="002E56B9" w:rsidRDefault="00A735B3" w:rsidP="00560F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CC791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4D2ECF" w14:textId="77777777" w:rsidR="00A735B3" w:rsidRPr="002E56B9" w:rsidRDefault="00A735B3" w:rsidP="00560F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D09866D"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176EB87"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364B0C" w14:textId="77777777" w:rsidR="00A735B3" w:rsidRPr="002E56B9" w:rsidRDefault="00A735B3" w:rsidP="00560F48">
            <w:pPr>
              <w:pStyle w:val="TAL"/>
            </w:pPr>
          </w:p>
        </w:tc>
      </w:tr>
      <w:tr w:rsidR="00A735B3" w:rsidRPr="002E56B9" w14:paraId="01C9FB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DA005F" w14:textId="77777777" w:rsidR="00A735B3" w:rsidRPr="002E56B9" w:rsidRDefault="00A735B3" w:rsidP="00560F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B4D1CB8" w14:textId="77777777" w:rsidR="00A735B3" w:rsidRPr="002E56B9" w:rsidRDefault="00A735B3" w:rsidP="00560F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53A16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62B453" w14:textId="77777777" w:rsidR="00A735B3" w:rsidRPr="002E56B9" w:rsidRDefault="00A735B3" w:rsidP="00560F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4AC7C76"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2FB06E"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904593" w14:textId="77777777" w:rsidR="00A735B3" w:rsidRPr="002E56B9" w:rsidRDefault="00A735B3" w:rsidP="00560F48">
            <w:pPr>
              <w:pStyle w:val="TAL"/>
            </w:pPr>
          </w:p>
        </w:tc>
      </w:tr>
      <w:tr w:rsidR="00A735B3" w:rsidRPr="002E56B9" w14:paraId="4B9FF8A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CC37629" w14:textId="77777777" w:rsidR="00A735B3" w:rsidRPr="002E56B9" w:rsidRDefault="00A735B3" w:rsidP="00560F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3198D000" w14:textId="77777777" w:rsidR="00A735B3" w:rsidRPr="002E56B9" w:rsidRDefault="00A735B3" w:rsidP="00560F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7056F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C4CF5E" w14:textId="77777777" w:rsidR="00A735B3" w:rsidRPr="002E56B9" w:rsidRDefault="00A735B3" w:rsidP="00560F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754253D"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2551B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BC373D" w14:textId="77777777" w:rsidR="00A735B3" w:rsidRPr="002E56B9" w:rsidRDefault="00A735B3" w:rsidP="00560F48">
            <w:pPr>
              <w:pStyle w:val="TAL"/>
            </w:pPr>
          </w:p>
        </w:tc>
      </w:tr>
      <w:tr w:rsidR="00A735B3" w:rsidRPr="002E56B9" w14:paraId="18DB08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11E751" w14:textId="77777777" w:rsidR="00A735B3" w:rsidRPr="002E56B9" w:rsidRDefault="00A735B3" w:rsidP="00560F48">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E3FC6B" w14:textId="7338F1F6" w:rsidR="00A735B3" w:rsidRPr="002E56B9" w:rsidRDefault="00A735B3" w:rsidP="00560F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557879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F962EE" w14:textId="77777777" w:rsidR="00A735B3" w:rsidRPr="002E56B9" w:rsidRDefault="00A735B3" w:rsidP="00560F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F550B6B" w14:textId="77777777" w:rsidR="00A735B3" w:rsidRPr="002E56B9" w:rsidRDefault="00A735B3" w:rsidP="00560F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CA3E23B"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62AF3E2" w14:textId="77777777" w:rsidR="00A735B3" w:rsidRPr="002E56B9" w:rsidRDefault="00A735B3" w:rsidP="00560F48">
            <w:pPr>
              <w:pStyle w:val="TAL"/>
            </w:pPr>
            <w:r w:rsidRPr="002E56B9">
              <w:t>NOTE 1</w:t>
            </w:r>
          </w:p>
        </w:tc>
      </w:tr>
      <w:tr w:rsidR="00E21B3B" w:rsidRPr="00BB629B" w14:paraId="59185C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AE2327" w14:textId="77777777" w:rsidR="00E21B3B" w:rsidRPr="00BB629B" w:rsidRDefault="00E21B3B" w:rsidP="00560F48">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63878062" w14:textId="77777777" w:rsidR="00E21B3B" w:rsidRPr="00BB629B" w:rsidRDefault="00E21B3B" w:rsidP="00560F48">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551B1F"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BFE6734" w14:textId="77777777" w:rsidR="00E21B3B" w:rsidRPr="00BB629B" w:rsidRDefault="00E21B3B" w:rsidP="00560F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9CA01CB" w14:textId="77777777" w:rsidR="00E21B3B" w:rsidRDefault="00E21B3B" w:rsidP="00560F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5B3A2A9" w14:textId="77777777" w:rsidR="00E21B3B" w:rsidRPr="00702A3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74060A" w14:textId="77777777" w:rsidR="00E21B3B" w:rsidRPr="00BB629B" w:rsidRDefault="00E21B3B" w:rsidP="00560F48">
            <w:pPr>
              <w:pStyle w:val="TAL"/>
            </w:pPr>
          </w:p>
        </w:tc>
      </w:tr>
      <w:tr w:rsidR="00E21B3B" w:rsidRPr="00BB629B" w14:paraId="556CE3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A2E8BC" w14:textId="77777777" w:rsidR="00E21B3B" w:rsidRPr="00702A3B" w:rsidRDefault="00E21B3B" w:rsidP="00560F48">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02C73C88" w14:textId="77777777" w:rsidR="00E21B3B" w:rsidRPr="00702A3B" w:rsidRDefault="00E21B3B" w:rsidP="00560F48">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069E4C8"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97A890C" w14:textId="77777777" w:rsidR="00E21B3B" w:rsidRPr="00BB629B" w:rsidRDefault="00E21B3B" w:rsidP="00560F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CE891A4" w14:textId="77777777" w:rsidR="00E21B3B" w:rsidRDefault="00E21B3B" w:rsidP="00560F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127F2DB" w14:textId="77777777" w:rsidR="00E21B3B" w:rsidRPr="00BB629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9C90D4" w14:textId="77777777" w:rsidR="00E21B3B" w:rsidRPr="00BB629B" w:rsidRDefault="00E21B3B" w:rsidP="00560F48">
            <w:pPr>
              <w:pStyle w:val="TAL"/>
            </w:pPr>
          </w:p>
        </w:tc>
      </w:tr>
      <w:tr w:rsidR="00A735B3" w:rsidRPr="002E56B9" w14:paraId="3D2B1C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1E572" w14:textId="77777777" w:rsidR="00A735B3" w:rsidRPr="002E56B9" w:rsidRDefault="00A735B3" w:rsidP="00560F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005C1BC3" w14:textId="77777777" w:rsidR="00A735B3" w:rsidRPr="002E56B9" w:rsidRDefault="00A735B3" w:rsidP="00560F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1B70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80B79" w14:textId="77777777" w:rsidR="00A735B3" w:rsidRPr="002E56B9" w:rsidRDefault="00A735B3" w:rsidP="00560F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2CDCE717"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A37CC"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5B49CE" w14:textId="77777777" w:rsidR="00A735B3" w:rsidRPr="002E56B9" w:rsidRDefault="00A735B3" w:rsidP="00560F48">
            <w:pPr>
              <w:pStyle w:val="TAL"/>
            </w:pPr>
            <w:r w:rsidRPr="002E56B9">
              <w:t>NOTE 1</w:t>
            </w:r>
          </w:p>
        </w:tc>
      </w:tr>
      <w:tr w:rsidR="00A735B3" w:rsidRPr="002E56B9" w14:paraId="7E2BF0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E7E133" w14:textId="77777777" w:rsidR="00A735B3" w:rsidRPr="002E56B9" w:rsidRDefault="00A735B3" w:rsidP="00560F48">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FB73779" w14:textId="77777777" w:rsidR="00A735B3" w:rsidRPr="002E56B9" w:rsidRDefault="00A735B3" w:rsidP="00560F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D7DD8D"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B0D5E" w14:textId="77777777" w:rsidR="00A735B3" w:rsidRPr="002E56B9" w:rsidRDefault="00A735B3" w:rsidP="00560F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61C89E4"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FE2F041"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027D458" w14:textId="77777777" w:rsidR="00A735B3" w:rsidRPr="002E56B9" w:rsidRDefault="00A735B3" w:rsidP="00560F48">
            <w:pPr>
              <w:pStyle w:val="TAL"/>
            </w:pPr>
            <w:r w:rsidRPr="002E56B9">
              <w:t>NOTE 1</w:t>
            </w:r>
          </w:p>
          <w:p w14:paraId="1309E892"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A735B3" w:rsidRPr="002E56B9" w14:paraId="19E4FB9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A8B21B" w14:textId="77777777" w:rsidR="00A735B3" w:rsidRPr="002E56B9" w:rsidRDefault="00A735B3" w:rsidP="00560F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40C5B32A" w14:textId="77777777" w:rsidR="00A735B3" w:rsidRPr="002E56B9" w:rsidRDefault="00A735B3" w:rsidP="00560F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B7727B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CD44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9A7A3D9"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F45745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68C92B5" w14:textId="77777777" w:rsidR="00A735B3" w:rsidRPr="002E56B9" w:rsidRDefault="00A735B3" w:rsidP="00560F48">
            <w:pPr>
              <w:pStyle w:val="TAL"/>
            </w:pPr>
          </w:p>
        </w:tc>
      </w:tr>
      <w:tr w:rsidR="00A735B3" w:rsidRPr="002E56B9" w14:paraId="648B424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0941DBC" w14:textId="77777777" w:rsidR="00A735B3" w:rsidRPr="002E56B9" w:rsidRDefault="00A735B3" w:rsidP="00560F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4D4554EB" w14:textId="77777777" w:rsidR="00A735B3" w:rsidRPr="002E56B9" w:rsidRDefault="00A735B3" w:rsidP="00560F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7D787D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846CC6" w14:textId="77777777" w:rsidR="00A735B3" w:rsidRPr="002E56B9" w:rsidRDefault="00A735B3" w:rsidP="00560F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4D4DBE06"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A7FBAB5"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12A7304" w14:textId="77777777" w:rsidR="00A735B3" w:rsidRPr="002E56B9" w:rsidRDefault="00A735B3" w:rsidP="00560F48">
            <w:pPr>
              <w:pStyle w:val="TAL"/>
            </w:pPr>
          </w:p>
        </w:tc>
      </w:tr>
      <w:tr w:rsidR="00A735B3" w:rsidRPr="002E56B9" w14:paraId="6921B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D7BB314" w14:textId="77777777" w:rsidR="00A735B3" w:rsidRPr="002E56B9" w:rsidRDefault="00A735B3" w:rsidP="00560F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1D91F310" w14:textId="77777777" w:rsidR="00A735B3" w:rsidRPr="002E56B9" w:rsidRDefault="00A735B3" w:rsidP="00560F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3267CC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8D1768" w14:textId="77777777" w:rsidR="00A735B3" w:rsidRPr="002E56B9" w:rsidRDefault="00A735B3" w:rsidP="00560F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1DC7F76F" w14:textId="77777777" w:rsidR="00A735B3" w:rsidRPr="002E56B9" w:rsidRDefault="00A735B3" w:rsidP="00560F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B6C111A"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BD8D9A1" w14:textId="77777777" w:rsidR="00A735B3" w:rsidRPr="002E56B9" w:rsidRDefault="00A735B3" w:rsidP="00560F48">
            <w:pPr>
              <w:pStyle w:val="TAL"/>
            </w:pPr>
          </w:p>
        </w:tc>
      </w:tr>
      <w:tr w:rsidR="00A735B3" w:rsidRPr="002E56B9" w14:paraId="516E29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91F86A" w14:textId="77777777" w:rsidR="00A735B3" w:rsidRPr="002E56B9" w:rsidRDefault="00A735B3" w:rsidP="00560F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0F3DE89" w14:textId="77777777" w:rsidR="00A735B3" w:rsidRPr="002E56B9" w:rsidRDefault="00A735B3" w:rsidP="00560F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AD1A6B"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B3CE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ABB84EA"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E6E48A" w14:textId="77777777" w:rsidR="00A735B3" w:rsidRPr="002E56B9" w:rsidRDefault="00A735B3" w:rsidP="00560F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2DA72AD" w14:textId="77777777" w:rsidR="00A735B3" w:rsidRPr="002E56B9" w:rsidRDefault="00A735B3" w:rsidP="00560F48">
            <w:pPr>
              <w:pStyle w:val="TAL"/>
            </w:pPr>
          </w:p>
        </w:tc>
      </w:tr>
      <w:tr w:rsidR="00A735B3" w:rsidRPr="002E56B9" w14:paraId="49F5F94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A4BED41" w14:textId="77777777" w:rsidR="00A735B3" w:rsidRPr="002E56B9" w:rsidRDefault="00A735B3" w:rsidP="00560F48">
            <w:pPr>
              <w:pStyle w:val="TAL"/>
            </w:pPr>
            <w:r w:rsidRPr="002E56B9">
              <w:lastRenderedPageBreak/>
              <w:t>5.2A.2.2.2</w:t>
            </w:r>
          </w:p>
        </w:tc>
        <w:tc>
          <w:tcPr>
            <w:tcW w:w="4520" w:type="dxa"/>
            <w:tcBorders>
              <w:top w:val="single" w:sz="4" w:space="0" w:color="auto"/>
              <w:left w:val="single" w:sz="4" w:space="0" w:color="auto"/>
              <w:bottom w:val="single" w:sz="4" w:space="0" w:color="auto"/>
              <w:right w:val="single" w:sz="4" w:space="0" w:color="auto"/>
            </w:tcBorders>
          </w:tcPr>
          <w:p w14:paraId="1DD97CE7" w14:textId="77777777" w:rsidR="00A735B3" w:rsidRPr="002E56B9" w:rsidRDefault="00A735B3" w:rsidP="00560F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B997CC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55272E"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CCC25C"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493B88" w14:textId="77777777" w:rsidR="00A735B3" w:rsidRPr="002E56B9" w:rsidRDefault="00A735B3" w:rsidP="00560F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D7DB0D7" w14:textId="77777777" w:rsidR="00A735B3" w:rsidRPr="002E56B9" w:rsidRDefault="00A735B3" w:rsidP="00560F48">
            <w:pPr>
              <w:pStyle w:val="TAL"/>
            </w:pPr>
            <w:r w:rsidRPr="002E56B9">
              <w:t>NOTE 1</w:t>
            </w:r>
          </w:p>
        </w:tc>
      </w:tr>
      <w:tr w:rsidR="00A735B3" w:rsidRPr="002E56B9" w14:paraId="3CD64F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C680196" w14:textId="77777777" w:rsidR="00A735B3" w:rsidRPr="002E56B9" w:rsidRDefault="00A735B3" w:rsidP="00560F48">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3D11C291" w14:textId="77777777" w:rsidR="00A735B3" w:rsidRPr="002E56B9" w:rsidRDefault="00A735B3" w:rsidP="00560F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D61FDE1"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558C55"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F592C9" w14:textId="77777777" w:rsidR="00A735B3" w:rsidRPr="002E56B9" w:rsidRDefault="00A735B3" w:rsidP="00560F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F0D172A" w14:textId="77777777" w:rsidR="00A735B3" w:rsidRPr="002E56B9" w:rsidRDefault="00A735B3" w:rsidP="00560F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43E808D" w14:textId="77777777" w:rsidR="00A735B3" w:rsidRPr="002E56B9" w:rsidRDefault="00A735B3" w:rsidP="00560F48">
            <w:pPr>
              <w:pStyle w:val="TAL"/>
            </w:pPr>
            <w:r w:rsidRPr="002E56B9">
              <w:t>NOTE 1</w:t>
            </w:r>
          </w:p>
        </w:tc>
      </w:tr>
      <w:tr w:rsidR="00A735B3" w:rsidRPr="002E56B9" w14:paraId="28AB83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C710DA" w14:textId="77777777" w:rsidR="00A735B3" w:rsidRPr="002E56B9" w:rsidRDefault="00A735B3" w:rsidP="00560F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63DE254E" w14:textId="77777777" w:rsidR="00A735B3" w:rsidRPr="002E56B9" w:rsidRDefault="00A735B3" w:rsidP="00560F48">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C49FE5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E7997"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97B5B9D"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C7673FF"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74CCEF0" w14:textId="77777777" w:rsidR="00A735B3" w:rsidRPr="002E56B9" w:rsidRDefault="00A735B3" w:rsidP="00560F48">
            <w:pPr>
              <w:pStyle w:val="TAL"/>
            </w:pPr>
            <w:r w:rsidRPr="002E56B9">
              <w:t>NOTE 1</w:t>
            </w:r>
          </w:p>
        </w:tc>
      </w:tr>
      <w:tr w:rsidR="00A735B3" w:rsidRPr="002E56B9" w14:paraId="6E70ED0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E9A620" w14:textId="77777777" w:rsidR="00A735B3" w:rsidRPr="002E56B9" w:rsidRDefault="00A735B3" w:rsidP="00560F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5C9709DE" w14:textId="77777777" w:rsidR="00A735B3" w:rsidRPr="002E56B9" w:rsidRDefault="00A735B3" w:rsidP="00560F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962673C"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F1F3D9E" w14:textId="77777777" w:rsidR="00A735B3" w:rsidRPr="002E56B9" w:rsidRDefault="00A735B3" w:rsidP="00560F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C8BA18E"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C17F2F"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38E333" w14:textId="77777777" w:rsidR="00A735B3" w:rsidRPr="002E56B9" w:rsidRDefault="00A735B3" w:rsidP="00560F48">
            <w:pPr>
              <w:pStyle w:val="TAL"/>
            </w:pPr>
          </w:p>
        </w:tc>
      </w:tr>
      <w:tr w:rsidR="00A735B3" w:rsidRPr="002E56B9" w14:paraId="09DCCE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42D72C" w14:textId="77777777" w:rsidR="00A735B3" w:rsidRPr="002E56B9" w:rsidRDefault="00A735B3" w:rsidP="00560F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845AFE5" w14:textId="77777777" w:rsidR="00A735B3" w:rsidRPr="002E56B9" w:rsidRDefault="00A735B3" w:rsidP="00560F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4798FDF"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915A3D" w14:textId="77777777" w:rsidR="00A735B3" w:rsidRPr="002E56B9" w:rsidRDefault="00A735B3" w:rsidP="00560F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13FDCA8"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4A00F4AB"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72395" w14:textId="77777777" w:rsidR="00A735B3" w:rsidRPr="002E56B9" w:rsidRDefault="00A735B3" w:rsidP="00560F48">
            <w:pPr>
              <w:pStyle w:val="TAL"/>
            </w:pPr>
          </w:p>
        </w:tc>
      </w:tr>
      <w:tr w:rsidR="00A735B3" w:rsidRPr="002E56B9" w14:paraId="302F305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E4B6D2" w14:textId="77777777" w:rsidR="00A735B3" w:rsidRPr="002E56B9" w:rsidRDefault="00A735B3" w:rsidP="00560F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3F46809D" w14:textId="77777777" w:rsidR="00A735B3" w:rsidRPr="002E56B9" w:rsidRDefault="00A735B3" w:rsidP="00560F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EC0D749"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0FD39A"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358ABE"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88606"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1DA5658" w14:textId="77777777" w:rsidR="00A735B3" w:rsidRPr="002E56B9" w:rsidRDefault="00A735B3" w:rsidP="00560F48">
            <w:pPr>
              <w:pStyle w:val="TAL"/>
            </w:pPr>
          </w:p>
        </w:tc>
      </w:tr>
      <w:tr w:rsidR="00A735B3" w:rsidRPr="002E56B9" w14:paraId="2EC71F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D5F015A" w14:textId="77777777" w:rsidR="00A735B3" w:rsidRPr="002E56B9" w:rsidRDefault="00A735B3" w:rsidP="00560F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60C393EA" w14:textId="77777777" w:rsidR="00A735B3" w:rsidRPr="002E56B9" w:rsidRDefault="00A735B3" w:rsidP="00560F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A0E570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2D1A95"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4618FB6" w14:textId="77777777" w:rsidR="00A735B3" w:rsidRPr="002E56B9" w:rsidRDefault="00A735B3" w:rsidP="00560F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DD2FAD3"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1ED7C52" w14:textId="77777777" w:rsidR="00A735B3" w:rsidRPr="002E56B9" w:rsidRDefault="00A735B3" w:rsidP="00560F48">
            <w:pPr>
              <w:pStyle w:val="TAL"/>
            </w:pPr>
          </w:p>
        </w:tc>
      </w:tr>
      <w:tr w:rsidR="00A735B3" w:rsidRPr="002E56B9" w14:paraId="6916AC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0E2119" w14:textId="77777777" w:rsidR="00A735B3" w:rsidRPr="002E56B9" w:rsidRDefault="00A735B3" w:rsidP="00560F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11876E7" w14:textId="77777777" w:rsidR="00A735B3" w:rsidRPr="002E56B9" w:rsidRDefault="00A735B3" w:rsidP="00560F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9645F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064070"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CE2D544" w14:textId="77777777" w:rsidR="00A735B3" w:rsidRPr="002E56B9" w:rsidRDefault="00A735B3" w:rsidP="00560F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51C5D9B"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3FDD38" w14:textId="77777777" w:rsidR="00A735B3" w:rsidRPr="002E56B9" w:rsidRDefault="00A735B3" w:rsidP="00560F48">
            <w:pPr>
              <w:pStyle w:val="TAL"/>
            </w:pPr>
          </w:p>
        </w:tc>
      </w:tr>
      <w:tr w:rsidR="00A735B3" w:rsidRPr="002E56B9" w14:paraId="36A959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EA7AD" w14:textId="77777777" w:rsidR="00A735B3" w:rsidRPr="002E56B9" w:rsidRDefault="00A735B3" w:rsidP="00560F48">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69D36D6A" w14:textId="77777777" w:rsidR="00A735B3" w:rsidRPr="002E56B9" w:rsidRDefault="00A735B3" w:rsidP="00560F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1965F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A2C4B"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032187B"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CE1FB5B" w14:textId="77777777" w:rsidR="00A735B3" w:rsidRPr="002E56B9" w:rsidRDefault="00A735B3" w:rsidP="00560F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4748F46" w14:textId="77777777" w:rsidR="00A735B3" w:rsidRPr="002E56B9" w:rsidRDefault="00A735B3" w:rsidP="00560F48">
            <w:pPr>
              <w:pStyle w:val="TAL"/>
            </w:pPr>
          </w:p>
        </w:tc>
      </w:tr>
      <w:tr w:rsidR="00A735B3" w:rsidRPr="002E56B9" w14:paraId="548DB65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9E0503B" w14:textId="77777777" w:rsidR="00A735B3" w:rsidRPr="002E56B9" w:rsidRDefault="00A735B3" w:rsidP="00560F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4D7299A3" w14:textId="77777777" w:rsidR="00A735B3" w:rsidRPr="002E56B9" w:rsidRDefault="00A735B3" w:rsidP="00560F48">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7CD0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82AAD" w14:textId="77777777" w:rsidR="00A735B3" w:rsidRPr="002E56B9" w:rsidRDefault="00A735B3" w:rsidP="00560F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469F6B4"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02A38A6" w14:textId="77777777" w:rsidR="00A735B3" w:rsidRPr="002E56B9" w:rsidRDefault="00A735B3" w:rsidP="00560F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ECC094D" w14:textId="77777777" w:rsidR="00A735B3" w:rsidRPr="002E56B9" w:rsidRDefault="00A735B3" w:rsidP="00560F48">
            <w:pPr>
              <w:pStyle w:val="TAL"/>
            </w:pPr>
            <w:r w:rsidRPr="002E56B9">
              <w:t>NOTE 1</w:t>
            </w:r>
          </w:p>
        </w:tc>
      </w:tr>
      <w:tr w:rsidR="00A735B3" w:rsidRPr="002E56B9" w14:paraId="3B8FE8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9A4DD3" w14:textId="77777777" w:rsidR="00A735B3" w:rsidRPr="002E56B9" w:rsidRDefault="00A735B3" w:rsidP="00560F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9A88665"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38BC5D"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89F164C"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A274BA1"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08D608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BC798D" w14:textId="77777777" w:rsidR="00A735B3" w:rsidRPr="002E56B9" w:rsidRDefault="00A735B3" w:rsidP="00560F48">
            <w:pPr>
              <w:pStyle w:val="TAL"/>
            </w:pPr>
          </w:p>
        </w:tc>
      </w:tr>
      <w:tr w:rsidR="00A735B3" w:rsidRPr="002E56B9" w14:paraId="2C1FB9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DCDFC1" w14:textId="77777777" w:rsidR="00A735B3" w:rsidRPr="002E56B9" w:rsidRDefault="00A735B3" w:rsidP="00560F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2680B27A"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24BB11D"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CD66141"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75DCB89"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456273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82AC6F6" w14:textId="77777777" w:rsidR="00A735B3" w:rsidRPr="002E56B9" w:rsidRDefault="00A735B3" w:rsidP="00560F48">
            <w:pPr>
              <w:pStyle w:val="TAL"/>
            </w:pPr>
          </w:p>
        </w:tc>
      </w:tr>
      <w:tr w:rsidR="00A735B3" w:rsidRPr="002E56B9" w14:paraId="4F3157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825507D" w14:textId="77777777" w:rsidR="00A735B3" w:rsidRPr="002E56B9" w:rsidRDefault="00A735B3" w:rsidP="00560F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2A8DBA88" w14:textId="77777777" w:rsidR="00A735B3" w:rsidRPr="002E56B9" w:rsidRDefault="00A735B3" w:rsidP="00560F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A39B53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E90513"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746F70" w14:textId="77777777" w:rsidR="00A735B3" w:rsidRPr="002E56B9" w:rsidRDefault="00A735B3" w:rsidP="00560F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DE3E4BD"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ACB2AAF" w14:textId="77777777" w:rsidR="00A735B3" w:rsidRPr="002E56B9" w:rsidRDefault="00A735B3" w:rsidP="00560F48">
            <w:pPr>
              <w:pStyle w:val="TAL"/>
            </w:pPr>
          </w:p>
        </w:tc>
      </w:tr>
      <w:tr w:rsidR="00A735B3" w:rsidRPr="002E56B9" w14:paraId="0E260E6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F7118F" w14:textId="77777777" w:rsidR="00A735B3" w:rsidRPr="002E56B9" w:rsidRDefault="00A735B3" w:rsidP="00560F48">
            <w:pPr>
              <w:pStyle w:val="TAL"/>
            </w:pPr>
            <w:r w:rsidRPr="002E56B9">
              <w:lastRenderedPageBreak/>
              <w:t>5.2A.3A.1.2</w:t>
            </w:r>
          </w:p>
        </w:tc>
        <w:tc>
          <w:tcPr>
            <w:tcW w:w="4520" w:type="dxa"/>
            <w:tcBorders>
              <w:top w:val="single" w:sz="4" w:space="0" w:color="auto"/>
              <w:left w:val="single" w:sz="4" w:space="0" w:color="auto"/>
              <w:bottom w:val="single" w:sz="4" w:space="0" w:color="auto"/>
              <w:right w:val="single" w:sz="4" w:space="0" w:color="auto"/>
            </w:tcBorders>
          </w:tcPr>
          <w:p w14:paraId="4B69740A" w14:textId="77777777" w:rsidR="00A735B3" w:rsidRPr="002E56B9" w:rsidRDefault="00A735B3" w:rsidP="00560F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957C5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D03E92"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BFD3184" w14:textId="77777777" w:rsidR="00A735B3" w:rsidRPr="002E56B9" w:rsidRDefault="00A735B3" w:rsidP="00560F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6183EC"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70ECEF2" w14:textId="77777777" w:rsidR="00A735B3" w:rsidRPr="002E56B9" w:rsidRDefault="00A735B3" w:rsidP="00560F48">
            <w:pPr>
              <w:pStyle w:val="TAL"/>
            </w:pPr>
          </w:p>
        </w:tc>
      </w:tr>
      <w:tr w:rsidR="00A735B3" w:rsidRPr="002E56B9" w14:paraId="298CFD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50456D1" w14:textId="77777777" w:rsidR="00A735B3" w:rsidRPr="002E56B9" w:rsidRDefault="00A735B3" w:rsidP="00560F48">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72838D5A" w14:textId="77777777" w:rsidR="00A735B3" w:rsidRPr="002E56B9" w:rsidRDefault="00A735B3" w:rsidP="00560F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BD2B87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FAC5E8"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8871C9D" w14:textId="77777777" w:rsidR="00A735B3" w:rsidRPr="002E56B9" w:rsidRDefault="00A735B3" w:rsidP="00560F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6189E1"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2F34438" w14:textId="77777777" w:rsidR="00A735B3" w:rsidRPr="002E56B9" w:rsidRDefault="00A735B3" w:rsidP="00560F48">
            <w:pPr>
              <w:pStyle w:val="TAL"/>
            </w:pPr>
          </w:p>
        </w:tc>
      </w:tr>
      <w:tr w:rsidR="005C771F" w:rsidRPr="00BB629B" w14:paraId="2FCA730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8E2FE" w14:textId="77777777" w:rsidR="005C771F" w:rsidRPr="00BB629B" w:rsidRDefault="005C771F" w:rsidP="00560F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1908FE45" w14:textId="77777777" w:rsidR="005C771F" w:rsidRPr="00BB629B" w:rsidRDefault="005C771F" w:rsidP="00560F48">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90F684C" w14:textId="77777777" w:rsidR="005C771F" w:rsidRPr="00BB629B" w:rsidRDefault="005C771F" w:rsidP="00560F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20ED2C" w14:textId="77777777" w:rsidR="005C771F" w:rsidRPr="00BB629B" w:rsidRDefault="005C771F" w:rsidP="00560F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D37885A"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7676B697" w14:textId="77777777" w:rsidR="005C771F" w:rsidRPr="00BB629B" w:rsidRDefault="005C771F" w:rsidP="00560F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47AD26" w14:textId="77777777" w:rsidR="005C771F" w:rsidRPr="00BB629B" w:rsidRDefault="005C771F" w:rsidP="00560F48">
            <w:pPr>
              <w:pStyle w:val="TAL"/>
            </w:pPr>
          </w:p>
        </w:tc>
      </w:tr>
      <w:tr w:rsidR="00A735B3" w:rsidRPr="002E56B9" w14:paraId="47A51A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0D773DE" w14:textId="77777777" w:rsidR="00A735B3" w:rsidRPr="002E56B9" w:rsidRDefault="00A735B3" w:rsidP="00560F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484CAD1" w14:textId="77777777" w:rsidR="00A735B3" w:rsidRPr="002E56B9" w:rsidRDefault="00A735B3" w:rsidP="00560F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656C1E"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1C3F1"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F6D6EF"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A05542"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394ED" w14:textId="77777777" w:rsidR="00A735B3" w:rsidRPr="002E56B9" w:rsidRDefault="00A735B3" w:rsidP="00560F48">
            <w:pPr>
              <w:pStyle w:val="TAL"/>
            </w:pPr>
          </w:p>
        </w:tc>
      </w:tr>
      <w:tr w:rsidR="00A735B3" w:rsidRPr="002E56B9" w14:paraId="4FB34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EDECBF" w14:textId="77777777" w:rsidR="00A735B3" w:rsidRPr="002E56B9" w:rsidRDefault="00A735B3" w:rsidP="00560F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5AA04CC0" w14:textId="77777777" w:rsidR="00A735B3" w:rsidRPr="002E56B9" w:rsidRDefault="00A735B3" w:rsidP="00560F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D5B35"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90EAF3"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25F4B"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5E931D"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3EBBB1" w14:textId="77777777" w:rsidR="00A735B3" w:rsidRPr="002E56B9" w:rsidRDefault="00A735B3" w:rsidP="00560F48">
            <w:pPr>
              <w:pStyle w:val="TAL"/>
            </w:pPr>
          </w:p>
        </w:tc>
      </w:tr>
      <w:tr w:rsidR="00A735B3" w:rsidRPr="002E56B9" w14:paraId="447BCF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D32B0B" w14:textId="77777777" w:rsidR="00A735B3" w:rsidRPr="002E56B9" w:rsidRDefault="00A735B3" w:rsidP="00560F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C27213C" w14:textId="77777777" w:rsidR="00A735B3" w:rsidRPr="002E56B9" w:rsidRDefault="00A735B3" w:rsidP="00560F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32C547"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C6FD65" w14:textId="77777777" w:rsidR="00A735B3" w:rsidRPr="002E56B9" w:rsidRDefault="00A735B3" w:rsidP="00560F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EF40C44" w14:textId="77777777" w:rsidR="00A735B3" w:rsidRPr="002E56B9" w:rsidRDefault="00A735B3" w:rsidP="00560F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87813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0635" w14:textId="77777777" w:rsidR="00A735B3" w:rsidRPr="002E56B9" w:rsidRDefault="00A735B3" w:rsidP="00560F48">
            <w:pPr>
              <w:pStyle w:val="TAL"/>
            </w:pPr>
          </w:p>
        </w:tc>
      </w:tr>
      <w:tr w:rsidR="00A735B3" w:rsidRPr="002E56B9" w14:paraId="62F194B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CE5C664" w14:textId="77777777" w:rsidR="00A735B3" w:rsidRPr="002E56B9" w:rsidRDefault="00A735B3" w:rsidP="00560F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75F8C2BE" w14:textId="77777777" w:rsidR="00A735B3" w:rsidRPr="002E56B9" w:rsidRDefault="00A735B3" w:rsidP="00560F48">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353D9C0"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575CA" w14:textId="77777777" w:rsidR="00A735B3" w:rsidRPr="002E56B9" w:rsidRDefault="00A735B3" w:rsidP="00560F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2149475" w14:textId="77777777" w:rsidR="00A735B3" w:rsidRPr="002E56B9" w:rsidRDefault="00A735B3" w:rsidP="00560F48">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1A9030B0"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A87DDF" w14:textId="77777777" w:rsidR="00A735B3" w:rsidRPr="002E56B9" w:rsidRDefault="00A735B3" w:rsidP="00560F48">
            <w:pPr>
              <w:pStyle w:val="TAL"/>
            </w:pPr>
          </w:p>
        </w:tc>
      </w:tr>
      <w:tr w:rsidR="00A735B3" w:rsidRPr="002E56B9" w14:paraId="07F254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8E46130" w14:textId="77777777" w:rsidR="00A735B3" w:rsidRPr="002E56B9" w:rsidRDefault="00A735B3" w:rsidP="00560F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1C716DAB" w14:textId="77777777" w:rsidR="00A735B3" w:rsidRPr="002E56B9" w:rsidRDefault="00A735B3" w:rsidP="00560F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8FCEE" w14:textId="77777777" w:rsidR="00A735B3" w:rsidRPr="002E56B9" w:rsidRDefault="00A735B3" w:rsidP="00560F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C1F10" w14:textId="77777777" w:rsidR="00A735B3" w:rsidRPr="002E56B9" w:rsidRDefault="00A735B3" w:rsidP="00560F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20722B" w14:textId="77777777" w:rsidR="00A735B3" w:rsidRPr="002E56B9" w:rsidRDefault="00A735B3" w:rsidP="00560F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C8AECB" w14:textId="77777777" w:rsidR="00A735B3" w:rsidRPr="002E56B9" w:rsidRDefault="00A735B3" w:rsidP="00560F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66D0D" w14:textId="77777777" w:rsidR="00A735B3" w:rsidRPr="002E56B9" w:rsidRDefault="00A735B3" w:rsidP="00560F48">
            <w:pPr>
              <w:pStyle w:val="TAL"/>
            </w:pPr>
          </w:p>
        </w:tc>
      </w:tr>
      <w:tr w:rsidR="00A735B3" w:rsidRPr="002E56B9" w14:paraId="47374E8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9714DB" w14:textId="77777777" w:rsidR="00A735B3" w:rsidRPr="002E56B9" w:rsidRDefault="00A735B3" w:rsidP="00560F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1D080E32" w14:textId="77777777" w:rsidR="00A735B3" w:rsidRPr="002E56B9" w:rsidRDefault="00A735B3" w:rsidP="00560F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1558B9" w14:textId="77777777" w:rsidR="00A735B3" w:rsidRPr="002E56B9" w:rsidRDefault="00A735B3" w:rsidP="00560F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F992C4" w14:textId="77777777" w:rsidR="00A735B3" w:rsidRPr="002E56B9" w:rsidRDefault="00A735B3" w:rsidP="00560F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802FB6" w14:textId="77777777" w:rsidR="00A735B3" w:rsidRPr="002E56B9" w:rsidRDefault="00A735B3" w:rsidP="00560F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B33008" w14:textId="77777777" w:rsidR="00A735B3" w:rsidRPr="002E56B9" w:rsidRDefault="00A735B3" w:rsidP="00560F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4697B7" w14:textId="77777777" w:rsidR="00A735B3" w:rsidRPr="002E56B9" w:rsidRDefault="00A735B3" w:rsidP="00560F48">
            <w:pPr>
              <w:pStyle w:val="TAL"/>
              <w:rPr>
                <w:lang w:eastAsia="ko-KR"/>
              </w:rPr>
            </w:pPr>
          </w:p>
        </w:tc>
      </w:tr>
      <w:tr w:rsidR="00A735B3" w:rsidRPr="002E56B9" w14:paraId="38468A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B6AA1" w14:textId="77777777" w:rsidR="00A735B3" w:rsidRPr="002E56B9" w:rsidRDefault="00A735B3" w:rsidP="00560F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9C66C12" w14:textId="77777777" w:rsidR="00A735B3" w:rsidRPr="002E56B9" w:rsidRDefault="00A735B3" w:rsidP="00560F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C2CB040" w14:textId="77777777" w:rsidR="00A735B3" w:rsidRPr="002E56B9" w:rsidRDefault="00A735B3" w:rsidP="00560F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9726C8E" w14:textId="77777777" w:rsidR="00A735B3" w:rsidRPr="002E56B9" w:rsidRDefault="00A735B3" w:rsidP="00560F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5BB4D3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D8F0C3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D40813" w14:textId="77777777" w:rsidR="00A735B3" w:rsidRPr="002E56B9" w:rsidRDefault="00A735B3" w:rsidP="00560F48">
            <w:pPr>
              <w:pStyle w:val="TAL"/>
              <w:rPr>
                <w:lang w:eastAsia="ko-KR"/>
              </w:rPr>
            </w:pPr>
          </w:p>
        </w:tc>
      </w:tr>
      <w:tr w:rsidR="00A735B3" w:rsidRPr="002E56B9" w14:paraId="251FD5F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4CB7FD" w14:textId="77777777" w:rsidR="00A735B3" w:rsidRPr="002E56B9" w:rsidRDefault="00A735B3" w:rsidP="00560F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6B3B0B1F" w14:textId="77777777" w:rsidR="00A735B3" w:rsidRPr="002E56B9" w:rsidRDefault="00A735B3" w:rsidP="00560F48">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53269687" w14:textId="77777777" w:rsidR="00A735B3" w:rsidRPr="002E56B9" w:rsidRDefault="00A735B3" w:rsidP="00560F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699309" w14:textId="77777777" w:rsidR="00A735B3" w:rsidRPr="002E56B9" w:rsidRDefault="00A735B3" w:rsidP="00560F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0F3A7985" w14:textId="77777777" w:rsidR="00A735B3" w:rsidRPr="002E56B9" w:rsidRDefault="00A735B3" w:rsidP="00560F48">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51548E1A" w14:textId="77777777" w:rsidR="00A735B3" w:rsidRPr="002E56B9" w:rsidRDefault="00A735B3" w:rsidP="00560F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3DC4A6C" w14:textId="77777777" w:rsidR="00A735B3" w:rsidRPr="002E56B9" w:rsidRDefault="00A735B3" w:rsidP="00560F48">
            <w:pPr>
              <w:pStyle w:val="TAL"/>
              <w:rPr>
                <w:lang w:eastAsia="ko-KR"/>
              </w:rPr>
            </w:pPr>
          </w:p>
        </w:tc>
      </w:tr>
      <w:tr w:rsidR="00A735B3" w:rsidRPr="002E56B9" w14:paraId="242C7C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15F6E0B" w14:textId="77777777" w:rsidR="00A735B3" w:rsidRPr="002E56B9" w:rsidRDefault="00A735B3" w:rsidP="00560F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550D80A0" w14:textId="77777777" w:rsidR="00A735B3" w:rsidRPr="002E56B9" w:rsidRDefault="00A735B3" w:rsidP="00560F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0C51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AAA027"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CED5FC"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3D88B"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C74EF3" w14:textId="77777777" w:rsidR="00A735B3" w:rsidRPr="002E56B9" w:rsidRDefault="00A735B3" w:rsidP="00560F48">
            <w:pPr>
              <w:pStyle w:val="TAL"/>
              <w:rPr>
                <w:lang w:eastAsia="ko-KR"/>
              </w:rPr>
            </w:pPr>
          </w:p>
        </w:tc>
      </w:tr>
      <w:tr w:rsidR="00A735B3" w:rsidRPr="002E56B9" w14:paraId="6908EC2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C03502" w14:textId="77777777" w:rsidR="00A735B3" w:rsidRPr="002E56B9" w:rsidRDefault="00A735B3" w:rsidP="00560F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3DBE6312" w14:textId="77777777" w:rsidR="00A735B3" w:rsidRPr="002E56B9" w:rsidRDefault="00A735B3" w:rsidP="00560F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7F1B"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781949"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E6EBD45"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5FB8EF"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46A3DC" w14:textId="77777777" w:rsidR="00A735B3" w:rsidRPr="002E56B9" w:rsidRDefault="00A735B3" w:rsidP="00560F48">
            <w:pPr>
              <w:pStyle w:val="TAL"/>
              <w:rPr>
                <w:lang w:eastAsia="ko-KR"/>
              </w:rPr>
            </w:pPr>
          </w:p>
        </w:tc>
      </w:tr>
      <w:tr w:rsidR="00A735B3" w:rsidRPr="002E56B9" w14:paraId="6A49E8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57E3EB" w14:textId="77777777" w:rsidR="00A735B3" w:rsidRPr="002E56B9" w:rsidRDefault="00A735B3" w:rsidP="00560F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4CF62BF" w14:textId="77777777" w:rsidR="00A735B3" w:rsidRPr="002E56B9" w:rsidRDefault="00A735B3" w:rsidP="00560F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30C11F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198BF0" w14:textId="77777777" w:rsidR="00A735B3" w:rsidRPr="002E56B9" w:rsidRDefault="00A735B3" w:rsidP="00560F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C1A6F46" w14:textId="77777777" w:rsidR="00A735B3" w:rsidRPr="002E56B9" w:rsidRDefault="00A735B3" w:rsidP="00560F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D2B984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7E09C6" w14:textId="77777777" w:rsidR="00A735B3" w:rsidRPr="002E56B9" w:rsidRDefault="00A735B3" w:rsidP="00560F48">
            <w:pPr>
              <w:pStyle w:val="TAL"/>
              <w:rPr>
                <w:lang w:eastAsia="ko-KR"/>
              </w:rPr>
            </w:pPr>
          </w:p>
        </w:tc>
      </w:tr>
      <w:tr w:rsidR="00A735B3" w:rsidRPr="002E56B9" w14:paraId="5392E8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0614649" w14:textId="77777777" w:rsidR="00A735B3" w:rsidRPr="002E56B9" w:rsidRDefault="00A735B3" w:rsidP="00560F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1ED22B79" w14:textId="77777777" w:rsidR="00A735B3" w:rsidRPr="002E56B9" w:rsidRDefault="00A735B3" w:rsidP="00560F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A8956"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D393E9"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DE529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138249"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7A0808" w14:textId="77777777" w:rsidR="00A735B3" w:rsidRPr="002E56B9" w:rsidRDefault="00A735B3" w:rsidP="00560F48">
            <w:pPr>
              <w:pStyle w:val="TAL"/>
              <w:rPr>
                <w:lang w:eastAsia="ko-KR"/>
              </w:rPr>
            </w:pPr>
          </w:p>
        </w:tc>
      </w:tr>
      <w:tr w:rsidR="00A735B3" w:rsidRPr="002E56B9" w14:paraId="794F38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5F829C0" w14:textId="77777777" w:rsidR="00A735B3" w:rsidRPr="002E56B9" w:rsidRDefault="00A735B3" w:rsidP="00560F48">
            <w:pPr>
              <w:pStyle w:val="TAL"/>
            </w:pPr>
            <w:r w:rsidRPr="002E56B9">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5C668B55" w14:textId="77777777" w:rsidR="00A735B3" w:rsidRPr="002E56B9" w:rsidRDefault="00A735B3" w:rsidP="00560F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C1AE3"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05C98"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0CFCCC"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4B063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91E61" w14:textId="77777777" w:rsidR="00A735B3" w:rsidRPr="002E56B9" w:rsidRDefault="00A735B3" w:rsidP="00560F48">
            <w:pPr>
              <w:pStyle w:val="TAL"/>
            </w:pPr>
          </w:p>
        </w:tc>
      </w:tr>
      <w:tr w:rsidR="00A735B3" w:rsidRPr="002E56B9" w14:paraId="295350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4671DF" w14:textId="77777777" w:rsidR="00A735B3" w:rsidRPr="002E56B9" w:rsidRDefault="00A735B3" w:rsidP="00560F48">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8B5957" w14:textId="77777777" w:rsidR="00A735B3" w:rsidRPr="002E56B9" w:rsidRDefault="00A735B3" w:rsidP="00560F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EF5D0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D0000C" w14:textId="77777777" w:rsidR="00A735B3" w:rsidRPr="002E56B9" w:rsidRDefault="00A735B3" w:rsidP="00560F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39EC2E6" w14:textId="77777777" w:rsidR="00A735B3" w:rsidRPr="002E56B9" w:rsidRDefault="00A735B3" w:rsidP="00560F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A7B2A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7E1E0A" w14:textId="77777777" w:rsidR="00A735B3" w:rsidRPr="002E56B9" w:rsidRDefault="00A735B3" w:rsidP="00560F48">
            <w:pPr>
              <w:pStyle w:val="TAL"/>
            </w:pPr>
          </w:p>
        </w:tc>
      </w:tr>
      <w:tr w:rsidR="00A735B3" w:rsidRPr="002E56B9" w14:paraId="16F27CE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3AB9A8" w14:textId="77777777" w:rsidR="00A735B3" w:rsidRPr="002E56B9" w:rsidRDefault="00A735B3" w:rsidP="00560F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3F15F62" w14:textId="77777777" w:rsidR="00A735B3" w:rsidRPr="002E56B9" w:rsidRDefault="00A735B3" w:rsidP="00560F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DE52E76" w14:textId="77777777" w:rsidR="00A735B3" w:rsidRPr="002E56B9" w:rsidRDefault="00A735B3" w:rsidP="00560F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342216" w14:textId="77777777" w:rsidR="00A735B3" w:rsidRPr="002E56B9" w:rsidRDefault="00A735B3" w:rsidP="00560F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70C68D3" w14:textId="77777777" w:rsidR="00A735B3" w:rsidRPr="002E56B9" w:rsidRDefault="00A735B3" w:rsidP="00560F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21E67C1" w14:textId="77777777" w:rsidR="00A735B3" w:rsidRPr="002E56B9" w:rsidRDefault="00A735B3" w:rsidP="00560F48">
            <w:pPr>
              <w:pStyle w:val="TAL"/>
              <w:rPr>
                <w:rFonts w:cs="Arial"/>
              </w:rPr>
            </w:pPr>
            <w:r w:rsidRPr="002E56B9">
              <w:rPr>
                <w:rFonts w:cs="Arial"/>
              </w:rPr>
              <w:t>D008</w:t>
            </w:r>
          </w:p>
          <w:p w14:paraId="437F2FAE" w14:textId="77777777" w:rsidR="00A735B3" w:rsidRPr="002E56B9" w:rsidRDefault="00A735B3" w:rsidP="00560F48">
            <w:pPr>
              <w:pStyle w:val="TAL"/>
              <w:rPr>
                <w:rFonts w:eastAsia="SimSun" w:cs="Arial"/>
                <w:lang w:eastAsia="zh-CN"/>
              </w:rPr>
            </w:pPr>
            <w:r w:rsidRPr="002E56B9">
              <w:rPr>
                <w:rFonts w:cs="Arial"/>
              </w:rPr>
              <w:t>D009</w:t>
            </w:r>
          </w:p>
          <w:p w14:paraId="0154F48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351850" w14:textId="77777777" w:rsidR="00A735B3" w:rsidRPr="002E56B9" w:rsidRDefault="00A735B3" w:rsidP="00560F48">
            <w:pPr>
              <w:pStyle w:val="TAL"/>
            </w:pPr>
          </w:p>
        </w:tc>
      </w:tr>
      <w:tr w:rsidR="00A735B3" w:rsidRPr="002E56B9" w14:paraId="78BFBA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AF3020" w14:textId="77777777" w:rsidR="00A735B3" w:rsidRPr="002E56B9" w:rsidRDefault="00A735B3" w:rsidP="00560F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2ED641A3" w14:textId="6AA7640C" w:rsidR="00A735B3" w:rsidRPr="002E56B9" w:rsidRDefault="00A735B3" w:rsidP="00560F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CA0CBC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B668A8" w14:textId="77777777" w:rsidR="00A735B3" w:rsidRPr="002E56B9" w:rsidRDefault="00A735B3" w:rsidP="00560F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3D9ED7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1A76DDFF" w14:textId="77777777" w:rsidR="00A735B3" w:rsidRPr="002E56B9" w:rsidRDefault="00A735B3" w:rsidP="00560F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D2F4039" w14:textId="77777777" w:rsidR="00A735B3" w:rsidRPr="002E56B9" w:rsidRDefault="00A735B3" w:rsidP="00560F48">
            <w:pPr>
              <w:pStyle w:val="TAL"/>
            </w:pPr>
          </w:p>
        </w:tc>
      </w:tr>
      <w:tr w:rsidR="00A735B3" w:rsidRPr="002E56B9" w14:paraId="7D298BF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57A82" w14:textId="77777777" w:rsidR="00A735B3" w:rsidRPr="002E56B9" w:rsidRDefault="00A735B3" w:rsidP="00560F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619B6A7" w14:textId="32B61FF7" w:rsidR="00A735B3" w:rsidRPr="002E56B9" w:rsidRDefault="00A735B3" w:rsidP="00560F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80EE05"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382F59" w14:textId="77777777" w:rsidR="00A735B3" w:rsidRPr="002E56B9" w:rsidRDefault="00A735B3" w:rsidP="00560F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5A7D5AFF"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1618D789" w14:textId="77777777" w:rsidR="00A735B3" w:rsidRPr="002E56B9" w:rsidRDefault="00A735B3" w:rsidP="00560F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2114FA7" w14:textId="77777777" w:rsidR="00A735B3" w:rsidRPr="002E56B9" w:rsidRDefault="00A735B3" w:rsidP="00560F48">
            <w:pPr>
              <w:pStyle w:val="TAL"/>
            </w:pPr>
          </w:p>
        </w:tc>
      </w:tr>
      <w:tr w:rsidR="00A735B3" w:rsidRPr="002E56B9" w14:paraId="1E492F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DEA60F6" w14:textId="77777777" w:rsidR="00A735B3" w:rsidRPr="002E56B9" w:rsidRDefault="00A735B3" w:rsidP="00560F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6396910F" w14:textId="0FF50706" w:rsidR="00A735B3" w:rsidRPr="002E56B9" w:rsidRDefault="00A735B3" w:rsidP="00560F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247E888"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B07B74" w14:textId="77777777" w:rsidR="00A735B3" w:rsidRPr="002E56B9" w:rsidRDefault="00A735B3" w:rsidP="00560F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7C7CE70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5EB717B5" w14:textId="77777777" w:rsidR="00A735B3" w:rsidRPr="002E56B9" w:rsidRDefault="00A735B3" w:rsidP="00560F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1156ED2" w14:textId="77777777" w:rsidR="00A735B3" w:rsidRPr="002E56B9" w:rsidRDefault="00A735B3" w:rsidP="00560F48">
            <w:pPr>
              <w:pStyle w:val="TAL"/>
            </w:pPr>
          </w:p>
        </w:tc>
      </w:tr>
      <w:tr w:rsidR="00A735B3" w:rsidRPr="002E56B9" w14:paraId="5A31A2F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8B4F5F2" w14:textId="77777777" w:rsidR="00A735B3" w:rsidRPr="002E56B9" w:rsidRDefault="00A735B3" w:rsidP="00560F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514C4989" w14:textId="461B1ED0" w:rsidR="00A735B3" w:rsidRPr="002E56B9" w:rsidRDefault="00A735B3" w:rsidP="00560F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ADFA1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601EB9" w14:textId="77777777" w:rsidR="00A735B3" w:rsidRPr="002E56B9" w:rsidRDefault="00A735B3" w:rsidP="00560F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1875516"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3FD7D11C" w14:textId="77777777" w:rsidR="00A735B3" w:rsidRPr="002E56B9" w:rsidRDefault="00A735B3" w:rsidP="00560F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57DE7C7" w14:textId="77777777" w:rsidR="00A735B3" w:rsidRPr="002E56B9" w:rsidRDefault="00A735B3" w:rsidP="00560F48">
            <w:pPr>
              <w:pStyle w:val="TAL"/>
            </w:pPr>
          </w:p>
        </w:tc>
      </w:tr>
      <w:tr w:rsidR="00A735B3" w:rsidRPr="002E56B9" w14:paraId="30E754D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5F097" w14:textId="77777777" w:rsidR="00A735B3" w:rsidRPr="002E56B9" w:rsidRDefault="00A735B3" w:rsidP="00560F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2BAB4B" w14:textId="77777777" w:rsidR="00A735B3" w:rsidRPr="002E56B9" w:rsidRDefault="00A735B3" w:rsidP="00560F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73F4E"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244BC1"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7B22B3"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EF02F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451CB0B" w14:textId="77777777" w:rsidR="00A735B3" w:rsidRPr="002E56B9" w:rsidRDefault="00A735B3" w:rsidP="00560F48">
            <w:pPr>
              <w:pStyle w:val="TAL"/>
              <w:rPr>
                <w:b/>
              </w:rPr>
            </w:pPr>
          </w:p>
        </w:tc>
      </w:tr>
      <w:tr w:rsidR="00A735B3" w:rsidRPr="002E56B9" w14:paraId="0993C19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AF8365" w14:textId="77777777" w:rsidR="00A735B3" w:rsidRPr="002E56B9" w:rsidRDefault="00A735B3" w:rsidP="00560F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9507CC1" w14:textId="77777777" w:rsidR="00A735B3" w:rsidRPr="002E56B9" w:rsidRDefault="00A735B3" w:rsidP="00560F48">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FCEC165" w14:textId="77777777" w:rsidR="00A735B3" w:rsidRPr="002E56B9" w:rsidRDefault="00A735B3" w:rsidP="00560F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DE0BE6" w14:textId="77777777" w:rsidR="00A735B3" w:rsidRPr="002E56B9" w:rsidRDefault="00A735B3" w:rsidP="00560F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67B1F9E" w14:textId="77777777" w:rsidR="00A735B3" w:rsidRPr="002E56B9" w:rsidRDefault="00A735B3" w:rsidP="00560F48">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5C78B88E" w14:textId="77777777" w:rsidR="00A735B3" w:rsidRPr="002E56B9" w:rsidRDefault="00A735B3" w:rsidP="00560F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4CF65B" w14:textId="1979DCCB" w:rsidR="00A735B3" w:rsidRPr="002E56B9" w:rsidRDefault="00A735B3" w:rsidP="00560F48">
            <w:pPr>
              <w:pStyle w:val="TAL"/>
            </w:pPr>
          </w:p>
        </w:tc>
      </w:tr>
      <w:tr w:rsidR="00A735B3" w:rsidRPr="002E56B9" w14:paraId="7E0817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75E6F1" w14:textId="77777777" w:rsidR="00A735B3" w:rsidRPr="002E56B9" w:rsidRDefault="00A735B3" w:rsidP="00560F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3A296A6B" w14:textId="77777777" w:rsidR="00A735B3" w:rsidRPr="002E56B9" w:rsidRDefault="00A735B3" w:rsidP="00560F48">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1E44D8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8033C1"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74E2D8E" w14:textId="77777777" w:rsidR="00A735B3" w:rsidRPr="002E56B9" w:rsidRDefault="00A735B3" w:rsidP="00560F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369480"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BCC43" w14:textId="77777777" w:rsidR="00A735B3" w:rsidRPr="002E56B9" w:rsidRDefault="00A735B3" w:rsidP="00560F48">
            <w:pPr>
              <w:pStyle w:val="TAL"/>
            </w:pPr>
          </w:p>
        </w:tc>
      </w:tr>
      <w:tr w:rsidR="00A735B3" w:rsidRPr="002E56B9" w14:paraId="59DD43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776CE5F" w14:textId="77777777" w:rsidR="00A735B3" w:rsidRPr="002E56B9" w:rsidRDefault="00A735B3" w:rsidP="00560F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43D7C10B" w14:textId="77777777" w:rsidR="00A735B3" w:rsidRPr="002E56B9" w:rsidRDefault="00A735B3" w:rsidP="00560F48">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715951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067CBD"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DEC1428" w14:textId="77777777" w:rsidR="00A735B3" w:rsidRPr="002E56B9" w:rsidRDefault="00A735B3" w:rsidP="00560F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4CE36E6"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61CCC7A" w14:textId="77777777" w:rsidR="00A735B3" w:rsidRPr="002E56B9" w:rsidRDefault="00A735B3" w:rsidP="00560F48">
            <w:pPr>
              <w:pStyle w:val="TAL"/>
            </w:pPr>
          </w:p>
        </w:tc>
      </w:tr>
      <w:tr w:rsidR="00A735B3" w:rsidRPr="002E56B9" w14:paraId="245FFB7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8785321" w14:textId="77777777" w:rsidR="00A735B3" w:rsidRPr="002E56B9" w:rsidRDefault="00A735B3" w:rsidP="00560F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5B19D215" w14:textId="77777777" w:rsidR="00A735B3" w:rsidRPr="002E56B9" w:rsidRDefault="00A735B3" w:rsidP="00560F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D5935"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773F71C"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DBB121"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273586"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3D3D29" w14:textId="77777777" w:rsidR="00A735B3" w:rsidRPr="002E56B9" w:rsidRDefault="00A735B3" w:rsidP="00560F48">
            <w:pPr>
              <w:pStyle w:val="TAL"/>
            </w:pPr>
          </w:p>
        </w:tc>
      </w:tr>
      <w:tr w:rsidR="00A735B3" w:rsidRPr="002E56B9" w14:paraId="45EFDF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3E5567" w14:textId="77777777" w:rsidR="00A735B3" w:rsidRPr="002E56B9" w:rsidRDefault="00A735B3" w:rsidP="00560F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F5F161B" w14:textId="77777777" w:rsidR="00A735B3" w:rsidRPr="002E56B9" w:rsidRDefault="00A735B3" w:rsidP="00560F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DFBA7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B00301B" w14:textId="77777777" w:rsidR="00A735B3" w:rsidRPr="002E56B9" w:rsidRDefault="00A735B3" w:rsidP="00560F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4142585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40E53"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E63E46" w14:textId="77777777" w:rsidR="00A735B3" w:rsidRPr="002E56B9" w:rsidRDefault="00A735B3" w:rsidP="00560F48">
            <w:pPr>
              <w:pStyle w:val="TAL"/>
            </w:pPr>
          </w:p>
        </w:tc>
      </w:tr>
      <w:tr w:rsidR="005C771F" w:rsidRPr="00BB629B" w14:paraId="6A9E65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88ADB29" w14:textId="77777777" w:rsidR="005C771F" w:rsidRPr="00BB629B" w:rsidRDefault="005C771F" w:rsidP="00560F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120690CF" w14:textId="77777777" w:rsidR="005C771F" w:rsidRPr="00BB629B" w:rsidRDefault="005C771F" w:rsidP="00560F48">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20EE11AB" w14:textId="77777777" w:rsidR="005C771F" w:rsidRPr="00BB629B" w:rsidRDefault="005C771F" w:rsidP="00560F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289700" w14:textId="77777777" w:rsidR="005C771F" w:rsidRPr="00BB629B" w:rsidRDefault="005C771F" w:rsidP="00560F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835B895"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F72750" w14:textId="77777777" w:rsidR="005C771F" w:rsidRPr="00BB629B" w:rsidRDefault="005C771F" w:rsidP="00560F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7ABF338" w14:textId="77777777" w:rsidR="005C771F" w:rsidRPr="00BB629B" w:rsidRDefault="005C771F" w:rsidP="00560F48">
            <w:pPr>
              <w:pStyle w:val="TAL"/>
            </w:pPr>
          </w:p>
        </w:tc>
      </w:tr>
      <w:tr w:rsidR="00A735B3" w:rsidRPr="002E56B9" w14:paraId="75A695C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504E82" w14:textId="77777777" w:rsidR="00A735B3" w:rsidRPr="002E56B9" w:rsidRDefault="00A735B3" w:rsidP="00560F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9E09052" w14:textId="77777777" w:rsidR="00A735B3" w:rsidRPr="002E56B9" w:rsidRDefault="00A735B3" w:rsidP="00560F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D4B05"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03BF42"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CD028C"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E777D8" w14:textId="77777777" w:rsidR="00A735B3" w:rsidRPr="002E56B9" w:rsidRDefault="00A735B3" w:rsidP="00560F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ED8225" w14:textId="77777777" w:rsidR="00A735B3" w:rsidRPr="002E56B9" w:rsidRDefault="00A735B3" w:rsidP="00560F48">
            <w:pPr>
              <w:pStyle w:val="TAL"/>
            </w:pPr>
          </w:p>
        </w:tc>
      </w:tr>
      <w:tr w:rsidR="00A735B3" w:rsidRPr="002E56B9" w14:paraId="7F40708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2CC4F41" w14:textId="77777777" w:rsidR="00A735B3" w:rsidRPr="002E56B9" w:rsidRDefault="00A735B3" w:rsidP="00560F48">
            <w:pPr>
              <w:pStyle w:val="TAL"/>
              <w:rPr>
                <w:lang w:eastAsia="zh-CN"/>
              </w:rPr>
            </w:pPr>
            <w:r w:rsidRPr="002E56B9">
              <w:rPr>
                <w:rFonts w:cs="Arial"/>
              </w:rPr>
              <w:lastRenderedPageBreak/>
              <w:t>6.2.2.1.2.2</w:t>
            </w:r>
          </w:p>
        </w:tc>
        <w:tc>
          <w:tcPr>
            <w:tcW w:w="4520" w:type="dxa"/>
            <w:tcBorders>
              <w:top w:val="single" w:sz="4" w:space="0" w:color="auto"/>
              <w:left w:val="single" w:sz="4" w:space="0" w:color="auto"/>
              <w:bottom w:val="single" w:sz="4" w:space="0" w:color="auto"/>
              <w:right w:val="single" w:sz="4" w:space="0" w:color="auto"/>
            </w:tcBorders>
            <w:hideMark/>
          </w:tcPr>
          <w:p w14:paraId="43093C5E" w14:textId="77777777" w:rsidR="00A735B3" w:rsidRPr="002E56B9" w:rsidRDefault="00A735B3" w:rsidP="00560F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DAE20" w14:textId="77777777" w:rsidR="00A735B3" w:rsidRPr="002E56B9" w:rsidRDefault="00A735B3" w:rsidP="00560F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DE282"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1769BF"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409A08" w14:textId="77777777" w:rsidR="00A735B3" w:rsidRPr="002E56B9" w:rsidRDefault="00A735B3" w:rsidP="00560F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61EFFD" w14:textId="77777777" w:rsidR="00A735B3" w:rsidRPr="002E56B9" w:rsidRDefault="00A735B3" w:rsidP="00560F48">
            <w:pPr>
              <w:pStyle w:val="TAL"/>
            </w:pPr>
          </w:p>
        </w:tc>
      </w:tr>
      <w:tr w:rsidR="00A735B3" w:rsidRPr="002E56B9" w14:paraId="2517C5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2A1760" w14:textId="77777777" w:rsidR="00A735B3" w:rsidRPr="002E56B9" w:rsidRDefault="00A735B3" w:rsidP="00560F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7CFB562" w14:textId="77777777" w:rsidR="00A735B3" w:rsidRPr="002E56B9" w:rsidRDefault="00A735B3" w:rsidP="00560F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6E65F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49936A" w14:textId="77777777" w:rsidR="00A735B3" w:rsidRPr="002E56B9" w:rsidRDefault="00A735B3" w:rsidP="00560F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A8FA4A" w14:textId="77777777" w:rsidR="00A735B3" w:rsidRPr="002E56B9" w:rsidRDefault="00A735B3" w:rsidP="00560F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96A5E1" w14:textId="77777777" w:rsidR="00A735B3" w:rsidRPr="002E56B9" w:rsidRDefault="00A735B3" w:rsidP="00560F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46656AB" w14:textId="77777777" w:rsidR="00A735B3" w:rsidRPr="002E56B9" w:rsidRDefault="00A735B3" w:rsidP="00560F48">
            <w:pPr>
              <w:pStyle w:val="TAL"/>
            </w:pPr>
          </w:p>
        </w:tc>
      </w:tr>
      <w:tr w:rsidR="00A735B3" w:rsidRPr="002E56B9" w14:paraId="5BEDE8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F5F327" w14:textId="77777777" w:rsidR="00A735B3" w:rsidRPr="002E56B9" w:rsidRDefault="00A735B3" w:rsidP="00560F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57DD1AB" w14:textId="77777777" w:rsidR="00A735B3" w:rsidRPr="002E56B9" w:rsidRDefault="00A735B3" w:rsidP="00560F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E1774C"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A60D9" w14:textId="77777777" w:rsidR="00A735B3" w:rsidRPr="002E56B9" w:rsidRDefault="00A735B3" w:rsidP="00560F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D522E30"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C2BA9C" w14:textId="77777777" w:rsidR="00A735B3" w:rsidRPr="002E56B9" w:rsidRDefault="00A735B3" w:rsidP="00560F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D7DBDF9" w14:textId="77777777" w:rsidR="00A735B3" w:rsidRPr="002E56B9" w:rsidRDefault="00A735B3" w:rsidP="00560F48">
            <w:pPr>
              <w:pStyle w:val="TAL"/>
            </w:pPr>
          </w:p>
        </w:tc>
      </w:tr>
      <w:tr w:rsidR="005C771F" w:rsidRPr="00BB629B" w14:paraId="01F033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D2354A" w14:textId="77777777" w:rsidR="005C771F" w:rsidRPr="00BB629B" w:rsidRDefault="005C771F" w:rsidP="00560F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45350AC" w14:textId="77777777" w:rsidR="005C771F" w:rsidRPr="00BB629B" w:rsidRDefault="005C771F" w:rsidP="00560F48">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B4A8279" w14:textId="77777777" w:rsidR="005C771F" w:rsidRPr="00BB629B" w:rsidRDefault="005C771F" w:rsidP="00560F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7C00F9" w14:textId="77777777" w:rsidR="005C771F" w:rsidRPr="00BB629B" w:rsidRDefault="005C771F" w:rsidP="00560F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43E1FF4"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E5CC921" w14:textId="77777777" w:rsidR="005C771F" w:rsidRPr="00BB629B" w:rsidRDefault="005C771F" w:rsidP="00560F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89CC9A3" w14:textId="77777777" w:rsidR="005C771F" w:rsidRPr="00BB629B" w:rsidRDefault="005C771F" w:rsidP="00560F48">
            <w:pPr>
              <w:pStyle w:val="TAL"/>
            </w:pPr>
          </w:p>
        </w:tc>
      </w:tr>
      <w:tr w:rsidR="00A735B3" w:rsidRPr="002E56B9" w14:paraId="50490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F797F1" w14:textId="77777777" w:rsidR="00A735B3" w:rsidRPr="002E56B9" w:rsidRDefault="00A735B3" w:rsidP="00560F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58CCAD2" w14:textId="77777777" w:rsidR="00A735B3" w:rsidRPr="002E56B9" w:rsidRDefault="00A735B3" w:rsidP="00560F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DC510"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CA6E"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9BD314"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FD5612"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DBC608" w14:textId="77777777" w:rsidR="00A735B3" w:rsidRPr="002E56B9" w:rsidRDefault="00A735B3" w:rsidP="00560F48">
            <w:pPr>
              <w:pStyle w:val="TAL"/>
            </w:pPr>
          </w:p>
        </w:tc>
      </w:tr>
      <w:tr w:rsidR="00A735B3" w:rsidRPr="002E56B9" w14:paraId="5C96B83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F2DEAA" w14:textId="77777777" w:rsidR="00A735B3" w:rsidRPr="002E56B9" w:rsidRDefault="00A735B3" w:rsidP="00560F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954F4E1" w14:textId="77777777" w:rsidR="00A735B3" w:rsidRPr="002E56B9" w:rsidRDefault="00A735B3" w:rsidP="00560F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431C67"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56BE3"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28E6D0"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2BA370"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29CC7E" w14:textId="77777777" w:rsidR="00A735B3" w:rsidRPr="002E56B9" w:rsidRDefault="00A735B3" w:rsidP="00560F48">
            <w:pPr>
              <w:pStyle w:val="TAL"/>
            </w:pPr>
          </w:p>
        </w:tc>
      </w:tr>
      <w:tr w:rsidR="00A735B3" w:rsidRPr="002E56B9" w14:paraId="075DB8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2609E6" w14:textId="77777777" w:rsidR="00A735B3" w:rsidRPr="002E56B9" w:rsidRDefault="00A735B3" w:rsidP="00560F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57566FF4" w14:textId="77777777" w:rsidR="00A735B3" w:rsidRPr="002E56B9" w:rsidRDefault="00A735B3" w:rsidP="00560F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11D4B6"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1A014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5AF5B8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5825DB"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7B14982" w14:textId="77777777" w:rsidR="00A735B3" w:rsidRPr="002E56B9" w:rsidRDefault="00A735B3" w:rsidP="00560F48">
            <w:pPr>
              <w:pStyle w:val="TAL"/>
            </w:pPr>
          </w:p>
        </w:tc>
      </w:tr>
      <w:tr w:rsidR="005C771F" w:rsidRPr="00BB629B" w14:paraId="4219706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E69836B" w14:textId="77777777" w:rsidR="005C771F" w:rsidRPr="00BB629B" w:rsidRDefault="005C771F" w:rsidP="00560F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10E38BD9" w14:textId="77777777" w:rsidR="005C771F" w:rsidRPr="00BB629B" w:rsidRDefault="005C771F" w:rsidP="00560F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478AD7F" w14:textId="77777777" w:rsidR="005C771F" w:rsidRPr="00BB629B" w:rsidRDefault="005C771F" w:rsidP="00560F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A49451" w14:textId="77777777" w:rsidR="005C771F" w:rsidRPr="00BB629B" w:rsidRDefault="005C771F" w:rsidP="00560F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58DA9D39" w14:textId="77777777" w:rsidR="005C771F" w:rsidRDefault="005C771F" w:rsidP="00560F48">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5CE7D94" w14:textId="77777777" w:rsidR="005C771F" w:rsidRPr="00BB629B" w:rsidRDefault="005C771F" w:rsidP="00560F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DB489DA" w14:textId="77777777" w:rsidR="005C771F" w:rsidRPr="00BB629B" w:rsidRDefault="005C771F" w:rsidP="00560F48">
            <w:pPr>
              <w:pStyle w:val="TAL"/>
            </w:pPr>
          </w:p>
        </w:tc>
      </w:tr>
      <w:tr w:rsidR="00A735B3" w:rsidRPr="002E56B9" w14:paraId="0E937E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18D0903" w14:textId="77777777" w:rsidR="00A735B3" w:rsidRPr="002E56B9" w:rsidRDefault="00A735B3" w:rsidP="00560F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A9F7D8D" w14:textId="77777777" w:rsidR="00A735B3" w:rsidRPr="002E56B9" w:rsidRDefault="00A735B3" w:rsidP="00560F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A04C50"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C547B" w14:textId="77777777" w:rsidR="00A735B3" w:rsidRPr="002E56B9" w:rsidRDefault="00A735B3" w:rsidP="00560F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2361CE19"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2C5FA2"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5DBFCB" w14:textId="77777777" w:rsidR="00A735B3" w:rsidRPr="002E56B9" w:rsidRDefault="00A735B3" w:rsidP="00560F48">
            <w:pPr>
              <w:pStyle w:val="TAL"/>
            </w:pPr>
          </w:p>
        </w:tc>
      </w:tr>
      <w:tr w:rsidR="00A735B3" w:rsidRPr="002E56B9" w14:paraId="2A15AB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B6D9C96" w14:textId="77777777" w:rsidR="00A735B3" w:rsidRPr="002E56B9" w:rsidRDefault="00A735B3" w:rsidP="00560F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71D05E0" w14:textId="77777777" w:rsidR="00A735B3" w:rsidRPr="002E56B9" w:rsidRDefault="00A735B3" w:rsidP="00560F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744F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E2C8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1ED445"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C20865"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C906C6" w14:textId="77777777" w:rsidR="00A735B3" w:rsidRPr="002E56B9" w:rsidRDefault="00A735B3" w:rsidP="00560F48">
            <w:pPr>
              <w:pStyle w:val="TAL"/>
            </w:pPr>
          </w:p>
        </w:tc>
      </w:tr>
      <w:tr w:rsidR="00A735B3" w:rsidRPr="002E56B9" w14:paraId="2A1EB0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736BB1" w14:textId="77777777" w:rsidR="00A735B3" w:rsidRPr="002E56B9" w:rsidRDefault="00A735B3" w:rsidP="00560F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2F71EEC" w14:textId="77777777" w:rsidR="00A735B3" w:rsidRPr="002E56B9" w:rsidRDefault="00A735B3" w:rsidP="00560F48">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6A115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8D727"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D2E01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EC966C"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537790" w14:textId="77777777" w:rsidR="00A735B3" w:rsidRPr="002E56B9" w:rsidRDefault="00A735B3" w:rsidP="00560F48">
            <w:pPr>
              <w:pStyle w:val="TAL"/>
            </w:pPr>
          </w:p>
        </w:tc>
      </w:tr>
      <w:tr w:rsidR="00A735B3" w:rsidRPr="002E56B9" w14:paraId="504D6D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60027F" w14:textId="77777777" w:rsidR="00A735B3" w:rsidRPr="002E56B9" w:rsidRDefault="00A735B3" w:rsidP="00560F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C4CBCDE" w14:textId="77777777" w:rsidR="00A735B3" w:rsidRPr="002E56B9" w:rsidRDefault="00A735B3" w:rsidP="00560F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67ED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DEBE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8FFF447"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4B2F32"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5E5E1E" w14:textId="77777777" w:rsidR="00A735B3" w:rsidRPr="002E56B9" w:rsidRDefault="00A735B3" w:rsidP="00560F48">
            <w:pPr>
              <w:pStyle w:val="TAL"/>
            </w:pPr>
          </w:p>
        </w:tc>
      </w:tr>
      <w:tr w:rsidR="00A735B3" w:rsidRPr="002E56B9" w14:paraId="1E7FA1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662877" w14:textId="77777777" w:rsidR="00A735B3" w:rsidRPr="002E56B9" w:rsidRDefault="00A735B3" w:rsidP="00560F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7B2B37BE" w14:textId="77777777" w:rsidR="00A735B3" w:rsidRPr="002E56B9" w:rsidRDefault="00A735B3" w:rsidP="00560F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065E0C"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2CD19" w14:textId="77777777" w:rsidR="00A735B3" w:rsidRPr="002E56B9" w:rsidRDefault="00A735B3" w:rsidP="00560F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A9310A5"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F27E9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EFD308" w14:textId="77777777" w:rsidR="00A735B3" w:rsidRPr="002E56B9" w:rsidRDefault="00A735B3" w:rsidP="00560F48">
            <w:pPr>
              <w:pStyle w:val="TAL"/>
            </w:pPr>
          </w:p>
        </w:tc>
      </w:tr>
      <w:tr w:rsidR="00A735B3" w:rsidRPr="002E56B9" w14:paraId="7FE05B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16D9719" w14:textId="77777777" w:rsidR="00A735B3" w:rsidRPr="002E56B9" w:rsidRDefault="00A735B3" w:rsidP="00560F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44A6B15" w14:textId="77777777" w:rsidR="00A735B3" w:rsidRPr="002E56B9" w:rsidRDefault="00A735B3" w:rsidP="00560F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FAC5A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DFE12"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88E749"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DA0F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B57F45" w14:textId="77777777" w:rsidR="00A735B3" w:rsidRPr="002E56B9" w:rsidRDefault="00A735B3" w:rsidP="00560F48">
            <w:pPr>
              <w:pStyle w:val="TAL"/>
            </w:pPr>
          </w:p>
        </w:tc>
      </w:tr>
      <w:tr w:rsidR="00A735B3" w:rsidRPr="002E56B9" w14:paraId="7E56C01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306F3E" w14:textId="77777777" w:rsidR="00A735B3" w:rsidRPr="002E56B9" w:rsidRDefault="00A735B3" w:rsidP="00560F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6288E71" w14:textId="77777777" w:rsidR="00A735B3" w:rsidRPr="002E56B9" w:rsidRDefault="00A735B3" w:rsidP="00560F48">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D549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543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AFB6F1"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0A2A2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FFAB2E" w14:textId="77777777" w:rsidR="00A735B3" w:rsidRPr="002E56B9" w:rsidRDefault="00A735B3" w:rsidP="00560F48">
            <w:pPr>
              <w:pStyle w:val="TAL"/>
            </w:pPr>
          </w:p>
        </w:tc>
      </w:tr>
      <w:tr w:rsidR="00A735B3" w:rsidRPr="002E56B9" w14:paraId="5B180B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148EB8" w14:textId="77777777" w:rsidR="00A735B3" w:rsidRPr="002E56B9" w:rsidRDefault="00A735B3" w:rsidP="00560F48">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6CB40A9F" w14:textId="7318194E" w:rsidR="00A735B3" w:rsidRPr="002E56B9" w:rsidRDefault="00A735B3" w:rsidP="00560F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2087789"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EB3B0" w14:textId="77777777" w:rsidR="00A735B3" w:rsidRPr="002E56B9" w:rsidRDefault="00A735B3" w:rsidP="00560F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FA03682" w14:textId="77777777" w:rsidR="00A735B3" w:rsidRPr="002E56B9" w:rsidRDefault="00A735B3" w:rsidP="00560F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05815AF"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4A919" w14:textId="77777777" w:rsidR="00A735B3" w:rsidRPr="002E56B9" w:rsidRDefault="00A735B3" w:rsidP="00560F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735B3" w:rsidRPr="002E56B9" w14:paraId="5DB26A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48600AF" w14:textId="77777777" w:rsidR="00A735B3" w:rsidRPr="002E56B9" w:rsidRDefault="00A735B3" w:rsidP="00560F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3D522EC" w14:textId="7E8FC310" w:rsidR="00A735B3" w:rsidRPr="002E56B9" w:rsidRDefault="00A735B3" w:rsidP="00560F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2A9A06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BAC78" w14:textId="77777777" w:rsidR="00A735B3" w:rsidRPr="002E56B9" w:rsidRDefault="00A735B3" w:rsidP="00560F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39446A5" w14:textId="77777777" w:rsidR="00A735B3" w:rsidRPr="002E56B9" w:rsidRDefault="00A735B3" w:rsidP="00560F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A670A9F" w14:textId="77777777" w:rsidR="00A735B3" w:rsidRPr="002E56B9" w:rsidRDefault="00A735B3" w:rsidP="00560F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E0F5811" w14:textId="77777777" w:rsidR="00A735B3" w:rsidRPr="002E56B9" w:rsidRDefault="00A735B3" w:rsidP="00560F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735B3" w:rsidRPr="002E56B9" w14:paraId="0B0E91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0997C83" w14:textId="77777777" w:rsidR="00A735B3" w:rsidRPr="002E56B9" w:rsidRDefault="00A735B3" w:rsidP="00560F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B4A6064" w14:textId="6C3B3538" w:rsidR="00A735B3" w:rsidRPr="002E56B9" w:rsidRDefault="00A735B3" w:rsidP="00560F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F60BC03"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199735" w14:textId="77777777" w:rsidR="00A735B3" w:rsidRPr="002E56B9" w:rsidRDefault="00A735B3" w:rsidP="00560F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9CA971B" w14:textId="77777777" w:rsidR="00A735B3" w:rsidRPr="002E56B9" w:rsidRDefault="00A735B3" w:rsidP="00560F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C13D241"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75F396" w14:textId="77777777" w:rsidR="00A735B3" w:rsidRPr="002E56B9" w:rsidRDefault="00A735B3" w:rsidP="00560F48">
            <w:pPr>
              <w:pStyle w:val="TAL"/>
              <w:rPr>
                <w:lang w:eastAsia="zh-CN"/>
              </w:rPr>
            </w:pPr>
          </w:p>
        </w:tc>
      </w:tr>
      <w:tr w:rsidR="00A735B3" w:rsidRPr="002E56B9" w14:paraId="21AA7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8F42E5D" w14:textId="77777777" w:rsidR="00A735B3" w:rsidRPr="002E56B9" w:rsidRDefault="00A735B3" w:rsidP="00560F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AA37DD3" w14:textId="77777777" w:rsidR="00A735B3" w:rsidRPr="002E56B9" w:rsidRDefault="00A735B3" w:rsidP="00560F48">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EF1E6"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32F420"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CC34DC"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14AF78"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C565F" w14:textId="77777777" w:rsidR="00A735B3" w:rsidRPr="002E56B9" w:rsidRDefault="00A735B3" w:rsidP="00560F48">
            <w:pPr>
              <w:pStyle w:val="TAL"/>
            </w:pPr>
          </w:p>
        </w:tc>
      </w:tr>
      <w:tr w:rsidR="00A735B3" w:rsidRPr="002E56B9" w14:paraId="21A8693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3CF74" w14:textId="77777777" w:rsidR="00A735B3" w:rsidRPr="002E56B9" w:rsidRDefault="00A735B3" w:rsidP="00560F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87A5CC5" w14:textId="77777777" w:rsidR="00A735B3" w:rsidRPr="002E56B9" w:rsidRDefault="00A735B3" w:rsidP="00560F48">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5E448"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537B85"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B65D3B"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377F3"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BD851D" w14:textId="77777777" w:rsidR="00A735B3" w:rsidRPr="002E56B9" w:rsidRDefault="00A735B3" w:rsidP="00560F48">
            <w:pPr>
              <w:pStyle w:val="TAL"/>
            </w:pPr>
          </w:p>
        </w:tc>
      </w:tr>
      <w:tr w:rsidR="00A735B3" w:rsidRPr="002E56B9" w14:paraId="52782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D998AE" w14:textId="77777777" w:rsidR="00A735B3" w:rsidRPr="002E56B9" w:rsidRDefault="00A735B3" w:rsidP="00560F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3AC33768" w14:textId="77777777" w:rsidR="00A735B3" w:rsidRPr="002E56B9" w:rsidRDefault="00A735B3" w:rsidP="00560F48">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3175B5" w14:textId="77777777" w:rsidR="00A735B3" w:rsidRPr="002E56B9" w:rsidRDefault="00A735B3" w:rsidP="00560F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D944A"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EDEAF"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A1A688"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7E89C5" w14:textId="77777777" w:rsidR="00A735B3" w:rsidRPr="002E56B9" w:rsidRDefault="00A735B3" w:rsidP="00560F48">
            <w:pPr>
              <w:pStyle w:val="TAL"/>
            </w:pPr>
          </w:p>
        </w:tc>
      </w:tr>
      <w:tr w:rsidR="00A735B3" w:rsidRPr="002E56B9" w14:paraId="455C57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6FB792" w14:textId="77777777" w:rsidR="00A735B3" w:rsidRPr="002E56B9" w:rsidRDefault="00A735B3" w:rsidP="00560F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6E2533F" w14:textId="3675A1A7" w:rsidR="00A735B3" w:rsidRPr="002E56B9" w:rsidRDefault="00A735B3" w:rsidP="00560F48">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097B8"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91CAD"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FDE07B"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99B0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DD85A1" w14:textId="77777777" w:rsidR="00A735B3" w:rsidRPr="002E56B9" w:rsidRDefault="00A735B3" w:rsidP="00560F48">
            <w:pPr>
              <w:pStyle w:val="TAL"/>
            </w:pPr>
          </w:p>
        </w:tc>
      </w:tr>
      <w:tr w:rsidR="00A735B3" w:rsidRPr="002E56B9" w14:paraId="07F84C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29FD1B9" w14:textId="77777777" w:rsidR="00A735B3" w:rsidRPr="002E56B9" w:rsidRDefault="00A735B3" w:rsidP="00560F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83D5FAD" w14:textId="77777777" w:rsidR="00A735B3" w:rsidRPr="002E56B9" w:rsidRDefault="00A735B3" w:rsidP="00560F48">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8C55E6"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C85889" w14:textId="77777777" w:rsidR="00A735B3" w:rsidRPr="002E56B9" w:rsidRDefault="00A735B3" w:rsidP="00560F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7F93C89" w14:textId="77777777" w:rsidR="00A735B3" w:rsidRPr="002E56B9" w:rsidRDefault="00A735B3" w:rsidP="00560F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943987"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6F96C8" w14:textId="77777777" w:rsidR="00A735B3" w:rsidRPr="002E56B9" w:rsidRDefault="00A735B3" w:rsidP="00560F48">
            <w:pPr>
              <w:pStyle w:val="TAL"/>
            </w:pPr>
          </w:p>
        </w:tc>
      </w:tr>
      <w:tr w:rsidR="00A735B3" w:rsidRPr="002E56B9" w14:paraId="59395B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ADCFE3" w14:textId="77777777" w:rsidR="00A735B3" w:rsidRPr="002E56B9" w:rsidRDefault="00A735B3" w:rsidP="00560F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60D12BA" w14:textId="77777777" w:rsidR="00A735B3" w:rsidRPr="002E56B9" w:rsidRDefault="00A735B3" w:rsidP="00560F48">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944C8D"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9950B" w14:textId="77777777" w:rsidR="00A735B3" w:rsidRPr="002E56B9" w:rsidRDefault="00A735B3" w:rsidP="00560F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3E775FA"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5CD64"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0C5396F" w14:textId="77777777" w:rsidR="00A735B3" w:rsidRPr="002E56B9" w:rsidRDefault="00A735B3" w:rsidP="00560F48">
            <w:pPr>
              <w:pStyle w:val="TAL"/>
            </w:pPr>
          </w:p>
        </w:tc>
      </w:tr>
      <w:tr w:rsidR="00A735B3" w:rsidRPr="002E56B9" w14:paraId="2098A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838059" w14:textId="77777777" w:rsidR="00A735B3" w:rsidRPr="002E56B9" w:rsidRDefault="00A735B3" w:rsidP="00560F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7DF84A3" w14:textId="77777777" w:rsidR="00A735B3" w:rsidRPr="002E56B9" w:rsidRDefault="00A735B3" w:rsidP="00560F48">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F044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8C08F2" w14:textId="77777777" w:rsidR="00A735B3" w:rsidRPr="002E56B9" w:rsidRDefault="00A735B3" w:rsidP="00560F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4006A6"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4C0D3B"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A4853E" w14:textId="77777777" w:rsidR="00A735B3" w:rsidRPr="002E56B9" w:rsidRDefault="00A735B3" w:rsidP="00560F48">
            <w:pPr>
              <w:pStyle w:val="TAL"/>
            </w:pPr>
          </w:p>
        </w:tc>
      </w:tr>
      <w:tr w:rsidR="00A735B3" w:rsidRPr="002E56B9" w14:paraId="6785E6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3746C" w14:textId="77777777" w:rsidR="00A735B3" w:rsidRPr="002E56B9" w:rsidRDefault="00A735B3" w:rsidP="00560F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B611BA" w14:textId="77777777" w:rsidR="00A735B3" w:rsidRPr="002E56B9" w:rsidRDefault="00A735B3" w:rsidP="00560F48">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D2D2C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CFDB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ACD9AF6"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BEAE8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3A3EBF" w14:textId="77777777" w:rsidR="00A735B3" w:rsidRPr="002E56B9" w:rsidRDefault="00A735B3" w:rsidP="00560F48">
            <w:pPr>
              <w:pStyle w:val="TAL"/>
            </w:pPr>
          </w:p>
        </w:tc>
      </w:tr>
      <w:tr w:rsidR="00A735B3" w:rsidRPr="002E56B9" w14:paraId="56D2E60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F40FE8" w14:textId="77777777" w:rsidR="00A735B3" w:rsidRPr="002E56B9" w:rsidRDefault="00A735B3" w:rsidP="00560F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12EB0F" w14:textId="77777777" w:rsidR="00A735B3" w:rsidRPr="002E56B9" w:rsidRDefault="00A735B3" w:rsidP="00560F48">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065A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D7C0C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AA247"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00426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01381F" w14:textId="77777777" w:rsidR="00A735B3" w:rsidRPr="002E56B9" w:rsidRDefault="00A735B3" w:rsidP="00560F48">
            <w:pPr>
              <w:pStyle w:val="TAL"/>
            </w:pPr>
          </w:p>
        </w:tc>
      </w:tr>
      <w:tr w:rsidR="00A735B3" w:rsidRPr="002E56B9" w14:paraId="734E7D3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3CED887" w14:textId="77777777" w:rsidR="00A735B3" w:rsidRPr="002E56B9" w:rsidRDefault="00A735B3" w:rsidP="00560F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155B245" w14:textId="77777777" w:rsidR="00A735B3" w:rsidRPr="002E56B9" w:rsidRDefault="00A735B3" w:rsidP="00560F48">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A4EB64"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72B80"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7CB4F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37AEB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377349" w14:textId="77777777" w:rsidR="00A735B3" w:rsidRPr="002E56B9" w:rsidRDefault="00A735B3" w:rsidP="00560F48">
            <w:pPr>
              <w:pStyle w:val="TAL"/>
            </w:pPr>
          </w:p>
        </w:tc>
      </w:tr>
      <w:tr w:rsidR="00A735B3" w:rsidRPr="002E56B9" w14:paraId="4B8D17D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260AE2" w14:textId="77777777" w:rsidR="00A735B3" w:rsidRPr="002E56B9" w:rsidRDefault="00A735B3" w:rsidP="00560F48">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3F7C5598" w14:textId="77777777" w:rsidR="00A735B3" w:rsidRPr="002E56B9" w:rsidRDefault="00A735B3" w:rsidP="00560F48">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C8BB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91A70" w14:textId="77777777" w:rsidR="00A735B3" w:rsidRPr="002E56B9" w:rsidRDefault="00A735B3" w:rsidP="00560F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838198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38E80D"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2B0C8B" w14:textId="77777777" w:rsidR="00A735B3" w:rsidRPr="002E56B9" w:rsidRDefault="00A735B3" w:rsidP="00560F48">
            <w:pPr>
              <w:pStyle w:val="TAL"/>
            </w:pPr>
          </w:p>
        </w:tc>
      </w:tr>
      <w:tr w:rsidR="00A735B3" w:rsidRPr="002E56B9" w14:paraId="5E14AB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D7BFA2" w14:textId="77777777" w:rsidR="00A735B3" w:rsidRPr="002E56B9" w:rsidRDefault="00A735B3" w:rsidP="00560F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35DF9CB8" w14:textId="77777777" w:rsidR="00A735B3" w:rsidRPr="002E56B9" w:rsidRDefault="00A735B3" w:rsidP="00560F48">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E8C03DA"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7CA733" w14:textId="77777777" w:rsidR="00A735B3" w:rsidRPr="002E56B9" w:rsidRDefault="00A735B3" w:rsidP="00560F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52723A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9056A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58FDFD" w14:textId="77777777" w:rsidR="00A735B3" w:rsidRPr="002E56B9" w:rsidRDefault="00A735B3" w:rsidP="00560F48">
            <w:pPr>
              <w:pStyle w:val="TAL"/>
            </w:pPr>
          </w:p>
        </w:tc>
      </w:tr>
      <w:tr w:rsidR="00A735B3" w:rsidRPr="002E56B9" w14:paraId="68494F7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F1F665" w14:textId="77777777" w:rsidR="00A735B3" w:rsidRPr="002E56B9" w:rsidRDefault="00A735B3" w:rsidP="00560F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2866C24" w14:textId="77777777" w:rsidR="00A735B3" w:rsidRPr="002E56B9" w:rsidRDefault="00A735B3" w:rsidP="00560F48">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EF66A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433DF7"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CDFE8"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16A371" w14:textId="77777777" w:rsidR="00A735B3" w:rsidRPr="002E56B9" w:rsidRDefault="00A735B3" w:rsidP="00560F48">
            <w:pPr>
              <w:pStyle w:val="TAL"/>
              <w:rPr>
                <w:rFonts w:cs="Arial"/>
              </w:rPr>
            </w:pPr>
            <w:r w:rsidRPr="002E56B9">
              <w:rPr>
                <w:rFonts w:cs="Arial"/>
              </w:rPr>
              <w:t>D008</w:t>
            </w:r>
          </w:p>
          <w:p w14:paraId="54890F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34C3D3" w14:textId="77777777" w:rsidR="00A735B3" w:rsidRPr="002E56B9" w:rsidRDefault="00A735B3" w:rsidP="00560F48">
            <w:pPr>
              <w:pStyle w:val="TAL"/>
            </w:pPr>
          </w:p>
        </w:tc>
      </w:tr>
      <w:tr w:rsidR="00A735B3" w:rsidRPr="002E56B9" w14:paraId="3806F5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7B6672" w14:textId="77777777" w:rsidR="00A735B3" w:rsidRPr="002E56B9" w:rsidRDefault="00A735B3" w:rsidP="00560F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C15FCCE" w14:textId="77777777" w:rsidR="00A735B3" w:rsidRPr="002E56B9" w:rsidRDefault="00A735B3" w:rsidP="00560F48">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03910"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9E691"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3F14A7"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82B8D" w14:textId="77777777" w:rsidR="00A735B3" w:rsidRPr="002E56B9" w:rsidRDefault="00A735B3" w:rsidP="00560F48">
            <w:pPr>
              <w:pStyle w:val="TAL"/>
              <w:rPr>
                <w:rFonts w:cs="Arial"/>
              </w:rPr>
            </w:pPr>
            <w:r w:rsidRPr="002E56B9">
              <w:rPr>
                <w:rFonts w:cs="Arial"/>
              </w:rPr>
              <w:t>D008</w:t>
            </w:r>
          </w:p>
          <w:p w14:paraId="747B94B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40612AB" w14:textId="77777777" w:rsidR="00A735B3" w:rsidRPr="002E56B9" w:rsidRDefault="00A735B3" w:rsidP="00560F48">
            <w:pPr>
              <w:pStyle w:val="TAL"/>
            </w:pPr>
          </w:p>
        </w:tc>
      </w:tr>
      <w:tr w:rsidR="00A735B3" w:rsidRPr="002E56B9" w14:paraId="24C386C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DFC5F62" w14:textId="77777777" w:rsidR="00A735B3" w:rsidRPr="002E56B9" w:rsidRDefault="00A735B3" w:rsidP="00560F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E43474" w14:textId="77777777" w:rsidR="00A735B3" w:rsidRPr="002E56B9" w:rsidRDefault="00A735B3" w:rsidP="00560F48">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D17BD" w14:textId="77777777" w:rsidR="00A735B3" w:rsidRPr="002E56B9" w:rsidRDefault="00A735B3" w:rsidP="00560F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448015"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F277FB"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F17D33" w14:textId="77777777" w:rsidR="00A735B3" w:rsidRPr="002E56B9" w:rsidRDefault="00A735B3" w:rsidP="00560F48">
            <w:pPr>
              <w:pStyle w:val="TAL"/>
              <w:rPr>
                <w:rFonts w:cs="Arial"/>
              </w:rPr>
            </w:pPr>
            <w:r w:rsidRPr="002E56B9">
              <w:rPr>
                <w:rFonts w:cs="Arial"/>
              </w:rPr>
              <w:t>D008</w:t>
            </w:r>
          </w:p>
          <w:p w14:paraId="0C5CDD08"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9824AA" w14:textId="77777777" w:rsidR="00A735B3" w:rsidRPr="002E56B9" w:rsidRDefault="00A735B3" w:rsidP="00560F48">
            <w:pPr>
              <w:pStyle w:val="TAL"/>
            </w:pPr>
          </w:p>
        </w:tc>
      </w:tr>
      <w:tr w:rsidR="00A735B3" w:rsidRPr="002E56B9" w14:paraId="67050B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15F473" w14:textId="77777777" w:rsidR="00A735B3" w:rsidRPr="002E56B9" w:rsidRDefault="00A735B3" w:rsidP="00560F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14FEB84" w14:textId="59C74454" w:rsidR="00A735B3" w:rsidRPr="002E56B9" w:rsidRDefault="00A735B3" w:rsidP="00560F48">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0B1E04"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8B4B0F" w14:textId="77777777" w:rsidR="00A735B3" w:rsidRPr="002E56B9" w:rsidRDefault="00A735B3" w:rsidP="00560F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CB3C7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C7089" w14:textId="77777777" w:rsidR="00A735B3" w:rsidRPr="002E56B9" w:rsidRDefault="00A735B3" w:rsidP="00560F48">
            <w:pPr>
              <w:pStyle w:val="TAL"/>
              <w:rPr>
                <w:rFonts w:cs="Arial"/>
              </w:rPr>
            </w:pPr>
            <w:r w:rsidRPr="002E56B9">
              <w:rPr>
                <w:rFonts w:cs="Arial"/>
              </w:rPr>
              <w:t>D008</w:t>
            </w:r>
          </w:p>
          <w:p w14:paraId="7BD60B8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589D1" w14:textId="77777777" w:rsidR="00A735B3" w:rsidRPr="002E56B9" w:rsidRDefault="00A735B3" w:rsidP="00560F48">
            <w:pPr>
              <w:pStyle w:val="TAL"/>
            </w:pPr>
          </w:p>
        </w:tc>
      </w:tr>
      <w:tr w:rsidR="00A735B3" w:rsidRPr="002E56B9" w14:paraId="0FD904A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8EF318" w14:textId="77777777" w:rsidR="00A735B3" w:rsidRPr="002E56B9" w:rsidRDefault="00A735B3" w:rsidP="00560F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210B80F" w14:textId="77777777" w:rsidR="00A735B3" w:rsidRPr="002E56B9" w:rsidRDefault="00A735B3" w:rsidP="00560F48">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71F735"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258B57" w14:textId="77777777" w:rsidR="00A735B3" w:rsidRPr="002E56B9" w:rsidRDefault="00A735B3" w:rsidP="00560F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45F4F56" w14:textId="77777777" w:rsidR="00A735B3" w:rsidRPr="002E56B9" w:rsidRDefault="00A735B3" w:rsidP="00560F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738211" w14:textId="77777777" w:rsidR="00A735B3" w:rsidRPr="002E56B9" w:rsidRDefault="00A735B3" w:rsidP="00560F48">
            <w:pPr>
              <w:pStyle w:val="TAL"/>
              <w:rPr>
                <w:rFonts w:cs="Arial"/>
              </w:rPr>
            </w:pPr>
            <w:r w:rsidRPr="002E56B9">
              <w:rPr>
                <w:rFonts w:cs="Arial"/>
              </w:rPr>
              <w:t>D008</w:t>
            </w:r>
          </w:p>
          <w:p w14:paraId="65518843"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E55420" w14:textId="77777777" w:rsidR="00A735B3" w:rsidRPr="002E56B9" w:rsidRDefault="00A735B3" w:rsidP="00560F48">
            <w:pPr>
              <w:pStyle w:val="TAL"/>
            </w:pPr>
          </w:p>
        </w:tc>
      </w:tr>
      <w:tr w:rsidR="00A735B3" w:rsidRPr="002E56B9" w14:paraId="7594EE4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3952B68" w14:textId="77777777" w:rsidR="00A735B3" w:rsidRPr="002E56B9" w:rsidRDefault="00A735B3" w:rsidP="00560F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CAEDDFE" w14:textId="77777777" w:rsidR="00A735B3" w:rsidRPr="002E56B9" w:rsidRDefault="00A735B3" w:rsidP="00560F48">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872F5E"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F7AC" w14:textId="77777777" w:rsidR="00A735B3" w:rsidRPr="002E56B9" w:rsidRDefault="00A735B3" w:rsidP="00560F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D9A691D"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7BF3906" w14:textId="77777777" w:rsidR="00A735B3" w:rsidRPr="002E56B9" w:rsidRDefault="00A735B3" w:rsidP="00560F48">
            <w:pPr>
              <w:pStyle w:val="TAL"/>
              <w:rPr>
                <w:rFonts w:cs="Arial"/>
              </w:rPr>
            </w:pPr>
            <w:r w:rsidRPr="002E56B9">
              <w:rPr>
                <w:rFonts w:cs="Arial"/>
              </w:rPr>
              <w:t>D008</w:t>
            </w:r>
          </w:p>
          <w:p w14:paraId="7DFBA3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9CC819B" w14:textId="77777777" w:rsidR="00A735B3" w:rsidRPr="002E56B9" w:rsidRDefault="00A735B3" w:rsidP="00560F48">
            <w:pPr>
              <w:pStyle w:val="TAL"/>
            </w:pPr>
          </w:p>
        </w:tc>
      </w:tr>
      <w:tr w:rsidR="00A735B3" w:rsidRPr="002E56B9" w14:paraId="5E9FEA3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D563" w14:textId="77777777" w:rsidR="00A735B3" w:rsidRPr="002E56B9" w:rsidRDefault="00A735B3" w:rsidP="00560F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8B539DD" w14:textId="77777777" w:rsidR="00A735B3" w:rsidRPr="002E56B9" w:rsidRDefault="00A735B3" w:rsidP="00560F48">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9B9B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66092"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64398A1"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433F49" w14:textId="77777777" w:rsidR="00A735B3" w:rsidRPr="002E56B9" w:rsidRDefault="00A735B3" w:rsidP="00560F48">
            <w:pPr>
              <w:pStyle w:val="TAL"/>
              <w:rPr>
                <w:rFonts w:cs="Arial"/>
              </w:rPr>
            </w:pPr>
            <w:r w:rsidRPr="002E56B9">
              <w:rPr>
                <w:rFonts w:cs="Arial"/>
              </w:rPr>
              <w:t>D010</w:t>
            </w:r>
          </w:p>
          <w:p w14:paraId="00DFDBD1"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00A3FD" w14:textId="77777777" w:rsidR="00A735B3" w:rsidRPr="002E56B9" w:rsidRDefault="00A735B3" w:rsidP="00560F48">
            <w:pPr>
              <w:pStyle w:val="TAL"/>
            </w:pPr>
          </w:p>
        </w:tc>
      </w:tr>
      <w:tr w:rsidR="00A735B3" w:rsidRPr="002E56B9" w14:paraId="01D9DFC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7E83181" w14:textId="77777777" w:rsidR="00A735B3" w:rsidRPr="002E56B9" w:rsidRDefault="00A735B3" w:rsidP="00560F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1BFFFF9" w14:textId="77777777" w:rsidR="00A735B3" w:rsidRPr="002E56B9" w:rsidRDefault="00A735B3" w:rsidP="00560F48">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BD2B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EA4F9"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CEBA1AC"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A62CAF" w14:textId="77777777" w:rsidR="00A735B3" w:rsidRPr="002E56B9" w:rsidRDefault="00A735B3" w:rsidP="00560F48">
            <w:pPr>
              <w:pStyle w:val="TAL"/>
              <w:rPr>
                <w:rFonts w:cs="Arial"/>
              </w:rPr>
            </w:pPr>
            <w:r w:rsidRPr="002E56B9">
              <w:rPr>
                <w:rFonts w:cs="Arial"/>
              </w:rPr>
              <w:t>D010</w:t>
            </w:r>
          </w:p>
          <w:p w14:paraId="400D1050"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37A5A1" w14:textId="77777777" w:rsidR="00A735B3" w:rsidRPr="002E56B9" w:rsidRDefault="00A735B3" w:rsidP="00560F48">
            <w:pPr>
              <w:pStyle w:val="TAL"/>
            </w:pPr>
          </w:p>
        </w:tc>
      </w:tr>
      <w:tr w:rsidR="00A735B3" w:rsidRPr="002E56B9" w14:paraId="1D9AA3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6B1B1B" w14:textId="77777777" w:rsidR="00A735B3" w:rsidRPr="002E56B9" w:rsidRDefault="00A735B3" w:rsidP="00560F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FBA2AC" w14:textId="77777777" w:rsidR="00A735B3" w:rsidRPr="002E56B9" w:rsidRDefault="00A735B3" w:rsidP="00560F48">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C4C05"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D23BF"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4F13E9D"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FBD9E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3A76C" w14:textId="77777777" w:rsidR="00A735B3" w:rsidRPr="002E56B9" w:rsidRDefault="00A735B3" w:rsidP="00560F48">
            <w:pPr>
              <w:pStyle w:val="TAL"/>
            </w:pPr>
          </w:p>
        </w:tc>
      </w:tr>
      <w:tr w:rsidR="00A735B3" w:rsidRPr="002E56B9" w14:paraId="24687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0858AE5" w14:textId="77777777" w:rsidR="00A735B3" w:rsidRPr="002E56B9" w:rsidRDefault="00A735B3" w:rsidP="00560F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E2E60BD" w14:textId="77777777" w:rsidR="00A735B3" w:rsidRPr="002E56B9" w:rsidRDefault="00A735B3" w:rsidP="00560F48">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41FB9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5CB967"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416216"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95CAC4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49E1CE" w14:textId="77777777" w:rsidR="00A735B3" w:rsidRPr="002E56B9" w:rsidRDefault="00A735B3" w:rsidP="00560F48">
            <w:pPr>
              <w:pStyle w:val="TAL"/>
            </w:pPr>
          </w:p>
        </w:tc>
      </w:tr>
      <w:tr w:rsidR="00A735B3" w:rsidRPr="002E56B9" w14:paraId="7E29D3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9C9DD6" w14:textId="77777777" w:rsidR="00A735B3" w:rsidRPr="002E56B9" w:rsidRDefault="00A735B3" w:rsidP="00560F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1600B49" w14:textId="77777777" w:rsidR="00A735B3" w:rsidRPr="002E56B9" w:rsidRDefault="00A735B3" w:rsidP="00560F48">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9DC29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3FEBBB" w14:textId="77777777" w:rsidR="00A735B3" w:rsidRPr="002E56B9" w:rsidRDefault="00A735B3" w:rsidP="00560F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5E4357F2" w14:textId="77777777" w:rsidR="00A735B3" w:rsidRPr="002E56B9" w:rsidRDefault="00A735B3" w:rsidP="00560F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891D839"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20DF77" w14:textId="77777777" w:rsidR="00A735B3" w:rsidRPr="002E56B9" w:rsidRDefault="00A735B3" w:rsidP="00560F48">
            <w:pPr>
              <w:pStyle w:val="TAL"/>
            </w:pPr>
          </w:p>
        </w:tc>
      </w:tr>
      <w:tr w:rsidR="00A735B3" w:rsidRPr="002E56B9" w14:paraId="45E09A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3349C" w14:textId="77777777" w:rsidR="00A735B3" w:rsidRPr="002E56B9" w:rsidRDefault="00A735B3" w:rsidP="00560F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1260231" w14:textId="77777777" w:rsidR="00A735B3" w:rsidRPr="002E56B9" w:rsidRDefault="00A735B3" w:rsidP="00560F48">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2ECA26"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DDE0F" w14:textId="77777777" w:rsidR="00A735B3" w:rsidRPr="002E56B9" w:rsidRDefault="00A735B3" w:rsidP="00560F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0F0CCB05" w14:textId="77777777" w:rsidR="00A735B3" w:rsidRPr="002E56B9" w:rsidRDefault="00A735B3" w:rsidP="00560F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D5274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50ABEE" w14:textId="77777777" w:rsidR="00A735B3" w:rsidRPr="002E56B9" w:rsidRDefault="00A735B3" w:rsidP="00560F48">
            <w:pPr>
              <w:pStyle w:val="TAL"/>
            </w:pPr>
          </w:p>
        </w:tc>
      </w:tr>
      <w:tr w:rsidR="00A735B3" w:rsidRPr="002E56B9" w14:paraId="4BCDA09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A3A121" w14:textId="77777777" w:rsidR="00A735B3" w:rsidRPr="002E56B9" w:rsidRDefault="00A735B3" w:rsidP="00560F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24694994" w14:textId="77777777" w:rsidR="00A735B3" w:rsidRPr="002E56B9" w:rsidRDefault="00A735B3" w:rsidP="00560F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87D64"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02F623B"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D869D7"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615969"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FF818" w14:textId="77777777" w:rsidR="00A735B3" w:rsidRPr="002E56B9" w:rsidRDefault="00A735B3" w:rsidP="00560F48">
            <w:pPr>
              <w:pStyle w:val="TAL"/>
            </w:pPr>
          </w:p>
        </w:tc>
      </w:tr>
      <w:tr w:rsidR="00A735B3" w:rsidRPr="002E56B9" w14:paraId="49AE25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67BAD" w14:textId="77777777" w:rsidR="00A735B3" w:rsidRPr="002E56B9" w:rsidRDefault="00A735B3" w:rsidP="00560F48">
            <w:pPr>
              <w:pStyle w:val="TAL"/>
            </w:pPr>
            <w:r w:rsidRPr="002E56B9">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6A1365E0" w14:textId="77777777" w:rsidR="00A735B3" w:rsidRPr="002E56B9" w:rsidRDefault="00A735B3" w:rsidP="00560F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82DE7"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7459D21" w14:textId="77777777" w:rsidR="00A735B3" w:rsidRPr="002E56B9" w:rsidRDefault="00A735B3" w:rsidP="00560F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A9ED42" w14:textId="77777777" w:rsidR="00A735B3" w:rsidRPr="002E56B9" w:rsidRDefault="00A735B3" w:rsidP="00560F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FFB087"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2403AF" w14:textId="77777777" w:rsidR="00A735B3" w:rsidRPr="002E56B9" w:rsidRDefault="00A735B3" w:rsidP="00560F48">
            <w:pPr>
              <w:pStyle w:val="TAL"/>
            </w:pPr>
          </w:p>
        </w:tc>
      </w:tr>
      <w:tr w:rsidR="00A735B3" w:rsidRPr="002E56B9" w14:paraId="2BD4C3F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8EE9E12" w14:textId="77777777" w:rsidR="00A735B3" w:rsidRPr="002E56B9" w:rsidRDefault="00A735B3" w:rsidP="00560F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532E0C5" w14:textId="77777777" w:rsidR="00A735B3" w:rsidRPr="002E56B9" w:rsidRDefault="00A735B3" w:rsidP="00560F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5C34C"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8243BB"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6D1FF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7142EC" w14:textId="77777777" w:rsidR="00A735B3" w:rsidRPr="002E56B9" w:rsidRDefault="00A735B3" w:rsidP="00560F48">
            <w:pPr>
              <w:pStyle w:val="TAL"/>
              <w:rPr>
                <w:rFonts w:cs="Arial"/>
              </w:rPr>
            </w:pPr>
            <w:r w:rsidRPr="002E56B9">
              <w:rPr>
                <w:rFonts w:cs="Arial"/>
              </w:rPr>
              <w:t>D008</w:t>
            </w:r>
          </w:p>
          <w:p w14:paraId="4D20FDB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B27F92" w14:textId="77777777" w:rsidR="00A735B3" w:rsidRPr="002E56B9" w:rsidRDefault="00A735B3" w:rsidP="00560F48">
            <w:pPr>
              <w:pStyle w:val="TAL"/>
              <w:rPr>
                <w:rFonts w:cs="Arial"/>
              </w:rPr>
            </w:pPr>
          </w:p>
        </w:tc>
      </w:tr>
      <w:tr w:rsidR="00A735B3" w:rsidRPr="002E56B9" w14:paraId="12C5BE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6E3F29" w14:textId="77777777" w:rsidR="00A735B3" w:rsidRPr="002E56B9" w:rsidRDefault="00A735B3" w:rsidP="00560F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C79C15D" w14:textId="77777777" w:rsidR="00A735B3" w:rsidRPr="002E56B9" w:rsidRDefault="00A735B3" w:rsidP="00560F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BF2D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D9FE4B7" w14:textId="77777777" w:rsidR="00A735B3" w:rsidRPr="002E56B9" w:rsidRDefault="00A735B3" w:rsidP="00560F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162CC0"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BFADA6" w14:textId="77777777" w:rsidR="00A735B3" w:rsidRPr="002E56B9" w:rsidRDefault="00A735B3" w:rsidP="00560F48">
            <w:pPr>
              <w:pStyle w:val="TAL"/>
              <w:rPr>
                <w:rFonts w:cs="Arial"/>
              </w:rPr>
            </w:pPr>
            <w:r w:rsidRPr="002E56B9">
              <w:rPr>
                <w:rFonts w:cs="Arial"/>
              </w:rPr>
              <w:t>D010</w:t>
            </w:r>
          </w:p>
          <w:p w14:paraId="1775825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16E116" w14:textId="77777777" w:rsidR="00A735B3" w:rsidRPr="002E56B9" w:rsidRDefault="00A735B3" w:rsidP="00560F48">
            <w:pPr>
              <w:pStyle w:val="TAL"/>
            </w:pPr>
          </w:p>
        </w:tc>
      </w:tr>
      <w:tr w:rsidR="00A735B3" w:rsidRPr="002E56B9" w14:paraId="1DDF32D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26D5E7" w14:textId="77777777" w:rsidR="00A735B3" w:rsidRPr="002E56B9" w:rsidRDefault="00A735B3" w:rsidP="00560F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7E8E040" w14:textId="77777777" w:rsidR="00A735B3" w:rsidRPr="002E56B9" w:rsidRDefault="00A735B3" w:rsidP="00560F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EFCF3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D5443"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C65BBD"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4BA53DA"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B2FA523" w14:textId="77777777" w:rsidR="00A735B3" w:rsidRPr="002E56B9" w:rsidRDefault="00A735B3" w:rsidP="00560F48">
            <w:pPr>
              <w:pStyle w:val="TAL"/>
              <w:rPr>
                <w:b/>
              </w:rPr>
            </w:pPr>
          </w:p>
        </w:tc>
      </w:tr>
      <w:tr w:rsidR="00A735B3" w:rsidRPr="002E56B9" w14:paraId="28BC2B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AE3727" w14:textId="77777777" w:rsidR="00A735B3" w:rsidRPr="002E56B9" w:rsidRDefault="00A735B3" w:rsidP="00560F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868CDD" w14:textId="77777777" w:rsidR="00A735B3" w:rsidRPr="002E56B9" w:rsidRDefault="00A735B3" w:rsidP="00560F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D6CEE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B6A59"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BBC5A7"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9A7208" w14:textId="77777777" w:rsidR="00A735B3" w:rsidRPr="002E56B9" w:rsidRDefault="00A735B3" w:rsidP="00560F48">
            <w:pPr>
              <w:pStyle w:val="TAL"/>
              <w:rPr>
                <w:rFonts w:eastAsia="SimSun"/>
                <w:lang w:eastAsia="zh-CN"/>
              </w:rPr>
            </w:pPr>
            <w:r w:rsidRPr="002E56B9">
              <w:rPr>
                <w:rFonts w:eastAsia="SimSun"/>
                <w:lang w:eastAsia="zh-CN"/>
              </w:rPr>
              <w:t>D013</w:t>
            </w:r>
          </w:p>
          <w:p w14:paraId="2B1578FF" w14:textId="77777777" w:rsidR="00A735B3" w:rsidRPr="002E56B9" w:rsidRDefault="00A735B3" w:rsidP="00560F48">
            <w:pPr>
              <w:pStyle w:val="TAL"/>
              <w:rPr>
                <w:rFonts w:eastAsia="SimSun"/>
                <w:lang w:eastAsia="zh-CN"/>
              </w:rPr>
            </w:pPr>
            <w:r w:rsidRPr="002E56B9">
              <w:rPr>
                <w:rFonts w:eastAsia="SimSun"/>
                <w:lang w:eastAsia="zh-CN"/>
              </w:rPr>
              <w:t>D014</w:t>
            </w:r>
          </w:p>
          <w:p w14:paraId="71CF8B2D" w14:textId="77777777" w:rsidR="00A735B3" w:rsidRPr="002E56B9" w:rsidRDefault="00A735B3" w:rsidP="00560F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21B348F" w14:textId="77777777" w:rsidR="00A735B3" w:rsidRPr="002E56B9" w:rsidRDefault="00A735B3" w:rsidP="00560F48">
            <w:pPr>
              <w:pStyle w:val="TAL"/>
            </w:pPr>
          </w:p>
        </w:tc>
      </w:tr>
      <w:tr w:rsidR="00A735B3" w:rsidRPr="002E56B9" w14:paraId="1F1B27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5DD3692" w14:textId="77777777" w:rsidR="00A735B3" w:rsidRPr="002E56B9" w:rsidRDefault="00A735B3" w:rsidP="00560F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28368EA" w14:textId="77777777" w:rsidR="00A735B3" w:rsidRPr="002E56B9" w:rsidRDefault="00A735B3" w:rsidP="00560F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65CA5BC"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4EF723" w14:textId="77777777" w:rsidR="00A735B3" w:rsidRPr="002E56B9" w:rsidRDefault="00A735B3" w:rsidP="00560F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F6BCB63" w14:textId="77777777" w:rsidR="00A735B3" w:rsidRPr="002E56B9" w:rsidRDefault="00A735B3" w:rsidP="00560F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5666E5A"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5A46748" w14:textId="77777777" w:rsidR="00A735B3" w:rsidRPr="002E56B9" w:rsidRDefault="00A735B3" w:rsidP="00560F48">
            <w:pPr>
              <w:pStyle w:val="TAL"/>
            </w:pPr>
          </w:p>
        </w:tc>
      </w:tr>
      <w:tr w:rsidR="00A735B3" w:rsidRPr="002E56B9" w14:paraId="0EF74B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BE7468" w14:textId="77777777" w:rsidR="00A735B3" w:rsidRPr="002E56B9" w:rsidRDefault="00A735B3" w:rsidP="00560F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78849AA9" w14:textId="77777777" w:rsidR="00A735B3" w:rsidRPr="002E56B9" w:rsidRDefault="00A735B3" w:rsidP="00560F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22E405B" w14:textId="77777777" w:rsidR="00A735B3" w:rsidRPr="002E56B9" w:rsidRDefault="00A735B3" w:rsidP="00560F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679962" w14:textId="77777777" w:rsidR="00A735B3" w:rsidRPr="002E56B9" w:rsidRDefault="00A735B3" w:rsidP="00560F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8741288" w14:textId="77777777" w:rsidR="00A735B3" w:rsidRPr="002E56B9" w:rsidRDefault="00A735B3" w:rsidP="00560F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F79B49" w14:textId="77777777" w:rsidR="00A735B3" w:rsidRPr="002E56B9" w:rsidRDefault="00A735B3" w:rsidP="00560F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210D1BFC" w14:textId="77777777" w:rsidR="00A735B3" w:rsidRPr="002E56B9" w:rsidRDefault="00A735B3" w:rsidP="00560F48">
            <w:pPr>
              <w:pStyle w:val="TAL"/>
            </w:pPr>
          </w:p>
        </w:tc>
      </w:tr>
      <w:tr w:rsidR="00A735B3" w:rsidRPr="002E56B9" w14:paraId="17934B3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01ADC48" w14:textId="77777777" w:rsidR="00A735B3" w:rsidRPr="002E56B9" w:rsidRDefault="00A735B3" w:rsidP="00560F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6181917E" w14:textId="77777777" w:rsidR="00A735B3" w:rsidRPr="002E56B9" w:rsidRDefault="00A735B3" w:rsidP="00560F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2B778B9"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9F24E8" w14:textId="77777777" w:rsidR="00A735B3" w:rsidRPr="002E56B9" w:rsidRDefault="00A735B3" w:rsidP="00560F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B5787A2" w14:textId="77777777" w:rsidR="00A735B3" w:rsidRPr="002E56B9" w:rsidRDefault="00A735B3" w:rsidP="00560F48">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7FB4A43"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0E5CC236" w14:textId="77777777" w:rsidR="00A735B3" w:rsidRPr="002E56B9" w:rsidRDefault="00A735B3" w:rsidP="00560F48">
            <w:pPr>
              <w:pStyle w:val="TAL"/>
            </w:pPr>
            <w:r w:rsidRPr="002E56B9">
              <w:t>NOTE 1</w:t>
            </w:r>
          </w:p>
        </w:tc>
      </w:tr>
      <w:tr w:rsidR="00A735B3" w:rsidRPr="002E56B9" w14:paraId="425B64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8BA30CA" w14:textId="77777777" w:rsidR="00A735B3" w:rsidRPr="002E56B9" w:rsidRDefault="00A735B3" w:rsidP="00560F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9EE6FC0" w14:textId="77777777" w:rsidR="00A735B3" w:rsidRPr="002E56B9" w:rsidRDefault="00A735B3" w:rsidP="00560F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B4205B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EE15B8D" w14:textId="77777777" w:rsidR="00A735B3" w:rsidRPr="002E56B9" w:rsidRDefault="00A735B3" w:rsidP="00560F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1681FAA1" w14:textId="77777777" w:rsidR="00A735B3" w:rsidRPr="002E56B9" w:rsidRDefault="00A735B3" w:rsidP="00560F48">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378B421"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8A30DF6" w14:textId="77777777" w:rsidR="00A735B3" w:rsidRPr="002E56B9" w:rsidRDefault="00A735B3" w:rsidP="00560F48">
            <w:pPr>
              <w:pStyle w:val="TAL"/>
            </w:pPr>
          </w:p>
        </w:tc>
      </w:tr>
      <w:tr w:rsidR="00A735B3" w:rsidRPr="002E56B9" w14:paraId="71D228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1DA7BF" w14:textId="77777777" w:rsidR="00A735B3" w:rsidRPr="002E56B9" w:rsidRDefault="00A735B3" w:rsidP="00560F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57B92F17" w14:textId="77777777" w:rsidR="00A735B3" w:rsidRPr="002E56B9" w:rsidRDefault="00A735B3" w:rsidP="00560F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65063FD"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518CA90" w14:textId="77777777" w:rsidR="00A735B3" w:rsidRPr="002E56B9" w:rsidRDefault="00A735B3" w:rsidP="00560F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231FAE49" w14:textId="77777777" w:rsidR="00A735B3" w:rsidRPr="002E56B9" w:rsidRDefault="00A735B3" w:rsidP="00560F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16DF44C" w14:textId="77777777" w:rsidR="00A735B3" w:rsidRPr="002E56B9" w:rsidRDefault="00A735B3" w:rsidP="00560F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4241CFEA" w14:textId="77777777" w:rsidR="00A735B3" w:rsidRPr="002E56B9" w:rsidRDefault="00A735B3" w:rsidP="00560F48">
            <w:pPr>
              <w:pStyle w:val="TAL"/>
            </w:pPr>
          </w:p>
        </w:tc>
      </w:tr>
      <w:tr w:rsidR="00A735B3" w:rsidRPr="002E56B9" w:rsidDel="00F07413" w14:paraId="3B856A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670ACC1" w14:textId="77777777" w:rsidR="00A735B3" w:rsidRPr="002E56B9" w:rsidRDefault="00A735B3" w:rsidP="00560F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4BA02B79" w14:textId="77777777" w:rsidR="00A735B3" w:rsidRPr="002E56B9" w:rsidRDefault="00A735B3" w:rsidP="00560F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AB0A61C"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45E16241" w14:textId="77777777" w:rsidR="00A735B3" w:rsidRPr="002E56B9" w:rsidRDefault="00A735B3" w:rsidP="00560F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2832888" w14:textId="77777777" w:rsidR="00A735B3" w:rsidRPr="002E56B9" w:rsidRDefault="00A735B3" w:rsidP="00560F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CB6F034" w14:textId="77777777" w:rsidR="00A735B3" w:rsidRPr="002E56B9" w:rsidRDefault="00A735B3" w:rsidP="00560F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0129CC0B" w14:textId="77777777" w:rsidR="00A735B3" w:rsidRPr="002E56B9" w:rsidDel="00F07413" w:rsidRDefault="00A735B3" w:rsidP="00560F48">
            <w:pPr>
              <w:pStyle w:val="TAL"/>
            </w:pPr>
          </w:p>
        </w:tc>
      </w:tr>
      <w:tr w:rsidR="00A735B3" w:rsidRPr="002E56B9" w14:paraId="38F183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57A763" w14:textId="77777777" w:rsidR="00A735B3" w:rsidRPr="002E56B9" w:rsidRDefault="00A735B3" w:rsidP="00560F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5BD2F33" w14:textId="77777777" w:rsidR="00A735B3" w:rsidRPr="002E56B9" w:rsidRDefault="00A735B3" w:rsidP="00560F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86DC6"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83240"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1C9B9E"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E8AB220"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9E0322B" w14:textId="77777777" w:rsidR="00A735B3" w:rsidRPr="002E56B9" w:rsidRDefault="00A735B3" w:rsidP="00560F48">
            <w:pPr>
              <w:pStyle w:val="TAL"/>
            </w:pPr>
          </w:p>
        </w:tc>
      </w:tr>
      <w:tr w:rsidR="00A735B3" w:rsidRPr="002E56B9" w14:paraId="64E30F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D895B" w14:textId="77777777" w:rsidR="00A735B3" w:rsidRPr="002E56B9" w:rsidRDefault="00A735B3" w:rsidP="00560F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D9B3E13" w14:textId="77777777" w:rsidR="00A735B3" w:rsidRPr="002E56B9" w:rsidRDefault="00A735B3" w:rsidP="00560F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A94CD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5000A"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0F3AC1"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14DBDA7"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E718AB4" w14:textId="77777777" w:rsidR="00A735B3" w:rsidRPr="002E56B9" w:rsidRDefault="00A735B3" w:rsidP="00560F48">
            <w:pPr>
              <w:pStyle w:val="TAL"/>
            </w:pPr>
          </w:p>
        </w:tc>
      </w:tr>
      <w:tr w:rsidR="00A735B3" w:rsidRPr="002E56B9" w14:paraId="3C8AF0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5E31C57" w14:textId="77777777" w:rsidR="00A735B3" w:rsidRPr="002E56B9" w:rsidRDefault="00A735B3" w:rsidP="00560F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4C33E20" w14:textId="77777777" w:rsidR="00A735B3" w:rsidRPr="002E56B9" w:rsidRDefault="00A735B3" w:rsidP="00560F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13329AA"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24901" w14:textId="77777777" w:rsidR="00A735B3" w:rsidRPr="002E56B9" w:rsidRDefault="00A735B3" w:rsidP="00560F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8479B14" w14:textId="77777777" w:rsidR="00A735B3" w:rsidRPr="002E56B9" w:rsidRDefault="00A735B3" w:rsidP="00560F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E1547CD"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1704EC7" w14:textId="77777777" w:rsidR="00A735B3" w:rsidRPr="002E56B9" w:rsidRDefault="00A735B3" w:rsidP="00560F48">
            <w:pPr>
              <w:pStyle w:val="TAL"/>
            </w:pPr>
          </w:p>
        </w:tc>
      </w:tr>
      <w:tr w:rsidR="00A735B3" w:rsidRPr="002E56B9" w14:paraId="2B4270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5A1E6" w14:textId="77777777" w:rsidR="00A735B3" w:rsidRPr="002E56B9" w:rsidRDefault="00A735B3" w:rsidP="00560F48">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60C6D4" w14:textId="77777777" w:rsidR="00A735B3" w:rsidRPr="002E56B9" w:rsidRDefault="00A735B3" w:rsidP="00560F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EB8776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CA6439" w14:textId="77777777" w:rsidR="00A735B3" w:rsidRPr="002E56B9" w:rsidRDefault="00A735B3" w:rsidP="00560F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0738718" w14:textId="77777777" w:rsidR="00A735B3" w:rsidRPr="002E56B9" w:rsidRDefault="00A735B3" w:rsidP="00560F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2B1279E3" w14:textId="77777777" w:rsidR="00A735B3" w:rsidRPr="002E56B9" w:rsidRDefault="00A735B3" w:rsidP="00560F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EDACEF4" w14:textId="77777777" w:rsidR="00A735B3" w:rsidRPr="002E56B9" w:rsidRDefault="00A735B3" w:rsidP="00560F48">
            <w:pPr>
              <w:pStyle w:val="TAL"/>
            </w:pPr>
          </w:p>
        </w:tc>
      </w:tr>
      <w:tr w:rsidR="00A735B3" w:rsidRPr="002E56B9" w14:paraId="597B7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E30D75" w14:textId="77777777" w:rsidR="00A735B3" w:rsidRPr="002E56B9" w:rsidRDefault="00A735B3" w:rsidP="00560F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788205D" w14:textId="77777777" w:rsidR="00A735B3" w:rsidRPr="002E56B9" w:rsidRDefault="00A735B3" w:rsidP="00560F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E67F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F7B3A5" w14:textId="77777777" w:rsidR="00A735B3" w:rsidRPr="002E56B9" w:rsidRDefault="00A735B3" w:rsidP="00560F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7B381E7" w14:textId="77777777" w:rsidR="00A735B3" w:rsidRPr="002E56B9" w:rsidRDefault="00A735B3" w:rsidP="00560F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6C8B6743" w14:textId="77777777" w:rsidR="00A735B3" w:rsidRPr="002E56B9" w:rsidRDefault="00A735B3" w:rsidP="00560F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B056835" w14:textId="77777777" w:rsidR="00A735B3" w:rsidRPr="002E56B9" w:rsidRDefault="00A735B3" w:rsidP="00560F48">
            <w:pPr>
              <w:pStyle w:val="TAL"/>
            </w:pPr>
          </w:p>
        </w:tc>
      </w:tr>
      <w:tr w:rsidR="00A735B3" w:rsidRPr="002E56B9" w14:paraId="57BB3D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1A7B557" w14:textId="77777777" w:rsidR="00A735B3" w:rsidRPr="002E56B9" w:rsidRDefault="00A735B3" w:rsidP="00560F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E4C51D" w14:textId="77777777" w:rsidR="00A735B3" w:rsidRPr="002E56B9" w:rsidRDefault="00A735B3" w:rsidP="00560F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86AC2C6"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BF0C94" w14:textId="77777777" w:rsidR="00A735B3" w:rsidRPr="002E56B9" w:rsidRDefault="00A735B3" w:rsidP="00560F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652841F" w14:textId="77777777" w:rsidR="00A735B3" w:rsidRPr="002E56B9" w:rsidRDefault="00A735B3" w:rsidP="00560F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6A38ADB" w14:textId="77777777" w:rsidR="00A735B3" w:rsidRPr="002E56B9" w:rsidRDefault="00A735B3" w:rsidP="00560F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B12B51F" w14:textId="77777777" w:rsidR="00A735B3" w:rsidRPr="002E56B9" w:rsidRDefault="00A735B3" w:rsidP="00560F48">
            <w:pPr>
              <w:pStyle w:val="TAL"/>
            </w:pPr>
            <w:r w:rsidRPr="002E56B9">
              <w:t>NOTE 1</w:t>
            </w:r>
          </w:p>
        </w:tc>
      </w:tr>
      <w:tr w:rsidR="00A735B3" w:rsidRPr="002E56B9" w14:paraId="6A92C5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381B63" w14:textId="77777777" w:rsidR="00A735B3" w:rsidRPr="002E56B9" w:rsidRDefault="00A735B3" w:rsidP="00560F48">
            <w:pPr>
              <w:pStyle w:val="TAL"/>
              <w:rPr>
                <w:lang w:eastAsia="zh-CN"/>
              </w:rPr>
            </w:pPr>
            <w:r w:rsidRPr="002E56B9">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147F6CE6" w14:textId="77777777" w:rsidR="00A735B3" w:rsidRPr="002E56B9" w:rsidRDefault="00A735B3" w:rsidP="00560F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781756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8256C0"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F46C54F" w14:textId="77777777" w:rsidR="00A735B3" w:rsidRPr="002E56B9" w:rsidRDefault="00A735B3" w:rsidP="00560F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090C656F" w14:textId="77777777" w:rsidR="00A735B3" w:rsidRPr="002E56B9" w:rsidRDefault="00A735B3" w:rsidP="00560F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3B9BFF02" w14:textId="77777777" w:rsidR="00A735B3" w:rsidRPr="002E56B9" w:rsidRDefault="00A735B3" w:rsidP="00560F48">
            <w:pPr>
              <w:pStyle w:val="TAL"/>
            </w:pPr>
            <w:r w:rsidRPr="002E56B9">
              <w:t>NOTE 1</w:t>
            </w:r>
          </w:p>
        </w:tc>
      </w:tr>
      <w:tr w:rsidR="00A735B3" w:rsidRPr="002E56B9" w14:paraId="659B4D5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B33834" w14:textId="77777777" w:rsidR="00A735B3" w:rsidRPr="002E56B9" w:rsidRDefault="00A735B3" w:rsidP="00560F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57FF084" w14:textId="77777777" w:rsidR="00A735B3" w:rsidRPr="002E56B9" w:rsidRDefault="00A735B3" w:rsidP="00560F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3AD8AF"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9E85"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7A93234" w14:textId="77777777" w:rsidR="00A735B3" w:rsidRPr="002E56B9" w:rsidRDefault="00A735B3" w:rsidP="00560F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0F7BF39" w14:textId="77777777" w:rsidR="00A735B3" w:rsidRPr="002E56B9" w:rsidRDefault="00A735B3" w:rsidP="00560F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5B6FA860" w14:textId="77777777" w:rsidR="00A735B3" w:rsidRPr="002E56B9" w:rsidRDefault="00A735B3" w:rsidP="00560F48">
            <w:pPr>
              <w:pStyle w:val="TAL"/>
            </w:pPr>
            <w:r w:rsidRPr="002E56B9">
              <w:t>NOTE 1</w:t>
            </w:r>
          </w:p>
        </w:tc>
      </w:tr>
      <w:tr w:rsidR="00A735B3" w:rsidRPr="002E56B9" w14:paraId="55059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F28348" w14:textId="77777777" w:rsidR="00A735B3" w:rsidRPr="002E56B9" w:rsidRDefault="00A735B3" w:rsidP="00560F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1FA32CFC" w14:textId="77777777" w:rsidR="00A735B3" w:rsidRPr="002E56B9" w:rsidRDefault="00A735B3" w:rsidP="00560F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201927E"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5DC889"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5E304AA" w14:textId="77777777" w:rsidR="00A735B3" w:rsidRPr="002E56B9" w:rsidRDefault="00A735B3" w:rsidP="00560F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1136BFE2" w14:textId="77777777" w:rsidR="00A735B3" w:rsidRPr="002E56B9" w:rsidRDefault="00A735B3" w:rsidP="00560F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C6BF792" w14:textId="77777777" w:rsidR="00A735B3" w:rsidRPr="002E56B9" w:rsidRDefault="00A735B3" w:rsidP="00560F48">
            <w:pPr>
              <w:pStyle w:val="TAL"/>
            </w:pPr>
            <w:r w:rsidRPr="002E56B9">
              <w:t>NOTE 1</w:t>
            </w:r>
          </w:p>
        </w:tc>
      </w:tr>
      <w:tr w:rsidR="00A735B3" w:rsidRPr="002E56B9" w14:paraId="0C2657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9564DA" w14:textId="77777777" w:rsidR="00A735B3" w:rsidRPr="002E56B9" w:rsidRDefault="00A735B3" w:rsidP="00560F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54AEA58" w14:textId="77777777" w:rsidR="00A735B3" w:rsidRPr="002E56B9" w:rsidRDefault="00A735B3" w:rsidP="00560F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0D021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526AE"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279DF9D" w14:textId="77777777" w:rsidR="00A735B3" w:rsidRPr="002E56B9" w:rsidRDefault="00A735B3" w:rsidP="00560F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884745C" w14:textId="77777777" w:rsidR="00A735B3" w:rsidRPr="002E56B9" w:rsidRDefault="00A735B3" w:rsidP="00560F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C70BD97" w14:textId="77777777" w:rsidR="00A735B3" w:rsidRPr="002E56B9" w:rsidRDefault="00A735B3" w:rsidP="00560F48">
            <w:pPr>
              <w:pStyle w:val="TAL"/>
            </w:pPr>
            <w:r w:rsidRPr="002E56B9">
              <w:t>NOTE 1</w:t>
            </w:r>
          </w:p>
        </w:tc>
      </w:tr>
      <w:tr w:rsidR="00A735B3" w:rsidRPr="002E56B9" w14:paraId="4C5F08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FF1BA9" w14:textId="77777777" w:rsidR="00A735B3" w:rsidRPr="002E56B9" w:rsidRDefault="00A735B3" w:rsidP="00560F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6D4EDA0" w14:textId="77777777" w:rsidR="00A735B3" w:rsidRPr="002E56B9" w:rsidRDefault="00A735B3" w:rsidP="00560F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1ACD4B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683B4D"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FB7F13C" w14:textId="77777777" w:rsidR="00A735B3" w:rsidRPr="002E56B9" w:rsidRDefault="00A735B3" w:rsidP="00560F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2EAE69BB" w14:textId="77777777" w:rsidR="00A735B3" w:rsidRPr="002E56B9" w:rsidRDefault="00A735B3" w:rsidP="00560F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41B0A17" w14:textId="77777777" w:rsidR="00A735B3" w:rsidRPr="002E56B9" w:rsidRDefault="00A735B3" w:rsidP="00560F48">
            <w:pPr>
              <w:pStyle w:val="TAL"/>
            </w:pPr>
          </w:p>
        </w:tc>
      </w:tr>
      <w:tr w:rsidR="00A735B3" w:rsidRPr="002E56B9" w14:paraId="062C9C0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D2D8A5" w14:textId="77777777" w:rsidR="00A735B3" w:rsidRPr="002E56B9" w:rsidRDefault="00A735B3" w:rsidP="00560F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CE21BC" w14:textId="77777777" w:rsidR="00A735B3" w:rsidRPr="002E56B9" w:rsidRDefault="00A735B3" w:rsidP="00560F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9F1037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1DA6DE"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9781EA"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5FE41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EBE50C0" w14:textId="77777777" w:rsidR="00A735B3" w:rsidRPr="002E56B9" w:rsidRDefault="00A735B3" w:rsidP="00560F48">
            <w:pPr>
              <w:pStyle w:val="TAL"/>
              <w:rPr>
                <w:b/>
              </w:rPr>
            </w:pPr>
          </w:p>
        </w:tc>
      </w:tr>
      <w:tr w:rsidR="00A735B3" w:rsidRPr="002E56B9" w14:paraId="0215512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6AC747" w14:textId="77777777" w:rsidR="00A735B3" w:rsidRPr="002E56B9" w:rsidRDefault="00A735B3" w:rsidP="00560F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36BEFF8" w14:textId="77777777" w:rsidR="00A735B3" w:rsidRPr="002E56B9" w:rsidRDefault="00A735B3" w:rsidP="00560F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1DCA0"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9D6AB"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D3137" w14:textId="77777777" w:rsidR="00A735B3" w:rsidRPr="002E56B9" w:rsidRDefault="00A735B3" w:rsidP="00560F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625F5AE"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94EE0DE" w14:textId="77777777" w:rsidR="00A735B3" w:rsidRPr="002E56B9" w:rsidRDefault="00A735B3" w:rsidP="00560F48">
            <w:pPr>
              <w:pStyle w:val="TAL"/>
            </w:pPr>
          </w:p>
        </w:tc>
      </w:tr>
      <w:tr w:rsidR="00A735B3" w:rsidRPr="002E56B9" w14:paraId="6331B35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74154" w14:textId="77777777" w:rsidR="00A735B3" w:rsidRPr="002E56B9" w:rsidRDefault="00A735B3" w:rsidP="00560F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0AF1E62C" w14:textId="77777777" w:rsidR="00A735B3" w:rsidRPr="002E56B9" w:rsidRDefault="00A735B3" w:rsidP="00560F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17E85C" w14:textId="77777777" w:rsidR="00A735B3" w:rsidRPr="002E56B9" w:rsidRDefault="00A735B3" w:rsidP="00560F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939FFD2" w14:textId="77777777" w:rsidR="00A735B3" w:rsidRPr="002E56B9" w:rsidRDefault="00A735B3" w:rsidP="00560F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117EB89"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B3D536" w14:textId="77777777" w:rsidR="00A735B3" w:rsidRPr="002E56B9" w:rsidRDefault="00A735B3" w:rsidP="00560F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27076EC8" w14:textId="77777777" w:rsidR="00A735B3" w:rsidRPr="002E56B9" w:rsidRDefault="00A735B3" w:rsidP="00560F48">
            <w:pPr>
              <w:pStyle w:val="TAL"/>
            </w:pPr>
            <w:r w:rsidRPr="002E56B9">
              <w:rPr>
                <w:lang w:eastAsia="ko-KR"/>
              </w:rPr>
              <w:t>Skip TC 8.2.2.2.2.1 if TS 38.521-4 TC 8.2.2.2.2.1_1 has been executed and passed.</w:t>
            </w:r>
          </w:p>
        </w:tc>
      </w:tr>
      <w:tr w:rsidR="00A735B3" w:rsidRPr="002E56B9" w14:paraId="1056E15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BAE648" w14:textId="77777777" w:rsidR="00A735B3" w:rsidRPr="002E56B9" w:rsidRDefault="00A735B3" w:rsidP="00560F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121166D" w14:textId="77777777" w:rsidR="00A735B3" w:rsidRPr="002E56B9" w:rsidRDefault="00A735B3" w:rsidP="00560F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D6604E7" w14:textId="77777777" w:rsidR="00A735B3" w:rsidRPr="002E56B9" w:rsidRDefault="00A735B3" w:rsidP="00560F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DD6D954" w14:textId="77777777" w:rsidR="00A735B3" w:rsidRPr="002E56B9" w:rsidRDefault="00A735B3" w:rsidP="00560F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65C22F7" w14:textId="77777777" w:rsidR="00A735B3" w:rsidRPr="002E56B9" w:rsidRDefault="00A735B3" w:rsidP="00560F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7B62118" w14:textId="77777777" w:rsidR="00A735B3" w:rsidRPr="002E56B9" w:rsidRDefault="00A735B3" w:rsidP="00560F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41205482" w14:textId="77777777" w:rsidR="00A735B3" w:rsidRPr="002E56B9" w:rsidRDefault="00A735B3" w:rsidP="00560F48">
            <w:pPr>
              <w:pStyle w:val="TAL"/>
              <w:rPr>
                <w:rFonts w:cs="Arial"/>
              </w:rPr>
            </w:pPr>
            <w:r w:rsidRPr="002E56B9">
              <w:rPr>
                <w:rFonts w:cs="Arial"/>
              </w:rPr>
              <w:t>NOTE 1</w:t>
            </w:r>
          </w:p>
        </w:tc>
      </w:tr>
      <w:tr w:rsidR="00A735B3" w:rsidRPr="002E56B9" w14:paraId="48AA7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0E649F" w14:textId="77777777" w:rsidR="00A735B3" w:rsidRPr="002E56B9" w:rsidRDefault="00A735B3" w:rsidP="00560F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3370831" w14:textId="77777777" w:rsidR="00A735B3" w:rsidRPr="002E56B9" w:rsidRDefault="00A735B3" w:rsidP="00560F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1423750"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50C71E" w14:textId="77777777" w:rsidR="00A735B3" w:rsidRPr="002E56B9" w:rsidRDefault="00A735B3" w:rsidP="00560F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29F36F37" w14:textId="77777777" w:rsidR="00A735B3" w:rsidRPr="002E56B9" w:rsidRDefault="00A735B3" w:rsidP="00560F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AFE55FC" w14:textId="77777777" w:rsidR="00A735B3" w:rsidRPr="002E56B9" w:rsidRDefault="00A735B3" w:rsidP="00560F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A35AFEB"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A735B3" w:rsidRPr="002E56B9" w14:paraId="4752A9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D04955" w14:textId="77777777" w:rsidR="00A735B3" w:rsidRPr="002E56B9" w:rsidRDefault="00A735B3" w:rsidP="00560F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79A2190" w14:textId="77777777" w:rsidR="00A735B3" w:rsidRPr="002E56B9" w:rsidRDefault="00A735B3" w:rsidP="00560F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06696D"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076BD1" w14:textId="77777777" w:rsidR="00A735B3" w:rsidRPr="002E56B9" w:rsidRDefault="00A735B3" w:rsidP="00560F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BBFF602" w14:textId="77777777" w:rsidR="00A735B3" w:rsidRPr="002E56B9" w:rsidRDefault="00A735B3" w:rsidP="00560F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E4D96B4" w14:textId="77777777" w:rsidR="00A735B3" w:rsidRPr="002E56B9" w:rsidRDefault="00A735B3" w:rsidP="00560F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19B2120"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A735B3" w:rsidRPr="002E56B9" w14:paraId="5EC23D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92F5564" w14:textId="77777777" w:rsidR="00A735B3" w:rsidRPr="002E56B9" w:rsidRDefault="00A735B3" w:rsidP="00560F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7EBC794" w14:textId="77777777" w:rsidR="00A735B3" w:rsidRPr="002E56B9" w:rsidRDefault="00A735B3" w:rsidP="00560F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B5441F8"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73B2B2" w14:textId="77777777" w:rsidR="00A735B3" w:rsidRPr="002E56B9" w:rsidRDefault="00A735B3" w:rsidP="00560F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639B03D8" w14:textId="77777777" w:rsidR="00A735B3" w:rsidRPr="002E56B9" w:rsidRDefault="00A735B3" w:rsidP="00560F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CEF639D" w14:textId="77777777" w:rsidR="00A735B3" w:rsidRPr="002E56B9" w:rsidRDefault="00A735B3" w:rsidP="00560F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6CD5854" w14:textId="77777777" w:rsidR="00A735B3" w:rsidRPr="002E56B9" w:rsidRDefault="00A735B3" w:rsidP="00560F48">
            <w:pPr>
              <w:pStyle w:val="TAL"/>
              <w:rPr>
                <w:rFonts w:cs="Arial"/>
              </w:rPr>
            </w:pPr>
          </w:p>
        </w:tc>
      </w:tr>
      <w:tr w:rsidR="00A735B3" w:rsidRPr="002E56B9" w14:paraId="225607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CB56717" w14:textId="77777777" w:rsidR="00A735B3" w:rsidRPr="002E56B9" w:rsidRDefault="00A735B3" w:rsidP="00560F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640D431" w14:textId="77777777" w:rsidR="00A735B3" w:rsidRPr="002E56B9" w:rsidRDefault="00A735B3" w:rsidP="00560F48">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938C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A460D2"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7231E0C"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449052"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616B16" w14:textId="77777777" w:rsidR="00A735B3" w:rsidRPr="002E56B9" w:rsidRDefault="00A735B3" w:rsidP="00560F48">
            <w:pPr>
              <w:pStyle w:val="TAL"/>
            </w:pPr>
          </w:p>
        </w:tc>
      </w:tr>
      <w:tr w:rsidR="00A735B3" w:rsidRPr="002E56B9" w14:paraId="7A2554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7A0BBF" w14:textId="77777777" w:rsidR="00A735B3" w:rsidRPr="002E56B9" w:rsidRDefault="00A735B3" w:rsidP="00560F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A218EA1" w14:textId="77777777" w:rsidR="00A735B3" w:rsidRPr="002E56B9" w:rsidRDefault="00A735B3" w:rsidP="00560F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99413" w14:textId="77777777" w:rsidR="00A735B3" w:rsidRPr="002E56B9" w:rsidRDefault="00A735B3" w:rsidP="00560F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6271B8" w14:textId="77777777" w:rsidR="00A735B3" w:rsidRPr="002E56B9" w:rsidRDefault="00A735B3" w:rsidP="00560F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8B1915C"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F225761"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37EFFBA" w14:textId="77777777" w:rsidR="00A735B3" w:rsidRPr="002E56B9" w:rsidRDefault="00A735B3" w:rsidP="00560F48">
            <w:pPr>
              <w:pStyle w:val="TAL"/>
              <w:rPr>
                <w:rFonts w:cs="Arial"/>
              </w:rPr>
            </w:pPr>
            <w:r w:rsidRPr="002E56B9">
              <w:rPr>
                <w:rFonts w:cs="Arial"/>
              </w:rPr>
              <w:t>NOTE 1</w:t>
            </w:r>
          </w:p>
        </w:tc>
      </w:tr>
      <w:tr w:rsidR="00A735B3" w:rsidRPr="002E56B9" w14:paraId="4216FDF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17E82D" w14:textId="77777777" w:rsidR="00A735B3" w:rsidRPr="002E56B9" w:rsidRDefault="00A735B3" w:rsidP="00560F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132B688" w14:textId="77777777" w:rsidR="00A735B3" w:rsidRPr="002E56B9" w:rsidRDefault="00A735B3" w:rsidP="00560F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1912B05"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92C075C"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922F74C"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7620DF"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7D7EFCA" w14:textId="77777777" w:rsidR="00A735B3" w:rsidRPr="002E56B9" w:rsidRDefault="00A735B3" w:rsidP="00560F48">
            <w:pPr>
              <w:pStyle w:val="TAL"/>
              <w:rPr>
                <w:b/>
              </w:rPr>
            </w:pPr>
          </w:p>
        </w:tc>
      </w:tr>
      <w:tr w:rsidR="00A735B3" w:rsidRPr="002E56B9" w14:paraId="5B4E5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71A9214" w14:textId="77777777" w:rsidR="00A735B3" w:rsidRPr="002E56B9" w:rsidRDefault="00A735B3" w:rsidP="00560F48">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162C177" w14:textId="77777777" w:rsidR="00A735B3" w:rsidRPr="002E56B9" w:rsidRDefault="00A735B3" w:rsidP="00560F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4A4AE8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C9132B" w14:textId="77777777" w:rsidR="00A735B3" w:rsidRPr="002E56B9" w:rsidRDefault="00A735B3" w:rsidP="00560F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8F11815" w14:textId="77777777" w:rsidR="00A735B3" w:rsidRPr="002E56B9" w:rsidRDefault="00A735B3" w:rsidP="00560F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435D811" w14:textId="77777777" w:rsidR="00A735B3" w:rsidRPr="002E56B9" w:rsidRDefault="00A735B3" w:rsidP="00560F48">
            <w:pPr>
              <w:pStyle w:val="TAL"/>
              <w:rPr>
                <w:rFonts w:eastAsia="SimSun" w:cs="Arial"/>
                <w:lang w:eastAsia="zh-CN"/>
              </w:rPr>
            </w:pPr>
            <w:r w:rsidRPr="002E56B9">
              <w:rPr>
                <w:rFonts w:cs="Arial"/>
              </w:rPr>
              <w:t>D008</w:t>
            </w:r>
          </w:p>
          <w:p w14:paraId="20AEB003" w14:textId="77777777" w:rsidR="00A735B3" w:rsidRPr="002E56B9" w:rsidRDefault="00A735B3" w:rsidP="00560F48">
            <w:pPr>
              <w:pStyle w:val="TAL"/>
              <w:rPr>
                <w:rFonts w:eastAsia="SimSun" w:cs="Arial"/>
                <w:lang w:eastAsia="zh-CN"/>
              </w:rPr>
            </w:pPr>
            <w:r w:rsidRPr="002E56B9">
              <w:rPr>
                <w:rFonts w:cs="Arial"/>
              </w:rPr>
              <w:t>D009</w:t>
            </w:r>
          </w:p>
          <w:p w14:paraId="68A32087"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23D925" w14:textId="77777777" w:rsidR="00A735B3" w:rsidRPr="002E56B9" w:rsidRDefault="00A735B3" w:rsidP="00560F48">
            <w:pPr>
              <w:pStyle w:val="TAL"/>
            </w:pPr>
          </w:p>
        </w:tc>
      </w:tr>
      <w:tr w:rsidR="00A735B3" w:rsidRPr="002E56B9" w14:paraId="00B86D2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269F66" w14:textId="77777777" w:rsidR="00A735B3" w:rsidRPr="002E56B9" w:rsidRDefault="00A735B3" w:rsidP="00560F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FBDF627" w14:textId="77777777" w:rsidR="00A735B3" w:rsidRPr="002E56B9" w:rsidRDefault="00A735B3" w:rsidP="00560F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59917CD" w14:textId="77777777" w:rsidR="00A735B3" w:rsidRPr="002E56B9" w:rsidRDefault="00A735B3" w:rsidP="00560F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32E0F3" w14:textId="77777777" w:rsidR="00A735B3" w:rsidRPr="002E56B9" w:rsidRDefault="00A735B3" w:rsidP="00560F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3EC9D13"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752B0BA"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52ACB4" w14:textId="77777777" w:rsidR="00A735B3" w:rsidRPr="002E56B9" w:rsidRDefault="00A735B3" w:rsidP="00560F48">
            <w:pPr>
              <w:pStyle w:val="TAL"/>
            </w:pPr>
            <w:r w:rsidRPr="002E56B9">
              <w:rPr>
                <w:rFonts w:cs="Arial"/>
              </w:rPr>
              <w:t>NOTE 1</w:t>
            </w:r>
          </w:p>
        </w:tc>
      </w:tr>
      <w:tr w:rsidR="00A735B3" w:rsidRPr="002E56B9" w14:paraId="533C66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3F4881" w14:textId="77777777" w:rsidR="00A735B3" w:rsidRPr="002E56B9" w:rsidRDefault="00A735B3" w:rsidP="00560F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CCD5B94" w14:textId="77777777" w:rsidR="00A735B3" w:rsidRPr="002E56B9" w:rsidRDefault="00A735B3" w:rsidP="00560F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D3EEC2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F5334F"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BE3390"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9CD21A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D911E18" w14:textId="77777777" w:rsidR="00A735B3" w:rsidRPr="002E56B9" w:rsidRDefault="00A735B3" w:rsidP="00560F48">
            <w:pPr>
              <w:pStyle w:val="TAL"/>
              <w:rPr>
                <w:b/>
              </w:rPr>
            </w:pPr>
          </w:p>
        </w:tc>
      </w:tr>
      <w:tr w:rsidR="00A735B3" w:rsidRPr="002E56B9" w14:paraId="7FED14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4DF91" w14:textId="77777777" w:rsidR="00A735B3" w:rsidRPr="002E56B9" w:rsidRDefault="00A735B3" w:rsidP="00560F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197D1" w14:textId="77777777" w:rsidR="00A735B3" w:rsidRPr="002E56B9" w:rsidRDefault="00A735B3" w:rsidP="00560F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9F41C"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F13"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191FD"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A7AF1"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B35D6" w14:textId="77777777" w:rsidR="00A735B3" w:rsidRPr="002E56B9" w:rsidRDefault="00A735B3" w:rsidP="00560F48">
            <w:pPr>
              <w:pStyle w:val="TAL"/>
              <w:rPr>
                <w:b/>
              </w:rPr>
            </w:pPr>
          </w:p>
        </w:tc>
      </w:tr>
      <w:tr w:rsidR="00A735B3" w:rsidRPr="002E56B9" w14:paraId="473912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420AED" w14:textId="77777777" w:rsidR="00A735B3" w:rsidRPr="002E56B9" w:rsidRDefault="00A735B3" w:rsidP="00560F48">
            <w:pPr>
              <w:pStyle w:val="TAL"/>
              <w:rPr>
                <w:rFonts w:cs="Arial"/>
                <w:b/>
                <w:lang w:eastAsia="zh-TW"/>
              </w:rPr>
            </w:pPr>
            <w:r w:rsidRPr="002E56B9">
              <w:lastRenderedPageBreak/>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05A2" w14:textId="77777777" w:rsidR="00A735B3" w:rsidRPr="002E56B9" w:rsidRDefault="00A735B3" w:rsidP="00560F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A6E208"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A2001"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EA8AB3"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7C1AD"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2E0314" w14:textId="77777777" w:rsidR="00A735B3" w:rsidRPr="002E56B9" w:rsidRDefault="00A735B3" w:rsidP="00560F48">
            <w:pPr>
              <w:pStyle w:val="TAL"/>
              <w:rPr>
                <w:b/>
              </w:rPr>
            </w:pPr>
          </w:p>
        </w:tc>
      </w:tr>
      <w:tr w:rsidR="00A735B3" w:rsidRPr="002E56B9" w14:paraId="631659B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849252" w14:textId="77777777" w:rsidR="00A735B3" w:rsidRPr="002E56B9" w:rsidRDefault="00A735B3" w:rsidP="00560F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EE52DE"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EDEAE3"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D0F2"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8549C85"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057488"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4538E" w14:textId="77777777" w:rsidR="00A735B3" w:rsidRPr="002E56B9" w:rsidRDefault="00A735B3" w:rsidP="00560F48">
            <w:pPr>
              <w:pStyle w:val="TAL"/>
              <w:rPr>
                <w:b/>
              </w:rPr>
            </w:pPr>
          </w:p>
        </w:tc>
      </w:tr>
      <w:tr w:rsidR="00A735B3" w:rsidRPr="002E56B9" w14:paraId="5DC1AE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7D5165" w14:textId="77777777" w:rsidR="00A735B3" w:rsidRPr="002E56B9" w:rsidRDefault="00A735B3" w:rsidP="00560F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A87033"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52C91"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A0EC"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96D74"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38CE64"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27E3D" w14:textId="77777777" w:rsidR="00A735B3" w:rsidRPr="002E56B9" w:rsidRDefault="00A735B3" w:rsidP="00560F48">
            <w:pPr>
              <w:pStyle w:val="TAL"/>
              <w:rPr>
                <w:b/>
              </w:rPr>
            </w:pPr>
          </w:p>
        </w:tc>
      </w:tr>
      <w:tr w:rsidR="00A735B3" w:rsidRPr="002E56B9" w14:paraId="1A3FFF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F90B" w14:textId="77777777" w:rsidR="00A735B3" w:rsidRPr="002E56B9" w:rsidRDefault="00A735B3" w:rsidP="00560F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290B51" w14:textId="77777777" w:rsidR="00A735B3" w:rsidRPr="002E56B9" w:rsidRDefault="00A735B3" w:rsidP="00560F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A3E09E"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CDE1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411309C"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2AE1B"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E2F0E" w14:textId="77777777" w:rsidR="00A735B3" w:rsidRPr="002E56B9" w:rsidRDefault="00A735B3" w:rsidP="00560F48">
            <w:pPr>
              <w:pStyle w:val="TAL"/>
              <w:rPr>
                <w:b/>
              </w:rPr>
            </w:pPr>
          </w:p>
        </w:tc>
      </w:tr>
      <w:tr w:rsidR="00A735B3" w:rsidRPr="002E56B9" w14:paraId="0BF0BC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F1E5" w14:textId="77777777" w:rsidR="00A735B3" w:rsidRPr="002E56B9" w:rsidRDefault="00A735B3" w:rsidP="00560F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9A5C"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28FCB"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132675"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0377"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C9F1C"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0CC76" w14:textId="77777777" w:rsidR="00A735B3" w:rsidRPr="002E56B9" w:rsidRDefault="00A735B3" w:rsidP="00560F48">
            <w:pPr>
              <w:pStyle w:val="TAL"/>
              <w:rPr>
                <w:b/>
              </w:rPr>
            </w:pPr>
          </w:p>
        </w:tc>
      </w:tr>
      <w:tr w:rsidR="00A735B3" w:rsidRPr="002E56B9" w14:paraId="72DD08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D6F3CF3" w14:textId="77777777" w:rsidR="00A735B3" w:rsidRPr="002E56B9" w:rsidRDefault="00A735B3" w:rsidP="00560F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F7C4"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AEA9A"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D6EBF7"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272A4A"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E1E45"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52BF830" w14:textId="77777777" w:rsidR="00A735B3" w:rsidRPr="002E56B9" w:rsidRDefault="00A735B3" w:rsidP="00560F48">
            <w:pPr>
              <w:pStyle w:val="TAL"/>
              <w:rPr>
                <w:b/>
              </w:rPr>
            </w:pPr>
          </w:p>
        </w:tc>
      </w:tr>
      <w:tr w:rsidR="00A735B3" w:rsidRPr="002E56B9" w14:paraId="3146893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AE39DC" w14:textId="77777777" w:rsidR="00A735B3" w:rsidRPr="002E56B9" w:rsidRDefault="00A735B3" w:rsidP="00560F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AEE7B12" w14:textId="77777777" w:rsidR="00A735B3" w:rsidRPr="002E56B9" w:rsidRDefault="00A735B3" w:rsidP="00560F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4CB0"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2ECC0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5655C7"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258B56"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F2620" w14:textId="77777777" w:rsidR="00A735B3" w:rsidRPr="002E56B9" w:rsidRDefault="00A735B3" w:rsidP="00560F48">
            <w:pPr>
              <w:pStyle w:val="TAL"/>
              <w:rPr>
                <w:b/>
              </w:rPr>
            </w:pPr>
          </w:p>
        </w:tc>
      </w:tr>
      <w:tr w:rsidR="00A735B3" w:rsidRPr="002E56B9" w14:paraId="07E44CCF" w14:textId="77777777" w:rsidTr="00560F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A0A0865"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6DF10499" w14:textId="77777777" w:rsidR="00A735B3" w:rsidRPr="002E56B9" w:rsidRDefault="00A735B3" w:rsidP="00560F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24A4FCD" w14:textId="77777777" w:rsidR="00A735B3" w:rsidRPr="002E56B9" w:rsidRDefault="00A735B3" w:rsidP="00560F48">
            <w:pPr>
              <w:pStyle w:val="TAN"/>
              <w:rPr>
                <w:lang w:eastAsia="zh-TW"/>
              </w:rPr>
            </w:pPr>
            <w:r w:rsidRPr="002E56B9">
              <w:rPr>
                <w:rFonts w:eastAsia="SimSun"/>
                <w:lang w:eastAsia="zh-CN"/>
              </w:rPr>
              <w:t>NOTE 3:</w:t>
            </w:r>
            <w:r w:rsidRPr="002E56B9">
              <w:rPr>
                <w:lang w:eastAsia="zh-TW"/>
              </w:rPr>
              <w:tab/>
              <w:t>Void</w:t>
            </w:r>
            <w:r w:rsidRPr="002E56B9">
              <w:t>.</w:t>
            </w:r>
          </w:p>
        </w:tc>
      </w:tr>
    </w:tbl>
    <w:p w14:paraId="5C6352CD" w14:textId="77777777" w:rsidR="00A735B3" w:rsidRPr="002E56B9" w:rsidRDefault="00A735B3" w:rsidP="00A735B3"/>
    <w:p w14:paraId="696C65C0" w14:textId="77777777" w:rsidR="00A735B3" w:rsidRPr="002E56B9" w:rsidRDefault="00A735B3" w:rsidP="00A735B3">
      <w:pPr>
        <w:pStyle w:val="TH"/>
      </w:pPr>
      <w:r w:rsidRPr="002E56B9">
        <w:t>Table 4.1.4-1a: Void</w:t>
      </w:r>
    </w:p>
    <w:p w14:paraId="7E886A70" w14:textId="77777777" w:rsidR="00A735B3" w:rsidRPr="002E56B9" w:rsidRDefault="00A735B3" w:rsidP="00A735B3">
      <w:pPr>
        <w:pStyle w:val="TH"/>
      </w:pPr>
      <w:r w:rsidRPr="002E56B9">
        <w:t>Table 4.1</w:t>
      </w:r>
      <w:r w:rsidRPr="002E56B9">
        <w:rPr>
          <w:lang w:eastAsia="zh-CN"/>
        </w:rPr>
        <w:t>.4</w:t>
      </w:r>
      <w:r w:rsidRPr="002E56B9">
        <w:t>-1b: Void</w:t>
      </w:r>
    </w:p>
    <w:p w14:paraId="526835E9" w14:textId="77777777" w:rsidR="00A735B3" w:rsidRPr="002E56B9" w:rsidRDefault="00A735B3" w:rsidP="00A735B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2E902CA" w14:textId="77777777" w:rsidR="00A735B3" w:rsidRPr="002E56B9" w:rsidRDefault="00A735B3" w:rsidP="00A735B3">
      <w:pPr>
        <w:rPr>
          <w:lang w:eastAsia="zh-CN"/>
        </w:rPr>
      </w:pPr>
    </w:p>
    <w:p w14:paraId="401CBC60" w14:textId="77777777" w:rsidR="00A735B3" w:rsidRPr="002E56B9" w:rsidRDefault="00A735B3" w:rsidP="00A735B3">
      <w:pPr>
        <w:pStyle w:val="Heading2"/>
      </w:pPr>
      <w:bookmarkStart w:id="151" w:name="_Toc20936811"/>
      <w:bookmarkStart w:id="152" w:name="_Toc36713257"/>
      <w:bookmarkStart w:id="153" w:name="_Toc36713660"/>
      <w:bookmarkStart w:id="154" w:name="_Toc52217973"/>
      <w:bookmarkStart w:id="155" w:name="_Toc58499585"/>
      <w:bookmarkStart w:id="156" w:name="_Toc68538442"/>
      <w:bookmarkStart w:id="157" w:name="_Toc75510025"/>
      <w:bookmarkStart w:id="158" w:name="_Toc90971503"/>
      <w:bookmarkStart w:id="159" w:name="_Toc100158411"/>
      <w:bookmarkStart w:id="160" w:name="_Toc146636658"/>
      <w:r w:rsidRPr="002E56B9">
        <w:t>4.2</w:t>
      </w:r>
      <w:r w:rsidRPr="002E56B9">
        <w:tab/>
        <w:t>RRM conformance test cases</w:t>
      </w:r>
      <w:bookmarkEnd w:id="151"/>
      <w:bookmarkEnd w:id="152"/>
      <w:bookmarkEnd w:id="153"/>
      <w:bookmarkEnd w:id="154"/>
      <w:bookmarkEnd w:id="155"/>
      <w:bookmarkEnd w:id="156"/>
      <w:bookmarkEnd w:id="157"/>
      <w:bookmarkEnd w:id="158"/>
      <w:bookmarkEnd w:id="159"/>
      <w:bookmarkEnd w:id="160"/>
    </w:p>
    <w:p w14:paraId="2973832C" w14:textId="77777777" w:rsidR="00A735B3" w:rsidRPr="002E56B9" w:rsidRDefault="00A735B3" w:rsidP="00A735B3">
      <w:pPr>
        <w:spacing w:after="0"/>
        <w:rPr>
          <w:rFonts w:ascii="Arial" w:hAnsi="Arial"/>
          <w:b/>
        </w:rPr>
        <w:sectPr w:rsidR="00A735B3" w:rsidRPr="002E56B9" w:rsidSect="00963FE1">
          <w:footnotePr>
            <w:numRestart w:val="eachSect"/>
          </w:footnotePr>
          <w:pgSz w:w="16840" w:h="11907" w:orient="landscape"/>
          <w:pgMar w:top="1138" w:right="1411" w:bottom="1138" w:left="1138" w:header="567" w:footer="567" w:gutter="0"/>
          <w:cols w:space="720"/>
        </w:sectPr>
      </w:pPr>
    </w:p>
    <w:p w14:paraId="4F7C06BA" w14:textId="77777777" w:rsidR="00A735B3" w:rsidRPr="002E56B9" w:rsidRDefault="00A735B3" w:rsidP="00A735B3">
      <w:pPr>
        <w:pStyle w:val="TH"/>
      </w:pPr>
      <w:bookmarkStart w:id="161" w:name="_Hlk68461152"/>
      <w:r w:rsidRPr="002E56B9">
        <w:lastRenderedPageBreak/>
        <w:t>Table 4.2-1</w:t>
      </w:r>
      <w:bookmarkEnd w:id="161"/>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A735B3" w:rsidRPr="002E56B9" w14:paraId="24A4D99C" w14:textId="77777777" w:rsidTr="00173F6C">
        <w:trPr>
          <w:tblHeader/>
          <w:jc w:val="center"/>
        </w:trPr>
        <w:tc>
          <w:tcPr>
            <w:tcW w:w="1176" w:type="dxa"/>
            <w:tcBorders>
              <w:top w:val="single" w:sz="4" w:space="0" w:color="auto"/>
              <w:left w:val="single" w:sz="4" w:space="0" w:color="auto"/>
              <w:bottom w:val="nil"/>
              <w:right w:val="single" w:sz="4" w:space="0" w:color="auto"/>
            </w:tcBorders>
            <w:hideMark/>
          </w:tcPr>
          <w:p w14:paraId="641ADBF2" w14:textId="77777777" w:rsidR="00A735B3" w:rsidRPr="002E56B9" w:rsidRDefault="00A735B3" w:rsidP="00560F4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7574AC9A"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80E7A0C" w14:textId="77777777" w:rsidR="00A735B3" w:rsidRPr="002E56B9" w:rsidRDefault="00A735B3" w:rsidP="00560F4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E6CD9A0" w14:textId="77777777" w:rsidR="00A735B3" w:rsidRPr="002E56B9" w:rsidRDefault="00A735B3" w:rsidP="00560F4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30E5C2F7" w14:textId="77777777" w:rsidR="00A735B3" w:rsidRPr="002E56B9" w:rsidRDefault="00A735B3" w:rsidP="00560F48">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797550AC" w14:textId="77777777" w:rsidR="00A735B3" w:rsidRPr="002E56B9" w:rsidRDefault="00A735B3" w:rsidP="00560F48">
            <w:pPr>
              <w:pStyle w:val="TAH"/>
            </w:pPr>
            <w:r w:rsidRPr="002E56B9">
              <w:rPr>
                <w:lang w:eastAsia="zh-TW"/>
              </w:rPr>
              <w:t>Branch</w:t>
            </w:r>
          </w:p>
        </w:tc>
      </w:tr>
      <w:tr w:rsidR="00A735B3" w:rsidRPr="002E56B9" w14:paraId="4E50A513" w14:textId="77777777" w:rsidTr="00173F6C">
        <w:trPr>
          <w:tblHeader/>
          <w:jc w:val="center"/>
        </w:trPr>
        <w:tc>
          <w:tcPr>
            <w:tcW w:w="1176" w:type="dxa"/>
            <w:tcBorders>
              <w:top w:val="nil"/>
              <w:left w:val="single" w:sz="4" w:space="0" w:color="auto"/>
              <w:bottom w:val="single" w:sz="4" w:space="0" w:color="auto"/>
              <w:right w:val="single" w:sz="4" w:space="0" w:color="auto"/>
            </w:tcBorders>
          </w:tcPr>
          <w:p w14:paraId="633D0AB7" w14:textId="77777777" w:rsidR="00A735B3" w:rsidRPr="002E56B9" w:rsidRDefault="00A735B3" w:rsidP="00560F48">
            <w:pPr>
              <w:pStyle w:val="TAH"/>
            </w:pPr>
          </w:p>
        </w:tc>
        <w:tc>
          <w:tcPr>
            <w:tcW w:w="4538" w:type="dxa"/>
            <w:tcBorders>
              <w:top w:val="nil"/>
              <w:left w:val="single" w:sz="4" w:space="0" w:color="auto"/>
              <w:bottom w:val="single" w:sz="4" w:space="0" w:color="auto"/>
              <w:right w:val="single" w:sz="4" w:space="0" w:color="auto"/>
            </w:tcBorders>
          </w:tcPr>
          <w:p w14:paraId="37D0EE8A"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655BF8BA" w14:textId="77777777" w:rsidR="00A735B3" w:rsidRPr="002E56B9" w:rsidRDefault="00A735B3" w:rsidP="00560F4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461D42F" w14:textId="77777777" w:rsidR="00A735B3" w:rsidRPr="002E56B9" w:rsidRDefault="00A735B3" w:rsidP="00560F4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0815D609" w14:textId="77777777" w:rsidR="00A735B3" w:rsidRPr="002E56B9" w:rsidRDefault="00A735B3" w:rsidP="00560F4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8C0CB45" w14:textId="77777777" w:rsidR="00A735B3" w:rsidRPr="002E56B9" w:rsidRDefault="00A735B3" w:rsidP="00560F48">
            <w:pPr>
              <w:pStyle w:val="TAH"/>
            </w:pPr>
          </w:p>
        </w:tc>
        <w:tc>
          <w:tcPr>
            <w:tcW w:w="1374" w:type="dxa"/>
            <w:gridSpan w:val="2"/>
            <w:tcBorders>
              <w:top w:val="nil"/>
              <w:left w:val="single" w:sz="4" w:space="0" w:color="auto"/>
              <w:bottom w:val="single" w:sz="4" w:space="0" w:color="auto"/>
              <w:right w:val="single" w:sz="4" w:space="0" w:color="auto"/>
            </w:tcBorders>
          </w:tcPr>
          <w:p w14:paraId="2742F228" w14:textId="77777777" w:rsidR="00A735B3" w:rsidRPr="002E56B9" w:rsidRDefault="00A735B3" w:rsidP="00560F48">
            <w:pPr>
              <w:pStyle w:val="TAH"/>
            </w:pPr>
          </w:p>
        </w:tc>
      </w:tr>
      <w:tr w:rsidR="00A735B3" w:rsidRPr="002E56B9" w14:paraId="30F92F3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99AC1" w14:textId="77777777" w:rsidR="00A735B3" w:rsidRPr="002E56B9" w:rsidRDefault="00A735B3" w:rsidP="00560F4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129136" w14:textId="77777777" w:rsidR="00A735B3" w:rsidRPr="002E56B9" w:rsidRDefault="00A735B3" w:rsidP="00560F4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59C02D"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E45F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F7A89"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4CB72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41A5343" w14:textId="77777777" w:rsidR="00A735B3" w:rsidRPr="002E56B9" w:rsidRDefault="00A735B3" w:rsidP="00560F48">
            <w:pPr>
              <w:pStyle w:val="TAL"/>
              <w:rPr>
                <w:b/>
                <w:lang w:eastAsia="zh-CN"/>
              </w:rPr>
            </w:pPr>
          </w:p>
        </w:tc>
      </w:tr>
      <w:tr w:rsidR="00A735B3" w:rsidRPr="002E56B9" w14:paraId="17A3611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95572D" w14:textId="77777777" w:rsidR="00A735B3" w:rsidRPr="002E56B9" w:rsidRDefault="00A735B3" w:rsidP="00560F4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3E3F67" w14:textId="77777777" w:rsidR="00A735B3" w:rsidRPr="002E56B9" w:rsidRDefault="00A735B3" w:rsidP="00560F4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3150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1A99BE"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88CC9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1D8A09"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453231" w14:textId="77777777" w:rsidR="00A735B3" w:rsidRPr="002E56B9" w:rsidRDefault="00A735B3" w:rsidP="00560F48">
            <w:pPr>
              <w:pStyle w:val="TAL"/>
              <w:rPr>
                <w:b/>
                <w:lang w:eastAsia="zh-CN"/>
              </w:rPr>
            </w:pPr>
          </w:p>
        </w:tc>
      </w:tr>
      <w:tr w:rsidR="00A735B3" w:rsidRPr="002E56B9" w14:paraId="5C67D39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D14ACE" w14:textId="77777777" w:rsidR="00A735B3" w:rsidRPr="002E56B9" w:rsidRDefault="00A735B3" w:rsidP="00560F4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2FC6A9" w14:textId="77777777" w:rsidR="00A735B3" w:rsidRPr="002E56B9" w:rsidRDefault="00A735B3" w:rsidP="00560F4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E504C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44545"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1223C9"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F3A6F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E584BFC" w14:textId="77777777" w:rsidR="00A735B3" w:rsidRPr="002E56B9" w:rsidRDefault="00A735B3" w:rsidP="00560F48">
            <w:pPr>
              <w:pStyle w:val="TAL"/>
              <w:rPr>
                <w:b/>
                <w:lang w:eastAsia="zh-CN"/>
              </w:rPr>
            </w:pPr>
          </w:p>
        </w:tc>
      </w:tr>
      <w:tr w:rsidR="00A735B3" w:rsidRPr="002E56B9" w14:paraId="61BC456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62E42C5" w14:textId="77777777" w:rsidR="00A735B3" w:rsidRPr="002E56B9" w:rsidRDefault="00A735B3" w:rsidP="00560F4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07C44867" w14:textId="77777777" w:rsidR="00A735B3" w:rsidRPr="002E56B9" w:rsidRDefault="00A735B3" w:rsidP="00560F4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1A39D0"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28A259" w14:textId="77777777" w:rsidR="00A735B3" w:rsidRPr="002E56B9" w:rsidRDefault="00A735B3" w:rsidP="00560F4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6E91C9B" w14:textId="77777777" w:rsidR="00A735B3" w:rsidRPr="002E56B9" w:rsidRDefault="00A735B3" w:rsidP="00560F4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FB2BD8" w14:textId="77777777" w:rsidR="00A735B3" w:rsidRPr="002E56B9" w:rsidRDefault="00A735B3" w:rsidP="00560F48">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DC686" w14:textId="77777777" w:rsidR="00A735B3" w:rsidRPr="002E56B9" w:rsidRDefault="00A735B3" w:rsidP="00560F48">
            <w:pPr>
              <w:pStyle w:val="TAL"/>
            </w:pPr>
            <w:r w:rsidRPr="002E56B9">
              <w:t>2Rx</w:t>
            </w:r>
          </w:p>
          <w:p w14:paraId="2645E058" w14:textId="77777777" w:rsidR="00A735B3" w:rsidRPr="002E56B9" w:rsidRDefault="00A735B3" w:rsidP="00560F48">
            <w:pPr>
              <w:pStyle w:val="TAL"/>
            </w:pPr>
            <w:r w:rsidRPr="002E56B9">
              <w:t>4Rx</w:t>
            </w:r>
          </w:p>
        </w:tc>
      </w:tr>
      <w:tr w:rsidR="00A735B3" w:rsidRPr="002E56B9" w14:paraId="30CFB7B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EBEFABA" w14:textId="77777777" w:rsidR="00A735B3" w:rsidRPr="002E56B9" w:rsidRDefault="00A735B3" w:rsidP="00560F4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FA56C8A" w14:textId="77777777" w:rsidR="00A735B3" w:rsidRPr="002E56B9" w:rsidRDefault="00A735B3" w:rsidP="00560F4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841C21A"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01C5D" w14:textId="77777777" w:rsidR="00A735B3" w:rsidRPr="002E56B9" w:rsidRDefault="00A735B3" w:rsidP="00560F48">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E0CE91D" w14:textId="77777777" w:rsidR="00A735B3" w:rsidRPr="002E56B9" w:rsidRDefault="00A735B3" w:rsidP="00560F48">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1057C266" w14:textId="77777777" w:rsidR="00A735B3" w:rsidRPr="002E56B9" w:rsidRDefault="00A735B3" w:rsidP="00560F48">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1C973C3" w14:textId="77777777" w:rsidR="00A735B3" w:rsidRPr="002E56B9" w:rsidRDefault="00A735B3" w:rsidP="00560F48">
            <w:pPr>
              <w:pStyle w:val="TAL"/>
            </w:pPr>
            <w:r w:rsidRPr="002E56B9">
              <w:t>2Rx</w:t>
            </w:r>
          </w:p>
          <w:p w14:paraId="786AB5DC" w14:textId="77777777" w:rsidR="00A735B3" w:rsidRPr="002E56B9" w:rsidRDefault="00A735B3" w:rsidP="00560F48">
            <w:pPr>
              <w:pStyle w:val="TAL"/>
            </w:pPr>
            <w:r w:rsidRPr="002E56B9">
              <w:t>4Rx</w:t>
            </w:r>
          </w:p>
        </w:tc>
      </w:tr>
      <w:tr w:rsidR="00A735B3" w:rsidRPr="002E56B9" w14:paraId="1C868C4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2BC734C1" w14:textId="77777777" w:rsidR="00A735B3" w:rsidRPr="002E56B9" w:rsidRDefault="00A735B3" w:rsidP="00560F4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43FAB14" w14:textId="77777777" w:rsidR="00A735B3" w:rsidRPr="002E56B9" w:rsidRDefault="00A735B3" w:rsidP="00560F4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992E55F"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7655D0" w14:textId="77777777" w:rsidR="00A735B3" w:rsidRPr="002E56B9" w:rsidRDefault="00A735B3" w:rsidP="00560F4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DC6E069" w14:textId="77777777" w:rsidR="00A735B3" w:rsidRPr="002E56B9" w:rsidRDefault="00A735B3" w:rsidP="00560F4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19BD970" w14:textId="77777777" w:rsidR="00A735B3" w:rsidRPr="002E56B9" w:rsidRDefault="00A735B3" w:rsidP="00560F48">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F1677F" w14:textId="77777777" w:rsidR="00A735B3" w:rsidRPr="002E56B9" w:rsidRDefault="00A735B3" w:rsidP="00560F48">
            <w:pPr>
              <w:pStyle w:val="TAL"/>
            </w:pPr>
            <w:r w:rsidRPr="002E56B9">
              <w:t>2Rx</w:t>
            </w:r>
          </w:p>
          <w:p w14:paraId="521C2364" w14:textId="77777777" w:rsidR="00A735B3" w:rsidRPr="002E56B9" w:rsidRDefault="00A735B3" w:rsidP="00560F48">
            <w:pPr>
              <w:pStyle w:val="TAL"/>
            </w:pPr>
            <w:r w:rsidRPr="002E56B9">
              <w:t>4Rx</w:t>
            </w:r>
          </w:p>
        </w:tc>
      </w:tr>
      <w:tr w:rsidR="00A735B3" w:rsidRPr="002E56B9" w14:paraId="0552602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70BFFDD8" w14:textId="77777777" w:rsidR="00A735B3" w:rsidRPr="002E56B9" w:rsidRDefault="00A735B3" w:rsidP="00560F4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107A2BF3" w14:textId="77777777" w:rsidR="00A735B3" w:rsidRPr="002E56B9" w:rsidRDefault="00A735B3" w:rsidP="00560F4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9F4D315"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52A340" w14:textId="77777777" w:rsidR="00A735B3" w:rsidRPr="002E56B9" w:rsidRDefault="00A735B3" w:rsidP="00560F4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D4D80D3" w14:textId="77777777" w:rsidR="00A735B3" w:rsidRPr="002E56B9" w:rsidRDefault="00A735B3" w:rsidP="00560F4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1540FCC" w14:textId="77777777" w:rsidR="00A735B3" w:rsidRPr="002E56B9" w:rsidRDefault="00A735B3" w:rsidP="00560F48">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0EED19D" w14:textId="77777777" w:rsidR="00A735B3" w:rsidRPr="002E56B9" w:rsidRDefault="00A735B3" w:rsidP="00560F48">
            <w:pPr>
              <w:pStyle w:val="TAL"/>
            </w:pPr>
            <w:r w:rsidRPr="002E56B9">
              <w:t>2Rx</w:t>
            </w:r>
          </w:p>
          <w:p w14:paraId="54EC38F8" w14:textId="77777777" w:rsidR="00A735B3" w:rsidRPr="002E56B9" w:rsidRDefault="00A735B3" w:rsidP="00560F48">
            <w:pPr>
              <w:pStyle w:val="TAL"/>
            </w:pPr>
            <w:r w:rsidRPr="002E56B9">
              <w:t>4Rx</w:t>
            </w:r>
          </w:p>
        </w:tc>
      </w:tr>
      <w:tr w:rsidR="00A735B3" w:rsidRPr="002E56B9" w14:paraId="71643C8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3EAA41" w14:textId="77777777" w:rsidR="00A735B3" w:rsidRPr="002E56B9" w:rsidRDefault="00A735B3" w:rsidP="00560F4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65868" w14:textId="77777777" w:rsidR="00A735B3" w:rsidRPr="002E56B9" w:rsidRDefault="00A735B3" w:rsidP="00560F4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4A4A9F"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DA27B"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EF381A"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81B2E"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C479677" w14:textId="77777777" w:rsidR="00A735B3" w:rsidRPr="002E56B9" w:rsidRDefault="00A735B3" w:rsidP="00560F48">
            <w:pPr>
              <w:pStyle w:val="TAL"/>
              <w:rPr>
                <w:b/>
              </w:rPr>
            </w:pPr>
          </w:p>
        </w:tc>
      </w:tr>
      <w:tr w:rsidR="00A735B3" w:rsidRPr="002E56B9" w14:paraId="3B61876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720292" w14:textId="77777777" w:rsidR="00A735B3" w:rsidRPr="002E56B9" w:rsidRDefault="00A735B3" w:rsidP="00560F4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96F7D" w14:textId="77777777" w:rsidR="00A735B3" w:rsidRPr="002E56B9" w:rsidRDefault="00A735B3" w:rsidP="00560F4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6B6B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ECA668"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8BD78"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498EB1"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F3FDEF" w14:textId="77777777" w:rsidR="00A735B3" w:rsidRPr="002E56B9" w:rsidRDefault="00A735B3" w:rsidP="00560F48">
            <w:pPr>
              <w:pStyle w:val="TAL"/>
              <w:rPr>
                <w:b/>
              </w:rPr>
            </w:pPr>
          </w:p>
        </w:tc>
      </w:tr>
      <w:tr w:rsidR="00A735B3" w:rsidRPr="002E56B9" w14:paraId="156F60B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79347A4" w14:textId="77777777" w:rsidR="00A735B3" w:rsidRPr="002E56B9" w:rsidRDefault="00A735B3" w:rsidP="00560F4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58302948" w14:textId="77777777" w:rsidR="00A735B3" w:rsidRPr="002E56B9" w:rsidRDefault="00A735B3" w:rsidP="00560F4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AAC8CAB"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D49F8"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52BA4BC"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5B7A85" w14:textId="77777777" w:rsidR="00A735B3" w:rsidRPr="002E56B9" w:rsidRDefault="00A735B3" w:rsidP="00560F48">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77F8F6" w14:textId="77777777" w:rsidR="00A735B3" w:rsidRPr="002E56B9" w:rsidRDefault="00A735B3" w:rsidP="00560F48">
            <w:pPr>
              <w:pStyle w:val="TAL"/>
            </w:pPr>
            <w:r w:rsidRPr="002E56B9">
              <w:t>2Rx</w:t>
            </w:r>
          </w:p>
          <w:p w14:paraId="6B96DB7E" w14:textId="77777777" w:rsidR="00A735B3" w:rsidRPr="002E56B9" w:rsidRDefault="00A735B3" w:rsidP="00560F48">
            <w:pPr>
              <w:pStyle w:val="TAL"/>
            </w:pPr>
            <w:r w:rsidRPr="002E56B9">
              <w:t>4Rx</w:t>
            </w:r>
          </w:p>
        </w:tc>
      </w:tr>
      <w:tr w:rsidR="00A735B3" w:rsidRPr="002E56B9" w14:paraId="6BD1411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34B4" w14:textId="77777777" w:rsidR="00A735B3" w:rsidRPr="002E56B9" w:rsidRDefault="00A735B3" w:rsidP="00560F4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8D0A2" w14:textId="77777777" w:rsidR="00A735B3" w:rsidRPr="002E56B9" w:rsidRDefault="00A735B3" w:rsidP="00560F4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986A"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4BF1DF"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8AF04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30756F"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A161284" w14:textId="77777777" w:rsidR="00A735B3" w:rsidRPr="002E56B9" w:rsidRDefault="00A735B3" w:rsidP="00560F48">
            <w:pPr>
              <w:pStyle w:val="TAL"/>
              <w:rPr>
                <w:b/>
              </w:rPr>
            </w:pPr>
          </w:p>
        </w:tc>
      </w:tr>
      <w:tr w:rsidR="00A735B3" w:rsidRPr="002E56B9" w14:paraId="0558E5D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BA37B0" w14:textId="77777777" w:rsidR="00A735B3" w:rsidRPr="002E56B9" w:rsidRDefault="00A735B3" w:rsidP="00560F4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F7475B" w14:textId="77777777" w:rsidR="00A735B3" w:rsidRPr="002E56B9" w:rsidRDefault="00A735B3" w:rsidP="00560F4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7967E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37D0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2F6DC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319AC"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D4CC61B" w14:textId="77777777" w:rsidR="00A735B3" w:rsidRPr="002E56B9" w:rsidRDefault="00A735B3" w:rsidP="00560F48">
            <w:pPr>
              <w:pStyle w:val="TAL"/>
              <w:rPr>
                <w:b/>
              </w:rPr>
            </w:pPr>
          </w:p>
        </w:tc>
      </w:tr>
      <w:tr w:rsidR="00A735B3" w:rsidRPr="002E56B9" w14:paraId="5593227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E76D9B3" w14:textId="77777777" w:rsidR="00A735B3" w:rsidRPr="002E56B9" w:rsidRDefault="00A735B3" w:rsidP="00560F4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08A8B61" w14:textId="77777777" w:rsidR="00A735B3" w:rsidRPr="002E56B9" w:rsidRDefault="00A735B3" w:rsidP="00560F4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E1202E6"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5F25E"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32FDE8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9E8B1" w14:textId="77777777" w:rsidR="00A735B3" w:rsidRPr="002E56B9" w:rsidRDefault="00A735B3" w:rsidP="00560F48">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E0B8D9" w14:textId="77777777" w:rsidR="00A735B3" w:rsidRPr="002E56B9" w:rsidRDefault="00A735B3" w:rsidP="00560F48">
            <w:pPr>
              <w:pStyle w:val="TAL"/>
            </w:pPr>
            <w:r w:rsidRPr="002E56B9">
              <w:t>2Rx</w:t>
            </w:r>
          </w:p>
          <w:p w14:paraId="29204210" w14:textId="77777777" w:rsidR="00A735B3" w:rsidRPr="002E56B9" w:rsidRDefault="00A735B3" w:rsidP="00560F48">
            <w:pPr>
              <w:pStyle w:val="TAL"/>
            </w:pPr>
            <w:r w:rsidRPr="002E56B9">
              <w:t>4Rx</w:t>
            </w:r>
          </w:p>
        </w:tc>
      </w:tr>
      <w:tr w:rsidR="00A735B3" w:rsidRPr="002E56B9" w14:paraId="54348EE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9F554E" w14:textId="77777777" w:rsidR="00A735B3" w:rsidRPr="002E56B9" w:rsidRDefault="00A735B3" w:rsidP="00560F4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984BC7" w14:textId="77777777" w:rsidR="00A735B3" w:rsidRPr="002E56B9" w:rsidRDefault="00A735B3" w:rsidP="00560F4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A0053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49C04"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12368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269D4"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662B7DE" w14:textId="77777777" w:rsidR="00A735B3" w:rsidRPr="002E56B9" w:rsidRDefault="00A735B3" w:rsidP="00560F48">
            <w:pPr>
              <w:pStyle w:val="TAL"/>
              <w:rPr>
                <w:b/>
              </w:rPr>
            </w:pPr>
          </w:p>
        </w:tc>
      </w:tr>
      <w:tr w:rsidR="00A735B3" w:rsidRPr="002E56B9" w14:paraId="132D49A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5BD450" w14:textId="77777777" w:rsidR="00A735B3" w:rsidRPr="002E56B9" w:rsidRDefault="00A735B3" w:rsidP="00560F4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ED0670" w14:textId="77777777" w:rsidR="00A735B3" w:rsidRPr="002E56B9" w:rsidRDefault="00A735B3" w:rsidP="00560F4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CB674"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9049B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690B6C"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E7FBD3"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B497B9" w14:textId="77777777" w:rsidR="00A735B3" w:rsidRPr="002E56B9" w:rsidRDefault="00A735B3" w:rsidP="00560F48">
            <w:pPr>
              <w:pStyle w:val="TAL"/>
              <w:rPr>
                <w:b/>
              </w:rPr>
            </w:pPr>
          </w:p>
        </w:tc>
      </w:tr>
      <w:tr w:rsidR="00A735B3" w:rsidRPr="002E56B9" w14:paraId="7BE65F0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B7002D2" w14:textId="77777777" w:rsidR="00A735B3" w:rsidRPr="002E56B9" w:rsidRDefault="00A735B3" w:rsidP="00560F4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2328FE61" w14:textId="77777777" w:rsidR="00A735B3" w:rsidRPr="002E56B9" w:rsidRDefault="00A735B3" w:rsidP="00560F48">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B3A75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2818E9"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E508E2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6AD434" w14:textId="77777777" w:rsidR="00A735B3" w:rsidRPr="002E56B9" w:rsidRDefault="00A735B3" w:rsidP="00560F48">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5B746E" w14:textId="77777777" w:rsidR="00A735B3" w:rsidRPr="002E56B9" w:rsidRDefault="00A735B3" w:rsidP="00560F48">
            <w:pPr>
              <w:pStyle w:val="TAL"/>
            </w:pPr>
            <w:r w:rsidRPr="002E56B9">
              <w:t>2Rx</w:t>
            </w:r>
          </w:p>
          <w:p w14:paraId="338E79E0" w14:textId="77777777" w:rsidR="00A735B3" w:rsidRPr="002E56B9" w:rsidRDefault="00A735B3" w:rsidP="00560F48">
            <w:pPr>
              <w:pStyle w:val="TAL"/>
            </w:pPr>
            <w:r w:rsidRPr="002E56B9">
              <w:t>4Rx</w:t>
            </w:r>
          </w:p>
        </w:tc>
      </w:tr>
      <w:tr w:rsidR="00A735B3" w:rsidRPr="002E56B9" w14:paraId="59BB89C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FD7F1B9" w14:textId="77777777" w:rsidR="00A735B3" w:rsidRPr="002E56B9" w:rsidRDefault="00A735B3" w:rsidP="00560F4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A6114F5" w14:textId="77777777" w:rsidR="00A735B3" w:rsidRPr="002E56B9" w:rsidRDefault="00A735B3" w:rsidP="00560F48">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6DD12B"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FE5A7B" w14:textId="77777777" w:rsidR="00A735B3" w:rsidRPr="002E56B9" w:rsidRDefault="00A735B3"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CE1DDD4"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07C9E3" w14:textId="77777777" w:rsidR="00A735B3" w:rsidRPr="002E56B9" w:rsidRDefault="00A735B3" w:rsidP="00560F48">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D8C1F5" w14:textId="77777777" w:rsidR="00A735B3" w:rsidRPr="002E56B9" w:rsidRDefault="00A735B3" w:rsidP="00560F48">
            <w:pPr>
              <w:pStyle w:val="TAL"/>
            </w:pPr>
            <w:r w:rsidRPr="002E56B9">
              <w:t>2Rx</w:t>
            </w:r>
          </w:p>
          <w:p w14:paraId="4795D28F" w14:textId="77777777" w:rsidR="00A735B3" w:rsidRPr="002E56B9" w:rsidRDefault="00A735B3" w:rsidP="00560F48">
            <w:pPr>
              <w:pStyle w:val="TAL"/>
            </w:pPr>
            <w:r w:rsidRPr="002E56B9">
              <w:t>4Rx</w:t>
            </w:r>
          </w:p>
        </w:tc>
      </w:tr>
      <w:tr w:rsidR="00A735B3" w:rsidRPr="002E56B9" w14:paraId="7593FD7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AA131E5" w14:textId="77777777" w:rsidR="00A735B3" w:rsidRPr="002E56B9" w:rsidRDefault="00A735B3" w:rsidP="00560F4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6503E42C" w14:textId="77777777" w:rsidR="00A735B3" w:rsidRPr="002E56B9" w:rsidRDefault="00A735B3" w:rsidP="00560F48">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555ED9"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3249622" w14:textId="77777777" w:rsidR="00A735B3" w:rsidRPr="002E56B9" w:rsidRDefault="00A735B3" w:rsidP="00560F4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DA04E06"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9DE1473" w14:textId="77777777" w:rsidR="00A735B3" w:rsidRPr="002E56B9" w:rsidRDefault="00A735B3" w:rsidP="00560F48">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7C33233" w14:textId="77777777" w:rsidR="00A735B3" w:rsidRPr="002E56B9" w:rsidRDefault="00A735B3" w:rsidP="00560F48">
            <w:pPr>
              <w:pStyle w:val="TAL"/>
            </w:pPr>
            <w:r w:rsidRPr="002E56B9">
              <w:t>2Rx</w:t>
            </w:r>
          </w:p>
          <w:p w14:paraId="1669D819" w14:textId="77777777" w:rsidR="00A735B3" w:rsidRPr="002E56B9" w:rsidRDefault="00A735B3" w:rsidP="00560F48">
            <w:pPr>
              <w:pStyle w:val="TAL"/>
            </w:pPr>
            <w:r w:rsidRPr="002E56B9">
              <w:t>4Rx</w:t>
            </w:r>
          </w:p>
        </w:tc>
      </w:tr>
      <w:tr w:rsidR="00A735B3" w:rsidRPr="002E56B9" w14:paraId="2A1F3D8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96EA108" w14:textId="77777777" w:rsidR="00A735B3" w:rsidRPr="002E56B9" w:rsidRDefault="00A735B3" w:rsidP="00560F48">
            <w:pPr>
              <w:pStyle w:val="TAL"/>
            </w:pPr>
            <w:r w:rsidRPr="002E56B9">
              <w:lastRenderedPageBreak/>
              <w:t>4.5.1.4</w:t>
            </w:r>
          </w:p>
        </w:tc>
        <w:tc>
          <w:tcPr>
            <w:tcW w:w="4538" w:type="dxa"/>
            <w:tcBorders>
              <w:top w:val="single" w:sz="4" w:space="0" w:color="auto"/>
              <w:left w:val="single" w:sz="4" w:space="0" w:color="auto"/>
              <w:bottom w:val="single" w:sz="4" w:space="0" w:color="auto"/>
              <w:right w:val="single" w:sz="4" w:space="0" w:color="auto"/>
            </w:tcBorders>
            <w:hideMark/>
          </w:tcPr>
          <w:p w14:paraId="342486C0" w14:textId="77777777" w:rsidR="00A735B3" w:rsidRPr="002E56B9" w:rsidRDefault="00A735B3" w:rsidP="00560F48">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523B3A"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5B72B37" w14:textId="77777777" w:rsidR="00A735B3" w:rsidRPr="002E56B9" w:rsidRDefault="00A735B3" w:rsidP="00560F4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019C4B" w14:textId="77777777" w:rsidR="00A735B3" w:rsidRPr="002E56B9" w:rsidRDefault="00A735B3" w:rsidP="00560F4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BD5D5BE" w14:textId="77777777" w:rsidR="00A735B3" w:rsidRPr="002E56B9" w:rsidRDefault="00A735B3" w:rsidP="00560F48">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575B476" w14:textId="77777777" w:rsidR="00A735B3" w:rsidRPr="002E56B9" w:rsidRDefault="00A735B3" w:rsidP="00560F48">
            <w:pPr>
              <w:pStyle w:val="TAL"/>
            </w:pPr>
            <w:r w:rsidRPr="002E56B9">
              <w:t>2Rx</w:t>
            </w:r>
          </w:p>
          <w:p w14:paraId="7F98F5EB" w14:textId="77777777" w:rsidR="00A735B3" w:rsidRPr="002E56B9" w:rsidRDefault="00A735B3" w:rsidP="00560F48">
            <w:pPr>
              <w:pStyle w:val="TAL"/>
            </w:pPr>
            <w:r w:rsidRPr="002E56B9">
              <w:t>4Rx</w:t>
            </w:r>
          </w:p>
        </w:tc>
      </w:tr>
      <w:tr w:rsidR="00A735B3" w:rsidRPr="002E56B9" w14:paraId="068BBCF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B87E89E" w14:textId="77777777" w:rsidR="00A735B3" w:rsidRPr="002E56B9" w:rsidRDefault="00A735B3" w:rsidP="00560F4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7F3ABF1" w14:textId="77777777" w:rsidR="00A735B3" w:rsidRPr="002E56B9" w:rsidRDefault="00A735B3" w:rsidP="00560F48">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1845B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387A57" w14:textId="77777777" w:rsidR="00A735B3" w:rsidRPr="002E56B9" w:rsidRDefault="00A735B3"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1BA4029"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13C35BF" w14:textId="77777777" w:rsidR="00A735B3" w:rsidRPr="002E56B9" w:rsidRDefault="00A735B3" w:rsidP="00560F48">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E6937D" w14:textId="77777777" w:rsidR="00A735B3" w:rsidRPr="002E56B9" w:rsidRDefault="00A735B3" w:rsidP="00560F48">
            <w:pPr>
              <w:pStyle w:val="TAL"/>
            </w:pPr>
            <w:r w:rsidRPr="002E56B9">
              <w:t>2Rx</w:t>
            </w:r>
          </w:p>
          <w:p w14:paraId="31B4F79B" w14:textId="77777777" w:rsidR="00A735B3" w:rsidRPr="002E56B9" w:rsidRDefault="00A735B3" w:rsidP="00560F48">
            <w:pPr>
              <w:pStyle w:val="TAL"/>
              <w:rPr>
                <w:lang w:eastAsia="ko-KR"/>
              </w:rPr>
            </w:pPr>
            <w:r w:rsidRPr="002E56B9">
              <w:t>4Rx</w:t>
            </w:r>
          </w:p>
        </w:tc>
      </w:tr>
      <w:tr w:rsidR="00A735B3" w:rsidRPr="002E56B9" w14:paraId="163202B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9DC35E7" w14:textId="77777777" w:rsidR="00A735B3" w:rsidRPr="002E56B9" w:rsidRDefault="00A735B3" w:rsidP="00560F48">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00CBC47" w14:textId="77777777" w:rsidR="00A735B3" w:rsidRPr="002E56B9" w:rsidRDefault="00A735B3" w:rsidP="00560F48">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9FD613"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E4480D" w14:textId="77777777" w:rsidR="00A735B3" w:rsidRPr="002E56B9" w:rsidRDefault="00A735B3"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1AD20EB"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D4BD7F" w14:textId="77777777" w:rsidR="00A735B3" w:rsidRPr="002E56B9" w:rsidRDefault="00A735B3" w:rsidP="00560F48">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176A114" w14:textId="77777777" w:rsidR="00A735B3" w:rsidRPr="002E56B9" w:rsidRDefault="00A735B3" w:rsidP="00560F48">
            <w:pPr>
              <w:pStyle w:val="TAL"/>
            </w:pPr>
            <w:r w:rsidRPr="002E56B9">
              <w:t>2Rx</w:t>
            </w:r>
          </w:p>
          <w:p w14:paraId="6F0E647D" w14:textId="77777777" w:rsidR="00A735B3" w:rsidRPr="002E56B9" w:rsidRDefault="00A735B3" w:rsidP="00560F48">
            <w:pPr>
              <w:pStyle w:val="TAL"/>
              <w:rPr>
                <w:lang w:eastAsia="ko-KR"/>
              </w:rPr>
            </w:pPr>
            <w:r w:rsidRPr="002E56B9">
              <w:t>4Rx</w:t>
            </w:r>
          </w:p>
        </w:tc>
      </w:tr>
      <w:tr w:rsidR="00A735B3" w:rsidRPr="002E56B9" w14:paraId="1850009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79F6207" w14:textId="77777777" w:rsidR="00A735B3" w:rsidRPr="002E56B9" w:rsidRDefault="00A735B3" w:rsidP="00560F4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8072D2" w14:textId="77777777" w:rsidR="00A735B3" w:rsidRPr="002E56B9" w:rsidRDefault="00A735B3" w:rsidP="00560F48">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C1B8A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D6D59B" w14:textId="77777777" w:rsidR="00A735B3" w:rsidRPr="002E56B9" w:rsidRDefault="00A735B3" w:rsidP="00560F4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8CD98D1"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6C46FE" w14:textId="77777777" w:rsidR="00A735B3" w:rsidRPr="002E56B9" w:rsidRDefault="00A735B3" w:rsidP="00560F48">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EC598A" w14:textId="77777777" w:rsidR="00A735B3" w:rsidRPr="002E56B9" w:rsidRDefault="00A735B3" w:rsidP="00560F48">
            <w:pPr>
              <w:pStyle w:val="TAL"/>
            </w:pPr>
            <w:r w:rsidRPr="002E56B9">
              <w:t>2Rx</w:t>
            </w:r>
          </w:p>
          <w:p w14:paraId="6C33BFBF" w14:textId="77777777" w:rsidR="00A735B3" w:rsidRPr="002E56B9" w:rsidRDefault="00A735B3" w:rsidP="00560F48">
            <w:pPr>
              <w:pStyle w:val="TAL"/>
              <w:rPr>
                <w:lang w:eastAsia="ko-KR"/>
              </w:rPr>
            </w:pPr>
            <w:r w:rsidRPr="002E56B9">
              <w:t>4Rx</w:t>
            </w:r>
          </w:p>
        </w:tc>
      </w:tr>
      <w:tr w:rsidR="00A735B3" w:rsidRPr="002E56B9" w14:paraId="7347AF9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329005" w14:textId="77777777" w:rsidR="00A735B3" w:rsidRPr="002E56B9" w:rsidRDefault="00A735B3" w:rsidP="00560F4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ECBE563" w14:textId="77777777" w:rsidR="00A735B3" w:rsidRPr="002E56B9" w:rsidRDefault="00A735B3" w:rsidP="00560F48">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2BCB13"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A7603" w14:textId="77777777" w:rsidR="00A735B3" w:rsidRPr="002E56B9" w:rsidRDefault="00A735B3" w:rsidP="00560F4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82E3054"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F00B4D2" w14:textId="77777777" w:rsidR="00A735B3" w:rsidRPr="002E56B9" w:rsidRDefault="00A735B3" w:rsidP="00560F48">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25BFDF" w14:textId="77777777" w:rsidR="00A735B3" w:rsidRPr="002E56B9" w:rsidRDefault="00A735B3" w:rsidP="00560F48">
            <w:pPr>
              <w:pStyle w:val="TAL"/>
            </w:pPr>
            <w:r w:rsidRPr="002E56B9">
              <w:t>2Rx</w:t>
            </w:r>
          </w:p>
          <w:p w14:paraId="583E90D9" w14:textId="77777777" w:rsidR="00A735B3" w:rsidRPr="002E56B9" w:rsidRDefault="00A735B3" w:rsidP="00560F48">
            <w:pPr>
              <w:pStyle w:val="TAL"/>
              <w:rPr>
                <w:lang w:eastAsia="ko-KR"/>
              </w:rPr>
            </w:pPr>
            <w:r w:rsidRPr="002E56B9">
              <w:t>4Rx</w:t>
            </w:r>
          </w:p>
        </w:tc>
      </w:tr>
      <w:tr w:rsidR="00852F22" w:rsidRPr="00657628" w14:paraId="1EC21466" w14:textId="77777777" w:rsidTr="00560F48">
        <w:trPr>
          <w:jc w:val="center"/>
        </w:trPr>
        <w:tc>
          <w:tcPr>
            <w:tcW w:w="1177" w:type="dxa"/>
            <w:tcBorders>
              <w:top w:val="single" w:sz="4" w:space="0" w:color="auto"/>
              <w:left w:val="single" w:sz="4" w:space="0" w:color="auto"/>
              <w:bottom w:val="single" w:sz="4" w:space="0" w:color="auto"/>
              <w:right w:val="single" w:sz="4" w:space="0" w:color="auto"/>
            </w:tcBorders>
          </w:tcPr>
          <w:p w14:paraId="4E7E216A" w14:textId="77777777" w:rsidR="00852F22" w:rsidRPr="00657628" w:rsidRDefault="00852F22" w:rsidP="00560F48">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7D4B2D4" w14:textId="77777777" w:rsidR="00852F22" w:rsidRPr="00657628" w:rsidRDefault="00852F22" w:rsidP="00560F48">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5DD4842" w14:textId="77777777" w:rsidR="00852F22" w:rsidRPr="00657628" w:rsidRDefault="00852F22" w:rsidP="00560F4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529CC43" w14:textId="77777777" w:rsidR="00852F22" w:rsidRPr="00657628" w:rsidRDefault="00852F22" w:rsidP="00560F48">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0F8E20B3" w14:textId="77777777" w:rsidR="00852F22" w:rsidRPr="00657628" w:rsidRDefault="00852F22" w:rsidP="00560F4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5A893E41" w14:textId="77777777" w:rsidR="00852F22" w:rsidRPr="00657628" w:rsidRDefault="00852F22" w:rsidP="00560F48">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5E262B8A" w14:textId="77777777" w:rsidR="00852F22" w:rsidRPr="00657628" w:rsidRDefault="00852F22" w:rsidP="00560F48">
            <w:pPr>
              <w:pStyle w:val="TAL"/>
            </w:pPr>
            <w:r w:rsidRPr="00657628">
              <w:t>2Rx</w:t>
            </w:r>
          </w:p>
          <w:p w14:paraId="7961247F" w14:textId="77777777" w:rsidR="00852F22" w:rsidRPr="00657628" w:rsidRDefault="00852F22" w:rsidP="00560F48">
            <w:pPr>
              <w:pStyle w:val="TAL"/>
            </w:pPr>
            <w:r w:rsidRPr="00657628">
              <w:t>4Rx</w:t>
            </w:r>
          </w:p>
        </w:tc>
      </w:tr>
      <w:tr w:rsidR="00A735B3" w:rsidRPr="002E56B9" w14:paraId="11D1047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274C9B" w14:textId="77777777" w:rsidR="00A735B3" w:rsidRPr="002E56B9" w:rsidRDefault="00A735B3" w:rsidP="00560F4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B2A4C3" w14:textId="77777777" w:rsidR="00A735B3" w:rsidRPr="002E56B9" w:rsidRDefault="00A735B3" w:rsidP="00560F4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67872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B80955"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4ABD8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5587A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5413667" w14:textId="77777777" w:rsidR="00A735B3" w:rsidRPr="002E56B9" w:rsidRDefault="00A735B3" w:rsidP="00560F48">
            <w:pPr>
              <w:pStyle w:val="TAL"/>
              <w:rPr>
                <w:b/>
              </w:rPr>
            </w:pPr>
          </w:p>
        </w:tc>
      </w:tr>
      <w:tr w:rsidR="00A735B3" w:rsidRPr="002E56B9" w14:paraId="2210699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AE37" w14:textId="77777777" w:rsidR="00A735B3" w:rsidRPr="002E56B9" w:rsidRDefault="00A735B3" w:rsidP="00560F4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61192B0D" w14:textId="77777777" w:rsidR="00A735B3" w:rsidRPr="002E56B9" w:rsidRDefault="00A735B3" w:rsidP="00560F4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957EF8"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34C37E"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3C729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05F9ED"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451F3D5" w14:textId="77777777" w:rsidR="00A735B3" w:rsidRPr="002E56B9" w:rsidRDefault="00A735B3" w:rsidP="00560F48">
            <w:pPr>
              <w:pStyle w:val="TAL"/>
            </w:pPr>
            <w:r w:rsidRPr="002E56B9">
              <w:t>2Rx</w:t>
            </w:r>
          </w:p>
          <w:p w14:paraId="67041116" w14:textId="77777777" w:rsidR="00A735B3" w:rsidRPr="002E56B9" w:rsidRDefault="00A735B3" w:rsidP="00560F48">
            <w:pPr>
              <w:pStyle w:val="TAL"/>
            </w:pPr>
            <w:r w:rsidRPr="002E56B9">
              <w:t>4Rx</w:t>
            </w:r>
          </w:p>
        </w:tc>
      </w:tr>
      <w:tr w:rsidR="00A735B3" w:rsidRPr="002E56B9" w14:paraId="38CFE6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AB05FBC" w14:textId="77777777" w:rsidR="00A735B3" w:rsidRPr="002E56B9" w:rsidRDefault="00A735B3" w:rsidP="00560F4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B5595E1" w14:textId="77777777" w:rsidR="00A735B3" w:rsidRPr="002E56B9" w:rsidRDefault="00A735B3" w:rsidP="00560F4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D637F66"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1B61C5"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E8283D4"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083DE0"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73A7664" w14:textId="77777777" w:rsidR="00A735B3" w:rsidRPr="002E56B9" w:rsidRDefault="00A735B3" w:rsidP="00560F48">
            <w:pPr>
              <w:pStyle w:val="TAL"/>
            </w:pPr>
            <w:r w:rsidRPr="002E56B9">
              <w:t>2Rx</w:t>
            </w:r>
          </w:p>
          <w:p w14:paraId="28DCC720" w14:textId="77777777" w:rsidR="00A735B3" w:rsidRPr="002E56B9" w:rsidRDefault="00A735B3" w:rsidP="00560F48">
            <w:pPr>
              <w:pStyle w:val="TAL"/>
            </w:pPr>
            <w:r w:rsidRPr="002E56B9">
              <w:t>4Rx</w:t>
            </w:r>
          </w:p>
        </w:tc>
      </w:tr>
      <w:tr w:rsidR="00A735B3" w:rsidRPr="002E56B9" w14:paraId="75A5830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CD67FA" w14:textId="77777777" w:rsidR="00A735B3" w:rsidRPr="002E56B9" w:rsidRDefault="00A735B3" w:rsidP="00560F4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51A9BBD" w14:textId="77777777" w:rsidR="00A735B3" w:rsidRPr="002E56B9" w:rsidRDefault="00A735B3" w:rsidP="00560F4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8D58B2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487425"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9C7798"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A4FF59"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2E4E05C" w14:textId="77777777" w:rsidR="00A735B3" w:rsidRPr="002E56B9" w:rsidRDefault="00A735B3" w:rsidP="00560F48">
            <w:pPr>
              <w:pStyle w:val="TAL"/>
            </w:pPr>
            <w:r w:rsidRPr="002E56B9">
              <w:t>2Rx</w:t>
            </w:r>
          </w:p>
          <w:p w14:paraId="117FF9F9" w14:textId="77777777" w:rsidR="00A735B3" w:rsidRPr="002E56B9" w:rsidRDefault="00A735B3" w:rsidP="00560F48">
            <w:pPr>
              <w:pStyle w:val="TAL"/>
            </w:pPr>
            <w:r w:rsidRPr="002E56B9">
              <w:t>4Rx</w:t>
            </w:r>
          </w:p>
        </w:tc>
      </w:tr>
      <w:tr w:rsidR="00A735B3" w:rsidRPr="002E56B9" w14:paraId="3035CA7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9A14909" w14:textId="77777777" w:rsidR="00A735B3" w:rsidRPr="002E56B9" w:rsidRDefault="00A735B3" w:rsidP="00560F4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6B7BCAD7" w14:textId="77777777" w:rsidR="00A735B3" w:rsidRPr="002E56B9" w:rsidRDefault="00A735B3" w:rsidP="00560F4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7217B84"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8C2F87"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0806D6"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1FB33CE"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CFF4D8A" w14:textId="77777777" w:rsidR="00A735B3" w:rsidRPr="002E56B9" w:rsidRDefault="00A735B3" w:rsidP="00560F48">
            <w:pPr>
              <w:pStyle w:val="TAL"/>
            </w:pPr>
            <w:r w:rsidRPr="002E56B9">
              <w:t>2Rx</w:t>
            </w:r>
          </w:p>
          <w:p w14:paraId="594E6998" w14:textId="77777777" w:rsidR="00A735B3" w:rsidRPr="002E56B9" w:rsidRDefault="00A735B3" w:rsidP="00560F48">
            <w:pPr>
              <w:pStyle w:val="TAL"/>
            </w:pPr>
            <w:r w:rsidRPr="002E56B9">
              <w:t>4Rx</w:t>
            </w:r>
          </w:p>
        </w:tc>
      </w:tr>
      <w:tr w:rsidR="00A735B3" w:rsidRPr="002E56B9" w14:paraId="5BC7C0C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977E" w14:textId="77777777" w:rsidR="00A735B3" w:rsidRPr="002E56B9" w:rsidRDefault="00A735B3" w:rsidP="00560F4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5DB18933" w14:textId="77777777" w:rsidR="00A735B3" w:rsidRPr="002E56B9" w:rsidRDefault="00A735B3" w:rsidP="00560F4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EE94DDA"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5CACB7" w14:textId="77777777" w:rsidR="00A735B3" w:rsidRPr="002E56B9" w:rsidRDefault="00A735B3"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5AC086" w14:textId="77777777" w:rsidR="00A735B3" w:rsidRPr="002E56B9" w:rsidRDefault="00A735B3"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9989891"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E21BBE1" w14:textId="77777777" w:rsidR="00A735B3" w:rsidRPr="002E56B9" w:rsidRDefault="00A735B3" w:rsidP="00560F48">
            <w:pPr>
              <w:pStyle w:val="TAL"/>
            </w:pPr>
            <w:r w:rsidRPr="002E56B9">
              <w:t>2Rx</w:t>
            </w:r>
          </w:p>
          <w:p w14:paraId="6F319255" w14:textId="77777777" w:rsidR="00A735B3" w:rsidRPr="002E56B9" w:rsidRDefault="00A735B3" w:rsidP="00560F48">
            <w:pPr>
              <w:pStyle w:val="TAL"/>
            </w:pPr>
            <w:r w:rsidRPr="002E56B9">
              <w:t>4Rx</w:t>
            </w:r>
          </w:p>
        </w:tc>
      </w:tr>
      <w:tr w:rsidR="00A735B3" w:rsidRPr="002E56B9" w14:paraId="5850A3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93BCD3E" w14:textId="77777777" w:rsidR="00A735B3" w:rsidRPr="002E56B9" w:rsidRDefault="00A735B3" w:rsidP="00560F4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3D7E6B" w14:textId="77777777" w:rsidR="00A735B3" w:rsidRPr="002E56B9" w:rsidRDefault="00A735B3" w:rsidP="00560F4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0279FDF"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CEF0D" w14:textId="77777777" w:rsidR="00A735B3" w:rsidRPr="002E56B9" w:rsidRDefault="00A735B3"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DB92AC" w14:textId="77777777" w:rsidR="00A735B3" w:rsidRPr="002E56B9" w:rsidRDefault="00A735B3"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396BF3B"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32FFE4" w14:textId="77777777" w:rsidR="00A735B3" w:rsidRPr="002E56B9" w:rsidRDefault="00A735B3" w:rsidP="00560F48">
            <w:pPr>
              <w:pStyle w:val="TAL"/>
            </w:pPr>
            <w:r w:rsidRPr="002E56B9">
              <w:t>2Rx</w:t>
            </w:r>
          </w:p>
          <w:p w14:paraId="448FB647" w14:textId="77777777" w:rsidR="00A735B3" w:rsidRPr="002E56B9" w:rsidRDefault="00A735B3" w:rsidP="00560F48">
            <w:pPr>
              <w:pStyle w:val="TAL"/>
            </w:pPr>
            <w:r w:rsidRPr="002E56B9">
              <w:t>4Rx</w:t>
            </w:r>
          </w:p>
        </w:tc>
      </w:tr>
      <w:tr w:rsidR="00A735B3" w:rsidRPr="002E56B9" w14:paraId="4BD67BE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A019D1" w14:textId="77777777" w:rsidR="00A735B3" w:rsidRPr="002E56B9" w:rsidRDefault="00A735B3" w:rsidP="00560F4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0B317B" w14:textId="77777777" w:rsidR="00A735B3" w:rsidRPr="002E56B9" w:rsidRDefault="00A735B3" w:rsidP="00560F48">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760B4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AB91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BAB611"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E76B70"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11898B" w14:textId="77777777" w:rsidR="00A735B3" w:rsidRPr="002E56B9" w:rsidRDefault="00A735B3" w:rsidP="00560F48">
            <w:pPr>
              <w:pStyle w:val="TAL"/>
              <w:rPr>
                <w:b/>
              </w:rPr>
            </w:pPr>
          </w:p>
        </w:tc>
      </w:tr>
      <w:tr w:rsidR="00A735B3" w:rsidRPr="002E56B9" w14:paraId="174BECD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E5B2D2B" w14:textId="77777777" w:rsidR="00A735B3" w:rsidRPr="002E56B9" w:rsidRDefault="00A735B3" w:rsidP="00560F4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AE0C0F0" w14:textId="14F8F6AF" w:rsidR="00A735B3" w:rsidRPr="002E56B9" w:rsidRDefault="00A735B3" w:rsidP="00560F48">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B56637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2D9D8"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DC18FE"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7B7CD4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14AB9CB" w14:textId="77777777" w:rsidR="00A735B3" w:rsidRPr="002E56B9" w:rsidRDefault="00A735B3" w:rsidP="00560F48">
            <w:pPr>
              <w:pStyle w:val="TAL"/>
            </w:pPr>
            <w:r w:rsidRPr="002E56B9">
              <w:t>2Rx</w:t>
            </w:r>
          </w:p>
          <w:p w14:paraId="2AC65F8A" w14:textId="77777777" w:rsidR="00A735B3" w:rsidRPr="002E56B9" w:rsidRDefault="00A735B3" w:rsidP="00560F48">
            <w:pPr>
              <w:pStyle w:val="TAL"/>
            </w:pPr>
            <w:r w:rsidRPr="002E56B9">
              <w:t>4Rx</w:t>
            </w:r>
          </w:p>
        </w:tc>
      </w:tr>
      <w:tr w:rsidR="00A735B3" w:rsidRPr="002E56B9" w14:paraId="5194051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6CA439E" w14:textId="77777777" w:rsidR="00A735B3" w:rsidRPr="002E56B9" w:rsidRDefault="00A735B3" w:rsidP="00560F4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890F37B" w14:textId="10DC47DA" w:rsidR="00A735B3" w:rsidRPr="002E56B9" w:rsidRDefault="00A735B3" w:rsidP="00560F48">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BD98734"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24C7B5"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0E4138"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E8F2B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B40337" w14:textId="77777777" w:rsidR="00A735B3" w:rsidRPr="002E56B9" w:rsidRDefault="00A735B3" w:rsidP="00560F48">
            <w:pPr>
              <w:pStyle w:val="TAL"/>
            </w:pPr>
            <w:r w:rsidRPr="002E56B9">
              <w:t>2Rx</w:t>
            </w:r>
          </w:p>
          <w:p w14:paraId="59EC1950" w14:textId="77777777" w:rsidR="00A735B3" w:rsidRPr="002E56B9" w:rsidRDefault="00A735B3" w:rsidP="00560F48">
            <w:pPr>
              <w:pStyle w:val="TAL"/>
            </w:pPr>
            <w:r w:rsidRPr="002E56B9">
              <w:t>4Rx</w:t>
            </w:r>
          </w:p>
        </w:tc>
      </w:tr>
      <w:tr w:rsidR="00A735B3" w:rsidRPr="002E56B9" w14:paraId="671317B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693A323" w14:textId="77777777" w:rsidR="00A735B3" w:rsidRPr="002E56B9" w:rsidRDefault="00A735B3" w:rsidP="00560F48">
            <w:pPr>
              <w:pStyle w:val="TAL"/>
            </w:pPr>
            <w:r w:rsidRPr="002E56B9">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8E64B82" w14:textId="0D92960C" w:rsidR="00A735B3" w:rsidRPr="002E56B9" w:rsidRDefault="00A735B3" w:rsidP="00560F48">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5EB933F"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7C8346"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C4CE6E"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12FF5B5"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7F1C685" w14:textId="77777777" w:rsidR="00A735B3" w:rsidRPr="002E56B9" w:rsidRDefault="00A735B3" w:rsidP="00560F48">
            <w:pPr>
              <w:pStyle w:val="TAL"/>
            </w:pPr>
            <w:r w:rsidRPr="002E56B9">
              <w:t>2Rx</w:t>
            </w:r>
          </w:p>
          <w:p w14:paraId="0159A4C7" w14:textId="77777777" w:rsidR="00A735B3" w:rsidRPr="002E56B9" w:rsidRDefault="00A735B3" w:rsidP="00560F48">
            <w:pPr>
              <w:pStyle w:val="TAL"/>
            </w:pPr>
            <w:r w:rsidRPr="002E56B9">
              <w:t>4Rx</w:t>
            </w:r>
          </w:p>
        </w:tc>
      </w:tr>
      <w:tr w:rsidR="00A735B3" w:rsidRPr="002E56B9" w14:paraId="4DBF9A7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2815FCB" w14:textId="77777777" w:rsidR="00A735B3" w:rsidRPr="002E56B9" w:rsidRDefault="00A735B3" w:rsidP="00560F4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844E510" w14:textId="7042894B" w:rsidR="00A735B3" w:rsidRPr="002E56B9" w:rsidRDefault="00A735B3" w:rsidP="00560F48">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6144306" w14:textId="77777777" w:rsidR="00A735B3" w:rsidRPr="002E56B9" w:rsidRDefault="00A735B3" w:rsidP="00560F4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25BF719" w14:textId="77777777" w:rsidR="00A735B3" w:rsidRPr="002E56B9" w:rsidRDefault="00A735B3" w:rsidP="00560F4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4D236395" w14:textId="77777777" w:rsidR="00A735B3" w:rsidRPr="002E56B9" w:rsidRDefault="00A735B3" w:rsidP="00560F48">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1B01B60"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C172052" w14:textId="77777777" w:rsidR="00A735B3" w:rsidRPr="002E56B9" w:rsidRDefault="00A735B3" w:rsidP="00560F48">
            <w:pPr>
              <w:pStyle w:val="TAL"/>
              <w:rPr>
                <w:lang w:val="fr-FR" w:eastAsia="fr-FR"/>
              </w:rPr>
            </w:pPr>
            <w:r w:rsidRPr="002E56B9">
              <w:rPr>
                <w:lang w:val="fr-FR" w:eastAsia="fr-FR"/>
              </w:rPr>
              <w:t>2Rx</w:t>
            </w:r>
          </w:p>
          <w:p w14:paraId="5E3FB996" w14:textId="77777777" w:rsidR="00A735B3" w:rsidRPr="002E56B9" w:rsidRDefault="00A735B3" w:rsidP="00560F48">
            <w:pPr>
              <w:pStyle w:val="TAL"/>
            </w:pPr>
            <w:r w:rsidRPr="002E56B9">
              <w:rPr>
                <w:lang w:val="fr-FR" w:eastAsia="fr-FR"/>
              </w:rPr>
              <w:t>4Rx</w:t>
            </w:r>
          </w:p>
        </w:tc>
      </w:tr>
      <w:tr w:rsidR="00D12200" w14:paraId="11FE9D0D"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C6BB06" w14:textId="77777777" w:rsidR="00D12200" w:rsidRDefault="00D12200" w:rsidP="00560F4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101B0BE" w14:textId="77777777" w:rsidR="00D12200" w:rsidRDefault="00D12200" w:rsidP="00560F48">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48E64183" w14:textId="77777777" w:rsidR="00D12200" w:rsidRDefault="00D12200"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C2C49" w14:textId="5E2780C5" w:rsidR="00D12200" w:rsidRDefault="00D12200"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4EBC35E" w14:textId="77777777" w:rsidR="00D12200" w:rsidRDefault="00D12200"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3B28E44" w14:textId="77777777" w:rsidR="00D12200" w:rsidRDefault="00D12200" w:rsidP="00560F48">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5408AB7B" w14:textId="77777777" w:rsidR="00D12200" w:rsidRDefault="00D12200" w:rsidP="00560F48">
            <w:pPr>
              <w:pStyle w:val="TAL"/>
              <w:rPr>
                <w:lang w:val="fr-FR" w:eastAsia="fr-FR"/>
              </w:rPr>
            </w:pPr>
            <w:r>
              <w:rPr>
                <w:lang w:val="fr-FR" w:eastAsia="fr-FR"/>
              </w:rPr>
              <w:t>2Rx</w:t>
            </w:r>
          </w:p>
          <w:p w14:paraId="6BA77349" w14:textId="77777777" w:rsidR="00D12200" w:rsidRDefault="00D12200" w:rsidP="00560F48">
            <w:pPr>
              <w:pStyle w:val="TAL"/>
              <w:rPr>
                <w:lang w:val="fr-FR" w:eastAsia="fr-FR"/>
              </w:rPr>
            </w:pPr>
            <w:r>
              <w:rPr>
                <w:lang w:val="fr-FR" w:eastAsia="fr-FR"/>
              </w:rPr>
              <w:t>4Rx</w:t>
            </w:r>
          </w:p>
        </w:tc>
      </w:tr>
      <w:tr w:rsidR="00D12200" w14:paraId="4624EEDE"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FDBB3FE" w14:textId="77777777" w:rsidR="00D12200" w:rsidRDefault="00D12200" w:rsidP="00560F4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5A9500EC" w14:textId="77777777" w:rsidR="00D12200" w:rsidRDefault="00D12200" w:rsidP="00560F48">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21513C12" w14:textId="77777777" w:rsidR="00D12200" w:rsidRDefault="00D12200"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7A4C51" w14:textId="05847D78" w:rsidR="00D12200" w:rsidRDefault="00D12200"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2CE87BC" w14:textId="77777777" w:rsidR="00D12200" w:rsidRDefault="00D12200"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839F5A3" w14:textId="77777777" w:rsidR="00D12200" w:rsidRDefault="00D12200" w:rsidP="00560F48">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12914CDA" w14:textId="77777777" w:rsidR="00D12200" w:rsidRDefault="00D12200" w:rsidP="00560F48">
            <w:pPr>
              <w:pStyle w:val="TAL"/>
              <w:rPr>
                <w:lang w:val="fr-FR" w:eastAsia="fr-FR"/>
              </w:rPr>
            </w:pPr>
            <w:r>
              <w:rPr>
                <w:lang w:val="fr-FR" w:eastAsia="fr-FR"/>
              </w:rPr>
              <w:t>2Rx</w:t>
            </w:r>
          </w:p>
          <w:p w14:paraId="6B3E0A7B" w14:textId="77777777" w:rsidR="00D12200" w:rsidRDefault="00D12200" w:rsidP="00560F48">
            <w:pPr>
              <w:pStyle w:val="TAL"/>
              <w:rPr>
                <w:lang w:val="fr-FR" w:eastAsia="fr-FR"/>
              </w:rPr>
            </w:pPr>
            <w:r>
              <w:rPr>
                <w:lang w:val="fr-FR" w:eastAsia="fr-FR"/>
              </w:rPr>
              <w:t>4Rx</w:t>
            </w:r>
          </w:p>
        </w:tc>
      </w:tr>
      <w:tr w:rsidR="00A735B3" w:rsidRPr="002E56B9" w14:paraId="44066A9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9695EF" w14:textId="77777777" w:rsidR="00A735B3" w:rsidRPr="002E56B9" w:rsidRDefault="00A735B3" w:rsidP="00560F4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2DA94" w14:textId="77777777" w:rsidR="00A735B3" w:rsidRPr="002E56B9" w:rsidRDefault="00A735B3" w:rsidP="00560F4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810B2"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54797"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C85E46"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564EC"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28D5BC5" w14:textId="77777777" w:rsidR="00A735B3" w:rsidRPr="002E56B9" w:rsidRDefault="00A735B3" w:rsidP="00560F48">
            <w:pPr>
              <w:pStyle w:val="TAL"/>
              <w:rPr>
                <w:b/>
              </w:rPr>
            </w:pPr>
          </w:p>
        </w:tc>
      </w:tr>
      <w:tr w:rsidR="00A735B3" w:rsidRPr="002E56B9" w14:paraId="0EE4841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533C40C" w14:textId="77777777" w:rsidR="00A735B3" w:rsidRPr="002E56B9" w:rsidRDefault="00A735B3" w:rsidP="00560F4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F4EC1B" w14:textId="77777777" w:rsidR="00A735B3" w:rsidRPr="002E56B9" w:rsidRDefault="00A735B3" w:rsidP="00560F4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812A94A"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561DD" w14:textId="77777777" w:rsidR="00A735B3" w:rsidRPr="002E56B9" w:rsidRDefault="00A735B3" w:rsidP="00560F4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6B816EE" w14:textId="77777777" w:rsidR="00A735B3" w:rsidRPr="002E56B9" w:rsidRDefault="00A735B3" w:rsidP="00560F4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F54726B" w14:textId="77777777" w:rsidR="00A735B3" w:rsidRPr="002E56B9" w:rsidRDefault="00A735B3" w:rsidP="00560F48">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B63110" w14:textId="77777777" w:rsidR="00A735B3" w:rsidRPr="002E56B9" w:rsidRDefault="00A735B3" w:rsidP="00560F48">
            <w:pPr>
              <w:pStyle w:val="TAL"/>
            </w:pPr>
            <w:r w:rsidRPr="002E56B9">
              <w:t>2Rx</w:t>
            </w:r>
          </w:p>
          <w:p w14:paraId="49850383" w14:textId="77777777" w:rsidR="00A735B3" w:rsidRPr="002E56B9" w:rsidRDefault="00A735B3" w:rsidP="00560F48">
            <w:pPr>
              <w:pStyle w:val="TAL"/>
            </w:pPr>
            <w:r w:rsidRPr="002E56B9">
              <w:t>4Rx</w:t>
            </w:r>
          </w:p>
        </w:tc>
      </w:tr>
      <w:tr w:rsidR="00A735B3" w:rsidRPr="002E56B9" w14:paraId="4512BE0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AD5055" w14:textId="77777777" w:rsidR="00A735B3" w:rsidRPr="002E56B9" w:rsidRDefault="00A735B3" w:rsidP="00560F4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EFBA1F" w14:textId="77777777" w:rsidR="00A735B3" w:rsidRPr="002E56B9" w:rsidRDefault="00A735B3" w:rsidP="00560F4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C4312C"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9F2CC5"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5357E"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61F7E4"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D6FCCDA" w14:textId="77777777" w:rsidR="00A735B3" w:rsidRPr="002E56B9" w:rsidRDefault="00A735B3" w:rsidP="00560F48">
            <w:pPr>
              <w:pStyle w:val="TAL"/>
              <w:rPr>
                <w:b/>
              </w:rPr>
            </w:pPr>
          </w:p>
        </w:tc>
      </w:tr>
      <w:tr w:rsidR="00A735B3" w:rsidRPr="002E56B9" w14:paraId="0720B5F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B11160A" w14:textId="77777777" w:rsidR="00A735B3" w:rsidRPr="002E56B9" w:rsidRDefault="00A735B3" w:rsidP="00560F4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5987755E" w14:textId="77777777" w:rsidR="00A735B3" w:rsidRPr="002E56B9" w:rsidRDefault="00A735B3" w:rsidP="00560F4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CAE7B2E"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B859FF" w14:textId="77777777" w:rsidR="00A735B3" w:rsidRPr="002E56B9" w:rsidRDefault="00A735B3" w:rsidP="00560F4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7614DA7"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AECB41F" w14:textId="77777777" w:rsidR="00A735B3" w:rsidRPr="002E56B9" w:rsidRDefault="00A735B3" w:rsidP="00560F48">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5C6C26F" w14:textId="77777777" w:rsidR="00A735B3" w:rsidRPr="002E56B9" w:rsidRDefault="00A735B3" w:rsidP="00560F48">
            <w:pPr>
              <w:pStyle w:val="TAL"/>
            </w:pPr>
            <w:r w:rsidRPr="002E56B9">
              <w:t>2Rx</w:t>
            </w:r>
          </w:p>
          <w:p w14:paraId="251DE681" w14:textId="77777777" w:rsidR="00A735B3" w:rsidRPr="002E56B9" w:rsidRDefault="00A735B3" w:rsidP="00560F48">
            <w:pPr>
              <w:pStyle w:val="TAL"/>
            </w:pPr>
            <w:r w:rsidRPr="002E56B9">
              <w:t>4Rx</w:t>
            </w:r>
          </w:p>
        </w:tc>
      </w:tr>
      <w:tr w:rsidR="00A735B3" w:rsidRPr="002E56B9" w14:paraId="349B75C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CF162B5" w14:textId="77777777" w:rsidR="00A735B3" w:rsidRPr="002E56B9" w:rsidRDefault="00A735B3" w:rsidP="00560F4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2364600B" w14:textId="77777777" w:rsidR="00A735B3" w:rsidRPr="002E56B9" w:rsidRDefault="00A735B3" w:rsidP="00560F4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CC558DE"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EF1272" w14:textId="77777777" w:rsidR="00A735B3" w:rsidRPr="002E56B9" w:rsidRDefault="00A735B3" w:rsidP="00560F4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3A35212"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B9027ED" w14:textId="77777777" w:rsidR="00A735B3" w:rsidRPr="002E56B9" w:rsidRDefault="00A735B3" w:rsidP="00560F48">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86917" w14:textId="77777777" w:rsidR="00A735B3" w:rsidRPr="002E56B9" w:rsidRDefault="00A735B3" w:rsidP="00560F48">
            <w:pPr>
              <w:pStyle w:val="TAL"/>
            </w:pPr>
            <w:r w:rsidRPr="002E56B9">
              <w:t>2Rx</w:t>
            </w:r>
          </w:p>
          <w:p w14:paraId="5EC487D2" w14:textId="77777777" w:rsidR="00A735B3" w:rsidRPr="002E56B9" w:rsidRDefault="00A735B3" w:rsidP="00560F48">
            <w:pPr>
              <w:pStyle w:val="TAL"/>
            </w:pPr>
            <w:r w:rsidRPr="002E56B9">
              <w:t>4Rx</w:t>
            </w:r>
          </w:p>
        </w:tc>
      </w:tr>
      <w:tr w:rsidR="00A735B3" w:rsidRPr="002E56B9" w14:paraId="64EB2E3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B02421D" w14:textId="77777777" w:rsidR="00A735B3" w:rsidRPr="002E56B9" w:rsidRDefault="00A735B3" w:rsidP="00560F4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0AF1ED0" w14:textId="77777777" w:rsidR="00A735B3" w:rsidRPr="002E56B9" w:rsidRDefault="00A735B3" w:rsidP="00560F4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93DE7F4"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86609" w14:textId="77777777" w:rsidR="00A735B3" w:rsidRPr="002E56B9" w:rsidRDefault="00A735B3" w:rsidP="00560F4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626F64C6"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679E348" w14:textId="77777777" w:rsidR="00A735B3" w:rsidRPr="002E56B9" w:rsidRDefault="00A735B3" w:rsidP="00560F48">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113BD0" w14:textId="77777777" w:rsidR="00A735B3" w:rsidRPr="002E56B9" w:rsidRDefault="00A735B3" w:rsidP="00560F48">
            <w:pPr>
              <w:pStyle w:val="TAL"/>
            </w:pPr>
            <w:r w:rsidRPr="002E56B9">
              <w:t>2Rx</w:t>
            </w:r>
          </w:p>
          <w:p w14:paraId="493081AA" w14:textId="77777777" w:rsidR="00A735B3" w:rsidRPr="002E56B9" w:rsidRDefault="00A735B3" w:rsidP="00560F48">
            <w:pPr>
              <w:pStyle w:val="TAL"/>
            </w:pPr>
            <w:r w:rsidRPr="002E56B9">
              <w:t>4Rx</w:t>
            </w:r>
          </w:p>
        </w:tc>
      </w:tr>
      <w:tr w:rsidR="00A735B3" w:rsidRPr="002E56B9" w14:paraId="38A9582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D583365" w14:textId="77777777" w:rsidR="00A735B3" w:rsidRPr="002E56B9" w:rsidRDefault="00A735B3" w:rsidP="00560F4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2BB86D81" w14:textId="77777777" w:rsidR="00A735B3" w:rsidRPr="002E56B9" w:rsidRDefault="00A735B3" w:rsidP="00560F4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4DB019"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99ECE" w14:textId="77777777" w:rsidR="00A735B3" w:rsidRPr="002E56B9" w:rsidRDefault="00A735B3" w:rsidP="00560F4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56FDF1A4"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72C123E" w14:textId="77777777" w:rsidR="00A735B3" w:rsidRPr="002E56B9" w:rsidRDefault="00A735B3" w:rsidP="00560F48">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C4C36B" w14:textId="77777777" w:rsidR="00A735B3" w:rsidRPr="002E56B9" w:rsidRDefault="00A735B3" w:rsidP="00560F48">
            <w:pPr>
              <w:pStyle w:val="TAL"/>
            </w:pPr>
            <w:r w:rsidRPr="002E56B9">
              <w:t>2Rx</w:t>
            </w:r>
          </w:p>
          <w:p w14:paraId="3789B31E" w14:textId="77777777" w:rsidR="00A735B3" w:rsidRPr="002E56B9" w:rsidRDefault="00A735B3" w:rsidP="00560F48">
            <w:pPr>
              <w:pStyle w:val="TAL"/>
            </w:pPr>
            <w:r w:rsidRPr="002E56B9">
              <w:t>4Rx</w:t>
            </w:r>
          </w:p>
        </w:tc>
      </w:tr>
      <w:tr w:rsidR="00A735B3" w:rsidRPr="002E56B9" w14:paraId="12D0834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53A85465" w14:textId="77777777" w:rsidR="00A735B3" w:rsidRPr="002E56B9" w:rsidRDefault="00A735B3" w:rsidP="00560F4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BBA7A4F" w14:textId="77777777" w:rsidR="00A735B3" w:rsidRPr="002E56B9" w:rsidRDefault="00A735B3" w:rsidP="00560F48">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BF31DD0" w14:textId="77777777" w:rsidR="00A735B3" w:rsidRPr="002E56B9" w:rsidRDefault="00A735B3"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CB8ACD" w14:textId="77777777" w:rsidR="00A735B3" w:rsidRPr="002E56B9" w:rsidRDefault="00A735B3" w:rsidP="00560F4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398DD4C"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6E8C26" w14:textId="77777777" w:rsidR="00A735B3" w:rsidRPr="002E56B9" w:rsidRDefault="00A735B3" w:rsidP="00560F48">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E03319F"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6B9373DB" w14:textId="77777777" w:rsidR="00A735B3" w:rsidRPr="002E56B9" w:rsidRDefault="00A735B3" w:rsidP="00560F48">
            <w:pPr>
              <w:pStyle w:val="TAL"/>
            </w:pPr>
            <w:r w:rsidRPr="002E56B9">
              <w:t>4Rx</w:t>
            </w:r>
          </w:p>
        </w:tc>
      </w:tr>
      <w:tr w:rsidR="00A735B3" w:rsidRPr="002E56B9" w14:paraId="12E3777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44847A0" w14:textId="77777777" w:rsidR="00A735B3" w:rsidRPr="002E56B9" w:rsidRDefault="00A735B3" w:rsidP="00560F4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3F0BE5C" w14:textId="77777777" w:rsidR="00A735B3" w:rsidRPr="002E56B9" w:rsidRDefault="00A735B3" w:rsidP="00560F48">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5C3A538" w14:textId="77777777" w:rsidR="00A735B3" w:rsidRPr="002E56B9" w:rsidRDefault="00A735B3"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DA607FF" w14:textId="77777777" w:rsidR="00A735B3" w:rsidRPr="002E56B9" w:rsidRDefault="00A735B3" w:rsidP="00560F4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58D9363"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35BF6F6" w14:textId="77777777" w:rsidR="00A735B3" w:rsidRPr="002E56B9" w:rsidRDefault="00A735B3" w:rsidP="00560F48">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A1E0579"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2CC4BF16" w14:textId="77777777" w:rsidR="00A735B3" w:rsidRPr="002E56B9" w:rsidRDefault="00A735B3" w:rsidP="00560F48">
            <w:pPr>
              <w:pStyle w:val="TAL"/>
            </w:pPr>
            <w:r w:rsidRPr="002E56B9">
              <w:t>4Rx</w:t>
            </w:r>
          </w:p>
        </w:tc>
      </w:tr>
      <w:tr w:rsidR="00A735B3" w:rsidRPr="002E56B9" w14:paraId="1377292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6A430E" w14:textId="77777777" w:rsidR="00A735B3" w:rsidRPr="002E56B9" w:rsidRDefault="00A735B3" w:rsidP="00560F4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B467A" w14:textId="77777777" w:rsidR="00A735B3" w:rsidRPr="002E56B9" w:rsidRDefault="00A735B3" w:rsidP="00560F4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BA0B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189FD"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976BE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135137"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F1F6BCC" w14:textId="77777777" w:rsidR="00A735B3" w:rsidRPr="002E56B9" w:rsidRDefault="00A735B3" w:rsidP="00560F48">
            <w:pPr>
              <w:pStyle w:val="TAL"/>
              <w:rPr>
                <w:b/>
              </w:rPr>
            </w:pPr>
          </w:p>
        </w:tc>
      </w:tr>
      <w:tr w:rsidR="00A735B3" w:rsidRPr="002E56B9" w14:paraId="5166825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72B846" w14:textId="77777777" w:rsidR="00A735B3" w:rsidRPr="002E56B9" w:rsidRDefault="00A735B3" w:rsidP="00560F4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143FFB" w14:textId="77777777" w:rsidR="00A735B3" w:rsidRPr="002E56B9" w:rsidRDefault="00A735B3" w:rsidP="00560F4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E73EE6"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4D8A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D8ED2B"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0F4464"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ABF8BE3" w14:textId="77777777" w:rsidR="00A735B3" w:rsidRPr="002E56B9" w:rsidRDefault="00A735B3" w:rsidP="00560F48">
            <w:pPr>
              <w:pStyle w:val="TAL"/>
              <w:rPr>
                <w:b/>
              </w:rPr>
            </w:pPr>
          </w:p>
        </w:tc>
      </w:tr>
      <w:tr w:rsidR="00A735B3" w:rsidRPr="002E56B9" w14:paraId="4184865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4A24B1E" w14:textId="77777777" w:rsidR="00A735B3" w:rsidRPr="002E56B9" w:rsidRDefault="00A735B3" w:rsidP="00560F48">
            <w:pPr>
              <w:pStyle w:val="TAL"/>
            </w:pPr>
            <w:r w:rsidRPr="002E56B9">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4128BB1B" w14:textId="77777777" w:rsidR="00A735B3" w:rsidRPr="002E56B9" w:rsidRDefault="00A735B3" w:rsidP="00560F4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9EC24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9075AA" w14:textId="77777777" w:rsidR="00A735B3" w:rsidRPr="002E56B9" w:rsidRDefault="00A735B3" w:rsidP="00560F4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53FEB9F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E325129"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B6096D2" w14:textId="77777777" w:rsidR="00A735B3" w:rsidRPr="002E56B9" w:rsidRDefault="00A735B3" w:rsidP="00560F48">
            <w:pPr>
              <w:pStyle w:val="TAL"/>
            </w:pPr>
            <w:r w:rsidRPr="002E56B9">
              <w:t>2Rx</w:t>
            </w:r>
          </w:p>
          <w:p w14:paraId="6386B2C1" w14:textId="77777777" w:rsidR="00A735B3" w:rsidRPr="002E56B9" w:rsidRDefault="00A735B3" w:rsidP="00560F48">
            <w:pPr>
              <w:pStyle w:val="TAL"/>
            </w:pPr>
            <w:r w:rsidRPr="002E56B9">
              <w:t>4Rx</w:t>
            </w:r>
          </w:p>
        </w:tc>
      </w:tr>
      <w:tr w:rsidR="00A735B3" w:rsidRPr="002E56B9" w14:paraId="4DC2012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4232EA6" w14:textId="77777777" w:rsidR="00A735B3" w:rsidRPr="002E56B9" w:rsidRDefault="00A735B3" w:rsidP="00560F4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4C144C3" w14:textId="4399F9E8" w:rsidR="00A735B3" w:rsidRPr="002E56B9" w:rsidRDefault="00A735B3" w:rsidP="00560F48">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7B7FF"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DA6C3A" w14:textId="77777777" w:rsidR="00A735B3" w:rsidRPr="002E56B9" w:rsidRDefault="00A735B3" w:rsidP="00560F4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276EEE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7B8A55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1AB804D" w14:textId="77777777" w:rsidR="00A735B3" w:rsidRPr="002E56B9" w:rsidRDefault="00A735B3" w:rsidP="00560F48">
            <w:pPr>
              <w:pStyle w:val="TAL"/>
            </w:pPr>
            <w:r w:rsidRPr="002E56B9">
              <w:t>2Rx</w:t>
            </w:r>
          </w:p>
          <w:p w14:paraId="3B65DC52" w14:textId="77777777" w:rsidR="00A735B3" w:rsidRPr="002E56B9" w:rsidRDefault="00A735B3" w:rsidP="00560F48">
            <w:pPr>
              <w:pStyle w:val="TAL"/>
            </w:pPr>
            <w:r w:rsidRPr="002E56B9">
              <w:t>4Rx</w:t>
            </w:r>
          </w:p>
        </w:tc>
      </w:tr>
      <w:tr w:rsidR="00A735B3" w:rsidRPr="002E56B9" w14:paraId="223631B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B39E1F" w14:textId="77777777" w:rsidR="00A735B3" w:rsidRPr="002E56B9" w:rsidRDefault="00A735B3" w:rsidP="00560F4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5DA63" w14:textId="77777777" w:rsidR="00A735B3" w:rsidRPr="002E56B9" w:rsidRDefault="00A735B3" w:rsidP="00560F4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57DA9C"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A79ED"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D4381D"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798129"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05CC675" w14:textId="77777777" w:rsidR="00A735B3" w:rsidRPr="002E56B9" w:rsidRDefault="00A735B3" w:rsidP="00560F48">
            <w:pPr>
              <w:pStyle w:val="TAL"/>
              <w:rPr>
                <w:b/>
              </w:rPr>
            </w:pPr>
          </w:p>
        </w:tc>
      </w:tr>
      <w:tr w:rsidR="00A735B3" w:rsidRPr="002E56B9" w14:paraId="25F6213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41D668A" w14:textId="77777777" w:rsidR="00A735B3" w:rsidRPr="002E56B9" w:rsidRDefault="00A735B3" w:rsidP="00560F4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46F36CB0" w14:textId="77777777" w:rsidR="00A735B3" w:rsidRPr="002E56B9" w:rsidRDefault="00A735B3" w:rsidP="00560F4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9D6A64"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07389F" w14:textId="77777777" w:rsidR="00A735B3" w:rsidRPr="002E56B9" w:rsidRDefault="00A735B3" w:rsidP="00560F4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51411BD"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DF961AA"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324A713" w14:textId="77777777" w:rsidR="00A735B3" w:rsidRPr="002E56B9" w:rsidRDefault="00A735B3" w:rsidP="00560F48">
            <w:pPr>
              <w:pStyle w:val="TAL"/>
            </w:pPr>
            <w:r w:rsidRPr="002E56B9">
              <w:t>2Rx</w:t>
            </w:r>
          </w:p>
          <w:p w14:paraId="702A6874" w14:textId="77777777" w:rsidR="00A735B3" w:rsidRPr="002E56B9" w:rsidRDefault="00A735B3" w:rsidP="00560F48">
            <w:pPr>
              <w:pStyle w:val="TAL"/>
            </w:pPr>
            <w:r w:rsidRPr="002E56B9">
              <w:t>4Rx</w:t>
            </w:r>
          </w:p>
        </w:tc>
      </w:tr>
      <w:tr w:rsidR="00173F6C" w:rsidRPr="00BB629B" w14:paraId="7E94792E"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4E6D1B" w14:textId="77777777" w:rsidR="00173F6C" w:rsidRPr="00BB629B" w:rsidRDefault="00173F6C" w:rsidP="00560F4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BC6E9C" w14:textId="77777777" w:rsidR="00173F6C" w:rsidRPr="00BB629B" w:rsidRDefault="00173F6C" w:rsidP="00560F4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EC53A8"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52069B"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D45974"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787567"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3CEE73" w14:textId="77777777" w:rsidR="00173F6C" w:rsidRPr="00BB629B" w:rsidRDefault="00173F6C" w:rsidP="00560F48">
            <w:pPr>
              <w:pStyle w:val="TAL"/>
              <w:rPr>
                <w:b/>
              </w:rPr>
            </w:pPr>
          </w:p>
        </w:tc>
      </w:tr>
      <w:tr w:rsidR="00173F6C" w:rsidRPr="00BB629B" w14:paraId="1E9FD3E0"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hideMark/>
          </w:tcPr>
          <w:p w14:paraId="20F9DDE3" w14:textId="77777777" w:rsidR="00173F6C" w:rsidRPr="00BB629B" w:rsidRDefault="00173F6C" w:rsidP="00560F4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CC210D4" w14:textId="77777777" w:rsidR="00173F6C" w:rsidRPr="00BB629B" w:rsidRDefault="00173F6C" w:rsidP="00560F48">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C53CF" w14:textId="77777777" w:rsidR="00173F6C" w:rsidRPr="00BB629B" w:rsidRDefault="00173F6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FF7E7EA" w14:textId="77777777" w:rsidR="00173F6C" w:rsidRPr="00BB629B" w:rsidRDefault="00173F6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88F34C" w14:textId="77777777" w:rsidR="00173F6C" w:rsidRPr="00BB629B" w:rsidRDefault="00173F6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EA64AD" w14:textId="77777777" w:rsidR="00173F6C" w:rsidRPr="00BB629B" w:rsidRDefault="00173F6C" w:rsidP="00560F48">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0F253849" w14:textId="77777777" w:rsidR="00173F6C" w:rsidRPr="00BB629B" w:rsidRDefault="00173F6C" w:rsidP="00560F48">
            <w:pPr>
              <w:pStyle w:val="TAL"/>
            </w:pPr>
            <w:r w:rsidRPr="00BB629B">
              <w:t>2Rx</w:t>
            </w:r>
          </w:p>
          <w:p w14:paraId="21ED1087" w14:textId="77777777" w:rsidR="00173F6C" w:rsidRPr="00BB629B" w:rsidRDefault="00173F6C" w:rsidP="00560F48">
            <w:pPr>
              <w:pStyle w:val="TAL"/>
            </w:pPr>
            <w:r w:rsidRPr="00BB629B">
              <w:t>4Rx</w:t>
            </w:r>
          </w:p>
        </w:tc>
      </w:tr>
      <w:tr w:rsidR="00173F6C" w:rsidRPr="00BB629B" w14:paraId="00B72858"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900121" w14:textId="77777777" w:rsidR="00173F6C" w:rsidRPr="00BB629B" w:rsidRDefault="00173F6C" w:rsidP="00560F4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83723" w14:textId="223309D8" w:rsidR="00173F6C" w:rsidRPr="00BB629B" w:rsidRDefault="00173F6C" w:rsidP="00560F4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82623"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9BE02F"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F45240"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043FA8"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60B0B23" w14:textId="77777777" w:rsidR="00173F6C" w:rsidRPr="00BB629B" w:rsidRDefault="00173F6C" w:rsidP="00560F48">
            <w:pPr>
              <w:pStyle w:val="TAL"/>
              <w:rPr>
                <w:b/>
              </w:rPr>
            </w:pPr>
          </w:p>
        </w:tc>
      </w:tr>
      <w:tr w:rsidR="00173F6C" w:rsidRPr="00BB629B" w14:paraId="76B829E5"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93574B" w14:textId="77777777" w:rsidR="00173F6C" w:rsidRPr="00BB629B" w:rsidRDefault="00173F6C" w:rsidP="00560F4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888E0" w14:textId="77777777" w:rsidR="00173F6C" w:rsidRPr="00BB629B" w:rsidRDefault="00173F6C" w:rsidP="00560F4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F7DA4B"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7E5A65"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5EA4CB"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E4B9E5"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BC37DE" w14:textId="77777777" w:rsidR="00173F6C" w:rsidRPr="00BB629B" w:rsidRDefault="00173F6C" w:rsidP="00560F48">
            <w:pPr>
              <w:pStyle w:val="TAL"/>
              <w:rPr>
                <w:b/>
              </w:rPr>
            </w:pPr>
          </w:p>
        </w:tc>
      </w:tr>
      <w:tr w:rsidR="00173F6C" w:rsidRPr="00BB629B" w14:paraId="66A201A3"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hideMark/>
          </w:tcPr>
          <w:p w14:paraId="122C25C3" w14:textId="77777777" w:rsidR="00173F6C" w:rsidRPr="00BB629B" w:rsidRDefault="00173F6C" w:rsidP="00560F4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2B16F26" w14:textId="77777777" w:rsidR="00173F6C" w:rsidRPr="00BB629B" w:rsidRDefault="00173F6C" w:rsidP="00560F48">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1DF52" w14:textId="77777777" w:rsidR="00173F6C" w:rsidRPr="00BB629B" w:rsidRDefault="00173F6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5EE11073" w14:textId="77777777" w:rsidR="00173F6C" w:rsidRPr="00BB629B" w:rsidRDefault="00173F6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B40E670" w14:textId="77777777" w:rsidR="00173F6C" w:rsidRPr="00BB629B" w:rsidRDefault="00173F6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3D54EA7" w14:textId="77777777" w:rsidR="00173F6C" w:rsidRPr="00BB629B" w:rsidRDefault="00173F6C" w:rsidP="00560F48">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293708CD" w14:textId="77777777" w:rsidR="00173F6C" w:rsidRPr="00BB629B" w:rsidRDefault="00173F6C" w:rsidP="00560F48">
            <w:pPr>
              <w:pStyle w:val="TAL"/>
            </w:pPr>
            <w:r w:rsidRPr="00BB629B">
              <w:t>2Rx</w:t>
            </w:r>
          </w:p>
          <w:p w14:paraId="3F5979CA" w14:textId="77777777" w:rsidR="00173F6C" w:rsidRPr="00BB629B" w:rsidRDefault="00173F6C" w:rsidP="00560F48">
            <w:pPr>
              <w:pStyle w:val="TAL"/>
            </w:pPr>
            <w:r w:rsidRPr="00BB629B">
              <w:t>4Rx</w:t>
            </w:r>
          </w:p>
        </w:tc>
      </w:tr>
      <w:tr w:rsidR="00A735B3" w:rsidRPr="002E56B9" w14:paraId="10F7CF5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E64937E" w14:textId="77777777" w:rsidR="00A735B3" w:rsidRPr="002E56B9" w:rsidRDefault="00A735B3" w:rsidP="00560F4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37B2D2E" w14:textId="77777777" w:rsidR="00A735B3" w:rsidRPr="002E56B9" w:rsidRDefault="00A735B3" w:rsidP="00560F48">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7810079"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AFBF5BA"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F0EBD41"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7F5AE7"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7CF2629" w14:textId="77777777" w:rsidR="00A735B3" w:rsidRPr="002E56B9" w:rsidRDefault="00A735B3" w:rsidP="00560F48">
            <w:pPr>
              <w:pStyle w:val="TAL"/>
              <w:rPr>
                <w:b/>
              </w:rPr>
            </w:pPr>
          </w:p>
        </w:tc>
      </w:tr>
      <w:tr w:rsidR="00A735B3" w:rsidRPr="002E56B9" w14:paraId="34CDE14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DDAB572" w14:textId="77777777" w:rsidR="00A735B3" w:rsidRPr="002E56B9" w:rsidRDefault="00A735B3" w:rsidP="00560F4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A6F92A9" w14:textId="77777777" w:rsidR="00A735B3" w:rsidRPr="002E56B9" w:rsidRDefault="00A735B3" w:rsidP="00560F48">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55A125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F8A19" w14:textId="77777777" w:rsidR="00A735B3" w:rsidRPr="002E56B9" w:rsidRDefault="00A735B3"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1B4C7"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E10C0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7396A122" w14:textId="77777777" w:rsidR="00A735B3" w:rsidRPr="002E56B9" w:rsidRDefault="00A735B3" w:rsidP="00560F48">
            <w:pPr>
              <w:pStyle w:val="TAL"/>
            </w:pPr>
            <w:r w:rsidRPr="002E56B9">
              <w:t>2Rx</w:t>
            </w:r>
          </w:p>
          <w:p w14:paraId="74B09194" w14:textId="77777777" w:rsidR="00A735B3" w:rsidRPr="002E56B9" w:rsidRDefault="00A735B3" w:rsidP="00560F48">
            <w:pPr>
              <w:pStyle w:val="TAL"/>
            </w:pPr>
            <w:r w:rsidRPr="002E56B9">
              <w:t>4Rx</w:t>
            </w:r>
          </w:p>
        </w:tc>
      </w:tr>
      <w:tr w:rsidR="00A735B3" w:rsidRPr="002E56B9" w14:paraId="4605D9D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2FA" w14:textId="77777777" w:rsidR="00A735B3" w:rsidRPr="002E56B9" w:rsidRDefault="00A735B3" w:rsidP="00560F4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43048" w14:textId="77777777" w:rsidR="00A735B3" w:rsidRPr="002E56B9" w:rsidRDefault="00A735B3" w:rsidP="00560F4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FD5E" w14:textId="77777777" w:rsidR="00A735B3" w:rsidRPr="002E56B9" w:rsidRDefault="00A735B3" w:rsidP="00560F4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D65D" w14:textId="77777777" w:rsidR="00A735B3" w:rsidRPr="002E56B9" w:rsidRDefault="00A735B3" w:rsidP="00560F4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981D"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43A59"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F2973" w14:textId="77777777" w:rsidR="00A735B3" w:rsidRPr="002E56B9" w:rsidRDefault="00A735B3" w:rsidP="00560F48">
            <w:pPr>
              <w:pStyle w:val="TAL"/>
            </w:pPr>
          </w:p>
        </w:tc>
      </w:tr>
      <w:tr w:rsidR="00A735B3" w:rsidRPr="002E56B9" w14:paraId="3FC9170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982B9A6" w14:textId="77777777" w:rsidR="00A735B3" w:rsidRPr="002E56B9" w:rsidRDefault="00A735B3" w:rsidP="00560F4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571901CD" w14:textId="77777777" w:rsidR="00A735B3" w:rsidRPr="002E56B9" w:rsidRDefault="00A735B3" w:rsidP="00560F4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566EFE8" w14:textId="77777777" w:rsidR="00A735B3" w:rsidRPr="002E56B9" w:rsidRDefault="00A735B3" w:rsidP="00560F4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90EA0B4" w14:textId="77777777" w:rsidR="00A735B3" w:rsidRPr="002E56B9" w:rsidRDefault="00A735B3" w:rsidP="00560F4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137D1F7" w14:textId="77777777" w:rsidR="00A735B3" w:rsidRPr="002E56B9" w:rsidRDefault="00A735B3" w:rsidP="00560F4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7EA987"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073A6DBF" w14:textId="77777777" w:rsidR="00A735B3" w:rsidRPr="002E56B9" w:rsidRDefault="00A735B3" w:rsidP="00560F48">
            <w:pPr>
              <w:pStyle w:val="TAL"/>
            </w:pPr>
            <w:r w:rsidRPr="002E56B9">
              <w:t>2Rx</w:t>
            </w:r>
          </w:p>
          <w:p w14:paraId="6790F9B9" w14:textId="77777777" w:rsidR="00A735B3" w:rsidRPr="002E56B9" w:rsidRDefault="00A735B3" w:rsidP="00560F48">
            <w:pPr>
              <w:pStyle w:val="TAL"/>
            </w:pPr>
            <w:r w:rsidRPr="002E56B9">
              <w:t>4Rx</w:t>
            </w:r>
          </w:p>
        </w:tc>
      </w:tr>
      <w:tr w:rsidR="00D12200" w14:paraId="1A54AE47"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494" w14:textId="77777777" w:rsidR="00D12200" w:rsidRDefault="00D12200" w:rsidP="00560F48">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ADF7" w14:textId="77777777" w:rsidR="00D12200" w:rsidRPr="00382E8B" w:rsidRDefault="00D12200" w:rsidP="00560F48">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D284" w14:textId="77777777" w:rsidR="00D12200" w:rsidRDefault="00D12200" w:rsidP="00560F4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007A" w14:textId="77777777" w:rsidR="00D12200" w:rsidRDefault="00D12200" w:rsidP="00560F4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F8BA" w14:textId="77777777" w:rsidR="00D12200" w:rsidRDefault="00D12200" w:rsidP="00560F4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2B816" w14:textId="77777777" w:rsidR="00D12200" w:rsidRDefault="00D12200" w:rsidP="00560F4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CE688" w14:textId="77777777" w:rsidR="00D12200" w:rsidRDefault="00D12200" w:rsidP="00560F48">
            <w:pPr>
              <w:pStyle w:val="TAL"/>
              <w:rPr>
                <w:lang w:val="fr-FR" w:eastAsia="fr-FR"/>
              </w:rPr>
            </w:pPr>
          </w:p>
        </w:tc>
      </w:tr>
      <w:tr w:rsidR="00D12200" w14:paraId="7297FF3E"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3DAE8D1C" w14:textId="77777777" w:rsidR="00D12200" w:rsidRDefault="00D12200" w:rsidP="00560F4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6C684605" w14:textId="77777777" w:rsidR="00D12200" w:rsidRDefault="00D12200" w:rsidP="00560F48">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7753240D" w14:textId="77777777" w:rsidR="00D12200" w:rsidRDefault="00D12200" w:rsidP="00560F4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B9AF8D7" w14:textId="34964DDB" w:rsidR="00D12200" w:rsidRDefault="00D12200" w:rsidP="00560F4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13491C29" w14:textId="77777777" w:rsidR="00D12200" w:rsidRDefault="00D12200" w:rsidP="00560F48">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6CA1261" w14:textId="77777777" w:rsidR="00D12200" w:rsidRDefault="00D12200" w:rsidP="00560F48">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41300A00" w14:textId="77777777" w:rsidR="00D12200" w:rsidRDefault="00D12200" w:rsidP="00560F48">
            <w:pPr>
              <w:pStyle w:val="TAL"/>
              <w:rPr>
                <w:lang w:val="fr-FR" w:eastAsia="fr-FR"/>
              </w:rPr>
            </w:pPr>
            <w:r>
              <w:rPr>
                <w:lang w:val="fr-FR" w:eastAsia="fr-FR"/>
              </w:rPr>
              <w:t>2Rx</w:t>
            </w:r>
          </w:p>
          <w:p w14:paraId="6AFC7817" w14:textId="77777777" w:rsidR="00D12200" w:rsidRDefault="00D12200" w:rsidP="00560F48">
            <w:pPr>
              <w:pStyle w:val="TAL"/>
              <w:rPr>
                <w:lang w:val="fr-FR" w:eastAsia="fr-FR"/>
              </w:rPr>
            </w:pPr>
            <w:r>
              <w:rPr>
                <w:lang w:val="fr-FR" w:eastAsia="fr-FR"/>
              </w:rPr>
              <w:t>4Rx</w:t>
            </w:r>
          </w:p>
        </w:tc>
      </w:tr>
      <w:tr w:rsidR="00A735B3" w:rsidRPr="002E56B9" w14:paraId="4F8F4F5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856C2B" w14:textId="77777777" w:rsidR="00A735B3" w:rsidRPr="002E56B9" w:rsidRDefault="00A735B3" w:rsidP="00560F4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3746E" w14:textId="77777777" w:rsidR="00A735B3" w:rsidRPr="002E56B9" w:rsidRDefault="00A735B3" w:rsidP="00560F4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66C63"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8F64B"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6D7D68"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0B076"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2E62C1" w14:textId="77777777" w:rsidR="00A735B3" w:rsidRPr="002E56B9" w:rsidRDefault="00A735B3" w:rsidP="00560F48">
            <w:pPr>
              <w:pStyle w:val="TAL"/>
              <w:rPr>
                <w:b/>
              </w:rPr>
            </w:pPr>
          </w:p>
        </w:tc>
      </w:tr>
      <w:tr w:rsidR="00A735B3" w:rsidRPr="002E56B9" w14:paraId="3770B5E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E2C206" w14:textId="77777777" w:rsidR="00A735B3" w:rsidRPr="002E56B9" w:rsidRDefault="00A735B3" w:rsidP="00560F4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A33B9" w14:textId="77777777" w:rsidR="00A735B3" w:rsidRPr="002E56B9" w:rsidRDefault="00A735B3"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DF2E5B"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020CF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B8F4AB"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8F04C8"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5B7637F" w14:textId="77777777" w:rsidR="00A735B3" w:rsidRPr="002E56B9" w:rsidRDefault="00A735B3" w:rsidP="00560F48">
            <w:pPr>
              <w:pStyle w:val="TAL"/>
              <w:rPr>
                <w:b/>
              </w:rPr>
            </w:pPr>
          </w:p>
        </w:tc>
      </w:tr>
      <w:tr w:rsidR="00A735B3" w:rsidRPr="002E56B9" w14:paraId="668DA86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9FF7D03" w14:textId="77777777" w:rsidR="00A735B3" w:rsidRPr="002E56B9" w:rsidRDefault="00A735B3" w:rsidP="00560F4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96BE655" w14:textId="77777777" w:rsidR="00A735B3" w:rsidRPr="002E56B9" w:rsidRDefault="00A735B3" w:rsidP="00560F4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7029A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FB2FFB"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76C8621"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26094" w14:textId="77777777" w:rsidR="00A735B3" w:rsidRPr="002E56B9" w:rsidRDefault="00A735B3" w:rsidP="00560F48">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1FD746" w14:textId="77777777" w:rsidR="00A735B3" w:rsidRPr="002E56B9" w:rsidRDefault="00A735B3" w:rsidP="00560F48">
            <w:pPr>
              <w:pStyle w:val="TAL"/>
            </w:pPr>
            <w:r w:rsidRPr="002E56B9">
              <w:t>2Rx</w:t>
            </w:r>
          </w:p>
          <w:p w14:paraId="7692532C" w14:textId="77777777" w:rsidR="00A735B3" w:rsidRPr="002E56B9" w:rsidRDefault="00A735B3" w:rsidP="00560F48">
            <w:pPr>
              <w:pStyle w:val="TAL"/>
            </w:pPr>
            <w:r w:rsidRPr="002E56B9">
              <w:t>4Rx</w:t>
            </w:r>
          </w:p>
        </w:tc>
      </w:tr>
      <w:tr w:rsidR="00A735B3" w:rsidRPr="002E56B9" w14:paraId="3943446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3828D7F" w14:textId="77777777" w:rsidR="00A735B3" w:rsidRPr="002E56B9" w:rsidRDefault="00A735B3" w:rsidP="00560F4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227B3AAC" w14:textId="77777777" w:rsidR="00A735B3" w:rsidRPr="002E56B9" w:rsidRDefault="00A735B3" w:rsidP="00560F4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C86A3C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44EB"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CE9842"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B3C7E3" w14:textId="77777777" w:rsidR="00A735B3" w:rsidRPr="002E56B9" w:rsidRDefault="00A735B3" w:rsidP="00560F48">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0813E0" w14:textId="77777777" w:rsidR="00A735B3" w:rsidRPr="002E56B9" w:rsidRDefault="00A735B3" w:rsidP="00560F48">
            <w:pPr>
              <w:pStyle w:val="TAL"/>
            </w:pPr>
            <w:r w:rsidRPr="002E56B9">
              <w:t>2Rx</w:t>
            </w:r>
          </w:p>
          <w:p w14:paraId="2AEF4BFF" w14:textId="77777777" w:rsidR="00A735B3" w:rsidRPr="002E56B9" w:rsidRDefault="00A735B3" w:rsidP="00560F48">
            <w:pPr>
              <w:pStyle w:val="TAL"/>
            </w:pPr>
            <w:r w:rsidRPr="002E56B9">
              <w:t>4Rx</w:t>
            </w:r>
          </w:p>
        </w:tc>
      </w:tr>
      <w:tr w:rsidR="00A735B3" w:rsidRPr="002E56B9" w14:paraId="7E1EC6C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4A36021" w14:textId="77777777" w:rsidR="00A735B3" w:rsidRPr="002E56B9" w:rsidRDefault="00A735B3" w:rsidP="00560F4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AABCDD8" w14:textId="77777777" w:rsidR="00A735B3" w:rsidRPr="002E56B9" w:rsidRDefault="00A735B3" w:rsidP="00560F4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C04BAF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85C4B0" w14:textId="77777777" w:rsidR="00A735B3" w:rsidRPr="002E56B9" w:rsidRDefault="00A735B3" w:rsidP="00560F4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2D772CB"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E5BD44D" w14:textId="77777777" w:rsidR="00A735B3" w:rsidRPr="002E56B9" w:rsidRDefault="00A735B3" w:rsidP="00560F48">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EC5FDF" w14:textId="77777777" w:rsidR="00A735B3" w:rsidRPr="002E56B9" w:rsidRDefault="00A735B3" w:rsidP="00560F48">
            <w:pPr>
              <w:pStyle w:val="TAL"/>
            </w:pPr>
            <w:r w:rsidRPr="002E56B9">
              <w:t>2Rx</w:t>
            </w:r>
          </w:p>
          <w:p w14:paraId="0E26B5F2" w14:textId="77777777" w:rsidR="00A735B3" w:rsidRPr="002E56B9" w:rsidRDefault="00A735B3" w:rsidP="00560F48">
            <w:pPr>
              <w:pStyle w:val="TAL"/>
            </w:pPr>
            <w:r w:rsidRPr="002E56B9">
              <w:t>4Rx</w:t>
            </w:r>
          </w:p>
        </w:tc>
      </w:tr>
      <w:tr w:rsidR="00A735B3" w:rsidRPr="002E56B9" w14:paraId="7F34E18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DBC8D2A" w14:textId="77777777" w:rsidR="00A735B3" w:rsidRPr="002E56B9" w:rsidRDefault="00A735B3" w:rsidP="00560F4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4580928C" w14:textId="77777777" w:rsidR="00A735B3" w:rsidRPr="002E56B9" w:rsidRDefault="00A735B3" w:rsidP="00560F4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082DC4C"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4A4ED6" w14:textId="77777777" w:rsidR="00A735B3" w:rsidRPr="002E56B9" w:rsidRDefault="00A735B3" w:rsidP="00560F4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8BF5211"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BC2659" w14:textId="77777777" w:rsidR="00A735B3" w:rsidRPr="002E56B9" w:rsidRDefault="00A735B3" w:rsidP="00560F48">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3180BCF" w14:textId="77777777" w:rsidR="00A735B3" w:rsidRPr="002E56B9" w:rsidRDefault="00A735B3" w:rsidP="00560F48">
            <w:pPr>
              <w:pStyle w:val="TAL"/>
            </w:pPr>
            <w:r w:rsidRPr="002E56B9">
              <w:t>2Rx</w:t>
            </w:r>
          </w:p>
          <w:p w14:paraId="6C89D81E" w14:textId="77777777" w:rsidR="00A735B3" w:rsidRPr="002E56B9" w:rsidRDefault="00A735B3" w:rsidP="00560F48">
            <w:pPr>
              <w:pStyle w:val="TAL"/>
            </w:pPr>
            <w:r w:rsidRPr="002E56B9">
              <w:t>4Rx</w:t>
            </w:r>
          </w:p>
        </w:tc>
      </w:tr>
      <w:tr w:rsidR="00A735B3" w:rsidRPr="002E56B9" w14:paraId="0576F62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ABC9771" w14:textId="77777777" w:rsidR="00A735B3" w:rsidRPr="002E56B9" w:rsidRDefault="00A735B3" w:rsidP="00560F4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00A81BA" w14:textId="77777777" w:rsidR="00A735B3" w:rsidRPr="002E56B9" w:rsidRDefault="00A735B3" w:rsidP="00560F4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E1F6E7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DDF0C0" w14:textId="77777777" w:rsidR="00A735B3" w:rsidRPr="002E56B9" w:rsidRDefault="00A735B3" w:rsidP="00560F4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2B69B29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0F53794" w14:textId="77777777" w:rsidR="00A735B3" w:rsidRPr="002E56B9" w:rsidRDefault="00A735B3" w:rsidP="00560F48">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A61F1BF" w14:textId="77777777" w:rsidR="00A735B3" w:rsidRPr="002E56B9" w:rsidRDefault="00A735B3" w:rsidP="00560F48">
            <w:pPr>
              <w:pStyle w:val="TAL"/>
            </w:pPr>
            <w:r w:rsidRPr="002E56B9">
              <w:t>2Rx</w:t>
            </w:r>
          </w:p>
          <w:p w14:paraId="0A840315" w14:textId="77777777" w:rsidR="00A735B3" w:rsidRPr="002E56B9" w:rsidRDefault="00A735B3" w:rsidP="00560F48">
            <w:pPr>
              <w:pStyle w:val="TAL"/>
            </w:pPr>
            <w:r w:rsidRPr="002E56B9">
              <w:t>4Rx</w:t>
            </w:r>
          </w:p>
        </w:tc>
      </w:tr>
      <w:tr w:rsidR="00A735B3" w:rsidRPr="002E56B9" w14:paraId="01224F0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FCEE301" w14:textId="77777777" w:rsidR="00A735B3" w:rsidRPr="002E56B9" w:rsidRDefault="00A735B3" w:rsidP="00560F4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7EE78237" w14:textId="77777777" w:rsidR="00A735B3" w:rsidRPr="002E56B9" w:rsidRDefault="00A735B3" w:rsidP="00560F4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7B648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CD56B5" w14:textId="77777777" w:rsidR="00A735B3" w:rsidRPr="002E56B9" w:rsidRDefault="00A735B3" w:rsidP="00560F4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A841D4B"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64A148" w14:textId="77777777" w:rsidR="00A735B3" w:rsidRPr="002E56B9" w:rsidRDefault="00A735B3" w:rsidP="00560F48">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8C3B99" w14:textId="77777777" w:rsidR="00A735B3" w:rsidRPr="002E56B9" w:rsidRDefault="00A735B3" w:rsidP="00560F48">
            <w:pPr>
              <w:pStyle w:val="TAL"/>
            </w:pPr>
            <w:r w:rsidRPr="002E56B9">
              <w:t>2Rx</w:t>
            </w:r>
          </w:p>
          <w:p w14:paraId="32D71A8D" w14:textId="77777777" w:rsidR="00A735B3" w:rsidRPr="002E56B9" w:rsidRDefault="00A735B3" w:rsidP="00560F48">
            <w:pPr>
              <w:pStyle w:val="TAL"/>
            </w:pPr>
            <w:r w:rsidRPr="002E56B9">
              <w:t>4Rx</w:t>
            </w:r>
          </w:p>
        </w:tc>
      </w:tr>
      <w:tr w:rsidR="00A735B3" w:rsidRPr="002E56B9" w14:paraId="56B496D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1C3E2459" w14:textId="77777777" w:rsidR="00A735B3" w:rsidRPr="002E56B9" w:rsidRDefault="00A735B3" w:rsidP="00560F4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17052049" w14:textId="77777777" w:rsidR="00A735B3" w:rsidRPr="002E56B9" w:rsidRDefault="00A735B3" w:rsidP="00560F4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AB4471B"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118A9F1" w14:textId="77777777" w:rsidR="00A735B3" w:rsidRPr="002E56B9" w:rsidRDefault="00A735B3" w:rsidP="00560F4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1A3C5D84" w14:textId="77777777" w:rsidR="00A735B3" w:rsidRPr="002E56B9" w:rsidRDefault="00A735B3" w:rsidP="00560F4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5810" w14:textId="77777777" w:rsidR="00A735B3" w:rsidRPr="002E56B9" w:rsidRDefault="00A735B3" w:rsidP="00560F48">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82B1FC0" w14:textId="77777777" w:rsidR="00A735B3" w:rsidRPr="002E56B9" w:rsidRDefault="00A735B3" w:rsidP="00560F48">
            <w:pPr>
              <w:pStyle w:val="TAL"/>
            </w:pPr>
            <w:r w:rsidRPr="002E56B9">
              <w:t>2Rx</w:t>
            </w:r>
          </w:p>
          <w:p w14:paraId="096DDC99" w14:textId="77777777" w:rsidR="00A735B3" w:rsidRPr="002E56B9" w:rsidRDefault="00A735B3" w:rsidP="00560F48">
            <w:pPr>
              <w:pStyle w:val="TAL"/>
            </w:pPr>
            <w:r w:rsidRPr="002E56B9">
              <w:t>4Rx</w:t>
            </w:r>
          </w:p>
        </w:tc>
      </w:tr>
      <w:tr w:rsidR="00A735B3" w:rsidRPr="002E56B9" w14:paraId="57C4EEC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90CD92D" w14:textId="77777777" w:rsidR="00A735B3" w:rsidRPr="002E56B9" w:rsidRDefault="00A735B3" w:rsidP="00560F4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CF49054" w14:textId="77777777" w:rsidR="00A735B3" w:rsidRPr="002E56B9" w:rsidRDefault="00A735B3" w:rsidP="00560F4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D51BF75"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42AB649" w14:textId="77777777" w:rsidR="00A735B3" w:rsidRPr="002E56B9" w:rsidRDefault="00A735B3" w:rsidP="00560F4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759FCCA2" w14:textId="77777777" w:rsidR="00A735B3" w:rsidRPr="002E56B9" w:rsidRDefault="00A735B3" w:rsidP="00560F4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E7A52F3" w14:textId="77777777" w:rsidR="00A735B3" w:rsidRPr="002E56B9" w:rsidRDefault="00A735B3" w:rsidP="00560F48">
            <w:pPr>
              <w:pStyle w:val="TAL"/>
              <w:rPr>
                <w:lang w:eastAsia="zh-CN"/>
              </w:rPr>
            </w:pPr>
          </w:p>
          <w:p w14:paraId="05CCDD91" w14:textId="77777777" w:rsidR="00A735B3" w:rsidRPr="002E56B9" w:rsidRDefault="00A735B3" w:rsidP="00560F48">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F5CBA60" w14:textId="77777777" w:rsidR="00A735B3" w:rsidRPr="002E56B9" w:rsidRDefault="00A735B3" w:rsidP="00560F48">
            <w:pPr>
              <w:pStyle w:val="TAL"/>
            </w:pPr>
            <w:r w:rsidRPr="002E56B9">
              <w:t>2Rx</w:t>
            </w:r>
          </w:p>
          <w:p w14:paraId="4366BF47" w14:textId="77777777" w:rsidR="00A735B3" w:rsidRPr="002E56B9" w:rsidRDefault="00A735B3" w:rsidP="00560F48">
            <w:pPr>
              <w:pStyle w:val="TAL"/>
            </w:pPr>
            <w:r w:rsidRPr="002E56B9">
              <w:t>4Rx</w:t>
            </w:r>
          </w:p>
        </w:tc>
      </w:tr>
      <w:tr w:rsidR="00A735B3" w:rsidRPr="002E56B9" w14:paraId="5F95ABD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09C015" w14:textId="77777777" w:rsidR="00A735B3" w:rsidRPr="002E56B9" w:rsidRDefault="00A735B3" w:rsidP="00560F4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1AB368" w14:textId="77777777" w:rsidR="00A735B3" w:rsidRPr="002E56B9" w:rsidRDefault="00A735B3"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61651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6FE1B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2484C"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C7555"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BFE231B" w14:textId="77777777" w:rsidR="00A735B3" w:rsidRPr="002E56B9" w:rsidRDefault="00A735B3" w:rsidP="00560F48">
            <w:pPr>
              <w:pStyle w:val="TAL"/>
              <w:rPr>
                <w:b/>
              </w:rPr>
            </w:pPr>
          </w:p>
        </w:tc>
      </w:tr>
      <w:tr w:rsidR="00A735B3" w:rsidRPr="002E56B9" w14:paraId="7CD551D5"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BEEE3E0" w14:textId="77777777" w:rsidR="00A735B3" w:rsidRPr="002E56B9" w:rsidRDefault="00A735B3" w:rsidP="00560F48">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66A8D0C1" w14:textId="77777777" w:rsidR="00A735B3" w:rsidRPr="002E56B9" w:rsidRDefault="00A735B3" w:rsidP="00560F4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55D67C8"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636489"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149F6E"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35199F" w14:textId="77777777" w:rsidR="00A735B3" w:rsidRPr="002E56B9" w:rsidRDefault="00A735B3" w:rsidP="00560F48">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124E0B9" w14:textId="77777777" w:rsidR="00A735B3" w:rsidRPr="002E56B9" w:rsidRDefault="00A735B3" w:rsidP="00560F48">
            <w:pPr>
              <w:pStyle w:val="TAL"/>
            </w:pPr>
            <w:r w:rsidRPr="002E56B9">
              <w:t>2Rx</w:t>
            </w:r>
          </w:p>
          <w:p w14:paraId="3ECDEBA1" w14:textId="77777777" w:rsidR="00A735B3" w:rsidRPr="002E56B9" w:rsidRDefault="00A735B3" w:rsidP="00560F48">
            <w:pPr>
              <w:pStyle w:val="TAL"/>
            </w:pPr>
            <w:r w:rsidRPr="002E56B9">
              <w:t>4Rx</w:t>
            </w:r>
          </w:p>
        </w:tc>
      </w:tr>
      <w:tr w:rsidR="00A735B3" w:rsidRPr="002E56B9" w14:paraId="6D344CFF"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1EB14A1F" w14:textId="77777777" w:rsidR="00A735B3" w:rsidRPr="002E56B9" w:rsidRDefault="00A735B3" w:rsidP="00560F48">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27556EA" w14:textId="77777777" w:rsidR="00A735B3" w:rsidRPr="002E56B9" w:rsidRDefault="00A735B3" w:rsidP="00560F4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A9405B5"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BBB28"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637D58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07A0BF" w14:textId="77777777" w:rsidR="00A735B3" w:rsidRPr="002E56B9" w:rsidRDefault="00A735B3" w:rsidP="00560F48">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AE66CC" w14:textId="77777777" w:rsidR="00A735B3" w:rsidRPr="002E56B9" w:rsidRDefault="00A735B3" w:rsidP="00560F48">
            <w:pPr>
              <w:pStyle w:val="TAL"/>
            </w:pPr>
            <w:r w:rsidRPr="002E56B9">
              <w:t>2Rx</w:t>
            </w:r>
          </w:p>
          <w:p w14:paraId="1FAA8EC8" w14:textId="77777777" w:rsidR="00A735B3" w:rsidRPr="002E56B9" w:rsidRDefault="00A735B3" w:rsidP="00560F48">
            <w:pPr>
              <w:pStyle w:val="TAL"/>
            </w:pPr>
            <w:r w:rsidRPr="002E56B9">
              <w:t>4Rx</w:t>
            </w:r>
          </w:p>
        </w:tc>
      </w:tr>
      <w:tr w:rsidR="00A735B3" w:rsidRPr="002E56B9" w14:paraId="63DF2970"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A7AB146" w14:textId="77777777" w:rsidR="00A735B3" w:rsidRPr="002E56B9" w:rsidRDefault="00A735B3" w:rsidP="00560F4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FEF8DCB" w14:textId="77777777" w:rsidR="00A735B3" w:rsidRPr="002E56B9" w:rsidRDefault="00A735B3" w:rsidP="00560F4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41F638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3A60DB"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A25C1D"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B4CB55" w14:textId="77777777" w:rsidR="00A735B3" w:rsidRPr="002E56B9" w:rsidRDefault="00A735B3" w:rsidP="00560F48">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EE963F4" w14:textId="77777777" w:rsidR="00A735B3" w:rsidRPr="002E56B9" w:rsidRDefault="00A735B3" w:rsidP="00560F48">
            <w:pPr>
              <w:pStyle w:val="TAL"/>
            </w:pPr>
            <w:r w:rsidRPr="002E56B9">
              <w:t>2Rx</w:t>
            </w:r>
          </w:p>
          <w:p w14:paraId="1AAC6D05" w14:textId="77777777" w:rsidR="00A735B3" w:rsidRPr="002E56B9" w:rsidRDefault="00A735B3" w:rsidP="00560F48">
            <w:pPr>
              <w:pStyle w:val="TAL"/>
            </w:pPr>
            <w:r w:rsidRPr="002E56B9">
              <w:t>4Rx</w:t>
            </w:r>
          </w:p>
        </w:tc>
      </w:tr>
      <w:tr w:rsidR="00A735B3" w:rsidRPr="002E56B9" w14:paraId="236CCE83"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345989D" w14:textId="77777777" w:rsidR="00A735B3" w:rsidRPr="002E56B9" w:rsidRDefault="00A735B3" w:rsidP="00560F4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1FFC7A3B" w14:textId="77777777" w:rsidR="00A735B3" w:rsidRPr="002E56B9" w:rsidRDefault="00A735B3" w:rsidP="00560F4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3E9EFF2"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6DE79"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CB18D5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2882417" w14:textId="77777777" w:rsidR="00A735B3" w:rsidRPr="002E56B9" w:rsidRDefault="00A735B3" w:rsidP="00560F48">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BDD45E6" w14:textId="77777777" w:rsidR="00A735B3" w:rsidRPr="002E56B9" w:rsidRDefault="00A735B3" w:rsidP="00560F48">
            <w:pPr>
              <w:pStyle w:val="TAL"/>
            </w:pPr>
            <w:r w:rsidRPr="002E56B9">
              <w:t>2Rx</w:t>
            </w:r>
          </w:p>
          <w:p w14:paraId="42CF3D3B" w14:textId="77777777" w:rsidR="00A735B3" w:rsidRPr="002E56B9" w:rsidRDefault="00A735B3" w:rsidP="00560F48">
            <w:pPr>
              <w:pStyle w:val="TAL"/>
            </w:pPr>
            <w:r w:rsidRPr="002E56B9">
              <w:t>4Rx</w:t>
            </w:r>
          </w:p>
        </w:tc>
      </w:tr>
      <w:tr w:rsidR="00A735B3" w:rsidRPr="002E56B9" w14:paraId="49941237" w14:textId="77777777" w:rsidTr="00173F6C">
        <w:trPr>
          <w:jc w:val="center"/>
        </w:trPr>
        <w:tc>
          <w:tcPr>
            <w:tcW w:w="1176" w:type="dxa"/>
            <w:tcBorders>
              <w:top w:val="single" w:sz="4" w:space="0" w:color="auto"/>
              <w:left w:val="single" w:sz="4" w:space="0" w:color="auto"/>
              <w:bottom w:val="nil"/>
              <w:right w:val="single" w:sz="4" w:space="0" w:color="auto"/>
            </w:tcBorders>
          </w:tcPr>
          <w:p w14:paraId="203B3568" w14:textId="77777777" w:rsidR="00A735B3" w:rsidRPr="002E56B9" w:rsidRDefault="00A735B3" w:rsidP="00560F48">
            <w:pPr>
              <w:pStyle w:val="TAL"/>
            </w:pPr>
            <w:r w:rsidRPr="002E56B9">
              <w:t>4.6.2.9</w:t>
            </w:r>
          </w:p>
        </w:tc>
        <w:tc>
          <w:tcPr>
            <w:tcW w:w="4538" w:type="dxa"/>
            <w:tcBorders>
              <w:top w:val="single" w:sz="4" w:space="0" w:color="auto"/>
              <w:left w:val="single" w:sz="4" w:space="0" w:color="auto"/>
              <w:bottom w:val="nil"/>
              <w:right w:val="single" w:sz="4" w:space="0" w:color="auto"/>
            </w:tcBorders>
          </w:tcPr>
          <w:p w14:paraId="1A7CAB01" w14:textId="77777777" w:rsidR="00A735B3" w:rsidRPr="002E56B9" w:rsidRDefault="00A735B3" w:rsidP="00560F4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B8FF22" w14:textId="77777777" w:rsidR="00A735B3" w:rsidRPr="002E56B9" w:rsidRDefault="00A735B3" w:rsidP="00560F4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32096EA" w14:textId="77777777" w:rsidR="00A735B3" w:rsidRPr="002E56B9" w:rsidRDefault="00A735B3" w:rsidP="00560F4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44A677F" w14:textId="77777777" w:rsidR="00A735B3" w:rsidRPr="002E56B9" w:rsidRDefault="00A735B3" w:rsidP="00560F4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7160D5" w14:textId="77777777" w:rsidR="00A735B3" w:rsidRPr="002E56B9" w:rsidRDefault="00A735B3" w:rsidP="00560F48">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99CA239" w14:textId="77777777" w:rsidR="00A735B3" w:rsidRPr="002E56B9" w:rsidRDefault="00A735B3" w:rsidP="00560F48">
            <w:pPr>
              <w:pStyle w:val="TAL"/>
            </w:pPr>
            <w:r w:rsidRPr="002E56B9">
              <w:t>2Rx</w:t>
            </w:r>
          </w:p>
          <w:p w14:paraId="79082C2F" w14:textId="77777777" w:rsidR="00A735B3" w:rsidRPr="002E56B9" w:rsidRDefault="00A735B3" w:rsidP="00560F48">
            <w:pPr>
              <w:pStyle w:val="TAL"/>
            </w:pPr>
            <w:r w:rsidRPr="002E56B9">
              <w:t>4Rx</w:t>
            </w:r>
          </w:p>
        </w:tc>
      </w:tr>
      <w:tr w:rsidR="00A735B3" w:rsidRPr="002E56B9" w14:paraId="6B00FB8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08BADA8" w14:textId="77777777" w:rsidR="00A735B3" w:rsidRPr="002E56B9" w:rsidRDefault="00A735B3" w:rsidP="00560F4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991F288" w14:textId="77777777" w:rsidR="00A735B3" w:rsidRPr="002E56B9" w:rsidRDefault="00A735B3" w:rsidP="00560F4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11FF7C"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082F4BD"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F3D571"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5047A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5DD90E28" w14:textId="77777777" w:rsidR="00A735B3" w:rsidRPr="002E56B9" w:rsidRDefault="00A735B3" w:rsidP="00560F48">
            <w:pPr>
              <w:pStyle w:val="TAL"/>
              <w:rPr>
                <w:b/>
              </w:rPr>
            </w:pPr>
          </w:p>
        </w:tc>
      </w:tr>
      <w:tr w:rsidR="00A735B3" w:rsidRPr="002E56B9" w14:paraId="64AC0EA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FBF6D6D" w14:textId="77777777" w:rsidR="00A735B3" w:rsidRPr="002E56B9" w:rsidRDefault="00A735B3" w:rsidP="00560F4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DD5A560" w14:textId="77777777" w:rsidR="00A735B3" w:rsidRPr="002E56B9" w:rsidRDefault="00A735B3" w:rsidP="00560F4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35FEE2"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8007FC"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CBF06E5" w14:textId="77777777" w:rsidR="00A735B3" w:rsidRPr="002E56B9" w:rsidRDefault="00A735B3"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7784973" w14:textId="77777777" w:rsidR="00A735B3" w:rsidRPr="002E56B9" w:rsidRDefault="00A735B3" w:rsidP="00560F48">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A67479" w14:textId="77777777" w:rsidR="00A735B3" w:rsidRPr="002E56B9" w:rsidRDefault="00A735B3" w:rsidP="00560F48">
            <w:pPr>
              <w:pStyle w:val="TAL"/>
            </w:pPr>
            <w:r w:rsidRPr="002E56B9">
              <w:t>2Rx</w:t>
            </w:r>
          </w:p>
          <w:p w14:paraId="18CF52E6" w14:textId="77777777" w:rsidR="00A735B3" w:rsidRPr="002E56B9" w:rsidRDefault="00A735B3" w:rsidP="00560F48">
            <w:pPr>
              <w:pStyle w:val="TAL"/>
            </w:pPr>
            <w:r w:rsidRPr="002E56B9">
              <w:t>4Rx</w:t>
            </w:r>
          </w:p>
        </w:tc>
      </w:tr>
      <w:tr w:rsidR="00A735B3" w:rsidRPr="002E56B9" w14:paraId="6C8CE42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7BB1959" w14:textId="77777777" w:rsidR="00A735B3" w:rsidRPr="002E56B9" w:rsidRDefault="00A735B3" w:rsidP="00560F4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FC84EC4" w14:textId="77777777" w:rsidR="00A735B3" w:rsidRPr="002E56B9" w:rsidRDefault="00A735B3" w:rsidP="00560F4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826A1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2D4A6D" w14:textId="77777777" w:rsidR="00A735B3" w:rsidRPr="002E56B9" w:rsidRDefault="00A735B3"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48D0F6A" w14:textId="77777777" w:rsidR="00A735B3" w:rsidRPr="002E56B9" w:rsidRDefault="00A735B3"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2952ADA" w14:textId="77777777" w:rsidR="00A735B3" w:rsidRPr="002E56B9" w:rsidRDefault="00A735B3" w:rsidP="00560F48">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9C2C4" w14:textId="77777777" w:rsidR="00A735B3" w:rsidRPr="002E56B9" w:rsidRDefault="00A735B3" w:rsidP="00560F48">
            <w:pPr>
              <w:pStyle w:val="TAL"/>
            </w:pPr>
            <w:r w:rsidRPr="002E56B9">
              <w:t>2Rx</w:t>
            </w:r>
          </w:p>
          <w:p w14:paraId="08D19D51" w14:textId="77777777" w:rsidR="00A735B3" w:rsidRPr="002E56B9" w:rsidRDefault="00A735B3" w:rsidP="00560F48">
            <w:pPr>
              <w:pStyle w:val="TAL"/>
            </w:pPr>
            <w:r w:rsidRPr="002E56B9">
              <w:t>4Rx</w:t>
            </w:r>
          </w:p>
        </w:tc>
      </w:tr>
      <w:tr w:rsidR="00A735B3" w:rsidRPr="002E56B9" w14:paraId="146714D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41A4B37" w14:textId="77777777" w:rsidR="00A735B3" w:rsidRPr="002E56B9" w:rsidRDefault="00A735B3" w:rsidP="00560F4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FC47817" w14:textId="77777777" w:rsidR="00A735B3" w:rsidRPr="002E56B9" w:rsidRDefault="00A735B3" w:rsidP="00560F4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F3FCE9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E64914"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68E819F" w14:textId="77777777" w:rsidR="00A735B3" w:rsidRPr="002E56B9" w:rsidRDefault="00A735B3"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0F8642" w14:textId="77777777" w:rsidR="00A735B3" w:rsidRPr="002E56B9" w:rsidRDefault="00A735B3" w:rsidP="00560F48">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29E4F1F" w14:textId="77777777" w:rsidR="00A735B3" w:rsidRPr="002E56B9" w:rsidRDefault="00A735B3" w:rsidP="00560F48">
            <w:pPr>
              <w:pStyle w:val="TAL"/>
            </w:pPr>
            <w:r w:rsidRPr="002E56B9">
              <w:t>2Rx</w:t>
            </w:r>
          </w:p>
          <w:p w14:paraId="7E4E1420" w14:textId="77777777" w:rsidR="00A735B3" w:rsidRPr="002E56B9" w:rsidRDefault="00A735B3" w:rsidP="00560F48">
            <w:pPr>
              <w:pStyle w:val="TAL"/>
            </w:pPr>
            <w:r w:rsidRPr="002E56B9">
              <w:t>4Rx</w:t>
            </w:r>
          </w:p>
        </w:tc>
      </w:tr>
      <w:tr w:rsidR="00A735B3" w:rsidRPr="002E56B9" w14:paraId="2A333EA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197A12C" w14:textId="77777777" w:rsidR="00A735B3" w:rsidRPr="002E56B9" w:rsidRDefault="00A735B3" w:rsidP="00560F4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10EF4BE" w14:textId="77777777" w:rsidR="00A735B3" w:rsidRPr="002E56B9" w:rsidRDefault="00A735B3" w:rsidP="00560F4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5CFFC1B"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784E7" w14:textId="77777777" w:rsidR="00A735B3" w:rsidRPr="002E56B9" w:rsidRDefault="00A735B3"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6827DBE" w14:textId="77777777" w:rsidR="00A735B3" w:rsidRPr="002E56B9" w:rsidRDefault="00A735B3"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71EA41C" w14:textId="77777777" w:rsidR="00A735B3" w:rsidRPr="002E56B9" w:rsidRDefault="00A735B3" w:rsidP="00560F48">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D8AA7F4" w14:textId="77777777" w:rsidR="00A735B3" w:rsidRPr="002E56B9" w:rsidRDefault="00A735B3" w:rsidP="00560F48">
            <w:pPr>
              <w:pStyle w:val="TAL"/>
            </w:pPr>
            <w:r w:rsidRPr="002E56B9">
              <w:t>2Rx</w:t>
            </w:r>
          </w:p>
          <w:p w14:paraId="5B5A170D" w14:textId="77777777" w:rsidR="00A735B3" w:rsidRPr="002E56B9" w:rsidRDefault="00A735B3" w:rsidP="00560F48">
            <w:pPr>
              <w:pStyle w:val="TAL"/>
            </w:pPr>
            <w:r w:rsidRPr="002E56B9">
              <w:t>4Rx</w:t>
            </w:r>
          </w:p>
        </w:tc>
      </w:tr>
      <w:tr w:rsidR="00A735B3" w:rsidRPr="002E56B9" w14:paraId="42D8FFC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AF6E928" w14:textId="77777777" w:rsidR="00A735B3" w:rsidRPr="002E56B9" w:rsidRDefault="00A735B3" w:rsidP="00560F4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D5B5343" w14:textId="77777777" w:rsidR="00A735B3" w:rsidRPr="002E56B9" w:rsidRDefault="00A735B3" w:rsidP="00560F4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395FFDD" w14:textId="77777777" w:rsidR="00A735B3" w:rsidRPr="002E56B9" w:rsidRDefault="00A735B3" w:rsidP="00560F4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C85A8E9" w14:textId="77777777" w:rsidR="00A735B3" w:rsidRPr="002E56B9" w:rsidRDefault="00A735B3" w:rsidP="00560F4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EADD494" w14:textId="77777777" w:rsidR="00A735B3" w:rsidRPr="002E56B9" w:rsidRDefault="00A735B3" w:rsidP="00560F4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C0F4C1" w14:textId="77777777" w:rsidR="00A735B3" w:rsidRPr="002E56B9" w:rsidRDefault="00A735B3" w:rsidP="00560F48">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7A526D" w14:textId="77777777" w:rsidR="00A735B3" w:rsidRPr="002E56B9" w:rsidRDefault="00A735B3" w:rsidP="00560F48">
            <w:pPr>
              <w:pStyle w:val="TAL"/>
            </w:pPr>
            <w:r w:rsidRPr="002E56B9">
              <w:t>2Rx</w:t>
            </w:r>
          </w:p>
          <w:p w14:paraId="25B8EFEC" w14:textId="77777777" w:rsidR="00A735B3" w:rsidRPr="002E56B9" w:rsidRDefault="00A735B3" w:rsidP="00560F48">
            <w:pPr>
              <w:pStyle w:val="TAL"/>
            </w:pPr>
            <w:r w:rsidRPr="002E56B9">
              <w:t>4Rx</w:t>
            </w:r>
          </w:p>
        </w:tc>
      </w:tr>
      <w:tr w:rsidR="00A735B3" w:rsidRPr="002E56B9" w14:paraId="62A2400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9D98DB3" w14:textId="77777777" w:rsidR="00A735B3" w:rsidRPr="002E56B9" w:rsidRDefault="00A735B3" w:rsidP="00560F4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4A1DD109" w14:textId="77777777" w:rsidR="00A735B3" w:rsidRPr="002E56B9" w:rsidRDefault="00A735B3" w:rsidP="00560F4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E92B4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2DF093"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7310A4"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524A3A"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59F68D94" w14:textId="77777777" w:rsidR="00A735B3" w:rsidRPr="002E56B9" w:rsidRDefault="00A735B3" w:rsidP="00560F48">
            <w:pPr>
              <w:pStyle w:val="TAL"/>
              <w:rPr>
                <w:b/>
              </w:rPr>
            </w:pPr>
          </w:p>
        </w:tc>
      </w:tr>
      <w:tr w:rsidR="00A735B3" w:rsidRPr="002E56B9" w14:paraId="535F5BE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57E4D05" w14:textId="77777777" w:rsidR="00A735B3" w:rsidRPr="002E56B9" w:rsidRDefault="00A735B3" w:rsidP="00560F4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95D6672" w14:textId="77777777" w:rsidR="00A735B3" w:rsidRPr="002E56B9" w:rsidRDefault="00A735B3" w:rsidP="00560F4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F301501"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2A2AF4A" w14:textId="77777777" w:rsidR="00A735B3" w:rsidRPr="002E56B9" w:rsidRDefault="00A735B3" w:rsidP="00560F4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62B8153" w14:textId="77777777" w:rsidR="00A735B3" w:rsidRPr="002E56B9" w:rsidRDefault="00A735B3" w:rsidP="00560F4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E0D2604"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97851A1" w14:textId="77777777" w:rsidR="00A735B3" w:rsidRPr="002E56B9" w:rsidRDefault="00A735B3" w:rsidP="00560F48">
            <w:pPr>
              <w:pStyle w:val="TAL"/>
            </w:pPr>
            <w:r w:rsidRPr="002E56B9">
              <w:t>2Rx</w:t>
            </w:r>
          </w:p>
          <w:p w14:paraId="57E04FB9" w14:textId="77777777" w:rsidR="00A735B3" w:rsidRPr="002E56B9" w:rsidRDefault="00A735B3" w:rsidP="00560F48">
            <w:pPr>
              <w:pStyle w:val="TAL"/>
            </w:pPr>
            <w:r w:rsidRPr="002E56B9">
              <w:t>4Rx</w:t>
            </w:r>
          </w:p>
        </w:tc>
      </w:tr>
      <w:tr w:rsidR="00A735B3" w:rsidRPr="002E56B9" w14:paraId="1D610AE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C566646" w14:textId="77777777" w:rsidR="00A735B3" w:rsidRPr="002E56B9" w:rsidRDefault="00A735B3" w:rsidP="00560F48">
            <w:pPr>
              <w:pStyle w:val="TAL"/>
            </w:pPr>
            <w:r w:rsidRPr="002E56B9">
              <w:rPr>
                <w:rFonts w:cs="Arial"/>
                <w:lang w:eastAsia="zh-CN"/>
              </w:rPr>
              <w:lastRenderedPageBreak/>
              <w:t>4.6.7.2</w:t>
            </w:r>
          </w:p>
        </w:tc>
        <w:tc>
          <w:tcPr>
            <w:tcW w:w="4538" w:type="dxa"/>
            <w:tcBorders>
              <w:top w:val="single" w:sz="4" w:space="0" w:color="auto"/>
              <w:left w:val="single" w:sz="4" w:space="0" w:color="auto"/>
              <w:bottom w:val="single" w:sz="4" w:space="0" w:color="auto"/>
              <w:right w:val="single" w:sz="4" w:space="0" w:color="auto"/>
            </w:tcBorders>
          </w:tcPr>
          <w:p w14:paraId="699E305E" w14:textId="77777777" w:rsidR="00A735B3" w:rsidRPr="002E56B9" w:rsidRDefault="00A735B3" w:rsidP="00560F4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B2750A"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40FA3D" w14:textId="77777777" w:rsidR="00A735B3" w:rsidRPr="002E56B9" w:rsidRDefault="00A735B3" w:rsidP="00560F4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40CCEEDF" w14:textId="77777777" w:rsidR="00A735B3" w:rsidRPr="002E56B9" w:rsidRDefault="00A735B3"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0F4AC78"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58927B3" w14:textId="77777777" w:rsidR="00A735B3" w:rsidRPr="002E56B9" w:rsidRDefault="00A735B3" w:rsidP="00560F48">
            <w:pPr>
              <w:pStyle w:val="TAL"/>
            </w:pPr>
            <w:r w:rsidRPr="002E56B9">
              <w:t>2Rx</w:t>
            </w:r>
          </w:p>
          <w:p w14:paraId="49C4C908" w14:textId="77777777" w:rsidR="00A735B3" w:rsidRPr="002E56B9" w:rsidRDefault="00A735B3" w:rsidP="00560F48">
            <w:pPr>
              <w:pStyle w:val="TAL"/>
            </w:pPr>
            <w:r w:rsidRPr="002E56B9">
              <w:t>4Rx</w:t>
            </w:r>
          </w:p>
        </w:tc>
      </w:tr>
      <w:tr w:rsidR="00A735B3" w:rsidRPr="002E56B9" w14:paraId="0360B7A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2EED09D4" w14:textId="77777777" w:rsidR="00A735B3" w:rsidRPr="002E56B9" w:rsidRDefault="00A735B3" w:rsidP="00560F4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69EDACA" w14:textId="77777777" w:rsidR="00A735B3" w:rsidRPr="002E56B9" w:rsidRDefault="00A735B3" w:rsidP="00560F4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73C49E1"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EEB160D" w14:textId="77777777" w:rsidR="00A735B3" w:rsidRPr="002E56B9" w:rsidRDefault="00A735B3" w:rsidP="00560F4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BB9DE58" w14:textId="77777777" w:rsidR="00A735B3" w:rsidRPr="002E56B9" w:rsidRDefault="00A735B3"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493A5D8"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F4E1B11" w14:textId="77777777" w:rsidR="00A735B3" w:rsidRPr="002E56B9" w:rsidRDefault="00A735B3" w:rsidP="00560F48">
            <w:pPr>
              <w:pStyle w:val="TAL"/>
            </w:pPr>
            <w:r w:rsidRPr="002E56B9">
              <w:t>2Rx</w:t>
            </w:r>
          </w:p>
          <w:p w14:paraId="727165F1" w14:textId="77777777" w:rsidR="00A735B3" w:rsidRPr="002E56B9" w:rsidRDefault="00A735B3" w:rsidP="00560F48">
            <w:pPr>
              <w:pStyle w:val="TAL"/>
            </w:pPr>
            <w:r w:rsidRPr="002E56B9">
              <w:t>4Rx</w:t>
            </w:r>
          </w:p>
        </w:tc>
      </w:tr>
      <w:tr w:rsidR="00A735B3" w:rsidRPr="002E56B9" w14:paraId="77C3D6F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33BB2" w14:textId="77777777" w:rsidR="00A735B3" w:rsidRPr="002E56B9" w:rsidRDefault="00A735B3" w:rsidP="00560F4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C5D8F4" w14:textId="77777777" w:rsidR="00A735B3" w:rsidRPr="002E56B9" w:rsidRDefault="00A735B3" w:rsidP="00560F4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20F8CE"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F5F3D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9771D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81C6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6676613" w14:textId="77777777" w:rsidR="00A735B3" w:rsidRPr="002E56B9" w:rsidRDefault="00A735B3" w:rsidP="00560F48">
            <w:pPr>
              <w:pStyle w:val="TAL"/>
              <w:rPr>
                <w:b/>
              </w:rPr>
            </w:pPr>
          </w:p>
        </w:tc>
      </w:tr>
      <w:tr w:rsidR="00A735B3" w:rsidRPr="002E56B9" w14:paraId="2DB0A60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1BC449" w14:textId="77777777" w:rsidR="00A735B3" w:rsidRPr="002E56B9" w:rsidRDefault="00A735B3" w:rsidP="00560F4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601A8" w14:textId="77777777" w:rsidR="00A735B3" w:rsidRPr="002E56B9" w:rsidRDefault="00A735B3" w:rsidP="00560F4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A5B6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51624D"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34DC52"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F5000B"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F800F" w14:textId="77777777" w:rsidR="00A735B3" w:rsidRPr="002E56B9" w:rsidRDefault="00A735B3" w:rsidP="00560F48">
            <w:pPr>
              <w:pStyle w:val="TAL"/>
              <w:rPr>
                <w:b/>
              </w:rPr>
            </w:pPr>
          </w:p>
        </w:tc>
      </w:tr>
      <w:tr w:rsidR="00A735B3" w:rsidRPr="002E56B9" w14:paraId="624278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2791" w14:textId="77777777" w:rsidR="00A735B3" w:rsidRPr="002E56B9" w:rsidRDefault="00A735B3" w:rsidP="00560F4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A0DB64" w14:textId="77777777" w:rsidR="00A735B3" w:rsidRPr="002E56B9" w:rsidRDefault="00A735B3"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D4C9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401EB7"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70E7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240AE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6C442C5" w14:textId="77777777" w:rsidR="00A735B3" w:rsidRPr="002E56B9" w:rsidRDefault="00A735B3" w:rsidP="00560F48">
            <w:pPr>
              <w:pStyle w:val="TAL"/>
              <w:rPr>
                <w:b/>
              </w:rPr>
            </w:pPr>
          </w:p>
        </w:tc>
      </w:tr>
      <w:tr w:rsidR="00A735B3" w:rsidRPr="002E56B9" w14:paraId="7BE7383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B1886BB" w14:textId="77777777" w:rsidR="00A735B3" w:rsidRPr="002E56B9" w:rsidRDefault="00A735B3" w:rsidP="00560F4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66F579EA" w14:textId="77777777" w:rsidR="00A735B3" w:rsidRPr="002E56B9" w:rsidRDefault="00A735B3" w:rsidP="00560F4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52F8DF"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226E4E"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EAAB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A18C6A3" w14:textId="77777777" w:rsidR="00A735B3" w:rsidRPr="002E56B9" w:rsidRDefault="00A735B3" w:rsidP="00560F48">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893AF9" w14:textId="77777777" w:rsidR="00A735B3" w:rsidRPr="002E56B9" w:rsidRDefault="00A735B3" w:rsidP="00560F48">
            <w:pPr>
              <w:pStyle w:val="TAL"/>
            </w:pPr>
            <w:r w:rsidRPr="002E56B9">
              <w:t>2Rx</w:t>
            </w:r>
          </w:p>
          <w:p w14:paraId="32A8418B" w14:textId="77777777" w:rsidR="00A735B3" w:rsidRPr="002E56B9" w:rsidRDefault="00A735B3" w:rsidP="00560F48">
            <w:pPr>
              <w:pStyle w:val="TAL"/>
            </w:pPr>
            <w:r w:rsidRPr="002E56B9">
              <w:t>4Rx</w:t>
            </w:r>
          </w:p>
        </w:tc>
      </w:tr>
      <w:tr w:rsidR="00A735B3" w:rsidRPr="002E56B9" w14:paraId="3C95306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064F4E4" w14:textId="77777777" w:rsidR="00A735B3" w:rsidRPr="002E56B9" w:rsidRDefault="00A735B3" w:rsidP="00560F4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6C13B75A" w14:textId="77777777" w:rsidR="00A735B3" w:rsidRPr="002E56B9" w:rsidRDefault="00A735B3" w:rsidP="00560F4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6DE085"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4B2CA7"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FCD071"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56DB8" w14:textId="77777777" w:rsidR="00A735B3" w:rsidRPr="002E56B9" w:rsidRDefault="00A735B3" w:rsidP="00560F48">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DF108C" w14:textId="77777777" w:rsidR="00A735B3" w:rsidRPr="002E56B9" w:rsidRDefault="00A735B3" w:rsidP="00560F48">
            <w:pPr>
              <w:pStyle w:val="TAL"/>
            </w:pPr>
            <w:r w:rsidRPr="002E56B9">
              <w:t>2Rx</w:t>
            </w:r>
          </w:p>
          <w:p w14:paraId="228AA97F" w14:textId="77777777" w:rsidR="00A735B3" w:rsidRPr="002E56B9" w:rsidRDefault="00A735B3" w:rsidP="00560F48">
            <w:pPr>
              <w:pStyle w:val="TAL"/>
            </w:pPr>
            <w:r w:rsidRPr="002E56B9">
              <w:t>4Rx</w:t>
            </w:r>
          </w:p>
        </w:tc>
      </w:tr>
      <w:tr w:rsidR="00A735B3" w:rsidRPr="002E56B9" w14:paraId="5017C6E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F7D6B" w14:textId="77777777" w:rsidR="00A735B3" w:rsidRPr="002E56B9" w:rsidRDefault="00A735B3" w:rsidP="00560F4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2B5813" w14:textId="77777777" w:rsidR="00A735B3" w:rsidRPr="002E56B9" w:rsidRDefault="00A735B3"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EA17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E49CB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5D97C3"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3E7E9"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34A7D8" w14:textId="77777777" w:rsidR="00A735B3" w:rsidRPr="002E56B9" w:rsidRDefault="00A735B3" w:rsidP="00560F48">
            <w:pPr>
              <w:pStyle w:val="TAL"/>
              <w:rPr>
                <w:b/>
              </w:rPr>
            </w:pPr>
          </w:p>
        </w:tc>
      </w:tr>
      <w:tr w:rsidR="00A735B3" w:rsidRPr="002E56B9" w14:paraId="1589560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B36B063" w14:textId="77777777" w:rsidR="00A735B3" w:rsidRPr="002E56B9" w:rsidRDefault="00A735B3" w:rsidP="00560F4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3C199457" w14:textId="77777777" w:rsidR="00A735B3" w:rsidRPr="002E56B9" w:rsidRDefault="00A735B3" w:rsidP="00560F4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5CA74C"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8AD258"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B45B99"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2AF06C" w14:textId="77777777" w:rsidR="00A735B3" w:rsidRPr="002E56B9" w:rsidRDefault="00A735B3" w:rsidP="00560F48">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956322D" w14:textId="77777777" w:rsidR="00A735B3" w:rsidRPr="002E56B9" w:rsidRDefault="00A735B3" w:rsidP="00560F48">
            <w:pPr>
              <w:pStyle w:val="TAL"/>
            </w:pPr>
            <w:r w:rsidRPr="002E56B9">
              <w:t>2Rx</w:t>
            </w:r>
          </w:p>
          <w:p w14:paraId="7ACFEB78" w14:textId="77777777" w:rsidR="00A735B3" w:rsidRPr="002E56B9" w:rsidRDefault="00A735B3" w:rsidP="00560F48">
            <w:pPr>
              <w:pStyle w:val="TAL"/>
            </w:pPr>
            <w:r w:rsidRPr="002E56B9">
              <w:t>4Rx</w:t>
            </w:r>
          </w:p>
        </w:tc>
      </w:tr>
      <w:tr w:rsidR="00A735B3" w:rsidRPr="002E56B9" w14:paraId="4D4691A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B51E22" w14:textId="77777777" w:rsidR="00A735B3" w:rsidRPr="002E56B9" w:rsidRDefault="00A735B3" w:rsidP="00560F4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F51D9EA" w14:textId="77777777" w:rsidR="00A735B3" w:rsidRPr="002E56B9" w:rsidRDefault="00A735B3" w:rsidP="00560F4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1BE80"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95FBD5"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EAF139"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4DF31" w14:textId="77777777" w:rsidR="00A735B3" w:rsidRPr="002E56B9" w:rsidRDefault="00A735B3" w:rsidP="00560F48">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631937" w14:textId="77777777" w:rsidR="00A735B3" w:rsidRPr="002E56B9" w:rsidRDefault="00A735B3" w:rsidP="00560F48">
            <w:pPr>
              <w:pStyle w:val="TAL"/>
            </w:pPr>
            <w:r w:rsidRPr="002E56B9">
              <w:t>2Rx</w:t>
            </w:r>
          </w:p>
          <w:p w14:paraId="56CB3895" w14:textId="77777777" w:rsidR="00A735B3" w:rsidRPr="002E56B9" w:rsidRDefault="00A735B3" w:rsidP="00560F48">
            <w:pPr>
              <w:pStyle w:val="TAL"/>
            </w:pPr>
            <w:r w:rsidRPr="002E56B9">
              <w:t>4Rx</w:t>
            </w:r>
          </w:p>
        </w:tc>
      </w:tr>
      <w:tr w:rsidR="00A735B3" w:rsidRPr="002E56B9" w14:paraId="7F8E9E0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4EB898" w14:textId="77777777" w:rsidR="00A735B3" w:rsidRPr="002E56B9" w:rsidRDefault="00A735B3" w:rsidP="00560F4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0C5B8A" w14:textId="77777777" w:rsidR="00A735B3" w:rsidRPr="002E56B9" w:rsidRDefault="00A735B3" w:rsidP="00560F4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791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D1B3B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8E114"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0F956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E47CA5" w14:textId="77777777" w:rsidR="00A735B3" w:rsidRPr="002E56B9" w:rsidRDefault="00A735B3" w:rsidP="00560F48">
            <w:pPr>
              <w:pStyle w:val="TAL"/>
              <w:rPr>
                <w:b/>
              </w:rPr>
            </w:pPr>
          </w:p>
        </w:tc>
      </w:tr>
      <w:tr w:rsidR="00A735B3" w:rsidRPr="002E56B9" w14:paraId="0455ED2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D52704E" w14:textId="77777777" w:rsidR="00A735B3" w:rsidRPr="002E56B9" w:rsidRDefault="00A735B3" w:rsidP="00560F4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EAB257E" w14:textId="77777777" w:rsidR="00A735B3" w:rsidRPr="002E56B9" w:rsidRDefault="00A735B3" w:rsidP="00560F4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A45B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14989"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ECE42"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CB8A60" w14:textId="77777777" w:rsidR="00A735B3" w:rsidRPr="002E56B9" w:rsidRDefault="00A735B3" w:rsidP="00560F48">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0885AE4" w14:textId="77777777" w:rsidR="00A735B3" w:rsidRPr="002E56B9" w:rsidRDefault="00A735B3" w:rsidP="00560F48">
            <w:pPr>
              <w:pStyle w:val="TAL"/>
            </w:pPr>
            <w:r w:rsidRPr="002E56B9">
              <w:t>2Rx</w:t>
            </w:r>
          </w:p>
          <w:p w14:paraId="1A13CAC0" w14:textId="77777777" w:rsidR="00A735B3" w:rsidRPr="002E56B9" w:rsidRDefault="00A735B3" w:rsidP="00560F48">
            <w:pPr>
              <w:pStyle w:val="TAL"/>
            </w:pPr>
            <w:r w:rsidRPr="002E56B9">
              <w:t>4Rx</w:t>
            </w:r>
          </w:p>
        </w:tc>
      </w:tr>
      <w:tr w:rsidR="00A735B3" w:rsidRPr="002E56B9" w14:paraId="0EA8645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F7712D5" w14:textId="77777777" w:rsidR="00A735B3" w:rsidRPr="002E56B9" w:rsidRDefault="00A735B3" w:rsidP="00560F4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61A5B48" w14:textId="77777777" w:rsidR="00A735B3" w:rsidRPr="002E56B9" w:rsidRDefault="00A735B3" w:rsidP="00560F4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2CB431"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09B03D"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BAF87D"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DBB591" w14:textId="77777777" w:rsidR="00A735B3" w:rsidRPr="002E56B9" w:rsidRDefault="00A735B3" w:rsidP="00560F48">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AD15392" w14:textId="77777777" w:rsidR="00A735B3" w:rsidRPr="002E56B9" w:rsidRDefault="00A735B3" w:rsidP="00560F48">
            <w:pPr>
              <w:pStyle w:val="TAL"/>
            </w:pPr>
            <w:r w:rsidRPr="002E56B9">
              <w:t>2Rx</w:t>
            </w:r>
          </w:p>
          <w:p w14:paraId="1B7FBDFD" w14:textId="77777777" w:rsidR="00A735B3" w:rsidRPr="002E56B9" w:rsidRDefault="00A735B3" w:rsidP="00560F48">
            <w:pPr>
              <w:pStyle w:val="TAL"/>
            </w:pPr>
            <w:r w:rsidRPr="002E56B9">
              <w:t>4Rx</w:t>
            </w:r>
          </w:p>
        </w:tc>
      </w:tr>
      <w:tr w:rsidR="00A735B3" w:rsidRPr="002E56B9" w14:paraId="2165098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D1EE1E7" w14:textId="77777777" w:rsidR="00A735B3" w:rsidRPr="002E56B9" w:rsidRDefault="00A735B3" w:rsidP="00560F4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CD5BDE" w14:textId="77777777" w:rsidR="00A735B3" w:rsidRPr="002E56B9" w:rsidRDefault="00A735B3" w:rsidP="00560F4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4A44B7" w14:textId="77777777" w:rsidR="00A735B3" w:rsidRPr="002E56B9" w:rsidRDefault="00A735B3"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3AFDFD" w14:textId="77777777" w:rsidR="00A735B3" w:rsidRPr="002E56B9" w:rsidRDefault="00A735B3" w:rsidP="00560F4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B2EC721" w14:textId="77777777" w:rsidR="00A735B3" w:rsidRPr="002E56B9" w:rsidRDefault="00A735B3" w:rsidP="00560F4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99E5FA" w14:textId="77777777" w:rsidR="00A735B3" w:rsidRPr="002E56B9" w:rsidRDefault="00A735B3" w:rsidP="00560F48">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186902" w14:textId="77777777" w:rsidR="00A735B3" w:rsidRPr="002E56B9" w:rsidRDefault="00A735B3" w:rsidP="00560F48">
            <w:pPr>
              <w:pStyle w:val="TAL"/>
            </w:pPr>
            <w:r w:rsidRPr="002E56B9">
              <w:t>2Rx</w:t>
            </w:r>
          </w:p>
          <w:p w14:paraId="5E814C9D" w14:textId="77777777" w:rsidR="00A735B3" w:rsidRPr="002E56B9" w:rsidRDefault="00A735B3" w:rsidP="00560F48">
            <w:pPr>
              <w:pStyle w:val="TAL"/>
            </w:pPr>
            <w:r w:rsidRPr="002E56B9">
              <w:t>4Rx</w:t>
            </w:r>
          </w:p>
        </w:tc>
      </w:tr>
      <w:tr w:rsidR="00A735B3" w:rsidRPr="002E56B9" w14:paraId="3B54F27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BB931" w14:textId="77777777" w:rsidR="00A735B3" w:rsidRPr="002E56B9" w:rsidRDefault="00A735B3" w:rsidP="00560F4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C6045" w14:textId="77777777" w:rsidR="00A735B3" w:rsidRPr="002E56B9" w:rsidRDefault="00A735B3" w:rsidP="00560F4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B61E3D"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30F01"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39B83"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1DE10"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030CDD4" w14:textId="77777777" w:rsidR="00A735B3" w:rsidRPr="002E56B9" w:rsidRDefault="00A735B3" w:rsidP="00560F48">
            <w:pPr>
              <w:pStyle w:val="TAL"/>
              <w:rPr>
                <w:b/>
              </w:rPr>
            </w:pPr>
          </w:p>
        </w:tc>
      </w:tr>
      <w:tr w:rsidR="00A735B3" w:rsidRPr="002E56B9" w14:paraId="519B452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4E69EC4" w14:textId="77777777" w:rsidR="00A735B3" w:rsidRPr="002E56B9" w:rsidRDefault="00A735B3" w:rsidP="00560F48">
            <w:pPr>
              <w:pStyle w:val="TAL"/>
            </w:pPr>
            <w:r w:rsidRPr="002E56B9">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5E658F61" w14:textId="77777777" w:rsidR="00A735B3" w:rsidRPr="002E56B9" w:rsidRDefault="00A735B3" w:rsidP="00560F4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3A75B2" w14:textId="77777777" w:rsidR="00A735B3" w:rsidRPr="002E56B9" w:rsidRDefault="00A735B3"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C2185C" w14:textId="77777777" w:rsidR="00A735B3" w:rsidRPr="002E56B9" w:rsidRDefault="00A735B3"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2D746F"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D8BF90" w14:textId="77777777" w:rsidR="00A735B3" w:rsidRPr="002E56B9" w:rsidRDefault="00A735B3" w:rsidP="00560F48">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B39A6E5" w14:textId="77777777" w:rsidR="00A735B3" w:rsidRPr="002E56B9" w:rsidRDefault="00A735B3" w:rsidP="00560F48">
            <w:pPr>
              <w:pStyle w:val="TAL"/>
            </w:pPr>
            <w:r w:rsidRPr="002E56B9">
              <w:t>2Rx</w:t>
            </w:r>
          </w:p>
          <w:p w14:paraId="5DC45FC7" w14:textId="77777777" w:rsidR="00A735B3" w:rsidRPr="002E56B9" w:rsidRDefault="00A735B3" w:rsidP="00560F48">
            <w:pPr>
              <w:pStyle w:val="TAL"/>
            </w:pPr>
            <w:r w:rsidRPr="002E56B9">
              <w:t>4Rx</w:t>
            </w:r>
          </w:p>
        </w:tc>
      </w:tr>
      <w:tr w:rsidR="00A735B3" w:rsidRPr="002E56B9" w14:paraId="62A8824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CB91700" w14:textId="77777777" w:rsidR="00A735B3" w:rsidRPr="002E56B9" w:rsidRDefault="00A735B3" w:rsidP="00560F4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3B4446C" w14:textId="77777777" w:rsidR="00A735B3" w:rsidRPr="002E56B9" w:rsidRDefault="00A735B3" w:rsidP="00560F4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1D2E0" w14:textId="77777777" w:rsidR="00A735B3" w:rsidRPr="002E56B9" w:rsidRDefault="00A735B3"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F3CE16" w14:textId="77777777" w:rsidR="00A735B3" w:rsidRPr="002E56B9" w:rsidRDefault="00A735B3"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625B8"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51C3E9" w14:textId="77777777" w:rsidR="00A735B3" w:rsidRPr="002E56B9" w:rsidRDefault="00A735B3" w:rsidP="00560F48">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D580BC" w14:textId="77777777" w:rsidR="00A735B3" w:rsidRPr="002E56B9" w:rsidRDefault="00A735B3" w:rsidP="00560F48">
            <w:pPr>
              <w:pStyle w:val="TAL"/>
            </w:pPr>
            <w:r w:rsidRPr="002E56B9">
              <w:t>2Rx</w:t>
            </w:r>
          </w:p>
          <w:p w14:paraId="15B883E4" w14:textId="77777777" w:rsidR="00A735B3" w:rsidRPr="002E56B9" w:rsidRDefault="00A735B3" w:rsidP="00560F48">
            <w:pPr>
              <w:pStyle w:val="TAL"/>
            </w:pPr>
            <w:r w:rsidRPr="002E56B9">
              <w:t>4Rx</w:t>
            </w:r>
          </w:p>
        </w:tc>
      </w:tr>
      <w:tr w:rsidR="00A735B3" w:rsidRPr="002E56B9" w14:paraId="01D728E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59A4CA2" w14:textId="77777777" w:rsidR="00A735B3" w:rsidRPr="002E56B9" w:rsidRDefault="00A735B3" w:rsidP="00560F4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3B7ACC34" w14:textId="77777777" w:rsidR="00A735B3" w:rsidRPr="002E56B9" w:rsidRDefault="00A735B3" w:rsidP="00560F4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F8A959" w14:textId="77777777" w:rsidR="00A735B3" w:rsidRPr="002E56B9" w:rsidRDefault="00A735B3"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85BFF5" w14:textId="77777777" w:rsidR="00A735B3" w:rsidRPr="002E56B9" w:rsidRDefault="00A735B3" w:rsidP="00560F4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21E0F6"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AC017BA" w14:textId="77777777" w:rsidR="00A735B3" w:rsidRPr="002E56B9" w:rsidRDefault="00A735B3" w:rsidP="00560F48">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65B3D05" w14:textId="77777777" w:rsidR="00A735B3" w:rsidRPr="002E56B9" w:rsidRDefault="00A735B3" w:rsidP="00560F48">
            <w:pPr>
              <w:pStyle w:val="TAL"/>
            </w:pPr>
            <w:r w:rsidRPr="002E56B9">
              <w:t>2Rx</w:t>
            </w:r>
          </w:p>
          <w:p w14:paraId="6540CBCB" w14:textId="77777777" w:rsidR="00A735B3" w:rsidRPr="002E56B9" w:rsidRDefault="00A735B3" w:rsidP="00560F48">
            <w:pPr>
              <w:pStyle w:val="TAL"/>
            </w:pPr>
            <w:r w:rsidRPr="002E56B9">
              <w:t>4Rx</w:t>
            </w:r>
          </w:p>
        </w:tc>
      </w:tr>
      <w:tr w:rsidR="00A735B3" w:rsidRPr="002E56B9" w14:paraId="3EEACEF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49E171" w14:textId="77777777" w:rsidR="00A735B3" w:rsidRPr="002E56B9" w:rsidRDefault="00A735B3" w:rsidP="00560F4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5A819F" w14:textId="77777777" w:rsidR="00A735B3" w:rsidRPr="002E56B9" w:rsidRDefault="00A735B3" w:rsidP="00560F4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B8BDF"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A1E56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EB19E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4E940F"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92B9B2" w14:textId="77777777" w:rsidR="00A735B3" w:rsidRPr="002E56B9" w:rsidRDefault="00A735B3" w:rsidP="00560F48">
            <w:pPr>
              <w:pStyle w:val="TAL"/>
              <w:rPr>
                <w:b/>
              </w:rPr>
            </w:pPr>
          </w:p>
        </w:tc>
      </w:tr>
      <w:tr w:rsidR="00A735B3" w:rsidRPr="002E56B9" w14:paraId="202FC6A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11373E9" w14:textId="77777777" w:rsidR="00A735B3" w:rsidRPr="002E56B9" w:rsidRDefault="00A735B3" w:rsidP="00560F4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2528DBB" w14:textId="77777777" w:rsidR="00A735B3" w:rsidRPr="002E56B9" w:rsidRDefault="00A735B3" w:rsidP="00560F4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1421D6"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6305F3"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E83B1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305027" w14:textId="77777777" w:rsidR="00A735B3" w:rsidRPr="002E56B9" w:rsidRDefault="00A735B3" w:rsidP="00560F48">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7FBDBD" w14:textId="77777777" w:rsidR="00A735B3" w:rsidRPr="002E56B9" w:rsidRDefault="00A735B3" w:rsidP="00560F48">
            <w:pPr>
              <w:pStyle w:val="TAL"/>
            </w:pPr>
            <w:r w:rsidRPr="002E56B9">
              <w:t>2Rx</w:t>
            </w:r>
          </w:p>
          <w:p w14:paraId="779EBFC4" w14:textId="77777777" w:rsidR="00A735B3" w:rsidRPr="002E56B9" w:rsidRDefault="00A735B3" w:rsidP="00560F48">
            <w:pPr>
              <w:pStyle w:val="TAL"/>
            </w:pPr>
            <w:r w:rsidRPr="002E56B9">
              <w:t>4Rx</w:t>
            </w:r>
          </w:p>
        </w:tc>
      </w:tr>
      <w:tr w:rsidR="00A735B3" w:rsidRPr="002E56B9" w14:paraId="55ACCB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3E5BA14" w14:textId="77777777" w:rsidR="00A735B3" w:rsidRPr="002E56B9" w:rsidRDefault="00A735B3" w:rsidP="00560F4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7F208C4B" w14:textId="77777777" w:rsidR="00A735B3" w:rsidRPr="002E56B9" w:rsidRDefault="00A735B3" w:rsidP="00560F4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B32331"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9D1B6" w14:textId="77777777" w:rsidR="00A735B3" w:rsidRPr="002E56B9" w:rsidRDefault="00A735B3"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F14D2"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5EB718" w14:textId="77777777" w:rsidR="00A735B3" w:rsidRPr="002E56B9" w:rsidRDefault="00A735B3" w:rsidP="00560F48">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0A308C2" w14:textId="77777777" w:rsidR="00A735B3" w:rsidRPr="002E56B9" w:rsidRDefault="00A735B3" w:rsidP="00560F48">
            <w:pPr>
              <w:pStyle w:val="TAL"/>
            </w:pPr>
            <w:r w:rsidRPr="002E56B9">
              <w:t>2Rx</w:t>
            </w:r>
          </w:p>
          <w:p w14:paraId="1993C9AE" w14:textId="77777777" w:rsidR="00A735B3" w:rsidRPr="002E56B9" w:rsidRDefault="00A735B3" w:rsidP="00560F48">
            <w:pPr>
              <w:pStyle w:val="TAL"/>
            </w:pPr>
            <w:r w:rsidRPr="002E56B9">
              <w:t>4Rx</w:t>
            </w:r>
          </w:p>
        </w:tc>
      </w:tr>
      <w:tr w:rsidR="00A735B3" w:rsidRPr="002E56B9" w14:paraId="656AE42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10650FF" w14:textId="77777777" w:rsidR="00A735B3" w:rsidRPr="002E56B9" w:rsidRDefault="00A735B3" w:rsidP="00560F4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A5E2C64" w14:textId="77777777" w:rsidR="00A735B3" w:rsidRPr="002E56B9" w:rsidRDefault="00A735B3" w:rsidP="00560F4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9C56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7E347" w14:textId="77777777" w:rsidR="00A735B3" w:rsidRPr="002E56B9" w:rsidRDefault="00A735B3"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56FE39"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63ABF9" w14:textId="77777777" w:rsidR="00A735B3" w:rsidRPr="002E56B9" w:rsidRDefault="00A735B3" w:rsidP="00560F48">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AC92C13" w14:textId="77777777" w:rsidR="00A735B3" w:rsidRPr="002E56B9" w:rsidRDefault="00A735B3" w:rsidP="00560F48">
            <w:pPr>
              <w:pStyle w:val="TAL"/>
            </w:pPr>
            <w:r w:rsidRPr="002E56B9">
              <w:t>2Rx</w:t>
            </w:r>
          </w:p>
          <w:p w14:paraId="72ACACB7" w14:textId="77777777" w:rsidR="00A735B3" w:rsidRPr="002E56B9" w:rsidRDefault="00A735B3" w:rsidP="00560F48">
            <w:pPr>
              <w:pStyle w:val="TAL"/>
            </w:pPr>
            <w:r w:rsidRPr="002E56B9">
              <w:t>4Rx</w:t>
            </w:r>
          </w:p>
        </w:tc>
      </w:tr>
      <w:tr w:rsidR="00A735B3" w:rsidRPr="002E56B9" w14:paraId="5817D36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C0DB14" w14:textId="77777777" w:rsidR="00A735B3" w:rsidRPr="002E56B9" w:rsidRDefault="00A735B3" w:rsidP="00560F4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1A17FB6" w14:textId="77777777" w:rsidR="00A735B3" w:rsidRPr="002E56B9" w:rsidRDefault="00A735B3" w:rsidP="00560F4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D1CBD"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3484A2"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D10BF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C62AFA" w14:textId="77777777" w:rsidR="00A735B3" w:rsidRPr="002E56B9" w:rsidRDefault="00A735B3" w:rsidP="00560F48">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B7D87" w14:textId="77777777" w:rsidR="00A735B3" w:rsidRPr="002E56B9" w:rsidRDefault="00A735B3" w:rsidP="00560F48">
            <w:pPr>
              <w:pStyle w:val="TAL"/>
            </w:pPr>
            <w:r w:rsidRPr="002E56B9">
              <w:t>2Rx</w:t>
            </w:r>
          </w:p>
          <w:p w14:paraId="15BB938A" w14:textId="77777777" w:rsidR="00A735B3" w:rsidRPr="002E56B9" w:rsidRDefault="00A735B3" w:rsidP="00560F48">
            <w:pPr>
              <w:pStyle w:val="TAL"/>
            </w:pPr>
            <w:r w:rsidRPr="002E56B9">
              <w:t>4Rx</w:t>
            </w:r>
          </w:p>
        </w:tc>
      </w:tr>
      <w:tr w:rsidR="00A735B3" w:rsidRPr="002E56B9" w14:paraId="3CC0D16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15C7B9" w14:textId="77777777" w:rsidR="00A735B3" w:rsidRPr="002E56B9" w:rsidRDefault="00A735B3" w:rsidP="00560F4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BCB9D" w14:textId="77777777" w:rsidR="00A735B3" w:rsidRPr="002E56B9" w:rsidRDefault="00A735B3" w:rsidP="00560F4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DF23D9"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EFF3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40DFF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C75B8"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D9D0B21" w14:textId="77777777" w:rsidR="00A735B3" w:rsidRPr="002E56B9" w:rsidRDefault="00A735B3" w:rsidP="00560F48">
            <w:pPr>
              <w:pStyle w:val="TAL"/>
              <w:rPr>
                <w:b/>
              </w:rPr>
            </w:pPr>
          </w:p>
        </w:tc>
      </w:tr>
      <w:tr w:rsidR="00A735B3" w:rsidRPr="002E56B9" w14:paraId="46B66DD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C2EED62" w14:textId="77777777" w:rsidR="00A735B3" w:rsidRPr="002E56B9" w:rsidRDefault="00A735B3" w:rsidP="00560F4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F559794" w14:textId="77777777" w:rsidR="00A735B3" w:rsidRPr="002E56B9" w:rsidRDefault="00A735B3" w:rsidP="00560F4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A4CD79" w14:textId="77777777" w:rsidR="00A735B3" w:rsidRPr="002E56B9" w:rsidRDefault="00A735B3" w:rsidP="00560F4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8A73" w14:textId="77777777" w:rsidR="00A735B3" w:rsidRPr="002E56B9" w:rsidRDefault="00A735B3" w:rsidP="00560F4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AAB4268"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71F677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7AD06E2E" w14:textId="77777777" w:rsidR="00A735B3" w:rsidRPr="002E56B9" w:rsidRDefault="00A735B3" w:rsidP="00560F48">
            <w:pPr>
              <w:pStyle w:val="TAL"/>
            </w:pPr>
            <w:r w:rsidRPr="002E56B9">
              <w:t>2Rx</w:t>
            </w:r>
          </w:p>
          <w:p w14:paraId="291FDEE3" w14:textId="77777777" w:rsidR="00A735B3" w:rsidRPr="002E56B9" w:rsidRDefault="00A735B3" w:rsidP="00560F48">
            <w:pPr>
              <w:pStyle w:val="TAL"/>
            </w:pPr>
            <w:r w:rsidRPr="002E56B9">
              <w:t>4Rx</w:t>
            </w:r>
          </w:p>
        </w:tc>
      </w:tr>
      <w:tr w:rsidR="00A735B3" w:rsidRPr="002E56B9" w14:paraId="4AB67E2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1CCE" w14:textId="77777777" w:rsidR="00A735B3" w:rsidRPr="002E56B9" w:rsidRDefault="00A735B3" w:rsidP="00560F4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DECEB" w14:textId="77777777" w:rsidR="00A735B3" w:rsidRPr="002E56B9" w:rsidRDefault="00A735B3" w:rsidP="00560F4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6C44C" w14:textId="77777777" w:rsidR="00A735B3" w:rsidRPr="002E56B9" w:rsidRDefault="00A735B3" w:rsidP="00560F4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1AF" w14:textId="77777777" w:rsidR="00A735B3" w:rsidRPr="002E56B9" w:rsidRDefault="00A735B3" w:rsidP="00560F4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5149"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2588"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E74E0" w14:textId="77777777" w:rsidR="00A735B3" w:rsidRPr="002E56B9" w:rsidRDefault="00A735B3" w:rsidP="00560F48">
            <w:pPr>
              <w:pStyle w:val="TAL"/>
            </w:pPr>
          </w:p>
        </w:tc>
      </w:tr>
      <w:tr w:rsidR="00A735B3" w:rsidRPr="002E56B9" w14:paraId="5C6C380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5611A023" w14:textId="77777777" w:rsidR="00A735B3" w:rsidRPr="002E56B9" w:rsidRDefault="00A735B3" w:rsidP="00560F4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D394AFC" w14:textId="77777777" w:rsidR="00A735B3" w:rsidRPr="002E56B9" w:rsidRDefault="00A735B3" w:rsidP="00560F4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9FE9172"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1E8B78" w14:textId="77777777" w:rsidR="00A735B3" w:rsidRPr="002E56B9" w:rsidRDefault="00A735B3" w:rsidP="00560F4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CD95840" w14:textId="77777777" w:rsidR="00A735B3" w:rsidRPr="002E56B9" w:rsidRDefault="00A735B3" w:rsidP="00560F4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91B9166" w14:textId="77777777" w:rsidR="00A735B3" w:rsidRPr="002E56B9" w:rsidRDefault="00A735B3" w:rsidP="00560F48">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1A5E386"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341673FB" w14:textId="77777777" w:rsidR="00A735B3" w:rsidRPr="002E56B9" w:rsidRDefault="00A735B3" w:rsidP="00560F48">
            <w:pPr>
              <w:pStyle w:val="TAL"/>
            </w:pPr>
            <w:r w:rsidRPr="002E56B9">
              <w:t>4Rx</w:t>
            </w:r>
          </w:p>
        </w:tc>
      </w:tr>
      <w:tr w:rsidR="00A735B3" w:rsidRPr="002E56B9" w14:paraId="5224B1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3EAE4833" w14:textId="77777777" w:rsidR="00A735B3" w:rsidRPr="002E56B9" w:rsidRDefault="00A735B3" w:rsidP="00560F4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F149655" w14:textId="77777777" w:rsidR="00A735B3" w:rsidRPr="002E56B9" w:rsidRDefault="00A735B3" w:rsidP="00560F4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3D81180" w14:textId="77777777" w:rsidR="00A735B3" w:rsidRPr="002E56B9" w:rsidRDefault="00A735B3"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240E13" w14:textId="77777777" w:rsidR="00A735B3" w:rsidRPr="002E56B9" w:rsidRDefault="00A735B3" w:rsidP="00560F4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93CE00A" w14:textId="77777777" w:rsidR="00A735B3" w:rsidRPr="002E56B9" w:rsidRDefault="00A735B3" w:rsidP="00560F4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6BEA7A" w14:textId="77777777" w:rsidR="00A735B3" w:rsidRPr="002E56B9" w:rsidRDefault="00A735B3" w:rsidP="00560F48">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A0F1420" w14:textId="77777777" w:rsidR="00A735B3" w:rsidRPr="002E56B9" w:rsidRDefault="00A735B3" w:rsidP="00560F48">
            <w:pPr>
              <w:pStyle w:val="TAL"/>
            </w:pPr>
            <w:r w:rsidRPr="002E56B9">
              <w:t>2Rx</w:t>
            </w:r>
          </w:p>
          <w:p w14:paraId="0F83E63F" w14:textId="77777777" w:rsidR="00A735B3" w:rsidRPr="002E56B9" w:rsidRDefault="00A735B3" w:rsidP="00560F48">
            <w:pPr>
              <w:pStyle w:val="TAL"/>
            </w:pPr>
            <w:r w:rsidRPr="002E56B9">
              <w:t>4Rx</w:t>
            </w:r>
          </w:p>
        </w:tc>
      </w:tr>
      <w:tr w:rsidR="00A735B3" w:rsidRPr="002E56B9" w14:paraId="0A620E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4B8ED02" w14:textId="77777777" w:rsidR="00A735B3" w:rsidRPr="002E56B9" w:rsidRDefault="00A735B3" w:rsidP="00560F48">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25694A35" w14:textId="77777777" w:rsidR="00A735B3" w:rsidRPr="002E56B9" w:rsidRDefault="00A735B3" w:rsidP="00560F4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3509CFC"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A33F32" w14:textId="77777777" w:rsidR="00A735B3" w:rsidRPr="002E56B9" w:rsidRDefault="00A735B3" w:rsidP="00560F4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FBC3E39" w14:textId="77777777" w:rsidR="00A735B3" w:rsidRPr="002E56B9" w:rsidRDefault="00A735B3" w:rsidP="00560F4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3AC017A" w14:textId="77777777" w:rsidR="00A735B3" w:rsidRPr="002E56B9" w:rsidRDefault="00A735B3" w:rsidP="00560F48">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8C166F4"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2E97A357" w14:textId="77777777" w:rsidR="00A735B3" w:rsidRPr="002E56B9" w:rsidRDefault="00A735B3" w:rsidP="00560F48">
            <w:pPr>
              <w:pStyle w:val="TAL"/>
            </w:pPr>
            <w:r w:rsidRPr="002E56B9">
              <w:t>4Rx</w:t>
            </w:r>
          </w:p>
        </w:tc>
      </w:tr>
      <w:tr w:rsidR="00A735B3" w:rsidRPr="002E56B9" w14:paraId="343FE51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ED16DC7" w14:textId="77777777" w:rsidR="00A735B3" w:rsidRPr="002E56B9" w:rsidRDefault="00A735B3" w:rsidP="00560F4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36D4BDF" w14:textId="77777777" w:rsidR="00A735B3" w:rsidRPr="002E56B9" w:rsidRDefault="00A735B3" w:rsidP="00560F4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304AF76"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CC08AD" w14:textId="77777777" w:rsidR="00A735B3" w:rsidRPr="002E56B9" w:rsidRDefault="00A735B3" w:rsidP="00560F4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F75A14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EB8DEC1" w14:textId="77777777" w:rsidR="00A735B3" w:rsidRPr="002E56B9" w:rsidRDefault="00A735B3" w:rsidP="00560F48">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5469AA3" w14:textId="77777777" w:rsidR="00A735B3" w:rsidRPr="002E56B9" w:rsidRDefault="00A735B3" w:rsidP="00560F48">
            <w:pPr>
              <w:pStyle w:val="TAL"/>
            </w:pPr>
            <w:r w:rsidRPr="002E56B9">
              <w:t>2Rx</w:t>
            </w:r>
          </w:p>
          <w:p w14:paraId="50A710E4" w14:textId="77777777" w:rsidR="00A735B3" w:rsidRPr="002E56B9" w:rsidRDefault="00A735B3" w:rsidP="00560F48">
            <w:pPr>
              <w:pStyle w:val="TAL"/>
            </w:pPr>
            <w:r w:rsidRPr="002E56B9">
              <w:t>4Rx</w:t>
            </w:r>
          </w:p>
        </w:tc>
      </w:tr>
      <w:tr w:rsidR="00A735B3" w:rsidRPr="002E56B9" w14:paraId="7B2FA04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1243F979" w14:textId="77777777" w:rsidR="00A735B3" w:rsidRPr="002E56B9" w:rsidRDefault="00A735B3" w:rsidP="00560F4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4C65C31" w14:textId="77777777" w:rsidR="00A735B3" w:rsidRPr="002E56B9" w:rsidRDefault="00A735B3" w:rsidP="00560F4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CB9758" w14:textId="77777777" w:rsidR="00A735B3" w:rsidRPr="002E56B9" w:rsidRDefault="00A735B3"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579F91E" w14:textId="77777777" w:rsidR="00A735B3" w:rsidRPr="002E56B9" w:rsidRDefault="00A735B3" w:rsidP="00560F4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356A7D4" w14:textId="77777777" w:rsidR="00A735B3" w:rsidRPr="002E56B9" w:rsidRDefault="00A735B3" w:rsidP="00560F4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711EC6" w14:textId="77777777" w:rsidR="00A735B3" w:rsidRPr="002E56B9" w:rsidRDefault="00A735B3" w:rsidP="00560F48">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4B65298" w14:textId="77777777" w:rsidR="00A735B3" w:rsidRPr="002E56B9" w:rsidRDefault="00A735B3" w:rsidP="00560F48">
            <w:pPr>
              <w:pStyle w:val="TAL"/>
            </w:pPr>
            <w:r w:rsidRPr="002E56B9">
              <w:t>2Rx</w:t>
            </w:r>
          </w:p>
          <w:p w14:paraId="218B61B2" w14:textId="77777777" w:rsidR="00A735B3" w:rsidRPr="002E56B9" w:rsidRDefault="00A735B3" w:rsidP="00560F48">
            <w:pPr>
              <w:pStyle w:val="TAL"/>
            </w:pPr>
            <w:r w:rsidRPr="002E56B9">
              <w:t>4Rx</w:t>
            </w:r>
          </w:p>
        </w:tc>
      </w:tr>
      <w:tr w:rsidR="00A735B3" w:rsidRPr="002E56B9" w14:paraId="58BAEE8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4FA51" w14:textId="77777777" w:rsidR="00A735B3" w:rsidRPr="002E56B9" w:rsidRDefault="00A735B3" w:rsidP="00560F4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3E18C" w14:textId="77777777" w:rsidR="00A735B3" w:rsidRPr="002E56B9" w:rsidRDefault="00A735B3" w:rsidP="00560F4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095E5"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34A76"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434C"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777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9637F" w14:textId="77777777" w:rsidR="00A735B3" w:rsidRPr="002E56B9" w:rsidRDefault="00A735B3" w:rsidP="00560F48">
            <w:pPr>
              <w:keepNext/>
              <w:keepLines/>
              <w:spacing w:after="0"/>
              <w:rPr>
                <w:rFonts w:ascii="Arial" w:hAnsi="Arial"/>
                <w:sz w:val="18"/>
              </w:rPr>
            </w:pPr>
          </w:p>
        </w:tc>
      </w:tr>
      <w:tr w:rsidR="00A735B3" w:rsidRPr="002E56B9" w14:paraId="000CAF6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9B40" w14:textId="77777777" w:rsidR="00A735B3" w:rsidRPr="002E56B9" w:rsidRDefault="00A735B3" w:rsidP="00560F4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69BAC" w14:textId="77777777" w:rsidR="00A735B3" w:rsidRPr="002E56B9" w:rsidRDefault="00A735B3" w:rsidP="00560F4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F02E1"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E5312"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5B182"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78526"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BA9C4" w14:textId="77777777" w:rsidR="00A735B3" w:rsidRPr="002E56B9" w:rsidRDefault="00A735B3" w:rsidP="00560F48">
            <w:pPr>
              <w:keepNext/>
              <w:keepLines/>
              <w:spacing w:after="0"/>
              <w:rPr>
                <w:rFonts w:ascii="Arial" w:hAnsi="Arial"/>
                <w:sz w:val="18"/>
              </w:rPr>
            </w:pPr>
          </w:p>
        </w:tc>
      </w:tr>
      <w:tr w:rsidR="00A735B3" w:rsidRPr="002E56B9" w14:paraId="7F7BB54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2BFAB" w14:textId="77777777" w:rsidR="00A735B3" w:rsidRPr="002E56B9" w:rsidRDefault="00A735B3" w:rsidP="00560F4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FB925" w14:textId="77777777" w:rsidR="00A735B3" w:rsidRPr="002E56B9" w:rsidRDefault="00A735B3" w:rsidP="00560F48">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EA682"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D0B3"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12618"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F09A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17E6B" w14:textId="77777777" w:rsidR="00A735B3" w:rsidRPr="002E56B9" w:rsidRDefault="00A735B3" w:rsidP="00560F48">
            <w:pPr>
              <w:keepNext/>
              <w:keepLines/>
              <w:spacing w:after="0"/>
              <w:rPr>
                <w:rFonts w:ascii="Arial" w:hAnsi="Arial"/>
                <w:sz w:val="18"/>
              </w:rPr>
            </w:pPr>
          </w:p>
        </w:tc>
      </w:tr>
      <w:tr w:rsidR="00A735B3" w:rsidRPr="002E56B9" w14:paraId="465B4F4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47E70A10" w14:textId="77777777" w:rsidR="00A735B3" w:rsidRPr="002E56B9" w:rsidRDefault="00A735B3" w:rsidP="00560F4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579DF8F" w14:textId="77777777" w:rsidR="00A735B3" w:rsidRPr="002E56B9" w:rsidRDefault="00A735B3" w:rsidP="00560F48">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F8218F6" w14:textId="77777777" w:rsidR="00A735B3" w:rsidRPr="002E56B9" w:rsidRDefault="00A735B3" w:rsidP="00560F4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D046F0F" w14:textId="77777777" w:rsidR="00A735B3" w:rsidRPr="002E56B9" w:rsidRDefault="00A735B3" w:rsidP="00560F4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1E255630" w14:textId="77777777" w:rsidR="00A735B3" w:rsidRPr="002E56B9" w:rsidRDefault="00A735B3" w:rsidP="00560F4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9682AB5" w14:textId="77777777" w:rsidR="00A735B3" w:rsidRPr="002E56B9" w:rsidRDefault="00A735B3" w:rsidP="00560F48">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4C3B2F3B" w14:textId="77777777" w:rsidR="00A735B3" w:rsidRPr="002E56B9" w:rsidRDefault="00A735B3" w:rsidP="00560F48">
            <w:pPr>
              <w:pStyle w:val="TAL"/>
            </w:pPr>
            <w:r w:rsidRPr="002E56B9">
              <w:t>2Rx</w:t>
            </w:r>
          </w:p>
          <w:p w14:paraId="158FBD3B" w14:textId="77777777" w:rsidR="00A735B3" w:rsidRPr="002E56B9" w:rsidRDefault="00A735B3" w:rsidP="00560F48">
            <w:pPr>
              <w:pStyle w:val="TAL"/>
            </w:pPr>
            <w:r w:rsidRPr="002E56B9">
              <w:t>4Rx</w:t>
            </w:r>
          </w:p>
        </w:tc>
      </w:tr>
      <w:tr w:rsidR="00A735B3" w:rsidRPr="002E56B9" w14:paraId="5F5CA129" w14:textId="77777777" w:rsidTr="00D12200">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37FC741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AFF4DE8" w14:textId="77777777" w:rsidR="00A735B3" w:rsidRPr="002E56B9" w:rsidRDefault="00A735B3" w:rsidP="00560F48">
            <w:pPr>
              <w:pStyle w:val="TAN"/>
              <w:rPr>
                <w:lang w:eastAsia="zh-TW"/>
              </w:rPr>
            </w:pPr>
            <w:r w:rsidRPr="002E56B9">
              <w:rPr>
                <w:lang w:eastAsia="zh-TW"/>
              </w:rPr>
              <w:t>NOTE 2:</w:t>
            </w:r>
            <w:r w:rsidRPr="002E56B9">
              <w:rPr>
                <w:lang w:eastAsia="zh-TW"/>
              </w:rPr>
              <w:tab/>
              <w:t>Test X refers to the corresponding Sub-Test as defined in TS 38.533 [5].</w:t>
            </w:r>
          </w:p>
        </w:tc>
      </w:tr>
    </w:tbl>
    <w:p w14:paraId="7F9F80AD" w14:textId="77777777" w:rsidR="00A735B3" w:rsidRPr="002E56B9" w:rsidRDefault="00A735B3" w:rsidP="00A735B3"/>
    <w:p w14:paraId="2518646F" w14:textId="77777777" w:rsidR="00A735B3" w:rsidRPr="002E56B9" w:rsidRDefault="00A735B3" w:rsidP="00A735B3">
      <w:pPr>
        <w:pStyle w:val="TH"/>
      </w:pPr>
      <w:r w:rsidRPr="002E56B9">
        <w:t>Table 4.2-1a: Void</w:t>
      </w:r>
    </w:p>
    <w:p w14:paraId="33D1CC45" w14:textId="77777777" w:rsidR="00A735B3" w:rsidRPr="002E56B9" w:rsidRDefault="00A735B3" w:rsidP="00A735B3">
      <w:pPr>
        <w:rPr>
          <w:lang w:eastAsia="zh-CN"/>
        </w:rPr>
      </w:pPr>
    </w:p>
    <w:p w14:paraId="129633A8" w14:textId="77777777" w:rsidR="00A735B3" w:rsidRPr="002E56B9" w:rsidRDefault="00A735B3" w:rsidP="00A735B3">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735B3" w:rsidRPr="002E56B9" w14:paraId="0E5D715B" w14:textId="77777777" w:rsidTr="00560F48">
        <w:trPr>
          <w:cantSplit/>
          <w:tblHeader/>
          <w:jc w:val="center"/>
        </w:trPr>
        <w:tc>
          <w:tcPr>
            <w:tcW w:w="1171" w:type="dxa"/>
            <w:tcBorders>
              <w:top w:val="single" w:sz="4" w:space="0" w:color="auto"/>
              <w:left w:val="single" w:sz="4" w:space="0" w:color="auto"/>
              <w:bottom w:val="nil"/>
              <w:right w:val="single" w:sz="4" w:space="0" w:color="auto"/>
            </w:tcBorders>
            <w:hideMark/>
          </w:tcPr>
          <w:p w14:paraId="27487D8A" w14:textId="77777777" w:rsidR="00A735B3" w:rsidRPr="002E56B9" w:rsidRDefault="00A735B3" w:rsidP="00560F4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304D1E1" w14:textId="77777777" w:rsidR="00A735B3" w:rsidRPr="002E56B9" w:rsidRDefault="00A735B3"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AF467CD" w14:textId="77777777" w:rsidR="00A735B3" w:rsidRPr="002E56B9" w:rsidRDefault="00A735B3" w:rsidP="00560F4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D3EECC0" w14:textId="77777777" w:rsidR="00A735B3" w:rsidRPr="002E56B9" w:rsidRDefault="00A735B3" w:rsidP="00560F4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520D7451" w14:textId="77777777" w:rsidR="00A735B3" w:rsidRPr="002E56B9" w:rsidRDefault="00A735B3" w:rsidP="00560F4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93416D9" w14:textId="77777777" w:rsidR="00A735B3" w:rsidRPr="002E56B9" w:rsidRDefault="00A735B3" w:rsidP="00560F48">
            <w:pPr>
              <w:pStyle w:val="TAH"/>
            </w:pPr>
            <w:r w:rsidRPr="002E56B9">
              <w:rPr>
                <w:lang w:eastAsia="zh-TW"/>
              </w:rPr>
              <w:t>Branch</w:t>
            </w:r>
          </w:p>
        </w:tc>
      </w:tr>
      <w:tr w:rsidR="00A735B3" w:rsidRPr="002E56B9" w14:paraId="0CE9CCAC" w14:textId="77777777" w:rsidTr="00560F48">
        <w:trPr>
          <w:cantSplit/>
          <w:tblHeader/>
          <w:jc w:val="center"/>
        </w:trPr>
        <w:tc>
          <w:tcPr>
            <w:tcW w:w="1171" w:type="dxa"/>
            <w:tcBorders>
              <w:top w:val="nil"/>
              <w:left w:val="single" w:sz="4" w:space="0" w:color="auto"/>
              <w:bottom w:val="single" w:sz="4" w:space="0" w:color="auto"/>
              <w:right w:val="single" w:sz="4" w:space="0" w:color="auto"/>
            </w:tcBorders>
          </w:tcPr>
          <w:p w14:paraId="31D26077" w14:textId="77777777" w:rsidR="00A735B3" w:rsidRPr="002E56B9" w:rsidRDefault="00A735B3" w:rsidP="00560F48">
            <w:pPr>
              <w:pStyle w:val="TAH"/>
            </w:pPr>
          </w:p>
        </w:tc>
        <w:tc>
          <w:tcPr>
            <w:tcW w:w="4519" w:type="dxa"/>
            <w:tcBorders>
              <w:top w:val="nil"/>
              <w:left w:val="single" w:sz="4" w:space="0" w:color="auto"/>
              <w:bottom w:val="single" w:sz="4" w:space="0" w:color="auto"/>
              <w:right w:val="single" w:sz="4" w:space="0" w:color="auto"/>
            </w:tcBorders>
          </w:tcPr>
          <w:p w14:paraId="6ECB75BE" w14:textId="77777777" w:rsidR="00A735B3" w:rsidRPr="002E56B9" w:rsidRDefault="00A735B3" w:rsidP="00560F48">
            <w:pPr>
              <w:pStyle w:val="TAH"/>
            </w:pPr>
          </w:p>
        </w:tc>
        <w:tc>
          <w:tcPr>
            <w:tcW w:w="850" w:type="dxa"/>
            <w:tcBorders>
              <w:top w:val="nil"/>
              <w:left w:val="single" w:sz="4" w:space="0" w:color="auto"/>
              <w:bottom w:val="single" w:sz="4" w:space="0" w:color="auto"/>
              <w:right w:val="single" w:sz="4" w:space="0" w:color="auto"/>
            </w:tcBorders>
          </w:tcPr>
          <w:p w14:paraId="0E70E2ED" w14:textId="77777777" w:rsidR="00A735B3" w:rsidRPr="002E56B9" w:rsidRDefault="00A735B3"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BE5CF7" w14:textId="77777777" w:rsidR="00A735B3" w:rsidRPr="002E56B9" w:rsidRDefault="00A735B3" w:rsidP="00560F4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101326A" w14:textId="77777777" w:rsidR="00A735B3" w:rsidRPr="002E56B9" w:rsidRDefault="00A735B3" w:rsidP="00560F4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5F7FFAC" w14:textId="77777777" w:rsidR="00A735B3" w:rsidRPr="002E56B9" w:rsidRDefault="00A735B3" w:rsidP="00560F48">
            <w:pPr>
              <w:pStyle w:val="TAH"/>
            </w:pPr>
          </w:p>
        </w:tc>
        <w:tc>
          <w:tcPr>
            <w:tcW w:w="1363" w:type="dxa"/>
            <w:tcBorders>
              <w:top w:val="nil"/>
              <w:left w:val="single" w:sz="4" w:space="0" w:color="auto"/>
              <w:bottom w:val="single" w:sz="4" w:space="0" w:color="auto"/>
              <w:right w:val="single" w:sz="4" w:space="0" w:color="auto"/>
            </w:tcBorders>
          </w:tcPr>
          <w:p w14:paraId="26184A5E" w14:textId="77777777" w:rsidR="00A735B3" w:rsidRPr="002E56B9" w:rsidRDefault="00A735B3" w:rsidP="00560F48">
            <w:pPr>
              <w:pStyle w:val="TAH"/>
            </w:pPr>
          </w:p>
        </w:tc>
      </w:tr>
      <w:tr w:rsidR="00A735B3" w:rsidRPr="002E56B9" w14:paraId="311DD77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D91C5" w14:textId="77777777" w:rsidR="00A735B3" w:rsidRPr="002E56B9" w:rsidRDefault="00A735B3" w:rsidP="00560F4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ADD749" w14:textId="77777777" w:rsidR="00A735B3" w:rsidRPr="002E56B9" w:rsidRDefault="00A735B3" w:rsidP="00560F4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BF2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39DC6F"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CA8109"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C539F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EABB3" w14:textId="77777777" w:rsidR="00A735B3" w:rsidRPr="002E56B9" w:rsidRDefault="00A735B3" w:rsidP="00560F48">
            <w:pPr>
              <w:pStyle w:val="TAL"/>
              <w:rPr>
                <w:b/>
                <w:lang w:eastAsia="zh-CN"/>
              </w:rPr>
            </w:pPr>
          </w:p>
        </w:tc>
      </w:tr>
      <w:tr w:rsidR="00A735B3" w:rsidRPr="002E56B9" w14:paraId="36AC4A0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06146" w14:textId="77777777" w:rsidR="00A735B3" w:rsidRPr="002E56B9" w:rsidRDefault="00A735B3" w:rsidP="00560F4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00A13C" w14:textId="77777777" w:rsidR="00A735B3" w:rsidRPr="002E56B9" w:rsidRDefault="00A735B3" w:rsidP="00560F4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6365E"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0772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773C06"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6BFD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3B9413" w14:textId="77777777" w:rsidR="00A735B3" w:rsidRPr="002E56B9" w:rsidRDefault="00A735B3" w:rsidP="00560F48">
            <w:pPr>
              <w:pStyle w:val="TAL"/>
              <w:rPr>
                <w:b/>
                <w:lang w:eastAsia="zh-CN"/>
              </w:rPr>
            </w:pPr>
          </w:p>
        </w:tc>
      </w:tr>
      <w:tr w:rsidR="00A735B3" w:rsidRPr="002E56B9" w14:paraId="4E1BDC9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A015E8" w14:textId="77777777" w:rsidR="00A735B3" w:rsidRPr="002E56B9" w:rsidRDefault="00A735B3" w:rsidP="00560F4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51D54" w14:textId="77777777" w:rsidR="00A735B3" w:rsidRPr="002E56B9" w:rsidRDefault="00A735B3" w:rsidP="00560F4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2F443"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17286"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E363C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6E49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C49E6" w14:textId="77777777" w:rsidR="00A735B3" w:rsidRPr="002E56B9" w:rsidRDefault="00A735B3" w:rsidP="00560F48">
            <w:pPr>
              <w:pStyle w:val="TAL"/>
              <w:rPr>
                <w:b/>
                <w:lang w:eastAsia="zh-CN"/>
              </w:rPr>
            </w:pPr>
          </w:p>
        </w:tc>
      </w:tr>
      <w:tr w:rsidR="00A735B3" w:rsidRPr="002E56B9" w14:paraId="785C477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47A2" w14:textId="77777777" w:rsidR="00A735B3" w:rsidRPr="002E56B9" w:rsidRDefault="00A735B3" w:rsidP="00560F4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6627C819" w14:textId="77777777" w:rsidR="00A735B3" w:rsidRPr="002E56B9" w:rsidRDefault="00A735B3" w:rsidP="00560F4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345468"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6CDC8"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614DBD" w14:textId="77777777" w:rsidR="00A735B3" w:rsidRPr="002E56B9" w:rsidRDefault="00A735B3"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054EE"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F6FF50" w14:textId="77777777" w:rsidR="00A735B3" w:rsidRPr="002E56B9" w:rsidRDefault="00A735B3" w:rsidP="00560F48">
            <w:pPr>
              <w:pStyle w:val="TAL"/>
              <w:rPr>
                <w:lang w:eastAsia="zh-CN"/>
              </w:rPr>
            </w:pPr>
            <w:r w:rsidRPr="002E56B9">
              <w:rPr>
                <w:lang w:eastAsia="zh-CN"/>
              </w:rPr>
              <w:t>2Rx</w:t>
            </w:r>
          </w:p>
          <w:p w14:paraId="34AD532A" w14:textId="77777777" w:rsidR="00A735B3" w:rsidRPr="002E56B9" w:rsidRDefault="00A735B3" w:rsidP="00560F48">
            <w:pPr>
              <w:pStyle w:val="TAL"/>
              <w:rPr>
                <w:lang w:eastAsia="zh-CN"/>
              </w:rPr>
            </w:pPr>
            <w:r w:rsidRPr="002E56B9">
              <w:rPr>
                <w:lang w:eastAsia="zh-CN"/>
              </w:rPr>
              <w:t>4Rx</w:t>
            </w:r>
          </w:p>
        </w:tc>
      </w:tr>
      <w:tr w:rsidR="00A735B3" w:rsidRPr="002E56B9" w14:paraId="79F5CF6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2DF4C7" w14:textId="77777777" w:rsidR="00A735B3" w:rsidRPr="002E56B9" w:rsidRDefault="00A735B3" w:rsidP="00560F4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9141C49" w14:textId="77777777" w:rsidR="00A735B3" w:rsidRPr="002E56B9" w:rsidRDefault="00A735B3" w:rsidP="00560F4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38DD384"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8553B" w14:textId="77777777" w:rsidR="00A735B3" w:rsidRPr="002E56B9" w:rsidRDefault="00A735B3" w:rsidP="00560F48">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BEA8FF4" w14:textId="77777777" w:rsidR="00A735B3" w:rsidRPr="002E56B9" w:rsidRDefault="00A735B3" w:rsidP="00560F48">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0A13D1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2413A" w14:textId="77777777" w:rsidR="00A735B3" w:rsidRPr="002E56B9" w:rsidRDefault="00A735B3" w:rsidP="00560F48">
            <w:pPr>
              <w:pStyle w:val="TAL"/>
              <w:rPr>
                <w:lang w:eastAsia="zh-CN"/>
              </w:rPr>
            </w:pPr>
            <w:r w:rsidRPr="002E56B9">
              <w:rPr>
                <w:lang w:eastAsia="zh-CN"/>
              </w:rPr>
              <w:t>2Rx</w:t>
            </w:r>
          </w:p>
          <w:p w14:paraId="157D10AF" w14:textId="77777777" w:rsidR="00A735B3" w:rsidRPr="002E56B9" w:rsidRDefault="00A735B3" w:rsidP="00560F48">
            <w:pPr>
              <w:pStyle w:val="TAL"/>
              <w:rPr>
                <w:lang w:eastAsia="zh-CN"/>
              </w:rPr>
            </w:pPr>
            <w:r w:rsidRPr="002E56B9">
              <w:rPr>
                <w:lang w:eastAsia="zh-CN"/>
              </w:rPr>
              <w:t>4Rx</w:t>
            </w:r>
          </w:p>
        </w:tc>
      </w:tr>
      <w:tr w:rsidR="00A735B3" w:rsidRPr="002E56B9" w14:paraId="0E14B96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622ADB5" w14:textId="77777777" w:rsidR="00A735B3" w:rsidRPr="002E56B9" w:rsidRDefault="00A735B3" w:rsidP="00560F4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B6EEC5E" w14:textId="77777777" w:rsidR="00A735B3" w:rsidRPr="002E56B9" w:rsidRDefault="00A735B3" w:rsidP="00560F4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6EB667" w14:textId="77777777" w:rsidR="00A735B3" w:rsidRPr="002E56B9" w:rsidRDefault="00A735B3"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58689B" w14:textId="77777777" w:rsidR="00A735B3" w:rsidRPr="002E56B9" w:rsidRDefault="00A735B3"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B1DE52" w14:textId="77777777" w:rsidR="00A735B3" w:rsidRPr="002E56B9" w:rsidRDefault="00A735B3"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3AACBBA" w14:textId="77777777" w:rsidR="00A735B3" w:rsidRPr="002E56B9" w:rsidRDefault="00A735B3"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A567389" w14:textId="77777777" w:rsidR="00A735B3" w:rsidRPr="002E56B9" w:rsidRDefault="00A735B3" w:rsidP="00560F48">
            <w:pPr>
              <w:pStyle w:val="TAL"/>
            </w:pPr>
            <w:r w:rsidRPr="002E56B9">
              <w:t>2Rx</w:t>
            </w:r>
          </w:p>
          <w:p w14:paraId="119B4E3A" w14:textId="77777777" w:rsidR="00A735B3" w:rsidRPr="002E56B9" w:rsidRDefault="00A735B3" w:rsidP="00560F48">
            <w:pPr>
              <w:pStyle w:val="TAL"/>
              <w:rPr>
                <w:lang w:eastAsia="zh-CN"/>
              </w:rPr>
            </w:pPr>
            <w:r w:rsidRPr="002E56B9">
              <w:t>4Rx</w:t>
            </w:r>
          </w:p>
        </w:tc>
      </w:tr>
      <w:tr w:rsidR="00A735B3" w:rsidRPr="002E56B9" w14:paraId="5C238FE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4C1A4078" w14:textId="77777777" w:rsidR="00A735B3" w:rsidRPr="002E56B9" w:rsidRDefault="00A735B3" w:rsidP="00560F4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6282C70" w14:textId="77777777" w:rsidR="00A735B3" w:rsidRPr="002E56B9" w:rsidRDefault="00A735B3" w:rsidP="00560F4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3D8D4A" w14:textId="77777777" w:rsidR="00A735B3" w:rsidRPr="002E56B9" w:rsidRDefault="00A735B3"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25076" w14:textId="77777777" w:rsidR="00A735B3" w:rsidRPr="002E56B9" w:rsidRDefault="00A735B3"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8B58D05" w14:textId="77777777" w:rsidR="00A735B3" w:rsidRPr="002E56B9" w:rsidRDefault="00A735B3"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EFBD9A" w14:textId="77777777" w:rsidR="00A735B3" w:rsidRPr="002E56B9" w:rsidRDefault="00A735B3"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498D0B" w14:textId="77777777" w:rsidR="00A735B3" w:rsidRPr="002E56B9" w:rsidRDefault="00A735B3" w:rsidP="00560F48">
            <w:pPr>
              <w:pStyle w:val="TAL"/>
            </w:pPr>
            <w:r w:rsidRPr="002E56B9">
              <w:t>2Rx</w:t>
            </w:r>
          </w:p>
          <w:p w14:paraId="27B4BF81" w14:textId="77777777" w:rsidR="00A735B3" w:rsidRPr="002E56B9" w:rsidRDefault="00A735B3" w:rsidP="00560F48">
            <w:pPr>
              <w:pStyle w:val="TAL"/>
              <w:rPr>
                <w:lang w:eastAsia="zh-CN"/>
              </w:rPr>
            </w:pPr>
            <w:r w:rsidRPr="002E56B9">
              <w:t>4Rx</w:t>
            </w:r>
          </w:p>
        </w:tc>
      </w:tr>
      <w:tr w:rsidR="00A735B3" w:rsidRPr="002E56B9" w14:paraId="6AC48F4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47B2A" w14:textId="77777777" w:rsidR="00A735B3" w:rsidRPr="002E56B9" w:rsidRDefault="00A735B3" w:rsidP="00560F4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5E9D3" w14:textId="77777777" w:rsidR="00A735B3" w:rsidRPr="002E56B9" w:rsidRDefault="00A735B3" w:rsidP="00560F4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E82F40"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97DC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0BC2E4"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07F45"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5F36C3" w14:textId="77777777" w:rsidR="00A735B3" w:rsidRPr="002E56B9" w:rsidRDefault="00A735B3" w:rsidP="00560F48">
            <w:pPr>
              <w:pStyle w:val="TAL"/>
              <w:rPr>
                <w:b/>
                <w:lang w:eastAsia="zh-CN"/>
              </w:rPr>
            </w:pPr>
          </w:p>
        </w:tc>
      </w:tr>
      <w:tr w:rsidR="00A735B3" w:rsidRPr="002E56B9" w14:paraId="22B806C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B8CE91" w14:textId="77777777" w:rsidR="00A735B3" w:rsidRPr="002E56B9" w:rsidRDefault="00A735B3" w:rsidP="00560F4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D94041" w14:textId="77777777" w:rsidR="00A735B3" w:rsidRPr="002E56B9" w:rsidRDefault="00A735B3" w:rsidP="00560F4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2E491"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875855"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547D8F"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61B822"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1BA61" w14:textId="77777777" w:rsidR="00A735B3" w:rsidRPr="002E56B9" w:rsidRDefault="00A735B3" w:rsidP="00560F48">
            <w:pPr>
              <w:pStyle w:val="TAL"/>
              <w:rPr>
                <w:b/>
                <w:lang w:eastAsia="zh-CN"/>
              </w:rPr>
            </w:pPr>
          </w:p>
        </w:tc>
      </w:tr>
      <w:tr w:rsidR="00A735B3" w:rsidRPr="002E56B9" w14:paraId="101F7E2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E8336C" w14:textId="77777777" w:rsidR="00A735B3" w:rsidRPr="002E56B9" w:rsidRDefault="00A735B3" w:rsidP="00560F4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F095BC6" w14:textId="77777777" w:rsidR="00A735B3" w:rsidRPr="002E56B9" w:rsidRDefault="00A735B3" w:rsidP="00560F4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51294D8"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4FB1C"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23670"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F5BA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1BDDF9" w14:textId="77777777" w:rsidR="00A735B3" w:rsidRPr="002E56B9" w:rsidRDefault="00A735B3" w:rsidP="00560F48">
            <w:pPr>
              <w:pStyle w:val="TAL"/>
              <w:rPr>
                <w:lang w:eastAsia="zh-CN"/>
              </w:rPr>
            </w:pPr>
            <w:r w:rsidRPr="002E56B9">
              <w:rPr>
                <w:lang w:eastAsia="zh-CN"/>
              </w:rPr>
              <w:t>2Rx</w:t>
            </w:r>
          </w:p>
        </w:tc>
      </w:tr>
      <w:tr w:rsidR="00A735B3" w:rsidRPr="002E56B9" w14:paraId="31248FF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7C988" w14:textId="77777777" w:rsidR="00A735B3" w:rsidRPr="002E56B9" w:rsidRDefault="00A735B3" w:rsidP="00560F4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B29B1" w14:textId="77777777" w:rsidR="00A735B3" w:rsidRPr="002E56B9" w:rsidRDefault="00A735B3" w:rsidP="00560F4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B497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F003F"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967C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FE10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087E" w14:textId="77777777" w:rsidR="00A735B3" w:rsidRPr="002E56B9" w:rsidRDefault="00A735B3" w:rsidP="00560F48">
            <w:pPr>
              <w:pStyle w:val="TAL"/>
              <w:rPr>
                <w:b/>
                <w:lang w:eastAsia="zh-CN"/>
              </w:rPr>
            </w:pPr>
          </w:p>
        </w:tc>
      </w:tr>
      <w:tr w:rsidR="00A735B3" w:rsidRPr="002E56B9" w14:paraId="35A3F32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47197" w14:textId="77777777" w:rsidR="00A735B3" w:rsidRPr="002E56B9" w:rsidRDefault="00A735B3" w:rsidP="00560F4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768CCA" w14:textId="77777777" w:rsidR="00A735B3" w:rsidRPr="002E56B9" w:rsidRDefault="00A735B3" w:rsidP="00560F4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04008B"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5A233"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3FDE"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AAEA1C"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126E" w14:textId="77777777" w:rsidR="00A735B3" w:rsidRPr="002E56B9" w:rsidRDefault="00A735B3" w:rsidP="00560F48">
            <w:pPr>
              <w:pStyle w:val="TAL"/>
              <w:rPr>
                <w:b/>
                <w:lang w:eastAsia="zh-CN"/>
              </w:rPr>
            </w:pPr>
          </w:p>
        </w:tc>
      </w:tr>
      <w:tr w:rsidR="00A735B3" w:rsidRPr="002E56B9" w14:paraId="663A571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32BC7" w14:textId="77777777" w:rsidR="00A735B3" w:rsidRPr="002E56B9" w:rsidRDefault="00A735B3" w:rsidP="00560F4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DA355A0" w14:textId="77777777" w:rsidR="00A735B3" w:rsidRPr="002E56B9" w:rsidRDefault="00A735B3" w:rsidP="00560F4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E1896FE"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6D23"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18898A"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616B51"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5EE9C1" w14:textId="77777777" w:rsidR="00A735B3" w:rsidRPr="002E56B9" w:rsidRDefault="00A735B3" w:rsidP="00560F48">
            <w:pPr>
              <w:pStyle w:val="TAL"/>
              <w:rPr>
                <w:lang w:eastAsia="zh-CN"/>
              </w:rPr>
            </w:pPr>
            <w:r w:rsidRPr="002E56B9">
              <w:rPr>
                <w:lang w:eastAsia="zh-CN"/>
              </w:rPr>
              <w:t>2Rx</w:t>
            </w:r>
          </w:p>
        </w:tc>
      </w:tr>
      <w:tr w:rsidR="00A735B3" w:rsidRPr="002E56B9" w14:paraId="73F6715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2C2695" w14:textId="77777777" w:rsidR="00A735B3" w:rsidRPr="002E56B9" w:rsidRDefault="00A735B3" w:rsidP="00560F4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10D6E" w14:textId="77777777" w:rsidR="00A735B3" w:rsidRPr="002E56B9" w:rsidRDefault="00A735B3" w:rsidP="00560F4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FCECA2"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0EDB1D"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8E6B1"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B6D138"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51EAC" w14:textId="77777777" w:rsidR="00A735B3" w:rsidRPr="002E56B9" w:rsidRDefault="00A735B3" w:rsidP="00560F48">
            <w:pPr>
              <w:pStyle w:val="TAL"/>
              <w:rPr>
                <w:b/>
                <w:lang w:eastAsia="zh-CN"/>
              </w:rPr>
            </w:pPr>
          </w:p>
        </w:tc>
      </w:tr>
      <w:tr w:rsidR="00A735B3" w:rsidRPr="002E56B9" w14:paraId="6DD74F6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71409" w14:textId="77777777" w:rsidR="00A735B3" w:rsidRPr="002E56B9" w:rsidRDefault="00A735B3" w:rsidP="00560F4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879CF" w14:textId="77777777" w:rsidR="00A735B3" w:rsidRPr="002E56B9" w:rsidRDefault="00A735B3" w:rsidP="00560F4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E5BA30"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4A1EC"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4B67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819D8"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432A2" w14:textId="77777777" w:rsidR="00A735B3" w:rsidRPr="002E56B9" w:rsidRDefault="00A735B3" w:rsidP="00560F48">
            <w:pPr>
              <w:pStyle w:val="TAL"/>
              <w:rPr>
                <w:b/>
                <w:lang w:eastAsia="zh-CN"/>
              </w:rPr>
            </w:pPr>
          </w:p>
        </w:tc>
      </w:tr>
      <w:tr w:rsidR="00A735B3" w:rsidRPr="002E56B9" w14:paraId="5256A61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0E51D2" w14:textId="77777777" w:rsidR="00A735B3" w:rsidRPr="002E56B9" w:rsidRDefault="00A735B3" w:rsidP="00560F4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5865EE08" w14:textId="77777777" w:rsidR="00A735B3" w:rsidRPr="002E56B9" w:rsidRDefault="00A735B3" w:rsidP="00560F48">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6995C7"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A3CA36"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914812"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8694D6"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608955B" w14:textId="77777777" w:rsidR="00A735B3" w:rsidRPr="002E56B9" w:rsidRDefault="00A735B3" w:rsidP="00560F48">
            <w:pPr>
              <w:pStyle w:val="TAL"/>
              <w:rPr>
                <w:lang w:eastAsia="zh-CN"/>
              </w:rPr>
            </w:pPr>
            <w:r w:rsidRPr="002E56B9">
              <w:rPr>
                <w:lang w:eastAsia="zh-CN"/>
              </w:rPr>
              <w:t>2Rx</w:t>
            </w:r>
          </w:p>
        </w:tc>
      </w:tr>
      <w:tr w:rsidR="00A735B3" w:rsidRPr="002E56B9" w14:paraId="46A0534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2DAF98" w14:textId="77777777" w:rsidR="00A735B3" w:rsidRPr="002E56B9" w:rsidRDefault="00A735B3" w:rsidP="00560F4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0B636C2" w14:textId="77777777" w:rsidR="00A735B3" w:rsidRPr="002E56B9" w:rsidRDefault="00A735B3" w:rsidP="00560F48">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F7077"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6A63B7"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03F32"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05213B"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D89386" w14:textId="77777777" w:rsidR="00A735B3" w:rsidRPr="002E56B9" w:rsidRDefault="00A735B3" w:rsidP="00560F48">
            <w:pPr>
              <w:pStyle w:val="TAL"/>
              <w:rPr>
                <w:lang w:eastAsia="zh-CN"/>
              </w:rPr>
            </w:pPr>
            <w:r w:rsidRPr="002E56B9">
              <w:rPr>
                <w:lang w:eastAsia="zh-CN"/>
              </w:rPr>
              <w:t>2Rx</w:t>
            </w:r>
          </w:p>
        </w:tc>
      </w:tr>
      <w:tr w:rsidR="00A735B3" w:rsidRPr="002E56B9" w14:paraId="1C62D72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764DF" w14:textId="77777777" w:rsidR="00A735B3" w:rsidRPr="002E56B9" w:rsidRDefault="00A735B3" w:rsidP="00560F4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3D57A95" w14:textId="77777777" w:rsidR="00A735B3" w:rsidRPr="002E56B9" w:rsidRDefault="00A735B3" w:rsidP="00560F48">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CC691D"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E96635"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02F5F0"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A1ED99"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24F89F" w14:textId="77777777" w:rsidR="00A735B3" w:rsidRPr="002E56B9" w:rsidRDefault="00A735B3" w:rsidP="00560F48">
            <w:pPr>
              <w:pStyle w:val="TAL"/>
              <w:rPr>
                <w:lang w:eastAsia="zh-CN"/>
              </w:rPr>
            </w:pPr>
            <w:r w:rsidRPr="002E56B9">
              <w:rPr>
                <w:lang w:eastAsia="zh-CN"/>
              </w:rPr>
              <w:t>2Rx</w:t>
            </w:r>
          </w:p>
        </w:tc>
      </w:tr>
      <w:tr w:rsidR="00A735B3" w:rsidRPr="002E56B9" w14:paraId="3C5706F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185C" w14:textId="77777777" w:rsidR="00A735B3" w:rsidRPr="002E56B9" w:rsidRDefault="00A735B3" w:rsidP="00560F4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47872F34" w14:textId="77777777" w:rsidR="00A735B3" w:rsidRPr="002E56B9" w:rsidRDefault="00A735B3" w:rsidP="00560F48">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2AB70F"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BD73C6"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0F24AF"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FF186E"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58F90C" w14:textId="77777777" w:rsidR="00A735B3" w:rsidRPr="002E56B9" w:rsidRDefault="00A735B3" w:rsidP="00560F48">
            <w:pPr>
              <w:pStyle w:val="TAL"/>
              <w:rPr>
                <w:lang w:eastAsia="zh-CN"/>
              </w:rPr>
            </w:pPr>
            <w:r w:rsidRPr="002E56B9">
              <w:rPr>
                <w:lang w:eastAsia="zh-CN"/>
              </w:rPr>
              <w:t>2Rx</w:t>
            </w:r>
          </w:p>
        </w:tc>
      </w:tr>
      <w:tr w:rsidR="00A735B3" w:rsidRPr="002E56B9" w14:paraId="1088BC0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B3281D" w14:textId="77777777" w:rsidR="00A735B3" w:rsidRPr="002E56B9" w:rsidRDefault="00A735B3" w:rsidP="00560F4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116E071" w14:textId="77777777" w:rsidR="00A735B3" w:rsidRPr="002E56B9" w:rsidRDefault="00A735B3" w:rsidP="00560F48">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AD04EC"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A2C294"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0F7BD6"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0E92F0"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27E4FE" w14:textId="77777777" w:rsidR="00A735B3" w:rsidRPr="002E56B9" w:rsidRDefault="00A735B3" w:rsidP="00560F48">
            <w:pPr>
              <w:pStyle w:val="TAL"/>
              <w:rPr>
                <w:lang w:eastAsia="zh-CN"/>
              </w:rPr>
            </w:pPr>
            <w:r w:rsidRPr="002E56B9">
              <w:rPr>
                <w:lang w:eastAsia="zh-CN"/>
              </w:rPr>
              <w:t>2Rx</w:t>
            </w:r>
          </w:p>
        </w:tc>
      </w:tr>
      <w:tr w:rsidR="00A735B3" w:rsidRPr="002E56B9" w14:paraId="01EB7E1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1B3D3" w14:textId="77777777" w:rsidR="00A735B3" w:rsidRPr="002E56B9" w:rsidRDefault="00A735B3" w:rsidP="00560F48">
            <w:pPr>
              <w:pStyle w:val="TAL"/>
            </w:pPr>
            <w:r w:rsidRPr="002E56B9">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1E7CA5B5" w14:textId="77777777" w:rsidR="00A735B3" w:rsidRPr="002E56B9" w:rsidRDefault="00A735B3" w:rsidP="00560F48">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EDD47E"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FDA10A"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17F079"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7124E7"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A18EAD" w14:textId="77777777" w:rsidR="00A735B3" w:rsidRPr="002E56B9" w:rsidRDefault="00A735B3" w:rsidP="00560F48">
            <w:pPr>
              <w:pStyle w:val="TAL"/>
              <w:rPr>
                <w:lang w:eastAsia="zh-CN"/>
              </w:rPr>
            </w:pPr>
            <w:r w:rsidRPr="002E56B9">
              <w:rPr>
                <w:lang w:eastAsia="zh-CN"/>
              </w:rPr>
              <w:t>2Rx</w:t>
            </w:r>
          </w:p>
        </w:tc>
      </w:tr>
      <w:tr w:rsidR="00A735B3" w:rsidRPr="002E56B9" w14:paraId="06EF253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1A3EE" w14:textId="77777777" w:rsidR="00A735B3" w:rsidRPr="002E56B9" w:rsidRDefault="00A735B3" w:rsidP="00560F4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10ABE4C" w14:textId="77777777" w:rsidR="00A735B3" w:rsidRPr="002E56B9" w:rsidRDefault="00A735B3" w:rsidP="00560F48">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335C7A"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6F7941"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B90A7"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390892"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40AA1D4" w14:textId="77777777" w:rsidR="00A735B3" w:rsidRPr="002E56B9" w:rsidRDefault="00A735B3" w:rsidP="00560F48">
            <w:pPr>
              <w:pStyle w:val="TAL"/>
              <w:rPr>
                <w:lang w:eastAsia="zh-CN"/>
              </w:rPr>
            </w:pPr>
            <w:r w:rsidRPr="002E56B9">
              <w:rPr>
                <w:lang w:eastAsia="zh-CN"/>
              </w:rPr>
              <w:t>2Rx</w:t>
            </w:r>
          </w:p>
        </w:tc>
      </w:tr>
      <w:tr w:rsidR="00A735B3" w:rsidRPr="002E56B9" w14:paraId="236B45E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3C211" w14:textId="77777777" w:rsidR="00A735B3" w:rsidRPr="002E56B9" w:rsidRDefault="00A735B3" w:rsidP="00560F48">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6E8CF28" w14:textId="77777777" w:rsidR="00A735B3" w:rsidRPr="002E56B9" w:rsidRDefault="00A735B3" w:rsidP="00560F48">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60083A"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28529E"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F63E0E"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B783F1"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4D7AC2" w14:textId="77777777" w:rsidR="00A735B3" w:rsidRPr="002E56B9" w:rsidRDefault="00A735B3" w:rsidP="00560F48">
            <w:pPr>
              <w:pStyle w:val="TAL"/>
              <w:rPr>
                <w:lang w:eastAsia="zh-CN"/>
              </w:rPr>
            </w:pPr>
            <w:r w:rsidRPr="002E56B9">
              <w:rPr>
                <w:lang w:eastAsia="zh-CN"/>
              </w:rPr>
              <w:t>2Rx</w:t>
            </w:r>
          </w:p>
        </w:tc>
      </w:tr>
      <w:tr w:rsidR="00A735B3" w:rsidRPr="002E56B9" w14:paraId="46E0F6F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4CE09" w14:textId="77777777" w:rsidR="00A735B3" w:rsidRPr="002E56B9" w:rsidRDefault="00A735B3" w:rsidP="00560F4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7410E6D" w14:textId="77777777" w:rsidR="00A735B3" w:rsidRPr="002E56B9" w:rsidRDefault="00A735B3" w:rsidP="00560F4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D35FA9"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09BE18"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E878B"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32BDC2"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A68249" w14:textId="77777777" w:rsidR="00A735B3" w:rsidRPr="002E56B9" w:rsidRDefault="00A735B3" w:rsidP="00560F48">
            <w:pPr>
              <w:pStyle w:val="TAL"/>
              <w:rPr>
                <w:lang w:eastAsia="zh-CN"/>
              </w:rPr>
            </w:pPr>
            <w:r w:rsidRPr="002E56B9">
              <w:rPr>
                <w:lang w:eastAsia="zh-CN"/>
              </w:rPr>
              <w:t>2Rx</w:t>
            </w:r>
          </w:p>
        </w:tc>
      </w:tr>
      <w:tr w:rsidR="00852F22" w:rsidRPr="00657628" w14:paraId="3D51D70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5C614DE7" w14:textId="77777777" w:rsidR="00852F22" w:rsidRPr="00657628" w:rsidRDefault="00852F22" w:rsidP="00560F4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F68391" w14:textId="77777777" w:rsidR="00852F22" w:rsidRPr="00657628" w:rsidRDefault="00852F22" w:rsidP="00560F48">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B2213B0" w14:textId="77777777" w:rsidR="00852F22" w:rsidRPr="00657628" w:rsidRDefault="00852F22" w:rsidP="00560F4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55A21C0" w14:textId="77777777" w:rsidR="00852F22" w:rsidRPr="00657628" w:rsidRDefault="00852F22" w:rsidP="00560F4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DCDA249" w14:textId="77777777" w:rsidR="00852F22" w:rsidRPr="00657628" w:rsidRDefault="00852F22" w:rsidP="00560F4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4D794B3" w14:textId="77777777" w:rsidR="00852F22" w:rsidRPr="00657628" w:rsidRDefault="00852F22" w:rsidP="00560F48">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D706A20" w14:textId="77777777" w:rsidR="00852F22" w:rsidRPr="00657628" w:rsidRDefault="00852F22" w:rsidP="00560F48">
            <w:pPr>
              <w:pStyle w:val="TAL"/>
            </w:pPr>
            <w:r w:rsidRPr="00657628">
              <w:t>2Rx</w:t>
            </w:r>
          </w:p>
          <w:p w14:paraId="7CA411F5" w14:textId="77777777" w:rsidR="00852F22" w:rsidRPr="00657628" w:rsidRDefault="00852F22" w:rsidP="00560F48">
            <w:pPr>
              <w:pStyle w:val="TAL"/>
              <w:rPr>
                <w:lang w:eastAsia="zh-CN"/>
              </w:rPr>
            </w:pPr>
            <w:r w:rsidRPr="00657628">
              <w:t>4Rx</w:t>
            </w:r>
          </w:p>
        </w:tc>
      </w:tr>
      <w:tr w:rsidR="00A735B3" w:rsidRPr="002E56B9" w14:paraId="7C49344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E863E" w14:textId="77777777" w:rsidR="00A735B3" w:rsidRPr="002E56B9" w:rsidRDefault="00A735B3" w:rsidP="00560F4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20DAAF" w14:textId="77777777" w:rsidR="00A735B3" w:rsidRPr="002E56B9" w:rsidRDefault="00A735B3" w:rsidP="00560F4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21D1B"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D34AC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E7C5EC"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0D99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C803DF" w14:textId="77777777" w:rsidR="00A735B3" w:rsidRPr="002E56B9" w:rsidRDefault="00A735B3" w:rsidP="00560F48">
            <w:pPr>
              <w:pStyle w:val="TAL"/>
              <w:rPr>
                <w:b/>
                <w:lang w:eastAsia="zh-CN"/>
              </w:rPr>
            </w:pPr>
          </w:p>
        </w:tc>
      </w:tr>
      <w:tr w:rsidR="00A735B3" w:rsidRPr="002E56B9" w14:paraId="1648B25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7D027" w14:textId="77777777" w:rsidR="00A735B3" w:rsidRPr="002E56B9" w:rsidRDefault="00A735B3" w:rsidP="00560F4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CA936EA" w14:textId="77777777" w:rsidR="00A735B3" w:rsidRPr="002E56B9" w:rsidRDefault="00A735B3" w:rsidP="00560F4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ACAB8A"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3DA2C7"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9A775F"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E25180"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D5D7B1C" w14:textId="77777777" w:rsidR="00A735B3" w:rsidRPr="002E56B9" w:rsidRDefault="00A735B3" w:rsidP="00560F48">
            <w:pPr>
              <w:pStyle w:val="TAL"/>
            </w:pPr>
            <w:r w:rsidRPr="002E56B9">
              <w:rPr>
                <w:lang w:eastAsia="zh-CN"/>
              </w:rPr>
              <w:t>2Rx</w:t>
            </w:r>
          </w:p>
        </w:tc>
      </w:tr>
      <w:tr w:rsidR="00A735B3" w:rsidRPr="002E56B9" w14:paraId="6EEC0BA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DC2C3" w14:textId="77777777" w:rsidR="00A735B3" w:rsidRPr="002E56B9" w:rsidRDefault="00A735B3" w:rsidP="00560F4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559DEA" w14:textId="77777777" w:rsidR="00A735B3" w:rsidRPr="002E56B9" w:rsidRDefault="00A735B3" w:rsidP="00560F4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097E336"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F47A37"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016386"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3F9D3"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A3EDF1" w14:textId="77777777" w:rsidR="00A735B3" w:rsidRPr="002E56B9" w:rsidRDefault="00A735B3" w:rsidP="00560F48">
            <w:pPr>
              <w:pStyle w:val="TAL"/>
            </w:pPr>
            <w:r w:rsidRPr="002E56B9">
              <w:rPr>
                <w:lang w:eastAsia="zh-CN"/>
              </w:rPr>
              <w:t>2Rx</w:t>
            </w:r>
          </w:p>
        </w:tc>
      </w:tr>
      <w:tr w:rsidR="00A735B3" w:rsidRPr="002E56B9" w14:paraId="71B7E91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88625" w14:textId="77777777" w:rsidR="00A735B3" w:rsidRPr="002E56B9" w:rsidRDefault="00A735B3" w:rsidP="00560F4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08F305A" w14:textId="77777777" w:rsidR="00A735B3" w:rsidRPr="002E56B9" w:rsidRDefault="00A735B3" w:rsidP="00560F4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ED0B9"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DA35DB"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50D493"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F7BFD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887EDBA" w14:textId="77777777" w:rsidR="00A735B3" w:rsidRPr="002E56B9" w:rsidRDefault="00A735B3" w:rsidP="00560F48">
            <w:pPr>
              <w:pStyle w:val="TAL"/>
            </w:pPr>
            <w:r w:rsidRPr="002E56B9">
              <w:rPr>
                <w:lang w:eastAsia="zh-CN"/>
              </w:rPr>
              <w:t>2Rx</w:t>
            </w:r>
          </w:p>
        </w:tc>
      </w:tr>
      <w:tr w:rsidR="00A735B3" w:rsidRPr="002E56B9" w14:paraId="3E04BD8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6D0A2" w14:textId="77777777" w:rsidR="00A735B3" w:rsidRPr="002E56B9" w:rsidRDefault="00A735B3" w:rsidP="00560F4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42E9B42" w14:textId="77777777" w:rsidR="00A735B3" w:rsidRPr="002E56B9" w:rsidRDefault="00A735B3" w:rsidP="00560F4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072CF5"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4A81F"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C25D25"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C0A8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BAD2F83" w14:textId="77777777" w:rsidR="00A735B3" w:rsidRPr="002E56B9" w:rsidRDefault="00A735B3" w:rsidP="00560F48">
            <w:pPr>
              <w:pStyle w:val="TAL"/>
            </w:pPr>
            <w:r w:rsidRPr="002E56B9">
              <w:rPr>
                <w:lang w:eastAsia="zh-CN"/>
              </w:rPr>
              <w:t>2Rx</w:t>
            </w:r>
          </w:p>
        </w:tc>
      </w:tr>
      <w:tr w:rsidR="00A735B3" w:rsidRPr="002E56B9" w14:paraId="7993C68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8F249" w14:textId="77777777" w:rsidR="00A735B3" w:rsidRPr="002E56B9" w:rsidRDefault="00A735B3" w:rsidP="00560F4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A3C478" w14:textId="77777777" w:rsidR="00A735B3" w:rsidRPr="002E56B9" w:rsidRDefault="00A735B3" w:rsidP="00560F4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B5034A"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C039A"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2FCFE"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07223"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AC7AF10" w14:textId="77777777" w:rsidR="00A735B3" w:rsidRPr="002E56B9" w:rsidRDefault="00A735B3" w:rsidP="00560F48">
            <w:pPr>
              <w:pStyle w:val="TAL"/>
            </w:pPr>
            <w:r w:rsidRPr="002E56B9">
              <w:rPr>
                <w:lang w:eastAsia="zh-CN"/>
              </w:rPr>
              <w:t>2Rx</w:t>
            </w:r>
          </w:p>
        </w:tc>
      </w:tr>
      <w:tr w:rsidR="00A735B3" w:rsidRPr="002E56B9" w14:paraId="2804BC3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3774B" w14:textId="77777777" w:rsidR="00A735B3" w:rsidRPr="002E56B9" w:rsidRDefault="00A735B3" w:rsidP="00560F4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2743AB6" w14:textId="77777777" w:rsidR="00A735B3" w:rsidRPr="002E56B9" w:rsidRDefault="00A735B3" w:rsidP="00560F4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FFD1004"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5C3042" w14:textId="77777777" w:rsidR="00A735B3" w:rsidRPr="002E56B9" w:rsidRDefault="00A735B3" w:rsidP="00560F4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B446C4" w14:textId="77777777" w:rsidR="00A735B3" w:rsidRPr="002E56B9" w:rsidRDefault="00A735B3" w:rsidP="00560F4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B188"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3A69091" w14:textId="77777777" w:rsidR="00A735B3" w:rsidRPr="002E56B9" w:rsidRDefault="00A735B3" w:rsidP="00560F48">
            <w:pPr>
              <w:pStyle w:val="TAL"/>
            </w:pPr>
            <w:r w:rsidRPr="002E56B9">
              <w:rPr>
                <w:lang w:eastAsia="zh-CN"/>
              </w:rPr>
              <w:t>2Rx</w:t>
            </w:r>
          </w:p>
        </w:tc>
      </w:tr>
      <w:tr w:rsidR="00A735B3" w:rsidRPr="002E56B9" w14:paraId="7496EC3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F333" w14:textId="77777777" w:rsidR="00A735B3" w:rsidRPr="002E56B9" w:rsidRDefault="00A735B3" w:rsidP="00560F4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2E357" w14:textId="77777777" w:rsidR="00A735B3" w:rsidRPr="002E56B9" w:rsidRDefault="00A735B3" w:rsidP="00560F48">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384518"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F5DF3"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3D78B"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F0C60A"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EA3F9B" w14:textId="77777777" w:rsidR="00A735B3" w:rsidRPr="002E56B9" w:rsidRDefault="00A735B3" w:rsidP="00560F48">
            <w:pPr>
              <w:pStyle w:val="TAL"/>
              <w:rPr>
                <w:b/>
              </w:rPr>
            </w:pPr>
          </w:p>
        </w:tc>
      </w:tr>
      <w:tr w:rsidR="00A735B3" w:rsidRPr="002E56B9" w14:paraId="42BF4BD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0915B" w14:textId="77777777" w:rsidR="00A735B3" w:rsidRPr="002E56B9" w:rsidRDefault="00A735B3" w:rsidP="00560F4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0543AD" w14:textId="05151645" w:rsidR="00A735B3" w:rsidRPr="002E56B9" w:rsidRDefault="00A735B3" w:rsidP="00560F48">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90201BD"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98AD9" w14:textId="77777777" w:rsidR="00A735B3" w:rsidRPr="002E56B9" w:rsidRDefault="00A735B3" w:rsidP="00560F4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2082D9" w14:textId="77777777" w:rsidR="00A735B3" w:rsidRPr="002E56B9" w:rsidRDefault="00A735B3" w:rsidP="00560F4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48746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A68EC0" w14:textId="77777777" w:rsidR="00A735B3" w:rsidRPr="002E56B9" w:rsidRDefault="00A735B3" w:rsidP="00560F48">
            <w:pPr>
              <w:pStyle w:val="TAL"/>
            </w:pPr>
            <w:r w:rsidRPr="002E56B9">
              <w:rPr>
                <w:lang w:eastAsia="zh-CN"/>
              </w:rPr>
              <w:t>2Rx</w:t>
            </w:r>
          </w:p>
        </w:tc>
      </w:tr>
      <w:tr w:rsidR="00A735B3" w:rsidRPr="002E56B9" w14:paraId="6BC87A5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3FCD6D1E" w14:textId="77777777" w:rsidR="00A735B3" w:rsidRPr="002E56B9" w:rsidRDefault="00A735B3" w:rsidP="00560F4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DFF4F6" w14:textId="2798FBB9" w:rsidR="00A735B3" w:rsidRPr="002E56B9" w:rsidRDefault="00A735B3" w:rsidP="00560F48">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8C54BC6" w14:textId="77777777" w:rsidR="00A735B3" w:rsidRPr="002E56B9" w:rsidRDefault="00A735B3" w:rsidP="00560F4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3F8AC91" w14:textId="77777777" w:rsidR="00A735B3" w:rsidRPr="002E56B9" w:rsidRDefault="00A735B3" w:rsidP="00560F4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6011502" w14:textId="77777777" w:rsidR="00A735B3" w:rsidRPr="002E56B9" w:rsidRDefault="00A735B3" w:rsidP="00560F48">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28FE1DF"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64D8C9F4" w14:textId="77777777" w:rsidR="00A735B3" w:rsidRPr="002E56B9" w:rsidRDefault="00A735B3" w:rsidP="00560F48">
            <w:pPr>
              <w:pStyle w:val="TAL"/>
              <w:rPr>
                <w:lang w:eastAsia="zh-CN"/>
              </w:rPr>
            </w:pPr>
            <w:r w:rsidRPr="002E56B9">
              <w:rPr>
                <w:lang w:val="fr-FR" w:eastAsia="zh-CN"/>
              </w:rPr>
              <w:t>2Rx</w:t>
            </w:r>
          </w:p>
        </w:tc>
      </w:tr>
      <w:tr w:rsidR="00D12200" w14:paraId="3C83D8C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044051F2" w14:textId="77777777" w:rsidR="00D12200" w:rsidRDefault="00D12200" w:rsidP="00560F4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3294613E" w14:textId="77777777" w:rsidR="00D12200" w:rsidRDefault="00D12200" w:rsidP="00560F48">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1636770" w14:textId="77777777" w:rsidR="00D12200" w:rsidRDefault="00D12200" w:rsidP="00560F4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D83D3FB" w14:textId="5C3E2AEC" w:rsidR="00D12200" w:rsidRDefault="00D12200" w:rsidP="00560F4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568290A" w14:textId="77777777" w:rsidR="00D12200" w:rsidRDefault="00D12200" w:rsidP="00560F48">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7FB364E" w14:textId="77777777" w:rsidR="00D12200" w:rsidRDefault="00D12200" w:rsidP="00560F4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B5F27B9" w14:textId="77777777" w:rsidR="00D12200" w:rsidRDefault="00D12200" w:rsidP="00560F48">
            <w:pPr>
              <w:pStyle w:val="TAL"/>
              <w:rPr>
                <w:lang w:val="fr-FR" w:eastAsia="zh-CN"/>
              </w:rPr>
            </w:pPr>
            <w:r>
              <w:rPr>
                <w:lang w:val="fr-FR" w:eastAsia="zh-CN"/>
              </w:rPr>
              <w:t>2Rx</w:t>
            </w:r>
          </w:p>
        </w:tc>
      </w:tr>
      <w:tr w:rsidR="00A735B3" w:rsidRPr="002E56B9" w14:paraId="4FC15FE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A779C" w14:textId="77777777" w:rsidR="00A735B3" w:rsidRPr="002E56B9" w:rsidRDefault="00A735B3" w:rsidP="00560F4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9B560A" w14:textId="77777777" w:rsidR="00A735B3" w:rsidRPr="002E56B9" w:rsidRDefault="00A735B3" w:rsidP="00560F4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40AA94"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DCCDCE"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D009BD"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27073"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0CEFC" w14:textId="77777777" w:rsidR="00A735B3" w:rsidRPr="002E56B9" w:rsidRDefault="00A735B3" w:rsidP="00560F48">
            <w:pPr>
              <w:pStyle w:val="TAL"/>
              <w:rPr>
                <w:b/>
              </w:rPr>
            </w:pPr>
          </w:p>
        </w:tc>
      </w:tr>
      <w:tr w:rsidR="00A735B3" w:rsidRPr="002E56B9" w14:paraId="2F6DCA8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91043" w14:textId="77777777" w:rsidR="00A735B3" w:rsidRPr="002E56B9" w:rsidRDefault="00A735B3" w:rsidP="00560F48">
            <w:pPr>
              <w:pStyle w:val="TAL"/>
              <w:rPr>
                <w:b/>
                <w:lang w:eastAsia="zh-TW"/>
              </w:rPr>
            </w:pPr>
            <w:r w:rsidRPr="002E56B9">
              <w:rPr>
                <w:b/>
                <w:lang w:eastAsia="zh-TW"/>
              </w:rPr>
              <w:lastRenderedPageBreak/>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41B108" w14:textId="77777777" w:rsidR="00A735B3" w:rsidRPr="002E56B9" w:rsidRDefault="00A735B3" w:rsidP="00560F4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315FD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59B95"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E880F"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6749F"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FB69" w14:textId="77777777" w:rsidR="00A735B3" w:rsidRPr="002E56B9" w:rsidRDefault="00A735B3" w:rsidP="00560F48">
            <w:pPr>
              <w:pStyle w:val="TAL"/>
              <w:rPr>
                <w:b/>
              </w:rPr>
            </w:pPr>
          </w:p>
        </w:tc>
      </w:tr>
      <w:tr w:rsidR="00A735B3" w:rsidRPr="002E56B9" w14:paraId="6ABEB3F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F7FA7" w14:textId="77777777" w:rsidR="00A735B3" w:rsidRPr="002E56B9" w:rsidRDefault="00A735B3" w:rsidP="00560F4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1D0DEA4" w14:textId="77777777" w:rsidR="00A735B3" w:rsidRPr="002E56B9" w:rsidRDefault="00A735B3" w:rsidP="00560F4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FA2387"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31C5BD"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7BB961" w14:textId="77777777" w:rsidR="00A735B3" w:rsidRPr="002E56B9" w:rsidRDefault="00A735B3" w:rsidP="00560F4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839049"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1664" w14:textId="77777777" w:rsidR="00A735B3" w:rsidRPr="002E56B9" w:rsidRDefault="00A735B3" w:rsidP="00560F48">
            <w:pPr>
              <w:pStyle w:val="TAL"/>
            </w:pPr>
            <w:r w:rsidRPr="002E56B9">
              <w:rPr>
                <w:lang w:eastAsia="zh-CN"/>
              </w:rPr>
              <w:t>2Rx</w:t>
            </w:r>
          </w:p>
        </w:tc>
      </w:tr>
      <w:tr w:rsidR="00A735B3" w:rsidRPr="002E56B9" w14:paraId="2C3D2D2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A3EE7" w14:textId="77777777" w:rsidR="00A735B3" w:rsidRPr="002E56B9" w:rsidRDefault="00A735B3" w:rsidP="00560F4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11C04A6" w14:textId="77777777" w:rsidR="00A735B3" w:rsidRPr="002E56B9" w:rsidRDefault="00A735B3" w:rsidP="00560F4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EB4140"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3124A"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5152C9" w14:textId="77777777" w:rsidR="00A735B3" w:rsidRPr="002E56B9" w:rsidRDefault="00A735B3" w:rsidP="00560F4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2E1C1C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D50567" w14:textId="77777777" w:rsidR="00A735B3" w:rsidRPr="002E56B9" w:rsidRDefault="00A735B3" w:rsidP="00560F48">
            <w:pPr>
              <w:pStyle w:val="TAL"/>
            </w:pPr>
            <w:r w:rsidRPr="002E56B9">
              <w:rPr>
                <w:lang w:eastAsia="zh-CN"/>
              </w:rPr>
              <w:t>2Rx</w:t>
            </w:r>
          </w:p>
        </w:tc>
      </w:tr>
      <w:tr w:rsidR="00A735B3" w:rsidRPr="002E56B9" w14:paraId="5A96E71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9870F" w14:textId="77777777" w:rsidR="00A735B3" w:rsidRPr="002E56B9" w:rsidRDefault="00A735B3" w:rsidP="00560F4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BF2125" w14:textId="77777777" w:rsidR="00A735B3" w:rsidRPr="002E56B9" w:rsidRDefault="00A735B3" w:rsidP="00560F4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6741FC"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5B4D91" w14:textId="77777777" w:rsidR="00A735B3" w:rsidRPr="002E56B9" w:rsidRDefault="00A735B3" w:rsidP="00560F4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0BB989B" w14:textId="77777777" w:rsidR="00A735B3" w:rsidRPr="002E56B9" w:rsidRDefault="00A735B3" w:rsidP="00560F4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7DA3F90"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53534" w14:textId="77777777" w:rsidR="00A735B3" w:rsidRPr="002E56B9" w:rsidRDefault="00A735B3" w:rsidP="00560F48">
            <w:pPr>
              <w:pStyle w:val="TAL"/>
            </w:pPr>
            <w:r w:rsidRPr="002E56B9">
              <w:rPr>
                <w:lang w:eastAsia="zh-CN"/>
              </w:rPr>
              <w:t>2Rx</w:t>
            </w:r>
          </w:p>
        </w:tc>
      </w:tr>
      <w:tr w:rsidR="00A735B3" w:rsidRPr="002E56B9" w14:paraId="72522F6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BC646" w14:textId="77777777" w:rsidR="00A735B3" w:rsidRPr="002E56B9" w:rsidRDefault="00A735B3" w:rsidP="00560F48">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C626DBB" w14:textId="77777777" w:rsidR="00A735B3" w:rsidRPr="002E56B9" w:rsidRDefault="00A735B3" w:rsidP="00560F4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1873E7"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233E02" w14:textId="77777777" w:rsidR="00A735B3" w:rsidRPr="002E56B9" w:rsidRDefault="00A735B3" w:rsidP="00560F4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30EAB71" w14:textId="77777777" w:rsidR="00A735B3" w:rsidRPr="002E56B9" w:rsidRDefault="00A735B3" w:rsidP="00560F4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4D3EA4A"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FE35C" w14:textId="77777777" w:rsidR="00A735B3" w:rsidRPr="002E56B9" w:rsidRDefault="00A735B3" w:rsidP="00560F48">
            <w:pPr>
              <w:pStyle w:val="TAL"/>
            </w:pPr>
            <w:r w:rsidRPr="002E56B9">
              <w:rPr>
                <w:lang w:eastAsia="zh-CN"/>
              </w:rPr>
              <w:t>2Rx</w:t>
            </w:r>
          </w:p>
        </w:tc>
      </w:tr>
      <w:tr w:rsidR="00A735B3" w:rsidRPr="002E56B9" w14:paraId="5127348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0E99E" w14:textId="77777777" w:rsidR="00A735B3" w:rsidRPr="002E56B9" w:rsidRDefault="00A735B3" w:rsidP="00560F4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63F2798" w14:textId="77777777" w:rsidR="00A735B3" w:rsidRPr="002E56B9" w:rsidRDefault="00A735B3" w:rsidP="00560F4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DEB9DA"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8CAC8B"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45439" w14:textId="77777777" w:rsidR="00A735B3" w:rsidRPr="002E56B9" w:rsidRDefault="00A735B3" w:rsidP="00560F4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DFCEC5"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0C4105" w14:textId="77777777" w:rsidR="00A735B3" w:rsidRPr="002E56B9" w:rsidRDefault="00A735B3" w:rsidP="00560F48">
            <w:pPr>
              <w:pStyle w:val="TAL"/>
            </w:pPr>
            <w:r w:rsidRPr="002E56B9">
              <w:rPr>
                <w:lang w:eastAsia="zh-CN"/>
              </w:rPr>
              <w:t>2Rx</w:t>
            </w:r>
          </w:p>
        </w:tc>
      </w:tr>
      <w:tr w:rsidR="00A735B3" w:rsidRPr="002E56B9" w14:paraId="3F2FA3E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8182052" w14:textId="77777777" w:rsidR="00A735B3" w:rsidRPr="002E56B9" w:rsidRDefault="00A735B3" w:rsidP="00560F48">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09CE9D9" w14:textId="32FDB981" w:rsidR="00A735B3" w:rsidRPr="002E56B9" w:rsidRDefault="00A735B3" w:rsidP="00560F48">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EC3C735"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BDF786" w14:textId="77777777" w:rsidR="00A735B3" w:rsidRPr="002E56B9" w:rsidRDefault="00A735B3" w:rsidP="00560F4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DCDA8A9" w14:textId="77777777" w:rsidR="00A735B3" w:rsidRPr="002E56B9" w:rsidRDefault="00A735B3" w:rsidP="00560F48">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5CC167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4185A59F" w14:textId="77777777" w:rsidR="00A735B3" w:rsidRPr="002E56B9" w:rsidRDefault="00A735B3" w:rsidP="00560F48">
            <w:pPr>
              <w:pStyle w:val="TAL"/>
              <w:rPr>
                <w:lang w:eastAsia="zh-CN"/>
              </w:rPr>
            </w:pPr>
          </w:p>
        </w:tc>
      </w:tr>
      <w:tr w:rsidR="00A735B3" w:rsidRPr="002E56B9" w14:paraId="641D2E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21B06270" w14:textId="77777777" w:rsidR="00A735B3" w:rsidRPr="002E56B9" w:rsidRDefault="00A735B3" w:rsidP="00560F4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BD2407" w14:textId="4AC266C6" w:rsidR="00A735B3" w:rsidRPr="002E56B9" w:rsidRDefault="00A735B3" w:rsidP="00560F48">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11BE302"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E07B9F" w14:textId="77777777" w:rsidR="00A735B3" w:rsidRPr="002E56B9" w:rsidRDefault="00A735B3" w:rsidP="00560F4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FF36FEE" w14:textId="77777777" w:rsidR="00A735B3" w:rsidRPr="002E56B9" w:rsidRDefault="00A735B3" w:rsidP="00560F4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919F04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0322AB95" w14:textId="77777777" w:rsidR="00A735B3" w:rsidRPr="002E56B9" w:rsidRDefault="00A735B3" w:rsidP="00560F48">
            <w:pPr>
              <w:pStyle w:val="TAL"/>
              <w:rPr>
                <w:lang w:eastAsia="zh-CN"/>
              </w:rPr>
            </w:pPr>
          </w:p>
        </w:tc>
      </w:tr>
      <w:tr w:rsidR="00FE345D" w:rsidRPr="00BB629B" w14:paraId="2DBAFEE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783167C4" w14:textId="77777777" w:rsidR="00FE345D" w:rsidRPr="00BB629B" w:rsidRDefault="00FE345D" w:rsidP="00560F4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A66B2BB" w14:textId="77777777" w:rsidR="00FE345D" w:rsidRPr="00BB629B" w:rsidRDefault="00FE345D" w:rsidP="00560F4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E37264" w14:textId="77777777" w:rsidR="00FE345D" w:rsidRPr="00BB629B" w:rsidRDefault="00FE345D" w:rsidP="00560F48">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0A86AF3" w14:textId="77777777" w:rsidR="00FE345D" w:rsidRPr="00BB629B" w:rsidRDefault="00FE345D" w:rsidP="00560F4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81BD999" w14:textId="77777777" w:rsidR="00FE345D" w:rsidRDefault="00FE345D" w:rsidP="00560F4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F779CF3" w14:textId="77777777" w:rsidR="00FE345D" w:rsidRPr="00BB629B" w:rsidRDefault="00FE345D"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4ACCCC00" w14:textId="77777777" w:rsidR="00FE345D" w:rsidRPr="00BB629B" w:rsidRDefault="00FE345D" w:rsidP="00560F48">
            <w:pPr>
              <w:pStyle w:val="TAL"/>
              <w:rPr>
                <w:lang w:eastAsia="zh-CN"/>
              </w:rPr>
            </w:pPr>
          </w:p>
        </w:tc>
      </w:tr>
      <w:tr w:rsidR="00A735B3" w:rsidRPr="002E56B9" w14:paraId="57FFE6E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DEBA1" w14:textId="77777777" w:rsidR="00A735B3" w:rsidRPr="002E56B9" w:rsidRDefault="00A735B3" w:rsidP="00560F4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4C71" w14:textId="77777777" w:rsidR="00A735B3" w:rsidRPr="002E56B9" w:rsidRDefault="00A735B3" w:rsidP="00560F4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32536F"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78EA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7B75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54D0"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C63DE" w14:textId="77777777" w:rsidR="00A735B3" w:rsidRPr="002E56B9" w:rsidRDefault="00A735B3" w:rsidP="00560F48">
            <w:pPr>
              <w:pStyle w:val="TAL"/>
              <w:rPr>
                <w:b/>
              </w:rPr>
            </w:pPr>
          </w:p>
        </w:tc>
      </w:tr>
      <w:tr w:rsidR="00A735B3" w:rsidRPr="002E56B9" w14:paraId="41F869C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93E87" w14:textId="77777777" w:rsidR="00A735B3" w:rsidRPr="002E56B9" w:rsidRDefault="00A735B3" w:rsidP="00560F4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F06D08" w14:textId="77777777" w:rsidR="00A735B3" w:rsidRPr="002E56B9" w:rsidRDefault="00A735B3" w:rsidP="00560F4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370EC"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FDD3D"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B715EC"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D0D162"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5D7C" w14:textId="77777777" w:rsidR="00A735B3" w:rsidRPr="002E56B9" w:rsidRDefault="00A735B3" w:rsidP="00560F48">
            <w:pPr>
              <w:pStyle w:val="TAL"/>
              <w:rPr>
                <w:b/>
              </w:rPr>
            </w:pPr>
          </w:p>
        </w:tc>
      </w:tr>
      <w:tr w:rsidR="00A735B3" w:rsidRPr="002E56B9" w14:paraId="71F5F47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F3B14" w14:textId="77777777" w:rsidR="00A735B3" w:rsidRPr="002E56B9" w:rsidRDefault="00A735B3" w:rsidP="00560F4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78A6028" w14:textId="77777777" w:rsidR="00A735B3" w:rsidRPr="002E56B9" w:rsidRDefault="00A735B3" w:rsidP="00560F4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7BBF8"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2DFFA" w14:textId="77777777" w:rsidR="00A735B3" w:rsidRPr="002E56B9" w:rsidRDefault="00A735B3" w:rsidP="00560F4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274D37" w14:textId="77777777" w:rsidR="00A735B3" w:rsidRPr="002E56B9" w:rsidRDefault="00A735B3" w:rsidP="00560F4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A1731"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AE86EF7" w14:textId="77777777" w:rsidR="00A735B3" w:rsidRPr="002E56B9" w:rsidRDefault="00A735B3" w:rsidP="00560F48">
            <w:pPr>
              <w:pStyle w:val="TAL"/>
            </w:pPr>
            <w:r w:rsidRPr="002E56B9">
              <w:rPr>
                <w:lang w:eastAsia="zh-CN"/>
              </w:rPr>
              <w:t>2Rx</w:t>
            </w:r>
          </w:p>
        </w:tc>
      </w:tr>
      <w:tr w:rsidR="00A735B3" w:rsidRPr="002E56B9" w14:paraId="186F0E7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B04117" w14:textId="77777777" w:rsidR="00A735B3" w:rsidRPr="002E56B9" w:rsidRDefault="00A735B3" w:rsidP="00560F4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BBDCA54" w14:textId="1EED9CC3" w:rsidR="00A735B3" w:rsidRPr="002E56B9" w:rsidRDefault="00A735B3" w:rsidP="00560F48">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07AA1E" w14:textId="77777777" w:rsidR="00A735B3" w:rsidRPr="002E56B9" w:rsidRDefault="00A735B3" w:rsidP="00560F48">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16242E" w14:textId="77777777" w:rsidR="00A735B3" w:rsidRPr="002E56B9" w:rsidRDefault="00A735B3" w:rsidP="00560F48">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76C609" w14:textId="77777777" w:rsidR="00A735B3" w:rsidRPr="002E56B9" w:rsidRDefault="00A735B3" w:rsidP="00560F48">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98327D"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D5E2EB" w14:textId="77777777" w:rsidR="00A735B3" w:rsidRPr="002E56B9" w:rsidRDefault="00A735B3" w:rsidP="00560F48">
            <w:pPr>
              <w:pStyle w:val="TAL"/>
            </w:pPr>
            <w:r w:rsidRPr="002E56B9">
              <w:rPr>
                <w:lang w:eastAsia="zh-CN"/>
              </w:rPr>
              <w:t>2Rx</w:t>
            </w:r>
          </w:p>
        </w:tc>
      </w:tr>
      <w:tr w:rsidR="00A735B3" w:rsidRPr="002E56B9" w14:paraId="6BDEE94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9B9F2" w14:textId="77777777" w:rsidR="00A735B3" w:rsidRPr="002E56B9" w:rsidRDefault="00A735B3" w:rsidP="00560F4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AF8241" w14:textId="77777777" w:rsidR="00A735B3" w:rsidRPr="002E56B9" w:rsidRDefault="00A735B3" w:rsidP="00560F4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24F5DE"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92208"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B8BB0"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A9F4D"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E27EF" w14:textId="77777777" w:rsidR="00A735B3" w:rsidRPr="002E56B9" w:rsidRDefault="00A735B3" w:rsidP="00560F48">
            <w:pPr>
              <w:pStyle w:val="TAL"/>
              <w:rPr>
                <w:b/>
              </w:rPr>
            </w:pPr>
          </w:p>
        </w:tc>
      </w:tr>
      <w:tr w:rsidR="00A735B3" w:rsidRPr="002E56B9" w14:paraId="19F0139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A8CA8B" w14:textId="77777777" w:rsidR="00A735B3" w:rsidRPr="002E56B9" w:rsidRDefault="00A735B3" w:rsidP="00560F4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6F30B5" w14:textId="77777777" w:rsidR="00A735B3" w:rsidRPr="002E56B9" w:rsidRDefault="00A735B3" w:rsidP="00560F4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AC4D0B"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48F2B" w14:textId="77777777" w:rsidR="00A735B3" w:rsidRPr="002E56B9" w:rsidRDefault="00A735B3" w:rsidP="00560F4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BC514F3" w14:textId="77777777" w:rsidR="00A735B3" w:rsidRPr="002E56B9" w:rsidRDefault="00A735B3" w:rsidP="00560F4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C18E30"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88E18" w14:textId="77777777" w:rsidR="00A735B3" w:rsidRPr="002E56B9" w:rsidRDefault="00A735B3" w:rsidP="00560F48">
            <w:pPr>
              <w:pStyle w:val="TAL"/>
            </w:pPr>
            <w:r w:rsidRPr="002E56B9">
              <w:rPr>
                <w:lang w:eastAsia="zh-CN"/>
              </w:rPr>
              <w:t>2Rx</w:t>
            </w:r>
          </w:p>
        </w:tc>
      </w:tr>
      <w:tr w:rsidR="00A735B3" w:rsidRPr="002E56B9" w14:paraId="7B8E2C8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BB49D" w14:textId="77777777" w:rsidR="00A735B3" w:rsidRPr="002E56B9" w:rsidRDefault="00A735B3" w:rsidP="00560F4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CA614" w14:textId="77777777" w:rsidR="00A735B3" w:rsidRPr="002E56B9" w:rsidRDefault="00A735B3" w:rsidP="00560F48">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3C2C34"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87FAF"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750A3"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D64FD" w14:textId="77777777" w:rsidR="00A735B3" w:rsidRPr="002E56B9" w:rsidRDefault="00A735B3"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82DB4" w14:textId="77777777" w:rsidR="00A735B3" w:rsidRPr="002E56B9" w:rsidRDefault="00A735B3" w:rsidP="00560F48">
            <w:pPr>
              <w:pStyle w:val="TAL"/>
              <w:rPr>
                <w:b/>
              </w:rPr>
            </w:pPr>
          </w:p>
        </w:tc>
      </w:tr>
      <w:tr w:rsidR="00A735B3" w:rsidRPr="002E56B9" w14:paraId="74E6750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F2497" w14:textId="77777777" w:rsidR="00A735B3" w:rsidRPr="002E56B9" w:rsidRDefault="00A735B3" w:rsidP="00560F48">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F3B7DE9" w14:textId="77777777" w:rsidR="00A735B3" w:rsidRPr="002E56B9" w:rsidRDefault="00A735B3" w:rsidP="00560F48">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185A314F" w14:textId="77777777" w:rsidR="00A735B3" w:rsidRPr="002E56B9" w:rsidRDefault="00A735B3" w:rsidP="00560F4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722591F" w14:textId="77777777" w:rsidR="00A735B3" w:rsidRPr="002E56B9" w:rsidRDefault="00A735B3" w:rsidP="00560F4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BC1E7A8" w14:textId="77777777" w:rsidR="00A735B3" w:rsidRPr="002E56B9" w:rsidRDefault="00A735B3" w:rsidP="00560F4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8E0F95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CB3CC1" w14:textId="77777777" w:rsidR="00A735B3" w:rsidRPr="002E56B9" w:rsidRDefault="00A735B3" w:rsidP="00560F48">
            <w:pPr>
              <w:pStyle w:val="TAL"/>
            </w:pPr>
          </w:p>
        </w:tc>
      </w:tr>
      <w:tr w:rsidR="00A735B3" w:rsidRPr="002E56B9" w14:paraId="0BF3F0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4813B" w14:textId="77777777" w:rsidR="00A735B3" w:rsidRPr="002E56B9" w:rsidRDefault="00A735B3" w:rsidP="00560F4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7E9FA8" w14:textId="77777777" w:rsidR="00A735B3" w:rsidRPr="002E56B9" w:rsidRDefault="00A735B3" w:rsidP="00560F4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FC71A"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5E677"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A76202"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7CD75" w14:textId="77777777" w:rsidR="00A735B3" w:rsidRPr="002E56B9" w:rsidRDefault="00A735B3"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1B61A" w14:textId="77777777" w:rsidR="00A735B3" w:rsidRPr="002E56B9" w:rsidRDefault="00A735B3" w:rsidP="00560F48">
            <w:pPr>
              <w:pStyle w:val="TAL"/>
              <w:rPr>
                <w:b/>
              </w:rPr>
            </w:pPr>
          </w:p>
        </w:tc>
      </w:tr>
      <w:tr w:rsidR="00A735B3" w:rsidRPr="002E56B9" w14:paraId="22E8CD2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E2962" w14:textId="77777777" w:rsidR="00A735B3" w:rsidRPr="002E56B9" w:rsidRDefault="00A735B3" w:rsidP="00560F48">
            <w:pPr>
              <w:pStyle w:val="TAL"/>
              <w:rPr>
                <w:lang w:eastAsia="zh-CN"/>
              </w:rPr>
            </w:pPr>
            <w:r w:rsidRPr="002E56B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25366F6B" w14:textId="77777777" w:rsidR="00A735B3" w:rsidRPr="002E56B9" w:rsidRDefault="00A735B3" w:rsidP="00560F4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45D150B" w14:textId="77777777" w:rsidR="00A735B3" w:rsidRPr="002E56B9" w:rsidRDefault="00A735B3" w:rsidP="00560F4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FD112C" w14:textId="77777777" w:rsidR="00A735B3" w:rsidRPr="002E56B9" w:rsidRDefault="00A735B3" w:rsidP="00560F4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88BE72" w14:textId="77777777" w:rsidR="00A735B3" w:rsidRPr="002E56B9" w:rsidRDefault="00A735B3" w:rsidP="00560F4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FEDFD2"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8DD7546" w14:textId="77777777" w:rsidR="00A735B3" w:rsidRPr="002E56B9" w:rsidRDefault="00A735B3" w:rsidP="00560F48">
            <w:pPr>
              <w:pStyle w:val="TAL"/>
            </w:pPr>
            <w:r w:rsidRPr="002E56B9">
              <w:rPr>
                <w:lang w:eastAsia="zh-CN"/>
              </w:rPr>
              <w:t>2Rx</w:t>
            </w:r>
          </w:p>
        </w:tc>
      </w:tr>
      <w:tr w:rsidR="00A735B3" w:rsidRPr="002E56B9" w14:paraId="0CAE224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1433E1" w14:textId="77777777" w:rsidR="00A735B3" w:rsidRPr="002E56B9" w:rsidRDefault="00A735B3" w:rsidP="00560F4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A17143C" w14:textId="77777777" w:rsidR="00A735B3" w:rsidRPr="002E56B9" w:rsidRDefault="00A735B3" w:rsidP="00560F4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6FFEF1" w14:textId="77777777" w:rsidR="00A735B3" w:rsidRPr="002E56B9" w:rsidRDefault="00A735B3" w:rsidP="00560F4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941F6C" w14:textId="77777777" w:rsidR="00A735B3" w:rsidRPr="002E56B9" w:rsidRDefault="00A735B3" w:rsidP="00560F4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6862ABB" w14:textId="77777777" w:rsidR="00A735B3" w:rsidRPr="002E56B9" w:rsidRDefault="00A735B3" w:rsidP="00560F4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4223720" w14:textId="77777777" w:rsidR="00A735B3" w:rsidRPr="002E56B9" w:rsidRDefault="00A735B3" w:rsidP="00560F48">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A9B5BE" w14:textId="77777777" w:rsidR="00A735B3" w:rsidRPr="002E56B9" w:rsidRDefault="00A735B3" w:rsidP="00560F48">
            <w:pPr>
              <w:pStyle w:val="TAL"/>
            </w:pPr>
            <w:r w:rsidRPr="002E56B9">
              <w:rPr>
                <w:lang w:eastAsia="zh-CN"/>
              </w:rPr>
              <w:t>2Rx</w:t>
            </w:r>
          </w:p>
        </w:tc>
      </w:tr>
      <w:tr w:rsidR="00F53A9A" w:rsidRPr="00BB629B" w14:paraId="3A5632A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33E40" w14:textId="77777777" w:rsidR="00F53A9A" w:rsidRPr="00BB629B" w:rsidRDefault="00F53A9A" w:rsidP="00560F4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8034D" w14:textId="77777777" w:rsidR="00F53A9A" w:rsidRPr="00BB629B" w:rsidRDefault="00F53A9A" w:rsidP="00560F4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389F3" w14:textId="77777777" w:rsidR="00F53A9A" w:rsidRPr="00BB629B" w:rsidRDefault="00F53A9A"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4FF51C" w14:textId="77777777" w:rsidR="00F53A9A" w:rsidRPr="00BB629B" w:rsidRDefault="00F53A9A"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B181A" w14:textId="77777777" w:rsidR="00F53A9A" w:rsidRPr="00BB629B" w:rsidRDefault="00F53A9A"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86A9F" w14:textId="77777777" w:rsidR="00F53A9A" w:rsidRPr="00BB629B" w:rsidRDefault="00F53A9A"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FF330C" w14:textId="77777777" w:rsidR="00F53A9A" w:rsidRPr="00BB629B" w:rsidRDefault="00F53A9A" w:rsidP="00560F48">
            <w:pPr>
              <w:pStyle w:val="TAL"/>
              <w:rPr>
                <w:b/>
              </w:rPr>
            </w:pPr>
          </w:p>
        </w:tc>
      </w:tr>
      <w:tr w:rsidR="00F53A9A" w:rsidRPr="00BB629B" w14:paraId="313C77F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2A5C3" w14:textId="77777777" w:rsidR="00F53A9A" w:rsidRPr="00BB629B" w:rsidRDefault="00F53A9A" w:rsidP="00560F4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CFDE2EF" w14:textId="77777777" w:rsidR="00F53A9A" w:rsidRPr="00BB629B" w:rsidRDefault="00F53A9A" w:rsidP="00560F4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F7D465" w14:textId="77777777" w:rsidR="00F53A9A" w:rsidRPr="00BB629B" w:rsidRDefault="00F53A9A" w:rsidP="00560F4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9C2458" w14:textId="740A007B" w:rsidR="00F53A9A" w:rsidRPr="00BB629B" w:rsidRDefault="00F53A9A" w:rsidP="00560F4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92B3542" w14:textId="77777777" w:rsidR="00F53A9A" w:rsidRPr="00BB629B" w:rsidRDefault="00F53A9A" w:rsidP="00560F4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9A71765" w14:textId="77777777" w:rsidR="00F53A9A" w:rsidRPr="00BB629B" w:rsidRDefault="00F53A9A" w:rsidP="00560F48">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393F40" w14:textId="77777777" w:rsidR="00F53A9A" w:rsidRPr="00BB629B" w:rsidRDefault="00F53A9A" w:rsidP="00560F48">
            <w:pPr>
              <w:pStyle w:val="TAL"/>
            </w:pPr>
            <w:r w:rsidRPr="00BB629B">
              <w:rPr>
                <w:lang w:eastAsia="zh-CN"/>
              </w:rPr>
              <w:t>2Rx</w:t>
            </w:r>
          </w:p>
        </w:tc>
      </w:tr>
      <w:tr w:rsidR="00F53A9A" w:rsidRPr="00BB629B" w14:paraId="6D58A87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3AA14" w14:textId="77777777" w:rsidR="00F53A9A" w:rsidRPr="00BB629B" w:rsidRDefault="00F53A9A" w:rsidP="00560F4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E30AF90" w14:textId="77777777" w:rsidR="00F53A9A" w:rsidRPr="00BB629B" w:rsidRDefault="00F53A9A" w:rsidP="00560F4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CCBE92C" w14:textId="77777777" w:rsidR="00F53A9A" w:rsidRPr="00BB629B" w:rsidRDefault="00F53A9A" w:rsidP="00560F4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BD303A" w14:textId="18D42684" w:rsidR="00F53A9A" w:rsidRPr="00BB629B" w:rsidRDefault="00F53A9A" w:rsidP="00560F4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35EFE2A2" w14:textId="77777777" w:rsidR="00F53A9A" w:rsidRPr="00BB629B" w:rsidRDefault="00F53A9A" w:rsidP="00560F4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ED63838" w14:textId="77777777" w:rsidR="00F53A9A" w:rsidRPr="00BB629B" w:rsidRDefault="00F53A9A" w:rsidP="00560F4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B378E3E" w14:textId="77777777" w:rsidR="00F53A9A" w:rsidRPr="00BB629B" w:rsidRDefault="00F53A9A" w:rsidP="00560F48">
            <w:pPr>
              <w:pStyle w:val="TAL"/>
            </w:pPr>
            <w:r w:rsidRPr="00BB629B">
              <w:rPr>
                <w:lang w:eastAsia="zh-CN"/>
              </w:rPr>
              <w:t>2Rx</w:t>
            </w:r>
          </w:p>
        </w:tc>
      </w:tr>
      <w:tr w:rsidR="00F53A9A" w:rsidRPr="00BB629B" w14:paraId="222BEA4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7D43525D" w14:textId="77777777" w:rsidR="00F53A9A" w:rsidRPr="00BB629B" w:rsidRDefault="00F53A9A" w:rsidP="00560F48">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ABBAD1A" w14:textId="77777777" w:rsidR="00F53A9A" w:rsidRPr="00BB629B" w:rsidRDefault="00F53A9A" w:rsidP="00560F4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2CEC86E7" w14:textId="77777777" w:rsidR="00F53A9A" w:rsidRPr="00BB629B" w:rsidRDefault="00F53A9A" w:rsidP="00560F4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9001833" w14:textId="381BFB7B" w:rsidR="00F53A9A" w:rsidRPr="00BB629B" w:rsidRDefault="00F53A9A" w:rsidP="00560F4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AD0C8E" w14:textId="77777777" w:rsidR="00F53A9A" w:rsidRDefault="00F53A9A" w:rsidP="00560F4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C78DFD" w14:textId="77777777" w:rsidR="00F53A9A" w:rsidRPr="00BB629B" w:rsidRDefault="00F53A9A" w:rsidP="00560F4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029ED3B1" w14:textId="77777777" w:rsidR="00F53A9A" w:rsidRPr="00BB629B" w:rsidRDefault="00F53A9A" w:rsidP="00560F48">
            <w:pPr>
              <w:pStyle w:val="TAL"/>
              <w:rPr>
                <w:lang w:eastAsia="zh-CN"/>
              </w:rPr>
            </w:pPr>
            <w:r w:rsidRPr="00BB629B">
              <w:rPr>
                <w:lang w:eastAsia="zh-CN"/>
              </w:rPr>
              <w:t>2Rx</w:t>
            </w:r>
          </w:p>
        </w:tc>
      </w:tr>
      <w:tr w:rsidR="00A735B3" w:rsidRPr="002E56B9" w14:paraId="38C9139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BE21" w14:textId="77777777" w:rsidR="00A735B3" w:rsidRPr="002E56B9" w:rsidRDefault="00A735B3" w:rsidP="00560F4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DEB967" w14:textId="77777777" w:rsidR="00A735B3" w:rsidRPr="002E56B9" w:rsidRDefault="00A735B3" w:rsidP="00560F4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B6DD9" w14:textId="77777777" w:rsidR="00A735B3" w:rsidRPr="002E56B9" w:rsidRDefault="00A735B3" w:rsidP="00560F4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1F7F9" w14:textId="77777777" w:rsidR="00A735B3" w:rsidRPr="002E56B9" w:rsidRDefault="00A735B3" w:rsidP="00560F4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2D2A3" w14:textId="77777777" w:rsidR="00A735B3" w:rsidRPr="002E56B9" w:rsidRDefault="00A735B3" w:rsidP="00560F4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57A67C" w14:textId="77777777" w:rsidR="00A735B3" w:rsidRPr="002E56B9" w:rsidRDefault="00A735B3" w:rsidP="00560F4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9AB2C5" w14:textId="77777777" w:rsidR="00A735B3" w:rsidRPr="002E56B9" w:rsidRDefault="00A735B3" w:rsidP="00560F48">
            <w:pPr>
              <w:pStyle w:val="TAL"/>
              <w:rPr>
                <w:b/>
              </w:rPr>
            </w:pPr>
          </w:p>
        </w:tc>
      </w:tr>
      <w:tr w:rsidR="00A735B3" w:rsidRPr="002E56B9" w14:paraId="12EB835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9ADE" w14:textId="77777777" w:rsidR="00A735B3" w:rsidRPr="002E56B9" w:rsidRDefault="00A735B3" w:rsidP="00560F4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9EF8A8" w14:textId="77777777" w:rsidR="00A735B3" w:rsidRPr="002E56B9" w:rsidRDefault="00A735B3" w:rsidP="00560F4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B6463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3ECB" w14:textId="77777777" w:rsidR="00A735B3" w:rsidRPr="002E56B9" w:rsidRDefault="00A735B3" w:rsidP="00560F4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659590"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278869"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8E87B" w14:textId="77777777" w:rsidR="00A735B3" w:rsidRPr="002E56B9" w:rsidRDefault="00A735B3" w:rsidP="00560F48">
            <w:pPr>
              <w:pStyle w:val="TAL"/>
              <w:rPr>
                <w:b/>
                <w:lang w:eastAsia="ko-KR"/>
              </w:rPr>
            </w:pPr>
          </w:p>
        </w:tc>
      </w:tr>
      <w:tr w:rsidR="00A735B3" w:rsidRPr="002E56B9" w14:paraId="173FFF30"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A4D1C" w14:textId="77777777" w:rsidR="00A735B3" w:rsidRPr="002E56B9" w:rsidRDefault="00A735B3" w:rsidP="00560F4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0D2754" w14:textId="77777777" w:rsidR="00A735B3" w:rsidRPr="002E56B9" w:rsidRDefault="00A735B3" w:rsidP="00560F4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A9A9B"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A0506"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9F936B" w14:textId="77777777" w:rsidR="00A735B3" w:rsidRPr="002E56B9" w:rsidRDefault="00A735B3" w:rsidP="00560F4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E73A5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DB6574D" w14:textId="77777777" w:rsidR="00A735B3" w:rsidRPr="002E56B9" w:rsidRDefault="00A735B3" w:rsidP="00560F48">
            <w:pPr>
              <w:pStyle w:val="TAL"/>
            </w:pPr>
            <w:r w:rsidRPr="002E56B9">
              <w:rPr>
                <w:lang w:eastAsia="zh-CN"/>
              </w:rPr>
              <w:t>2Rx</w:t>
            </w:r>
          </w:p>
        </w:tc>
      </w:tr>
      <w:tr w:rsidR="00A735B3" w:rsidRPr="002E56B9" w14:paraId="4C6A024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DA297" w14:textId="77777777" w:rsidR="00A735B3" w:rsidRPr="002E56B9" w:rsidRDefault="00A735B3" w:rsidP="00560F48">
            <w:pPr>
              <w:pStyle w:val="TAL"/>
            </w:pPr>
            <w:r w:rsidRPr="002E56B9">
              <w:rPr>
                <w:rFonts w:eastAsia="MS Mincho"/>
              </w:rPr>
              <w:lastRenderedPageBreak/>
              <w:t>5.6.1.2</w:t>
            </w:r>
          </w:p>
        </w:tc>
        <w:tc>
          <w:tcPr>
            <w:tcW w:w="4519" w:type="dxa"/>
            <w:tcBorders>
              <w:top w:val="single" w:sz="4" w:space="0" w:color="auto"/>
              <w:left w:val="single" w:sz="4" w:space="0" w:color="auto"/>
              <w:bottom w:val="single" w:sz="4" w:space="0" w:color="auto"/>
              <w:right w:val="single" w:sz="4" w:space="0" w:color="auto"/>
            </w:tcBorders>
            <w:hideMark/>
          </w:tcPr>
          <w:p w14:paraId="2AC33FA4" w14:textId="77777777" w:rsidR="00A735B3" w:rsidRPr="002E56B9" w:rsidRDefault="00A735B3" w:rsidP="00560F4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F6D46AE"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3D3B5B" w14:textId="77777777" w:rsidR="00A735B3" w:rsidRPr="002E56B9" w:rsidRDefault="00A735B3" w:rsidP="00560F4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1AEA19" w14:textId="77777777" w:rsidR="00A735B3" w:rsidRPr="002E56B9" w:rsidRDefault="00A735B3" w:rsidP="00560F4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93AB54"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0A516" w14:textId="77777777" w:rsidR="00A735B3" w:rsidRPr="002E56B9" w:rsidRDefault="00A735B3" w:rsidP="00560F48">
            <w:pPr>
              <w:pStyle w:val="TAL"/>
            </w:pPr>
            <w:r w:rsidRPr="002E56B9">
              <w:rPr>
                <w:lang w:eastAsia="zh-CN"/>
              </w:rPr>
              <w:t>2Rx</w:t>
            </w:r>
          </w:p>
        </w:tc>
      </w:tr>
      <w:tr w:rsidR="00A735B3" w:rsidRPr="002E56B9" w14:paraId="2AF233F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1E7D" w14:textId="77777777" w:rsidR="00A735B3" w:rsidRPr="002E56B9" w:rsidRDefault="00A735B3" w:rsidP="00560F4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2896512" w14:textId="77777777" w:rsidR="00A735B3" w:rsidRPr="002E56B9" w:rsidRDefault="00A735B3" w:rsidP="00560F4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BF73E33"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A227D" w14:textId="77777777" w:rsidR="00A735B3" w:rsidRPr="002E56B9" w:rsidRDefault="00A735B3" w:rsidP="00560F4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A9E7E9" w14:textId="77777777" w:rsidR="00A735B3" w:rsidRPr="002E56B9" w:rsidRDefault="00A735B3" w:rsidP="00560F4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328899"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AAF1CD6" w14:textId="77777777" w:rsidR="00A735B3" w:rsidRPr="002E56B9" w:rsidRDefault="00A735B3" w:rsidP="00560F48">
            <w:pPr>
              <w:pStyle w:val="TAL"/>
            </w:pPr>
            <w:r w:rsidRPr="002E56B9">
              <w:rPr>
                <w:lang w:eastAsia="zh-CN"/>
              </w:rPr>
              <w:t>2Rx</w:t>
            </w:r>
          </w:p>
        </w:tc>
      </w:tr>
      <w:tr w:rsidR="00A735B3" w:rsidRPr="002E56B9" w14:paraId="19A5F75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0EFF0" w14:textId="77777777" w:rsidR="00A735B3" w:rsidRPr="002E56B9" w:rsidRDefault="00A735B3" w:rsidP="00560F4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CC1962B" w14:textId="77777777" w:rsidR="00A735B3" w:rsidRPr="002E56B9" w:rsidRDefault="00A735B3" w:rsidP="00560F4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9AAAA23"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DFB99" w14:textId="77777777" w:rsidR="00A735B3" w:rsidRPr="002E56B9" w:rsidRDefault="00A735B3" w:rsidP="00560F4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1B9F23B" w14:textId="77777777" w:rsidR="00A735B3" w:rsidRPr="002E56B9" w:rsidRDefault="00A735B3" w:rsidP="00560F4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58E6626"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199CC" w14:textId="77777777" w:rsidR="00A735B3" w:rsidRPr="002E56B9" w:rsidRDefault="00A735B3" w:rsidP="00560F48">
            <w:pPr>
              <w:pStyle w:val="TAL"/>
            </w:pPr>
            <w:r w:rsidRPr="002E56B9">
              <w:rPr>
                <w:lang w:eastAsia="zh-CN"/>
              </w:rPr>
              <w:t>2Rx</w:t>
            </w:r>
          </w:p>
        </w:tc>
      </w:tr>
      <w:tr w:rsidR="00A735B3" w:rsidRPr="002E56B9" w14:paraId="33467F2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0F4C82" w14:textId="77777777" w:rsidR="00A735B3" w:rsidRPr="002E56B9" w:rsidRDefault="00A735B3" w:rsidP="00560F4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F6C0A9" w14:textId="77777777" w:rsidR="00A735B3" w:rsidRPr="002E56B9" w:rsidRDefault="00A735B3" w:rsidP="00560F4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49FE6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B12ADA" w14:textId="77777777" w:rsidR="00A735B3" w:rsidRPr="002E56B9" w:rsidRDefault="00A735B3" w:rsidP="00560F4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C5D5F2"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D7C35"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2C830" w14:textId="77777777" w:rsidR="00A735B3" w:rsidRPr="002E56B9" w:rsidRDefault="00A735B3" w:rsidP="00560F48">
            <w:pPr>
              <w:pStyle w:val="TAL"/>
              <w:rPr>
                <w:b/>
                <w:lang w:eastAsia="ko-KR"/>
              </w:rPr>
            </w:pPr>
          </w:p>
        </w:tc>
      </w:tr>
      <w:tr w:rsidR="00A735B3" w:rsidRPr="002E56B9" w14:paraId="04E3A8C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7D67A" w14:textId="77777777" w:rsidR="00A735B3" w:rsidRPr="002E56B9" w:rsidRDefault="00A735B3" w:rsidP="00560F4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03BD6B8" w14:textId="77777777" w:rsidR="00A735B3" w:rsidRPr="002E56B9" w:rsidRDefault="00A735B3" w:rsidP="00560F4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A926DD"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44B3D8" w14:textId="77777777" w:rsidR="00A735B3" w:rsidRPr="002E56B9" w:rsidRDefault="00A735B3" w:rsidP="00560F4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B42ADA"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6DCCEAE"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1A8C0" w14:textId="77777777" w:rsidR="00A735B3" w:rsidRPr="002E56B9" w:rsidRDefault="00A735B3" w:rsidP="00560F48">
            <w:pPr>
              <w:pStyle w:val="TAL"/>
              <w:rPr>
                <w:lang w:eastAsia="ko-KR"/>
              </w:rPr>
            </w:pPr>
            <w:r w:rsidRPr="002E56B9">
              <w:rPr>
                <w:lang w:eastAsia="zh-CN"/>
              </w:rPr>
              <w:t>2Rx</w:t>
            </w:r>
          </w:p>
        </w:tc>
      </w:tr>
      <w:tr w:rsidR="00A735B3" w:rsidRPr="002E56B9" w14:paraId="28EBEF2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F1B76" w14:textId="77777777" w:rsidR="00A735B3" w:rsidRPr="002E56B9" w:rsidRDefault="00A735B3" w:rsidP="00560F4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05D3BAF" w14:textId="77777777" w:rsidR="00A735B3" w:rsidRPr="002E56B9" w:rsidRDefault="00A735B3" w:rsidP="00560F4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C77CCB"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0B57E2"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372E4D" w14:textId="77777777" w:rsidR="00A735B3" w:rsidRPr="002E56B9" w:rsidRDefault="00A735B3" w:rsidP="00560F4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F8187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5490" w14:textId="77777777" w:rsidR="00A735B3" w:rsidRPr="002E56B9" w:rsidRDefault="00A735B3" w:rsidP="00560F48">
            <w:pPr>
              <w:pStyle w:val="TAL"/>
              <w:rPr>
                <w:lang w:eastAsia="ko-KR"/>
              </w:rPr>
            </w:pPr>
            <w:r w:rsidRPr="002E56B9">
              <w:rPr>
                <w:lang w:eastAsia="zh-CN"/>
              </w:rPr>
              <w:t>2Rx</w:t>
            </w:r>
          </w:p>
        </w:tc>
      </w:tr>
      <w:tr w:rsidR="00A735B3" w:rsidRPr="002E56B9" w14:paraId="0F76BBD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29902" w14:textId="77777777" w:rsidR="00A735B3" w:rsidRPr="002E56B9" w:rsidRDefault="00A735B3" w:rsidP="00560F4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F4ECDE" w14:textId="77777777" w:rsidR="00A735B3" w:rsidRPr="002E56B9" w:rsidRDefault="00A735B3" w:rsidP="00560F4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2FE653"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A3EAA5"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6DBCBF" w14:textId="77777777" w:rsidR="00A735B3" w:rsidRPr="002E56B9" w:rsidRDefault="00A735B3" w:rsidP="00560F4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EEA82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5C5EC" w14:textId="77777777" w:rsidR="00A735B3" w:rsidRPr="002E56B9" w:rsidRDefault="00A735B3" w:rsidP="00560F48">
            <w:pPr>
              <w:pStyle w:val="TAL"/>
            </w:pPr>
            <w:r w:rsidRPr="002E56B9">
              <w:rPr>
                <w:lang w:eastAsia="zh-CN"/>
              </w:rPr>
              <w:t>2Rx</w:t>
            </w:r>
          </w:p>
        </w:tc>
      </w:tr>
      <w:tr w:rsidR="00A735B3" w:rsidRPr="002E56B9" w14:paraId="4BF915E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0D70F" w14:textId="77777777" w:rsidR="00A735B3" w:rsidRPr="002E56B9" w:rsidRDefault="00A735B3" w:rsidP="00560F48">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6173DE0" w14:textId="77777777" w:rsidR="00A735B3" w:rsidRPr="002E56B9" w:rsidRDefault="00A735B3" w:rsidP="00560F4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DBC00"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122F21"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A6EAD0" w14:textId="77777777" w:rsidR="00A735B3" w:rsidRPr="002E56B9" w:rsidRDefault="00A735B3" w:rsidP="00560F4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A8B27F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A33FC" w14:textId="77777777" w:rsidR="00A735B3" w:rsidRPr="002E56B9" w:rsidRDefault="00A735B3" w:rsidP="00560F48">
            <w:pPr>
              <w:pStyle w:val="TAL"/>
            </w:pPr>
            <w:r w:rsidRPr="002E56B9">
              <w:rPr>
                <w:lang w:eastAsia="zh-CN"/>
              </w:rPr>
              <w:t>2Rx</w:t>
            </w:r>
          </w:p>
        </w:tc>
      </w:tr>
      <w:tr w:rsidR="00A735B3" w:rsidRPr="002E56B9" w14:paraId="2019397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AF499" w14:textId="77777777" w:rsidR="00A735B3" w:rsidRPr="002E56B9" w:rsidRDefault="00A735B3" w:rsidP="00560F4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E1660B4" w14:textId="77777777" w:rsidR="00A735B3" w:rsidRPr="002E56B9" w:rsidRDefault="00A735B3" w:rsidP="00560F4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B88D267" w14:textId="77777777" w:rsidR="00A735B3" w:rsidRPr="002E56B9" w:rsidRDefault="00A735B3" w:rsidP="00560F4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AFC7A4E" w14:textId="77777777" w:rsidR="00A735B3" w:rsidRPr="002E56B9" w:rsidRDefault="00A735B3" w:rsidP="00560F4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2ECE7B6" w14:textId="77777777" w:rsidR="00A735B3" w:rsidRPr="002E56B9" w:rsidRDefault="00A735B3" w:rsidP="00560F48">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582282F" w14:textId="2396B803" w:rsidR="00A735B3" w:rsidRPr="002E56B9" w:rsidRDefault="0028529E" w:rsidP="00560F4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D4C3850" w14:textId="77777777" w:rsidR="00A735B3" w:rsidRPr="002E56B9" w:rsidRDefault="00A735B3" w:rsidP="00560F48">
            <w:pPr>
              <w:pStyle w:val="TAL"/>
            </w:pPr>
            <w:r w:rsidRPr="002E56B9">
              <w:rPr>
                <w:lang w:eastAsia="zh-CN"/>
              </w:rPr>
              <w:t>2Rx</w:t>
            </w:r>
          </w:p>
        </w:tc>
      </w:tr>
      <w:tr w:rsidR="00A735B3" w:rsidRPr="002E56B9" w14:paraId="0622136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E735C" w14:textId="77777777" w:rsidR="00A735B3" w:rsidRPr="002E56B9" w:rsidRDefault="00A735B3" w:rsidP="00560F4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F5C3DD4" w14:textId="77777777" w:rsidR="00A735B3" w:rsidRPr="002E56B9" w:rsidRDefault="00A735B3" w:rsidP="00560F4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BCCAB4" w14:textId="77777777" w:rsidR="00A735B3" w:rsidRPr="002E56B9" w:rsidRDefault="00A735B3" w:rsidP="00560F4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5B94052" w14:textId="77777777" w:rsidR="00A735B3" w:rsidRPr="002E56B9" w:rsidRDefault="00A735B3" w:rsidP="00560F4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E55709" w14:textId="77777777" w:rsidR="00A735B3" w:rsidRPr="002E56B9" w:rsidRDefault="00A735B3" w:rsidP="00560F48">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48FEE3" w14:textId="5FD6CBAC" w:rsidR="00A735B3" w:rsidRPr="002E56B9" w:rsidRDefault="0028529E" w:rsidP="00560F4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E6725CD" w14:textId="77777777" w:rsidR="00A735B3" w:rsidRPr="002E56B9" w:rsidRDefault="00A735B3" w:rsidP="00560F48">
            <w:pPr>
              <w:pStyle w:val="TAL"/>
            </w:pPr>
            <w:r w:rsidRPr="002E56B9">
              <w:rPr>
                <w:lang w:eastAsia="zh-CN"/>
              </w:rPr>
              <w:t>2Rx</w:t>
            </w:r>
          </w:p>
        </w:tc>
      </w:tr>
      <w:tr w:rsidR="00A735B3" w:rsidRPr="002E56B9" w14:paraId="4D77FBE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FEA14" w14:textId="77777777" w:rsidR="00A735B3" w:rsidRPr="002E56B9" w:rsidRDefault="00A735B3" w:rsidP="00560F4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8D3E4EB" w14:textId="77777777" w:rsidR="00A735B3" w:rsidRPr="002E56B9" w:rsidRDefault="00A735B3" w:rsidP="00560F4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01FB8A"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B1BB3BF" w14:textId="77777777" w:rsidR="00A735B3" w:rsidRPr="002E56B9" w:rsidRDefault="00A735B3" w:rsidP="00560F4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0CBA5B0" w14:textId="77777777" w:rsidR="00A735B3" w:rsidRPr="002E56B9" w:rsidRDefault="00A735B3" w:rsidP="00560F48">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FA04227" w14:textId="0F23F4DB"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16BDB0" w14:textId="77777777" w:rsidR="00A735B3" w:rsidRPr="002E56B9" w:rsidRDefault="00A735B3" w:rsidP="00560F48">
            <w:pPr>
              <w:pStyle w:val="TAL"/>
            </w:pPr>
            <w:r w:rsidRPr="002E56B9">
              <w:rPr>
                <w:lang w:eastAsia="zh-CN"/>
              </w:rPr>
              <w:t>2Rx</w:t>
            </w:r>
          </w:p>
        </w:tc>
      </w:tr>
      <w:tr w:rsidR="00A735B3" w:rsidRPr="002E56B9" w14:paraId="1F8801D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6B2A5" w14:textId="77777777" w:rsidR="00A735B3" w:rsidRPr="002E56B9" w:rsidRDefault="00A735B3" w:rsidP="00560F4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F00177F" w14:textId="77777777" w:rsidR="00A735B3" w:rsidRPr="002E56B9" w:rsidRDefault="00A735B3" w:rsidP="00560F4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92156B"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C4C58C7" w14:textId="77777777" w:rsidR="00A735B3" w:rsidRPr="002E56B9" w:rsidRDefault="00A735B3" w:rsidP="00560F4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7F698E6" w14:textId="77777777" w:rsidR="00A735B3" w:rsidRPr="002E56B9" w:rsidRDefault="00A735B3" w:rsidP="00560F48">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54516D" w14:textId="61F057A2"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479F9" w14:textId="77777777" w:rsidR="00A735B3" w:rsidRPr="002E56B9" w:rsidRDefault="00A735B3" w:rsidP="00560F48">
            <w:pPr>
              <w:pStyle w:val="TAL"/>
            </w:pPr>
            <w:r w:rsidRPr="002E56B9">
              <w:rPr>
                <w:lang w:eastAsia="zh-CN"/>
              </w:rPr>
              <w:t>2Rx</w:t>
            </w:r>
          </w:p>
        </w:tc>
      </w:tr>
      <w:tr w:rsidR="00A735B3" w:rsidRPr="002E56B9" w14:paraId="4BDDCCA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BCB1B" w14:textId="77777777" w:rsidR="00A735B3" w:rsidRPr="002E56B9" w:rsidRDefault="00A735B3" w:rsidP="00560F4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6BAC84" w14:textId="77777777" w:rsidR="00A735B3" w:rsidRPr="002E56B9" w:rsidRDefault="00A735B3" w:rsidP="00560F4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C6186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A2CFB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2080821"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92CD9F7"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8B2BBDD" w14:textId="77777777" w:rsidR="00A735B3" w:rsidRPr="002E56B9" w:rsidRDefault="00A735B3" w:rsidP="00560F48">
            <w:pPr>
              <w:pStyle w:val="TAL"/>
              <w:rPr>
                <w:b/>
              </w:rPr>
            </w:pPr>
          </w:p>
        </w:tc>
      </w:tr>
      <w:tr w:rsidR="00A735B3" w:rsidRPr="002E56B9" w14:paraId="01A340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1D5F4" w14:textId="77777777" w:rsidR="00A735B3" w:rsidRPr="002E56B9" w:rsidRDefault="00A735B3" w:rsidP="00560F4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C79A198" w14:textId="77777777" w:rsidR="00A735B3" w:rsidRPr="002E56B9" w:rsidRDefault="00A735B3" w:rsidP="00560F4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13927A7"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8B2E692"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42BA7"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4BA3D9"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D9912D" w14:textId="77777777" w:rsidR="00A735B3" w:rsidRPr="002E56B9" w:rsidRDefault="00A735B3" w:rsidP="00560F48">
            <w:pPr>
              <w:pStyle w:val="TAL"/>
            </w:pPr>
            <w:r w:rsidRPr="002E56B9">
              <w:rPr>
                <w:lang w:eastAsia="zh-CN"/>
              </w:rPr>
              <w:t>2Rx</w:t>
            </w:r>
          </w:p>
        </w:tc>
      </w:tr>
      <w:tr w:rsidR="00A735B3" w:rsidRPr="002E56B9" w14:paraId="24E5469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FE3B7A" w14:textId="77777777" w:rsidR="00A735B3" w:rsidRPr="002E56B9" w:rsidRDefault="00A735B3" w:rsidP="00560F4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A3CBBCC" w14:textId="77777777" w:rsidR="00A735B3" w:rsidRPr="002E56B9" w:rsidRDefault="00A735B3" w:rsidP="00560F4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6FD4584"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60D2EF"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890FF0" w14:textId="77777777" w:rsidR="00A735B3" w:rsidRPr="002E56B9" w:rsidRDefault="00A735B3" w:rsidP="00560F4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35406E"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CF5986C" w14:textId="77777777" w:rsidR="00A735B3" w:rsidRPr="002E56B9" w:rsidRDefault="00A735B3" w:rsidP="00560F48">
            <w:pPr>
              <w:pStyle w:val="TAL"/>
            </w:pPr>
            <w:r w:rsidRPr="002E56B9">
              <w:rPr>
                <w:lang w:eastAsia="zh-CN"/>
              </w:rPr>
              <w:t>2Rx</w:t>
            </w:r>
          </w:p>
        </w:tc>
      </w:tr>
      <w:tr w:rsidR="00A735B3" w:rsidRPr="002E56B9" w14:paraId="53A5D35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2FE15" w14:textId="77777777" w:rsidR="00A735B3" w:rsidRPr="002E56B9" w:rsidRDefault="00A735B3" w:rsidP="00560F48">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B6A2792" w14:textId="77777777" w:rsidR="00A735B3" w:rsidRPr="002E56B9" w:rsidRDefault="00A735B3" w:rsidP="00560F4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7CF1DF"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E57A5B7"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D560A"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A5AA17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F01D6D" w14:textId="77777777" w:rsidR="00A735B3" w:rsidRPr="002E56B9" w:rsidRDefault="00A735B3" w:rsidP="00560F48">
            <w:pPr>
              <w:pStyle w:val="TAL"/>
            </w:pPr>
            <w:r w:rsidRPr="002E56B9">
              <w:rPr>
                <w:lang w:eastAsia="zh-CN"/>
              </w:rPr>
              <w:t>2Rx</w:t>
            </w:r>
          </w:p>
        </w:tc>
      </w:tr>
      <w:tr w:rsidR="00A735B3" w:rsidRPr="002E56B9" w14:paraId="3618844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A963EF" w14:textId="77777777" w:rsidR="00A735B3" w:rsidRPr="002E56B9" w:rsidRDefault="00A735B3" w:rsidP="00560F4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C6B8B8F" w14:textId="77777777" w:rsidR="00A735B3" w:rsidRPr="002E56B9" w:rsidRDefault="00A735B3" w:rsidP="00560F4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CE94"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962F79B"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1C81A" w14:textId="77777777" w:rsidR="00A735B3" w:rsidRPr="002E56B9" w:rsidRDefault="00A735B3" w:rsidP="00560F4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2682A3"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6E5DFD" w14:textId="77777777" w:rsidR="00A735B3" w:rsidRPr="002E56B9" w:rsidRDefault="00A735B3" w:rsidP="00560F48">
            <w:pPr>
              <w:pStyle w:val="TAL"/>
            </w:pPr>
            <w:r w:rsidRPr="002E56B9">
              <w:rPr>
                <w:lang w:eastAsia="zh-CN"/>
              </w:rPr>
              <w:t>2Rx</w:t>
            </w:r>
          </w:p>
        </w:tc>
      </w:tr>
      <w:tr w:rsidR="00A735B3" w:rsidRPr="002E56B9" w14:paraId="17FBDA0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597A209" w14:textId="77777777" w:rsidR="00A735B3" w:rsidRPr="002E56B9" w:rsidRDefault="00A735B3" w:rsidP="00560F4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53011FC" w14:textId="77777777" w:rsidR="00A735B3" w:rsidRPr="002E56B9" w:rsidRDefault="00A735B3" w:rsidP="00560F4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02E947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60166C1" w14:textId="77777777" w:rsidR="00A735B3" w:rsidRPr="002E56B9" w:rsidRDefault="00A735B3" w:rsidP="00560F4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ECFBA53" w14:textId="77777777" w:rsidR="00A735B3" w:rsidRPr="002E56B9" w:rsidRDefault="00A735B3" w:rsidP="00560F4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22BF58B"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5B77A4D8" w14:textId="77777777" w:rsidR="00A735B3" w:rsidRPr="002E56B9" w:rsidRDefault="00A735B3" w:rsidP="00560F48">
            <w:pPr>
              <w:pStyle w:val="TAL"/>
              <w:rPr>
                <w:lang w:eastAsia="zh-CN"/>
              </w:rPr>
            </w:pPr>
            <w:r w:rsidRPr="002E56B9">
              <w:rPr>
                <w:lang w:eastAsia="zh-CN"/>
              </w:rPr>
              <w:t>2Rx</w:t>
            </w:r>
          </w:p>
        </w:tc>
      </w:tr>
      <w:tr w:rsidR="00A735B3" w:rsidRPr="002E56B9" w14:paraId="0140CF8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7CCB5" w14:textId="77777777" w:rsidR="00A735B3" w:rsidRPr="002E56B9" w:rsidRDefault="00A735B3" w:rsidP="00560F4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EA4FBE4" w14:textId="77777777" w:rsidR="00A735B3" w:rsidRPr="002E56B9" w:rsidRDefault="00A735B3" w:rsidP="00560F4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60463F"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A73D8B8"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4DF22C"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E5047F8"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E5C198" w14:textId="77777777" w:rsidR="00A735B3" w:rsidRPr="002E56B9" w:rsidRDefault="00A735B3" w:rsidP="00560F48">
            <w:pPr>
              <w:pStyle w:val="TAL"/>
              <w:rPr>
                <w:b/>
              </w:rPr>
            </w:pPr>
          </w:p>
        </w:tc>
      </w:tr>
      <w:tr w:rsidR="00A735B3" w:rsidRPr="002E56B9" w14:paraId="3526F0D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2E65D8FD" w14:textId="77777777" w:rsidR="00A735B3" w:rsidRPr="002E56B9" w:rsidRDefault="00A735B3" w:rsidP="00560F48">
            <w:pPr>
              <w:pStyle w:val="TAL"/>
              <w:rPr>
                <w:rFonts w:cs="Arial"/>
                <w:szCs w:val="18"/>
              </w:rPr>
            </w:pPr>
            <w:r w:rsidRPr="002E56B9">
              <w:rPr>
                <w:rFonts w:cs="Arial"/>
                <w:szCs w:val="18"/>
              </w:rPr>
              <w:lastRenderedPageBreak/>
              <w:t>5.6.6.1</w:t>
            </w:r>
          </w:p>
        </w:tc>
        <w:tc>
          <w:tcPr>
            <w:tcW w:w="4519" w:type="dxa"/>
            <w:tcBorders>
              <w:top w:val="single" w:sz="4" w:space="0" w:color="auto"/>
              <w:left w:val="single" w:sz="4" w:space="0" w:color="auto"/>
              <w:bottom w:val="single" w:sz="4" w:space="0" w:color="auto"/>
              <w:right w:val="single" w:sz="4" w:space="0" w:color="auto"/>
            </w:tcBorders>
          </w:tcPr>
          <w:p w14:paraId="14423A2E" w14:textId="77777777" w:rsidR="00A735B3" w:rsidRPr="002E56B9" w:rsidRDefault="00A735B3" w:rsidP="00560F4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BBEB4A4"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E24C311" w14:textId="77777777" w:rsidR="00A735B3" w:rsidRPr="002E56B9" w:rsidRDefault="00A735B3" w:rsidP="00560F4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35C5046"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78052E3"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70F8B6EA" w14:textId="77777777" w:rsidR="00A735B3" w:rsidRPr="002E56B9" w:rsidRDefault="00A735B3" w:rsidP="00560F48">
            <w:pPr>
              <w:pStyle w:val="TAL"/>
            </w:pPr>
            <w:r w:rsidRPr="002E56B9">
              <w:t>2Rx</w:t>
            </w:r>
          </w:p>
          <w:p w14:paraId="108E10CB" w14:textId="77777777" w:rsidR="00A735B3" w:rsidRPr="002E56B9" w:rsidRDefault="00A735B3" w:rsidP="00560F48">
            <w:pPr>
              <w:pStyle w:val="TAL"/>
              <w:rPr>
                <w:lang w:eastAsia="zh-CN"/>
              </w:rPr>
            </w:pPr>
            <w:r w:rsidRPr="002E56B9">
              <w:t>4Rx</w:t>
            </w:r>
          </w:p>
        </w:tc>
      </w:tr>
      <w:tr w:rsidR="00A735B3" w:rsidRPr="002E56B9" w14:paraId="3EE2655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31F36C89" w14:textId="77777777" w:rsidR="00A735B3" w:rsidRPr="002E56B9" w:rsidRDefault="00A735B3" w:rsidP="00560F4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2978F38" w14:textId="77777777" w:rsidR="00A735B3" w:rsidRPr="002E56B9" w:rsidRDefault="00A735B3" w:rsidP="00560F4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B5E542C"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D00D5A" w14:textId="77777777" w:rsidR="00A735B3" w:rsidRPr="002E56B9" w:rsidRDefault="00A735B3" w:rsidP="00560F4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749D08CA"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671815"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5913AA48" w14:textId="77777777" w:rsidR="00A735B3" w:rsidRPr="002E56B9" w:rsidRDefault="00A735B3" w:rsidP="00560F48">
            <w:pPr>
              <w:pStyle w:val="TAL"/>
            </w:pPr>
            <w:r w:rsidRPr="002E56B9">
              <w:t>2Rx</w:t>
            </w:r>
          </w:p>
          <w:p w14:paraId="62785F06" w14:textId="77777777" w:rsidR="00A735B3" w:rsidRPr="002E56B9" w:rsidRDefault="00A735B3" w:rsidP="00560F48">
            <w:pPr>
              <w:pStyle w:val="TAL"/>
              <w:rPr>
                <w:lang w:eastAsia="zh-CN"/>
              </w:rPr>
            </w:pPr>
            <w:r w:rsidRPr="002E56B9">
              <w:t>4Rx</w:t>
            </w:r>
          </w:p>
        </w:tc>
      </w:tr>
      <w:tr w:rsidR="00A735B3" w:rsidRPr="002E56B9" w14:paraId="2396D7E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0E566D43" w14:textId="77777777" w:rsidR="00A735B3" w:rsidRPr="002E56B9" w:rsidRDefault="00A735B3" w:rsidP="00560F4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4AA4EBA" w14:textId="77777777" w:rsidR="00A735B3" w:rsidRPr="002E56B9" w:rsidRDefault="00A735B3" w:rsidP="00560F4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9AEF91"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E557C8" w14:textId="77777777" w:rsidR="00A735B3" w:rsidRPr="002E56B9" w:rsidRDefault="00A735B3" w:rsidP="00560F4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17655FC9"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7186A7A"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6EB99698" w14:textId="77777777" w:rsidR="00A735B3" w:rsidRPr="002E56B9" w:rsidRDefault="00A735B3" w:rsidP="00560F48">
            <w:pPr>
              <w:pStyle w:val="TAL"/>
            </w:pPr>
            <w:r w:rsidRPr="002E56B9">
              <w:t>2Rx</w:t>
            </w:r>
          </w:p>
          <w:p w14:paraId="60D341F9" w14:textId="77777777" w:rsidR="00A735B3" w:rsidRPr="002E56B9" w:rsidRDefault="00A735B3" w:rsidP="00560F48">
            <w:pPr>
              <w:pStyle w:val="TAL"/>
              <w:rPr>
                <w:lang w:eastAsia="zh-CN"/>
              </w:rPr>
            </w:pPr>
            <w:r w:rsidRPr="002E56B9">
              <w:t>4Rx</w:t>
            </w:r>
          </w:p>
        </w:tc>
      </w:tr>
      <w:tr w:rsidR="00A735B3" w:rsidRPr="002E56B9" w14:paraId="6E67DC3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6A392" w14:textId="77777777" w:rsidR="00A735B3" w:rsidRPr="002E56B9" w:rsidRDefault="00A735B3" w:rsidP="00560F4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DF745" w14:textId="77777777" w:rsidR="00A735B3" w:rsidRPr="002E56B9" w:rsidRDefault="00A735B3" w:rsidP="00560F4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0D2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A3B88"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AB57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41312A"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07C6F1" w14:textId="77777777" w:rsidR="00A735B3" w:rsidRPr="002E56B9" w:rsidRDefault="00A735B3" w:rsidP="00560F48">
            <w:pPr>
              <w:pStyle w:val="TAL"/>
              <w:rPr>
                <w:b/>
              </w:rPr>
            </w:pPr>
          </w:p>
        </w:tc>
      </w:tr>
      <w:tr w:rsidR="00A735B3" w:rsidRPr="002E56B9" w14:paraId="60D6DD5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154F" w14:textId="77777777" w:rsidR="00A735B3" w:rsidRPr="002E56B9" w:rsidRDefault="00A735B3" w:rsidP="00560F4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48FF" w14:textId="77777777" w:rsidR="00A735B3" w:rsidRPr="002E56B9" w:rsidRDefault="00A735B3" w:rsidP="00560F4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843B8C"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D4CB1"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A3EC41"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5E2B"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86851" w14:textId="77777777" w:rsidR="00A735B3" w:rsidRPr="002E56B9" w:rsidRDefault="00A735B3" w:rsidP="00560F48">
            <w:pPr>
              <w:pStyle w:val="TAL"/>
              <w:rPr>
                <w:b/>
              </w:rPr>
            </w:pPr>
          </w:p>
        </w:tc>
      </w:tr>
      <w:tr w:rsidR="00A735B3" w:rsidRPr="002E56B9" w14:paraId="68AE594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F549DD" w14:textId="77777777" w:rsidR="00A735B3" w:rsidRPr="002E56B9" w:rsidRDefault="00A735B3" w:rsidP="00560F4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361F6A2B" w14:textId="77777777" w:rsidR="00A735B3" w:rsidRPr="002E56B9" w:rsidRDefault="00A735B3" w:rsidP="00560F4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38C704"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C4AA"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8069EC"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6C7D7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62C4D" w14:textId="77777777" w:rsidR="00A735B3" w:rsidRPr="002E56B9" w:rsidRDefault="00A735B3" w:rsidP="00560F48">
            <w:pPr>
              <w:pStyle w:val="TAL"/>
            </w:pPr>
            <w:r w:rsidRPr="002E56B9">
              <w:rPr>
                <w:lang w:eastAsia="zh-CN"/>
              </w:rPr>
              <w:t>2Rx</w:t>
            </w:r>
          </w:p>
        </w:tc>
      </w:tr>
      <w:tr w:rsidR="00A735B3" w:rsidRPr="002E56B9" w14:paraId="1C4A6DD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6B7D" w14:textId="77777777" w:rsidR="00A735B3" w:rsidRPr="002E56B9" w:rsidRDefault="00A735B3" w:rsidP="00560F4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5BC5AB3" w14:textId="77777777" w:rsidR="00A735B3" w:rsidRPr="002E56B9" w:rsidRDefault="00A735B3" w:rsidP="00560F4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F05906"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40668"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6ABB5"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B6161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B7528" w14:textId="77777777" w:rsidR="00A735B3" w:rsidRPr="002E56B9" w:rsidRDefault="00A735B3" w:rsidP="00560F48">
            <w:pPr>
              <w:pStyle w:val="TAL"/>
            </w:pPr>
            <w:r w:rsidRPr="002E56B9">
              <w:rPr>
                <w:lang w:eastAsia="zh-CN"/>
              </w:rPr>
              <w:t>2Rx</w:t>
            </w:r>
          </w:p>
        </w:tc>
      </w:tr>
      <w:tr w:rsidR="00A735B3" w:rsidRPr="002E56B9" w14:paraId="01601FA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41FE0" w14:textId="77777777" w:rsidR="00A735B3" w:rsidRPr="002E56B9" w:rsidRDefault="00A735B3" w:rsidP="00560F4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227C79E" w14:textId="77777777" w:rsidR="00A735B3" w:rsidRPr="002E56B9" w:rsidRDefault="00A735B3" w:rsidP="00560F4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1B9F7"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7E9BB" w14:textId="77777777" w:rsidR="00A735B3" w:rsidRPr="002E56B9" w:rsidRDefault="00A735B3" w:rsidP="00560F4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FEA332" w14:textId="77777777" w:rsidR="00A735B3" w:rsidRPr="002E56B9" w:rsidRDefault="00A735B3" w:rsidP="00560F48">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1C77D2C" w14:textId="17A46CCE"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D19C9D1" w14:textId="77777777" w:rsidR="00A735B3" w:rsidRPr="002E56B9" w:rsidRDefault="00A735B3" w:rsidP="00560F48">
            <w:pPr>
              <w:pStyle w:val="TAL"/>
            </w:pPr>
            <w:r w:rsidRPr="002E56B9">
              <w:rPr>
                <w:lang w:eastAsia="zh-CN"/>
              </w:rPr>
              <w:t>2Rx</w:t>
            </w:r>
          </w:p>
        </w:tc>
      </w:tr>
      <w:tr w:rsidR="00A735B3" w:rsidRPr="002E56B9" w14:paraId="41214A0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AC3E5C" w14:textId="77777777" w:rsidR="00A735B3" w:rsidRPr="002E56B9" w:rsidRDefault="00A735B3" w:rsidP="00560F4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E13BB1" w14:textId="77777777" w:rsidR="00A735B3" w:rsidRPr="002E56B9" w:rsidRDefault="00A735B3" w:rsidP="00560F4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BECA9"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2F6DE"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759D0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1520F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9E1890" w14:textId="77777777" w:rsidR="00A735B3" w:rsidRPr="002E56B9" w:rsidRDefault="00A735B3" w:rsidP="00560F48">
            <w:pPr>
              <w:pStyle w:val="TAL"/>
              <w:rPr>
                <w:b/>
              </w:rPr>
            </w:pPr>
          </w:p>
        </w:tc>
      </w:tr>
      <w:tr w:rsidR="00A735B3" w:rsidRPr="002E56B9" w14:paraId="79192C3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225A0B" w14:textId="77777777" w:rsidR="00A735B3" w:rsidRPr="002E56B9" w:rsidRDefault="00A735B3" w:rsidP="00560F4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1E52DDE" w14:textId="77777777" w:rsidR="00A735B3" w:rsidRPr="002E56B9" w:rsidRDefault="00A735B3" w:rsidP="00560F4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1D5745"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9BFB3"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2BE109" w14:textId="77777777" w:rsidR="00A735B3" w:rsidRPr="002E56B9" w:rsidRDefault="00A735B3" w:rsidP="00560F4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4FA26"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D6283" w14:textId="77777777" w:rsidR="00A735B3" w:rsidRPr="002E56B9" w:rsidRDefault="00A735B3" w:rsidP="00560F48">
            <w:pPr>
              <w:pStyle w:val="TAL"/>
            </w:pPr>
            <w:r w:rsidRPr="002E56B9">
              <w:rPr>
                <w:lang w:eastAsia="zh-CN"/>
              </w:rPr>
              <w:t>2Rx</w:t>
            </w:r>
          </w:p>
        </w:tc>
      </w:tr>
      <w:tr w:rsidR="00A735B3" w:rsidRPr="002E56B9" w14:paraId="6A9E717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1C751" w14:textId="77777777" w:rsidR="00A735B3" w:rsidRPr="002E56B9" w:rsidRDefault="00A735B3" w:rsidP="00560F4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06085528" w14:textId="77777777" w:rsidR="00A735B3" w:rsidRPr="002E56B9" w:rsidRDefault="00A735B3" w:rsidP="00560F4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B79422"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A376"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1DA7CD" w14:textId="77777777" w:rsidR="00A735B3" w:rsidRPr="002E56B9" w:rsidRDefault="00A735B3" w:rsidP="00560F4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B5DAE"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05BFDE" w14:textId="77777777" w:rsidR="00A735B3" w:rsidRPr="002E56B9" w:rsidRDefault="00A735B3" w:rsidP="00560F48">
            <w:pPr>
              <w:pStyle w:val="TAL"/>
            </w:pPr>
            <w:r w:rsidRPr="002E56B9">
              <w:rPr>
                <w:lang w:eastAsia="zh-CN"/>
              </w:rPr>
              <w:t>2Rx</w:t>
            </w:r>
          </w:p>
        </w:tc>
      </w:tr>
      <w:tr w:rsidR="00A735B3" w:rsidRPr="002E56B9" w14:paraId="100A420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345C2" w14:textId="77777777" w:rsidR="00A735B3" w:rsidRPr="002E56B9" w:rsidRDefault="00A735B3" w:rsidP="00560F48">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7FC6A" w14:textId="77777777" w:rsidR="00A735B3" w:rsidRPr="002E56B9" w:rsidRDefault="00A735B3" w:rsidP="00560F4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AB5FA7"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147F0"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B1737E"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8702E"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47286" w14:textId="77777777" w:rsidR="00A735B3" w:rsidRPr="002E56B9" w:rsidRDefault="00A735B3" w:rsidP="00560F48">
            <w:pPr>
              <w:pStyle w:val="TAL"/>
              <w:rPr>
                <w:b/>
              </w:rPr>
            </w:pPr>
          </w:p>
        </w:tc>
      </w:tr>
      <w:tr w:rsidR="00A735B3" w:rsidRPr="002E56B9" w14:paraId="62A376F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45EC8" w14:textId="77777777" w:rsidR="00A735B3" w:rsidRPr="002E56B9" w:rsidRDefault="00A735B3" w:rsidP="00560F4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052719" w14:textId="77777777" w:rsidR="00A735B3" w:rsidRPr="002E56B9" w:rsidRDefault="00A735B3" w:rsidP="00560F4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B9E172"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0A9386" w14:textId="77777777" w:rsidR="00A735B3" w:rsidRPr="002E56B9" w:rsidRDefault="00A735B3" w:rsidP="00560F4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CA75F6" w14:textId="77777777" w:rsidR="00A735B3" w:rsidRPr="002E56B9" w:rsidRDefault="00A735B3" w:rsidP="00560F48">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31C48F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8FDF4" w14:textId="77777777" w:rsidR="00A735B3" w:rsidRPr="002E56B9" w:rsidRDefault="00A735B3" w:rsidP="00560F48">
            <w:pPr>
              <w:pStyle w:val="TAL"/>
            </w:pPr>
            <w:r w:rsidRPr="002E56B9">
              <w:rPr>
                <w:lang w:eastAsia="zh-CN"/>
              </w:rPr>
              <w:t>2Rx</w:t>
            </w:r>
          </w:p>
        </w:tc>
      </w:tr>
      <w:tr w:rsidR="00A735B3" w:rsidRPr="002E56B9" w14:paraId="1D9ED64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8EA22" w14:textId="77777777" w:rsidR="00A735B3" w:rsidRPr="002E56B9" w:rsidRDefault="00A735B3" w:rsidP="00560F4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ADAD77E" w14:textId="77777777" w:rsidR="00A735B3" w:rsidRPr="002E56B9" w:rsidRDefault="00A735B3" w:rsidP="00560F4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89DF00"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D0839" w14:textId="77777777" w:rsidR="00A735B3" w:rsidRPr="002E56B9" w:rsidRDefault="00A735B3" w:rsidP="00560F4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714B0D" w14:textId="77777777" w:rsidR="00A735B3" w:rsidRPr="002E56B9" w:rsidRDefault="00A735B3" w:rsidP="00560F48">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158EB1F"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B40BCFC" w14:textId="77777777" w:rsidR="00A735B3" w:rsidRPr="002E56B9" w:rsidRDefault="00A735B3" w:rsidP="00560F48">
            <w:pPr>
              <w:pStyle w:val="TAL"/>
            </w:pPr>
            <w:r w:rsidRPr="002E56B9">
              <w:rPr>
                <w:lang w:eastAsia="zh-CN"/>
              </w:rPr>
              <w:t>2Rx</w:t>
            </w:r>
          </w:p>
        </w:tc>
      </w:tr>
      <w:tr w:rsidR="00A735B3" w:rsidRPr="002E56B9" w14:paraId="1095B30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F4D9D" w14:textId="77777777" w:rsidR="00A735B3" w:rsidRPr="002E56B9" w:rsidRDefault="00A735B3" w:rsidP="00560F4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A1687D" w14:textId="77777777" w:rsidR="00A735B3" w:rsidRPr="002E56B9" w:rsidRDefault="00A735B3" w:rsidP="00560F4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323EFA"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A6E62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8E84B"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47BE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34EE0" w14:textId="77777777" w:rsidR="00A735B3" w:rsidRPr="002E56B9" w:rsidRDefault="00A735B3" w:rsidP="00560F48">
            <w:pPr>
              <w:pStyle w:val="TAL"/>
              <w:rPr>
                <w:b/>
              </w:rPr>
            </w:pPr>
          </w:p>
        </w:tc>
      </w:tr>
      <w:tr w:rsidR="00A735B3" w:rsidRPr="002E56B9" w14:paraId="7E0F721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2E518" w14:textId="77777777" w:rsidR="00A735B3" w:rsidRPr="002E56B9" w:rsidRDefault="00A735B3" w:rsidP="00560F4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1BAEB9" w14:textId="77777777" w:rsidR="00A735B3" w:rsidRPr="002E56B9" w:rsidRDefault="00A735B3" w:rsidP="00560F4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AC35B" w14:textId="77777777" w:rsidR="00A735B3" w:rsidRPr="002E56B9" w:rsidRDefault="00A735B3" w:rsidP="00560F4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52CDB" w14:textId="77777777" w:rsidR="00A735B3" w:rsidRPr="002E56B9" w:rsidRDefault="00A735B3" w:rsidP="00560F4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8C6D39C" w14:textId="77777777" w:rsidR="00A735B3" w:rsidRPr="002E56B9" w:rsidRDefault="00A735B3" w:rsidP="00560F4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B0B980"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C93552" w14:textId="77777777" w:rsidR="00A735B3" w:rsidRPr="002E56B9" w:rsidRDefault="00A735B3" w:rsidP="00560F48">
            <w:pPr>
              <w:pStyle w:val="TAL"/>
              <w:rPr>
                <w:b/>
              </w:rPr>
            </w:pPr>
            <w:r w:rsidRPr="002E56B9">
              <w:rPr>
                <w:lang w:eastAsia="zh-CN"/>
              </w:rPr>
              <w:t>2Rx</w:t>
            </w:r>
          </w:p>
        </w:tc>
      </w:tr>
      <w:tr w:rsidR="00A735B3" w:rsidRPr="002E56B9" w14:paraId="2251951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99AEF5" w14:textId="77777777" w:rsidR="00A735B3" w:rsidRPr="002E56B9" w:rsidRDefault="00A735B3" w:rsidP="00560F4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D9C08C" w14:textId="77777777" w:rsidR="00A735B3" w:rsidRPr="002E56B9" w:rsidRDefault="00A735B3" w:rsidP="00560F4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CA902" w14:textId="77777777" w:rsidR="00A735B3" w:rsidRPr="002E56B9" w:rsidRDefault="00A735B3" w:rsidP="00560F4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65CD" w14:textId="77777777" w:rsidR="00A735B3" w:rsidRPr="002E56B9" w:rsidRDefault="00A735B3" w:rsidP="00560F4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CA4C88" w14:textId="77777777" w:rsidR="00A735B3" w:rsidRPr="002E56B9" w:rsidRDefault="00A735B3" w:rsidP="00560F4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E6B5D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DA573E" w14:textId="77777777" w:rsidR="00A735B3" w:rsidRPr="002E56B9" w:rsidRDefault="00A735B3" w:rsidP="00560F48">
            <w:pPr>
              <w:pStyle w:val="TAL"/>
              <w:rPr>
                <w:b/>
              </w:rPr>
            </w:pPr>
            <w:r w:rsidRPr="002E56B9">
              <w:rPr>
                <w:lang w:eastAsia="zh-CN"/>
              </w:rPr>
              <w:t>2Rx</w:t>
            </w:r>
          </w:p>
        </w:tc>
      </w:tr>
      <w:tr w:rsidR="00A735B3" w:rsidRPr="002E56B9" w14:paraId="1A954FF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ED66" w14:textId="77777777" w:rsidR="00A735B3" w:rsidRPr="002E56B9" w:rsidRDefault="00A735B3" w:rsidP="00560F4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68D2B8F" w14:textId="77777777" w:rsidR="00A735B3" w:rsidRPr="002E56B9" w:rsidRDefault="00A735B3" w:rsidP="00560F4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EE0F"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57883" w14:textId="77777777" w:rsidR="00A735B3" w:rsidRPr="002E56B9" w:rsidRDefault="00A735B3" w:rsidP="00560F4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87D02DE" w14:textId="77777777" w:rsidR="00A735B3" w:rsidRPr="002E56B9" w:rsidRDefault="00A735B3" w:rsidP="00560F4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E3F13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9A99A68" w14:textId="77777777" w:rsidR="00A735B3" w:rsidRPr="002E56B9" w:rsidRDefault="00A735B3" w:rsidP="00560F48">
            <w:pPr>
              <w:pStyle w:val="TAL"/>
              <w:rPr>
                <w:lang w:eastAsia="zh-CN"/>
              </w:rPr>
            </w:pPr>
            <w:r w:rsidRPr="002E56B9">
              <w:rPr>
                <w:lang w:eastAsia="zh-CN"/>
              </w:rPr>
              <w:t>2Rx</w:t>
            </w:r>
          </w:p>
        </w:tc>
      </w:tr>
      <w:tr w:rsidR="00A735B3" w:rsidRPr="002E56B9" w14:paraId="3464BC0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880F4" w14:textId="77777777" w:rsidR="00A735B3" w:rsidRPr="002E56B9" w:rsidRDefault="00A735B3" w:rsidP="00560F4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E7F784" w14:textId="77777777" w:rsidR="00A735B3" w:rsidRPr="002E56B9" w:rsidRDefault="00A735B3" w:rsidP="00560F4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0F6BE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C4F4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6AD52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80EC8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EADF7" w14:textId="77777777" w:rsidR="00A735B3" w:rsidRPr="002E56B9" w:rsidRDefault="00A735B3" w:rsidP="00560F48">
            <w:pPr>
              <w:pStyle w:val="TAL"/>
              <w:rPr>
                <w:b/>
              </w:rPr>
            </w:pPr>
          </w:p>
        </w:tc>
      </w:tr>
      <w:tr w:rsidR="00A735B3" w:rsidRPr="002E56B9" w14:paraId="74AC4D7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EA746" w14:textId="77777777" w:rsidR="00A735B3" w:rsidRPr="002E56B9" w:rsidRDefault="00A735B3" w:rsidP="00560F48">
            <w:pPr>
              <w:pStyle w:val="TAL"/>
            </w:pPr>
            <w:r w:rsidRPr="002E56B9">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56B3E186" w14:textId="77777777" w:rsidR="00A735B3" w:rsidRPr="002E56B9" w:rsidRDefault="00A735B3" w:rsidP="00560F4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FBB41"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1F83D5" w14:textId="77777777" w:rsidR="00A735B3" w:rsidRPr="002E56B9" w:rsidRDefault="00A735B3" w:rsidP="00560F4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23114657"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8C447C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284C5" w14:textId="77777777" w:rsidR="00A735B3" w:rsidRPr="002E56B9" w:rsidRDefault="00A735B3" w:rsidP="00560F48">
            <w:pPr>
              <w:pStyle w:val="TAL"/>
            </w:pPr>
            <w:r w:rsidRPr="002E56B9">
              <w:rPr>
                <w:lang w:eastAsia="zh-CN"/>
              </w:rPr>
              <w:t>2Rx</w:t>
            </w:r>
          </w:p>
        </w:tc>
      </w:tr>
      <w:tr w:rsidR="00A735B3" w:rsidRPr="002E56B9" w14:paraId="425CCEF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578AC" w14:textId="77777777" w:rsidR="00A735B3" w:rsidRPr="002E56B9" w:rsidRDefault="00A735B3" w:rsidP="00560F4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593243E" w14:textId="77777777" w:rsidR="00A735B3" w:rsidRPr="002E56B9" w:rsidRDefault="00A735B3" w:rsidP="00560F4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23C7B"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373257" w14:textId="77777777" w:rsidR="00A735B3" w:rsidRPr="002E56B9" w:rsidRDefault="00A735B3" w:rsidP="00560F4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29336E2"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AD3891"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6002EC" w14:textId="77777777" w:rsidR="00A735B3" w:rsidRPr="002E56B9" w:rsidRDefault="00A735B3" w:rsidP="00560F48">
            <w:pPr>
              <w:pStyle w:val="TAL"/>
            </w:pPr>
            <w:r w:rsidRPr="002E56B9">
              <w:rPr>
                <w:lang w:eastAsia="zh-CN"/>
              </w:rPr>
              <w:t>2Rx</w:t>
            </w:r>
          </w:p>
        </w:tc>
      </w:tr>
      <w:tr w:rsidR="00A735B3" w:rsidRPr="002E56B9" w14:paraId="31E5126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C61D2" w14:textId="77777777" w:rsidR="00A735B3" w:rsidRPr="002E56B9" w:rsidRDefault="00A735B3" w:rsidP="00560F4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27C1A6CF" w14:textId="77777777" w:rsidR="00A735B3" w:rsidRPr="002E56B9" w:rsidRDefault="00A735B3" w:rsidP="00560F4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290DDE"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05E01C" w14:textId="77777777" w:rsidR="00A735B3" w:rsidRPr="002E56B9" w:rsidRDefault="00A735B3" w:rsidP="00560F4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9733935"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4669872"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32BD2" w14:textId="77777777" w:rsidR="00A735B3" w:rsidRPr="002E56B9" w:rsidRDefault="00A735B3" w:rsidP="00560F48">
            <w:pPr>
              <w:pStyle w:val="TAL"/>
            </w:pPr>
            <w:r w:rsidRPr="002E56B9">
              <w:rPr>
                <w:lang w:eastAsia="zh-CN"/>
              </w:rPr>
              <w:t>2Rx</w:t>
            </w:r>
          </w:p>
        </w:tc>
      </w:tr>
      <w:tr w:rsidR="00A735B3" w:rsidRPr="002E56B9" w14:paraId="44D6F979" w14:textId="77777777" w:rsidTr="00560F4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FF973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59E43D" w14:textId="77777777" w:rsidR="00A735B3" w:rsidRPr="002E56B9" w:rsidRDefault="00A735B3" w:rsidP="00560F48">
            <w:pPr>
              <w:pStyle w:val="TAN"/>
              <w:rPr>
                <w:lang w:eastAsia="zh-TW"/>
              </w:rPr>
            </w:pPr>
            <w:r w:rsidRPr="002E56B9">
              <w:rPr>
                <w:rFonts w:eastAsia="SimSun"/>
              </w:rPr>
              <w:t>NOTE 2:</w:t>
            </w:r>
            <w:r w:rsidRPr="002E56B9">
              <w:rPr>
                <w:lang w:eastAsia="zh-TW"/>
              </w:rPr>
              <w:tab/>
            </w:r>
            <w:r w:rsidRPr="002E56B9">
              <w:t>Void.</w:t>
            </w:r>
          </w:p>
          <w:p w14:paraId="2E95D346" w14:textId="77777777" w:rsidR="00A735B3" w:rsidRPr="002E56B9" w:rsidRDefault="00A735B3" w:rsidP="00560F48">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062D7705" w14:textId="77777777" w:rsidR="00A735B3" w:rsidRPr="002E56B9" w:rsidRDefault="00A735B3" w:rsidP="00A735B3"/>
    <w:p w14:paraId="193BA90D" w14:textId="77777777" w:rsidR="00A735B3" w:rsidRPr="002E56B9" w:rsidRDefault="00A735B3" w:rsidP="00A735B3">
      <w:pPr>
        <w:pStyle w:val="TH"/>
      </w:pPr>
      <w:r w:rsidRPr="002E56B9">
        <w:t>Table 4.2-2a: Void</w:t>
      </w:r>
    </w:p>
    <w:p w14:paraId="20D10DF9" w14:textId="77777777" w:rsidR="00A735B3" w:rsidRPr="002E56B9" w:rsidRDefault="00A735B3" w:rsidP="00A735B3">
      <w:pPr>
        <w:rPr>
          <w:lang w:eastAsia="zh-CN"/>
        </w:rPr>
      </w:pPr>
    </w:p>
    <w:p w14:paraId="0F11D06B" w14:textId="77777777" w:rsidR="00A735B3" w:rsidRPr="002E56B9" w:rsidRDefault="00A735B3" w:rsidP="00A735B3">
      <w:pPr>
        <w:pStyle w:val="TH"/>
      </w:pPr>
      <w:bookmarkStart w:id="162" w:name="_Hlk68461561"/>
      <w:r w:rsidRPr="002E56B9">
        <w:lastRenderedPageBreak/>
        <w:t>Table 4.2-3</w:t>
      </w:r>
      <w:bookmarkEnd w:id="162"/>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735B3" w:rsidRPr="002E56B9" w14:paraId="0A1E0E19" w14:textId="77777777" w:rsidTr="00560F48">
        <w:trPr>
          <w:tblHeader/>
          <w:jc w:val="center"/>
        </w:trPr>
        <w:tc>
          <w:tcPr>
            <w:tcW w:w="1171" w:type="dxa"/>
            <w:tcBorders>
              <w:top w:val="single" w:sz="4" w:space="0" w:color="auto"/>
              <w:left w:val="single" w:sz="4" w:space="0" w:color="auto"/>
              <w:bottom w:val="nil"/>
              <w:right w:val="single" w:sz="4" w:space="0" w:color="auto"/>
            </w:tcBorders>
            <w:hideMark/>
          </w:tcPr>
          <w:p w14:paraId="39754CDF" w14:textId="77777777" w:rsidR="00A735B3" w:rsidRPr="002E56B9" w:rsidRDefault="00A735B3" w:rsidP="00560F4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412E319" w14:textId="77777777" w:rsidR="00A735B3" w:rsidRPr="002E56B9" w:rsidRDefault="00A735B3" w:rsidP="00560F4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9F18FD" w14:textId="77777777" w:rsidR="00A735B3" w:rsidRPr="002E56B9" w:rsidRDefault="00A735B3" w:rsidP="00560F4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98E72C2" w14:textId="77777777" w:rsidR="00A735B3" w:rsidRPr="002E56B9" w:rsidRDefault="00A735B3" w:rsidP="00560F4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78D555F0" w14:textId="77777777" w:rsidR="00A735B3" w:rsidRPr="002E56B9" w:rsidRDefault="00A735B3" w:rsidP="00560F4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B4ED3BF" w14:textId="77777777" w:rsidR="00A735B3" w:rsidRPr="002E56B9" w:rsidRDefault="00A735B3" w:rsidP="00560F48">
            <w:pPr>
              <w:pStyle w:val="TAH"/>
            </w:pPr>
            <w:r w:rsidRPr="002E56B9">
              <w:rPr>
                <w:lang w:eastAsia="zh-TW"/>
              </w:rPr>
              <w:t>Branch</w:t>
            </w:r>
          </w:p>
        </w:tc>
      </w:tr>
      <w:tr w:rsidR="00A735B3" w:rsidRPr="002E56B9" w14:paraId="75C86C90" w14:textId="77777777" w:rsidTr="00560F48">
        <w:trPr>
          <w:tblHeader/>
          <w:jc w:val="center"/>
        </w:trPr>
        <w:tc>
          <w:tcPr>
            <w:tcW w:w="1171" w:type="dxa"/>
            <w:tcBorders>
              <w:top w:val="nil"/>
              <w:left w:val="single" w:sz="4" w:space="0" w:color="auto"/>
              <w:bottom w:val="single" w:sz="4" w:space="0" w:color="auto"/>
              <w:right w:val="single" w:sz="4" w:space="0" w:color="auto"/>
            </w:tcBorders>
          </w:tcPr>
          <w:p w14:paraId="3E0F820A" w14:textId="77777777" w:rsidR="00A735B3" w:rsidRPr="002E56B9" w:rsidRDefault="00A735B3" w:rsidP="00560F48">
            <w:pPr>
              <w:pStyle w:val="TAH"/>
            </w:pPr>
          </w:p>
        </w:tc>
        <w:tc>
          <w:tcPr>
            <w:tcW w:w="4521" w:type="dxa"/>
            <w:tcBorders>
              <w:top w:val="nil"/>
              <w:left w:val="single" w:sz="4" w:space="0" w:color="auto"/>
              <w:bottom w:val="single" w:sz="4" w:space="0" w:color="auto"/>
              <w:right w:val="single" w:sz="4" w:space="0" w:color="auto"/>
            </w:tcBorders>
          </w:tcPr>
          <w:p w14:paraId="73FC92DF" w14:textId="77777777" w:rsidR="00A735B3" w:rsidRPr="002E56B9" w:rsidRDefault="00A735B3" w:rsidP="00560F48">
            <w:pPr>
              <w:pStyle w:val="TAH"/>
            </w:pPr>
          </w:p>
        </w:tc>
        <w:tc>
          <w:tcPr>
            <w:tcW w:w="827" w:type="dxa"/>
            <w:tcBorders>
              <w:top w:val="nil"/>
              <w:left w:val="single" w:sz="4" w:space="0" w:color="auto"/>
              <w:bottom w:val="single" w:sz="4" w:space="0" w:color="auto"/>
              <w:right w:val="single" w:sz="4" w:space="0" w:color="auto"/>
            </w:tcBorders>
          </w:tcPr>
          <w:p w14:paraId="3B9B5BAA" w14:textId="77777777" w:rsidR="00A735B3" w:rsidRPr="002E56B9" w:rsidRDefault="00A735B3" w:rsidP="00560F4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2185CE7" w14:textId="77777777" w:rsidR="00A735B3" w:rsidRPr="002E56B9" w:rsidRDefault="00A735B3"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BB0E316" w14:textId="77777777" w:rsidR="00A735B3" w:rsidRPr="002E56B9" w:rsidRDefault="00A735B3" w:rsidP="00560F4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1C047C51" w14:textId="77777777" w:rsidR="00A735B3" w:rsidRPr="002E56B9" w:rsidRDefault="00A735B3" w:rsidP="00560F48">
            <w:pPr>
              <w:pStyle w:val="TAH"/>
            </w:pPr>
          </w:p>
        </w:tc>
        <w:tc>
          <w:tcPr>
            <w:tcW w:w="1434" w:type="dxa"/>
            <w:tcBorders>
              <w:top w:val="nil"/>
              <w:left w:val="single" w:sz="4" w:space="0" w:color="auto"/>
              <w:bottom w:val="single" w:sz="4" w:space="0" w:color="auto"/>
              <w:right w:val="single" w:sz="4" w:space="0" w:color="auto"/>
            </w:tcBorders>
          </w:tcPr>
          <w:p w14:paraId="7321E12D" w14:textId="77777777" w:rsidR="00A735B3" w:rsidRPr="002E56B9" w:rsidRDefault="00A735B3" w:rsidP="00560F48">
            <w:pPr>
              <w:pStyle w:val="TAH"/>
            </w:pPr>
          </w:p>
        </w:tc>
      </w:tr>
      <w:tr w:rsidR="00A735B3" w:rsidRPr="002E56B9" w14:paraId="6DF555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9BBD6" w14:textId="77777777" w:rsidR="00A735B3" w:rsidRPr="002E56B9" w:rsidRDefault="00A735B3" w:rsidP="00560F4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A7CD65" w14:textId="77777777" w:rsidR="00A735B3" w:rsidRPr="002E56B9" w:rsidRDefault="00A735B3" w:rsidP="00560F4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F6E91"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C1601B"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90C4D2"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BA466"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3EBD69" w14:textId="77777777" w:rsidR="00A735B3" w:rsidRPr="002E56B9" w:rsidRDefault="00A735B3" w:rsidP="00560F48">
            <w:pPr>
              <w:pStyle w:val="TAL"/>
              <w:rPr>
                <w:b/>
                <w:lang w:eastAsia="zh-CN"/>
              </w:rPr>
            </w:pPr>
          </w:p>
        </w:tc>
      </w:tr>
      <w:tr w:rsidR="00A735B3" w:rsidRPr="002E56B9" w14:paraId="72055A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E23429" w14:textId="77777777" w:rsidR="00A735B3" w:rsidRPr="002E56B9" w:rsidRDefault="00A735B3" w:rsidP="00560F4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F7F7B7" w14:textId="77777777" w:rsidR="00A735B3" w:rsidRPr="002E56B9" w:rsidRDefault="00A735B3" w:rsidP="00560F4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6F3D5"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250FB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D9ABE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5EDB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CF238" w14:textId="77777777" w:rsidR="00A735B3" w:rsidRPr="002E56B9" w:rsidRDefault="00A735B3" w:rsidP="00560F48">
            <w:pPr>
              <w:pStyle w:val="TAL"/>
              <w:rPr>
                <w:b/>
                <w:lang w:eastAsia="zh-CN"/>
              </w:rPr>
            </w:pPr>
          </w:p>
        </w:tc>
      </w:tr>
      <w:tr w:rsidR="00A735B3" w:rsidRPr="002E56B9" w14:paraId="4DBD304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277AD9A" w14:textId="77777777" w:rsidR="00A735B3" w:rsidRPr="002E56B9" w:rsidRDefault="00A735B3" w:rsidP="00560F4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44BC0CA" w14:textId="77777777" w:rsidR="00A735B3" w:rsidRPr="002E56B9" w:rsidRDefault="00A735B3" w:rsidP="00560F4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2FE909"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BEE70"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C71561"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8C0A2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E1A77" w14:textId="77777777" w:rsidR="00A735B3" w:rsidRPr="002E56B9" w:rsidRDefault="00A735B3" w:rsidP="00560F48">
            <w:pPr>
              <w:pStyle w:val="TAL"/>
              <w:rPr>
                <w:lang w:eastAsia="zh-CN"/>
              </w:rPr>
            </w:pPr>
            <w:r w:rsidRPr="002E56B9">
              <w:rPr>
                <w:lang w:eastAsia="zh-CN"/>
              </w:rPr>
              <w:t>2Rx</w:t>
            </w:r>
          </w:p>
          <w:p w14:paraId="77FA05CB" w14:textId="77777777" w:rsidR="00A735B3" w:rsidRPr="002E56B9" w:rsidRDefault="00A735B3" w:rsidP="00560F48">
            <w:pPr>
              <w:pStyle w:val="TAL"/>
              <w:rPr>
                <w:lang w:eastAsia="zh-CN"/>
              </w:rPr>
            </w:pPr>
            <w:r w:rsidRPr="002E56B9">
              <w:rPr>
                <w:lang w:eastAsia="zh-CN"/>
              </w:rPr>
              <w:t>4Rx</w:t>
            </w:r>
          </w:p>
        </w:tc>
      </w:tr>
      <w:tr w:rsidR="00A735B3" w:rsidRPr="002E56B9" w14:paraId="5ADB3D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F24957" w14:textId="77777777" w:rsidR="00A735B3" w:rsidRPr="002E56B9" w:rsidRDefault="00A735B3" w:rsidP="00560F4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2F4933C" w14:textId="77777777" w:rsidR="00A735B3" w:rsidRPr="002E56B9" w:rsidRDefault="00A735B3" w:rsidP="00560F4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BC1056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8A7B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4624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F1CA0A"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E0AF2F" w14:textId="77777777" w:rsidR="00A735B3" w:rsidRPr="002E56B9" w:rsidRDefault="00A735B3" w:rsidP="00560F48">
            <w:pPr>
              <w:pStyle w:val="TAL"/>
              <w:rPr>
                <w:lang w:eastAsia="zh-CN"/>
              </w:rPr>
            </w:pPr>
            <w:r w:rsidRPr="002E56B9">
              <w:rPr>
                <w:lang w:eastAsia="zh-CN"/>
              </w:rPr>
              <w:t>2Rx</w:t>
            </w:r>
          </w:p>
          <w:p w14:paraId="35AD77D7" w14:textId="77777777" w:rsidR="00A735B3" w:rsidRPr="002E56B9" w:rsidRDefault="00A735B3" w:rsidP="00560F48">
            <w:pPr>
              <w:pStyle w:val="TAL"/>
              <w:rPr>
                <w:lang w:eastAsia="zh-CN"/>
              </w:rPr>
            </w:pPr>
            <w:r w:rsidRPr="002E56B9">
              <w:rPr>
                <w:lang w:eastAsia="zh-CN"/>
              </w:rPr>
              <w:t>4Rx</w:t>
            </w:r>
          </w:p>
        </w:tc>
      </w:tr>
      <w:tr w:rsidR="00A735B3" w:rsidRPr="002E56B9" w14:paraId="5B5EFE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7DF0BB6" w14:textId="77777777" w:rsidR="00A735B3" w:rsidRPr="002E56B9" w:rsidRDefault="00A735B3" w:rsidP="00560F4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2D112F8" w14:textId="77777777" w:rsidR="00A735B3" w:rsidRPr="002E56B9" w:rsidRDefault="00A735B3" w:rsidP="00560F4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D1835F"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A98DBC"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AF1DF2"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1C8CAD"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DB8CA" w14:textId="77777777" w:rsidR="00A735B3" w:rsidRPr="002E56B9" w:rsidRDefault="00A735B3" w:rsidP="00560F48">
            <w:pPr>
              <w:pStyle w:val="TAL"/>
              <w:rPr>
                <w:lang w:eastAsia="zh-CN"/>
              </w:rPr>
            </w:pPr>
            <w:r w:rsidRPr="002E56B9">
              <w:rPr>
                <w:lang w:eastAsia="zh-CN"/>
              </w:rPr>
              <w:t>2Rx</w:t>
            </w:r>
          </w:p>
          <w:p w14:paraId="6FB7059B" w14:textId="77777777" w:rsidR="00A735B3" w:rsidRPr="002E56B9" w:rsidRDefault="00A735B3" w:rsidP="00560F48">
            <w:pPr>
              <w:pStyle w:val="TAL"/>
              <w:rPr>
                <w:lang w:eastAsia="zh-CN"/>
              </w:rPr>
            </w:pPr>
            <w:r w:rsidRPr="002E56B9">
              <w:rPr>
                <w:lang w:eastAsia="zh-CN"/>
              </w:rPr>
              <w:t>4Rx</w:t>
            </w:r>
          </w:p>
        </w:tc>
      </w:tr>
      <w:tr w:rsidR="00A735B3" w:rsidRPr="002E56B9" w14:paraId="0A398F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65B0894" w14:textId="77777777" w:rsidR="00A735B3" w:rsidRPr="002E56B9" w:rsidRDefault="00A735B3" w:rsidP="00560F4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D650868" w14:textId="77777777" w:rsidR="00A735B3" w:rsidRPr="002E56B9" w:rsidRDefault="00A735B3" w:rsidP="00560F4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00542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AA0661"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8C3B4BE"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F9C07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8FD66" w14:textId="77777777" w:rsidR="00A735B3" w:rsidRPr="002E56B9" w:rsidRDefault="00A735B3" w:rsidP="00560F48">
            <w:pPr>
              <w:pStyle w:val="TAL"/>
              <w:rPr>
                <w:lang w:eastAsia="zh-CN"/>
              </w:rPr>
            </w:pPr>
            <w:r w:rsidRPr="002E56B9">
              <w:rPr>
                <w:lang w:eastAsia="zh-CN"/>
              </w:rPr>
              <w:t>2Rx</w:t>
            </w:r>
          </w:p>
          <w:p w14:paraId="4EFE3B66" w14:textId="77777777" w:rsidR="00A735B3" w:rsidRPr="002E56B9" w:rsidRDefault="00A735B3" w:rsidP="00560F48">
            <w:pPr>
              <w:pStyle w:val="TAL"/>
              <w:rPr>
                <w:lang w:eastAsia="zh-CN"/>
              </w:rPr>
            </w:pPr>
            <w:r w:rsidRPr="002E56B9">
              <w:rPr>
                <w:lang w:eastAsia="zh-CN"/>
              </w:rPr>
              <w:t>4Rx</w:t>
            </w:r>
          </w:p>
        </w:tc>
      </w:tr>
      <w:tr w:rsidR="00A735B3" w:rsidRPr="002E56B9" w14:paraId="74EB4B0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541339" w14:textId="77777777" w:rsidR="00A735B3" w:rsidRPr="002E56B9" w:rsidRDefault="00A735B3" w:rsidP="00560F4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D726984" w14:textId="77777777" w:rsidR="00A735B3" w:rsidRPr="002E56B9" w:rsidRDefault="00A735B3" w:rsidP="00560F4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46D7C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D1AE37"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152630"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66A76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2FE098" w14:textId="77777777" w:rsidR="00A735B3" w:rsidRPr="002E56B9" w:rsidRDefault="00A735B3" w:rsidP="00560F48">
            <w:pPr>
              <w:pStyle w:val="TAL"/>
              <w:rPr>
                <w:lang w:eastAsia="zh-CN"/>
              </w:rPr>
            </w:pPr>
            <w:r w:rsidRPr="002E56B9">
              <w:rPr>
                <w:lang w:eastAsia="zh-CN"/>
              </w:rPr>
              <w:t>2Rx</w:t>
            </w:r>
          </w:p>
          <w:p w14:paraId="76C8156F" w14:textId="77777777" w:rsidR="00A735B3" w:rsidRPr="002E56B9" w:rsidRDefault="00A735B3" w:rsidP="00560F48">
            <w:pPr>
              <w:pStyle w:val="TAL"/>
              <w:rPr>
                <w:lang w:eastAsia="zh-CN"/>
              </w:rPr>
            </w:pPr>
            <w:r w:rsidRPr="002E56B9">
              <w:rPr>
                <w:lang w:eastAsia="zh-CN"/>
              </w:rPr>
              <w:t>4Rx</w:t>
            </w:r>
          </w:p>
        </w:tc>
      </w:tr>
      <w:tr w:rsidR="00A735B3" w:rsidRPr="002E56B9" w14:paraId="02F0278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1A9D6DC" w14:textId="77777777" w:rsidR="00A735B3" w:rsidRPr="002E56B9" w:rsidRDefault="00A735B3" w:rsidP="00560F4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BA479E1" w14:textId="77777777" w:rsidR="00A735B3" w:rsidRPr="002E56B9" w:rsidRDefault="00A735B3" w:rsidP="00560F4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E4A347"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58A772"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11C9348"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4B2D5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162F13" w14:textId="77777777" w:rsidR="00A735B3" w:rsidRPr="002E56B9" w:rsidRDefault="00A735B3" w:rsidP="00560F48">
            <w:pPr>
              <w:pStyle w:val="TAL"/>
              <w:rPr>
                <w:lang w:eastAsia="zh-CN"/>
              </w:rPr>
            </w:pPr>
            <w:r w:rsidRPr="002E56B9">
              <w:rPr>
                <w:lang w:eastAsia="zh-CN"/>
              </w:rPr>
              <w:t>2Rx</w:t>
            </w:r>
          </w:p>
          <w:p w14:paraId="1118E404" w14:textId="77777777" w:rsidR="00A735B3" w:rsidRPr="002E56B9" w:rsidRDefault="00A735B3" w:rsidP="00560F48">
            <w:pPr>
              <w:pStyle w:val="TAL"/>
              <w:rPr>
                <w:lang w:eastAsia="zh-CN"/>
              </w:rPr>
            </w:pPr>
            <w:r w:rsidRPr="002E56B9">
              <w:rPr>
                <w:lang w:eastAsia="zh-CN"/>
              </w:rPr>
              <w:t>4Rx</w:t>
            </w:r>
          </w:p>
        </w:tc>
      </w:tr>
      <w:tr w:rsidR="00A735B3" w:rsidRPr="002E56B9" w14:paraId="465820E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22910C0" w14:textId="77777777" w:rsidR="00A735B3" w:rsidRPr="002E56B9" w:rsidRDefault="00A735B3" w:rsidP="00560F4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C748420" w14:textId="77777777" w:rsidR="00A735B3" w:rsidRPr="002E56B9" w:rsidRDefault="00A735B3" w:rsidP="00560F4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FD791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1B73C5" w14:textId="77777777" w:rsidR="00A735B3" w:rsidRPr="002E56B9" w:rsidRDefault="00A735B3"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535B0"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599B1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9EDE39" w14:textId="77777777" w:rsidR="00A735B3" w:rsidRPr="002E56B9" w:rsidRDefault="00A735B3" w:rsidP="00560F48">
            <w:pPr>
              <w:pStyle w:val="TAL"/>
              <w:rPr>
                <w:lang w:eastAsia="zh-CN"/>
              </w:rPr>
            </w:pPr>
            <w:r w:rsidRPr="002E56B9">
              <w:rPr>
                <w:lang w:eastAsia="zh-CN"/>
              </w:rPr>
              <w:t>2Rx</w:t>
            </w:r>
          </w:p>
          <w:p w14:paraId="60C024FE" w14:textId="77777777" w:rsidR="00A735B3" w:rsidRPr="002E56B9" w:rsidRDefault="00A735B3" w:rsidP="00560F48">
            <w:pPr>
              <w:pStyle w:val="TAL"/>
              <w:rPr>
                <w:lang w:eastAsia="zh-CN"/>
              </w:rPr>
            </w:pPr>
            <w:r w:rsidRPr="002E56B9">
              <w:rPr>
                <w:lang w:eastAsia="zh-CN"/>
              </w:rPr>
              <w:t>4Rx</w:t>
            </w:r>
          </w:p>
        </w:tc>
      </w:tr>
      <w:tr w:rsidR="00A735B3" w:rsidRPr="002E56B9" w14:paraId="78C939D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DF23433" w14:textId="77777777" w:rsidR="00A735B3" w:rsidRPr="002E56B9" w:rsidRDefault="00A735B3" w:rsidP="00560F4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C967EA" w14:textId="77777777" w:rsidR="00A735B3" w:rsidRPr="002E56B9" w:rsidRDefault="00A735B3" w:rsidP="00560F4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A43840" w14:textId="77777777" w:rsidR="00A735B3" w:rsidRPr="002E56B9" w:rsidRDefault="00A735B3" w:rsidP="00560F4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30ECA97" w14:textId="77777777" w:rsidR="00A735B3" w:rsidRPr="002E56B9" w:rsidRDefault="00A735B3" w:rsidP="00560F4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7EC670"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FB0C0"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7C7C1D" w14:textId="77777777" w:rsidR="00A735B3" w:rsidRPr="002E56B9" w:rsidRDefault="00A735B3" w:rsidP="00560F48">
            <w:pPr>
              <w:pStyle w:val="TAL"/>
              <w:rPr>
                <w:lang w:eastAsia="zh-CN"/>
              </w:rPr>
            </w:pPr>
            <w:r w:rsidRPr="002E56B9">
              <w:rPr>
                <w:lang w:eastAsia="zh-CN"/>
              </w:rPr>
              <w:t>2Rx</w:t>
            </w:r>
          </w:p>
          <w:p w14:paraId="70B20726" w14:textId="77777777" w:rsidR="00A735B3" w:rsidRPr="002E56B9" w:rsidRDefault="00A735B3" w:rsidP="00560F48">
            <w:pPr>
              <w:pStyle w:val="TAL"/>
              <w:rPr>
                <w:lang w:eastAsia="zh-CN"/>
              </w:rPr>
            </w:pPr>
            <w:r w:rsidRPr="002E56B9">
              <w:rPr>
                <w:lang w:eastAsia="zh-CN"/>
              </w:rPr>
              <w:t>4Rx</w:t>
            </w:r>
          </w:p>
        </w:tc>
      </w:tr>
      <w:tr w:rsidR="00A735B3" w:rsidRPr="002E56B9" w14:paraId="6AAC8C4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D8CE7" w14:textId="77777777" w:rsidR="00A735B3" w:rsidRPr="002E56B9" w:rsidRDefault="00A735B3" w:rsidP="00560F4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D36DFC" w14:textId="77777777" w:rsidR="00A735B3" w:rsidRPr="002E56B9" w:rsidRDefault="00A735B3" w:rsidP="00560F4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F1DE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A4FE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9155C"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5313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E70DD" w14:textId="77777777" w:rsidR="00A735B3" w:rsidRPr="002E56B9" w:rsidRDefault="00A735B3" w:rsidP="00560F48">
            <w:pPr>
              <w:pStyle w:val="TAL"/>
              <w:rPr>
                <w:b/>
                <w:lang w:eastAsia="zh-CN"/>
              </w:rPr>
            </w:pPr>
          </w:p>
        </w:tc>
      </w:tr>
      <w:tr w:rsidR="00A735B3" w:rsidRPr="002E56B9" w14:paraId="194F0B9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8D5567" w14:textId="77777777" w:rsidR="00A735B3" w:rsidRPr="002E56B9" w:rsidRDefault="00A735B3" w:rsidP="00560F4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124EAC" w14:textId="77777777" w:rsidR="00A735B3" w:rsidRPr="002E56B9" w:rsidRDefault="00A735B3" w:rsidP="00560F4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660F8E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5B6E"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184B5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0E8A1D"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56802" w14:textId="77777777" w:rsidR="00A735B3" w:rsidRPr="002E56B9" w:rsidRDefault="00A735B3" w:rsidP="00560F48">
            <w:pPr>
              <w:pStyle w:val="TAL"/>
              <w:rPr>
                <w:lang w:eastAsia="zh-CN"/>
              </w:rPr>
            </w:pPr>
            <w:r w:rsidRPr="002E56B9">
              <w:rPr>
                <w:lang w:eastAsia="zh-CN"/>
              </w:rPr>
              <w:t>2Rx</w:t>
            </w:r>
          </w:p>
          <w:p w14:paraId="6703D6A9" w14:textId="77777777" w:rsidR="00A735B3" w:rsidRPr="002E56B9" w:rsidRDefault="00A735B3" w:rsidP="00560F48">
            <w:pPr>
              <w:pStyle w:val="TAL"/>
              <w:rPr>
                <w:lang w:eastAsia="zh-CN"/>
              </w:rPr>
            </w:pPr>
            <w:r w:rsidRPr="002E56B9">
              <w:rPr>
                <w:lang w:eastAsia="zh-CN"/>
              </w:rPr>
              <w:t>4Rx</w:t>
            </w:r>
          </w:p>
        </w:tc>
      </w:tr>
      <w:tr w:rsidR="00A735B3" w:rsidRPr="002E56B9" w14:paraId="4CCFDE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7CF69B" w14:textId="77777777" w:rsidR="00A735B3" w:rsidRPr="002E56B9" w:rsidRDefault="00A735B3" w:rsidP="00560F4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D0D3BC0" w14:textId="77777777" w:rsidR="00A735B3" w:rsidRPr="002E56B9" w:rsidRDefault="00A735B3" w:rsidP="00560F4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BA0B5E"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2EE16"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84B32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D903D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74CC1C" w14:textId="77777777" w:rsidR="00A735B3" w:rsidRPr="002E56B9" w:rsidRDefault="00A735B3" w:rsidP="00560F48">
            <w:pPr>
              <w:pStyle w:val="TAL"/>
              <w:rPr>
                <w:lang w:eastAsia="zh-CN"/>
              </w:rPr>
            </w:pPr>
            <w:r w:rsidRPr="002E56B9">
              <w:rPr>
                <w:lang w:eastAsia="zh-CN"/>
              </w:rPr>
              <w:t>2Rx</w:t>
            </w:r>
          </w:p>
          <w:p w14:paraId="17C71DD3" w14:textId="77777777" w:rsidR="00A735B3" w:rsidRPr="002E56B9" w:rsidRDefault="00A735B3" w:rsidP="00560F48">
            <w:pPr>
              <w:pStyle w:val="TAL"/>
              <w:rPr>
                <w:lang w:eastAsia="zh-CN"/>
              </w:rPr>
            </w:pPr>
            <w:r w:rsidRPr="002E56B9">
              <w:rPr>
                <w:lang w:eastAsia="zh-CN"/>
              </w:rPr>
              <w:t>4Rx</w:t>
            </w:r>
          </w:p>
        </w:tc>
      </w:tr>
      <w:tr w:rsidR="00A735B3" w:rsidRPr="002E56B9" w14:paraId="490FF2F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91ED19" w14:textId="77777777" w:rsidR="00A735B3" w:rsidRPr="002E56B9" w:rsidRDefault="00A735B3" w:rsidP="00560F4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241C015" w14:textId="77777777" w:rsidR="00A735B3" w:rsidRPr="002E56B9" w:rsidRDefault="00A735B3" w:rsidP="00560F4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F72C3F6"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D4A882" w14:textId="77777777" w:rsidR="00A735B3" w:rsidRPr="002E56B9" w:rsidRDefault="00A735B3"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514BAF"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144DA"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4B3597" w14:textId="77777777" w:rsidR="00A735B3" w:rsidRPr="002E56B9" w:rsidRDefault="00A735B3" w:rsidP="00560F48">
            <w:pPr>
              <w:pStyle w:val="TAL"/>
              <w:rPr>
                <w:lang w:eastAsia="zh-CN"/>
              </w:rPr>
            </w:pPr>
            <w:r w:rsidRPr="002E56B9">
              <w:rPr>
                <w:lang w:eastAsia="zh-CN"/>
              </w:rPr>
              <w:t>2Rx</w:t>
            </w:r>
          </w:p>
          <w:p w14:paraId="6953A5E3" w14:textId="77777777" w:rsidR="00A735B3" w:rsidRPr="002E56B9" w:rsidRDefault="00A735B3" w:rsidP="00560F48">
            <w:pPr>
              <w:pStyle w:val="TAL"/>
              <w:rPr>
                <w:lang w:eastAsia="zh-CN"/>
              </w:rPr>
            </w:pPr>
            <w:r w:rsidRPr="002E56B9">
              <w:rPr>
                <w:lang w:eastAsia="zh-CN"/>
              </w:rPr>
              <w:t>4Rx</w:t>
            </w:r>
          </w:p>
        </w:tc>
      </w:tr>
      <w:tr w:rsidR="00A735B3" w:rsidRPr="002E56B9" w14:paraId="19BD79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3E8F774" w14:textId="77777777" w:rsidR="00A735B3" w:rsidRPr="002E56B9" w:rsidRDefault="00A735B3" w:rsidP="00560F4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69CB13" w14:textId="77777777" w:rsidR="00A735B3" w:rsidRPr="002E56B9" w:rsidRDefault="00A735B3" w:rsidP="00560F4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A058A4"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56305" w14:textId="77777777" w:rsidR="00A735B3" w:rsidRPr="002E56B9" w:rsidRDefault="00A735B3"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648FA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E8F06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AC846" w14:textId="77777777" w:rsidR="00A735B3" w:rsidRPr="002E56B9" w:rsidRDefault="00A735B3" w:rsidP="00560F48">
            <w:pPr>
              <w:pStyle w:val="TAL"/>
              <w:rPr>
                <w:lang w:eastAsia="zh-CN"/>
              </w:rPr>
            </w:pPr>
            <w:r w:rsidRPr="002E56B9">
              <w:rPr>
                <w:lang w:eastAsia="zh-CN"/>
              </w:rPr>
              <w:t>2Rx</w:t>
            </w:r>
          </w:p>
          <w:p w14:paraId="08C21C1F" w14:textId="77777777" w:rsidR="00A735B3" w:rsidRPr="002E56B9" w:rsidRDefault="00A735B3" w:rsidP="00560F48">
            <w:pPr>
              <w:pStyle w:val="TAL"/>
              <w:rPr>
                <w:lang w:eastAsia="zh-CN"/>
              </w:rPr>
            </w:pPr>
            <w:r w:rsidRPr="002E56B9">
              <w:rPr>
                <w:lang w:eastAsia="zh-CN"/>
              </w:rPr>
              <w:t>4Rx</w:t>
            </w:r>
          </w:p>
        </w:tc>
      </w:tr>
      <w:tr w:rsidR="00A735B3" w:rsidRPr="002E56B9" w14:paraId="71B46F8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4FC2AF5" w14:textId="77777777" w:rsidR="00A735B3" w:rsidRPr="002E56B9" w:rsidRDefault="00A735B3" w:rsidP="00560F4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908BE04" w14:textId="77777777" w:rsidR="00A735B3" w:rsidRPr="002E56B9" w:rsidRDefault="00A735B3" w:rsidP="00560F4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F6E5E1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1C92DD" w14:textId="77777777" w:rsidR="00A735B3" w:rsidRPr="002E56B9" w:rsidRDefault="00A735B3" w:rsidP="00560F48">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B3B0173" w14:textId="77777777" w:rsidR="00A735B3" w:rsidRPr="002E56B9" w:rsidRDefault="00A735B3" w:rsidP="00560F4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B37877"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11EFB" w14:textId="77777777" w:rsidR="00A735B3" w:rsidRPr="002E56B9" w:rsidRDefault="00A735B3" w:rsidP="00560F48">
            <w:pPr>
              <w:pStyle w:val="TAL"/>
              <w:rPr>
                <w:lang w:eastAsia="zh-CN"/>
              </w:rPr>
            </w:pPr>
            <w:r w:rsidRPr="002E56B9">
              <w:rPr>
                <w:lang w:eastAsia="zh-CN"/>
              </w:rPr>
              <w:t>2Rx</w:t>
            </w:r>
          </w:p>
          <w:p w14:paraId="5AAE7467" w14:textId="77777777" w:rsidR="00A735B3" w:rsidRPr="002E56B9" w:rsidRDefault="00A735B3" w:rsidP="00560F48">
            <w:pPr>
              <w:pStyle w:val="TAL"/>
              <w:rPr>
                <w:lang w:eastAsia="zh-CN"/>
              </w:rPr>
            </w:pPr>
            <w:r w:rsidRPr="002E56B9">
              <w:rPr>
                <w:lang w:eastAsia="zh-CN"/>
              </w:rPr>
              <w:t>4Rx</w:t>
            </w:r>
          </w:p>
        </w:tc>
      </w:tr>
      <w:tr w:rsidR="00A735B3" w:rsidRPr="002E56B9" w14:paraId="018818D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68AC5" w14:textId="77777777" w:rsidR="00A735B3" w:rsidRPr="002E56B9" w:rsidRDefault="00A735B3" w:rsidP="00560F4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A6786B" w14:textId="77777777" w:rsidR="00A735B3" w:rsidRPr="002E56B9" w:rsidRDefault="00A735B3" w:rsidP="00560F4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6653FA"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B04CA6"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96A4D"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EFD85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AC583" w14:textId="77777777" w:rsidR="00A735B3" w:rsidRPr="002E56B9" w:rsidRDefault="00A735B3" w:rsidP="00560F48">
            <w:pPr>
              <w:pStyle w:val="TAL"/>
              <w:rPr>
                <w:b/>
                <w:lang w:eastAsia="zh-CN"/>
              </w:rPr>
            </w:pPr>
          </w:p>
        </w:tc>
      </w:tr>
      <w:tr w:rsidR="00A735B3" w:rsidRPr="002E56B9" w14:paraId="66D84B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ED42A" w14:textId="77777777" w:rsidR="00A735B3" w:rsidRPr="002E56B9" w:rsidRDefault="00A735B3" w:rsidP="00560F4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E2F17" w14:textId="77777777" w:rsidR="00A735B3" w:rsidRPr="002E56B9" w:rsidRDefault="00A735B3" w:rsidP="00560F4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76D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A29F9"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8EA9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C27A7"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0B81" w14:textId="77777777" w:rsidR="00A735B3" w:rsidRPr="002E56B9" w:rsidRDefault="00A735B3" w:rsidP="00560F48">
            <w:pPr>
              <w:pStyle w:val="TAL"/>
              <w:rPr>
                <w:b/>
                <w:lang w:eastAsia="zh-CN"/>
              </w:rPr>
            </w:pPr>
          </w:p>
        </w:tc>
      </w:tr>
      <w:tr w:rsidR="00A735B3" w:rsidRPr="002E56B9" w14:paraId="10C6E6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49019" w14:textId="77777777" w:rsidR="00A735B3" w:rsidRPr="002E56B9" w:rsidRDefault="00A735B3" w:rsidP="00560F4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78C4E1" w14:textId="77777777" w:rsidR="00A735B3" w:rsidRPr="002E56B9" w:rsidRDefault="00A735B3" w:rsidP="00560F4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5D59C"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80B4C2"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76A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0CC2F5"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15C" w14:textId="77777777" w:rsidR="00A735B3" w:rsidRPr="002E56B9" w:rsidRDefault="00A735B3" w:rsidP="00560F48">
            <w:pPr>
              <w:pStyle w:val="TAL"/>
              <w:rPr>
                <w:b/>
                <w:lang w:eastAsia="zh-CN"/>
              </w:rPr>
            </w:pPr>
          </w:p>
        </w:tc>
      </w:tr>
      <w:tr w:rsidR="00A735B3" w:rsidRPr="002E56B9" w14:paraId="4846050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99484F5" w14:textId="77777777" w:rsidR="00A735B3" w:rsidRPr="002E56B9" w:rsidRDefault="00A735B3" w:rsidP="00560F48">
            <w:pPr>
              <w:pStyle w:val="TAL"/>
              <w:rPr>
                <w:lang w:eastAsia="zh-CN"/>
              </w:rPr>
            </w:pPr>
            <w:r w:rsidRPr="002E56B9">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11BD7376" w14:textId="77777777" w:rsidR="00A735B3" w:rsidRPr="002E56B9" w:rsidRDefault="00A735B3" w:rsidP="00560F4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034225"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40D5BD6"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88E4C7"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BD7D70"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81EEAD" w14:textId="77777777" w:rsidR="00A735B3" w:rsidRPr="002E56B9" w:rsidRDefault="00A735B3" w:rsidP="00560F48">
            <w:pPr>
              <w:pStyle w:val="TAL"/>
              <w:rPr>
                <w:lang w:eastAsia="zh-CN"/>
              </w:rPr>
            </w:pPr>
            <w:r w:rsidRPr="002E56B9">
              <w:rPr>
                <w:lang w:eastAsia="zh-CN"/>
              </w:rPr>
              <w:t>2Rx</w:t>
            </w:r>
          </w:p>
          <w:p w14:paraId="7CAE5D80" w14:textId="77777777" w:rsidR="00A735B3" w:rsidRPr="002E56B9" w:rsidRDefault="00A735B3" w:rsidP="00560F48">
            <w:pPr>
              <w:pStyle w:val="TAL"/>
              <w:rPr>
                <w:lang w:eastAsia="zh-CN"/>
              </w:rPr>
            </w:pPr>
            <w:r w:rsidRPr="002E56B9">
              <w:rPr>
                <w:lang w:eastAsia="zh-CN"/>
              </w:rPr>
              <w:t>4Rx</w:t>
            </w:r>
          </w:p>
        </w:tc>
      </w:tr>
      <w:tr w:rsidR="00A735B3" w:rsidRPr="002E56B9" w14:paraId="0A4839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3C2F1E" w14:textId="77777777" w:rsidR="00A735B3" w:rsidRPr="002E56B9" w:rsidRDefault="00A735B3" w:rsidP="00560F4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E86D9C" w14:textId="77777777" w:rsidR="00A735B3" w:rsidRPr="002E56B9" w:rsidRDefault="00A735B3" w:rsidP="00560F4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C1E019"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BF048A"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DD35D"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2573A"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1907A4" w14:textId="77777777" w:rsidR="00A735B3" w:rsidRPr="002E56B9" w:rsidRDefault="00A735B3" w:rsidP="00560F48">
            <w:pPr>
              <w:pStyle w:val="TAL"/>
              <w:rPr>
                <w:lang w:eastAsia="zh-CN"/>
              </w:rPr>
            </w:pPr>
            <w:r w:rsidRPr="002E56B9">
              <w:rPr>
                <w:lang w:eastAsia="zh-CN"/>
              </w:rPr>
              <w:t>2Rx</w:t>
            </w:r>
          </w:p>
          <w:p w14:paraId="1046E191" w14:textId="77777777" w:rsidR="00A735B3" w:rsidRPr="002E56B9" w:rsidRDefault="00A735B3" w:rsidP="00560F48">
            <w:pPr>
              <w:pStyle w:val="TAL"/>
              <w:rPr>
                <w:lang w:eastAsia="zh-CN"/>
              </w:rPr>
            </w:pPr>
            <w:r w:rsidRPr="002E56B9">
              <w:rPr>
                <w:lang w:eastAsia="zh-CN"/>
              </w:rPr>
              <w:t>4Rx</w:t>
            </w:r>
          </w:p>
        </w:tc>
      </w:tr>
      <w:tr w:rsidR="00A735B3" w:rsidRPr="002E56B9" w14:paraId="40B43AA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FE56F3D" w14:textId="77777777" w:rsidR="00A735B3" w:rsidRPr="002E56B9" w:rsidRDefault="00A735B3" w:rsidP="00560F4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E91FD8" w14:textId="77777777" w:rsidR="00A735B3" w:rsidRPr="002E56B9" w:rsidRDefault="00A735B3" w:rsidP="00560F4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779382"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F62CDB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C0B5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CB616B"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51FC9" w14:textId="77777777" w:rsidR="00A735B3" w:rsidRPr="002E56B9" w:rsidRDefault="00A735B3" w:rsidP="00560F48">
            <w:pPr>
              <w:pStyle w:val="TAL"/>
              <w:rPr>
                <w:lang w:eastAsia="zh-CN"/>
              </w:rPr>
            </w:pPr>
            <w:r w:rsidRPr="002E56B9">
              <w:rPr>
                <w:lang w:eastAsia="zh-CN"/>
              </w:rPr>
              <w:t>2Rx</w:t>
            </w:r>
          </w:p>
          <w:p w14:paraId="68813AA8" w14:textId="77777777" w:rsidR="00A735B3" w:rsidRPr="002E56B9" w:rsidRDefault="00A735B3" w:rsidP="00560F48">
            <w:pPr>
              <w:pStyle w:val="TAL"/>
              <w:rPr>
                <w:lang w:eastAsia="zh-CN"/>
              </w:rPr>
            </w:pPr>
            <w:r w:rsidRPr="002E56B9">
              <w:rPr>
                <w:lang w:eastAsia="zh-CN"/>
              </w:rPr>
              <w:t>4Rx</w:t>
            </w:r>
          </w:p>
        </w:tc>
      </w:tr>
      <w:tr w:rsidR="00A735B3" w:rsidRPr="002E56B9" w14:paraId="40E11B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3B5A5B" w14:textId="77777777" w:rsidR="00A735B3" w:rsidRPr="002E56B9" w:rsidRDefault="00A735B3" w:rsidP="00560F4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0643A7" w14:textId="77777777" w:rsidR="00A735B3" w:rsidRPr="002E56B9" w:rsidRDefault="00A735B3" w:rsidP="00560F4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E3B6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9C12D"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149E4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82BAF"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80AD05" w14:textId="77777777" w:rsidR="00A735B3" w:rsidRPr="002E56B9" w:rsidRDefault="00A735B3" w:rsidP="00560F48">
            <w:pPr>
              <w:pStyle w:val="TAL"/>
              <w:rPr>
                <w:lang w:eastAsia="zh-CN"/>
              </w:rPr>
            </w:pPr>
            <w:r w:rsidRPr="002E56B9">
              <w:rPr>
                <w:lang w:eastAsia="zh-CN"/>
              </w:rPr>
              <w:t>2Rx</w:t>
            </w:r>
          </w:p>
          <w:p w14:paraId="267A677E" w14:textId="77777777" w:rsidR="00A735B3" w:rsidRPr="002E56B9" w:rsidRDefault="00A735B3" w:rsidP="00560F48">
            <w:pPr>
              <w:pStyle w:val="TAL"/>
              <w:rPr>
                <w:lang w:eastAsia="zh-CN"/>
              </w:rPr>
            </w:pPr>
            <w:r w:rsidRPr="002E56B9">
              <w:rPr>
                <w:lang w:eastAsia="zh-CN"/>
              </w:rPr>
              <w:t>4Rx</w:t>
            </w:r>
          </w:p>
        </w:tc>
      </w:tr>
      <w:tr w:rsidR="00A735B3" w:rsidRPr="002E56B9" w14:paraId="3A8EFBE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FAF913" w14:textId="77777777" w:rsidR="00A735B3" w:rsidRPr="002E56B9" w:rsidRDefault="00A735B3" w:rsidP="00560F4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5320AAC" w14:textId="77777777" w:rsidR="00A735B3" w:rsidRPr="002E56B9" w:rsidRDefault="00A735B3" w:rsidP="00560F4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D027DF"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6897A"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924E3A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3DC7A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20E033" w14:textId="77777777" w:rsidR="00A735B3" w:rsidRPr="002E56B9" w:rsidRDefault="00A735B3" w:rsidP="00560F48">
            <w:pPr>
              <w:pStyle w:val="TAL"/>
              <w:rPr>
                <w:lang w:eastAsia="zh-CN"/>
              </w:rPr>
            </w:pPr>
            <w:r w:rsidRPr="002E56B9">
              <w:rPr>
                <w:lang w:eastAsia="zh-CN"/>
              </w:rPr>
              <w:t>2Rx</w:t>
            </w:r>
          </w:p>
          <w:p w14:paraId="20460DE0" w14:textId="77777777" w:rsidR="00A735B3" w:rsidRPr="002E56B9" w:rsidRDefault="00A735B3" w:rsidP="00560F48">
            <w:pPr>
              <w:pStyle w:val="TAL"/>
              <w:rPr>
                <w:lang w:eastAsia="zh-CN"/>
              </w:rPr>
            </w:pPr>
            <w:r w:rsidRPr="002E56B9">
              <w:rPr>
                <w:lang w:eastAsia="zh-CN"/>
              </w:rPr>
              <w:t>4Rx</w:t>
            </w:r>
          </w:p>
        </w:tc>
      </w:tr>
      <w:tr w:rsidR="00A735B3" w:rsidRPr="002E56B9" w14:paraId="5E34F3D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62A93B" w14:textId="77777777" w:rsidR="00A735B3" w:rsidRPr="002E56B9" w:rsidRDefault="00A735B3" w:rsidP="00560F4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6030DE1" w14:textId="77777777" w:rsidR="00A735B3" w:rsidRPr="002E56B9" w:rsidRDefault="00A735B3" w:rsidP="00560F4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E385B96"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1E6414" w14:textId="77777777" w:rsidR="00A735B3" w:rsidRPr="002E56B9" w:rsidRDefault="00A735B3" w:rsidP="00560F4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FF24443" w14:textId="77777777" w:rsidR="00A735B3" w:rsidRPr="002E56B9" w:rsidRDefault="00A735B3" w:rsidP="00560F4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C316E8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69B649" w14:textId="77777777" w:rsidR="00A735B3" w:rsidRPr="002E56B9" w:rsidRDefault="00A735B3" w:rsidP="00560F48">
            <w:pPr>
              <w:pStyle w:val="TAL"/>
              <w:rPr>
                <w:lang w:eastAsia="zh-CN"/>
              </w:rPr>
            </w:pPr>
            <w:r w:rsidRPr="002E56B9">
              <w:rPr>
                <w:lang w:eastAsia="zh-CN"/>
              </w:rPr>
              <w:t>2Rx</w:t>
            </w:r>
          </w:p>
          <w:p w14:paraId="158303C9" w14:textId="77777777" w:rsidR="00A735B3" w:rsidRPr="002E56B9" w:rsidRDefault="00A735B3" w:rsidP="00560F48">
            <w:pPr>
              <w:pStyle w:val="TAL"/>
              <w:rPr>
                <w:lang w:eastAsia="zh-CN"/>
              </w:rPr>
            </w:pPr>
            <w:r w:rsidRPr="002E56B9">
              <w:rPr>
                <w:lang w:eastAsia="zh-CN"/>
              </w:rPr>
              <w:t>4Rx</w:t>
            </w:r>
          </w:p>
        </w:tc>
      </w:tr>
      <w:tr w:rsidR="00A735B3" w:rsidRPr="002E56B9" w14:paraId="1393F45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07B2CF6" w14:textId="77777777" w:rsidR="00A735B3" w:rsidRPr="002E56B9" w:rsidRDefault="00A735B3" w:rsidP="00560F4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078B981" w14:textId="77777777" w:rsidR="00A735B3" w:rsidRPr="002E56B9" w:rsidRDefault="00A735B3" w:rsidP="00560F4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2713F10"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8D214E" w14:textId="77777777" w:rsidR="00A735B3" w:rsidRPr="002E56B9" w:rsidRDefault="00A735B3" w:rsidP="00560F4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6A43802B" w14:textId="77777777" w:rsidR="00A735B3" w:rsidRPr="002E56B9" w:rsidRDefault="00A735B3" w:rsidP="00560F4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98D71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7FCB7F" w14:textId="77777777" w:rsidR="00A735B3" w:rsidRPr="002E56B9" w:rsidRDefault="00A735B3" w:rsidP="00560F48">
            <w:pPr>
              <w:pStyle w:val="TAL"/>
              <w:rPr>
                <w:lang w:eastAsia="zh-CN"/>
              </w:rPr>
            </w:pPr>
            <w:r w:rsidRPr="002E56B9">
              <w:rPr>
                <w:lang w:eastAsia="zh-CN"/>
              </w:rPr>
              <w:t>2Rx</w:t>
            </w:r>
          </w:p>
          <w:p w14:paraId="05AE8794" w14:textId="77777777" w:rsidR="00A735B3" w:rsidRPr="002E56B9" w:rsidRDefault="00A735B3" w:rsidP="00560F48">
            <w:pPr>
              <w:pStyle w:val="TAL"/>
              <w:rPr>
                <w:lang w:eastAsia="zh-CN"/>
              </w:rPr>
            </w:pPr>
            <w:r w:rsidRPr="002E56B9">
              <w:rPr>
                <w:lang w:eastAsia="zh-CN"/>
              </w:rPr>
              <w:t>4Rx</w:t>
            </w:r>
          </w:p>
        </w:tc>
      </w:tr>
      <w:tr w:rsidR="00A735B3" w:rsidRPr="002E56B9" w14:paraId="43C82C2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114A3B" w14:textId="77777777" w:rsidR="00A735B3" w:rsidRPr="002E56B9" w:rsidRDefault="00A735B3" w:rsidP="00560F4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8597BBE" w14:textId="77777777" w:rsidR="00A735B3" w:rsidRPr="002E56B9" w:rsidRDefault="00A735B3" w:rsidP="00560F4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BED1EB6"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BFFB2A" w14:textId="77777777" w:rsidR="00A735B3" w:rsidRPr="002E56B9" w:rsidRDefault="00A735B3" w:rsidP="00560F4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136C4C" w14:textId="77777777" w:rsidR="00A735B3" w:rsidRPr="002E56B9" w:rsidRDefault="00A735B3" w:rsidP="00560F4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62E8AF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96A443" w14:textId="77777777" w:rsidR="00A735B3" w:rsidRPr="002E56B9" w:rsidRDefault="00A735B3" w:rsidP="00560F48">
            <w:pPr>
              <w:pStyle w:val="TAL"/>
              <w:rPr>
                <w:lang w:eastAsia="zh-CN"/>
              </w:rPr>
            </w:pPr>
            <w:r w:rsidRPr="002E56B9">
              <w:rPr>
                <w:lang w:eastAsia="zh-CN"/>
              </w:rPr>
              <w:t>2Rx</w:t>
            </w:r>
          </w:p>
          <w:p w14:paraId="78287973" w14:textId="77777777" w:rsidR="00A735B3" w:rsidRPr="002E56B9" w:rsidRDefault="00A735B3" w:rsidP="00560F48">
            <w:pPr>
              <w:pStyle w:val="TAL"/>
              <w:rPr>
                <w:lang w:eastAsia="zh-CN"/>
              </w:rPr>
            </w:pPr>
            <w:r w:rsidRPr="002E56B9">
              <w:rPr>
                <w:lang w:eastAsia="zh-CN"/>
              </w:rPr>
              <w:t>4Rx</w:t>
            </w:r>
          </w:p>
        </w:tc>
      </w:tr>
      <w:tr w:rsidR="00A735B3" w:rsidRPr="002E56B9" w14:paraId="2249D51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153E734" w14:textId="77777777" w:rsidR="00A735B3" w:rsidRPr="002E56B9" w:rsidRDefault="00A735B3" w:rsidP="00560F4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AD9B7D1" w14:textId="77777777" w:rsidR="00A735B3" w:rsidRPr="002E56B9" w:rsidRDefault="00A735B3" w:rsidP="00560F4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D6DA591"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7580F3" w14:textId="77777777" w:rsidR="00A735B3" w:rsidRPr="002E56B9" w:rsidRDefault="00A735B3"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0E09283"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619A2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64F1E4" w14:textId="77777777" w:rsidR="00A735B3" w:rsidRPr="002E56B9" w:rsidRDefault="00A735B3" w:rsidP="00560F48">
            <w:pPr>
              <w:pStyle w:val="TAL"/>
              <w:rPr>
                <w:lang w:eastAsia="zh-CN"/>
              </w:rPr>
            </w:pPr>
            <w:r w:rsidRPr="002E56B9">
              <w:rPr>
                <w:lang w:eastAsia="zh-CN"/>
              </w:rPr>
              <w:t>2Rx</w:t>
            </w:r>
          </w:p>
          <w:p w14:paraId="2CA07233" w14:textId="77777777" w:rsidR="00A735B3" w:rsidRPr="002E56B9" w:rsidRDefault="00A735B3" w:rsidP="00560F48">
            <w:pPr>
              <w:pStyle w:val="TAL"/>
              <w:rPr>
                <w:lang w:eastAsia="zh-CN"/>
              </w:rPr>
            </w:pPr>
            <w:r w:rsidRPr="002E56B9">
              <w:rPr>
                <w:lang w:eastAsia="zh-CN"/>
              </w:rPr>
              <w:t>4Rx</w:t>
            </w:r>
          </w:p>
        </w:tc>
      </w:tr>
      <w:tr w:rsidR="00A735B3" w:rsidRPr="002E56B9" w14:paraId="00C7908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817110" w14:textId="77777777" w:rsidR="00A735B3" w:rsidRPr="002E56B9" w:rsidRDefault="00A735B3" w:rsidP="00560F4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1DB16C7" w14:textId="77777777" w:rsidR="00A735B3" w:rsidRPr="002E56B9" w:rsidRDefault="00A735B3" w:rsidP="00560F4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D05B153"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709F9C" w14:textId="77777777" w:rsidR="00A735B3" w:rsidRPr="002E56B9" w:rsidRDefault="00A735B3"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1A7F114"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D831B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8A5E1" w14:textId="77777777" w:rsidR="00A735B3" w:rsidRPr="002E56B9" w:rsidRDefault="00A735B3" w:rsidP="00560F48">
            <w:pPr>
              <w:pStyle w:val="TAL"/>
              <w:rPr>
                <w:lang w:eastAsia="zh-CN"/>
              </w:rPr>
            </w:pPr>
            <w:r w:rsidRPr="002E56B9">
              <w:rPr>
                <w:lang w:eastAsia="zh-CN"/>
              </w:rPr>
              <w:t>2Rx</w:t>
            </w:r>
          </w:p>
          <w:p w14:paraId="10009101" w14:textId="77777777" w:rsidR="00A735B3" w:rsidRPr="002E56B9" w:rsidRDefault="00A735B3" w:rsidP="00560F48">
            <w:pPr>
              <w:pStyle w:val="TAL"/>
              <w:rPr>
                <w:lang w:eastAsia="zh-CN"/>
              </w:rPr>
            </w:pPr>
            <w:r w:rsidRPr="002E56B9">
              <w:rPr>
                <w:lang w:eastAsia="zh-CN"/>
              </w:rPr>
              <w:t>4Rx</w:t>
            </w:r>
          </w:p>
        </w:tc>
      </w:tr>
      <w:tr w:rsidR="00A735B3" w:rsidRPr="002E56B9" w14:paraId="7A0F8418" w14:textId="77777777" w:rsidTr="00560F48">
        <w:trPr>
          <w:jc w:val="center"/>
        </w:trPr>
        <w:tc>
          <w:tcPr>
            <w:tcW w:w="1171" w:type="dxa"/>
            <w:tcBorders>
              <w:top w:val="single" w:sz="4" w:space="0" w:color="auto"/>
              <w:left w:val="single" w:sz="4" w:space="0" w:color="auto"/>
              <w:bottom w:val="nil"/>
              <w:right w:val="single" w:sz="4" w:space="0" w:color="auto"/>
            </w:tcBorders>
            <w:vAlign w:val="center"/>
          </w:tcPr>
          <w:p w14:paraId="02FF8719" w14:textId="77777777" w:rsidR="00A735B3" w:rsidRPr="002E56B9" w:rsidRDefault="00A735B3" w:rsidP="00560F4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FEE8295" w14:textId="77777777" w:rsidR="00A735B3" w:rsidRPr="002E56B9" w:rsidRDefault="00A735B3" w:rsidP="00560F4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C144B75"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F90F8" w14:textId="77777777" w:rsidR="00A735B3" w:rsidRPr="002E56B9" w:rsidRDefault="00A735B3"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896AE5"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D6D1D2" w14:textId="77777777" w:rsidR="00A735B3" w:rsidRPr="002E56B9" w:rsidRDefault="00A735B3"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F3C3E3B" w14:textId="77777777" w:rsidR="00A735B3" w:rsidRPr="002E56B9" w:rsidRDefault="00A735B3" w:rsidP="00560F48">
            <w:pPr>
              <w:pStyle w:val="TAL"/>
              <w:rPr>
                <w:lang w:eastAsia="zh-CN"/>
              </w:rPr>
            </w:pPr>
            <w:r w:rsidRPr="002E56B9">
              <w:rPr>
                <w:lang w:eastAsia="zh-CN"/>
              </w:rPr>
              <w:t>2Rx</w:t>
            </w:r>
          </w:p>
          <w:p w14:paraId="352C2837" w14:textId="77777777" w:rsidR="00A735B3" w:rsidRPr="002E56B9" w:rsidRDefault="00A735B3" w:rsidP="00560F48">
            <w:pPr>
              <w:pStyle w:val="TAL"/>
              <w:rPr>
                <w:lang w:eastAsia="zh-CN"/>
              </w:rPr>
            </w:pPr>
            <w:r w:rsidRPr="002E56B9">
              <w:rPr>
                <w:lang w:eastAsia="zh-CN"/>
              </w:rPr>
              <w:t>4Rx</w:t>
            </w:r>
          </w:p>
        </w:tc>
      </w:tr>
      <w:tr w:rsidR="00A735B3" w:rsidRPr="002E56B9" w14:paraId="387C8650" w14:textId="77777777" w:rsidTr="00560F48">
        <w:trPr>
          <w:jc w:val="center"/>
        </w:trPr>
        <w:tc>
          <w:tcPr>
            <w:tcW w:w="1171" w:type="dxa"/>
            <w:tcBorders>
              <w:top w:val="nil"/>
              <w:left w:val="single" w:sz="4" w:space="0" w:color="auto"/>
              <w:bottom w:val="single" w:sz="4" w:space="0" w:color="auto"/>
              <w:right w:val="single" w:sz="4" w:space="0" w:color="auto"/>
            </w:tcBorders>
            <w:vAlign w:val="center"/>
          </w:tcPr>
          <w:p w14:paraId="404B7CD0" w14:textId="77777777" w:rsidR="00A735B3" w:rsidRPr="002E56B9" w:rsidRDefault="00A735B3"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B000736" w14:textId="77777777" w:rsidR="00A735B3" w:rsidRPr="002E56B9" w:rsidRDefault="00A735B3" w:rsidP="00560F4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17FAE" w14:textId="77777777" w:rsidR="00A735B3" w:rsidRPr="002E56B9" w:rsidRDefault="00A735B3"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2C009E" w14:textId="77777777" w:rsidR="00A735B3" w:rsidRPr="002E56B9" w:rsidRDefault="00A735B3" w:rsidP="00560F4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06F0A"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5508A9B" w14:textId="77777777" w:rsidR="00A735B3" w:rsidRPr="002E56B9" w:rsidRDefault="00A735B3"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DE22A16" w14:textId="77777777" w:rsidR="00A735B3" w:rsidRPr="002E56B9" w:rsidRDefault="00A735B3" w:rsidP="00560F48">
            <w:pPr>
              <w:pStyle w:val="TAL"/>
              <w:rPr>
                <w:lang w:eastAsia="zh-CN"/>
              </w:rPr>
            </w:pPr>
            <w:r w:rsidRPr="002E56B9">
              <w:rPr>
                <w:lang w:eastAsia="zh-CN"/>
              </w:rPr>
              <w:t>2Rx</w:t>
            </w:r>
          </w:p>
          <w:p w14:paraId="2875564D" w14:textId="77777777" w:rsidR="00A735B3" w:rsidRPr="002E56B9" w:rsidRDefault="00A735B3" w:rsidP="00560F48">
            <w:pPr>
              <w:pStyle w:val="TAL"/>
              <w:rPr>
                <w:lang w:eastAsia="zh-CN"/>
              </w:rPr>
            </w:pPr>
            <w:r w:rsidRPr="002E56B9">
              <w:rPr>
                <w:lang w:eastAsia="zh-CN"/>
              </w:rPr>
              <w:t>4Rx</w:t>
            </w:r>
          </w:p>
        </w:tc>
      </w:tr>
      <w:tr w:rsidR="00A735B3" w:rsidRPr="002E56B9" w14:paraId="7AE2B4C2" w14:textId="77777777" w:rsidTr="00560F48">
        <w:trPr>
          <w:jc w:val="center"/>
        </w:trPr>
        <w:tc>
          <w:tcPr>
            <w:tcW w:w="1171" w:type="dxa"/>
            <w:tcBorders>
              <w:top w:val="single" w:sz="4" w:space="0" w:color="auto"/>
              <w:left w:val="single" w:sz="4" w:space="0" w:color="auto"/>
              <w:bottom w:val="nil"/>
              <w:right w:val="single" w:sz="4" w:space="0" w:color="auto"/>
            </w:tcBorders>
            <w:vAlign w:val="center"/>
          </w:tcPr>
          <w:p w14:paraId="1C3989B3" w14:textId="77777777" w:rsidR="00A735B3" w:rsidRPr="002E56B9" w:rsidRDefault="00A735B3" w:rsidP="00560F4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6645B50" w14:textId="77777777" w:rsidR="00A735B3" w:rsidRPr="002E56B9" w:rsidRDefault="00A735B3" w:rsidP="00560F4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0FEA40"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9A5918" w14:textId="77777777" w:rsidR="00A735B3" w:rsidRPr="002E56B9" w:rsidRDefault="00A735B3"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05897E8"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1C85CDF" w14:textId="77777777" w:rsidR="00A735B3" w:rsidRPr="002E56B9" w:rsidRDefault="00A735B3"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E9FBCB1" w14:textId="77777777" w:rsidR="00A735B3" w:rsidRPr="002E56B9" w:rsidRDefault="00A735B3" w:rsidP="00560F48">
            <w:pPr>
              <w:pStyle w:val="TAL"/>
              <w:rPr>
                <w:lang w:eastAsia="zh-CN"/>
              </w:rPr>
            </w:pPr>
            <w:r w:rsidRPr="002E56B9">
              <w:rPr>
                <w:lang w:eastAsia="zh-CN"/>
              </w:rPr>
              <w:t>2Rx</w:t>
            </w:r>
          </w:p>
          <w:p w14:paraId="21169870" w14:textId="77777777" w:rsidR="00A735B3" w:rsidRPr="002E56B9" w:rsidRDefault="00A735B3" w:rsidP="00560F48">
            <w:pPr>
              <w:pStyle w:val="TAL"/>
              <w:rPr>
                <w:lang w:eastAsia="zh-CN"/>
              </w:rPr>
            </w:pPr>
            <w:r w:rsidRPr="002E56B9">
              <w:rPr>
                <w:lang w:eastAsia="zh-CN"/>
              </w:rPr>
              <w:t>4Rx</w:t>
            </w:r>
          </w:p>
        </w:tc>
      </w:tr>
      <w:tr w:rsidR="00A735B3" w:rsidRPr="002E56B9" w14:paraId="3614FAD6" w14:textId="77777777" w:rsidTr="00560F48">
        <w:trPr>
          <w:jc w:val="center"/>
        </w:trPr>
        <w:tc>
          <w:tcPr>
            <w:tcW w:w="1171" w:type="dxa"/>
            <w:tcBorders>
              <w:top w:val="nil"/>
              <w:left w:val="single" w:sz="4" w:space="0" w:color="auto"/>
              <w:bottom w:val="single" w:sz="4" w:space="0" w:color="auto"/>
              <w:right w:val="single" w:sz="4" w:space="0" w:color="auto"/>
            </w:tcBorders>
            <w:vAlign w:val="center"/>
          </w:tcPr>
          <w:p w14:paraId="663D7FE5" w14:textId="77777777" w:rsidR="00A735B3" w:rsidRPr="002E56B9" w:rsidRDefault="00A735B3"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605320" w14:textId="77777777" w:rsidR="00A735B3" w:rsidRPr="002E56B9" w:rsidRDefault="00A735B3" w:rsidP="00560F48">
            <w:pPr>
              <w:pStyle w:val="TAL"/>
            </w:pPr>
          </w:p>
        </w:tc>
        <w:tc>
          <w:tcPr>
            <w:tcW w:w="827" w:type="dxa"/>
            <w:tcBorders>
              <w:top w:val="nil"/>
              <w:left w:val="single" w:sz="4" w:space="0" w:color="auto"/>
              <w:bottom w:val="single" w:sz="4" w:space="0" w:color="auto"/>
              <w:right w:val="single" w:sz="4" w:space="0" w:color="auto"/>
            </w:tcBorders>
          </w:tcPr>
          <w:p w14:paraId="6A61D1C8" w14:textId="77777777" w:rsidR="00A735B3" w:rsidRPr="002E56B9" w:rsidRDefault="00A735B3"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5B9D9B8" w14:textId="77777777" w:rsidR="00A735B3" w:rsidRPr="002E56B9" w:rsidRDefault="00A735B3" w:rsidP="00560F4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5E24F8C"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6127052" w14:textId="77777777" w:rsidR="00A735B3" w:rsidRPr="002E56B9" w:rsidRDefault="00A735B3"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C6BD80D" w14:textId="77777777" w:rsidR="00A735B3" w:rsidRPr="002E56B9" w:rsidRDefault="00A735B3" w:rsidP="00560F48">
            <w:pPr>
              <w:pStyle w:val="TAL"/>
              <w:rPr>
                <w:lang w:eastAsia="zh-CN"/>
              </w:rPr>
            </w:pPr>
            <w:r w:rsidRPr="002E56B9">
              <w:rPr>
                <w:lang w:eastAsia="zh-CN"/>
              </w:rPr>
              <w:t>2Rx</w:t>
            </w:r>
          </w:p>
          <w:p w14:paraId="704C3187" w14:textId="77777777" w:rsidR="00A735B3" w:rsidRPr="002E56B9" w:rsidRDefault="00A735B3" w:rsidP="00560F48">
            <w:pPr>
              <w:pStyle w:val="TAL"/>
              <w:rPr>
                <w:lang w:eastAsia="zh-CN"/>
              </w:rPr>
            </w:pPr>
            <w:r w:rsidRPr="002E56B9">
              <w:rPr>
                <w:lang w:eastAsia="zh-CN"/>
              </w:rPr>
              <w:t>4Rx</w:t>
            </w:r>
          </w:p>
        </w:tc>
      </w:tr>
      <w:tr w:rsidR="00A735B3" w:rsidRPr="002E56B9" w14:paraId="262C6E5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7A1B5" w14:textId="77777777" w:rsidR="00A735B3" w:rsidRPr="002E56B9" w:rsidRDefault="00A735B3" w:rsidP="00560F48">
            <w:pPr>
              <w:pStyle w:val="TAL"/>
              <w:rPr>
                <w:b/>
              </w:rPr>
            </w:pPr>
            <w:r w:rsidRPr="002E56B9">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337EEA" w14:textId="77777777" w:rsidR="00A735B3" w:rsidRPr="002E56B9" w:rsidRDefault="00A735B3" w:rsidP="00560F4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8888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ACC15"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4131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CCAABF"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BF6258" w14:textId="77777777" w:rsidR="00A735B3" w:rsidRPr="002E56B9" w:rsidRDefault="00A735B3" w:rsidP="00560F48">
            <w:pPr>
              <w:pStyle w:val="TAL"/>
              <w:rPr>
                <w:b/>
                <w:lang w:eastAsia="zh-CN"/>
              </w:rPr>
            </w:pPr>
          </w:p>
        </w:tc>
      </w:tr>
      <w:tr w:rsidR="00A735B3" w:rsidRPr="002E56B9" w14:paraId="4F021C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0AA37" w14:textId="77777777" w:rsidR="00A735B3" w:rsidRPr="002E56B9" w:rsidRDefault="00A735B3" w:rsidP="00560F4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EBE78" w14:textId="77777777" w:rsidR="00A735B3" w:rsidRPr="002E56B9" w:rsidRDefault="00A735B3" w:rsidP="00560F4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DEE2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E6A2B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E12A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1DD938"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329A9" w14:textId="77777777" w:rsidR="00A735B3" w:rsidRPr="002E56B9" w:rsidRDefault="00A735B3" w:rsidP="00560F48">
            <w:pPr>
              <w:pStyle w:val="TAL"/>
              <w:rPr>
                <w:b/>
                <w:lang w:eastAsia="zh-CN"/>
              </w:rPr>
            </w:pPr>
          </w:p>
        </w:tc>
      </w:tr>
      <w:tr w:rsidR="00A735B3" w:rsidRPr="002E56B9" w14:paraId="565013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F1D66FA" w14:textId="77777777" w:rsidR="00A735B3" w:rsidRPr="002E56B9" w:rsidRDefault="00A735B3" w:rsidP="00560F4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6045059" w14:textId="77777777" w:rsidR="00A735B3" w:rsidRPr="002E56B9" w:rsidRDefault="00A735B3" w:rsidP="00560F4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8B43C5"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3A373"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2462D"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9AE63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7DC855" w14:textId="77777777" w:rsidR="00A735B3" w:rsidRPr="002E56B9" w:rsidRDefault="00A735B3" w:rsidP="00560F48">
            <w:pPr>
              <w:pStyle w:val="TAL"/>
              <w:rPr>
                <w:lang w:eastAsia="zh-CN"/>
              </w:rPr>
            </w:pPr>
            <w:r w:rsidRPr="002E56B9">
              <w:rPr>
                <w:lang w:eastAsia="zh-CN"/>
              </w:rPr>
              <w:t>2Rx</w:t>
            </w:r>
          </w:p>
          <w:p w14:paraId="147B3940" w14:textId="77777777" w:rsidR="00A735B3" w:rsidRPr="002E56B9" w:rsidRDefault="00A735B3" w:rsidP="00560F48">
            <w:pPr>
              <w:pStyle w:val="TAL"/>
              <w:rPr>
                <w:lang w:eastAsia="zh-CN"/>
              </w:rPr>
            </w:pPr>
            <w:r w:rsidRPr="002E56B9">
              <w:rPr>
                <w:lang w:eastAsia="zh-CN"/>
              </w:rPr>
              <w:t>4Rx</w:t>
            </w:r>
          </w:p>
        </w:tc>
      </w:tr>
      <w:tr w:rsidR="00A735B3" w:rsidRPr="002E56B9" w14:paraId="5DF8021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1A7153" w14:textId="77777777" w:rsidR="00A735B3" w:rsidRPr="002E56B9" w:rsidRDefault="00A735B3" w:rsidP="00560F4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67A5664" w14:textId="77777777" w:rsidR="00A735B3" w:rsidRPr="002E56B9" w:rsidRDefault="00A735B3" w:rsidP="00560F4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5120FA"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6B112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EDD03"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F1AAF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3958CA" w14:textId="77777777" w:rsidR="00A735B3" w:rsidRPr="002E56B9" w:rsidRDefault="00A735B3" w:rsidP="00560F48">
            <w:pPr>
              <w:pStyle w:val="TAL"/>
              <w:rPr>
                <w:lang w:eastAsia="zh-CN"/>
              </w:rPr>
            </w:pPr>
            <w:r w:rsidRPr="002E56B9">
              <w:rPr>
                <w:lang w:eastAsia="zh-CN"/>
              </w:rPr>
              <w:t>2Rx</w:t>
            </w:r>
          </w:p>
          <w:p w14:paraId="59103617" w14:textId="77777777" w:rsidR="00A735B3" w:rsidRPr="002E56B9" w:rsidRDefault="00A735B3" w:rsidP="00560F48">
            <w:pPr>
              <w:pStyle w:val="TAL"/>
              <w:rPr>
                <w:lang w:eastAsia="zh-CN"/>
              </w:rPr>
            </w:pPr>
            <w:r w:rsidRPr="002E56B9">
              <w:rPr>
                <w:lang w:eastAsia="zh-CN"/>
              </w:rPr>
              <w:t>4Rx</w:t>
            </w:r>
          </w:p>
        </w:tc>
      </w:tr>
      <w:tr w:rsidR="00A735B3" w:rsidRPr="002E56B9" w14:paraId="4D35A30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E754896" w14:textId="77777777" w:rsidR="00A735B3" w:rsidRPr="002E56B9" w:rsidRDefault="00A735B3" w:rsidP="00560F4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446E4B41" w14:textId="77777777" w:rsidR="00A735B3" w:rsidRPr="002E56B9" w:rsidRDefault="00A735B3" w:rsidP="00560F4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49CF42" w14:textId="77777777" w:rsidR="00A735B3" w:rsidRPr="002E56B9" w:rsidRDefault="00A735B3" w:rsidP="00560F4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A0FE3A" w14:textId="77777777" w:rsidR="00A735B3" w:rsidRPr="002E56B9" w:rsidRDefault="00A735B3" w:rsidP="00560F4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345DC74" w14:textId="77777777" w:rsidR="00A735B3" w:rsidRPr="002E56B9" w:rsidRDefault="00A735B3" w:rsidP="00560F4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26F867"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144BFB" w14:textId="77777777" w:rsidR="00A735B3" w:rsidRPr="002E56B9" w:rsidRDefault="00A735B3" w:rsidP="00560F48">
            <w:pPr>
              <w:pStyle w:val="TAL"/>
              <w:rPr>
                <w:lang w:eastAsia="zh-CN"/>
              </w:rPr>
            </w:pPr>
            <w:r w:rsidRPr="002E56B9">
              <w:rPr>
                <w:lang w:eastAsia="zh-CN"/>
              </w:rPr>
              <w:t>2Rx</w:t>
            </w:r>
          </w:p>
          <w:p w14:paraId="09B3AE62" w14:textId="77777777" w:rsidR="00A735B3" w:rsidRPr="002E56B9" w:rsidRDefault="00A735B3" w:rsidP="00560F48">
            <w:pPr>
              <w:pStyle w:val="TAL"/>
              <w:rPr>
                <w:lang w:eastAsia="zh-CN"/>
              </w:rPr>
            </w:pPr>
            <w:r w:rsidRPr="002E56B9">
              <w:rPr>
                <w:lang w:eastAsia="zh-CN"/>
              </w:rPr>
              <w:t>4Rx</w:t>
            </w:r>
          </w:p>
        </w:tc>
      </w:tr>
      <w:tr w:rsidR="00A735B3" w:rsidRPr="002E56B9" w14:paraId="08C4045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CB4BD" w14:textId="77777777" w:rsidR="00A735B3" w:rsidRPr="002E56B9" w:rsidRDefault="00A735B3" w:rsidP="00560F4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E8508" w14:textId="77777777" w:rsidR="00A735B3" w:rsidRPr="002E56B9" w:rsidRDefault="00A735B3" w:rsidP="00560F4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F283F6"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D382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0FEF2"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179A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0F18" w14:textId="77777777" w:rsidR="00A735B3" w:rsidRPr="002E56B9" w:rsidRDefault="00A735B3" w:rsidP="00560F48">
            <w:pPr>
              <w:pStyle w:val="TAL"/>
              <w:rPr>
                <w:b/>
                <w:lang w:eastAsia="zh-CN"/>
              </w:rPr>
            </w:pPr>
          </w:p>
        </w:tc>
      </w:tr>
      <w:tr w:rsidR="00A735B3" w:rsidRPr="002E56B9" w14:paraId="1EBF2A4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2E7DB9E" w14:textId="77777777" w:rsidR="00A735B3" w:rsidRPr="002E56B9" w:rsidRDefault="00A735B3" w:rsidP="00560F4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3E11DF4" w14:textId="77777777" w:rsidR="00A735B3" w:rsidRPr="002E56B9" w:rsidRDefault="00A735B3" w:rsidP="00560F4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E470684"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D1A695"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0778B"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271266" w14:textId="77777777" w:rsidR="00A735B3" w:rsidRPr="002E56B9" w:rsidRDefault="00A735B3" w:rsidP="00560F4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9931F" w14:textId="77777777" w:rsidR="00A735B3" w:rsidRPr="002E56B9" w:rsidRDefault="00A735B3" w:rsidP="00560F48">
            <w:pPr>
              <w:pStyle w:val="TAL"/>
              <w:rPr>
                <w:lang w:eastAsia="zh-CN"/>
              </w:rPr>
            </w:pPr>
            <w:r w:rsidRPr="002E56B9">
              <w:rPr>
                <w:lang w:eastAsia="zh-CN"/>
              </w:rPr>
              <w:t>2Rx</w:t>
            </w:r>
          </w:p>
          <w:p w14:paraId="148DCB5B" w14:textId="77777777" w:rsidR="00A735B3" w:rsidRPr="002E56B9" w:rsidRDefault="00A735B3" w:rsidP="00560F48">
            <w:pPr>
              <w:pStyle w:val="TAL"/>
              <w:rPr>
                <w:lang w:eastAsia="zh-CN"/>
              </w:rPr>
            </w:pPr>
            <w:r w:rsidRPr="002E56B9">
              <w:rPr>
                <w:lang w:eastAsia="zh-CN"/>
              </w:rPr>
              <w:t>4Rx</w:t>
            </w:r>
          </w:p>
        </w:tc>
      </w:tr>
      <w:tr w:rsidR="00A735B3" w:rsidRPr="002E56B9" w14:paraId="643C23E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6C6369F" w14:textId="77777777" w:rsidR="00A735B3" w:rsidRPr="002E56B9" w:rsidRDefault="00A735B3" w:rsidP="00560F4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2A2E28" w14:textId="77777777" w:rsidR="00A735B3" w:rsidRPr="002E56B9" w:rsidRDefault="00A735B3" w:rsidP="00560F4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39777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80BC3" w14:textId="77777777" w:rsidR="00A735B3" w:rsidRPr="002E56B9" w:rsidRDefault="00A735B3" w:rsidP="00560F48">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AD7E5EB"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79C5D68" w14:textId="77777777" w:rsidR="00A735B3" w:rsidRPr="002E56B9" w:rsidRDefault="00A735B3" w:rsidP="00560F4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8547E" w14:textId="77777777" w:rsidR="00A735B3" w:rsidRPr="002E56B9" w:rsidRDefault="00A735B3" w:rsidP="00560F48">
            <w:pPr>
              <w:pStyle w:val="TAL"/>
              <w:rPr>
                <w:lang w:eastAsia="zh-CN"/>
              </w:rPr>
            </w:pPr>
            <w:r w:rsidRPr="002E56B9">
              <w:rPr>
                <w:lang w:eastAsia="zh-CN"/>
              </w:rPr>
              <w:t>2Rx</w:t>
            </w:r>
          </w:p>
          <w:p w14:paraId="6E8E4D66" w14:textId="77777777" w:rsidR="00A735B3" w:rsidRPr="002E56B9" w:rsidRDefault="00A735B3" w:rsidP="00560F48">
            <w:pPr>
              <w:pStyle w:val="TAL"/>
              <w:rPr>
                <w:lang w:eastAsia="zh-CN"/>
              </w:rPr>
            </w:pPr>
            <w:r w:rsidRPr="002E56B9">
              <w:rPr>
                <w:lang w:eastAsia="zh-CN"/>
              </w:rPr>
              <w:t>4Rx</w:t>
            </w:r>
          </w:p>
        </w:tc>
      </w:tr>
      <w:tr w:rsidR="00A735B3" w:rsidRPr="002E56B9" w14:paraId="0F60AE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23A842C" w14:textId="77777777" w:rsidR="00A735B3" w:rsidRPr="002E56B9" w:rsidRDefault="00A735B3" w:rsidP="00560F4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9ED86B7" w14:textId="77777777" w:rsidR="00A735B3" w:rsidRPr="002E56B9" w:rsidRDefault="00A735B3" w:rsidP="00560F4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85608B3"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989C48" w14:textId="77777777" w:rsidR="00A735B3" w:rsidRPr="002E56B9" w:rsidRDefault="00A735B3"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B06D8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66485B" w14:textId="77777777" w:rsidR="00A735B3" w:rsidRPr="002E56B9" w:rsidRDefault="00A735B3" w:rsidP="00560F4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1F29803" w14:textId="77777777" w:rsidR="00A735B3" w:rsidRPr="002E56B9" w:rsidRDefault="00A735B3" w:rsidP="00560F48">
            <w:pPr>
              <w:pStyle w:val="TAL"/>
              <w:rPr>
                <w:lang w:eastAsia="zh-CN"/>
              </w:rPr>
            </w:pPr>
            <w:r w:rsidRPr="002E56B9">
              <w:rPr>
                <w:lang w:eastAsia="zh-CN"/>
              </w:rPr>
              <w:t>2Rx</w:t>
            </w:r>
          </w:p>
          <w:p w14:paraId="72BE7378" w14:textId="77777777" w:rsidR="00A735B3" w:rsidRPr="002E56B9" w:rsidRDefault="00A735B3" w:rsidP="00560F48">
            <w:pPr>
              <w:pStyle w:val="TAL"/>
              <w:rPr>
                <w:lang w:eastAsia="zh-CN"/>
              </w:rPr>
            </w:pPr>
            <w:r w:rsidRPr="002E56B9">
              <w:rPr>
                <w:lang w:eastAsia="zh-CN"/>
              </w:rPr>
              <w:t>4Rx</w:t>
            </w:r>
          </w:p>
        </w:tc>
      </w:tr>
      <w:tr w:rsidR="00A735B3" w:rsidRPr="002E56B9" w14:paraId="3EE69DD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B0A414C" w14:textId="77777777" w:rsidR="00A735B3" w:rsidRPr="002E56B9" w:rsidRDefault="00A735B3" w:rsidP="00560F4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77A4E0" w14:textId="77777777" w:rsidR="00A735B3" w:rsidRPr="002E56B9" w:rsidRDefault="00A735B3" w:rsidP="00560F4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FCFBEB"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593857" w14:textId="77777777" w:rsidR="00A735B3" w:rsidRPr="002E56B9" w:rsidRDefault="00A735B3"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D356DE"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AB866C1" w14:textId="77777777" w:rsidR="00A735B3" w:rsidRPr="002E56B9" w:rsidRDefault="00A735B3" w:rsidP="00560F4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F4AC75E" w14:textId="77777777" w:rsidR="00A735B3" w:rsidRPr="002E56B9" w:rsidRDefault="00A735B3" w:rsidP="00560F48">
            <w:pPr>
              <w:pStyle w:val="TAL"/>
              <w:rPr>
                <w:lang w:eastAsia="zh-CN"/>
              </w:rPr>
            </w:pPr>
            <w:r w:rsidRPr="002E56B9">
              <w:rPr>
                <w:lang w:eastAsia="zh-CN"/>
              </w:rPr>
              <w:t>2Rx</w:t>
            </w:r>
          </w:p>
          <w:p w14:paraId="62CF1F0A" w14:textId="77777777" w:rsidR="00A735B3" w:rsidRPr="002E56B9" w:rsidRDefault="00A735B3" w:rsidP="00560F48">
            <w:pPr>
              <w:pStyle w:val="TAL"/>
              <w:rPr>
                <w:lang w:eastAsia="zh-CN"/>
              </w:rPr>
            </w:pPr>
            <w:r w:rsidRPr="002E56B9">
              <w:rPr>
                <w:lang w:eastAsia="zh-CN"/>
              </w:rPr>
              <w:t>4Rx</w:t>
            </w:r>
          </w:p>
        </w:tc>
      </w:tr>
      <w:tr w:rsidR="00A735B3" w:rsidRPr="002E56B9" w14:paraId="54B26C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15D4D" w14:textId="77777777" w:rsidR="00A735B3" w:rsidRPr="002E56B9" w:rsidRDefault="00A735B3" w:rsidP="00560F4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52EE9" w14:textId="77777777" w:rsidR="00A735B3" w:rsidRPr="002E56B9" w:rsidRDefault="00A735B3" w:rsidP="00560F4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5759E"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E120"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26158"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CD22D8"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E82F3" w14:textId="77777777" w:rsidR="00A735B3" w:rsidRPr="002E56B9" w:rsidRDefault="00A735B3" w:rsidP="00560F48">
            <w:pPr>
              <w:pStyle w:val="TAL"/>
              <w:rPr>
                <w:b/>
                <w:lang w:eastAsia="zh-CN"/>
              </w:rPr>
            </w:pPr>
          </w:p>
        </w:tc>
      </w:tr>
      <w:tr w:rsidR="00A735B3" w:rsidRPr="002E56B9" w14:paraId="7C7803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C07F450" w14:textId="77777777" w:rsidR="00A735B3" w:rsidRPr="002E56B9" w:rsidRDefault="00A735B3" w:rsidP="00560F4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8349594" w14:textId="77777777" w:rsidR="00A735B3" w:rsidRPr="002E56B9" w:rsidRDefault="00A735B3" w:rsidP="00560F4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45B138D"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9D85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BCA24C"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0AB15A6"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A6B8D" w14:textId="77777777" w:rsidR="00A735B3" w:rsidRPr="002E56B9" w:rsidRDefault="00A735B3" w:rsidP="00560F48">
            <w:pPr>
              <w:pStyle w:val="TAL"/>
              <w:rPr>
                <w:lang w:eastAsia="zh-CN"/>
              </w:rPr>
            </w:pPr>
            <w:r w:rsidRPr="002E56B9">
              <w:rPr>
                <w:lang w:eastAsia="zh-CN"/>
              </w:rPr>
              <w:t>2Rx</w:t>
            </w:r>
          </w:p>
          <w:p w14:paraId="63ACEFCA" w14:textId="77777777" w:rsidR="00A735B3" w:rsidRPr="002E56B9" w:rsidRDefault="00A735B3" w:rsidP="00560F48">
            <w:pPr>
              <w:pStyle w:val="TAL"/>
              <w:rPr>
                <w:lang w:eastAsia="zh-CN"/>
              </w:rPr>
            </w:pPr>
            <w:r w:rsidRPr="002E56B9">
              <w:rPr>
                <w:lang w:eastAsia="zh-CN"/>
              </w:rPr>
              <w:t>4Rx</w:t>
            </w:r>
          </w:p>
        </w:tc>
      </w:tr>
      <w:tr w:rsidR="00A735B3" w:rsidRPr="002E56B9" w14:paraId="6E406C1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33D87BB" w14:textId="77777777" w:rsidR="00A735B3" w:rsidRPr="002E56B9" w:rsidRDefault="00A735B3" w:rsidP="00560F4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A8CD8CB" w14:textId="77777777" w:rsidR="00A735B3" w:rsidRPr="002E56B9" w:rsidRDefault="00A735B3" w:rsidP="00560F4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8659EA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3CA93"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FF50C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4CBBBC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FFCC4" w14:textId="77777777" w:rsidR="00A735B3" w:rsidRPr="002E56B9" w:rsidRDefault="00A735B3" w:rsidP="00560F48">
            <w:pPr>
              <w:pStyle w:val="TAL"/>
              <w:rPr>
                <w:lang w:eastAsia="zh-CN"/>
              </w:rPr>
            </w:pPr>
            <w:r w:rsidRPr="002E56B9">
              <w:rPr>
                <w:lang w:eastAsia="zh-CN"/>
              </w:rPr>
              <w:t>2Rx</w:t>
            </w:r>
          </w:p>
          <w:p w14:paraId="0FC0B084" w14:textId="77777777" w:rsidR="00A735B3" w:rsidRPr="002E56B9" w:rsidRDefault="00A735B3" w:rsidP="00560F48">
            <w:pPr>
              <w:pStyle w:val="TAL"/>
              <w:rPr>
                <w:lang w:eastAsia="zh-CN"/>
              </w:rPr>
            </w:pPr>
            <w:r w:rsidRPr="002E56B9">
              <w:rPr>
                <w:lang w:eastAsia="zh-CN"/>
              </w:rPr>
              <w:t>4Rx</w:t>
            </w:r>
          </w:p>
        </w:tc>
      </w:tr>
      <w:tr w:rsidR="00A735B3" w:rsidRPr="002E56B9" w14:paraId="20C9F8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800B78" w14:textId="77777777" w:rsidR="00A735B3" w:rsidRPr="002E56B9" w:rsidRDefault="00A735B3" w:rsidP="00560F4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44D556" w14:textId="77777777" w:rsidR="00A735B3" w:rsidRPr="002E56B9" w:rsidRDefault="00A735B3" w:rsidP="00560F4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8F672"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341B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8CDC3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87EC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5346A6" w14:textId="77777777" w:rsidR="00A735B3" w:rsidRPr="002E56B9" w:rsidRDefault="00A735B3" w:rsidP="00560F48">
            <w:pPr>
              <w:pStyle w:val="TAL"/>
              <w:rPr>
                <w:b/>
                <w:lang w:eastAsia="zh-CN"/>
              </w:rPr>
            </w:pPr>
          </w:p>
        </w:tc>
      </w:tr>
      <w:tr w:rsidR="00A735B3" w:rsidRPr="002E56B9" w14:paraId="0A78C3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F5FF696" w14:textId="77777777" w:rsidR="00A735B3" w:rsidRPr="002E56B9" w:rsidRDefault="00A735B3" w:rsidP="00560F4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F83CBCF" w14:textId="77777777" w:rsidR="00A735B3" w:rsidRPr="002E56B9" w:rsidRDefault="00A735B3" w:rsidP="00560F4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2E8CA8" w14:textId="77777777" w:rsidR="00A735B3" w:rsidRPr="002E56B9" w:rsidRDefault="00A735B3"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6D54E" w14:textId="77777777" w:rsidR="00A735B3" w:rsidRPr="002E56B9" w:rsidRDefault="00A735B3"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20E18" w14:textId="77777777" w:rsidR="00A735B3" w:rsidRPr="002E56B9" w:rsidRDefault="00A735B3"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5A372D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90D20" w14:textId="77777777" w:rsidR="00A735B3" w:rsidRPr="002E56B9" w:rsidRDefault="00A735B3" w:rsidP="00560F48">
            <w:pPr>
              <w:pStyle w:val="TAL"/>
              <w:rPr>
                <w:lang w:eastAsia="zh-CN"/>
              </w:rPr>
            </w:pPr>
            <w:r w:rsidRPr="002E56B9">
              <w:rPr>
                <w:lang w:eastAsia="zh-CN"/>
              </w:rPr>
              <w:t>2Rx</w:t>
            </w:r>
          </w:p>
          <w:p w14:paraId="50F963DC" w14:textId="77777777" w:rsidR="00A735B3" w:rsidRPr="002E56B9" w:rsidRDefault="00A735B3" w:rsidP="00560F48">
            <w:pPr>
              <w:pStyle w:val="TAL"/>
              <w:rPr>
                <w:lang w:eastAsia="zh-CN"/>
              </w:rPr>
            </w:pPr>
            <w:r w:rsidRPr="002E56B9">
              <w:rPr>
                <w:lang w:eastAsia="zh-CN"/>
              </w:rPr>
              <w:t>4Rx</w:t>
            </w:r>
          </w:p>
        </w:tc>
      </w:tr>
      <w:tr w:rsidR="00A735B3" w:rsidRPr="002E56B9" w14:paraId="75AF07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5F45B6F" w14:textId="77777777" w:rsidR="00A735B3" w:rsidRPr="002E56B9" w:rsidRDefault="00A735B3" w:rsidP="00560F4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A649A87" w14:textId="77777777" w:rsidR="00A735B3" w:rsidRPr="002E56B9" w:rsidRDefault="00A735B3" w:rsidP="00560F4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88E16C" w14:textId="77777777" w:rsidR="00A735B3" w:rsidRPr="002E56B9" w:rsidRDefault="00A735B3"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3C9E70" w14:textId="77777777" w:rsidR="00A735B3" w:rsidRPr="002E56B9" w:rsidRDefault="00A735B3"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696FCFD" w14:textId="77777777" w:rsidR="00A735B3" w:rsidRPr="002E56B9" w:rsidRDefault="00A735B3"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97448A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336B5" w14:textId="77777777" w:rsidR="00A735B3" w:rsidRPr="002E56B9" w:rsidRDefault="00A735B3" w:rsidP="00560F48">
            <w:pPr>
              <w:pStyle w:val="TAL"/>
              <w:rPr>
                <w:lang w:eastAsia="zh-CN"/>
              </w:rPr>
            </w:pPr>
            <w:r w:rsidRPr="002E56B9">
              <w:rPr>
                <w:lang w:eastAsia="zh-CN"/>
              </w:rPr>
              <w:t>2Rx</w:t>
            </w:r>
          </w:p>
          <w:p w14:paraId="45269F03" w14:textId="77777777" w:rsidR="00A735B3" w:rsidRPr="002E56B9" w:rsidRDefault="00A735B3" w:rsidP="00560F48">
            <w:pPr>
              <w:pStyle w:val="TAL"/>
              <w:rPr>
                <w:lang w:eastAsia="zh-CN"/>
              </w:rPr>
            </w:pPr>
            <w:r w:rsidRPr="002E56B9">
              <w:rPr>
                <w:lang w:eastAsia="zh-CN"/>
              </w:rPr>
              <w:t>4Rx</w:t>
            </w:r>
          </w:p>
        </w:tc>
      </w:tr>
      <w:tr w:rsidR="00A735B3" w:rsidRPr="002E56B9" w14:paraId="4780AC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FBE64" w14:textId="77777777" w:rsidR="00A735B3" w:rsidRPr="002E56B9" w:rsidRDefault="00A735B3" w:rsidP="00560F4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27F5A5" w14:textId="77777777" w:rsidR="00A735B3" w:rsidRPr="002E56B9" w:rsidRDefault="00A735B3" w:rsidP="00560F4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7835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45CC76"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1A561"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2644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D3902" w14:textId="77777777" w:rsidR="00A735B3" w:rsidRPr="002E56B9" w:rsidRDefault="00A735B3" w:rsidP="00560F48">
            <w:pPr>
              <w:pStyle w:val="TAL"/>
              <w:rPr>
                <w:b/>
                <w:lang w:eastAsia="zh-CN"/>
              </w:rPr>
            </w:pPr>
          </w:p>
        </w:tc>
      </w:tr>
      <w:tr w:rsidR="00A735B3" w:rsidRPr="002E56B9" w14:paraId="6BEC4BC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82BCB" w14:textId="77777777" w:rsidR="00A735B3" w:rsidRPr="002E56B9" w:rsidRDefault="00A735B3" w:rsidP="00560F48">
            <w:pPr>
              <w:pStyle w:val="TAL"/>
              <w:rPr>
                <w:b/>
                <w:lang w:eastAsia="zh-TW"/>
              </w:rPr>
            </w:pPr>
            <w:r w:rsidRPr="002E56B9">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34CDBB" w14:textId="77777777" w:rsidR="00A735B3" w:rsidRPr="002E56B9" w:rsidRDefault="00A735B3" w:rsidP="00560F4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5679C"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49BF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154B0"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AAF9D"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00568" w14:textId="77777777" w:rsidR="00A735B3" w:rsidRPr="002E56B9" w:rsidRDefault="00A735B3" w:rsidP="00560F48">
            <w:pPr>
              <w:pStyle w:val="TAL"/>
              <w:rPr>
                <w:b/>
                <w:lang w:eastAsia="zh-CN"/>
              </w:rPr>
            </w:pPr>
          </w:p>
        </w:tc>
      </w:tr>
      <w:tr w:rsidR="00A735B3" w:rsidRPr="002E56B9" w14:paraId="06B77FE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324322A" w14:textId="77777777" w:rsidR="00A735B3" w:rsidRPr="002E56B9" w:rsidRDefault="00A735B3" w:rsidP="00560F4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A54E7E" w14:textId="77777777" w:rsidR="00A735B3" w:rsidRPr="002E56B9" w:rsidRDefault="00A735B3" w:rsidP="00560F4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6C144CA" w14:textId="77777777" w:rsidR="00A735B3" w:rsidRPr="002E56B9" w:rsidRDefault="00A735B3" w:rsidP="00560F4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78CD87"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18D3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4309EF" w14:textId="77777777" w:rsidR="00A735B3" w:rsidRPr="002E56B9" w:rsidRDefault="00A735B3" w:rsidP="00560F4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1144D" w14:textId="77777777" w:rsidR="00A735B3" w:rsidRPr="002E56B9" w:rsidRDefault="00A735B3" w:rsidP="00560F48">
            <w:pPr>
              <w:pStyle w:val="TAL"/>
              <w:rPr>
                <w:lang w:eastAsia="zh-CN"/>
              </w:rPr>
            </w:pPr>
            <w:r w:rsidRPr="002E56B9">
              <w:rPr>
                <w:lang w:eastAsia="zh-CN"/>
              </w:rPr>
              <w:t>2Rx</w:t>
            </w:r>
          </w:p>
          <w:p w14:paraId="12D4BF31" w14:textId="77777777" w:rsidR="00A735B3" w:rsidRPr="002E56B9" w:rsidRDefault="00A735B3" w:rsidP="00560F48">
            <w:pPr>
              <w:pStyle w:val="TAL"/>
              <w:rPr>
                <w:lang w:eastAsia="zh-CN"/>
              </w:rPr>
            </w:pPr>
            <w:r w:rsidRPr="002E56B9">
              <w:rPr>
                <w:lang w:eastAsia="zh-CN"/>
              </w:rPr>
              <w:t>4Rx</w:t>
            </w:r>
          </w:p>
        </w:tc>
      </w:tr>
      <w:tr w:rsidR="00A735B3" w:rsidRPr="002E56B9" w14:paraId="4009D0F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1ED13" w14:textId="77777777" w:rsidR="00A735B3" w:rsidRPr="002E56B9" w:rsidRDefault="00A735B3" w:rsidP="00560F4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E0C1EC" w14:textId="77777777" w:rsidR="00A735B3" w:rsidRPr="002E56B9" w:rsidRDefault="00A735B3" w:rsidP="00560F4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C7AA4"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99B74"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D7B9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C4B5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42F5C" w14:textId="77777777" w:rsidR="00A735B3" w:rsidRPr="002E56B9" w:rsidRDefault="00A735B3" w:rsidP="00560F48">
            <w:pPr>
              <w:pStyle w:val="TAL"/>
              <w:rPr>
                <w:b/>
                <w:lang w:eastAsia="zh-CN"/>
              </w:rPr>
            </w:pPr>
          </w:p>
        </w:tc>
      </w:tr>
      <w:tr w:rsidR="00A735B3" w:rsidRPr="002E56B9" w14:paraId="131A00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4C0C" w14:textId="77777777" w:rsidR="00A735B3" w:rsidRPr="002E56B9" w:rsidRDefault="00A735B3" w:rsidP="00560F4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EF3F6C" w14:textId="77777777" w:rsidR="00A735B3" w:rsidRPr="002E56B9" w:rsidRDefault="00A735B3" w:rsidP="00560F4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6114FD"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EE00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5A6F6"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33289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A856E2" w14:textId="77777777" w:rsidR="00A735B3" w:rsidRPr="002E56B9" w:rsidRDefault="00A735B3" w:rsidP="00560F48">
            <w:pPr>
              <w:pStyle w:val="TAL"/>
              <w:rPr>
                <w:b/>
                <w:lang w:eastAsia="zh-CN"/>
              </w:rPr>
            </w:pPr>
          </w:p>
        </w:tc>
      </w:tr>
      <w:tr w:rsidR="00A735B3" w:rsidRPr="002E56B9" w14:paraId="0E4820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A09D57" w14:textId="77777777" w:rsidR="00A735B3" w:rsidRPr="002E56B9" w:rsidRDefault="00A735B3" w:rsidP="00560F4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C0F823" w14:textId="77777777" w:rsidR="00A735B3" w:rsidRPr="002E56B9" w:rsidRDefault="00A735B3" w:rsidP="00560F4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0FC0EE9"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0D4E353"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21C97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A7355" w14:textId="77777777" w:rsidR="00A735B3" w:rsidRPr="002E56B9" w:rsidRDefault="00A735B3" w:rsidP="00560F4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6757F3" w14:textId="77777777" w:rsidR="00A735B3" w:rsidRPr="002E56B9" w:rsidRDefault="00A735B3" w:rsidP="00560F48">
            <w:pPr>
              <w:pStyle w:val="TAL"/>
              <w:rPr>
                <w:lang w:eastAsia="zh-CN"/>
              </w:rPr>
            </w:pPr>
            <w:r w:rsidRPr="002E56B9">
              <w:rPr>
                <w:lang w:eastAsia="zh-CN"/>
              </w:rPr>
              <w:t>2Rx</w:t>
            </w:r>
          </w:p>
          <w:p w14:paraId="6DA5D779" w14:textId="77777777" w:rsidR="00A735B3" w:rsidRPr="002E56B9" w:rsidRDefault="00A735B3" w:rsidP="00560F48">
            <w:pPr>
              <w:pStyle w:val="TAL"/>
              <w:rPr>
                <w:lang w:eastAsia="zh-CN"/>
              </w:rPr>
            </w:pPr>
            <w:r w:rsidRPr="002E56B9">
              <w:rPr>
                <w:lang w:eastAsia="zh-CN"/>
              </w:rPr>
              <w:t>4Rx</w:t>
            </w:r>
          </w:p>
        </w:tc>
      </w:tr>
      <w:tr w:rsidR="00A735B3" w:rsidRPr="002E56B9" w14:paraId="56052F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DB096" w14:textId="77777777" w:rsidR="00A735B3" w:rsidRPr="002E56B9" w:rsidRDefault="00A735B3" w:rsidP="00560F4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C1282" w14:textId="77777777" w:rsidR="00A735B3" w:rsidRPr="002E56B9" w:rsidRDefault="00A735B3" w:rsidP="00560F4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2EB88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AF1B1"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6D19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4B59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81909" w14:textId="77777777" w:rsidR="00A735B3" w:rsidRPr="002E56B9" w:rsidRDefault="00A735B3" w:rsidP="00560F48">
            <w:pPr>
              <w:pStyle w:val="TAL"/>
              <w:rPr>
                <w:b/>
                <w:lang w:eastAsia="zh-CN"/>
              </w:rPr>
            </w:pPr>
          </w:p>
        </w:tc>
      </w:tr>
      <w:tr w:rsidR="00A735B3" w:rsidRPr="002E56B9" w14:paraId="71D39F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4B6A7" w14:textId="77777777" w:rsidR="00A735B3" w:rsidRPr="002E56B9" w:rsidRDefault="00A735B3" w:rsidP="00560F4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FED0D" w14:textId="77777777" w:rsidR="00A735B3" w:rsidRPr="002E56B9" w:rsidRDefault="00A735B3" w:rsidP="00560F4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D10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30FA6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03C4E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A55FD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B2629" w14:textId="77777777" w:rsidR="00A735B3" w:rsidRPr="002E56B9" w:rsidRDefault="00A735B3" w:rsidP="00560F48">
            <w:pPr>
              <w:pStyle w:val="TAL"/>
              <w:rPr>
                <w:b/>
                <w:lang w:eastAsia="zh-CN"/>
              </w:rPr>
            </w:pPr>
          </w:p>
        </w:tc>
      </w:tr>
      <w:tr w:rsidR="00A735B3" w:rsidRPr="002E56B9" w14:paraId="476FB2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E88A8DB" w14:textId="77777777" w:rsidR="00A735B3" w:rsidRPr="002E56B9" w:rsidRDefault="00A735B3" w:rsidP="00560F4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BC2C72E" w14:textId="1CA3AEB9" w:rsidR="00A735B3" w:rsidRPr="002E56B9" w:rsidRDefault="00A735B3" w:rsidP="00560F48">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5FFF96"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DCE919"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72220"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4E863" w14:textId="77777777" w:rsidR="00A735B3" w:rsidRPr="002E56B9" w:rsidRDefault="00A735B3" w:rsidP="00560F4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3F1BC" w14:textId="77777777" w:rsidR="00A735B3" w:rsidRPr="002E56B9" w:rsidRDefault="00A735B3" w:rsidP="00560F48">
            <w:pPr>
              <w:pStyle w:val="TAL"/>
              <w:rPr>
                <w:lang w:eastAsia="zh-CN"/>
              </w:rPr>
            </w:pPr>
            <w:r w:rsidRPr="002E56B9">
              <w:rPr>
                <w:lang w:eastAsia="zh-CN"/>
              </w:rPr>
              <w:t>2Rx</w:t>
            </w:r>
          </w:p>
          <w:p w14:paraId="1CFD95FC" w14:textId="77777777" w:rsidR="00A735B3" w:rsidRPr="002E56B9" w:rsidRDefault="00A735B3" w:rsidP="00560F48">
            <w:pPr>
              <w:pStyle w:val="TAL"/>
              <w:rPr>
                <w:lang w:eastAsia="zh-CN"/>
              </w:rPr>
            </w:pPr>
            <w:r w:rsidRPr="002E56B9">
              <w:rPr>
                <w:lang w:eastAsia="zh-CN"/>
              </w:rPr>
              <w:t>4Rx</w:t>
            </w:r>
          </w:p>
        </w:tc>
      </w:tr>
      <w:tr w:rsidR="00A735B3" w:rsidRPr="002E56B9" w14:paraId="26B6136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31EA234" w14:textId="77777777" w:rsidR="00A735B3" w:rsidRPr="002E56B9" w:rsidRDefault="00A735B3" w:rsidP="00560F4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9415AFD" w14:textId="4E72A66E" w:rsidR="00A735B3" w:rsidRPr="002E56B9" w:rsidRDefault="00A735B3" w:rsidP="00560F48">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B4C7B4C"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22CEDB"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665C89"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F8B75B" w14:textId="77777777" w:rsidR="00A735B3" w:rsidRPr="002E56B9" w:rsidRDefault="00A735B3" w:rsidP="00560F4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9EF1C1" w14:textId="77777777" w:rsidR="00A735B3" w:rsidRPr="002E56B9" w:rsidRDefault="00A735B3" w:rsidP="00560F48">
            <w:pPr>
              <w:pStyle w:val="TAL"/>
              <w:rPr>
                <w:lang w:eastAsia="zh-CN"/>
              </w:rPr>
            </w:pPr>
            <w:r w:rsidRPr="002E56B9">
              <w:rPr>
                <w:lang w:eastAsia="zh-CN"/>
              </w:rPr>
              <w:t>2Rx</w:t>
            </w:r>
          </w:p>
          <w:p w14:paraId="2FAD4ED5" w14:textId="77777777" w:rsidR="00A735B3" w:rsidRPr="002E56B9" w:rsidRDefault="00A735B3" w:rsidP="00560F48">
            <w:pPr>
              <w:pStyle w:val="TAL"/>
              <w:rPr>
                <w:lang w:eastAsia="zh-CN"/>
              </w:rPr>
            </w:pPr>
            <w:r w:rsidRPr="002E56B9">
              <w:rPr>
                <w:lang w:eastAsia="zh-CN"/>
              </w:rPr>
              <w:t>4Rx</w:t>
            </w:r>
          </w:p>
        </w:tc>
      </w:tr>
      <w:tr w:rsidR="00A735B3" w:rsidRPr="002E56B9" w14:paraId="314FCD9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2141277" w14:textId="77777777" w:rsidR="00A735B3" w:rsidRPr="002E56B9" w:rsidRDefault="00A735B3" w:rsidP="00560F4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153F37" w14:textId="1F679EC8" w:rsidR="00A735B3" w:rsidRPr="002E56B9" w:rsidRDefault="00A735B3" w:rsidP="00560F48">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26EE9C"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19C910B"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75199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6320A7" w14:textId="77777777" w:rsidR="00A735B3" w:rsidRPr="002E56B9" w:rsidRDefault="00A735B3" w:rsidP="00560F4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70FF" w14:textId="77777777" w:rsidR="00A735B3" w:rsidRPr="002E56B9" w:rsidRDefault="00A735B3" w:rsidP="00560F48">
            <w:pPr>
              <w:pStyle w:val="TAL"/>
              <w:rPr>
                <w:lang w:eastAsia="zh-CN"/>
              </w:rPr>
            </w:pPr>
            <w:r w:rsidRPr="002E56B9">
              <w:rPr>
                <w:lang w:eastAsia="zh-CN"/>
              </w:rPr>
              <w:t>2Rx</w:t>
            </w:r>
          </w:p>
          <w:p w14:paraId="4643C7AB" w14:textId="77777777" w:rsidR="00A735B3" w:rsidRPr="002E56B9" w:rsidRDefault="00A735B3" w:rsidP="00560F48">
            <w:pPr>
              <w:pStyle w:val="TAL"/>
              <w:rPr>
                <w:lang w:eastAsia="zh-CN"/>
              </w:rPr>
            </w:pPr>
            <w:r w:rsidRPr="002E56B9">
              <w:rPr>
                <w:lang w:eastAsia="zh-CN"/>
              </w:rPr>
              <w:t>4Rx</w:t>
            </w:r>
          </w:p>
        </w:tc>
      </w:tr>
      <w:tr w:rsidR="00A735B3" w:rsidRPr="002E56B9" w14:paraId="19A3CD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8E742A" w14:textId="77777777" w:rsidR="00A735B3" w:rsidRPr="002E56B9" w:rsidRDefault="00A735B3" w:rsidP="00560F4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0B6173" w14:textId="654329CF" w:rsidR="00A735B3" w:rsidRPr="002E56B9" w:rsidRDefault="00A735B3" w:rsidP="00560F48">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A64BB8"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EB3D4F8"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FE0322"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CB35C5" w14:textId="77777777" w:rsidR="00A735B3" w:rsidRPr="002E56B9" w:rsidRDefault="00A735B3" w:rsidP="00560F4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DAC1AC" w14:textId="77777777" w:rsidR="00A735B3" w:rsidRPr="002E56B9" w:rsidRDefault="00A735B3" w:rsidP="00560F48">
            <w:pPr>
              <w:pStyle w:val="TAL"/>
              <w:rPr>
                <w:lang w:eastAsia="zh-CN"/>
              </w:rPr>
            </w:pPr>
            <w:r w:rsidRPr="002E56B9">
              <w:rPr>
                <w:lang w:eastAsia="zh-CN"/>
              </w:rPr>
              <w:t>2Rx</w:t>
            </w:r>
          </w:p>
          <w:p w14:paraId="7B44CE1B" w14:textId="77777777" w:rsidR="00A735B3" w:rsidRPr="002E56B9" w:rsidRDefault="00A735B3" w:rsidP="00560F48">
            <w:pPr>
              <w:pStyle w:val="TAL"/>
              <w:rPr>
                <w:lang w:eastAsia="zh-CN"/>
              </w:rPr>
            </w:pPr>
            <w:r w:rsidRPr="002E56B9">
              <w:rPr>
                <w:lang w:eastAsia="zh-CN"/>
              </w:rPr>
              <w:t>4Rx</w:t>
            </w:r>
          </w:p>
        </w:tc>
      </w:tr>
      <w:tr w:rsidR="00A735B3" w:rsidRPr="002E56B9" w14:paraId="72F94E8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C20017F" w14:textId="77777777" w:rsidR="00A735B3" w:rsidRPr="002E56B9" w:rsidRDefault="00A735B3" w:rsidP="00560F4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2E63D67" w14:textId="2C299905" w:rsidR="00A735B3" w:rsidRPr="002E56B9" w:rsidRDefault="00A735B3" w:rsidP="00560F48">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CE7135"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9E176" w14:textId="77777777" w:rsidR="00A735B3" w:rsidRPr="002E56B9" w:rsidRDefault="00A735B3"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AB323A"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12B2A40E" w14:textId="77777777" w:rsidR="00A735B3" w:rsidRPr="002E56B9" w:rsidRDefault="00A735B3" w:rsidP="00560F4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4C5D6A" w14:textId="77777777" w:rsidR="00A735B3" w:rsidRPr="002E56B9" w:rsidRDefault="00A735B3" w:rsidP="00560F48">
            <w:pPr>
              <w:pStyle w:val="TAL"/>
              <w:rPr>
                <w:lang w:eastAsia="zh-CN"/>
              </w:rPr>
            </w:pPr>
            <w:r w:rsidRPr="002E56B9">
              <w:rPr>
                <w:lang w:eastAsia="zh-CN"/>
              </w:rPr>
              <w:t>2Rx</w:t>
            </w:r>
          </w:p>
          <w:p w14:paraId="0EA88B6B" w14:textId="77777777" w:rsidR="00A735B3" w:rsidRPr="002E56B9" w:rsidRDefault="00A735B3" w:rsidP="00560F48">
            <w:pPr>
              <w:pStyle w:val="TAL"/>
              <w:rPr>
                <w:lang w:eastAsia="zh-CN"/>
              </w:rPr>
            </w:pPr>
            <w:r w:rsidRPr="002E56B9">
              <w:rPr>
                <w:lang w:eastAsia="zh-CN"/>
              </w:rPr>
              <w:t>4Rx</w:t>
            </w:r>
          </w:p>
        </w:tc>
      </w:tr>
      <w:tr w:rsidR="00A735B3" w:rsidRPr="002E56B9" w14:paraId="1F8BFAB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14675E5" w14:textId="77777777" w:rsidR="00A735B3" w:rsidRPr="002E56B9" w:rsidRDefault="00A735B3" w:rsidP="00560F4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725BEE9" w14:textId="52E02656" w:rsidR="00A735B3" w:rsidRPr="002E56B9" w:rsidRDefault="00A735B3" w:rsidP="00560F48">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19DFFD"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2C39A" w14:textId="77777777" w:rsidR="00A735B3" w:rsidRPr="002E56B9" w:rsidRDefault="00A735B3"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06CAD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9A0FA37" w14:textId="77777777" w:rsidR="00A735B3" w:rsidRPr="002E56B9" w:rsidRDefault="00A735B3" w:rsidP="00560F4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BF4D6" w14:textId="77777777" w:rsidR="00A735B3" w:rsidRPr="002E56B9" w:rsidRDefault="00A735B3" w:rsidP="00560F48">
            <w:pPr>
              <w:pStyle w:val="TAL"/>
              <w:rPr>
                <w:lang w:eastAsia="zh-CN"/>
              </w:rPr>
            </w:pPr>
            <w:r w:rsidRPr="002E56B9">
              <w:rPr>
                <w:lang w:eastAsia="zh-CN"/>
              </w:rPr>
              <w:t>2Rx</w:t>
            </w:r>
          </w:p>
          <w:p w14:paraId="42DC7BF3" w14:textId="77777777" w:rsidR="00A735B3" w:rsidRPr="002E56B9" w:rsidRDefault="00A735B3" w:rsidP="00560F48">
            <w:pPr>
              <w:pStyle w:val="TAL"/>
              <w:rPr>
                <w:lang w:eastAsia="zh-CN"/>
              </w:rPr>
            </w:pPr>
            <w:r w:rsidRPr="002E56B9">
              <w:rPr>
                <w:lang w:eastAsia="zh-CN"/>
              </w:rPr>
              <w:t>4Rx</w:t>
            </w:r>
          </w:p>
        </w:tc>
      </w:tr>
      <w:tr w:rsidR="00A735B3" w:rsidRPr="002E56B9" w14:paraId="4A4F865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81CEA82" w14:textId="77777777" w:rsidR="00A735B3" w:rsidRPr="002E56B9" w:rsidRDefault="00A735B3" w:rsidP="00560F4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85D5C62" w14:textId="7C2BA30E" w:rsidR="00A735B3" w:rsidRPr="002E56B9" w:rsidRDefault="00A735B3" w:rsidP="00560F48">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AE0FAA"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BD476" w14:textId="77777777" w:rsidR="00A735B3" w:rsidRPr="002E56B9" w:rsidRDefault="00A735B3"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32755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BF5C7" w14:textId="77777777" w:rsidR="00A735B3" w:rsidRPr="002E56B9" w:rsidRDefault="00A735B3" w:rsidP="00560F4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09A1A" w14:textId="77777777" w:rsidR="00A735B3" w:rsidRPr="002E56B9" w:rsidRDefault="00A735B3" w:rsidP="00560F48">
            <w:pPr>
              <w:pStyle w:val="TAL"/>
              <w:rPr>
                <w:lang w:eastAsia="zh-CN"/>
              </w:rPr>
            </w:pPr>
            <w:r w:rsidRPr="002E56B9">
              <w:rPr>
                <w:lang w:eastAsia="zh-CN"/>
              </w:rPr>
              <w:t>2Rx</w:t>
            </w:r>
          </w:p>
          <w:p w14:paraId="1E44A3E0" w14:textId="77777777" w:rsidR="00A735B3" w:rsidRPr="002E56B9" w:rsidRDefault="00A735B3" w:rsidP="00560F48">
            <w:pPr>
              <w:pStyle w:val="TAL"/>
              <w:rPr>
                <w:lang w:eastAsia="zh-CN"/>
              </w:rPr>
            </w:pPr>
            <w:r w:rsidRPr="002E56B9">
              <w:rPr>
                <w:lang w:eastAsia="zh-CN"/>
              </w:rPr>
              <w:t>4Rx</w:t>
            </w:r>
          </w:p>
        </w:tc>
      </w:tr>
      <w:tr w:rsidR="00A735B3" w:rsidRPr="002E56B9" w14:paraId="0B29E80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E199C2" w14:textId="77777777" w:rsidR="00A735B3" w:rsidRPr="002E56B9" w:rsidRDefault="00A735B3" w:rsidP="00560F4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4D4A5BB" w14:textId="311B4CEB" w:rsidR="00A735B3" w:rsidRPr="002E56B9" w:rsidRDefault="00A735B3" w:rsidP="00560F48">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E6D33E"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2E956" w14:textId="77777777" w:rsidR="00A735B3" w:rsidRPr="002E56B9" w:rsidRDefault="00A735B3"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FE4CC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D53607" w14:textId="77777777" w:rsidR="00A735B3" w:rsidRPr="002E56B9" w:rsidRDefault="00A735B3" w:rsidP="00560F4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6976A" w14:textId="77777777" w:rsidR="00A735B3" w:rsidRPr="002E56B9" w:rsidRDefault="00A735B3" w:rsidP="00560F48">
            <w:pPr>
              <w:pStyle w:val="TAL"/>
              <w:rPr>
                <w:lang w:eastAsia="zh-CN"/>
              </w:rPr>
            </w:pPr>
            <w:r w:rsidRPr="002E56B9">
              <w:rPr>
                <w:lang w:eastAsia="zh-CN"/>
              </w:rPr>
              <w:t>2Rx</w:t>
            </w:r>
          </w:p>
          <w:p w14:paraId="056B946E" w14:textId="77777777" w:rsidR="00A735B3" w:rsidRPr="002E56B9" w:rsidRDefault="00A735B3" w:rsidP="00560F48">
            <w:pPr>
              <w:pStyle w:val="TAL"/>
              <w:rPr>
                <w:lang w:eastAsia="zh-CN"/>
              </w:rPr>
            </w:pPr>
            <w:r w:rsidRPr="002E56B9">
              <w:rPr>
                <w:lang w:eastAsia="zh-CN"/>
              </w:rPr>
              <w:t>4Rx</w:t>
            </w:r>
          </w:p>
        </w:tc>
      </w:tr>
      <w:tr w:rsidR="00FE345D" w:rsidRPr="00BB629B" w14:paraId="1147B03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656AB34" w14:textId="77777777" w:rsidR="00FE345D" w:rsidRPr="00BB629B" w:rsidRDefault="00FE345D" w:rsidP="00560F48">
            <w:pPr>
              <w:pStyle w:val="TAL"/>
              <w:rPr>
                <w:lang w:eastAsia="zh-CN"/>
              </w:rPr>
            </w:pPr>
            <w:r>
              <w:rPr>
                <w:lang w:eastAsia="zh-CN"/>
              </w:rPr>
              <w:lastRenderedPageBreak/>
              <w:t>6.5.1.9</w:t>
            </w:r>
          </w:p>
        </w:tc>
        <w:tc>
          <w:tcPr>
            <w:tcW w:w="4521" w:type="dxa"/>
            <w:tcBorders>
              <w:top w:val="single" w:sz="4" w:space="0" w:color="auto"/>
              <w:left w:val="single" w:sz="4" w:space="0" w:color="auto"/>
              <w:bottom w:val="single" w:sz="4" w:space="0" w:color="auto"/>
              <w:right w:val="single" w:sz="4" w:space="0" w:color="auto"/>
            </w:tcBorders>
          </w:tcPr>
          <w:p w14:paraId="45F2A3E3" w14:textId="77777777" w:rsidR="00FE345D" w:rsidRPr="00BB629B" w:rsidRDefault="00FE345D" w:rsidP="00560F48">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860593" w14:textId="77777777" w:rsidR="00FE345D" w:rsidRPr="00BB629B" w:rsidRDefault="00FE345D" w:rsidP="00560F4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8907E2B" w14:textId="77777777" w:rsidR="00FE345D" w:rsidRPr="00BB629B" w:rsidRDefault="00FE345D" w:rsidP="00560F48">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A450013" w14:textId="77777777" w:rsidR="00FE345D" w:rsidRDefault="00FE345D" w:rsidP="00560F4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420CB8B" w14:textId="77777777" w:rsidR="00FE345D" w:rsidRDefault="00FE345D"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6A0A" w14:textId="77777777" w:rsidR="00FE345D" w:rsidRDefault="00FE345D" w:rsidP="00560F48">
            <w:pPr>
              <w:pStyle w:val="TAL"/>
              <w:rPr>
                <w:lang w:eastAsia="zh-CN"/>
              </w:rPr>
            </w:pPr>
            <w:r>
              <w:rPr>
                <w:lang w:eastAsia="zh-CN"/>
              </w:rPr>
              <w:t>2Rx</w:t>
            </w:r>
          </w:p>
          <w:p w14:paraId="1E49D39B" w14:textId="77777777" w:rsidR="00FE345D" w:rsidRPr="00BB629B" w:rsidRDefault="00FE345D" w:rsidP="00560F48">
            <w:pPr>
              <w:pStyle w:val="TAL"/>
              <w:rPr>
                <w:lang w:eastAsia="zh-CN"/>
              </w:rPr>
            </w:pPr>
            <w:r>
              <w:rPr>
                <w:lang w:eastAsia="zh-CN"/>
              </w:rPr>
              <w:t>4Rx</w:t>
            </w:r>
          </w:p>
        </w:tc>
      </w:tr>
      <w:tr w:rsidR="00A735B3" w:rsidRPr="002E56B9" w14:paraId="139DCC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7F504" w14:textId="77777777" w:rsidR="00A735B3" w:rsidRPr="002E56B9" w:rsidRDefault="00A735B3" w:rsidP="00560F4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F806E" w14:textId="77777777" w:rsidR="00A735B3" w:rsidRPr="002E56B9" w:rsidRDefault="00A735B3" w:rsidP="00560F4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EDDF8"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3D0C"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60D9E9"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4B6B4"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095B" w14:textId="77777777" w:rsidR="00A735B3" w:rsidRPr="002E56B9" w:rsidRDefault="00A735B3" w:rsidP="00560F48">
            <w:pPr>
              <w:pStyle w:val="TAL"/>
              <w:rPr>
                <w:b/>
                <w:lang w:eastAsia="zh-CN"/>
              </w:rPr>
            </w:pPr>
          </w:p>
        </w:tc>
      </w:tr>
      <w:tr w:rsidR="00A735B3" w:rsidRPr="002E56B9" w14:paraId="4893FD7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BC93DD" w14:textId="77777777" w:rsidR="00A735B3" w:rsidRPr="002E56B9" w:rsidRDefault="00A735B3" w:rsidP="00560F4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88154F0" w14:textId="77777777" w:rsidR="00A735B3" w:rsidRPr="002E56B9" w:rsidRDefault="00A735B3" w:rsidP="00560F4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4A431E2"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A9BDF"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9DA7BA6"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DC66DA5"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8FA5B" w14:textId="77777777" w:rsidR="00A735B3" w:rsidRPr="002E56B9" w:rsidRDefault="00A735B3" w:rsidP="00560F48">
            <w:pPr>
              <w:pStyle w:val="TAL"/>
              <w:rPr>
                <w:lang w:eastAsia="zh-CN"/>
              </w:rPr>
            </w:pPr>
            <w:r w:rsidRPr="002E56B9">
              <w:rPr>
                <w:lang w:eastAsia="zh-CN"/>
              </w:rPr>
              <w:t>2Rx</w:t>
            </w:r>
          </w:p>
          <w:p w14:paraId="26593D5E" w14:textId="77777777" w:rsidR="00A735B3" w:rsidRPr="002E56B9" w:rsidRDefault="00A735B3" w:rsidP="00560F48">
            <w:pPr>
              <w:pStyle w:val="TAL"/>
              <w:rPr>
                <w:lang w:eastAsia="zh-CN"/>
              </w:rPr>
            </w:pPr>
            <w:r w:rsidRPr="002E56B9">
              <w:rPr>
                <w:lang w:eastAsia="zh-CN"/>
              </w:rPr>
              <w:t>4Rx</w:t>
            </w:r>
          </w:p>
        </w:tc>
      </w:tr>
      <w:tr w:rsidR="00A735B3" w:rsidRPr="002E56B9" w14:paraId="7ED8098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0830B" w14:textId="77777777" w:rsidR="00A735B3" w:rsidRPr="002E56B9" w:rsidRDefault="00A735B3" w:rsidP="00560F4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6026A6" w14:textId="77777777" w:rsidR="00A735B3" w:rsidRPr="002E56B9" w:rsidRDefault="00A735B3" w:rsidP="00560F48">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76647"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B7F91"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9CC59"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E130AC"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5151E" w14:textId="77777777" w:rsidR="00A735B3" w:rsidRPr="002E56B9" w:rsidRDefault="00A735B3" w:rsidP="00560F48">
            <w:pPr>
              <w:pStyle w:val="TAL"/>
              <w:rPr>
                <w:b/>
                <w:lang w:eastAsia="zh-CN"/>
              </w:rPr>
            </w:pPr>
          </w:p>
        </w:tc>
      </w:tr>
      <w:tr w:rsidR="00A735B3" w:rsidRPr="002E56B9" w14:paraId="01B33E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0F31E32" w14:textId="77777777" w:rsidR="00A735B3" w:rsidRPr="002E56B9" w:rsidRDefault="00A735B3" w:rsidP="00560F4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49DA3204" w14:textId="0F9057DB" w:rsidR="00A735B3" w:rsidRPr="002E56B9" w:rsidRDefault="00A735B3" w:rsidP="00560F48">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2BD92BA"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B2CA27"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02192D"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8CB979"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446E7" w14:textId="77777777" w:rsidR="00A735B3" w:rsidRPr="002E56B9" w:rsidRDefault="00A735B3" w:rsidP="00560F48">
            <w:pPr>
              <w:pStyle w:val="TAL"/>
              <w:rPr>
                <w:lang w:eastAsia="zh-CN"/>
              </w:rPr>
            </w:pPr>
            <w:r w:rsidRPr="002E56B9">
              <w:rPr>
                <w:lang w:eastAsia="zh-CN"/>
              </w:rPr>
              <w:t>2Rx</w:t>
            </w:r>
          </w:p>
          <w:p w14:paraId="4A10CDC8" w14:textId="77777777" w:rsidR="00A735B3" w:rsidRPr="002E56B9" w:rsidRDefault="00A735B3" w:rsidP="00560F48">
            <w:pPr>
              <w:pStyle w:val="TAL"/>
              <w:rPr>
                <w:lang w:eastAsia="zh-CN"/>
              </w:rPr>
            </w:pPr>
            <w:r w:rsidRPr="002E56B9">
              <w:rPr>
                <w:lang w:eastAsia="zh-CN"/>
              </w:rPr>
              <w:t>4Rx</w:t>
            </w:r>
          </w:p>
        </w:tc>
      </w:tr>
      <w:tr w:rsidR="00A735B3" w:rsidRPr="002E56B9" w14:paraId="68D244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72CF2E" w14:textId="77777777" w:rsidR="00A735B3" w:rsidRPr="002E56B9" w:rsidRDefault="00A735B3" w:rsidP="00560F4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53830781" w14:textId="4BEB5EBD" w:rsidR="00A735B3" w:rsidRPr="002E56B9" w:rsidRDefault="00A735B3" w:rsidP="00560F48">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4C3D101"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5F7D8"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71E332"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25EB2D"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BBFA7C" w14:textId="77777777" w:rsidR="00A735B3" w:rsidRPr="002E56B9" w:rsidRDefault="00A735B3" w:rsidP="00560F48">
            <w:pPr>
              <w:pStyle w:val="TAL"/>
              <w:rPr>
                <w:lang w:eastAsia="zh-CN"/>
              </w:rPr>
            </w:pPr>
            <w:r w:rsidRPr="002E56B9">
              <w:rPr>
                <w:lang w:eastAsia="zh-CN"/>
              </w:rPr>
              <w:t>2Rx</w:t>
            </w:r>
          </w:p>
          <w:p w14:paraId="4385386B" w14:textId="77777777" w:rsidR="00A735B3" w:rsidRPr="002E56B9" w:rsidRDefault="00A735B3" w:rsidP="00560F48">
            <w:pPr>
              <w:pStyle w:val="TAL"/>
              <w:rPr>
                <w:lang w:eastAsia="zh-CN"/>
              </w:rPr>
            </w:pPr>
            <w:r w:rsidRPr="002E56B9">
              <w:rPr>
                <w:lang w:eastAsia="zh-CN"/>
              </w:rPr>
              <w:t>4Rx</w:t>
            </w:r>
          </w:p>
        </w:tc>
      </w:tr>
      <w:tr w:rsidR="00A735B3" w:rsidRPr="002E56B9" w14:paraId="19CC9D1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5A45875" w14:textId="77777777" w:rsidR="00A735B3" w:rsidRPr="002E56B9" w:rsidRDefault="00A735B3" w:rsidP="00560F4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CE2711E" w14:textId="1A482DB9" w:rsidR="00A735B3" w:rsidRPr="002E56B9" w:rsidRDefault="00A735B3" w:rsidP="00560F48">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61A8C53"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8632E2"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5ABCB3"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060C80"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1A4C70" w14:textId="77777777" w:rsidR="00A735B3" w:rsidRPr="002E56B9" w:rsidRDefault="00A735B3" w:rsidP="00560F48">
            <w:pPr>
              <w:pStyle w:val="TAL"/>
              <w:rPr>
                <w:lang w:eastAsia="zh-CN"/>
              </w:rPr>
            </w:pPr>
            <w:r w:rsidRPr="002E56B9">
              <w:rPr>
                <w:lang w:eastAsia="zh-CN"/>
              </w:rPr>
              <w:t>2Rx</w:t>
            </w:r>
          </w:p>
          <w:p w14:paraId="7CF33887" w14:textId="77777777" w:rsidR="00A735B3" w:rsidRPr="002E56B9" w:rsidRDefault="00A735B3" w:rsidP="00560F48">
            <w:pPr>
              <w:pStyle w:val="TAL"/>
              <w:rPr>
                <w:lang w:eastAsia="zh-CN"/>
              </w:rPr>
            </w:pPr>
            <w:r w:rsidRPr="002E56B9">
              <w:rPr>
                <w:lang w:eastAsia="zh-CN"/>
              </w:rPr>
              <w:t>4Rx</w:t>
            </w:r>
          </w:p>
        </w:tc>
      </w:tr>
      <w:tr w:rsidR="00A735B3" w:rsidRPr="002E56B9" w14:paraId="1298105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9B238C4" w14:textId="77777777" w:rsidR="00A735B3" w:rsidRPr="002E56B9" w:rsidRDefault="00A735B3" w:rsidP="00560F4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5389BC2" w14:textId="79CDC4B5" w:rsidR="00A735B3" w:rsidRPr="002E56B9" w:rsidRDefault="00A735B3" w:rsidP="00560F48">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7BC322E" w14:textId="77777777" w:rsidR="00A735B3" w:rsidRPr="002E56B9" w:rsidRDefault="00A735B3"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9DDB3E0" w14:textId="77777777" w:rsidR="00A735B3" w:rsidRPr="002E56B9" w:rsidRDefault="00A735B3"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94A75D0" w14:textId="77777777" w:rsidR="00A735B3" w:rsidRPr="002E56B9" w:rsidRDefault="00A735B3"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8967372"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2ED7AFD0" w14:textId="77777777" w:rsidR="00A735B3" w:rsidRPr="002E56B9" w:rsidRDefault="00A735B3" w:rsidP="00560F48">
            <w:pPr>
              <w:pStyle w:val="TAL"/>
              <w:rPr>
                <w:lang w:val="fr-FR" w:eastAsia="zh-CN"/>
              </w:rPr>
            </w:pPr>
            <w:r w:rsidRPr="002E56B9">
              <w:rPr>
                <w:lang w:val="fr-FR" w:eastAsia="zh-CN"/>
              </w:rPr>
              <w:t>2Rx</w:t>
            </w:r>
          </w:p>
          <w:p w14:paraId="23807869" w14:textId="77777777" w:rsidR="00A735B3" w:rsidRPr="002E56B9" w:rsidRDefault="00A735B3" w:rsidP="00560F48">
            <w:pPr>
              <w:pStyle w:val="TAL"/>
              <w:rPr>
                <w:lang w:eastAsia="zh-CN"/>
              </w:rPr>
            </w:pPr>
            <w:r w:rsidRPr="002E56B9">
              <w:rPr>
                <w:lang w:val="fr-FR" w:eastAsia="zh-CN"/>
              </w:rPr>
              <w:t>4Rx</w:t>
            </w:r>
          </w:p>
        </w:tc>
      </w:tr>
      <w:tr w:rsidR="00A735B3" w:rsidRPr="002E56B9" w14:paraId="7C091F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B6A16E" w14:textId="77777777" w:rsidR="00A735B3" w:rsidRPr="002E56B9" w:rsidRDefault="00A735B3" w:rsidP="00560F4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6F5BE707" w14:textId="7D2176E0" w:rsidR="00A735B3" w:rsidRPr="002E56B9" w:rsidRDefault="00A735B3" w:rsidP="00560F48">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3BAF14D" w14:textId="77777777" w:rsidR="00A735B3" w:rsidRPr="002E56B9" w:rsidRDefault="00A735B3"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5C7F742" w14:textId="77777777" w:rsidR="00A735B3" w:rsidRPr="002E56B9" w:rsidRDefault="00A735B3"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365621E" w14:textId="77777777" w:rsidR="00A735B3" w:rsidRPr="002E56B9" w:rsidRDefault="00A735B3"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6371C2C8" w14:textId="07DA72A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1E4A611A" w14:textId="77777777" w:rsidR="00A735B3" w:rsidRPr="002E56B9" w:rsidRDefault="00A735B3" w:rsidP="00560F48">
            <w:pPr>
              <w:pStyle w:val="TAL"/>
              <w:rPr>
                <w:lang w:val="fr-FR" w:eastAsia="zh-CN"/>
              </w:rPr>
            </w:pPr>
            <w:r w:rsidRPr="002E56B9">
              <w:rPr>
                <w:lang w:val="fr-FR" w:eastAsia="zh-CN"/>
              </w:rPr>
              <w:t>2Rx</w:t>
            </w:r>
          </w:p>
          <w:p w14:paraId="267BF23F" w14:textId="77777777" w:rsidR="00A735B3" w:rsidRPr="002E56B9" w:rsidRDefault="00A735B3" w:rsidP="00560F48">
            <w:pPr>
              <w:pStyle w:val="TAL"/>
              <w:rPr>
                <w:lang w:eastAsia="zh-CN"/>
              </w:rPr>
            </w:pPr>
            <w:r w:rsidRPr="002E56B9">
              <w:rPr>
                <w:lang w:val="fr-FR" w:eastAsia="zh-CN"/>
              </w:rPr>
              <w:t>4Rx</w:t>
            </w:r>
          </w:p>
        </w:tc>
      </w:tr>
      <w:tr w:rsidR="00D12200" w14:paraId="094D0A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A3E77B7" w14:textId="77777777" w:rsidR="00D12200" w:rsidRDefault="00D12200" w:rsidP="00560F4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19834B13" w14:textId="77777777" w:rsidR="00D12200" w:rsidRDefault="00D12200" w:rsidP="00560F48">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5CE3D617" w14:textId="77777777" w:rsidR="00D12200" w:rsidRDefault="00D12200"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B99276B" w14:textId="3135CCAF" w:rsidR="00D12200" w:rsidRDefault="00D12200"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2D89FF66" w14:textId="77777777" w:rsidR="00D12200" w:rsidRDefault="00D12200"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217C97E" w14:textId="77777777" w:rsidR="00D12200" w:rsidRDefault="00D12200"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599ADA9" w14:textId="77777777" w:rsidR="00D12200" w:rsidRDefault="00D12200" w:rsidP="00560F48">
            <w:pPr>
              <w:pStyle w:val="TAL"/>
              <w:rPr>
                <w:lang w:val="fr-FR" w:eastAsia="zh-CN"/>
              </w:rPr>
            </w:pPr>
            <w:r>
              <w:rPr>
                <w:lang w:val="fr-FR" w:eastAsia="zh-CN"/>
              </w:rPr>
              <w:t>2Rx</w:t>
            </w:r>
          </w:p>
          <w:p w14:paraId="73A7D96C" w14:textId="77777777" w:rsidR="00D12200" w:rsidRDefault="00D12200" w:rsidP="00560F48">
            <w:pPr>
              <w:pStyle w:val="TAL"/>
              <w:rPr>
                <w:lang w:val="fr-FR" w:eastAsia="zh-CN"/>
              </w:rPr>
            </w:pPr>
            <w:r>
              <w:rPr>
                <w:lang w:val="fr-FR" w:eastAsia="zh-CN"/>
              </w:rPr>
              <w:t>4Rx</w:t>
            </w:r>
          </w:p>
        </w:tc>
      </w:tr>
      <w:tr w:rsidR="00D12200" w14:paraId="465064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BA4635D" w14:textId="77777777" w:rsidR="00D12200" w:rsidRDefault="00D12200" w:rsidP="00560F4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1C84E185" w14:textId="77777777" w:rsidR="00D12200" w:rsidRDefault="00D12200" w:rsidP="00560F48">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30CC732D" w14:textId="77777777" w:rsidR="00D12200" w:rsidRDefault="00D12200"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E6B403E" w14:textId="4715FAB7" w:rsidR="00D12200" w:rsidRDefault="00D12200"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38C5B85" w14:textId="77777777" w:rsidR="00D12200" w:rsidRDefault="00D12200"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A9FE4B8" w14:textId="77777777" w:rsidR="00D12200" w:rsidRDefault="00D12200"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31633CD" w14:textId="77777777" w:rsidR="00D12200" w:rsidRDefault="00D12200" w:rsidP="00560F48">
            <w:pPr>
              <w:pStyle w:val="TAL"/>
              <w:rPr>
                <w:lang w:val="fr-FR" w:eastAsia="zh-CN"/>
              </w:rPr>
            </w:pPr>
            <w:r>
              <w:rPr>
                <w:lang w:val="fr-FR" w:eastAsia="zh-CN"/>
              </w:rPr>
              <w:t>2Rx</w:t>
            </w:r>
          </w:p>
          <w:p w14:paraId="05CDE17E" w14:textId="77777777" w:rsidR="00D12200" w:rsidRDefault="00D12200" w:rsidP="00560F48">
            <w:pPr>
              <w:pStyle w:val="TAL"/>
              <w:rPr>
                <w:lang w:val="fr-FR" w:eastAsia="zh-CN"/>
              </w:rPr>
            </w:pPr>
            <w:r>
              <w:rPr>
                <w:lang w:val="fr-FR" w:eastAsia="zh-CN"/>
              </w:rPr>
              <w:t>4Rx</w:t>
            </w:r>
          </w:p>
        </w:tc>
      </w:tr>
      <w:tr w:rsidR="00A735B3" w:rsidRPr="002E56B9" w14:paraId="1EAAE4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19D8" w14:textId="77777777" w:rsidR="00A735B3" w:rsidRPr="002E56B9" w:rsidRDefault="00A735B3" w:rsidP="00560F4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EB35EF" w14:textId="77777777" w:rsidR="00A735B3" w:rsidRPr="002E56B9" w:rsidRDefault="00A735B3" w:rsidP="00560F4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0C9B8"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78504"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46B6F4"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E599F0"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F6A39" w14:textId="77777777" w:rsidR="00A735B3" w:rsidRPr="002E56B9" w:rsidRDefault="00A735B3" w:rsidP="00560F48">
            <w:pPr>
              <w:pStyle w:val="TAL"/>
              <w:rPr>
                <w:b/>
                <w:lang w:eastAsia="zh-CN"/>
              </w:rPr>
            </w:pPr>
          </w:p>
        </w:tc>
      </w:tr>
      <w:tr w:rsidR="00A735B3" w:rsidRPr="002E56B9" w14:paraId="2C70410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1EFD40" w14:textId="77777777" w:rsidR="00A735B3" w:rsidRPr="002E56B9" w:rsidRDefault="00A735B3" w:rsidP="00560F4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8E63D17" w14:textId="77777777" w:rsidR="00A735B3" w:rsidRPr="002E56B9" w:rsidRDefault="00A735B3" w:rsidP="00560F4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3C28814"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B3040" w14:textId="77777777" w:rsidR="00A735B3" w:rsidRPr="002E56B9" w:rsidRDefault="00A735B3" w:rsidP="00560F4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A6B795" w14:textId="77777777" w:rsidR="00A735B3" w:rsidRPr="002E56B9" w:rsidRDefault="00A735B3" w:rsidP="00560F4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DD88AD" w14:textId="77777777" w:rsidR="00A735B3" w:rsidRPr="002E56B9" w:rsidRDefault="00A735B3" w:rsidP="00560F4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D11B82" w14:textId="77777777" w:rsidR="00A735B3" w:rsidRPr="002E56B9" w:rsidRDefault="00A735B3" w:rsidP="00560F48">
            <w:pPr>
              <w:pStyle w:val="TAL"/>
              <w:rPr>
                <w:lang w:eastAsia="zh-CN"/>
              </w:rPr>
            </w:pPr>
            <w:r w:rsidRPr="002E56B9">
              <w:rPr>
                <w:lang w:eastAsia="zh-CN"/>
              </w:rPr>
              <w:t>2Rx</w:t>
            </w:r>
          </w:p>
          <w:p w14:paraId="051908B8" w14:textId="77777777" w:rsidR="00A735B3" w:rsidRPr="002E56B9" w:rsidRDefault="00A735B3" w:rsidP="00560F48">
            <w:pPr>
              <w:pStyle w:val="TAL"/>
              <w:rPr>
                <w:lang w:eastAsia="zh-CN"/>
              </w:rPr>
            </w:pPr>
            <w:r w:rsidRPr="002E56B9">
              <w:rPr>
                <w:lang w:eastAsia="zh-CN"/>
              </w:rPr>
              <w:t>4Rx</w:t>
            </w:r>
          </w:p>
        </w:tc>
      </w:tr>
      <w:tr w:rsidR="00A735B3" w:rsidRPr="002E56B9" w14:paraId="5AE77F7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C7121" w14:textId="77777777" w:rsidR="00A735B3" w:rsidRPr="002E56B9" w:rsidRDefault="00A735B3" w:rsidP="00560F4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0CDDEC" w14:textId="77777777" w:rsidR="00A735B3" w:rsidRPr="002E56B9" w:rsidRDefault="00A735B3" w:rsidP="00560F4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A85E5"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F6FE5"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D46587"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7D4D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E26E9" w14:textId="77777777" w:rsidR="00A735B3" w:rsidRPr="002E56B9" w:rsidRDefault="00A735B3" w:rsidP="00560F48">
            <w:pPr>
              <w:pStyle w:val="TAL"/>
              <w:rPr>
                <w:b/>
                <w:lang w:eastAsia="zh-CN"/>
              </w:rPr>
            </w:pPr>
          </w:p>
        </w:tc>
      </w:tr>
      <w:tr w:rsidR="00A735B3" w:rsidRPr="002E56B9" w14:paraId="03E49D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E115190" w14:textId="77777777" w:rsidR="00A735B3" w:rsidRPr="002E56B9" w:rsidRDefault="00A735B3" w:rsidP="00560F4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9730C00" w14:textId="77777777" w:rsidR="00A735B3" w:rsidRPr="002E56B9" w:rsidRDefault="00A735B3" w:rsidP="00560F4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A06498"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3FFA28" w14:textId="77777777" w:rsidR="00A735B3" w:rsidRPr="002E56B9" w:rsidRDefault="00A735B3" w:rsidP="00560F4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A6C895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0DD2937" w14:textId="77777777" w:rsidR="00A735B3" w:rsidRPr="002E56B9" w:rsidRDefault="00A735B3" w:rsidP="00560F4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0AAE" w14:textId="77777777" w:rsidR="00A735B3" w:rsidRPr="002E56B9" w:rsidRDefault="00A735B3" w:rsidP="00560F48">
            <w:pPr>
              <w:pStyle w:val="TAL"/>
              <w:rPr>
                <w:lang w:eastAsia="zh-CN"/>
              </w:rPr>
            </w:pPr>
            <w:r w:rsidRPr="002E56B9">
              <w:rPr>
                <w:lang w:eastAsia="zh-CN"/>
              </w:rPr>
              <w:t>2Rx</w:t>
            </w:r>
          </w:p>
          <w:p w14:paraId="113D9E0A" w14:textId="77777777" w:rsidR="00A735B3" w:rsidRPr="002E56B9" w:rsidRDefault="00A735B3" w:rsidP="00560F48">
            <w:pPr>
              <w:pStyle w:val="TAL"/>
              <w:rPr>
                <w:lang w:eastAsia="zh-CN"/>
              </w:rPr>
            </w:pPr>
            <w:r w:rsidRPr="002E56B9">
              <w:rPr>
                <w:lang w:eastAsia="zh-CN"/>
              </w:rPr>
              <w:t>4Rx</w:t>
            </w:r>
          </w:p>
        </w:tc>
      </w:tr>
      <w:tr w:rsidR="00A735B3" w:rsidRPr="002E56B9" w14:paraId="33FF43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47F1115" w14:textId="77777777" w:rsidR="00A735B3" w:rsidRPr="002E56B9" w:rsidRDefault="00A735B3" w:rsidP="00560F4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BF414C" w14:textId="77777777" w:rsidR="00A735B3" w:rsidRPr="002E56B9" w:rsidRDefault="00A735B3" w:rsidP="00560F4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38E563"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6C4EC92" w14:textId="77777777" w:rsidR="00A735B3" w:rsidRPr="002E56B9" w:rsidRDefault="00A735B3" w:rsidP="00560F4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BB45C3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421574" w14:textId="77777777" w:rsidR="00A735B3" w:rsidRPr="002E56B9" w:rsidRDefault="00A735B3" w:rsidP="00560F4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3DBF9B" w14:textId="77777777" w:rsidR="00A735B3" w:rsidRPr="002E56B9" w:rsidRDefault="00A735B3" w:rsidP="00560F48">
            <w:pPr>
              <w:pStyle w:val="TAL"/>
              <w:rPr>
                <w:lang w:eastAsia="zh-CN"/>
              </w:rPr>
            </w:pPr>
            <w:r w:rsidRPr="002E56B9">
              <w:rPr>
                <w:lang w:eastAsia="zh-CN"/>
              </w:rPr>
              <w:t>2Rx</w:t>
            </w:r>
          </w:p>
          <w:p w14:paraId="5EEC8D8D" w14:textId="77777777" w:rsidR="00A735B3" w:rsidRPr="002E56B9" w:rsidRDefault="00A735B3" w:rsidP="00560F48">
            <w:pPr>
              <w:pStyle w:val="TAL"/>
              <w:rPr>
                <w:lang w:eastAsia="zh-CN"/>
              </w:rPr>
            </w:pPr>
            <w:r w:rsidRPr="002E56B9">
              <w:rPr>
                <w:lang w:eastAsia="zh-CN"/>
              </w:rPr>
              <w:t>4Rx</w:t>
            </w:r>
          </w:p>
        </w:tc>
      </w:tr>
      <w:tr w:rsidR="00A735B3" w:rsidRPr="002E56B9" w14:paraId="63C406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2C4A13B" w14:textId="77777777" w:rsidR="00A735B3" w:rsidRPr="002E56B9" w:rsidRDefault="00A735B3" w:rsidP="00560F48">
            <w:pPr>
              <w:pStyle w:val="TAL"/>
            </w:pPr>
            <w:r w:rsidRPr="002E56B9">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2C6A353E" w14:textId="77777777" w:rsidR="00A735B3" w:rsidRPr="002E56B9" w:rsidRDefault="00A735B3" w:rsidP="00560F4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1895914"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B07AB" w14:textId="77777777" w:rsidR="00A735B3" w:rsidRPr="002E56B9" w:rsidRDefault="00A735B3" w:rsidP="00560F4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6D1F5D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D088A9" w14:textId="77777777" w:rsidR="00A735B3" w:rsidRPr="002E56B9" w:rsidRDefault="00A735B3" w:rsidP="00560F4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7BE37" w14:textId="77777777" w:rsidR="00A735B3" w:rsidRPr="002E56B9" w:rsidRDefault="00A735B3" w:rsidP="00560F48">
            <w:pPr>
              <w:pStyle w:val="TAL"/>
              <w:rPr>
                <w:lang w:eastAsia="zh-CN"/>
              </w:rPr>
            </w:pPr>
            <w:r w:rsidRPr="002E56B9">
              <w:rPr>
                <w:lang w:eastAsia="zh-CN"/>
              </w:rPr>
              <w:t>2Rx</w:t>
            </w:r>
          </w:p>
          <w:p w14:paraId="6FE949E0" w14:textId="77777777" w:rsidR="00A735B3" w:rsidRPr="002E56B9" w:rsidRDefault="00A735B3" w:rsidP="00560F48">
            <w:pPr>
              <w:pStyle w:val="TAL"/>
              <w:rPr>
                <w:lang w:eastAsia="zh-CN"/>
              </w:rPr>
            </w:pPr>
            <w:r w:rsidRPr="002E56B9">
              <w:rPr>
                <w:lang w:eastAsia="zh-CN"/>
              </w:rPr>
              <w:t>4Rx</w:t>
            </w:r>
          </w:p>
        </w:tc>
      </w:tr>
      <w:tr w:rsidR="00A735B3" w:rsidRPr="002E56B9" w14:paraId="19917E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24D1869" w14:textId="77777777" w:rsidR="00A735B3" w:rsidRPr="002E56B9" w:rsidRDefault="00A735B3" w:rsidP="00560F4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2AE61B1" w14:textId="77777777" w:rsidR="00A735B3" w:rsidRPr="002E56B9" w:rsidRDefault="00A735B3" w:rsidP="00560F4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6E68C5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35CB9" w14:textId="77777777" w:rsidR="00A735B3" w:rsidRPr="002E56B9" w:rsidRDefault="00A735B3" w:rsidP="00560F4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728DAA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5583FE2" w14:textId="77777777" w:rsidR="00A735B3" w:rsidRPr="002E56B9" w:rsidRDefault="00A735B3" w:rsidP="00560F4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97A270" w14:textId="77777777" w:rsidR="00A735B3" w:rsidRPr="002E56B9" w:rsidRDefault="00A735B3" w:rsidP="00560F48">
            <w:pPr>
              <w:pStyle w:val="TAL"/>
              <w:rPr>
                <w:lang w:eastAsia="zh-CN"/>
              </w:rPr>
            </w:pPr>
            <w:r w:rsidRPr="002E56B9">
              <w:rPr>
                <w:lang w:eastAsia="zh-CN"/>
              </w:rPr>
              <w:t>2Rx</w:t>
            </w:r>
          </w:p>
          <w:p w14:paraId="753F544A" w14:textId="77777777" w:rsidR="00A735B3" w:rsidRPr="002E56B9" w:rsidRDefault="00A735B3" w:rsidP="00560F48">
            <w:pPr>
              <w:pStyle w:val="TAL"/>
              <w:rPr>
                <w:lang w:eastAsia="zh-CN"/>
              </w:rPr>
            </w:pPr>
            <w:r w:rsidRPr="002E56B9">
              <w:rPr>
                <w:lang w:eastAsia="zh-CN"/>
              </w:rPr>
              <w:t>4Rx</w:t>
            </w:r>
          </w:p>
        </w:tc>
      </w:tr>
      <w:tr w:rsidR="00A735B3" w:rsidRPr="002E56B9" w14:paraId="05B0B4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A1DEA8" w14:textId="77777777" w:rsidR="00A735B3" w:rsidRPr="002E56B9" w:rsidRDefault="00A735B3" w:rsidP="00560F4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5E7C539" w14:textId="77777777" w:rsidR="00A735B3" w:rsidRPr="002E56B9" w:rsidRDefault="00A735B3" w:rsidP="00560F48">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785EEA7"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21596F" w14:textId="77777777" w:rsidR="00A735B3" w:rsidRPr="002E56B9" w:rsidRDefault="00A735B3" w:rsidP="00560F4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270A5D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69794AE" w14:textId="77777777" w:rsidR="00A735B3" w:rsidRPr="002E56B9" w:rsidRDefault="00A735B3" w:rsidP="00560F4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02FB40C" w14:textId="77777777" w:rsidR="00A735B3" w:rsidRPr="002E56B9" w:rsidRDefault="00A735B3" w:rsidP="00560F48">
            <w:pPr>
              <w:pStyle w:val="TAL"/>
              <w:rPr>
                <w:lang w:eastAsia="zh-CN"/>
              </w:rPr>
            </w:pPr>
            <w:r w:rsidRPr="002E56B9">
              <w:rPr>
                <w:lang w:eastAsia="zh-CN"/>
              </w:rPr>
              <w:t>2Rx</w:t>
            </w:r>
          </w:p>
          <w:p w14:paraId="011B0C3A" w14:textId="77777777" w:rsidR="00A735B3" w:rsidRPr="002E56B9" w:rsidRDefault="00A735B3" w:rsidP="00560F48">
            <w:pPr>
              <w:pStyle w:val="TAL"/>
              <w:rPr>
                <w:lang w:eastAsia="zh-CN"/>
              </w:rPr>
            </w:pPr>
            <w:r w:rsidRPr="002E56B9">
              <w:rPr>
                <w:lang w:eastAsia="zh-CN"/>
              </w:rPr>
              <w:t>4Rx</w:t>
            </w:r>
          </w:p>
        </w:tc>
      </w:tr>
      <w:tr w:rsidR="00A735B3" w:rsidRPr="002E56B9" w14:paraId="6CC6F6D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71160F7" w14:textId="77777777" w:rsidR="00A735B3" w:rsidRPr="002E56B9" w:rsidRDefault="00A735B3" w:rsidP="00560F4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0C1C792" w14:textId="77777777" w:rsidR="00A735B3" w:rsidRPr="002E56B9" w:rsidRDefault="00A735B3" w:rsidP="00560F48">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511EC7A"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A9E640" w14:textId="77777777" w:rsidR="00A735B3" w:rsidRPr="002E56B9" w:rsidRDefault="00A735B3" w:rsidP="00560F4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FF30E9A"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A83EC42" w14:textId="77777777" w:rsidR="00A735B3" w:rsidRPr="002E56B9" w:rsidRDefault="00A735B3" w:rsidP="00560F4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20B704D" w14:textId="77777777" w:rsidR="00A735B3" w:rsidRPr="002E56B9" w:rsidRDefault="00A735B3" w:rsidP="00560F48">
            <w:pPr>
              <w:pStyle w:val="TAL"/>
              <w:rPr>
                <w:lang w:eastAsia="zh-CN"/>
              </w:rPr>
            </w:pPr>
            <w:r w:rsidRPr="002E56B9">
              <w:rPr>
                <w:lang w:eastAsia="zh-CN"/>
              </w:rPr>
              <w:t>2Rx</w:t>
            </w:r>
          </w:p>
          <w:p w14:paraId="4BE00906" w14:textId="77777777" w:rsidR="00A735B3" w:rsidRPr="002E56B9" w:rsidRDefault="00A735B3" w:rsidP="00560F48">
            <w:pPr>
              <w:pStyle w:val="TAL"/>
              <w:rPr>
                <w:lang w:eastAsia="zh-CN"/>
              </w:rPr>
            </w:pPr>
            <w:r w:rsidRPr="002E56B9">
              <w:rPr>
                <w:lang w:eastAsia="zh-CN"/>
              </w:rPr>
              <w:t>4Rx</w:t>
            </w:r>
          </w:p>
        </w:tc>
      </w:tr>
      <w:tr w:rsidR="00A735B3" w:rsidRPr="002E56B9" w14:paraId="1BB01C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AEF" w14:textId="77777777" w:rsidR="00A735B3" w:rsidRPr="002E56B9" w:rsidRDefault="00A735B3" w:rsidP="00560F4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8B018B" w14:textId="77777777" w:rsidR="00A735B3" w:rsidRPr="002E56B9" w:rsidRDefault="00A735B3" w:rsidP="00560F4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6E63E"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7BD3E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7E318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3E8FE9"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23BA54" w14:textId="77777777" w:rsidR="00A735B3" w:rsidRPr="002E56B9" w:rsidRDefault="00A735B3" w:rsidP="00560F48">
            <w:pPr>
              <w:pStyle w:val="TAL"/>
              <w:rPr>
                <w:b/>
                <w:lang w:eastAsia="zh-CN"/>
              </w:rPr>
            </w:pPr>
          </w:p>
        </w:tc>
      </w:tr>
      <w:tr w:rsidR="00A735B3" w:rsidRPr="002E56B9" w14:paraId="4874E6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4DE114" w14:textId="77777777" w:rsidR="00A735B3" w:rsidRPr="002E56B9" w:rsidRDefault="00A735B3" w:rsidP="00560F4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C098BB" w14:textId="77777777" w:rsidR="00A735B3" w:rsidRPr="002E56B9" w:rsidRDefault="00A735B3" w:rsidP="00560F4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FF6F5"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1D13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53939"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129A8"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7E5BA" w14:textId="77777777" w:rsidR="00A735B3" w:rsidRPr="002E56B9" w:rsidRDefault="00A735B3" w:rsidP="00560F48">
            <w:pPr>
              <w:pStyle w:val="TAL"/>
              <w:rPr>
                <w:b/>
                <w:lang w:eastAsia="zh-CN"/>
              </w:rPr>
            </w:pPr>
          </w:p>
        </w:tc>
      </w:tr>
      <w:tr w:rsidR="00A735B3" w:rsidRPr="002E56B9" w14:paraId="7CF1620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7B376EE" w14:textId="77777777" w:rsidR="00A735B3" w:rsidRPr="002E56B9" w:rsidRDefault="00A735B3" w:rsidP="00560F4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AE65E54" w14:textId="77777777" w:rsidR="00A735B3" w:rsidRPr="002E56B9" w:rsidRDefault="00A735B3" w:rsidP="00560F4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2BD9C81"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9A820" w14:textId="77777777" w:rsidR="00A735B3" w:rsidRPr="002E56B9" w:rsidRDefault="00A735B3" w:rsidP="00560F4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C23B45C"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0CB0B0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2208C" w14:textId="77777777" w:rsidR="00A735B3" w:rsidRPr="002E56B9" w:rsidRDefault="00A735B3" w:rsidP="00560F48">
            <w:pPr>
              <w:pStyle w:val="TAL"/>
              <w:rPr>
                <w:lang w:eastAsia="zh-CN"/>
              </w:rPr>
            </w:pPr>
            <w:r w:rsidRPr="002E56B9">
              <w:rPr>
                <w:lang w:eastAsia="zh-CN"/>
              </w:rPr>
              <w:t>2Rx</w:t>
            </w:r>
          </w:p>
          <w:p w14:paraId="5D576603" w14:textId="77777777" w:rsidR="00A735B3" w:rsidRPr="002E56B9" w:rsidRDefault="00A735B3" w:rsidP="00560F48">
            <w:pPr>
              <w:pStyle w:val="TAL"/>
              <w:rPr>
                <w:lang w:eastAsia="zh-CN"/>
              </w:rPr>
            </w:pPr>
            <w:r w:rsidRPr="002E56B9">
              <w:rPr>
                <w:lang w:eastAsia="zh-CN"/>
              </w:rPr>
              <w:t>4Rx</w:t>
            </w:r>
          </w:p>
        </w:tc>
      </w:tr>
      <w:tr w:rsidR="00A735B3" w:rsidRPr="002E56B9" w14:paraId="304F98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34B41D9" w14:textId="77777777" w:rsidR="00A735B3" w:rsidRPr="002E56B9" w:rsidRDefault="00A735B3" w:rsidP="00560F4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0929F36F" w14:textId="77777777" w:rsidR="00A735B3" w:rsidRPr="002E56B9" w:rsidRDefault="00A735B3" w:rsidP="00560F4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6C9562"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BA2F3" w14:textId="77777777" w:rsidR="00A735B3" w:rsidRPr="002E56B9" w:rsidRDefault="00A735B3" w:rsidP="00560F4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4970FA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406F89"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038388" w14:textId="77777777" w:rsidR="00A735B3" w:rsidRPr="002E56B9" w:rsidRDefault="00A735B3" w:rsidP="00560F48">
            <w:pPr>
              <w:pStyle w:val="TAL"/>
              <w:rPr>
                <w:lang w:eastAsia="zh-CN"/>
              </w:rPr>
            </w:pPr>
            <w:r w:rsidRPr="002E56B9">
              <w:rPr>
                <w:lang w:eastAsia="zh-CN"/>
              </w:rPr>
              <w:t>2Rx</w:t>
            </w:r>
          </w:p>
          <w:p w14:paraId="1AD9CB0E" w14:textId="77777777" w:rsidR="00A735B3" w:rsidRPr="002E56B9" w:rsidRDefault="00A735B3" w:rsidP="00560F48">
            <w:pPr>
              <w:pStyle w:val="TAL"/>
              <w:rPr>
                <w:lang w:eastAsia="zh-CN"/>
              </w:rPr>
            </w:pPr>
            <w:r w:rsidRPr="002E56B9">
              <w:rPr>
                <w:lang w:eastAsia="zh-CN"/>
              </w:rPr>
              <w:t>4Rx</w:t>
            </w:r>
          </w:p>
        </w:tc>
      </w:tr>
      <w:tr w:rsidR="00A735B3" w:rsidRPr="002E56B9" w14:paraId="2A48B43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C6DD5" w14:textId="77777777" w:rsidR="00A735B3" w:rsidRPr="002E56B9" w:rsidRDefault="00A735B3" w:rsidP="00560F4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FE7B5E" w14:textId="77777777" w:rsidR="00A735B3" w:rsidRPr="002E56B9" w:rsidRDefault="00A735B3" w:rsidP="00560F4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CF89B6"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E2C64F"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EB193"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F1BF5"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071C0" w14:textId="77777777" w:rsidR="00A735B3" w:rsidRPr="002E56B9" w:rsidRDefault="00A735B3" w:rsidP="00560F48">
            <w:pPr>
              <w:pStyle w:val="TAL"/>
              <w:rPr>
                <w:b/>
                <w:lang w:eastAsia="zh-CN"/>
              </w:rPr>
            </w:pPr>
          </w:p>
        </w:tc>
      </w:tr>
      <w:tr w:rsidR="00A735B3" w:rsidRPr="002E56B9" w14:paraId="3E64BAE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2372156" w14:textId="77777777" w:rsidR="00A735B3" w:rsidRPr="002E56B9" w:rsidRDefault="00A735B3" w:rsidP="00560F4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806BB47" w14:textId="77777777" w:rsidR="00A735B3" w:rsidRPr="002E56B9" w:rsidRDefault="00A735B3" w:rsidP="00560F4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4B873C"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FC69E" w14:textId="77777777" w:rsidR="00A735B3" w:rsidRPr="002E56B9" w:rsidRDefault="00A735B3" w:rsidP="00560F4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FC3494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1DE22B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7D4F4" w14:textId="77777777" w:rsidR="00A735B3" w:rsidRPr="002E56B9" w:rsidRDefault="00A735B3" w:rsidP="00560F48">
            <w:pPr>
              <w:pStyle w:val="TAL"/>
              <w:rPr>
                <w:lang w:eastAsia="zh-CN"/>
              </w:rPr>
            </w:pPr>
            <w:r w:rsidRPr="002E56B9">
              <w:rPr>
                <w:lang w:eastAsia="zh-CN"/>
              </w:rPr>
              <w:t>2Rx</w:t>
            </w:r>
          </w:p>
          <w:p w14:paraId="55E146C4" w14:textId="77777777" w:rsidR="00A735B3" w:rsidRPr="002E56B9" w:rsidRDefault="00A735B3" w:rsidP="00560F48">
            <w:pPr>
              <w:pStyle w:val="TAL"/>
              <w:rPr>
                <w:lang w:eastAsia="zh-CN"/>
              </w:rPr>
            </w:pPr>
            <w:r w:rsidRPr="002E56B9">
              <w:rPr>
                <w:lang w:eastAsia="zh-CN"/>
              </w:rPr>
              <w:t>4Rx</w:t>
            </w:r>
          </w:p>
        </w:tc>
      </w:tr>
      <w:tr w:rsidR="00173F6C" w:rsidRPr="00BB629B" w14:paraId="72DB6E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43F9B" w14:textId="77777777" w:rsidR="00173F6C" w:rsidRPr="00BB629B" w:rsidRDefault="00173F6C" w:rsidP="00560F4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8F8CC" w14:textId="77777777" w:rsidR="00173F6C" w:rsidRPr="00BB629B" w:rsidRDefault="00173F6C" w:rsidP="00560F4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D7BA2"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C14E"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E0A3CD"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E0D6"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66B34" w14:textId="77777777" w:rsidR="00173F6C" w:rsidRPr="00BB629B" w:rsidRDefault="00173F6C" w:rsidP="00560F48">
            <w:pPr>
              <w:pStyle w:val="TAL"/>
              <w:rPr>
                <w:b/>
                <w:lang w:eastAsia="zh-CN"/>
              </w:rPr>
            </w:pPr>
          </w:p>
        </w:tc>
      </w:tr>
      <w:tr w:rsidR="00173F6C" w:rsidRPr="00BB629B" w14:paraId="49731F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2073B8" w14:textId="77777777" w:rsidR="00173F6C" w:rsidRPr="00BB629B" w:rsidRDefault="00173F6C" w:rsidP="00560F4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045327" w14:textId="77777777" w:rsidR="00173F6C" w:rsidRPr="00BB629B" w:rsidRDefault="00173F6C" w:rsidP="00560F4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F6DBEE" w14:textId="77777777" w:rsidR="00173F6C" w:rsidRPr="00BB629B" w:rsidRDefault="00173F6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4600E5C" w14:textId="77777777" w:rsidR="00173F6C" w:rsidRPr="00BB629B" w:rsidRDefault="00173F6C" w:rsidP="00560F4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4138B2E" w14:textId="77777777" w:rsidR="00173F6C" w:rsidRPr="00BB629B" w:rsidRDefault="00173F6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CCF408C" w14:textId="77777777" w:rsidR="00173F6C" w:rsidRPr="00BB629B" w:rsidRDefault="00173F6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5EC16B8" w14:textId="77777777" w:rsidR="00173F6C" w:rsidRPr="00BB629B" w:rsidRDefault="00173F6C" w:rsidP="00560F48">
            <w:pPr>
              <w:pStyle w:val="TAL"/>
              <w:rPr>
                <w:lang w:eastAsia="zh-CN"/>
              </w:rPr>
            </w:pPr>
            <w:r w:rsidRPr="00BB629B">
              <w:rPr>
                <w:lang w:eastAsia="zh-CN"/>
              </w:rPr>
              <w:t>2Rx</w:t>
            </w:r>
          </w:p>
          <w:p w14:paraId="7D308534" w14:textId="77777777" w:rsidR="00173F6C" w:rsidRPr="00BB629B" w:rsidRDefault="00173F6C" w:rsidP="00560F48">
            <w:pPr>
              <w:pStyle w:val="TAL"/>
              <w:rPr>
                <w:lang w:eastAsia="zh-CN"/>
              </w:rPr>
            </w:pPr>
            <w:r w:rsidRPr="00BB629B">
              <w:rPr>
                <w:lang w:eastAsia="zh-CN"/>
              </w:rPr>
              <w:t>4Rx</w:t>
            </w:r>
          </w:p>
        </w:tc>
      </w:tr>
      <w:tr w:rsidR="00173F6C" w:rsidRPr="00BB629B" w14:paraId="5BDEC4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8DD084" w14:textId="77777777" w:rsidR="00173F6C" w:rsidRPr="00BB629B" w:rsidRDefault="00173F6C" w:rsidP="00560F4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853A8F" w14:textId="77777777" w:rsidR="00173F6C" w:rsidRPr="00BB629B" w:rsidRDefault="00173F6C" w:rsidP="00560F4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45B4A"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EE977"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F744B"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D1C36"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B041F2" w14:textId="77777777" w:rsidR="00173F6C" w:rsidRPr="00BB629B" w:rsidRDefault="00173F6C" w:rsidP="00560F48">
            <w:pPr>
              <w:pStyle w:val="TAL"/>
              <w:rPr>
                <w:b/>
                <w:lang w:eastAsia="zh-CN"/>
              </w:rPr>
            </w:pPr>
          </w:p>
        </w:tc>
      </w:tr>
      <w:tr w:rsidR="00173F6C" w:rsidRPr="00BB629B" w14:paraId="1D3CF5E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F3F3C" w14:textId="77777777" w:rsidR="00173F6C" w:rsidRPr="00BB629B" w:rsidRDefault="00173F6C" w:rsidP="00560F48">
            <w:pPr>
              <w:pStyle w:val="TAL"/>
              <w:rPr>
                <w:b/>
                <w:lang w:eastAsia="zh-TW"/>
              </w:rPr>
            </w:pPr>
            <w:r w:rsidRPr="00BB629B">
              <w:rPr>
                <w:b/>
                <w:lang w:eastAsia="zh-TW"/>
              </w:rPr>
              <w:lastRenderedPageBreak/>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99D6A" w14:textId="77777777" w:rsidR="00173F6C" w:rsidRPr="00BB629B" w:rsidRDefault="00173F6C" w:rsidP="00560F4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8C353"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5A1C7E"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409B5"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528DC"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D8464" w14:textId="77777777" w:rsidR="00173F6C" w:rsidRPr="00BB629B" w:rsidRDefault="00173F6C" w:rsidP="00560F48">
            <w:pPr>
              <w:pStyle w:val="TAL"/>
              <w:rPr>
                <w:b/>
                <w:lang w:eastAsia="zh-CN"/>
              </w:rPr>
            </w:pPr>
          </w:p>
        </w:tc>
      </w:tr>
      <w:tr w:rsidR="00173F6C" w:rsidRPr="00BB629B" w14:paraId="523F66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6B359D7" w14:textId="77777777" w:rsidR="00173F6C" w:rsidRPr="00BB629B" w:rsidRDefault="00173F6C" w:rsidP="00560F4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98A77A7" w14:textId="77777777" w:rsidR="00173F6C" w:rsidRPr="00BB629B" w:rsidRDefault="00173F6C" w:rsidP="00560F4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D26C0" w14:textId="77777777" w:rsidR="00173F6C" w:rsidRPr="00BB629B" w:rsidRDefault="00173F6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964487F" w14:textId="77777777" w:rsidR="00173F6C" w:rsidRPr="00BB629B" w:rsidRDefault="00173F6C" w:rsidP="00560F4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173E2B8C" w14:textId="77777777" w:rsidR="00173F6C" w:rsidRPr="00BB629B" w:rsidRDefault="00173F6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196204" w14:textId="77777777" w:rsidR="00173F6C" w:rsidRPr="00BB629B" w:rsidRDefault="00173F6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3D20A39" w14:textId="77777777" w:rsidR="00173F6C" w:rsidRPr="00BB629B" w:rsidRDefault="00173F6C" w:rsidP="00560F48">
            <w:pPr>
              <w:pStyle w:val="TAL"/>
              <w:rPr>
                <w:lang w:eastAsia="zh-CN"/>
              </w:rPr>
            </w:pPr>
            <w:r w:rsidRPr="00BB629B">
              <w:rPr>
                <w:lang w:eastAsia="zh-CN"/>
              </w:rPr>
              <w:t>2Rx</w:t>
            </w:r>
          </w:p>
          <w:p w14:paraId="1BDEED39" w14:textId="77777777" w:rsidR="00173F6C" w:rsidRPr="00BB629B" w:rsidRDefault="00173F6C" w:rsidP="00560F48">
            <w:pPr>
              <w:pStyle w:val="TAL"/>
              <w:rPr>
                <w:lang w:eastAsia="zh-CN"/>
              </w:rPr>
            </w:pPr>
            <w:r w:rsidRPr="00BB629B">
              <w:rPr>
                <w:lang w:eastAsia="zh-CN"/>
              </w:rPr>
              <w:t>4Rx</w:t>
            </w:r>
          </w:p>
        </w:tc>
      </w:tr>
      <w:tr w:rsidR="00A735B3" w:rsidRPr="002E56B9" w14:paraId="3845FAC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962E066" w14:textId="77777777" w:rsidR="00A735B3" w:rsidRPr="002E56B9" w:rsidRDefault="00A735B3" w:rsidP="00560F4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47708A" w14:textId="77777777" w:rsidR="00A735B3" w:rsidRPr="002E56B9" w:rsidRDefault="00A735B3" w:rsidP="00560F4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51C8C" w14:textId="77777777" w:rsidR="00A735B3" w:rsidRPr="002E56B9" w:rsidRDefault="00A735B3" w:rsidP="00560F4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50C76" w14:textId="77777777" w:rsidR="00A735B3" w:rsidRPr="002E56B9" w:rsidRDefault="00A735B3" w:rsidP="00560F4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BF065" w14:textId="77777777" w:rsidR="00A735B3" w:rsidRPr="002E56B9" w:rsidRDefault="00A735B3" w:rsidP="00560F4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23141" w14:textId="77777777" w:rsidR="00A735B3" w:rsidRPr="002E56B9" w:rsidRDefault="00A735B3" w:rsidP="00560F4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846EF" w14:textId="77777777" w:rsidR="00A735B3" w:rsidRPr="002E56B9" w:rsidRDefault="00A735B3" w:rsidP="00560F48">
            <w:pPr>
              <w:keepNext/>
              <w:keepLines/>
              <w:spacing w:after="0"/>
              <w:rPr>
                <w:rFonts w:ascii="Arial" w:hAnsi="Arial"/>
                <w:b/>
                <w:sz w:val="18"/>
                <w:lang w:eastAsia="zh-CN"/>
              </w:rPr>
            </w:pPr>
          </w:p>
        </w:tc>
      </w:tr>
      <w:tr w:rsidR="00A735B3" w:rsidRPr="002E56B9" w14:paraId="7B2BF90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22286" w14:textId="77777777" w:rsidR="00A735B3" w:rsidRPr="002E56B9" w:rsidRDefault="00A735B3" w:rsidP="00E2125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FE37028" w14:textId="77777777" w:rsidR="00A735B3" w:rsidRPr="002E56B9" w:rsidRDefault="00A735B3" w:rsidP="00E2125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528392" w14:textId="77777777" w:rsidR="00A735B3" w:rsidRPr="002E56B9" w:rsidRDefault="00A735B3" w:rsidP="00E2125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8E7E76" w14:textId="77777777" w:rsidR="00A735B3" w:rsidRPr="002E56B9" w:rsidRDefault="00A735B3" w:rsidP="00E2125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6499C" w14:textId="77777777" w:rsidR="00A735B3" w:rsidRPr="002E56B9" w:rsidRDefault="00A735B3" w:rsidP="00E2125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92D039" w14:textId="77777777" w:rsidR="00A735B3" w:rsidRPr="002E56B9" w:rsidRDefault="00A735B3"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AD96C" w14:textId="77777777" w:rsidR="00A735B3" w:rsidRPr="002E56B9" w:rsidRDefault="00A735B3" w:rsidP="00E21258">
            <w:pPr>
              <w:pStyle w:val="TAL"/>
              <w:rPr>
                <w:lang w:eastAsia="zh-CN"/>
              </w:rPr>
            </w:pPr>
            <w:r w:rsidRPr="002E56B9">
              <w:rPr>
                <w:lang w:eastAsia="zh-CN"/>
              </w:rPr>
              <w:t>2Rx</w:t>
            </w:r>
          </w:p>
          <w:p w14:paraId="531C2E60" w14:textId="626D2D22" w:rsidR="00A735B3" w:rsidRPr="002E56B9" w:rsidRDefault="00A735B3" w:rsidP="00E21258">
            <w:pPr>
              <w:pStyle w:val="TAL"/>
              <w:rPr>
                <w:b/>
                <w:lang w:eastAsia="zh-CN"/>
              </w:rPr>
            </w:pPr>
            <w:r w:rsidRPr="002E56B9">
              <w:rPr>
                <w:lang w:eastAsia="zh-CN"/>
              </w:rPr>
              <w:t>4Rx</w:t>
            </w:r>
          </w:p>
        </w:tc>
      </w:tr>
      <w:tr w:rsidR="00A735B3" w:rsidRPr="002E56B9" w14:paraId="14488D0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C9D4A" w14:textId="77777777" w:rsidR="00A735B3" w:rsidRPr="002E56B9" w:rsidRDefault="00A735B3" w:rsidP="00E2125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2AF886" w14:textId="77777777" w:rsidR="00A735B3" w:rsidRPr="002E56B9" w:rsidRDefault="00A735B3" w:rsidP="00E2125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8D01F3" w14:textId="77777777" w:rsidR="00A735B3" w:rsidRPr="002E56B9" w:rsidRDefault="00A735B3" w:rsidP="00E2125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9095E1" w14:textId="727ABDB3" w:rsidR="00A735B3" w:rsidRPr="002E56B9" w:rsidRDefault="00A735B3" w:rsidP="00E21258">
            <w:pPr>
              <w:pStyle w:val="TAL"/>
              <w:rPr>
                <w:rFonts w:eastAsia="SimSun"/>
                <w:b/>
                <w:lang w:eastAsia="zh-CN"/>
              </w:rPr>
            </w:pPr>
            <w:r w:rsidRPr="002E56B9">
              <w:t>C051</w:t>
            </w:r>
            <w:r w:rsidR="00852F22"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2A0F8" w14:textId="77777777" w:rsidR="00A735B3" w:rsidRPr="002E56B9" w:rsidRDefault="00A735B3" w:rsidP="00E2125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627D4" w14:textId="77777777" w:rsidR="00A735B3" w:rsidRPr="002E56B9" w:rsidRDefault="00A735B3"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E2D2C5" w14:textId="77777777" w:rsidR="00A735B3" w:rsidRPr="002E56B9" w:rsidRDefault="00A735B3" w:rsidP="00E21258">
            <w:pPr>
              <w:pStyle w:val="TAL"/>
              <w:rPr>
                <w:lang w:eastAsia="zh-CN"/>
              </w:rPr>
            </w:pPr>
            <w:r w:rsidRPr="002E56B9">
              <w:rPr>
                <w:lang w:eastAsia="zh-CN"/>
              </w:rPr>
              <w:t>2Rx</w:t>
            </w:r>
          </w:p>
          <w:p w14:paraId="7B0BF1CF" w14:textId="11696199" w:rsidR="00A735B3" w:rsidRPr="002E56B9" w:rsidRDefault="00A735B3" w:rsidP="00E21258">
            <w:pPr>
              <w:pStyle w:val="TAL"/>
              <w:rPr>
                <w:b/>
                <w:lang w:eastAsia="zh-CN"/>
              </w:rPr>
            </w:pPr>
            <w:r w:rsidRPr="002E56B9">
              <w:rPr>
                <w:lang w:eastAsia="zh-CN"/>
              </w:rPr>
              <w:t>4Rx</w:t>
            </w:r>
          </w:p>
        </w:tc>
      </w:tr>
      <w:tr w:rsidR="00852F22" w:rsidRPr="00BB629B" w14:paraId="7B92DE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5ED2E5" w14:textId="77777777" w:rsidR="00852F22" w:rsidRPr="00BB629B" w:rsidRDefault="00852F22" w:rsidP="00560F4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CD538A" w14:textId="77777777" w:rsidR="00852F22" w:rsidRPr="00BB629B" w:rsidRDefault="00852F22" w:rsidP="00560F4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0A9F64" w14:textId="77777777" w:rsidR="00852F22" w:rsidRPr="00BB629B"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917307"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6BA1E"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4F044A" w14:textId="77777777" w:rsidR="00852F22" w:rsidRPr="00BB629B" w:rsidRDefault="00852F22"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645A3C"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31894E70" w14:textId="2A4246F9"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0E1BB78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7B3113" w14:textId="77777777" w:rsidR="00852F22" w:rsidRDefault="00852F22" w:rsidP="00560F4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67973" w14:textId="77777777" w:rsidR="00852F22" w:rsidRPr="00AA7F18" w:rsidRDefault="00852F22" w:rsidP="00560F4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3DF88F" w14:textId="77777777" w:rsidR="00852F22"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5603D"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9D947"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15FD1" w14:textId="77777777" w:rsidR="00852F22" w:rsidRPr="00BB629B" w:rsidRDefault="00852F22"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95CBC2"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2A154C45" w14:textId="6A5DBA0A"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588C2A7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5D76CF" w14:textId="77777777" w:rsidR="00852F22" w:rsidRDefault="00852F22" w:rsidP="00560F4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A3D432" w14:textId="77777777" w:rsidR="00852F22" w:rsidRPr="00851ACD" w:rsidRDefault="00852F22" w:rsidP="00560F4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103257" w14:textId="77777777" w:rsidR="00852F22"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682BF1"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A8B99"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8CE548" w14:textId="77777777" w:rsidR="00852F22" w:rsidRPr="006A54B3" w:rsidRDefault="00852F22" w:rsidP="00560F48">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44EE2B"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6CCEE74B" w14:textId="4C4C8596"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0C835F3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46321C" w14:textId="77777777" w:rsidR="00852F22" w:rsidRPr="00BB629B" w:rsidRDefault="00852F22" w:rsidP="00560F4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FD20F4" w14:textId="77777777" w:rsidR="00852F22" w:rsidRPr="00851ACD" w:rsidRDefault="00852F22" w:rsidP="00560F4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E6271B" w14:textId="77777777" w:rsidR="00852F22" w:rsidRPr="00BB629B"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76F0F5" w14:textId="77777777" w:rsidR="00852F22" w:rsidRPr="00560F48" w:rsidRDefault="00852F22" w:rsidP="00560F4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0698AF" w14:textId="77777777" w:rsidR="00852F22" w:rsidRDefault="00852F22" w:rsidP="00560F4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4F538" w14:textId="77777777" w:rsidR="00852F22" w:rsidRPr="006A54B3" w:rsidRDefault="00852F22" w:rsidP="00560F48">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05164"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03EF4053"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A735B3" w:rsidRPr="002E56B9" w14:paraId="3AF3CA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6547A" w14:textId="77777777" w:rsidR="00A735B3" w:rsidRPr="002E56B9" w:rsidRDefault="00A735B3" w:rsidP="00E2125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F3A27E" w14:textId="77777777" w:rsidR="00A735B3" w:rsidRPr="002E56B9" w:rsidRDefault="00A735B3" w:rsidP="00E2125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AD6AE7" w14:textId="77777777" w:rsidR="00A735B3" w:rsidRPr="002E56B9" w:rsidRDefault="00A735B3" w:rsidP="00E2125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EB036D" w14:textId="77777777" w:rsidR="00A735B3" w:rsidRPr="002E56B9" w:rsidRDefault="00A735B3" w:rsidP="00E2125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EF2877" w14:textId="77777777" w:rsidR="00A735B3" w:rsidRPr="002E56B9" w:rsidRDefault="00A735B3" w:rsidP="00E2125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F03C16" w14:textId="77777777" w:rsidR="00A735B3" w:rsidRPr="002E56B9" w:rsidRDefault="00A735B3"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E168B" w14:textId="77777777" w:rsidR="00A735B3" w:rsidRPr="002E56B9" w:rsidRDefault="00A735B3" w:rsidP="00E21258">
            <w:pPr>
              <w:pStyle w:val="TAL"/>
              <w:rPr>
                <w:lang w:eastAsia="zh-CN"/>
              </w:rPr>
            </w:pPr>
          </w:p>
        </w:tc>
      </w:tr>
      <w:tr w:rsidR="00A735B3" w:rsidRPr="002E56B9" w14:paraId="6A94995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B63C7C" w14:textId="77777777" w:rsidR="00A735B3" w:rsidRPr="002E56B9" w:rsidRDefault="00A735B3" w:rsidP="00E2125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3B29E1" w14:textId="12D1E1CF" w:rsidR="00A735B3" w:rsidRPr="002E56B9" w:rsidRDefault="00A735B3" w:rsidP="00E21258">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C2657F" w14:textId="77777777" w:rsidR="00A735B3" w:rsidRPr="002E56B9" w:rsidRDefault="00A735B3" w:rsidP="00E2125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BC7AED" w14:textId="77777777" w:rsidR="00A735B3" w:rsidRPr="002E56B9" w:rsidRDefault="00A735B3" w:rsidP="00E2125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C49C02" w14:textId="77777777" w:rsidR="00A735B3" w:rsidRPr="002E56B9" w:rsidRDefault="00A735B3" w:rsidP="00E2125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A1BE42" w14:textId="77777777" w:rsidR="00A735B3" w:rsidRPr="002E56B9" w:rsidRDefault="00A735B3"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CD965" w14:textId="77777777" w:rsidR="00A735B3" w:rsidRPr="002E56B9" w:rsidRDefault="00A735B3" w:rsidP="00E21258">
            <w:pPr>
              <w:pStyle w:val="TAL"/>
              <w:rPr>
                <w:lang w:eastAsia="zh-CN"/>
              </w:rPr>
            </w:pPr>
            <w:r w:rsidRPr="002E56B9">
              <w:rPr>
                <w:lang w:eastAsia="zh-CN"/>
              </w:rPr>
              <w:t>2Rx</w:t>
            </w:r>
          </w:p>
          <w:p w14:paraId="5CFCD56D" w14:textId="77777777" w:rsidR="00A735B3" w:rsidRPr="002E56B9" w:rsidRDefault="00A735B3" w:rsidP="00E21258">
            <w:pPr>
              <w:pStyle w:val="TAL"/>
              <w:rPr>
                <w:lang w:eastAsia="zh-CN"/>
              </w:rPr>
            </w:pPr>
            <w:r w:rsidRPr="002E56B9">
              <w:rPr>
                <w:lang w:eastAsia="zh-CN"/>
              </w:rPr>
              <w:t>4Rx</w:t>
            </w:r>
          </w:p>
        </w:tc>
      </w:tr>
      <w:tr w:rsidR="00A735B3" w:rsidRPr="002E56B9" w14:paraId="6976ECC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FAF8" w14:textId="77777777" w:rsidR="00A735B3" w:rsidRPr="002E56B9" w:rsidRDefault="00A735B3" w:rsidP="00560F4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7DDCC" w14:textId="77777777" w:rsidR="00A735B3" w:rsidRPr="002E56B9" w:rsidRDefault="00A735B3" w:rsidP="00560F4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B4D5EB"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F670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1068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5759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BF870" w14:textId="77777777" w:rsidR="00A735B3" w:rsidRPr="002E56B9" w:rsidRDefault="00A735B3" w:rsidP="00560F48">
            <w:pPr>
              <w:pStyle w:val="TAL"/>
              <w:rPr>
                <w:b/>
                <w:lang w:eastAsia="zh-CN"/>
              </w:rPr>
            </w:pPr>
          </w:p>
        </w:tc>
      </w:tr>
      <w:tr w:rsidR="00A735B3" w:rsidRPr="002E56B9" w14:paraId="12A4A7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76817" w14:textId="77777777" w:rsidR="00A735B3" w:rsidRPr="002E56B9" w:rsidRDefault="00A735B3" w:rsidP="00560F4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F840" w14:textId="77777777" w:rsidR="00A735B3" w:rsidRPr="002E56B9" w:rsidRDefault="00A735B3"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10641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DC08EB"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4ED4F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C1CE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FCE331" w14:textId="77777777" w:rsidR="00A735B3" w:rsidRPr="002E56B9" w:rsidRDefault="00A735B3" w:rsidP="00560F48">
            <w:pPr>
              <w:pStyle w:val="TAL"/>
              <w:rPr>
                <w:b/>
                <w:lang w:eastAsia="zh-CN"/>
              </w:rPr>
            </w:pPr>
          </w:p>
        </w:tc>
      </w:tr>
      <w:tr w:rsidR="00A735B3" w:rsidRPr="002E56B9" w14:paraId="341D61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1BB4F30" w14:textId="77777777" w:rsidR="00A735B3" w:rsidRPr="002E56B9" w:rsidRDefault="00A735B3" w:rsidP="00560F4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9D9D548" w14:textId="77777777" w:rsidR="00A735B3" w:rsidRPr="002E56B9" w:rsidRDefault="00A735B3" w:rsidP="00560F4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4D7F3C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F5A0D"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E993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E97E05" w14:textId="77777777" w:rsidR="00A735B3" w:rsidRPr="002E56B9" w:rsidRDefault="00A735B3" w:rsidP="00560F48">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945CE2" w14:textId="77777777" w:rsidR="00A735B3" w:rsidRPr="002E56B9" w:rsidRDefault="00A735B3" w:rsidP="00560F48">
            <w:pPr>
              <w:pStyle w:val="TAL"/>
              <w:rPr>
                <w:lang w:eastAsia="zh-CN"/>
              </w:rPr>
            </w:pPr>
            <w:r w:rsidRPr="002E56B9">
              <w:rPr>
                <w:lang w:eastAsia="zh-CN"/>
              </w:rPr>
              <w:t>2Rx</w:t>
            </w:r>
          </w:p>
          <w:p w14:paraId="13BC267E" w14:textId="77777777" w:rsidR="00A735B3" w:rsidRPr="002E56B9" w:rsidRDefault="00A735B3" w:rsidP="00560F48">
            <w:pPr>
              <w:pStyle w:val="TAL"/>
              <w:rPr>
                <w:lang w:eastAsia="zh-CN"/>
              </w:rPr>
            </w:pPr>
            <w:r w:rsidRPr="002E56B9">
              <w:rPr>
                <w:lang w:eastAsia="zh-CN"/>
              </w:rPr>
              <w:t>4Rx</w:t>
            </w:r>
          </w:p>
        </w:tc>
      </w:tr>
      <w:tr w:rsidR="00A735B3" w:rsidRPr="002E56B9" w14:paraId="5DD59D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3EC261" w14:textId="77777777" w:rsidR="00A735B3" w:rsidRPr="002E56B9" w:rsidRDefault="00A735B3" w:rsidP="00560F48">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10B3DE34" w14:textId="77777777" w:rsidR="00A735B3" w:rsidRPr="002E56B9" w:rsidRDefault="00A735B3" w:rsidP="00560F4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F6037FF"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119F1"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5CE009"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0B7690" w14:textId="77777777" w:rsidR="00A735B3" w:rsidRPr="002E56B9" w:rsidRDefault="00A735B3" w:rsidP="00560F48">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D03C1D" w14:textId="77777777" w:rsidR="00A735B3" w:rsidRPr="002E56B9" w:rsidRDefault="00A735B3" w:rsidP="00560F48">
            <w:pPr>
              <w:pStyle w:val="TAL"/>
              <w:rPr>
                <w:lang w:eastAsia="zh-CN"/>
              </w:rPr>
            </w:pPr>
            <w:r w:rsidRPr="002E56B9">
              <w:rPr>
                <w:lang w:eastAsia="zh-CN"/>
              </w:rPr>
              <w:t>2Rx</w:t>
            </w:r>
          </w:p>
          <w:p w14:paraId="729F2183" w14:textId="77777777" w:rsidR="00A735B3" w:rsidRPr="002E56B9" w:rsidRDefault="00A735B3" w:rsidP="00560F48">
            <w:pPr>
              <w:pStyle w:val="TAL"/>
              <w:rPr>
                <w:lang w:eastAsia="zh-CN"/>
              </w:rPr>
            </w:pPr>
            <w:r w:rsidRPr="002E56B9">
              <w:rPr>
                <w:lang w:eastAsia="zh-CN"/>
              </w:rPr>
              <w:t>4Rx</w:t>
            </w:r>
          </w:p>
        </w:tc>
      </w:tr>
      <w:tr w:rsidR="00A735B3" w:rsidRPr="002E56B9" w14:paraId="2623F8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17250B" w14:textId="77777777" w:rsidR="00A735B3" w:rsidRPr="002E56B9" w:rsidRDefault="00A735B3" w:rsidP="00560F4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DF50271" w14:textId="77777777" w:rsidR="00A735B3" w:rsidRPr="002E56B9" w:rsidRDefault="00A735B3" w:rsidP="00560F4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B6B9506"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40D748" w14:textId="77777777" w:rsidR="00A735B3" w:rsidRPr="002E56B9" w:rsidRDefault="00A735B3" w:rsidP="00560F4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8F9F4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BDF2504" w14:textId="77777777" w:rsidR="00A735B3" w:rsidRPr="002E56B9" w:rsidRDefault="00A735B3" w:rsidP="00560F48">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BCE56" w14:textId="77777777" w:rsidR="00A735B3" w:rsidRPr="002E56B9" w:rsidRDefault="00A735B3" w:rsidP="00560F48">
            <w:pPr>
              <w:pStyle w:val="TAL"/>
              <w:rPr>
                <w:lang w:eastAsia="zh-CN"/>
              </w:rPr>
            </w:pPr>
            <w:r w:rsidRPr="002E56B9">
              <w:rPr>
                <w:lang w:eastAsia="zh-CN"/>
              </w:rPr>
              <w:t>2Rx</w:t>
            </w:r>
          </w:p>
          <w:p w14:paraId="2647A8D0" w14:textId="77777777" w:rsidR="00A735B3" w:rsidRPr="002E56B9" w:rsidRDefault="00A735B3" w:rsidP="00560F48">
            <w:pPr>
              <w:pStyle w:val="TAL"/>
              <w:rPr>
                <w:lang w:eastAsia="zh-CN"/>
              </w:rPr>
            </w:pPr>
            <w:r w:rsidRPr="002E56B9">
              <w:rPr>
                <w:lang w:eastAsia="zh-CN"/>
              </w:rPr>
              <w:t>4Rx</w:t>
            </w:r>
          </w:p>
        </w:tc>
      </w:tr>
      <w:tr w:rsidR="00A735B3" w:rsidRPr="002E56B9" w14:paraId="08AA63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D0C7DA7" w14:textId="77777777" w:rsidR="00A735B3" w:rsidRPr="002E56B9" w:rsidRDefault="00A735B3" w:rsidP="00560F4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3D5DCF" w14:textId="77777777" w:rsidR="00A735B3" w:rsidRPr="002E56B9" w:rsidRDefault="00A735B3" w:rsidP="00560F4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444CED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C05664" w14:textId="77777777" w:rsidR="00A735B3" w:rsidRPr="002E56B9" w:rsidRDefault="00A735B3" w:rsidP="00560F4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3BF01F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BB06B7" w14:textId="77777777" w:rsidR="00A735B3" w:rsidRPr="002E56B9" w:rsidRDefault="00A735B3" w:rsidP="00560F48">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D9E35" w14:textId="77777777" w:rsidR="00A735B3" w:rsidRPr="002E56B9" w:rsidRDefault="00A735B3" w:rsidP="00560F48">
            <w:pPr>
              <w:pStyle w:val="TAL"/>
              <w:rPr>
                <w:lang w:eastAsia="zh-CN"/>
              </w:rPr>
            </w:pPr>
            <w:r w:rsidRPr="002E56B9">
              <w:rPr>
                <w:lang w:eastAsia="zh-CN"/>
              </w:rPr>
              <w:t>2Rx</w:t>
            </w:r>
          </w:p>
          <w:p w14:paraId="52AB1751" w14:textId="77777777" w:rsidR="00A735B3" w:rsidRPr="002E56B9" w:rsidRDefault="00A735B3" w:rsidP="00560F48">
            <w:pPr>
              <w:pStyle w:val="TAL"/>
              <w:rPr>
                <w:lang w:eastAsia="zh-CN"/>
              </w:rPr>
            </w:pPr>
            <w:r w:rsidRPr="002E56B9">
              <w:rPr>
                <w:lang w:eastAsia="zh-CN"/>
              </w:rPr>
              <w:t>4Rx</w:t>
            </w:r>
          </w:p>
        </w:tc>
      </w:tr>
      <w:tr w:rsidR="00A735B3" w:rsidRPr="002E56B9" w14:paraId="65B77B7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BC68655" w14:textId="77777777" w:rsidR="00A735B3" w:rsidRPr="002E56B9" w:rsidRDefault="00A735B3" w:rsidP="00560F4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A1C2B51" w14:textId="77777777" w:rsidR="00A735B3" w:rsidRPr="002E56B9" w:rsidRDefault="00A735B3" w:rsidP="00560F4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B6A45C"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CC2068" w14:textId="77777777" w:rsidR="00A735B3" w:rsidRPr="002E56B9" w:rsidRDefault="00A735B3" w:rsidP="00560F4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4041E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113ED3" w14:textId="77777777" w:rsidR="00A735B3" w:rsidRPr="002E56B9" w:rsidRDefault="00A735B3" w:rsidP="00560F48">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A41A11" w14:textId="77777777" w:rsidR="00A735B3" w:rsidRPr="002E56B9" w:rsidRDefault="00A735B3" w:rsidP="00560F48">
            <w:pPr>
              <w:pStyle w:val="TAL"/>
              <w:rPr>
                <w:lang w:eastAsia="zh-CN"/>
              </w:rPr>
            </w:pPr>
            <w:r w:rsidRPr="002E56B9">
              <w:rPr>
                <w:lang w:eastAsia="zh-CN"/>
              </w:rPr>
              <w:t>2Rx</w:t>
            </w:r>
          </w:p>
          <w:p w14:paraId="4788C9EE" w14:textId="77777777" w:rsidR="00A735B3" w:rsidRPr="002E56B9" w:rsidRDefault="00A735B3" w:rsidP="00560F48">
            <w:pPr>
              <w:pStyle w:val="TAL"/>
              <w:rPr>
                <w:lang w:eastAsia="zh-CN"/>
              </w:rPr>
            </w:pPr>
            <w:r w:rsidRPr="002E56B9">
              <w:rPr>
                <w:lang w:eastAsia="zh-CN"/>
              </w:rPr>
              <w:t>4Rx</w:t>
            </w:r>
          </w:p>
        </w:tc>
      </w:tr>
      <w:tr w:rsidR="00A735B3" w:rsidRPr="002E56B9" w14:paraId="35E0963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B075892" w14:textId="77777777" w:rsidR="00A735B3" w:rsidRPr="002E56B9" w:rsidRDefault="00A735B3" w:rsidP="00560F4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3DDAD8E" w14:textId="77777777" w:rsidR="00A735B3" w:rsidRPr="002E56B9" w:rsidRDefault="00A735B3" w:rsidP="00560F4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581C9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DBE5F" w14:textId="77777777" w:rsidR="00A735B3" w:rsidRPr="002E56B9" w:rsidRDefault="00A735B3" w:rsidP="00560F4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E8D237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7968E14" w14:textId="77777777" w:rsidR="00A735B3" w:rsidRPr="002E56B9" w:rsidRDefault="00A735B3" w:rsidP="00560F48">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D58D27" w14:textId="77777777" w:rsidR="00A735B3" w:rsidRPr="002E56B9" w:rsidRDefault="00A735B3" w:rsidP="00560F48">
            <w:pPr>
              <w:pStyle w:val="TAL"/>
              <w:rPr>
                <w:lang w:eastAsia="zh-CN"/>
              </w:rPr>
            </w:pPr>
            <w:r w:rsidRPr="002E56B9">
              <w:rPr>
                <w:lang w:eastAsia="zh-CN"/>
              </w:rPr>
              <w:t>2Rx</w:t>
            </w:r>
          </w:p>
          <w:p w14:paraId="3C94DC9F" w14:textId="77777777" w:rsidR="00A735B3" w:rsidRPr="002E56B9" w:rsidRDefault="00A735B3" w:rsidP="00560F48">
            <w:pPr>
              <w:pStyle w:val="TAL"/>
              <w:rPr>
                <w:lang w:eastAsia="zh-CN"/>
              </w:rPr>
            </w:pPr>
            <w:r w:rsidRPr="002E56B9">
              <w:rPr>
                <w:lang w:eastAsia="zh-CN"/>
              </w:rPr>
              <w:t>4Rx</w:t>
            </w:r>
          </w:p>
        </w:tc>
      </w:tr>
      <w:tr w:rsidR="00A735B3" w:rsidRPr="002E56B9" w14:paraId="2177D37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3F02071" w14:textId="77777777" w:rsidR="00A735B3" w:rsidRPr="002E56B9" w:rsidRDefault="00A735B3" w:rsidP="00560F4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E193BB6" w14:textId="77777777" w:rsidR="00A735B3" w:rsidRPr="002E56B9" w:rsidRDefault="00A735B3" w:rsidP="00560F4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14727C"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78CFD2" w14:textId="77777777" w:rsidR="00A735B3" w:rsidRPr="002E56B9" w:rsidRDefault="00A735B3"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C97DC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EB6155" w14:textId="77777777" w:rsidR="00A735B3" w:rsidRPr="002E56B9" w:rsidRDefault="00A735B3" w:rsidP="00560F48">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01E77F" w14:textId="77777777" w:rsidR="00A735B3" w:rsidRPr="002E56B9" w:rsidRDefault="00A735B3" w:rsidP="00560F48">
            <w:pPr>
              <w:pStyle w:val="TAL"/>
              <w:rPr>
                <w:lang w:eastAsia="zh-CN"/>
              </w:rPr>
            </w:pPr>
            <w:r w:rsidRPr="002E56B9">
              <w:rPr>
                <w:lang w:eastAsia="zh-CN"/>
              </w:rPr>
              <w:t>2Rx</w:t>
            </w:r>
          </w:p>
          <w:p w14:paraId="161AE960" w14:textId="77777777" w:rsidR="00A735B3" w:rsidRPr="002E56B9" w:rsidRDefault="00A735B3" w:rsidP="00560F48">
            <w:pPr>
              <w:pStyle w:val="TAL"/>
              <w:rPr>
                <w:lang w:eastAsia="zh-CN"/>
              </w:rPr>
            </w:pPr>
            <w:r w:rsidRPr="002E56B9">
              <w:rPr>
                <w:lang w:eastAsia="zh-CN"/>
              </w:rPr>
              <w:t>4Rx</w:t>
            </w:r>
          </w:p>
        </w:tc>
      </w:tr>
      <w:tr w:rsidR="00A735B3" w:rsidRPr="002E56B9" w14:paraId="51A770B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CF8D3BA" w14:textId="77777777" w:rsidR="00A735B3" w:rsidRPr="002E56B9" w:rsidRDefault="00A735B3" w:rsidP="00560F4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0DF4955" w14:textId="77777777" w:rsidR="00A735B3" w:rsidRPr="002E56B9" w:rsidRDefault="00A735B3" w:rsidP="00560F4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10D15A6" w14:textId="77777777" w:rsidR="00A735B3" w:rsidRPr="002E56B9" w:rsidRDefault="00A735B3" w:rsidP="00560F4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E045DFD" w14:textId="77777777" w:rsidR="00A735B3" w:rsidRPr="002E56B9" w:rsidRDefault="00A735B3" w:rsidP="00560F4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896A73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9925C6" w14:textId="77777777" w:rsidR="00A735B3" w:rsidRPr="002E56B9" w:rsidRDefault="00A735B3" w:rsidP="00560F48">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C4AD308" w14:textId="77777777" w:rsidR="00A735B3" w:rsidRPr="002E56B9" w:rsidRDefault="00A735B3" w:rsidP="00560F48">
            <w:pPr>
              <w:pStyle w:val="TAL"/>
              <w:rPr>
                <w:lang w:eastAsia="zh-CN"/>
              </w:rPr>
            </w:pPr>
            <w:r w:rsidRPr="002E56B9">
              <w:rPr>
                <w:lang w:eastAsia="zh-CN"/>
              </w:rPr>
              <w:t>2Rx</w:t>
            </w:r>
          </w:p>
          <w:p w14:paraId="2D8E92EE" w14:textId="77777777" w:rsidR="00A735B3" w:rsidRPr="002E56B9" w:rsidRDefault="00A735B3" w:rsidP="00560F48">
            <w:pPr>
              <w:pStyle w:val="TAL"/>
              <w:rPr>
                <w:lang w:eastAsia="zh-CN"/>
              </w:rPr>
            </w:pPr>
            <w:r w:rsidRPr="002E56B9">
              <w:rPr>
                <w:lang w:eastAsia="zh-CN"/>
              </w:rPr>
              <w:t>4Rx</w:t>
            </w:r>
          </w:p>
        </w:tc>
      </w:tr>
      <w:tr w:rsidR="00A735B3" w:rsidRPr="002E56B9" w14:paraId="5CEAA8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B84BB" w14:textId="77777777" w:rsidR="00A735B3" w:rsidRPr="002E56B9" w:rsidRDefault="00A735B3" w:rsidP="00560F4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FBD85" w14:textId="77777777" w:rsidR="00A735B3" w:rsidRPr="002E56B9" w:rsidRDefault="00A735B3" w:rsidP="00560F4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566B0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427C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80240"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CB00C2"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8CC18" w14:textId="77777777" w:rsidR="00A735B3" w:rsidRPr="002E56B9" w:rsidRDefault="00A735B3" w:rsidP="00560F48">
            <w:pPr>
              <w:pStyle w:val="TAL"/>
              <w:rPr>
                <w:b/>
                <w:lang w:eastAsia="zh-CN"/>
              </w:rPr>
            </w:pPr>
          </w:p>
        </w:tc>
      </w:tr>
      <w:tr w:rsidR="00A735B3" w:rsidRPr="002E56B9" w14:paraId="5EBBDD53"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3157087D" w14:textId="77777777" w:rsidR="00A735B3" w:rsidRPr="002E56B9" w:rsidRDefault="00A735B3" w:rsidP="00560F4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2ED69FD" w14:textId="77777777" w:rsidR="00A735B3" w:rsidRPr="002E56B9" w:rsidRDefault="00A735B3" w:rsidP="00560F4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9081329"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D3D64C"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AD1099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6A8403" w14:textId="77777777" w:rsidR="00A735B3" w:rsidRPr="002E56B9" w:rsidRDefault="00A735B3" w:rsidP="00560F48">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570E80" w14:textId="77777777" w:rsidR="00A735B3" w:rsidRPr="002E56B9" w:rsidRDefault="00A735B3" w:rsidP="00560F48">
            <w:pPr>
              <w:pStyle w:val="TAL"/>
              <w:rPr>
                <w:lang w:eastAsia="zh-CN"/>
              </w:rPr>
            </w:pPr>
            <w:r w:rsidRPr="002E56B9">
              <w:rPr>
                <w:lang w:eastAsia="zh-CN"/>
              </w:rPr>
              <w:t>2Rx</w:t>
            </w:r>
          </w:p>
          <w:p w14:paraId="63D4332B" w14:textId="77777777" w:rsidR="00A735B3" w:rsidRPr="002E56B9" w:rsidRDefault="00A735B3" w:rsidP="00560F48">
            <w:pPr>
              <w:pStyle w:val="TAL"/>
              <w:rPr>
                <w:lang w:eastAsia="zh-CN"/>
              </w:rPr>
            </w:pPr>
            <w:r w:rsidRPr="002E56B9">
              <w:rPr>
                <w:lang w:eastAsia="zh-CN"/>
              </w:rPr>
              <w:t>4Rx</w:t>
            </w:r>
          </w:p>
        </w:tc>
      </w:tr>
      <w:tr w:rsidR="00A735B3" w:rsidRPr="002E56B9" w14:paraId="6DDAF93A"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682697C9" w14:textId="77777777" w:rsidR="00A735B3" w:rsidRPr="002E56B9" w:rsidRDefault="00A735B3" w:rsidP="00560F4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2B99E3AC" w14:textId="77777777" w:rsidR="00A735B3" w:rsidRPr="002E56B9" w:rsidRDefault="00A735B3" w:rsidP="00560F4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9BFF54E"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329789"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3EC59AF"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394C2B" w14:textId="77777777" w:rsidR="00A735B3" w:rsidRPr="002E56B9" w:rsidRDefault="00A735B3" w:rsidP="00560F48">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BCCF0" w14:textId="77777777" w:rsidR="00A735B3" w:rsidRPr="002E56B9" w:rsidRDefault="00A735B3" w:rsidP="00560F48">
            <w:pPr>
              <w:pStyle w:val="TAL"/>
              <w:rPr>
                <w:lang w:eastAsia="zh-CN"/>
              </w:rPr>
            </w:pPr>
            <w:r w:rsidRPr="002E56B9">
              <w:rPr>
                <w:lang w:eastAsia="zh-CN"/>
              </w:rPr>
              <w:t>2Rx</w:t>
            </w:r>
          </w:p>
          <w:p w14:paraId="3D61D952" w14:textId="77777777" w:rsidR="00A735B3" w:rsidRPr="002E56B9" w:rsidRDefault="00A735B3" w:rsidP="00560F48">
            <w:pPr>
              <w:pStyle w:val="TAL"/>
              <w:rPr>
                <w:lang w:eastAsia="zh-CN"/>
              </w:rPr>
            </w:pPr>
            <w:r w:rsidRPr="002E56B9">
              <w:rPr>
                <w:lang w:eastAsia="zh-CN"/>
              </w:rPr>
              <w:t>4Rx</w:t>
            </w:r>
          </w:p>
        </w:tc>
      </w:tr>
      <w:tr w:rsidR="00A735B3" w:rsidRPr="002E56B9" w14:paraId="0B521104"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04980921" w14:textId="77777777" w:rsidR="00A735B3" w:rsidRPr="002E56B9" w:rsidRDefault="00A735B3" w:rsidP="00560F4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7A2EF8F" w14:textId="77777777" w:rsidR="00A735B3" w:rsidRPr="002E56B9" w:rsidRDefault="00A735B3" w:rsidP="00560F4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0CD201C"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559FDF"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E315B7"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C4CFF1" w14:textId="77777777" w:rsidR="00A735B3" w:rsidRPr="002E56B9" w:rsidRDefault="00A735B3" w:rsidP="00560F48">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A2ECF" w14:textId="77777777" w:rsidR="00A735B3" w:rsidRPr="002E56B9" w:rsidRDefault="00A735B3" w:rsidP="00560F48">
            <w:pPr>
              <w:pStyle w:val="TAL"/>
              <w:rPr>
                <w:lang w:eastAsia="zh-CN"/>
              </w:rPr>
            </w:pPr>
            <w:r w:rsidRPr="002E56B9">
              <w:rPr>
                <w:lang w:eastAsia="zh-CN"/>
              </w:rPr>
              <w:t>2Rx</w:t>
            </w:r>
          </w:p>
          <w:p w14:paraId="6E92A85E" w14:textId="77777777" w:rsidR="00A735B3" w:rsidRPr="002E56B9" w:rsidRDefault="00A735B3" w:rsidP="00560F48">
            <w:pPr>
              <w:pStyle w:val="TAL"/>
              <w:rPr>
                <w:lang w:eastAsia="zh-CN"/>
              </w:rPr>
            </w:pPr>
            <w:r w:rsidRPr="002E56B9">
              <w:rPr>
                <w:lang w:eastAsia="zh-CN"/>
              </w:rPr>
              <w:t>4Rx</w:t>
            </w:r>
          </w:p>
        </w:tc>
      </w:tr>
      <w:tr w:rsidR="00A735B3" w:rsidRPr="002E56B9" w14:paraId="3C234FCC"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66638B76" w14:textId="77777777" w:rsidR="00A735B3" w:rsidRPr="002E56B9" w:rsidRDefault="00A735B3" w:rsidP="00560F48">
            <w:pPr>
              <w:pStyle w:val="TAL"/>
            </w:pPr>
            <w:r w:rsidRPr="002E56B9">
              <w:rPr>
                <w:rFonts w:eastAsia="MS Mincho"/>
              </w:rPr>
              <w:lastRenderedPageBreak/>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3EA12E0" w14:textId="77777777" w:rsidR="00A735B3" w:rsidRPr="002E56B9" w:rsidRDefault="00A735B3" w:rsidP="00560F4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5E2C929"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4BDCB2"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5E7859"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BC673" w14:textId="77777777" w:rsidR="00A735B3" w:rsidRPr="002E56B9" w:rsidRDefault="00A735B3" w:rsidP="00560F48">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8F4A3" w14:textId="77777777" w:rsidR="00A735B3" w:rsidRPr="002E56B9" w:rsidRDefault="00A735B3" w:rsidP="00560F48">
            <w:pPr>
              <w:pStyle w:val="TAL"/>
              <w:rPr>
                <w:lang w:eastAsia="zh-CN"/>
              </w:rPr>
            </w:pPr>
            <w:r w:rsidRPr="002E56B9">
              <w:rPr>
                <w:lang w:eastAsia="zh-CN"/>
              </w:rPr>
              <w:t>2Rx</w:t>
            </w:r>
          </w:p>
          <w:p w14:paraId="240DAFF0" w14:textId="77777777" w:rsidR="00A735B3" w:rsidRPr="002E56B9" w:rsidRDefault="00A735B3" w:rsidP="00560F48">
            <w:pPr>
              <w:pStyle w:val="TAL"/>
              <w:rPr>
                <w:lang w:eastAsia="zh-CN"/>
              </w:rPr>
            </w:pPr>
            <w:r w:rsidRPr="002E56B9">
              <w:rPr>
                <w:lang w:eastAsia="zh-CN"/>
              </w:rPr>
              <w:t>4Rx</w:t>
            </w:r>
          </w:p>
        </w:tc>
      </w:tr>
      <w:tr w:rsidR="00A735B3" w:rsidRPr="002E56B9" w14:paraId="633204FD" w14:textId="77777777" w:rsidTr="00560F48">
        <w:trPr>
          <w:jc w:val="center"/>
        </w:trPr>
        <w:tc>
          <w:tcPr>
            <w:tcW w:w="1171" w:type="dxa"/>
            <w:tcBorders>
              <w:top w:val="single" w:sz="4" w:space="0" w:color="auto"/>
              <w:left w:val="single" w:sz="4" w:space="0" w:color="auto"/>
              <w:bottom w:val="nil"/>
              <w:right w:val="single" w:sz="4" w:space="0" w:color="auto"/>
            </w:tcBorders>
          </w:tcPr>
          <w:p w14:paraId="31B92385" w14:textId="77777777" w:rsidR="00A735B3" w:rsidRPr="002E56B9" w:rsidRDefault="00A735B3" w:rsidP="00560F4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26947A10" w14:textId="77777777" w:rsidR="00A735B3" w:rsidRPr="002E56B9" w:rsidRDefault="00A735B3" w:rsidP="00560F4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91B7C00" w14:textId="77777777" w:rsidR="00A735B3" w:rsidRPr="002E56B9" w:rsidRDefault="00A735B3" w:rsidP="00560F4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70CAB8" w14:textId="77777777" w:rsidR="00A735B3" w:rsidRPr="002E56B9" w:rsidRDefault="00A735B3" w:rsidP="00560F4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1DA997" w14:textId="77777777" w:rsidR="00A735B3" w:rsidRPr="002E56B9" w:rsidRDefault="00A735B3"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5000143" w14:textId="77777777" w:rsidR="00A735B3" w:rsidRPr="002E56B9" w:rsidRDefault="00A735B3" w:rsidP="00560F48">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C3D4765" w14:textId="77777777" w:rsidR="00A735B3" w:rsidRPr="002E56B9" w:rsidRDefault="00A735B3" w:rsidP="00560F48">
            <w:pPr>
              <w:pStyle w:val="TAL"/>
              <w:rPr>
                <w:lang w:eastAsia="zh-CN"/>
              </w:rPr>
            </w:pPr>
            <w:r w:rsidRPr="002E56B9">
              <w:rPr>
                <w:lang w:eastAsia="zh-CN"/>
              </w:rPr>
              <w:t>2Rx</w:t>
            </w:r>
          </w:p>
          <w:p w14:paraId="55E8E8A6" w14:textId="77777777" w:rsidR="00A735B3" w:rsidRPr="002E56B9" w:rsidRDefault="00A735B3" w:rsidP="00560F48">
            <w:pPr>
              <w:pStyle w:val="TAL"/>
              <w:rPr>
                <w:lang w:eastAsia="zh-CN"/>
              </w:rPr>
            </w:pPr>
            <w:r w:rsidRPr="002E56B9">
              <w:rPr>
                <w:lang w:eastAsia="zh-CN"/>
              </w:rPr>
              <w:t>4Rx</w:t>
            </w:r>
          </w:p>
        </w:tc>
      </w:tr>
      <w:tr w:rsidR="00A735B3" w:rsidRPr="002E56B9" w14:paraId="59F4720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65234" w14:textId="77777777" w:rsidR="00A735B3" w:rsidRPr="002E56B9" w:rsidRDefault="00A735B3" w:rsidP="00560F4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BC44C5" w14:textId="77777777" w:rsidR="00A735B3" w:rsidRPr="002E56B9" w:rsidRDefault="00A735B3" w:rsidP="00560F4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71607"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4E9E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8F0BB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3B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877086" w14:textId="77777777" w:rsidR="00A735B3" w:rsidRPr="002E56B9" w:rsidRDefault="00A735B3" w:rsidP="00560F48">
            <w:pPr>
              <w:pStyle w:val="TAL"/>
              <w:rPr>
                <w:b/>
                <w:lang w:eastAsia="zh-CN"/>
              </w:rPr>
            </w:pPr>
          </w:p>
        </w:tc>
      </w:tr>
      <w:tr w:rsidR="00A735B3" w:rsidRPr="002E56B9" w14:paraId="7BC8F8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1C6B2D0" w14:textId="77777777" w:rsidR="00A735B3" w:rsidRPr="002E56B9" w:rsidRDefault="00A735B3" w:rsidP="00560F4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EC68140" w14:textId="77777777" w:rsidR="00A735B3" w:rsidRPr="002E56B9" w:rsidRDefault="00A735B3" w:rsidP="00560F4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5923C0"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D8319"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5B23C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678975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366E3" w14:textId="77777777" w:rsidR="00A735B3" w:rsidRPr="002E56B9" w:rsidRDefault="00A735B3" w:rsidP="00560F48">
            <w:pPr>
              <w:pStyle w:val="TAL"/>
              <w:rPr>
                <w:lang w:eastAsia="zh-CN"/>
              </w:rPr>
            </w:pPr>
            <w:r w:rsidRPr="002E56B9">
              <w:rPr>
                <w:lang w:eastAsia="zh-CN"/>
              </w:rPr>
              <w:t>2Rx</w:t>
            </w:r>
          </w:p>
          <w:p w14:paraId="199ECA70" w14:textId="77777777" w:rsidR="00A735B3" w:rsidRPr="002E56B9" w:rsidRDefault="00A735B3" w:rsidP="00560F48">
            <w:pPr>
              <w:pStyle w:val="TAL"/>
              <w:rPr>
                <w:lang w:eastAsia="zh-CN"/>
              </w:rPr>
            </w:pPr>
            <w:r w:rsidRPr="002E56B9">
              <w:rPr>
                <w:lang w:eastAsia="zh-CN"/>
              </w:rPr>
              <w:t>4Rx</w:t>
            </w:r>
          </w:p>
        </w:tc>
      </w:tr>
      <w:tr w:rsidR="00A735B3" w:rsidRPr="002E56B9" w14:paraId="4C1D30D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F0B589" w14:textId="77777777" w:rsidR="00A735B3" w:rsidRPr="002E56B9" w:rsidRDefault="00A735B3" w:rsidP="00560F4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8712D8D" w14:textId="77777777" w:rsidR="00A735B3" w:rsidRPr="002E56B9" w:rsidRDefault="00A735B3" w:rsidP="00560F4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ED397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24965" w14:textId="77777777" w:rsidR="00A735B3" w:rsidRPr="002E56B9" w:rsidRDefault="00A735B3" w:rsidP="00560F4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868640"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927EF" w14:textId="77777777" w:rsidR="00A735B3" w:rsidRPr="002E56B9" w:rsidRDefault="00A735B3"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DB7D7" w14:textId="77777777" w:rsidR="00A735B3" w:rsidRPr="002E56B9" w:rsidRDefault="00A735B3" w:rsidP="00560F48">
            <w:pPr>
              <w:pStyle w:val="TAL"/>
              <w:rPr>
                <w:lang w:eastAsia="zh-CN"/>
              </w:rPr>
            </w:pPr>
            <w:r w:rsidRPr="002E56B9">
              <w:rPr>
                <w:lang w:eastAsia="zh-CN"/>
              </w:rPr>
              <w:t>2Rx</w:t>
            </w:r>
          </w:p>
          <w:p w14:paraId="77E29FE6" w14:textId="77777777" w:rsidR="00A735B3" w:rsidRPr="002E56B9" w:rsidRDefault="00A735B3" w:rsidP="00560F48">
            <w:pPr>
              <w:pStyle w:val="TAL"/>
              <w:rPr>
                <w:lang w:eastAsia="zh-CN"/>
              </w:rPr>
            </w:pPr>
            <w:r w:rsidRPr="002E56B9">
              <w:rPr>
                <w:lang w:eastAsia="zh-CN"/>
              </w:rPr>
              <w:t>4Rx</w:t>
            </w:r>
          </w:p>
        </w:tc>
      </w:tr>
      <w:tr w:rsidR="00A735B3" w:rsidRPr="002E56B9" w14:paraId="608AEF5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E8874C" w14:textId="77777777" w:rsidR="00A735B3" w:rsidRPr="002E56B9" w:rsidRDefault="00A735B3" w:rsidP="00560F4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19B2F7F" w14:textId="77777777" w:rsidR="00A735B3" w:rsidRPr="002E56B9" w:rsidRDefault="00A735B3" w:rsidP="00560F4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97A0083"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298A8" w14:textId="77777777" w:rsidR="00A735B3" w:rsidRPr="002E56B9" w:rsidRDefault="00A735B3" w:rsidP="00560F4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2F570A3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92EFD9A" w14:textId="77777777" w:rsidR="00A735B3" w:rsidRPr="002E56B9" w:rsidRDefault="00A735B3"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C3C3D3" w14:textId="77777777" w:rsidR="00A735B3" w:rsidRPr="002E56B9" w:rsidRDefault="00A735B3" w:rsidP="00560F48">
            <w:pPr>
              <w:pStyle w:val="TAL"/>
              <w:rPr>
                <w:lang w:eastAsia="zh-CN"/>
              </w:rPr>
            </w:pPr>
            <w:r w:rsidRPr="002E56B9">
              <w:rPr>
                <w:lang w:eastAsia="zh-CN"/>
              </w:rPr>
              <w:t>2Rx</w:t>
            </w:r>
          </w:p>
          <w:p w14:paraId="233C6F6A" w14:textId="77777777" w:rsidR="00A735B3" w:rsidRPr="002E56B9" w:rsidRDefault="00A735B3" w:rsidP="00560F48">
            <w:pPr>
              <w:pStyle w:val="TAL"/>
              <w:rPr>
                <w:lang w:eastAsia="zh-CN"/>
              </w:rPr>
            </w:pPr>
            <w:r w:rsidRPr="002E56B9">
              <w:rPr>
                <w:lang w:eastAsia="zh-CN"/>
              </w:rPr>
              <w:t>4Rx</w:t>
            </w:r>
          </w:p>
        </w:tc>
      </w:tr>
      <w:tr w:rsidR="00A735B3" w:rsidRPr="002E56B9" w14:paraId="747037B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0D323A" w14:textId="77777777" w:rsidR="00A735B3" w:rsidRPr="002E56B9" w:rsidRDefault="00A735B3" w:rsidP="00560F4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4CAF71" w14:textId="77777777" w:rsidR="00A735B3" w:rsidRPr="002E56B9" w:rsidRDefault="00A735B3" w:rsidP="00560F4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F349C2"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616AC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4AED5A"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8055FC" w14:textId="77777777" w:rsidR="00A735B3" w:rsidRPr="002E56B9" w:rsidRDefault="00A735B3"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6F788A" w14:textId="77777777" w:rsidR="00A735B3" w:rsidRPr="002E56B9" w:rsidRDefault="00A735B3" w:rsidP="00560F48">
            <w:pPr>
              <w:pStyle w:val="TAL"/>
              <w:rPr>
                <w:b/>
                <w:lang w:eastAsia="zh-CN"/>
              </w:rPr>
            </w:pPr>
          </w:p>
        </w:tc>
      </w:tr>
      <w:tr w:rsidR="00A735B3" w:rsidRPr="002E56B9" w14:paraId="1988A8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0169C23" w14:textId="77777777" w:rsidR="00A735B3" w:rsidRPr="002E56B9" w:rsidRDefault="00A735B3" w:rsidP="00560F4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709BCB" w14:textId="77777777" w:rsidR="00A735B3" w:rsidRPr="002E56B9" w:rsidRDefault="00A735B3" w:rsidP="00560F4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15939C"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CCB1D8"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CF9412"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703FE5" w14:textId="77777777" w:rsidR="00A735B3" w:rsidRPr="002E56B9" w:rsidRDefault="00A735B3" w:rsidP="00560F48">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0075D" w14:textId="77777777" w:rsidR="00A735B3" w:rsidRPr="002E56B9" w:rsidRDefault="00A735B3" w:rsidP="00560F48">
            <w:pPr>
              <w:pStyle w:val="TAL"/>
              <w:rPr>
                <w:lang w:eastAsia="zh-CN"/>
              </w:rPr>
            </w:pPr>
            <w:r w:rsidRPr="002E56B9">
              <w:rPr>
                <w:lang w:eastAsia="zh-CN"/>
              </w:rPr>
              <w:t>2Rx</w:t>
            </w:r>
          </w:p>
          <w:p w14:paraId="2E374617" w14:textId="77777777" w:rsidR="00A735B3" w:rsidRPr="002E56B9" w:rsidRDefault="00A735B3" w:rsidP="00560F48">
            <w:pPr>
              <w:pStyle w:val="TAL"/>
              <w:rPr>
                <w:lang w:eastAsia="zh-CN"/>
              </w:rPr>
            </w:pPr>
            <w:r w:rsidRPr="002E56B9">
              <w:rPr>
                <w:lang w:eastAsia="zh-CN"/>
              </w:rPr>
              <w:t>4Rx</w:t>
            </w:r>
          </w:p>
        </w:tc>
      </w:tr>
      <w:tr w:rsidR="00A735B3" w:rsidRPr="002E56B9" w14:paraId="40BF6D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AC3DFB6" w14:textId="77777777" w:rsidR="00A735B3" w:rsidRPr="002E56B9" w:rsidRDefault="00A735B3" w:rsidP="00560F4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76A1B64" w14:textId="77777777" w:rsidR="00A735B3" w:rsidRPr="002E56B9" w:rsidRDefault="00A735B3" w:rsidP="00560F4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A98FBC"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FC1949"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62ADE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B67373" w14:textId="77777777" w:rsidR="00A735B3" w:rsidRPr="002E56B9" w:rsidRDefault="00A735B3" w:rsidP="00560F48">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77D846" w14:textId="77777777" w:rsidR="00A735B3" w:rsidRPr="002E56B9" w:rsidRDefault="00A735B3" w:rsidP="00560F48">
            <w:pPr>
              <w:pStyle w:val="TAL"/>
              <w:rPr>
                <w:lang w:eastAsia="zh-CN"/>
              </w:rPr>
            </w:pPr>
            <w:r w:rsidRPr="002E56B9">
              <w:rPr>
                <w:lang w:eastAsia="zh-CN"/>
              </w:rPr>
              <w:t>2Rx</w:t>
            </w:r>
          </w:p>
          <w:p w14:paraId="27B0B293" w14:textId="77777777" w:rsidR="00A735B3" w:rsidRPr="002E56B9" w:rsidRDefault="00A735B3" w:rsidP="00560F48">
            <w:pPr>
              <w:pStyle w:val="TAL"/>
              <w:rPr>
                <w:lang w:eastAsia="zh-CN"/>
              </w:rPr>
            </w:pPr>
            <w:r w:rsidRPr="002E56B9">
              <w:rPr>
                <w:lang w:eastAsia="zh-CN"/>
              </w:rPr>
              <w:t>4Rx</w:t>
            </w:r>
          </w:p>
        </w:tc>
      </w:tr>
      <w:tr w:rsidR="00A735B3" w:rsidRPr="002E56B9" w14:paraId="370CA3C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ACFCEEE" w14:textId="77777777" w:rsidR="00A735B3" w:rsidRPr="002E56B9" w:rsidRDefault="00A735B3" w:rsidP="00560F4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423249" w14:textId="77777777" w:rsidR="00A735B3" w:rsidRPr="002E56B9" w:rsidRDefault="00A735B3" w:rsidP="00560F4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9012B4"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2A6AB8"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4CDAD4"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3C385" w14:textId="77777777" w:rsidR="00A735B3" w:rsidRPr="002E56B9" w:rsidRDefault="00A735B3" w:rsidP="00560F48">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208A41" w14:textId="77777777" w:rsidR="00A735B3" w:rsidRPr="002E56B9" w:rsidRDefault="00A735B3" w:rsidP="00560F48">
            <w:pPr>
              <w:pStyle w:val="TAL"/>
              <w:rPr>
                <w:lang w:eastAsia="zh-CN"/>
              </w:rPr>
            </w:pPr>
            <w:r w:rsidRPr="002E56B9">
              <w:rPr>
                <w:lang w:eastAsia="zh-CN"/>
              </w:rPr>
              <w:t>2Rx</w:t>
            </w:r>
          </w:p>
          <w:p w14:paraId="1D64974A" w14:textId="77777777" w:rsidR="00A735B3" w:rsidRPr="002E56B9" w:rsidRDefault="00A735B3" w:rsidP="00560F48">
            <w:pPr>
              <w:pStyle w:val="TAL"/>
              <w:rPr>
                <w:lang w:eastAsia="zh-CN"/>
              </w:rPr>
            </w:pPr>
            <w:r w:rsidRPr="002E56B9">
              <w:rPr>
                <w:lang w:eastAsia="zh-CN"/>
              </w:rPr>
              <w:t>4Rx</w:t>
            </w:r>
          </w:p>
        </w:tc>
      </w:tr>
      <w:tr w:rsidR="00A735B3" w:rsidRPr="002E56B9" w14:paraId="3C68CC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AF42ECE" w14:textId="77777777" w:rsidR="00A735B3" w:rsidRPr="002E56B9" w:rsidRDefault="00A735B3" w:rsidP="00560F4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4B49E69" w14:textId="77777777" w:rsidR="00A735B3" w:rsidRPr="002E56B9" w:rsidRDefault="00A735B3" w:rsidP="00560F4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2DC224"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7DA810"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DA51E24"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822AFC" w14:textId="77777777" w:rsidR="00A735B3" w:rsidRPr="002E56B9" w:rsidRDefault="00A735B3" w:rsidP="00560F48">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7F292" w14:textId="77777777" w:rsidR="00A735B3" w:rsidRPr="002E56B9" w:rsidRDefault="00A735B3" w:rsidP="00560F48">
            <w:pPr>
              <w:pStyle w:val="TAL"/>
              <w:rPr>
                <w:lang w:eastAsia="zh-CN"/>
              </w:rPr>
            </w:pPr>
            <w:r w:rsidRPr="002E56B9">
              <w:rPr>
                <w:lang w:eastAsia="zh-CN"/>
              </w:rPr>
              <w:t>2Rx</w:t>
            </w:r>
          </w:p>
          <w:p w14:paraId="59E1899A" w14:textId="77777777" w:rsidR="00A735B3" w:rsidRPr="002E56B9" w:rsidRDefault="00A735B3" w:rsidP="00560F48">
            <w:pPr>
              <w:pStyle w:val="TAL"/>
              <w:rPr>
                <w:lang w:eastAsia="zh-CN"/>
              </w:rPr>
            </w:pPr>
            <w:r w:rsidRPr="002E56B9">
              <w:rPr>
                <w:lang w:eastAsia="zh-CN"/>
              </w:rPr>
              <w:t>4Rx</w:t>
            </w:r>
          </w:p>
        </w:tc>
      </w:tr>
      <w:tr w:rsidR="00A735B3" w:rsidRPr="002E56B9" w14:paraId="64072C6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798E56" w14:textId="77777777" w:rsidR="00A735B3" w:rsidRPr="002E56B9" w:rsidRDefault="00A735B3" w:rsidP="00560F4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563231" w14:textId="77777777" w:rsidR="00A735B3" w:rsidRPr="002E56B9" w:rsidRDefault="00A735B3" w:rsidP="00560F4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2D03714" w14:textId="77777777" w:rsidR="00A735B3" w:rsidRPr="002E56B9" w:rsidRDefault="00A735B3" w:rsidP="00560F4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8DDB35D" w14:textId="77777777" w:rsidR="00A735B3" w:rsidRPr="002E56B9" w:rsidRDefault="00A735B3" w:rsidP="00560F4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C36BA00" w14:textId="77777777" w:rsidR="00A735B3" w:rsidRPr="002E56B9" w:rsidRDefault="00A735B3"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8A59D9" w14:textId="77777777" w:rsidR="00A735B3" w:rsidRPr="002E56B9" w:rsidRDefault="00A735B3" w:rsidP="00560F48">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8A5ABCE" w14:textId="77777777" w:rsidR="00A735B3" w:rsidRPr="002E56B9" w:rsidRDefault="00A735B3" w:rsidP="00560F48">
            <w:pPr>
              <w:pStyle w:val="TAL"/>
              <w:rPr>
                <w:lang w:eastAsia="zh-CN"/>
              </w:rPr>
            </w:pPr>
            <w:r w:rsidRPr="002E56B9">
              <w:rPr>
                <w:lang w:eastAsia="zh-CN"/>
              </w:rPr>
              <w:t>2Rx</w:t>
            </w:r>
          </w:p>
          <w:p w14:paraId="16BCCCBD" w14:textId="77777777" w:rsidR="00A735B3" w:rsidRPr="002E56B9" w:rsidRDefault="00A735B3" w:rsidP="00560F48">
            <w:pPr>
              <w:pStyle w:val="TAL"/>
              <w:rPr>
                <w:lang w:eastAsia="zh-CN"/>
              </w:rPr>
            </w:pPr>
            <w:r w:rsidRPr="002E56B9">
              <w:rPr>
                <w:lang w:eastAsia="zh-CN"/>
              </w:rPr>
              <w:t>4Rx</w:t>
            </w:r>
          </w:p>
        </w:tc>
      </w:tr>
      <w:tr w:rsidR="00A735B3" w:rsidRPr="002E56B9" w14:paraId="7319050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F38AC" w14:textId="77777777" w:rsidR="00A735B3" w:rsidRPr="002E56B9" w:rsidRDefault="00A735B3" w:rsidP="00560F4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DDC60" w14:textId="77777777" w:rsidR="00A735B3" w:rsidRPr="002E56B9" w:rsidRDefault="00A735B3" w:rsidP="00560F4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C2A10"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69AD4"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FE89E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C9F41"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67FFF" w14:textId="77777777" w:rsidR="00A735B3" w:rsidRPr="002E56B9" w:rsidRDefault="00A735B3" w:rsidP="00560F48">
            <w:pPr>
              <w:pStyle w:val="TAL"/>
              <w:rPr>
                <w:b/>
                <w:lang w:eastAsia="zh-CN"/>
              </w:rPr>
            </w:pPr>
          </w:p>
        </w:tc>
      </w:tr>
      <w:tr w:rsidR="00A735B3" w:rsidRPr="002E56B9" w14:paraId="1827E1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1E2712D" w14:textId="77777777" w:rsidR="00A735B3" w:rsidRPr="002E56B9" w:rsidRDefault="00A735B3" w:rsidP="00560F4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71C959B" w14:textId="0F7EA830" w:rsidR="00A735B3" w:rsidRPr="002E56B9" w:rsidRDefault="00A735B3" w:rsidP="00560F4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A40F02"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0A64E" w14:textId="77777777" w:rsidR="00A735B3" w:rsidRPr="002E56B9" w:rsidRDefault="00A735B3" w:rsidP="00560F4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358CB71" w14:textId="77777777" w:rsidR="00A735B3" w:rsidRPr="002E56B9" w:rsidRDefault="00A735B3" w:rsidP="00560F4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0815E0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002FCC"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38365A02" w14:textId="77777777" w:rsidR="00A735B3" w:rsidRPr="002E56B9" w:rsidRDefault="00A735B3" w:rsidP="00560F48">
            <w:pPr>
              <w:pStyle w:val="TAL"/>
              <w:rPr>
                <w:lang w:eastAsia="zh-CN"/>
              </w:rPr>
            </w:pPr>
            <w:r w:rsidRPr="002E56B9">
              <w:rPr>
                <w:rFonts w:cs="Arial"/>
                <w:lang w:eastAsia="zh-CN"/>
              </w:rPr>
              <w:t>4Rx</w:t>
            </w:r>
          </w:p>
        </w:tc>
      </w:tr>
      <w:tr w:rsidR="00A735B3" w:rsidRPr="002E56B9" w14:paraId="3382DE7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D0AB492" w14:textId="77777777" w:rsidR="00A735B3" w:rsidRPr="002E56B9" w:rsidRDefault="00A735B3" w:rsidP="00560F4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EBE1A62" w14:textId="77777777" w:rsidR="00A735B3" w:rsidRPr="002E56B9" w:rsidRDefault="00A735B3" w:rsidP="00560F4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6F72B"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45171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93D1D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E59140" w14:textId="77777777" w:rsidR="00A735B3" w:rsidRPr="002E56B9" w:rsidRDefault="00A735B3"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0218EB" w14:textId="77777777" w:rsidR="00A735B3" w:rsidRPr="002E56B9" w:rsidRDefault="00A735B3" w:rsidP="00560F48">
            <w:pPr>
              <w:pStyle w:val="TAL"/>
              <w:rPr>
                <w:b/>
                <w:lang w:eastAsia="zh-CN"/>
              </w:rPr>
            </w:pPr>
          </w:p>
        </w:tc>
      </w:tr>
      <w:tr w:rsidR="00A735B3" w:rsidRPr="002E56B9" w14:paraId="06E315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E9CD9AA" w14:textId="77777777" w:rsidR="00A735B3" w:rsidRPr="002E56B9" w:rsidRDefault="00A735B3" w:rsidP="00560F48">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2571A36" w14:textId="77777777" w:rsidR="00A735B3" w:rsidRPr="002E56B9" w:rsidRDefault="00A735B3" w:rsidP="00560F4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956017"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793F6FF" w14:textId="77777777" w:rsidR="00A735B3" w:rsidRPr="002E56B9" w:rsidRDefault="00A735B3" w:rsidP="00560F4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27767A9"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9D092C3"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19B30E9"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49B02E0A" w14:textId="77777777" w:rsidR="00A735B3" w:rsidRPr="002E56B9" w:rsidRDefault="00A735B3" w:rsidP="00560F48">
            <w:pPr>
              <w:pStyle w:val="TAL"/>
              <w:rPr>
                <w:lang w:eastAsia="zh-CN"/>
              </w:rPr>
            </w:pPr>
            <w:r w:rsidRPr="002E56B9">
              <w:rPr>
                <w:rFonts w:cs="Arial"/>
                <w:lang w:eastAsia="zh-CN"/>
              </w:rPr>
              <w:t>4Rx</w:t>
            </w:r>
          </w:p>
        </w:tc>
      </w:tr>
      <w:tr w:rsidR="00A735B3" w:rsidRPr="002E56B9" w14:paraId="7A1A9F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0C9BBA3" w14:textId="77777777" w:rsidR="00A735B3" w:rsidRPr="002E56B9" w:rsidRDefault="00A735B3" w:rsidP="00560F4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6303095" w14:textId="77777777" w:rsidR="00A735B3" w:rsidRPr="002E56B9" w:rsidRDefault="00A735B3" w:rsidP="00560F4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C4B232"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1F521D9" w14:textId="77777777" w:rsidR="00A735B3" w:rsidRPr="002E56B9" w:rsidRDefault="00A735B3" w:rsidP="00560F4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4205B12" w14:textId="77777777" w:rsidR="00A735B3" w:rsidRPr="002E56B9" w:rsidRDefault="00A735B3"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52A831"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0B33CD"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76CEE456" w14:textId="77777777" w:rsidR="00A735B3" w:rsidRPr="002E56B9" w:rsidRDefault="00A735B3" w:rsidP="00560F48">
            <w:pPr>
              <w:pStyle w:val="TAL"/>
              <w:rPr>
                <w:lang w:eastAsia="zh-CN"/>
              </w:rPr>
            </w:pPr>
            <w:r w:rsidRPr="002E56B9">
              <w:rPr>
                <w:rFonts w:cs="Arial"/>
                <w:lang w:eastAsia="zh-CN"/>
              </w:rPr>
              <w:t>4Rx</w:t>
            </w:r>
          </w:p>
        </w:tc>
      </w:tr>
      <w:tr w:rsidR="00A735B3" w:rsidRPr="002E56B9" w14:paraId="1C1E864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A590C0F" w14:textId="77777777" w:rsidR="00A735B3" w:rsidRPr="002E56B9" w:rsidRDefault="00A735B3" w:rsidP="00560F4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309AC0" w14:textId="77777777" w:rsidR="00A735B3" w:rsidRPr="002E56B9" w:rsidRDefault="00A735B3" w:rsidP="00560F4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4ADA8E4"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5351774" w14:textId="77777777" w:rsidR="00A735B3" w:rsidRPr="002E56B9" w:rsidRDefault="00A735B3" w:rsidP="00560F4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0D1BB2C" w14:textId="77777777" w:rsidR="00A735B3" w:rsidRPr="002E56B9" w:rsidRDefault="00A735B3"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9064E8A"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1FFEFE1"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32A26C39" w14:textId="77777777" w:rsidR="00A735B3" w:rsidRPr="002E56B9" w:rsidRDefault="00A735B3" w:rsidP="00560F48">
            <w:pPr>
              <w:pStyle w:val="TAL"/>
              <w:rPr>
                <w:lang w:eastAsia="zh-CN"/>
              </w:rPr>
            </w:pPr>
            <w:r w:rsidRPr="002E56B9">
              <w:rPr>
                <w:rFonts w:cs="Arial"/>
                <w:lang w:eastAsia="zh-CN"/>
              </w:rPr>
              <w:t>4Rx</w:t>
            </w:r>
          </w:p>
        </w:tc>
      </w:tr>
      <w:tr w:rsidR="00A735B3" w:rsidRPr="002E56B9" w14:paraId="5210C96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0F9EC" w14:textId="77777777" w:rsidR="00A735B3" w:rsidRPr="002E56B9" w:rsidRDefault="00A735B3" w:rsidP="00560F4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50C72C" w14:textId="77777777" w:rsidR="00A735B3" w:rsidRPr="002E56B9" w:rsidRDefault="00A735B3" w:rsidP="00560F4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F5C72A"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66A7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FAA7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AFFB5"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8074E1" w14:textId="77777777" w:rsidR="00A735B3" w:rsidRPr="002E56B9" w:rsidRDefault="00A735B3" w:rsidP="00560F48">
            <w:pPr>
              <w:pStyle w:val="TAL"/>
              <w:rPr>
                <w:b/>
                <w:lang w:eastAsia="zh-CN"/>
              </w:rPr>
            </w:pPr>
          </w:p>
        </w:tc>
      </w:tr>
      <w:tr w:rsidR="00A735B3" w:rsidRPr="002E56B9" w14:paraId="079835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90C7E2A" w14:textId="77777777" w:rsidR="00A735B3" w:rsidRPr="002E56B9" w:rsidRDefault="00A735B3" w:rsidP="00560F4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F50FF1B" w14:textId="0906F409" w:rsidR="00A735B3" w:rsidRPr="002E56B9" w:rsidRDefault="00A735B3" w:rsidP="00560F4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1576D3A"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2060950" w14:textId="77777777" w:rsidR="00A735B3" w:rsidRPr="002E56B9" w:rsidRDefault="00A735B3" w:rsidP="00560F4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A0013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5BF82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AFB51" w14:textId="77777777" w:rsidR="00A735B3" w:rsidRPr="002E56B9" w:rsidRDefault="00A735B3" w:rsidP="00560F48">
            <w:pPr>
              <w:pStyle w:val="TAL"/>
              <w:rPr>
                <w:lang w:eastAsia="zh-CN"/>
              </w:rPr>
            </w:pPr>
          </w:p>
        </w:tc>
      </w:tr>
      <w:tr w:rsidR="00A735B3" w:rsidRPr="002E56B9" w14:paraId="0123E5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FEEEE" w14:textId="77777777" w:rsidR="00A735B3" w:rsidRPr="002E56B9" w:rsidRDefault="00A735B3" w:rsidP="00560F4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E0504" w14:textId="77777777" w:rsidR="00A735B3" w:rsidRPr="002E56B9" w:rsidRDefault="00A735B3" w:rsidP="00560F4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33B4E"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6D270"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3E7E1"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B390BC"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448A6" w14:textId="77777777" w:rsidR="00A735B3" w:rsidRPr="002E56B9" w:rsidRDefault="00A735B3" w:rsidP="00560F48">
            <w:pPr>
              <w:pStyle w:val="TAL"/>
              <w:rPr>
                <w:b/>
                <w:lang w:eastAsia="zh-CN"/>
              </w:rPr>
            </w:pPr>
          </w:p>
        </w:tc>
      </w:tr>
      <w:tr w:rsidR="00A735B3" w:rsidRPr="002E56B9" w14:paraId="447462E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2E9109" w14:textId="77777777" w:rsidR="00A735B3" w:rsidRPr="002E56B9" w:rsidRDefault="00A735B3" w:rsidP="00560F4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A7EDDC9" w14:textId="77777777" w:rsidR="00A735B3" w:rsidRPr="002E56B9" w:rsidRDefault="00A735B3" w:rsidP="00560F4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00F5352"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C2877" w14:textId="77777777" w:rsidR="00A735B3" w:rsidRPr="002E56B9" w:rsidRDefault="00A735B3" w:rsidP="00560F4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2A90F23" w14:textId="77777777" w:rsidR="00A735B3" w:rsidRPr="002E56B9" w:rsidRDefault="00A735B3" w:rsidP="00560F4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AB6642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2C9C49" w14:textId="77777777" w:rsidR="00A735B3" w:rsidRPr="002E56B9" w:rsidRDefault="00A735B3" w:rsidP="00560F48">
            <w:pPr>
              <w:pStyle w:val="TAL"/>
              <w:rPr>
                <w:lang w:eastAsia="zh-CN"/>
              </w:rPr>
            </w:pPr>
          </w:p>
        </w:tc>
      </w:tr>
      <w:tr w:rsidR="00A735B3" w:rsidRPr="002E56B9" w14:paraId="4AC970D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0021AB8" w14:textId="77777777" w:rsidR="00A735B3" w:rsidRPr="002E56B9" w:rsidRDefault="00A735B3" w:rsidP="00560F4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7DB8A" w14:textId="77777777" w:rsidR="00A735B3" w:rsidRPr="002E56B9" w:rsidRDefault="00A735B3" w:rsidP="00560F4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F6AE" w14:textId="77777777" w:rsidR="00A735B3" w:rsidRPr="002E56B9" w:rsidRDefault="00A735B3" w:rsidP="00560F4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2D37DE" w14:textId="77777777" w:rsidR="00A735B3" w:rsidRPr="002E56B9" w:rsidRDefault="00A735B3" w:rsidP="00560F4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481" w14:textId="77777777" w:rsidR="00A735B3" w:rsidRPr="002E56B9" w:rsidRDefault="00A735B3" w:rsidP="00560F4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62F12" w14:textId="77777777" w:rsidR="00A735B3" w:rsidRPr="002E56B9" w:rsidRDefault="00A735B3" w:rsidP="00560F4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18A6F3" w14:textId="77777777" w:rsidR="00A735B3" w:rsidRPr="002E56B9" w:rsidRDefault="00A735B3" w:rsidP="00560F48">
            <w:pPr>
              <w:pStyle w:val="TAL"/>
              <w:rPr>
                <w:b/>
                <w:bCs/>
                <w:lang w:eastAsia="zh-CN"/>
              </w:rPr>
            </w:pPr>
          </w:p>
        </w:tc>
      </w:tr>
      <w:tr w:rsidR="00A735B3" w:rsidRPr="002E56B9" w14:paraId="30BEE4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FB13FE" w14:textId="77777777" w:rsidR="00A735B3" w:rsidRPr="002E56B9" w:rsidRDefault="00A735B3" w:rsidP="00560F4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373AC4FA" w14:textId="77777777" w:rsidR="00A735B3" w:rsidRPr="002E56B9" w:rsidRDefault="00A735B3" w:rsidP="00560F4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4A36C28" w14:textId="77777777" w:rsidR="00A735B3" w:rsidRPr="002E56B9" w:rsidRDefault="00A735B3"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79235B" w14:textId="77777777" w:rsidR="00A735B3" w:rsidRPr="002E56B9" w:rsidRDefault="00A735B3" w:rsidP="00560F4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E4E3851" w14:textId="77777777" w:rsidR="00A735B3" w:rsidRPr="002E56B9" w:rsidRDefault="00A735B3" w:rsidP="00560F4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9D368C0" w14:textId="6ACCB264"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5E6641D3" w14:textId="77777777" w:rsidR="00A735B3" w:rsidRPr="002E56B9" w:rsidRDefault="00A735B3" w:rsidP="00560F48">
            <w:pPr>
              <w:pStyle w:val="TAL"/>
            </w:pPr>
            <w:r w:rsidRPr="002E56B9">
              <w:t>2Rx</w:t>
            </w:r>
          </w:p>
          <w:p w14:paraId="13F81EB6" w14:textId="77777777" w:rsidR="00A735B3" w:rsidRPr="002E56B9" w:rsidRDefault="00A735B3" w:rsidP="00560F48">
            <w:pPr>
              <w:pStyle w:val="TAL"/>
            </w:pPr>
            <w:r w:rsidRPr="002E56B9">
              <w:t>4Rx</w:t>
            </w:r>
          </w:p>
        </w:tc>
      </w:tr>
      <w:tr w:rsidR="00A735B3" w:rsidRPr="002E56B9" w14:paraId="344679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652535B" w14:textId="77777777" w:rsidR="00A735B3" w:rsidRPr="002E56B9" w:rsidRDefault="00A735B3" w:rsidP="00560F48">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3F54A000" w14:textId="77777777" w:rsidR="00A735B3" w:rsidRPr="002E56B9" w:rsidRDefault="00A735B3" w:rsidP="00560F4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8B06F4" w14:textId="77777777" w:rsidR="00A735B3" w:rsidRPr="002E56B9" w:rsidRDefault="00A735B3"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968825" w14:textId="77777777" w:rsidR="00A735B3" w:rsidRPr="002E56B9" w:rsidRDefault="00A735B3" w:rsidP="00560F4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65F1D48C" w14:textId="77777777" w:rsidR="00A735B3" w:rsidRPr="002E56B9" w:rsidRDefault="00A735B3" w:rsidP="00560F4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73E84A" w14:textId="49E49E3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3EA301CD" w14:textId="77777777" w:rsidR="00A735B3" w:rsidRPr="002E56B9" w:rsidRDefault="00A735B3" w:rsidP="00560F48">
            <w:pPr>
              <w:pStyle w:val="TAL"/>
            </w:pPr>
            <w:r w:rsidRPr="002E56B9">
              <w:t>2Rx</w:t>
            </w:r>
          </w:p>
          <w:p w14:paraId="0E88E1AE" w14:textId="77777777" w:rsidR="00A735B3" w:rsidRPr="002E56B9" w:rsidRDefault="00A735B3" w:rsidP="00560F48">
            <w:pPr>
              <w:pStyle w:val="TAL"/>
            </w:pPr>
            <w:r w:rsidRPr="002E56B9">
              <w:t>4Rx</w:t>
            </w:r>
          </w:p>
        </w:tc>
      </w:tr>
      <w:tr w:rsidR="00A735B3" w:rsidRPr="002E56B9" w14:paraId="2B450F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A73A97" w14:textId="77777777" w:rsidR="00A735B3" w:rsidRPr="002E56B9" w:rsidRDefault="00A735B3" w:rsidP="00560F4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07F6342" w14:textId="77777777" w:rsidR="00A735B3" w:rsidRPr="002E56B9" w:rsidRDefault="00A735B3" w:rsidP="00560F4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0FC1DA" w14:textId="77777777" w:rsidR="00A735B3" w:rsidRPr="002E56B9" w:rsidRDefault="00A735B3" w:rsidP="00560F4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CB118" w14:textId="77777777" w:rsidR="00A735B3" w:rsidRPr="002E56B9" w:rsidRDefault="00A735B3" w:rsidP="00560F4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2CAF2" w14:textId="77777777" w:rsidR="00A735B3" w:rsidRPr="002E56B9" w:rsidRDefault="00A735B3" w:rsidP="00560F4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08EF6" w14:textId="77777777" w:rsidR="00A735B3" w:rsidRPr="002E56B9" w:rsidRDefault="00A735B3" w:rsidP="00560F4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966AF" w14:textId="77777777" w:rsidR="00A735B3" w:rsidRPr="002E56B9" w:rsidRDefault="00A735B3" w:rsidP="00560F48">
            <w:pPr>
              <w:keepNext/>
              <w:keepLines/>
              <w:spacing w:after="0"/>
              <w:rPr>
                <w:rFonts w:ascii="Arial" w:hAnsi="Arial"/>
                <w:b/>
                <w:sz w:val="18"/>
                <w:lang w:eastAsia="zh-CN"/>
              </w:rPr>
            </w:pPr>
          </w:p>
        </w:tc>
      </w:tr>
      <w:tr w:rsidR="00A735B3" w:rsidRPr="002E56B9" w14:paraId="0764277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81EF51"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C6AA93"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AB36D"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12375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E1B6C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2EF180" w14:textId="62966F6E" w:rsidR="00A735B3" w:rsidRPr="002E56B9" w:rsidRDefault="00A735B3"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F38E4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46A6C86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5ED87B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4AAB3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98270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1E8958"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87BF3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BFC7C5"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5FB725" w14:textId="403DCBCB" w:rsidR="00A735B3" w:rsidRPr="002E56B9" w:rsidRDefault="00A735B3"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01D38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B1D51D0"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2EAB7B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199A9D"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4D3C9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1B737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29253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85CDC1"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333AF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A8F2B"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D03323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3D49753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B2496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B772B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B90FC7"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9F26B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9C7FF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E5DF9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BFEB9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07BEC99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746CDAD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35989" w14:textId="77777777" w:rsidR="00A735B3" w:rsidRPr="002E56B9" w:rsidRDefault="00A735B3" w:rsidP="00560F4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52EB555" w14:textId="77777777" w:rsidR="00A735B3" w:rsidRPr="002E56B9" w:rsidRDefault="00A735B3" w:rsidP="00560F4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F728A"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A1138" w14:textId="77777777" w:rsidR="00A735B3" w:rsidRPr="002E56B9" w:rsidRDefault="00A735B3" w:rsidP="00560F4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435934"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1DAC9"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32204" w14:textId="77777777" w:rsidR="00A735B3" w:rsidRPr="002E56B9" w:rsidRDefault="00A735B3" w:rsidP="00560F48">
            <w:pPr>
              <w:pStyle w:val="TAL"/>
              <w:rPr>
                <w:lang w:eastAsia="zh-CN"/>
              </w:rPr>
            </w:pPr>
          </w:p>
        </w:tc>
      </w:tr>
      <w:tr w:rsidR="00A735B3" w:rsidRPr="002E56B9" w14:paraId="44135958" w14:textId="77777777" w:rsidTr="00560F48">
        <w:trPr>
          <w:jc w:val="center"/>
        </w:trPr>
        <w:tc>
          <w:tcPr>
            <w:tcW w:w="1171" w:type="dxa"/>
            <w:vMerge w:val="restart"/>
            <w:tcBorders>
              <w:top w:val="single" w:sz="4" w:space="0" w:color="auto"/>
              <w:left w:val="single" w:sz="4" w:space="0" w:color="auto"/>
              <w:right w:val="single" w:sz="4" w:space="0" w:color="auto"/>
            </w:tcBorders>
            <w:shd w:val="clear" w:color="auto" w:fill="auto"/>
          </w:tcPr>
          <w:p w14:paraId="0F14D083" w14:textId="77777777" w:rsidR="00A735B3" w:rsidRPr="002E56B9" w:rsidRDefault="00A735B3" w:rsidP="00560F4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2C8FFA0C" w14:textId="1DBFF5C0" w:rsidR="00A735B3" w:rsidRPr="002E56B9" w:rsidRDefault="00A735B3" w:rsidP="00560F4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786AA3"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9FC59B" w14:textId="77777777" w:rsidR="00A735B3" w:rsidRPr="002E56B9" w:rsidRDefault="00A735B3" w:rsidP="00560F4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CB5B5" w14:textId="77777777" w:rsidR="00A735B3" w:rsidRPr="002E56B9" w:rsidRDefault="00A735B3" w:rsidP="00560F4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83B7E5" w14:textId="77777777" w:rsidR="00A735B3" w:rsidRPr="002E56B9" w:rsidRDefault="00A735B3" w:rsidP="00560F48">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32AF8B" w14:textId="77777777" w:rsidR="00A735B3" w:rsidRPr="002E56B9" w:rsidRDefault="00A735B3" w:rsidP="00560F48">
            <w:pPr>
              <w:pStyle w:val="TAL"/>
              <w:rPr>
                <w:lang w:eastAsia="zh-CN"/>
              </w:rPr>
            </w:pPr>
            <w:r w:rsidRPr="002E56B9">
              <w:rPr>
                <w:lang w:eastAsia="zh-CN"/>
              </w:rPr>
              <w:t>2Rx</w:t>
            </w:r>
          </w:p>
          <w:p w14:paraId="1C856228" w14:textId="77777777" w:rsidR="00A735B3" w:rsidRPr="002E56B9" w:rsidRDefault="00A735B3" w:rsidP="00560F48">
            <w:pPr>
              <w:pStyle w:val="TAL"/>
              <w:rPr>
                <w:lang w:eastAsia="zh-CN"/>
              </w:rPr>
            </w:pPr>
            <w:r w:rsidRPr="002E56B9">
              <w:rPr>
                <w:lang w:eastAsia="zh-CN"/>
              </w:rPr>
              <w:t>4Rx</w:t>
            </w:r>
          </w:p>
        </w:tc>
      </w:tr>
      <w:tr w:rsidR="00A735B3" w:rsidRPr="002E56B9" w14:paraId="17E2542A" w14:textId="77777777" w:rsidTr="00560F48">
        <w:trPr>
          <w:jc w:val="center"/>
        </w:trPr>
        <w:tc>
          <w:tcPr>
            <w:tcW w:w="1171" w:type="dxa"/>
            <w:vMerge/>
            <w:tcBorders>
              <w:left w:val="single" w:sz="4" w:space="0" w:color="auto"/>
              <w:bottom w:val="single" w:sz="4" w:space="0" w:color="auto"/>
              <w:right w:val="single" w:sz="4" w:space="0" w:color="auto"/>
            </w:tcBorders>
            <w:shd w:val="clear" w:color="auto" w:fill="auto"/>
          </w:tcPr>
          <w:p w14:paraId="35576361" w14:textId="77777777" w:rsidR="00A735B3" w:rsidRPr="002E56B9" w:rsidRDefault="00A735B3"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48C54FB" w14:textId="77777777" w:rsidR="00A735B3" w:rsidRPr="002E56B9" w:rsidRDefault="00A735B3"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6A50BBB"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BFEA29" w14:textId="77777777" w:rsidR="00A735B3" w:rsidRPr="002E56B9" w:rsidRDefault="00A735B3" w:rsidP="00560F4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870FF2" w14:textId="77777777" w:rsidR="00A735B3" w:rsidRPr="002E56B9" w:rsidRDefault="00A735B3" w:rsidP="00560F4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7B83B8" w14:textId="77777777" w:rsidR="00A735B3" w:rsidRPr="002E56B9" w:rsidRDefault="00A735B3" w:rsidP="00560F48">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78E449" w14:textId="77777777" w:rsidR="00A735B3" w:rsidRPr="002E56B9" w:rsidRDefault="00A735B3" w:rsidP="00560F48">
            <w:pPr>
              <w:pStyle w:val="TAL"/>
              <w:rPr>
                <w:lang w:eastAsia="zh-CN"/>
              </w:rPr>
            </w:pPr>
            <w:r w:rsidRPr="002E56B9">
              <w:rPr>
                <w:lang w:eastAsia="zh-CN"/>
              </w:rPr>
              <w:t>2Rx</w:t>
            </w:r>
          </w:p>
          <w:p w14:paraId="2EDAB86F" w14:textId="77777777" w:rsidR="00A735B3" w:rsidRPr="002E56B9" w:rsidRDefault="00A735B3" w:rsidP="00560F48">
            <w:pPr>
              <w:pStyle w:val="TAL"/>
              <w:rPr>
                <w:lang w:eastAsia="zh-CN"/>
              </w:rPr>
            </w:pPr>
            <w:r w:rsidRPr="002E56B9">
              <w:rPr>
                <w:lang w:eastAsia="zh-CN"/>
              </w:rPr>
              <w:t>4Rx</w:t>
            </w:r>
          </w:p>
        </w:tc>
      </w:tr>
      <w:tr w:rsidR="00A735B3" w:rsidRPr="002E56B9" w14:paraId="5789348D" w14:textId="77777777" w:rsidTr="00560F48">
        <w:trPr>
          <w:jc w:val="center"/>
        </w:trPr>
        <w:tc>
          <w:tcPr>
            <w:tcW w:w="1171" w:type="dxa"/>
            <w:vMerge w:val="restart"/>
            <w:tcBorders>
              <w:left w:val="single" w:sz="4" w:space="0" w:color="auto"/>
              <w:right w:val="single" w:sz="4" w:space="0" w:color="auto"/>
            </w:tcBorders>
            <w:shd w:val="clear" w:color="auto" w:fill="auto"/>
          </w:tcPr>
          <w:p w14:paraId="60C3A0EE" w14:textId="77777777" w:rsidR="00A735B3" w:rsidRPr="002E56B9" w:rsidRDefault="00A735B3" w:rsidP="00560F4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C01A3DA" w14:textId="684399C5" w:rsidR="00A735B3" w:rsidRPr="002E56B9" w:rsidRDefault="00A735B3" w:rsidP="00560F4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5F7B06B"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37EAFD" w14:textId="77777777" w:rsidR="00A735B3" w:rsidRPr="002E56B9" w:rsidRDefault="00A735B3" w:rsidP="00560F4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3EB7F7" w14:textId="77777777" w:rsidR="00A735B3" w:rsidRPr="002E56B9" w:rsidRDefault="00A735B3" w:rsidP="00560F4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244038" w14:textId="77777777" w:rsidR="00A735B3" w:rsidRPr="002E56B9" w:rsidRDefault="00A735B3"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C074BD" w14:textId="77777777" w:rsidR="00A735B3" w:rsidRPr="002E56B9" w:rsidRDefault="00A735B3" w:rsidP="00560F48">
            <w:pPr>
              <w:pStyle w:val="TAL"/>
              <w:rPr>
                <w:lang w:eastAsia="zh-CN"/>
              </w:rPr>
            </w:pPr>
            <w:r w:rsidRPr="002E56B9">
              <w:rPr>
                <w:lang w:eastAsia="zh-CN"/>
              </w:rPr>
              <w:t>2Rx</w:t>
            </w:r>
          </w:p>
          <w:p w14:paraId="464B730B" w14:textId="77777777" w:rsidR="00A735B3" w:rsidRPr="002E56B9" w:rsidRDefault="00A735B3" w:rsidP="00560F48">
            <w:pPr>
              <w:pStyle w:val="TAL"/>
              <w:rPr>
                <w:lang w:eastAsia="zh-CN"/>
              </w:rPr>
            </w:pPr>
            <w:r w:rsidRPr="002E56B9">
              <w:rPr>
                <w:lang w:eastAsia="zh-CN"/>
              </w:rPr>
              <w:t>4Rx</w:t>
            </w:r>
          </w:p>
        </w:tc>
      </w:tr>
      <w:tr w:rsidR="00A735B3" w:rsidRPr="002E56B9" w14:paraId="1268172C" w14:textId="77777777" w:rsidTr="00560F48">
        <w:trPr>
          <w:jc w:val="center"/>
        </w:trPr>
        <w:tc>
          <w:tcPr>
            <w:tcW w:w="1171" w:type="dxa"/>
            <w:vMerge/>
            <w:tcBorders>
              <w:left w:val="single" w:sz="4" w:space="0" w:color="auto"/>
              <w:bottom w:val="single" w:sz="4" w:space="0" w:color="auto"/>
              <w:right w:val="single" w:sz="4" w:space="0" w:color="auto"/>
            </w:tcBorders>
            <w:shd w:val="clear" w:color="auto" w:fill="auto"/>
          </w:tcPr>
          <w:p w14:paraId="45B1F0F8" w14:textId="77777777" w:rsidR="00A735B3" w:rsidRPr="002E56B9" w:rsidRDefault="00A735B3"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763B93" w14:textId="77777777" w:rsidR="00A735B3" w:rsidRPr="002E56B9" w:rsidRDefault="00A735B3"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0D85C4F"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59F75F" w14:textId="77777777" w:rsidR="00A735B3" w:rsidRPr="002E56B9" w:rsidRDefault="00A735B3" w:rsidP="00560F4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73EBF4" w14:textId="77777777" w:rsidR="00A735B3" w:rsidRPr="002E56B9" w:rsidRDefault="00A735B3" w:rsidP="00560F4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2FAD75" w14:textId="77777777" w:rsidR="00A735B3" w:rsidRPr="002E56B9" w:rsidRDefault="00A735B3"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1E35BA" w14:textId="77777777" w:rsidR="00A735B3" w:rsidRPr="002E56B9" w:rsidRDefault="00A735B3" w:rsidP="00560F48">
            <w:pPr>
              <w:pStyle w:val="TAL"/>
              <w:rPr>
                <w:lang w:eastAsia="zh-CN"/>
              </w:rPr>
            </w:pPr>
            <w:r w:rsidRPr="002E56B9">
              <w:rPr>
                <w:lang w:eastAsia="zh-CN"/>
              </w:rPr>
              <w:t>2Rx</w:t>
            </w:r>
          </w:p>
          <w:p w14:paraId="20FFDA58" w14:textId="77777777" w:rsidR="00A735B3" w:rsidRPr="002E56B9" w:rsidRDefault="00A735B3" w:rsidP="00560F48">
            <w:pPr>
              <w:pStyle w:val="TAL"/>
              <w:rPr>
                <w:lang w:eastAsia="zh-CN"/>
              </w:rPr>
            </w:pPr>
            <w:r w:rsidRPr="002E56B9">
              <w:rPr>
                <w:lang w:eastAsia="zh-CN"/>
              </w:rPr>
              <w:t>4Rx</w:t>
            </w:r>
          </w:p>
        </w:tc>
      </w:tr>
      <w:tr w:rsidR="00A735B3" w:rsidRPr="002E56B9" w14:paraId="13D1DC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4DA51D" w14:textId="77777777" w:rsidR="00A735B3" w:rsidRPr="002E56B9" w:rsidRDefault="00A735B3" w:rsidP="00560F4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C410DE" w14:textId="046EFE4D" w:rsidR="00A735B3" w:rsidRPr="002E56B9" w:rsidRDefault="00A735B3" w:rsidP="00560F4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C7EB7D"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A20842" w14:textId="77777777" w:rsidR="00A735B3" w:rsidRPr="002E56B9" w:rsidRDefault="00A735B3" w:rsidP="00560F4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238A64" w14:textId="77777777" w:rsidR="00A735B3" w:rsidRPr="002E56B9" w:rsidRDefault="00A735B3" w:rsidP="00560F4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8103E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80A6FD" w14:textId="77777777" w:rsidR="00A735B3" w:rsidRPr="002E56B9" w:rsidRDefault="00A735B3" w:rsidP="00560F48">
            <w:pPr>
              <w:pStyle w:val="TAL"/>
              <w:rPr>
                <w:lang w:eastAsia="zh-CN"/>
              </w:rPr>
            </w:pPr>
            <w:r w:rsidRPr="002E56B9">
              <w:rPr>
                <w:lang w:eastAsia="zh-CN"/>
              </w:rPr>
              <w:t>2Rx</w:t>
            </w:r>
          </w:p>
          <w:p w14:paraId="46931678" w14:textId="77777777" w:rsidR="00A735B3" w:rsidRPr="002E56B9" w:rsidRDefault="00A735B3" w:rsidP="00560F48">
            <w:pPr>
              <w:pStyle w:val="TAL"/>
              <w:rPr>
                <w:lang w:eastAsia="zh-CN"/>
              </w:rPr>
            </w:pPr>
            <w:r w:rsidRPr="002E56B9">
              <w:rPr>
                <w:lang w:eastAsia="zh-CN"/>
              </w:rPr>
              <w:t>4Rx</w:t>
            </w:r>
          </w:p>
        </w:tc>
      </w:tr>
      <w:tr w:rsidR="00A735B3" w:rsidRPr="002E56B9" w14:paraId="53867A2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FC4BBC" w14:textId="77777777" w:rsidR="00A735B3" w:rsidRPr="002E56B9" w:rsidRDefault="00A735B3" w:rsidP="00560F4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F25121" w14:textId="77777777" w:rsidR="00A735B3" w:rsidRPr="002E56B9" w:rsidRDefault="00A735B3" w:rsidP="00560F48">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1F0CC6"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9BABB" w14:textId="77777777" w:rsidR="00A735B3" w:rsidRPr="002E56B9" w:rsidRDefault="00A735B3" w:rsidP="00560F4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BD779D" w14:textId="77777777" w:rsidR="00A735B3" w:rsidRPr="002E56B9" w:rsidRDefault="00A735B3" w:rsidP="00560F4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A2C08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052CE" w14:textId="77777777" w:rsidR="00A735B3" w:rsidRPr="002E56B9" w:rsidRDefault="00A735B3" w:rsidP="00560F48">
            <w:pPr>
              <w:pStyle w:val="TAL"/>
              <w:rPr>
                <w:lang w:eastAsia="zh-CN"/>
              </w:rPr>
            </w:pPr>
            <w:r w:rsidRPr="002E56B9">
              <w:rPr>
                <w:lang w:eastAsia="zh-CN"/>
              </w:rPr>
              <w:t>2Rx</w:t>
            </w:r>
          </w:p>
          <w:p w14:paraId="65359448" w14:textId="77777777" w:rsidR="00A735B3" w:rsidRPr="002E56B9" w:rsidRDefault="00A735B3" w:rsidP="00560F48">
            <w:pPr>
              <w:pStyle w:val="TAL"/>
              <w:rPr>
                <w:lang w:eastAsia="zh-CN"/>
              </w:rPr>
            </w:pPr>
            <w:r w:rsidRPr="002E56B9">
              <w:rPr>
                <w:lang w:eastAsia="zh-CN"/>
              </w:rPr>
              <w:t>4Rx</w:t>
            </w:r>
          </w:p>
        </w:tc>
      </w:tr>
      <w:tr w:rsidR="00A735B3" w:rsidRPr="002E56B9" w14:paraId="7B0B3D9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81402" w14:textId="77777777" w:rsidR="00A735B3" w:rsidRPr="002E56B9" w:rsidRDefault="00A735B3" w:rsidP="00560F4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490A0" w14:textId="77777777" w:rsidR="00A735B3" w:rsidRPr="002E56B9" w:rsidRDefault="00A735B3" w:rsidP="00560F4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D4CA6" w14:textId="77777777" w:rsidR="00A735B3" w:rsidRPr="002E56B9" w:rsidRDefault="00A735B3"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26655" w14:textId="77777777" w:rsidR="00A735B3" w:rsidRPr="002E56B9" w:rsidRDefault="00A735B3"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7F2E"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7D94E"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87E1E" w14:textId="77777777" w:rsidR="00A735B3" w:rsidRPr="002E56B9" w:rsidRDefault="00A735B3" w:rsidP="00560F48">
            <w:pPr>
              <w:pStyle w:val="TAL"/>
              <w:rPr>
                <w:lang w:eastAsia="zh-CN"/>
              </w:rPr>
            </w:pPr>
          </w:p>
        </w:tc>
      </w:tr>
      <w:tr w:rsidR="00A735B3" w:rsidRPr="002E56B9" w14:paraId="08BA15F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947551F" w14:textId="77777777" w:rsidR="00A735B3" w:rsidRPr="002E56B9" w:rsidRDefault="00A735B3" w:rsidP="00560F4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099832B" w14:textId="77777777" w:rsidR="00A735B3" w:rsidRPr="002E56B9" w:rsidRDefault="00A735B3" w:rsidP="00560F4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C49DAAB" w14:textId="77777777" w:rsidR="00A735B3" w:rsidRPr="002E56B9" w:rsidRDefault="00A735B3" w:rsidP="00560F4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6A7FE" w14:textId="77777777" w:rsidR="00A735B3" w:rsidRPr="002E56B9" w:rsidRDefault="00A735B3" w:rsidP="00560F4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F7774E5"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4CC42D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2C2CA9" w14:textId="77777777" w:rsidR="00A735B3" w:rsidRPr="002E56B9" w:rsidRDefault="00A735B3" w:rsidP="00560F48">
            <w:pPr>
              <w:pStyle w:val="TAL"/>
              <w:rPr>
                <w:lang w:eastAsia="zh-CN"/>
              </w:rPr>
            </w:pPr>
            <w:r w:rsidRPr="002E56B9">
              <w:rPr>
                <w:lang w:eastAsia="zh-CN"/>
              </w:rPr>
              <w:t>2Rx</w:t>
            </w:r>
          </w:p>
        </w:tc>
      </w:tr>
      <w:tr w:rsidR="00A735B3" w:rsidRPr="002E56B9" w14:paraId="291B419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F5B4" w14:textId="77777777" w:rsidR="00A735B3" w:rsidRPr="002E56B9" w:rsidRDefault="00A735B3" w:rsidP="00560F4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EB15" w14:textId="77777777" w:rsidR="00A735B3" w:rsidRPr="002E56B9" w:rsidRDefault="00A735B3" w:rsidP="00560F4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65A9" w14:textId="77777777" w:rsidR="00A735B3" w:rsidRPr="002E56B9" w:rsidRDefault="00A735B3"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E6D9" w14:textId="77777777" w:rsidR="00A735B3" w:rsidRPr="002E56B9" w:rsidRDefault="00A735B3"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06BF"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A726"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4DDF" w14:textId="77777777" w:rsidR="00A735B3" w:rsidRPr="002E56B9" w:rsidRDefault="00A735B3" w:rsidP="00560F48">
            <w:pPr>
              <w:pStyle w:val="TAL"/>
              <w:rPr>
                <w:lang w:eastAsia="zh-CN"/>
              </w:rPr>
            </w:pPr>
          </w:p>
        </w:tc>
      </w:tr>
      <w:tr w:rsidR="00A735B3" w:rsidRPr="002E56B9" w14:paraId="6D4E5C4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5B05F67" w14:textId="77777777" w:rsidR="00A735B3" w:rsidRPr="002E56B9" w:rsidRDefault="00A735B3" w:rsidP="00560F4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A48BD93" w14:textId="77777777" w:rsidR="00A735B3" w:rsidRPr="002E56B9" w:rsidRDefault="00A735B3" w:rsidP="00560F4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39D6AFF" w14:textId="77777777" w:rsidR="00A735B3" w:rsidRPr="002E56B9" w:rsidRDefault="00A735B3" w:rsidP="00560F4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91E9421" w14:textId="77777777" w:rsidR="00A735B3" w:rsidRPr="002E56B9" w:rsidRDefault="00A735B3" w:rsidP="00560F4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5256125"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60CBA4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524C85" w14:textId="77777777" w:rsidR="00A735B3" w:rsidRPr="002E56B9" w:rsidRDefault="00A735B3" w:rsidP="00560F48">
            <w:pPr>
              <w:pStyle w:val="TAL"/>
              <w:rPr>
                <w:lang w:eastAsia="zh-CN"/>
              </w:rPr>
            </w:pPr>
            <w:r w:rsidRPr="002E56B9">
              <w:rPr>
                <w:lang w:eastAsia="zh-CN"/>
              </w:rPr>
              <w:t>2Rx</w:t>
            </w:r>
          </w:p>
        </w:tc>
      </w:tr>
      <w:tr w:rsidR="00A735B3" w:rsidRPr="002E56B9" w14:paraId="2E68ADC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751C8" w14:textId="77777777" w:rsidR="00A735B3" w:rsidRPr="002E56B9" w:rsidRDefault="00A735B3" w:rsidP="00560F4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4949D6" w14:textId="77777777" w:rsidR="00A735B3" w:rsidRPr="002E56B9" w:rsidRDefault="00A735B3" w:rsidP="00560F4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26B0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1F5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D56F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DA796"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E2C9E9" w14:textId="77777777" w:rsidR="00A735B3" w:rsidRPr="002E56B9" w:rsidRDefault="00A735B3" w:rsidP="00560F48">
            <w:pPr>
              <w:pStyle w:val="TAL"/>
              <w:rPr>
                <w:b/>
                <w:lang w:eastAsia="zh-CN"/>
              </w:rPr>
            </w:pPr>
          </w:p>
        </w:tc>
      </w:tr>
      <w:tr w:rsidR="00A735B3" w:rsidRPr="002E56B9" w14:paraId="74D83F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DEE712" w14:textId="77777777" w:rsidR="00A735B3" w:rsidRPr="002E56B9" w:rsidRDefault="00A735B3" w:rsidP="00560F4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4DD6" w14:textId="77777777" w:rsidR="00A735B3" w:rsidRPr="002E56B9" w:rsidRDefault="00A735B3" w:rsidP="00560F4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DDAD9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5A9429"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2C53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8453B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BE4E0" w14:textId="77777777" w:rsidR="00A735B3" w:rsidRPr="002E56B9" w:rsidRDefault="00A735B3" w:rsidP="00560F48">
            <w:pPr>
              <w:pStyle w:val="TAL"/>
              <w:rPr>
                <w:b/>
                <w:lang w:eastAsia="zh-CN"/>
              </w:rPr>
            </w:pPr>
          </w:p>
        </w:tc>
      </w:tr>
      <w:tr w:rsidR="00A735B3" w:rsidRPr="002E56B9" w14:paraId="7620E7F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1AB15C" w14:textId="77777777" w:rsidR="00A735B3" w:rsidRPr="002E56B9" w:rsidRDefault="00A735B3" w:rsidP="00560F4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2ECF7" w14:textId="77777777" w:rsidR="00A735B3" w:rsidRPr="002E56B9" w:rsidRDefault="00A735B3"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991B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F7754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B7BFD"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06629"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C1727" w14:textId="77777777" w:rsidR="00A735B3" w:rsidRPr="002E56B9" w:rsidRDefault="00A735B3" w:rsidP="00560F48">
            <w:pPr>
              <w:pStyle w:val="TAL"/>
              <w:rPr>
                <w:b/>
                <w:lang w:eastAsia="zh-CN"/>
              </w:rPr>
            </w:pPr>
          </w:p>
        </w:tc>
      </w:tr>
      <w:tr w:rsidR="00A735B3" w:rsidRPr="002E56B9" w14:paraId="1D38D1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70D749" w14:textId="77777777" w:rsidR="00A735B3" w:rsidRPr="002E56B9" w:rsidRDefault="00A735B3" w:rsidP="00560F48">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6EFFE774" w14:textId="77777777" w:rsidR="00A735B3" w:rsidRPr="002E56B9" w:rsidRDefault="00A735B3" w:rsidP="00560F4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F487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6C233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F1BD1" w14:textId="77777777" w:rsidR="00A735B3" w:rsidRPr="002E56B9" w:rsidRDefault="00A735B3" w:rsidP="00560F48">
            <w:pPr>
              <w:pStyle w:val="TAL"/>
              <w:rPr>
                <w:lang w:eastAsia="zh-CN"/>
              </w:rPr>
            </w:pPr>
            <w:bookmarkStart w:id="163"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63"/>
          </w:p>
        </w:tc>
        <w:tc>
          <w:tcPr>
            <w:tcW w:w="2078" w:type="dxa"/>
            <w:tcBorders>
              <w:top w:val="single" w:sz="4" w:space="0" w:color="auto"/>
              <w:left w:val="single" w:sz="4" w:space="0" w:color="auto"/>
              <w:bottom w:val="single" w:sz="4" w:space="0" w:color="auto"/>
              <w:right w:val="single" w:sz="4" w:space="0" w:color="auto"/>
            </w:tcBorders>
          </w:tcPr>
          <w:p w14:paraId="442AF4EC" w14:textId="77777777" w:rsidR="00A735B3" w:rsidRPr="002E56B9" w:rsidRDefault="00A735B3" w:rsidP="00560F48">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2CCF6" w14:textId="77777777" w:rsidR="00A735B3" w:rsidRPr="002E56B9" w:rsidRDefault="00A735B3" w:rsidP="00560F48">
            <w:pPr>
              <w:pStyle w:val="TAL"/>
              <w:rPr>
                <w:lang w:eastAsia="zh-CN"/>
              </w:rPr>
            </w:pPr>
            <w:r w:rsidRPr="002E56B9">
              <w:rPr>
                <w:lang w:eastAsia="zh-CN"/>
              </w:rPr>
              <w:t>2Rx</w:t>
            </w:r>
          </w:p>
          <w:p w14:paraId="697DE14A" w14:textId="77777777" w:rsidR="00A735B3" w:rsidRPr="002E56B9" w:rsidRDefault="00A735B3" w:rsidP="00560F48">
            <w:pPr>
              <w:pStyle w:val="TAL"/>
              <w:rPr>
                <w:lang w:eastAsia="zh-CN"/>
              </w:rPr>
            </w:pPr>
            <w:r w:rsidRPr="002E56B9">
              <w:rPr>
                <w:lang w:eastAsia="zh-CN"/>
              </w:rPr>
              <w:t>4Rx</w:t>
            </w:r>
          </w:p>
        </w:tc>
      </w:tr>
      <w:tr w:rsidR="00A735B3" w:rsidRPr="002E56B9" w14:paraId="24E797B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CE45EF" w14:textId="77777777" w:rsidR="00A735B3" w:rsidRPr="002E56B9" w:rsidRDefault="00A735B3" w:rsidP="00560F4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F5DA9C2" w14:textId="77777777" w:rsidR="00A735B3" w:rsidRPr="002E56B9" w:rsidRDefault="00A735B3" w:rsidP="00560F4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463957"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28B7C"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DD5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2D94D" w14:textId="77777777" w:rsidR="00A735B3" w:rsidRPr="002E56B9" w:rsidRDefault="00A735B3" w:rsidP="00560F48">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712C0" w14:textId="77777777" w:rsidR="00A735B3" w:rsidRPr="002E56B9" w:rsidRDefault="00A735B3" w:rsidP="00560F48">
            <w:pPr>
              <w:pStyle w:val="TAL"/>
              <w:rPr>
                <w:lang w:eastAsia="zh-CN"/>
              </w:rPr>
            </w:pPr>
            <w:r w:rsidRPr="002E56B9">
              <w:rPr>
                <w:lang w:eastAsia="zh-CN"/>
              </w:rPr>
              <w:t>2Rx</w:t>
            </w:r>
          </w:p>
          <w:p w14:paraId="036716F0" w14:textId="77777777" w:rsidR="00A735B3" w:rsidRPr="002E56B9" w:rsidRDefault="00A735B3" w:rsidP="00560F48">
            <w:pPr>
              <w:pStyle w:val="TAL"/>
              <w:rPr>
                <w:lang w:eastAsia="zh-CN"/>
              </w:rPr>
            </w:pPr>
            <w:r w:rsidRPr="002E56B9">
              <w:rPr>
                <w:lang w:eastAsia="zh-CN"/>
              </w:rPr>
              <w:t>4Rx</w:t>
            </w:r>
          </w:p>
        </w:tc>
      </w:tr>
      <w:tr w:rsidR="00A735B3" w:rsidRPr="002E56B9" w14:paraId="512269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4B0A8" w14:textId="77777777" w:rsidR="00A735B3" w:rsidRPr="002E56B9" w:rsidRDefault="00A735B3" w:rsidP="00560F4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EA0110" w14:textId="77777777" w:rsidR="00A735B3" w:rsidRPr="002E56B9" w:rsidRDefault="00A735B3" w:rsidP="00560F4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7891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3461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F4E189"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CFDF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6D0BB" w14:textId="77777777" w:rsidR="00A735B3" w:rsidRPr="002E56B9" w:rsidRDefault="00A735B3" w:rsidP="00560F48">
            <w:pPr>
              <w:pStyle w:val="TAL"/>
              <w:rPr>
                <w:b/>
                <w:lang w:eastAsia="zh-CN"/>
              </w:rPr>
            </w:pPr>
          </w:p>
        </w:tc>
      </w:tr>
      <w:tr w:rsidR="00A735B3" w:rsidRPr="002E56B9" w14:paraId="22C02E9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029DBFC" w14:textId="77777777" w:rsidR="00A735B3" w:rsidRPr="002E56B9" w:rsidRDefault="00A735B3" w:rsidP="00560F4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E916F5" w14:textId="77777777" w:rsidR="00A735B3" w:rsidRPr="002E56B9" w:rsidRDefault="00A735B3" w:rsidP="00560F4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2288A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030E0"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BFD78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CC4FE" w14:textId="77777777" w:rsidR="00A735B3" w:rsidRPr="002E56B9" w:rsidRDefault="00A735B3" w:rsidP="00560F48">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DE016A" w14:textId="77777777" w:rsidR="00A735B3" w:rsidRPr="002E56B9" w:rsidRDefault="00A735B3" w:rsidP="00560F48">
            <w:pPr>
              <w:pStyle w:val="TAL"/>
              <w:rPr>
                <w:lang w:eastAsia="zh-CN"/>
              </w:rPr>
            </w:pPr>
            <w:r w:rsidRPr="002E56B9">
              <w:rPr>
                <w:lang w:eastAsia="zh-CN"/>
              </w:rPr>
              <w:t>2Rx</w:t>
            </w:r>
          </w:p>
          <w:p w14:paraId="78E921BC" w14:textId="77777777" w:rsidR="00A735B3" w:rsidRPr="002E56B9" w:rsidRDefault="00A735B3" w:rsidP="00560F48">
            <w:pPr>
              <w:pStyle w:val="TAL"/>
              <w:rPr>
                <w:lang w:eastAsia="zh-CN"/>
              </w:rPr>
            </w:pPr>
            <w:r w:rsidRPr="002E56B9">
              <w:rPr>
                <w:lang w:eastAsia="zh-CN"/>
              </w:rPr>
              <w:t>4Rx</w:t>
            </w:r>
          </w:p>
        </w:tc>
      </w:tr>
      <w:tr w:rsidR="00A735B3" w:rsidRPr="002E56B9" w14:paraId="45D5CE4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C85C74" w14:textId="77777777" w:rsidR="00A735B3" w:rsidRPr="002E56B9" w:rsidRDefault="00A735B3" w:rsidP="00560F4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E8FA2CF" w14:textId="77777777" w:rsidR="00A735B3" w:rsidRPr="002E56B9" w:rsidRDefault="00A735B3" w:rsidP="00560F4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5C2C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E357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86FD8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B86328" w14:textId="77777777" w:rsidR="00A735B3" w:rsidRPr="002E56B9" w:rsidRDefault="00A735B3" w:rsidP="00560F48">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C0C3D5" w14:textId="77777777" w:rsidR="00A735B3" w:rsidRPr="002E56B9" w:rsidRDefault="00A735B3" w:rsidP="00560F48">
            <w:pPr>
              <w:pStyle w:val="TAL"/>
              <w:rPr>
                <w:lang w:eastAsia="zh-CN"/>
              </w:rPr>
            </w:pPr>
            <w:r w:rsidRPr="002E56B9">
              <w:rPr>
                <w:lang w:eastAsia="zh-CN"/>
              </w:rPr>
              <w:t>2Rx</w:t>
            </w:r>
          </w:p>
          <w:p w14:paraId="1D25951A" w14:textId="77777777" w:rsidR="00A735B3" w:rsidRPr="002E56B9" w:rsidRDefault="00A735B3" w:rsidP="00560F48">
            <w:pPr>
              <w:pStyle w:val="TAL"/>
              <w:rPr>
                <w:lang w:eastAsia="zh-CN"/>
              </w:rPr>
            </w:pPr>
            <w:r w:rsidRPr="002E56B9">
              <w:rPr>
                <w:lang w:eastAsia="zh-CN"/>
              </w:rPr>
              <w:t>4Rx</w:t>
            </w:r>
          </w:p>
        </w:tc>
      </w:tr>
      <w:tr w:rsidR="00A735B3" w:rsidRPr="002E56B9" w14:paraId="4D72A33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58413B" w14:textId="77777777" w:rsidR="00A735B3" w:rsidRPr="002E56B9" w:rsidRDefault="00A735B3" w:rsidP="00560F4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CB456E" w14:textId="77777777" w:rsidR="00A735B3" w:rsidRPr="002E56B9" w:rsidRDefault="00A735B3" w:rsidP="00560F4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3745C"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3E0B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17B1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CFA2E"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67490" w14:textId="77777777" w:rsidR="00A735B3" w:rsidRPr="002E56B9" w:rsidRDefault="00A735B3" w:rsidP="00560F48">
            <w:pPr>
              <w:pStyle w:val="TAL"/>
              <w:rPr>
                <w:b/>
                <w:lang w:eastAsia="zh-CN"/>
              </w:rPr>
            </w:pPr>
          </w:p>
        </w:tc>
      </w:tr>
      <w:tr w:rsidR="00A735B3" w:rsidRPr="002E56B9" w14:paraId="6965174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EBA688" w14:textId="77777777" w:rsidR="00A735B3" w:rsidRPr="002E56B9" w:rsidRDefault="00A735B3" w:rsidP="00560F4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860826E" w14:textId="77777777" w:rsidR="00A735B3" w:rsidRPr="002E56B9" w:rsidRDefault="00A735B3" w:rsidP="00560F4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787353"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D2E4A" w14:textId="77777777" w:rsidR="00A735B3" w:rsidRPr="002E56B9" w:rsidRDefault="00A735B3"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59F8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5E54C" w14:textId="77777777" w:rsidR="00A735B3" w:rsidRPr="002E56B9" w:rsidRDefault="00A735B3" w:rsidP="00560F48">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8A539F" w14:textId="77777777" w:rsidR="00A735B3" w:rsidRPr="002E56B9" w:rsidRDefault="00A735B3" w:rsidP="00560F48">
            <w:pPr>
              <w:pStyle w:val="TAL"/>
              <w:rPr>
                <w:lang w:eastAsia="zh-CN"/>
              </w:rPr>
            </w:pPr>
            <w:r w:rsidRPr="002E56B9">
              <w:rPr>
                <w:lang w:eastAsia="zh-CN"/>
              </w:rPr>
              <w:t>2Rx</w:t>
            </w:r>
          </w:p>
          <w:p w14:paraId="34B6F1C0" w14:textId="77777777" w:rsidR="00A735B3" w:rsidRPr="002E56B9" w:rsidRDefault="00A735B3" w:rsidP="00560F48">
            <w:pPr>
              <w:pStyle w:val="TAL"/>
              <w:rPr>
                <w:lang w:eastAsia="zh-CN"/>
              </w:rPr>
            </w:pPr>
            <w:r w:rsidRPr="002E56B9">
              <w:rPr>
                <w:lang w:eastAsia="zh-CN"/>
              </w:rPr>
              <w:t>4Rx</w:t>
            </w:r>
          </w:p>
        </w:tc>
      </w:tr>
      <w:tr w:rsidR="00A735B3" w:rsidRPr="002E56B9" w14:paraId="69E4EB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3C1341" w14:textId="77777777" w:rsidR="00A735B3" w:rsidRPr="002E56B9" w:rsidRDefault="00A735B3" w:rsidP="00560F4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9BB917C" w14:textId="77777777" w:rsidR="00A735B3" w:rsidRPr="002E56B9" w:rsidRDefault="00A735B3" w:rsidP="00560F4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18F7"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CF8A2F" w14:textId="77777777" w:rsidR="00A735B3" w:rsidRPr="002E56B9" w:rsidRDefault="00A735B3"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F4E75F"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5CE721" w14:textId="77777777" w:rsidR="00A735B3" w:rsidRPr="002E56B9" w:rsidRDefault="00A735B3" w:rsidP="00560F48">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1B98A1" w14:textId="77777777" w:rsidR="00A735B3" w:rsidRPr="002E56B9" w:rsidRDefault="00A735B3" w:rsidP="00560F48">
            <w:pPr>
              <w:pStyle w:val="TAL"/>
              <w:rPr>
                <w:lang w:eastAsia="zh-CN"/>
              </w:rPr>
            </w:pPr>
            <w:r w:rsidRPr="002E56B9">
              <w:rPr>
                <w:lang w:eastAsia="zh-CN"/>
              </w:rPr>
              <w:t>2Rx</w:t>
            </w:r>
          </w:p>
          <w:p w14:paraId="56BB48CE" w14:textId="77777777" w:rsidR="00A735B3" w:rsidRPr="002E56B9" w:rsidRDefault="00A735B3" w:rsidP="00560F48">
            <w:pPr>
              <w:pStyle w:val="TAL"/>
              <w:rPr>
                <w:lang w:eastAsia="zh-CN"/>
              </w:rPr>
            </w:pPr>
            <w:r w:rsidRPr="002E56B9">
              <w:rPr>
                <w:lang w:eastAsia="zh-CN"/>
              </w:rPr>
              <w:t>4Rx</w:t>
            </w:r>
          </w:p>
        </w:tc>
      </w:tr>
      <w:tr w:rsidR="00A735B3" w:rsidRPr="002E56B9" w14:paraId="2218C5A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E2A0BE6" w14:textId="77777777" w:rsidR="00A735B3" w:rsidRPr="002E56B9" w:rsidRDefault="00A735B3" w:rsidP="00560F4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173DF5" w14:textId="77777777" w:rsidR="00A735B3" w:rsidRPr="002E56B9" w:rsidRDefault="00A735B3" w:rsidP="00560F4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B0E42D"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E7C13"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AA3B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69F62" w14:textId="77777777" w:rsidR="00A735B3" w:rsidRPr="002E56B9" w:rsidRDefault="00A735B3" w:rsidP="00560F48">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4386" w14:textId="77777777" w:rsidR="00A735B3" w:rsidRPr="002E56B9" w:rsidRDefault="00A735B3" w:rsidP="00560F48">
            <w:pPr>
              <w:pStyle w:val="TAL"/>
              <w:rPr>
                <w:lang w:eastAsia="zh-CN"/>
              </w:rPr>
            </w:pPr>
            <w:r w:rsidRPr="002E56B9">
              <w:rPr>
                <w:lang w:eastAsia="zh-CN"/>
              </w:rPr>
              <w:t>2Rx</w:t>
            </w:r>
          </w:p>
          <w:p w14:paraId="67F44C1C" w14:textId="77777777" w:rsidR="00A735B3" w:rsidRPr="002E56B9" w:rsidRDefault="00A735B3" w:rsidP="00560F48">
            <w:pPr>
              <w:pStyle w:val="TAL"/>
              <w:rPr>
                <w:lang w:eastAsia="zh-CN"/>
              </w:rPr>
            </w:pPr>
            <w:r w:rsidRPr="002E56B9">
              <w:rPr>
                <w:lang w:eastAsia="zh-CN"/>
              </w:rPr>
              <w:t>4Rx</w:t>
            </w:r>
          </w:p>
        </w:tc>
      </w:tr>
      <w:tr w:rsidR="00A735B3" w:rsidRPr="002E56B9" w14:paraId="14A3083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4998D" w14:textId="77777777" w:rsidR="00A735B3" w:rsidRPr="002E56B9" w:rsidRDefault="00A735B3" w:rsidP="00560F4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7AEE" w14:textId="77777777" w:rsidR="00A735B3" w:rsidRPr="002E56B9" w:rsidRDefault="00A735B3" w:rsidP="00560F4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6FEBF3"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BBD444"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CB32CE"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68FDA7"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D7AA09" w14:textId="77777777" w:rsidR="00A735B3" w:rsidRPr="002E56B9" w:rsidRDefault="00A735B3" w:rsidP="00560F48">
            <w:pPr>
              <w:pStyle w:val="TAL"/>
              <w:rPr>
                <w:b/>
                <w:lang w:eastAsia="zh-CN"/>
              </w:rPr>
            </w:pPr>
          </w:p>
        </w:tc>
      </w:tr>
      <w:tr w:rsidR="00A735B3" w:rsidRPr="002E56B9" w14:paraId="45F00AA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D7F03DD" w14:textId="77777777" w:rsidR="00A735B3" w:rsidRPr="002E56B9" w:rsidRDefault="00A735B3" w:rsidP="00560F4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425FB" w14:textId="77777777" w:rsidR="00A735B3" w:rsidRPr="002E56B9" w:rsidRDefault="00A735B3" w:rsidP="00560F4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F1C8D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335A6" w14:textId="77777777" w:rsidR="00A735B3" w:rsidRPr="002E56B9" w:rsidRDefault="00A735B3"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1E151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81B1F71" w14:textId="77777777" w:rsidR="00A735B3" w:rsidRPr="002E56B9" w:rsidRDefault="00A735B3" w:rsidP="00560F48">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20C0B" w14:textId="77777777" w:rsidR="00A735B3" w:rsidRPr="002E56B9" w:rsidRDefault="00A735B3" w:rsidP="00560F48">
            <w:pPr>
              <w:pStyle w:val="TAL"/>
              <w:rPr>
                <w:lang w:eastAsia="zh-CN"/>
              </w:rPr>
            </w:pPr>
            <w:r w:rsidRPr="002E56B9">
              <w:rPr>
                <w:lang w:eastAsia="zh-CN"/>
              </w:rPr>
              <w:t>2Rx</w:t>
            </w:r>
          </w:p>
          <w:p w14:paraId="34E4BB3E" w14:textId="77777777" w:rsidR="00A735B3" w:rsidRPr="002E56B9" w:rsidRDefault="00A735B3" w:rsidP="00560F48">
            <w:pPr>
              <w:pStyle w:val="TAL"/>
              <w:rPr>
                <w:lang w:eastAsia="zh-CN"/>
              </w:rPr>
            </w:pPr>
            <w:r w:rsidRPr="002E56B9">
              <w:rPr>
                <w:lang w:eastAsia="zh-CN"/>
              </w:rPr>
              <w:t>4Rx</w:t>
            </w:r>
          </w:p>
        </w:tc>
      </w:tr>
      <w:tr w:rsidR="00A735B3" w:rsidRPr="002E56B9" w14:paraId="2FFD59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D63776" w14:textId="77777777" w:rsidR="00A735B3" w:rsidRPr="002E56B9" w:rsidRDefault="00A735B3" w:rsidP="00560F48">
            <w:pPr>
              <w:pStyle w:val="TAL"/>
            </w:pPr>
            <w:r w:rsidRPr="002E56B9">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491A6E94" w14:textId="77777777" w:rsidR="00A735B3" w:rsidRPr="002E56B9" w:rsidRDefault="00A735B3" w:rsidP="00560F4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10ECE6"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CF1D2" w14:textId="77777777" w:rsidR="00A735B3" w:rsidRPr="002E56B9" w:rsidRDefault="00A735B3"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DCF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5EA6A68" w14:textId="77777777" w:rsidR="00A735B3" w:rsidRPr="002E56B9" w:rsidRDefault="00A735B3" w:rsidP="00560F48">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011BF5" w14:textId="77777777" w:rsidR="00A735B3" w:rsidRPr="002E56B9" w:rsidRDefault="00A735B3" w:rsidP="00560F48">
            <w:pPr>
              <w:pStyle w:val="TAL"/>
              <w:rPr>
                <w:lang w:eastAsia="zh-CN"/>
              </w:rPr>
            </w:pPr>
            <w:r w:rsidRPr="002E56B9">
              <w:rPr>
                <w:lang w:eastAsia="zh-CN"/>
              </w:rPr>
              <w:t>2Rx</w:t>
            </w:r>
          </w:p>
          <w:p w14:paraId="6E9A495D" w14:textId="77777777" w:rsidR="00A735B3" w:rsidRPr="002E56B9" w:rsidRDefault="00A735B3" w:rsidP="00560F48">
            <w:pPr>
              <w:pStyle w:val="TAL"/>
              <w:rPr>
                <w:lang w:eastAsia="zh-CN"/>
              </w:rPr>
            </w:pPr>
            <w:r w:rsidRPr="002E56B9">
              <w:rPr>
                <w:lang w:eastAsia="zh-CN"/>
              </w:rPr>
              <w:t>4Rx</w:t>
            </w:r>
          </w:p>
        </w:tc>
      </w:tr>
      <w:tr w:rsidR="00A735B3" w:rsidRPr="002E56B9" w14:paraId="53BC202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5702E6C" w14:textId="77777777" w:rsidR="00A735B3" w:rsidRPr="002E56B9" w:rsidRDefault="00A735B3" w:rsidP="00560F4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BB19DBB" w14:textId="77777777" w:rsidR="00A735B3" w:rsidRPr="002E56B9" w:rsidRDefault="00A735B3" w:rsidP="00560F4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FCE720"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B8872" w14:textId="77777777" w:rsidR="00A735B3" w:rsidRPr="002E56B9" w:rsidRDefault="00A735B3" w:rsidP="00560F4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EE64B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B9302" w14:textId="77777777" w:rsidR="00A735B3" w:rsidRPr="002E56B9" w:rsidRDefault="00A735B3" w:rsidP="00560F48">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3803B" w14:textId="77777777" w:rsidR="00A735B3" w:rsidRPr="002E56B9" w:rsidRDefault="00A735B3" w:rsidP="00560F48">
            <w:pPr>
              <w:pStyle w:val="TAL"/>
              <w:rPr>
                <w:lang w:eastAsia="zh-CN"/>
              </w:rPr>
            </w:pPr>
            <w:r w:rsidRPr="002E56B9">
              <w:rPr>
                <w:lang w:eastAsia="zh-CN"/>
              </w:rPr>
              <w:t>2Rx</w:t>
            </w:r>
          </w:p>
          <w:p w14:paraId="013B1C5F" w14:textId="77777777" w:rsidR="00A735B3" w:rsidRPr="002E56B9" w:rsidRDefault="00A735B3" w:rsidP="00560F48">
            <w:pPr>
              <w:pStyle w:val="TAL"/>
              <w:rPr>
                <w:lang w:eastAsia="zh-CN"/>
              </w:rPr>
            </w:pPr>
            <w:r w:rsidRPr="002E56B9">
              <w:rPr>
                <w:lang w:eastAsia="zh-CN"/>
              </w:rPr>
              <w:t>4Rx</w:t>
            </w:r>
          </w:p>
        </w:tc>
      </w:tr>
      <w:tr w:rsidR="00A735B3" w:rsidRPr="002E56B9" w14:paraId="217078A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B8357" w14:textId="77777777" w:rsidR="00A735B3" w:rsidRPr="002E56B9" w:rsidRDefault="00A735B3" w:rsidP="00560F4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5A84DC" w14:textId="77777777" w:rsidR="00A735B3" w:rsidRPr="002E56B9" w:rsidRDefault="00A735B3" w:rsidP="00560F4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7C743"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9418ED"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8D0FCA"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3B477"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F0B48" w14:textId="77777777" w:rsidR="00A735B3" w:rsidRPr="002E56B9" w:rsidRDefault="00A735B3" w:rsidP="00560F48">
            <w:pPr>
              <w:pStyle w:val="TAL"/>
              <w:rPr>
                <w:b/>
                <w:lang w:eastAsia="zh-CN"/>
              </w:rPr>
            </w:pPr>
          </w:p>
        </w:tc>
      </w:tr>
      <w:tr w:rsidR="00A735B3" w:rsidRPr="002E56B9" w14:paraId="07023C8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2D1CB60" w14:textId="77777777" w:rsidR="00A735B3" w:rsidRPr="002E56B9" w:rsidRDefault="00A735B3" w:rsidP="00560F48">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57415DC" w14:textId="311E7A62" w:rsidR="00A735B3" w:rsidRPr="002E56B9" w:rsidRDefault="00A735B3" w:rsidP="00560F4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77A006"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42A679"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F954D0"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37813D" w14:textId="77777777" w:rsidR="00A735B3" w:rsidRPr="002E56B9" w:rsidRDefault="00A735B3" w:rsidP="00560F48">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5B431" w14:textId="77777777" w:rsidR="00A735B3" w:rsidRPr="002E56B9" w:rsidRDefault="00A735B3" w:rsidP="00560F48">
            <w:pPr>
              <w:pStyle w:val="TAL"/>
              <w:rPr>
                <w:lang w:eastAsia="zh-CN"/>
              </w:rPr>
            </w:pPr>
            <w:r w:rsidRPr="002E56B9">
              <w:rPr>
                <w:lang w:eastAsia="zh-CN"/>
              </w:rPr>
              <w:t>2Rx</w:t>
            </w:r>
          </w:p>
          <w:p w14:paraId="34BE63AA" w14:textId="77777777" w:rsidR="00A735B3" w:rsidRPr="002E56B9" w:rsidRDefault="00A735B3" w:rsidP="00560F48">
            <w:pPr>
              <w:pStyle w:val="TAL"/>
              <w:rPr>
                <w:lang w:eastAsia="zh-CN"/>
              </w:rPr>
            </w:pPr>
            <w:r w:rsidRPr="002E56B9">
              <w:rPr>
                <w:lang w:eastAsia="zh-CN"/>
              </w:rPr>
              <w:t>4Rx</w:t>
            </w:r>
          </w:p>
        </w:tc>
      </w:tr>
      <w:tr w:rsidR="00A735B3" w:rsidRPr="002E56B9" w14:paraId="5485302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BD83990" w14:textId="77777777" w:rsidR="00A735B3" w:rsidRPr="002E56B9" w:rsidRDefault="00A735B3" w:rsidP="00560F4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125508F" w14:textId="7949D418" w:rsidR="00A735B3" w:rsidRPr="002E56B9" w:rsidRDefault="00A735B3" w:rsidP="00560F4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0528A"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B7B1B"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6EA821"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34D45B" w14:textId="77777777" w:rsidR="00A735B3" w:rsidRPr="002E56B9" w:rsidRDefault="00A735B3" w:rsidP="00560F48">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C35CC8" w14:textId="77777777" w:rsidR="00A735B3" w:rsidRPr="002E56B9" w:rsidRDefault="00A735B3" w:rsidP="00560F48">
            <w:pPr>
              <w:pStyle w:val="TAL"/>
              <w:rPr>
                <w:lang w:eastAsia="zh-CN"/>
              </w:rPr>
            </w:pPr>
            <w:r w:rsidRPr="002E56B9">
              <w:rPr>
                <w:lang w:eastAsia="zh-CN"/>
              </w:rPr>
              <w:t>2Rx</w:t>
            </w:r>
          </w:p>
          <w:p w14:paraId="1FCB4790" w14:textId="77777777" w:rsidR="00A735B3" w:rsidRPr="002E56B9" w:rsidRDefault="00A735B3" w:rsidP="00560F48">
            <w:pPr>
              <w:pStyle w:val="TAL"/>
              <w:rPr>
                <w:lang w:eastAsia="zh-CN"/>
              </w:rPr>
            </w:pPr>
            <w:r w:rsidRPr="002E56B9">
              <w:rPr>
                <w:lang w:eastAsia="zh-CN"/>
              </w:rPr>
              <w:t>4Rx</w:t>
            </w:r>
          </w:p>
        </w:tc>
      </w:tr>
      <w:tr w:rsidR="00A735B3" w:rsidRPr="002E56B9" w14:paraId="2BAFAB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4956E5D" w14:textId="77777777" w:rsidR="00A735B3" w:rsidRPr="002E56B9" w:rsidRDefault="00A735B3" w:rsidP="00560F4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3B7949E" w14:textId="205A9C66" w:rsidR="00A735B3" w:rsidRPr="002E56B9" w:rsidRDefault="00A735B3" w:rsidP="00560F4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CD3907"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1B443"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3D256A"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D11A64" w14:textId="77777777" w:rsidR="00A735B3" w:rsidRPr="002E56B9" w:rsidRDefault="00A735B3" w:rsidP="00560F48">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EE4F5B" w14:textId="77777777" w:rsidR="00A735B3" w:rsidRPr="002E56B9" w:rsidRDefault="00A735B3" w:rsidP="00560F48">
            <w:pPr>
              <w:pStyle w:val="TAL"/>
              <w:rPr>
                <w:lang w:eastAsia="zh-CN"/>
              </w:rPr>
            </w:pPr>
            <w:r w:rsidRPr="002E56B9">
              <w:rPr>
                <w:lang w:eastAsia="zh-CN"/>
              </w:rPr>
              <w:t>2Rx</w:t>
            </w:r>
          </w:p>
          <w:p w14:paraId="2F675EE1" w14:textId="77777777" w:rsidR="00A735B3" w:rsidRPr="002E56B9" w:rsidRDefault="00A735B3" w:rsidP="00560F48">
            <w:pPr>
              <w:pStyle w:val="TAL"/>
              <w:rPr>
                <w:lang w:eastAsia="zh-CN"/>
              </w:rPr>
            </w:pPr>
            <w:r w:rsidRPr="002E56B9">
              <w:rPr>
                <w:lang w:eastAsia="zh-CN"/>
              </w:rPr>
              <w:t>4Rx</w:t>
            </w:r>
          </w:p>
        </w:tc>
      </w:tr>
      <w:tr w:rsidR="00A735B3" w:rsidRPr="002E56B9" w14:paraId="6577D9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D4B0FA6" w14:textId="77777777" w:rsidR="00A735B3" w:rsidRPr="002E56B9" w:rsidRDefault="00A735B3" w:rsidP="00560F4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13A41E03" w14:textId="4F2EBC50" w:rsidR="00A735B3" w:rsidRPr="002E56B9" w:rsidRDefault="00A735B3" w:rsidP="00560F4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20103D"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BC202"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EBC5D"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D1C5F" w14:textId="77777777" w:rsidR="00A735B3" w:rsidRPr="002E56B9" w:rsidRDefault="00A735B3" w:rsidP="00560F48">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F62129" w14:textId="77777777" w:rsidR="00A735B3" w:rsidRPr="002E56B9" w:rsidRDefault="00A735B3" w:rsidP="00560F48">
            <w:pPr>
              <w:pStyle w:val="TAL"/>
              <w:rPr>
                <w:lang w:eastAsia="zh-CN"/>
              </w:rPr>
            </w:pPr>
            <w:r w:rsidRPr="002E56B9">
              <w:rPr>
                <w:lang w:eastAsia="zh-CN"/>
              </w:rPr>
              <w:t>2Rx</w:t>
            </w:r>
          </w:p>
          <w:p w14:paraId="4D62E1A8" w14:textId="77777777" w:rsidR="00A735B3" w:rsidRPr="002E56B9" w:rsidRDefault="00A735B3" w:rsidP="00560F48">
            <w:pPr>
              <w:pStyle w:val="TAL"/>
              <w:rPr>
                <w:lang w:eastAsia="zh-CN"/>
              </w:rPr>
            </w:pPr>
            <w:r w:rsidRPr="002E56B9">
              <w:rPr>
                <w:lang w:eastAsia="zh-CN"/>
              </w:rPr>
              <w:t>4Rx</w:t>
            </w:r>
          </w:p>
        </w:tc>
      </w:tr>
      <w:tr w:rsidR="00A735B3" w:rsidRPr="002E56B9" w14:paraId="7ED8A14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F20D88" w14:textId="77777777" w:rsidR="00A735B3" w:rsidRPr="002E56B9" w:rsidRDefault="00A735B3" w:rsidP="00560F4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FDFFB5" w14:textId="77777777" w:rsidR="00A735B3" w:rsidRPr="002E56B9" w:rsidRDefault="00A735B3" w:rsidP="00560F4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47B2C6"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DA21EB0"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8007B9"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DB5307B"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11A44B" w14:textId="77777777" w:rsidR="00A735B3" w:rsidRPr="002E56B9" w:rsidRDefault="00A735B3" w:rsidP="00560F48">
            <w:pPr>
              <w:pStyle w:val="TAL"/>
              <w:rPr>
                <w:b/>
                <w:lang w:eastAsia="zh-CN"/>
              </w:rPr>
            </w:pPr>
          </w:p>
        </w:tc>
      </w:tr>
      <w:tr w:rsidR="00A735B3" w:rsidRPr="002E56B9" w14:paraId="4C27D09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7AFAD9B" w14:textId="77777777" w:rsidR="00A735B3" w:rsidRPr="002E56B9" w:rsidRDefault="00A735B3" w:rsidP="00560F4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09A3EF8D" w14:textId="77777777" w:rsidR="00A735B3" w:rsidRPr="002E56B9" w:rsidRDefault="00A735B3" w:rsidP="00560F4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299856"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60A36"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293E8"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10067"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293014" w14:textId="77777777" w:rsidR="00A735B3" w:rsidRPr="002E56B9" w:rsidRDefault="00A735B3" w:rsidP="00560F48">
            <w:pPr>
              <w:pStyle w:val="TAL"/>
              <w:rPr>
                <w:lang w:eastAsia="zh-CN"/>
              </w:rPr>
            </w:pPr>
            <w:r w:rsidRPr="002E56B9">
              <w:rPr>
                <w:lang w:eastAsia="zh-CN"/>
              </w:rPr>
              <w:t>2Rx</w:t>
            </w:r>
          </w:p>
          <w:p w14:paraId="3026661A" w14:textId="77777777" w:rsidR="00A735B3" w:rsidRPr="002E56B9" w:rsidRDefault="00A735B3" w:rsidP="00560F48">
            <w:pPr>
              <w:pStyle w:val="TAL"/>
              <w:rPr>
                <w:lang w:eastAsia="zh-CN"/>
              </w:rPr>
            </w:pPr>
            <w:r w:rsidRPr="002E56B9">
              <w:rPr>
                <w:lang w:eastAsia="zh-CN"/>
              </w:rPr>
              <w:t>4Rx</w:t>
            </w:r>
          </w:p>
        </w:tc>
      </w:tr>
      <w:tr w:rsidR="00A735B3" w:rsidRPr="002E56B9" w14:paraId="4DA0F67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79B581" w14:textId="77777777" w:rsidR="00A735B3" w:rsidRPr="002E56B9" w:rsidRDefault="00A735B3" w:rsidP="00560F4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34D362" w14:textId="77777777" w:rsidR="00A735B3" w:rsidRPr="002E56B9" w:rsidRDefault="00A735B3" w:rsidP="00560F4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9E0EF3"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B04A89"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281D79"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FF6B2B"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BF4403" w14:textId="77777777" w:rsidR="00A735B3" w:rsidRPr="002E56B9" w:rsidRDefault="00A735B3" w:rsidP="00560F48">
            <w:pPr>
              <w:pStyle w:val="TAL"/>
              <w:rPr>
                <w:b/>
                <w:lang w:eastAsia="zh-CN"/>
              </w:rPr>
            </w:pPr>
          </w:p>
        </w:tc>
      </w:tr>
      <w:tr w:rsidR="00A735B3" w:rsidRPr="002E56B9" w14:paraId="3B15B03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31B0E3D" w14:textId="77777777" w:rsidR="00A735B3" w:rsidRPr="002E56B9" w:rsidRDefault="00A735B3" w:rsidP="00560F4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FFE150D" w14:textId="77777777" w:rsidR="00A735B3" w:rsidRPr="002E56B9" w:rsidRDefault="00A735B3" w:rsidP="00560F4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7A53DD"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00B59"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F00270"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9A69DD"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DC21C4" w14:textId="77777777" w:rsidR="00A735B3" w:rsidRPr="002E56B9" w:rsidRDefault="00A735B3" w:rsidP="00560F48">
            <w:pPr>
              <w:pStyle w:val="TAL"/>
              <w:rPr>
                <w:lang w:eastAsia="zh-CN"/>
              </w:rPr>
            </w:pPr>
            <w:r w:rsidRPr="002E56B9">
              <w:rPr>
                <w:lang w:eastAsia="zh-CN"/>
              </w:rPr>
              <w:t>2Rx</w:t>
            </w:r>
          </w:p>
          <w:p w14:paraId="6B085E47" w14:textId="77777777" w:rsidR="00A735B3" w:rsidRPr="002E56B9" w:rsidRDefault="00A735B3" w:rsidP="00560F48">
            <w:pPr>
              <w:pStyle w:val="TAL"/>
              <w:rPr>
                <w:lang w:eastAsia="zh-CN"/>
              </w:rPr>
            </w:pPr>
            <w:r w:rsidRPr="002E56B9">
              <w:rPr>
                <w:lang w:eastAsia="zh-CN"/>
              </w:rPr>
              <w:t>4Rx</w:t>
            </w:r>
          </w:p>
        </w:tc>
      </w:tr>
      <w:tr w:rsidR="00A735B3" w:rsidRPr="002E56B9" w14:paraId="220FD84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1639DF" w14:textId="77777777" w:rsidR="00A735B3" w:rsidRPr="002E56B9" w:rsidRDefault="00A735B3" w:rsidP="00560F4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B6FE92" w14:textId="77777777" w:rsidR="00A735B3" w:rsidRPr="002E56B9" w:rsidRDefault="00A735B3" w:rsidP="00560F4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109B7"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3EEBA26"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6829A2"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11FFEC"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3D2EE" w14:textId="77777777" w:rsidR="00A735B3" w:rsidRPr="002E56B9" w:rsidRDefault="00A735B3" w:rsidP="00560F48">
            <w:pPr>
              <w:pStyle w:val="TAL"/>
              <w:rPr>
                <w:b/>
                <w:lang w:eastAsia="zh-CN"/>
              </w:rPr>
            </w:pPr>
          </w:p>
        </w:tc>
      </w:tr>
      <w:tr w:rsidR="00A735B3" w:rsidRPr="002E56B9" w14:paraId="57FA466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E88071" w14:textId="77777777" w:rsidR="00A735B3" w:rsidRPr="002E56B9" w:rsidRDefault="00A735B3" w:rsidP="00560F4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69463C9" w14:textId="77777777" w:rsidR="00A735B3" w:rsidRPr="002E56B9" w:rsidRDefault="00A735B3" w:rsidP="00560F4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51613"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C9AB6" w14:textId="77777777" w:rsidR="00A735B3" w:rsidRPr="002E56B9" w:rsidRDefault="00A735B3" w:rsidP="00560F4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3F820B7"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10BFC33"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D703B4" w14:textId="77777777" w:rsidR="00A735B3" w:rsidRPr="002E56B9" w:rsidRDefault="00A735B3" w:rsidP="00560F48">
            <w:pPr>
              <w:pStyle w:val="TAL"/>
              <w:rPr>
                <w:lang w:eastAsia="zh-CN"/>
              </w:rPr>
            </w:pPr>
            <w:r w:rsidRPr="002E56B9">
              <w:rPr>
                <w:lang w:eastAsia="zh-CN"/>
              </w:rPr>
              <w:t>2Rx</w:t>
            </w:r>
          </w:p>
          <w:p w14:paraId="6AB5B554" w14:textId="77777777" w:rsidR="00A735B3" w:rsidRPr="002E56B9" w:rsidRDefault="00A735B3" w:rsidP="00560F48">
            <w:pPr>
              <w:pStyle w:val="TAL"/>
              <w:rPr>
                <w:lang w:eastAsia="zh-CN"/>
              </w:rPr>
            </w:pPr>
            <w:r w:rsidRPr="002E56B9">
              <w:rPr>
                <w:lang w:eastAsia="zh-CN"/>
              </w:rPr>
              <w:t>4Rx</w:t>
            </w:r>
          </w:p>
        </w:tc>
      </w:tr>
      <w:tr w:rsidR="00A735B3" w:rsidRPr="002E56B9" w14:paraId="47A3D3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BFD64" w14:textId="77777777" w:rsidR="00A735B3" w:rsidRPr="002E56B9" w:rsidRDefault="00A735B3" w:rsidP="00560F4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E4B799" w14:textId="77777777" w:rsidR="00A735B3" w:rsidRPr="002E56B9" w:rsidRDefault="00A735B3" w:rsidP="00560F4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4535C"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E9DAE"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3EAF6"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69B589" w14:textId="77777777" w:rsidR="00A735B3" w:rsidRPr="002E56B9" w:rsidRDefault="00A735B3" w:rsidP="00560F4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61E43" w14:textId="77777777" w:rsidR="00A735B3" w:rsidRPr="002E56B9" w:rsidRDefault="00A735B3" w:rsidP="00560F48">
            <w:pPr>
              <w:pStyle w:val="TAL"/>
              <w:rPr>
                <w:rFonts w:eastAsia="SimSun"/>
                <w:b/>
                <w:szCs w:val="18"/>
                <w:lang w:eastAsia="zh-CN"/>
              </w:rPr>
            </w:pPr>
          </w:p>
        </w:tc>
      </w:tr>
      <w:tr w:rsidR="00A735B3" w:rsidRPr="002E56B9" w14:paraId="018BC6A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302E7B2" w14:textId="77777777" w:rsidR="00A735B3" w:rsidRPr="002E56B9" w:rsidRDefault="00A735B3" w:rsidP="00560F48">
            <w:pPr>
              <w:pStyle w:val="TAL"/>
            </w:pPr>
            <w:r w:rsidRPr="002E56B9">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517F9CE3" w14:textId="77777777" w:rsidR="00A735B3" w:rsidRPr="002E56B9" w:rsidRDefault="00A735B3" w:rsidP="00560F4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7B288CF"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7372699" w14:textId="77777777" w:rsidR="00A735B3" w:rsidRPr="002E56B9" w:rsidRDefault="00A735B3" w:rsidP="00560F4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69D0744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0A9B11" w14:textId="77777777" w:rsidR="00A735B3" w:rsidRPr="002E56B9" w:rsidRDefault="00A735B3" w:rsidP="00560F48">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AEBC700"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23E0D29" w14:textId="77777777" w:rsidR="00A735B3" w:rsidRPr="002E56B9" w:rsidRDefault="00A735B3" w:rsidP="00560F48">
            <w:pPr>
              <w:pStyle w:val="TAL"/>
              <w:rPr>
                <w:lang w:eastAsia="zh-CN"/>
              </w:rPr>
            </w:pPr>
            <w:r w:rsidRPr="002E56B9">
              <w:rPr>
                <w:lang w:eastAsia="zh-CN"/>
              </w:rPr>
              <w:t>4Rx</w:t>
            </w:r>
          </w:p>
        </w:tc>
      </w:tr>
      <w:tr w:rsidR="00A735B3" w:rsidRPr="002E56B9" w14:paraId="61C575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A507F3B" w14:textId="77777777" w:rsidR="00A735B3" w:rsidRPr="002E56B9" w:rsidRDefault="00A735B3" w:rsidP="00560F4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D2DEBBA" w14:textId="77777777" w:rsidR="00A735B3" w:rsidRPr="002E56B9" w:rsidRDefault="00A735B3" w:rsidP="00560F4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B91616" w14:textId="77777777" w:rsidR="00A735B3" w:rsidRPr="002E56B9" w:rsidRDefault="00A735B3"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9129D4" w14:textId="77777777" w:rsidR="00A735B3" w:rsidRPr="002E56B9" w:rsidRDefault="00A735B3" w:rsidP="00560F4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3FE69B5" w14:textId="77777777" w:rsidR="00A735B3" w:rsidRPr="002E56B9" w:rsidRDefault="00A735B3" w:rsidP="00560F4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A075E" w14:textId="77777777" w:rsidR="00A735B3" w:rsidRPr="002E56B9" w:rsidRDefault="00A735B3" w:rsidP="00560F48">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16966FB" w14:textId="77777777" w:rsidR="00A735B3" w:rsidRPr="002E56B9" w:rsidRDefault="00A735B3" w:rsidP="00560F48">
            <w:pPr>
              <w:pStyle w:val="TAL"/>
              <w:rPr>
                <w:lang w:eastAsia="zh-CN"/>
              </w:rPr>
            </w:pPr>
            <w:r w:rsidRPr="002E56B9">
              <w:rPr>
                <w:lang w:eastAsia="zh-CN"/>
              </w:rPr>
              <w:t>2Rx</w:t>
            </w:r>
          </w:p>
          <w:p w14:paraId="23A0901D" w14:textId="77777777" w:rsidR="00A735B3" w:rsidRPr="002E56B9" w:rsidRDefault="00A735B3" w:rsidP="00560F48">
            <w:pPr>
              <w:pStyle w:val="TAL"/>
              <w:rPr>
                <w:lang w:eastAsia="zh-CN"/>
              </w:rPr>
            </w:pPr>
            <w:r w:rsidRPr="002E56B9">
              <w:rPr>
                <w:lang w:eastAsia="zh-CN"/>
              </w:rPr>
              <w:t>4Rx</w:t>
            </w:r>
          </w:p>
        </w:tc>
      </w:tr>
      <w:tr w:rsidR="00A735B3" w:rsidRPr="002E56B9" w14:paraId="46FE013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41A466" w14:textId="77777777" w:rsidR="00A735B3" w:rsidRPr="002E56B9" w:rsidRDefault="00A735B3" w:rsidP="00560F4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44CE2BA" w14:textId="77777777" w:rsidR="00A735B3" w:rsidRPr="002E56B9" w:rsidRDefault="00A735B3" w:rsidP="00560F4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4A2D535"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DA31B7" w14:textId="77777777" w:rsidR="00A735B3" w:rsidRPr="002E56B9" w:rsidRDefault="00A735B3" w:rsidP="00560F4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1EB1FCB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D37E985" w14:textId="77777777" w:rsidR="00A735B3" w:rsidRPr="002E56B9" w:rsidRDefault="00A735B3" w:rsidP="00560F48">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50657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F4F0EF7" w14:textId="77777777" w:rsidR="00A735B3" w:rsidRPr="002E56B9" w:rsidRDefault="00A735B3" w:rsidP="00560F48">
            <w:pPr>
              <w:pStyle w:val="TAL"/>
              <w:rPr>
                <w:lang w:eastAsia="zh-CN"/>
              </w:rPr>
            </w:pPr>
            <w:r w:rsidRPr="002E56B9">
              <w:rPr>
                <w:lang w:eastAsia="zh-CN"/>
              </w:rPr>
              <w:t>4Rx</w:t>
            </w:r>
          </w:p>
        </w:tc>
      </w:tr>
      <w:tr w:rsidR="00A735B3" w:rsidRPr="002E56B9" w14:paraId="6B64E6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9812240" w14:textId="77777777" w:rsidR="00A735B3" w:rsidRPr="002E56B9" w:rsidRDefault="00A735B3" w:rsidP="00560F4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A0BBC7B" w14:textId="77777777" w:rsidR="00A735B3" w:rsidRPr="002E56B9" w:rsidRDefault="00A735B3" w:rsidP="00560F4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4A7C3E"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78D5440" w14:textId="77777777" w:rsidR="00A735B3" w:rsidRPr="002E56B9" w:rsidRDefault="00A735B3" w:rsidP="00560F4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E613A9"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C8D1044" w14:textId="77777777" w:rsidR="00A735B3" w:rsidRPr="002E56B9" w:rsidRDefault="00A735B3" w:rsidP="00560F48">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AB5BA5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58B9CFC7" w14:textId="77777777" w:rsidR="00A735B3" w:rsidRPr="002E56B9" w:rsidRDefault="00A735B3" w:rsidP="00560F48">
            <w:pPr>
              <w:pStyle w:val="TAL"/>
              <w:rPr>
                <w:lang w:eastAsia="zh-CN"/>
              </w:rPr>
            </w:pPr>
            <w:r w:rsidRPr="002E56B9">
              <w:rPr>
                <w:lang w:eastAsia="zh-CN"/>
              </w:rPr>
              <w:t>4Rx</w:t>
            </w:r>
          </w:p>
        </w:tc>
      </w:tr>
      <w:tr w:rsidR="00A735B3" w:rsidRPr="002E56B9" w14:paraId="049205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8D96121" w14:textId="77777777" w:rsidR="00A735B3" w:rsidRPr="002E56B9" w:rsidRDefault="00A735B3" w:rsidP="00560F4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66FE6A8" w14:textId="77777777" w:rsidR="00A735B3" w:rsidRPr="002E56B9" w:rsidRDefault="00A735B3" w:rsidP="00560F4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DF0B9A8" w14:textId="77777777" w:rsidR="00A735B3" w:rsidRPr="002E56B9" w:rsidRDefault="00A735B3"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0F612F" w14:textId="77777777" w:rsidR="00A735B3" w:rsidRPr="002E56B9" w:rsidRDefault="00A735B3" w:rsidP="00560F4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102B5B" w14:textId="77777777" w:rsidR="00A735B3" w:rsidRPr="002E56B9" w:rsidRDefault="00A735B3" w:rsidP="00560F4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5C0F62" w14:textId="77777777" w:rsidR="00A735B3" w:rsidRPr="002E56B9" w:rsidRDefault="00A735B3" w:rsidP="00560F48">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5C70DD3" w14:textId="77777777" w:rsidR="00A735B3" w:rsidRPr="002E56B9" w:rsidRDefault="00A735B3" w:rsidP="00560F48">
            <w:pPr>
              <w:pStyle w:val="TAL"/>
              <w:rPr>
                <w:lang w:eastAsia="zh-CN"/>
              </w:rPr>
            </w:pPr>
            <w:r w:rsidRPr="002E56B9">
              <w:rPr>
                <w:lang w:eastAsia="zh-CN"/>
              </w:rPr>
              <w:t>2Rx</w:t>
            </w:r>
          </w:p>
          <w:p w14:paraId="006A2ECC" w14:textId="77777777" w:rsidR="00A735B3" w:rsidRPr="002E56B9" w:rsidRDefault="00A735B3" w:rsidP="00E21258">
            <w:pPr>
              <w:pStyle w:val="TAL"/>
              <w:rPr>
                <w:lang w:eastAsia="zh-CN"/>
              </w:rPr>
            </w:pPr>
            <w:r w:rsidRPr="002E56B9">
              <w:rPr>
                <w:lang w:eastAsia="zh-CN"/>
              </w:rPr>
              <w:t>4Rx</w:t>
            </w:r>
          </w:p>
        </w:tc>
      </w:tr>
      <w:tr w:rsidR="00A735B3" w:rsidRPr="002E56B9" w14:paraId="479BE394" w14:textId="77777777" w:rsidTr="00560F4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0DA8AB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B096743" w14:textId="77777777" w:rsidR="00A735B3" w:rsidRPr="002E56B9" w:rsidRDefault="00A735B3" w:rsidP="00560F48">
            <w:pPr>
              <w:pStyle w:val="TAN"/>
              <w:rPr>
                <w:lang w:eastAsia="zh-TW"/>
              </w:rPr>
            </w:pPr>
            <w:r w:rsidRPr="002E56B9">
              <w:rPr>
                <w:lang w:eastAsia="zh-TW"/>
              </w:rPr>
              <w:t>NOTE 2:</w:t>
            </w:r>
            <w:r w:rsidRPr="002E56B9">
              <w:rPr>
                <w:lang w:eastAsia="zh-TW"/>
              </w:rPr>
              <w:tab/>
              <w:t>Test X refers to the corresponding Sub-Test as defined in TS 38.533 [5].</w:t>
            </w:r>
          </w:p>
          <w:p w14:paraId="02CB2D77" w14:textId="77777777" w:rsidR="00A735B3" w:rsidRPr="002E56B9" w:rsidRDefault="00A735B3" w:rsidP="00560F48">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42768B32" w14:textId="77777777" w:rsidR="00A735B3" w:rsidRPr="002E56B9" w:rsidRDefault="00A735B3" w:rsidP="00A735B3"/>
    <w:p w14:paraId="58C6D341" w14:textId="77777777" w:rsidR="00A735B3" w:rsidRPr="002E56B9" w:rsidRDefault="00A735B3" w:rsidP="00A735B3">
      <w:pPr>
        <w:pStyle w:val="TH"/>
      </w:pPr>
      <w:r w:rsidRPr="002E56B9">
        <w:t>Table 4.2-3a: Void</w:t>
      </w:r>
    </w:p>
    <w:p w14:paraId="5EA35980" w14:textId="77777777" w:rsidR="00A735B3" w:rsidRPr="002E56B9" w:rsidRDefault="00A735B3" w:rsidP="00A735B3">
      <w:pPr>
        <w:rPr>
          <w:lang w:eastAsia="zh-CN"/>
        </w:rPr>
      </w:pPr>
    </w:p>
    <w:p w14:paraId="3BAD6B20" w14:textId="77777777" w:rsidR="00A735B3" w:rsidRPr="002E56B9" w:rsidRDefault="00A735B3" w:rsidP="00A735B3">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A735B3" w:rsidRPr="002E56B9" w14:paraId="4CBAF878" w14:textId="77777777" w:rsidTr="00D12200">
        <w:trPr>
          <w:tblHeader/>
          <w:jc w:val="center"/>
        </w:trPr>
        <w:tc>
          <w:tcPr>
            <w:tcW w:w="1160" w:type="dxa"/>
            <w:tcBorders>
              <w:top w:val="single" w:sz="4" w:space="0" w:color="auto"/>
              <w:left w:val="single" w:sz="4" w:space="0" w:color="auto"/>
              <w:bottom w:val="nil"/>
              <w:right w:val="single" w:sz="4" w:space="0" w:color="auto"/>
            </w:tcBorders>
            <w:hideMark/>
          </w:tcPr>
          <w:p w14:paraId="06F38C7C" w14:textId="77777777" w:rsidR="00A735B3" w:rsidRPr="002E56B9" w:rsidRDefault="00A735B3" w:rsidP="00560F4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8612D10" w14:textId="77777777" w:rsidR="00A735B3" w:rsidRPr="002E56B9" w:rsidRDefault="00A735B3" w:rsidP="00560F4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530AAB9C" w14:textId="77777777" w:rsidR="00A735B3" w:rsidRPr="002E56B9" w:rsidRDefault="00A735B3" w:rsidP="00560F4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664F9E" w14:textId="77777777" w:rsidR="00A735B3" w:rsidRPr="002E56B9" w:rsidRDefault="00A735B3" w:rsidP="00560F4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7F095954" w14:textId="77777777" w:rsidR="00A735B3" w:rsidRPr="002E56B9" w:rsidRDefault="00A735B3" w:rsidP="00560F4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4B4F22A" w14:textId="77777777" w:rsidR="00A735B3" w:rsidRPr="002E56B9" w:rsidRDefault="00A735B3" w:rsidP="00560F48">
            <w:pPr>
              <w:pStyle w:val="TAH"/>
            </w:pPr>
            <w:r w:rsidRPr="002E56B9">
              <w:rPr>
                <w:lang w:eastAsia="zh-TW"/>
              </w:rPr>
              <w:t>Branch</w:t>
            </w:r>
          </w:p>
        </w:tc>
      </w:tr>
      <w:tr w:rsidR="00A735B3" w:rsidRPr="002E56B9" w14:paraId="0D892414" w14:textId="77777777" w:rsidTr="00D12200">
        <w:trPr>
          <w:tblHeader/>
          <w:jc w:val="center"/>
        </w:trPr>
        <w:tc>
          <w:tcPr>
            <w:tcW w:w="1160" w:type="dxa"/>
            <w:tcBorders>
              <w:top w:val="nil"/>
              <w:left w:val="single" w:sz="4" w:space="0" w:color="auto"/>
              <w:bottom w:val="single" w:sz="4" w:space="0" w:color="auto"/>
              <w:right w:val="single" w:sz="4" w:space="0" w:color="auto"/>
            </w:tcBorders>
          </w:tcPr>
          <w:p w14:paraId="3BDAEAD0" w14:textId="77777777" w:rsidR="00A735B3" w:rsidRPr="002E56B9" w:rsidRDefault="00A735B3" w:rsidP="00560F48">
            <w:pPr>
              <w:pStyle w:val="TAH"/>
            </w:pPr>
          </w:p>
        </w:tc>
        <w:tc>
          <w:tcPr>
            <w:tcW w:w="4428" w:type="dxa"/>
            <w:tcBorders>
              <w:top w:val="nil"/>
              <w:left w:val="single" w:sz="4" w:space="0" w:color="auto"/>
              <w:bottom w:val="single" w:sz="4" w:space="0" w:color="auto"/>
              <w:right w:val="single" w:sz="4" w:space="0" w:color="auto"/>
            </w:tcBorders>
          </w:tcPr>
          <w:p w14:paraId="586EF185" w14:textId="77777777" w:rsidR="00A735B3" w:rsidRPr="002E56B9" w:rsidRDefault="00A735B3" w:rsidP="00560F48">
            <w:pPr>
              <w:pStyle w:val="TAH"/>
            </w:pPr>
          </w:p>
        </w:tc>
        <w:tc>
          <w:tcPr>
            <w:tcW w:w="851" w:type="dxa"/>
            <w:tcBorders>
              <w:top w:val="nil"/>
              <w:left w:val="single" w:sz="4" w:space="0" w:color="auto"/>
              <w:bottom w:val="single" w:sz="4" w:space="0" w:color="auto"/>
              <w:right w:val="single" w:sz="4" w:space="0" w:color="auto"/>
            </w:tcBorders>
          </w:tcPr>
          <w:p w14:paraId="333471DB" w14:textId="77777777" w:rsidR="00A735B3" w:rsidRPr="002E56B9" w:rsidRDefault="00A735B3" w:rsidP="00560F4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E009FAB" w14:textId="77777777" w:rsidR="00A735B3" w:rsidRPr="002E56B9" w:rsidRDefault="00A735B3" w:rsidP="00560F4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78FA5D67" w14:textId="77777777" w:rsidR="00A735B3" w:rsidRPr="002E56B9" w:rsidRDefault="00A735B3" w:rsidP="00560F4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37DE230B" w14:textId="77777777" w:rsidR="00A735B3" w:rsidRPr="002E56B9" w:rsidRDefault="00A735B3" w:rsidP="00560F48">
            <w:pPr>
              <w:pStyle w:val="TAH"/>
            </w:pPr>
          </w:p>
        </w:tc>
        <w:tc>
          <w:tcPr>
            <w:tcW w:w="1420" w:type="dxa"/>
            <w:tcBorders>
              <w:top w:val="nil"/>
              <w:left w:val="single" w:sz="4" w:space="0" w:color="auto"/>
              <w:bottom w:val="single" w:sz="4" w:space="0" w:color="auto"/>
              <w:right w:val="single" w:sz="4" w:space="0" w:color="auto"/>
            </w:tcBorders>
          </w:tcPr>
          <w:p w14:paraId="5FF322C1" w14:textId="77777777" w:rsidR="00A735B3" w:rsidRPr="002E56B9" w:rsidRDefault="00A735B3" w:rsidP="00560F48">
            <w:pPr>
              <w:pStyle w:val="TAH"/>
            </w:pPr>
          </w:p>
        </w:tc>
      </w:tr>
      <w:tr w:rsidR="00A735B3" w:rsidRPr="002E56B9" w14:paraId="0EA7F321"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39BE33" w14:textId="77777777" w:rsidR="00A735B3" w:rsidRPr="002E56B9" w:rsidRDefault="00A735B3" w:rsidP="00560F4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42876F" w14:textId="77777777" w:rsidR="00A735B3" w:rsidRPr="002E56B9" w:rsidRDefault="00A735B3" w:rsidP="00560F4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52B685"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30D646"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98F99F"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AD1975"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68F64" w14:textId="77777777" w:rsidR="00A735B3" w:rsidRPr="002E56B9" w:rsidRDefault="00A735B3" w:rsidP="00560F48">
            <w:pPr>
              <w:pStyle w:val="TAL"/>
              <w:rPr>
                <w:b/>
              </w:rPr>
            </w:pPr>
          </w:p>
        </w:tc>
      </w:tr>
      <w:tr w:rsidR="00A735B3" w:rsidRPr="002E56B9" w14:paraId="7285EC2C"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26FFF2" w14:textId="77777777" w:rsidR="00A735B3" w:rsidRPr="002E56B9" w:rsidRDefault="00A735B3" w:rsidP="00560F4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F35C147" w14:textId="77777777" w:rsidR="00A735B3" w:rsidRPr="002E56B9" w:rsidRDefault="00A735B3" w:rsidP="00560F4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C449CE2"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346A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F8CA"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CA36D9"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6F806" w14:textId="77777777" w:rsidR="00A735B3" w:rsidRPr="002E56B9" w:rsidRDefault="00A735B3" w:rsidP="00560F48">
            <w:pPr>
              <w:pStyle w:val="TAL"/>
              <w:rPr>
                <w:b/>
              </w:rPr>
            </w:pPr>
          </w:p>
        </w:tc>
      </w:tr>
      <w:tr w:rsidR="00A735B3" w:rsidRPr="002E56B9" w14:paraId="2BEB0F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6C246B4" w14:textId="77777777" w:rsidR="00A735B3" w:rsidRPr="002E56B9" w:rsidRDefault="00A735B3" w:rsidP="00560F4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361F1E77" w14:textId="77777777" w:rsidR="00A735B3" w:rsidRPr="002E56B9" w:rsidRDefault="00A735B3" w:rsidP="00560F4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2E0821C" w14:textId="77777777" w:rsidR="00A735B3" w:rsidRPr="002E56B9" w:rsidRDefault="00A735B3"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EC65EE" w14:textId="77777777" w:rsidR="00A735B3" w:rsidRPr="002E56B9" w:rsidRDefault="00A735B3"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F3BAB" w14:textId="77777777" w:rsidR="00A735B3" w:rsidRPr="002E56B9" w:rsidRDefault="00A735B3"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0F1A7" w14:textId="4EFB18EF"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F3680B" w14:textId="77777777" w:rsidR="00A735B3" w:rsidRPr="002E56B9" w:rsidRDefault="00A735B3" w:rsidP="00560F48">
            <w:pPr>
              <w:pStyle w:val="TAL"/>
            </w:pPr>
            <w:r w:rsidRPr="002E56B9">
              <w:t>2Rx</w:t>
            </w:r>
          </w:p>
        </w:tc>
      </w:tr>
      <w:tr w:rsidR="00A735B3" w:rsidRPr="002E56B9" w14:paraId="3611089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3B84FEC" w14:textId="77777777" w:rsidR="00A735B3" w:rsidRPr="002E56B9" w:rsidRDefault="00A735B3" w:rsidP="00560F4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0DF1057" w14:textId="77777777" w:rsidR="00A735B3" w:rsidRPr="002E56B9" w:rsidRDefault="00A735B3" w:rsidP="00560F4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8299F9" w14:textId="77777777" w:rsidR="00A735B3" w:rsidRPr="002E56B9" w:rsidRDefault="00A735B3"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599A10" w14:textId="77777777" w:rsidR="00A735B3" w:rsidRPr="002E56B9" w:rsidRDefault="00A735B3"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78040F" w14:textId="77777777" w:rsidR="00A735B3" w:rsidRPr="002E56B9" w:rsidRDefault="00A735B3"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08408" w14:textId="11F87ACB"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162187" w14:textId="77777777" w:rsidR="00A735B3" w:rsidRPr="002E56B9" w:rsidRDefault="00A735B3" w:rsidP="00560F48">
            <w:pPr>
              <w:pStyle w:val="TAL"/>
            </w:pPr>
            <w:r w:rsidRPr="002E56B9">
              <w:t>2Rx</w:t>
            </w:r>
          </w:p>
        </w:tc>
      </w:tr>
      <w:tr w:rsidR="00A735B3" w:rsidRPr="002E56B9" w14:paraId="21C2749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6836CCF" w14:textId="77777777" w:rsidR="00A735B3" w:rsidRPr="002E56B9" w:rsidRDefault="00A735B3" w:rsidP="00560F4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AF226E1" w14:textId="77777777" w:rsidR="00A735B3" w:rsidRPr="002E56B9" w:rsidRDefault="00A735B3" w:rsidP="00560F4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CA4BDE"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CD8473"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F12E8"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6653409"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8A0A85" w14:textId="77777777" w:rsidR="00A735B3" w:rsidRPr="002E56B9" w:rsidRDefault="00A735B3" w:rsidP="00560F48">
            <w:pPr>
              <w:pStyle w:val="TAL"/>
            </w:pPr>
            <w:r w:rsidRPr="002E56B9">
              <w:t>2Rx</w:t>
            </w:r>
          </w:p>
        </w:tc>
      </w:tr>
      <w:tr w:rsidR="00A735B3" w:rsidRPr="002E56B9" w14:paraId="2D3A247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BFEE03A" w14:textId="77777777" w:rsidR="00A735B3" w:rsidRPr="002E56B9" w:rsidRDefault="00A735B3" w:rsidP="00560F4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ECED15" w14:textId="77777777" w:rsidR="00A735B3" w:rsidRPr="002E56B9" w:rsidRDefault="00A735B3" w:rsidP="00560F4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501A92"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1801A6"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03F009"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C3B9F"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281F00" w14:textId="77777777" w:rsidR="00A735B3" w:rsidRPr="002E56B9" w:rsidRDefault="00A735B3" w:rsidP="00560F48">
            <w:pPr>
              <w:pStyle w:val="TAL"/>
            </w:pPr>
            <w:r w:rsidRPr="002E56B9">
              <w:t>2Rx</w:t>
            </w:r>
          </w:p>
        </w:tc>
      </w:tr>
      <w:tr w:rsidR="00A735B3" w:rsidRPr="002E56B9" w14:paraId="2CB1BEE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A966896" w14:textId="77777777" w:rsidR="00A735B3" w:rsidRPr="002E56B9" w:rsidRDefault="00A735B3" w:rsidP="00560F4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371D87" w14:textId="77777777" w:rsidR="00A735B3" w:rsidRPr="002E56B9" w:rsidRDefault="00A735B3" w:rsidP="00560F4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74B87B"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D62ADD"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373480"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E61900"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9CA46" w14:textId="77777777" w:rsidR="00A735B3" w:rsidRPr="002E56B9" w:rsidRDefault="00A735B3" w:rsidP="00560F48">
            <w:pPr>
              <w:pStyle w:val="TAL"/>
            </w:pPr>
            <w:r w:rsidRPr="002E56B9">
              <w:t>2Rx</w:t>
            </w:r>
          </w:p>
        </w:tc>
      </w:tr>
      <w:tr w:rsidR="00A735B3" w:rsidRPr="002E56B9" w14:paraId="6BEF740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9F4F40A" w14:textId="77777777" w:rsidR="00A735B3" w:rsidRPr="002E56B9" w:rsidRDefault="00A735B3" w:rsidP="00560F4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542FADA" w14:textId="77777777" w:rsidR="00A735B3" w:rsidRPr="002E56B9" w:rsidRDefault="00A735B3" w:rsidP="00560F4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9E4127"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366BB4"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CEC004"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BA93B4F"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552814" w14:textId="77777777" w:rsidR="00A735B3" w:rsidRPr="002E56B9" w:rsidRDefault="00A735B3" w:rsidP="00560F48">
            <w:pPr>
              <w:pStyle w:val="TAL"/>
            </w:pPr>
            <w:r w:rsidRPr="002E56B9">
              <w:t>2Rx</w:t>
            </w:r>
          </w:p>
        </w:tc>
      </w:tr>
      <w:tr w:rsidR="009E7A29" w:rsidRPr="00BB629B" w14:paraId="0200639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53213373" w14:textId="77777777" w:rsidR="009E7A29" w:rsidRPr="00BB629B" w:rsidRDefault="009E7A29" w:rsidP="00560F4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BBFB3D8" w14:textId="77777777" w:rsidR="009E7A29" w:rsidRPr="00BB629B" w:rsidRDefault="009E7A29" w:rsidP="00560F4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6342FB" w14:textId="77777777" w:rsidR="009E7A29" w:rsidRPr="00BB629B" w:rsidRDefault="009E7A29" w:rsidP="00560F4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0D6509" w14:textId="77777777" w:rsidR="009E7A29" w:rsidRPr="00BB629B" w:rsidRDefault="009E7A29" w:rsidP="00560F4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9D98C" w14:textId="77777777" w:rsidR="009E7A29" w:rsidRDefault="009E7A29"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94B8A14" w14:textId="77777777" w:rsidR="009E7A29" w:rsidRPr="00BB629B" w:rsidRDefault="009E7A29" w:rsidP="00560F48">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1FD0047" w14:textId="77777777" w:rsidR="009E7A29" w:rsidRPr="00BB629B" w:rsidRDefault="009E7A29" w:rsidP="00560F48">
            <w:pPr>
              <w:pStyle w:val="TAL"/>
            </w:pPr>
            <w:r>
              <w:t>2Rx</w:t>
            </w:r>
          </w:p>
        </w:tc>
      </w:tr>
      <w:tr w:rsidR="00A735B3" w:rsidRPr="002E56B9" w14:paraId="5FCC84DF"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4459C2" w14:textId="77777777" w:rsidR="00A735B3" w:rsidRPr="002E56B9" w:rsidRDefault="00A735B3" w:rsidP="00560F4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4607C" w14:textId="77777777" w:rsidR="00A735B3" w:rsidRPr="002E56B9" w:rsidRDefault="00A735B3" w:rsidP="00560F4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5665C4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FB4FD"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F1E8A"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33254"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EEA212" w14:textId="77777777" w:rsidR="00A735B3" w:rsidRPr="002E56B9" w:rsidRDefault="00A735B3" w:rsidP="00560F48">
            <w:pPr>
              <w:pStyle w:val="TAL"/>
              <w:rPr>
                <w:b/>
              </w:rPr>
            </w:pPr>
          </w:p>
        </w:tc>
      </w:tr>
      <w:tr w:rsidR="00A735B3" w:rsidRPr="002E56B9" w14:paraId="4C82B0FD"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tcPr>
          <w:p w14:paraId="4412546D" w14:textId="77777777" w:rsidR="00A735B3" w:rsidRPr="002E56B9" w:rsidRDefault="00A735B3" w:rsidP="00560F4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E3DA547" w14:textId="77777777" w:rsidR="00A735B3" w:rsidRPr="002E56B9" w:rsidRDefault="00A735B3" w:rsidP="00560F4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DFA59C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53F27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8A0678"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26DC65"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E1EE60" w14:textId="77777777" w:rsidR="00A735B3" w:rsidRPr="002E56B9" w:rsidRDefault="00A735B3" w:rsidP="00560F48">
            <w:pPr>
              <w:pStyle w:val="TAL"/>
              <w:rPr>
                <w:b/>
              </w:rPr>
            </w:pPr>
          </w:p>
        </w:tc>
      </w:tr>
      <w:tr w:rsidR="00A735B3" w:rsidRPr="002E56B9" w14:paraId="5B945634"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4CCCCB20" w14:textId="77777777" w:rsidR="00A735B3" w:rsidRPr="002E56B9" w:rsidRDefault="00A735B3" w:rsidP="00560F4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7997612" w14:textId="77777777" w:rsidR="00A735B3" w:rsidRPr="002E56B9" w:rsidRDefault="00A735B3" w:rsidP="00560F4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5537C84" w14:textId="77777777" w:rsidR="00A735B3" w:rsidRPr="002E56B9" w:rsidRDefault="00A735B3" w:rsidP="00560F4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DC7D9C" w14:textId="77777777" w:rsidR="00A735B3" w:rsidRPr="002E56B9" w:rsidRDefault="00A735B3" w:rsidP="00560F4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CBC994"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00E8A3" w14:textId="77777777" w:rsidR="00A735B3" w:rsidRPr="002E56B9" w:rsidRDefault="00A735B3" w:rsidP="00560F48">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1E9A60E" w14:textId="77777777" w:rsidR="00A735B3" w:rsidRPr="002E56B9" w:rsidRDefault="00A735B3" w:rsidP="00560F48">
            <w:pPr>
              <w:pStyle w:val="TAL"/>
            </w:pPr>
            <w:r w:rsidRPr="002E56B9">
              <w:t>2RX</w:t>
            </w:r>
          </w:p>
        </w:tc>
      </w:tr>
      <w:tr w:rsidR="00A735B3" w:rsidRPr="002E56B9" w14:paraId="6983800E"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BBF10A" w14:textId="77777777" w:rsidR="00A735B3" w:rsidRPr="002E56B9" w:rsidRDefault="00A735B3" w:rsidP="00560F4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1AF8E8" w14:textId="77777777" w:rsidR="00A735B3" w:rsidRPr="002E56B9" w:rsidRDefault="00A735B3" w:rsidP="00560F4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CBA1D1"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B97FB"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255D9"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341B42"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067A02" w14:textId="77777777" w:rsidR="00A735B3" w:rsidRPr="002E56B9" w:rsidRDefault="00A735B3" w:rsidP="00560F48">
            <w:pPr>
              <w:pStyle w:val="TAL"/>
              <w:rPr>
                <w:b/>
              </w:rPr>
            </w:pPr>
          </w:p>
        </w:tc>
      </w:tr>
      <w:tr w:rsidR="00A735B3" w:rsidRPr="002E56B9" w14:paraId="7D8CF64D"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D4976A" w14:textId="77777777" w:rsidR="00A735B3" w:rsidRPr="002E56B9" w:rsidRDefault="00A735B3" w:rsidP="00560F4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AC1A0CA" w14:textId="77777777" w:rsidR="00A735B3" w:rsidRPr="002E56B9" w:rsidRDefault="00A735B3" w:rsidP="00560F4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4232C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A314D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39BC8"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5BFE0F"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2E33FA" w14:textId="77777777" w:rsidR="00A735B3" w:rsidRPr="002E56B9" w:rsidRDefault="00A735B3" w:rsidP="00560F48">
            <w:pPr>
              <w:pStyle w:val="TAL"/>
              <w:rPr>
                <w:b/>
              </w:rPr>
            </w:pPr>
          </w:p>
        </w:tc>
      </w:tr>
      <w:tr w:rsidR="00A735B3" w:rsidRPr="002E56B9" w14:paraId="11D5E12E"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23D1EB2D" w14:textId="77777777" w:rsidR="00A735B3" w:rsidRPr="002E56B9" w:rsidRDefault="00A735B3" w:rsidP="00560F4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37D2EC" w14:textId="77777777" w:rsidR="00A735B3" w:rsidRPr="002E56B9" w:rsidRDefault="00A735B3" w:rsidP="00560F4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A37CB4" w14:textId="77777777" w:rsidR="00A735B3" w:rsidRPr="002E56B9" w:rsidRDefault="00A735B3"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3DE7A" w14:textId="77777777" w:rsidR="00A735B3" w:rsidRPr="002E56B9" w:rsidRDefault="00A735B3" w:rsidP="00560F48">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AED66" w14:textId="77777777" w:rsidR="00A735B3" w:rsidRPr="002E56B9" w:rsidRDefault="00A735B3" w:rsidP="00560F48">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F623E4B" w14:textId="77777777" w:rsidR="00A735B3" w:rsidRPr="002E56B9" w:rsidRDefault="00A735B3"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FC8DBA" w14:textId="77777777" w:rsidR="00A735B3" w:rsidRPr="002E56B9" w:rsidRDefault="00A735B3" w:rsidP="00560F48">
            <w:pPr>
              <w:pStyle w:val="TAL"/>
              <w:rPr>
                <w:b/>
              </w:rPr>
            </w:pPr>
            <w:r w:rsidRPr="002E56B9">
              <w:t>2Rx</w:t>
            </w:r>
          </w:p>
        </w:tc>
      </w:tr>
      <w:tr w:rsidR="00A735B3" w:rsidRPr="002E56B9" w14:paraId="442B5AF5"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552C558F" w14:textId="77777777" w:rsidR="00A735B3" w:rsidRPr="002E56B9" w:rsidRDefault="00A735B3" w:rsidP="00560F4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0DB4377" w14:textId="77777777" w:rsidR="00A735B3" w:rsidRPr="002E56B9" w:rsidRDefault="00A735B3" w:rsidP="00560F4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B7F104" w14:textId="77777777" w:rsidR="00A735B3" w:rsidRPr="002E56B9" w:rsidRDefault="00A735B3"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A5F68E" w14:textId="77777777" w:rsidR="00A735B3" w:rsidRPr="002E56B9" w:rsidRDefault="00A735B3" w:rsidP="00560F48">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F05FBB" w14:textId="77777777" w:rsidR="00A735B3" w:rsidRPr="002E56B9" w:rsidRDefault="00A735B3" w:rsidP="00560F48">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69560F9" w14:textId="77777777" w:rsidR="00A735B3" w:rsidRPr="002E56B9" w:rsidRDefault="00A735B3"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BB61AB4" w14:textId="77777777" w:rsidR="00A735B3" w:rsidRPr="002E56B9" w:rsidRDefault="00A735B3" w:rsidP="00560F48">
            <w:pPr>
              <w:pStyle w:val="TAL"/>
              <w:rPr>
                <w:b/>
              </w:rPr>
            </w:pPr>
            <w:r w:rsidRPr="002E56B9">
              <w:t>2Rx</w:t>
            </w:r>
          </w:p>
        </w:tc>
      </w:tr>
      <w:tr w:rsidR="00A735B3" w:rsidRPr="002E56B9" w14:paraId="74852D8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D54AD" w14:textId="77777777" w:rsidR="00A735B3" w:rsidRPr="002E56B9" w:rsidRDefault="00A735B3" w:rsidP="00560F4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B64B5D" w14:textId="77777777" w:rsidR="00A735B3" w:rsidRPr="002E56B9" w:rsidRDefault="00A735B3" w:rsidP="00560F4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F271"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2DA15"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030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E16A7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BD9EE3" w14:textId="77777777" w:rsidR="00A735B3" w:rsidRPr="002E56B9" w:rsidRDefault="00A735B3" w:rsidP="00560F48">
            <w:pPr>
              <w:pStyle w:val="TAL"/>
              <w:rPr>
                <w:b/>
              </w:rPr>
            </w:pPr>
          </w:p>
        </w:tc>
      </w:tr>
      <w:tr w:rsidR="00A735B3" w:rsidRPr="002E56B9" w14:paraId="6073273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05D53" w14:textId="77777777" w:rsidR="00A735B3" w:rsidRPr="002E56B9" w:rsidRDefault="00A735B3" w:rsidP="00560F4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790581" w14:textId="77777777" w:rsidR="00A735B3" w:rsidRPr="002E56B9" w:rsidRDefault="00A735B3" w:rsidP="00560F4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5033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987FC"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2A610"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993A5"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206FF" w14:textId="77777777" w:rsidR="00A735B3" w:rsidRPr="002E56B9" w:rsidRDefault="00A735B3" w:rsidP="00560F48">
            <w:pPr>
              <w:pStyle w:val="TAL"/>
              <w:rPr>
                <w:b/>
              </w:rPr>
            </w:pPr>
          </w:p>
        </w:tc>
      </w:tr>
      <w:tr w:rsidR="00A735B3" w:rsidRPr="002E56B9" w14:paraId="54740A0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CB58815" w14:textId="77777777" w:rsidR="00A735B3" w:rsidRPr="002E56B9" w:rsidRDefault="00A735B3" w:rsidP="00560F4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B32728F" w14:textId="77777777" w:rsidR="00A735B3" w:rsidRPr="002E56B9" w:rsidRDefault="00A735B3" w:rsidP="00560F4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961A51F"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899E9"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055F08"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1B7226"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F6F725" w14:textId="77777777" w:rsidR="00A735B3" w:rsidRPr="002E56B9" w:rsidRDefault="00A735B3" w:rsidP="00560F48">
            <w:pPr>
              <w:pStyle w:val="TAL"/>
            </w:pPr>
            <w:r w:rsidRPr="002E56B9">
              <w:t>2Rx</w:t>
            </w:r>
          </w:p>
        </w:tc>
      </w:tr>
      <w:tr w:rsidR="00A735B3" w:rsidRPr="002E56B9" w14:paraId="26737E0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2B1823E" w14:textId="77777777" w:rsidR="00A735B3" w:rsidRPr="002E56B9" w:rsidRDefault="00A735B3" w:rsidP="00560F4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EDE33E0" w14:textId="77777777" w:rsidR="00A735B3" w:rsidRPr="002E56B9" w:rsidRDefault="00A735B3" w:rsidP="00560F4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7910C9"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85DBE5"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190C0"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2ABDD6"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C19B67" w14:textId="77777777" w:rsidR="00A735B3" w:rsidRPr="002E56B9" w:rsidRDefault="00A735B3" w:rsidP="00560F48">
            <w:pPr>
              <w:pStyle w:val="TAL"/>
            </w:pPr>
            <w:r w:rsidRPr="002E56B9">
              <w:t>2Rx</w:t>
            </w:r>
          </w:p>
        </w:tc>
      </w:tr>
      <w:tr w:rsidR="00A735B3" w:rsidRPr="002E56B9" w14:paraId="53B307A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B6DAEA" w14:textId="77777777" w:rsidR="00A735B3" w:rsidRPr="002E56B9" w:rsidRDefault="00A735B3" w:rsidP="00560F48">
            <w:pPr>
              <w:pStyle w:val="TAL"/>
              <w:rPr>
                <w:lang w:eastAsia="zh-CN"/>
              </w:rPr>
            </w:pPr>
            <w:r w:rsidRPr="002E56B9">
              <w:rPr>
                <w:rFonts w:eastAsia="DengXian" w:cs="Arial"/>
                <w:color w:val="000000"/>
                <w:szCs w:val="18"/>
              </w:rPr>
              <w:lastRenderedPageBreak/>
              <w:t>7.3.2.1.3</w:t>
            </w:r>
          </w:p>
        </w:tc>
        <w:tc>
          <w:tcPr>
            <w:tcW w:w="4428" w:type="dxa"/>
            <w:tcBorders>
              <w:top w:val="single" w:sz="4" w:space="0" w:color="auto"/>
              <w:left w:val="single" w:sz="4" w:space="0" w:color="auto"/>
              <w:bottom w:val="single" w:sz="4" w:space="0" w:color="auto"/>
              <w:right w:val="single" w:sz="4" w:space="0" w:color="auto"/>
            </w:tcBorders>
            <w:hideMark/>
          </w:tcPr>
          <w:p w14:paraId="7CF90CF5" w14:textId="77777777" w:rsidR="00A735B3" w:rsidRPr="002E56B9" w:rsidRDefault="00A735B3" w:rsidP="00560F4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9731DEB" w14:textId="77777777" w:rsidR="00A735B3" w:rsidRPr="002E56B9" w:rsidRDefault="00A735B3" w:rsidP="00560F4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04FB795" w14:textId="77777777" w:rsidR="00A735B3" w:rsidRPr="002E56B9" w:rsidRDefault="00A735B3" w:rsidP="00560F4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42A8AC" w14:textId="77777777" w:rsidR="00A735B3" w:rsidRPr="002E56B9" w:rsidRDefault="00A735B3" w:rsidP="00560F4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4D8449" w14:textId="77777777" w:rsidR="00A735B3" w:rsidRPr="002E56B9" w:rsidRDefault="00A735B3" w:rsidP="00560F48">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D8A808" w14:textId="77777777" w:rsidR="00A735B3" w:rsidRPr="002E56B9" w:rsidRDefault="00A735B3" w:rsidP="00560F48">
            <w:pPr>
              <w:pStyle w:val="TAL"/>
            </w:pPr>
            <w:r w:rsidRPr="002E56B9">
              <w:t>2Rx</w:t>
            </w:r>
          </w:p>
        </w:tc>
      </w:tr>
      <w:tr w:rsidR="00A735B3" w:rsidRPr="002E56B9" w14:paraId="5B17A1A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8ABB2" w14:textId="77777777" w:rsidR="00A735B3" w:rsidRPr="002E56B9" w:rsidRDefault="00A735B3" w:rsidP="00560F4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F76FA" w14:textId="77777777" w:rsidR="00A735B3" w:rsidRPr="002E56B9" w:rsidRDefault="00A735B3" w:rsidP="00560F4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407D9"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DDE0E"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CB13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6E3D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09CAF" w14:textId="77777777" w:rsidR="00A735B3" w:rsidRPr="002E56B9" w:rsidRDefault="00A735B3" w:rsidP="00560F48">
            <w:pPr>
              <w:pStyle w:val="TAL"/>
              <w:rPr>
                <w:b/>
              </w:rPr>
            </w:pPr>
          </w:p>
        </w:tc>
      </w:tr>
      <w:tr w:rsidR="00A735B3" w:rsidRPr="002E56B9" w14:paraId="5B45385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4A1EA86" w14:textId="77777777" w:rsidR="00A735B3" w:rsidRPr="002E56B9" w:rsidRDefault="00A735B3" w:rsidP="00560F48">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2AEE282" w14:textId="77777777" w:rsidR="00A735B3" w:rsidRPr="002E56B9" w:rsidRDefault="00A735B3" w:rsidP="00560F48">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A34682C"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8D3CBF"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604047"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78EDC47"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56CA0" w14:textId="77777777" w:rsidR="00A735B3" w:rsidRPr="002E56B9" w:rsidRDefault="00A735B3" w:rsidP="00560F48">
            <w:pPr>
              <w:pStyle w:val="TAL"/>
            </w:pPr>
            <w:r w:rsidRPr="002E56B9">
              <w:t>2Rx</w:t>
            </w:r>
          </w:p>
        </w:tc>
      </w:tr>
      <w:tr w:rsidR="00A735B3" w:rsidRPr="002E56B9" w14:paraId="718865A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98FA2D9" w14:textId="77777777" w:rsidR="00A735B3" w:rsidRPr="002E56B9" w:rsidRDefault="00A735B3" w:rsidP="00560F48">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6667239D" w14:textId="77777777" w:rsidR="00A735B3" w:rsidRPr="002E56B9" w:rsidRDefault="00A735B3" w:rsidP="00560F48">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CE3480"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C0CCA6"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77ADFC"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5A6070"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324B88" w14:textId="77777777" w:rsidR="00A735B3" w:rsidRPr="002E56B9" w:rsidRDefault="00A735B3" w:rsidP="00560F48">
            <w:pPr>
              <w:pStyle w:val="TAL"/>
            </w:pPr>
            <w:r w:rsidRPr="002E56B9">
              <w:t>2Rx</w:t>
            </w:r>
          </w:p>
        </w:tc>
      </w:tr>
      <w:tr w:rsidR="00A735B3" w:rsidRPr="002E56B9" w14:paraId="6C35B3C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18B01820" w14:textId="77777777" w:rsidR="00A735B3" w:rsidRPr="002E56B9" w:rsidRDefault="00A735B3" w:rsidP="00560F48">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69A4B7B" w14:textId="77777777" w:rsidR="00A735B3" w:rsidRPr="002E56B9" w:rsidRDefault="00A735B3" w:rsidP="00560F4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4E8EF0"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CE848C" w14:textId="77777777" w:rsidR="00A735B3" w:rsidRPr="002E56B9" w:rsidRDefault="00A735B3" w:rsidP="00560F4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5BFD644" w14:textId="77777777" w:rsidR="00A735B3" w:rsidRPr="002E56B9" w:rsidRDefault="00A735B3" w:rsidP="00560F4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B8B954B" w14:textId="77777777" w:rsidR="00A735B3" w:rsidRPr="002E56B9" w:rsidRDefault="00A735B3" w:rsidP="00560F48">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EB26A1" w14:textId="77777777" w:rsidR="00A735B3" w:rsidRPr="002E56B9" w:rsidRDefault="00A735B3" w:rsidP="00560F48">
            <w:pPr>
              <w:pStyle w:val="TAL"/>
            </w:pPr>
            <w:r w:rsidRPr="002E56B9">
              <w:rPr>
                <w:lang w:eastAsia="zh-CN"/>
              </w:rPr>
              <w:t>2Rx</w:t>
            </w:r>
          </w:p>
        </w:tc>
      </w:tr>
      <w:tr w:rsidR="00A735B3" w:rsidRPr="002E56B9" w14:paraId="1DF6FCD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F739F" w14:textId="77777777" w:rsidR="00A735B3" w:rsidRPr="002E56B9" w:rsidRDefault="00A735B3" w:rsidP="00560F4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4384CA" w14:textId="77777777" w:rsidR="00A735B3" w:rsidRPr="002E56B9" w:rsidRDefault="00A735B3" w:rsidP="00560F4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49EDAE"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0242D"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87E7C"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90E0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ADD43" w14:textId="77777777" w:rsidR="00A735B3" w:rsidRPr="002E56B9" w:rsidRDefault="00A735B3" w:rsidP="00560F48">
            <w:pPr>
              <w:pStyle w:val="TAL"/>
              <w:rPr>
                <w:b/>
              </w:rPr>
            </w:pPr>
          </w:p>
        </w:tc>
      </w:tr>
      <w:tr w:rsidR="00A735B3" w:rsidRPr="002E56B9" w14:paraId="398C02D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74F02CD" w14:textId="77777777" w:rsidR="00A735B3" w:rsidRPr="002E56B9" w:rsidRDefault="00A735B3" w:rsidP="00560F4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D2B3084" w14:textId="77777777" w:rsidR="00A735B3" w:rsidRPr="002E56B9" w:rsidRDefault="00A735B3" w:rsidP="00560F4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F0FAB7"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CF1240"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BFDF0"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49AE1C" w14:textId="048B7BCA"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A964C6" w14:textId="77777777" w:rsidR="00A735B3" w:rsidRPr="002E56B9" w:rsidRDefault="00A735B3" w:rsidP="00560F48">
            <w:pPr>
              <w:pStyle w:val="TAL"/>
            </w:pPr>
            <w:r w:rsidRPr="002E56B9">
              <w:t>2Rx</w:t>
            </w:r>
          </w:p>
        </w:tc>
      </w:tr>
      <w:tr w:rsidR="00A735B3" w:rsidRPr="002E56B9" w14:paraId="2125877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56571" w14:textId="77777777" w:rsidR="00A735B3" w:rsidRPr="002E56B9" w:rsidRDefault="00A735B3" w:rsidP="00560F4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18581" w14:textId="77777777" w:rsidR="00A735B3" w:rsidRPr="002E56B9" w:rsidRDefault="00A735B3" w:rsidP="00560F4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0B7D74"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B1F2"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F4C7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5F40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BF95" w14:textId="77777777" w:rsidR="00A735B3" w:rsidRPr="002E56B9" w:rsidRDefault="00A735B3" w:rsidP="00560F48">
            <w:pPr>
              <w:pStyle w:val="TAL"/>
              <w:rPr>
                <w:b/>
              </w:rPr>
            </w:pPr>
          </w:p>
        </w:tc>
      </w:tr>
      <w:tr w:rsidR="00A735B3" w:rsidRPr="002E56B9" w14:paraId="511E301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CA3C31" w14:textId="77777777" w:rsidR="00A735B3" w:rsidRPr="002E56B9" w:rsidRDefault="00A735B3" w:rsidP="00560F4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473EF7A" w14:textId="77777777" w:rsidR="00A735B3" w:rsidRPr="002E56B9" w:rsidRDefault="00A735B3" w:rsidP="00560F4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B706B1"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E88994D" w14:textId="77777777" w:rsidR="00A735B3" w:rsidRPr="002E56B9" w:rsidRDefault="00A735B3"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96E197B" w14:textId="77777777" w:rsidR="00A735B3" w:rsidRPr="002E56B9" w:rsidRDefault="00A735B3"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D45CD9" w14:textId="7618B724"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FAD085" w14:textId="77777777" w:rsidR="00A735B3" w:rsidRPr="002E56B9" w:rsidRDefault="00A735B3" w:rsidP="00560F48">
            <w:pPr>
              <w:pStyle w:val="TAL"/>
            </w:pPr>
            <w:r w:rsidRPr="002E56B9">
              <w:t>2Rx</w:t>
            </w:r>
          </w:p>
        </w:tc>
      </w:tr>
      <w:tr w:rsidR="00A735B3" w:rsidRPr="002E56B9" w14:paraId="2045B7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E26ED65" w14:textId="77777777" w:rsidR="00A735B3" w:rsidRPr="002E56B9" w:rsidRDefault="00A735B3" w:rsidP="00560F4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6E00C7" w14:textId="77777777" w:rsidR="00A735B3" w:rsidRPr="002E56B9" w:rsidRDefault="00A735B3" w:rsidP="00560F4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097E7"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7048F2" w14:textId="77777777" w:rsidR="00A735B3" w:rsidRPr="002E56B9" w:rsidRDefault="00A735B3"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AB1F18" w14:textId="77777777" w:rsidR="00A735B3" w:rsidRPr="002E56B9" w:rsidRDefault="00A735B3"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D49185"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DF5ED3" w14:textId="77777777" w:rsidR="00A735B3" w:rsidRPr="002E56B9" w:rsidRDefault="00A735B3" w:rsidP="00560F48">
            <w:pPr>
              <w:pStyle w:val="TAL"/>
            </w:pPr>
            <w:r w:rsidRPr="002E56B9">
              <w:t>2Rx</w:t>
            </w:r>
          </w:p>
        </w:tc>
      </w:tr>
      <w:tr w:rsidR="00A735B3" w:rsidRPr="002E56B9" w14:paraId="6C471AE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6CDDD" w14:textId="77777777" w:rsidR="00A735B3" w:rsidRPr="002E56B9" w:rsidRDefault="00A735B3" w:rsidP="00560F4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468F4" w14:textId="77777777" w:rsidR="00A735B3" w:rsidRPr="002E56B9" w:rsidRDefault="00A735B3" w:rsidP="00560F4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B5865"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8FF"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792AFE"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3407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E0308" w14:textId="77777777" w:rsidR="00A735B3" w:rsidRPr="002E56B9" w:rsidRDefault="00A735B3" w:rsidP="00560F48">
            <w:pPr>
              <w:pStyle w:val="TAL"/>
              <w:rPr>
                <w:b/>
              </w:rPr>
            </w:pPr>
          </w:p>
        </w:tc>
      </w:tr>
      <w:tr w:rsidR="00A735B3" w:rsidRPr="002E56B9" w14:paraId="32D9E5E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DFF751" w14:textId="77777777" w:rsidR="00A735B3" w:rsidRPr="002E56B9" w:rsidRDefault="00A735B3" w:rsidP="00560F4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FD1BD" w14:textId="77777777" w:rsidR="00A735B3" w:rsidRPr="002E56B9" w:rsidRDefault="00A735B3" w:rsidP="00560F4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E2E7A"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9F109"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0C3B5"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BDA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47E99D" w14:textId="77777777" w:rsidR="00A735B3" w:rsidRPr="002E56B9" w:rsidRDefault="00A735B3" w:rsidP="00560F48">
            <w:pPr>
              <w:pStyle w:val="TAL"/>
              <w:rPr>
                <w:b/>
              </w:rPr>
            </w:pPr>
          </w:p>
        </w:tc>
      </w:tr>
      <w:tr w:rsidR="00A735B3" w:rsidRPr="002E56B9" w14:paraId="19EC85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C54CB44" w14:textId="77777777" w:rsidR="00A735B3" w:rsidRPr="002E56B9" w:rsidRDefault="00A735B3" w:rsidP="00560F4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C06EA70" w14:textId="77777777" w:rsidR="00A735B3" w:rsidRPr="002E56B9" w:rsidRDefault="00A735B3" w:rsidP="00560F4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05C928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6EBFC0"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BF201E" w14:textId="77777777" w:rsidR="00A735B3" w:rsidRPr="002E56B9" w:rsidRDefault="00A735B3"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3FC80A"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9D064" w14:textId="77777777" w:rsidR="00A735B3" w:rsidRPr="002E56B9" w:rsidRDefault="00A735B3" w:rsidP="00560F48">
            <w:pPr>
              <w:pStyle w:val="TAL"/>
            </w:pPr>
            <w:r w:rsidRPr="002E56B9">
              <w:t>2Rx</w:t>
            </w:r>
          </w:p>
        </w:tc>
      </w:tr>
      <w:tr w:rsidR="00A735B3" w:rsidRPr="002E56B9" w14:paraId="5484491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41B92" w14:textId="77777777" w:rsidR="00A735B3" w:rsidRPr="002E56B9" w:rsidRDefault="00A735B3" w:rsidP="00560F4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27605" w14:textId="77777777" w:rsidR="00A735B3" w:rsidRPr="002E56B9" w:rsidRDefault="00A735B3" w:rsidP="00560F4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690AF"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94E96"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88F2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A7DF7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44D" w14:textId="77777777" w:rsidR="00A735B3" w:rsidRPr="002E56B9" w:rsidRDefault="00A735B3" w:rsidP="00560F48">
            <w:pPr>
              <w:pStyle w:val="TAL"/>
              <w:rPr>
                <w:b/>
              </w:rPr>
            </w:pPr>
          </w:p>
        </w:tc>
      </w:tr>
      <w:tr w:rsidR="00A735B3" w:rsidRPr="002E56B9" w14:paraId="75DDB5F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F5FA5B" w14:textId="77777777" w:rsidR="00A735B3" w:rsidRPr="002E56B9" w:rsidRDefault="00A735B3" w:rsidP="00560F4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927BEF" w14:textId="77777777" w:rsidR="00A735B3" w:rsidRPr="002E56B9" w:rsidRDefault="00A735B3" w:rsidP="00560F4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93181"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CE5C0"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6BFF5"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EF63E"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7301" w14:textId="77777777" w:rsidR="00A735B3" w:rsidRPr="002E56B9" w:rsidRDefault="00A735B3" w:rsidP="00560F48">
            <w:pPr>
              <w:pStyle w:val="TAL"/>
              <w:rPr>
                <w:b/>
              </w:rPr>
            </w:pPr>
          </w:p>
        </w:tc>
      </w:tr>
      <w:tr w:rsidR="00A735B3" w:rsidRPr="002E56B9" w14:paraId="59EE42D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59AC54E" w14:textId="77777777" w:rsidR="00A735B3" w:rsidRPr="002E56B9" w:rsidRDefault="00A735B3" w:rsidP="00560F4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9035DA" w14:textId="77777777" w:rsidR="00A735B3" w:rsidRPr="002E56B9" w:rsidRDefault="00A735B3" w:rsidP="00560F4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06EB0F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885D49"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F73A9" w14:textId="77777777" w:rsidR="00A735B3" w:rsidRPr="002E56B9" w:rsidRDefault="00A735B3"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9B518CD"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853FD2" w14:textId="77777777" w:rsidR="00A735B3" w:rsidRPr="002E56B9" w:rsidRDefault="00A735B3" w:rsidP="00560F48">
            <w:pPr>
              <w:pStyle w:val="TAL"/>
            </w:pPr>
            <w:r w:rsidRPr="002E56B9">
              <w:t>2Rx</w:t>
            </w:r>
          </w:p>
        </w:tc>
      </w:tr>
      <w:tr w:rsidR="00A735B3" w:rsidRPr="002E56B9" w14:paraId="784F7C6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70D25" w14:textId="77777777" w:rsidR="00A735B3" w:rsidRPr="002E56B9" w:rsidRDefault="00A735B3" w:rsidP="00560F4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01284" w14:textId="77777777" w:rsidR="00A735B3" w:rsidRPr="002E56B9" w:rsidRDefault="00A735B3" w:rsidP="00560F4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33622"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AA5"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3C30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4E547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A258E" w14:textId="77777777" w:rsidR="00A735B3" w:rsidRPr="002E56B9" w:rsidRDefault="00A735B3" w:rsidP="00560F48">
            <w:pPr>
              <w:pStyle w:val="TAL"/>
              <w:rPr>
                <w:b/>
              </w:rPr>
            </w:pPr>
          </w:p>
        </w:tc>
      </w:tr>
      <w:tr w:rsidR="00A735B3" w:rsidRPr="002E56B9" w14:paraId="5BD6EA6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4174B" w14:textId="77777777" w:rsidR="00A735B3" w:rsidRPr="002E56B9" w:rsidRDefault="00A735B3" w:rsidP="00560F4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DE619A" w14:textId="77777777" w:rsidR="00A735B3" w:rsidRPr="002E56B9" w:rsidRDefault="00A735B3" w:rsidP="00560F4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3241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9D5E33"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33B96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D377B"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3BF5" w14:textId="77777777" w:rsidR="00A735B3" w:rsidRPr="002E56B9" w:rsidRDefault="00A735B3" w:rsidP="00560F48">
            <w:pPr>
              <w:pStyle w:val="TAL"/>
              <w:rPr>
                <w:b/>
              </w:rPr>
            </w:pPr>
          </w:p>
        </w:tc>
      </w:tr>
      <w:tr w:rsidR="0028529E" w:rsidRPr="00BB629B" w14:paraId="31B5527C"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7AA8F40C" w14:textId="77777777" w:rsidR="0028529E" w:rsidRPr="00BB629B" w:rsidRDefault="0028529E" w:rsidP="00560F4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3EA7750F" w14:textId="77777777" w:rsidR="0028529E" w:rsidRPr="00BB629B" w:rsidRDefault="0028529E" w:rsidP="00560F48">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9428E4D" w14:textId="77777777" w:rsidR="0028529E" w:rsidRPr="00BB629B" w:rsidRDefault="0028529E" w:rsidP="00560F4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59EF3F" w14:textId="77777777" w:rsidR="0028529E" w:rsidRPr="00BB629B" w:rsidRDefault="0028529E" w:rsidP="00560F4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A3C2479"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04FEE9B"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5817012" w14:textId="77777777" w:rsidR="0028529E" w:rsidRPr="00BB629B" w:rsidRDefault="0028529E" w:rsidP="00560F48">
            <w:pPr>
              <w:pStyle w:val="TAL"/>
            </w:pPr>
            <w:r w:rsidRPr="00BB629B">
              <w:t>2Rx</w:t>
            </w:r>
          </w:p>
        </w:tc>
      </w:tr>
      <w:tr w:rsidR="0028529E" w:rsidRPr="00BB629B" w14:paraId="2A2E6039"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142A20C3" w14:textId="77777777" w:rsidR="0028529E" w:rsidRPr="00BB629B" w:rsidRDefault="0028529E" w:rsidP="00560F4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F3797C8" w14:textId="77777777" w:rsidR="0028529E" w:rsidRPr="00BB629B" w:rsidRDefault="0028529E" w:rsidP="00560F48">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2C69D51"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8DCEBF" w14:textId="77777777" w:rsidR="0028529E" w:rsidRPr="00BB629B" w:rsidRDefault="0028529E" w:rsidP="00560F48">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3413036"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6E34249"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772CCFA" w14:textId="77777777" w:rsidR="0028529E" w:rsidRPr="00BB629B" w:rsidRDefault="0028529E" w:rsidP="00560F48">
            <w:pPr>
              <w:pStyle w:val="TAL"/>
            </w:pPr>
            <w:r w:rsidRPr="00BB629B">
              <w:t>2Rx</w:t>
            </w:r>
          </w:p>
        </w:tc>
      </w:tr>
      <w:tr w:rsidR="0028529E" w:rsidRPr="00BB629B" w14:paraId="126FB046"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502E3689" w14:textId="77777777" w:rsidR="0028529E" w:rsidRPr="00BB629B" w:rsidRDefault="0028529E" w:rsidP="00560F4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7EEF8B8" w14:textId="77777777" w:rsidR="0028529E" w:rsidRPr="00BB629B" w:rsidRDefault="0028529E" w:rsidP="00560F48">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C8613E"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75C6B" w14:textId="77777777" w:rsidR="0028529E" w:rsidRPr="00BB629B" w:rsidRDefault="0028529E" w:rsidP="00560F4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53B146FE"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2FD5B1C"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C9D1D08" w14:textId="77777777" w:rsidR="0028529E" w:rsidRPr="00BB629B" w:rsidRDefault="0028529E" w:rsidP="00560F48">
            <w:pPr>
              <w:pStyle w:val="TAL"/>
            </w:pPr>
            <w:r w:rsidRPr="00BB629B">
              <w:t>2Rx</w:t>
            </w:r>
          </w:p>
        </w:tc>
      </w:tr>
      <w:tr w:rsidR="0028529E" w:rsidRPr="00BB629B" w14:paraId="0D6DDDFB"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61CA2447" w14:textId="77777777" w:rsidR="0028529E" w:rsidRPr="00BB629B" w:rsidRDefault="0028529E" w:rsidP="00560F4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2DE9023" w14:textId="77777777" w:rsidR="0028529E" w:rsidRPr="00BB629B" w:rsidRDefault="0028529E" w:rsidP="00560F48">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4C481C"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773942" w14:textId="77777777" w:rsidR="0028529E" w:rsidRPr="00BB629B" w:rsidRDefault="0028529E" w:rsidP="00560F4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4DC5FB5"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508E93"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E7A85DB" w14:textId="77777777" w:rsidR="0028529E" w:rsidRPr="00BB629B" w:rsidRDefault="0028529E" w:rsidP="00560F48">
            <w:pPr>
              <w:pStyle w:val="TAL"/>
            </w:pPr>
            <w:r w:rsidRPr="00BB629B">
              <w:t>2Rx</w:t>
            </w:r>
          </w:p>
        </w:tc>
      </w:tr>
      <w:tr w:rsidR="00A735B3" w:rsidRPr="002E56B9" w14:paraId="7A6F311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EEBB820" w14:textId="77777777" w:rsidR="00A735B3" w:rsidRPr="002E56B9" w:rsidRDefault="00A735B3" w:rsidP="00560F48">
            <w:pPr>
              <w:pStyle w:val="TAL"/>
              <w:rPr>
                <w:bCs/>
              </w:rPr>
            </w:pPr>
            <w:r w:rsidRPr="002E56B9">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140398BE" w14:textId="77777777" w:rsidR="00A735B3" w:rsidRPr="002E56B9" w:rsidRDefault="00A735B3" w:rsidP="00560F4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90760D3"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A7A82"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B0BC"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BAD82A"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403A21D" w14:textId="77777777" w:rsidR="00A735B3" w:rsidRPr="002E56B9" w:rsidRDefault="00A735B3" w:rsidP="00560F48">
            <w:pPr>
              <w:pStyle w:val="TAL"/>
            </w:pPr>
            <w:r w:rsidRPr="002E56B9">
              <w:t>2Rx</w:t>
            </w:r>
          </w:p>
        </w:tc>
      </w:tr>
      <w:tr w:rsidR="00A735B3" w:rsidRPr="002E56B9" w14:paraId="32CEB5F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B112E" w14:textId="77777777" w:rsidR="00A735B3" w:rsidRPr="002E56B9" w:rsidRDefault="00A735B3" w:rsidP="00560F4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ED2AD" w14:textId="77777777" w:rsidR="00A735B3" w:rsidRPr="002E56B9" w:rsidRDefault="00A735B3" w:rsidP="00560F4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34FCD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443E2"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3CFA1D"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3E92C"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377E" w14:textId="77777777" w:rsidR="00A735B3" w:rsidRPr="002E56B9" w:rsidRDefault="00A735B3" w:rsidP="00560F48">
            <w:pPr>
              <w:pStyle w:val="TAL"/>
              <w:rPr>
                <w:b/>
              </w:rPr>
            </w:pPr>
          </w:p>
        </w:tc>
      </w:tr>
      <w:tr w:rsidR="00A735B3" w:rsidRPr="002E56B9" w14:paraId="707100F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F2697DF" w14:textId="77777777" w:rsidR="00A735B3" w:rsidRPr="002E56B9" w:rsidRDefault="00A735B3" w:rsidP="00560F4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9D1E21" w14:textId="77777777" w:rsidR="00A735B3" w:rsidRPr="002E56B9" w:rsidRDefault="00A735B3" w:rsidP="00560F4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499A2D8"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8FD8D" w14:textId="77777777" w:rsidR="00A735B3" w:rsidRPr="002E56B9" w:rsidRDefault="00A735B3" w:rsidP="00560F4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F3F632" w14:textId="77777777" w:rsidR="00A735B3" w:rsidRPr="002E56B9" w:rsidRDefault="00A735B3" w:rsidP="00560F4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E38AC30"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3286FB" w14:textId="77777777" w:rsidR="00A735B3" w:rsidRPr="002E56B9" w:rsidRDefault="00A735B3" w:rsidP="00560F48">
            <w:pPr>
              <w:pStyle w:val="TAL"/>
            </w:pPr>
            <w:r w:rsidRPr="002E56B9">
              <w:t>2Rx</w:t>
            </w:r>
          </w:p>
        </w:tc>
      </w:tr>
      <w:tr w:rsidR="00A735B3" w:rsidRPr="002E56B9" w14:paraId="6A0F189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3F870F" w14:textId="77777777" w:rsidR="00A735B3" w:rsidRPr="002E56B9" w:rsidRDefault="00A735B3" w:rsidP="00560F4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D1740" w14:textId="77777777" w:rsidR="00A735B3" w:rsidRPr="002E56B9" w:rsidRDefault="00A735B3" w:rsidP="00560F48">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1D310"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6AB401"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883DC4"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652E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976BCB" w14:textId="77777777" w:rsidR="00A735B3" w:rsidRPr="002E56B9" w:rsidRDefault="00A735B3" w:rsidP="00560F48">
            <w:pPr>
              <w:pStyle w:val="TAL"/>
              <w:rPr>
                <w:b/>
              </w:rPr>
            </w:pPr>
          </w:p>
        </w:tc>
      </w:tr>
      <w:tr w:rsidR="00A735B3" w:rsidRPr="002E56B9" w14:paraId="1085B71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02F74DB" w14:textId="77777777" w:rsidR="00A735B3" w:rsidRPr="002E56B9" w:rsidRDefault="00A735B3" w:rsidP="00560F4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17A2D625" w14:textId="2D36DA36" w:rsidR="00A735B3" w:rsidRPr="002E56B9" w:rsidRDefault="00A735B3" w:rsidP="00560F48">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FE0216"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2EC1F"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92AD7"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FD622E"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6404" w14:textId="77777777" w:rsidR="00A735B3" w:rsidRPr="002E56B9" w:rsidRDefault="00A735B3" w:rsidP="00560F48">
            <w:pPr>
              <w:pStyle w:val="TAL"/>
            </w:pPr>
            <w:r w:rsidRPr="002E56B9">
              <w:t>2Rx</w:t>
            </w:r>
          </w:p>
        </w:tc>
      </w:tr>
      <w:tr w:rsidR="00A735B3" w:rsidRPr="002E56B9" w14:paraId="38B22B3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4CE75D9" w14:textId="77777777" w:rsidR="00A735B3" w:rsidRPr="002E56B9" w:rsidRDefault="00A735B3" w:rsidP="00560F4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F8C0D61" w14:textId="2C5E2674" w:rsidR="00A735B3" w:rsidRPr="002E56B9" w:rsidRDefault="00A735B3" w:rsidP="00560F48">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A0C58"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E85818"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887F8A"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919D7B"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537B68" w14:textId="77777777" w:rsidR="00A735B3" w:rsidRPr="002E56B9" w:rsidRDefault="00A735B3" w:rsidP="00560F48">
            <w:pPr>
              <w:pStyle w:val="TAL"/>
            </w:pPr>
            <w:r w:rsidRPr="002E56B9">
              <w:t>2Rx</w:t>
            </w:r>
          </w:p>
        </w:tc>
      </w:tr>
      <w:tr w:rsidR="00A735B3" w:rsidRPr="002E56B9" w14:paraId="34B6B68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63075B5" w14:textId="77777777" w:rsidR="00A735B3" w:rsidRPr="002E56B9" w:rsidRDefault="00A735B3" w:rsidP="00560F4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2C207859" w14:textId="77777777" w:rsidR="00A735B3" w:rsidRPr="002E56B9" w:rsidRDefault="00A735B3" w:rsidP="00560F48">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4B5AEC4" w14:textId="77777777" w:rsidR="00A735B3" w:rsidRPr="002E56B9" w:rsidRDefault="00A735B3" w:rsidP="00560F4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8FE9D7F" w14:textId="77777777" w:rsidR="00A735B3" w:rsidRPr="002E56B9" w:rsidRDefault="00A735B3" w:rsidP="00560F4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AECFA8F" w14:textId="77777777" w:rsidR="00A735B3" w:rsidRPr="002E56B9" w:rsidRDefault="00A735B3" w:rsidP="00560F48">
            <w:pPr>
              <w:pStyle w:val="TAL"/>
              <w:rPr>
                <w:rFonts w:eastAsia="SimSun"/>
              </w:rPr>
            </w:pPr>
            <w:bookmarkStart w:id="164"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64"/>
          </w:p>
        </w:tc>
        <w:tc>
          <w:tcPr>
            <w:tcW w:w="1969" w:type="dxa"/>
            <w:tcBorders>
              <w:top w:val="single" w:sz="4" w:space="0" w:color="auto"/>
              <w:left w:val="single" w:sz="4" w:space="0" w:color="auto"/>
              <w:bottom w:val="single" w:sz="4" w:space="0" w:color="auto"/>
              <w:right w:val="single" w:sz="4" w:space="0" w:color="auto"/>
            </w:tcBorders>
          </w:tcPr>
          <w:p w14:paraId="50552FAB" w14:textId="32F60C01"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6F12864A" w14:textId="77777777" w:rsidR="00A735B3" w:rsidRPr="002E56B9" w:rsidRDefault="00A735B3" w:rsidP="00560F48">
            <w:pPr>
              <w:pStyle w:val="TAL"/>
            </w:pPr>
            <w:r w:rsidRPr="002E56B9">
              <w:t>2Rx</w:t>
            </w:r>
          </w:p>
        </w:tc>
      </w:tr>
      <w:tr w:rsidR="00A735B3" w:rsidRPr="002E56B9" w14:paraId="3CDD394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08607D4" w14:textId="77777777" w:rsidR="00A735B3" w:rsidRPr="002E56B9" w:rsidRDefault="00A735B3" w:rsidP="00560F48">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E72A3C" w14:textId="7912DCFE" w:rsidR="00A735B3" w:rsidRPr="002E56B9" w:rsidRDefault="00A735B3" w:rsidP="00560F48">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0F4BE796" w14:textId="77777777" w:rsidR="00A735B3" w:rsidRPr="002E56B9" w:rsidRDefault="00A735B3" w:rsidP="00560F4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02A46" w14:textId="77777777" w:rsidR="00A735B3" w:rsidRPr="002E56B9" w:rsidRDefault="00A735B3" w:rsidP="00560F4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762B5E5" w14:textId="77777777" w:rsidR="00A735B3" w:rsidRPr="002E56B9" w:rsidRDefault="00A735B3" w:rsidP="00560F48">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E8CC69" w14:textId="63B4FAFA"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6B727" w14:textId="77777777" w:rsidR="00A735B3" w:rsidRPr="002E56B9" w:rsidRDefault="00A735B3" w:rsidP="00560F48">
            <w:pPr>
              <w:pStyle w:val="TAL"/>
            </w:pPr>
            <w:r w:rsidRPr="002E56B9">
              <w:rPr>
                <w:lang w:val="fr-FR" w:eastAsia="fr-FR"/>
              </w:rPr>
              <w:t>2Rx</w:t>
            </w:r>
          </w:p>
        </w:tc>
      </w:tr>
      <w:tr w:rsidR="00A735B3" w:rsidRPr="002E56B9" w14:paraId="5252F98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0DEBE231" w14:textId="77777777" w:rsidR="00A735B3" w:rsidRPr="002E56B9" w:rsidRDefault="00A735B3" w:rsidP="00560F4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D513384" w14:textId="13A70120" w:rsidR="00A735B3" w:rsidRPr="002E56B9" w:rsidRDefault="00A735B3" w:rsidP="00560F48">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F320DE5" w14:textId="77777777" w:rsidR="00A735B3" w:rsidRPr="002E56B9" w:rsidRDefault="00A735B3" w:rsidP="00560F4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BD3D8" w14:textId="77777777" w:rsidR="00A735B3" w:rsidRPr="002E56B9" w:rsidRDefault="00A735B3" w:rsidP="00560F4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E0AF484" w14:textId="77777777" w:rsidR="00A735B3" w:rsidRPr="002E56B9" w:rsidRDefault="00A735B3" w:rsidP="00560F48">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55326C6" w14:textId="08E2E732"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0343F7" w14:textId="77777777" w:rsidR="00A735B3" w:rsidRPr="002E56B9" w:rsidRDefault="00A735B3" w:rsidP="00560F48">
            <w:pPr>
              <w:pStyle w:val="TAL"/>
            </w:pPr>
            <w:r w:rsidRPr="002E56B9">
              <w:rPr>
                <w:lang w:val="fr-FR" w:eastAsia="fr-FR"/>
              </w:rPr>
              <w:t>2Rx</w:t>
            </w:r>
          </w:p>
        </w:tc>
      </w:tr>
      <w:tr w:rsidR="00D12200" w14:paraId="78A13470" w14:textId="77777777" w:rsidTr="0028529E">
        <w:trPr>
          <w:jc w:val="center"/>
        </w:trPr>
        <w:tc>
          <w:tcPr>
            <w:tcW w:w="1160" w:type="dxa"/>
            <w:tcBorders>
              <w:top w:val="single" w:sz="4" w:space="0" w:color="auto"/>
              <w:left w:val="single" w:sz="4" w:space="0" w:color="auto"/>
              <w:bottom w:val="single" w:sz="4" w:space="0" w:color="auto"/>
              <w:right w:val="single" w:sz="4" w:space="0" w:color="auto"/>
            </w:tcBorders>
          </w:tcPr>
          <w:p w14:paraId="6375ABF5" w14:textId="77777777" w:rsidR="00D12200" w:rsidRDefault="00D12200" w:rsidP="00560F4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52CEF0" w14:textId="77777777" w:rsidR="00D12200" w:rsidRDefault="00D12200" w:rsidP="00560F48">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D9AD78" w14:textId="77777777" w:rsidR="00D12200" w:rsidRDefault="00D12200" w:rsidP="00560F4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0BE18" w14:textId="7D1BEBC9" w:rsidR="00D12200" w:rsidRDefault="00D12200" w:rsidP="00560F4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5CE96EF7" w14:textId="77777777" w:rsidR="00D12200" w:rsidRDefault="00D12200" w:rsidP="00560F48">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52E82E" w14:textId="77777777" w:rsidR="00D12200" w:rsidRDefault="00D12200" w:rsidP="00560F48">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1A1D626" w14:textId="77777777" w:rsidR="00D12200" w:rsidRDefault="00D12200" w:rsidP="00560F48">
            <w:pPr>
              <w:pStyle w:val="TAL"/>
              <w:rPr>
                <w:lang w:val="fr-FR" w:eastAsia="fr-FR"/>
              </w:rPr>
            </w:pPr>
            <w:r>
              <w:rPr>
                <w:lang w:val="fr-FR" w:eastAsia="fr-FR"/>
              </w:rPr>
              <w:t>2Rx</w:t>
            </w:r>
          </w:p>
        </w:tc>
      </w:tr>
      <w:tr w:rsidR="00A735B3" w:rsidRPr="002E56B9" w14:paraId="0003BB6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B7C9F" w14:textId="77777777" w:rsidR="00A735B3" w:rsidRPr="002E56B9" w:rsidRDefault="00A735B3" w:rsidP="00560F4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8C2AC" w14:textId="77777777" w:rsidR="00A735B3" w:rsidRPr="002E56B9" w:rsidRDefault="00A735B3" w:rsidP="00560F4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0EAF7"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3058F"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9144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8C56D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B540A" w14:textId="77777777" w:rsidR="00A735B3" w:rsidRPr="002E56B9" w:rsidRDefault="00A735B3" w:rsidP="00560F48">
            <w:pPr>
              <w:pStyle w:val="TAL"/>
              <w:rPr>
                <w:b/>
              </w:rPr>
            </w:pPr>
          </w:p>
        </w:tc>
      </w:tr>
      <w:tr w:rsidR="00A735B3" w:rsidRPr="002E56B9" w14:paraId="36AE842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A385779" w14:textId="77777777" w:rsidR="00A735B3" w:rsidRPr="002E56B9" w:rsidRDefault="00A735B3" w:rsidP="00560F4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E8091A0" w14:textId="77777777" w:rsidR="00A735B3" w:rsidRPr="002E56B9" w:rsidRDefault="00A735B3" w:rsidP="00560F4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55F9888"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6B5CB1"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CFD07C"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7E0B3F" w14:textId="03CC0FFB"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266CC" w14:textId="77777777" w:rsidR="00A735B3" w:rsidRPr="002E56B9" w:rsidRDefault="00A735B3" w:rsidP="00560F48">
            <w:pPr>
              <w:pStyle w:val="TAL"/>
            </w:pPr>
            <w:r w:rsidRPr="002E56B9">
              <w:t>2Rx</w:t>
            </w:r>
          </w:p>
        </w:tc>
      </w:tr>
      <w:tr w:rsidR="00A735B3" w:rsidRPr="002E56B9" w14:paraId="290C668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0101F5C" w14:textId="77777777" w:rsidR="00A735B3" w:rsidRPr="002E56B9" w:rsidRDefault="00A735B3" w:rsidP="00560F4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58FF4CC" w14:textId="77777777" w:rsidR="00A735B3" w:rsidRPr="002E56B9" w:rsidRDefault="00A735B3" w:rsidP="00560F4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AF10E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90D44" w14:textId="77777777" w:rsidR="00A735B3" w:rsidRPr="002E56B9" w:rsidRDefault="00A735B3" w:rsidP="00560F4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AEEDA3F"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8377622" w14:textId="468DC71B"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BBC89F" w14:textId="77777777" w:rsidR="00A735B3" w:rsidRPr="002E56B9" w:rsidRDefault="00A735B3" w:rsidP="00560F48">
            <w:pPr>
              <w:pStyle w:val="TAL"/>
            </w:pPr>
            <w:r w:rsidRPr="002E56B9">
              <w:t>2Rx</w:t>
            </w:r>
          </w:p>
        </w:tc>
      </w:tr>
      <w:tr w:rsidR="00A735B3" w:rsidRPr="002E56B9" w14:paraId="5CA3158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BC66977" w14:textId="77777777" w:rsidR="00A735B3" w:rsidRPr="002E56B9" w:rsidRDefault="00A735B3" w:rsidP="00560F4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5C8CFF2" w14:textId="77777777" w:rsidR="00A735B3" w:rsidRPr="002E56B9" w:rsidRDefault="00A735B3" w:rsidP="00560F4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DE6F52"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19905" w14:textId="77777777" w:rsidR="00A735B3" w:rsidRPr="002E56B9" w:rsidRDefault="00A735B3" w:rsidP="00560F4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63834CD" w14:textId="77777777" w:rsidR="00A735B3" w:rsidRPr="002E56B9" w:rsidRDefault="00A735B3" w:rsidP="00560F4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4E6A19" w14:textId="481C361E"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4921D1" w14:textId="77777777" w:rsidR="00A735B3" w:rsidRPr="002E56B9" w:rsidRDefault="00A735B3" w:rsidP="00560F48">
            <w:pPr>
              <w:pStyle w:val="TAL"/>
            </w:pPr>
            <w:r w:rsidRPr="002E56B9">
              <w:t>2Rx</w:t>
            </w:r>
          </w:p>
        </w:tc>
      </w:tr>
      <w:tr w:rsidR="00A735B3" w:rsidRPr="002E56B9" w14:paraId="4DEE15A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77CFA1C" w14:textId="77777777" w:rsidR="00A735B3" w:rsidRPr="002E56B9" w:rsidRDefault="00A735B3" w:rsidP="00560F4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093F4DE" w14:textId="77777777" w:rsidR="00A735B3" w:rsidRPr="002E56B9" w:rsidRDefault="00A735B3" w:rsidP="00560F4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725A352"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73CE2" w14:textId="77777777" w:rsidR="00A735B3" w:rsidRPr="002E56B9" w:rsidRDefault="00A735B3" w:rsidP="00560F4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3CE77781" w14:textId="77777777" w:rsidR="00A735B3" w:rsidRPr="002E56B9" w:rsidRDefault="00A735B3" w:rsidP="00560F4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E05BB2" w14:textId="7D54F888"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2A683F" w14:textId="77777777" w:rsidR="00A735B3" w:rsidRPr="002E56B9" w:rsidRDefault="00A735B3" w:rsidP="00560F48">
            <w:pPr>
              <w:pStyle w:val="TAL"/>
            </w:pPr>
            <w:r w:rsidRPr="002E56B9">
              <w:t>2Rx</w:t>
            </w:r>
          </w:p>
        </w:tc>
      </w:tr>
      <w:tr w:rsidR="00A735B3" w:rsidRPr="002E56B9" w14:paraId="4DD379F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1C15633" w14:textId="77777777" w:rsidR="00A735B3" w:rsidRPr="002E56B9" w:rsidRDefault="00A735B3" w:rsidP="00560F4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14B4A6" w14:textId="77777777" w:rsidR="00A735B3" w:rsidRPr="002E56B9" w:rsidRDefault="00A735B3" w:rsidP="00560F4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2632125" w14:textId="77777777" w:rsidR="00A735B3" w:rsidRPr="002E56B9" w:rsidRDefault="00A735B3" w:rsidP="00560F4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B3DF1"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484148D" w14:textId="77777777" w:rsidR="00A735B3" w:rsidRPr="002E56B9" w:rsidRDefault="00A735B3" w:rsidP="00560F4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15596F" w14:textId="3FCF7F3B"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14ECF6" w14:textId="77777777" w:rsidR="00A735B3" w:rsidRPr="002E56B9" w:rsidRDefault="00A735B3" w:rsidP="00560F48">
            <w:pPr>
              <w:pStyle w:val="TAL"/>
            </w:pPr>
            <w:r w:rsidRPr="002E56B9">
              <w:t>2Rx</w:t>
            </w:r>
          </w:p>
        </w:tc>
      </w:tr>
      <w:tr w:rsidR="00A735B3" w:rsidRPr="002E56B9" w14:paraId="5250BAB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4FA3E49" w14:textId="77777777" w:rsidR="00A735B3" w:rsidRPr="002E56B9" w:rsidRDefault="00A735B3" w:rsidP="00560F48">
            <w:pPr>
              <w:pStyle w:val="TAL"/>
              <w:rPr>
                <w:lang w:eastAsia="zh-CN"/>
              </w:rPr>
            </w:pPr>
            <w:r w:rsidRPr="002E56B9">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4F345CA5" w14:textId="77777777" w:rsidR="00A735B3" w:rsidRPr="002E56B9" w:rsidRDefault="00A735B3" w:rsidP="00560F48">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D315E3"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FB672E" w14:textId="77777777" w:rsidR="00A735B3" w:rsidRPr="002E56B9" w:rsidRDefault="00A735B3" w:rsidP="00560F4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69B20EA6" w14:textId="77777777" w:rsidR="00A735B3" w:rsidRPr="002E56B9" w:rsidRDefault="00A735B3" w:rsidP="00560F4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E8E652"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7D8C6D4" w14:textId="77777777" w:rsidR="00A735B3" w:rsidRPr="002E56B9" w:rsidRDefault="00A735B3" w:rsidP="00560F48">
            <w:pPr>
              <w:pStyle w:val="TAL"/>
            </w:pPr>
            <w:r w:rsidRPr="002E56B9">
              <w:t>2Rx</w:t>
            </w:r>
          </w:p>
        </w:tc>
      </w:tr>
      <w:tr w:rsidR="00A735B3" w:rsidRPr="002E56B9" w14:paraId="4741888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7E17B028" w14:textId="77777777" w:rsidR="00A735B3" w:rsidRPr="002E56B9" w:rsidRDefault="00A735B3" w:rsidP="00560F4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DCDD8C7" w14:textId="77777777" w:rsidR="00A735B3" w:rsidRPr="002E56B9" w:rsidRDefault="00A735B3" w:rsidP="00560F48">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D023A04"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85856" w14:textId="77777777" w:rsidR="00A735B3" w:rsidRPr="002E56B9" w:rsidRDefault="00A735B3" w:rsidP="00560F4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08E1AD84" w14:textId="77777777" w:rsidR="00A735B3" w:rsidRPr="002E56B9" w:rsidRDefault="00A735B3" w:rsidP="00560F4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4CA655D"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39F7467" w14:textId="77777777" w:rsidR="00A735B3" w:rsidRPr="002E56B9" w:rsidRDefault="00A735B3" w:rsidP="00560F48">
            <w:pPr>
              <w:pStyle w:val="TAL"/>
            </w:pPr>
            <w:r w:rsidRPr="002E56B9">
              <w:t>2Rx</w:t>
            </w:r>
          </w:p>
        </w:tc>
      </w:tr>
      <w:tr w:rsidR="00A735B3" w:rsidRPr="002E56B9" w14:paraId="5B7896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1F9FA6" w14:textId="77777777" w:rsidR="00A735B3" w:rsidRPr="002E56B9" w:rsidRDefault="00A735B3" w:rsidP="00560F4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3C7FC4" w14:textId="77777777" w:rsidR="00A735B3" w:rsidRPr="002E56B9" w:rsidRDefault="00A735B3" w:rsidP="00560F4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FE6197"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29A1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E8C6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2DCED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421FC" w14:textId="77777777" w:rsidR="00A735B3" w:rsidRPr="002E56B9" w:rsidRDefault="00A735B3" w:rsidP="00560F48">
            <w:pPr>
              <w:pStyle w:val="TAL"/>
              <w:rPr>
                <w:b/>
              </w:rPr>
            </w:pPr>
          </w:p>
        </w:tc>
      </w:tr>
      <w:tr w:rsidR="00A735B3" w:rsidRPr="002E56B9" w14:paraId="3CF9EB9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2C609F" w14:textId="77777777" w:rsidR="00A735B3" w:rsidRPr="002E56B9" w:rsidRDefault="00A735B3" w:rsidP="00560F4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38583" w14:textId="77777777" w:rsidR="00A735B3" w:rsidRPr="002E56B9" w:rsidRDefault="00A735B3" w:rsidP="00560F4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5AC97"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C099"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B79B5"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0393"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AEAAE" w14:textId="77777777" w:rsidR="00A735B3" w:rsidRPr="002E56B9" w:rsidRDefault="00A735B3" w:rsidP="00560F48">
            <w:pPr>
              <w:pStyle w:val="TAL"/>
              <w:rPr>
                <w:b/>
              </w:rPr>
            </w:pPr>
          </w:p>
        </w:tc>
      </w:tr>
      <w:tr w:rsidR="00A735B3" w:rsidRPr="002E56B9" w14:paraId="76C0C8E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AD05D58" w14:textId="77777777" w:rsidR="00A735B3" w:rsidRPr="002E56B9" w:rsidRDefault="00A735B3" w:rsidP="00560F4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01D" w14:textId="1650BDCC" w:rsidR="00A735B3" w:rsidRPr="002E56B9" w:rsidRDefault="00A735B3" w:rsidP="00560F4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1A587"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C80056"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C1CA58"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7C696A"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9E4BA03" w14:textId="77777777" w:rsidR="00A735B3" w:rsidRPr="002E56B9" w:rsidRDefault="00A735B3" w:rsidP="00560F48">
            <w:pPr>
              <w:pStyle w:val="TAL"/>
            </w:pPr>
            <w:r w:rsidRPr="002E56B9">
              <w:t>2Rx</w:t>
            </w:r>
          </w:p>
        </w:tc>
      </w:tr>
      <w:tr w:rsidR="00A735B3" w:rsidRPr="002E56B9" w14:paraId="34CA2F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CE80827" w14:textId="77777777" w:rsidR="00A735B3" w:rsidRPr="002E56B9" w:rsidRDefault="00A735B3" w:rsidP="00560F4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8DAFE3" w14:textId="77777777" w:rsidR="00A735B3" w:rsidRPr="002E56B9" w:rsidRDefault="00A735B3" w:rsidP="00560F4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16AA2"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84BA85"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F448EC"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9E5FF3"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BD3BB6D" w14:textId="77777777" w:rsidR="00A735B3" w:rsidRPr="002E56B9" w:rsidRDefault="00A735B3" w:rsidP="00560F48">
            <w:pPr>
              <w:pStyle w:val="TAL"/>
            </w:pPr>
            <w:r w:rsidRPr="002E56B9">
              <w:t>2Rx</w:t>
            </w:r>
          </w:p>
        </w:tc>
      </w:tr>
      <w:tr w:rsidR="00A735B3" w:rsidRPr="002E56B9" w14:paraId="61B91E0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B9682A2" w14:textId="77777777" w:rsidR="00A735B3" w:rsidRPr="002E56B9" w:rsidRDefault="00A735B3" w:rsidP="00560F4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81E6F4B" w14:textId="77777777" w:rsidR="00A735B3" w:rsidRPr="002E56B9" w:rsidRDefault="00A735B3" w:rsidP="00560F4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08668" w14:textId="77777777" w:rsidR="00A735B3" w:rsidRPr="002E56B9" w:rsidRDefault="00A735B3" w:rsidP="00560F4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12EC8" w14:textId="77777777" w:rsidR="00A735B3" w:rsidRPr="002E56B9" w:rsidRDefault="00A735B3" w:rsidP="00560F4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C7C70D2"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00EAAD" w14:textId="77777777" w:rsidR="00A735B3" w:rsidRPr="002E56B9" w:rsidRDefault="00A735B3" w:rsidP="00560F48">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737C623" w14:textId="77777777" w:rsidR="00A735B3" w:rsidRPr="002E56B9" w:rsidRDefault="00A735B3" w:rsidP="00560F48">
            <w:pPr>
              <w:pStyle w:val="TAL"/>
            </w:pPr>
            <w:r w:rsidRPr="002E56B9">
              <w:t>2Rx</w:t>
            </w:r>
          </w:p>
        </w:tc>
      </w:tr>
      <w:tr w:rsidR="00A735B3" w:rsidRPr="002E56B9" w14:paraId="43E2AA7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0FEC8" w14:textId="77777777" w:rsidR="00A735B3" w:rsidRPr="002E56B9" w:rsidRDefault="00A735B3" w:rsidP="00560F4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FB0025" w14:textId="77777777" w:rsidR="00A735B3" w:rsidRPr="002E56B9" w:rsidRDefault="00A735B3" w:rsidP="00560F4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415BD6"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D1D1F"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31C2F"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5CFC7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DF5FC" w14:textId="77777777" w:rsidR="00A735B3" w:rsidRPr="002E56B9" w:rsidRDefault="00A735B3" w:rsidP="00560F48">
            <w:pPr>
              <w:pStyle w:val="TAL"/>
              <w:rPr>
                <w:b/>
              </w:rPr>
            </w:pPr>
          </w:p>
        </w:tc>
      </w:tr>
      <w:tr w:rsidR="00A735B3" w:rsidRPr="002E56B9" w14:paraId="35112DE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9B1D8D0" w14:textId="77777777" w:rsidR="00A735B3" w:rsidRPr="002E56B9" w:rsidRDefault="00A735B3" w:rsidP="00560F4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6D79800" w14:textId="77777777" w:rsidR="00A735B3" w:rsidRPr="002E56B9" w:rsidRDefault="00A735B3" w:rsidP="00560F4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F1C2D"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18E4EF"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135E97"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20C8C9"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BC3794D" w14:textId="77777777" w:rsidR="00A735B3" w:rsidRPr="002E56B9" w:rsidRDefault="00A735B3" w:rsidP="00560F48">
            <w:pPr>
              <w:pStyle w:val="TAL"/>
            </w:pPr>
            <w:r w:rsidRPr="002E56B9">
              <w:t>2Rx</w:t>
            </w:r>
          </w:p>
        </w:tc>
      </w:tr>
      <w:tr w:rsidR="00A735B3" w:rsidRPr="002E56B9" w14:paraId="4577676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9F657" w14:textId="77777777" w:rsidR="00A735B3" w:rsidRPr="002E56B9" w:rsidRDefault="00A735B3" w:rsidP="00560F4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C4D22" w14:textId="77777777" w:rsidR="00A735B3" w:rsidRPr="002E56B9" w:rsidRDefault="00A735B3" w:rsidP="00560F48">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F7EFFD"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E8033"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DC59"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A288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1E051" w14:textId="77777777" w:rsidR="00A735B3" w:rsidRPr="002E56B9" w:rsidRDefault="00A735B3" w:rsidP="00560F48">
            <w:pPr>
              <w:pStyle w:val="TAL"/>
              <w:rPr>
                <w:b/>
              </w:rPr>
            </w:pPr>
          </w:p>
        </w:tc>
      </w:tr>
      <w:tr w:rsidR="00A735B3" w:rsidRPr="002E56B9" w14:paraId="566EFAF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0C5D9EB" w14:textId="77777777" w:rsidR="00A735B3" w:rsidRPr="002E56B9" w:rsidRDefault="00A735B3" w:rsidP="00560F4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1145D282" w14:textId="77777777" w:rsidR="00A735B3" w:rsidRPr="002E56B9" w:rsidRDefault="00A735B3" w:rsidP="00560F48">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EA9794D"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9F6208"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808554"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87B8BC"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C70099" w14:textId="77777777" w:rsidR="00A735B3" w:rsidRPr="002E56B9" w:rsidRDefault="00A735B3" w:rsidP="00560F48">
            <w:pPr>
              <w:pStyle w:val="TAL"/>
            </w:pPr>
            <w:r w:rsidRPr="002E56B9">
              <w:t>2Rx</w:t>
            </w:r>
          </w:p>
        </w:tc>
      </w:tr>
      <w:tr w:rsidR="00A735B3" w:rsidRPr="002E56B9" w14:paraId="000B16F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A9EF300" w14:textId="77777777" w:rsidR="00A735B3" w:rsidRPr="002E56B9" w:rsidRDefault="00A735B3" w:rsidP="00560F48">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3EDD5151" w14:textId="77777777" w:rsidR="00A735B3" w:rsidRPr="002E56B9" w:rsidRDefault="00A735B3" w:rsidP="00560F48">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B857641"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166FAE"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C75EC6"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8B8F5F"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80740" w14:textId="77777777" w:rsidR="00A735B3" w:rsidRPr="002E56B9" w:rsidRDefault="00A735B3" w:rsidP="00560F48">
            <w:pPr>
              <w:pStyle w:val="TAL"/>
            </w:pPr>
            <w:r w:rsidRPr="002E56B9">
              <w:t>2Rx</w:t>
            </w:r>
          </w:p>
        </w:tc>
      </w:tr>
      <w:tr w:rsidR="00A735B3" w:rsidRPr="002E56B9" w14:paraId="499F894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C199" w14:textId="77777777" w:rsidR="00A735B3" w:rsidRPr="002E56B9" w:rsidRDefault="00A735B3" w:rsidP="00560F48">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8F4AF" w14:textId="77777777" w:rsidR="00A735B3" w:rsidRPr="002E56B9" w:rsidRDefault="00A735B3" w:rsidP="00560F4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A67A"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28C6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55D0"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D2D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90D7" w14:textId="77777777" w:rsidR="00A735B3" w:rsidRPr="002E56B9" w:rsidRDefault="00A735B3" w:rsidP="00560F48">
            <w:pPr>
              <w:pStyle w:val="TAL"/>
              <w:rPr>
                <w:b/>
              </w:rPr>
            </w:pPr>
          </w:p>
        </w:tc>
      </w:tr>
      <w:tr w:rsidR="00A735B3" w:rsidRPr="002E56B9" w14:paraId="0790D17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6EB2" w14:textId="77777777" w:rsidR="00A735B3" w:rsidRPr="002E56B9" w:rsidRDefault="00A735B3" w:rsidP="00560F4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467B" w14:textId="77777777" w:rsidR="00A735B3" w:rsidRPr="002E56B9" w:rsidRDefault="00A735B3" w:rsidP="00560F4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AFC8"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4FFD"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A8FEE"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049F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84E3" w14:textId="77777777" w:rsidR="00A735B3" w:rsidRPr="002E56B9" w:rsidRDefault="00A735B3" w:rsidP="00560F48">
            <w:pPr>
              <w:pStyle w:val="TAL"/>
              <w:rPr>
                <w:b/>
              </w:rPr>
            </w:pPr>
          </w:p>
        </w:tc>
      </w:tr>
      <w:tr w:rsidR="00A735B3" w:rsidRPr="002E56B9" w14:paraId="33E5213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59C13BD1" w14:textId="77777777" w:rsidR="00A735B3" w:rsidRPr="002E56B9" w:rsidRDefault="00A735B3" w:rsidP="00560F4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65209C7C" w14:textId="77777777" w:rsidR="00A735B3" w:rsidRPr="002E56B9" w:rsidRDefault="00A735B3" w:rsidP="00560F48">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203FE7" w14:textId="77777777" w:rsidR="00A735B3" w:rsidRPr="002E56B9" w:rsidRDefault="00A735B3" w:rsidP="00560F4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404841" w14:textId="77777777" w:rsidR="00A735B3" w:rsidRPr="002E56B9" w:rsidRDefault="00A735B3" w:rsidP="00560F4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4209617" w14:textId="77777777" w:rsidR="00A735B3" w:rsidRPr="002E56B9" w:rsidRDefault="00A735B3" w:rsidP="00560F4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12ADE35" w14:textId="328DF9E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9B464F" w14:textId="77777777" w:rsidR="00A735B3" w:rsidRPr="002E56B9" w:rsidRDefault="00A735B3" w:rsidP="00560F48">
            <w:pPr>
              <w:pStyle w:val="TAL"/>
            </w:pPr>
            <w:r w:rsidRPr="002E56B9">
              <w:t>2Rx</w:t>
            </w:r>
          </w:p>
        </w:tc>
      </w:tr>
      <w:tr w:rsidR="00A735B3" w:rsidRPr="002E56B9" w14:paraId="111C98F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8EC9C" w14:textId="77777777" w:rsidR="00A735B3" w:rsidRPr="002E56B9" w:rsidRDefault="00A735B3" w:rsidP="00560F4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1981" w14:textId="77777777" w:rsidR="00A735B3" w:rsidRPr="002E56B9" w:rsidRDefault="00A735B3" w:rsidP="00560F4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1350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BB6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86A1"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6C65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1C54" w14:textId="77777777" w:rsidR="00A735B3" w:rsidRPr="002E56B9" w:rsidRDefault="00A735B3" w:rsidP="00560F48">
            <w:pPr>
              <w:pStyle w:val="TAL"/>
              <w:rPr>
                <w:b/>
              </w:rPr>
            </w:pPr>
          </w:p>
        </w:tc>
      </w:tr>
      <w:tr w:rsidR="00A735B3" w:rsidRPr="002E56B9" w14:paraId="73E5541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1125C68E" w14:textId="77777777" w:rsidR="00A735B3" w:rsidRPr="002E56B9" w:rsidRDefault="00A735B3" w:rsidP="00560F48">
            <w:pPr>
              <w:pStyle w:val="TAL"/>
            </w:pPr>
            <w:r w:rsidRPr="002E56B9">
              <w:lastRenderedPageBreak/>
              <w:t>7.5.8.2.1</w:t>
            </w:r>
          </w:p>
        </w:tc>
        <w:tc>
          <w:tcPr>
            <w:tcW w:w="4428" w:type="dxa"/>
            <w:tcBorders>
              <w:top w:val="single" w:sz="4" w:space="0" w:color="auto"/>
              <w:left w:val="single" w:sz="4" w:space="0" w:color="auto"/>
              <w:bottom w:val="single" w:sz="4" w:space="0" w:color="auto"/>
              <w:right w:val="single" w:sz="4" w:space="0" w:color="auto"/>
            </w:tcBorders>
          </w:tcPr>
          <w:p w14:paraId="713EE23E" w14:textId="77777777" w:rsidR="00A735B3" w:rsidRPr="002E56B9" w:rsidRDefault="00A735B3" w:rsidP="00560F48">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7A4842" w14:textId="77777777" w:rsidR="00A735B3" w:rsidRPr="002E56B9" w:rsidRDefault="00A735B3" w:rsidP="00560F4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2B676" w14:textId="77777777" w:rsidR="00A735B3" w:rsidRPr="002E56B9" w:rsidRDefault="00A735B3" w:rsidP="00560F4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E8EA654" w14:textId="77777777" w:rsidR="00A735B3" w:rsidRPr="002E56B9" w:rsidRDefault="00A735B3" w:rsidP="00560F4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18FE013" w14:textId="0BB8CEA4"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940089" w14:textId="77777777" w:rsidR="00A735B3" w:rsidRPr="002E56B9" w:rsidRDefault="00A735B3" w:rsidP="00560F48">
            <w:pPr>
              <w:pStyle w:val="TAL"/>
            </w:pPr>
            <w:r w:rsidRPr="002E56B9">
              <w:t>2Rx</w:t>
            </w:r>
          </w:p>
        </w:tc>
      </w:tr>
      <w:tr w:rsidR="00A735B3" w:rsidRPr="002E56B9" w14:paraId="03BCB43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D9069F" w14:textId="77777777" w:rsidR="00A735B3" w:rsidRPr="002E56B9" w:rsidRDefault="00A735B3" w:rsidP="00560F4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DFE831" w14:textId="77777777" w:rsidR="00A735B3" w:rsidRPr="002E56B9" w:rsidRDefault="00A735B3" w:rsidP="00560F4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B5EE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4286B"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1F77AD"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EE36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742DC" w14:textId="77777777" w:rsidR="00A735B3" w:rsidRPr="002E56B9" w:rsidRDefault="00A735B3" w:rsidP="00560F48">
            <w:pPr>
              <w:pStyle w:val="TAL"/>
              <w:rPr>
                <w:b/>
              </w:rPr>
            </w:pPr>
          </w:p>
        </w:tc>
      </w:tr>
      <w:tr w:rsidR="00A735B3" w:rsidRPr="009E7A29" w14:paraId="748B78DA" w14:textId="77777777" w:rsidTr="00D1220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5B321E" w14:textId="77777777" w:rsidR="00A735B3" w:rsidRPr="009E7A29" w:rsidRDefault="00A735B3" w:rsidP="00560F4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E9E50" w14:textId="77777777" w:rsidR="00A735B3" w:rsidRPr="009E7A29" w:rsidRDefault="00A735B3" w:rsidP="00560F48">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2ED0" w14:textId="77777777" w:rsidR="00A735B3" w:rsidRPr="009E7A29" w:rsidRDefault="00A735B3" w:rsidP="00560F4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0CD3E8" w14:textId="1F234166" w:rsidR="00A735B3" w:rsidRPr="009E7A29" w:rsidRDefault="00A735B3" w:rsidP="00560F48">
            <w:pPr>
              <w:pStyle w:val="TAL"/>
              <w:rPr>
                <w:bCs/>
              </w:rPr>
            </w:pPr>
            <w:r w:rsidRPr="009E7A29">
              <w:rPr>
                <w:bCs/>
              </w:rPr>
              <w:t>C240</w:t>
            </w:r>
            <w:r w:rsidR="009E7A29" w:rsidRPr="009E7A29">
              <w:rPr>
                <w:bCs/>
              </w:rPr>
              <w:t>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2A25F4" w14:textId="77777777" w:rsidR="00A735B3" w:rsidRPr="009E7A29" w:rsidRDefault="00A735B3" w:rsidP="00560F4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FEBDBC" w14:textId="77777777" w:rsidR="00A735B3" w:rsidRPr="009E7A29" w:rsidRDefault="00A735B3" w:rsidP="00560F48">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1A2B2" w14:textId="77777777" w:rsidR="00A735B3" w:rsidRPr="009E7A29" w:rsidRDefault="00A735B3" w:rsidP="00560F48">
            <w:pPr>
              <w:pStyle w:val="TAL"/>
              <w:rPr>
                <w:bCs/>
              </w:rPr>
            </w:pPr>
            <w:r w:rsidRPr="009E7A29">
              <w:rPr>
                <w:bCs/>
              </w:rPr>
              <w:t>2Rx</w:t>
            </w:r>
          </w:p>
        </w:tc>
      </w:tr>
      <w:tr w:rsidR="00A735B3" w:rsidRPr="002E56B9" w14:paraId="67FCCA0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83C82" w14:textId="77777777" w:rsidR="00A735B3" w:rsidRPr="002E56B9" w:rsidRDefault="00A735B3" w:rsidP="00560F4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25FDB3" w14:textId="77777777" w:rsidR="00A735B3" w:rsidRPr="002E56B9" w:rsidRDefault="00A735B3" w:rsidP="00560F4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297E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9D3D5"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04939"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0E6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F3B1E7" w14:textId="77777777" w:rsidR="00A735B3" w:rsidRPr="002E56B9" w:rsidRDefault="00A735B3" w:rsidP="00560F48">
            <w:pPr>
              <w:pStyle w:val="TAL"/>
              <w:rPr>
                <w:b/>
              </w:rPr>
            </w:pPr>
          </w:p>
        </w:tc>
      </w:tr>
      <w:tr w:rsidR="00A735B3" w:rsidRPr="002E56B9" w14:paraId="2CB1277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DE6619" w14:textId="77777777" w:rsidR="00A735B3" w:rsidRPr="002E56B9" w:rsidRDefault="00A735B3" w:rsidP="00560F4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FFAFD6" w14:textId="77777777" w:rsidR="00A735B3" w:rsidRPr="002E56B9" w:rsidRDefault="00A735B3" w:rsidP="00560F4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98E04" w14:textId="77777777" w:rsidR="00A735B3" w:rsidRPr="002E56B9" w:rsidRDefault="00A735B3" w:rsidP="00560F4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A1129" w14:textId="77777777" w:rsidR="00A735B3" w:rsidRPr="002E56B9" w:rsidRDefault="00A735B3" w:rsidP="00560F4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12656" w14:textId="77777777" w:rsidR="00A735B3" w:rsidRPr="002E56B9" w:rsidRDefault="00A735B3" w:rsidP="00560F4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8A647" w14:textId="4BDC1423"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58FE781" w14:textId="77777777" w:rsidR="00A735B3" w:rsidRPr="002E56B9" w:rsidRDefault="00A735B3" w:rsidP="00560F48">
            <w:pPr>
              <w:pStyle w:val="TAL"/>
              <w:rPr>
                <w:b/>
              </w:rPr>
            </w:pPr>
            <w:r w:rsidRPr="002E56B9">
              <w:t>2Rx</w:t>
            </w:r>
          </w:p>
        </w:tc>
      </w:tr>
      <w:tr w:rsidR="00F53A9A" w:rsidRPr="000F6278" w14:paraId="39BB8F88"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43EE52" w14:textId="77777777" w:rsidR="00F53A9A" w:rsidRPr="000F6278" w:rsidRDefault="00F53A9A" w:rsidP="00560F4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A8D31" w14:textId="77777777" w:rsidR="00F53A9A" w:rsidRPr="000F6278" w:rsidRDefault="00F53A9A" w:rsidP="00560F4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75CA0" w14:textId="77777777" w:rsidR="00F53A9A" w:rsidRPr="000F6278" w:rsidRDefault="00F53A9A"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95F70" w14:textId="77777777" w:rsidR="00F53A9A" w:rsidRPr="000F6278" w:rsidRDefault="00F53A9A"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F0229" w14:textId="77777777" w:rsidR="00F53A9A" w:rsidRPr="000F6278" w:rsidRDefault="00F53A9A"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32BAC1" w14:textId="77777777" w:rsidR="00F53A9A" w:rsidRPr="000F6278" w:rsidRDefault="00F53A9A"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37279" w14:textId="77777777" w:rsidR="00F53A9A" w:rsidRPr="000F6278" w:rsidRDefault="00F53A9A" w:rsidP="00560F48">
            <w:pPr>
              <w:pStyle w:val="TAL"/>
              <w:rPr>
                <w:b/>
              </w:rPr>
            </w:pPr>
          </w:p>
        </w:tc>
      </w:tr>
      <w:tr w:rsidR="00F53A9A" w:rsidRPr="000F6278" w14:paraId="4413695C"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7E2CBF" w14:textId="77777777" w:rsidR="00F53A9A" w:rsidRPr="00A16264" w:rsidRDefault="00F53A9A" w:rsidP="00560F4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77B25" w14:textId="77777777" w:rsidR="00F53A9A" w:rsidRPr="00A16264" w:rsidRDefault="00F53A9A" w:rsidP="00560F4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C19AE"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1D684" w14:textId="6775978C" w:rsidR="00F53A9A" w:rsidRPr="00A16264" w:rsidRDefault="00F53A9A" w:rsidP="00560F4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4F6989"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869C"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8E058" w14:textId="77777777" w:rsidR="00F53A9A" w:rsidRPr="000F6278" w:rsidRDefault="00F53A9A" w:rsidP="00560F48">
            <w:pPr>
              <w:pStyle w:val="TAL"/>
              <w:rPr>
                <w:b/>
              </w:rPr>
            </w:pPr>
            <w:r w:rsidRPr="000F6278">
              <w:t>2Rx</w:t>
            </w:r>
          </w:p>
        </w:tc>
      </w:tr>
      <w:tr w:rsidR="00F53A9A" w:rsidRPr="000F6278" w14:paraId="675374B1"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BDBCA6" w14:textId="77777777" w:rsidR="00F53A9A" w:rsidRPr="00A16264" w:rsidRDefault="00F53A9A" w:rsidP="00560F4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AF810" w14:textId="77777777" w:rsidR="00F53A9A" w:rsidRPr="00A16264" w:rsidRDefault="00F53A9A" w:rsidP="00560F4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B236E"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5AED7A" w14:textId="38E4B167" w:rsidR="00F53A9A" w:rsidRPr="00A16264" w:rsidRDefault="00F53A9A" w:rsidP="00560F4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55C33"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BF0C89"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50AEEC" w14:textId="77777777" w:rsidR="00F53A9A" w:rsidRPr="000F6278" w:rsidRDefault="00F53A9A" w:rsidP="00560F48">
            <w:pPr>
              <w:pStyle w:val="TAL"/>
              <w:rPr>
                <w:b/>
              </w:rPr>
            </w:pPr>
            <w:r w:rsidRPr="000F6278">
              <w:t>2Rx</w:t>
            </w:r>
          </w:p>
        </w:tc>
      </w:tr>
      <w:tr w:rsidR="00F53A9A" w:rsidRPr="000F6278" w14:paraId="44295CD0"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B085CB" w14:textId="77777777" w:rsidR="00F53A9A" w:rsidRPr="00A16264" w:rsidRDefault="00F53A9A" w:rsidP="00560F4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967E8" w14:textId="77777777" w:rsidR="00F53A9A" w:rsidRPr="00A16264" w:rsidRDefault="00F53A9A" w:rsidP="00560F4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3FABB"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16D4C4" w14:textId="174AB716" w:rsidR="00F53A9A" w:rsidRPr="00A16264" w:rsidRDefault="00F53A9A" w:rsidP="00560F4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ED2E5A"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183A04"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768718" w14:textId="77777777" w:rsidR="00F53A9A" w:rsidRPr="000F6278" w:rsidRDefault="00F53A9A" w:rsidP="00560F48">
            <w:pPr>
              <w:pStyle w:val="TAL"/>
              <w:rPr>
                <w:b/>
              </w:rPr>
            </w:pPr>
            <w:r w:rsidRPr="000F6278">
              <w:t>2Rx</w:t>
            </w:r>
          </w:p>
        </w:tc>
      </w:tr>
      <w:tr w:rsidR="00A735B3" w:rsidRPr="002E56B9" w14:paraId="0084A66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4C858" w14:textId="77777777" w:rsidR="00A735B3" w:rsidRPr="002E56B9" w:rsidRDefault="00A735B3" w:rsidP="00560F4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C69AF5" w14:textId="77777777" w:rsidR="00A735B3" w:rsidRPr="002E56B9" w:rsidRDefault="00A735B3" w:rsidP="00560F4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336B50"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8D2C0"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9DECE"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52A2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EDF2D" w14:textId="77777777" w:rsidR="00A735B3" w:rsidRPr="002E56B9" w:rsidRDefault="00A735B3" w:rsidP="00560F48">
            <w:pPr>
              <w:pStyle w:val="TAL"/>
              <w:rPr>
                <w:b/>
              </w:rPr>
            </w:pPr>
          </w:p>
        </w:tc>
      </w:tr>
      <w:tr w:rsidR="00A735B3" w:rsidRPr="002E56B9" w14:paraId="0B0ADD2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F17EB5" w14:textId="77777777" w:rsidR="00A735B3" w:rsidRPr="002E56B9" w:rsidRDefault="00A735B3" w:rsidP="00560F4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96E129" w14:textId="77777777" w:rsidR="00A735B3" w:rsidRPr="002E56B9" w:rsidRDefault="00A735B3" w:rsidP="00560F4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8CD92"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030E4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71156"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0C06B"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2C135" w14:textId="77777777" w:rsidR="00A735B3" w:rsidRPr="002E56B9" w:rsidRDefault="00A735B3" w:rsidP="00560F48">
            <w:pPr>
              <w:pStyle w:val="TAL"/>
              <w:rPr>
                <w:b/>
              </w:rPr>
            </w:pPr>
          </w:p>
        </w:tc>
      </w:tr>
      <w:tr w:rsidR="00A735B3" w:rsidRPr="002E56B9" w14:paraId="4717ED0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AD30546" w14:textId="77777777" w:rsidR="00A735B3" w:rsidRPr="002E56B9" w:rsidRDefault="00A735B3" w:rsidP="00560F48">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C7E1BAE" w14:textId="77777777" w:rsidR="00A735B3" w:rsidRPr="002E56B9" w:rsidRDefault="00A735B3" w:rsidP="00560F4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CF8C678"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29E6C"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6E44AE3"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199C0A" w14:textId="54FD6326"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84009A" w14:textId="77777777" w:rsidR="00A735B3" w:rsidRPr="002E56B9" w:rsidRDefault="00A735B3" w:rsidP="00560F48">
            <w:pPr>
              <w:pStyle w:val="TAL"/>
            </w:pPr>
            <w:r w:rsidRPr="002E56B9">
              <w:t>2Rx</w:t>
            </w:r>
          </w:p>
        </w:tc>
      </w:tr>
      <w:tr w:rsidR="00A735B3" w:rsidRPr="002E56B9" w14:paraId="19A5B1B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BED4AFB" w14:textId="77777777" w:rsidR="00A735B3" w:rsidRPr="002E56B9" w:rsidRDefault="00A735B3" w:rsidP="00560F4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96281C8" w14:textId="77777777" w:rsidR="00A735B3" w:rsidRPr="002E56B9" w:rsidRDefault="00A735B3" w:rsidP="00560F4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19C69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E3C4F9" w14:textId="77777777" w:rsidR="00A735B3" w:rsidRPr="002E56B9" w:rsidRDefault="00A735B3" w:rsidP="00560F4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30880EB"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465F9B" w14:textId="17D179E1"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EABE8" w14:textId="77777777" w:rsidR="00A735B3" w:rsidRPr="002E56B9" w:rsidRDefault="00A735B3" w:rsidP="00560F48">
            <w:pPr>
              <w:pStyle w:val="TAL"/>
            </w:pPr>
            <w:r w:rsidRPr="002E56B9">
              <w:t>2Rx</w:t>
            </w:r>
          </w:p>
        </w:tc>
      </w:tr>
      <w:tr w:rsidR="00A735B3" w:rsidRPr="002E56B9" w14:paraId="4D043F6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4A03398" w14:textId="77777777" w:rsidR="00A735B3" w:rsidRPr="002E56B9" w:rsidRDefault="00A735B3" w:rsidP="00560F48">
            <w:pPr>
              <w:pStyle w:val="TAL"/>
              <w:rPr>
                <w:bCs/>
              </w:rPr>
            </w:pPr>
            <w:r w:rsidRPr="002E56B9">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10E80DD6" w14:textId="77777777" w:rsidR="00A735B3" w:rsidRPr="002E56B9" w:rsidRDefault="00A735B3" w:rsidP="00560F4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167866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9B4DEB" w14:textId="77777777" w:rsidR="00A735B3" w:rsidRPr="002E56B9" w:rsidRDefault="00A735B3" w:rsidP="00560F4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400914ED" w14:textId="77777777" w:rsidR="00A735B3" w:rsidRPr="002E56B9" w:rsidRDefault="00A735B3" w:rsidP="00560F4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7498F2" w14:textId="5A3D74BE"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1C5562" w14:textId="77777777" w:rsidR="00A735B3" w:rsidRPr="002E56B9" w:rsidRDefault="00A735B3" w:rsidP="00560F48">
            <w:pPr>
              <w:pStyle w:val="TAL"/>
            </w:pPr>
            <w:r w:rsidRPr="002E56B9">
              <w:t>2Rx</w:t>
            </w:r>
          </w:p>
        </w:tc>
      </w:tr>
      <w:tr w:rsidR="00A735B3" w:rsidRPr="002E56B9" w14:paraId="382CCC7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024CF5" w14:textId="77777777" w:rsidR="00A735B3" w:rsidRPr="002E56B9" w:rsidRDefault="00A735B3" w:rsidP="00560F4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E4F1F5A" w14:textId="77777777" w:rsidR="00A735B3" w:rsidRPr="002E56B9" w:rsidRDefault="00A735B3" w:rsidP="00560F4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C72C36B"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BFC64D" w14:textId="77777777" w:rsidR="00A735B3" w:rsidRPr="002E56B9" w:rsidRDefault="00A735B3" w:rsidP="00560F4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1D273724" w14:textId="77777777" w:rsidR="00A735B3" w:rsidRPr="002E56B9" w:rsidRDefault="00A735B3" w:rsidP="00560F4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7B1847" w14:textId="02B48C39"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5F181D" w14:textId="77777777" w:rsidR="00A735B3" w:rsidRPr="002E56B9" w:rsidRDefault="00A735B3" w:rsidP="00560F48">
            <w:pPr>
              <w:pStyle w:val="TAL"/>
            </w:pPr>
            <w:r w:rsidRPr="002E56B9">
              <w:t>2Rx</w:t>
            </w:r>
          </w:p>
        </w:tc>
      </w:tr>
      <w:tr w:rsidR="00A735B3" w:rsidRPr="002E56B9" w14:paraId="674987D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AD4A27" w14:textId="77777777" w:rsidR="00A735B3" w:rsidRPr="002E56B9" w:rsidRDefault="00A735B3" w:rsidP="00560F48">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27356" w14:textId="77777777" w:rsidR="00A735B3" w:rsidRPr="002E56B9" w:rsidRDefault="00A735B3" w:rsidP="00560F48">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F9ACA"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B1E44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ED6FA"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9F93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B200E" w14:textId="77777777" w:rsidR="00A735B3" w:rsidRPr="002E56B9" w:rsidRDefault="00A735B3" w:rsidP="00560F48">
            <w:pPr>
              <w:pStyle w:val="TAL"/>
              <w:rPr>
                <w:b/>
              </w:rPr>
            </w:pPr>
          </w:p>
        </w:tc>
      </w:tr>
      <w:tr w:rsidR="00A735B3" w:rsidRPr="002E56B9" w14:paraId="28F8496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AECF2EA" w14:textId="77777777" w:rsidR="00A735B3" w:rsidRPr="002E56B9" w:rsidRDefault="00A735B3" w:rsidP="00560F48">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2FAA23" w14:textId="77777777" w:rsidR="00A735B3" w:rsidRPr="002E56B9" w:rsidRDefault="00A735B3" w:rsidP="00560F48">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29EE439"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61A93"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565843"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84DA89"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0653B" w14:textId="77777777" w:rsidR="00A735B3" w:rsidRPr="002E56B9" w:rsidRDefault="00A735B3" w:rsidP="00560F48">
            <w:pPr>
              <w:pStyle w:val="TAL"/>
            </w:pPr>
            <w:r w:rsidRPr="002E56B9">
              <w:t>2Rx</w:t>
            </w:r>
          </w:p>
        </w:tc>
      </w:tr>
      <w:tr w:rsidR="00A735B3" w:rsidRPr="002E56B9" w14:paraId="51079D9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8249409" w14:textId="77777777" w:rsidR="00A735B3" w:rsidRPr="002E56B9" w:rsidRDefault="00A735B3" w:rsidP="00560F48">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501023" w14:textId="77777777" w:rsidR="00A735B3" w:rsidRPr="002E56B9" w:rsidRDefault="00A735B3" w:rsidP="00560F48">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87D3A6"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F6556" w14:textId="77777777" w:rsidR="00A735B3" w:rsidRPr="002E56B9" w:rsidRDefault="00A735B3" w:rsidP="00560F4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6F92DF"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624DCE"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4F94AD" w14:textId="77777777" w:rsidR="00A735B3" w:rsidRPr="002E56B9" w:rsidRDefault="00A735B3" w:rsidP="00560F48">
            <w:pPr>
              <w:pStyle w:val="TAL"/>
            </w:pPr>
            <w:r w:rsidRPr="002E56B9">
              <w:t>2Rx</w:t>
            </w:r>
          </w:p>
        </w:tc>
      </w:tr>
      <w:tr w:rsidR="00A735B3" w:rsidRPr="002E56B9" w14:paraId="436FB22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C34B305" w14:textId="77777777" w:rsidR="00A735B3" w:rsidRPr="002E56B9" w:rsidRDefault="00A735B3" w:rsidP="00560F48">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CC49D81" w14:textId="77777777" w:rsidR="00A735B3" w:rsidRPr="002E56B9" w:rsidRDefault="00A735B3" w:rsidP="00560F48">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DB642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9D5960"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A765E"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BBA5C"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91677" w14:textId="77777777" w:rsidR="00A735B3" w:rsidRPr="002E56B9" w:rsidRDefault="00A735B3" w:rsidP="00560F48">
            <w:pPr>
              <w:pStyle w:val="TAL"/>
            </w:pPr>
            <w:r w:rsidRPr="002E56B9">
              <w:t>2Rx</w:t>
            </w:r>
          </w:p>
        </w:tc>
      </w:tr>
      <w:tr w:rsidR="00A735B3" w:rsidRPr="002E56B9" w14:paraId="5BD8C61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F12D46B" w14:textId="77777777" w:rsidR="00A735B3" w:rsidRPr="002E56B9" w:rsidRDefault="00A735B3" w:rsidP="00560F48">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06BDA93" w14:textId="77777777" w:rsidR="00A735B3" w:rsidRPr="002E56B9" w:rsidRDefault="00A735B3" w:rsidP="00560F48">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ACFABD"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C0D7D" w14:textId="77777777" w:rsidR="00A735B3" w:rsidRPr="002E56B9" w:rsidRDefault="00A735B3" w:rsidP="00560F4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3E37C5"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EE65B7"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C125ED" w14:textId="77777777" w:rsidR="00A735B3" w:rsidRPr="002E56B9" w:rsidRDefault="00A735B3" w:rsidP="00560F48">
            <w:pPr>
              <w:pStyle w:val="TAL"/>
            </w:pPr>
            <w:r w:rsidRPr="002E56B9">
              <w:t>2Rx</w:t>
            </w:r>
          </w:p>
        </w:tc>
      </w:tr>
      <w:tr w:rsidR="00A735B3" w:rsidRPr="002E56B9" w14:paraId="669D7D3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6346E1F" w14:textId="77777777" w:rsidR="00A735B3" w:rsidRPr="002E56B9" w:rsidRDefault="00A735B3" w:rsidP="00560F48">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4716837" w14:textId="77777777" w:rsidR="00A735B3" w:rsidRPr="002E56B9" w:rsidRDefault="00A735B3" w:rsidP="00560F48">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DB7CE5C"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48B19"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08F23B"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41AB75" w14:textId="00B7231A"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5B822B" w14:textId="77777777" w:rsidR="00A735B3" w:rsidRPr="002E56B9" w:rsidRDefault="00A735B3" w:rsidP="00560F48">
            <w:pPr>
              <w:pStyle w:val="TAL"/>
            </w:pPr>
            <w:r w:rsidRPr="002E56B9">
              <w:t>2Rx</w:t>
            </w:r>
          </w:p>
        </w:tc>
      </w:tr>
      <w:tr w:rsidR="00A735B3" w:rsidRPr="002E56B9" w14:paraId="17D285E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2D99FC4" w14:textId="77777777" w:rsidR="00A735B3" w:rsidRPr="002E56B9" w:rsidRDefault="00A735B3" w:rsidP="00560F48">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1D2F48D" w14:textId="77777777" w:rsidR="00A735B3" w:rsidRPr="002E56B9" w:rsidRDefault="00A735B3" w:rsidP="00560F48">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FC909B"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443371"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766B8A"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85FC8" w14:textId="65B87894"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14F3C8B" w14:textId="77777777" w:rsidR="00A735B3" w:rsidRPr="002E56B9" w:rsidRDefault="00A735B3" w:rsidP="00560F48">
            <w:pPr>
              <w:pStyle w:val="TAL"/>
            </w:pPr>
            <w:r w:rsidRPr="002E56B9">
              <w:t>2Rx</w:t>
            </w:r>
          </w:p>
        </w:tc>
      </w:tr>
      <w:tr w:rsidR="00A735B3" w:rsidRPr="002E56B9" w14:paraId="0D4CC7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266B300" w14:textId="77777777" w:rsidR="00A735B3" w:rsidRPr="002E56B9" w:rsidRDefault="00A735B3" w:rsidP="00560F48">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EDCB8F" w14:textId="77777777" w:rsidR="00A735B3" w:rsidRPr="002E56B9" w:rsidRDefault="00A735B3" w:rsidP="00560F48">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A70E8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46EBD"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91684"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616EDD" w14:textId="4EE81C0C" w:rsidR="00A735B3" w:rsidRPr="002E56B9" w:rsidRDefault="0028529E" w:rsidP="00560F48">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EE6F4DE" w14:textId="77777777" w:rsidR="00A735B3" w:rsidRPr="002E56B9" w:rsidRDefault="00A735B3" w:rsidP="00560F48">
            <w:pPr>
              <w:pStyle w:val="TAL"/>
            </w:pPr>
            <w:r w:rsidRPr="002E56B9">
              <w:t>2Rx</w:t>
            </w:r>
          </w:p>
        </w:tc>
      </w:tr>
      <w:tr w:rsidR="00A735B3" w:rsidRPr="002E56B9" w14:paraId="4F32C6D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5945E28" w14:textId="77777777" w:rsidR="00A735B3" w:rsidRPr="002E56B9" w:rsidRDefault="00A735B3" w:rsidP="00560F48">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7ED147A" w14:textId="77777777" w:rsidR="00A735B3" w:rsidRPr="002E56B9" w:rsidRDefault="00A735B3" w:rsidP="00560F48">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74E09"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96E35"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C5D745"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E06130" w14:textId="1A342EE2" w:rsidR="00A735B3" w:rsidRPr="002E56B9" w:rsidRDefault="0028529E" w:rsidP="00560F48">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D304D" w14:textId="77777777" w:rsidR="00A735B3" w:rsidRPr="002E56B9" w:rsidRDefault="00A735B3" w:rsidP="00560F48">
            <w:pPr>
              <w:pStyle w:val="TAL"/>
            </w:pPr>
            <w:r w:rsidRPr="002E56B9">
              <w:t>2Rx</w:t>
            </w:r>
          </w:p>
        </w:tc>
      </w:tr>
      <w:tr w:rsidR="00A735B3" w:rsidRPr="002E56B9" w14:paraId="7C422F3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035A9B" w14:textId="77777777" w:rsidR="00A735B3" w:rsidRPr="002E56B9" w:rsidRDefault="00A735B3" w:rsidP="00560F48">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DB7DC1B" w14:textId="77777777" w:rsidR="00A735B3" w:rsidRPr="002E56B9" w:rsidRDefault="00A735B3" w:rsidP="00560F48">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83AB96" w14:textId="77777777" w:rsidR="00A735B3" w:rsidRPr="002E56B9" w:rsidRDefault="00A735B3" w:rsidP="00560F4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35A60AD"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3B95C0" w14:textId="77777777" w:rsidR="00A735B3" w:rsidRPr="002E56B9" w:rsidRDefault="00A735B3" w:rsidP="00560F4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1ECDCD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E0E1C6" w14:textId="77777777" w:rsidR="00A735B3" w:rsidRPr="002E56B9" w:rsidRDefault="00A735B3" w:rsidP="00560F48">
            <w:pPr>
              <w:pStyle w:val="TAL"/>
              <w:rPr>
                <w:b/>
              </w:rPr>
            </w:pPr>
          </w:p>
        </w:tc>
      </w:tr>
      <w:tr w:rsidR="00A735B3" w:rsidRPr="002E56B9" w14:paraId="3534C17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21A12FF" w14:textId="77777777" w:rsidR="00A735B3" w:rsidRPr="002E56B9" w:rsidRDefault="00A735B3" w:rsidP="00560F48">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D57752A" w14:textId="77777777" w:rsidR="00A735B3" w:rsidRPr="002E56B9" w:rsidRDefault="00A735B3" w:rsidP="00560F48">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368C65"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4EB1E" w14:textId="77777777" w:rsidR="00A735B3" w:rsidRPr="002E56B9" w:rsidRDefault="00A735B3" w:rsidP="00560F4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AC8B15"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606C69"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D2BD270" w14:textId="77777777" w:rsidR="00A735B3" w:rsidRPr="002E56B9" w:rsidRDefault="00A735B3" w:rsidP="00560F48">
            <w:pPr>
              <w:pStyle w:val="TAL"/>
            </w:pPr>
            <w:r w:rsidRPr="002E56B9">
              <w:t>2Rx</w:t>
            </w:r>
          </w:p>
        </w:tc>
      </w:tr>
      <w:tr w:rsidR="00A735B3" w:rsidRPr="002E56B9" w14:paraId="5572B17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3EDF314" w14:textId="77777777" w:rsidR="00A735B3" w:rsidRPr="002E56B9" w:rsidRDefault="00A735B3" w:rsidP="00560F48">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9316BE" w14:textId="77777777" w:rsidR="00A735B3" w:rsidRPr="002E56B9" w:rsidRDefault="00A735B3" w:rsidP="00560F48">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DC2DA6"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CFFCBD" w14:textId="77777777" w:rsidR="00A735B3" w:rsidRPr="002E56B9" w:rsidRDefault="00A735B3" w:rsidP="00560F4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1FCAC8"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B338B1"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92B691" w14:textId="77777777" w:rsidR="00A735B3" w:rsidRPr="002E56B9" w:rsidRDefault="00A735B3" w:rsidP="00560F48">
            <w:pPr>
              <w:pStyle w:val="TAL"/>
            </w:pPr>
            <w:r w:rsidRPr="002E56B9">
              <w:t>2Rx</w:t>
            </w:r>
          </w:p>
        </w:tc>
      </w:tr>
      <w:tr w:rsidR="00A735B3" w:rsidRPr="002E56B9" w14:paraId="289BD84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C0F0570" w14:textId="77777777" w:rsidR="00A735B3" w:rsidRPr="002E56B9" w:rsidRDefault="00A735B3" w:rsidP="00560F48">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750600B" w14:textId="77777777" w:rsidR="00A735B3" w:rsidRPr="002E56B9" w:rsidRDefault="00A735B3" w:rsidP="00560F48">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1817557"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7F614D" w14:textId="77777777" w:rsidR="00A735B3" w:rsidRPr="002E56B9" w:rsidRDefault="00A735B3" w:rsidP="00560F4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C48085"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8334F9"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941950" w14:textId="77777777" w:rsidR="00A735B3" w:rsidRPr="002E56B9" w:rsidRDefault="00A735B3" w:rsidP="00560F48">
            <w:pPr>
              <w:pStyle w:val="TAL"/>
            </w:pPr>
            <w:r w:rsidRPr="002E56B9">
              <w:t>2Rx</w:t>
            </w:r>
          </w:p>
        </w:tc>
      </w:tr>
      <w:tr w:rsidR="00A735B3" w:rsidRPr="002E56B9" w14:paraId="6367F3F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DC4B078" w14:textId="77777777" w:rsidR="00A735B3" w:rsidRPr="002E56B9" w:rsidRDefault="00A735B3" w:rsidP="00560F48">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DB2F0E3" w14:textId="77777777" w:rsidR="00A735B3" w:rsidRPr="002E56B9" w:rsidRDefault="00A735B3" w:rsidP="00560F48">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D03A10"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504C8E" w14:textId="77777777" w:rsidR="00A735B3" w:rsidRPr="002E56B9" w:rsidRDefault="00A735B3" w:rsidP="00560F4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95CE22"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11D36D"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E8FE12" w14:textId="77777777" w:rsidR="00A735B3" w:rsidRPr="002E56B9" w:rsidRDefault="00A735B3" w:rsidP="00560F48">
            <w:pPr>
              <w:pStyle w:val="TAL"/>
            </w:pPr>
            <w:r w:rsidRPr="002E56B9">
              <w:t>2Rx</w:t>
            </w:r>
          </w:p>
        </w:tc>
      </w:tr>
      <w:tr w:rsidR="00FE2E4C" w14:paraId="4666B392" w14:textId="77777777" w:rsidTr="0028529E">
        <w:trPr>
          <w:jc w:val="center"/>
        </w:trPr>
        <w:tc>
          <w:tcPr>
            <w:tcW w:w="1160" w:type="dxa"/>
            <w:tcBorders>
              <w:top w:val="single" w:sz="4" w:space="0" w:color="auto"/>
              <w:left w:val="single" w:sz="4" w:space="0" w:color="auto"/>
              <w:bottom w:val="single" w:sz="4" w:space="0" w:color="auto"/>
              <w:right w:val="single" w:sz="4" w:space="0" w:color="auto"/>
            </w:tcBorders>
          </w:tcPr>
          <w:p w14:paraId="367DF891" w14:textId="77777777" w:rsidR="00FE2E4C" w:rsidRDefault="00FE2E4C" w:rsidP="00560F48">
            <w:pPr>
              <w:pStyle w:val="TAL"/>
              <w:rPr>
                <w:rFonts w:cs="Arial"/>
                <w:szCs w:val="18"/>
              </w:rPr>
            </w:pPr>
            <w:r>
              <w:rPr>
                <w:rFonts w:cs="Arial"/>
                <w:szCs w:val="18"/>
              </w:rPr>
              <w:lastRenderedPageBreak/>
              <w:t>7.6.3.6</w:t>
            </w:r>
          </w:p>
        </w:tc>
        <w:tc>
          <w:tcPr>
            <w:tcW w:w="4428" w:type="dxa"/>
            <w:tcBorders>
              <w:top w:val="single" w:sz="4" w:space="0" w:color="auto"/>
              <w:left w:val="single" w:sz="4" w:space="0" w:color="auto"/>
              <w:bottom w:val="single" w:sz="4" w:space="0" w:color="auto"/>
              <w:right w:val="single" w:sz="4" w:space="0" w:color="auto"/>
            </w:tcBorders>
          </w:tcPr>
          <w:p w14:paraId="19B5966A" w14:textId="77777777" w:rsidR="00FE2E4C" w:rsidRDefault="00FE2E4C" w:rsidP="00560F48">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66581BC6" w14:textId="77777777" w:rsidR="00FE2E4C" w:rsidRDefault="00FE2E4C" w:rsidP="00560F48">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2E6EC4" w14:textId="77777777" w:rsidR="00FE2E4C" w:rsidRDefault="00FE2E4C" w:rsidP="00560F48">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595C4E5C" w14:textId="77777777" w:rsidR="00FE2E4C" w:rsidRDefault="00FE2E4C" w:rsidP="00560F48">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537149C" w14:textId="77777777" w:rsidR="00FE2E4C" w:rsidRDefault="00FE2E4C" w:rsidP="00560F48">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D1E81CE" w14:textId="77777777" w:rsidR="00FE2E4C" w:rsidRDefault="00FE2E4C" w:rsidP="00560F48">
            <w:pPr>
              <w:pStyle w:val="TAL"/>
            </w:pPr>
            <w:r>
              <w:t>2Rx</w:t>
            </w:r>
          </w:p>
        </w:tc>
      </w:tr>
      <w:tr w:rsidR="00A735B3" w:rsidRPr="002E56B9" w14:paraId="5C387D8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6066B0D" w14:textId="77777777" w:rsidR="00A735B3" w:rsidRPr="002E56B9" w:rsidRDefault="00A735B3" w:rsidP="00560F48">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F4586EC" w14:textId="77777777" w:rsidR="00A735B3" w:rsidRPr="002E56B9" w:rsidRDefault="00A735B3" w:rsidP="00560F48">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955E43A"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F214C67" w14:textId="77777777" w:rsidR="00A735B3" w:rsidRPr="002E56B9" w:rsidRDefault="00A735B3" w:rsidP="00560F48">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B7CE242" w14:textId="77777777" w:rsidR="00A735B3" w:rsidRPr="002E56B9" w:rsidRDefault="00A735B3" w:rsidP="00560F4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100EBD3"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1B63BC38" w14:textId="77777777" w:rsidR="00A735B3" w:rsidRPr="002E56B9" w:rsidRDefault="00A735B3" w:rsidP="00560F48">
            <w:pPr>
              <w:pStyle w:val="TAL"/>
            </w:pPr>
            <w:r w:rsidRPr="002E56B9">
              <w:t>2Rx</w:t>
            </w:r>
          </w:p>
        </w:tc>
      </w:tr>
      <w:tr w:rsidR="00A735B3" w:rsidRPr="002E56B9" w14:paraId="495E6C1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E34401A" w14:textId="77777777" w:rsidR="00A735B3" w:rsidRPr="002E56B9" w:rsidRDefault="00A735B3" w:rsidP="00560F48">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C1371" w14:textId="77777777" w:rsidR="00A735B3" w:rsidRPr="002E56B9" w:rsidRDefault="00A735B3" w:rsidP="00560F48">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D2A267" w14:textId="77777777" w:rsidR="00A735B3" w:rsidRPr="002E56B9" w:rsidRDefault="00A735B3" w:rsidP="00560F4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AD26C8"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B58693" w14:textId="77777777" w:rsidR="00A735B3" w:rsidRPr="002E56B9" w:rsidRDefault="00A735B3" w:rsidP="00560F4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7F8668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8340EB" w14:textId="77777777" w:rsidR="00A735B3" w:rsidRPr="002E56B9" w:rsidRDefault="00A735B3" w:rsidP="00560F48">
            <w:pPr>
              <w:pStyle w:val="TAL"/>
              <w:rPr>
                <w:b/>
              </w:rPr>
            </w:pPr>
          </w:p>
        </w:tc>
      </w:tr>
      <w:tr w:rsidR="00A735B3" w:rsidRPr="002E56B9" w14:paraId="5855719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664D7E3" w14:textId="77777777" w:rsidR="00A735B3" w:rsidRPr="002E56B9" w:rsidRDefault="00A735B3" w:rsidP="00560F48">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5BB0824" w14:textId="77777777" w:rsidR="00A735B3" w:rsidRPr="002E56B9" w:rsidRDefault="00A735B3" w:rsidP="00560F48">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3341D68"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58C777" w14:textId="77777777" w:rsidR="00A735B3" w:rsidRPr="002E56B9" w:rsidRDefault="00A735B3" w:rsidP="00560F48">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E91245"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96ECC70"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5AA5C9B1"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25375F72" w14:textId="77777777" w:rsidR="00A735B3" w:rsidRPr="002E56B9" w:rsidRDefault="00A735B3" w:rsidP="00560F48">
            <w:pPr>
              <w:pStyle w:val="TAL"/>
            </w:pPr>
            <w:r w:rsidRPr="002E56B9">
              <w:rPr>
                <w:rFonts w:cs="Arial"/>
                <w:lang w:eastAsia="zh-CN"/>
              </w:rPr>
              <w:t>4Rx</w:t>
            </w:r>
          </w:p>
        </w:tc>
      </w:tr>
      <w:tr w:rsidR="00A735B3" w:rsidRPr="002E56B9" w14:paraId="6C32512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0F31A73" w14:textId="77777777" w:rsidR="00A735B3" w:rsidRPr="002E56B9" w:rsidRDefault="00A735B3" w:rsidP="00560F48">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4A85E4" w14:textId="77777777" w:rsidR="00A735B3" w:rsidRPr="002E56B9" w:rsidRDefault="00A735B3" w:rsidP="00560F48">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FF6D0B"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072A71" w14:textId="77777777" w:rsidR="00A735B3" w:rsidRPr="002E56B9" w:rsidRDefault="00A735B3" w:rsidP="00560F48">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1F41D2D"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D0FFEF3"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39B45B37"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571C1A85" w14:textId="77777777" w:rsidR="00A735B3" w:rsidRPr="002E56B9" w:rsidRDefault="00A735B3" w:rsidP="00560F48">
            <w:pPr>
              <w:pStyle w:val="TAL"/>
            </w:pPr>
            <w:r w:rsidRPr="002E56B9">
              <w:rPr>
                <w:rFonts w:cs="Arial"/>
                <w:lang w:eastAsia="zh-CN"/>
              </w:rPr>
              <w:t>4Rx</w:t>
            </w:r>
          </w:p>
        </w:tc>
      </w:tr>
      <w:tr w:rsidR="00A735B3" w:rsidRPr="002E56B9" w14:paraId="09B8086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1605A80" w14:textId="77777777" w:rsidR="00A735B3" w:rsidRPr="002E56B9" w:rsidRDefault="00A735B3" w:rsidP="00560F48">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87CBACA" w14:textId="77777777" w:rsidR="00A735B3" w:rsidRPr="002E56B9" w:rsidRDefault="00A735B3" w:rsidP="00560F48">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416AC80"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E49187" w14:textId="77777777" w:rsidR="00A735B3" w:rsidRPr="002E56B9" w:rsidRDefault="00A735B3" w:rsidP="00560F48">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FAFB897"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3495CCF"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07A5706"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20697B9D" w14:textId="77777777" w:rsidR="00A735B3" w:rsidRPr="002E56B9" w:rsidRDefault="00A735B3" w:rsidP="00560F48">
            <w:pPr>
              <w:pStyle w:val="TAL"/>
            </w:pPr>
            <w:r w:rsidRPr="002E56B9">
              <w:rPr>
                <w:rFonts w:cs="Arial"/>
                <w:lang w:eastAsia="zh-CN"/>
              </w:rPr>
              <w:t>4Rx</w:t>
            </w:r>
          </w:p>
        </w:tc>
      </w:tr>
      <w:tr w:rsidR="00A735B3" w:rsidRPr="002E56B9" w14:paraId="47CF16C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662FA" w14:textId="77777777" w:rsidR="00A735B3" w:rsidRPr="002E56B9" w:rsidRDefault="00A735B3" w:rsidP="00560F48">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B006AE" w14:textId="77777777" w:rsidR="00A735B3" w:rsidRPr="002E56B9" w:rsidRDefault="00A735B3" w:rsidP="00560F48">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FD36C7"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B239E"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024E7F"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8A3FC5"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D360A" w14:textId="77777777" w:rsidR="00A735B3" w:rsidRPr="002E56B9" w:rsidRDefault="00A735B3" w:rsidP="00560F48">
            <w:pPr>
              <w:pStyle w:val="TAL"/>
              <w:rPr>
                <w:b/>
              </w:rPr>
            </w:pPr>
          </w:p>
        </w:tc>
      </w:tr>
      <w:tr w:rsidR="00A735B3" w:rsidRPr="002E56B9" w14:paraId="0D18D7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760A0363" w14:textId="63740919" w:rsidR="00A735B3" w:rsidRPr="002E56B9" w:rsidRDefault="00A735B3" w:rsidP="00560F48">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7930D5C9" w14:textId="758DEC3B" w:rsidR="00A735B3" w:rsidRPr="002E56B9" w:rsidRDefault="00A735B3" w:rsidP="00560F48">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18684B7" w14:textId="77777777" w:rsidR="00A735B3" w:rsidRPr="002E56B9" w:rsidRDefault="00A735B3" w:rsidP="00560F48">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9E54B3" w14:textId="77777777" w:rsidR="00A735B3" w:rsidRPr="002E56B9" w:rsidRDefault="00A735B3" w:rsidP="00560F48">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23FFF0"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1E7AC5"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6958C20A" w14:textId="77777777" w:rsidR="00A735B3" w:rsidRPr="002E56B9" w:rsidRDefault="00A735B3" w:rsidP="00560F48">
            <w:pPr>
              <w:pStyle w:val="TAL"/>
              <w:rPr>
                <w:rFonts w:cs="Arial"/>
                <w:lang w:eastAsia="zh-CN"/>
              </w:rPr>
            </w:pPr>
            <w:r w:rsidRPr="002E56B9">
              <w:t>2Rx</w:t>
            </w:r>
          </w:p>
        </w:tc>
      </w:tr>
      <w:tr w:rsidR="00A735B3" w:rsidRPr="002E56B9" w14:paraId="1C7B936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EB0F5DB" w14:textId="60AC96B5" w:rsidR="00A735B3" w:rsidRPr="002E56B9" w:rsidRDefault="00A735B3" w:rsidP="00560F48">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5D4B3D2" w14:textId="581E8095" w:rsidR="00A735B3" w:rsidRPr="002E56B9" w:rsidRDefault="00A735B3" w:rsidP="00560F48">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C032A13" w14:textId="77777777" w:rsidR="00A735B3" w:rsidRPr="002E56B9" w:rsidRDefault="00A735B3" w:rsidP="00560F48">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71E9E1" w14:textId="77777777" w:rsidR="00A735B3" w:rsidRPr="002E56B9" w:rsidRDefault="00A735B3" w:rsidP="00560F48">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262172"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DE01E8" w14:textId="77777777" w:rsidR="00A735B3" w:rsidRPr="002E56B9" w:rsidRDefault="00A735B3" w:rsidP="00560F48">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FC05E9" w14:textId="77777777" w:rsidR="00A735B3" w:rsidRPr="002E56B9" w:rsidRDefault="00A735B3" w:rsidP="00560F48">
            <w:pPr>
              <w:pStyle w:val="TAL"/>
            </w:pPr>
            <w:r w:rsidRPr="002E56B9">
              <w:t>2Rx</w:t>
            </w:r>
          </w:p>
        </w:tc>
      </w:tr>
      <w:tr w:rsidR="00A735B3" w:rsidRPr="002E56B9" w14:paraId="4C6418D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20B57" w14:textId="77777777" w:rsidR="00A735B3" w:rsidRPr="002E56B9" w:rsidRDefault="00A735B3" w:rsidP="00560F48">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9E24B" w14:textId="77777777" w:rsidR="00A735B3" w:rsidRPr="002E56B9" w:rsidRDefault="00A735B3" w:rsidP="00560F48">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3B415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6AE9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A5176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805D2E"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38A79" w14:textId="77777777" w:rsidR="00A735B3" w:rsidRPr="002E56B9" w:rsidRDefault="00A735B3" w:rsidP="00560F48">
            <w:pPr>
              <w:pStyle w:val="TAL"/>
              <w:rPr>
                <w:b/>
              </w:rPr>
            </w:pPr>
          </w:p>
        </w:tc>
      </w:tr>
      <w:tr w:rsidR="00A735B3" w:rsidRPr="002E56B9" w14:paraId="3A2142F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1A3551" w14:textId="77777777" w:rsidR="00A735B3" w:rsidRPr="002E56B9" w:rsidRDefault="00A735B3" w:rsidP="00560F48">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C4144" w14:textId="77777777" w:rsidR="00A735B3" w:rsidRPr="002E56B9" w:rsidRDefault="00A735B3" w:rsidP="00560F48">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0833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62FE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81B09"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26F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DFE4A" w14:textId="77777777" w:rsidR="00A735B3" w:rsidRPr="002E56B9" w:rsidRDefault="00A735B3" w:rsidP="00560F48">
            <w:pPr>
              <w:pStyle w:val="TAL"/>
              <w:rPr>
                <w:b/>
              </w:rPr>
            </w:pPr>
          </w:p>
        </w:tc>
      </w:tr>
      <w:tr w:rsidR="00A735B3" w:rsidRPr="002E56B9" w14:paraId="739197D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911B3CD" w14:textId="77777777" w:rsidR="00A735B3" w:rsidRPr="002E56B9" w:rsidRDefault="00A735B3" w:rsidP="00560F48">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272B854F" w14:textId="77777777" w:rsidR="00A735B3" w:rsidRPr="002E56B9" w:rsidRDefault="00A735B3" w:rsidP="00560F48">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5E644" w14:textId="77777777" w:rsidR="00A735B3" w:rsidRPr="002E56B9" w:rsidRDefault="00A735B3" w:rsidP="00560F4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7F8BE1" w14:textId="77777777" w:rsidR="00A735B3" w:rsidRPr="002E56B9" w:rsidRDefault="00A735B3" w:rsidP="00560F4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261406"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DB097E"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7DC0D" w14:textId="77777777" w:rsidR="00A735B3" w:rsidRPr="002E56B9" w:rsidRDefault="00A735B3" w:rsidP="00560F48">
            <w:pPr>
              <w:pStyle w:val="TAL"/>
            </w:pPr>
            <w:r w:rsidRPr="002E56B9">
              <w:t>2Rx</w:t>
            </w:r>
          </w:p>
        </w:tc>
      </w:tr>
      <w:tr w:rsidR="00A735B3" w:rsidRPr="002E56B9" w14:paraId="0EF9D17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37A1680" w14:textId="77777777" w:rsidR="00A735B3" w:rsidRPr="002E56B9" w:rsidRDefault="00A735B3" w:rsidP="00560F48">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6DBE03CA" w14:textId="77777777" w:rsidR="00A735B3" w:rsidRPr="002E56B9" w:rsidRDefault="00A735B3" w:rsidP="00560F48">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A44DAD" w14:textId="77777777" w:rsidR="00A735B3" w:rsidRPr="002E56B9" w:rsidRDefault="00A735B3" w:rsidP="00560F4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44B1E7" w14:textId="77777777" w:rsidR="00A735B3" w:rsidRPr="002E56B9" w:rsidRDefault="00A735B3" w:rsidP="00560F4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69AC68"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07E22D"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7CD4BA" w14:textId="77777777" w:rsidR="00A735B3" w:rsidRPr="002E56B9" w:rsidRDefault="00A735B3" w:rsidP="00560F48">
            <w:pPr>
              <w:pStyle w:val="TAL"/>
            </w:pPr>
            <w:r w:rsidRPr="002E56B9">
              <w:t>2Rx</w:t>
            </w:r>
          </w:p>
        </w:tc>
      </w:tr>
      <w:tr w:rsidR="00A735B3" w:rsidRPr="002E56B9" w14:paraId="7F39E13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E69429" w14:textId="77777777" w:rsidR="00A735B3" w:rsidRPr="002E56B9" w:rsidRDefault="00A735B3" w:rsidP="00560F48">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EA403" w14:textId="77777777" w:rsidR="00A735B3" w:rsidRPr="002E56B9" w:rsidRDefault="00A735B3" w:rsidP="00560F48">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76ECFE"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6EA74F"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157623"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2010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EE527" w14:textId="77777777" w:rsidR="00A735B3" w:rsidRPr="002E56B9" w:rsidRDefault="00A735B3" w:rsidP="00560F48">
            <w:pPr>
              <w:pStyle w:val="TAL"/>
              <w:rPr>
                <w:b/>
              </w:rPr>
            </w:pPr>
          </w:p>
        </w:tc>
      </w:tr>
      <w:tr w:rsidR="00A735B3" w:rsidRPr="002E56B9" w14:paraId="236E7E0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A819880" w14:textId="77777777" w:rsidR="00A735B3" w:rsidRPr="002E56B9" w:rsidRDefault="00A735B3" w:rsidP="00560F48">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C45639" w14:textId="77777777" w:rsidR="00A735B3" w:rsidRPr="002E56B9" w:rsidRDefault="00A735B3" w:rsidP="00560F48">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2C7583" w14:textId="77777777" w:rsidR="00A735B3" w:rsidRPr="002E56B9" w:rsidRDefault="00A735B3" w:rsidP="00560F48">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51442" w14:textId="77777777" w:rsidR="00A735B3" w:rsidRPr="002E56B9" w:rsidRDefault="00A735B3" w:rsidP="00560F48">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06F095"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85E58" w14:textId="5A34B4F1"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58241E" w14:textId="77777777" w:rsidR="00A735B3" w:rsidRPr="002E56B9" w:rsidRDefault="00A735B3" w:rsidP="00560F48">
            <w:pPr>
              <w:pStyle w:val="TAL"/>
            </w:pPr>
            <w:r w:rsidRPr="002E56B9">
              <w:t>2Rx</w:t>
            </w:r>
          </w:p>
        </w:tc>
      </w:tr>
      <w:tr w:rsidR="00A735B3" w:rsidRPr="002E56B9" w14:paraId="5F266B8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6629B" w14:textId="77777777" w:rsidR="00A735B3" w:rsidRPr="002E56B9" w:rsidRDefault="00A735B3" w:rsidP="00560F48">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1C2C2" w14:textId="77777777" w:rsidR="00A735B3" w:rsidRPr="002E56B9" w:rsidRDefault="00A735B3" w:rsidP="00560F48">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935EA"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1616A5"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F859C"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55C5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473AC" w14:textId="77777777" w:rsidR="00A735B3" w:rsidRPr="002E56B9" w:rsidRDefault="00A735B3" w:rsidP="00560F48">
            <w:pPr>
              <w:pStyle w:val="TAL"/>
              <w:rPr>
                <w:b/>
              </w:rPr>
            </w:pPr>
          </w:p>
        </w:tc>
      </w:tr>
      <w:tr w:rsidR="00A735B3" w:rsidRPr="002E56B9" w14:paraId="6BE653E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FF9157A" w14:textId="77777777" w:rsidR="00A735B3" w:rsidRPr="002E56B9" w:rsidRDefault="00A735B3" w:rsidP="00560F48">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71B9E2ED" w14:textId="77777777" w:rsidR="00A735B3" w:rsidRPr="002E56B9" w:rsidRDefault="00A735B3" w:rsidP="00560F48">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4396BC"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FA6EDB"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BA91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13C168"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EFA6FF" w14:textId="77777777" w:rsidR="00A735B3" w:rsidRPr="002E56B9" w:rsidRDefault="00A735B3" w:rsidP="00560F48">
            <w:pPr>
              <w:pStyle w:val="TAL"/>
            </w:pPr>
            <w:r w:rsidRPr="002E56B9">
              <w:t>2Rx</w:t>
            </w:r>
          </w:p>
        </w:tc>
      </w:tr>
      <w:tr w:rsidR="00A735B3" w:rsidRPr="002E56B9" w14:paraId="205D90C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E2DF239" w14:textId="77777777" w:rsidR="00A735B3" w:rsidRPr="002E56B9" w:rsidRDefault="00A735B3" w:rsidP="00560F48">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43B27A28" w14:textId="77777777" w:rsidR="00A735B3" w:rsidRPr="002E56B9" w:rsidRDefault="00A735B3" w:rsidP="00560F48">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051757"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5D3109"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2EE43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F6B3F3"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626F89" w14:textId="77777777" w:rsidR="00A735B3" w:rsidRPr="002E56B9" w:rsidRDefault="00A735B3" w:rsidP="00560F48">
            <w:pPr>
              <w:pStyle w:val="TAL"/>
            </w:pPr>
            <w:r w:rsidRPr="002E56B9">
              <w:t>2Rx</w:t>
            </w:r>
          </w:p>
        </w:tc>
      </w:tr>
      <w:tr w:rsidR="00A735B3" w:rsidRPr="002E56B9" w14:paraId="0A23E72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889429" w14:textId="77777777" w:rsidR="00A735B3" w:rsidRPr="002E56B9" w:rsidRDefault="00A735B3" w:rsidP="00560F48">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8CF9F" w14:textId="77777777" w:rsidR="00A735B3" w:rsidRPr="002E56B9" w:rsidRDefault="00A735B3" w:rsidP="00560F48">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31E1BA"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D63AD"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CC26"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05A1A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740F6" w14:textId="77777777" w:rsidR="00A735B3" w:rsidRPr="002E56B9" w:rsidRDefault="00A735B3" w:rsidP="00560F48">
            <w:pPr>
              <w:pStyle w:val="TAL"/>
              <w:rPr>
                <w:b/>
              </w:rPr>
            </w:pPr>
          </w:p>
        </w:tc>
      </w:tr>
      <w:tr w:rsidR="00A735B3" w:rsidRPr="002E56B9" w14:paraId="2602DC0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E68599B" w14:textId="77777777" w:rsidR="00A735B3" w:rsidRPr="002E56B9" w:rsidRDefault="00A735B3" w:rsidP="00560F48">
            <w:pPr>
              <w:pStyle w:val="TAL"/>
            </w:pPr>
            <w:r w:rsidRPr="002E56B9">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244241E3" w14:textId="77777777" w:rsidR="00A735B3" w:rsidRPr="002E56B9" w:rsidRDefault="00A735B3" w:rsidP="00560F48">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E66C3F"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D36B00"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BCCF1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619B5F"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24236" w14:textId="77777777" w:rsidR="00A735B3" w:rsidRPr="002E56B9" w:rsidRDefault="00A735B3" w:rsidP="00560F48">
            <w:pPr>
              <w:pStyle w:val="TAL"/>
            </w:pPr>
            <w:r w:rsidRPr="002E56B9">
              <w:t>2Rx</w:t>
            </w:r>
          </w:p>
        </w:tc>
      </w:tr>
      <w:tr w:rsidR="00A735B3" w:rsidRPr="002E56B9" w14:paraId="3877A6A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6BF93D1" w14:textId="77777777" w:rsidR="00A735B3" w:rsidRPr="002E56B9" w:rsidRDefault="00A735B3" w:rsidP="00560F48">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E969744" w14:textId="77777777" w:rsidR="00A735B3" w:rsidRPr="002E56B9" w:rsidRDefault="00A735B3" w:rsidP="00560F48">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5B31E" w14:textId="77777777" w:rsidR="00A735B3" w:rsidRPr="002E56B9" w:rsidRDefault="00A735B3" w:rsidP="00560F48">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254E35"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36059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8176DA"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972D7" w14:textId="77777777" w:rsidR="00A735B3" w:rsidRPr="002E56B9" w:rsidRDefault="00A735B3" w:rsidP="00560F48">
            <w:pPr>
              <w:pStyle w:val="TAL"/>
            </w:pPr>
            <w:r w:rsidRPr="002E56B9">
              <w:t>2Rx</w:t>
            </w:r>
          </w:p>
        </w:tc>
      </w:tr>
      <w:tr w:rsidR="00A735B3" w:rsidRPr="002E56B9" w14:paraId="30CD3D4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13AF2" w14:textId="77777777" w:rsidR="00A735B3" w:rsidRPr="002E56B9" w:rsidRDefault="00A735B3" w:rsidP="00560F48">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7F2D6F" w14:textId="77777777" w:rsidR="00A735B3" w:rsidRPr="002E56B9" w:rsidRDefault="00A735B3" w:rsidP="00560F48">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FEB4CC"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6AB5CD"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CD3C15"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6DDD3"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8CC95" w14:textId="77777777" w:rsidR="00A735B3" w:rsidRPr="002E56B9" w:rsidRDefault="00A735B3" w:rsidP="00560F48">
            <w:pPr>
              <w:pStyle w:val="TAL"/>
              <w:rPr>
                <w:b/>
              </w:rPr>
            </w:pPr>
          </w:p>
        </w:tc>
      </w:tr>
      <w:tr w:rsidR="00A735B3" w:rsidRPr="002E56B9" w14:paraId="0614ACE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5B69F" w14:textId="77777777" w:rsidR="00A735B3" w:rsidRPr="002E56B9" w:rsidRDefault="00A735B3" w:rsidP="00560F48">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2BD111" w14:textId="77777777" w:rsidR="00A735B3" w:rsidRPr="002E56B9" w:rsidRDefault="00A735B3" w:rsidP="00560F48">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07B2E" w14:textId="77777777" w:rsidR="00A735B3" w:rsidRPr="002E56B9" w:rsidRDefault="00A735B3" w:rsidP="00560F4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24CE2" w14:textId="77777777" w:rsidR="00A735B3" w:rsidRPr="002E56B9" w:rsidRDefault="00A735B3" w:rsidP="00560F4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CC4448" w14:textId="77777777" w:rsidR="00A735B3" w:rsidRPr="002E56B9" w:rsidRDefault="00A735B3" w:rsidP="00560F4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64514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DEEF2" w14:textId="77777777" w:rsidR="00A735B3" w:rsidRPr="002E56B9" w:rsidRDefault="00A735B3" w:rsidP="00560F48">
            <w:pPr>
              <w:pStyle w:val="TAL"/>
              <w:rPr>
                <w:b/>
              </w:rPr>
            </w:pPr>
            <w:r w:rsidRPr="002E56B9">
              <w:t>2Rx</w:t>
            </w:r>
          </w:p>
        </w:tc>
      </w:tr>
      <w:tr w:rsidR="00A735B3" w:rsidRPr="002E56B9" w14:paraId="581F9D2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3AF954" w14:textId="77777777" w:rsidR="00A735B3" w:rsidRPr="002E56B9" w:rsidRDefault="00A735B3" w:rsidP="00560F48">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7C07AD" w14:textId="77777777" w:rsidR="00A735B3" w:rsidRPr="002E56B9" w:rsidRDefault="00A735B3" w:rsidP="00560F48">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2A80" w14:textId="77777777" w:rsidR="00A735B3" w:rsidRPr="002E56B9" w:rsidRDefault="00A735B3" w:rsidP="00560F4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4240" w14:textId="77777777" w:rsidR="00A735B3" w:rsidRPr="002E56B9" w:rsidRDefault="00A735B3" w:rsidP="00560F4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04B3F" w14:textId="77777777" w:rsidR="00A735B3" w:rsidRPr="002E56B9" w:rsidRDefault="00A735B3" w:rsidP="00560F4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379F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4BE868" w14:textId="77777777" w:rsidR="00A735B3" w:rsidRPr="002E56B9" w:rsidRDefault="00A735B3" w:rsidP="00560F48">
            <w:pPr>
              <w:pStyle w:val="TAL"/>
              <w:rPr>
                <w:b/>
              </w:rPr>
            </w:pPr>
            <w:r w:rsidRPr="002E56B9">
              <w:t>2Rx</w:t>
            </w:r>
          </w:p>
        </w:tc>
      </w:tr>
      <w:tr w:rsidR="00A735B3" w:rsidRPr="002E56B9" w14:paraId="2B80606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DD6E16" w14:textId="77777777" w:rsidR="00A735B3" w:rsidRPr="002E56B9" w:rsidRDefault="00A735B3" w:rsidP="00560F48">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D523C5" w14:textId="77777777" w:rsidR="00A735B3" w:rsidRPr="002E56B9" w:rsidRDefault="00A735B3" w:rsidP="00560F48">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CA3E58" w14:textId="77777777" w:rsidR="00A735B3" w:rsidRPr="002E56B9" w:rsidRDefault="00A735B3" w:rsidP="00560F48">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68086" w14:textId="77777777" w:rsidR="00A735B3" w:rsidRPr="002E56B9" w:rsidRDefault="00A735B3" w:rsidP="00560F4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3D6442" w14:textId="77777777" w:rsidR="00A735B3" w:rsidRPr="002E56B9" w:rsidRDefault="00A735B3" w:rsidP="00560F4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BE7B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4D947" w14:textId="77777777" w:rsidR="00A735B3" w:rsidRPr="002E56B9" w:rsidRDefault="00A735B3" w:rsidP="00560F48">
            <w:pPr>
              <w:pStyle w:val="TAL"/>
            </w:pPr>
          </w:p>
        </w:tc>
      </w:tr>
      <w:tr w:rsidR="00A735B3" w:rsidRPr="002E56B9" w14:paraId="7165D67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FFCAB9" w14:textId="77777777" w:rsidR="00A735B3" w:rsidRPr="002E56B9" w:rsidRDefault="00A735B3" w:rsidP="00560F48">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123F3" w14:textId="77777777" w:rsidR="00A735B3" w:rsidRPr="002E56B9" w:rsidRDefault="00A735B3" w:rsidP="00560F48">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9D0E27"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349EB8" w14:textId="77777777" w:rsidR="00A735B3" w:rsidRPr="002E56B9" w:rsidRDefault="00A735B3" w:rsidP="00560F48">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B9EDA9" w14:textId="77777777" w:rsidR="00A735B3" w:rsidRPr="002E56B9" w:rsidRDefault="00A735B3" w:rsidP="00560F4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F3DB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E8C36" w14:textId="77777777" w:rsidR="00A735B3" w:rsidRPr="002E56B9" w:rsidRDefault="00A735B3" w:rsidP="00560F48">
            <w:pPr>
              <w:pStyle w:val="TAL"/>
            </w:pPr>
            <w:r w:rsidRPr="002E56B9">
              <w:t>2Rx</w:t>
            </w:r>
          </w:p>
        </w:tc>
      </w:tr>
      <w:tr w:rsidR="00A735B3" w:rsidRPr="002E56B9" w14:paraId="713F46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0C3A8" w14:textId="77777777" w:rsidR="00A735B3" w:rsidRPr="002E56B9" w:rsidRDefault="00A735B3" w:rsidP="00560F48">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BEE1C4" w14:textId="77777777" w:rsidR="00A735B3" w:rsidRPr="002E56B9" w:rsidRDefault="00A735B3" w:rsidP="00560F48">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7FF08"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FC627"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17D8A"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9F9E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479BE" w14:textId="77777777" w:rsidR="00A735B3" w:rsidRPr="002E56B9" w:rsidRDefault="00A735B3" w:rsidP="00560F48">
            <w:pPr>
              <w:pStyle w:val="TAL"/>
              <w:rPr>
                <w:b/>
              </w:rPr>
            </w:pPr>
          </w:p>
        </w:tc>
      </w:tr>
      <w:tr w:rsidR="00A735B3" w:rsidRPr="002E56B9" w14:paraId="2F2DC04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386BD07" w14:textId="77777777" w:rsidR="00A735B3" w:rsidRPr="002E56B9" w:rsidRDefault="00A735B3" w:rsidP="00560F48">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30E844C" w14:textId="77777777" w:rsidR="00A735B3" w:rsidRPr="002E56B9" w:rsidRDefault="00A735B3" w:rsidP="00560F48">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F60769" w14:textId="77777777" w:rsidR="00A735B3" w:rsidRPr="002E56B9" w:rsidRDefault="00A735B3" w:rsidP="00560F4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874301" w14:textId="77777777" w:rsidR="00A735B3" w:rsidRPr="002E56B9" w:rsidRDefault="00A735B3" w:rsidP="00560F48">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22518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9DC163"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10F904" w14:textId="77777777" w:rsidR="00A735B3" w:rsidRPr="002E56B9" w:rsidRDefault="00A735B3" w:rsidP="00560F48">
            <w:pPr>
              <w:pStyle w:val="TAL"/>
            </w:pPr>
            <w:r w:rsidRPr="002E56B9">
              <w:t>2Rx</w:t>
            </w:r>
          </w:p>
        </w:tc>
      </w:tr>
      <w:tr w:rsidR="00A735B3" w:rsidRPr="002E56B9" w14:paraId="5CEE07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9365BFB" w14:textId="77777777" w:rsidR="00A735B3" w:rsidRPr="002E56B9" w:rsidRDefault="00A735B3" w:rsidP="00560F48">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736D26" w14:textId="77777777" w:rsidR="00A735B3" w:rsidRPr="002E56B9" w:rsidRDefault="00A735B3" w:rsidP="00560F48">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F10CA" w14:textId="77777777" w:rsidR="00A735B3" w:rsidRPr="002E56B9" w:rsidRDefault="00A735B3" w:rsidP="00560F4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A3E1E4" w14:textId="77777777" w:rsidR="00A735B3" w:rsidRPr="002E56B9" w:rsidRDefault="00A735B3" w:rsidP="00560F48">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1D866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9B9D517"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B71F" w14:textId="77777777" w:rsidR="00A735B3" w:rsidRPr="002E56B9" w:rsidRDefault="00A735B3" w:rsidP="00560F48">
            <w:pPr>
              <w:pStyle w:val="TAL"/>
            </w:pPr>
            <w:r w:rsidRPr="002E56B9">
              <w:t>2Rx</w:t>
            </w:r>
          </w:p>
        </w:tc>
      </w:tr>
      <w:tr w:rsidR="00A735B3" w:rsidRPr="002E56B9" w14:paraId="7D7937E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2A8D1B6" w14:textId="77777777" w:rsidR="00A735B3" w:rsidRPr="002E56B9" w:rsidRDefault="00A735B3" w:rsidP="00560F48">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81FB80" w14:textId="77777777" w:rsidR="00A735B3" w:rsidRPr="002E56B9" w:rsidRDefault="00A735B3" w:rsidP="00560F48">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22CF" w14:textId="77777777" w:rsidR="00A735B3" w:rsidRPr="002E56B9" w:rsidRDefault="00A735B3" w:rsidP="00560F48">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3639B7" w14:textId="77777777" w:rsidR="00A735B3" w:rsidRPr="002E56B9" w:rsidRDefault="00A735B3" w:rsidP="00560F48">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50E523"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370BE"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B8FAC5" w14:textId="77777777" w:rsidR="00A735B3" w:rsidRPr="002E56B9" w:rsidRDefault="00A735B3" w:rsidP="00560F48">
            <w:pPr>
              <w:pStyle w:val="TAL"/>
            </w:pPr>
            <w:r w:rsidRPr="002E56B9">
              <w:t>2Rx</w:t>
            </w:r>
          </w:p>
        </w:tc>
      </w:tr>
      <w:tr w:rsidR="00A735B3" w:rsidRPr="002E56B9" w14:paraId="21941F5A" w14:textId="77777777" w:rsidTr="00D1220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E634934"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1FC1C18" w14:textId="77777777" w:rsidR="00A735B3" w:rsidRPr="002E56B9" w:rsidRDefault="00A735B3" w:rsidP="00560F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FCE9425" w14:textId="77777777" w:rsidR="00A735B3" w:rsidRPr="002E56B9" w:rsidRDefault="00A735B3" w:rsidP="00560F48">
            <w:pPr>
              <w:pStyle w:val="TAN"/>
            </w:pPr>
            <w:r w:rsidRPr="002E56B9">
              <w:rPr>
                <w:rFonts w:eastAsia="SimSun"/>
                <w:lang w:eastAsia="zh-CN"/>
              </w:rPr>
              <w:t>NOTE 3:</w:t>
            </w:r>
            <w:r w:rsidRPr="002E56B9">
              <w:rPr>
                <w:lang w:eastAsia="zh-TW"/>
              </w:rPr>
              <w:tab/>
              <w:t>Void</w:t>
            </w:r>
            <w:r w:rsidRPr="002E56B9">
              <w:t>.</w:t>
            </w:r>
          </w:p>
          <w:p w14:paraId="23161799" w14:textId="77777777" w:rsidR="00A735B3" w:rsidRPr="002E56B9" w:rsidRDefault="00A735B3" w:rsidP="00560F48">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4A838035" w14:textId="77777777" w:rsidR="00A735B3" w:rsidRPr="002E56B9" w:rsidRDefault="00A735B3" w:rsidP="00A735B3"/>
    <w:p w14:paraId="31DA5A28" w14:textId="77777777" w:rsidR="00A735B3" w:rsidRPr="002E56B9" w:rsidRDefault="00A735B3" w:rsidP="00A735B3">
      <w:pPr>
        <w:pStyle w:val="TH"/>
      </w:pPr>
      <w:r w:rsidRPr="002E56B9">
        <w:t>Table 4.2-4a: Void</w:t>
      </w:r>
    </w:p>
    <w:p w14:paraId="20C16F66" w14:textId="77777777" w:rsidR="00A735B3" w:rsidRPr="002E56B9" w:rsidRDefault="00A735B3" w:rsidP="00A735B3">
      <w:pPr>
        <w:rPr>
          <w:rFonts w:eastAsia="SimSun"/>
          <w:lang w:eastAsia="zh-CN"/>
        </w:rPr>
      </w:pPr>
    </w:p>
    <w:p w14:paraId="37DB5EBE" w14:textId="77777777" w:rsidR="00A735B3" w:rsidRPr="002E56B9" w:rsidRDefault="00A735B3" w:rsidP="00A735B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A735B3" w:rsidRPr="002E56B9" w14:paraId="2DE6CAF4" w14:textId="77777777" w:rsidTr="00560F48">
        <w:trPr>
          <w:tblHeader/>
          <w:jc w:val="center"/>
        </w:trPr>
        <w:tc>
          <w:tcPr>
            <w:tcW w:w="1157" w:type="dxa"/>
            <w:tcBorders>
              <w:top w:val="single" w:sz="4" w:space="0" w:color="auto"/>
              <w:left w:val="single" w:sz="4" w:space="0" w:color="auto"/>
              <w:bottom w:val="nil"/>
              <w:right w:val="single" w:sz="4" w:space="0" w:color="auto"/>
            </w:tcBorders>
            <w:hideMark/>
          </w:tcPr>
          <w:p w14:paraId="75CE6BD2" w14:textId="77777777" w:rsidR="00A735B3" w:rsidRPr="002E56B9" w:rsidRDefault="00A735B3" w:rsidP="00560F4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0B0B5E77" w14:textId="77777777" w:rsidR="00A735B3" w:rsidRPr="002E56B9" w:rsidRDefault="00A735B3" w:rsidP="00560F4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4E33A26B" w14:textId="77777777" w:rsidR="00A735B3" w:rsidRPr="002E56B9" w:rsidRDefault="00A735B3" w:rsidP="00560F4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DEABCA3" w14:textId="77777777" w:rsidR="00A735B3" w:rsidRPr="002E56B9" w:rsidRDefault="00A735B3" w:rsidP="00560F4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215383EC" w14:textId="77777777" w:rsidR="00A735B3" w:rsidRPr="002E56B9" w:rsidRDefault="00A735B3" w:rsidP="00560F4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BF8ABE2" w14:textId="77777777" w:rsidR="00A735B3" w:rsidRPr="002E56B9" w:rsidRDefault="00A735B3" w:rsidP="00560F48">
            <w:pPr>
              <w:pStyle w:val="TAH"/>
            </w:pPr>
            <w:r w:rsidRPr="002E56B9">
              <w:rPr>
                <w:lang w:eastAsia="zh-TW"/>
              </w:rPr>
              <w:t>Branch</w:t>
            </w:r>
          </w:p>
        </w:tc>
      </w:tr>
      <w:tr w:rsidR="00A735B3" w:rsidRPr="002E56B9" w14:paraId="439EBA49" w14:textId="77777777" w:rsidTr="00560F48">
        <w:trPr>
          <w:tblHeader/>
          <w:jc w:val="center"/>
        </w:trPr>
        <w:tc>
          <w:tcPr>
            <w:tcW w:w="1157" w:type="dxa"/>
            <w:tcBorders>
              <w:top w:val="nil"/>
              <w:left w:val="single" w:sz="4" w:space="0" w:color="auto"/>
              <w:bottom w:val="single" w:sz="4" w:space="0" w:color="auto"/>
              <w:right w:val="single" w:sz="4" w:space="0" w:color="auto"/>
            </w:tcBorders>
          </w:tcPr>
          <w:p w14:paraId="0A04C1EB" w14:textId="77777777" w:rsidR="00A735B3" w:rsidRPr="002E56B9" w:rsidRDefault="00A735B3" w:rsidP="00560F48">
            <w:pPr>
              <w:pStyle w:val="TAH"/>
            </w:pPr>
          </w:p>
        </w:tc>
        <w:tc>
          <w:tcPr>
            <w:tcW w:w="4418" w:type="dxa"/>
            <w:tcBorders>
              <w:top w:val="nil"/>
              <w:left w:val="single" w:sz="4" w:space="0" w:color="auto"/>
              <w:bottom w:val="single" w:sz="4" w:space="0" w:color="auto"/>
              <w:right w:val="single" w:sz="4" w:space="0" w:color="auto"/>
            </w:tcBorders>
          </w:tcPr>
          <w:p w14:paraId="73900E96" w14:textId="77777777" w:rsidR="00A735B3" w:rsidRPr="002E56B9" w:rsidRDefault="00A735B3" w:rsidP="00560F48">
            <w:pPr>
              <w:pStyle w:val="TAH"/>
            </w:pPr>
          </w:p>
        </w:tc>
        <w:tc>
          <w:tcPr>
            <w:tcW w:w="849" w:type="dxa"/>
            <w:tcBorders>
              <w:top w:val="nil"/>
              <w:left w:val="single" w:sz="4" w:space="0" w:color="auto"/>
              <w:bottom w:val="single" w:sz="4" w:space="0" w:color="auto"/>
              <w:right w:val="single" w:sz="4" w:space="0" w:color="auto"/>
            </w:tcBorders>
          </w:tcPr>
          <w:p w14:paraId="788C95DD" w14:textId="77777777" w:rsidR="00A735B3" w:rsidRPr="002E56B9" w:rsidRDefault="00A735B3" w:rsidP="00560F4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5E256A" w14:textId="77777777" w:rsidR="00A735B3" w:rsidRPr="002E56B9" w:rsidRDefault="00A735B3" w:rsidP="00560F4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ACE1D29" w14:textId="77777777" w:rsidR="00A735B3" w:rsidRPr="002E56B9" w:rsidRDefault="00A735B3" w:rsidP="00560F4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0419CF1" w14:textId="77777777" w:rsidR="00A735B3" w:rsidRPr="002E56B9" w:rsidRDefault="00A735B3" w:rsidP="00560F48">
            <w:pPr>
              <w:pStyle w:val="TAH"/>
            </w:pPr>
          </w:p>
        </w:tc>
        <w:tc>
          <w:tcPr>
            <w:tcW w:w="1417" w:type="dxa"/>
            <w:tcBorders>
              <w:top w:val="nil"/>
              <w:left w:val="single" w:sz="4" w:space="0" w:color="auto"/>
              <w:bottom w:val="single" w:sz="4" w:space="0" w:color="auto"/>
              <w:right w:val="single" w:sz="4" w:space="0" w:color="auto"/>
            </w:tcBorders>
          </w:tcPr>
          <w:p w14:paraId="702E8484" w14:textId="77777777" w:rsidR="00A735B3" w:rsidRPr="002E56B9" w:rsidRDefault="00A735B3" w:rsidP="00560F48">
            <w:pPr>
              <w:pStyle w:val="TAH"/>
            </w:pPr>
          </w:p>
        </w:tc>
      </w:tr>
      <w:tr w:rsidR="00A735B3" w:rsidRPr="002E56B9" w14:paraId="4EABF62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5D4DD3" w14:textId="77777777" w:rsidR="00A735B3" w:rsidRPr="002E56B9" w:rsidRDefault="00A735B3" w:rsidP="00560F4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57F6030" w14:textId="77777777" w:rsidR="00A735B3" w:rsidRPr="002E56B9" w:rsidRDefault="00A735B3" w:rsidP="00560F4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299BE53" w14:textId="77777777" w:rsidR="00A735B3" w:rsidRPr="002E56B9" w:rsidRDefault="00A735B3" w:rsidP="00560F4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7220F" w14:textId="77777777" w:rsidR="00A735B3" w:rsidRPr="002E56B9" w:rsidRDefault="00A735B3" w:rsidP="00560F4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28439" w14:textId="77777777" w:rsidR="00A735B3" w:rsidRPr="002E56B9" w:rsidRDefault="00A735B3" w:rsidP="00560F4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7A7695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C80A7A3" w14:textId="77777777" w:rsidR="00A735B3" w:rsidRPr="002E56B9" w:rsidRDefault="00A735B3" w:rsidP="00560F48">
            <w:pPr>
              <w:pStyle w:val="TAL"/>
            </w:pPr>
          </w:p>
        </w:tc>
      </w:tr>
      <w:tr w:rsidR="00A735B3" w:rsidRPr="002E56B9" w14:paraId="113D2E1D"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0FEDA5"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C1CAFDB"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932107"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66D36D"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C9B3D3" w14:textId="77777777" w:rsidR="00A735B3" w:rsidRPr="002E56B9" w:rsidRDefault="00A735B3"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04541B" w14:textId="77777777" w:rsidR="00A735B3" w:rsidRPr="002E56B9" w:rsidRDefault="00A735B3"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31B8153" w14:textId="77777777" w:rsidR="00A735B3" w:rsidRPr="002E56B9" w:rsidRDefault="00A735B3" w:rsidP="00560F48">
            <w:pPr>
              <w:pStyle w:val="TAL"/>
              <w:rPr>
                <w:rFonts w:eastAsia="PMingLiU" w:cs="Arial"/>
                <w:b/>
                <w:szCs w:val="18"/>
                <w:lang w:eastAsia="zh-TW"/>
              </w:rPr>
            </w:pPr>
          </w:p>
        </w:tc>
      </w:tr>
      <w:tr w:rsidR="00A735B3" w:rsidRPr="002E56B9" w14:paraId="7F1AF32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1EC3A8" w14:textId="77777777" w:rsidR="00A735B3" w:rsidRPr="002E56B9" w:rsidRDefault="00A735B3" w:rsidP="00560F4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E44FBEA" w14:textId="77777777" w:rsidR="00A735B3" w:rsidRPr="002E56B9" w:rsidRDefault="00A735B3" w:rsidP="00560F4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78131D3"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614231" w14:textId="77777777" w:rsidR="00A735B3" w:rsidRPr="002E56B9" w:rsidRDefault="00A735B3"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354A23"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9EFC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1FFDE2" w14:textId="77777777" w:rsidR="00A735B3" w:rsidRPr="002E56B9" w:rsidRDefault="00A735B3" w:rsidP="00560F48">
            <w:pPr>
              <w:pStyle w:val="TAL"/>
            </w:pPr>
            <w:r w:rsidRPr="002E56B9">
              <w:t>2Rx</w:t>
            </w:r>
          </w:p>
          <w:p w14:paraId="1C5B8C1D" w14:textId="77777777" w:rsidR="00A735B3" w:rsidRPr="002E56B9" w:rsidRDefault="00A735B3" w:rsidP="00560F48">
            <w:pPr>
              <w:pStyle w:val="TAL"/>
            </w:pPr>
            <w:r w:rsidRPr="002E56B9">
              <w:t>4Rx</w:t>
            </w:r>
          </w:p>
        </w:tc>
      </w:tr>
      <w:tr w:rsidR="00A735B3" w:rsidRPr="002E56B9" w14:paraId="076215E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EFD97E" w14:textId="77777777" w:rsidR="00A735B3" w:rsidRPr="002E56B9" w:rsidRDefault="00A735B3" w:rsidP="00560F4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7779003" w14:textId="77777777" w:rsidR="00A735B3" w:rsidRPr="002E56B9" w:rsidRDefault="00A735B3" w:rsidP="00560F4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0DCA9BE" w14:textId="77777777" w:rsidR="00A735B3" w:rsidRPr="002E56B9" w:rsidRDefault="00A735B3" w:rsidP="00560F4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68B205" w14:textId="77777777" w:rsidR="00A735B3" w:rsidRPr="002E56B9" w:rsidRDefault="00A735B3" w:rsidP="00560F4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2350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39CEE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C40B1B" w14:textId="77777777" w:rsidR="00A735B3" w:rsidRPr="002E56B9" w:rsidRDefault="00A735B3" w:rsidP="00560F48">
            <w:pPr>
              <w:pStyle w:val="TAL"/>
            </w:pPr>
            <w:r w:rsidRPr="002E56B9">
              <w:t>2Rx</w:t>
            </w:r>
          </w:p>
          <w:p w14:paraId="40EAB658" w14:textId="77777777" w:rsidR="00A735B3" w:rsidRPr="002E56B9" w:rsidRDefault="00A735B3" w:rsidP="00560F48">
            <w:pPr>
              <w:pStyle w:val="TAL"/>
            </w:pPr>
            <w:r w:rsidRPr="002E56B9">
              <w:t>4Rx</w:t>
            </w:r>
          </w:p>
        </w:tc>
      </w:tr>
      <w:tr w:rsidR="00A735B3" w:rsidRPr="002E56B9" w14:paraId="0D98EBEE"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EF00C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3FDC588"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98FDA2F"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20681"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05D00"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EECB68B"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23E1C4" w14:textId="77777777" w:rsidR="00A735B3" w:rsidRPr="002E56B9" w:rsidRDefault="00A735B3" w:rsidP="00560F48">
            <w:pPr>
              <w:pStyle w:val="TAL"/>
              <w:rPr>
                <w:rFonts w:eastAsia="PMingLiU" w:cs="Arial"/>
                <w:b/>
                <w:szCs w:val="18"/>
                <w:lang w:eastAsia="zh-TW"/>
              </w:rPr>
            </w:pPr>
          </w:p>
        </w:tc>
      </w:tr>
      <w:tr w:rsidR="00A735B3" w:rsidRPr="002E56B9" w14:paraId="48B80BB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tcPr>
          <w:p w14:paraId="3E9FC721" w14:textId="77777777" w:rsidR="00A735B3" w:rsidRPr="002E56B9" w:rsidRDefault="00A735B3" w:rsidP="00560F4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2A70346" w14:textId="2537C460" w:rsidR="00A735B3" w:rsidRPr="002E56B9" w:rsidRDefault="00A735B3" w:rsidP="00560F4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2C355671" w14:textId="77777777" w:rsidR="00A735B3" w:rsidRPr="002E56B9" w:rsidRDefault="00A735B3"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4207DE" w14:textId="77777777" w:rsidR="00A735B3" w:rsidRPr="002E56B9" w:rsidRDefault="00A735B3" w:rsidP="00560F4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488D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771AA77"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EA590B0" w14:textId="77777777" w:rsidR="00A735B3" w:rsidRPr="002E56B9" w:rsidRDefault="00A735B3" w:rsidP="00560F48">
            <w:pPr>
              <w:pStyle w:val="TAL"/>
            </w:pPr>
            <w:r w:rsidRPr="002E56B9">
              <w:t>2Rx</w:t>
            </w:r>
          </w:p>
          <w:p w14:paraId="10AC9AB7" w14:textId="77777777" w:rsidR="00A735B3" w:rsidRPr="002E56B9" w:rsidRDefault="00A735B3" w:rsidP="00560F48">
            <w:pPr>
              <w:pStyle w:val="TAL"/>
            </w:pPr>
            <w:r w:rsidRPr="002E56B9">
              <w:t>4Rx</w:t>
            </w:r>
          </w:p>
        </w:tc>
      </w:tr>
      <w:tr w:rsidR="00A735B3" w:rsidRPr="002E56B9" w14:paraId="24AF25CB"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tcPr>
          <w:p w14:paraId="57A72069" w14:textId="77777777" w:rsidR="00A735B3" w:rsidRPr="002E56B9" w:rsidRDefault="00A735B3" w:rsidP="00560F4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41933250" w14:textId="67754E18" w:rsidR="00A735B3" w:rsidRPr="002E56B9" w:rsidRDefault="00A735B3" w:rsidP="00560F4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6FDFC8E" w14:textId="77777777" w:rsidR="00A735B3" w:rsidRPr="002E56B9" w:rsidRDefault="00A735B3"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CEB718"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52CF96" w14:textId="77777777" w:rsidR="00A735B3" w:rsidRPr="002E56B9" w:rsidRDefault="00A735B3" w:rsidP="00560F4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CF28C59"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FFF30E2" w14:textId="77777777" w:rsidR="00A735B3" w:rsidRPr="002E56B9" w:rsidRDefault="00A735B3" w:rsidP="00560F48">
            <w:pPr>
              <w:pStyle w:val="TAL"/>
            </w:pPr>
            <w:r w:rsidRPr="002E56B9">
              <w:t>2Rx</w:t>
            </w:r>
          </w:p>
          <w:p w14:paraId="7C03465C" w14:textId="77777777" w:rsidR="00A735B3" w:rsidRPr="002E56B9" w:rsidRDefault="00A735B3" w:rsidP="00560F48">
            <w:pPr>
              <w:pStyle w:val="TAL"/>
            </w:pPr>
            <w:r w:rsidRPr="002E56B9">
              <w:t>4Rx</w:t>
            </w:r>
          </w:p>
        </w:tc>
      </w:tr>
      <w:tr w:rsidR="00A735B3" w:rsidRPr="002E56B9" w14:paraId="327DC91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49A5A6"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A64C765"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7422B5C"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862EB5"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BA97C5"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5D1504"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FC19FD" w14:textId="77777777" w:rsidR="00A735B3" w:rsidRPr="002E56B9" w:rsidRDefault="00A735B3" w:rsidP="00560F48">
            <w:pPr>
              <w:pStyle w:val="TAL"/>
              <w:rPr>
                <w:rFonts w:eastAsia="PMingLiU" w:cs="Arial"/>
                <w:b/>
                <w:szCs w:val="18"/>
                <w:lang w:eastAsia="zh-TW"/>
              </w:rPr>
            </w:pPr>
          </w:p>
        </w:tc>
      </w:tr>
      <w:tr w:rsidR="00A735B3" w:rsidRPr="002E56B9" w14:paraId="14FA7982"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984A74"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6D0879"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8EAFCFA"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7AF55"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0DFF4E"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0852B6"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5A083B" w14:textId="77777777" w:rsidR="00A735B3" w:rsidRPr="002E56B9" w:rsidRDefault="00A735B3" w:rsidP="00560F48">
            <w:pPr>
              <w:pStyle w:val="TAL"/>
              <w:rPr>
                <w:rFonts w:eastAsia="PMingLiU" w:cs="Arial"/>
                <w:b/>
                <w:szCs w:val="18"/>
                <w:lang w:eastAsia="zh-TW"/>
              </w:rPr>
            </w:pPr>
          </w:p>
        </w:tc>
      </w:tr>
      <w:tr w:rsidR="00A735B3" w:rsidRPr="002E56B9" w14:paraId="7A8CB2C2"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141AEF" w14:textId="77777777" w:rsidR="00A735B3" w:rsidRPr="002E56B9" w:rsidRDefault="00A735B3" w:rsidP="00560F4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65A3131" w14:textId="77777777" w:rsidR="00A735B3" w:rsidRPr="002E56B9" w:rsidRDefault="00A735B3" w:rsidP="00560F4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1E13FF"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1E664" w14:textId="77777777" w:rsidR="00A735B3" w:rsidRPr="002E56B9" w:rsidRDefault="00A735B3"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20727A"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D49E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DAB27E" w14:textId="77777777" w:rsidR="00A735B3" w:rsidRPr="002E56B9" w:rsidRDefault="00A735B3" w:rsidP="00560F48">
            <w:pPr>
              <w:pStyle w:val="TAL"/>
            </w:pPr>
            <w:r w:rsidRPr="002E56B9">
              <w:t>2Rx</w:t>
            </w:r>
          </w:p>
          <w:p w14:paraId="56FE72F3" w14:textId="77777777" w:rsidR="00A735B3" w:rsidRPr="002E56B9" w:rsidRDefault="00A735B3" w:rsidP="00560F48">
            <w:pPr>
              <w:pStyle w:val="TAL"/>
            </w:pPr>
            <w:r w:rsidRPr="002E56B9">
              <w:t>4Rx</w:t>
            </w:r>
          </w:p>
        </w:tc>
      </w:tr>
      <w:tr w:rsidR="00A735B3" w:rsidRPr="002E56B9" w14:paraId="373D830A"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B2BE8E"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E450DA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A297EC2"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F0C713"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11DB47"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15EF2F"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85C759" w14:textId="77777777" w:rsidR="00A735B3" w:rsidRPr="002E56B9" w:rsidRDefault="00A735B3" w:rsidP="00560F48">
            <w:pPr>
              <w:pStyle w:val="TAL"/>
              <w:rPr>
                <w:rFonts w:eastAsia="PMingLiU" w:cs="Arial"/>
                <w:b/>
                <w:szCs w:val="18"/>
                <w:lang w:eastAsia="zh-TW"/>
              </w:rPr>
            </w:pPr>
          </w:p>
        </w:tc>
      </w:tr>
      <w:tr w:rsidR="00A735B3" w:rsidRPr="002E56B9" w14:paraId="30089BDF"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D8EB14"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F2CF1"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2BE8C0"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CE75D"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94BDEA"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469FC4"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6BC8F1" w14:textId="77777777" w:rsidR="00A735B3" w:rsidRPr="002E56B9" w:rsidRDefault="00A735B3" w:rsidP="00560F48">
            <w:pPr>
              <w:pStyle w:val="TAL"/>
              <w:rPr>
                <w:rFonts w:eastAsia="PMingLiU" w:cs="Arial"/>
                <w:b/>
                <w:szCs w:val="18"/>
                <w:lang w:eastAsia="zh-TW"/>
              </w:rPr>
            </w:pPr>
          </w:p>
        </w:tc>
      </w:tr>
      <w:tr w:rsidR="00A735B3" w:rsidRPr="002E56B9" w14:paraId="53E8FE29"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07714" w14:textId="77777777" w:rsidR="00A735B3" w:rsidRPr="002E56B9" w:rsidRDefault="00A735B3" w:rsidP="00560F4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F51588" w14:textId="77777777" w:rsidR="00A735B3" w:rsidRPr="002E56B9" w:rsidRDefault="00A735B3" w:rsidP="00560F4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747BF05"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782100" w14:textId="77777777" w:rsidR="00A735B3" w:rsidRPr="002E56B9" w:rsidRDefault="00A735B3"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96ABFC"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5091C0"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F45D39" w14:textId="77777777" w:rsidR="00A735B3" w:rsidRPr="002E56B9" w:rsidRDefault="00A735B3" w:rsidP="00560F48">
            <w:pPr>
              <w:pStyle w:val="TAL"/>
            </w:pPr>
            <w:r w:rsidRPr="002E56B9">
              <w:t>2Rx</w:t>
            </w:r>
          </w:p>
          <w:p w14:paraId="76A931D0" w14:textId="77777777" w:rsidR="00A735B3" w:rsidRPr="002E56B9" w:rsidRDefault="00A735B3" w:rsidP="00560F48">
            <w:pPr>
              <w:pStyle w:val="TAL"/>
            </w:pPr>
            <w:r w:rsidRPr="002E56B9">
              <w:t>4Rx</w:t>
            </w:r>
          </w:p>
        </w:tc>
      </w:tr>
      <w:tr w:rsidR="00A735B3" w:rsidRPr="002E56B9" w14:paraId="1031745B"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B3FA4" w14:textId="77777777" w:rsidR="00A735B3" w:rsidRPr="002E56B9" w:rsidRDefault="00A735B3" w:rsidP="00560F4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9753AC4" w14:textId="77777777" w:rsidR="00A735B3" w:rsidRPr="002E56B9" w:rsidRDefault="00A735B3" w:rsidP="00560F4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15C2FEC"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A7257D" w14:textId="77777777" w:rsidR="00A735B3" w:rsidRPr="002E56B9" w:rsidRDefault="00A735B3" w:rsidP="00560F4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55DB17" w14:textId="77777777" w:rsidR="00A735B3" w:rsidRPr="002E56B9" w:rsidRDefault="00A735B3" w:rsidP="00560F4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BC2E169"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4E7419" w14:textId="77777777" w:rsidR="00A735B3" w:rsidRPr="002E56B9" w:rsidRDefault="00A735B3" w:rsidP="00560F48">
            <w:pPr>
              <w:pStyle w:val="TAL"/>
            </w:pPr>
            <w:r w:rsidRPr="002E56B9">
              <w:t>2Rx</w:t>
            </w:r>
          </w:p>
          <w:p w14:paraId="22C8E622" w14:textId="77777777" w:rsidR="00A735B3" w:rsidRPr="002E56B9" w:rsidRDefault="00A735B3" w:rsidP="00560F48">
            <w:pPr>
              <w:pStyle w:val="TAL"/>
            </w:pPr>
            <w:r w:rsidRPr="002E56B9">
              <w:t>4Rx</w:t>
            </w:r>
          </w:p>
        </w:tc>
      </w:tr>
      <w:tr w:rsidR="00A735B3" w:rsidRPr="002E56B9" w14:paraId="5808E72F"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497DE8"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27005A0"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E948485"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ACC166"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845327"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76C4A1"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621694" w14:textId="77777777" w:rsidR="00A735B3" w:rsidRPr="002E56B9" w:rsidRDefault="00A735B3" w:rsidP="00560F48">
            <w:pPr>
              <w:pStyle w:val="TAL"/>
              <w:rPr>
                <w:rFonts w:eastAsia="PMingLiU" w:cs="Arial"/>
                <w:b/>
                <w:szCs w:val="18"/>
                <w:lang w:eastAsia="zh-TW"/>
              </w:rPr>
            </w:pPr>
          </w:p>
        </w:tc>
      </w:tr>
      <w:tr w:rsidR="00A735B3" w:rsidRPr="002E56B9" w14:paraId="2CF9563B"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99D17C" w14:textId="77777777" w:rsidR="00A735B3" w:rsidRPr="002E56B9" w:rsidRDefault="00A735B3" w:rsidP="00560F4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0672F6" w14:textId="77777777" w:rsidR="00A735B3" w:rsidRPr="002E56B9" w:rsidRDefault="00A735B3" w:rsidP="00560F4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753D4E"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BDAF95" w14:textId="77777777" w:rsidR="00A735B3" w:rsidRPr="002E56B9" w:rsidRDefault="00A735B3"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059D3A"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06D997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A4D9BE" w14:textId="77777777" w:rsidR="00A735B3" w:rsidRPr="002E56B9" w:rsidRDefault="00A735B3" w:rsidP="00560F48">
            <w:pPr>
              <w:pStyle w:val="TAL"/>
            </w:pPr>
            <w:r w:rsidRPr="002E56B9">
              <w:t>2Rx</w:t>
            </w:r>
          </w:p>
          <w:p w14:paraId="0A424FBA" w14:textId="77777777" w:rsidR="00A735B3" w:rsidRPr="002E56B9" w:rsidRDefault="00A735B3" w:rsidP="00560F48">
            <w:pPr>
              <w:pStyle w:val="TAL"/>
            </w:pPr>
            <w:r w:rsidRPr="002E56B9">
              <w:t>4Rx</w:t>
            </w:r>
          </w:p>
        </w:tc>
      </w:tr>
      <w:tr w:rsidR="00A735B3" w:rsidRPr="002E56B9" w14:paraId="1979EF62"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6DF018" w14:textId="77777777" w:rsidR="00A735B3" w:rsidRPr="002E56B9" w:rsidRDefault="00A735B3" w:rsidP="00560F4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8A0C0AE" w14:textId="77777777" w:rsidR="00A735B3" w:rsidRPr="002E56B9" w:rsidRDefault="00A735B3" w:rsidP="00560F4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A0CA5B6"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3DEA12" w14:textId="77777777" w:rsidR="00A735B3" w:rsidRPr="002E56B9" w:rsidRDefault="00A735B3"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97BCC"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A1F10FB"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DB5F26" w14:textId="77777777" w:rsidR="00A735B3" w:rsidRPr="002E56B9" w:rsidRDefault="00A735B3" w:rsidP="00560F48">
            <w:pPr>
              <w:pStyle w:val="TAL"/>
            </w:pPr>
            <w:r w:rsidRPr="002E56B9">
              <w:t>2Rx</w:t>
            </w:r>
          </w:p>
          <w:p w14:paraId="2EDE1936" w14:textId="77777777" w:rsidR="00A735B3" w:rsidRPr="002E56B9" w:rsidRDefault="00A735B3" w:rsidP="00560F48">
            <w:pPr>
              <w:pStyle w:val="TAL"/>
            </w:pPr>
            <w:r w:rsidRPr="002E56B9">
              <w:t>4Rx</w:t>
            </w:r>
          </w:p>
        </w:tc>
      </w:tr>
      <w:tr w:rsidR="00A735B3" w:rsidRPr="002E56B9" w14:paraId="0657FD9B"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5E13001" w14:textId="77777777" w:rsidR="00A735B3" w:rsidRPr="002E56B9" w:rsidRDefault="00A735B3" w:rsidP="00560F48">
            <w:pPr>
              <w:pStyle w:val="TAL"/>
              <w:rPr>
                <w:rFonts w:eastAsia="SimSun"/>
                <w:lang w:eastAsia="zh-CN"/>
              </w:rPr>
            </w:pPr>
            <w:r w:rsidRPr="002E56B9">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5AFB9969" w14:textId="77777777" w:rsidR="00A735B3" w:rsidRPr="002E56B9" w:rsidRDefault="00A735B3" w:rsidP="00560F4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394583"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C6971" w14:textId="77777777" w:rsidR="00A735B3" w:rsidRPr="002E56B9" w:rsidRDefault="00A735B3"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5C607"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1AE5C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EED73E" w14:textId="77777777" w:rsidR="00A735B3" w:rsidRPr="002E56B9" w:rsidRDefault="00A735B3" w:rsidP="00560F48">
            <w:pPr>
              <w:pStyle w:val="TAL"/>
            </w:pPr>
            <w:r w:rsidRPr="002E56B9">
              <w:t>2Rx</w:t>
            </w:r>
          </w:p>
          <w:p w14:paraId="6AC44355" w14:textId="77777777" w:rsidR="00A735B3" w:rsidRPr="002E56B9" w:rsidRDefault="00A735B3" w:rsidP="00560F48">
            <w:pPr>
              <w:pStyle w:val="TAL"/>
            </w:pPr>
            <w:r w:rsidRPr="002E56B9">
              <w:t>4Rx</w:t>
            </w:r>
          </w:p>
        </w:tc>
      </w:tr>
      <w:tr w:rsidR="00A735B3" w:rsidRPr="002E56B9" w14:paraId="66F9A520"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A8E22C" w14:textId="77777777" w:rsidR="00A735B3" w:rsidRPr="002E56B9" w:rsidRDefault="00A735B3" w:rsidP="00560F4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99B0A" w14:textId="77777777" w:rsidR="00A735B3" w:rsidRPr="002E56B9" w:rsidRDefault="00A735B3" w:rsidP="00560F4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FBD7538"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46D418" w14:textId="77777777" w:rsidR="00A735B3" w:rsidRPr="002E56B9" w:rsidRDefault="00A735B3"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352AA"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BC73B9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452B87" w14:textId="77777777" w:rsidR="00A735B3" w:rsidRPr="002E56B9" w:rsidRDefault="00A735B3" w:rsidP="00560F48">
            <w:pPr>
              <w:pStyle w:val="TAL"/>
            </w:pPr>
            <w:r w:rsidRPr="002E56B9">
              <w:t>2Rx</w:t>
            </w:r>
          </w:p>
          <w:p w14:paraId="09A3AB92" w14:textId="77777777" w:rsidR="00A735B3" w:rsidRPr="002E56B9" w:rsidRDefault="00A735B3" w:rsidP="00560F48">
            <w:pPr>
              <w:pStyle w:val="TAL"/>
            </w:pPr>
            <w:r w:rsidRPr="002E56B9">
              <w:t>4Rx</w:t>
            </w:r>
          </w:p>
        </w:tc>
      </w:tr>
      <w:tr w:rsidR="00A735B3" w:rsidRPr="002E56B9" w14:paraId="7FC3B14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240B975" w14:textId="77777777" w:rsidR="00A735B3" w:rsidRPr="002E56B9" w:rsidRDefault="00A735B3" w:rsidP="00560F48">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8178882" w14:textId="77777777" w:rsidR="00A735B3" w:rsidRPr="002E56B9" w:rsidRDefault="00A735B3" w:rsidP="00560F4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DCB640"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48729E"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1E82C"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14B27B"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FF1FF" w14:textId="77777777" w:rsidR="00A735B3" w:rsidRPr="002E56B9" w:rsidRDefault="00A735B3" w:rsidP="00560F48">
            <w:pPr>
              <w:pStyle w:val="TAL"/>
            </w:pPr>
            <w:r w:rsidRPr="002E56B9">
              <w:t>2Rx</w:t>
            </w:r>
          </w:p>
        </w:tc>
      </w:tr>
      <w:tr w:rsidR="00A735B3" w:rsidRPr="002E56B9" w14:paraId="28606F2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7400EE" w14:textId="77777777" w:rsidR="00A735B3" w:rsidRPr="002E56B9" w:rsidRDefault="00A735B3" w:rsidP="00560F4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A5456BF" w14:textId="77777777" w:rsidR="00A735B3" w:rsidRPr="002E56B9" w:rsidRDefault="00A735B3" w:rsidP="00560F4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909E47"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14C8CF"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87DD4"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FD7A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F1E164" w14:textId="77777777" w:rsidR="00A735B3" w:rsidRPr="002E56B9" w:rsidRDefault="00A735B3" w:rsidP="00560F48">
            <w:pPr>
              <w:pStyle w:val="TAL"/>
            </w:pPr>
            <w:r w:rsidRPr="002E56B9">
              <w:t>2Rx</w:t>
            </w:r>
          </w:p>
        </w:tc>
      </w:tr>
      <w:tr w:rsidR="00A735B3" w:rsidRPr="002E56B9" w14:paraId="691411DC"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940880" w14:textId="77777777" w:rsidR="00A735B3" w:rsidRPr="002E56B9" w:rsidRDefault="00A735B3" w:rsidP="00560F4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16E33A" w14:textId="77777777" w:rsidR="00A735B3" w:rsidRPr="002E56B9" w:rsidRDefault="00A735B3" w:rsidP="00560F4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1801E9"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0E1952"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EE11D1"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C2E4D28"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52A86B" w14:textId="77777777" w:rsidR="00A735B3" w:rsidRPr="002E56B9" w:rsidRDefault="00A735B3" w:rsidP="00560F48">
            <w:pPr>
              <w:pStyle w:val="TAL"/>
            </w:pPr>
            <w:r w:rsidRPr="002E56B9">
              <w:t>2Rx</w:t>
            </w:r>
          </w:p>
        </w:tc>
      </w:tr>
      <w:tr w:rsidR="00A735B3" w:rsidRPr="002E56B9" w14:paraId="2580F393"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FE062E" w14:textId="77777777" w:rsidR="00A735B3" w:rsidRPr="002E56B9" w:rsidRDefault="00A735B3" w:rsidP="00560F4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3FE3B5" w14:textId="77777777" w:rsidR="00A735B3" w:rsidRPr="002E56B9" w:rsidRDefault="00A735B3" w:rsidP="00560F4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0F7E28"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7917B"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450A6D"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ADE36C"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FA6852" w14:textId="77777777" w:rsidR="00A735B3" w:rsidRPr="002E56B9" w:rsidRDefault="00A735B3" w:rsidP="00560F48">
            <w:pPr>
              <w:pStyle w:val="TAL"/>
            </w:pPr>
            <w:r w:rsidRPr="002E56B9">
              <w:t>2Rx</w:t>
            </w:r>
          </w:p>
        </w:tc>
      </w:tr>
      <w:tr w:rsidR="00A735B3" w:rsidRPr="002E56B9" w14:paraId="14A6A4B0"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0D0373" w14:textId="77777777" w:rsidR="00A735B3" w:rsidRPr="002E56B9" w:rsidRDefault="00A735B3" w:rsidP="00560F4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14A43B3" w14:textId="4EB6B363" w:rsidR="00A735B3" w:rsidRPr="002E56B9" w:rsidRDefault="00A735B3" w:rsidP="00560F4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13D33C"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9BA141" w14:textId="77777777" w:rsidR="00A735B3" w:rsidRPr="002E56B9" w:rsidRDefault="00A735B3" w:rsidP="00560F4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86092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2196B57"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7CA76" w14:textId="77777777" w:rsidR="00A735B3" w:rsidRPr="002E56B9" w:rsidRDefault="00A735B3" w:rsidP="00560F48">
            <w:pPr>
              <w:pStyle w:val="TAL"/>
            </w:pPr>
            <w:r w:rsidRPr="002E56B9">
              <w:t>2Rx</w:t>
            </w:r>
          </w:p>
          <w:p w14:paraId="4B5EF33F" w14:textId="77777777" w:rsidR="00A735B3" w:rsidRPr="002E56B9" w:rsidRDefault="00A735B3" w:rsidP="00560F48">
            <w:pPr>
              <w:pStyle w:val="TAL"/>
            </w:pPr>
            <w:r w:rsidRPr="002E56B9">
              <w:t>4Rx</w:t>
            </w:r>
          </w:p>
        </w:tc>
      </w:tr>
      <w:tr w:rsidR="00A735B3" w:rsidRPr="002E56B9" w14:paraId="393A754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8089D86"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8FF040"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600A788"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7F5E9"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119588" w14:textId="77777777" w:rsidR="00A735B3" w:rsidRPr="002E56B9" w:rsidRDefault="00A735B3"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7A24A7D" w14:textId="77777777" w:rsidR="00A735B3" w:rsidRPr="002E56B9" w:rsidRDefault="00A735B3"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106D35" w14:textId="77777777" w:rsidR="00A735B3" w:rsidRPr="002E56B9" w:rsidRDefault="00A735B3" w:rsidP="00560F48">
            <w:pPr>
              <w:pStyle w:val="TAL"/>
              <w:rPr>
                <w:rFonts w:eastAsia="PMingLiU" w:cs="Arial"/>
                <w:b/>
                <w:szCs w:val="18"/>
                <w:lang w:eastAsia="zh-TW"/>
              </w:rPr>
            </w:pPr>
          </w:p>
        </w:tc>
      </w:tr>
      <w:tr w:rsidR="00A735B3" w:rsidRPr="002E56B9" w14:paraId="2FA9874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2B100C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B7794AE"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8FAE81"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2655CB"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DB618CD"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DE231F5"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9A37AC5" w14:textId="77777777" w:rsidR="00A735B3" w:rsidRPr="002E56B9" w:rsidRDefault="00A735B3" w:rsidP="00560F48">
            <w:pPr>
              <w:pStyle w:val="TAL"/>
              <w:rPr>
                <w:rFonts w:eastAsia="PMingLiU" w:cs="Arial"/>
                <w:b/>
                <w:szCs w:val="18"/>
                <w:lang w:eastAsia="zh-TW"/>
              </w:rPr>
            </w:pPr>
          </w:p>
        </w:tc>
      </w:tr>
      <w:tr w:rsidR="00A735B3" w:rsidRPr="002E56B9" w14:paraId="5240D14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B83D23" w14:textId="77777777" w:rsidR="00A735B3" w:rsidRPr="002E56B9" w:rsidRDefault="00A735B3" w:rsidP="00560F4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80E28FA" w14:textId="77777777" w:rsidR="00A735B3" w:rsidRPr="002E56B9" w:rsidRDefault="00A735B3" w:rsidP="00560F4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46E0AE"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262F3A" w14:textId="77777777" w:rsidR="00A735B3" w:rsidRPr="002E56B9" w:rsidRDefault="00A735B3"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EEB0DE"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B04049A"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4313427" w14:textId="77777777" w:rsidR="00A735B3" w:rsidRPr="002E56B9" w:rsidRDefault="00A735B3" w:rsidP="00560F48">
            <w:pPr>
              <w:pStyle w:val="TAL"/>
            </w:pPr>
            <w:r w:rsidRPr="002E56B9">
              <w:t>2Rx</w:t>
            </w:r>
          </w:p>
          <w:p w14:paraId="5EAA9C73" w14:textId="77777777" w:rsidR="00A735B3" w:rsidRPr="002E56B9" w:rsidRDefault="00A735B3" w:rsidP="00560F48">
            <w:pPr>
              <w:pStyle w:val="TAL"/>
            </w:pPr>
            <w:r w:rsidRPr="002E56B9">
              <w:t>4Rx</w:t>
            </w:r>
          </w:p>
        </w:tc>
      </w:tr>
      <w:tr w:rsidR="00A735B3" w:rsidRPr="002E56B9" w14:paraId="21E7748A"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A9610B" w14:textId="77777777" w:rsidR="00A735B3" w:rsidRPr="002E56B9" w:rsidRDefault="00A735B3" w:rsidP="00560F4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FCAB14" w14:textId="77777777" w:rsidR="00A735B3" w:rsidRPr="002E56B9" w:rsidRDefault="00A735B3" w:rsidP="00560F4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EE11"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8C6D0"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DBB9"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D30F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CBFE4B" w14:textId="77777777" w:rsidR="00A735B3" w:rsidRPr="002E56B9" w:rsidRDefault="00A735B3" w:rsidP="00560F48">
            <w:pPr>
              <w:pStyle w:val="TAL"/>
            </w:pPr>
          </w:p>
        </w:tc>
      </w:tr>
      <w:tr w:rsidR="00A735B3" w:rsidRPr="002E56B9" w14:paraId="4DF2AD59"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E9E2F" w14:textId="77777777" w:rsidR="00A735B3" w:rsidRPr="002E56B9" w:rsidRDefault="00A735B3" w:rsidP="00560F4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B758EC" w14:textId="77777777" w:rsidR="00A735B3" w:rsidRPr="002E56B9" w:rsidRDefault="00A735B3" w:rsidP="00560F4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DB4C80"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7A3B"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F7F6"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2059A1"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B5758" w14:textId="77777777" w:rsidR="00A735B3" w:rsidRPr="002E56B9" w:rsidRDefault="00A735B3" w:rsidP="00560F48">
            <w:pPr>
              <w:pStyle w:val="TAL"/>
            </w:pPr>
          </w:p>
        </w:tc>
      </w:tr>
      <w:tr w:rsidR="00A735B3" w:rsidRPr="002E56B9" w14:paraId="735D06C5"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F11C20" w14:textId="77777777" w:rsidR="00A735B3" w:rsidRPr="002E56B9" w:rsidRDefault="00A735B3" w:rsidP="00560F4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9D0EDF0" w14:textId="77777777" w:rsidR="00A735B3" w:rsidRPr="002E56B9" w:rsidRDefault="00A735B3" w:rsidP="00560F4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44E2D5"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BEECA1"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8C203"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487F20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5C3FEB" w14:textId="77777777" w:rsidR="00A735B3" w:rsidRPr="002E56B9" w:rsidRDefault="00A735B3" w:rsidP="00560F48">
            <w:pPr>
              <w:pStyle w:val="TAL"/>
            </w:pPr>
            <w:r w:rsidRPr="002E56B9">
              <w:t>2Rx</w:t>
            </w:r>
          </w:p>
          <w:p w14:paraId="340D0A9D" w14:textId="77777777" w:rsidR="00A735B3" w:rsidRPr="002E56B9" w:rsidRDefault="00A735B3" w:rsidP="00560F48">
            <w:pPr>
              <w:pStyle w:val="TAL"/>
            </w:pPr>
            <w:r w:rsidRPr="002E56B9">
              <w:t>4Rx</w:t>
            </w:r>
          </w:p>
        </w:tc>
      </w:tr>
      <w:tr w:rsidR="00A735B3" w:rsidRPr="002E56B9" w14:paraId="781AE806"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99652" w14:textId="77777777" w:rsidR="00A735B3" w:rsidRPr="002E56B9" w:rsidRDefault="00A735B3" w:rsidP="00560F4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068B138" w14:textId="77777777" w:rsidR="00A735B3" w:rsidRPr="002E56B9" w:rsidRDefault="00A735B3" w:rsidP="00560F4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635443"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A45A8B"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32644F"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3EEE10"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3F9A9A" w14:textId="77777777" w:rsidR="00A735B3" w:rsidRPr="002E56B9" w:rsidRDefault="00A735B3" w:rsidP="00560F48">
            <w:pPr>
              <w:pStyle w:val="TAL"/>
            </w:pPr>
            <w:r w:rsidRPr="002E56B9">
              <w:t>2Rx</w:t>
            </w:r>
          </w:p>
        </w:tc>
      </w:tr>
      <w:tr w:rsidR="00A735B3" w:rsidRPr="002E56B9" w14:paraId="42DB27C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442577" w14:textId="77777777" w:rsidR="00A735B3" w:rsidRPr="002E56B9" w:rsidRDefault="00A735B3" w:rsidP="00560F4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5E26AA" w14:textId="77777777" w:rsidR="00A735B3" w:rsidRPr="002E56B9" w:rsidRDefault="00A735B3" w:rsidP="00560F4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E18D4"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6B63"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7DE0"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A0A3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64754" w14:textId="77777777" w:rsidR="00A735B3" w:rsidRPr="002E56B9" w:rsidRDefault="00A735B3" w:rsidP="00560F48">
            <w:pPr>
              <w:pStyle w:val="TAL"/>
            </w:pPr>
          </w:p>
        </w:tc>
      </w:tr>
      <w:tr w:rsidR="00A735B3" w:rsidRPr="002E56B9" w14:paraId="4379E00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92A57B" w14:textId="77777777" w:rsidR="00A735B3" w:rsidRPr="002E56B9" w:rsidRDefault="00A735B3" w:rsidP="00560F4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0E360DC" w14:textId="77777777" w:rsidR="00A735B3" w:rsidRPr="002E56B9" w:rsidRDefault="00A735B3" w:rsidP="00560F4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07B775"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15CDAF"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085AB"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94DBD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1D3F1" w14:textId="77777777" w:rsidR="00A735B3" w:rsidRPr="002E56B9" w:rsidRDefault="00A735B3" w:rsidP="00560F48">
            <w:pPr>
              <w:pStyle w:val="TAL"/>
            </w:pPr>
            <w:r w:rsidRPr="002E56B9">
              <w:t>2Rx</w:t>
            </w:r>
          </w:p>
          <w:p w14:paraId="44EC976C" w14:textId="77777777" w:rsidR="00A735B3" w:rsidRPr="002E56B9" w:rsidRDefault="00A735B3" w:rsidP="00560F48">
            <w:pPr>
              <w:pStyle w:val="TAL"/>
            </w:pPr>
            <w:r w:rsidRPr="002E56B9">
              <w:t>4Rx</w:t>
            </w:r>
          </w:p>
        </w:tc>
      </w:tr>
      <w:tr w:rsidR="00A735B3" w:rsidRPr="002E56B9" w14:paraId="2A28A33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94458F" w14:textId="77777777" w:rsidR="00A735B3" w:rsidRPr="002E56B9" w:rsidRDefault="00A735B3" w:rsidP="00560F48">
            <w:pPr>
              <w:pStyle w:val="TAL"/>
              <w:rPr>
                <w:rFonts w:eastAsia="SimSun"/>
                <w:lang w:eastAsia="zh-CN"/>
              </w:rPr>
            </w:pPr>
            <w:r w:rsidRPr="002E56B9">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43D50B3" w14:textId="77777777" w:rsidR="00A735B3" w:rsidRPr="002E56B9" w:rsidRDefault="00A735B3" w:rsidP="00560F4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F4D9D06"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8DB949"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09F1A5"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8835C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834631" w14:textId="77777777" w:rsidR="00A735B3" w:rsidRPr="002E56B9" w:rsidRDefault="00A735B3" w:rsidP="00560F48">
            <w:pPr>
              <w:pStyle w:val="TAL"/>
            </w:pPr>
            <w:r w:rsidRPr="002E56B9">
              <w:t>2Rx</w:t>
            </w:r>
          </w:p>
        </w:tc>
      </w:tr>
      <w:tr w:rsidR="00A735B3" w:rsidRPr="002E56B9" w14:paraId="6E1EE3C4"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0B220A" w14:textId="77777777" w:rsidR="00A735B3" w:rsidRPr="002E56B9" w:rsidRDefault="00A735B3" w:rsidP="00560F4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A25D364" w14:textId="77777777" w:rsidR="00A735B3" w:rsidRPr="002E56B9" w:rsidRDefault="00A735B3" w:rsidP="00560F4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B839C"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4E12C"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F253B"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436E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A258A" w14:textId="77777777" w:rsidR="00A735B3" w:rsidRPr="002E56B9" w:rsidRDefault="00A735B3" w:rsidP="00560F48">
            <w:pPr>
              <w:pStyle w:val="TAL"/>
            </w:pPr>
          </w:p>
        </w:tc>
      </w:tr>
      <w:tr w:rsidR="00A735B3" w:rsidRPr="002E56B9" w14:paraId="4FDF23E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14D5B9" w14:textId="77777777" w:rsidR="00A735B3" w:rsidRPr="002E56B9" w:rsidRDefault="00A735B3" w:rsidP="00560F4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457EAC1" w14:textId="77777777" w:rsidR="00A735B3" w:rsidRPr="002E56B9" w:rsidRDefault="00A735B3" w:rsidP="00560F4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D5D212"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E8BBDA"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7B86B2"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0EB0E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A14BB7" w14:textId="77777777" w:rsidR="00A735B3" w:rsidRPr="002E56B9" w:rsidRDefault="00A735B3" w:rsidP="00560F48">
            <w:pPr>
              <w:pStyle w:val="TAL"/>
            </w:pPr>
            <w:r w:rsidRPr="002E56B9">
              <w:t>2Rx</w:t>
            </w:r>
          </w:p>
          <w:p w14:paraId="2AE28A44" w14:textId="77777777" w:rsidR="00A735B3" w:rsidRPr="002E56B9" w:rsidRDefault="00A735B3" w:rsidP="00560F48">
            <w:pPr>
              <w:pStyle w:val="TAL"/>
            </w:pPr>
            <w:r w:rsidRPr="002E56B9">
              <w:t>4Rx</w:t>
            </w:r>
          </w:p>
        </w:tc>
      </w:tr>
      <w:tr w:rsidR="00A735B3" w:rsidRPr="002E56B9" w14:paraId="5692D51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72110A" w14:textId="77777777" w:rsidR="00A735B3" w:rsidRPr="002E56B9" w:rsidRDefault="00A735B3" w:rsidP="00560F4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9049396" w14:textId="77777777" w:rsidR="00A735B3" w:rsidRPr="002E56B9" w:rsidRDefault="00A735B3" w:rsidP="00560F4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9EAAFE"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12D9BF"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383773"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4000E"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730BA7" w14:textId="77777777" w:rsidR="00A735B3" w:rsidRPr="002E56B9" w:rsidRDefault="00A735B3" w:rsidP="00560F48">
            <w:pPr>
              <w:pStyle w:val="TAL"/>
            </w:pPr>
            <w:r w:rsidRPr="002E56B9">
              <w:t>2Rx</w:t>
            </w:r>
          </w:p>
        </w:tc>
      </w:tr>
      <w:tr w:rsidR="00A735B3" w:rsidRPr="002E56B9" w14:paraId="4B5F9CF4" w14:textId="77777777" w:rsidTr="00560F4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A05C1E0"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9EB8525" w14:textId="77777777" w:rsidR="00A735B3" w:rsidRPr="002E56B9" w:rsidRDefault="00A735B3" w:rsidP="00560F48">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2E15258B" w14:textId="77777777" w:rsidR="00A735B3" w:rsidRPr="002E56B9" w:rsidRDefault="00A735B3" w:rsidP="00A735B3"/>
    <w:p w14:paraId="576AD9C6" w14:textId="77777777" w:rsidR="003315C9" w:rsidRPr="00BB629B" w:rsidRDefault="003315C9" w:rsidP="003315C9">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3315C9" w:rsidRPr="00BB629B" w14:paraId="7823921B" w14:textId="77777777" w:rsidTr="006F096B">
        <w:trPr>
          <w:tblHeader/>
          <w:jc w:val="center"/>
        </w:trPr>
        <w:tc>
          <w:tcPr>
            <w:tcW w:w="407" w:type="pct"/>
            <w:tcBorders>
              <w:top w:val="single" w:sz="4" w:space="0" w:color="auto"/>
              <w:left w:val="single" w:sz="4" w:space="0" w:color="auto"/>
              <w:bottom w:val="nil"/>
              <w:right w:val="single" w:sz="4" w:space="0" w:color="auto"/>
            </w:tcBorders>
            <w:hideMark/>
          </w:tcPr>
          <w:p w14:paraId="345F745B" w14:textId="77777777" w:rsidR="003315C9" w:rsidRPr="00BB629B" w:rsidRDefault="003315C9" w:rsidP="00F236E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4CFF9BF4" w14:textId="77777777" w:rsidR="003315C9" w:rsidRPr="00BB629B" w:rsidRDefault="003315C9" w:rsidP="00F236E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050EB1C4" w14:textId="77777777" w:rsidR="003315C9" w:rsidRPr="00BB629B" w:rsidRDefault="003315C9" w:rsidP="00F236E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1FC662AE" w14:textId="77777777" w:rsidR="003315C9" w:rsidRPr="00BB629B" w:rsidRDefault="003315C9" w:rsidP="00F236E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8C462B6" w14:textId="77777777" w:rsidR="003315C9" w:rsidRPr="00BB629B" w:rsidRDefault="003315C9" w:rsidP="00F236E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410BAE1E" w14:textId="77777777" w:rsidR="003315C9" w:rsidRPr="00BB629B" w:rsidRDefault="003315C9" w:rsidP="00F236E6">
            <w:pPr>
              <w:pStyle w:val="TAH"/>
            </w:pPr>
            <w:r w:rsidRPr="00BB629B">
              <w:rPr>
                <w:lang w:eastAsia="zh-TW"/>
              </w:rPr>
              <w:t>Branch</w:t>
            </w:r>
          </w:p>
        </w:tc>
      </w:tr>
      <w:tr w:rsidR="003315C9" w:rsidRPr="00BB629B" w14:paraId="5039B4F4" w14:textId="77777777" w:rsidTr="006F096B">
        <w:trPr>
          <w:tblHeader/>
          <w:jc w:val="center"/>
        </w:trPr>
        <w:tc>
          <w:tcPr>
            <w:tcW w:w="407" w:type="pct"/>
            <w:tcBorders>
              <w:top w:val="nil"/>
              <w:left w:val="single" w:sz="4" w:space="0" w:color="auto"/>
              <w:bottom w:val="single" w:sz="4" w:space="0" w:color="auto"/>
              <w:right w:val="single" w:sz="4" w:space="0" w:color="auto"/>
            </w:tcBorders>
          </w:tcPr>
          <w:p w14:paraId="07A91484" w14:textId="77777777" w:rsidR="003315C9" w:rsidRPr="00BB629B" w:rsidRDefault="003315C9" w:rsidP="00F236E6">
            <w:pPr>
              <w:pStyle w:val="TAH"/>
            </w:pPr>
          </w:p>
        </w:tc>
        <w:tc>
          <w:tcPr>
            <w:tcW w:w="1571" w:type="pct"/>
            <w:tcBorders>
              <w:top w:val="nil"/>
              <w:left w:val="single" w:sz="4" w:space="0" w:color="auto"/>
              <w:bottom w:val="single" w:sz="4" w:space="0" w:color="auto"/>
              <w:right w:val="single" w:sz="4" w:space="0" w:color="auto"/>
            </w:tcBorders>
          </w:tcPr>
          <w:p w14:paraId="7C84C56B" w14:textId="77777777" w:rsidR="003315C9" w:rsidRPr="00BB629B" w:rsidRDefault="003315C9" w:rsidP="00F236E6">
            <w:pPr>
              <w:pStyle w:val="TAH"/>
            </w:pPr>
          </w:p>
        </w:tc>
        <w:tc>
          <w:tcPr>
            <w:tcW w:w="287" w:type="pct"/>
            <w:tcBorders>
              <w:top w:val="nil"/>
              <w:left w:val="single" w:sz="4" w:space="0" w:color="auto"/>
              <w:bottom w:val="single" w:sz="4" w:space="0" w:color="auto"/>
              <w:right w:val="single" w:sz="4" w:space="0" w:color="auto"/>
            </w:tcBorders>
          </w:tcPr>
          <w:p w14:paraId="0C96A64A" w14:textId="77777777" w:rsidR="003315C9" w:rsidRPr="00BB629B" w:rsidRDefault="003315C9" w:rsidP="00F236E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0A7627A6" w14:textId="77777777" w:rsidR="003315C9" w:rsidRPr="00BB629B" w:rsidRDefault="003315C9" w:rsidP="00F236E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1DBB8B5" w14:textId="77777777" w:rsidR="003315C9" w:rsidRPr="00BB629B" w:rsidRDefault="003315C9" w:rsidP="00F236E6">
            <w:pPr>
              <w:pStyle w:val="TAH"/>
            </w:pPr>
            <w:r w:rsidRPr="00BB629B">
              <w:t>Comment</w:t>
            </w:r>
          </w:p>
        </w:tc>
        <w:tc>
          <w:tcPr>
            <w:tcW w:w="722" w:type="pct"/>
            <w:tcBorders>
              <w:top w:val="nil"/>
              <w:left w:val="single" w:sz="4" w:space="0" w:color="auto"/>
              <w:bottom w:val="single" w:sz="4" w:space="0" w:color="auto"/>
              <w:right w:val="single" w:sz="4" w:space="0" w:color="auto"/>
            </w:tcBorders>
          </w:tcPr>
          <w:p w14:paraId="1549FACE" w14:textId="77777777" w:rsidR="003315C9" w:rsidRPr="00BB629B" w:rsidRDefault="003315C9" w:rsidP="00F236E6">
            <w:pPr>
              <w:pStyle w:val="TAH"/>
            </w:pPr>
          </w:p>
        </w:tc>
        <w:tc>
          <w:tcPr>
            <w:tcW w:w="500" w:type="pct"/>
            <w:tcBorders>
              <w:top w:val="nil"/>
              <w:left w:val="single" w:sz="4" w:space="0" w:color="auto"/>
              <w:bottom w:val="single" w:sz="4" w:space="0" w:color="auto"/>
              <w:right w:val="single" w:sz="4" w:space="0" w:color="auto"/>
            </w:tcBorders>
          </w:tcPr>
          <w:p w14:paraId="52277ED6" w14:textId="77777777" w:rsidR="003315C9" w:rsidRPr="00BB629B" w:rsidRDefault="003315C9" w:rsidP="00F236E6">
            <w:pPr>
              <w:pStyle w:val="TAH"/>
            </w:pPr>
          </w:p>
        </w:tc>
      </w:tr>
      <w:tr w:rsidR="003315C9" w:rsidRPr="00BB629B" w14:paraId="0E90F9E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3315C9" w:rsidRPr="00BB629B" w:rsidRDefault="003315C9" w:rsidP="00F236E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3315C9" w:rsidRPr="00BB629B" w:rsidRDefault="003315C9" w:rsidP="00F236E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3315C9" w:rsidRPr="00BB629B" w:rsidRDefault="003315C9" w:rsidP="00F236E6">
            <w:pPr>
              <w:pStyle w:val="TAL"/>
              <w:rPr>
                <w:b/>
                <w:lang w:eastAsia="zh-CN"/>
              </w:rPr>
            </w:pPr>
          </w:p>
        </w:tc>
      </w:tr>
      <w:tr w:rsidR="006F096B" w:rsidRPr="004A0E7C" w14:paraId="3AAD89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6F096B" w:rsidRPr="004A0E7C" w:rsidRDefault="006F096B" w:rsidP="005C26C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6F096B" w:rsidRPr="004A0E7C" w:rsidRDefault="006F096B" w:rsidP="005C26C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6F096B" w:rsidRPr="004A0E7C" w:rsidRDefault="006F096B" w:rsidP="005C26C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6F096B" w:rsidRPr="004A0E7C" w:rsidRDefault="006F096B" w:rsidP="005C26C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6F096B" w:rsidRPr="004A0E7C" w:rsidRDefault="006F096B"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6F096B" w:rsidRPr="004A0E7C" w:rsidRDefault="006F096B" w:rsidP="005C26C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6F096B" w:rsidRPr="004A0E7C" w:rsidRDefault="006F096B" w:rsidP="005C26C6">
            <w:pPr>
              <w:pStyle w:val="TAL"/>
              <w:rPr>
                <w:b/>
                <w:lang w:eastAsia="zh-CN"/>
              </w:rPr>
            </w:pPr>
          </w:p>
        </w:tc>
      </w:tr>
      <w:tr w:rsidR="006F096B" w:rsidRPr="004A0E7C" w14:paraId="7790095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E6F66C7" w14:textId="77777777" w:rsidR="006F096B" w:rsidRPr="004A0E7C" w:rsidRDefault="006F096B" w:rsidP="000A5C5F">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02C6BCD5" w14:textId="77777777" w:rsidR="006F096B" w:rsidRPr="004A0E7C" w:rsidRDefault="006F096B" w:rsidP="000A5C5F">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D46F75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CAFA3"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E3ACC92" w14:textId="545CC8C1"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0C6B409"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F5A38B" w14:textId="77777777" w:rsidR="006F096B" w:rsidRPr="004A0E7C" w:rsidRDefault="006F096B" w:rsidP="005C26C6">
            <w:pPr>
              <w:pStyle w:val="TAL"/>
              <w:rPr>
                <w:lang w:eastAsia="zh-CN"/>
              </w:rPr>
            </w:pPr>
            <w:r w:rsidRPr="004A0E7C">
              <w:rPr>
                <w:lang w:eastAsia="zh-CN"/>
              </w:rPr>
              <w:t>1Rx</w:t>
            </w:r>
          </w:p>
        </w:tc>
      </w:tr>
      <w:tr w:rsidR="006F096B" w:rsidRPr="004A0E7C" w14:paraId="3E982EB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BC487B5" w14:textId="77777777" w:rsidR="006F096B" w:rsidRPr="004A0E7C" w:rsidRDefault="006F096B" w:rsidP="000A5C5F">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6D9710E1" w14:textId="77777777" w:rsidR="006F096B" w:rsidRPr="004A0E7C" w:rsidRDefault="006F096B" w:rsidP="000A5C5F">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76F77C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52163B"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2BBD95" w14:textId="23591895"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2B14E967"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4AD9F3" w14:textId="77777777" w:rsidR="006F096B" w:rsidRPr="004A0E7C" w:rsidRDefault="006F096B" w:rsidP="005C26C6">
            <w:pPr>
              <w:pStyle w:val="TAL"/>
              <w:rPr>
                <w:lang w:eastAsia="zh-CN"/>
              </w:rPr>
            </w:pPr>
            <w:r w:rsidRPr="004A0E7C">
              <w:rPr>
                <w:lang w:eastAsia="zh-CN"/>
              </w:rPr>
              <w:t>2Rx</w:t>
            </w:r>
          </w:p>
        </w:tc>
      </w:tr>
      <w:tr w:rsidR="006F096B" w:rsidRPr="004A0E7C" w14:paraId="2F3AA8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F444052" w14:textId="77777777" w:rsidR="006F096B" w:rsidRPr="004A0E7C" w:rsidRDefault="006F096B" w:rsidP="000A5C5F">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28648BF1" w14:textId="77777777" w:rsidR="006F096B" w:rsidRPr="004A0E7C" w:rsidRDefault="006F096B" w:rsidP="000A5C5F">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345963A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10C54"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452ECBA" w14:textId="1BBB5627"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C5058DC"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6DE017" w14:textId="77777777" w:rsidR="006F096B" w:rsidRPr="004A0E7C" w:rsidRDefault="006F096B" w:rsidP="005C26C6">
            <w:pPr>
              <w:pStyle w:val="TAL"/>
              <w:rPr>
                <w:lang w:eastAsia="zh-CN"/>
              </w:rPr>
            </w:pPr>
            <w:r w:rsidRPr="004A0E7C">
              <w:rPr>
                <w:lang w:eastAsia="zh-CN"/>
              </w:rPr>
              <w:t>1Rx</w:t>
            </w:r>
          </w:p>
        </w:tc>
      </w:tr>
      <w:tr w:rsidR="006F096B" w:rsidRPr="004A0E7C" w14:paraId="7615964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8713165" w14:textId="77777777" w:rsidR="006F096B" w:rsidRPr="004A0E7C" w:rsidRDefault="006F096B" w:rsidP="000A5C5F">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2980E0D6" w14:textId="77777777" w:rsidR="006F096B" w:rsidRPr="004A0E7C" w:rsidRDefault="006F096B" w:rsidP="000A5C5F">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03E3002"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C49464"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7DAE1A" w14:textId="722F388E"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C8CD2F8"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1863E6C" w14:textId="77777777" w:rsidR="006F096B" w:rsidRPr="004A0E7C" w:rsidRDefault="006F096B" w:rsidP="005C26C6">
            <w:pPr>
              <w:pStyle w:val="TAL"/>
              <w:rPr>
                <w:lang w:eastAsia="zh-CN"/>
              </w:rPr>
            </w:pPr>
            <w:r w:rsidRPr="004A0E7C">
              <w:rPr>
                <w:lang w:eastAsia="zh-CN"/>
              </w:rPr>
              <w:t>2Rx</w:t>
            </w:r>
          </w:p>
        </w:tc>
      </w:tr>
      <w:tr w:rsidR="006F096B" w:rsidRPr="004A0E7C" w14:paraId="132E2304"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329129" w14:textId="77777777" w:rsidR="006F096B" w:rsidRPr="004A0E7C" w:rsidRDefault="006F096B" w:rsidP="000A5C5F">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6FF79F71" w14:textId="77777777" w:rsidR="006F096B" w:rsidRPr="004A0E7C" w:rsidRDefault="006F096B" w:rsidP="000A5C5F">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09ACB22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3C5991" w14:textId="6B26C3FF"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4344D4C3"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2A30273"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A1C5CE" w14:textId="77777777" w:rsidR="006F096B" w:rsidRPr="004A0E7C" w:rsidRDefault="006F096B" w:rsidP="005C26C6">
            <w:pPr>
              <w:pStyle w:val="TAL"/>
              <w:rPr>
                <w:lang w:eastAsia="zh-CN"/>
              </w:rPr>
            </w:pPr>
            <w:r w:rsidRPr="004A0E7C">
              <w:rPr>
                <w:lang w:eastAsia="zh-CN"/>
              </w:rPr>
              <w:t>1Rx</w:t>
            </w:r>
          </w:p>
        </w:tc>
      </w:tr>
      <w:tr w:rsidR="006F096B" w:rsidRPr="004A0E7C" w14:paraId="1B1951F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C020640" w14:textId="77777777" w:rsidR="006F096B" w:rsidRPr="004A0E7C" w:rsidRDefault="006F096B" w:rsidP="000A5C5F">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24B6C621" w14:textId="77777777" w:rsidR="006F096B" w:rsidRPr="004A0E7C" w:rsidRDefault="006F096B" w:rsidP="000A5C5F">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2DBA3A7"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21F1F9" w14:textId="2ACD141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44C88B1"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724C0B9"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8024B8E" w14:textId="77777777" w:rsidR="006F096B" w:rsidRPr="004A0E7C" w:rsidRDefault="006F096B" w:rsidP="005C26C6">
            <w:pPr>
              <w:pStyle w:val="TAL"/>
              <w:rPr>
                <w:lang w:eastAsia="zh-CN"/>
              </w:rPr>
            </w:pPr>
            <w:r w:rsidRPr="004A0E7C">
              <w:rPr>
                <w:lang w:eastAsia="zh-CN"/>
              </w:rPr>
              <w:t>2Rx</w:t>
            </w:r>
          </w:p>
        </w:tc>
      </w:tr>
      <w:tr w:rsidR="006F096B" w:rsidRPr="004A0E7C" w14:paraId="2B7E8B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403B" w14:textId="77777777" w:rsidR="006F096B" w:rsidRPr="004A0E7C" w:rsidRDefault="006F096B" w:rsidP="000A5C5F">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482EE68F" w14:textId="77777777" w:rsidR="006F096B" w:rsidRPr="004A0E7C" w:rsidRDefault="006F096B" w:rsidP="000A5C5F">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A4FCE9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8478" w14:textId="7F856B5D"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8A7D4F9"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9A22528"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783B0E" w14:textId="77777777" w:rsidR="006F096B" w:rsidRPr="004A0E7C" w:rsidRDefault="006F096B" w:rsidP="005C26C6">
            <w:pPr>
              <w:pStyle w:val="TAL"/>
              <w:rPr>
                <w:lang w:eastAsia="zh-CN"/>
              </w:rPr>
            </w:pPr>
            <w:r w:rsidRPr="004A0E7C">
              <w:rPr>
                <w:lang w:eastAsia="zh-CN"/>
              </w:rPr>
              <w:t>1Rx</w:t>
            </w:r>
          </w:p>
        </w:tc>
      </w:tr>
      <w:tr w:rsidR="006F096B" w:rsidRPr="004A0E7C" w14:paraId="2E18181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0C94A6C" w14:textId="77777777" w:rsidR="006F096B" w:rsidRPr="004A0E7C" w:rsidRDefault="006F096B" w:rsidP="000A5C5F">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538EB99" w14:textId="77777777" w:rsidR="006F096B" w:rsidRPr="004A0E7C" w:rsidRDefault="006F096B" w:rsidP="000A5C5F">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B328AB"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2C0B06" w14:textId="770675E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3AFDC65"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CA6C1D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4683DD0" w14:textId="77777777" w:rsidR="006F096B" w:rsidRPr="004A0E7C" w:rsidRDefault="006F096B" w:rsidP="005C26C6">
            <w:pPr>
              <w:pStyle w:val="TAL"/>
              <w:rPr>
                <w:lang w:eastAsia="zh-CN"/>
              </w:rPr>
            </w:pPr>
            <w:r w:rsidRPr="004A0E7C">
              <w:rPr>
                <w:lang w:eastAsia="zh-CN"/>
              </w:rPr>
              <w:t>2Rx</w:t>
            </w:r>
          </w:p>
        </w:tc>
      </w:tr>
      <w:tr w:rsidR="006F096B" w:rsidRPr="004A0E7C" w14:paraId="47BF083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6F096B" w:rsidRPr="004A0E7C" w:rsidRDefault="006F096B" w:rsidP="005C26C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6F096B" w:rsidRPr="004A0E7C" w:rsidRDefault="006F096B" w:rsidP="005C26C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6F096B" w:rsidRPr="004A0E7C" w:rsidRDefault="006F096B" w:rsidP="005C26C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6F096B" w:rsidRPr="004A0E7C" w:rsidRDefault="006F096B" w:rsidP="005C26C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6F096B" w:rsidRPr="004A0E7C" w:rsidRDefault="006F096B" w:rsidP="005C26C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6F096B" w:rsidRPr="004A0E7C" w:rsidRDefault="006F096B" w:rsidP="005C26C6">
            <w:pPr>
              <w:pStyle w:val="TAL"/>
              <w:rPr>
                <w:lang w:eastAsia="zh-CN"/>
              </w:rPr>
            </w:pPr>
          </w:p>
        </w:tc>
      </w:tr>
      <w:tr w:rsidR="006F096B" w:rsidRPr="004A0E7C" w14:paraId="79BA0FE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AC2FBC" w14:textId="77777777" w:rsidR="006F096B" w:rsidRPr="004A0E7C" w:rsidRDefault="006F096B" w:rsidP="000A5C5F">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16AFE06B" w14:textId="77777777" w:rsidR="006F096B" w:rsidRPr="004A0E7C" w:rsidRDefault="006F096B" w:rsidP="000A5C5F">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441274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8D0120"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670E7C9"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790EF1"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F2D50" w14:textId="77777777" w:rsidR="006F096B" w:rsidRPr="004A0E7C" w:rsidRDefault="006F096B" w:rsidP="005C26C6">
            <w:pPr>
              <w:pStyle w:val="TAL"/>
              <w:rPr>
                <w:lang w:eastAsia="zh-CN"/>
              </w:rPr>
            </w:pPr>
            <w:r w:rsidRPr="004A0E7C">
              <w:rPr>
                <w:lang w:eastAsia="zh-CN"/>
              </w:rPr>
              <w:t>1Rx</w:t>
            </w:r>
          </w:p>
        </w:tc>
      </w:tr>
      <w:tr w:rsidR="006F096B" w:rsidRPr="004A0E7C" w14:paraId="5BFD247E"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20119CF" w14:textId="77777777" w:rsidR="006F096B" w:rsidRPr="004A0E7C" w:rsidRDefault="006F096B" w:rsidP="000A5C5F">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2F481502" w14:textId="77777777" w:rsidR="006F096B" w:rsidRPr="004A0E7C" w:rsidRDefault="006F096B" w:rsidP="000A5C5F">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B5ABC7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FD6A7C"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EEB130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46CB2B"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ECE43F" w14:textId="77777777" w:rsidR="006F096B" w:rsidRPr="004A0E7C" w:rsidRDefault="006F096B" w:rsidP="005C26C6">
            <w:pPr>
              <w:pStyle w:val="TAL"/>
              <w:rPr>
                <w:lang w:eastAsia="zh-CN"/>
              </w:rPr>
            </w:pPr>
            <w:r w:rsidRPr="004A0E7C">
              <w:rPr>
                <w:lang w:eastAsia="zh-CN"/>
              </w:rPr>
              <w:t>2Rx</w:t>
            </w:r>
          </w:p>
        </w:tc>
      </w:tr>
      <w:tr w:rsidR="006F096B" w:rsidRPr="004A0E7C" w14:paraId="62C325D5"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96DED49" w14:textId="37100349" w:rsidR="006F096B" w:rsidRPr="004A0E7C" w:rsidRDefault="006F096B" w:rsidP="000A5C5F">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934D87F" w14:textId="77777777" w:rsidR="006F096B" w:rsidRPr="004A0E7C" w:rsidRDefault="006F096B" w:rsidP="000A5C5F">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6B6244D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801F7"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701EFF"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461F44F"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E61BBE" w14:textId="77777777" w:rsidR="006F096B" w:rsidRPr="004A0E7C" w:rsidRDefault="006F096B" w:rsidP="005C26C6">
            <w:pPr>
              <w:pStyle w:val="TAL"/>
              <w:rPr>
                <w:lang w:eastAsia="zh-CN"/>
              </w:rPr>
            </w:pPr>
            <w:r w:rsidRPr="004A0E7C">
              <w:rPr>
                <w:lang w:eastAsia="zh-CN"/>
              </w:rPr>
              <w:t>1Rx</w:t>
            </w:r>
          </w:p>
        </w:tc>
      </w:tr>
      <w:tr w:rsidR="006F096B" w:rsidRPr="004A0E7C" w14:paraId="5432A18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8F461A" w14:textId="2B0F1B57" w:rsidR="006F096B" w:rsidRPr="004A0E7C" w:rsidRDefault="006F096B" w:rsidP="000A5C5F">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813899" w14:textId="77777777" w:rsidR="006F096B" w:rsidRPr="004A0E7C" w:rsidRDefault="006F096B" w:rsidP="000A5C5F">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A6527D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B5356D"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3CF486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21A4F6C"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665A333" w14:textId="77777777" w:rsidR="006F096B" w:rsidRPr="004A0E7C" w:rsidRDefault="006F096B" w:rsidP="005C26C6">
            <w:pPr>
              <w:pStyle w:val="TAL"/>
              <w:rPr>
                <w:lang w:eastAsia="zh-CN"/>
              </w:rPr>
            </w:pPr>
            <w:r w:rsidRPr="004A0E7C">
              <w:rPr>
                <w:lang w:eastAsia="zh-CN"/>
              </w:rPr>
              <w:t>2Rx</w:t>
            </w:r>
          </w:p>
        </w:tc>
      </w:tr>
      <w:tr w:rsidR="006F096B" w:rsidRPr="004A0E7C" w14:paraId="627A441D"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EB18" w14:textId="77777777" w:rsidR="006F096B" w:rsidRPr="004A0E7C" w:rsidRDefault="006F096B" w:rsidP="000A5C5F">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61C9BCA7" w14:textId="77777777" w:rsidR="006F096B" w:rsidRPr="004A0E7C" w:rsidRDefault="006F096B" w:rsidP="000A5C5F">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35730B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F441A9" w14:textId="66FA83DF" w:rsidR="006F096B" w:rsidRPr="004A0E7C" w:rsidRDefault="00F549F6" w:rsidP="005C26C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3F87A2D2" w14:textId="77777777" w:rsidR="006F096B" w:rsidRPr="004A0E7C" w:rsidRDefault="006F096B" w:rsidP="005C26C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E357E"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D70F7E" w14:textId="77777777" w:rsidR="006F096B" w:rsidRPr="004A0E7C" w:rsidRDefault="006F096B" w:rsidP="005C26C6">
            <w:pPr>
              <w:pStyle w:val="TAL"/>
              <w:rPr>
                <w:lang w:eastAsia="zh-CN"/>
              </w:rPr>
            </w:pPr>
            <w:r w:rsidRPr="004A0E7C">
              <w:rPr>
                <w:lang w:eastAsia="zh-CN"/>
              </w:rPr>
              <w:t>1Rx</w:t>
            </w:r>
          </w:p>
        </w:tc>
      </w:tr>
      <w:tr w:rsidR="006F096B" w:rsidRPr="004A0E7C" w14:paraId="0056F108"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79409BE" w14:textId="77777777" w:rsidR="006F096B" w:rsidRPr="004A0E7C" w:rsidRDefault="006F096B" w:rsidP="000A5C5F">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55468581" w14:textId="77777777" w:rsidR="006F096B" w:rsidRPr="004A0E7C" w:rsidRDefault="006F096B" w:rsidP="000A5C5F">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0D7C8AA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DF9B2D" w14:textId="593930D1" w:rsidR="006F096B" w:rsidRPr="004A0E7C" w:rsidRDefault="00F549F6" w:rsidP="005C26C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651193E" w14:textId="77777777" w:rsidR="006F096B" w:rsidRPr="004A0E7C" w:rsidRDefault="006F096B" w:rsidP="005C26C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04217CB"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297B065" w14:textId="77777777" w:rsidR="006F096B" w:rsidRPr="004A0E7C" w:rsidRDefault="006F096B" w:rsidP="005C26C6">
            <w:pPr>
              <w:pStyle w:val="TAL"/>
              <w:rPr>
                <w:lang w:eastAsia="zh-CN"/>
              </w:rPr>
            </w:pPr>
            <w:r w:rsidRPr="004A0E7C">
              <w:rPr>
                <w:lang w:eastAsia="zh-CN"/>
              </w:rPr>
              <w:t>2Rx</w:t>
            </w:r>
          </w:p>
        </w:tc>
      </w:tr>
      <w:tr w:rsidR="003315C9" w:rsidRPr="00BB629B" w14:paraId="382BA51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3315C9" w:rsidRPr="00BB629B" w:rsidRDefault="003315C9" w:rsidP="00F236E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3315C9" w:rsidRPr="00BB629B" w:rsidRDefault="003315C9" w:rsidP="00F236E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3315C9" w:rsidRPr="00BB629B" w:rsidRDefault="003315C9" w:rsidP="00F236E6">
            <w:pPr>
              <w:pStyle w:val="TAL"/>
              <w:rPr>
                <w:b/>
                <w:lang w:eastAsia="zh-CN"/>
              </w:rPr>
            </w:pPr>
          </w:p>
        </w:tc>
      </w:tr>
      <w:tr w:rsidR="003315C9" w:rsidRPr="00BB629B" w14:paraId="5A295F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3315C9" w:rsidRPr="00BB629B" w:rsidRDefault="003315C9" w:rsidP="00F236E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3315C9" w:rsidRPr="00BB629B" w:rsidRDefault="003315C9" w:rsidP="00F236E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3315C9" w:rsidRPr="00BB629B" w:rsidRDefault="003315C9" w:rsidP="00F236E6">
            <w:pPr>
              <w:pStyle w:val="TAL"/>
              <w:rPr>
                <w:b/>
                <w:lang w:eastAsia="zh-CN"/>
              </w:rPr>
            </w:pPr>
          </w:p>
        </w:tc>
      </w:tr>
      <w:tr w:rsidR="003315C9" w:rsidRPr="00BB629B" w14:paraId="7F3EC5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3315C9" w:rsidRPr="00BB629B" w:rsidRDefault="003315C9" w:rsidP="00F236E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3315C9" w:rsidRPr="00BB629B" w:rsidRDefault="003315C9" w:rsidP="00F236E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3315C9" w:rsidRPr="00BB629B" w:rsidRDefault="003315C9" w:rsidP="00F236E6">
            <w:pPr>
              <w:pStyle w:val="TAL"/>
              <w:rPr>
                <w:b/>
                <w:lang w:eastAsia="zh-CN"/>
              </w:rPr>
            </w:pPr>
          </w:p>
        </w:tc>
      </w:tr>
      <w:tr w:rsidR="007E1CA0" w:rsidRPr="004A1425" w14:paraId="419DFFB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37E20C" w14:textId="77777777" w:rsidR="007E1CA0" w:rsidRDefault="007E1CA0" w:rsidP="008165CA">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CE7D95F" w14:textId="77777777" w:rsidR="007E1CA0" w:rsidRPr="00350813" w:rsidRDefault="007E1CA0" w:rsidP="008165CA">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B0ABE"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28175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713D877"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F643D19" w14:textId="520CC6B0"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388C943" w14:textId="77777777" w:rsidR="007E1CA0" w:rsidRDefault="007E1CA0" w:rsidP="008165CA">
            <w:pPr>
              <w:pStyle w:val="TAL"/>
              <w:rPr>
                <w:lang w:eastAsia="zh-CN"/>
              </w:rPr>
            </w:pPr>
            <w:r>
              <w:rPr>
                <w:lang w:eastAsia="zh-CN"/>
              </w:rPr>
              <w:t>1Rx</w:t>
            </w:r>
          </w:p>
        </w:tc>
      </w:tr>
      <w:tr w:rsidR="007E1CA0" w:rsidRPr="004A1425" w14:paraId="3DF242D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5689474" w14:textId="77777777" w:rsidR="007E1CA0" w:rsidRDefault="007E1CA0" w:rsidP="008165CA">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8141914" w14:textId="77777777" w:rsidR="007E1CA0" w:rsidRPr="00350813" w:rsidRDefault="007E1CA0" w:rsidP="008165CA">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6130688"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EE69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274C"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44686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094223D" w14:textId="77777777" w:rsidR="007E1CA0" w:rsidRDefault="007E1CA0" w:rsidP="008165CA">
            <w:pPr>
              <w:pStyle w:val="TAL"/>
              <w:rPr>
                <w:lang w:eastAsia="zh-CN"/>
              </w:rPr>
            </w:pPr>
            <w:r>
              <w:rPr>
                <w:lang w:eastAsia="zh-CN"/>
              </w:rPr>
              <w:t>2Rx</w:t>
            </w:r>
          </w:p>
        </w:tc>
      </w:tr>
      <w:tr w:rsidR="007E1CA0" w:rsidRPr="004A1425" w14:paraId="1F5EF97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1FC2E25" w14:textId="77777777" w:rsidR="007E1CA0" w:rsidRDefault="007E1CA0" w:rsidP="008165CA">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282FFB6" w14:textId="77777777" w:rsidR="007E1CA0" w:rsidRPr="006A0A79" w:rsidRDefault="007E1CA0" w:rsidP="008165CA">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46989A6C"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8E8A4"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B1B964"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21F4B0" w14:textId="4F2F331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B4E918" w14:textId="77777777" w:rsidR="007E1CA0" w:rsidRDefault="007E1CA0" w:rsidP="008165CA">
            <w:pPr>
              <w:pStyle w:val="TAL"/>
              <w:rPr>
                <w:lang w:eastAsia="zh-CN"/>
              </w:rPr>
            </w:pPr>
            <w:r>
              <w:rPr>
                <w:lang w:eastAsia="zh-CN"/>
              </w:rPr>
              <w:t>1Rx</w:t>
            </w:r>
          </w:p>
        </w:tc>
      </w:tr>
      <w:tr w:rsidR="007E1CA0" w:rsidRPr="004A1425" w14:paraId="248F62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9940E9D" w14:textId="77777777" w:rsidR="007E1CA0" w:rsidRDefault="007E1CA0" w:rsidP="008165CA">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01571A" w14:textId="77777777" w:rsidR="007E1CA0" w:rsidRPr="006A0A79" w:rsidRDefault="007E1CA0" w:rsidP="008165CA">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E7777E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EE11C"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B800"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F5C7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4E4B20D" w14:textId="77777777" w:rsidR="007E1CA0" w:rsidRDefault="007E1CA0" w:rsidP="008165CA">
            <w:pPr>
              <w:pStyle w:val="TAL"/>
              <w:rPr>
                <w:lang w:eastAsia="zh-CN"/>
              </w:rPr>
            </w:pPr>
            <w:r>
              <w:rPr>
                <w:lang w:eastAsia="zh-CN"/>
              </w:rPr>
              <w:t>2Rx</w:t>
            </w:r>
          </w:p>
        </w:tc>
      </w:tr>
      <w:tr w:rsidR="007E1CA0" w:rsidRPr="004A1425" w14:paraId="4FD9EE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BC7A663" w14:textId="77777777" w:rsidR="007E1CA0" w:rsidRDefault="007E1CA0" w:rsidP="008165CA">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546ED06" w14:textId="77777777" w:rsidR="007E1CA0" w:rsidRPr="006A0A79" w:rsidRDefault="007E1CA0" w:rsidP="008165CA">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CFFB67A"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08421B"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CDCF333"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6AF339" w14:textId="60C7DB6F"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901A9BF" w14:textId="77777777" w:rsidR="007E1CA0" w:rsidRDefault="007E1CA0" w:rsidP="008165CA">
            <w:pPr>
              <w:pStyle w:val="TAL"/>
              <w:rPr>
                <w:lang w:eastAsia="zh-CN"/>
              </w:rPr>
            </w:pPr>
            <w:r>
              <w:rPr>
                <w:lang w:eastAsia="zh-CN"/>
              </w:rPr>
              <w:t>1Rx</w:t>
            </w:r>
          </w:p>
        </w:tc>
      </w:tr>
      <w:tr w:rsidR="007E1CA0" w:rsidRPr="004A1425" w14:paraId="422A14B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A4AC91" w14:textId="77777777" w:rsidR="007E1CA0" w:rsidRDefault="007E1CA0" w:rsidP="008165CA">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67D3036" w14:textId="77777777" w:rsidR="007E1CA0" w:rsidRPr="006A0A79" w:rsidRDefault="007E1CA0" w:rsidP="008165CA">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BAF531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B003"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7F707BA"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AF063F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377902" w14:textId="77777777" w:rsidR="007E1CA0" w:rsidRDefault="007E1CA0" w:rsidP="008165CA">
            <w:pPr>
              <w:pStyle w:val="TAL"/>
              <w:rPr>
                <w:lang w:eastAsia="zh-CN"/>
              </w:rPr>
            </w:pPr>
            <w:r>
              <w:rPr>
                <w:lang w:eastAsia="zh-CN"/>
              </w:rPr>
              <w:t>2Rx</w:t>
            </w:r>
          </w:p>
        </w:tc>
      </w:tr>
      <w:tr w:rsidR="003315C9" w:rsidRPr="00BB629B" w14:paraId="5185D2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63838E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5EC8695" w14:textId="77777777" w:rsidR="003315C9" w:rsidRPr="00BB629B" w:rsidRDefault="003315C9" w:rsidP="00F236E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DF3DB9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3C2B6A"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5A493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B7964D"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0DE138" w14:textId="77777777" w:rsidR="003315C9" w:rsidRPr="00BB629B" w:rsidRDefault="003315C9" w:rsidP="00F236E6">
            <w:pPr>
              <w:pStyle w:val="TAL"/>
              <w:rPr>
                <w:lang w:eastAsia="zh-CN"/>
              </w:rPr>
            </w:pPr>
            <w:r w:rsidRPr="00BB629B">
              <w:rPr>
                <w:lang w:eastAsia="zh-CN"/>
              </w:rPr>
              <w:t>1Rx</w:t>
            </w:r>
          </w:p>
        </w:tc>
      </w:tr>
      <w:tr w:rsidR="003315C9" w:rsidRPr="00BB629B" w14:paraId="4D75275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5E0925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635B9F79" w14:textId="77777777" w:rsidR="003315C9" w:rsidRPr="00BB629B" w:rsidRDefault="003315C9" w:rsidP="00F236E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4D01CCC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1AF199"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9B35099"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F27EB80"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69827952" w14:textId="77777777" w:rsidR="003315C9" w:rsidRPr="00BB629B" w:rsidRDefault="003315C9" w:rsidP="00F236E6">
            <w:pPr>
              <w:pStyle w:val="TAL"/>
              <w:rPr>
                <w:lang w:eastAsia="zh-CN"/>
              </w:rPr>
            </w:pPr>
            <w:r w:rsidRPr="00BB629B">
              <w:rPr>
                <w:lang w:eastAsia="zh-CN"/>
              </w:rPr>
              <w:t>2Rx</w:t>
            </w:r>
          </w:p>
        </w:tc>
      </w:tr>
      <w:tr w:rsidR="003315C9" w:rsidRPr="00BB629B" w14:paraId="27900A0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27210D0"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FBD2DB" w14:textId="77777777" w:rsidR="003315C9" w:rsidRPr="00BB629B" w:rsidRDefault="003315C9" w:rsidP="00F236E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33D4E67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9B1577"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D9337B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3CD5E3E"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A5468A" w14:textId="77777777" w:rsidR="003315C9" w:rsidRPr="00BB629B" w:rsidRDefault="003315C9" w:rsidP="00F236E6">
            <w:pPr>
              <w:pStyle w:val="TAL"/>
              <w:rPr>
                <w:lang w:eastAsia="zh-CN"/>
              </w:rPr>
            </w:pPr>
            <w:r w:rsidRPr="00BB629B">
              <w:rPr>
                <w:lang w:eastAsia="zh-CN"/>
              </w:rPr>
              <w:t>1Rx</w:t>
            </w:r>
          </w:p>
        </w:tc>
      </w:tr>
      <w:tr w:rsidR="003315C9" w:rsidRPr="00BB629B" w14:paraId="67744E1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BDE8078"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01F35D14" w14:textId="77777777" w:rsidR="003315C9" w:rsidRPr="00BB629B" w:rsidRDefault="003315C9" w:rsidP="00F236E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4687C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4C4E0"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991AA73"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44FF42"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360135A8" w14:textId="77777777" w:rsidR="003315C9" w:rsidRPr="00BB629B" w:rsidRDefault="003315C9" w:rsidP="00F236E6">
            <w:pPr>
              <w:pStyle w:val="TAL"/>
              <w:rPr>
                <w:lang w:eastAsia="zh-CN"/>
              </w:rPr>
            </w:pPr>
            <w:r w:rsidRPr="00BB629B">
              <w:rPr>
                <w:lang w:eastAsia="zh-CN"/>
              </w:rPr>
              <w:t>2Rx</w:t>
            </w:r>
          </w:p>
        </w:tc>
      </w:tr>
      <w:tr w:rsidR="003315C9" w:rsidRPr="00BB629B" w14:paraId="0514010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3315C9" w:rsidRPr="00BB629B" w:rsidRDefault="003315C9" w:rsidP="00F236E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3315C9" w:rsidRPr="00BB629B" w:rsidRDefault="003315C9" w:rsidP="00F236E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3315C9" w:rsidRPr="00BB629B" w:rsidRDefault="003315C9" w:rsidP="00F236E6">
            <w:pPr>
              <w:pStyle w:val="TAL"/>
              <w:rPr>
                <w:b/>
                <w:lang w:eastAsia="zh-CN"/>
              </w:rPr>
            </w:pPr>
          </w:p>
        </w:tc>
      </w:tr>
      <w:tr w:rsidR="003315C9" w:rsidRPr="00BB629B" w14:paraId="0A5CCEC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3315C9" w:rsidRPr="00BB629B" w:rsidRDefault="003315C9" w:rsidP="00F236E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3315C9" w:rsidRPr="00BB629B" w:rsidRDefault="003315C9" w:rsidP="00F236E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3315C9" w:rsidRPr="00BB629B" w:rsidRDefault="003315C9" w:rsidP="00F236E6">
            <w:pPr>
              <w:pStyle w:val="TAL"/>
              <w:rPr>
                <w:b/>
                <w:lang w:eastAsia="zh-CN"/>
              </w:rPr>
            </w:pPr>
          </w:p>
        </w:tc>
      </w:tr>
      <w:tr w:rsidR="003315C9" w:rsidRPr="00BB629B" w14:paraId="632725C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575D84D" w14:textId="77777777" w:rsidR="003315C9" w:rsidRPr="00BB629B" w:rsidRDefault="003315C9" w:rsidP="00F236E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34F7CF4D" w14:textId="77777777" w:rsidR="003315C9" w:rsidRPr="00BB629B" w:rsidRDefault="003315C9" w:rsidP="00F236E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21D881D5"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99F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66B4CD"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732F4E4"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E98F30" w14:textId="77777777" w:rsidR="003315C9" w:rsidRPr="00BB629B" w:rsidRDefault="003315C9" w:rsidP="00F236E6">
            <w:pPr>
              <w:pStyle w:val="TAL"/>
              <w:rPr>
                <w:lang w:eastAsia="zh-CN"/>
              </w:rPr>
            </w:pPr>
            <w:r w:rsidRPr="00BB629B">
              <w:rPr>
                <w:lang w:eastAsia="zh-CN"/>
              </w:rPr>
              <w:t>1Rx</w:t>
            </w:r>
          </w:p>
        </w:tc>
      </w:tr>
      <w:tr w:rsidR="003315C9" w:rsidRPr="00BB629B" w14:paraId="4BE7B0D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FE0974F" w14:textId="77777777" w:rsidR="003315C9" w:rsidRPr="00BB629B" w:rsidRDefault="003315C9" w:rsidP="00F236E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16199A01" w14:textId="77777777" w:rsidR="003315C9" w:rsidRPr="00BB629B" w:rsidRDefault="003315C9" w:rsidP="00F236E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F35C5D8"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3D31F"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F73C9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BDE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EFA05B" w14:textId="77777777" w:rsidR="003315C9" w:rsidRPr="00BB629B" w:rsidRDefault="003315C9" w:rsidP="00F236E6">
            <w:pPr>
              <w:pStyle w:val="TAL"/>
              <w:rPr>
                <w:lang w:eastAsia="zh-CN"/>
              </w:rPr>
            </w:pPr>
            <w:r w:rsidRPr="00BB629B">
              <w:rPr>
                <w:lang w:eastAsia="zh-CN"/>
              </w:rPr>
              <w:t>2Rx</w:t>
            </w:r>
          </w:p>
        </w:tc>
      </w:tr>
      <w:tr w:rsidR="003315C9" w:rsidRPr="00BB629B" w14:paraId="4D96273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27792D4" w14:textId="77777777" w:rsidR="003315C9" w:rsidRPr="00BB629B" w:rsidRDefault="003315C9" w:rsidP="00F236E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0489261" w14:textId="77777777" w:rsidR="003315C9" w:rsidRPr="00BB629B" w:rsidRDefault="003315C9" w:rsidP="00F236E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B24520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6BB8A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96A30B"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F9E3C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A4B3E4" w14:textId="77777777" w:rsidR="003315C9" w:rsidRPr="00BB629B" w:rsidRDefault="003315C9" w:rsidP="00F236E6">
            <w:pPr>
              <w:pStyle w:val="TAL"/>
              <w:rPr>
                <w:lang w:eastAsia="zh-CN"/>
              </w:rPr>
            </w:pPr>
            <w:r w:rsidRPr="00BB629B">
              <w:rPr>
                <w:lang w:eastAsia="zh-CN"/>
              </w:rPr>
              <w:t>1Rx</w:t>
            </w:r>
          </w:p>
        </w:tc>
      </w:tr>
      <w:tr w:rsidR="003315C9" w:rsidRPr="00BB629B" w14:paraId="1F8A08C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46C4134" w14:textId="77777777" w:rsidR="003315C9" w:rsidRPr="00BB629B" w:rsidRDefault="003315C9" w:rsidP="00F236E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180E2CE7" w14:textId="77777777" w:rsidR="003315C9" w:rsidRPr="00BB629B" w:rsidRDefault="003315C9" w:rsidP="00F236E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2DD588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9B3A18"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E1083F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AA334A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27E507" w14:textId="77777777" w:rsidR="003315C9" w:rsidRPr="00BB629B" w:rsidRDefault="003315C9" w:rsidP="00F236E6">
            <w:pPr>
              <w:pStyle w:val="TAL"/>
              <w:rPr>
                <w:lang w:eastAsia="zh-CN"/>
              </w:rPr>
            </w:pPr>
            <w:r w:rsidRPr="00BB629B">
              <w:rPr>
                <w:lang w:eastAsia="zh-CN"/>
              </w:rPr>
              <w:t>2Rx</w:t>
            </w:r>
          </w:p>
        </w:tc>
      </w:tr>
      <w:tr w:rsidR="003315C9" w:rsidRPr="00BB629B" w14:paraId="37ED1E8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7F557F" w14:textId="77777777" w:rsidR="003315C9" w:rsidRPr="00BB629B" w:rsidRDefault="003315C9" w:rsidP="00F236E6">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68FF9A23" w14:textId="77777777" w:rsidR="003315C9" w:rsidRPr="00BB629B" w:rsidRDefault="003315C9" w:rsidP="00F236E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30C928F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35C6C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169BF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6A92B2"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8A9E71" w14:textId="77777777" w:rsidR="003315C9" w:rsidRPr="00BB629B" w:rsidRDefault="003315C9" w:rsidP="00F236E6">
            <w:pPr>
              <w:pStyle w:val="TAL"/>
              <w:rPr>
                <w:lang w:eastAsia="zh-CN"/>
              </w:rPr>
            </w:pPr>
            <w:r w:rsidRPr="00BB629B">
              <w:rPr>
                <w:lang w:eastAsia="zh-CN"/>
              </w:rPr>
              <w:t>1Rx</w:t>
            </w:r>
          </w:p>
        </w:tc>
      </w:tr>
      <w:tr w:rsidR="003315C9" w:rsidRPr="00BB629B" w14:paraId="63F0D1C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BA0EB2" w14:textId="77777777" w:rsidR="003315C9" w:rsidRPr="00BB629B" w:rsidRDefault="003315C9" w:rsidP="00F236E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62D285B9" w14:textId="77777777" w:rsidR="003315C9" w:rsidRPr="00BB629B" w:rsidRDefault="003315C9" w:rsidP="00F236E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160F9D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5DEC6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E42D47A"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DE3AD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8420F3" w14:textId="77777777" w:rsidR="003315C9" w:rsidRPr="00BB629B" w:rsidRDefault="003315C9" w:rsidP="00F236E6">
            <w:pPr>
              <w:pStyle w:val="TAL"/>
              <w:rPr>
                <w:lang w:eastAsia="zh-CN"/>
              </w:rPr>
            </w:pPr>
            <w:r w:rsidRPr="00BB629B">
              <w:rPr>
                <w:lang w:eastAsia="zh-CN"/>
              </w:rPr>
              <w:t>2Rx</w:t>
            </w:r>
          </w:p>
        </w:tc>
      </w:tr>
      <w:tr w:rsidR="003315C9" w:rsidRPr="00BB629B" w14:paraId="28899E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3315C9" w:rsidRPr="00BB629B" w:rsidRDefault="003315C9" w:rsidP="00F236E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3315C9" w:rsidRPr="00BB629B" w:rsidRDefault="003315C9" w:rsidP="00F236E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3315C9" w:rsidRPr="00BB629B" w:rsidRDefault="003315C9" w:rsidP="00F236E6">
            <w:pPr>
              <w:pStyle w:val="TAL"/>
              <w:rPr>
                <w:b/>
                <w:lang w:eastAsia="zh-CN"/>
              </w:rPr>
            </w:pPr>
          </w:p>
        </w:tc>
      </w:tr>
      <w:tr w:rsidR="003315C9" w:rsidRPr="00BB629B" w14:paraId="62FB09F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9ED6D9"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62A526A2" w14:textId="77777777" w:rsidR="003315C9" w:rsidRPr="00BB629B" w:rsidRDefault="003315C9" w:rsidP="00F236E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C812F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8C0F6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6D614"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BF8EF1"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DB6694" w14:textId="77777777" w:rsidR="003315C9" w:rsidRPr="00BB629B" w:rsidRDefault="003315C9" w:rsidP="00F236E6">
            <w:pPr>
              <w:pStyle w:val="TAL"/>
              <w:rPr>
                <w:lang w:eastAsia="zh-CN"/>
              </w:rPr>
            </w:pPr>
            <w:r w:rsidRPr="00BB629B">
              <w:rPr>
                <w:lang w:eastAsia="zh-CN"/>
              </w:rPr>
              <w:t>1Rx</w:t>
            </w:r>
          </w:p>
        </w:tc>
      </w:tr>
      <w:tr w:rsidR="003315C9" w:rsidRPr="00BB629B" w14:paraId="54741D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3BB210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4CEED585" w14:textId="77777777" w:rsidR="003315C9" w:rsidRPr="00BB629B" w:rsidRDefault="003315C9" w:rsidP="00F236E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82303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7FE90B"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1C4702"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CC80F"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F3A0FF" w14:textId="77777777" w:rsidR="003315C9" w:rsidRPr="00BB629B" w:rsidRDefault="003315C9" w:rsidP="00F236E6">
            <w:pPr>
              <w:pStyle w:val="TAL"/>
              <w:rPr>
                <w:lang w:eastAsia="zh-CN"/>
              </w:rPr>
            </w:pPr>
            <w:r w:rsidRPr="00BB629B">
              <w:rPr>
                <w:lang w:eastAsia="zh-CN"/>
              </w:rPr>
              <w:t>2Rx</w:t>
            </w:r>
          </w:p>
        </w:tc>
      </w:tr>
      <w:tr w:rsidR="003315C9" w:rsidRPr="00BB629B" w14:paraId="341538B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594AB1A"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374CAA7" w14:textId="77777777" w:rsidR="003315C9" w:rsidRPr="00BB629B" w:rsidRDefault="003315C9" w:rsidP="00F236E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28F4A1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1999D6" w14:textId="77777777" w:rsidR="003315C9" w:rsidRPr="00BB629B" w:rsidRDefault="003315C9" w:rsidP="00F236E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72F85E6" w14:textId="77777777" w:rsidR="003315C9" w:rsidRPr="00BB629B" w:rsidRDefault="003315C9" w:rsidP="00F236E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2530BCC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9C6A0D7" w14:textId="77777777" w:rsidR="003315C9" w:rsidRPr="00BB629B" w:rsidRDefault="003315C9" w:rsidP="00F236E6">
            <w:pPr>
              <w:pStyle w:val="TAL"/>
              <w:rPr>
                <w:lang w:eastAsia="zh-CN"/>
              </w:rPr>
            </w:pPr>
            <w:r w:rsidRPr="00BB629B">
              <w:rPr>
                <w:lang w:eastAsia="zh-CN"/>
              </w:rPr>
              <w:t>1Rx</w:t>
            </w:r>
          </w:p>
        </w:tc>
      </w:tr>
      <w:tr w:rsidR="003315C9" w:rsidRPr="00BB629B" w14:paraId="4D5107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D2C96F3"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2A7A80B" w14:textId="77777777" w:rsidR="003315C9" w:rsidRPr="00BB629B" w:rsidRDefault="003315C9" w:rsidP="00F236E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4E6779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862A7A" w14:textId="77777777" w:rsidR="003315C9" w:rsidRPr="00BB629B" w:rsidRDefault="003315C9" w:rsidP="00F236E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E186F9F" w14:textId="77777777" w:rsidR="003315C9" w:rsidRPr="00BB629B" w:rsidRDefault="003315C9" w:rsidP="00F236E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7F16C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99BF69" w14:textId="77777777" w:rsidR="003315C9" w:rsidRPr="00BB629B" w:rsidRDefault="003315C9" w:rsidP="00F236E6">
            <w:pPr>
              <w:pStyle w:val="TAL"/>
              <w:rPr>
                <w:lang w:eastAsia="zh-CN"/>
              </w:rPr>
            </w:pPr>
            <w:r w:rsidRPr="00BB629B">
              <w:rPr>
                <w:lang w:eastAsia="zh-CN"/>
              </w:rPr>
              <w:t>2Rx</w:t>
            </w:r>
          </w:p>
        </w:tc>
      </w:tr>
      <w:tr w:rsidR="003315C9" w:rsidRPr="00BB629B" w14:paraId="2469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891B48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48C717DA" w14:textId="77777777" w:rsidR="003315C9" w:rsidRPr="00BB629B" w:rsidRDefault="003315C9" w:rsidP="00F236E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8EACF4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1DA7EA"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23BF716F"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6F76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1C7966" w14:textId="77777777" w:rsidR="003315C9" w:rsidRPr="00BB629B" w:rsidRDefault="003315C9" w:rsidP="00F236E6">
            <w:pPr>
              <w:pStyle w:val="TAL"/>
              <w:rPr>
                <w:lang w:eastAsia="zh-CN"/>
              </w:rPr>
            </w:pPr>
            <w:r w:rsidRPr="00BB629B">
              <w:rPr>
                <w:lang w:eastAsia="zh-CN"/>
              </w:rPr>
              <w:t>1Rx</w:t>
            </w:r>
          </w:p>
        </w:tc>
      </w:tr>
      <w:tr w:rsidR="003315C9" w:rsidRPr="00BB629B" w14:paraId="1D905E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C029F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201650F1" w14:textId="77777777" w:rsidR="003315C9" w:rsidRPr="00BB629B" w:rsidRDefault="003315C9" w:rsidP="00F236E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32C00D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28D452"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B65FCF5"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A616D1"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8C5F68D" w14:textId="77777777" w:rsidR="003315C9" w:rsidRPr="00BB629B" w:rsidRDefault="003315C9" w:rsidP="00F236E6">
            <w:pPr>
              <w:pStyle w:val="TAL"/>
              <w:rPr>
                <w:lang w:eastAsia="zh-CN"/>
              </w:rPr>
            </w:pPr>
            <w:r w:rsidRPr="00BB629B">
              <w:rPr>
                <w:lang w:eastAsia="zh-CN"/>
              </w:rPr>
              <w:t>2Rx</w:t>
            </w:r>
          </w:p>
        </w:tc>
      </w:tr>
      <w:tr w:rsidR="003315C9" w:rsidRPr="00BB629B" w14:paraId="74C2BF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67D6A7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46A1233" w14:textId="77777777" w:rsidR="003315C9" w:rsidRPr="00BB629B" w:rsidRDefault="003315C9" w:rsidP="00F236E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449067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8AF30F"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D9B2D69"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52A00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75CF8D4" w14:textId="77777777" w:rsidR="003315C9" w:rsidRPr="00BB629B" w:rsidRDefault="003315C9" w:rsidP="00F236E6">
            <w:pPr>
              <w:pStyle w:val="TAL"/>
              <w:rPr>
                <w:lang w:eastAsia="zh-CN"/>
              </w:rPr>
            </w:pPr>
            <w:r w:rsidRPr="00BB629B">
              <w:rPr>
                <w:lang w:eastAsia="zh-CN"/>
              </w:rPr>
              <w:t>1Rx</w:t>
            </w:r>
          </w:p>
        </w:tc>
      </w:tr>
      <w:tr w:rsidR="003315C9" w:rsidRPr="00BB629B" w14:paraId="5FB0240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E35727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375F55D" w14:textId="77777777" w:rsidR="003315C9" w:rsidRPr="00BB629B" w:rsidRDefault="003315C9" w:rsidP="00F236E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F529D1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607C6E"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39246FB"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DB9B572"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8729AF8" w14:textId="77777777" w:rsidR="003315C9" w:rsidRPr="00BB629B" w:rsidRDefault="003315C9" w:rsidP="00F236E6">
            <w:pPr>
              <w:pStyle w:val="TAL"/>
              <w:rPr>
                <w:lang w:eastAsia="zh-CN"/>
              </w:rPr>
            </w:pPr>
            <w:r w:rsidRPr="00BB629B">
              <w:rPr>
                <w:lang w:eastAsia="zh-CN"/>
              </w:rPr>
              <w:t>2Rx</w:t>
            </w:r>
          </w:p>
        </w:tc>
      </w:tr>
      <w:tr w:rsidR="003315C9" w:rsidRPr="00BB629B" w14:paraId="283C367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3315C9" w:rsidRPr="00BB629B" w:rsidRDefault="003315C9" w:rsidP="00F236E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3315C9" w:rsidRPr="00BB629B" w:rsidRDefault="003315C9" w:rsidP="00F236E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3315C9" w:rsidRPr="00BB629B" w:rsidRDefault="003315C9" w:rsidP="00F236E6">
            <w:pPr>
              <w:pStyle w:val="TAL"/>
              <w:rPr>
                <w:b/>
                <w:lang w:eastAsia="zh-CN"/>
              </w:rPr>
            </w:pPr>
          </w:p>
        </w:tc>
      </w:tr>
      <w:tr w:rsidR="003315C9" w:rsidRPr="00BB629B" w14:paraId="5D55506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9030326" w14:textId="77777777" w:rsidR="003315C9" w:rsidRPr="00BB629B" w:rsidRDefault="003315C9" w:rsidP="00F236E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739C82F2" w14:textId="77777777" w:rsidR="003315C9" w:rsidRPr="00BB629B" w:rsidRDefault="003315C9" w:rsidP="00F236E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6587C5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A619C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36AAEC"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248073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49768A" w14:textId="77777777" w:rsidR="003315C9" w:rsidRPr="00BB629B" w:rsidRDefault="003315C9" w:rsidP="00F236E6">
            <w:pPr>
              <w:pStyle w:val="TAL"/>
              <w:rPr>
                <w:lang w:eastAsia="zh-CN"/>
              </w:rPr>
            </w:pPr>
            <w:r w:rsidRPr="00BB629B">
              <w:rPr>
                <w:lang w:eastAsia="zh-CN"/>
              </w:rPr>
              <w:t>1Rx</w:t>
            </w:r>
          </w:p>
        </w:tc>
      </w:tr>
      <w:tr w:rsidR="003315C9" w:rsidRPr="00BB629B" w14:paraId="60D878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CF9F860" w14:textId="77777777" w:rsidR="003315C9" w:rsidRPr="00BB629B" w:rsidRDefault="003315C9" w:rsidP="00F236E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0CBA51DF" w14:textId="77777777" w:rsidR="003315C9" w:rsidRPr="00BB629B" w:rsidRDefault="003315C9" w:rsidP="00F236E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2E3871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C173B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80F379"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9211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46D7FA" w14:textId="77777777" w:rsidR="003315C9" w:rsidRPr="00BB629B" w:rsidRDefault="003315C9" w:rsidP="00F236E6">
            <w:pPr>
              <w:pStyle w:val="TAL"/>
              <w:rPr>
                <w:lang w:eastAsia="zh-CN"/>
              </w:rPr>
            </w:pPr>
            <w:r w:rsidRPr="00BB629B">
              <w:rPr>
                <w:lang w:eastAsia="zh-CN"/>
              </w:rPr>
              <w:t>2Rx</w:t>
            </w:r>
          </w:p>
        </w:tc>
      </w:tr>
      <w:tr w:rsidR="003315C9" w:rsidRPr="00BB629B" w14:paraId="1B20E2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B89EE56" w14:textId="77777777" w:rsidR="003315C9" w:rsidRPr="00BB629B" w:rsidRDefault="003315C9" w:rsidP="00F236E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5895733" w14:textId="77777777" w:rsidR="003315C9" w:rsidRPr="00BB629B" w:rsidRDefault="003315C9" w:rsidP="00F236E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20E3000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856888"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C080EA2"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2645E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47BDF" w14:textId="77777777" w:rsidR="003315C9" w:rsidRPr="00BB629B" w:rsidRDefault="003315C9" w:rsidP="00F236E6">
            <w:pPr>
              <w:pStyle w:val="TAL"/>
              <w:rPr>
                <w:lang w:eastAsia="zh-CN"/>
              </w:rPr>
            </w:pPr>
            <w:r w:rsidRPr="00BB629B">
              <w:rPr>
                <w:lang w:eastAsia="zh-CN"/>
              </w:rPr>
              <w:t>1Rx</w:t>
            </w:r>
          </w:p>
        </w:tc>
      </w:tr>
      <w:tr w:rsidR="003315C9" w:rsidRPr="00BB629B" w14:paraId="4BC0E9B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79A0200" w14:textId="77777777" w:rsidR="003315C9" w:rsidRPr="00BB629B" w:rsidRDefault="003315C9" w:rsidP="00F236E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A4B9483" w14:textId="77777777" w:rsidR="003315C9" w:rsidRPr="00BB629B" w:rsidRDefault="003315C9" w:rsidP="00F236E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08D4F9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3414B2"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10AE89F"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A8B148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4A01135" w14:textId="77777777" w:rsidR="003315C9" w:rsidRPr="00BB629B" w:rsidRDefault="003315C9" w:rsidP="00F236E6">
            <w:pPr>
              <w:pStyle w:val="TAL"/>
              <w:rPr>
                <w:lang w:eastAsia="zh-CN"/>
              </w:rPr>
            </w:pPr>
            <w:r w:rsidRPr="00BB629B">
              <w:rPr>
                <w:lang w:eastAsia="zh-CN"/>
              </w:rPr>
              <w:t>2Rx</w:t>
            </w:r>
          </w:p>
        </w:tc>
      </w:tr>
      <w:tr w:rsidR="003315C9" w:rsidRPr="00BB629B" w14:paraId="22F386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3315C9" w:rsidRPr="00BB629B" w:rsidRDefault="003315C9" w:rsidP="00F236E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3315C9" w:rsidRPr="00BB629B" w:rsidRDefault="003315C9" w:rsidP="00F236E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3315C9" w:rsidRPr="00BB629B" w:rsidRDefault="003315C9" w:rsidP="00F236E6">
            <w:pPr>
              <w:pStyle w:val="TAL"/>
              <w:rPr>
                <w:b/>
                <w:lang w:eastAsia="zh-CN"/>
              </w:rPr>
            </w:pPr>
          </w:p>
        </w:tc>
      </w:tr>
      <w:tr w:rsidR="003315C9" w:rsidRPr="00BB629B" w14:paraId="52543B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3315C9" w:rsidRPr="00BB629B" w:rsidRDefault="003315C9" w:rsidP="00F236E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3315C9" w:rsidRPr="00BB629B" w:rsidRDefault="003315C9" w:rsidP="00F236E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3315C9" w:rsidRPr="00BB629B" w:rsidRDefault="003315C9" w:rsidP="00F236E6">
            <w:pPr>
              <w:pStyle w:val="TAL"/>
              <w:rPr>
                <w:b/>
                <w:lang w:eastAsia="zh-CN"/>
              </w:rPr>
            </w:pPr>
          </w:p>
        </w:tc>
      </w:tr>
      <w:tr w:rsidR="003315C9" w:rsidRPr="00BB629B" w14:paraId="0A84A9A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72D050" w14:textId="77777777" w:rsidR="003315C9" w:rsidRPr="00BB629B" w:rsidRDefault="003315C9" w:rsidP="00F236E6">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43AE4569" w14:textId="77777777" w:rsidR="003315C9" w:rsidRPr="00BB629B" w:rsidRDefault="003315C9" w:rsidP="00F236E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FA9976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21FE1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1EAB7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A5346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D8E98D" w14:textId="77777777" w:rsidR="003315C9" w:rsidRPr="00BB629B" w:rsidRDefault="003315C9" w:rsidP="00F236E6">
            <w:pPr>
              <w:pStyle w:val="TAL"/>
              <w:rPr>
                <w:lang w:eastAsia="zh-CN"/>
              </w:rPr>
            </w:pPr>
            <w:r w:rsidRPr="00BB629B">
              <w:rPr>
                <w:lang w:eastAsia="zh-CN"/>
              </w:rPr>
              <w:t>1Rx</w:t>
            </w:r>
          </w:p>
        </w:tc>
      </w:tr>
      <w:tr w:rsidR="003315C9" w:rsidRPr="00BB629B" w14:paraId="28168EB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6D46EF" w14:textId="77777777" w:rsidR="003315C9" w:rsidRPr="00BB629B" w:rsidRDefault="003315C9" w:rsidP="00F236E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146FB71" w14:textId="77777777" w:rsidR="003315C9" w:rsidRPr="00BB629B" w:rsidRDefault="003315C9" w:rsidP="00F236E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B28F5DD"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6D1AFD"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B157EB"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869D8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55FEA3" w14:textId="77777777" w:rsidR="003315C9" w:rsidRPr="00BB629B" w:rsidRDefault="003315C9" w:rsidP="00F236E6">
            <w:pPr>
              <w:pStyle w:val="TAL"/>
              <w:rPr>
                <w:lang w:eastAsia="zh-CN"/>
              </w:rPr>
            </w:pPr>
            <w:r w:rsidRPr="00BB629B">
              <w:rPr>
                <w:lang w:eastAsia="zh-CN"/>
              </w:rPr>
              <w:t>2Rx</w:t>
            </w:r>
          </w:p>
        </w:tc>
      </w:tr>
      <w:tr w:rsidR="003315C9" w:rsidRPr="00BB629B" w14:paraId="7DEB72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3315C9" w:rsidRPr="00BB629B" w:rsidRDefault="003315C9" w:rsidP="00F236E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3315C9" w:rsidRPr="00BB629B" w:rsidRDefault="003315C9" w:rsidP="00F236E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3315C9" w:rsidRPr="00BB629B" w:rsidRDefault="003315C9" w:rsidP="00F236E6">
            <w:pPr>
              <w:pStyle w:val="TAL"/>
              <w:rPr>
                <w:b/>
                <w:lang w:eastAsia="zh-CN"/>
              </w:rPr>
            </w:pPr>
          </w:p>
        </w:tc>
      </w:tr>
      <w:tr w:rsidR="003315C9" w:rsidRPr="00BB629B" w14:paraId="16C02D7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3315C9" w:rsidRPr="00BB629B" w:rsidRDefault="003315C9" w:rsidP="00F236E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3315C9" w:rsidRPr="00BB629B" w:rsidRDefault="003315C9" w:rsidP="00F236E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3315C9" w:rsidRPr="00BB629B" w:rsidRDefault="003315C9" w:rsidP="00F236E6">
            <w:pPr>
              <w:pStyle w:val="TAL"/>
              <w:rPr>
                <w:b/>
                <w:lang w:eastAsia="zh-CN"/>
              </w:rPr>
            </w:pPr>
          </w:p>
        </w:tc>
      </w:tr>
      <w:tr w:rsidR="007E1CA0" w:rsidRPr="004A1425" w14:paraId="16B6C16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88E40E" w14:textId="77777777" w:rsidR="007E1CA0" w:rsidRDefault="007E1CA0" w:rsidP="008165CA">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0A1A5F5" w14:textId="77777777" w:rsidR="007E1CA0" w:rsidRPr="004A1425" w:rsidRDefault="007E1CA0" w:rsidP="008165CA">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14687CAD"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83B611" w14:textId="77777777" w:rsidR="007E1CA0" w:rsidRPr="004A1425"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2EC6D03" w14:textId="77777777" w:rsidR="007E1CA0" w:rsidRPr="004A1425"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31EE6D5"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8A2B94" w14:textId="77777777" w:rsidR="007E1CA0" w:rsidRPr="004A1425" w:rsidRDefault="007E1CA0" w:rsidP="008165CA">
            <w:pPr>
              <w:pStyle w:val="TAL"/>
              <w:rPr>
                <w:lang w:eastAsia="zh-CN"/>
              </w:rPr>
            </w:pPr>
            <w:r>
              <w:rPr>
                <w:lang w:eastAsia="zh-CN"/>
              </w:rPr>
              <w:t>1Rx</w:t>
            </w:r>
          </w:p>
        </w:tc>
      </w:tr>
      <w:tr w:rsidR="007E1CA0" w:rsidRPr="004A1425" w14:paraId="61585C73"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C276BC1" w14:textId="77777777" w:rsidR="007E1CA0" w:rsidRDefault="007E1CA0" w:rsidP="008165CA">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F5DC04E" w14:textId="77777777" w:rsidR="007E1CA0" w:rsidRPr="004A1425" w:rsidRDefault="007E1CA0" w:rsidP="008165CA">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AA7271C"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942E8C" w14:textId="77777777" w:rsidR="007E1CA0" w:rsidRPr="004A1425"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4CA6E60" w14:textId="77777777" w:rsidR="007E1CA0" w:rsidRPr="004A1425"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F9379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D63FBF" w14:textId="77777777" w:rsidR="007E1CA0" w:rsidRPr="004A1425" w:rsidRDefault="007E1CA0" w:rsidP="008165CA">
            <w:pPr>
              <w:pStyle w:val="TAL"/>
              <w:rPr>
                <w:lang w:eastAsia="zh-CN"/>
              </w:rPr>
            </w:pPr>
            <w:r>
              <w:rPr>
                <w:lang w:eastAsia="zh-CN"/>
              </w:rPr>
              <w:t>2Rx</w:t>
            </w:r>
          </w:p>
        </w:tc>
      </w:tr>
      <w:tr w:rsidR="003315C9" w:rsidRPr="00BB629B" w14:paraId="3B60A58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3315C9" w:rsidRPr="00BB629B" w:rsidRDefault="003315C9" w:rsidP="00F236E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3315C9" w:rsidRPr="00BB629B" w:rsidRDefault="003315C9" w:rsidP="00F236E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3315C9" w:rsidRPr="00BB629B" w:rsidRDefault="003315C9" w:rsidP="00F236E6">
            <w:pPr>
              <w:pStyle w:val="TAL"/>
              <w:rPr>
                <w:b/>
                <w:lang w:eastAsia="zh-CN"/>
              </w:rPr>
            </w:pPr>
          </w:p>
        </w:tc>
      </w:tr>
      <w:tr w:rsidR="003315C9" w:rsidRPr="00BB629B" w14:paraId="5B6CD5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3315C9" w:rsidRPr="00BB629B" w:rsidRDefault="003315C9" w:rsidP="00F236E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3315C9" w:rsidRPr="00BB629B" w:rsidRDefault="003315C9" w:rsidP="00F236E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3315C9" w:rsidRPr="00BB629B" w:rsidRDefault="003315C9" w:rsidP="00F236E6">
            <w:pPr>
              <w:pStyle w:val="TAL"/>
              <w:rPr>
                <w:b/>
                <w:lang w:eastAsia="zh-CN"/>
              </w:rPr>
            </w:pPr>
          </w:p>
        </w:tc>
      </w:tr>
      <w:tr w:rsidR="003315C9" w:rsidRPr="00BB629B" w14:paraId="6E9FD1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93E9F3D" w14:textId="77777777" w:rsidR="003315C9" w:rsidRPr="00BB629B" w:rsidRDefault="003315C9" w:rsidP="00F236E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FEBEE"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BB049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AB194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F664A8"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805805" w14:textId="6E3A289C"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BDB39A" w14:textId="77777777" w:rsidR="003315C9" w:rsidRPr="00BB629B" w:rsidRDefault="003315C9" w:rsidP="00F236E6">
            <w:pPr>
              <w:pStyle w:val="TAL"/>
              <w:rPr>
                <w:lang w:eastAsia="zh-CN"/>
              </w:rPr>
            </w:pPr>
            <w:r w:rsidRPr="00BB629B">
              <w:rPr>
                <w:lang w:eastAsia="zh-CN"/>
              </w:rPr>
              <w:t>1Rx</w:t>
            </w:r>
          </w:p>
        </w:tc>
      </w:tr>
      <w:tr w:rsidR="003315C9" w:rsidRPr="00BB629B" w14:paraId="4FED83E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265241" w14:textId="77777777" w:rsidR="003315C9" w:rsidRPr="00BB629B" w:rsidRDefault="003315C9" w:rsidP="00F236E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D2E3FE2"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255AAC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465F0"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476808"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B6EBC1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232BF9B" w14:textId="77777777" w:rsidR="003315C9" w:rsidRPr="00BB629B" w:rsidRDefault="003315C9" w:rsidP="00F236E6">
            <w:pPr>
              <w:pStyle w:val="TAL"/>
              <w:rPr>
                <w:lang w:eastAsia="zh-CN"/>
              </w:rPr>
            </w:pPr>
            <w:r w:rsidRPr="00BB629B">
              <w:rPr>
                <w:lang w:eastAsia="zh-CN"/>
              </w:rPr>
              <w:t>2Rx</w:t>
            </w:r>
          </w:p>
        </w:tc>
      </w:tr>
      <w:tr w:rsidR="003315C9" w:rsidRPr="00BB629B" w14:paraId="42D43C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5E9687D" w14:textId="77777777" w:rsidR="003315C9" w:rsidRPr="00BB629B" w:rsidRDefault="003315C9" w:rsidP="00F236E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465A791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17E581D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B1E3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56F9947"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582537" w14:textId="4834C91B"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988287" w14:textId="77777777" w:rsidR="003315C9" w:rsidRPr="00BB629B" w:rsidRDefault="003315C9" w:rsidP="00F236E6">
            <w:pPr>
              <w:pStyle w:val="TAL"/>
              <w:rPr>
                <w:lang w:eastAsia="zh-CN"/>
              </w:rPr>
            </w:pPr>
            <w:r w:rsidRPr="00BB629B">
              <w:rPr>
                <w:lang w:eastAsia="zh-CN"/>
              </w:rPr>
              <w:t>1Rx</w:t>
            </w:r>
          </w:p>
        </w:tc>
      </w:tr>
      <w:tr w:rsidR="003315C9" w:rsidRPr="00BB629B" w14:paraId="67C5CE3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32E44F0" w14:textId="77777777" w:rsidR="003315C9" w:rsidRPr="00BB629B" w:rsidRDefault="003315C9" w:rsidP="00F236E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117A6AC"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361D52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3AE347"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D2E0346"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40854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B45972F" w14:textId="77777777" w:rsidR="003315C9" w:rsidRPr="00BB629B" w:rsidRDefault="003315C9" w:rsidP="00F236E6">
            <w:pPr>
              <w:pStyle w:val="TAL"/>
              <w:rPr>
                <w:lang w:eastAsia="zh-CN"/>
              </w:rPr>
            </w:pPr>
            <w:r w:rsidRPr="00BB629B">
              <w:rPr>
                <w:lang w:eastAsia="zh-CN"/>
              </w:rPr>
              <w:t>2Rx</w:t>
            </w:r>
          </w:p>
        </w:tc>
      </w:tr>
      <w:tr w:rsidR="00426C83" w:rsidRPr="00BB629B" w14:paraId="035F431F"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0A5062D3" w14:textId="77777777" w:rsidR="00426C83" w:rsidRPr="00BB629B" w:rsidRDefault="00426C83" w:rsidP="00560F48">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48EBF98A" w14:textId="77777777" w:rsidR="00426C83" w:rsidRPr="00BB629B" w:rsidRDefault="00426C83" w:rsidP="00560F48">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FD10883"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405A37" w14:textId="77777777" w:rsidR="00426C83" w:rsidRPr="00BB629B" w:rsidRDefault="00426C83" w:rsidP="00560F48">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CD1B48B" w14:textId="77777777" w:rsidR="00426C83" w:rsidRPr="00BB629B" w:rsidRDefault="00426C83" w:rsidP="00560F48">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407F3B0" w14:textId="77777777" w:rsidR="00426C83" w:rsidRPr="00BB629B" w:rsidRDefault="00426C83" w:rsidP="00560F48">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1C93D0" w14:textId="77777777" w:rsidR="00426C83" w:rsidRPr="00BB629B" w:rsidRDefault="00426C83" w:rsidP="00560F48">
            <w:pPr>
              <w:pStyle w:val="TAL"/>
              <w:rPr>
                <w:lang w:eastAsia="zh-CN"/>
              </w:rPr>
            </w:pPr>
            <w:r w:rsidRPr="00BB629B">
              <w:rPr>
                <w:lang w:eastAsia="zh-CN"/>
              </w:rPr>
              <w:t>1Rx</w:t>
            </w:r>
          </w:p>
        </w:tc>
      </w:tr>
      <w:tr w:rsidR="00426C83" w:rsidRPr="00BB629B" w14:paraId="60D17BB9"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789EA458" w14:textId="77777777" w:rsidR="00426C83" w:rsidRPr="00BB629B" w:rsidRDefault="00426C83" w:rsidP="00560F48">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7913CAFD" w14:textId="77777777" w:rsidR="00426C83" w:rsidRPr="00BB629B" w:rsidRDefault="00426C83" w:rsidP="00560F48">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075F320B"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F7349" w14:textId="77777777" w:rsidR="00426C83" w:rsidRPr="00BB629B" w:rsidRDefault="00426C83" w:rsidP="00560F48">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DC6A690" w14:textId="77777777" w:rsidR="00426C83" w:rsidRPr="00BB629B" w:rsidRDefault="00426C83" w:rsidP="00560F48">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8F0C37E" w14:textId="77777777" w:rsidR="00426C83" w:rsidRPr="00BB629B" w:rsidRDefault="00426C83" w:rsidP="00560F48">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788A93E" w14:textId="77777777" w:rsidR="00426C83" w:rsidRPr="00BB629B" w:rsidRDefault="00426C83" w:rsidP="00560F48">
            <w:pPr>
              <w:pStyle w:val="TAL"/>
              <w:rPr>
                <w:lang w:eastAsia="zh-CN"/>
              </w:rPr>
            </w:pPr>
            <w:r w:rsidRPr="00BB629B">
              <w:rPr>
                <w:lang w:eastAsia="zh-CN"/>
              </w:rPr>
              <w:t>2Rx</w:t>
            </w:r>
          </w:p>
        </w:tc>
      </w:tr>
      <w:tr w:rsidR="003315C9" w:rsidRPr="00BB629B" w14:paraId="5D1EB3D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A854D21" w14:textId="77777777" w:rsidR="003315C9" w:rsidRPr="00BB629B" w:rsidRDefault="003315C9" w:rsidP="00F236E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6ECBE75"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35375AE"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6729F"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4F81282"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EAC96A" w14:textId="2C13E1F5"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3DA639" w14:textId="77777777" w:rsidR="003315C9" w:rsidRPr="00BB629B" w:rsidRDefault="003315C9" w:rsidP="00F236E6">
            <w:pPr>
              <w:pStyle w:val="TAL"/>
              <w:rPr>
                <w:lang w:eastAsia="zh-CN"/>
              </w:rPr>
            </w:pPr>
            <w:r w:rsidRPr="00BB629B">
              <w:rPr>
                <w:lang w:eastAsia="zh-CN"/>
              </w:rPr>
              <w:t>1Rx</w:t>
            </w:r>
          </w:p>
        </w:tc>
      </w:tr>
      <w:tr w:rsidR="003315C9" w:rsidRPr="00BB629B" w14:paraId="1AA2F6D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DE55454" w14:textId="77777777" w:rsidR="003315C9" w:rsidRPr="00BB629B" w:rsidRDefault="003315C9" w:rsidP="00F236E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61E120E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4B96BEF"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E7403"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6555CE"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999AF3"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A3152" w14:textId="77777777" w:rsidR="003315C9" w:rsidRPr="00BB629B" w:rsidRDefault="003315C9" w:rsidP="00F236E6">
            <w:pPr>
              <w:pStyle w:val="TAL"/>
              <w:rPr>
                <w:lang w:eastAsia="zh-CN"/>
              </w:rPr>
            </w:pPr>
            <w:r w:rsidRPr="00BB629B">
              <w:rPr>
                <w:lang w:eastAsia="zh-CN"/>
              </w:rPr>
              <w:t>2Rx</w:t>
            </w:r>
          </w:p>
        </w:tc>
      </w:tr>
      <w:tr w:rsidR="007E1CA0" w:rsidRPr="004A1425" w14:paraId="7AB320E8"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0415C8" w14:textId="77777777" w:rsidR="007E1CA0" w:rsidRPr="00D033C4" w:rsidRDefault="007E1CA0" w:rsidP="008165CA">
            <w:pPr>
              <w:pStyle w:val="TAL"/>
              <w:rPr>
                <w:lang w:eastAsia="zh-CN"/>
              </w:rPr>
            </w:pPr>
            <w:r>
              <w:rPr>
                <w:rFonts w:hint="eastAsia"/>
                <w:lang w:eastAsia="zh-CN"/>
              </w:rPr>
              <w:lastRenderedPageBreak/>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06C46497" w14:textId="77777777" w:rsidR="007E1CA0" w:rsidRPr="00D033C4" w:rsidRDefault="007E1CA0" w:rsidP="008165CA">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7539A8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5CAE59" w14:textId="321CFF8B" w:rsidR="007E1CA0" w:rsidRDefault="000A5C5F" w:rsidP="008165CA">
            <w:pPr>
              <w:pStyle w:val="TAL"/>
              <w:rPr>
                <w:lang w:eastAsia="zh-CN"/>
              </w:rPr>
            </w:pPr>
            <w:r>
              <w:rPr>
                <w:lang w:eastAsia="zh-CN"/>
              </w:rPr>
              <w:t>C</w:t>
            </w:r>
            <w:r w:rsidR="00F549F6">
              <w:rPr>
                <w:lang w:eastAsia="zh-CN"/>
              </w:rPr>
              <w:t>214</w:t>
            </w:r>
          </w:p>
        </w:tc>
        <w:tc>
          <w:tcPr>
            <w:tcW w:w="1111" w:type="pct"/>
            <w:tcBorders>
              <w:top w:val="single" w:sz="4" w:space="0" w:color="auto"/>
              <w:left w:val="single" w:sz="4" w:space="0" w:color="auto"/>
              <w:bottom w:val="single" w:sz="4" w:space="0" w:color="auto"/>
              <w:right w:val="single" w:sz="4" w:space="0" w:color="auto"/>
            </w:tcBorders>
          </w:tcPr>
          <w:p w14:paraId="07995CBC"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18747F4" w14:textId="11D042FB"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DE02332" w14:textId="77777777" w:rsidR="007E1CA0" w:rsidRDefault="007E1CA0" w:rsidP="008165CA">
            <w:pPr>
              <w:pStyle w:val="TAL"/>
              <w:rPr>
                <w:lang w:eastAsia="zh-CN"/>
              </w:rPr>
            </w:pPr>
            <w:r>
              <w:rPr>
                <w:lang w:eastAsia="zh-CN"/>
              </w:rPr>
              <w:t>1Rx</w:t>
            </w:r>
          </w:p>
        </w:tc>
      </w:tr>
      <w:tr w:rsidR="007E1CA0" w:rsidRPr="004A1425" w14:paraId="1A0540A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5026C20" w14:textId="77777777" w:rsidR="007E1CA0" w:rsidRPr="00D033C4" w:rsidRDefault="007E1CA0" w:rsidP="008165CA">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08FAED9B" w14:textId="77777777" w:rsidR="007E1CA0" w:rsidRPr="00D033C4" w:rsidRDefault="007E1CA0" w:rsidP="008165CA">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D7A0EF4"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C7098" w14:textId="13DCF022"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02985BC7"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A058BC7"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02AC3" w14:textId="77777777" w:rsidR="007E1CA0" w:rsidRDefault="007E1CA0" w:rsidP="008165CA">
            <w:pPr>
              <w:pStyle w:val="TAL"/>
              <w:rPr>
                <w:lang w:eastAsia="zh-CN"/>
              </w:rPr>
            </w:pPr>
            <w:r>
              <w:rPr>
                <w:lang w:eastAsia="zh-CN"/>
              </w:rPr>
              <w:t>2Rx</w:t>
            </w:r>
          </w:p>
        </w:tc>
      </w:tr>
      <w:tr w:rsidR="007E1CA0" w:rsidRPr="004A1425" w14:paraId="647229D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568EEB69" w14:textId="77777777" w:rsidR="007E1CA0" w:rsidRPr="00D033C4" w:rsidRDefault="007E1CA0" w:rsidP="008165CA">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43EA0EAF" w14:textId="77777777" w:rsidR="007E1CA0" w:rsidRPr="00D033C4" w:rsidRDefault="007E1CA0" w:rsidP="008165CA">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5422CDD"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BFD33B" w14:textId="7AE28B55" w:rsidR="007E1CA0" w:rsidRDefault="000A5C5F" w:rsidP="008165CA">
            <w:pPr>
              <w:pStyle w:val="TAL"/>
              <w:rPr>
                <w:lang w:eastAsia="zh-CN"/>
              </w:rPr>
            </w:pPr>
            <w:r>
              <w:rPr>
                <w:lang w:eastAsia="zh-CN"/>
              </w:rPr>
              <w:t>C</w:t>
            </w:r>
            <w:r w:rsidR="00F549F6">
              <w:t>214</w:t>
            </w:r>
          </w:p>
        </w:tc>
        <w:tc>
          <w:tcPr>
            <w:tcW w:w="1111" w:type="pct"/>
            <w:tcBorders>
              <w:top w:val="single" w:sz="4" w:space="0" w:color="auto"/>
              <w:left w:val="single" w:sz="4" w:space="0" w:color="auto"/>
              <w:bottom w:val="single" w:sz="4" w:space="0" w:color="auto"/>
              <w:right w:val="single" w:sz="4" w:space="0" w:color="auto"/>
            </w:tcBorders>
          </w:tcPr>
          <w:p w14:paraId="18175A13"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2E743FF" w14:textId="7DA65BE4"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D287737" w14:textId="77777777" w:rsidR="007E1CA0" w:rsidRDefault="007E1CA0" w:rsidP="008165CA">
            <w:pPr>
              <w:pStyle w:val="TAL"/>
              <w:rPr>
                <w:lang w:eastAsia="zh-CN"/>
              </w:rPr>
            </w:pPr>
            <w:r>
              <w:rPr>
                <w:lang w:eastAsia="zh-CN"/>
              </w:rPr>
              <w:t>1Rx</w:t>
            </w:r>
          </w:p>
        </w:tc>
      </w:tr>
      <w:tr w:rsidR="007E1CA0" w:rsidRPr="004A1425" w14:paraId="3A55071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BBBAB5" w14:textId="77777777" w:rsidR="007E1CA0" w:rsidRPr="00D033C4" w:rsidRDefault="007E1CA0" w:rsidP="008165CA">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5EF65B90" w14:textId="77777777" w:rsidR="007E1CA0" w:rsidRPr="00D033C4" w:rsidRDefault="007E1CA0" w:rsidP="008165CA">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C238ACA"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903B4D" w14:textId="56161630"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3A3FE399"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00B2A44"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6149B3" w14:textId="77777777" w:rsidR="007E1CA0" w:rsidRDefault="007E1CA0" w:rsidP="008165CA">
            <w:pPr>
              <w:pStyle w:val="TAL"/>
              <w:rPr>
                <w:lang w:eastAsia="zh-CN"/>
              </w:rPr>
            </w:pPr>
            <w:r>
              <w:rPr>
                <w:lang w:eastAsia="zh-CN"/>
              </w:rPr>
              <w:t>2Rx</w:t>
            </w:r>
          </w:p>
        </w:tc>
      </w:tr>
      <w:tr w:rsidR="007E1CA0" w:rsidRPr="004A1425" w14:paraId="7178684B"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FD8D2A" w14:textId="77777777" w:rsidR="007E1CA0" w:rsidRPr="00D033C4" w:rsidRDefault="007E1CA0" w:rsidP="008165CA">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C1D6A9D" w14:textId="77777777" w:rsidR="007E1CA0" w:rsidRPr="00D033C4" w:rsidRDefault="007E1CA0" w:rsidP="008165CA">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F8FC14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F7B6FC" w14:textId="0E9FBF55"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1233BFBC"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F4F22" w14:textId="72202952"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B9BC244" w14:textId="77777777" w:rsidR="007E1CA0" w:rsidRDefault="007E1CA0" w:rsidP="008165CA">
            <w:pPr>
              <w:pStyle w:val="TAL"/>
              <w:rPr>
                <w:lang w:eastAsia="zh-CN"/>
              </w:rPr>
            </w:pPr>
            <w:r>
              <w:rPr>
                <w:lang w:eastAsia="zh-CN"/>
              </w:rPr>
              <w:t>1Rx</w:t>
            </w:r>
          </w:p>
        </w:tc>
      </w:tr>
      <w:tr w:rsidR="007E1CA0" w:rsidRPr="004A1425" w14:paraId="7E44BE3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345EAED" w14:textId="77777777" w:rsidR="007E1CA0" w:rsidRPr="00D033C4" w:rsidRDefault="007E1CA0" w:rsidP="008165CA">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C524C4F" w14:textId="77777777" w:rsidR="007E1CA0" w:rsidRPr="00D033C4" w:rsidRDefault="007E1CA0" w:rsidP="008165CA">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C462DB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55B0F5" w14:textId="63600FFA"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3172862A"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191C6F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8A8CB5" w14:textId="77777777" w:rsidR="007E1CA0" w:rsidRDefault="007E1CA0" w:rsidP="008165CA">
            <w:pPr>
              <w:pStyle w:val="TAL"/>
              <w:rPr>
                <w:lang w:eastAsia="zh-CN"/>
              </w:rPr>
            </w:pPr>
            <w:r>
              <w:rPr>
                <w:lang w:eastAsia="zh-CN"/>
              </w:rPr>
              <w:t>2Rx</w:t>
            </w:r>
          </w:p>
        </w:tc>
      </w:tr>
      <w:tr w:rsidR="007E1CA0" w:rsidRPr="004A1425" w14:paraId="5A56C8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E42223E" w14:textId="77777777" w:rsidR="007E1CA0" w:rsidRPr="00D033C4" w:rsidRDefault="007E1CA0" w:rsidP="008165CA">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A286B7B" w14:textId="77777777" w:rsidR="007E1CA0" w:rsidRPr="00D033C4" w:rsidRDefault="007E1CA0" w:rsidP="008165CA">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BB0280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FD3072" w14:textId="77621E58"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5F386851"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206E2A4" w14:textId="56DE136B"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3160AE" w14:textId="77777777" w:rsidR="007E1CA0" w:rsidRDefault="007E1CA0" w:rsidP="008165CA">
            <w:pPr>
              <w:pStyle w:val="TAL"/>
              <w:rPr>
                <w:lang w:eastAsia="zh-CN"/>
              </w:rPr>
            </w:pPr>
            <w:r>
              <w:rPr>
                <w:lang w:eastAsia="zh-CN"/>
              </w:rPr>
              <w:t>1Rx</w:t>
            </w:r>
          </w:p>
        </w:tc>
      </w:tr>
      <w:tr w:rsidR="007E1CA0" w:rsidRPr="004A1425" w14:paraId="71AA0A2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E53056A" w14:textId="77777777" w:rsidR="007E1CA0" w:rsidRPr="00D033C4" w:rsidRDefault="007E1CA0" w:rsidP="008165CA">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2037FDC" w14:textId="77777777" w:rsidR="007E1CA0" w:rsidRPr="00D033C4" w:rsidRDefault="007E1CA0" w:rsidP="008165CA">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B4CF848"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DDC870" w14:textId="2ACE7CCD"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615F21D7"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A214F1"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A213D" w14:textId="77777777" w:rsidR="007E1CA0" w:rsidRDefault="007E1CA0" w:rsidP="008165CA">
            <w:pPr>
              <w:pStyle w:val="TAL"/>
              <w:rPr>
                <w:lang w:eastAsia="zh-CN"/>
              </w:rPr>
            </w:pPr>
            <w:r>
              <w:rPr>
                <w:lang w:eastAsia="zh-CN"/>
              </w:rPr>
              <w:t>2Rx</w:t>
            </w:r>
          </w:p>
        </w:tc>
      </w:tr>
      <w:tr w:rsidR="003315C9" w:rsidRPr="00BB629B" w14:paraId="3D444A4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3315C9" w:rsidRPr="00BB629B" w:rsidRDefault="003315C9" w:rsidP="00F236E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3315C9" w:rsidRPr="00BB629B" w:rsidRDefault="003315C9" w:rsidP="00F236E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3315C9" w:rsidRPr="00BB629B" w:rsidRDefault="003315C9" w:rsidP="00F236E6">
            <w:pPr>
              <w:pStyle w:val="TAL"/>
              <w:rPr>
                <w:b/>
                <w:lang w:eastAsia="zh-CN"/>
              </w:rPr>
            </w:pPr>
          </w:p>
        </w:tc>
      </w:tr>
      <w:tr w:rsidR="003315C9" w:rsidRPr="00BB629B" w14:paraId="3014F24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E1F9A7"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B336B8A"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B147F4"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225AC" w14:textId="77777777" w:rsidR="003315C9" w:rsidRPr="00BB629B" w:rsidRDefault="003315C9" w:rsidP="00F236E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30BFCA5" w14:textId="77777777" w:rsidR="003315C9" w:rsidRPr="00BB629B" w:rsidRDefault="003315C9" w:rsidP="00F236E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DE81285"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1B4439" w14:textId="77777777" w:rsidR="003315C9" w:rsidRPr="00BB629B" w:rsidRDefault="003315C9" w:rsidP="00F236E6">
            <w:pPr>
              <w:pStyle w:val="TAL"/>
              <w:rPr>
                <w:lang w:eastAsia="zh-CN"/>
              </w:rPr>
            </w:pPr>
            <w:r w:rsidRPr="00BB629B">
              <w:rPr>
                <w:lang w:eastAsia="zh-CN"/>
              </w:rPr>
              <w:t>1Rx</w:t>
            </w:r>
          </w:p>
        </w:tc>
      </w:tr>
      <w:tr w:rsidR="003315C9" w:rsidRPr="00BB629B" w14:paraId="5342A1C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E9EA69E"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176AD0AB"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7D3FEB8"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DFC771" w14:textId="77777777" w:rsidR="003315C9" w:rsidRPr="00BB629B" w:rsidRDefault="003315C9" w:rsidP="00F236E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15F2F16D" w14:textId="77777777" w:rsidR="003315C9" w:rsidRPr="00BB629B" w:rsidRDefault="003315C9" w:rsidP="00F236E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4249EFE"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2BF43930" w14:textId="77777777" w:rsidR="003315C9" w:rsidRPr="00BB629B" w:rsidRDefault="003315C9" w:rsidP="00F236E6">
            <w:pPr>
              <w:pStyle w:val="TAL"/>
              <w:rPr>
                <w:lang w:eastAsia="zh-CN"/>
              </w:rPr>
            </w:pPr>
            <w:r w:rsidRPr="00BB629B">
              <w:rPr>
                <w:lang w:eastAsia="zh-CN"/>
              </w:rPr>
              <w:t>2Rx</w:t>
            </w:r>
          </w:p>
        </w:tc>
      </w:tr>
      <w:tr w:rsidR="00426C83" w:rsidRPr="00BB629B" w14:paraId="72DBDF71"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2F5D260A" w14:textId="77777777" w:rsidR="00426C83" w:rsidRPr="00BB629B" w:rsidRDefault="00426C83" w:rsidP="00560F48">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23891DF5" w14:textId="77777777" w:rsidR="00426C83" w:rsidRPr="00BB629B" w:rsidRDefault="00426C83" w:rsidP="00560F48">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E4F0F0D"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157C4" w14:textId="13A10F19" w:rsidR="00426C83" w:rsidRPr="00BB629B" w:rsidRDefault="00426C83" w:rsidP="00560F48">
            <w:pPr>
              <w:pStyle w:val="TAL"/>
              <w:rPr>
                <w:lang w:eastAsia="zh-CN"/>
              </w:rPr>
            </w:pPr>
            <w:r>
              <w:rPr>
                <w:lang w:eastAsia="zh-CN"/>
              </w:rPr>
              <w:t>C</w:t>
            </w:r>
            <w:r w:rsidR="00185BD9">
              <w:rPr>
                <w:lang w:eastAsia="zh-CN"/>
              </w:rPr>
              <w:t>272</w:t>
            </w:r>
          </w:p>
        </w:tc>
        <w:tc>
          <w:tcPr>
            <w:tcW w:w="1111" w:type="pct"/>
            <w:tcBorders>
              <w:top w:val="single" w:sz="4" w:space="0" w:color="auto"/>
              <w:left w:val="single" w:sz="4" w:space="0" w:color="auto"/>
              <w:bottom w:val="single" w:sz="4" w:space="0" w:color="auto"/>
              <w:right w:val="single" w:sz="4" w:space="0" w:color="auto"/>
            </w:tcBorders>
          </w:tcPr>
          <w:p w14:paraId="4090BF36" w14:textId="77777777" w:rsidR="00426C83" w:rsidRPr="00BB629B" w:rsidRDefault="00426C83" w:rsidP="00560F48">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0C045FA0" w14:textId="77777777" w:rsidR="00426C83" w:rsidRPr="00BB629B" w:rsidRDefault="00426C83" w:rsidP="00560F48">
            <w:pPr>
              <w:pStyle w:val="TAL"/>
            </w:pPr>
          </w:p>
        </w:tc>
        <w:tc>
          <w:tcPr>
            <w:tcW w:w="500" w:type="pct"/>
            <w:tcBorders>
              <w:top w:val="single" w:sz="4" w:space="0" w:color="auto"/>
              <w:left w:val="single" w:sz="4" w:space="0" w:color="auto"/>
              <w:bottom w:val="single" w:sz="4" w:space="0" w:color="auto"/>
              <w:right w:val="single" w:sz="4" w:space="0" w:color="auto"/>
            </w:tcBorders>
          </w:tcPr>
          <w:p w14:paraId="1ED52AE9" w14:textId="77777777" w:rsidR="00426C83" w:rsidRPr="00BB629B" w:rsidRDefault="00426C83" w:rsidP="00560F48">
            <w:pPr>
              <w:pStyle w:val="TAL"/>
              <w:rPr>
                <w:lang w:eastAsia="zh-CN"/>
              </w:rPr>
            </w:pPr>
            <w:r w:rsidRPr="00BB629B">
              <w:rPr>
                <w:lang w:eastAsia="zh-CN"/>
              </w:rPr>
              <w:t>1Rx</w:t>
            </w:r>
          </w:p>
        </w:tc>
      </w:tr>
      <w:tr w:rsidR="00426C83" w:rsidRPr="00BB629B" w14:paraId="436ACEC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7817F818" w14:textId="77777777" w:rsidR="00426C83" w:rsidRPr="00BB629B" w:rsidRDefault="00426C83" w:rsidP="00560F48">
            <w:pPr>
              <w:pStyle w:val="TAL"/>
              <w:rPr>
                <w:lang w:eastAsia="zh-CN"/>
              </w:rPr>
            </w:pPr>
            <w:r w:rsidRPr="00EA7088">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4A95AF46" w14:textId="77777777" w:rsidR="00426C83" w:rsidRPr="00BB629B" w:rsidRDefault="00426C83" w:rsidP="00560F48">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6B71E253"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47873" w14:textId="37D6F69B" w:rsidR="00426C83" w:rsidRPr="00BB629B" w:rsidRDefault="00426C83" w:rsidP="00560F48">
            <w:pPr>
              <w:pStyle w:val="TAL"/>
              <w:rPr>
                <w:lang w:eastAsia="zh-CN"/>
              </w:rPr>
            </w:pPr>
            <w:r>
              <w:rPr>
                <w:lang w:eastAsia="zh-CN"/>
              </w:rPr>
              <w:t>C2</w:t>
            </w:r>
            <w:r w:rsidR="00185BD9">
              <w:rPr>
                <w:lang w:eastAsia="zh-CN"/>
              </w:rPr>
              <w:t>73</w:t>
            </w:r>
          </w:p>
        </w:tc>
        <w:tc>
          <w:tcPr>
            <w:tcW w:w="1111" w:type="pct"/>
            <w:tcBorders>
              <w:top w:val="single" w:sz="4" w:space="0" w:color="auto"/>
              <w:left w:val="single" w:sz="4" w:space="0" w:color="auto"/>
              <w:bottom w:val="single" w:sz="4" w:space="0" w:color="auto"/>
              <w:right w:val="single" w:sz="4" w:space="0" w:color="auto"/>
            </w:tcBorders>
          </w:tcPr>
          <w:p w14:paraId="458D95A4" w14:textId="77777777" w:rsidR="00426C83" w:rsidRPr="00BB629B" w:rsidRDefault="00426C83" w:rsidP="00560F48">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63B28174" w14:textId="77777777" w:rsidR="00426C83" w:rsidRPr="00BB629B" w:rsidRDefault="00426C83" w:rsidP="00560F48">
            <w:pPr>
              <w:pStyle w:val="TAL"/>
            </w:pPr>
          </w:p>
        </w:tc>
        <w:tc>
          <w:tcPr>
            <w:tcW w:w="500" w:type="pct"/>
            <w:tcBorders>
              <w:top w:val="single" w:sz="4" w:space="0" w:color="auto"/>
              <w:left w:val="single" w:sz="4" w:space="0" w:color="auto"/>
              <w:bottom w:val="single" w:sz="4" w:space="0" w:color="auto"/>
              <w:right w:val="single" w:sz="4" w:space="0" w:color="auto"/>
            </w:tcBorders>
          </w:tcPr>
          <w:p w14:paraId="521D26EA" w14:textId="77777777" w:rsidR="00426C83" w:rsidRPr="00BB629B" w:rsidRDefault="00426C83" w:rsidP="00560F48">
            <w:pPr>
              <w:pStyle w:val="TAL"/>
              <w:rPr>
                <w:lang w:eastAsia="zh-CN"/>
              </w:rPr>
            </w:pPr>
            <w:r w:rsidRPr="00BB629B">
              <w:rPr>
                <w:lang w:eastAsia="zh-CN"/>
              </w:rPr>
              <w:t>2Rx</w:t>
            </w:r>
          </w:p>
        </w:tc>
      </w:tr>
      <w:tr w:rsidR="007E1CA0" w:rsidRPr="004A1425" w14:paraId="13E652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C9440C2" w14:textId="77777777" w:rsidR="007E1CA0" w:rsidRDefault="007E1CA0" w:rsidP="008165CA">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0E855588"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C2EEA0B"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D58536" w14:textId="36164CE3" w:rsidR="007E1CA0" w:rsidRDefault="000A5C5F" w:rsidP="008165CA">
            <w:pPr>
              <w:pStyle w:val="TAL"/>
              <w:rPr>
                <w:lang w:eastAsia="zh-CN"/>
              </w:rPr>
            </w:pPr>
            <w:r>
              <w:rPr>
                <w:lang w:eastAsia="zh-CN"/>
              </w:rPr>
              <w:t>C</w:t>
            </w:r>
            <w:r w:rsidR="00722093">
              <w:t>218</w:t>
            </w:r>
          </w:p>
        </w:tc>
        <w:tc>
          <w:tcPr>
            <w:tcW w:w="1111" w:type="pct"/>
            <w:tcBorders>
              <w:top w:val="single" w:sz="4" w:space="0" w:color="auto"/>
              <w:left w:val="single" w:sz="4" w:space="0" w:color="auto"/>
              <w:bottom w:val="single" w:sz="4" w:space="0" w:color="auto"/>
              <w:right w:val="single" w:sz="4" w:space="0" w:color="auto"/>
            </w:tcBorders>
          </w:tcPr>
          <w:p w14:paraId="00641A99"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B5D18FB"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940DE8" w14:textId="77777777" w:rsidR="007E1CA0" w:rsidRDefault="007E1CA0" w:rsidP="008165CA">
            <w:pPr>
              <w:pStyle w:val="TAL"/>
              <w:rPr>
                <w:lang w:eastAsia="zh-CN"/>
              </w:rPr>
            </w:pPr>
            <w:r>
              <w:rPr>
                <w:lang w:eastAsia="zh-CN"/>
              </w:rPr>
              <w:t>1Rx</w:t>
            </w:r>
          </w:p>
        </w:tc>
      </w:tr>
      <w:tr w:rsidR="007E1CA0" w:rsidRPr="004A1425" w14:paraId="5DF5010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5F3FA16" w14:textId="77777777" w:rsidR="007E1CA0" w:rsidRDefault="007E1CA0" w:rsidP="008165CA">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BCDC819"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20826A6F"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9E7D6" w14:textId="0D761AF8" w:rsidR="007E1CA0" w:rsidRDefault="000A5C5F" w:rsidP="008165CA">
            <w:pPr>
              <w:pStyle w:val="TAL"/>
              <w:rPr>
                <w:lang w:eastAsia="zh-CN"/>
              </w:rPr>
            </w:pPr>
            <w:r>
              <w:rPr>
                <w:lang w:eastAsia="zh-CN"/>
              </w:rPr>
              <w:t>C</w:t>
            </w:r>
            <w:r w:rsidR="00722093">
              <w:t>219</w:t>
            </w:r>
          </w:p>
        </w:tc>
        <w:tc>
          <w:tcPr>
            <w:tcW w:w="1111" w:type="pct"/>
            <w:tcBorders>
              <w:top w:val="single" w:sz="4" w:space="0" w:color="auto"/>
              <w:left w:val="single" w:sz="4" w:space="0" w:color="auto"/>
              <w:bottom w:val="single" w:sz="4" w:space="0" w:color="auto"/>
              <w:right w:val="single" w:sz="4" w:space="0" w:color="auto"/>
            </w:tcBorders>
          </w:tcPr>
          <w:p w14:paraId="367FC978" w14:textId="77777777" w:rsidR="007E1CA0" w:rsidRDefault="007E1CA0" w:rsidP="008165CA">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F60DA6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1A8A600" w14:textId="77777777" w:rsidR="007E1CA0" w:rsidRDefault="007E1CA0" w:rsidP="008165CA">
            <w:pPr>
              <w:pStyle w:val="TAL"/>
              <w:rPr>
                <w:lang w:eastAsia="zh-CN"/>
              </w:rPr>
            </w:pPr>
            <w:r>
              <w:rPr>
                <w:lang w:eastAsia="zh-CN"/>
              </w:rPr>
              <w:t>2Rx</w:t>
            </w:r>
          </w:p>
        </w:tc>
      </w:tr>
      <w:tr w:rsidR="007E1CA0" w:rsidRPr="004A1425" w14:paraId="78E88F9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3537C5" w14:textId="77777777" w:rsidR="007E1CA0" w:rsidRDefault="007E1CA0" w:rsidP="008165CA">
            <w:pPr>
              <w:pStyle w:val="TAL"/>
              <w:rPr>
                <w:lang w:eastAsia="zh-CN"/>
              </w:rPr>
            </w:pPr>
            <w:bookmarkStart w:id="165"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3A94C5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0E1B1C4"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6D8D16" w14:textId="7A705660" w:rsidR="007E1CA0" w:rsidRDefault="000A5C5F" w:rsidP="008165CA">
            <w:pPr>
              <w:pStyle w:val="TAL"/>
              <w:rPr>
                <w:lang w:eastAsia="zh-CN"/>
              </w:rPr>
            </w:pPr>
            <w:r>
              <w:rPr>
                <w:lang w:eastAsia="zh-CN"/>
              </w:rPr>
              <w:t>C</w:t>
            </w:r>
            <w:r w:rsidR="00722093">
              <w:t>220</w:t>
            </w:r>
          </w:p>
        </w:tc>
        <w:tc>
          <w:tcPr>
            <w:tcW w:w="1111" w:type="pct"/>
            <w:tcBorders>
              <w:top w:val="single" w:sz="4" w:space="0" w:color="auto"/>
              <w:left w:val="single" w:sz="4" w:space="0" w:color="auto"/>
              <w:bottom w:val="single" w:sz="4" w:space="0" w:color="auto"/>
              <w:right w:val="single" w:sz="4" w:space="0" w:color="auto"/>
            </w:tcBorders>
          </w:tcPr>
          <w:p w14:paraId="0ECA5997"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3DBAC1C"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664EC5" w14:textId="77777777" w:rsidR="007E1CA0" w:rsidRDefault="007E1CA0" w:rsidP="008165CA">
            <w:pPr>
              <w:pStyle w:val="TAL"/>
              <w:rPr>
                <w:lang w:eastAsia="zh-CN"/>
              </w:rPr>
            </w:pPr>
            <w:r>
              <w:rPr>
                <w:lang w:eastAsia="zh-CN"/>
              </w:rPr>
              <w:t>1Rx</w:t>
            </w:r>
          </w:p>
        </w:tc>
      </w:tr>
      <w:tr w:rsidR="007E1CA0" w:rsidRPr="004A1425" w14:paraId="42FCDED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CD889C4" w14:textId="77777777" w:rsidR="007E1CA0" w:rsidRDefault="007E1CA0" w:rsidP="008165CA">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6A29E0D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3A2B01A"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4AD126" w14:textId="10E7D82B" w:rsidR="007E1CA0" w:rsidRDefault="000A5C5F" w:rsidP="008165CA">
            <w:pPr>
              <w:pStyle w:val="TAL"/>
              <w:rPr>
                <w:lang w:eastAsia="zh-CN"/>
              </w:rPr>
            </w:pPr>
            <w:r>
              <w:rPr>
                <w:lang w:eastAsia="zh-CN"/>
              </w:rPr>
              <w:t>C</w:t>
            </w:r>
            <w:r w:rsidR="00722093">
              <w:t>221</w:t>
            </w:r>
          </w:p>
        </w:tc>
        <w:tc>
          <w:tcPr>
            <w:tcW w:w="1111" w:type="pct"/>
            <w:tcBorders>
              <w:top w:val="single" w:sz="4" w:space="0" w:color="auto"/>
              <w:left w:val="single" w:sz="4" w:space="0" w:color="auto"/>
              <w:bottom w:val="single" w:sz="4" w:space="0" w:color="auto"/>
              <w:right w:val="single" w:sz="4" w:space="0" w:color="auto"/>
            </w:tcBorders>
          </w:tcPr>
          <w:p w14:paraId="18469ABD"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7AB08EB"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7820B6B" w14:textId="77777777" w:rsidR="007E1CA0" w:rsidRDefault="007E1CA0" w:rsidP="008165CA">
            <w:pPr>
              <w:pStyle w:val="TAL"/>
              <w:rPr>
                <w:lang w:eastAsia="zh-CN"/>
              </w:rPr>
            </w:pPr>
            <w:r>
              <w:rPr>
                <w:lang w:eastAsia="zh-CN"/>
              </w:rPr>
              <w:t>2Rx</w:t>
            </w:r>
          </w:p>
        </w:tc>
      </w:tr>
      <w:bookmarkEnd w:id="165"/>
      <w:tr w:rsidR="003315C9" w:rsidRPr="00BB629B" w14:paraId="47C36F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3315C9" w:rsidRPr="00BB629B" w:rsidRDefault="003315C9" w:rsidP="00F236E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3315C9" w:rsidRPr="00BB629B" w:rsidRDefault="003315C9" w:rsidP="00F236E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3315C9" w:rsidRPr="00BB629B" w:rsidRDefault="003315C9" w:rsidP="00F236E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3315C9" w:rsidRPr="00BB629B" w:rsidRDefault="003315C9" w:rsidP="00F236E6">
            <w:pPr>
              <w:pStyle w:val="TAL"/>
              <w:rPr>
                <w:b/>
                <w:lang w:eastAsia="zh-CN"/>
              </w:rPr>
            </w:pPr>
          </w:p>
        </w:tc>
      </w:tr>
      <w:tr w:rsidR="00426C83" w:rsidRPr="00BB629B" w14:paraId="431A8C0F"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9585F36" w14:textId="77777777" w:rsidR="00426C83" w:rsidRPr="00BB629B" w:rsidRDefault="00426C83" w:rsidP="00560F48">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E497E58" w14:textId="77777777" w:rsidR="00426C83" w:rsidRPr="00BB629B" w:rsidRDefault="00426C83" w:rsidP="00560F48">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80ED1B" w14:textId="77777777" w:rsidR="00426C83" w:rsidRPr="00BB629B" w:rsidRDefault="00426C83" w:rsidP="00560F4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14F74F" w14:textId="77777777" w:rsidR="00426C83" w:rsidRPr="00BB629B" w:rsidRDefault="00426C83" w:rsidP="00560F4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6044A7" w14:textId="77777777" w:rsidR="00426C83" w:rsidRPr="00BB629B" w:rsidRDefault="00426C83" w:rsidP="00560F4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3681ED"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2330F9" w14:textId="77777777" w:rsidR="00426C83" w:rsidRPr="00BB629B" w:rsidRDefault="00426C83" w:rsidP="00560F48">
            <w:pPr>
              <w:pStyle w:val="TAL"/>
              <w:rPr>
                <w:b/>
                <w:lang w:eastAsia="zh-CN"/>
              </w:rPr>
            </w:pPr>
          </w:p>
        </w:tc>
      </w:tr>
      <w:tr w:rsidR="00426C83" w:rsidRPr="00BB629B" w14:paraId="26767AE9"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6C7BFFDA" w14:textId="77777777" w:rsidR="00426C83" w:rsidRPr="000C23E9" w:rsidRDefault="00426C83" w:rsidP="00560F48">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C133751" w14:textId="77777777" w:rsidR="00426C83" w:rsidRPr="00B910DE" w:rsidRDefault="00426C83" w:rsidP="00560F48">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83E18A2" w14:textId="77777777" w:rsidR="00426C83" w:rsidRPr="00BB629B" w:rsidRDefault="00426C83" w:rsidP="00560F48">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143E295" w14:textId="3A71DE0C" w:rsidR="00426C83" w:rsidRPr="00BB629B" w:rsidRDefault="00426C83" w:rsidP="00560F48">
            <w:pPr>
              <w:pStyle w:val="TAL"/>
              <w:rPr>
                <w:b/>
                <w:lang w:eastAsia="zh-CN"/>
              </w:rPr>
            </w:pPr>
            <w:r>
              <w:rPr>
                <w:bCs/>
                <w:lang w:eastAsia="zh-CN"/>
              </w:rPr>
              <w:t>C</w:t>
            </w:r>
            <w:r w:rsidR="00185BD9">
              <w:rPr>
                <w:bCs/>
                <w:lang w:eastAsia="zh-CN"/>
              </w:rPr>
              <w:t>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4583EE6" w14:textId="77777777" w:rsidR="00426C83" w:rsidRPr="00BB629B" w:rsidRDefault="00426C83" w:rsidP="00560F48">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871F66A"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70719D3" w14:textId="77777777" w:rsidR="00426C83" w:rsidRPr="00BB629B" w:rsidRDefault="00426C83" w:rsidP="00560F48">
            <w:pPr>
              <w:pStyle w:val="TAL"/>
              <w:rPr>
                <w:b/>
                <w:lang w:eastAsia="zh-CN"/>
              </w:rPr>
            </w:pPr>
            <w:r>
              <w:rPr>
                <w:lang w:eastAsia="zh-CN"/>
              </w:rPr>
              <w:t>1Rx</w:t>
            </w:r>
          </w:p>
        </w:tc>
      </w:tr>
      <w:tr w:rsidR="00426C83" w:rsidRPr="00BB629B" w14:paraId="7ECB72C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560C85" w14:textId="77777777" w:rsidR="00426C83" w:rsidRPr="000C23E9" w:rsidRDefault="00426C83" w:rsidP="00560F48">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22B15EB" w14:textId="77777777" w:rsidR="00426C83" w:rsidRPr="00B910DE" w:rsidRDefault="00426C83" w:rsidP="00560F48">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9F4BCC7" w14:textId="77777777" w:rsidR="00426C83" w:rsidRPr="00BB629B" w:rsidRDefault="00426C83" w:rsidP="00560F48">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CFAE10F" w14:textId="4C285894" w:rsidR="00426C83" w:rsidRPr="00BB629B" w:rsidRDefault="00426C83" w:rsidP="00560F48">
            <w:pPr>
              <w:pStyle w:val="TAL"/>
              <w:rPr>
                <w:b/>
                <w:lang w:eastAsia="zh-CN"/>
              </w:rPr>
            </w:pPr>
            <w:r>
              <w:rPr>
                <w:bCs/>
                <w:lang w:eastAsia="zh-CN"/>
              </w:rPr>
              <w:t>C</w:t>
            </w:r>
            <w:r w:rsidR="00185BD9">
              <w:rPr>
                <w:bCs/>
                <w:lang w:eastAsia="zh-CN"/>
              </w:rPr>
              <w:t>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A9DC" w14:textId="77777777" w:rsidR="00426C83" w:rsidRPr="00BB629B" w:rsidRDefault="00426C83" w:rsidP="00560F48">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EB9133E"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25D0" w14:textId="77777777" w:rsidR="00426C83" w:rsidRPr="00BB629B" w:rsidRDefault="00426C83" w:rsidP="00560F48">
            <w:pPr>
              <w:pStyle w:val="TAL"/>
              <w:rPr>
                <w:b/>
                <w:lang w:eastAsia="zh-CN"/>
              </w:rPr>
            </w:pPr>
            <w:r>
              <w:rPr>
                <w:lang w:eastAsia="zh-CN"/>
              </w:rPr>
              <w:t>2Rx</w:t>
            </w:r>
          </w:p>
        </w:tc>
      </w:tr>
      <w:tr w:rsidR="00426C83" w:rsidRPr="001C2513" w14:paraId="5F748D5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E00254C" w14:textId="77777777" w:rsidR="00426C83" w:rsidRPr="001C2513" w:rsidRDefault="00426C83" w:rsidP="00560F48">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6A3B425" w14:textId="77777777" w:rsidR="00426C83" w:rsidRPr="001C2513" w:rsidRDefault="00426C83" w:rsidP="00560F48">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42B9A0" w14:textId="77777777" w:rsidR="00426C83" w:rsidRPr="001C2513" w:rsidRDefault="00426C83" w:rsidP="00560F48">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D7DBDB" w14:textId="77777777" w:rsidR="00426C83" w:rsidRPr="001C2513" w:rsidRDefault="00426C83" w:rsidP="00560F48">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1A4B42" w14:textId="77777777" w:rsidR="00426C83" w:rsidRPr="001C2513" w:rsidRDefault="00426C83" w:rsidP="00560F48">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EC5EFA0" w14:textId="77777777" w:rsidR="00426C83" w:rsidRPr="001C2513" w:rsidRDefault="00426C83" w:rsidP="00560F48">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A86C65C" w14:textId="77777777" w:rsidR="00426C83" w:rsidRPr="001C2513" w:rsidRDefault="00426C83" w:rsidP="00560F48">
            <w:pPr>
              <w:keepNext/>
              <w:keepLines/>
              <w:spacing w:after="0"/>
              <w:rPr>
                <w:rFonts w:ascii="Arial" w:hAnsi="Arial" w:cs="Arial"/>
                <w:b/>
                <w:sz w:val="18"/>
                <w:szCs w:val="18"/>
                <w:lang w:eastAsia="zh-CN"/>
              </w:rPr>
            </w:pPr>
          </w:p>
        </w:tc>
      </w:tr>
      <w:tr w:rsidR="00426C83" w:rsidRPr="00426C83" w14:paraId="7EA34A46"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5600FBD" w14:textId="77777777" w:rsidR="00426C83" w:rsidRPr="00E21258" w:rsidRDefault="00426C83" w:rsidP="00560F48">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1488F2B"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7A91F5D" w14:textId="77777777" w:rsidR="00426C83" w:rsidRPr="00E21258" w:rsidRDefault="00426C83" w:rsidP="00560F48">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251C36" w14:textId="76A7F699" w:rsidR="00426C83" w:rsidRPr="00E21258" w:rsidRDefault="00426C83" w:rsidP="00E21258">
            <w:pPr>
              <w:pStyle w:val="TAL"/>
              <w:rPr>
                <w:b/>
                <w:color w:val="FFFFFF" w:themeColor="background1"/>
                <w:lang w:eastAsia="zh-CN"/>
              </w:rPr>
            </w:pPr>
            <w:r>
              <w:rPr>
                <w:lang w:eastAsia="zh-CN"/>
              </w:rPr>
              <w:t>C</w:t>
            </w:r>
            <w:r w:rsidR="00185BD9">
              <w:rPr>
                <w:lang w:eastAsia="zh-CN"/>
              </w:rPr>
              <w:t>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B80CF8"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7FA1" w14:textId="77777777" w:rsidR="00426C83" w:rsidRPr="00E21258" w:rsidRDefault="00426C83" w:rsidP="00560F48">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B0ECB"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426C83" w:rsidRPr="00426C83" w14:paraId="5A080CB5"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59655909" w14:textId="77777777" w:rsidR="00426C83" w:rsidRPr="00E21258" w:rsidRDefault="00426C83" w:rsidP="00560F48">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A6FB"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B68F" w14:textId="77777777" w:rsidR="00426C83" w:rsidRPr="00E21258" w:rsidRDefault="00426C83" w:rsidP="00560F48">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E6F81CF" w14:textId="30DADBAF" w:rsidR="00426C83" w:rsidRPr="00E21258" w:rsidRDefault="00426C83" w:rsidP="00E21258">
            <w:pPr>
              <w:pStyle w:val="TAL"/>
              <w:rPr>
                <w:b/>
                <w:color w:val="FFFFFF" w:themeColor="background1"/>
                <w:lang w:eastAsia="zh-CN"/>
              </w:rPr>
            </w:pPr>
            <w:r>
              <w:rPr>
                <w:lang w:eastAsia="zh-CN"/>
              </w:rPr>
              <w:t>C</w:t>
            </w:r>
            <w:r w:rsidR="00185BD9">
              <w:rPr>
                <w:lang w:eastAsia="zh-CN"/>
              </w:rPr>
              <w:t>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6D3D7C4"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8092D87" w14:textId="77777777" w:rsidR="00426C83" w:rsidRPr="00E21258" w:rsidRDefault="00426C83" w:rsidP="00560F48">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3247E23" w14:textId="77777777" w:rsidR="00426C83" w:rsidRPr="00E21258" w:rsidRDefault="00426C83" w:rsidP="00560F4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3315C9" w:rsidRPr="00BB629B" w14:paraId="602CDA7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3315C9" w:rsidRPr="00BB629B" w:rsidRDefault="003315C9" w:rsidP="00F236E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3315C9" w:rsidRPr="00BB629B" w:rsidRDefault="003315C9" w:rsidP="00F236E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3315C9" w:rsidRPr="00BB629B" w:rsidRDefault="003315C9" w:rsidP="00F236E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3315C9" w:rsidRPr="00BB629B" w:rsidRDefault="003315C9" w:rsidP="00F236E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3315C9" w:rsidRPr="00BB629B" w:rsidRDefault="003315C9" w:rsidP="00F236E6">
            <w:pPr>
              <w:keepNext/>
              <w:keepLines/>
              <w:spacing w:after="0"/>
              <w:rPr>
                <w:rFonts w:ascii="Arial" w:hAnsi="Arial"/>
                <w:b/>
                <w:sz w:val="18"/>
                <w:lang w:eastAsia="zh-CN"/>
              </w:rPr>
            </w:pPr>
          </w:p>
        </w:tc>
      </w:tr>
      <w:tr w:rsidR="007E1CA0" w14:paraId="20B2624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FB7210D" w14:textId="77777777" w:rsidR="007E1CA0" w:rsidRDefault="007E1CA0" w:rsidP="008165CA">
            <w:pPr>
              <w:pStyle w:val="TAL"/>
              <w:rPr>
                <w:lang w:eastAsia="zh-CN"/>
              </w:rPr>
            </w:pPr>
            <w:r>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6F7BBFF8" w14:textId="77777777" w:rsidR="007E1CA0" w:rsidRPr="00D033C4" w:rsidRDefault="007E1CA0" w:rsidP="008165CA">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79807B89"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102D1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9E5146"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A0D1A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4C98E5BD" w14:textId="77777777" w:rsidR="007E1CA0" w:rsidRDefault="007E1CA0" w:rsidP="008165CA">
            <w:pPr>
              <w:pStyle w:val="TAL"/>
              <w:rPr>
                <w:lang w:eastAsia="zh-CN"/>
              </w:rPr>
            </w:pPr>
            <w:r>
              <w:rPr>
                <w:lang w:eastAsia="zh-CN"/>
              </w:rPr>
              <w:t>1Rx</w:t>
            </w:r>
          </w:p>
        </w:tc>
      </w:tr>
      <w:tr w:rsidR="007E1CA0" w14:paraId="5E3B47E4"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71C0E4" w14:textId="77777777" w:rsidR="007E1CA0" w:rsidRDefault="007E1CA0" w:rsidP="008165CA">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501EF61" w14:textId="77777777" w:rsidR="007E1CA0" w:rsidRPr="00D033C4" w:rsidRDefault="007E1CA0" w:rsidP="008165CA">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36491C27"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C9DBB0"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FDA869"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3283D6"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1DF86B5B" w14:textId="77777777" w:rsidR="007E1CA0" w:rsidRDefault="007E1CA0" w:rsidP="008165CA">
            <w:pPr>
              <w:pStyle w:val="TAL"/>
              <w:rPr>
                <w:lang w:eastAsia="zh-CN"/>
              </w:rPr>
            </w:pPr>
            <w:r>
              <w:rPr>
                <w:lang w:eastAsia="zh-CN"/>
              </w:rPr>
              <w:t>2Rx</w:t>
            </w:r>
          </w:p>
        </w:tc>
      </w:tr>
      <w:tr w:rsidR="003315C9" w:rsidRPr="00BB629B" w14:paraId="71C654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3315C9" w:rsidRPr="00BB629B" w:rsidRDefault="003315C9" w:rsidP="00F236E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3315C9" w:rsidRPr="00BB629B" w:rsidRDefault="003315C9" w:rsidP="00F236E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3315C9" w:rsidRPr="00BB629B" w:rsidRDefault="003315C9" w:rsidP="00F236E6">
            <w:pPr>
              <w:pStyle w:val="TAL"/>
              <w:rPr>
                <w:b/>
                <w:lang w:eastAsia="zh-CN"/>
              </w:rPr>
            </w:pPr>
          </w:p>
        </w:tc>
      </w:tr>
      <w:tr w:rsidR="003315C9" w:rsidRPr="00BB629B" w14:paraId="12B97B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3315C9" w:rsidRPr="00BB629B" w:rsidRDefault="003315C9" w:rsidP="00F236E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3315C9" w:rsidRPr="00BB629B" w:rsidRDefault="003315C9" w:rsidP="00F236E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3315C9" w:rsidRPr="00BB629B" w:rsidRDefault="003315C9" w:rsidP="00F236E6">
            <w:pPr>
              <w:pStyle w:val="TAL"/>
              <w:rPr>
                <w:b/>
                <w:lang w:eastAsia="zh-CN"/>
              </w:rPr>
            </w:pPr>
          </w:p>
        </w:tc>
      </w:tr>
      <w:tr w:rsidR="007E1CA0" w:rsidRPr="004A1425" w14:paraId="41CE22BE"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9CC08F3" w14:textId="77777777" w:rsidR="007E1CA0" w:rsidRPr="00D033C4" w:rsidRDefault="007E1CA0" w:rsidP="008165CA">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638037A7" w14:textId="77777777" w:rsidR="007E1CA0" w:rsidRPr="00D033C4" w:rsidRDefault="007E1CA0" w:rsidP="008165CA">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48E3F8A7"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C70997"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C7C76A"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9F42A" w14:textId="209BC79D"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58D41D" w14:textId="77777777" w:rsidR="007E1CA0" w:rsidRDefault="007E1CA0" w:rsidP="008165CA">
            <w:pPr>
              <w:pStyle w:val="TAL"/>
              <w:rPr>
                <w:lang w:eastAsia="zh-CN"/>
              </w:rPr>
            </w:pPr>
            <w:r>
              <w:rPr>
                <w:lang w:eastAsia="zh-CN"/>
              </w:rPr>
              <w:t>1Rx</w:t>
            </w:r>
          </w:p>
        </w:tc>
      </w:tr>
      <w:tr w:rsidR="007E1CA0" w:rsidRPr="004A1425" w14:paraId="66EBA7B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C17B46F" w14:textId="77777777" w:rsidR="007E1CA0" w:rsidRPr="00D033C4" w:rsidRDefault="007E1CA0" w:rsidP="008165CA">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5471BEE5" w14:textId="77777777" w:rsidR="007E1CA0" w:rsidRPr="00D033C4" w:rsidRDefault="007E1CA0" w:rsidP="008165CA">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AB5365A"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F2E8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5CA5264"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DC7AF2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974981" w14:textId="77777777" w:rsidR="007E1CA0" w:rsidRDefault="007E1CA0" w:rsidP="008165CA">
            <w:pPr>
              <w:pStyle w:val="TAL"/>
              <w:rPr>
                <w:lang w:eastAsia="zh-CN"/>
              </w:rPr>
            </w:pPr>
            <w:r>
              <w:rPr>
                <w:lang w:eastAsia="zh-CN"/>
              </w:rPr>
              <w:t>2Rx</w:t>
            </w:r>
          </w:p>
        </w:tc>
      </w:tr>
      <w:tr w:rsidR="003315C9" w:rsidRPr="00BB629B" w14:paraId="57DA3CE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C7BC07" w14:textId="77777777" w:rsidR="003315C9" w:rsidRPr="00BB629B" w:rsidRDefault="003315C9" w:rsidP="00F236E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398546C3" w14:textId="77777777" w:rsidR="003315C9" w:rsidRPr="00BB629B" w:rsidRDefault="003315C9" w:rsidP="00F236E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48F8882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8CD7F4" w14:textId="77777777" w:rsidR="003315C9" w:rsidRPr="00BB629B" w:rsidRDefault="003315C9" w:rsidP="00F236E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345688F"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8C90346" w14:textId="1345A06A"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8F8B28" w14:textId="77777777" w:rsidR="003315C9" w:rsidRPr="00BB629B" w:rsidRDefault="003315C9" w:rsidP="00F236E6">
            <w:pPr>
              <w:pStyle w:val="TAL"/>
              <w:rPr>
                <w:lang w:eastAsia="zh-CN"/>
              </w:rPr>
            </w:pPr>
            <w:r w:rsidRPr="00BB629B">
              <w:rPr>
                <w:lang w:eastAsia="zh-CN"/>
              </w:rPr>
              <w:t>1Rx</w:t>
            </w:r>
          </w:p>
        </w:tc>
      </w:tr>
      <w:tr w:rsidR="003315C9" w:rsidRPr="00BB629B" w14:paraId="58261EB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A5FF6D6" w14:textId="77777777" w:rsidR="003315C9" w:rsidRPr="00BB629B" w:rsidRDefault="003315C9" w:rsidP="00F236E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E8D5D0F" w14:textId="77777777" w:rsidR="003315C9" w:rsidRPr="00BB629B" w:rsidRDefault="003315C9" w:rsidP="00F236E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1038092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C4DF95"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BC247F9"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74FE410"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ED1407" w14:textId="77777777" w:rsidR="003315C9" w:rsidRPr="00BB629B" w:rsidRDefault="003315C9" w:rsidP="00F236E6">
            <w:pPr>
              <w:pStyle w:val="TAL"/>
              <w:rPr>
                <w:lang w:eastAsia="zh-CN"/>
              </w:rPr>
            </w:pPr>
            <w:r w:rsidRPr="00BB629B">
              <w:rPr>
                <w:lang w:eastAsia="zh-CN"/>
              </w:rPr>
              <w:t>2Rx</w:t>
            </w:r>
          </w:p>
        </w:tc>
      </w:tr>
      <w:tr w:rsidR="00545375" w:rsidRPr="004A1425" w14:paraId="106A1FB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575BD" w14:textId="77777777" w:rsidR="00545375" w:rsidRPr="00D033C4" w:rsidRDefault="00545375" w:rsidP="008165CA">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7402A6D4" w14:textId="77777777" w:rsidR="00545375" w:rsidRPr="00D033C4" w:rsidRDefault="00545375" w:rsidP="008165CA">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24C704AF"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0B762F" w14:textId="2E6FF1D2" w:rsidR="00545375" w:rsidRDefault="000A5C5F" w:rsidP="008165CA">
            <w:pPr>
              <w:pStyle w:val="TAL"/>
              <w:rPr>
                <w:lang w:eastAsia="zh-CN"/>
              </w:rPr>
            </w:pPr>
            <w:r>
              <w:rPr>
                <w:lang w:eastAsia="zh-CN"/>
              </w:rPr>
              <w:t>C</w:t>
            </w:r>
            <w:r w:rsidR="00722093">
              <w:t>222</w:t>
            </w:r>
          </w:p>
        </w:tc>
        <w:tc>
          <w:tcPr>
            <w:tcW w:w="1111" w:type="pct"/>
            <w:tcBorders>
              <w:top w:val="single" w:sz="4" w:space="0" w:color="auto"/>
              <w:left w:val="single" w:sz="4" w:space="0" w:color="auto"/>
              <w:bottom w:val="single" w:sz="4" w:space="0" w:color="auto"/>
              <w:right w:val="single" w:sz="4" w:space="0" w:color="auto"/>
            </w:tcBorders>
          </w:tcPr>
          <w:p w14:paraId="0CC19CEE" w14:textId="77777777" w:rsidR="00545375" w:rsidRDefault="00545375" w:rsidP="008165CA">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AADFE3F" w14:textId="7127B5D5"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FB906" w14:textId="77777777" w:rsidR="00545375" w:rsidRDefault="00545375" w:rsidP="008165CA">
            <w:pPr>
              <w:pStyle w:val="TAL"/>
              <w:rPr>
                <w:lang w:eastAsia="zh-CN"/>
              </w:rPr>
            </w:pPr>
            <w:r>
              <w:rPr>
                <w:lang w:eastAsia="zh-CN"/>
              </w:rPr>
              <w:t>1Rx</w:t>
            </w:r>
          </w:p>
        </w:tc>
      </w:tr>
      <w:tr w:rsidR="00545375" w:rsidRPr="004A1425" w14:paraId="7B0E6A53"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525008D9" w14:textId="77777777" w:rsidR="00545375" w:rsidRPr="00D033C4" w:rsidRDefault="00545375" w:rsidP="008165CA">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3704459" w14:textId="77777777" w:rsidR="00545375" w:rsidRPr="00D033C4" w:rsidRDefault="00545375" w:rsidP="008165CA">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4FAEA2A"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F63350" w14:textId="4DB5456A" w:rsidR="00545375" w:rsidRDefault="000A5C5F" w:rsidP="008165CA">
            <w:pPr>
              <w:pStyle w:val="TAL"/>
              <w:rPr>
                <w:lang w:eastAsia="zh-CN"/>
              </w:rPr>
            </w:pPr>
            <w:r>
              <w:rPr>
                <w:lang w:eastAsia="zh-CN"/>
              </w:rPr>
              <w:t>C</w:t>
            </w:r>
            <w:r w:rsidR="00722093">
              <w:t>223</w:t>
            </w:r>
          </w:p>
        </w:tc>
        <w:tc>
          <w:tcPr>
            <w:tcW w:w="1111" w:type="pct"/>
            <w:tcBorders>
              <w:top w:val="single" w:sz="4" w:space="0" w:color="auto"/>
              <w:left w:val="single" w:sz="4" w:space="0" w:color="auto"/>
              <w:bottom w:val="single" w:sz="4" w:space="0" w:color="auto"/>
              <w:right w:val="single" w:sz="4" w:space="0" w:color="auto"/>
            </w:tcBorders>
          </w:tcPr>
          <w:p w14:paraId="681B46AC" w14:textId="77777777" w:rsidR="00545375" w:rsidRDefault="00545375" w:rsidP="008165CA">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97320AD"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B99823" w14:textId="77777777" w:rsidR="00545375" w:rsidRDefault="00545375" w:rsidP="008165CA">
            <w:pPr>
              <w:pStyle w:val="TAL"/>
              <w:rPr>
                <w:lang w:eastAsia="zh-CN"/>
              </w:rPr>
            </w:pPr>
            <w:r>
              <w:rPr>
                <w:lang w:eastAsia="zh-CN"/>
              </w:rPr>
              <w:t>2Rx</w:t>
            </w:r>
          </w:p>
        </w:tc>
      </w:tr>
      <w:tr w:rsidR="003315C9" w:rsidRPr="00BB629B" w14:paraId="534413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9745773" w14:textId="77777777" w:rsidR="003315C9" w:rsidRPr="00BB629B" w:rsidRDefault="003315C9" w:rsidP="00F236E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F4BA6E1" w14:textId="77777777" w:rsidR="003315C9" w:rsidRPr="00BB629B" w:rsidRDefault="003315C9" w:rsidP="00F236E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44DBFE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C71925" w14:textId="77777777" w:rsidR="003315C9" w:rsidRPr="00BB629B" w:rsidRDefault="003315C9" w:rsidP="00F236E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121C6454" w14:textId="77777777" w:rsidR="003315C9" w:rsidRPr="00BB629B" w:rsidRDefault="003315C9" w:rsidP="00F236E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1B3B8" w14:textId="1B77967B"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988572" w14:textId="77777777" w:rsidR="003315C9" w:rsidRPr="00BB629B" w:rsidRDefault="003315C9" w:rsidP="00F236E6">
            <w:pPr>
              <w:pStyle w:val="TAL"/>
              <w:rPr>
                <w:lang w:eastAsia="zh-CN"/>
              </w:rPr>
            </w:pPr>
            <w:r w:rsidRPr="00BB629B">
              <w:rPr>
                <w:lang w:eastAsia="zh-CN"/>
              </w:rPr>
              <w:t>1Rx</w:t>
            </w:r>
          </w:p>
        </w:tc>
      </w:tr>
      <w:tr w:rsidR="003315C9" w:rsidRPr="00BB629B" w14:paraId="7FB3633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5B09C5D" w14:textId="77777777" w:rsidR="003315C9" w:rsidRPr="00BB629B" w:rsidRDefault="003315C9" w:rsidP="00F236E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6B818A" w14:textId="77777777" w:rsidR="003315C9" w:rsidRPr="00BB629B" w:rsidRDefault="003315C9" w:rsidP="00F236E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1E555863"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2C8BDB" w14:textId="77777777" w:rsidR="003315C9" w:rsidRPr="00BB629B" w:rsidRDefault="003315C9" w:rsidP="00F236E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6FE2BC0" w14:textId="77777777" w:rsidR="003315C9" w:rsidRPr="00BB629B" w:rsidRDefault="003315C9" w:rsidP="00F236E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E11A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9BE96FE" w14:textId="77777777" w:rsidR="003315C9" w:rsidRPr="00BB629B" w:rsidRDefault="003315C9" w:rsidP="00F236E6">
            <w:pPr>
              <w:pStyle w:val="TAL"/>
              <w:rPr>
                <w:lang w:eastAsia="zh-CN"/>
              </w:rPr>
            </w:pPr>
            <w:r w:rsidRPr="00BB629B">
              <w:rPr>
                <w:lang w:eastAsia="zh-CN"/>
              </w:rPr>
              <w:t>2Rx</w:t>
            </w:r>
          </w:p>
        </w:tc>
      </w:tr>
      <w:tr w:rsidR="00545375" w:rsidRPr="004A1425" w14:paraId="58A2D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4FD7604" w14:textId="77777777" w:rsidR="00545375" w:rsidRPr="00D033C4" w:rsidRDefault="00545375" w:rsidP="008165CA">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2AA546CE" w14:textId="77777777" w:rsidR="00545375" w:rsidRPr="00D033C4" w:rsidRDefault="00545375" w:rsidP="008165CA">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19A0E07"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18D712"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FF8DAE"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EB1245" w14:textId="55D4A7F3"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428B489" w14:textId="77777777" w:rsidR="00545375" w:rsidRDefault="00545375" w:rsidP="008165CA">
            <w:pPr>
              <w:pStyle w:val="TAL"/>
              <w:rPr>
                <w:lang w:eastAsia="zh-CN"/>
              </w:rPr>
            </w:pPr>
            <w:r>
              <w:rPr>
                <w:lang w:eastAsia="zh-CN"/>
              </w:rPr>
              <w:t>1Rx</w:t>
            </w:r>
          </w:p>
        </w:tc>
      </w:tr>
      <w:tr w:rsidR="00545375" w:rsidRPr="004A1425" w14:paraId="5608208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79836C65" w14:textId="77777777" w:rsidR="00545375" w:rsidRPr="00D033C4" w:rsidRDefault="00545375" w:rsidP="008165CA">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41E260C4" w14:textId="77777777" w:rsidR="00545375" w:rsidRPr="00D033C4" w:rsidRDefault="00545375" w:rsidP="008165CA">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4A725A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5B76F1"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EED324"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26F2E1"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083AB" w14:textId="77777777" w:rsidR="00545375" w:rsidRDefault="00545375" w:rsidP="008165CA">
            <w:pPr>
              <w:pStyle w:val="TAL"/>
              <w:rPr>
                <w:lang w:eastAsia="zh-CN"/>
              </w:rPr>
            </w:pPr>
            <w:r>
              <w:rPr>
                <w:lang w:eastAsia="zh-CN"/>
              </w:rPr>
              <w:t>2Rx</w:t>
            </w:r>
          </w:p>
        </w:tc>
      </w:tr>
      <w:tr w:rsidR="003315C9" w:rsidRPr="00BB629B" w14:paraId="1E4B1DF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FF31A9E" w14:textId="77777777" w:rsidR="003315C9" w:rsidRPr="00BB629B" w:rsidRDefault="003315C9" w:rsidP="00F236E6">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4C50D1D3"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38E6ED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FB448" w14:textId="77777777" w:rsidR="003315C9" w:rsidRPr="00BB629B" w:rsidRDefault="003315C9" w:rsidP="00F236E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18F3F724" w14:textId="77777777" w:rsidR="003315C9" w:rsidRPr="00BB629B" w:rsidRDefault="003315C9" w:rsidP="00F236E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25CD068" w14:textId="5A3C091D"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B405B1" w14:textId="77777777" w:rsidR="003315C9" w:rsidRPr="00BB629B" w:rsidRDefault="003315C9" w:rsidP="00F236E6">
            <w:pPr>
              <w:pStyle w:val="TAL"/>
              <w:rPr>
                <w:lang w:eastAsia="zh-CN"/>
              </w:rPr>
            </w:pPr>
            <w:r w:rsidRPr="00BB629B">
              <w:rPr>
                <w:lang w:eastAsia="zh-CN"/>
              </w:rPr>
              <w:t>1Rx</w:t>
            </w:r>
          </w:p>
        </w:tc>
      </w:tr>
      <w:tr w:rsidR="003315C9" w:rsidRPr="00BB629B" w14:paraId="01693F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C924DC" w14:textId="77777777" w:rsidR="003315C9" w:rsidRPr="00BB629B" w:rsidRDefault="003315C9" w:rsidP="00F236E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997D221"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0651D6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58AA1" w14:textId="77777777" w:rsidR="003315C9" w:rsidRPr="00BB629B" w:rsidRDefault="003315C9" w:rsidP="00F236E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543FB49" w14:textId="77777777" w:rsidR="003315C9" w:rsidRPr="00BB629B" w:rsidRDefault="003315C9" w:rsidP="00F236E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C0BED3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98650B" w14:textId="77777777" w:rsidR="003315C9" w:rsidRPr="00BB629B" w:rsidRDefault="003315C9" w:rsidP="00F236E6">
            <w:pPr>
              <w:pStyle w:val="TAL"/>
              <w:rPr>
                <w:lang w:eastAsia="zh-CN"/>
              </w:rPr>
            </w:pPr>
            <w:r w:rsidRPr="00BB629B">
              <w:rPr>
                <w:lang w:eastAsia="zh-CN"/>
              </w:rPr>
              <w:t>2Rx</w:t>
            </w:r>
          </w:p>
        </w:tc>
      </w:tr>
      <w:tr w:rsidR="003315C9" w:rsidRPr="00BB629B" w14:paraId="44844F0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3315C9" w:rsidRPr="00BB629B" w:rsidRDefault="003315C9" w:rsidP="00F236E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3315C9" w:rsidRPr="00BB629B" w:rsidRDefault="003315C9" w:rsidP="00F236E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3315C9" w:rsidRPr="00BB629B" w:rsidRDefault="003315C9" w:rsidP="00F236E6">
            <w:pPr>
              <w:pStyle w:val="TAL"/>
              <w:rPr>
                <w:b/>
                <w:lang w:eastAsia="zh-CN"/>
              </w:rPr>
            </w:pPr>
          </w:p>
        </w:tc>
      </w:tr>
      <w:tr w:rsidR="00E30CC0" w:rsidRPr="004A0E7C" w14:paraId="08036EB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FE475F5" w14:textId="77777777" w:rsidR="00E30CC0" w:rsidRPr="004A0E7C" w:rsidRDefault="00E30CC0" w:rsidP="000A5C5F">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A8E0662"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59790E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FBE3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55065C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5E1095"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BAF1D49" w14:textId="77777777" w:rsidR="00E30CC0" w:rsidRPr="004A0E7C" w:rsidRDefault="00E30CC0" w:rsidP="005C26C6">
            <w:pPr>
              <w:pStyle w:val="TAL"/>
              <w:rPr>
                <w:b/>
                <w:lang w:eastAsia="zh-CN"/>
              </w:rPr>
            </w:pPr>
            <w:r w:rsidRPr="004A0E7C">
              <w:t>1Rx</w:t>
            </w:r>
          </w:p>
        </w:tc>
      </w:tr>
      <w:tr w:rsidR="00E30CC0" w:rsidRPr="004A0E7C" w14:paraId="21ED353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BAF2E5" w14:textId="77777777" w:rsidR="00E30CC0" w:rsidRPr="004A0E7C" w:rsidRDefault="00E30CC0" w:rsidP="000A5C5F">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4D04E633"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000166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68727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7FD1606"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42E49B"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848F508" w14:textId="77777777" w:rsidR="00E30CC0" w:rsidRPr="004A0E7C" w:rsidRDefault="00E30CC0" w:rsidP="005C26C6">
            <w:pPr>
              <w:pStyle w:val="TAL"/>
              <w:rPr>
                <w:b/>
                <w:lang w:eastAsia="zh-CN"/>
              </w:rPr>
            </w:pPr>
            <w:r w:rsidRPr="004A0E7C">
              <w:t>2Rx</w:t>
            </w:r>
          </w:p>
        </w:tc>
      </w:tr>
      <w:tr w:rsidR="00E30CC0" w:rsidRPr="004A0E7C" w14:paraId="741DD23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420060E" w14:textId="77777777" w:rsidR="00E30CC0" w:rsidRPr="004A0E7C" w:rsidRDefault="00E30CC0" w:rsidP="000A5C5F">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7B9516F5"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9EA6F9"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785C9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A843D2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2A1100"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EDB0A10" w14:textId="77777777" w:rsidR="00E30CC0" w:rsidRPr="004A0E7C" w:rsidRDefault="00E30CC0" w:rsidP="005C26C6">
            <w:pPr>
              <w:pStyle w:val="TAL"/>
              <w:rPr>
                <w:b/>
                <w:lang w:eastAsia="zh-CN"/>
              </w:rPr>
            </w:pPr>
            <w:r w:rsidRPr="004A0E7C">
              <w:t>1Rx</w:t>
            </w:r>
          </w:p>
        </w:tc>
      </w:tr>
      <w:tr w:rsidR="00E30CC0" w:rsidRPr="004A0E7C" w14:paraId="49CA5AD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7166FFB" w14:textId="77777777" w:rsidR="00E30CC0" w:rsidRPr="004A0E7C" w:rsidRDefault="00E30CC0" w:rsidP="000A5C5F">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2D2CE84"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1C49921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766B2D"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2FA69A0"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BB2F58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B81B35A" w14:textId="77777777" w:rsidR="00E30CC0" w:rsidRPr="004A0E7C" w:rsidRDefault="00E30CC0" w:rsidP="005C26C6">
            <w:pPr>
              <w:pStyle w:val="TAL"/>
              <w:rPr>
                <w:b/>
                <w:lang w:eastAsia="zh-CN"/>
              </w:rPr>
            </w:pPr>
            <w:r w:rsidRPr="004A0E7C">
              <w:t>2Rx</w:t>
            </w:r>
          </w:p>
        </w:tc>
      </w:tr>
      <w:tr w:rsidR="00E30CC0" w:rsidRPr="004A0E7C" w14:paraId="0C3221C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0BA718" w14:textId="77777777" w:rsidR="00E30CC0" w:rsidRPr="004A0E7C" w:rsidRDefault="00E30CC0" w:rsidP="000A5C5F">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21163E61" w14:textId="77777777" w:rsidR="00E30CC0" w:rsidRPr="004A0E7C" w:rsidRDefault="00E30CC0" w:rsidP="000A5C5F">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D63D00C"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31612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682A1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23C54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853A6C9" w14:textId="77777777" w:rsidR="00E30CC0" w:rsidRPr="004A0E7C" w:rsidRDefault="00E30CC0" w:rsidP="005C26C6">
            <w:pPr>
              <w:pStyle w:val="TAL"/>
              <w:rPr>
                <w:b/>
                <w:lang w:eastAsia="zh-CN"/>
              </w:rPr>
            </w:pPr>
            <w:r w:rsidRPr="004A0E7C">
              <w:t>1Rx</w:t>
            </w:r>
          </w:p>
        </w:tc>
      </w:tr>
      <w:tr w:rsidR="00E30CC0" w:rsidRPr="004A0E7C" w14:paraId="47BEDBE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46579B" w14:textId="77777777" w:rsidR="00E30CC0" w:rsidRPr="004A0E7C" w:rsidRDefault="00E30CC0" w:rsidP="000A5C5F">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79BDBBA" w14:textId="77777777" w:rsidR="00E30CC0" w:rsidRPr="004A0E7C" w:rsidRDefault="00E30CC0" w:rsidP="000A5C5F">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4969AE"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67FC7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4D73A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5A319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52C8388" w14:textId="77777777" w:rsidR="00E30CC0" w:rsidRPr="004A0E7C" w:rsidRDefault="00E30CC0" w:rsidP="005C26C6">
            <w:pPr>
              <w:pStyle w:val="TAL"/>
              <w:rPr>
                <w:b/>
                <w:lang w:eastAsia="zh-CN"/>
              </w:rPr>
            </w:pPr>
            <w:r w:rsidRPr="004A0E7C">
              <w:t>2Rx</w:t>
            </w:r>
          </w:p>
        </w:tc>
      </w:tr>
      <w:tr w:rsidR="00E30CC0" w:rsidRPr="004A0E7C" w14:paraId="44820F1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0075BE1" w14:textId="77777777" w:rsidR="00E30CC0" w:rsidRPr="004A0E7C" w:rsidRDefault="00E30CC0" w:rsidP="000A5C5F">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355C7F3C" w14:textId="77777777" w:rsidR="00E30CC0" w:rsidRPr="004A0E7C" w:rsidRDefault="00E30CC0" w:rsidP="000A5C5F">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889F8F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21E15F"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ECFBCB9"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287DC6D"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200590" w14:textId="77777777" w:rsidR="00E30CC0" w:rsidRPr="004A0E7C" w:rsidRDefault="00E30CC0" w:rsidP="005C26C6">
            <w:pPr>
              <w:pStyle w:val="TAL"/>
              <w:rPr>
                <w:b/>
                <w:lang w:eastAsia="zh-CN"/>
              </w:rPr>
            </w:pPr>
            <w:r w:rsidRPr="004A0E7C">
              <w:t>1Rx</w:t>
            </w:r>
          </w:p>
        </w:tc>
      </w:tr>
      <w:tr w:rsidR="00E30CC0" w:rsidRPr="004A0E7C" w14:paraId="259AB7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4C8AFFBD" w14:textId="77777777" w:rsidR="00E30CC0" w:rsidRPr="004A0E7C" w:rsidRDefault="00E30CC0" w:rsidP="000A5C5F">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0B81D50C" w14:textId="77777777" w:rsidR="00E30CC0" w:rsidRPr="004A0E7C" w:rsidRDefault="00E30CC0" w:rsidP="000A5C5F">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ED6E99B"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CC944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461781A"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A49778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7A65A8" w14:textId="77777777" w:rsidR="00E30CC0" w:rsidRPr="004A0E7C" w:rsidRDefault="00E30CC0" w:rsidP="005C26C6">
            <w:pPr>
              <w:pStyle w:val="TAL"/>
              <w:rPr>
                <w:b/>
                <w:lang w:eastAsia="zh-CN"/>
              </w:rPr>
            </w:pPr>
            <w:r w:rsidRPr="004A0E7C">
              <w:t>2Rx</w:t>
            </w:r>
          </w:p>
        </w:tc>
      </w:tr>
      <w:tr w:rsidR="00E30CC0" w:rsidRPr="004A0E7C" w14:paraId="0105AF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B6D191B" w14:textId="77777777" w:rsidR="00E30CC0" w:rsidRPr="004A0E7C" w:rsidRDefault="00E30CC0" w:rsidP="000A5C5F">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369012A" w14:textId="77777777" w:rsidR="00E30CC0" w:rsidRPr="004A0E7C" w:rsidRDefault="00E30CC0" w:rsidP="000A5C5F">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E5E98BA"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5E3B3"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CD127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E4AEB5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32A58C" w14:textId="77777777" w:rsidR="00E30CC0" w:rsidRPr="004A0E7C" w:rsidRDefault="00E30CC0" w:rsidP="005C26C6">
            <w:pPr>
              <w:pStyle w:val="TAL"/>
              <w:rPr>
                <w:b/>
                <w:lang w:eastAsia="zh-CN"/>
              </w:rPr>
            </w:pPr>
            <w:r w:rsidRPr="004A0E7C">
              <w:t>1Rx</w:t>
            </w:r>
          </w:p>
        </w:tc>
      </w:tr>
      <w:tr w:rsidR="00E30CC0" w:rsidRPr="004A0E7C" w14:paraId="0F84F4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523C9B34" w14:textId="77777777" w:rsidR="00E30CC0" w:rsidRPr="004A0E7C" w:rsidRDefault="00E30CC0" w:rsidP="000A5C5F">
            <w:pPr>
              <w:pStyle w:val="TAL"/>
              <w:rPr>
                <w:b/>
              </w:rPr>
            </w:pPr>
            <w:r w:rsidRPr="004A0E7C">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7A1AF91F" w14:textId="77777777" w:rsidR="00E30CC0" w:rsidRPr="004A0E7C" w:rsidRDefault="00E30CC0" w:rsidP="000A5C5F">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7D420C1"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98E1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3CDCE1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6752B8"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DD2FF1" w14:textId="77777777" w:rsidR="00E30CC0" w:rsidRPr="004A0E7C" w:rsidRDefault="00E30CC0" w:rsidP="005C26C6">
            <w:pPr>
              <w:pStyle w:val="TAL"/>
              <w:rPr>
                <w:b/>
                <w:lang w:eastAsia="zh-CN"/>
              </w:rPr>
            </w:pPr>
            <w:r w:rsidRPr="004A0E7C">
              <w:t>2Rx</w:t>
            </w:r>
          </w:p>
        </w:tc>
      </w:tr>
      <w:tr w:rsidR="00E30CC0" w:rsidRPr="004A0E7C" w14:paraId="6AE5932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B3751D" w14:textId="77777777" w:rsidR="00E30CC0" w:rsidRPr="004A0E7C" w:rsidRDefault="00E30CC0" w:rsidP="000A5C5F">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51A0D2C5" w14:textId="77777777" w:rsidR="00E30CC0" w:rsidRPr="004A0E7C" w:rsidRDefault="00E30CC0" w:rsidP="000A5C5F">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C2A583"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4532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507D53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8B8016"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ABDB56A" w14:textId="77777777" w:rsidR="00E30CC0" w:rsidRPr="004A0E7C" w:rsidRDefault="00E30CC0" w:rsidP="005C26C6">
            <w:pPr>
              <w:pStyle w:val="TAL"/>
              <w:rPr>
                <w:b/>
                <w:lang w:eastAsia="zh-CN"/>
              </w:rPr>
            </w:pPr>
            <w:r w:rsidRPr="004A0E7C">
              <w:t>1Rx</w:t>
            </w:r>
          </w:p>
        </w:tc>
      </w:tr>
      <w:tr w:rsidR="00E30CC0" w:rsidRPr="004A0E7C" w14:paraId="5512B8AA"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44B0B60" w14:textId="77777777" w:rsidR="00E30CC0" w:rsidRPr="004A0E7C" w:rsidRDefault="00E30CC0" w:rsidP="000A5C5F">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4E000B03" w14:textId="77777777" w:rsidR="00E30CC0" w:rsidRPr="004A0E7C" w:rsidRDefault="00E30CC0" w:rsidP="000A5C5F">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72B34136"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D9ADA0"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6BA7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C8BBA2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7702A46" w14:textId="77777777" w:rsidR="00E30CC0" w:rsidRPr="004A0E7C" w:rsidRDefault="00E30CC0" w:rsidP="005C26C6">
            <w:pPr>
              <w:pStyle w:val="TAL"/>
              <w:rPr>
                <w:b/>
                <w:lang w:eastAsia="zh-CN"/>
              </w:rPr>
            </w:pPr>
            <w:r w:rsidRPr="004A0E7C">
              <w:t>2Rx</w:t>
            </w:r>
          </w:p>
        </w:tc>
      </w:tr>
      <w:tr w:rsidR="003315C9" w:rsidRPr="00BB629B" w14:paraId="0C80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3315C9" w:rsidRPr="00BB629B" w:rsidRDefault="003315C9" w:rsidP="00F236E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3315C9" w:rsidRPr="00BB629B" w:rsidRDefault="003315C9" w:rsidP="00F236E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3315C9" w:rsidRPr="00BB629B" w:rsidRDefault="003315C9" w:rsidP="00F236E6">
            <w:pPr>
              <w:pStyle w:val="TAL"/>
              <w:rPr>
                <w:b/>
                <w:lang w:eastAsia="zh-CN"/>
              </w:rPr>
            </w:pPr>
          </w:p>
        </w:tc>
      </w:tr>
      <w:tr w:rsidR="003315C9" w:rsidRPr="00BB629B" w14:paraId="64C18EE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3315C9" w:rsidRPr="00BB629B" w:rsidRDefault="003315C9" w:rsidP="00F236E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3315C9" w:rsidRPr="00BB629B" w:rsidRDefault="003315C9" w:rsidP="00F236E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3315C9" w:rsidRPr="00BB629B" w:rsidRDefault="003315C9" w:rsidP="00F236E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3315C9" w:rsidRPr="00BB629B" w:rsidRDefault="003315C9" w:rsidP="00F236E6">
            <w:pPr>
              <w:pStyle w:val="TAL"/>
              <w:rPr>
                <w:b/>
                <w:lang w:eastAsia="zh-CN"/>
              </w:rPr>
            </w:pPr>
          </w:p>
        </w:tc>
      </w:tr>
      <w:tr w:rsidR="003315C9" w:rsidRPr="00BB629B" w14:paraId="6E09BAF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94F2F6" w14:textId="77777777" w:rsidR="003315C9" w:rsidRPr="00BB629B" w:rsidRDefault="003315C9" w:rsidP="00F236E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1D39B18B"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95CE3CF"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9C4C87" w14:textId="77777777" w:rsidR="003315C9" w:rsidRPr="00BB629B" w:rsidRDefault="003315C9" w:rsidP="00F236E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6307FBC" w14:textId="77777777" w:rsidR="003315C9" w:rsidRPr="00BB629B" w:rsidRDefault="003315C9" w:rsidP="00F236E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A0F49D" w14:textId="4C3696B2"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D4F00B" w14:textId="77777777" w:rsidR="003315C9" w:rsidRPr="00BB629B" w:rsidRDefault="003315C9" w:rsidP="00F236E6">
            <w:pPr>
              <w:pStyle w:val="TAL"/>
              <w:rPr>
                <w:lang w:eastAsia="zh-CN"/>
              </w:rPr>
            </w:pPr>
            <w:r w:rsidRPr="00BB629B">
              <w:rPr>
                <w:lang w:eastAsia="zh-CN"/>
              </w:rPr>
              <w:t>1Rx</w:t>
            </w:r>
          </w:p>
        </w:tc>
      </w:tr>
      <w:tr w:rsidR="003315C9" w:rsidRPr="00BB629B" w14:paraId="139968F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657C326" w14:textId="77777777" w:rsidR="003315C9" w:rsidRPr="00BB629B" w:rsidRDefault="003315C9" w:rsidP="00F236E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E63BAE"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E8C68D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BA6F" w14:textId="77777777" w:rsidR="003315C9" w:rsidRPr="00BB629B" w:rsidRDefault="003315C9" w:rsidP="00F236E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BFE733" w14:textId="77777777" w:rsidR="003315C9" w:rsidRPr="00BB629B" w:rsidRDefault="003315C9" w:rsidP="00F236E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15762E"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6396B4" w14:textId="77777777" w:rsidR="003315C9" w:rsidRPr="00BB629B" w:rsidRDefault="003315C9" w:rsidP="00F236E6">
            <w:pPr>
              <w:pStyle w:val="TAL"/>
              <w:rPr>
                <w:lang w:eastAsia="zh-CN"/>
              </w:rPr>
            </w:pPr>
            <w:r w:rsidRPr="00BB629B">
              <w:rPr>
                <w:lang w:eastAsia="zh-CN"/>
              </w:rPr>
              <w:t>2Rx</w:t>
            </w:r>
          </w:p>
        </w:tc>
      </w:tr>
      <w:tr w:rsidR="003315C9" w:rsidRPr="00BB629B" w14:paraId="3C58B64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5D4D1B" w14:textId="77777777" w:rsidR="003315C9" w:rsidRPr="00BB629B" w:rsidRDefault="003315C9" w:rsidP="00F236E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3964028A" w14:textId="77777777" w:rsidR="003315C9" w:rsidRPr="00BB629B" w:rsidRDefault="003315C9" w:rsidP="00F236E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CC23A2E"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3ECC94" w14:textId="77777777" w:rsidR="003315C9" w:rsidRPr="00BB629B" w:rsidRDefault="003315C9" w:rsidP="00F236E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E3B29C0" w14:textId="77777777" w:rsidR="003315C9" w:rsidRPr="00BB629B" w:rsidRDefault="003315C9" w:rsidP="00F236E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BD7860" w14:textId="653FF97D"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5BFDB9B" w14:textId="77777777" w:rsidR="003315C9" w:rsidRPr="00BB629B" w:rsidRDefault="003315C9" w:rsidP="00F236E6">
            <w:pPr>
              <w:pStyle w:val="TAL"/>
              <w:rPr>
                <w:lang w:eastAsia="zh-CN"/>
              </w:rPr>
            </w:pPr>
            <w:r w:rsidRPr="00BB629B">
              <w:rPr>
                <w:lang w:eastAsia="zh-CN"/>
              </w:rPr>
              <w:t>1Rx</w:t>
            </w:r>
          </w:p>
        </w:tc>
      </w:tr>
      <w:tr w:rsidR="003315C9" w:rsidRPr="00BB629B" w14:paraId="48D40D0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254B980" w14:textId="77777777" w:rsidR="003315C9" w:rsidRPr="00BB629B" w:rsidRDefault="003315C9" w:rsidP="00F236E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75D2DD3" w14:textId="77777777" w:rsidR="003315C9" w:rsidRPr="00BB629B" w:rsidRDefault="003315C9" w:rsidP="00F236E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CB3FF0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4C51E4" w14:textId="77777777" w:rsidR="003315C9" w:rsidRPr="00BB629B" w:rsidRDefault="003315C9" w:rsidP="00F236E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AEE6C32" w14:textId="77777777" w:rsidR="003315C9" w:rsidRPr="00BB629B" w:rsidRDefault="003315C9" w:rsidP="00F236E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B9A83C"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877D932" w14:textId="77777777" w:rsidR="003315C9" w:rsidRPr="00BB629B" w:rsidRDefault="003315C9" w:rsidP="00F236E6">
            <w:pPr>
              <w:pStyle w:val="TAL"/>
              <w:rPr>
                <w:lang w:eastAsia="zh-CN"/>
              </w:rPr>
            </w:pPr>
            <w:r w:rsidRPr="00BB629B">
              <w:rPr>
                <w:lang w:eastAsia="zh-CN"/>
              </w:rPr>
              <w:t>2Rx</w:t>
            </w:r>
          </w:p>
        </w:tc>
      </w:tr>
      <w:tr w:rsidR="00545375" w:rsidRPr="004A1425" w14:paraId="0CD11DA0"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6C8F92AB" w14:textId="77777777" w:rsidR="00545375" w:rsidRPr="002B78FF" w:rsidRDefault="00545375" w:rsidP="008165CA">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5AFA8B74" w14:textId="77777777" w:rsidR="00545375" w:rsidRPr="002B78FF" w:rsidRDefault="00545375" w:rsidP="008165CA">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8C4B92E"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0103F6"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01BD92"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D275A3" w14:textId="62530D8B"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F7C1C4" w14:textId="77777777" w:rsidR="00545375" w:rsidRDefault="00545375" w:rsidP="008165CA">
            <w:pPr>
              <w:pStyle w:val="TAL"/>
              <w:rPr>
                <w:lang w:eastAsia="zh-CN"/>
              </w:rPr>
            </w:pPr>
            <w:r>
              <w:rPr>
                <w:lang w:eastAsia="zh-CN"/>
              </w:rPr>
              <w:t>1Rx</w:t>
            </w:r>
          </w:p>
        </w:tc>
      </w:tr>
      <w:tr w:rsidR="00545375" w:rsidRPr="004A1425" w14:paraId="3A7F1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4D6A370D"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7ECEC2D6" w14:textId="77777777" w:rsidR="00545375" w:rsidRPr="002B78FF" w:rsidRDefault="00545375" w:rsidP="008165CA">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D15992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07DE7"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0AC482"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2194E7"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35A4E6B" w14:textId="77777777" w:rsidR="00545375" w:rsidRDefault="00545375" w:rsidP="008165CA">
            <w:pPr>
              <w:pStyle w:val="TAL"/>
              <w:rPr>
                <w:lang w:eastAsia="zh-CN"/>
              </w:rPr>
            </w:pPr>
            <w:r>
              <w:rPr>
                <w:lang w:eastAsia="zh-CN"/>
              </w:rPr>
              <w:t>2Rx</w:t>
            </w:r>
          </w:p>
        </w:tc>
      </w:tr>
      <w:tr w:rsidR="00545375" w:rsidRPr="004A1425" w14:paraId="5A4894C7"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3806B0F8"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3BFF8E0" w14:textId="77777777" w:rsidR="00545375" w:rsidRPr="002B78FF" w:rsidRDefault="00545375" w:rsidP="008165CA">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BBA0F6"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1AD350" w14:textId="77777777" w:rsidR="00545375" w:rsidRDefault="00545375" w:rsidP="008165C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B2964A7" w14:textId="77777777" w:rsidR="00545375" w:rsidRDefault="00545375" w:rsidP="008165CA">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E07242C" w14:textId="273B853C"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3038D18" w14:textId="77777777" w:rsidR="00545375" w:rsidRDefault="00545375" w:rsidP="008165CA">
            <w:pPr>
              <w:pStyle w:val="TAL"/>
              <w:rPr>
                <w:lang w:eastAsia="zh-CN"/>
              </w:rPr>
            </w:pPr>
            <w:r>
              <w:rPr>
                <w:lang w:eastAsia="zh-CN"/>
              </w:rPr>
              <w:t>1Rx</w:t>
            </w:r>
          </w:p>
        </w:tc>
      </w:tr>
      <w:tr w:rsidR="00545375" w:rsidRPr="004A1425" w14:paraId="0DE56ED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085F0"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369F1464" w14:textId="77777777" w:rsidR="00545375" w:rsidRPr="002B78FF" w:rsidRDefault="00545375" w:rsidP="008165CA">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0FDE0FC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0F2745" w14:textId="77777777" w:rsidR="00545375" w:rsidRDefault="00545375" w:rsidP="008165C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16258D5" w14:textId="77777777" w:rsidR="00545375" w:rsidRDefault="00545375" w:rsidP="008165CA">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4F6CA41"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A0883" w14:textId="77777777" w:rsidR="00545375" w:rsidRDefault="00545375" w:rsidP="008165CA">
            <w:pPr>
              <w:pStyle w:val="TAL"/>
              <w:rPr>
                <w:lang w:eastAsia="zh-CN"/>
              </w:rPr>
            </w:pPr>
            <w:r>
              <w:rPr>
                <w:lang w:eastAsia="zh-CN"/>
              </w:rPr>
              <w:t>2Rx</w:t>
            </w:r>
          </w:p>
        </w:tc>
      </w:tr>
      <w:tr w:rsidR="00506FA8" w:rsidRPr="00BB629B" w14:paraId="755A68A0"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43D11720" w14:textId="77777777" w:rsidR="00506FA8" w:rsidRPr="00BB629B" w:rsidRDefault="00506FA8" w:rsidP="00560F48">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771124C" w14:textId="77777777" w:rsidR="00506FA8" w:rsidRPr="00BB629B" w:rsidRDefault="00506FA8" w:rsidP="00560F48">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57D7C81F" w14:textId="77777777" w:rsidR="00506FA8" w:rsidRPr="00BB629B" w:rsidRDefault="00506FA8" w:rsidP="00560F4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C25374A" w14:textId="77777777" w:rsidR="00506FA8" w:rsidRPr="00BB629B" w:rsidRDefault="00506FA8" w:rsidP="00560F4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C6C630" w14:textId="77777777" w:rsidR="00506FA8" w:rsidRPr="00BB629B" w:rsidRDefault="00506FA8" w:rsidP="00560F4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6ADCAAD" w14:textId="77777777" w:rsidR="00506FA8" w:rsidRPr="00BB629B" w:rsidRDefault="00506FA8" w:rsidP="00560F48">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444FAE8" w14:textId="77777777" w:rsidR="00506FA8" w:rsidRPr="00BB629B" w:rsidRDefault="00506FA8" w:rsidP="00560F48">
            <w:pPr>
              <w:pStyle w:val="TAL"/>
              <w:rPr>
                <w:b/>
                <w:lang w:eastAsia="zh-CN"/>
              </w:rPr>
            </w:pPr>
          </w:p>
        </w:tc>
      </w:tr>
      <w:tr w:rsidR="00506FA8" w14:paraId="456DDB2F"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tcPr>
          <w:p w14:paraId="286CB3DE" w14:textId="77777777" w:rsidR="00506FA8" w:rsidRDefault="00506FA8" w:rsidP="00560F48">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6D3D1B4B" w14:textId="2ADADBD4" w:rsidR="00506FA8" w:rsidRPr="00C53ED5" w:rsidRDefault="00506FA8" w:rsidP="00560F48">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5C4D0FAB" w14:textId="77777777" w:rsidR="00506FA8" w:rsidRPr="00217060" w:rsidRDefault="00506FA8" w:rsidP="00560F48">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5F040B" w14:textId="77777777" w:rsidR="00506FA8" w:rsidRDefault="00506FA8" w:rsidP="00560F4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F2AC335" w14:textId="77777777" w:rsidR="00506FA8" w:rsidRDefault="00506FA8" w:rsidP="00560F48">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8F9E58" w14:textId="77777777" w:rsidR="00506FA8" w:rsidRPr="004A1425" w:rsidRDefault="00506FA8" w:rsidP="00560F48">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BA8ADC" w14:textId="77777777" w:rsidR="00506FA8" w:rsidRDefault="00506FA8" w:rsidP="00560F48">
            <w:pPr>
              <w:pStyle w:val="TAL"/>
              <w:rPr>
                <w:lang w:eastAsia="zh-CN"/>
              </w:rPr>
            </w:pPr>
            <w:r>
              <w:rPr>
                <w:lang w:eastAsia="zh-CN"/>
              </w:rPr>
              <w:t>1Rx</w:t>
            </w:r>
          </w:p>
        </w:tc>
      </w:tr>
      <w:tr w:rsidR="00506FA8" w14:paraId="05EE7C94"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tcPr>
          <w:p w14:paraId="227E7BEF" w14:textId="77777777" w:rsidR="00506FA8" w:rsidRDefault="00506FA8" w:rsidP="00560F48">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69653BD7" w14:textId="570BC5E4" w:rsidR="00506FA8" w:rsidRPr="00C53ED5" w:rsidRDefault="00506FA8" w:rsidP="00560F48">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6BB593E6" w14:textId="77777777" w:rsidR="00506FA8" w:rsidRPr="00217060" w:rsidRDefault="00506FA8" w:rsidP="00560F48">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F7D4DE" w14:textId="77777777" w:rsidR="00506FA8" w:rsidRDefault="00506FA8" w:rsidP="00560F4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AE1B4B" w14:textId="77777777" w:rsidR="00506FA8" w:rsidRDefault="00506FA8" w:rsidP="00560F48">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59F380" w14:textId="77777777" w:rsidR="00506FA8" w:rsidRPr="004A1425" w:rsidRDefault="00506FA8" w:rsidP="00560F48">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58DF3483" w14:textId="77777777" w:rsidR="00506FA8" w:rsidRDefault="00506FA8" w:rsidP="00560F48">
            <w:pPr>
              <w:pStyle w:val="TAL"/>
              <w:rPr>
                <w:lang w:eastAsia="zh-CN"/>
              </w:rPr>
            </w:pPr>
            <w:r>
              <w:rPr>
                <w:lang w:eastAsia="zh-CN"/>
              </w:rPr>
              <w:t>2Rx</w:t>
            </w:r>
          </w:p>
        </w:tc>
      </w:tr>
      <w:tr w:rsidR="003315C9" w:rsidRPr="00BB629B" w14:paraId="29041E0A" w14:textId="77777777" w:rsidTr="00F236E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3315C9" w:rsidRPr="00BB629B" w:rsidRDefault="003315C9" w:rsidP="00F236E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3315C9" w:rsidRPr="00BB629B" w:rsidRDefault="003315C9" w:rsidP="00F236E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E0138F5" w14:textId="77777777" w:rsidR="003315C9" w:rsidRPr="00BB629B" w:rsidRDefault="003315C9" w:rsidP="003315C9">
      <w:pPr>
        <w:rPr>
          <w:lang w:eastAsia="zh-CN"/>
        </w:rPr>
      </w:pPr>
    </w:p>
    <w:p w14:paraId="2FF2C1E2" w14:textId="77777777" w:rsidR="003315C9" w:rsidRPr="00BB629B" w:rsidRDefault="003315C9" w:rsidP="003315C9">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4AE0AF1C"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0F04BB65" w14:textId="77777777" w:rsidR="003315C9" w:rsidRPr="00BB629B" w:rsidRDefault="003315C9" w:rsidP="00F236E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395BF53"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3315C9" w:rsidRPr="00BB629B" w:rsidRDefault="003315C9" w:rsidP="00F236E6">
            <w:pPr>
              <w:pStyle w:val="TAH"/>
            </w:pPr>
            <w:r w:rsidRPr="00BB629B">
              <w:rPr>
                <w:lang w:eastAsia="zh-TW"/>
              </w:rPr>
              <w:t>Branch</w:t>
            </w:r>
          </w:p>
        </w:tc>
      </w:tr>
      <w:tr w:rsidR="003315C9" w:rsidRPr="00BB629B" w14:paraId="1F42D6F7"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8AAAD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3315C9" w:rsidRPr="00BB629B" w:rsidRDefault="003315C9" w:rsidP="00F236E6">
            <w:pPr>
              <w:pStyle w:val="TAH"/>
            </w:pPr>
          </w:p>
        </w:tc>
      </w:tr>
      <w:tr w:rsidR="003315C9" w:rsidRPr="00BB629B" w14:paraId="2D39D41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D865D" w14:textId="77777777" w:rsidR="003315C9" w:rsidRPr="00BB629B" w:rsidRDefault="003315C9"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3315C9" w:rsidRPr="00BB629B" w:rsidRDefault="003315C9" w:rsidP="00F236E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3315C9" w:rsidRPr="00BB629B" w:rsidRDefault="003315C9" w:rsidP="00F236E6">
            <w:pPr>
              <w:pStyle w:val="TAL"/>
              <w:rPr>
                <w:b/>
              </w:rPr>
            </w:pPr>
          </w:p>
        </w:tc>
      </w:tr>
      <w:tr w:rsidR="00C84597" w:rsidRPr="004A0E7C" w14:paraId="6F959C72" w14:textId="77777777" w:rsidTr="005C26C6">
        <w:trPr>
          <w:jc w:val="center"/>
        </w:trPr>
        <w:tc>
          <w:tcPr>
            <w:tcW w:w="1160" w:type="dxa"/>
            <w:tcBorders>
              <w:top w:val="nil"/>
              <w:left w:val="single" w:sz="4" w:space="0" w:color="auto"/>
              <w:bottom w:val="single" w:sz="4" w:space="0" w:color="auto"/>
              <w:right w:val="single" w:sz="4" w:space="0" w:color="auto"/>
            </w:tcBorders>
            <w:shd w:val="clear" w:color="auto" w:fill="E7E6E6"/>
          </w:tcPr>
          <w:p w14:paraId="35811996" w14:textId="77777777" w:rsidR="00C84597" w:rsidRPr="004A0E7C" w:rsidRDefault="00C84597"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C84597" w:rsidRPr="004A0E7C" w:rsidRDefault="00C84597"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C84597" w:rsidRPr="004A0E7C" w:rsidRDefault="00C84597"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C84597" w:rsidRPr="004A0E7C" w:rsidRDefault="00C84597"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C84597" w:rsidRPr="004A0E7C" w:rsidRDefault="00C84597"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C84597" w:rsidRPr="004A0E7C" w:rsidRDefault="00C84597"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C84597" w:rsidRPr="004A0E7C" w:rsidRDefault="00C84597" w:rsidP="005C26C6">
            <w:pPr>
              <w:pStyle w:val="TAL"/>
              <w:rPr>
                <w:b/>
              </w:rPr>
            </w:pPr>
          </w:p>
        </w:tc>
      </w:tr>
      <w:tr w:rsidR="009372CC" w:rsidRPr="004A0E7C" w14:paraId="451E5C35"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599FC1EA" w14:textId="77777777" w:rsidR="009372CC" w:rsidRPr="004A0E7C" w:rsidRDefault="009372CC" w:rsidP="009372C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9372CC" w:rsidRPr="004A0E7C" w:rsidRDefault="009372CC" w:rsidP="009372C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9372CC" w:rsidRPr="004A0E7C" w:rsidRDefault="009372CC" w:rsidP="009372C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9372CC" w:rsidRPr="004A0E7C" w:rsidRDefault="009372CC" w:rsidP="009372C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9372CC" w:rsidRPr="004A0E7C" w:rsidRDefault="009372CC" w:rsidP="009372CC">
            <w:pPr>
              <w:pStyle w:val="TAL"/>
              <w:rPr>
                <w:b/>
              </w:rPr>
            </w:pPr>
            <w:r w:rsidRPr="004A0E7C">
              <w:t>2Rx</w:t>
            </w:r>
          </w:p>
        </w:tc>
      </w:tr>
      <w:tr w:rsidR="009372CC" w:rsidRPr="004A0E7C" w14:paraId="3EDF5E11"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38C43957" w14:textId="77777777" w:rsidR="009372CC" w:rsidRPr="004A0E7C" w:rsidRDefault="009372CC" w:rsidP="009372C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9372CC" w:rsidRPr="004A0E7C" w:rsidRDefault="009372CC" w:rsidP="009372C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9372CC" w:rsidRPr="004A0E7C" w:rsidRDefault="009372CC" w:rsidP="009372C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9372CC" w:rsidRPr="004A0E7C" w:rsidRDefault="009372CC" w:rsidP="009372CC">
            <w:pPr>
              <w:pStyle w:val="TAL"/>
            </w:pPr>
            <w:r w:rsidRPr="004A0E7C">
              <w:t>2Rx</w:t>
            </w:r>
          </w:p>
        </w:tc>
      </w:tr>
      <w:tr w:rsidR="009372CC" w:rsidRPr="004A0E7C" w14:paraId="54A3070B"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1A289875" w14:textId="77777777" w:rsidR="009372CC" w:rsidRPr="004A0E7C" w:rsidRDefault="009372CC" w:rsidP="009372C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9372CC" w:rsidRPr="004A0E7C" w:rsidRDefault="009372CC" w:rsidP="009372C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9372CC" w:rsidRPr="004A0E7C" w:rsidRDefault="009372CC" w:rsidP="009372CC">
            <w:pPr>
              <w:pStyle w:val="TAL"/>
            </w:pPr>
            <w:r w:rsidRPr="004A0E7C">
              <w:t>2Rx</w:t>
            </w:r>
          </w:p>
        </w:tc>
      </w:tr>
      <w:tr w:rsidR="009372CC" w:rsidRPr="004A0E7C" w14:paraId="0BE49262"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0D521541" w14:textId="77777777" w:rsidR="009372CC" w:rsidRPr="004A0E7C" w:rsidRDefault="009372CC" w:rsidP="009372C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9372CC" w:rsidRPr="004A0E7C" w:rsidRDefault="009372CC" w:rsidP="009372C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9372CC" w:rsidRPr="004A0E7C" w:rsidRDefault="009372CC" w:rsidP="009372CC">
            <w:pPr>
              <w:pStyle w:val="TAL"/>
            </w:pPr>
            <w:r w:rsidRPr="004A0E7C">
              <w:t>2Rx</w:t>
            </w:r>
          </w:p>
        </w:tc>
      </w:tr>
      <w:tr w:rsidR="003315C9" w:rsidRPr="00BB629B" w14:paraId="255A79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A1FA5" w14:textId="77777777" w:rsidR="003315C9" w:rsidRPr="00BB629B" w:rsidRDefault="003315C9"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3315C9" w:rsidRPr="00BB629B" w:rsidRDefault="003315C9" w:rsidP="00F236E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3315C9" w:rsidRPr="00BB629B" w:rsidRDefault="003315C9" w:rsidP="00F236E6">
            <w:pPr>
              <w:pStyle w:val="TAL"/>
              <w:rPr>
                <w:b/>
              </w:rPr>
            </w:pPr>
          </w:p>
        </w:tc>
      </w:tr>
      <w:tr w:rsidR="003315C9" w:rsidRPr="00BB629B" w14:paraId="14CF7F3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EDB6E1" w14:textId="77777777" w:rsidR="003315C9" w:rsidRPr="00BB629B" w:rsidRDefault="003315C9" w:rsidP="00F236E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3315C9" w:rsidRPr="00BB629B" w:rsidRDefault="003315C9" w:rsidP="00F236E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3315C9" w:rsidRPr="00BB629B" w:rsidRDefault="003315C9" w:rsidP="00F236E6">
            <w:pPr>
              <w:pStyle w:val="TAL"/>
              <w:rPr>
                <w:b/>
              </w:rPr>
            </w:pPr>
          </w:p>
        </w:tc>
      </w:tr>
      <w:tr w:rsidR="003315C9" w:rsidRPr="00BB629B" w14:paraId="1B420A93"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4FEEB0" w14:textId="77777777" w:rsidR="003315C9" w:rsidRPr="00BB629B" w:rsidRDefault="003315C9" w:rsidP="00F236E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3315C9" w:rsidRPr="00BB629B" w:rsidRDefault="003315C9" w:rsidP="00F236E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3315C9" w:rsidRPr="00BB629B" w:rsidRDefault="003315C9" w:rsidP="00F236E6">
            <w:pPr>
              <w:pStyle w:val="TAL"/>
              <w:rPr>
                <w:b/>
              </w:rPr>
            </w:pPr>
          </w:p>
        </w:tc>
      </w:tr>
      <w:tr w:rsidR="003315C9" w:rsidRPr="00BB629B" w14:paraId="461F44C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3315C9" w:rsidRPr="00BB629B" w:rsidRDefault="003315C9" w:rsidP="00F236E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3315C9" w:rsidRPr="00BB629B" w:rsidRDefault="003315C9" w:rsidP="00F236E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3315C9" w:rsidRPr="00BB629B" w:rsidRDefault="003315C9" w:rsidP="00F236E6">
            <w:pPr>
              <w:pStyle w:val="TAL"/>
              <w:rPr>
                <w:b/>
              </w:rPr>
            </w:pPr>
          </w:p>
        </w:tc>
      </w:tr>
      <w:tr w:rsidR="003315C9" w:rsidRPr="00BB629B" w14:paraId="1479F6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3315C9" w:rsidRPr="00BB629B" w:rsidRDefault="003315C9" w:rsidP="00F236E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3315C9" w:rsidRPr="00BB629B" w:rsidRDefault="003315C9" w:rsidP="00F236E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3315C9" w:rsidRPr="00BB629B" w:rsidRDefault="003315C9" w:rsidP="00F236E6">
            <w:pPr>
              <w:pStyle w:val="TAL"/>
              <w:rPr>
                <w:b/>
              </w:rPr>
            </w:pPr>
          </w:p>
        </w:tc>
      </w:tr>
      <w:tr w:rsidR="003315C9" w:rsidRPr="00BB629B" w14:paraId="29EAC3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5E4713C" w14:textId="77777777" w:rsidR="003315C9" w:rsidRPr="00BB629B" w:rsidRDefault="003315C9" w:rsidP="00F236E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3315C9" w:rsidRPr="00BB629B" w:rsidRDefault="003315C9" w:rsidP="00F236E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3315C9" w:rsidRPr="00BB629B" w:rsidRDefault="003315C9" w:rsidP="00F236E6">
            <w:pPr>
              <w:pStyle w:val="TAL"/>
            </w:pPr>
            <w:r w:rsidRPr="00BB629B">
              <w:t>2Rx</w:t>
            </w:r>
          </w:p>
        </w:tc>
      </w:tr>
      <w:tr w:rsidR="003315C9" w:rsidRPr="00BB629B" w14:paraId="6790193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E5B6816" w14:textId="77777777" w:rsidR="003315C9" w:rsidRPr="00BB629B" w:rsidRDefault="003315C9" w:rsidP="00F236E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3315C9" w:rsidRPr="00BB629B" w:rsidRDefault="003315C9" w:rsidP="00F236E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3315C9" w:rsidRPr="00BB629B" w:rsidRDefault="003315C9" w:rsidP="00F236E6">
            <w:pPr>
              <w:pStyle w:val="TAL"/>
            </w:pPr>
            <w:r w:rsidRPr="00BB629B">
              <w:t>2Rx</w:t>
            </w:r>
          </w:p>
        </w:tc>
      </w:tr>
      <w:tr w:rsidR="003315C9" w:rsidRPr="00BB629B" w14:paraId="64BF958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E23D72E" w14:textId="77777777" w:rsidR="003315C9" w:rsidRPr="00BB629B" w:rsidRDefault="003315C9" w:rsidP="00F236E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3315C9" w:rsidRPr="00BB629B" w:rsidRDefault="003315C9" w:rsidP="00F236E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3315C9" w:rsidRPr="00BB629B" w:rsidRDefault="003315C9" w:rsidP="00F236E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3315C9" w:rsidRPr="00BB629B" w:rsidRDefault="003315C9" w:rsidP="00F236E6">
            <w:pPr>
              <w:pStyle w:val="TAL"/>
            </w:pPr>
            <w:r w:rsidRPr="00BB629B">
              <w:t>2Rx</w:t>
            </w:r>
          </w:p>
        </w:tc>
      </w:tr>
      <w:tr w:rsidR="00545375" w:rsidRPr="004A1425" w14:paraId="50E526C6"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545375" w:rsidRPr="000A5C5F" w:rsidRDefault="00545375" w:rsidP="008165CA">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545375" w:rsidRPr="000A5C5F" w:rsidRDefault="00545375" w:rsidP="008165CA">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545375" w:rsidRPr="000A5C5F" w:rsidRDefault="00545375" w:rsidP="008165CA">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545375" w:rsidRPr="000A5C5F" w:rsidRDefault="00545375" w:rsidP="008165CA">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545375" w:rsidRPr="000A5C5F" w:rsidRDefault="00545375" w:rsidP="008165CA">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545375" w:rsidRPr="004A1425" w:rsidRDefault="00545375"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545375" w:rsidRPr="00040F21" w:rsidRDefault="00545375" w:rsidP="008165CA">
            <w:pPr>
              <w:pStyle w:val="TAL"/>
            </w:pPr>
          </w:p>
        </w:tc>
      </w:tr>
      <w:tr w:rsidR="00545375" w:rsidRPr="004A1425" w14:paraId="1B1B3BC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20D623C" w14:textId="77777777" w:rsidR="00545375" w:rsidRPr="00F070E1" w:rsidRDefault="00545375" w:rsidP="008165CA">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545375" w:rsidRPr="00F070E1" w:rsidRDefault="00545375" w:rsidP="008165CA">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545375" w:rsidRDefault="00545375"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545375" w:rsidRDefault="00545375" w:rsidP="008165C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545375" w:rsidRPr="00F0670D"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545375" w:rsidRPr="00040F21" w:rsidRDefault="00545375" w:rsidP="008165CA">
            <w:pPr>
              <w:pStyle w:val="TAL"/>
            </w:pPr>
            <w:r w:rsidRPr="00262AF3">
              <w:t>2Rx</w:t>
            </w:r>
          </w:p>
        </w:tc>
      </w:tr>
      <w:tr w:rsidR="00545375" w:rsidRPr="004A1425" w14:paraId="6FD7EF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ECFFA81" w14:textId="77777777" w:rsidR="00545375" w:rsidRPr="00F070E1" w:rsidRDefault="00545375" w:rsidP="008165CA">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545375" w:rsidRPr="00F070E1" w:rsidRDefault="00545375" w:rsidP="008165CA">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2ADBB25F" w:rsidR="00545375" w:rsidRDefault="000A5C5F" w:rsidP="008165CA">
            <w:pPr>
              <w:pStyle w:val="TAL"/>
              <w:rPr>
                <w:lang w:eastAsia="zh-CN"/>
              </w:rPr>
            </w:pPr>
            <w:r>
              <w:t>C</w:t>
            </w:r>
            <w:r w:rsidR="00722093">
              <w:t>224</w:t>
            </w:r>
          </w:p>
        </w:tc>
        <w:tc>
          <w:tcPr>
            <w:tcW w:w="3136" w:type="dxa"/>
            <w:tcBorders>
              <w:top w:val="single" w:sz="4" w:space="0" w:color="auto"/>
              <w:left w:val="single" w:sz="4" w:space="0" w:color="auto"/>
              <w:bottom w:val="single" w:sz="4" w:space="0" w:color="auto"/>
              <w:right w:val="single" w:sz="4" w:space="0" w:color="auto"/>
            </w:tcBorders>
          </w:tcPr>
          <w:p w14:paraId="109A55DE"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545375" w:rsidRPr="00040F21" w:rsidRDefault="00545375" w:rsidP="008165CA">
            <w:pPr>
              <w:pStyle w:val="TAL"/>
            </w:pPr>
            <w:r w:rsidRPr="00262AF3">
              <w:t>2Rx</w:t>
            </w:r>
          </w:p>
        </w:tc>
      </w:tr>
      <w:tr w:rsidR="00545375" w:rsidRPr="004A1425" w14:paraId="78E25DC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4A0C4450" w14:textId="77777777" w:rsidR="00545375" w:rsidRPr="00F070E1" w:rsidRDefault="00545375" w:rsidP="008165CA">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545375" w:rsidRPr="00F070E1" w:rsidRDefault="00545375" w:rsidP="008165CA">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545375" w:rsidRDefault="000A5C5F" w:rsidP="008165CA">
            <w:pPr>
              <w:pStyle w:val="TAL"/>
              <w:rPr>
                <w:lang w:eastAsia="zh-CN"/>
              </w:rPr>
            </w:pPr>
            <w:r>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545375" w:rsidRPr="00040F21" w:rsidRDefault="00545375" w:rsidP="008165CA">
            <w:pPr>
              <w:pStyle w:val="TAL"/>
            </w:pPr>
            <w:r w:rsidRPr="00262AF3">
              <w:t>2Rx</w:t>
            </w:r>
          </w:p>
        </w:tc>
      </w:tr>
      <w:tr w:rsidR="00545375" w:rsidRPr="004A1425" w14:paraId="1C1EB615"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1F35CFE7" w14:textId="77777777" w:rsidR="00545375" w:rsidRPr="00F070E1" w:rsidRDefault="00545375" w:rsidP="008165CA">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545375" w:rsidRPr="00F070E1" w:rsidRDefault="00545375" w:rsidP="008165CA">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545375" w:rsidRDefault="00545375" w:rsidP="008165CA">
            <w:pPr>
              <w:pStyle w:val="TAL"/>
              <w:rPr>
                <w:lang w:eastAsia="zh-CN"/>
              </w:rPr>
            </w:pPr>
            <w:r w:rsidRPr="004A1425">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545375" w:rsidRPr="00040F21" w:rsidRDefault="00545375" w:rsidP="008165CA">
            <w:pPr>
              <w:pStyle w:val="TAL"/>
            </w:pPr>
            <w:r w:rsidRPr="00262AF3">
              <w:t>2Rx</w:t>
            </w:r>
          </w:p>
        </w:tc>
      </w:tr>
      <w:tr w:rsidR="003315C9" w:rsidRPr="00BB629B" w14:paraId="45B548C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3315C9" w:rsidRPr="00BB629B" w:rsidRDefault="003315C9" w:rsidP="00F236E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3315C9" w:rsidRPr="00BB629B" w:rsidRDefault="003315C9" w:rsidP="00F236E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3315C9" w:rsidRPr="00BB629B" w:rsidRDefault="003315C9" w:rsidP="00F236E6">
            <w:pPr>
              <w:pStyle w:val="TAL"/>
              <w:rPr>
                <w:b/>
              </w:rPr>
            </w:pPr>
          </w:p>
        </w:tc>
      </w:tr>
      <w:tr w:rsidR="003315C9" w:rsidRPr="00BB629B" w14:paraId="5DCAF5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3315C9" w:rsidRPr="00BB629B" w:rsidRDefault="003315C9" w:rsidP="00F236E6">
            <w:pPr>
              <w:pStyle w:val="TAL"/>
              <w:rPr>
                <w:b/>
              </w:rPr>
            </w:pPr>
            <w:r w:rsidRPr="00BB629B">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3315C9" w:rsidRPr="00BB629B" w:rsidRDefault="003315C9" w:rsidP="00F236E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3315C9" w:rsidRPr="00BB629B" w:rsidRDefault="003315C9" w:rsidP="00F236E6">
            <w:pPr>
              <w:pStyle w:val="TAL"/>
              <w:rPr>
                <w:b/>
              </w:rPr>
            </w:pPr>
          </w:p>
        </w:tc>
      </w:tr>
      <w:tr w:rsidR="003315C9" w:rsidRPr="00BB629B" w14:paraId="50A84BC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3315C9" w:rsidRPr="00BB629B" w:rsidRDefault="003315C9" w:rsidP="00F236E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3315C9" w:rsidRPr="00BB629B" w:rsidRDefault="003315C9" w:rsidP="00F236E6">
            <w:pPr>
              <w:pStyle w:val="TAL"/>
              <w:rPr>
                <w:b/>
              </w:rPr>
            </w:pPr>
            <w:r w:rsidRPr="00BB629B">
              <w:rPr>
                <w:b/>
              </w:rPr>
              <w:t>Radio Link Monitoring</w:t>
            </w:r>
            <w:r w:rsidR="00A878E7">
              <w:rPr>
                <w:b/>
              </w:rPr>
              <w:t xml:space="preserve"> </w:t>
            </w:r>
            <w:r w:rsidR="00A878E7"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3315C9" w:rsidRPr="00BB629B" w:rsidRDefault="003315C9" w:rsidP="00F236E6">
            <w:pPr>
              <w:pStyle w:val="TAL"/>
              <w:rPr>
                <w:b/>
              </w:rPr>
            </w:pPr>
          </w:p>
        </w:tc>
      </w:tr>
      <w:tr w:rsidR="003315C9" w:rsidRPr="00BB629B" w14:paraId="20E14A5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70E77D"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3315C9" w:rsidRPr="00BB629B" w:rsidRDefault="003315C9" w:rsidP="00F236E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3315C9" w:rsidRPr="00BB629B" w:rsidRDefault="003315C9" w:rsidP="00F236E6">
            <w:pPr>
              <w:pStyle w:val="TAL"/>
            </w:pPr>
            <w:r w:rsidRPr="00BB629B">
              <w:t>2Rx</w:t>
            </w:r>
          </w:p>
        </w:tc>
      </w:tr>
      <w:tr w:rsidR="003315C9" w:rsidRPr="00BB629B" w14:paraId="2A7FD7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DECDE23"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3315C9" w:rsidRPr="00BB629B" w:rsidRDefault="003315C9" w:rsidP="00F236E6">
            <w:pPr>
              <w:pStyle w:val="TAL"/>
            </w:pPr>
            <w:r w:rsidRPr="00BB629B">
              <w:t>2Rx</w:t>
            </w:r>
          </w:p>
        </w:tc>
      </w:tr>
      <w:tr w:rsidR="003315C9" w:rsidRPr="00BB629B" w14:paraId="123D810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57D64AA"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3315C9" w:rsidRPr="00BB629B" w:rsidRDefault="003315C9" w:rsidP="00F236E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3315C9" w:rsidRPr="00BB629B" w:rsidRDefault="003315C9" w:rsidP="00F236E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3315C9" w:rsidRPr="00BB629B" w:rsidRDefault="003315C9" w:rsidP="00F236E6">
            <w:pPr>
              <w:pStyle w:val="TAL"/>
            </w:pPr>
            <w:r w:rsidRPr="00BB629B">
              <w:t>2Rx</w:t>
            </w:r>
          </w:p>
        </w:tc>
      </w:tr>
      <w:tr w:rsidR="00A878E7" w:rsidRPr="004A1425" w14:paraId="33D9243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6017186F" w14:textId="77777777" w:rsidR="00A878E7" w:rsidRDefault="00A878E7" w:rsidP="008165CA">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A878E7" w:rsidRPr="00F070E1" w:rsidRDefault="00A878E7" w:rsidP="008165CA">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A878E7" w:rsidRDefault="00A878E7"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A878E7" w:rsidRDefault="00A878E7"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A878E7" w:rsidRPr="004A1425" w:rsidRDefault="00A878E7" w:rsidP="008165CA">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A878E7" w:rsidRPr="00040F21" w:rsidRDefault="00A878E7" w:rsidP="008165CA">
            <w:pPr>
              <w:pStyle w:val="TAL"/>
            </w:pPr>
            <w:r w:rsidRPr="00040F21">
              <w:t>2Rx</w:t>
            </w:r>
          </w:p>
        </w:tc>
      </w:tr>
      <w:tr w:rsidR="00A878E7" w:rsidRPr="004A1425" w14:paraId="679C7344"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A878E7" w:rsidRDefault="00A878E7" w:rsidP="008165CA">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A878E7" w:rsidRPr="005B3E40" w:rsidRDefault="00A878E7" w:rsidP="008165CA">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A878E7" w:rsidRPr="00563BBA" w:rsidRDefault="00A878E7"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A878E7" w:rsidRDefault="00A878E7" w:rsidP="008165C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A878E7" w:rsidRDefault="00A878E7"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D3665" w14:textId="77777777" w:rsidR="00A878E7" w:rsidRPr="00040F21" w:rsidRDefault="00A878E7" w:rsidP="008165CA">
            <w:pPr>
              <w:pStyle w:val="TAL"/>
            </w:pPr>
          </w:p>
        </w:tc>
      </w:tr>
      <w:tr w:rsidR="00A878E7" w:rsidRPr="004A1425" w14:paraId="43B902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7FEE8D7" w14:textId="77777777" w:rsidR="00A878E7" w:rsidRDefault="00A878E7" w:rsidP="008165CA">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A878E7" w:rsidRDefault="00A878E7" w:rsidP="008165CA">
            <w:pPr>
              <w:pStyle w:val="TAL"/>
              <w:rPr>
                <w:lang w:eastAsia="zh-CN"/>
              </w:rPr>
            </w:pPr>
            <w:r>
              <w:rPr>
                <w:rFonts w:hint="eastAsia"/>
                <w:lang w:eastAsia="zh-CN"/>
              </w:rPr>
              <w:t>C</w:t>
            </w:r>
            <w:r w:rsidR="00722093">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A878E7" w:rsidRPr="00040F21" w:rsidRDefault="00A878E7" w:rsidP="008165CA">
            <w:pPr>
              <w:pStyle w:val="TAL"/>
            </w:pPr>
            <w:r w:rsidRPr="00040F21">
              <w:t>2Rx</w:t>
            </w:r>
          </w:p>
        </w:tc>
      </w:tr>
      <w:tr w:rsidR="00A878E7" w:rsidRPr="004A1425" w14:paraId="0ADAF17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BA91053" w14:textId="77777777" w:rsidR="00A878E7" w:rsidRDefault="00A878E7" w:rsidP="008165CA">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A878E7" w:rsidRDefault="00A878E7" w:rsidP="008165CA">
            <w:pPr>
              <w:pStyle w:val="TAL"/>
              <w:rPr>
                <w:lang w:eastAsia="zh-CN"/>
              </w:rPr>
            </w:pPr>
            <w:r>
              <w:rPr>
                <w:rFonts w:hint="eastAsia"/>
                <w:lang w:eastAsia="zh-CN"/>
              </w:rPr>
              <w:t>C</w:t>
            </w:r>
            <w:r w:rsidR="00722093">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A878E7" w:rsidRPr="00040F21" w:rsidRDefault="00A878E7" w:rsidP="008165CA">
            <w:pPr>
              <w:pStyle w:val="TAL"/>
            </w:pPr>
            <w:r w:rsidRPr="00040F21">
              <w:t>2Rx</w:t>
            </w:r>
          </w:p>
        </w:tc>
      </w:tr>
      <w:tr w:rsidR="00A878E7" w:rsidRPr="004A1425" w14:paraId="6484810C"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C6CFD8E" w14:textId="77777777" w:rsidR="00A878E7" w:rsidRDefault="00A878E7" w:rsidP="008165CA">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A878E7" w:rsidRPr="005B3E40" w:rsidRDefault="00A878E7" w:rsidP="008165CA">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A878E7" w:rsidRDefault="00A878E7" w:rsidP="008165CA">
            <w:pPr>
              <w:pStyle w:val="TAL"/>
              <w:rPr>
                <w:lang w:eastAsia="zh-CN"/>
              </w:rPr>
            </w:pPr>
            <w:r>
              <w:rPr>
                <w:rFonts w:hint="eastAsia"/>
                <w:lang w:eastAsia="zh-CN"/>
              </w:rPr>
              <w:t>C</w:t>
            </w:r>
            <w:r w:rsidR="00722093">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A878E7" w:rsidRPr="00040F21" w:rsidRDefault="00A878E7" w:rsidP="008165CA">
            <w:pPr>
              <w:pStyle w:val="TAL"/>
            </w:pPr>
            <w:r w:rsidRPr="00040F21">
              <w:t>2Rx</w:t>
            </w:r>
          </w:p>
        </w:tc>
      </w:tr>
      <w:tr w:rsidR="003315C9" w:rsidRPr="00BB629B" w14:paraId="161861D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3315C9" w:rsidRPr="00BB629B" w:rsidRDefault="003315C9" w:rsidP="00F236E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3315C9" w:rsidRPr="00BB629B" w:rsidRDefault="003315C9" w:rsidP="00F236E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3315C9" w:rsidRPr="00BB629B" w:rsidRDefault="003315C9" w:rsidP="00F236E6">
            <w:pPr>
              <w:pStyle w:val="TAL"/>
              <w:rPr>
                <w:b/>
              </w:rPr>
            </w:pPr>
          </w:p>
        </w:tc>
      </w:tr>
      <w:tr w:rsidR="003315C9" w:rsidRPr="00BB629B" w14:paraId="7F5AFA2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3315C9" w:rsidRPr="00BB629B" w:rsidRDefault="003315C9" w:rsidP="00F236E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3315C9" w:rsidRPr="00BB629B" w:rsidRDefault="003315C9" w:rsidP="00F236E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3315C9" w:rsidRPr="00BB629B" w:rsidRDefault="003315C9" w:rsidP="00F236E6">
            <w:pPr>
              <w:pStyle w:val="TAL"/>
              <w:rPr>
                <w:b/>
              </w:rPr>
            </w:pPr>
          </w:p>
        </w:tc>
      </w:tr>
      <w:tr w:rsidR="003315C9" w:rsidRPr="00BB629B" w14:paraId="6F06E2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03ACA7C" w14:textId="77777777" w:rsidR="003315C9" w:rsidRPr="00BB629B" w:rsidRDefault="003315C9" w:rsidP="00F236E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3315C9" w:rsidRPr="00BB629B" w:rsidRDefault="003315C9" w:rsidP="00F236E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3315C9" w:rsidRPr="00BB629B" w:rsidRDefault="003315C9" w:rsidP="00F236E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3315C9" w:rsidRPr="00BB629B" w:rsidRDefault="003315C9" w:rsidP="00F236E6">
            <w:pPr>
              <w:pStyle w:val="TAL"/>
            </w:pPr>
            <w:r w:rsidRPr="00BB629B">
              <w:t>2Rx</w:t>
            </w:r>
          </w:p>
        </w:tc>
      </w:tr>
      <w:tr w:rsidR="007A4D5A" w:rsidRPr="00BB629B" w14:paraId="34A1A47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11A1332" w14:textId="77777777" w:rsidR="007A4D5A" w:rsidRPr="00BB629B" w:rsidRDefault="007A4D5A" w:rsidP="00EF74ED">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7A4D5A" w:rsidRPr="00BB629B" w:rsidRDefault="007A4D5A" w:rsidP="00EF74ED">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7A4D5A" w:rsidRPr="00BB629B" w:rsidRDefault="007A4D5A" w:rsidP="00EF74ED">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7A4D5A" w:rsidRPr="00BB629B" w:rsidRDefault="007A4D5A" w:rsidP="00EF74ED">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7A4D5A" w:rsidRPr="00BB629B" w:rsidRDefault="007A4D5A" w:rsidP="00EF74ED">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7A4D5A" w:rsidRPr="00BB629B" w:rsidRDefault="007A4D5A" w:rsidP="00EF74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7A4D5A" w:rsidRPr="00BB629B" w:rsidRDefault="007A4D5A" w:rsidP="00EF74ED">
            <w:pPr>
              <w:pStyle w:val="TAL"/>
            </w:pPr>
            <w:r w:rsidRPr="00BB629B">
              <w:t>2Rx</w:t>
            </w:r>
          </w:p>
        </w:tc>
      </w:tr>
      <w:tr w:rsidR="007F7308" w:rsidRPr="004A1425" w14:paraId="4379DA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56A3F7D"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7F7308" w:rsidRPr="00F070E1" w:rsidRDefault="007F7308" w:rsidP="008165CA">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7F7308" w:rsidRDefault="007F7308" w:rsidP="008165CA">
            <w:pPr>
              <w:pStyle w:val="TAL"/>
              <w:rPr>
                <w:lang w:eastAsia="zh-CN"/>
              </w:rPr>
            </w:pPr>
            <w:r w:rsidRPr="004A1425">
              <w:t>C</w:t>
            </w:r>
            <w:r w:rsidR="00722093">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7F7308" w:rsidRPr="004A1425" w:rsidRDefault="007F7308" w:rsidP="008165CA">
            <w:pPr>
              <w:pStyle w:val="TAL"/>
            </w:pPr>
            <w:r w:rsidRPr="00040F21">
              <w:t>2Rx</w:t>
            </w:r>
          </w:p>
        </w:tc>
      </w:tr>
      <w:tr w:rsidR="007F7308" w:rsidRPr="004A1425" w14:paraId="7D12C814"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34C7A2DA" w14:textId="77777777" w:rsidR="007F7308" w:rsidRDefault="007F7308" w:rsidP="008165CA">
            <w:pPr>
              <w:pStyle w:val="TAL"/>
              <w:rPr>
                <w:rFonts w:eastAsiaTheme="minorEastAsia"/>
                <w:lang w:eastAsia="zh-CN"/>
              </w:rPr>
            </w:pPr>
            <w:r>
              <w:rPr>
                <w:rFonts w:eastAsiaTheme="minorEastAsia" w:hint="eastAsia"/>
                <w:lang w:eastAsia="zh-CN"/>
              </w:rPr>
              <w:lastRenderedPageBreak/>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7F7308" w:rsidRPr="00F070E1" w:rsidRDefault="007F7308" w:rsidP="008165CA">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7F7308" w:rsidRDefault="007F7308" w:rsidP="008165CA">
            <w:pPr>
              <w:pStyle w:val="TAL"/>
              <w:rPr>
                <w:lang w:eastAsia="zh-CN"/>
              </w:rPr>
            </w:pPr>
            <w:r w:rsidRPr="004A1425">
              <w:t>C</w:t>
            </w:r>
            <w:r w:rsidR="00722093">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7F7308" w:rsidRPr="004A1425" w:rsidRDefault="007F7308" w:rsidP="008165CA">
            <w:pPr>
              <w:pStyle w:val="TAL"/>
            </w:pPr>
            <w:r w:rsidRPr="00040F21">
              <w:t>2Rx</w:t>
            </w:r>
          </w:p>
        </w:tc>
      </w:tr>
      <w:tr w:rsidR="007F7308" w:rsidRPr="004A1425" w14:paraId="67CA4618"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7F7308" w:rsidRDefault="007F7308" w:rsidP="008165CA">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7F7308" w:rsidRPr="00E475D5" w:rsidRDefault="007F7308" w:rsidP="008165CA">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7F7308" w:rsidRPr="00563BBA" w:rsidRDefault="007F7308"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7F7308" w:rsidRPr="004A1425" w:rsidRDefault="007F7308" w:rsidP="008165C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7F7308" w:rsidRDefault="007F7308"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7F7308" w:rsidRPr="00040F21" w:rsidRDefault="007F7308" w:rsidP="008165CA">
            <w:pPr>
              <w:pStyle w:val="TAL"/>
            </w:pPr>
          </w:p>
        </w:tc>
      </w:tr>
      <w:tr w:rsidR="007F7308" w:rsidRPr="004A1425" w14:paraId="033EEDE9"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55EFED98" w14:textId="77777777" w:rsidR="007F7308" w:rsidRDefault="007F7308" w:rsidP="008165CA">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7F7308" w:rsidRPr="00E475D5" w:rsidRDefault="007F7308" w:rsidP="008165CA">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7F7308" w:rsidRPr="00040F21" w:rsidRDefault="007F7308" w:rsidP="008165CA">
            <w:pPr>
              <w:pStyle w:val="TAL"/>
            </w:pPr>
            <w:r w:rsidRPr="00C55D87">
              <w:t>2Rx</w:t>
            </w:r>
          </w:p>
        </w:tc>
      </w:tr>
      <w:tr w:rsidR="007F7308" w:rsidRPr="004A1425" w14:paraId="591825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039BA7F" w14:textId="77777777" w:rsidR="007F7308" w:rsidRDefault="007F7308" w:rsidP="008165CA">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7F7308" w:rsidRPr="00E475D5" w:rsidRDefault="007F7308" w:rsidP="008165CA">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7F7308" w:rsidRPr="00040F21" w:rsidRDefault="007F7308" w:rsidP="008165CA">
            <w:pPr>
              <w:pStyle w:val="TAL"/>
            </w:pPr>
            <w:r w:rsidRPr="00C55D87">
              <w:t>2Rx</w:t>
            </w:r>
          </w:p>
        </w:tc>
      </w:tr>
      <w:tr w:rsidR="007F7308" w:rsidRPr="004A1425" w14:paraId="03FD2D0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E63BF07" w14:textId="77777777" w:rsidR="007F7308" w:rsidRDefault="007F7308" w:rsidP="008165CA">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7F7308" w:rsidRPr="00E475D5" w:rsidRDefault="007F7308" w:rsidP="008165CA">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7F7308" w:rsidRPr="00040F21" w:rsidRDefault="007F7308" w:rsidP="008165CA">
            <w:pPr>
              <w:pStyle w:val="TAL"/>
            </w:pPr>
            <w:r w:rsidRPr="00C55D87">
              <w:t>2Rx</w:t>
            </w:r>
          </w:p>
        </w:tc>
      </w:tr>
      <w:tr w:rsidR="007F7308" w:rsidRPr="004A1425" w14:paraId="5CC6735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2B54C1F" w14:textId="77777777" w:rsidR="007F7308" w:rsidRDefault="007F7308" w:rsidP="008165CA">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7F7308" w:rsidRPr="00E475D5" w:rsidRDefault="007F7308" w:rsidP="008165CA">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7F7308" w:rsidRPr="00040F21" w:rsidRDefault="007F7308" w:rsidP="008165CA">
            <w:pPr>
              <w:pStyle w:val="TAL"/>
            </w:pPr>
            <w:r w:rsidRPr="00C55D87">
              <w:t>2Rx</w:t>
            </w:r>
          </w:p>
        </w:tc>
      </w:tr>
      <w:tr w:rsidR="003315C9" w:rsidRPr="00BB629B" w14:paraId="67A71647"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2F1E584C"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7A28EF2"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3315C9" w:rsidRPr="00BB629B" w:rsidRDefault="003315C9" w:rsidP="00F236E6">
            <w:pPr>
              <w:pStyle w:val="TAH"/>
            </w:pPr>
            <w:r w:rsidRPr="00BB629B">
              <w:rPr>
                <w:lang w:eastAsia="zh-TW"/>
              </w:rPr>
              <w:t>Branch</w:t>
            </w:r>
          </w:p>
        </w:tc>
      </w:tr>
      <w:tr w:rsidR="003315C9" w:rsidRPr="00BB629B" w14:paraId="64E24AF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3315C9" w:rsidRPr="00BB629B" w:rsidRDefault="003315C9" w:rsidP="00F236E6">
            <w:pPr>
              <w:pStyle w:val="TAH"/>
            </w:pPr>
          </w:p>
        </w:tc>
      </w:tr>
      <w:tr w:rsidR="003315C9" w:rsidRPr="00BB629B" w14:paraId="5F820D1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3315C9" w:rsidRPr="00BB629B" w:rsidRDefault="003315C9"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3315C9" w:rsidRPr="00BB629B" w:rsidRDefault="003315C9" w:rsidP="00F236E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3315C9" w:rsidRPr="00BB629B" w:rsidRDefault="003315C9" w:rsidP="00F236E6">
            <w:pPr>
              <w:pStyle w:val="TAL"/>
            </w:pPr>
          </w:p>
        </w:tc>
      </w:tr>
      <w:tr w:rsidR="00C84597" w:rsidRPr="004A0E7C" w14:paraId="376BBE5A" w14:textId="77777777" w:rsidTr="005C26C6">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C84597" w:rsidRPr="004A0E7C" w:rsidRDefault="00C8459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C84597" w:rsidRPr="004A0E7C" w:rsidRDefault="00C8459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C84597" w:rsidRPr="004A0E7C" w:rsidRDefault="00C8459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C84597" w:rsidRPr="004A0E7C" w:rsidRDefault="00C8459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C84597" w:rsidRPr="004A0E7C" w:rsidRDefault="00C8459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C84597" w:rsidRPr="004A0E7C" w:rsidRDefault="00C8459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C84597" w:rsidRPr="004A0E7C" w:rsidRDefault="00C84597" w:rsidP="005C26C6">
            <w:pPr>
              <w:pStyle w:val="TAL"/>
            </w:pPr>
          </w:p>
        </w:tc>
      </w:tr>
      <w:tr w:rsidR="00C84597" w:rsidRPr="004A0E7C" w14:paraId="4E170EB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C84597" w:rsidRPr="004A0E7C" w:rsidRDefault="00C8459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C84597" w:rsidRPr="004A0E7C" w:rsidRDefault="00C8459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C84597" w:rsidRPr="004A0E7C" w:rsidRDefault="00C8459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C84597" w:rsidRPr="004A0E7C" w:rsidRDefault="00C8459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C84597" w:rsidRPr="004A0E7C" w:rsidRDefault="00C8459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C84597" w:rsidRPr="004A0E7C" w:rsidRDefault="00C8459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C84597" w:rsidRPr="004A0E7C" w:rsidRDefault="00C84597" w:rsidP="005C26C6">
            <w:pPr>
              <w:pStyle w:val="TAL"/>
            </w:pPr>
            <w:r w:rsidRPr="004A0E7C">
              <w:t>2Rx</w:t>
            </w:r>
          </w:p>
        </w:tc>
      </w:tr>
      <w:tr w:rsidR="003315C9" w:rsidRPr="00BB629B" w14:paraId="743D5C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3315C9" w:rsidRPr="00BB629B" w:rsidRDefault="003315C9" w:rsidP="00F236E6">
            <w:pPr>
              <w:pStyle w:val="TAL"/>
              <w:rPr>
                <w:rFonts w:eastAsia="PMingLiU" w:cs="Arial"/>
                <w:b/>
                <w:szCs w:val="18"/>
                <w:lang w:eastAsia="zh-TW"/>
              </w:rPr>
            </w:pPr>
          </w:p>
        </w:tc>
      </w:tr>
      <w:tr w:rsidR="003315C9" w:rsidRPr="00BB629B" w14:paraId="7456FC4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3315C9" w:rsidRPr="00BB629B" w:rsidRDefault="003315C9" w:rsidP="00F236E6">
            <w:pPr>
              <w:pStyle w:val="TAL"/>
              <w:rPr>
                <w:rFonts w:eastAsia="PMingLiU" w:cs="Arial"/>
                <w:b/>
                <w:szCs w:val="18"/>
                <w:lang w:eastAsia="zh-TW"/>
              </w:rPr>
            </w:pPr>
          </w:p>
        </w:tc>
      </w:tr>
      <w:tr w:rsidR="003315C9" w:rsidRPr="00BB629B" w14:paraId="07F56A3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3315C9" w:rsidRPr="00BB629B" w:rsidRDefault="003315C9"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3315C9" w:rsidRPr="00BB629B" w:rsidRDefault="003315C9"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3315C9" w:rsidRPr="00BB629B" w:rsidRDefault="003315C9"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3315C9" w:rsidRPr="00BB629B" w:rsidRDefault="003315C9"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3315C9" w:rsidRPr="00BB629B" w:rsidRDefault="003315C9" w:rsidP="00F236E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3315C9" w:rsidRPr="00BB629B" w:rsidRDefault="003315C9" w:rsidP="00F236E6">
            <w:pPr>
              <w:pStyle w:val="TAL"/>
              <w:rPr>
                <w:lang w:eastAsia="zh-CN"/>
              </w:rPr>
            </w:pPr>
            <w:r w:rsidRPr="00BB629B">
              <w:rPr>
                <w:rFonts w:hint="eastAsia"/>
                <w:lang w:eastAsia="zh-CN"/>
              </w:rPr>
              <w:t>2</w:t>
            </w:r>
            <w:r w:rsidRPr="00BB629B">
              <w:rPr>
                <w:lang w:eastAsia="zh-CN"/>
              </w:rPr>
              <w:t>RX</w:t>
            </w:r>
          </w:p>
        </w:tc>
      </w:tr>
      <w:tr w:rsidR="003315C9" w:rsidRPr="00BB629B" w14:paraId="48BAA70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3315C9" w:rsidRPr="00BB629B" w:rsidRDefault="003315C9" w:rsidP="00F236E6">
            <w:pPr>
              <w:pStyle w:val="TAL"/>
              <w:rPr>
                <w:rFonts w:eastAsia="PMingLiU" w:cs="Arial"/>
                <w:b/>
                <w:szCs w:val="18"/>
                <w:lang w:eastAsia="zh-TW"/>
              </w:rPr>
            </w:pPr>
          </w:p>
        </w:tc>
      </w:tr>
      <w:tr w:rsidR="003315C9" w:rsidRPr="00BB629B" w14:paraId="7F7DF3D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3315C9" w:rsidRPr="00BB629B" w:rsidRDefault="003315C9"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3315C9" w:rsidRPr="00BB629B" w:rsidRDefault="003315C9"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3315C9" w:rsidRPr="00BB629B" w:rsidRDefault="003315C9"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6D2C253A" w:rsidR="003315C9" w:rsidRPr="00BB629B" w:rsidRDefault="007A4D5A" w:rsidP="00F236E6">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62570589" w:rsidR="003315C9" w:rsidRPr="00BB629B" w:rsidRDefault="007A4D5A" w:rsidP="00F236E6">
            <w:pPr>
              <w:pStyle w:val="TAL"/>
            </w:pPr>
            <w:r w:rsidRPr="007A4D5A">
              <w:rPr>
                <w:lang w:eastAsia="zh-CN"/>
              </w:rPr>
              <w:t xml:space="preserve">2Rx </w:t>
            </w:r>
            <w:r w:rsidR="003315C9"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519D1370"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3467C7" w14:textId="77777777" w:rsidR="003315C9" w:rsidRPr="00BB629B" w:rsidRDefault="003315C9" w:rsidP="00F236E6">
            <w:pPr>
              <w:pStyle w:val="TAL"/>
            </w:pPr>
            <w:r w:rsidRPr="00BB629B">
              <w:t>2RX</w:t>
            </w:r>
          </w:p>
        </w:tc>
      </w:tr>
      <w:tr w:rsidR="007F7308" w:rsidRPr="004A1425" w14:paraId="313EF5C5"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7F7308" w:rsidRPr="00727962" w:rsidRDefault="007F7308"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7F7308" w:rsidRPr="00727962" w:rsidRDefault="007F7308" w:rsidP="008165CA">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7F7308" w:rsidRDefault="007F7308" w:rsidP="008165CA">
            <w:pPr>
              <w:pStyle w:val="TAL"/>
            </w:pPr>
          </w:p>
        </w:tc>
      </w:tr>
      <w:tr w:rsidR="007F7308" w:rsidRPr="004A1425" w14:paraId="4650749E"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7F7308" w:rsidRPr="000A5C5F" w:rsidRDefault="007F7308"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7F7308" w:rsidRPr="00727962" w:rsidRDefault="007F7308" w:rsidP="008165CA">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7F7308" w:rsidRDefault="007F7308" w:rsidP="008165CA">
            <w:pPr>
              <w:pStyle w:val="TAL"/>
            </w:pPr>
          </w:p>
        </w:tc>
      </w:tr>
      <w:tr w:rsidR="007F7308" w:rsidRPr="004A1425" w14:paraId="566A2505"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7F7308" w:rsidRPr="00727962" w:rsidRDefault="007F7308"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7F7308" w:rsidRPr="00727962" w:rsidRDefault="007F7308"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7F7308" w:rsidRPr="00055ADA" w:rsidRDefault="007F7308"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7F7308" w:rsidRDefault="007F7308" w:rsidP="008165CA">
            <w:pPr>
              <w:pStyle w:val="TAL"/>
            </w:pPr>
            <w:r>
              <w:t>2</w:t>
            </w:r>
            <w:r w:rsidRPr="004A1425">
              <w:t>R</w:t>
            </w:r>
            <w:r>
              <w:t>X</w:t>
            </w:r>
          </w:p>
        </w:tc>
      </w:tr>
      <w:tr w:rsidR="007F7308" w:rsidRPr="004A1425" w14:paraId="1477166C"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7F7308" w:rsidRDefault="007F7308" w:rsidP="008165CA">
            <w:pPr>
              <w:pStyle w:val="TAL"/>
              <w:rPr>
                <w:lang w:eastAsia="zh-CN"/>
              </w:rPr>
            </w:pPr>
            <w:r>
              <w:rPr>
                <w:rFonts w:hint="eastAsia"/>
                <w:lang w:eastAsia="zh-CN"/>
              </w:rPr>
              <w:t>C</w:t>
            </w:r>
            <w:r w:rsidR="00722093">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7F7308" w:rsidRPr="00055ADA" w:rsidRDefault="007F7308"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7F7308" w:rsidRDefault="007F7308" w:rsidP="008165CA">
            <w:pPr>
              <w:pStyle w:val="TAL"/>
            </w:pPr>
            <w:r>
              <w:t>2</w:t>
            </w:r>
            <w:r w:rsidRPr="004A1425">
              <w:t>R</w:t>
            </w:r>
            <w:r>
              <w:t>X</w:t>
            </w:r>
          </w:p>
        </w:tc>
      </w:tr>
      <w:tr w:rsidR="007F7308" w:rsidRPr="004A1425" w14:paraId="615123DF"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7F7308" w:rsidRPr="00727962" w:rsidRDefault="007F7308"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7F7308" w:rsidRPr="00727962" w:rsidRDefault="007F7308"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7F7308" w:rsidRDefault="007F7308" w:rsidP="008165CA">
            <w:pPr>
              <w:pStyle w:val="TAL"/>
            </w:pPr>
            <w:r>
              <w:t>2</w:t>
            </w:r>
            <w:r w:rsidRPr="004A1425">
              <w:t>R</w:t>
            </w:r>
            <w:r>
              <w:t>X</w:t>
            </w:r>
          </w:p>
        </w:tc>
      </w:tr>
      <w:tr w:rsidR="007F7308" w:rsidRPr="004A1425" w14:paraId="058149E8"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7F7308" w:rsidRDefault="007F7308" w:rsidP="008165CA">
            <w:pPr>
              <w:pStyle w:val="TAL"/>
            </w:pPr>
            <w:r>
              <w:t>2</w:t>
            </w:r>
            <w:r w:rsidRPr="004A1425">
              <w:t>R</w:t>
            </w:r>
            <w:r>
              <w:t>X</w:t>
            </w:r>
          </w:p>
        </w:tc>
      </w:tr>
      <w:tr w:rsidR="007F7308" w:rsidRPr="004A1425" w14:paraId="53969EC7"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7F7308" w:rsidRPr="00727962" w:rsidRDefault="007F7308"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7F7308" w:rsidRPr="00727962" w:rsidRDefault="007F7308"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7F7308" w:rsidRPr="004A1425" w:rsidRDefault="007F7308"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7F7308" w:rsidRDefault="007F7308" w:rsidP="008165CA">
            <w:pPr>
              <w:pStyle w:val="TAL"/>
            </w:pPr>
            <w:r>
              <w:t>2</w:t>
            </w:r>
            <w:r w:rsidRPr="004A1425">
              <w:t>R</w:t>
            </w:r>
            <w:r>
              <w:t>X</w:t>
            </w:r>
          </w:p>
        </w:tc>
      </w:tr>
      <w:tr w:rsidR="007F7308" w:rsidRPr="004A1425" w14:paraId="121082C1"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7F7308" w:rsidRDefault="007F7308" w:rsidP="008165CA">
            <w:pPr>
              <w:pStyle w:val="TAL"/>
              <w:rPr>
                <w:lang w:eastAsia="zh-CN"/>
              </w:rPr>
            </w:pPr>
            <w:r>
              <w:rPr>
                <w:rFonts w:hint="eastAsia"/>
                <w:lang w:eastAsia="zh-CN"/>
              </w:rPr>
              <w:t>C</w:t>
            </w:r>
            <w:r w:rsidR="00722093">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7F7308" w:rsidRPr="004A1425" w:rsidRDefault="007F7308"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7F7308" w:rsidRDefault="007F7308" w:rsidP="008165CA">
            <w:pPr>
              <w:pStyle w:val="TAL"/>
            </w:pPr>
            <w:r>
              <w:t>2</w:t>
            </w:r>
            <w:r w:rsidRPr="004A1425">
              <w:t>R</w:t>
            </w:r>
            <w:r>
              <w:t>X</w:t>
            </w:r>
          </w:p>
        </w:tc>
      </w:tr>
      <w:tr w:rsidR="007F7308" w:rsidRPr="004A1425" w14:paraId="62507690"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7F7308" w:rsidRPr="00727962" w:rsidRDefault="007F7308"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7F7308" w:rsidRPr="00727962" w:rsidRDefault="007F7308"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7F7308" w:rsidRDefault="007F7308" w:rsidP="008165CA">
            <w:pPr>
              <w:pStyle w:val="TAL"/>
            </w:pPr>
            <w:r>
              <w:t>2</w:t>
            </w:r>
            <w:r w:rsidRPr="004A1425">
              <w:t>R</w:t>
            </w:r>
            <w:r>
              <w:t>X</w:t>
            </w:r>
          </w:p>
        </w:tc>
      </w:tr>
      <w:tr w:rsidR="007F7308" w:rsidRPr="004A1425" w14:paraId="49C5028A"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7F7308" w:rsidRDefault="007F7308" w:rsidP="008165CA">
            <w:pPr>
              <w:pStyle w:val="TAL"/>
            </w:pPr>
            <w:r>
              <w:t>2</w:t>
            </w:r>
            <w:r w:rsidRPr="004A1425">
              <w:t>R</w:t>
            </w:r>
            <w:r>
              <w:t>X</w:t>
            </w:r>
          </w:p>
        </w:tc>
      </w:tr>
      <w:tr w:rsidR="007A4D5A" w14:paraId="495DFB42" w14:textId="77777777" w:rsidTr="00EF74ED">
        <w:trPr>
          <w:jc w:val="center"/>
        </w:trPr>
        <w:tc>
          <w:tcPr>
            <w:tcW w:w="1157" w:type="dxa"/>
            <w:tcBorders>
              <w:top w:val="nil"/>
              <w:left w:val="single" w:sz="4" w:space="0" w:color="auto"/>
              <w:right w:val="single" w:sz="4" w:space="0" w:color="auto"/>
            </w:tcBorders>
            <w:shd w:val="clear" w:color="auto" w:fill="FFFFFF"/>
          </w:tcPr>
          <w:p w14:paraId="452CB75B" w14:textId="77777777" w:rsidR="007A4D5A" w:rsidRPr="00043C07" w:rsidRDefault="007A4D5A" w:rsidP="00EF74ED">
            <w:pPr>
              <w:pStyle w:val="TAL"/>
            </w:pPr>
            <w:r w:rsidRPr="00043C07">
              <w:t>18.3.1.5</w:t>
            </w:r>
          </w:p>
        </w:tc>
        <w:tc>
          <w:tcPr>
            <w:tcW w:w="4418" w:type="dxa"/>
            <w:tcBorders>
              <w:top w:val="nil"/>
              <w:left w:val="single" w:sz="4" w:space="0" w:color="auto"/>
              <w:right w:val="single" w:sz="4" w:space="0" w:color="auto"/>
            </w:tcBorders>
            <w:shd w:val="clear" w:color="auto" w:fill="FFFFFF"/>
          </w:tcPr>
          <w:p w14:paraId="5F82E71D" w14:textId="77777777" w:rsidR="007A4D5A" w:rsidRPr="007D1787" w:rsidRDefault="007A4D5A" w:rsidP="00EF74ED">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BE921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AB56F3" w14:textId="77777777" w:rsidR="007A4D5A" w:rsidRDefault="007A4D5A" w:rsidP="00EF74ED">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3395AC"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F01C8D0"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81D1E5" w14:textId="77777777" w:rsidR="007A4D5A" w:rsidRDefault="007A4D5A" w:rsidP="00EF74ED">
            <w:pPr>
              <w:pStyle w:val="TAL"/>
            </w:pPr>
            <w:r w:rsidRPr="00D502AB">
              <w:t>2RX</w:t>
            </w:r>
          </w:p>
        </w:tc>
      </w:tr>
      <w:tr w:rsidR="007A4D5A" w14:paraId="4616C866" w14:textId="77777777" w:rsidTr="00EF74ED">
        <w:trPr>
          <w:jc w:val="center"/>
        </w:trPr>
        <w:tc>
          <w:tcPr>
            <w:tcW w:w="1157" w:type="dxa"/>
            <w:tcBorders>
              <w:top w:val="nil"/>
              <w:left w:val="single" w:sz="4" w:space="0" w:color="auto"/>
              <w:right w:val="single" w:sz="4" w:space="0" w:color="auto"/>
            </w:tcBorders>
            <w:shd w:val="clear" w:color="auto" w:fill="FFFFFF"/>
          </w:tcPr>
          <w:p w14:paraId="357CEE3E" w14:textId="77777777" w:rsidR="007A4D5A" w:rsidRPr="00043C07" w:rsidRDefault="007A4D5A" w:rsidP="00EF74ED">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4CC9425" w14:textId="77777777" w:rsidR="007A4D5A" w:rsidRPr="007D1787" w:rsidRDefault="007A4D5A" w:rsidP="00EF74ED">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75C1E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F13F7"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ADE697"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973EC12"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3457BC" w14:textId="77777777" w:rsidR="007A4D5A" w:rsidRDefault="007A4D5A" w:rsidP="00EF74ED">
            <w:pPr>
              <w:pStyle w:val="TAL"/>
            </w:pPr>
            <w:r w:rsidRPr="00D502AB">
              <w:t>2RX</w:t>
            </w:r>
          </w:p>
        </w:tc>
      </w:tr>
      <w:tr w:rsidR="007A4D5A" w14:paraId="1669343D" w14:textId="77777777" w:rsidTr="00EF74ED">
        <w:trPr>
          <w:jc w:val="center"/>
        </w:trPr>
        <w:tc>
          <w:tcPr>
            <w:tcW w:w="1157" w:type="dxa"/>
            <w:tcBorders>
              <w:top w:val="nil"/>
              <w:left w:val="single" w:sz="4" w:space="0" w:color="auto"/>
              <w:right w:val="single" w:sz="4" w:space="0" w:color="auto"/>
            </w:tcBorders>
            <w:shd w:val="clear" w:color="auto" w:fill="FFFFFF"/>
          </w:tcPr>
          <w:p w14:paraId="7312C9B1" w14:textId="77777777" w:rsidR="007A4D5A" w:rsidRPr="00043C07" w:rsidRDefault="007A4D5A" w:rsidP="00EF74ED">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2D086EF" w14:textId="77777777" w:rsidR="007A4D5A" w:rsidRPr="007D1787" w:rsidRDefault="007A4D5A" w:rsidP="00EF74ED">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4D54D94"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0DD693"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ED7488"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9C68E9"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7194DF" w14:textId="77777777" w:rsidR="007A4D5A" w:rsidRDefault="007A4D5A" w:rsidP="00EF74ED">
            <w:pPr>
              <w:pStyle w:val="TAL"/>
            </w:pPr>
            <w:r w:rsidRPr="00D502AB">
              <w:t>2RX</w:t>
            </w:r>
          </w:p>
        </w:tc>
      </w:tr>
      <w:tr w:rsidR="007A4D5A" w14:paraId="4F965C64" w14:textId="77777777" w:rsidTr="00EF74ED">
        <w:trPr>
          <w:jc w:val="center"/>
        </w:trPr>
        <w:tc>
          <w:tcPr>
            <w:tcW w:w="1157" w:type="dxa"/>
            <w:tcBorders>
              <w:top w:val="nil"/>
              <w:left w:val="single" w:sz="4" w:space="0" w:color="auto"/>
              <w:bottom w:val="single" w:sz="4" w:space="0" w:color="auto"/>
              <w:right w:val="single" w:sz="4" w:space="0" w:color="auto"/>
            </w:tcBorders>
            <w:shd w:val="clear" w:color="auto" w:fill="FFFFFF"/>
          </w:tcPr>
          <w:p w14:paraId="5D05BA23" w14:textId="77777777" w:rsidR="007A4D5A" w:rsidRPr="00043C07" w:rsidRDefault="007A4D5A" w:rsidP="00EF74ED">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FC2B079" w14:textId="77777777" w:rsidR="007A4D5A" w:rsidRPr="007D1787" w:rsidRDefault="007A4D5A" w:rsidP="00EF74ED">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AF8F10B"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43F9BB"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D04064"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54324C6"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E6C813" w14:textId="77777777" w:rsidR="007A4D5A" w:rsidRDefault="007A4D5A" w:rsidP="00EF74ED">
            <w:pPr>
              <w:pStyle w:val="TAL"/>
            </w:pPr>
            <w:r w:rsidRPr="00D502AB">
              <w:t>2RX</w:t>
            </w:r>
          </w:p>
        </w:tc>
      </w:tr>
      <w:tr w:rsidR="003315C9" w:rsidRPr="00BB629B" w14:paraId="0FB9FE25"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0061F0"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6D578FA1" w14:textId="77777777" w:rsidR="003315C9" w:rsidRPr="00BB629B" w:rsidRDefault="003315C9" w:rsidP="003315C9"/>
    <w:p w14:paraId="532E0A8C" w14:textId="77777777" w:rsidR="003315C9" w:rsidRPr="00BB629B" w:rsidRDefault="003315C9" w:rsidP="003315C9">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4BE7C176"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420F190E"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3315C9" w:rsidRPr="00BB629B" w:rsidRDefault="003315C9" w:rsidP="00F236E6">
            <w:pPr>
              <w:pStyle w:val="TAH"/>
            </w:pPr>
            <w:r w:rsidRPr="00BB629B">
              <w:rPr>
                <w:lang w:eastAsia="zh-TW"/>
              </w:rPr>
              <w:t>Branch</w:t>
            </w:r>
          </w:p>
        </w:tc>
      </w:tr>
      <w:tr w:rsidR="003315C9" w:rsidRPr="00BB629B" w14:paraId="7ADE448F"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3315C9" w:rsidRPr="00BB629B" w:rsidRDefault="003315C9" w:rsidP="00F236E6">
            <w:pPr>
              <w:pStyle w:val="TAH"/>
            </w:pPr>
          </w:p>
        </w:tc>
      </w:tr>
      <w:tr w:rsidR="003315C9" w:rsidRPr="00BB629B" w14:paraId="355283A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3315C9" w:rsidRPr="00BB629B" w:rsidRDefault="003315C9" w:rsidP="00F236E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3315C9" w:rsidRPr="00BB629B" w:rsidRDefault="003315C9" w:rsidP="00F236E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3315C9" w:rsidRPr="00BB629B" w:rsidRDefault="003315C9" w:rsidP="00F236E6">
            <w:pPr>
              <w:pStyle w:val="TAL"/>
              <w:rPr>
                <w:rFonts w:eastAsia="PMingLiU" w:cs="Arial"/>
                <w:b/>
                <w:szCs w:val="18"/>
                <w:lang w:eastAsia="zh-TW"/>
              </w:rPr>
            </w:pPr>
          </w:p>
        </w:tc>
      </w:tr>
      <w:tr w:rsidR="003315C9" w:rsidRPr="00BB629B" w14:paraId="15F73B8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3315C9" w:rsidRPr="00BB629B" w:rsidRDefault="003315C9" w:rsidP="00F236E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3315C9" w:rsidRPr="00BB629B" w:rsidRDefault="003315C9" w:rsidP="00F236E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3315C9" w:rsidRPr="00BB629B" w:rsidRDefault="003315C9" w:rsidP="00F236E6">
            <w:pPr>
              <w:pStyle w:val="TAL"/>
            </w:pPr>
          </w:p>
        </w:tc>
      </w:tr>
      <w:tr w:rsidR="003315C9" w:rsidRPr="00BB629B" w14:paraId="1F276F6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3315C9" w:rsidRPr="00BB629B" w:rsidRDefault="003315C9"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3315C9" w:rsidRPr="00BB629B" w:rsidRDefault="003315C9" w:rsidP="00F236E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31730C50"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3315C9" w:rsidRPr="00BB629B" w:rsidRDefault="003315C9" w:rsidP="00F236E6">
            <w:pPr>
              <w:pStyle w:val="TAL"/>
              <w:rPr>
                <w:lang w:eastAsia="zh-CN"/>
              </w:rPr>
            </w:pPr>
            <w:r w:rsidRPr="00BB629B">
              <w:rPr>
                <w:lang w:eastAsia="zh-CN"/>
              </w:rPr>
              <w:t>2Rx</w:t>
            </w:r>
          </w:p>
        </w:tc>
      </w:tr>
      <w:tr w:rsidR="003315C9" w:rsidRPr="00BB629B" w14:paraId="6B34891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3315C9" w:rsidRPr="00BB629B" w:rsidRDefault="003315C9"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3315C9" w:rsidRPr="00BB629B" w:rsidRDefault="003315C9" w:rsidP="00F236E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25AC37C6"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3315C9" w:rsidRPr="00BB629B" w:rsidRDefault="003315C9" w:rsidP="00F236E6">
            <w:pPr>
              <w:pStyle w:val="TAL"/>
              <w:rPr>
                <w:lang w:eastAsia="zh-CN"/>
              </w:rPr>
            </w:pPr>
            <w:r w:rsidRPr="00BB629B">
              <w:rPr>
                <w:lang w:eastAsia="zh-CN"/>
              </w:rPr>
              <w:t>2Rx</w:t>
            </w:r>
          </w:p>
        </w:tc>
      </w:tr>
      <w:tr w:rsidR="003315C9" w:rsidRPr="00BB629B" w14:paraId="3EBF2DF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B9CD4" w14:textId="77777777" w:rsidR="003315C9" w:rsidRPr="00BB629B" w:rsidRDefault="003315C9" w:rsidP="00F236E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3C65D3" w14:textId="77777777" w:rsidR="003315C9" w:rsidRPr="00BB629B" w:rsidRDefault="003315C9" w:rsidP="00F236E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1B56AD" w14:textId="77777777" w:rsidR="003315C9" w:rsidRPr="00BB629B" w:rsidRDefault="003315C9" w:rsidP="00F236E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EA9C" w14:textId="014EEDD6" w:rsidR="003315C9" w:rsidRPr="00BB629B" w:rsidRDefault="003315C9" w:rsidP="00F236E6">
            <w:pPr>
              <w:pStyle w:val="TAL"/>
              <w:rPr>
                <w:rFonts w:eastAsia="PMingLiU" w:cs="Arial"/>
                <w:b/>
                <w:szCs w:val="18"/>
                <w:lang w:eastAsia="zh-TW"/>
              </w:rPr>
            </w:pPr>
            <w:r w:rsidRPr="00BB629B">
              <w:rPr>
                <w:lang w:eastAsia="zh-CN"/>
              </w:rPr>
              <w:t>C206</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D529D" w14:textId="5AE4712F" w:rsidR="003315C9" w:rsidRPr="00BB629B" w:rsidRDefault="003315C9" w:rsidP="00F236E6">
            <w:pPr>
              <w:pStyle w:val="TAL"/>
              <w:rPr>
                <w:rFonts w:eastAsia="PMingLiU" w:cs="Arial"/>
                <w:b/>
                <w:szCs w:val="18"/>
                <w:lang w:eastAsia="zh-TW"/>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7391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66CC79" w14:textId="77777777" w:rsidR="003315C9" w:rsidRPr="00BB629B" w:rsidRDefault="003315C9" w:rsidP="00F236E6">
            <w:pPr>
              <w:pStyle w:val="TAL"/>
              <w:rPr>
                <w:rFonts w:eastAsia="PMingLiU" w:cs="Arial"/>
                <w:b/>
                <w:szCs w:val="18"/>
                <w:lang w:eastAsia="zh-TW"/>
              </w:rPr>
            </w:pPr>
          </w:p>
        </w:tc>
      </w:tr>
      <w:tr w:rsidR="003315C9" w:rsidRPr="00BB629B" w14:paraId="1755F40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539893" w14:textId="77777777" w:rsidR="003315C9" w:rsidRPr="00BB629B" w:rsidRDefault="003315C9" w:rsidP="00F236E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11278D" w14:textId="77777777" w:rsidR="003315C9" w:rsidRPr="00BB629B" w:rsidRDefault="003315C9" w:rsidP="00F236E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27387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5BE" w14:textId="28AFAF82" w:rsidR="003315C9" w:rsidRPr="00BB629B" w:rsidRDefault="003315C9" w:rsidP="00F236E6">
            <w:pPr>
              <w:pStyle w:val="TAL"/>
            </w:pPr>
            <w:r w:rsidRPr="00BB629B">
              <w:rPr>
                <w:lang w:eastAsia="zh-CN"/>
              </w:rPr>
              <w:t>C206</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47E068" w14:textId="08D6F224" w:rsidR="003315C9" w:rsidRPr="00BB629B" w:rsidRDefault="003315C9" w:rsidP="00F236E6">
            <w:pPr>
              <w:pStyle w:val="TAL"/>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78F5B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616CF" w14:textId="77777777" w:rsidR="003315C9" w:rsidRPr="00BB629B" w:rsidRDefault="003315C9" w:rsidP="00F236E6">
            <w:pPr>
              <w:pStyle w:val="TAL"/>
            </w:pPr>
            <w:r w:rsidRPr="00BB629B">
              <w:rPr>
                <w:lang w:eastAsia="zh-CN"/>
              </w:rPr>
              <w:t>2Rx</w:t>
            </w:r>
          </w:p>
        </w:tc>
      </w:tr>
      <w:tr w:rsidR="003315C9" w:rsidRPr="00BB629B" w14:paraId="5A056C0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3315C9" w:rsidRPr="00BB629B" w:rsidRDefault="003315C9" w:rsidP="00F236E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3315C9" w:rsidRPr="00BB629B" w:rsidRDefault="003315C9" w:rsidP="00F236E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3315C9" w:rsidRPr="00BB629B" w:rsidRDefault="003315C9" w:rsidP="00F236E6">
            <w:pPr>
              <w:pStyle w:val="TAL"/>
            </w:pPr>
          </w:p>
        </w:tc>
      </w:tr>
      <w:tr w:rsidR="003315C9" w:rsidRPr="00BB629B" w14:paraId="1E17200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3315C9" w:rsidRPr="00BB629B" w:rsidRDefault="003315C9"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3315C9" w:rsidRPr="00BB629B" w:rsidRDefault="003315C9" w:rsidP="00F236E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39140F4B"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3315C9" w:rsidRPr="00BB629B" w:rsidRDefault="003315C9" w:rsidP="00F236E6">
            <w:pPr>
              <w:pStyle w:val="TAL"/>
              <w:rPr>
                <w:lang w:eastAsia="zh-CN"/>
              </w:rPr>
            </w:pPr>
            <w:r w:rsidRPr="00BB629B">
              <w:rPr>
                <w:lang w:eastAsia="zh-CN"/>
              </w:rPr>
              <w:t>2Rx</w:t>
            </w:r>
          </w:p>
        </w:tc>
      </w:tr>
      <w:tr w:rsidR="003315C9" w:rsidRPr="002756C1" w14:paraId="6188CD9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3315C9" w:rsidRPr="00BB629B" w:rsidRDefault="003315C9" w:rsidP="00F236E6">
            <w:pPr>
              <w:pStyle w:val="TAL"/>
            </w:pPr>
            <w:r w:rsidRPr="00BB629B">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3315C9" w:rsidRPr="00BB629B" w:rsidRDefault="003315C9" w:rsidP="00F236E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209034B6" w:rsidR="003315C9" w:rsidRPr="00BB629B" w:rsidRDefault="003315C9" w:rsidP="00F236E6">
            <w:pPr>
              <w:pStyle w:val="TAL"/>
              <w:rPr>
                <w:lang w:eastAsia="zh-CN"/>
              </w:rPr>
            </w:pPr>
            <w:r w:rsidRPr="00BB629B">
              <w:rPr>
                <w:lang w:eastAsia="zh-CN"/>
              </w:rPr>
              <w:t>C207</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519B7D46"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3315C9" w:rsidRPr="002756C1" w:rsidRDefault="003315C9" w:rsidP="00F236E6">
            <w:pPr>
              <w:pStyle w:val="TAL"/>
              <w:rPr>
                <w:lang w:eastAsia="zh-CN"/>
              </w:rPr>
            </w:pPr>
            <w:r w:rsidRPr="00BB629B">
              <w:rPr>
                <w:lang w:eastAsia="zh-CN"/>
              </w:rPr>
              <w:t>2Rx</w:t>
            </w:r>
          </w:p>
        </w:tc>
      </w:tr>
      <w:tr w:rsidR="003315C9" w:rsidRPr="002756C1" w14:paraId="68EAC40E"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3315C9" w:rsidRPr="002756C1" w:rsidRDefault="003315C9"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7CEE8ACD" w14:textId="0C36DCBC" w:rsidR="00D55FC7" w:rsidRPr="004A1425" w:rsidRDefault="00D55FC7" w:rsidP="00E301C7"/>
    <w:p w14:paraId="55AAEC74" w14:textId="77777777" w:rsidR="00AB5C87" w:rsidRPr="004A1425" w:rsidRDefault="00AB5C87" w:rsidP="006071CB">
      <w:pPr>
        <w:sectPr w:rsidR="00AB5C87" w:rsidRPr="004A1425" w:rsidSect="003C6E98">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6" w:name="_Toc20936813"/>
      <w:bookmarkStart w:id="167" w:name="_Toc36713258"/>
      <w:bookmarkStart w:id="168" w:name="_Toc36713661"/>
      <w:bookmarkStart w:id="169" w:name="_Toc52217974"/>
      <w:bookmarkStart w:id="170" w:name="_Toc58499586"/>
      <w:bookmarkStart w:id="171" w:name="_Toc68538443"/>
      <w:bookmarkStart w:id="172" w:name="_Toc90971504"/>
      <w:bookmarkStart w:id="173" w:name="_Toc100158412"/>
      <w:bookmarkStart w:id="174" w:name="_Toc146636659"/>
      <w:r w:rsidRPr="004A1425">
        <w:lastRenderedPageBreak/>
        <w:t>Annex A (informative): Change history</w:t>
      </w:r>
      <w:bookmarkEnd w:id="166"/>
      <w:bookmarkEnd w:id="167"/>
      <w:bookmarkEnd w:id="168"/>
      <w:bookmarkEnd w:id="169"/>
      <w:bookmarkEnd w:id="170"/>
      <w:bookmarkEnd w:id="171"/>
      <w:bookmarkEnd w:id="172"/>
      <w:bookmarkEnd w:id="173"/>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3"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lastRenderedPageBreak/>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585ED4" w:rsidRPr="00585ED4"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DF64DD" w:rsidRDefault="00585ED4" w:rsidP="00585ED4">
            <w:pPr>
              <w:rPr>
                <w:rFonts w:ascii="Arial" w:hAnsi="Arial"/>
                <w:sz w:val="16"/>
                <w:szCs w:val="16"/>
                <w:lang w:eastAsia="zh-CN"/>
              </w:rPr>
            </w:pPr>
            <w:r w:rsidRPr="00585ED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DF64DD" w:rsidRDefault="00585ED4" w:rsidP="00585ED4">
            <w:pPr>
              <w:rPr>
                <w:rFonts w:ascii="Arial" w:hAnsi="Arial"/>
                <w:sz w:val="16"/>
                <w:szCs w:val="16"/>
                <w:lang w:eastAsia="zh-CN"/>
              </w:rPr>
            </w:pPr>
            <w:r w:rsidRPr="00585ED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DF64DD" w:rsidRDefault="00585ED4" w:rsidP="00585ED4">
            <w:pPr>
              <w:rPr>
                <w:rFonts w:ascii="Arial" w:hAnsi="Arial"/>
                <w:sz w:val="16"/>
                <w:szCs w:val="16"/>
                <w:lang w:eastAsia="zh-CN"/>
              </w:rPr>
            </w:pPr>
            <w:r w:rsidRPr="00585ED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DF64DD" w:rsidRDefault="00585ED4" w:rsidP="00585ED4">
            <w:pPr>
              <w:rPr>
                <w:rFonts w:ascii="Arial" w:hAnsi="Arial"/>
                <w:sz w:val="16"/>
                <w:szCs w:val="16"/>
                <w:lang w:eastAsia="zh-CN"/>
              </w:rPr>
            </w:pPr>
            <w:r w:rsidRPr="00585ED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DF64DD" w:rsidRDefault="00585ED4" w:rsidP="00585ED4">
            <w:pPr>
              <w:rPr>
                <w:rFonts w:ascii="Arial" w:hAnsi="Arial"/>
                <w:sz w:val="16"/>
                <w:szCs w:val="16"/>
                <w:lang w:eastAsia="zh-CN"/>
              </w:rPr>
            </w:pPr>
            <w:r w:rsidRPr="00585ED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DF64DD" w:rsidRDefault="00585ED4" w:rsidP="00585ED4">
            <w:pPr>
              <w:rPr>
                <w:rFonts w:ascii="Arial" w:hAnsi="Arial"/>
                <w:sz w:val="16"/>
                <w:szCs w:val="16"/>
                <w:lang w:eastAsia="zh-CN"/>
              </w:rPr>
            </w:pPr>
            <w:r w:rsidRPr="00585ED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DF64DD" w:rsidRDefault="00585ED4" w:rsidP="00585ED4">
            <w:pPr>
              <w:rPr>
                <w:rFonts w:ascii="Arial" w:hAnsi="Arial"/>
                <w:sz w:val="16"/>
                <w:szCs w:val="16"/>
                <w:lang w:eastAsia="zh-CN"/>
              </w:rPr>
            </w:pPr>
            <w:r w:rsidRPr="00585ED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DF64DD" w:rsidRDefault="00585ED4" w:rsidP="00585ED4">
            <w:pPr>
              <w:rPr>
                <w:rFonts w:ascii="Arial" w:hAnsi="Arial"/>
                <w:sz w:val="16"/>
                <w:szCs w:val="16"/>
                <w:lang w:eastAsia="zh-CN"/>
              </w:rPr>
            </w:pPr>
            <w:r w:rsidRPr="00585ED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DF64DD" w:rsidRDefault="00585ED4" w:rsidP="00585ED4">
            <w:pPr>
              <w:rPr>
                <w:rFonts w:ascii="Arial" w:hAnsi="Arial"/>
                <w:sz w:val="16"/>
                <w:szCs w:val="16"/>
                <w:lang w:eastAsia="zh-CN"/>
              </w:rPr>
            </w:pPr>
            <w:r w:rsidRPr="00585ED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DF64DD" w:rsidRDefault="00585ED4" w:rsidP="00585ED4">
            <w:pPr>
              <w:rPr>
                <w:rFonts w:ascii="Arial" w:hAnsi="Arial"/>
                <w:sz w:val="16"/>
                <w:szCs w:val="16"/>
                <w:lang w:eastAsia="zh-CN"/>
              </w:rPr>
            </w:pPr>
            <w:r w:rsidRPr="00585ED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DF64DD" w:rsidRDefault="00585ED4" w:rsidP="00585ED4">
            <w:pPr>
              <w:rPr>
                <w:rFonts w:ascii="Arial" w:hAnsi="Arial"/>
                <w:sz w:val="16"/>
                <w:szCs w:val="16"/>
                <w:lang w:eastAsia="zh-CN"/>
              </w:rPr>
            </w:pPr>
            <w:r w:rsidRPr="00585ED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DF64DD" w:rsidRDefault="00585ED4" w:rsidP="00585ED4">
            <w:pPr>
              <w:rPr>
                <w:rFonts w:ascii="Arial" w:hAnsi="Arial"/>
                <w:sz w:val="16"/>
                <w:szCs w:val="16"/>
                <w:lang w:eastAsia="zh-CN"/>
              </w:rPr>
            </w:pPr>
            <w:r w:rsidRPr="00585ED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DF64DD" w:rsidRDefault="00585ED4" w:rsidP="00585ED4">
            <w:pPr>
              <w:rPr>
                <w:rFonts w:ascii="Arial" w:hAnsi="Arial"/>
                <w:sz w:val="16"/>
                <w:szCs w:val="16"/>
                <w:lang w:eastAsia="zh-CN"/>
              </w:rPr>
            </w:pPr>
            <w:r w:rsidRPr="00585ED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DF64DD" w:rsidRDefault="00585ED4" w:rsidP="00585ED4">
            <w:pPr>
              <w:rPr>
                <w:rFonts w:ascii="Arial" w:hAnsi="Arial"/>
                <w:sz w:val="16"/>
                <w:szCs w:val="16"/>
                <w:lang w:eastAsia="zh-CN"/>
              </w:rPr>
            </w:pPr>
            <w:r w:rsidRPr="00585ED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DF64DD" w:rsidRDefault="00585ED4" w:rsidP="00585ED4">
            <w:pPr>
              <w:rPr>
                <w:rFonts w:ascii="Arial" w:hAnsi="Arial"/>
                <w:sz w:val="16"/>
                <w:szCs w:val="16"/>
                <w:lang w:eastAsia="zh-CN"/>
              </w:rPr>
            </w:pPr>
            <w:r w:rsidRPr="00585ED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DF64DD" w:rsidRDefault="00585ED4" w:rsidP="00585ED4">
            <w:pPr>
              <w:rPr>
                <w:rFonts w:ascii="Arial" w:hAnsi="Arial"/>
                <w:sz w:val="16"/>
                <w:szCs w:val="16"/>
                <w:lang w:eastAsia="zh-CN"/>
              </w:rPr>
            </w:pPr>
            <w:r w:rsidRPr="00585ED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DF64DD" w:rsidRDefault="00585ED4" w:rsidP="00585ED4">
            <w:pPr>
              <w:rPr>
                <w:rFonts w:ascii="Arial" w:hAnsi="Arial"/>
                <w:sz w:val="16"/>
                <w:szCs w:val="16"/>
                <w:lang w:eastAsia="zh-CN"/>
              </w:rPr>
            </w:pPr>
            <w:r w:rsidRPr="00585ED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DF64DD" w:rsidRDefault="00585ED4" w:rsidP="00585ED4">
            <w:pPr>
              <w:rPr>
                <w:rFonts w:ascii="Arial" w:hAnsi="Arial"/>
                <w:sz w:val="16"/>
                <w:szCs w:val="16"/>
                <w:lang w:eastAsia="zh-CN"/>
              </w:rPr>
            </w:pPr>
            <w:r w:rsidRPr="00585ED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DF64DD" w:rsidRDefault="00585ED4" w:rsidP="00585ED4">
            <w:pPr>
              <w:rPr>
                <w:rFonts w:ascii="Arial" w:hAnsi="Arial"/>
                <w:sz w:val="16"/>
                <w:szCs w:val="16"/>
                <w:lang w:eastAsia="zh-CN"/>
              </w:rPr>
            </w:pPr>
            <w:r w:rsidRPr="00585ED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DF64DD" w:rsidRDefault="00585ED4" w:rsidP="00585ED4">
            <w:pPr>
              <w:rPr>
                <w:rFonts w:ascii="Arial" w:hAnsi="Arial"/>
                <w:sz w:val="16"/>
                <w:szCs w:val="16"/>
                <w:lang w:eastAsia="zh-CN"/>
              </w:rPr>
            </w:pPr>
            <w:r w:rsidRPr="00585ED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DF64DD" w:rsidRDefault="00585ED4" w:rsidP="00585ED4">
            <w:pPr>
              <w:rPr>
                <w:rFonts w:ascii="Arial" w:hAnsi="Arial"/>
                <w:sz w:val="16"/>
                <w:szCs w:val="16"/>
                <w:lang w:eastAsia="zh-CN"/>
              </w:rPr>
            </w:pPr>
            <w:r w:rsidRPr="00585ED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DF64DD" w:rsidRDefault="00585ED4" w:rsidP="00585ED4">
            <w:pPr>
              <w:rPr>
                <w:rFonts w:ascii="Arial" w:hAnsi="Arial"/>
                <w:sz w:val="16"/>
                <w:szCs w:val="16"/>
                <w:lang w:eastAsia="zh-CN"/>
              </w:rPr>
            </w:pPr>
            <w:r w:rsidRPr="00585ED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DF64DD" w:rsidRDefault="00585ED4" w:rsidP="00585ED4">
            <w:pPr>
              <w:rPr>
                <w:rFonts w:ascii="Arial" w:hAnsi="Arial"/>
                <w:sz w:val="16"/>
                <w:szCs w:val="16"/>
                <w:lang w:eastAsia="zh-CN"/>
              </w:rPr>
            </w:pPr>
            <w:r w:rsidRPr="00585ED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DF64DD" w:rsidRDefault="00585ED4" w:rsidP="00585ED4">
            <w:pPr>
              <w:rPr>
                <w:rFonts w:ascii="Arial" w:hAnsi="Arial"/>
                <w:sz w:val="16"/>
                <w:szCs w:val="16"/>
                <w:lang w:eastAsia="zh-CN"/>
              </w:rPr>
            </w:pPr>
            <w:r w:rsidRPr="00585ED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DF64DD" w:rsidRDefault="00585ED4" w:rsidP="00585ED4">
            <w:pPr>
              <w:rPr>
                <w:rFonts w:ascii="Arial" w:hAnsi="Arial"/>
                <w:sz w:val="16"/>
                <w:szCs w:val="16"/>
                <w:lang w:eastAsia="zh-CN"/>
              </w:rPr>
            </w:pPr>
            <w:r w:rsidRPr="00585ED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DF64DD" w:rsidRDefault="00585ED4" w:rsidP="00585ED4">
            <w:pPr>
              <w:rPr>
                <w:rFonts w:ascii="Arial" w:hAnsi="Arial"/>
                <w:sz w:val="16"/>
                <w:szCs w:val="16"/>
                <w:lang w:eastAsia="zh-CN"/>
              </w:rPr>
            </w:pPr>
            <w:r w:rsidRPr="00585ED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DF64DD" w:rsidRDefault="00585ED4" w:rsidP="00585ED4">
            <w:pPr>
              <w:rPr>
                <w:rFonts w:ascii="Arial" w:hAnsi="Arial"/>
                <w:sz w:val="16"/>
                <w:szCs w:val="16"/>
                <w:lang w:eastAsia="zh-CN"/>
              </w:rPr>
            </w:pPr>
            <w:r w:rsidRPr="00585ED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DF64DD" w:rsidRDefault="00585ED4" w:rsidP="00585ED4">
            <w:pPr>
              <w:rPr>
                <w:rFonts w:ascii="Arial" w:hAnsi="Arial"/>
                <w:sz w:val="16"/>
                <w:szCs w:val="16"/>
                <w:lang w:eastAsia="zh-CN"/>
              </w:rPr>
            </w:pPr>
            <w:r w:rsidRPr="00585ED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DF64DD" w:rsidRDefault="00585ED4" w:rsidP="00585ED4">
            <w:pPr>
              <w:rPr>
                <w:rFonts w:ascii="Arial" w:hAnsi="Arial"/>
                <w:sz w:val="16"/>
                <w:szCs w:val="16"/>
                <w:lang w:eastAsia="zh-CN"/>
              </w:rPr>
            </w:pPr>
            <w:r w:rsidRPr="00585ED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DF64DD" w:rsidRDefault="00585ED4" w:rsidP="00585ED4">
            <w:pPr>
              <w:rPr>
                <w:rFonts w:ascii="Arial" w:hAnsi="Arial"/>
                <w:sz w:val="16"/>
                <w:szCs w:val="16"/>
                <w:lang w:eastAsia="zh-CN"/>
              </w:rPr>
            </w:pPr>
            <w:r w:rsidRPr="00585ED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DF64DD" w:rsidRDefault="00585ED4" w:rsidP="00585ED4">
            <w:pPr>
              <w:rPr>
                <w:rFonts w:ascii="Arial" w:hAnsi="Arial"/>
                <w:sz w:val="16"/>
                <w:szCs w:val="16"/>
                <w:lang w:eastAsia="zh-CN"/>
              </w:rPr>
            </w:pPr>
            <w:r w:rsidRPr="00585ED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DF64DD" w:rsidRDefault="00585ED4" w:rsidP="00585ED4">
            <w:pPr>
              <w:rPr>
                <w:rFonts w:ascii="Arial" w:hAnsi="Arial"/>
                <w:sz w:val="16"/>
                <w:szCs w:val="16"/>
                <w:lang w:eastAsia="zh-CN"/>
              </w:rPr>
            </w:pPr>
            <w:r w:rsidRPr="00585ED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DF64DD" w:rsidRDefault="00585ED4" w:rsidP="00585ED4">
            <w:pPr>
              <w:rPr>
                <w:rFonts w:ascii="Arial" w:hAnsi="Arial"/>
                <w:sz w:val="16"/>
                <w:szCs w:val="16"/>
                <w:lang w:eastAsia="zh-CN"/>
              </w:rPr>
            </w:pPr>
            <w:r w:rsidRPr="00585ED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E21258" w:rsidRDefault="00585ED4" w:rsidP="00585ED4">
            <w:pPr>
              <w:rPr>
                <w:rFonts w:ascii="Arial" w:hAnsi="Arial"/>
                <w:sz w:val="16"/>
                <w:szCs w:val="16"/>
                <w:lang w:eastAsia="zh-CN"/>
              </w:rPr>
            </w:pPr>
            <w:r w:rsidRPr="00E21258">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E21258" w:rsidRDefault="00585ED4" w:rsidP="00585ED4">
            <w:pPr>
              <w:rPr>
                <w:rFonts w:ascii="Arial" w:hAnsi="Arial"/>
                <w:sz w:val="16"/>
                <w:szCs w:val="16"/>
                <w:lang w:eastAsia="zh-CN"/>
              </w:rPr>
            </w:pPr>
            <w:r w:rsidRPr="00E21258">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E21258" w:rsidRDefault="00585ED4" w:rsidP="00585ED4">
            <w:pPr>
              <w:rPr>
                <w:rFonts w:ascii="Arial" w:hAnsi="Arial"/>
                <w:sz w:val="16"/>
                <w:szCs w:val="16"/>
                <w:lang w:eastAsia="zh-CN"/>
              </w:rPr>
            </w:pPr>
            <w:r w:rsidRPr="00E2125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E21258" w:rsidRDefault="00585ED4" w:rsidP="00585ED4">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E21258" w:rsidRDefault="00585ED4" w:rsidP="00585ED4">
            <w:pPr>
              <w:rPr>
                <w:rFonts w:ascii="Arial" w:hAnsi="Arial"/>
                <w:sz w:val="16"/>
                <w:szCs w:val="16"/>
                <w:lang w:eastAsia="zh-CN"/>
              </w:rPr>
            </w:pPr>
            <w:r w:rsidRPr="00E21258">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17.10.0</w:t>
            </w:r>
          </w:p>
        </w:tc>
      </w:tr>
      <w:tr w:rsidR="00585ED4" w:rsidRPr="00585ED4"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18.0.0</w:t>
            </w:r>
          </w:p>
        </w:tc>
      </w:tr>
    </w:tbl>
    <w:p w14:paraId="18018328" w14:textId="77777777" w:rsidR="007E04CD" w:rsidRPr="004A1425" w:rsidRDefault="007E04CD" w:rsidP="007E04CD">
      <w:pPr>
        <w:rPr>
          <w:lang w:eastAsia="x-none"/>
        </w:rPr>
      </w:pPr>
    </w:p>
    <w:sectPr w:rsidR="007E04CD" w:rsidRPr="004A1425" w:rsidSect="003C6E98">
      <w:headerReference w:type="even" r:id="rId24"/>
      <w:headerReference w:type="default" r:id="rId25"/>
      <w:headerReference w:type="first" r:id="rId26"/>
      <w:footnotePr>
        <w:numRestart w:val="eachSect"/>
      </w:footnotePr>
      <w:pgSz w:w="11907" w:h="16840" w:code="9"/>
      <w:pgMar w:top="1411" w:right="1138" w:bottom="1138" w:left="1138" w:header="56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Amy TAO" w:date="2023-08-04T19:14:00Z" w:initials="AT">
    <w:p w14:paraId="29F0A9B6" w14:textId="77777777" w:rsidR="00A735B3" w:rsidRDefault="00A735B3" w:rsidP="00A735B3">
      <w:pPr>
        <w:pStyle w:val="CommentText"/>
      </w:pPr>
      <w:r>
        <w:rPr>
          <w:rStyle w:val="CommentReference"/>
        </w:rPr>
        <w:annotationRef/>
      </w:r>
      <w:r>
        <w:t>Need to further checking is DMRS bundling same as pi/2BPSK?</w:t>
      </w:r>
    </w:p>
    <w:p w14:paraId="10AB6EC8" w14:textId="77777777" w:rsidR="00A735B3" w:rsidRDefault="00A735B3" w:rsidP="00A735B3">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AB6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B6EC8"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3123" w14:textId="77777777" w:rsidR="00836EA2" w:rsidRDefault="00836EA2">
      <w:r>
        <w:separator/>
      </w:r>
    </w:p>
  </w:endnote>
  <w:endnote w:type="continuationSeparator" w:id="0">
    <w:p w14:paraId="1EEEFD7A" w14:textId="77777777" w:rsidR="00836EA2" w:rsidRDefault="0083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p w14:paraId="0545EF25" w14:textId="77777777" w:rsidR="005E4515" w:rsidRDefault="005E4515"/>
  <w:p w14:paraId="05D401E1" w14:textId="77777777" w:rsidR="005E4515" w:rsidRDefault="005E4515"/>
  <w:p w14:paraId="6CA8A2E1" w14:textId="77777777" w:rsidR="005E4515" w:rsidRDefault="005E4515"/>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E97B" w14:textId="77777777" w:rsidR="00836EA2" w:rsidRDefault="00836EA2">
      <w:r>
        <w:separator/>
      </w:r>
    </w:p>
  </w:footnote>
  <w:footnote w:type="continuationSeparator" w:id="0">
    <w:p w14:paraId="569D3B5C" w14:textId="77777777" w:rsidR="00836EA2" w:rsidRDefault="0083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657F83E1"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DF64DD">
      <w:rPr>
        <w:rFonts w:ascii="Arial" w:hAnsi="Arial" w:cs="Arial"/>
        <w:b/>
        <w:sz w:val="18"/>
        <w:szCs w:val="18"/>
      </w:rPr>
      <w:t>0</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05252F">
      <w:rPr>
        <w:rFonts w:ascii="Arial" w:hAnsi="Arial" w:cs="Arial"/>
        <w:b/>
        <w:sz w:val="18"/>
        <w:szCs w:val="18"/>
      </w:rPr>
      <w:t>0</w:t>
    </w:r>
    <w:r w:rsidR="00DF64DD">
      <w:rPr>
        <w:rFonts w:ascii="Arial" w:hAnsi="Arial" w:cs="Arial"/>
        <w:b/>
        <w:sz w:val="18"/>
        <w:szCs w:val="18"/>
      </w:rPr>
      <w:t>9</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50B7"/>
    <w:rsid w:val="00097C17"/>
    <w:rsid w:val="000A3FA5"/>
    <w:rsid w:val="000A5C5F"/>
    <w:rsid w:val="000A6170"/>
    <w:rsid w:val="000A6394"/>
    <w:rsid w:val="000B5A97"/>
    <w:rsid w:val="000B7FED"/>
    <w:rsid w:val="000C038A"/>
    <w:rsid w:val="000C2629"/>
    <w:rsid w:val="000C3DCB"/>
    <w:rsid w:val="000C6598"/>
    <w:rsid w:val="000D134F"/>
    <w:rsid w:val="000D1894"/>
    <w:rsid w:val="000D44B3"/>
    <w:rsid w:val="000D5FD2"/>
    <w:rsid w:val="000E153B"/>
    <w:rsid w:val="000E3F14"/>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47A2B"/>
    <w:rsid w:val="00150D40"/>
    <w:rsid w:val="00152877"/>
    <w:rsid w:val="00152E84"/>
    <w:rsid w:val="00162856"/>
    <w:rsid w:val="00167D2B"/>
    <w:rsid w:val="00167E70"/>
    <w:rsid w:val="00173F6C"/>
    <w:rsid w:val="001763CC"/>
    <w:rsid w:val="00177A92"/>
    <w:rsid w:val="00180154"/>
    <w:rsid w:val="00180AF2"/>
    <w:rsid w:val="00182E70"/>
    <w:rsid w:val="00185BD9"/>
    <w:rsid w:val="00192C46"/>
    <w:rsid w:val="001977EE"/>
    <w:rsid w:val="001A08B3"/>
    <w:rsid w:val="001A428F"/>
    <w:rsid w:val="001A6B94"/>
    <w:rsid w:val="001A7B60"/>
    <w:rsid w:val="001B52F0"/>
    <w:rsid w:val="001B7A65"/>
    <w:rsid w:val="001C1B1B"/>
    <w:rsid w:val="001E19CF"/>
    <w:rsid w:val="001E24BA"/>
    <w:rsid w:val="001E264C"/>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018D"/>
    <w:rsid w:val="00274B7F"/>
    <w:rsid w:val="00275D12"/>
    <w:rsid w:val="00277BBA"/>
    <w:rsid w:val="00284366"/>
    <w:rsid w:val="00284FEB"/>
    <w:rsid w:val="0028529E"/>
    <w:rsid w:val="00285DB7"/>
    <w:rsid w:val="002860C4"/>
    <w:rsid w:val="0028665D"/>
    <w:rsid w:val="00286D0D"/>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724"/>
    <w:rsid w:val="002F2A75"/>
    <w:rsid w:val="002F5648"/>
    <w:rsid w:val="002F79A0"/>
    <w:rsid w:val="00303BD9"/>
    <w:rsid w:val="00305409"/>
    <w:rsid w:val="00312A73"/>
    <w:rsid w:val="00315DD1"/>
    <w:rsid w:val="00322425"/>
    <w:rsid w:val="003315C9"/>
    <w:rsid w:val="00334037"/>
    <w:rsid w:val="003448FC"/>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7962"/>
    <w:rsid w:val="00391B89"/>
    <w:rsid w:val="003951D1"/>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360"/>
    <w:rsid w:val="003F55C3"/>
    <w:rsid w:val="003F60B8"/>
    <w:rsid w:val="003F7C3E"/>
    <w:rsid w:val="00401F22"/>
    <w:rsid w:val="00402B2C"/>
    <w:rsid w:val="00405878"/>
    <w:rsid w:val="00405A30"/>
    <w:rsid w:val="00410371"/>
    <w:rsid w:val="004169C8"/>
    <w:rsid w:val="00423467"/>
    <w:rsid w:val="0042347E"/>
    <w:rsid w:val="00423840"/>
    <w:rsid w:val="004242F1"/>
    <w:rsid w:val="00426C83"/>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DBA"/>
    <w:rsid w:val="004C6045"/>
    <w:rsid w:val="004D0DF6"/>
    <w:rsid w:val="004D3AFC"/>
    <w:rsid w:val="004D678F"/>
    <w:rsid w:val="004F02ED"/>
    <w:rsid w:val="004F031D"/>
    <w:rsid w:val="004F33E3"/>
    <w:rsid w:val="004F4B28"/>
    <w:rsid w:val="004F4DE3"/>
    <w:rsid w:val="00501C35"/>
    <w:rsid w:val="00501CEC"/>
    <w:rsid w:val="00503470"/>
    <w:rsid w:val="00506FA8"/>
    <w:rsid w:val="0051580D"/>
    <w:rsid w:val="0051700F"/>
    <w:rsid w:val="00523FA5"/>
    <w:rsid w:val="00541938"/>
    <w:rsid w:val="00542B52"/>
    <w:rsid w:val="005445E0"/>
    <w:rsid w:val="00545375"/>
    <w:rsid w:val="0054644F"/>
    <w:rsid w:val="00547111"/>
    <w:rsid w:val="00547463"/>
    <w:rsid w:val="00550AA4"/>
    <w:rsid w:val="0056201B"/>
    <w:rsid w:val="00563676"/>
    <w:rsid w:val="00563C78"/>
    <w:rsid w:val="005655EC"/>
    <w:rsid w:val="00566CC4"/>
    <w:rsid w:val="00571153"/>
    <w:rsid w:val="005758E2"/>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7296"/>
    <w:rsid w:val="005C3349"/>
    <w:rsid w:val="005C771F"/>
    <w:rsid w:val="005D7A25"/>
    <w:rsid w:val="005E210F"/>
    <w:rsid w:val="005E2B88"/>
    <w:rsid w:val="005E2C44"/>
    <w:rsid w:val="005E4515"/>
    <w:rsid w:val="005F37B4"/>
    <w:rsid w:val="005F43F3"/>
    <w:rsid w:val="005F63F8"/>
    <w:rsid w:val="005F76DC"/>
    <w:rsid w:val="005F7C2B"/>
    <w:rsid w:val="006007D4"/>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1A46"/>
    <w:rsid w:val="00812A20"/>
    <w:rsid w:val="00813CD9"/>
    <w:rsid w:val="00815AB7"/>
    <w:rsid w:val="00823415"/>
    <w:rsid w:val="008279FA"/>
    <w:rsid w:val="00831E05"/>
    <w:rsid w:val="00831EF0"/>
    <w:rsid w:val="00833AE2"/>
    <w:rsid w:val="00834207"/>
    <w:rsid w:val="00834402"/>
    <w:rsid w:val="00836EA2"/>
    <w:rsid w:val="008453E4"/>
    <w:rsid w:val="008473A2"/>
    <w:rsid w:val="008527AF"/>
    <w:rsid w:val="00852F22"/>
    <w:rsid w:val="00854149"/>
    <w:rsid w:val="008557B8"/>
    <w:rsid w:val="0086041C"/>
    <w:rsid w:val="008626E7"/>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9AF"/>
    <w:rsid w:val="008C3B38"/>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933"/>
    <w:rsid w:val="00921EF6"/>
    <w:rsid w:val="009258F6"/>
    <w:rsid w:val="00930C7A"/>
    <w:rsid w:val="00931C23"/>
    <w:rsid w:val="00931D9D"/>
    <w:rsid w:val="009372CC"/>
    <w:rsid w:val="00940AB0"/>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E7A29"/>
    <w:rsid w:val="009F194A"/>
    <w:rsid w:val="009F734F"/>
    <w:rsid w:val="00A0638E"/>
    <w:rsid w:val="00A07A32"/>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609D7"/>
    <w:rsid w:val="00A629F5"/>
    <w:rsid w:val="00A63392"/>
    <w:rsid w:val="00A64C90"/>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33F9"/>
    <w:rsid w:val="00AF5658"/>
    <w:rsid w:val="00AF7FB4"/>
    <w:rsid w:val="00B07E3E"/>
    <w:rsid w:val="00B14973"/>
    <w:rsid w:val="00B258BB"/>
    <w:rsid w:val="00B25A0D"/>
    <w:rsid w:val="00B329EC"/>
    <w:rsid w:val="00B3418C"/>
    <w:rsid w:val="00B37BEC"/>
    <w:rsid w:val="00B42092"/>
    <w:rsid w:val="00B5023F"/>
    <w:rsid w:val="00B54C3F"/>
    <w:rsid w:val="00B55B39"/>
    <w:rsid w:val="00B56636"/>
    <w:rsid w:val="00B5745E"/>
    <w:rsid w:val="00B61583"/>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D279D"/>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098B"/>
    <w:rsid w:val="00C32765"/>
    <w:rsid w:val="00C37000"/>
    <w:rsid w:val="00C40B2C"/>
    <w:rsid w:val="00C41BB6"/>
    <w:rsid w:val="00C42287"/>
    <w:rsid w:val="00C42D60"/>
    <w:rsid w:val="00C442BB"/>
    <w:rsid w:val="00C448F6"/>
    <w:rsid w:val="00C452DF"/>
    <w:rsid w:val="00C45BB8"/>
    <w:rsid w:val="00C6104F"/>
    <w:rsid w:val="00C66BA2"/>
    <w:rsid w:val="00C7129E"/>
    <w:rsid w:val="00C731E8"/>
    <w:rsid w:val="00C733A1"/>
    <w:rsid w:val="00C77F89"/>
    <w:rsid w:val="00C808FF"/>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2200"/>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2D20"/>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34E0"/>
    <w:rsid w:val="00DC6E50"/>
    <w:rsid w:val="00DC7D22"/>
    <w:rsid w:val="00DD21F0"/>
    <w:rsid w:val="00DD596F"/>
    <w:rsid w:val="00DD5FA6"/>
    <w:rsid w:val="00DE0F55"/>
    <w:rsid w:val="00DE34CF"/>
    <w:rsid w:val="00DE7DFA"/>
    <w:rsid w:val="00DF04C6"/>
    <w:rsid w:val="00DF4CF5"/>
    <w:rsid w:val="00DF64DD"/>
    <w:rsid w:val="00DF7D4E"/>
    <w:rsid w:val="00E00AC4"/>
    <w:rsid w:val="00E02EEA"/>
    <w:rsid w:val="00E04F6E"/>
    <w:rsid w:val="00E055C3"/>
    <w:rsid w:val="00E117AA"/>
    <w:rsid w:val="00E11FC2"/>
    <w:rsid w:val="00E13F3D"/>
    <w:rsid w:val="00E21258"/>
    <w:rsid w:val="00E21B3B"/>
    <w:rsid w:val="00E22980"/>
    <w:rsid w:val="00E301C7"/>
    <w:rsid w:val="00E30CC0"/>
    <w:rsid w:val="00E34898"/>
    <w:rsid w:val="00E43A71"/>
    <w:rsid w:val="00E457FF"/>
    <w:rsid w:val="00E5077A"/>
    <w:rsid w:val="00E5081C"/>
    <w:rsid w:val="00E52282"/>
    <w:rsid w:val="00E5736B"/>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12F02"/>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CE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C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CE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C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CE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CE6"/>
    <w:pPr>
      <w:ind w:left="1701" w:hanging="1701"/>
      <w:outlineLvl w:val="4"/>
    </w:pPr>
    <w:rPr>
      <w:sz w:val="22"/>
    </w:rPr>
  </w:style>
  <w:style w:type="paragraph" w:styleId="Heading6">
    <w:name w:val="heading 6"/>
    <w:aliases w:val="T1,Header 6"/>
    <w:basedOn w:val="H6"/>
    <w:next w:val="Normal"/>
    <w:link w:val="Heading6Char"/>
    <w:qFormat/>
    <w:rsid w:val="007D1CE6"/>
    <w:pPr>
      <w:outlineLvl w:val="5"/>
    </w:pPr>
  </w:style>
  <w:style w:type="paragraph" w:styleId="Heading7">
    <w:name w:val="heading 7"/>
    <w:aliases w:val="L7,Header 7"/>
    <w:basedOn w:val="H6"/>
    <w:next w:val="Normal"/>
    <w:link w:val="Heading7Char"/>
    <w:qFormat/>
    <w:rsid w:val="007D1CE6"/>
    <w:pPr>
      <w:outlineLvl w:val="6"/>
    </w:pPr>
  </w:style>
  <w:style w:type="paragraph" w:styleId="Heading8">
    <w:name w:val="heading 8"/>
    <w:basedOn w:val="Heading1"/>
    <w:next w:val="Normal"/>
    <w:link w:val="Heading8Char"/>
    <w:qFormat/>
    <w:rsid w:val="007D1CE6"/>
    <w:pPr>
      <w:ind w:left="0" w:firstLine="0"/>
      <w:outlineLvl w:val="7"/>
    </w:pPr>
  </w:style>
  <w:style w:type="paragraph" w:styleId="Heading9">
    <w:name w:val="heading 9"/>
    <w:aliases w:val="Figure Heading,FH"/>
    <w:basedOn w:val="Heading8"/>
    <w:next w:val="Normal"/>
    <w:link w:val="Heading9Char"/>
    <w:qFormat/>
    <w:rsid w:val="007D1CE6"/>
    <w:pPr>
      <w:outlineLvl w:val="8"/>
    </w:pPr>
  </w:style>
  <w:style w:type="character" w:default="1" w:styleId="DefaultParagraphFont">
    <w:name w:val="Default Paragraph Font"/>
    <w:semiHidden/>
    <w:rsid w:val="007D1C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CE6"/>
  </w:style>
  <w:style w:type="paragraph" w:styleId="TOC8">
    <w:name w:val="toc 8"/>
    <w:basedOn w:val="TOC1"/>
    <w:uiPriority w:val="39"/>
    <w:rsid w:val="007D1CE6"/>
    <w:pPr>
      <w:spacing w:before="180"/>
      <w:ind w:left="2693" w:hanging="2693"/>
    </w:pPr>
    <w:rPr>
      <w:b/>
    </w:rPr>
  </w:style>
  <w:style w:type="paragraph" w:styleId="TOC1">
    <w:name w:val="toc 1"/>
    <w:uiPriority w:val="39"/>
    <w:rsid w:val="007D1C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1C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D1CE6"/>
    <w:pPr>
      <w:ind w:left="1701" w:hanging="1701"/>
    </w:pPr>
  </w:style>
  <w:style w:type="paragraph" w:styleId="TOC4">
    <w:name w:val="toc 4"/>
    <w:basedOn w:val="TOC3"/>
    <w:rsid w:val="007D1CE6"/>
    <w:pPr>
      <w:ind w:left="1418" w:hanging="1418"/>
    </w:pPr>
  </w:style>
  <w:style w:type="paragraph" w:styleId="TOC3">
    <w:name w:val="toc 3"/>
    <w:basedOn w:val="TOC2"/>
    <w:uiPriority w:val="39"/>
    <w:rsid w:val="007D1CE6"/>
    <w:pPr>
      <w:ind w:left="1134" w:hanging="1134"/>
    </w:pPr>
  </w:style>
  <w:style w:type="paragraph" w:styleId="TOC2">
    <w:name w:val="toc 2"/>
    <w:basedOn w:val="TOC1"/>
    <w:uiPriority w:val="39"/>
    <w:rsid w:val="007D1CE6"/>
    <w:pPr>
      <w:keepNext w:val="0"/>
      <w:spacing w:before="0"/>
      <w:ind w:left="851" w:hanging="851"/>
    </w:pPr>
    <w:rPr>
      <w:sz w:val="20"/>
    </w:rPr>
  </w:style>
  <w:style w:type="paragraph" w:styleId="Index2">
    <w:name w:val="index 2"/>
    <w:basedOn w:val="Index1"/>
    <w:rsid w:val="007D1CE6"/>
    <w:pPr>
      <w:ind w:left="284"/>
    </w:pPr>
  </w:style>
  <w:style w:type="paragraph" w:styleId="Index1">
    <w:name w:val="index 1"/>
    <w:basedOn w:val="Normal"/>
    <w:rsid w:val="007D1CE6"/>
    <w:pPr>
      <w:keepLines/>
      <w:spacing w:after="0"/>
    </w:pPr>
  </w:style>
  <w:style w:type="paragraph" w:customStyle="1" w:styleId="ZH">
    <w:name w:val="ZH"/>
    <w:rsid w:val="007D1C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1CE6"/>
    <w:pPr>
      <w:outlineLvl w:val="9"/>
    </w:pPr>
  </w:style>
  <w:style w:type="paragraph" w:styleId="ListNumber2">
    <w:name w:val="List Number 2"/>
    <w:basedOn w:val="ListNumber"/>
    <w:rsid w:val="007D1CE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1CE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7D1C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CE6"/>
    <w:pPr>
      <w:keepLines/>
      <w:spacing w:after="0"/>
      <w:ind w:left="454" w:hanging="454"/>
    </w:pPr>
    <w:rPr>
      <w:sz w:val="16"/>
    </w:rPr>
  </w:style>
  <w:style w:type="paragraph" w:customStyle="1" w:styleId="TAH">
    <w:name w:val="TAH"/>
    <w:basedOn w:val="TAC"/>
    <w:link w:val="TAHCar"/>
    <w:rsid w:val="007D1CE6"/>
    <w:rPr>
      <w:b/>
    </w:rPr>
  </w:style>
  <w:style w:type="paragraph" w:customStyle="1" w:styleId="TAC">
    <w:name w:val="TAC"/>
    <w:basedOn w:val="TAL"/>
    <w:link w:val="TACCar"/>
    <w:rsid w:val="007D1CE6"/>
    <w:pPr>
      <w:jc w:val="center"/>
    </w:pPr>
  </w:style>
  <w:style w:type="paragraph" w:customStyle="1" w:styleId="TF">
    <w:name w:val="TF"/>
    <w:aliases w:val="left"/>
    <w:basedOn w:val="TH"/>
    <w:link w:val="TFChar"/>
    <w:rsid w:val="007D1CE6"/>
    <w:pPr>
      <w:keepNext w:val="0"/>
      <w:spacing w:before="0" w:after="240"/>
    </w:pPr>
  </w:style>
  <w:style w:type="paragraph" w:customStyle="1" w:styleId="NO">
    <w:name w:val="NO"/>
    <w:basedOn w:val="Normal"/>
    <w:link w:val="NOChar"/>
    <w:rsid w:val="007D1CE6"/>
    <w:pPr>
      <w:keepLines/>
      <w:ind w:left="1135" w:hanging="851"/>
    </w:pPr>
  </w:style>
  <w:style w:type="paragraph" w:styleId="TOC9">
    <w:name w:val="toc 9"/>
    <w:basedOn w:val="TOC8"/>
    <w:rsid w:val="007D1CE6"/>
    <w:pPr>
      <w:ind w:left="1418" w:hanging="1418"/>
    </w:pPr>
  </w:style>
  <w:style w:type="paragraph" w:customStyle="1" w:styleId="EX">
    <w:name w:val="EX"/>
    <w:basedOn w:val="Normal"/>
    <w:link w:val="EXChar"/>
    <w:rsid w:val="007D1CE6"/>
    <w:pPr>
      <w:keepLines/>
      <w:ind w:left="1702" w:hanging="1418"/>
    </w:pPr>
  </w:style>
  <w:style w:type="paragraph" w:customStyle="1" w:styleId="FP">
    <w:name w:val="FP"/>
    <w:basedOn w:val="Normal"/>
    <w:rsid w:val="007D1CE6"/>
    <w:pPr>
      <w:spacing w:after="0"/>
    </w:pPr>
  </w:style>
  <w:style w:type="paragraph" w:customStyle="1" w:styleId="LD">
    <w:name w:val="LD"/>
    <w:rsid w:val="007D1CE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1CE6"/>
    <w:pPr>
      <w:spacing w:after="0"/>
    </w:pPr>
  </w:style>
  <w:style w:type="paragraph" w:customStyle="1" w:styleId="EW">
    <w:name w:val="EW"/>
    <w:basedOn w:val="EX"/>
    <w:rsid w:val="007D1CE6"/>
    <w:pPr>
      <w:spacing w:after="0"/>
    </w:pPr>
  </w:style>
  <w:style w:type="paragraph" w:styleId="TOC6">
    <w:name w:val="toc 6"/>
    <w:basedOn w:val="TOC5"/>
    <w:next w:val="Normal"/>
    <w:rsid w:val="007D1CE6"/>
    <w:pPr>
      <w:ind w:left="1985" w:hanging="1985"/>
    </w:pPr>
  </w:style>
  <w:style w:type="paragraph" w:styleId="TOC7">
    <w:name w:val="toc 7"/>
    <w:basedOn w:val="TOC6"/>
    <w:next w:val="Normal"/>
    <w:rsid w:val="007D1CE6"/>
    <w:pPr>
      <w:ind w:left="2268" w:hanging="2268"/>
    </w:pPr>
  </w:style>
  <w:style w:type="paragraph" w:styleId="ListBullet2">
    <w:name w:val="List Bullet 2"/>
    <w:aliases w:val="lb2"/>
    <w:basedOn w:val="ListBullet"/>
    <w:link w:val="ListBullet2Char"/>
    <w:rsid w:val="007D1CE6"/>
    <w:pPr>
      <w:ind w:left="851"/>
    </w:pPr>
  </w:style>
  <w:style w:type="paragraph" w:styleId="ListBullet3">
    <w:name w:val="List Bullet 3"/>
    <w:basedOn w:val="ListBullet2"/>
    <w:link w:val="ListBullet3Char"/>
    <w:rsid w:val="007D1CE6"/>
    <w:pPr>
      <w:ind w:left="1135"/>
    </w:pPr>
  </w:style>
  <w:style w:type="paragraph" w:styleId="ListNumber">
    <w:name w:val="List Number"/>
    <w:basedOn w:val="List"/>
    <w:rsid w:val="007D1CE6"/>
  </w:style>
  <w:style w:type="paragraph" w:customStyle="1" w:styleId="EQ">
    <w:name w:val="EQ"/>
    <w:basedOn w:val="Normal"/>
    <w:next w:val="Normal"/>
    <w:link w:val="EQChar"/>
    <w:rsid w:val="007D1CE6"/>
    <w:pPr>
      <w:keepLines/>
      <w:tabs>
        <w:tab w:val="center" w:pos="4536"/>
        <w:tab w:val="right" w:pos="9072"/>
      </w:tabs>
    </w:pPr>
    <w:rPr>
      <w:noProof/>
    </w:rPr>
  </w:style>
  <w:style w:type="paragraph" w:customStyle="1" w:styleId="TH">
    <w:name w:val="TH"/>
    <w:basedOn w:val="Normal"/>
    <w:link w:val="THChar"/>
    <w:rsid w:val="007D1CE6"/>
    <w:pPr>
      <w:keepNext/>
      <w:keepLines/>
      <w:spacing w:before="60"/>
      <w:jc w:val="center"/>
    </w:pPr>
    <w:rPr>
      <w:rFonts w:ascii="Arial" w:hAnsi="Arial"/>
      <w:b/>
    </w:rPr>
  </w:style>
  <w:style w:type="paragraph" w:customStyle="1" w:styleId="NF">
    <w:name w:val="NF"/>
    <w:basedOn w:val="NO"/>
    <w:rsid w:val="007D1CE6"/>
    <w:pPr>
      <w:keepNext/>
      <w:spacing w:after="0"/>
    </w:pPr>
    <w:rPr>
      <w:rFonts w:ascii="Arial" w:hAnsi="Arial"/>
      <w:sz w:val="18"/>
    </w:rPr>
  </w:style>
  <w:style w:type="paragraph" w:customStyle="1" w:styleId="PL">
    <w:name w:val="PL"/>
    <w:link w:val="PLChar"/>
    <w:rsid w:val="007D1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1CE6"/>
    <w:pPr>
      <w:jc w:val="right"/>
    </w:pPr>
  </w:style>
  <w:style w:type="paragraph" w:customStyle="1" w:styleId="H6">
    <w:name w:val="H6"/>
    <w:basedOn w:val="Heading5"/>
    <w:next w:val="Normal"/>
    <w:link w:val="H6Char"/>
    <w:rsid w:val="007D1CE6"/>
    <w:pPr>
      <w:ind w:left="1985" w:hanging="1985"/>
      <w:outlineLvl w:val="9"/>
    </w:pPr>
    <w:rPr>
      <w:sz w:val="20"/>
    </w:rPr>
  </w:style>
  <w:style w:type="paragraph" w:customStyle="1" w:styleId="TAN">
    <w:name w:val="TAN"/>
    <w:basedOn w:val="TAL"/>
    <w:link w:val="TANChar"/>
    <w:rsid w:val="007D1CE6"/>
    <w:pPr>
      <w:ind w:left="851" w:hanging="851"/>
    </w:pPr>
  </w:style>
  <w:style w:type="paragraph" w:customStyle="1" w:styleId="TAL">
    <w:name w:val="TAL"/>
    <w:basedOn w:val="Normal"/>
    <w:link w:val="TALChar"/>
    <w:rsid w:val="007D1CE6"/>
    <w:pPr>
      <w:keepNext/>
      <w:keepLines/>
      <w:spacing w:after="0"/>
    </w:pPr>
    <w:rPr>
      <w:rFonts w:ascii="Arial" w:hAnsi="Arial"/>
      <w:sz w:val="18"/>
    </w:rPr>
  </w:style>
  <w:style w:type="paragraph" w:customStyle="1" w:styleId="ZA">
    <w:name w:val="ZA"/>
    <w:rsid w:val="007D1C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1C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1C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1C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1CE6"/>
    <w:pPr>
      <w:framePr w:wrap="notBeside" w:y="16161"/>
    </w:pPr>
  </w:style>
  <w:style w:type="character" w:customStyle="1" w:styleId="ZGSM">
    <w:name w:val="ZGSM"/>
    <w:rsid w:val="007D1CE6"/>
  </w:style>
  <w:style w:type="paragraph" w:styleId="List2">
    <w:name w:val="List 2"/>
    <w:basedOn w:val="List"/>
    <w:link w:val="List2Char"/>
    <w:rsid w:val="007D1CE6"/>
    <w:pPr>
      <w:ind w:left="851"/>
    </w:pPr>
  </w:style>
  <w:style w:type="paragraph" w:customStyle="1" w:styleId="ZG">
    <w:name w:val="ZG"/>
    <w:rsid w:val="007D1C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1CE6"/>
    <w:pPr>
      <w:ind w:left="1135"/>
    </w:pPr>
  </w:style>
  <w:style w:type="paragraph" w:styleId="List4">
    <w:name w:val="List 4"/>
    <w:basedOn w:val="List3"/>
    <w:rsid w:val="007D1CE6"/>
    <w:pPr>
      <w:ind w:left="1418"/>
    </w:pPr>
  </w:style>
  <w:style w:type="paragraph" w:styleId="List5">
    <w:name w:val="List 5"/>
    <w:basedOn w:val="List4"/>
    <w:rsid w:val="007D1CE6"/>
    <w:pPr>
      <w:ind w:left="1702"/>
    </w:pPr>
  </w:style>
  <w:style w:type="paragraph" w:customStyle="1" w:styleId="EditorsNote">
    <w:name w:val="Editor's Note"/>
    <w:aliases w:val="EN,Editor's Noteormal"/>
    <w:basedOn w:val="NO"/>
    <w:link w:val="EditorsNoteChar"/>
    <w:rsid w:val="007D1CE6"/>
    <w:rPr>
      <w:color w:val="FF0000"/>
    </w:rPr>
  </w:style>
  <w:style w:type="paragraph" w:styleId="List">
    <w:name w:val="List"/>
    <w:basedOn w:val="Normal"/>
    <w:link w:val="ListChar"/>
    <w:rsid w:val="007D1CE6"/>
    <w:pPr>
      <w:ind w:left="568" w:hanging="284"/>
    </w:pPr>
  </w:style>
  <w:style w:type="paragraph" w:styleId="ListBullet">
    <w:name w:val="List Bullet"/>
    <w:aliases w:val="UL"/>
    <w:basedOn w:val="List"/>
    <w:link w:val="ListBulletChar"/>
    <w:rsid w:val="007D1CE6"/>
  </w:style>
  <w:style w:type="paragraph" w:styleId="ListBullet4">
    <w:name w:val="List Bullet 4"/>
    <w:basedOn w:val="ListBullet3"/>
    <w:rsid w:val="007D1CE6"/>
    <w:pPr>
      <w:ind w:left="1418"/>
    </w:pPr>
  </w:style>
  <w:style w:type="paragraph" w:styleId="ListBullet5">
    <w:name w:val="List Bullet 5"/>
    <w:basedOn w:val="ListBullet4"/>
    <w:rsid w:val="007D1CE6"/>
    <w:pPr>
      <w:ind w:left="1702"/>
    </w:pPr>
  </w:style>
  <w:style w:type="paragraph" w:customStyle="1" w:styleId="B10">
    <w:name w:val="B1"/>
    <w:basedOn w:val="List"/>
    <w:link w:val="B1Zchn"/>
    <w:rsid w:val="007D1CE6"/>
  </w:style>
  <w:style w:type="paragraph" w:customStyle="1" w:styleId="B20">
    <w:name w:val="B2"/>
    <w:basedOn w:val="List2"/>
    <w:link w:val="B2Char"/>
    <w:rsid w:val="007D1CE6"/>
  </w:style>
  <w:style w:type="paragraph" w:customStyle="1" w:styleId="B30">
    <w:name w:val="B3"/>
    <w:basedOn w:val="List3"/>
    <w:link w:val="B3Char"/>
    <w:rsid w:val="007D1CE6"/>
  </w:style>
  <w:style w:type="paragraph" w:customStyle="1" w:styleId="B4">
    <w:name w:val="B4"/>
    <w:basedOn w:val="List4"/>
    <w:link w:val="B4Char"/>
    <w:rsid w:val="007D1CE6"/>
  </w:style>
  <w:style w:type="paragraph" w:customStyle="1" w:styleId="B5">
    <w:name w:val="B5"/>
    <w:basedOn w:val="List5"/>
    <w:rsid w:val="007D1CE6"/>
  </w:style>
  <w:style w:type="paragraph" w:styleId="Footer">
    <w:name w:val="footer"/>
    <w:aliases w:val="footer odd,footer,fo,pie de página"/>
    <w:basedOn w:val="Header"/>
    <w:link w:val="FooterChar"/>
    <w:rsid w:val="007D1CE6"/>
    <w:pPr>
      <w:jc w:val="center"/>
    </w:pPr>
    <w:rPr>
      <w:i/>
    </w:rPr>
  </w:style>
  <w:style w:type="paragraph" w:customStyle="1" w:styleId="ZTD">
    <w:name w:val="ZTD"/>
    <w:basedOn w:val="ZB"/>
    <w:rsid w:val="007D1CE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s>
      <w:ind w:left="927" w:hanging="360"/>
    </w:pPr>
    <w:rPr>
      <w:lang w:eastAsia="ko-KR"/>
    </w:rPr>
  </w:style>
  <w:style w:type="paragraph" w:customStyle="1" w:styleId="BN">
    <w:name w:val="BN"/>
    <w:basedOn w:val="Normal"/>
    <w:rsid w:val="00BE61C4"/>
    <w:pPr>
      <w:numPr>
        <w:numId w:val="11"/>
      </w:numPr>
      <w:tabs>
        <w:tab w:val="clear" w:pos="737"/>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yperlink" Target="http://portal.3gpp.org/webapp/meetingCalendar/MeetingDetails.asp?m_id=33216" TargetMode="External"/><Relationship Id="rId28" Type="http://schemas.microsoft.com/office/2011/relationships/people" Target="people.xml"/><Relationship Id="rId10" Type="http://schemas.openxmlformats.org/officeDocument/2006/relationships/package" Target="embeddings/Microsoft_Word_Document.docx"/><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Pages>
  <Words>60425</Words>
  <Characters>344424</Characters>
  <Application>Microsoft Office Word</Application>
  <DocSecurity>0</DocSecurity>
  <Lines>2870</Lines>
  <Paragraphs>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5314</cp:lastModifiedBy>
  <cp:revision>184</cp:revision>
  <cp:lastPrinted>1899-12-31T23:00:00Z</cp:lastPrinted>
  <dcterms:created xsi:type="dcterms:W3CDTF">2022-06-21T16:34:00Z</dcterms:created>
  <dcterms:modified xsi:type="dcterms:W3CDTF">2023-09-26T14:05:00Z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