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27D5F303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7747FD">
              <w:rPr>
                <w:noProof w:val="0"/>
              </w:rPr>
              <w:t>1</w:t>
            </w:r>
            <w:r w:rsidR="00796B22">
              <w:rPr>
                <w:noProof w:val="0"/>
              </w:rPr>
              <w:t>.0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7747FD">
              <w:rPr>
                <w:noProof w:val="0"/>
                <w:sz w:val="32"/>
              </w:rPr>
              <w:t>12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E42B85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E42B85" w:rsidP="007A6666">
            <w:pPr>
              <w:jc w:val="right"/>
            </w:pPr>
            <w:r>
              <w:pict w14:anchorId="4B6BB717">
                <v:shape id="_x0000_i1026" type="#_x0000_t75" style="width:128.5pt;height:74.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617920A" w14:textId="77777777" w:rsidR="00E42B85" w:rsidRDefault="00E8402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42B85">
        <w:rPr>
          <w:noProof/>
        </w:rPr>
        <w:t>Foreword</w:t>
      </w:r>
      <w:r w:rsidR="00E42B85">
        <w:rPr>
          <w:noProof/>
        </w:rPr>
        <w:tab/>
        <w:t>20</w:t>
      </w:r>
    </w:p>
    <w:p w14:paraId="414A499F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21</w:t>
      </w:r>
    </w:p>
    <w:p w14:paraId="59F7373F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21</w:t>
      </w:r>
    </w:p>
    <w:p w14:paraId="7C0F4798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22</w:t>
      </w:r>
    </w:p>
    <w:p w14:paraId="713A9F0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22</w:t>
      </w:r>
    </w:p>
    <w:p w14:paraId="70F2F54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23</w:t>
      </w:r>
    </w:p>
    <w:p w14:paraId="33B79D4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2618639D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10B23CD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20D44CB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0B90993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4552D9C7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25</w:t>
      </w:r>
    </w:p>
    <w:p w14:paraId="1679785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Introduction</w:t>
      </w:r>
      <w:r>
        <w:rPr>
          <w:noProof/>
        </w:rPr>
        <w:tab/>
        <w:t>25</w:t>
      </w:r>
    </w:p>
    <w:p w14:paraId="4D0B762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4BC0A55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3894A98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3A38FB4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  <w:lang w:eastAsia="zh-CN"/>
        </w:rPr>
        <w:t>4</w:t>
      </w:r>
      <w:r w:rsidRPr="007C5709">
        <w:rPr>
          <w:rFonts w:eastAsia="PMingLiU"/>
          <w:noProof/>
        </w:rPr>
        <w:t>.4.</w:t>
      </w:r>
      <w:r w:rsidRPr="007C5709">
        <w:rPr>
          <w:rFonts w:eastAsia="PMingLiU"/>
          <w:noProof/>
          <w:lang w:eastAsia="zh-CN"/>
        </w:rPr>
        <w:t>3</w:t>
      </w:r>
      <w:r w:rsidRPr="007C5709">
        <w:rPr>
          <w:rFonts w:eastAsia="PMingLiU"/>
          <w:noProof/>
        </w:rPr>
        <w:t>.</w:t>
      </w:r>
      <w:r w:rsidRPr="007C5709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370CE56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  <w:lang w:eastAsia="zh-CN"/>
        </w:rPr>
        <w:t>4</w:t>
      </w:r>
      <w:r w:rsidRPr="007C5709">
        <w:rPr>
          <w:rFonts w:eastAsia="PMingLiU"/>
          <w:noProof/>
        </w:rPr>
        <w:t>.4.</w:t>
      </w:r>
      <w:r w:rsidRPr="007C5709">
        <w:rPr>
          <w:rFonts w:eastAsia="PMingLiU"/>
          <w:noProof/>
          <w:lang w:eastAsia="zh-CN"/>
        </w:rPr>
        <w:t>3</w:t>
      </w:r>
      <w:r w:rsidRPr="007C5709">
        <w:rPr>
          <w:rFonts w:eastAsia="PMingLiU"/>
          <w:noProof/>
        </w:rPr>
        <w:t>.</w:t>
      </w:r>
      <w:r w:rsidRPr="007C5709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  <w:lang w:eastAsia="zh-CN"/>
        </w:rPr>
        <w:t xml:space="preserve">Noc for </w:t>
      </w:r>
      <w:r w:rsidRPr="007C5709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04CA728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  <w:lang w:eastAsia="zh-CN"/>
        </w:rPr>
        <w:t>4</w:t>
      </w:r>
      <w:r w:rsidRPr="007C5709">
        <w:rPr>
          <w:rFonts w:eastAsia="PMingLiU"/>
          <w:noProof/>
        </w:rPr>
        <w:t>.4.</w:t>
      </w:r>
      <w:r w:rsidRPr="007C5709">
        <w:rPr>
          <w:rFonts w:eastAsia="PMingLiU"/>
          <w:noProof/>
          <w:lang w:eastAsia="zh-CN"/>
        </w:rPr>
        <w:t>3</w:t>
      </w:r>
      <w:r w:rsidRPr="007C5709">
        <w:rPr>
          <w:rFonts w:eastAsia="PMingLiU"/>
          <w:noProof/>
        </w:rPr>
        <w:t>.</w:t>
      </w:r>
      <w:r w:rsidRPr="007C5709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  <w:lang w:eastAsia="zh-CN"/>
        </w:rPr>
        <w:t xml:space="preserve">Derivation of Noc values for </w:t>
      </w:r>
      <w:r w:rsidRPr="007C5709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65973B3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Es</w:t>
      </w:r>
      <w:r>
        <w:rPr>
          <w:noProof/>
        </w:rPr>
        <w:tab/>
        <w:t>27</w:t>
      </w:r>
    </w:p>
    <w:p w14:paraId="75C6A47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27</w:t>
      </w:r>
    </w:p>
    <w:p w14:paraId="60A01EA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27</w:t>
      </w:r>
    </w:p>
    <w:p w14:paraId="79C4DA2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4</w:t>
      </w:r>
      <w:r w:rsidRPr="007C5709">
        <w:rPr>
          <w:rFonts w:eastAsia="SimSun"/>
          <w:noProof/>
        </w:rPr>
        <w:t>.4.</w:t>
      </w:r>
      <w:r w:rsidRPr="007C5709">
        <w:rPr>
          <w:rFonts w:eastAsia="SimSun"/>
          <w:noProof/>
          <w:lang w:eastAsia="zh-CN"/>
        </w:rPr>
        <w:t>4</w:t>
      </w:r>
      <w:r w:rsidRPr="007C5709">
        <w:rPr>
          <w:rFonts w:eastAsia="SimSun"/>
          <w:noProof/>
        </w:rPr>
        <w:t>.</w:t>
      </w:r>
      <w:r w:rsidRPr="007C5709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  <w:lang w:eastAsia="zh-CN"/>
        </w:rPr>
        <w:t xml:space="preserve">Derivation of Es values for </w:t>
      </w:r>
      <w:r w:rsidRPr="007C5709">
        <w:rPr>
          <w:rFonts w:eastAsia="SimSun"/>
          <w:noProof/>
        </w:rPr>
        <w:t>NR operating bands in FR1</w:t>
      </w:r>
      <w:r>
        <w:rPr>
          <w:noProof/>
        </w:rPr>
        <w:tab/>
        <w:t>27</w:t>
      </w:r>
    </w:p>
    <w:p w14:paraId="0FF1590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28</w:t>
      </w:r>
    </w:p>
    <w:p w14:paraId="38F0C24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075AC145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3FB5178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2153ACD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221AB36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29</w:t>
      </w:r>
    </w:p>
    <w:p w14:paraId="75618DE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3A8E7B3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0719B6C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30</w:t>
      </w:r>
    </w:p>
    <w:p w14:paraId="008613A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PMingLiU"/>
          <w:noProof/>
        </w:rPr>
        <w:t>Es</w:t>
      </w:r>
      <w:r>
        <w:rPr>
          <w:noProof/>
        </w:rPr>
        <w:tab/>
        <w:t>30</w:t>
      </w:r>
    </w:p>
    <w:p w14:paraId="32AC2D2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30</w:t>
      </w:r>
    </w:p>
    <w:p w14:paraId="124D2250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31</w:t>
      </w:r>
    </w:p>
    <w:p w14:paraId="342A20A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4F348B9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31</w:t>
      </w:r>
    </w:p>
    <w:p w14:paraId="2DDBEFE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698FD44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31</w:t>
      </w:r>
    </w:p>
    <w:p w14:paraId="4DCE78D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31</w:t>
      </w:r>
    </w:p>
    <w:p w14:paraId="04FE7E9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35</w:t>
      </w:r>
    </w:p>
    <w:p w14:paraId="324A257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39</w:t>
      </w:r>
    </w:p>
    <w:p w14:paraId="618C273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39</w:t>
      </w:r>
    </w:p>
    <w:p w14:paraId="58C837E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39</w:t>
      </w:r>
    </w:p>
    <w:p w14:paraId="1416509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41</w:t>
      </w:r>
    </w:p>
    <w:p w14:paraId="371FAF3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41</w:t>
      </w:r>
    </w:p>
    <w:p w14:paraId="5591A77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44</w:t>
      </w:r>
    </w:p>
    <w:p w14:paraId="4FD1B1C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Applicability of different requirements for HST</w:t>
      </w:r>
      <w:r>
        <w:rPr>
          <w:noProof/>
        </w:rPr>
        <w:tab/>
        <w:t>45</w:t>
      </w:r>
    </w:p>
    <w:p w14:paraId="3A9E18A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45</w:t>
      </w:r>
    </w:p>
    <w:p w14:paraId="5E25889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46</w:t>
      </w:r>
    </w:p>
    <w:p w14:paraId="60F5668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46</w:t>
      </w:r>
    </w:p>
    <w:p w14:paraId="416B8EA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46</w:t>
      </w:r>
    </w:p>
    <w:p w14:paraId="564B8FC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47</w:t>
      </w:r>
    </w:p>
    <w:p w14:paraId="2BD8991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51</w:t>
      </w:r>
    </w:p>
    <w:p w14:paraId="2F75FD9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</w:t>
      </w:r>
    </w:p>
    <w:p w14:paraId="5C8E7BD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51</w:t>
      </w:r>
    </w:p>
    <w:p w14:paraId="61310BB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54</w:t>
      </w:r>
    </w:p>
    <w:p w14:paraId="319A6E6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54</w:t>
      </w:r>
    </w:p>
    <w:p w14:paraId="0C8B1F5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57</w:t>
      </w:r>
    </w:p>
    <w:p w14:paraId="503F35D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240120A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57</w:t>
      </w:r>
    </w:p>
    <w:p w14:paraId="5A4F165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59</w:t>
      </w:r>
    </w:p>
    <w:p w14:paraId="2719CA4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63</w:t>
      </w:r>
    </w:p>
    <w:p w14:paraId="2370B246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64</w:t>
      </w:r>
    </w:p>
    <w:p w14:paraId="3573E3A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66</w:t>
      </w:r>
    </w:p>
    <w:p w14:paraId="39F218D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67</w:t>
      </w:r>
    </w:p>
    <w:p w14:paraId="17AF1A3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69</w:t>
      </w:r>
    </w:p>
    <w:p w14:paraId="338E69D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70</w:t>
      </w:r>
    </w:p>
    <w:p w14:paraId="797FCC4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72</w:t>
      </w:r>
    </w:p>
    <w:p w14:paraId="36CC91D7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73</w:t>
      </w:r>
    </w:p>
    <w:p w14:paraId="6103BB0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78</w:t>
      </w:r>
    </w:p>
    <w:p w14:paraId="672BA24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79</w:t>
      </w:r>
    </w:p>
    <w:p w14:paraId="0FFEA09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80</w:t>
      </w:r>
    </w:p>
    <w:p w14:paraId="3662BBC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5.2.2.1.</w:t>
      </w:r>
      <w:r w:rsidRPr="007C5709">
        <w:rPr>
          <w:rFonts w:eastAsia="Malgun Gothic"/>
          <w:noProof/>
          <w:lang w:eastAsia="zh-TW"/>
        </w:rPr>
        <w:t>6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FDD FR1 PDSCH repetitions over multiple slots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81</w:t>
      </w:r>
    </w:p>
    <w:p w14:paraId="04CAD11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83</w:t>
      </w:r>
    </w:p>
    <w:p w14:paraId="73C3DBE8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84</w:t>
      </w:r>
    </w:p>
    <w:p w14:paraId="3BD845D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86</w:t>
      </w:r>
    </w:p>
    <w:p w14:paraId="72FC6554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5.2.2.1.</w:t>
      </w:r>
      <w:r w:rsidRPr="007C5709">
        <w:rPr>
          <w:rFonts w:eastAsia="Malgun Gothic"/>
          <w:noProof/>
          <w:lang w:eastAsia="zh-TW"/>
        </w:rPr>
        <w:t>8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FDD FR1 PDSCH pre-emption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87</w:t>
      </w:r>
    </w:p>
    <w:p w14:paraId="57C83D0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FDD FR1 HST-SFN performance</w:t>
      </w:r>
      <w:r>
        <w:rPr>
          <w:noProof/>
        </w:rPr>
        <w:tab/>
        <w:t>90</w:t>
      </w:r>
    </w:p>
    <w:p w14:paraId="37D9220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91</w:t>
      </w:r>
    </w:p>
    <w:p w14:paraId="1FFA8DF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93</w:t>
      </w:r>
    </w:p>
    <w:p w14:paraId="6A25953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96</w:t>
      </w:r>
    </w:p>
    <w:p w14:paraId="3ED9962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102</w:t>
      </w:r>
    </w:p>
    <w:p w14:paraId="3C621ABA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104</w:t>
      </w:r>
    </w:p>
    <w:p w14:paraId="1AA8332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108</w:t>
      </w:r>
    </w:p>
    <w:p w14:paraId="41BE3F7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109</w:t>
      </w:r>
    </w:p>
    <w:p w14:paraId="3A96C20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114</w:t>
      </w:r>
    </w:p>
    <w:p w14:paraId="449F618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115</w:t>
      </w:r>
    </w:p>
    <w:p w14:paraId="316DA56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119</w:t>
      </w:r>
    </w:p>
    <w:p w14:paraId="56702C9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120</w:t>
      </w:r>
    </w:p>
    <w:p w14:paraId="286AE56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125</w:t>
      </w:r>
    </w:p>
    <w:p w14:paraId="27EFB71A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with inter-cell interference - 2x2 MIMO for both SA and NSA</w:t>
      </w:r>
      <w:r>
        <w:rPr>
          <w:noProof/>
        </w:rPr>
        <w:tab/>
        <w:t>127</w:t>
      </w:r>
    </w:p>
    <w:p w14:paraId="32501EA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130</w:t>
      </w:r>
    </w:p>
    <w:p w14:paraId="46B423E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131</w:t>
      </w:r>
    </w:p>
    <w:p w14:paraId="07D2938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133</w:t>
      </w:r>
    </w:p>
    <w:p w14:paraId="3472CC3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137</w:t>
      </w:r>
    </w:p>
    <w:p w14:paraId="3310D42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7C5709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139</w:t>
      </w:r>
    </w:p>
    <w:p w14:paraId="27A7161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140</w:t>
      </w:r>
    </w:p>
    <w:p w14:paraId="5008106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7C5709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143</w:t>
      </w:r>
    </w:p>
    <w:p w14:paraId="60693BC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145</w:t>
      </w:r>
    </w:p>
    <w:p w14:paraId="4026C8F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154</w:t>
      </w:r>
    </w:p>
    <w:p w14:paraId="2AF766E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157</w:t>
      </w:r>
    </w:p>
    <w:p w14:paraId="7033328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157</w:t>
      </w:r>
    </w:p>
    <w:p w14:paraId="7725A4D4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159</w:t>
      </w:r>
    </w:p>
    <w:p w14:paraId="7A313FB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166</w:t>
      </w:r>
    </w:p>
    <w:p w14:paraId="4E67371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166</w:t>
      </w:r>
    </w:p>
    <w:p w14:paraId="68B82EF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168</w:t>
      </w:r>
    </w:p>
    <w:p w14:paraId="7CEE7E8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168</w:t>
      </w:r>
    </w:p>
    <w:p w14:paraId="64785E0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PDSCH mapping Type B performance</w:t>
      </w:r>
      <w:r>
        <w:rPr>
          <w:noProof/>
        </w:rPr>
        <w:tab/>
        <w:t>172</w:t>
      </w:r>
    </w:p>
    <w:p w14:paraId="78BCF94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173</w:t>
      </w:r>
    </w:p>
    <w:p w14:paraId="04B5045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175</w:t>
      </w:r>
    </w:p>
    <w:p w14:paraId="2F748A1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176</w:t>
      </w:r>
    </w:p>
    <w:p w14:paraId="24E2AAA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181</w:t>
      </w:r>
    </w:p>
    <w:p w14:paraId="26B9FD7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182</w:t>
      </w:r>
    </w:p>
    <w:p w14:paraId="483DC9E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</w:t>
      </w:r>
      <w:r w:rsidRPr="007C5709">
        <w:rPr>
          <w:rFonts w:eastAsia="Malgun Gothic"/>
          <w:noProof/>
          <w:lang w:eastAsia="zh-TW"/>
        </w:rPr>
        <w:t>T</w:t>
      </w:r>
      <w:r w:rsidRPr="007C5709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184</w:t>
      </w:r>
    </w:p>
    <w:p w14:paraId="05774637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6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TDD FR1 PDSCH repetitions over multiple slots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185</w:t>
      </w:r>
    </w:p>
    <w:p w14:paraId="4BCD4E4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186</w:t>
      </w:r>
    </w:p>
    <w:p w14:paraId="1E419AC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187</w:t>
      </w:r>
    </w:p>
    <w:p w14:paraId="55DC27C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 2Rx </w:t>
      </w:r>
      <w:r w:rsidRPr="007C5709">
        <w:rPr>
          <w:rFonts w:eastAsia="Malgun Gothic"/>
          <w:noProof/>
          <w:lang w:eastAsia="zh-TW"/>
        </w:rPr>
        <w:t>T</w:t>
      </w:r>
      <w:r w:rsidRPr="007C5709">
        <w:rPr>
          <w:rFonts w:eastAsia="Malgun Gothic"/>
          <w:noProof/>
        </w:rPr>
        <w:t>DD FR1 PDSCH pre-emption performance</w:t>
      </w:r>
      <w:r>
        <w:rPr>
          <w:noProof/>
        </w:rPr>
        <w:tab/>
        <w:t>189</w:t>
      </w:r>
    </w:p>
    <w:p w14:paraId="79EEC27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8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</w:t>
      </w:r>
      <w:r w:rsidRPr="007C5709">
        <w:rPr>
          <w:rFonts w:eastAsia="Malgun Gothic"/>
          <w:noProof/>
          <w:lang w:eastAsia="zh-TW"/>
        </w:rPr>
        <w:t>T</w:t>
      </w:r>
      <w:r w:rsidRPr="007C5709">
        <w:rPr>
          <w:rFonts w:eastAsia="Malgun Gothic"/>
          <w:noProof/>
        </w:rPr>
        <w:t xml:space="preserve">DD FR1 PDSCH pre-emption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190</w:t>
      </w:r>
    </w:p>
    <w:p w14:paraId="57A6A8B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HST-SFN performance</w:t>
      </w:r>
      <w:r>
        <w:rPr>
          <w:noProof/>
        </w:rPr>
        <w:tab/>
        <w:t>192</w:t>
      </w:r>
    </w:p>
    <w:p w14:paraId="2FA366E6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193</w:t>
      </w:r>
    </w:p>
    <w:p w14:paraId="2AAF470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195</w:t>
      </w:r>
    </w:p>
    <w:p w14:paraId="2145416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198</w:t>
      </w:r>
    </w:p>
    <w:p w14:paraId="78EA95B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204</w:t>
      </w:r>
    </w:p>
    <w:p w14:paraId="5A7E2EA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206</w:t>
      </w:r>
    </w:p>
    <w:p w14:paraId="35D1684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</w:t>
      </w:r>
      <w:r w:rsidRPr="007C5709">
        <w:rPr>
          <w:rFonts w:eastAsia="Malgun Gothic"/>
          <w:noProof/>
          <w:lang w:eastAsia="zh-CN"/>
        </w:rPr>
        <w:t>T</w:t>
      </w:r>
      <w:r w:rsidRPr="007C5709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210</w:t>
      </w:r>
    </w:p>
    <w:p w14:paraId="3D9B60C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2Rx </w:t>
      </w:r>
      <w:r w:rsidRPr="007C5709">
        <w:rPr>
          <w:rFonts w:eastAsia="Malgun Gothic"/>
          <w:noProof/>
          <w:lang w:eastAsia="zh-CN"/>
        </w:rPr>
        <w:t>T</w:t>
      </w:r>
      <w:r w:rsidRPr="007C5709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211</w:t>
      </w:r>
    </w:p>
    <w:p w14:paraId="0CDCE0C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212</w:t>
      </w:r>
    </w:p>
    <w:p w14:paraId="10A8F3E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214</w:t>
      </w:r>
    </w:p>
    <w:p w14:paraId="3CA1160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215</w:t>
      </w:r>
    </w:p>
    <w:p w14:paraId="0AD68D6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216</w:t>
      </w:r>
    </w:p>
    <w:p w14:paraId="63FB0B6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217</w:t>
      </w:r>
    </w:p>
    <w:p w14:paraId="30F1FCC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219</w:t>
      </w:r>
    </w:p>
    <w:p w14:paraId="4E7A861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221</w:t>
      </w:r>
    </w:p>
    <w:p w14:paraId="4D77754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for PDSCH with inter-cell interference performance – 2x2 MIMO for both NSA and SA</w:t>
      </w:r>
      <w:r>
        <w:rPr>
          <w:noProof/>
        </w:rPr>
        <w:tab/>
        <w:t>223</w:t>
      </w:r>
    </w:p>
    <w:p w14:paraId="7ADBED5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226</w:t>
      </w:r>
    </w:p>
    <w:p w14:paraId="622D827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227</w:t>
      </w:r>
    </w:p>
    <w:p w14:paraId="06F3EBB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229</w:t>
      </w:r>
    </w:p>
    <w:p w14:paraId="56A6EAC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232</w:t>
      </w:r>
    </w:p>
    <w:p w14:paraId="5C89B49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7C5709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234</w:t>
      </w:r>
    </w:p>
    <w:p w14:paraId="29E154E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236</w:t>
      </w:r>
    </w:p>
    <w:p w14:paraId="4482F22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7C5709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238</w:t>
      </w:r>
    </w:p>
    <w:p w14:paraId="6E9123B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240</w:t>
      </w:r>
    </w:p>
    <w:p w14:paraId="5113803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250</w:t>
      </w:r>
    </w:p>
    <w:p w14:paraId="74299C8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253</w:t>
      </w:r>
    </w:p>
    <w:p w14:paraId="7B6616B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253</w:t>
      </w:r>
    </w:p>
    <w:p w14:paraId="1682757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253</w:t>
      </w:r>
    </w:p>
    <w:p w14:paraId="25E17AB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256</w:t>
      </w:r>
    </w:p>
    <w:p w14:paraId="562CF367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259</w:t>
      </w:r>
    </w:p>
    <w:p w14:paraId="1582901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260</w:t>
      </w:r>
    </w:p>
    <w:p w14:paraId="4CDF45E8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</w:t>
      </w:r>
      <w:r w:rsidRPr="007C5709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260</w:t>
      </w:r>
    </w:p>
    <w:p w14:paraId="2C89B6EA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261</w:t>
      </w:r>
    </w:p>
    <w:p w14:paraId="3A3AFC7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03F4F3D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262</w:t>
      </w:r>
    </w:p>
    <w:p w14:paraId="673B744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263</w:t>
      </w:r>
    </w:p>
    <w:p w14:paraId="6EE93E6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PDSCH mapping Type B performance</w:t>
      </w:r>
      <w:r>
        <w:rPr>
          <w:noProof/>
        </w:rPr>
        <w:tab/>
        <w:t>266</w:t>
      </w:r>
    </w:p>
    <w:p w14:paraId="050B06FA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267</w:t>
      </w:r>
    </w:p>
    <w:p w14:paraId="1317627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269</w:t>
      </w:r>
    </w:p>
    <w:p w14:paraId="032A1BB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270</w:t>
      </w:r>
    </w:p>
    <w:p w14:paraId="01753DA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271</w:t>
      </w:r>
    </w:p>
    <w:p w14:paraId="09CBF0A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272</w:t>
      </w:r>
    </w:p>
    <w:p w14:paraId="6FDC79E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</w:t>
      </w:r>
      <w:r w:rsidRPr="007C5709">
        <w:rPr>
          <w:rFonts w:eastAsia="Malgun Gothic"/>
          <w:noProof/>
          <w:lang w:eastAsia="zh-TW"/>
        </w:rPr>
        <w:t>3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1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273</w:t>
      </w:r>
    </w:p>
    <w:p w14:paraId="783E4D7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</w:t>
      </w:r>
      <w:r w:rsidRPr="007C5709">
        <w:rPr>
          <w:rFonts w:eastAsia="Malgun Gothic"/>
          <w:noProof/>
          <w:lang w:eastAsia="zh-TW"/>
        </w:rPr>
        <w:t>3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1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6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FDD FR1 PDSCH repetitions over multiple slots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</w:t>
      </w:r>
      <w:r w:rsidRPr="007C5709">
        <w:rPr>
          <w:rFonts w:eastAsia="Malgun Gothic"/>
          <w:noProof/>
          <w:lang w:eastAsia="zh-TW"/>
        </w:rPr>
        <w:t>4</w:t>
      </w:r>
      <w:r w:rsidRPr="007C5709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274</w:t>
      </w:r>
    </w:p>
    <w:p w14:paraId="092E046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276</w:t>
      </w:r>
    </w:p>
    <w:p w14:paraId="456CA6B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277</w:t>
      </w:r>
    </w:p>
    <w:p w14:paraId="74454BA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279</w:t>
      </w:r>
    </w:p>
    <w:p w14:paraId="2174C30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FDD FR1 PDSCH pre-emption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280</w:t>
      </w:r>
    </w:p>
    <w:p w14:paraId="1769B5C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</w:t>
      </w:r>
      <w:r w:rsidRPr="007C5709">
        <w:rPr>
          <w:rFonts w:eastAsia="Malgun Gothic"/>
          <w:noProof/>
          <w:lang w:eastAsia="zh-CN"/>
        </w:rPr>
        <w:t>3</w:t>
      </w:r>
      <w:r w:rsidRPr="007C5709">
        <w:rPr>
          <w:rFonts w:eastAsia="Malgun Gothic"/>
          <w:noProof/>
        </w:rPr>
        <w:t>.1.</w:t>
      </w:r>
      <w:r w:rsidRPr="007C5709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4</w:t>
      </w:r>
      <w:r w:rsidRPr="007C5709">
        <w:rPr>
          <w:rFonts w:eastAsia="SimSun"/>
          <w:noProof/>
        </w:rPr>
        <w:t>Rx FDD FR1 HST-SFN performance</w:t>
      </w:r>
      <w:r>
        <w:rPr>
          <w:noProof/>
        </w:rPr>
        <w:tab/>
        <w:t>282</w:t>
      </w:r>
    </w:p>
    <w:p w14:paraId="4D6FB13E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4</w:t>
      </w:r>
      <w:r w:rsidRPr="007C5709">
        <w:rPr>
          <w:rFonts w:eastAsia="SimSun"/>
          <w:noProof/>
        </w:rPr>
        <w:t>Rx FDD FR1 HST-SFN performance - 2x</w:t>
      </w:r>
      <w:r w:rsidRPr="007C5709">
        <w:rPr>
          <w:rFonts w:eastAsia="Malgun Gothic"/>
          <w:noProof/>
          <w:lang w:eastAsia="zh-CN"/>
        </w:rPr>
        <w:t>4</w:t>
      </w:r>
      <w:r w:rsidRPr="007C5709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283</w:t>
      </w:r>
    </w:p>
    <w:p w14:paraId="50EF6D7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285</w:t>
      </w:r>
    </w:p>
    <w:p w14:paraId="0C47552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288</w:t>
      </w:r>
    </w:p>
    <w:p w14:paraId="279BB59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294</w:t>
      </w:r>
    </w:p>
    <w:p w14:paraId="1B91CFE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296</w:t>
      </w:r>
    </w:p>
    <w:p w14:paraId="43E0877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300</w:t>
      </w:r>
    </w:p>
    <w:p w14:paraId="17B89CF8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302</w:t>
      </w:r>
    </w:p>
    <w:p w14:paraId="206AA24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306</w:t>
      </w:r>
    </w:p>
    <w:p w14:paraId="35E10D0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307</w:t>
      </w:r>
    </w:p>
    <w:p w14:paraId="15BDDA6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5.2.3.1.14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311</w:t>
      </w:r>
    </w:p>
    <w:p w14:paraId="2F715E5E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312</w:t>
      </w:r>
    </w:p>
    <w:p w14:paraId="2B3DFCA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317</w:t>
      </w:r>
    </w:p>
    <w:p w14:paraId="0412C84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with inter-cell interference - 2x4 MIMO for both SA and NSA</w:t>
      </w:r>
      <w:r>
        <w:rPr>
          <w:noProof/>
        </w:rPr>
        <w:tab/>
        <w:t>318</w:t>
      </w:r>
    </w:p>
    <w:p w14:paraId="5F9ACA7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321</w:t>
      </w:r>
    </w:p>
    <w:p w14:paraId="50566D0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for PDSCH with intra cell inter user interference performance – 2x4 and 4x4 MIMO for both NSA and SA</w:t>
      </w:r>
      <w:r>
        <w:rPr>
          <w:noProof/>
        </w:rPr>
        <w:tab/>
        <w:t>322</w:t>
      </w:r>
    </w:p>
    <w:p w14:paraId="1EA0B28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324</w:t>
      </w:r>
    </w:p>
    <w:p w14:paraId="15EDC5D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7C5709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326</w:t>
      </w:r>
    </w:p>
    <w:p w14:paraId="5DCC09B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327</w:t>
      </w:r>
    </w:p>
    <w:p w14:paraId="779EBE2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7C5709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330</w:t>
      </w:r>
    </w:p>
    <w:p w14:paraId="1FF1A8E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332</w:t>
      </w:r>
    </w:p>
    <w:p w14:paraId="14E8509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341</w:t>
      </w:r>
    </w:p>
    <w:p w14:paraId="2F68D26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344</w:t>
      </w:r>
    </w:p>
    <w:p w14:paraId="635C849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344</w:t>
      </w:r>
    </w:p>
    <w:p w14:paraId="6F56B5FE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347</w:t>
      </w:r>
    </w:p>
    <w:p w14:paraId="6C90D31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354</w:t>
      </w:r>
    </w:p>
    <w:p w14:paraId="0B00443A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355</w:t>
      </w:r>
    </w:p>
    <w:p w14:paraId="2446113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355</w:t>
      </w:r>
    </w:p>
    <w:p w14:paraId="2F0ED13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356</w:t>
      </w:r>
    </w:p>
    <w:p w14:paraId="667CA58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56E6627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358</w:t>
      </w:r>
    </w:p>
    <w:p w14:paraId="5F5C3AD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359</w:t>
      </w:r>
    </w:p>
    <w:p w14:paraId="7049E1C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B performance</w:t>
      </w:r>
      <w:r>
        <w:rPr>
          <w:noProof/>
        </w:rPr>
        <w:tab/>
        <w:t>361</w:t>
      </w:r>
    </w:p>
    <w:p w14:paraId="5D679EC7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362</w:t>
      </w:r>
    </w:p>
    <w:p w14:paraId="6B43328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A performance</w:t>
      </w:r>
      <w:r>
        <w:rPr>
          <w:noProof/>
        </w:rPr>
        <w:tab/>
        <w:t>364</w:t>
      </w:r>
    </w:p>
    <w:p w14:paraId="0BF53C28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365</w:t>
      </w:r>
    </w:p>
    <w:p w14:paraId="5A11947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366</w:t>
      </w:r>
    </w:p>
    <w:p w14:paraId="6F7A3D9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367</w:t>
      </w:r>
    </w:p>
    <w:p w14:paraId="3F9A0DA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</w:t>
      </w:r>
      <w:r w:rsidRPr="007C5709">
        <w:rPr>
          <w:rFonts w:eastAsia="Malgun Gothic"/>
          <w:noProof/>
          <w:lang w:eastAsia="zh-TW"/>
        </w:rPr>
        <w:t>3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369</w:t>
      </w:r>
    </w:p>
    <w:p w14:paraId="140A3E8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</w:t>
      </w:r>
      <w:r w:rsidRPr="007C5709">
        <w:rPr>
          <w:rFonts w:eastAsia="Malgun Gothic"/>
          <w:noProof/>
          <w:lang w:eastAsia="zh-TW"/>
        </w:rPr>
        <w:t>3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TW"/>
        </w:rPr>
        <w:t>6</w:t>
      </w:r>
      <w:r w:rsidRPr="007C5709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TDD FR1 PDSCH repetitions over multiple slots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</w:t>
      </w:r>
      <w:r w:rsidRPr="007C5709">
        <w:rPr>
          <w:rFonts w:eastAsia="Malgun Gothic"/>
          <w:noProof/>
          <w:lang w:eastAsia="zh-TW"/>
        </w:rPr>
        <w:t>4</w:t>
      </w:r>
      <w:r w:rsidRPr="007C5709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370</w:t>
      </w:r>
    </w:p>
    <w:p w14:paraId="680E3EE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372</w:t>
      </w:r>
    </w:p>
    <w:p w14:paraId="058FE6A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</w:t>
      </w:r>
      <w:r w:rsidRPr="007C5709">
        <w:rPr>
          <w:rFonts w:eastAsia="Malgun Gothic"/>
          <w:noProof/>
          <w:lang w:eastAsia="zh-CN"/>
        </w:rPr>
        <w:t>T</w:t>
      </w:r>
      <w:r w:rsidRPr="007C5709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373</w:t>
      </w:r>
    </w:p>
    <w:p w14:paraId="7C9174F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</w:t>
      </w:r>
      <w:r w:rsidRPr="007C5709">
        <w:rPr>
          <w:rFonts w:eastAsia="Malgun Gothic"/>
          <w:noProof/>
          <w:lang w:eastAsia="zh-TW"/>
        </w:rPr>
        <w:t>T</w:t>
      </w:r>
      <w:r w:rsidRPr="007C5709">
        <w:rPr>
          <w:rFonts w:eastAsia="Malgun Gothic"/>
          <w:noProof/>
        </w:rPr>
        <w:t>DD FR1 PDSCH pre-emption performance</w:t>
      </w:r>
      <w:r>
        <w:rPr>
          <w:noProof/>
        </w:rPr>
        <w:tab/>
        <w:t>375</w:t>
      </w:r>
    </w:p>
    <w:p w14:paraId="73419DDE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</w:t>
      </w:r>
      <w:r w:rsidRPr="007C5709">
        <w:rPr>
          <w:rFonts w:eastAsia="Malgun Gothic"/>
          <w:noProof/>
          <w:lang w:eastAsia="zh-TW"/>
        </w:rPr>
        <w:t>T</w:t>
      </w:r>
      <w:r w:rsidRPr="007C5709">
        <w:rPr>
          <w:rFonts w:eastAsia="Malgun Gothic"/>
          <w:noProof/>
        </w:rPr>
        <w:t xml:space="preserve">DD FR1 PDSCH pre-emption performance - </w:t>
      </w:r>
      <w:r w:rsidRPr="007C5709">
        <w:rPr>
          <w:rFonts w:eastAsia="Malgun Gothic"/>
          <w:noProof/>
          <w:lang w:eastAsia="zh-TW"/>
        </w:rPr>
        <w:t>2</w:t>
      </w:r>
      <w:r w:rsidRPr="007C5709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376</w:t>
      </w:r>
    </w:p>
    <w:p w14:paraId="3752420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377</w:t>
      </w:r>
    </w:p>
    <w:p w14:paraId="69BB4A6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378</w:t>
      </w:r>
    </w:p>
    <w:p w14:paraId="5121242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380</w:t>
      </w:r>
    </w:p>
    <w:p w14:paraId="7F75FAB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382</w:t>
      </w:r>
    </w:p>
    <w:p w14:paraId="6C1FF79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388</w:t>
      </w:r>
    </w:p>
    <w:p w14:paraId="2169AC2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390</w:t>
      </w:r>
    </w:p>
    <w:p w14:paraId="6DFD2CD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</w:t>
      </w:r>
      <w:r w:rsidRPr="007C5709">
        <w:rPr>
          <w:rFonts w:eastAsia="Malgun Gothic"/>
          <w:noProof/>
          <w:lang w:eastAsia="zh-CN"/>
        </w:rPr>
        <w:t>T</w:t>
      </w:r>
      <w:r w:rsidRPr="007C5709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394</w:t>
      </w:r>
    </w:p>
    <w:p w14:paraId="24AE903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lastRenderedPageBreak/>
        <w:t>5.2.3.2.12_1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 xml:space="preserve">4Rx </w:t>
      </w:r>
      <w:r w:rsidRPr="007C5709">
        <w:rPr>
          <w:rFonts w:eastAsia="Malgun Gothic"/>
          <w:noProof/>
          <w:lang w:eastAsia="zh-CN"/>
        </w:rPr>
        <w:t>T</w:t>
      </w:r>
      <w:r w:rsidRPr="007C5709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395</w:t>
      </w:r>
    </w:p>
    <w:p w14:paraId="57E08DD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396</w:t>
      </w:r>
    </w:p>
    <w:p w14:paraId="5CAE397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398</w:t>
      </w:r>
    </w:p>
    <w:p w14:paraId="22E035B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399</w:t>
      </w:r>
    </w:p>
    <w:p w14:paraId="0E79AE5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401</w:t>
      </w:r>
    </w:p>
    <w:p w14:paraId="6D22C31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401</w:t>
      </w:r>
    </w:p>
    <w:p w14:paraId="69A2D74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403</w:t>
      </w:r>
    </w:p>
    <w:p w14:paraId="272A29F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404</w:t>
      </w:r>
    </w:p>
    <w:p w14:paraId="1799D5A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for PDSCH with inter-cell interference performance – 2x4 MIMO for both NSA and SA</w:t>
      </w:r>
      <w:r>
        <w:rPr>
          <w:noProof/>
        </w:rPr>
        <w:tab/>
        <w:t>406</w:t>
      </w:r>
    </w:p>
    <w:p w14:paraId="03A571F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409</w:t>
      </w:r>
    </w:p>
    <w:p w14:paraId="7D11902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410</w:t>
      </w:r>
    </w:p>
    <w:p w14:paraId="25D330C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412</w:t>
      </w:r>
    </w:p>
    <w:p w14:paraId="3204418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7C5709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414</w:t>
      </w:r>
    </w:p>
    <w:p w14:paraId="68539B9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416</w:t>
      </w:r>
    </w:p>
    <w:p w14:paraId="6A84896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7C5709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418</w:t>
      </w:r>
    </w:p>
    <w:p w14:paraId="7998324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420</w:t>
      </w:r>
    </w:p>
    <w:p w14:paraId="5ECE6D7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430</w:t>
      </w:r>
    </w:p>
    <w:p w14:paraId="30496E2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435</w:t>
      </w:r>
    </w:p>
    <w:p w14:paraId="0C14A44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7C5709">
        <w:rPr>
          <w:rFonts w:eastAsia="SimSun"/>
          <w:noProof/>
          <w:lang w:eastAsia="zh-CN"/>
        </w:rPr>
        <w:t>(Void)</w:t>
      </w:r>
      <w:r>
        <w:rPr>
          <w:noProof/>
        </w:rPr>
        <w:tab/>
        <w:t>436</w:t>
      </w:r>
    </w:p>
    <w:p w14:paraId="0EEF92F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436</w:t>
      </w:r>
    </w:p>
    <w:p w14:paraId="17E5A64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436</w:t>
      </w:r>
    </w:p>
    <w:p w14:paraId="6029EE5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436</w:t>
      </w:r>
    </w:p>
    <w:p w14:paraId="43A9E1B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438</w:t>
      </w:r>
    </w:p>
    <w:p w14:paraId="6745F0D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441</w:t>
      </w:r>
    </w:p>
    <w:p w14:paraId="0135588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442</w:t>
      </w:r>
    </w:p>
    <w:p w14:paraId="7690EBA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443</w:t>
      </w:r>
    </w:p>
    <w:p w14:paraId="30AD7EF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443</w:t>
      </w:r>
    </w:p>
    <w:p w14:paraId="0AECEDE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444</w:t>
      </w:r>
    </w:p>
    <w:p w14:paraId="3E6F696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(3DL CA)</w:t>
      </w:r>
      <w:r>
        <w:rPr>
          <w:noProof/>
        </w:rPr>
        <w:tab/>
        <w:t>446</w:t>
      </w:r>
    </w:p>
    <w:p w14:paraId="532C180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(4DL CA)</w:t>
      </w:r>
      <w:r>
        <w:rPr>
          <w:noProof/>
        </w:rPr>
        <w:tab/>
        <w:t>446</w:t>
      </w:r>
    </w:p>
    <w:p w14:paraId="5DA3469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447</w:t>
      </w:r>
    </w:p>
    <w:p w14:paraId="5BD824E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449</w:t>
      </w:r>
    </w:p>
    <w:p w14:paraId="0E0DDE5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449</w:t>
      </w:r>
    </w:p>
    <w:p w14:paraId="45183AB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452</w:t>
      </w:r>
    </w:p>
    <w:p w14:paraId="4D91BA1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456</w:t>
      </w:r>
    </w:p>
    <w:p w14:paraId="6A9D4AB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456</w:t>
      </w:r>
    </w:p>
    <w:p w14:paraId="2F473A9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461</w:t>
      </w:r>
    </w:p>
    <w:p w14:paraId="5A9EDDD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469</w:t>
      </w:r>
    </w:p>
    <w:p w14:paraId="1BB0482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469</w:t>
      </w:r>
    </w:p>
    <w:p w14:paraId="54CE01D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469</w:t>
      </w:r>
    </w:p>
    <w:p w14:paraId="7E28D1D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471</w:t>
      </w:r>
    </w:p>
    <w:p w14:paraId="7F063AC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474</w:t>
      </w:r>
    </w:p>
    <w:p w14:paraId="2D09EE3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475</w:t>
      </w:r>
    </w:p>
    <w:p w14:paraId="71055D1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475</w:t>
      </w:r>
    </w:p>
    <w:p w14:paraId="75D05D3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475</w:t>
      </w:r>
    </w:p>
    <w:p w14:paraId="55960E5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477</w:t>
      </w:r>
    </w:p>
    <w:p w14:paraId="78B0A1A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478</w:t>
      </w:r>
    </w:p>
    <w:p w14:paraId="2B3573A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480</w:t>
      </w:r>
    </w:p>
    <w:p w14:paraId="3CA2C9A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480</w:t>
      </w:r>
    </w:p>
    <w:p w14:paraId="4C1FBCE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483</w:t>
      </w:r>
    </w:p>
    <w:p w14:paraId="789FAA1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486</w:t>
      </w:r>
    </w:p>
    <w:p w14:paraId="204CED9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486</w:t>
      </w:r>
    </w:p>
    <w:p w14:paraId="4243FE1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492</w:t>
      </w:r>
    </w:p>
    <w:p w14:paraId="4577ADB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500</w:t>
      </w:r>
    </w:p>
    <w:p w14:paraId="1B4F4A6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500</w:t>
      </w:r>
    </w:p>
    <w:p w14:paraId="4BE50E0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500</w:t>
      </w:r>
    </w:p>
    <w:p w14:paraId="2D5720F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500</w:t>
      </w:r>
    </w:p>
    <w:p w14:paraId="029987F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504</w:t>
      </w:r>
    </w:p>
    <w:p w14:paraId="5700EFF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505</w:t>
      </w:r>
    </w:p>
    <w:p w14:paraId="5A0267D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505</w:t>
      </w:r>
    </w:p>
    <w:p w14:paraId="2955974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507</w:t>
      </w:r>
    </w:p>
    <w:p w14:paraId="5399CDF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507</w:t>
      </w:r>
    </w:p>
    <w:p w14:paraId="4E7F860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1Rx FDD FR1 PDCCH performance for RedCap</w:t>
      </w:r>
      <w:r>
        <w:rPr>
          <w:noProof/>
        </w:rPr>
        <w:tab/>
        <w:t>507</w:t>
      </w:r>
    </w:p>
    <w:p w14:paraId="0D447ED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509</w:t>
      </w:r>
    </w:p>
    <w:p w14:paraId="17C3244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1Rx TDD FR1 PDCCH performance for RedCap</w:t>
      </w:r>
      <w:r>
        <w:rPr>
          <w:noProof/>
        </w:rPr>
        <w:tab/>
        <w:t>510</w:t>
      </w:r>
    </w:p>
    <w:p w14:paraId="34544CC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512</w:t>
      </w:r>
    </w:p>
    <w:p w14:paraId="2113427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512</w:t>
      </w:r>
    </w:p>
    <w:p w14:paraId="7AE9C1F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512</w:t>
      </w:r>
    </w:p>
    <w:p w14:paraId="74C23E4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515</w:t>
      </w:r>
    </w:p>
    <w:p w14:paraId="5ADBE9D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518</w:t>
      </w:r>
    </w:p>
    <w:p w14:paraId="41A75C1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FDD FR1 PDCCH performance for RedCap</w:t>
      </w:r>
      <w:r>
        <w:rPr>
          <w:noProof/>
        </w:rPr>
        <w:tab/>
        <w:t>524</w:t>
      </w:r>
    </w:p>
    <w:p w14:paraId="4C84968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526</w:t>
      </w:r>
    </w:p>
    <w:p w14:paraId="159081E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530</w:t>
      </w:r>
    </w:p>
    <w:p w14:paraId="63D45D3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530</w:t>
      </w:r>
    </w:p>
    <w:p w14:paraId="6509398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534</w:t>
      </w:r>
    </w:p>
    <w:p w14:paraId="2DF110D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 w:cs="Arial"/>
          <w:noProof/>
        </w:rPr>
        <w:t xml:space="preserve">2Rx TDD FR1 PDCCH 1 Tx antenna performance for </w:t>
      </w:r>
      <w:r w:rsidRPr="007C5709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536</w:t>
      </w:r>
    </w:p>
    <w:p w14:paraId="141FDA4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2Rx TDD FR1 PDCCH performance for RedCap</w:t>
      </w:r>
      <w:r>
        <w:rPr>
          <w:noProof/>
        </w:rPr>
        <w:tab/>
        <w:t>542</w:t>
      </w:r>
    </w:p>
    <w:p w14:paraId="25069FC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544</w:t>
      </w:r>
    </w:p>
    <w:p w14:paraId="0A2C6D0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548</w:t>
      </w:r>
    </w:p>
    <w:p w14:paraId="655FC0A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548</w:t>
      </w:r>
    </w:p>
    <w:p w14:paraId="256E53A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548</w:t>
      </w:r>
    </w:p>
    <w:p w14:paraId="148B319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551</w:t>
      </w:r>
    </w:p>
    <w:p w14:paraId="3AFA292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554</w:t>
      </w:r>
    </w:p>
    <w:p w14:paraId="2A087E1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560</w:t>
      </w:r>
    </w:p>
    <w:p w14:paraId="22DA7E3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564</w:t>
      </w:r>
    </w:p>
    <w:p w14:paraId="3329DF5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564</w:t>
      </w:r>
    </w:p>
    <w:p w14:paraId="686A367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567</w:t>
      </w:r>
    </w:p>
    <w:p w14:paraId="4DB86AF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 w:cs="Arial"/>
          <w:noProof/>
          <w:lang w:eastAsia="zh-CN"/>
        </w:rPr>
        <w:t>4</w:t>
      </w:r>
      <w:r w:rsidRPr="007C5709">
        <w:rPr>
          <w:rFonts w:eastAsia="Malgun Gothic" w:cs="Arial"/>
          <w:noProof/>
        </w:rPr>
        <w:t xml:space="preserve">Rx TDD FR1 PDCCH 1 Tx antenna performance for </w:t>
      </w:r>
      <w:r w:rsidRPr="007C5709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570</w:t>
      </w:r>
    </w:p>
    <w:p w14:paraId="36EC699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576</w:t>
      </w:r>
    </w:p>
    <w:p w14:paraId="269C646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580</w:t>
      </w:r>
    </w:p>
    <w:p w14:paraId="58C3CDD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580</w:t>
      </w:r>
    </w:p>
    <w:p w14:paraId="6ABD249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580</w:t>
      </w:r>
    </w:p>
    <w:p w14:paraId="7532CE5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588</w:t>
      </w:r>
    </w:p>
    <w:p w14:paraId="3922ACA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590</w:t>
      </w:r>
    </w:p>
    <w:p w14:paraId="0245923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591</w:t>
      </w:r>
    </w:p>
    <w:p w14:paraId="4206961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591</w:t>
      </w:r>
    </w:p>
    <w:p w14:paraId="11B8582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599</w:t>
      </w:r>
    </w:p>
    <w:p w14:paraId="681ACDA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599</w:t>
      </w:r>
    </w:p>
    <w:p w14:paraId="675122D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599</w:t>
      </w:r>
    </w:p>
    <w:p w14:paraId="2EB2666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</w:t>
      </w:r>
    </w:p>
    <w:p w14:paraId="0D0F3E2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599</w:t>
      </w:r>
    </w:p>
    <w:p w14:paraId="1CD05BF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0065385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599</w:t>
      </w:r>
    </w:p>
    <w:p w14:paraId="462E8BF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599</w:t>
      </w:r>
    </w:p>
    <w:p w14:paraId="02BC44F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599</w:t>
      </w:r>
    </w:p>
    <w:p w14:paraId="0BAEB5D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4882A11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600</w:t>
      </w:r>
    </w:p>
    <w:p w14:paraId="566BEC9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055FE1E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600</w:t>
      </w:r>
    </w:p>
    <w:p w14:paraId="4A692EB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4032AC6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730CB78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49EA3E5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5.5A.1.4.4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600</w:t>
      </w:r>
    </w:p>
    <w:p w14:paraId="3A6575C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616430A7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601</w:t>
      </w:r>
    </w:p>
    <w:p w14:paraId="5BAB5CF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819876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601</w:t>
      </w:r>
    </w:p>
    <w:p w14:paraId="666D66C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0E0D5FC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601</w:t>
      </w:r>
    </w:p>
    <w:p w14:paraId="3220FE1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601</w:t>
      </w:r>
    </w:p>
    <w:p w14:paraId="36C057D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602</w:t>
      </w:r>
    </w:p>
    <w:p w14:paraId="0BF61E9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 xml:space="preserve">Applicability of </w:t>
      </w:r>
      <w:r w:rsidRPr="007C5709">
        <w:rPr>
          <w:rFonts w:eastAsia="Malgun Gothic"/>
          <w:noProof/>
        </w:rPr>
        <w:t>Channel Quality Indicator (CQI)</w:t>
      </w:r>
      <w:r w:rsidRPr="007C5709">
        <w:rPr>
          <w:rFonts w:eastAsia="Malgun Gothic"/>
          <w:noProof/>
          <w:lang w:eastAsia="zh-CN"/>
        </w:rPr>
        <w:t xml:space="preserve"> r</w:t>
      </w:r>
      <w:r w:rsidRPr="007C5709">
        <w:rPr>
          <w:rFonts w:eastAsia="Malgun Gothic"/>
          <w:noProof/>
        </w:rPr>
        <w:t>eporting</w:t>
      </w:r>
      <w:r w:rsidRPr="007C5709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603</w:t>
      </w:r>
    </w:p>
    <w:p w14:paraId="7C00074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6.1.1.5</w:t>
      </w:r>
      <w:r w:rsidRPr="007C5709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</w:rPr>
        <w:t xml:space="preserve">Applicability and test rules for different </w:t>
      </w:r>
      <w:r w:rsidRPr="007C5709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603</w:t>
      </w:r>
    </w:p>
    <w:p w14:paraId="282518A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6.1.1.5</w:t>
      </w:r>
      <w:r w:rsidRPr="007C5709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</w:rPr>
        <w:t xml:space="preserve">Applicability and test rules for different </w:t>
      </w:r>
      <w:r w:rsidRPr="007C5709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603</w:t>
      </w:r>
    </w:p>
    <w:p w14:paraId="322E6B2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6.1.1.5</w:t>
      </w:r>
      <w:r w:rsidRPr="007C5709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  <w:lang w:eastAsia="zh-CN"/>
        </w:rPr>
        <w:t xml:space="preserve">Test </w:t>
      </w:r>
      <w:r w:rsidRPr="007C5709">
        <w:rPr>
          <w:rFonts w:eastAsia="Malgun Gothic"/>
          <w:noProof/>
          <w:snapToGrid w:val="0"/>
          <w:kern w:val="2"/>
        </w:rPr>
        <w:t>coverage</w:t>
      </w:r>
      <w:r w:rsidRPr="007C5709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604</w:t>
      </w:r>
    </w:p>
    <w:p w14:paraId="39D14D0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6.1.1.5</w:t>
      </w:r>
      <w:r w:rsidRPr="007C5709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7C5709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7C5709">
        <w:rPr>
          <w:rFonts w:eastAsia="Malgun Gothic"/>
          <w:noProof/>
          <w:snapToGrid w:val="0"/>
          <w:kern w:val="2"/>
        </w:rPr>
        <w:t>R</w:t>
      </w:r>
      <w:r w:rsidRPr="007C5709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604</w:t>
      </w:r>
    </w:p>
    <w:p w14:paraId="2D85A0B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604</w:t>
      </w:r>
    </w:p>
    <w:p w14:paraId="7A72B69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604</w:t>
      </w:r>
    </w:p>
    <w:p w14:paraId="1DD478B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607</w:t>
      </w:r>
    </w:p>
    <w:p w14:paraId="7B2873B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607</w:t>
      </w:r>
    </w:p>
    <w:p w14:paraId="59EC7F9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607</w:t>
      </w:r>
    </w:p>
    <w:p w14:paraId="60E76F3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607</w:t>
      </w:r>
    </w:p>
    <w:p w14:paraId="29A3578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607</w:t>
      </w:r>
    </w:p>
    <w:p w14:paraId="7A61536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611</w:t>
      </w:r>
    </w:p>
    <w:p w14:paraId="02CA225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611</w:t>
      </w:r>
    </w:p>
    <w:p w14:paraId="1F95123E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611</w:t>
      </w:r>
    </w:p>
    <w:p w14:paraId="34E9A0C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614</w:t>
      </w:r>
    </w:p>
    <w:p w14:paraId="01CAC5D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614</w:t>
      </w:r>
    </w:p>
    <w:p w14:paraId="5B15B6F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621</w:t>
      </w:r>
    </w:p>
    <w:p w14:paraId="6B19932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621</w:t>
      </w:r>
    </w:p>
    <w:p w14:paraId="4F2F131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621</w:t>
      </w:r>
    </w:p>
    <w:p w14:paraId="5BFC1D9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621</w:t>
      </w:r>
    </w:p>
    <w:p w14:paraId="7208FC14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624</w:t>
      </w:r>
    </w:p>
    <w:p w14:paraId="5DBB889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629</w:t>
      </w:r>
    </w:p>
    <w:p w14:paraId="7E75114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632</w:t>
      </w:r>
    </w:p>
    <w:p w14:paraId="6C23CE1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635</w:t>
      </w:r>
    </w:p>
    <w:p w14:paraId="34A7372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635</w:t>
      </w:r>
    </w:p>
    <w:p w14:paraId="0DFACBE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641</w:t>
      </w:r>
    </w:p>
    <w:p w14:paraId="696DFBE4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Wideband CQI reporting with inter-cell intereference</w:t>
      </w:r>
      <w:r>
        <w:rPr>
          <w:noProof/>
        </w:rPr>
        <w:tab/>
        <w:t>646</w:t>
      </w:r>
    </w:p>
    <w:p w14:paraId="3B654DE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648</w:t>
      </w:r>
    </w:p>
    <w:p w14:paraId="386A0B8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651</w:t>
      </w:r>
    </w:p>
    <w:p w14:paraId="574922D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651</w:t>
      </w:r>
    </w:p>
    <w:p w14:paraId="2BCB7CE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651</w:t>
      </w:r>
    </w:p>
    <w:p w14:paraId="3883BD74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654</w:t>
      </w:r>
    </w:p>
    <w:p w14:paraId="3107D79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659</w:t>
      </w:r>
    </w:p>
    <w:p w14:paraId="14E5BA0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663</w:t>
      </w:r>
    </w:p>
    <w:p w14:paraId="4C1D9A8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666</w:t>
      </w:r>
    </w:p>
    <w:p w14:paraId="26BDB83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670</w:t>
      </w:r>
    </w:p>
    <w:p w14:paraId="5750A59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670</w:t>
      </w:r>
    </w:p>
    <w:p w14:paraId="4BEC7D1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674</w:t>
      </w:r>
    </w:p>
    <w:p w14:paraId="4A88F91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678</w:t>
      </w:r>
    </w:p>
    <w:p w14:paraId="03C981C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682</w:t>
      </w:r>
    </w:p>
    <w:p w14:paraId="6483E07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682</w:t>
      </w:r>
    </w:p>
    <w:p w14:paraId="3247322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CQI reporting definition under AWGN conditions</w:t>
      </w:r>
      <w:r>
        <w:rPr>
          <w:noProof/>
        </w:rPr>
        <w:tab/>
        <w:t>682</w:t>
      </w:r>
    </w:p>
    <w:p w14:paraId="705B3AA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lastRenderedPageBreak/>
        <w:t>6.2.3.1.1.1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683</w:t>
      </w:r>
    </w:p>
    <w:p w14:paraId="76E740D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686</w:t>
      </w:r>
    </w:p>
    <w:p w14:paraId="20AF35EC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689</w:t>
      </w:r>
    </w:p>
    <w:p w14:paraId="7CB4730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692</w:t>
      </w:r>
    </w:p>
    <w:p w14:paraId="31ADBAA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692</w:t>
      </w:r>
    </w:p>
    <w:p w14:paraId="70DE236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696</w:t>
      </w:r>
    </w:p>
    <w:p w14:paraId="15003F7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699</w:t>
      </w:r>
    </w:p>
    <w:p w14:paraId="458FA28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CQI reporting definition under AWGN conditions</w:t>
      </w:r>
      <w:r>
        <w:rPr>
          <w:noProof/>
        </w:rPr>
        <w:tab/>
        <w:t>699</w:t>
      </w:r>
    </w:p>
    <w:p w14:paraId="325BF1C3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699</w:t>
      </w:r>
    </w:p>
    <w:p w14:paraId="0C5686F5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702</w:t>
      </w:r>
    </w:p>
    <w:p w14:paraId="6E84128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705</w:t>
      </w:r>
    </w:p>
    <w:p w14:paraId="5BC8E29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709</w:t>
      </w:r>
    </w:p>
    <w:p w14:paraId="44A8E72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712</w:t>
      </w:r>
    </w:p>
    <w:p w14:paraId="1EB8EDD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712</w:t>
      </w:r>
    </w:p>
    <w:p w14:paraId="3789BBDB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716</w:t>
      </w:r>
    </w:p>
    <w:p w14:paraId="39F89D7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719</w:t>
      </w:r>
    </w:p>
    <w:p w14:paraId="11BDE76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719</w:t>
      </w:r>
    </w:p>
    <w:p w14:paraId="3D640A7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719</w:t>
      </w:r>
    </w:p>
    <w:p w14:paraId="41F2C7E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719</w:t>
      </w:r>
    </w:p>
    <w:p w14:paraId="19EBE41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719</w:t>
      </w:r>
    </w:p>
    <w:p w14:paraId="099A849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719</w:t>
      </w:r>
    </w:p>
    <w:p w14:paraId="07DDC28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722</w:t>
      </w:r>
    </w:p>
    <w:p w14:paraId="617D039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727</w:t>
      </w:r>
    </w:p>
    <w:p w14:paraId="1400BC4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728</w:t>
      </w:r>
    </w:p>
    <w:p w14:paraId="7B4407F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729</w:t>
      </w:r>
    </w:p>
    <w:p w14:paraId="7BF2B1E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8A09C4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729</w:t>
      </w:r>
    </w:p>
    <w:p w14:paraId="3497244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729</w:t>
      </w:r>
    </w:p>
    <w:p w14:paraId="2557C09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729</w:t>
      </w:r>
    </w:p>
    <w:p w14:paraId="32851470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729</w:t>
      </w:r>
    </w:p>
    <w:p w14:paraId="366DD88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735</w:t>
      </w:r>
    </w:p>
    <w:p w14:paraId="2F1812E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740</w:t>
      </w:r>
    </w:p>
    <w:p w14:paraId="4999DE5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744</w:t>
      </w:r>
    </w:p>
    <w:p w14:paraId="2EF29E5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748</w:t>
      </w:r>
    </w:p>
    <w:p w14:paraId="2CB081E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752</w:t>
      </w:r>
    </w:p>
    <w:p w14:paraId="0A74A47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756</w:t>
      </w:r>
    </w:p>
    <w:p w14:paraId="37D6DE8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764</w:t>
      </w:r>
    </w:p>
    <w:p w14:paraId="49246ED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764</w:t>
      </w:r>
    </w:p>
    <w:p w14:paraId="15BDCB2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769</w:t>
      </w:r>
    </w:p>
    <w:p w14:paraId="2D26AFB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774</w:t>
      </w:r>
    </w:p>
    <w:p w14:paraId="402EF90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779</w:t>
      </w:r>
    </w:p>
    <w:p w14:paraId="6515938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784</w:t>
      </w:r>
    </w:p>
    <w:p w14:paraId="07C9B58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788</w:t>
      </w:r>
    </w:p>
    <w:p w14:paraId="6044DB5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792</w:t>
      </w:r>
    </w:p>
    <w:p w14:paraId="4C9EC13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800</w:t>
      </w:r>
    </w:p>
    <w:p w14:paraId="016822F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800</w:t>
      </w:r>
    </w:p>
    <w:p w14:paraId="131152F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800</w:t>
      </w:r>
    </w:p>
    <w:p w14:paraId="1AA8984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806</w:t>
      </w:r>
    </w:p>
    <w:p w14:paraId="50E7039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811</w:t>
      </w:r>
    </w:p>
    <w:p w14:paraId="4981C2F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815</w:t>
      </w:r>
    </w:p>
    <w:p w14:paraId="1221265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lastRenderedPageBreak/>
        <w:t>6.3.3.1.5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819</w:t>
      </w:r>
    </w:p>
    <w:p w14:paraId="1CC8C2A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823</w:t>
      </w:r>
    </w:p>
    <w:p w14:paraId="5CE1565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827</w:t>
      </w:r>
    </w:p>
    <w:p w14:paraId="4BBA2C3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835</w:t>
      </w:r>
    </w:p>
    <w:p w14:paraId="403FD17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835</w:t>
      </w:r>
    </w:p>
    <w:p w14:paraId="6B5389A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841</w:t>
      </w:r>
    </w:p>
    <w:p w14:paraId="7ED4100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846</w:t>
      </w:r>
    </w:p>
    <w:p w14:paraId="28779FE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851</w:t>
      </w:r>
    </w:p>
    <w:p w14:paraId="103E462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856</w:t>
      </w:r>
    </w:p>
    <w:p w14:paraId="4015E27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860</w:t>
      </w:r>
    </w:p>
    <w:p w14:paraId="229EC89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864</w:t>
      </w:r>
    </w:p>
    <w:p w14:paraId="4081903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873</w:t>
      </w:r>
    </w:p>
    <w:p w14:paraId="4586352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873</w:t>
      </w:r>
    </w:p>
    <w:p w14:paraId="48B28C6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873</w:t>
      </w:r>
    </w:p>
    <w:p w14:paraId="04C07CA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873</w:t>
      </w:r>
    </w:p>
    <w:p w14:paraId="677B89A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FDD FR1 RI reporting for both SA and NSA</w:t>
      </w:r>
      <w:r>
        <w:rPr>
          <w:noProof/>
        </w:rPr>
        <w:tab/>
        <w:t>873</w:t>
      </w:r>
    </w:p>
    <w:p w14:paraId="095BD9B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FDD FR1 RI reporting for RedCap</w:t>
      </w:r>
      <w:r>
        <w:rPr>
          <w:noProof/>
        </w:rPr>
        <w:tab/>
        <w:t>877</w:t>
      </w:r>
    </w:p>
    <w:p w14:paraId="23BB9DA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882</w:t>
      </w:r>
    </w:p>
    <w:p w14:paraId="6F9C635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882</w:t>
      </w:r>
    </w:p>
    <w:p w14:paraId="5D9BDF9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2Rx TDD FR1 RI reporting for RedCap</w:t>
      </w:r>
      <w:r>
        <w:rPr>
          <w:noProof/>
        </w:rPr>
        <w:tab/>
        <w:t>888</w:t>
      </w:r>
    </w:p>
    <w:p w14:paraId="3FDE702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892</w:t>
      </w:r>
    </w:p>
    <w:p w14:paraId="5381C4D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892</w:t>
      </w:r>
    </w:p>
    <w:p w14:paraId="34692DD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4Rx FDD FR1 RI reporting for both SA and NSA</w:t>
      </w:r>
      <w:r>
        <w:rPr>
          <w:noProof/>
        </w:rPr>
        <w:tab/>
        <w:t>892</w:t>
      </w:r>
    </w:p>
    <w:p w14:paraId="420F903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898</w:t>
      </w:r>
    </w:p>
    <w:p w14:paraId="6A1CF11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898</w:t>
      </w:r>
    </w:p>
    <w:p w14:paraId="7359C808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903</w:t>
      </w:r>
    </w:p>
    <w:p w14:paraId="565BE27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1E0B463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903</w:t>
      </w:r>
    </w:p>
    <w:p w14:paraId="3192AB0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62B780E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903</w:t>
      </w:r>
    </w:p>
    <w:p w14:paraId="34D936E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903</w:t>
      </w:r>
    </w:p>
    <w:p w14:paraId="0C1CD22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904</w:t>
      </w:r>
    </w:p>
    <w:p w14:paraId="48B6000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904</w:t>
      </w:r>
    </w:p>
    <w:p w14:paraId="092BBD5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904</w:t>
      </w:r>
    </w:p>
    <w:p w14:paraId="6E0AD624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905</w:t>
      </w:r>
    </w:p>
    <w:p w14:paraId="30C61DB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905</w:t>
      </w:r>
    </w:p>
    <w:p w14:paraId="3B6F9C7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905</w:t>
      </w:r>
    </w:p>
    <w:p w14:paraId="43D2AC5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906</w:t>
      </w:r>
    </w:p>
    <w:p w14:paraId="042B66E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908</w:t>
      </w:r>
    </w:p>
    <w:p w14:paraId="1017236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911</w:t>
      </w:r>
    </w:p>
    <w:p w14:paraId="62B4FEF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911</w:t>
      </w:r>
    </w:p>
    <w:p w14:paraId="54A5B1C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911</w:t>
      </w:r>
    </w:p>
    <w:p w14:paraId="73A10E2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911</w:t>
      </w:r>
    </w:p>
    <w:p w14:paraId="04A8F49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911</w:t>
      </w:r>
    </w:p>
    <w:p w14:paraId="60BC1999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913</w:t>
      </w:r>
    </w:p>
    <w:p w14:paraId="2B2EED22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917</w:t>
      </w:r>
    </w:p>
    <w:p w14:paraId="424BF011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918</w:t>
      </w:r>
    </w:p>
    <w:p w14:paraId="7645974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920</w:t>
      </w:r>
    </w:p>
    <w:p w14:paraId="66C9C6E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921</w:t>
      </w:r>
    </w:p>
    <w:p w14:paraId="65E1523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FR2 PDSCH Mapping Type B</w:t>
      </w:r>
      <w:r>
        <w:rPr>
          <w:noProof/>
        </w:rPr>
        <w:tab/>
        <w:t>923</w:t>
      </w:r>
    </w:p>
    <w:p w14:paraId="101C7D00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924</w:t>
      </w:r>
    </w:p>
    <w:p w14:paraId="2FF41B2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925</w:t>
      </w:r>
    </w:p>
    <w:p w14:paraId="42C1885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7C5709">
        <w:rPr>
          <w:rFonts w:eastAsia="SimSun"/>
          <w:noProof/>
          <w:lang w:eastAsia="zh-CN"/>
        </w:rPr>
        <w:t>(Void)</w:t>
      </w:r>
      <w:r>
        <w:rPr>
          <w:noProof/>
        </w:rPr>
        <w:tab/>
        <w:t>926</w:t>
      </w:r>
    </w:p>
    <w:p w14:paraId="159788A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926</w:t>
      </w:r>
    </w:p>
    <w:p w14:paraId="7161765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927</w:t>
      </w:r>
    </w:p>
    <w:p w14:paraId="43057FA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928</w:t>
      </w:r>
    </w:p>
    <w:p w14:paraId="44FF35B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929</w:t>
      </w:r>
    </w:p>
    <w:p w14:paraId="0DBC4D4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930</w:t>
      </w:r>
    </w:p>
    <w:p w14:paraId="0BEC6AB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932</w:t>
      </w:r>
    </w:p>
    <w:p w14:paraId="07C5C4F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932</w:t>
      </w:r>
    </w:p>
    <w:p w14:paraId="4923230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932</w:t>
      </w:r>
    </w:p>
    <w:p w14:paraId="6404C7A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932</w:t>
      </w:r>
    </w:p>
    <w:p w14:paraId="266CE76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932</w:t>
      </w:r>
    </w:p>
    <w:p w14:paraId="3AF7278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935</w:t>
      </w:r>
    </w:p>
    <w:p w14:paraId="36B515BA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 w:cs="Arial"/>
          <w:noProof/>
        </w:rPr>
        <w:t>2Rx TDD FR</w:t>
      </w:r>
      <w:r w:rsidRPr="007C5709">
        <w:rPr>
          <w:rFonts w:eastAsia="Malgun Gothic" w:cs="Arial"/>
          <w:noProof/>
          <w:lang w:eastAsia="zh-CN"/>
        </w:rPr>
        <w:t>2</w:t>
      </w:r>
      <w:r w:rsidRPr="007C5709">
        <w:rPr>
          <w:rFonts w:eastAsia="Malgun Gothic" w:cs="Arial"/>
          <w:noProof/>
        </w:rPr>
        <w:t xml:space="preserve"> PDCCH 1 Tx antenna performance for </w:t>
      </w:r>
      <w:r w:rsidRPr="007C5709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938</w:t>
      </w:r>
    </w:p>
    <w:p w14:paraId="5C0F61A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943</w:t>
      </w:r>
    </w:p>
    <w:p w14:paraId="5523134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943</w:t>
      </w:r>
    </w:p>
    <w:p w14:paraId="3DA72DB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943</w:t>
      </w:r>
    </w:p>
    <w:p w14:paraId="51916B5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950</w:t>
      </w:r>
    </w:p>
    <w:p w14:paraId="52CEF83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950</w:t>
      </w:r>
    </w:p>
    <w:p w14:paraId="69151E2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953</w:t>
      </w:r>
    </w:p>
    <w:p w14:paraId="6A31FB7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954</w:t>
      </w:r>
    </w:p>
    <w:p w14:paraId="1A89849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954</w:t>
      </w:r>
    </w:p>
    <w:p w14:paraId="28AF4AD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955</w:t>
      </w:r>
    </w:p>
    <w:p w14:paraId="67D74C0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955</w:t>
      </w:r>
    </w:p>
    <w:p w14:paraId="498DC48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955</w:t>
      </w:r>
    </w:p>
    <w:p w14:paraId="5EB82F4D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956</w:t>
      </w:r>
    </w:p>
    <w:p w14:paraId="5AFB7DC7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956</w:t>
      </w:r>
    </w:p>
    <w:p w14:paraId="7D152F3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956</w:t>
      </w:r>
    </w:p>
    <w:p w14:paraId="30C0DE0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956</w:t>
      </w:r>
    </w:p>
    <w:p w14:paraId="721230A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956</w:t>
      </w:r>
    </w:p>
    <w:p w14:paraId="3EE1FB9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956</w:t>
      </w:r>
    </w:p>
    <w:p w14:paraId="7E7CD5C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957</w:t>
      </w:r>
    </w:p>
    <w:p w14:paraId="1622D11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 xml:space="preserve">Applicability of </w:t>
      </w:r>
      <w:r w:rsidRPr="007C5709">
        <w:rPr>
          <w:rFonts w:eastAsia="Malgun Gothic"/>
          <w:noProof/>
        </w:rPr>
        <w:t>Channel Quality Indicator (CQI)</w:t>
      </w:r>
      <w:r w:rsidRPr="007C5709">
        <w:rPr>
          <w:rFonts w:eastAsia="Malgun Gothic"/>
          <w:noProof/>
          <w:lang w:eastAsia="zh-CN"/>
        </w:rPr>
        <w:t xml:space="preserve"> r</w:t>
      </w:r>
      <w:r w:rsidRPr="007C5709">
        <w:rPr>
          <w:rFonts w:eastAsia="Malgun Gothic"/>
          <w:noProof/>
        </w:rPr>
        <w:t>eporting</w:t>
      </w:r>
      <w:r w:rsidRPr="007C5709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957</w:t>
      </w:r>
    </w:p>
    <w:p w14:paraId="50BB70F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  <w:kern w:val="2"/>
        </w:rPr>
        <w:t>8.1.1.5</w:t>
      </w:r>
      <w:r w:rsidRPr="007C5709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957</w:t>
      </w:r>
    </w:p>
    <w:p w14:paraId="41EA5E65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  <w:lang w:eastAsia="zh-CN"/>
        </w:rPr>
        <w:t xml:space="preserve">Test </w:t>
      </w:r>
      <w:r w:rsidRPr="007C5709">
        <w:rPr>
          <w:rFonts w:eastAsia="Malgun Gothic"/>
          <w:noProof/>
          <w:snapToGrid w:val="0"/>
          <w:kern w:val="2"/>
        </w:rPr>
        <w:t>coverage</w:t>
      </w:r>
      <w:r w:rsidRPr="007C5709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957</w:t>
      </w:r>
    </w:p>
    <w:p w14:paraId="5734234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957</w:t>
      </w:r>
    </w:p>
    <w:p w14:paraId="063A4BC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958</w:t>
      </w:r>
    </w:p>
    <w:p w14:paraId="057A349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959</w:t>
      </w:r>
    </w:p>
    <w:p w14:paraId="3C3F4A4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962</w:t>
      </w:r>
    </w:p>
    <w:p w14:paraId="6311A16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962</w:t>
      </w:r>
    </w:p>
    <w:p w14:paraId="366A69F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962</w:t>
      </w:r>
    </w:p>
    <w:p w14:paraId="2B70691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962</w:t>
      </w:r>
    </w:p>
    <w:p w14:paraId="127BBBC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962</w:t>
      </w:r>
    </w:p>
    <w:p w14:paraId="2FE035E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962</w:t>
      </w:r>
    </w:p>
    <w:p w14:paraId="4781EDD6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962</w:t>
      </w:r>
    </w:p>
    <w:p w14:paraId="5E8E06A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966</w:t>
      </w:r>
    </w:p>
    <w:p w14:paraId="09A3162F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966</w:t>
      </w:r>
    </w:p>
    <w:p w14:paraId="5096BBCD" w14:textId="77777777" w:rsidR="00E42B85" w:rsidRDefault="00E42B85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973</w:t>
      </w:r>
    </w:p>
    <w:p w14:paraId="41AF803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977</w:t>
      </w:r>
    </w:p>
    <w:p w14:paraId="04D58DA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977</w:t>
      </w:r>
    </w:p>
    <w:p w14:paraId="0FA8F05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8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CN"/>
        </w:rPr>
        <w:t>2A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1RX requirements</w:t>
      </w:r>
      <w:r>
        <w:rPr>
          <w:noProof/>
        </w:rPr>
        <w:tab/>
        <w:t>977</w:t>
      </w:r>
    </w:p>
    <w:p w14:paraId="5F188F1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977</w:t>
      </w:r>
    </w:p>
    <w:p w14:paraId="4C37727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</w:t>
      </w:r>
      <w:r w:rsidRPr="007C5709">
        <w:rPr>
          <w:rFonts w:eastAsia="Malgun Gothic"/>
          <w:noProof/>
          <w:lang w:eastAsia="zh-CN"/>
        </w:rPr>
        <w:t>A</w:t>
      </w:r>
      <w:r w:rsidRPr="007C5709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977</w:t>
      </w:r>
    </w:p>
    <w:p w14:paraId="062F807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</w:t>
      </w:r>
      <w:r w:rsidRPr="007C5709">
        <w:rPr>
          <w:rFonts w:eastAsia="Malgun Gothic"/>
          <w:noProof/>
          <w:lang w:eastAsia="zh-CN"/>
        </w:rPr>
        <w:t>A</w:t>
      </w:r>
      <w:r w:rsidRPr="007C5709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977</w:t>
      </w:r>
    </w:p>
    <w:p w14:paraId="676066B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</w:t>
      </w:r>
      <w:r w:rsidRPr="007C5709">
        <w:rPr>
          <w:rFonts w:eastAsia="Malgun Gothic"/>
          <w:noProof/>
          <w:lang w:eastAsia="zh-CN"/>
        </w:rPr>
        <w:t>A</w:t>
      </w:r>
      <w:r w:rsidRPr="007C5709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979</w:t>
      </w:r>
    </w:p>
    <w:p w14:paraId="7852571E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</w:t>
      </w:r>
      <w:r w:rsidRPr="007C5709">
        <w:rPr>
          <w:rFonts w:eastAsia="Malgun Gothic"/>
          <w:noProof/>
          <w:lang w:eastAsia="zh-CN"/>
        </w:rPr>
        <w:t>A</w:t>
      </w:r>
      <w:r w:rsidRPr="007C5709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981</w:t>
      </w:r>
    </w:p>
    <w:p w14:paraId="09E520C6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8.2</w:t>
      </w:r>
      <w:r w:rsidRPr="007C5709">
        <w:rPr>
          <w:rFonts w:eastAsia="Malgun Gothic"/>
          <w:noProof/>
          <w:lang w:eastAsia="zh-CN"/>
        </w:rPr>
        <w:t>A</w:t>
      </w:r>
      <w:r w:rsidRPr="007C5709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982</w:t>
      </w:r>
    </w:p>
    <w:p w14:paraId="3626FD9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983</w:t>
      </w:r>
    </w:p>
    <w:p w14:paraId="10DC0D8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983</w:t>
      </w:r>
    </w:p>
    <w:p w14:paraId="6500F02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983</w:t>
      </w:r>
    </w:p>
    <w:p w14:paraId="7009F3C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983</w:t>
      </w:r>
    </w:p>
    <w:p w14:paraId="48D979B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983</w:t>
      </w:r>
    </w:p>
    <w:p w14:paraId="5A20829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983</w:t>
      </w:r>
    </w:p>
    <w:p w14:paraId="2C3F5591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983</w:t>
      </w:r>
    </w:p>
    <w:p w14:paraId="14C26CA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989</w:t>
      </w:r>
    </w:p>
    <w:p w14:paraId="01CFE9E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989</w:t>
      </w:r>
    </w:p>
    <w:p w14:paraId="204C766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989</w:t>
      </w:r>
    </w:p>
    <w:p w14:paraId="3067AF41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989</w:t>
      </w:r>
    </w:p>
    <w:p w14:paraId="14BB2CE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989</w:t>
      </w:r>
    </w:p>
    <w:p w14:paraId="6BB7518B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989</w:t>
      </w:r>
    </w:p>
    <w:p w14:paraId="72C02C57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995</w:t>
      </w:r>
    </w:p>
    <w:p w14:paraId="517206B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995</w:t>
      </w:r>
    </w:p>
    <w:p w14:paraId="1E782665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995</w:t>
      </w:r>
    </w:p>
    <w:p w14:paraId="0265C5F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996</w:t>
      </w:r>
    </w:p>
    <w:p w14:paraId="15683CF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996</w:t>
      </w:r>
    </w:p>
    <w:p w14:paraId="5AF7BE5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996</w:t>
      </w:r>
    </w:p>
    <w:p w14:paraId="6D4D6AE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996</w:t>
      </w:r>
    </w:p>
    <w:p w14:paraId="4E0A868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04D7602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558F943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998</w:t>
      </w:r>
    </w:p>
    <w:p w14:paraId="00363E6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998</w:t>
      </w:r>
    </w:p>
    <w:p w14:paraId="3C05AEC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999</w:t>
      </w:r>
    </w:p>
    <w:p w14:paraId="410E86D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999</w:t>
      </w:r>
    </w:p>
    <w:p w14:paraId="6558EFE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999</w:t>
      </w:r>
    </w:p>
    <w:p w14:paraId="1FF94BE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999</w:t>
      </w:r>
    </w:p>
    <w:p w14:paraId="39E20A4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999</w:t>
      </w:r>
    </w:p>
    <w:p w14:paraId="2FB211F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NR DC between FR1 and FR2</w:t>
      </w:r>
      <w:r>
        <w:rPr>
          <w:noProof/>
        </w:rPr>
        <w:tab/>
        <w:t>999</w:t>
      </w:r>
    </w:p>
    <w:p w14:paraId="5D677948" w14:textId="77777777" w:rsidR="00E42B85" w:rsidRDefault="00E42B85">
      <w:pPr>
        <w:pStyle w:val="TOC2"/>
        <w:tabs>
          <w:tab w:val="left" w:pos="7419"/>
        </w:tabs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During the test, only the PDSCH performance on the FR2 NR cell (s) shall be verified.9.3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Void</w:t>
      </w:r>
      <w:r>
        <w:rPr>
          <w:noProof/>
        </w:rPr>
        <w:tab/>
        <w:t>999</w:t>
      </w:r>
    </w:p>
    <w:p w14:paraId="65A4AF7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PDCCH Demodulation for CA</w:t>
      </w:r>
      <w:r>
        <w:rPr>
          <w:noProof/>
        </w:rPr>
        <w:tab/>
        <w:t>999</w:t>
      </w:r>
    </w:p>
    <w:p w14:paraId="79EC998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NR CA between FR1 and FR2</w:t>
      </w:r>
      <w:r>
        <w:rPr>
          <w:noProof/>
        </w:rPr>
        <w:tab/>
        <w:t>999</w:t>
      </w:r>
    </w:p>
    <w:p w14:paraId="04CA074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PDCCH Demodulation for DC</w:t>
      </w:r>
      <w:r>
        <w:rPr>
          <w:noProof/>
        </w:rPr>
        <w:tab/>
        <w:t>999</w:t>
      </w:r>
    </w:p>
    <w:p w14:paraId="55866D7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EN-DC</w:t>
      </w:r>
      <w:r>
        <w:rPr>
          <w:noProof/>
        </w:rPr>
        <w:tab/>
        <w:t>999</w:t>
      </w:r>
    </w:p>
    <w:p w14:paraId="2123127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EN-DC within FR1</w:t>
      </w:r>
      <w:r>
        <w:rPr>
          <w:noProof/>
        </w:rPr>
        <w:tab/>
        <w:t>999</w:t>
      </w:r>
    </w:p>
    <w:p w14:paraId="5987AEE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EN-DC including FR2 NR carrier only</w:t>
      </w:r>
      <w:r>
        <w:rPr>
          <w:noProof/>
        </w:rPr>
        <w:tab/>
        <w:t>1000</w:t>
      </w:r>
    </w:p>
    <w:p w14:paraId="454DA7B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EN-DC including FR1 and FR2 NR carriers</w:t>
      </w:r>
      <w:r>
        <w:rPr>
          <w:noProof/>
        </w:rPr>
        <w:tab/>
        <w:t>1000</w:t>
      </w:r>
    </w:p>
    <w:p w14:paraId="4F26E7A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</w:rPr>
        <w:t>NR DC between FR1 and FR2</w:t>
      </w:r>
      <w:r>
        <w:rPr>
          <w:noProof/>
        </w:rPr>
        <w:tab/>
        <w:t>1000</w:t>
      </w:r>
    </w:p>
    <w:p w14:paraId="2290B30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1000</w:t>
      </w:r>
    </w:p>
    <w:p w14:paraId="2431CFF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1000</w:t>
      </w:r>
    </w:p>
    <w:p w14:paraId="2604133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1000</w:t>
      </w:r>
    </w:p>
    <w:p w14:paraId="05611E3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1000</w:t>
      </w:r>
    </w:p>
    <w:p w14:paraId="79CFD3A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1000</w:t>
      </w:r>
    </w:p>
    <w:p w14:paraId="34F8958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1000</w:t>
      </w:r>
    </w:p>
    <w:p w14:paraId="3F8E05E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1013</w:t>
      </w:r>
    </w:p>
    <w:p w14:paraId="468489C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1013</w:t>
      </w:r>
    </w:p>
    <w:p w14:paraId="65A5F5C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1014</w:t>
      </w:r>
    </w:p>
    <w:p w14:paraId="2AD38BE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1014</w:t>
      </w:r>
    </w:p>
    <w:p w14:paraId="10AAA28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1025</w:t>
      </w:r>
    </w:p>
    <w:p w14:paraId="7D2A538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1026</w:t>
      </w:r>
    </w:p>
    <w:p w14:paraId="5BD2981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1026</w:t>
      </w:r>
    </w:p>
    <w:p w14:paraId="3921798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1027</w:t>
      </w:r>
    </w:p>
    <w:p w14:paraId="5441163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1027</w:t>
      </w:r>
    </w:p>
    <w:p w14:paraId="5FFD85A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1027</w:t>
      </w:r>
    </w:p>
    <w:p w14:paraId="1BFD63C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1027</w:t>
      </w:r>
    </w:p>
    <w:p w14:paraId="62E9E31E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1027</w:t>
      </w:r>
    </w:p>
    <w:p w14:paraId="41BAF29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1027</w:t>
      </w:r>
    </w:p>
    <w:p w14:paraId="3BF8FB3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1027</w:t>
      </w:r>
    </w:p>
    <w:p w14:paraId="59C9886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1028</w:t>
      </w:r>
    </w:p>
    <w:p w14:paraId="2383A09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1028</w:t>
      </w:r>
    </w:p>
    <w:p w14:paraId="0BB4259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1028</w:t>
      </w:r>
    </w:p>
    <w:p w14:paraId="19129A7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1028</w:t>
      </w:r>
    </w:p>
    <w:p w14:paraId="79BCE98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1028</w:t>
      </w:r>
    </w:p>
    <w:p w14:paraId="5F57A42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1028</w:t>
      </w:r>
    </w:p>
    <w:p w14:paraId="40414A5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1028</w:t>
      </w:r>
    </w:p>
    <w:p w14:paraId="23CE44E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1028</w:t>
      </w:r>
    </w:p>
    <w:p w14:paraId="3B35FC1A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1029</w:t>
      </w:r>
    </w:p>
    <w:p w14:paraId="2115556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1029</w:t>
      </w:r>
    </w:p>
    <w:p w14:paraId="4A7A0FB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1029</w:t>
      </w:r>
    </w:p>
    <w:p w14:paraId="47BA656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1029</w:t>
      </w:r>
    </w:p>
    <w:p w14:paraId="54D2076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1029</w:t>
      </w:r>
    </w:p>
    <w:p w14:paraId="1872B71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1029</w:t>
      </w:r>
    </w:p>
    <w:p w14:paraId="03E78BF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1029</w:t>
      </w:r>
    </w:p>
    <w:p w14:paraId="64F1073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1029</w:t>
      </w:r>
    </w:p>
    <w:p w14:paraId="0DAF120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1029</w:t>
      </w:r>
    </w:p>
    <w:p w14:paraId="1052E40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1030</w:t>
      </w:r>
    </w:p>
    <w:p w14:paraId="5703438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1030</w:t>
      </w:r>
    </w:p>
    <w:p w14:paraId="3341669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1030</w:t>
      </w:r>
    </w:p>
    <w:p w14:paraId="6F0A31B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1030</w:t>
      </w:r>
    </w:p>
    <w:p w14:paraId="7522C29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1030</w:t>
      </w:r>
    </w:p>
    <w:p w14:paraId="518F741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1030</w:t>
      </w:r>
    </w:p>
    <w:p w14:paraId="0766805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1030</w:t>
      </w:r>
    </w:p>
    <w:p w14:paraId="02562A21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7C5709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7C5709">
        <w:rPr>
          <w:rFonts w:eastAsia="Malgun Gothic"/>
          <w:noProof/>
        </w:rPr>
        <w:t>V2X requirements</w:t>
      </w:r>
      <w:r>
        <w:rPr>
          <w:noProof/>
        </w:rPr>
        <w:tab/>
        <w:t>1030</w:t>
      </w:r>
    </w:p>
    <w:p w14:paraId="3E9AE10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1031</w:t>
      </w:r>
    </w:p>
    <w:p w14:paraId="56B75D0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General</w:t>
      </w:r>
      <w:r>
        <w:rPr>
          <w:noProof/>
        </w:rPr>
        <w:tab/>
        <w:t>1031</w:t>
      </w:r>
    </w:p>
    <w:p w14:paraId="5378A8B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Applicability of requirements</w:t>
      </w:r>
      <w:r>
        <w:rPr>
          <w:noProof/>
        </w:rPr>
        <w:tab/>
        <w:t>1031</w:t>
      </w:r>
    </w:p>
    <w:p w14:paraId="56ED3FC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General</w:t>
      </w:r>
      <w:r>
        <w:rPr>
          <w:noProof/>
        </w:rPr>
        <w:tab/>
        <w:t>1031</w:t>
      </w:r>
    </w:p>
    <w:p w14:paraId="66B4CA8C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1031</w:t>
      </w:r>
    </w:p>
    <w:p w14:paraId="40CB5678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Common test parameters</w:t>
      </w:r>
      <w:r>
        <w:rPr>
          <w:noProof/>
        </w:rPr>
        <w:tab/>
        <w:t>1031</w:t>
      </w:r>
    </w:p>
    <w:p w14:paraId="53C10BD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1032</w:t>
      </w:r>
    </w:p>
    <w:p w14:paraId="2FF1080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1032</w:t>
      </w:r>
    </w:p>
    <w:p w14:paraId="4CCEFB12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1032</w:t>
      </w:r>
    </w:p>
    <w:p w14:paraId="3B82B04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1035</w:t>
      </w:r>
    </w:p>
    <w:p w14:paraId="1FB1DD0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1035</w:t>
      </w:r>
    </w:p>
    <w:p w14:paraId="057A113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1035</w:t>
      </w:r>
    </w:p>
    <w:p w14:paraId="36F34E7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1037</w:t>
      </w:r>
    </w:p>
    <w:p w14:paraId="2F16CD4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1037</w:t>
      </w:r>
    </w:p>
    <w:p w14:paraId="18CDFBA8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1037</w:t>
      </w:r>
    </w:p>
    <w:p w14:paraId="313C0DD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1037</w:t>
      </w:r>
    </w:p>
    <w:p w14:paraId="67EC82B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1037</w:t>
      </w:r>
    </w:p>
    <w:p w14:paraId="77609A59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1037</w:t>
      </w:r>
    </w:p>
    <w:p w14:paraId="500E34A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1040</w:t>
      </w:r>
    </w:p>
    <w:p w14:paraId="4C07C3D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1040</w:t>
      </w:r>
    </w:p>
    <w:p w14:paraId="60F1C827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1040</w:t>
      </w:r>
    </w:p>
    <w:p w14:paraId="36987C5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HARQ buffer soft combining</w:t>
      </w:r>
      <w:r>
        <w:rPr>
          <w:noProof/>
        </w:rPr>
        <w:tab/>
        <w:t>1043</w:t>
      </w:r>
    </w:p>
    <w:p w14:paraId="12E6552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1043</w:t>
      </w:r>
    </w:p>
    <w:p w14:paraId="295E245F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7C5709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1043</w:t>
      </w:r>
    </w:p>
    <w:p w14:paraId="1BA60A8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PSCCH decoding capability test</w:t>
      </w:r>
      <w:r>
        <w:rPr>
          <w:noProof/>
        </w:rPr>
        <w:tab/>
        <w:t>1046</w:t>
      </w:r>
    </w:p>
    <w:p w14:paraId="4BEDE75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1046</w:t>
      </w:r>
    </w:p>
    <w:p w14:paraId="00D07403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7C5709">
        <w:rPr>
          <w:rFonts w:eastAsia="Malgun Gothic"/>
          <w:noProof/>
        </w:rPr>
        <w:t>PSCCH decoding capability</w:t>
      </w:r>
      <w:r>
        <w:rPr>
          <w:noProof/>
        </w:rPr>
        <w:tab/>
        <w:t>1046</w:t>
      </w:r>
    </w:p>
    <w:p w14:paraId="57FF392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1049</w:t>
      </w:r>
    </w:p>
    <w:p w14:paraId="75418C5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2Rx requirements</w:t>
      </w:r>
      <w:r>
        <w:rPr>
          <w:noProof/>
        </w:rPr>
        <w:tab/>
        <w:t>1049</w:t>
      </w:r>
    </w:p>
    <w:p w14:paraId="6EB23A8D" w14:textId="77777777" w:rsidR="00E42B85" w:rsidRDefault="00E42B85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7C5709">
        <w:rPr>
          <w:rFonts w:eastAsia="Malgun Gothic"/>
          <w:noProof/>
          <w:lang w:eastAsia="zh-CN"/>
        </w:rPr>
        <w:t>PSFCH</w:t>
      </w:r>
      <w:r w:rsidRPr="007C5709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1049</w:t>
      </w:r>
    </w:p>
    <w:p w14:paraId="467D15C1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1052</w:t>
      </w:r>
    </w:p>
    <w:p w14:paraId="47B8618F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1052</w:t>
      </w:r>
    </w:p>
    <w:p w14:paraId="078379A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1052</w:t>
      </w:r>
    </w:p>
    <w:p w14:paraId="59DDBE5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1052</w:t>
      </w:r>
    </w:p>
    <w:p w14:paraId="2ADB4FC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1055</w:t>
      </w:r>
    </w:p>
    <w:p w14:paraId="3A8FF555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lastRenderedPageBreak/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7C5709">
        <w:rPr>
          <w:noProof/>
          <w:snapToGrid w:val="0"/>
        </w:rPr>
        <w:t>UL Reference measurement channels</w:t>
      </w:r>
      <w:r>
        <w:rPr>
          <w:noProof/>
        </w:rPr>
        <w:tab/>
        <w:t>1057</w:t>
      </w:r>
    </w:p>
    <w:p w14:paraId="3FC3A3A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1057</w:t>
      </w:r>
    </w:p>
    <w:p w14:paraId="4F694AF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1058</w:t>
      </w:r>
    </w:p>
    <w:p w14:paraId="156D48F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1058</w:t>
      </w:r>
    </w:p>
    <w:p w14:paraId="1C94C27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1058</w:t>
      </w:r>
    </w:p>
    <w:p w14:paraId="11F3F797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1060</w:t>
      </w:r>
    </w:p>
    <w:p w14:paraId="576E187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1060</w:t>
      </w:r>
    </w:p>
    <w:p w14:paraId="35ADB1C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1060</w:t>
      </w:r>
    </w:p>
    <w:p w14:paraId="6389CE45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1062</w:t>
      </w:r>
    </w:p>
    <w:p w14:paraId="38BB290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1062</w:t>
      </w:r>
    </w:p>
    <w:p w14:paraId="7F20A91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1062</w:t>
      </w:r>
    </w:p>
    <w:p w14:paraId="2304754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1063</w:t>
      </w:r>
    </w:p>
    <w:p w14:paraId="7D142A6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1063</w:t>
      </w:r>
    </w:p>
    <w:p w14:paraId="09AB1300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1082</w:t>
      </w:r>
    </w:p>
    <w:p w14:paraId="0304A45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1083</w:t>
      </w:r>
    </w:p>
    <w:p w14:paraId="64227AE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1083</w:t>
      </w:r>
    </w:p>
    <w:p w14:paraId="19D2823C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1089</w:t>
      </w:r>
    </w:p>
    <w:p w14:paraId="3BDB01C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1090</w:t>
      </w:r>
    </w:p>
    <w:p w14:paraId="5BDF074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1090</w:t>
      </w:r>
    </w:p>
    <w:p w14:paraId="16280C0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1096</w:t>
      </w:r>
    </w:p>
    <w:p w14:paraId="196280C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1135</w:t>
      </w:r>
    </w:p>
    <w:p w14:paraId="72F3EF8B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1135</w:t>
      </w:r>
    </w:p>
    <w:p w14:paraId="133994B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1137</w:t>
      </w:r>
    </w:p>
    <w:p w14:paraId="230C109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1147</w:t>
      </w:r>
    </w:p>
    <w:p w14:paraId="20E478D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1153</w:t>
      </w:r>
    </w:p>
    <w:p w14:paraId="77FBEA9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1154</w:t>
      </w:r>
    </w:p>
    <w:p w14:paraId="166304E3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1154</w:t>
      </w:r>
    </w:p>
    <w:p w14:paraId="6FBF392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1157</w:t>
      </w:r>
    </w:p>
    <w:p w14:paraId="15FF777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1157</w:t>
      </w:r>
    </w:p>
    <w:p w14:paraId="0496C702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1157</w:t>
      </w:r>
    </w:p>
    <w:p w14:paraId="275D42B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1159</w:t>
      </w:r>
    </w:p>
    <w:p w14:paraId="3FD60A2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1159</w:t>
      </w:r>
    </w:p>
    <w:p w14:paraId="11513F0F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1163</w:t>
      </w:r>
    </w:p>
    <w:p w14:paraId="74ECECB3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1163</w:t>
      </w:r>
    </w:p>
    <w:p w14:paraId="40418F7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1163</w:t>
      </w:r>
    </w:p>
    <w:p w14:paraId="2E293BD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1165</w:t>
      </w:r>
    </w:p>
    <w:p w14:paraId="7EEA8E9C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1165</w:t>
      </w:r>
    </w:p>
    <w:p w14:paraId="076DE42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1165</w:t>
      </w:r>
    </w:p>
    <w:p w14:paraId="1DD6217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1166</w:t>
      </w:r>
    </w:p>
    <w:p w14:paraId="3ACE39F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1168</w:t>
      </w:r>
    </w:p>
    <w:p w14:paraId="1492252D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1168</w:t>
      </w:r>
    </w:p>
    <w:p w14:paraId="45A8F987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1168</w:t>
      </w:r>
    </w:p>
    <w:p w14:paraId="7E79832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1170</w:t>
      </w:r>
    </w:p>
    <w:p w14:paraId="16A8C06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1170</w:t>
      </w:r>
    </w:p>
    <w:p w14:paraId="62EA6F2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1170</w:t>
      </w:r>
    </w:p>
    <w:p w14:paraId="56B74AC4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1170</w:t>
      </w:r>
    </w:p>
    <w:p w14:paraId="50BC16FF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1176</w:t>
      </w:r>
    </w:p>
    <w:p w14:paraId="5ACB0DA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1176</w:t>
      </w:r>
    </w:p>
    <w:p w14:paraId="3AD7916A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1176</w:t>
      </w:r>
    </w:p>
    <w:p w14:paraId="7AF26FD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1176</w:t>
      </w:r>
    </w:p>
    <w:p w14:paraId="41BA61C1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1176</w:t>
      </w:r>
    </w:p>
    <w:p w14:paraId="2644F551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7C5709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7C5709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1177</w:t>
      </w:r>
    </w:p>
    <w:p w14:paraId="3E83F3D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1177</w:t>
      </w:r>
    </w:p>
    <w:p w14:paraId="672EBA5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1177</w:t>
      </w:r>
    </w:p>
    <w:p w14:paraId="06AFE577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1177</w:t>
      </w:r>
    </w:p>
    <w:p w14:paraId="2502C6BF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1177</w:t>
      </w:r>
    </w:p>
    <w:p w14:paraId="768F4FE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1177</w:t>
      </w:r>
    </w:p>
    <w:p w14:paraId="72F9F5F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1177</w:t>
      </w:r>
    </w:p>
    <w:p w14:paraId="7A5DC77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1178</w:t>
      </w:r>
    </w:p>
    <w:p w14:paraId="7ABB009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lastRenderedPageBreak/>
        <w:t>A.</w:t>
      </w:r>
      <w:r w:rsidRPr="007C5709">
        <w:rPr>
          <w:rFonts w:eastAsia="Malgun Gothic"/>
          <w:noProof/>
          <w:lang w:eastAsia="zh-CN"/>
        </w:rPr>
        <w:t>6</w:t>
      </w:r>
      <w:r w:rsidRPr="007C5709">
        <w:rPr>
          <w:rFonts w:eastAsia="Malgun Gothic"/>
          <w:noProof/>
        </w:rPr>
        <w:t>.</w:t>
      </w:r>
      <w:r w:rsidRPr="007C5709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1178</w:t>
      </w:r>
    </w:p>
    <w:p w14:paraId="7313912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1178</w:t>
      </w:r>
    </w:p>
    <w:p w14:paraId="50B36FD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1178</w:t>
      </w:r>
    </w:p>
    <w:p w14:paraId="0ED63E49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1178</w:t>
      </w:r>
    </w:p>
    <w:p w14:paraId="4C202C51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1178</w:t>
      </w:r>
    </w:p>
    <w:p w14:paraId="0951094E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1179</w:t>
      </w:r>
    </w:p>
    <w:p w14:paraId="04DE9BB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UE Receiver with 1Rx</w:t>
      </w:r>
      <w:r>
        <w:rPr>
          <w:noProof/>
        </w:rPr>
        <w:tab/>
        <w:t>1179</w:t>
      </w:r>
    </w:p>
    <w:p w14:paraId="6B07FBD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UE Receiver with 2Rx</w:t>
      </w:r>
      <w:r>
        <w:rPr>
          <w:noProof/>
        </w:rPr>
        <w:tab/>
        <w:t>1179</w:t>
      </w:r>
    </w:p>
    <w:p w14:paraId="2C56455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UE Receiver with 4Rx</w:t>
      </w:r>
      <w:r>
        <w:rPr>
          <w:noProof/>
        </w:rPr>
        <w:tab/>
        <w:t>1179</w:t>
      </w:r>
    </w:p>
    <w:p w14:paraId="04AE3455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1180</w:t>
      </w:r>
    </w:p>
    <w:p w14:paraId="2A1A56A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Delay profiles</w:t>
      </w:r>
      <w:r>
        <w:rPr>
          <w:noProof/>
        </w:rPr>
        <w:tab/>
        <w:t>1180</w:t>
      </w:r>
    </w:p>
    <w:p w14:paraId="4F7C14B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1181</w:t>
      </w:r>
    </w:p>
    <w:p w14:paraId="6633C9E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1183</w:t>
      </w:r>
    </w:p>
    <w:p w14:paraId="6BD6AFA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1184</w:t>
      </w:r>
    </w:p>
    <w:p w14:paraId="261DDE6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1184</w:t>
      </w:r>
    </w:p>
    <w:p w14:paraId="62EAFB8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1185</w:t>
      </w:r>
    </w:p>
    <w:p w14:paraId="6BBF39A9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1185</w:t>
      </w:r>
    </w:p>
    <w:p w14:paraId="2213F245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1187</w:t>
      </w:r>
    </w:p>
    <w:p w14:paraId="72420DD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1191</w:t>
      </w:r>
    </w:p>
    <w:p w14:paraId="6B1ADE74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1191</w:t>
      </w:r>
    </w:p>
    <w:p w14:paraId="00D4FC0F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1193</w:t>
      </w:r>
    </w:p>
    <w:p w14:paraId="05D67EEE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1196</w:t>
      </w:r>
    </w:p>
    <w:p w14:paraId="10D01BC6" w14:textId="77777777" w:rsidR="00E42B85" w:rsidRDefault="00E42B85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1197</w:t>
      </w:r>
    </w:p>
    <w:p w14:paraId="1AC6397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1198</w:t>
      </w:r>
    </w:p>
    <w:p w14:paraId="4196EC64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1199</w:t>
      </w:r>
    </w:p>
    <w:p w14:paraId="55F78EC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Single Tap Channel Profile</w:t>
      </w:r>
      <w:r>
        <w:rPr>
          <w:noProof/>
        </w:rPr>
        <w:tab/>
        <w:t>1199</w:t>
      </w:r>
    </w:p>
    <w:p w14:paraId="152DF31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HST-SFN Channel Profile</w:t>
      </w:r>
      <w:r>
        <w:rPr>
          <w:noProof/>
        </w:rPr>
        <w:tab/>
        <w:t>1202</w:t>
      </w:r>
    </w:p>
    <w:p w14:paraId="1ED4728F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noProof/>
          <w:snapToGrid w:val="0"/>
        </w:rPr>
        <w:t>HST-DPS Channel Profile</w:t>
      </w:r>
      <w:r>
        <w:rPr>
          <w:noProof/>
        </w:rPr>
        <w:tab/>
        <w:t>1205</w:t>
      </w:r>
    </w:p>
    <w:p w14:paraId="573B955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</w:rPr>
        <w:t>FFS</w:t>
      </w:r>
      <w:r>
        <w:rPr>
          <w:noProof/>
        </w:rPr>
        <w:tab/>
        <w:t>1209</w:t>
      </w:r>
    </w:p>
    <w:p w14:paraId="23DC153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1209</w:t>
      </w:r>
    </w:p>
    <w:p w14:paraId="4D26180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1212</w:t>
      </w:r>
    </w:p>
    <w:p w14:paraId="4974777E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1215</w:t>
      </w:r>
    </w:p>
    <w:p w14:paraId="14190A6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1215</w:t>
      </w:r>
    </w:p>
    <w:p w14:paraId="1FB0949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Beamforming for MU-MIMO</w:t>
      </w:r>
      <w:r>
        <w:rPr>
          <w:noProof/>
        </w:rPr>
        <w:tab/>
        <w:t>1216</w:t>
      </w:r>
    </w:p>
    <w:p w14:paraId="54404A47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1216</w:t>
      </w:r>
    </w:p>
    <w:p w14:paraId="416E6A3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1216</w:t>
      </w:r>
    </w:p>
    <w:p w14:paraId="43ECE94A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1217</w:t>
      </w:r>
    </w:p>
    <w:p w14:paraId="72BE8FA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1217</w:t>
      </w:r>
    </w:p>
    <w:p w14:paraId="1399D65B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1217</w:t>
      </w:r>
    </w:p>
    <w:p w14:paraId="0FC12F10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1218</w:t>
      </w:r>
    </w:p>
    <w:p w14:paraId="01372FAA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1219</w:t>
      </w:r>
    </w:p>
    <w:p w14:paraId="3D2C3EBC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1219</w:t>
      </w:r>
    </w:p>
    <w:p w14:paraId="656F920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1219</w:t>
      </w:r>
    </w:p>
    <w:p w14:paraId="04430DA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1219</w:t>
      </w:r>
    </w:p>
    <w:p w14:paraId="1B6EE4EF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1220</w:t>
      </w:r>
    </w:p>
    <w:p w14:paraId="0851599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1220</w:t>
      </w:r>
    </w:p>
    <w:p w14:paraId="33E6317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1222</w:t>
      </w:r>
    </w:p>
    <w:p w14:paraId="2103C279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1224</w:t>
      </w:r>
    </w:p>
    <w:p w14:paraId="2848708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1224</w:t>
      </w:r>
    </w:p>
    <w:p w14:paraId="7E12ADD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1224</w:t>
      </w:r>
    </w:p>
    <w:p w14:paraId="2DA3B1B3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D (normative): E-UTRA link setup config for NSA testing</w:t>
      </w:r>
      <w:r>
        <w:rPr>
          <w:noProof/>
        </w:rPr>
        <w:tab/>
        <w:t>1225</w:t>
      </w:r>
    </w:p>
    <w:p w14:paraId="7BE4FA76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1225</w:t>
      </w:r>
    </w:p>
    <w:p w14:paraId="1A698A4A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1225</w:t>
      </w:r>
    </w:p>
    <w:p w14:paraId="5DEAF174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1227</w:t>
      </w:r>
    </w:p>
    <w:p w14:paraId="193DCE4D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1228</w:t>
      </w:r>
    </w:p>
    <w:p w14:paraId="73202DAC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1228</w:t>
      </w:r>
    </w:p>
    <w:p w14:paraId="3485073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1228</w:t>
      </w:r>
    </w:p>
    <w:p w14:paraId="6E717EE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1228</w:t>
      </w:r>
    </w:p>
    <w:p w14:paraId="131E1BD1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7C5709">
        <w:rPr>
          <w:noProof/>
          <w:lang w:val="fr-FR"/>
        </w:rPr>
        <w:t>Annex E (normative): Environmental conditions</w:t>
      </w:r>
      <w:r>
        <w:rPr>
          <w:noProof/>
        </w:rPr>
        <w:tab/>
        <w:t>1229</w:t>
      </w:r>
    </w:p>
    <w:p w14:paraId="051DE7E3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1229</w:t>
      </w:r>
    </w:p>
    <w:p w14:paraId="6755A377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1229</w:t>
      </w:r>
    </w:p>
    <w:p w14:paraId="5B6CE85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1229</w:t>
      </w:r>
    </w:p>
    <w:p w14:paraId="7C194E5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1229</w:t>
      </w:r>
    </w:p>
    <w:p w14:paraId="71DEE3B9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1229</w:t>
      </w:r>
    </w:p>
    <w:p w14:paraId="0ED3301D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1243</w:t>
      </w:r>
    </w:p>
    <w:p w14:paraId="56E97E6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1248</w:t>
      </w:r>
    </w:p>
    <w:p w14:paraId="56A34C9F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1248</w:t>
      </w:r>
    </w:p>
    <w:p w14:paraId="51BF5EB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1249</w:t>
      </w:r>
    </w:p>
    <w:p w14:paraId="35A20626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1249</w:t>
      </w:r>
    </w:p>
    <w:p w14:paraId="23D2ADF5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1257</w:t>
      </w:r>
    </w:p>
    <w:p w14:paraId="646854C9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1262</w:t>
      </w:r>
    </w:p>
    <w:p w14:paraId="1189997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1262</w:t>
      </w:r>
    </w:p>
    <w:p w14:paraId="66D1E430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1262</w:t>
      </w:r>
    </w:p>
    <w:p w14:paraId="1D2C03D8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1262</w:t>
      </w:r>
    </w:p>
    <w:p w14:paraId="3C9C395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1268</w:t>
      </w:r>
    </w:p>
    <w:p w14:paraId="5051214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1270</w:t>
      </w:r>
    </w:p>
    <w:p w14:paraId="5375F2F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1271</w:t>
      </w:r>
    </w:p>
    <w:p w14:paraId="6EF5B4B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1271</w:t>
      </w:r>
    </w:p>
    <w:p w14:paraId="6323581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1271</w:t>
      </w:r>
    </w:p>
    <w:p w14:paraId="5DF6D1B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1273</w:t>
      </w:r>
    </w:p>
    <w:p w14:paraId="60D7C972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1274</w:t>
      </w:r>
    </w:p>
    <w:p w14:paraId="5157F933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1274</w:t>
      </w:r>
    </w:p>
    <w:p w14:paraId="36FFEAC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1274</w:t>
      </w:r>
    </w:p>
    <w:p w14:paraId="12DD9DB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1274</w:t>
      </w:r>
    </w:p>
    <w:p w14:paraId="5AF77640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1275</w:t>
      </w:r>
    </w:p>
    <w:p w14:paraId="6280651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1275</w:t>
      </w:r>
    </w:p>
    <w:p w14:paraId="72B4110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1276</w:t>
      </w:r>
    </w:p>
    <w:p w14:paraId="00FD3CCB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1276</w:t>
      </w:r>
    </w:p>
    <w:p w14:paraId="0E11DABE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1276</w:t>
      </w:r>
    </w:p>
    <w:p w14:paraId="5E0157D5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1281</w:t>
      </w:r>
    </w:p>
    <w:p w14:paraId="74935D2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1281</w:t>
      </w:r>
    </w:p>
    <w:p w14:paraId="546AAB4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1281</w:t>
      </w:r>
    </w:p>
    <w:p w14:paraId="1B3A2035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1282</w:t>
      </w:r>
    </w:p>
    <w:p w14:paraId="1FF2616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1282</w:t>
      </w:r>
    </w:p>
    <w:p w14:paraId="30907A1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1282</w:t>
      </w:r>
    </w:p>
    <w:p w14:paraId="31A7FED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1283</w:t>
      </w:r>
    </w:p>
    <w:p w14:paraId="14E7A8E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1283</w:t>
      </w:r>
    </w:p>
    <w:p w14:paraId="1647DEB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1283</w:t>
      </w:r>
    </w:p>
    <w:p w14:paraId="5E37034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1284</w:t>
      </w:r>
    </w:p>
    <w:p w14:paraId="7F8629A9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1285</w:t>
      </w:r>
    </w:p>
    <w:p w14:paraId="58F93B4B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1286</w:t>
      </w:r>
    </w:p>
    <w:p w14:paraId="6C6492AC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1286</w:t>
      </w:r>
    </w:p>
    <w:p w14:paraId="695BB5EF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1286</w:t>
      </w:r>
    </w:p>
    <w:p w14:paraId="7E5F8FE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1286</w:t>
      </w:r>
    </w:p>
    <w:p w14:paraId="33216BD6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1287</w:t>
      </w:r>
    </w:p>
    <w:p w14:paraId="2432CA95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1287</w:t>
      </w:r>
    </w:p>
    <w:p w14:paraId="4B9287C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1287</w:t>
      </w:r>
    </w:p>
    <w:p w14:paraId="4F709CD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1287</w:t>
      </w:r>
    </w:p>
    <w:p w14:paraId="2E3E988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1287</w:t>
      </w:r>
    </w:p>
    <w:p w14:paraId="326DA558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1293</w:t>
      </w:r>
    </w:p>
    <w:p w14:paraId="336CECF2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1293</w:t>
      </w:r>
    </w:p>
    <w:p w14:paraId="74CAE0CB" w14:textId="77777777" w:rsidR="00E42B85" w:rsidRDefault="00E42B85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7C5709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7C5709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1294</w:t>
      </w:r>
    </w:p>
    <w:p w14:paraId="261EC6A1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General</w:t>
      </w:r>
      <w:r>
        <w:rPr>
          <w:noProof/>
        </w:rPr>
        <w:tab/>
        <w:t>1294</w:t>
      </w:r>
    </w:p>
    <w:p w14:paraId="05B6E42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1294</w:t>
      </w:r>
    </w:p>
    <w:p w14:paraId="545AB76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Test method for PSFCH performance</w:t>
      </w:r>
      <w:r>
        <w:rPr>
          <w:noProof/>
        </w:rPr>
        <w:tab/>
        <w:t>1296</w:t>
      </w:r>
    </w:p>
    <w:p w14:paraId="373BD0F3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1298</w:t>
      </w:r>
    </w:p>
    <w:p w14:paraId="0CCBD9E4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1299</w:t>
      </w:r>
    </w:p>
    <w:p w14:paraId="0372AA9E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7C5709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7C5709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1299</w:t>
      </w:r>
    </w:p>
    <w:p w14:paraId="61081802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1301</w:t>
      </w:r>
    </w:p>
    <w:p w14:paraId="0E8DEFC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1301</w:t>
      </w:r>
    </w:p>
    <w:p w14:paraId="7635549A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1301</w:t>
      </w:r>
    </w:p>
    <w:p w14:paraId="76FB7C92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1301</w:t>
      </w:r>
    </w:p>
    <w:p w14:paraId="28E6EB25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1301</w:t>
      </w:r>
    </w:p>
    <w:p w14:paraId="3DD7B8E4" w14:textId="77777777" w:rsidR="00E42B85" w:rsidRDefault="00E42B85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1302</w:t>
      </w:r>
    </w:p>
    <w:p w14:paraId="17DCE37D" w14:textId="77777777" w:rsidR="00E42B85" w:rsidRDefault="00E42B85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1303</w:t>
      </w:r>
    </w:p>
    <w:p w14:paraId="100FF207" w14:textId="77777777" w:rsidR="00E42B85" w:rsidRDefault="00E42B85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1304</w:t>
      </w:r>
    </w:p>
    <w:p w14:paraId="59217F61" w14:textId="4EC4B22F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7393CE83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7747FD">
        <w:instrText>1</w:instrText>
      </w:r>
      <w:r w:rsidR="00A70FFE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7747FD">
        <w:instrText>1</w:instrText>
      </w:r>
      <w:r w:rsidR="00A70FFE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7747FD">
        <w:instrText>1</w:instrText>
      </w:r>
      <w:r w:rsidR="00A70FFE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5792F" w14:textId="77777777" w:rsidR="00FF58B9" w:rsidRDefault="00FF58B9">
      <w:r>
        <w:separator/>
      </w:r>
    </w:p>
    <w:p w14:paraId="4526EB26" w14:textId="77777777" w:rsidR="00FF58B9" w:rsidRDefault="00FF58B9"/>
  </w:endnote>
  <w:endnote w:type="continuationSeparator" w:id="0">
    <w:p w14:paraId="0B136A54" w14:textId="77777777" w:rsidR="00FF58B9" w:rsidRDefault="00FF58B9">
      <w:r>
        <w:continuationSeparator/>
      </w:r>
    </w:p>
    <w:p w14:paraId="02E2C5B4" w14:textId="77777777" w:rsidR="00FF58B9" w:rsidRDefault="00FF5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497A9" w14:textId="77777777" w:rsidR="00FF58B9" w:rsidRDefault="00FF58B9">
      <w:r>
        <w:separator/>
      </w:r>
    </w:p>
    <w:p w14:paraId="7B3B344A" w14:textId="77777777" w:rsidR="00FF58B9" w:rsidRDefault="00FF58B9"/>
  </w:footnote>
  <w:footnote w:type="continuationSeparator" w:id="0">
    <w:p w14:paraId="46C467A3" w14:textId="77777777" w:rsidR="00FF58B9" w:rsidRDefault="00FF58B9">
      <w:r>
        <w:continuationSeparator/>
      </w:r>
    </w:p>
    <w:p w14:paraId="77C8C5C2" w14:textId="77777777" w:rsidR="00FF58B9" w:rsidRDefault="00FF58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2C4E6771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B8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648FABE7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B85">
      <w:rPr>
        <w:rFonts w:ascii="Arial" w:hAnsi="Arial" w:cs="Arial"/>
        <w:b/>
        <w:noProof/>
        <w:sz w:val="18"/>
        <w:szCs w:val="18"/>
      </w:rPr>
      <w:t>3GPP TS 38.521-4 V18.1.0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19</Pages>
  <Words>8218</Words>
  <Characters>46847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54956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7478</cp:lastModifiedBy>
  <cp:revision>34</cp:revision>
  <dcterms:created xsi:type="dcterms:W3CDTF">2022-02-15T06:47:00Z</dcterms:created>
  <dcterms:modified xsi:type="dcterms:W3CDTF">2024-01-01T18:08:00Z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