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1DCF1A42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A301EB">
        <w:rPr>
          <w:noProof w:val="0"/>
        </w:rPr>
        <w:t>10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525B55">
        <w:rPr>
          <w:noProof w:val="0"/>
          <w:sz w:val="32"/>
        </w:rPr>
        <w:t>3</w:t>
      </w:r>
      <w:r w:rsidRPr="00544468">
        <w:rPr>
          <w:noProof w:val="0"/>
          <w:sz w:val="32"/>
        </w:rPr>
        <w:t>-</w:t>
      </w:r>
      <w:r w:rsidR="00525B55">
        <w:rPr>
          <w:noProof w:val="0"/>
          <w:sz w:val="32"/>
        </w:rPr>
        <w:t>0</w:t>
      </w:r>
      <w:r w:rsidR="00A301EB">
        <w:rPr>
          <w:noProof w:val="0"/>
          <w:sz w:val="32"/>
        </w:rPr>
        <w:t>9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9A7E95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7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65C3F59C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525B55">
        <w:rPr>
          <w:sz w:val="18"/>
        </w:rPr>
        <w:t>3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UMTS™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3GPP™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55A2EEA4" w14:textId="77777777" w:rsidR="009A7E95" w:rsidRDefault="00D77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9A7E95">
        <w:rPr>
          <w:noProof/>
        </w:rPr>
        <w:t>Foreword</w:t>
      </w:r>
      <w:r w:rsidR="009A7E95">
        <w:rPr>
          <w:noProof/>
        </w:rPr>
        <w:tab/>
        <w:t>29</w:t>
      </w:r>
    </w:p>
    <w:p w14:paraId="66A9F55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30</w:t>
      </w:r>
    </w:p>
    <w:p w14:paraId="213552A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30</w:t>
      </w:r>
    </w:p>
    <w:p w14:paraId="15AFF6C2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32</w:t>
      </w:r>
    </w:p>
    <w:p w14:paraId="1A9A252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32</w:t>
      </w:r>
    </w:p>
    <w:p w14:paraId="2690173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33</w:t>
      </w:r>
    </w:p>
    <w:p w14:paraId="00D889B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33</w:t>
      </w:r>
    </w:p>
    <w:p w14:paraId="0E27929D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33</w:t>
      </w:r>
    </w:p>
    <w:p w14:paraId="1F304AC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33</w:t>
      </w:r>
    </w:p>
    <w:p w14:paraId="1AB2A7E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33</w:t>
      </w:r>
    </w:p>
    <w:p w14:paraId="52E009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34</w:t>
      </w:r>
    </w:p>
    <w:p w14:paraId="77E0B96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34</w:t>
      </w:r>
    </w:p>
    <w:p w14:paraId="0335B4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35</w:t>
      </w:r>
    </w:p>
    <w:p w14:paraId="3E633D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35</w:t>
      </w:r>
    </w:p>
    <w:p w14:paraId="0045DE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35</w:t>
      </w:r>
    </w:p>
    <w:p w14:paraId="1386F11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36</w:t>
      </w:r>
    </w:p>
    <w:p w14:paraId="3ADBA68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36</w:t>
      </w:r>
    </w:p>
    <w:p w14:paraId="17910AA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36</w:t>
      </w:r>
    </w:p>
    <w:p w14:paraId="3251904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36</w:t>
      </w:r>
    </w:p>
    <w:p w14:paraId="7E18490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36</w:t>
      </w:r>
    </w:p>
    <w:p w14:paraId="04B5B66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37</w:t>
      </w:r>
    </w:p>
    <w:p w14:paraId="4A24789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37</w:t>
      </w:r>
    </w:p>
    <w:p w14:paraId="743348D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37</w:t>
      </w:r>
    </w:p>
    <w:p w14:paraId="6E7F4A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2466B3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37</w:t>
      </w:r>
    </w:p>
    <w:p w14:paraId="13070B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42</w:t>
      </w:r>
    </w:p>
    <w:p w14:paraId="1055B9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46</w:t>
      </w:r>
    </w:p>
    <w:p w14:paraId="43BCAB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50</w:t>
      </w:r>
    </w:p>
    <w:p w14:paraId="380252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</w:t>
      </w:r>
    </w:p>
    <w:p w14:paraId="4C321D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53</w:t>
      </w:r>
    </w:p>
    <w:p w14:paraId="39A9B94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53</w:t>
      </w:r>
    </w:p>
    <w:p w14:paraId="3F350E6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53</w:t>
      </w:r>
    </w:p>
    <w:p w14:paraId="7175DE0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62</w:t>
      </w:r>
    </w:p>
    <w:p w14:paraId="51D2B7B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71</w:t>
      </w:r>
    </w:p>
    <w:p w14:paraId="1BDF8C6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80</w:t>
      </w:r>
    </w:p>
    <w:p w14:paraId="6A1919F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80</w:t>
      </w:r>
    </w:p>
    <w:p w14:paraId="6006D3F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00FE17B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84</w:t>
      </w:r>
    </w:p>
    <w:p w14:paraId="2EE0029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91</w:t>
      </w:r>
    </w:p>
    <w:p w14:paraId="62D16A5F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97</w:t>
      </w:r>
    </w:p>
    <w:p w14:paraId="16EAB75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97</w:t>
      </w:r>
    </w:p>
    <w:p w14:paraId="458820E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99</w:t>
      </w:r>
    </w:p>
    <w:p w14:paraId="1264174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101</w:t>
      </w:r>
    </w:p>
    <w:p w14:paraId="24DD4626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103</w:t>
      </w:r>
    </w:p>
    <w:p w14:paraId="57D8ED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103</w:t>
      </w:r>
    </w:p>
    <w:p w14:paraId="381695D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105</w:t>
      </w:r>
    </w:p>
    <w:p w14:paraId="557E8A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105</w:t>
      </w:r>
    </w:p>
    <w:p w14:paraId="728EA291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107</w:t>
      </w:r>
    </w:p>
    <w:p w14:paraId="64FF88E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107</w:t>
      </w:r>
    </w:p>
    <w:p w14:paraId="3A33622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109</w:t>
      </w:r>
    </w:p>
    <w:p w14:paraId="604A3FE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118</w:t>
      </w:r>
    </w:p>
    <w:p w14:paraId="1B82357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120</w:t>
      </w:r>
    </w:p>
    <w:p w14:paraId="6D49168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120</w:t>
      </w:r>
    </w:p>
    <w:p w14:paraId="27F30BA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126</w:t>
      </w:r>
    </w:p>
    <w:p w14:paraId="32128C7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127</w:t>
      </w:r>
    </w:p>
    <w:p w14:paraId="0CA45F3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129</w:t>
      </w:r>
    </w:p>
    <w:p w14:paraId="18E4B51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129</w:t>
      </w:r>
    </w:p>
    <w:p w14:paraId="1904087A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131</w:t>
      </w:r>
    </w:p>
    <w:p w14:paraId="4AC5F0F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131</w:t>
      </w:r>
    </w:p>
    <w:p w14:paraId="26BAC40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134</w:t>
      </w:r>
    </w:p>
    <w:p w14:paraId="65FED0C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137</w:t>
      </w:r>
    </w:p>
    <w:p w14:paraId="7B9D324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140</w:t>
      </w:r>
    </w:p>
    <w:p w14:paraId="589E6D30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145</w:t>
      </w:r>
    </w:p>
    <w:p w14:paraId="50CFA87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145</w:t>
      </w:r>
    </w:p>
    <w:p w14:paraId="497F023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148</w:t>
      </w:r>
    </w:p>
    <w:p w14:paraId="28851D8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148</w:t>
      </w:r>
    </w:p>
    <w:p w14:paraId="15C9745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156</w:t>
      </w:r>
    </w:p>
    <w:p w14:paraId="6C811A5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156</w:t>
      </w:r>
    </w:p>
    <w:p w14:paraId="2FDBD17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159</w:t>
      </w:r>
    </w:p>
    <w:p w14:paraId="1F00CBF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7C9E23A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160</w:t>
      </w:r>
    </w:p>
    <w:p w14:paraId="59CB1589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162</w:t>
      </w:r>
    </w:p>
    <w:p w14:paraId="5F060E7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162</w:t>
      </w:r>
    </w:p>
    <w:p w14:paraId="066517E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165</w:t>
      </w:r>
    </w:p>
    <w:p w14:paraId="6F532015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178</w:t>
      </w:r>
    </w:p>
    <w:p w14:paraId="6302A8A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178</w:t>
      </w:r>
    </w:p>
    <w:p w14:paraId="780E208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187</w:t>
      </w:r>
    </w:p>
    <w:p w14:paraId="5101FA6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193</w:t>
      </w:r>
    </w:p>
    <w:p w14:paraId="53EF75D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193</w:t>
      </w:r>
    </w:p>
    <w:p w14:paraId="2487A23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196</w:t>
      </w:r>
    </w:p>
    <w:p w14:paraId="02665F1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198</w:t>
      </w:r>
    </w:p>
    <w:p w14:paraId="2C5B942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199</w:t>
      </w:r>
    </w:p>
    <w:p w14:paraId="50508ED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205</w:t>
      </w:r>
    </w:p>
    <w:p w14:paraId="3D84AEB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211</w:t>
      </w:r>
    </w:p>
    <w:p w14:paraId="262E74F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214</w:t>
      </w:r>
    </w:p>
    <w:p w14:paraId="5F494E0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215</w:t>
      </w:r>
    </w:p>
    <w:p w14:paraId="1A43C59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216</w:t>
      </w:r>
    </w:p>
    <w:p w14:paraId="34FF807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217</w:t>
      </w:r>
    </w:p>
    <w:p w14:paraId="48F0ADA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218</w:t>
      </w:r>
    </w:p>
    <w:p w14:paraId="54419CC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220</w:t>
      </w:r>
    </w:p>
    <w:p w14:paraId="74286D5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220</w:t>
      </w:r>
    </w:p>
    <w:p w14:paraId="4DF75D6C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221</w:t>
      </w:r>
    </w:p>
    <w:p w14:paraId="25C7E8B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221</w:t>
      </w:r>
    </w:p>
    <w:p w14:paraId="01370D8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222</w:t>
      </w:r>
    </w:p>
    <w:p w14:paraId="380E6FC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224</w:t>
      </w:r>
    </w:p>
    <w:p w14:paraId="1CE2CB3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224</w:t>
      </w:r>
    </w:p>
    <w:p w14:paraId="439A921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226</w:t>
      </w:r>
    </w:p>
    <w:p w14:paraId="1BE41E8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227</w:t>
      </w:r>
    </w:p>
    <w:p w14:paraId="1974F40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229</w:t>
      </w:r>
    </w:p>
    <w:p w14:paraId="36C233C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231</w:t>
      </w:r>
    </w:p>
    <w:p w14:paraId="5348B8C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231</w:t>
      </w:r>
    </w:p>
    <w:p w14:paraId="27E5643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234</w:t>
      </w:r>
    </w:p>
    <w:p w14:paraId="2642551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234</w:t>
      </w:r>
    </w:p>
    <w:p w14:paraId="59C8302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238</w:t>
      </w:r>
    </w:p>
    <w:p w14:paraId="6FEBE9E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242</w:t>
      </w:r>
    </w:p>
    <w:p w14:paraId="48787943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242</w:t>
      </w:r>
    </w:p>
    <w:p w14:paraId="50D0EA6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242</w:t>
      </w:r>
    </w:p>
    <w:p w14:paraId="79BDADA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242</w:t>
      </w:r>
    </w:p>
    <w:p w14:paraId="7CBB2AD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243</w:t>
      </w:r>
    </w:p>
    <w:p w14:paraId="3367783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244</w:t>
      </w:r>
    </w:p>
    <w:p w14:paraId="237B7E1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250</w:t>
      </w:r>
    </w:p>
    <w:p w14:paraId="53A032D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250</w:t>
      </w:r>
    </w:p>
    <w:p w14:paraId="43CAFB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250</w:t>
      </w:r>
    </w:p>
    <w:p w14:paraId="5D19B410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265</w:t>
      </w:r>
    </w:p>
    <w:p w14:paraId="3E1DBA2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265</w:t>
      </w:r>
    </w:p>
    <w:p w14:paraId="157A688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265</w:t>
      </w:r>
    </w:p>
    <w:p w14:paraId="14096D3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274</w:t>
      </w:r>
    </w:p>
    <w:p w14:paraId="48AEE2B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4.3.1.1.3.77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274</w:t>
      </w:r>
    </w:p>
    <w:p w14:paraId="783B7DB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274</w:t>
      </w:r>
    </w:p>
    <w:p w14:paraId="1D53828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284</w:t>
      </w:r>
    </w:p>
    <w:p w14:paraId="27C3E20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284</w:t>
      </w:r>
    </w:p>
    <w:p w14:paraId="20C387C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289</w:t>
      </w:r>
    </w:p>
    <w:p w14:paraId="083CB79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291</w:t>
      </w:r>
    </w:p>
    <w:p w14:paraId="1C5BA440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291</w:t>
      </w:r>
    </w:p>
    <w:p w14:paraId="02B8EBEB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4.3.1.1.5.1 – 4.3.1.1.5.47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291</w:t>
      </w:r>
    </w:p>
    <w:p w14:paraId="0B3F407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291</w:t>
      </w:r>
    </w:p>
    <w:p w14:paraId="14998BA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295</w:t>
      </w:r>
    </w:p>
    <w:p w14:paraId="61901FE9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303</w:t>
      </w:r>
    </w:p>
    <w:p w14:paraId="712527D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303</w:t>
      </w:r>
    </w:p>
    <w:p w14:paraId="397549F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304</w:t>
      </w:r>
    </w:p>
    <w:p w14:paraId="63A2E4F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310</w:t>
      </w:r>
    </w:p>
    <w:p w14:paraId="7B37A57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311</w:t>
      </w:r>
    </w:p>
    <w:p w14:paraId="20D37AC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311</w:t>
      </w:r>
    </w:p>
    <w:p w14:paraId="6C1924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312</w:t>
      </w:r>
    </w:p>
    <w:p w14:paraId="1BA1675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312</w:t>
      </w:r>
    </w:p>
    <w:p w14:paraId="1A05D0D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312</w:t>
      </w:r>
    </w:p>
    <w:p w14:paraId="6C2A95D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314</w:t>
      </w:r>
    </w:p>
    <w:p w14:paraId="38C30DA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316</w:t>
      </w:r>
    </w:p>
    <w:p w14:paraId="2DEEC01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318</w:t>
      </w:r>
    </w:p>
    <w:p w14:paraId="3B4B193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320</w:t>
      </w:r>
    </w:p>
    <w:p w14:paraId="4B12AF3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321</w:t>
      </w:r>
    </w:p>
    <w:p w14:paraId="26D99EB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322</w:t>
      </w:r>
    </w:p>
    <w:p w14:paraId="05AA870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322</w:t>
      </w:r>
    </w:p>
    <w:p w14:paraId="7A0A17D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322</w:t>
      </w:r>
    </w:p>
    <w:p w14:paraId="704265B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322</w:t>
      </w:r>
    </w:p>
    <w:p w14:paraId="3E44A44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323</w:t>
      </w:r>
    </w:p>
    <w:p w14:paraId="6A5FE5D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325</w:t>
      </w:r>
    </w:p>
    <w:p w14:paraId="7C00D74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325</w:t>
      </w:r>
    </w:p>
    <w:p w14:paraId="474F696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325</w:t>
      </w:r>
    </w:p>
    <w:p w14:paraId="4C8C621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327</w:t>
      </w:r>
    </w:p>
    <w:p w14:paraId="409B46D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331</w:t>
      </w:r>
    </w:p>
    <w:p w14:paraId="1FF8D0E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335</w:t>
      </w:r>
    </w:p>
    <w:p w14:paraId="277366B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336</w:t>
      </w:r>
    </w:p>
    <w:p w14:paraId="11376B4C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337</w:t>
      </w:r>
    </w:p>
    <w:p w14:paraId="161BF1A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338</w:t>
      </w:r>
    </w:p>
    <w:p w14:paraId="4912E34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342</w:t>
      </w:r>
    </w:p>
    <w:p w14:paraId="74A69A98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344</w:t>
      </w:r>
    </w:p>
    <w:p w14:paraId="3685BE1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348</w:t>
      </w:r>
    </w:p>
    <w:p w14:paraId="43D96DF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352</w:t>
      </w:r>
    </w:p>
    <w:p w14:paraId="075C63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354</w:t>
      </w:r>
    </w:p>
    <w:p w14:paraId="7E6C112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356</w:t>
      </w:r>
    </w:p>
    <w:p w14:paraId="12DB9CF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360</w:t>
      </w:r>
    </w:p>
    <w:p w14:paraId="0E20F9B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364</w:t>
      </w:r>
    </w:p>
    <w:p w14:paraId="2218700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368</w:t>
      </w:r>
    </w:p>
    <w:p w14:paraId="1E8E2C70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372</w:t>
      </w:r>
    </w:p>
    <w:p w14:paraId="4F4B762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377</w:t>
      </w:r>
    </w:p>
    <w:p w14:paraId="1D00186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377</w:t>
      </w:r>
    </w:p>
    <w:p w14:paraId="27B5BCC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377</w:t>
      </w:r>
    </w:p>
    <w:p w14:paraId="0218EEF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377</w:t>
      </w:r>
    </w:p>
    <w:p w14:paraId="1193980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378</w:t>
      </w:r>
    </w:p>
    <w:p w14:paraId="663BFD6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379</w:t>
      </w:r>
    </w:p>
    <w:p w14:paraId="2675B72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379</w:t>
      </w:r>
    </w:p>
    <w:p w14:paraId="0D013A3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380</w:t>
      </w:r>
    </w:p>
    <w:p w14:paraId="032386BC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382</w:t>
      </w:r>
    </w:p>
    <w:p w14:paraId="04F48E9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384</w:t>
      </w:r>
    </w:p>
    <w:p w14:paraId="350F552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388</w:t>
      </w:r>
    </w:p>
    <w:p w14:paraId="2843AF2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391</w:t>
      </w:r>
    </w:p>
    <w:p w14:paraId="47A23F0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396</w:t>
      </w:r>
    </w:p>
    <w:p w14:paraId="3658839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400</w:t>
      </w:r>
    </w:p>
    <w:p w14:paraId="7CBCEEB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4.3.1.2.3.4.13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403</w:t>
      </w:r>
    </w:p>
    <w:p w14:paraId="771E47B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404</w:t>
      </w:r>
    </w:p>
    <w:p w14:paraId="5FB2B0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405</w:t>
      </w:r>
    </w:p>
    <w:p w14:paraId="6534355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405</w:t>
      </w:r>
    </w:p>
    <w:p w14:paraId="1EEEC77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405</w:t>
      </w:r>
    </w:p>
    <w:p w14:paraId="4966BB9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406</w:t>
      </w:r>
    </w:p>
    <w:p w14:paraId="0537021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406</w:t>
      </w:r>
    </w:p>
    <w:p w14:paraId="2A573632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407</w:t>
      </w:r>
    </w:p>
    <w:p w14:paraId="6EC6E4D8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408</w:t>
      </w:r>
    </w:p>
    <w:p w14:paraId="5F4613A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409</w:t>
      </w:r>
    </w:p>
    <w:p w14:paraId="1E6CB7C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411</w:t>
      </w:r>
    </w:p>
    <w:p w14:paraId="4BD2F30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413</w:t>
      </w:r>
    </w:p>
    <w:p w14:paraId="76C34EE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417</w:t>
      </w:r>
    </w:p>
    <w:p w14:paraId="3DB6E68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420</w:t>
      </w:r>
    </w:p>
    <w:p w14:paraId="2CB7D27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420</w:t>
      </w:r>
    </w:p>
    <w:p w14:paraId="2312FDB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420</w:t>
      </w:r>
    </w:p>
    <w:p w14:paraId="2A9D574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424</w:t>
      </w:r>
    </w:p>
    <w:p w14:paraId="712A6F9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425</w:t>
      </w:r>
    </w:p>
    <w:p w14:paraId="04091A6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426</w:t>
      </w:r>
    </w:p>
    <w:p w14:paraId="6C45B93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427</w:t>
      </w:r>
    </w:p>
    <w:p w14:paraId="49DEE20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427</w:t>
      </w:r>
    </w:p>
    <w:p w14:paraId="0692BE6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427</w:t>
      </w:r>
    </w:p>
    <w:p w14:paraId="469F394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427</w:t>
      </w:r>
    </w:p>
    <w:p w14:paraId="65662E8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427</w:t>
      </w:r>
    </w:p>
    <w:p w14:paraId="1C144FB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427</w:t>
      </w:r>
    </w:p>
    <w:p w14:paraId="52438C7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427</w:t>
      </w:r>
    </w:p>
    <w:p w14:paraId="0471127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428</w:t>
      </w:r>
    </w:p>
    <w:p w14:paraId="00DE398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428</w:t>
      </w:r>
    </w:p>
    <w:p w14:paraId="685178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429</w:t>
      </w:r>
    </w:p>
    <w:p w14:paraId="1886215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429</w:t>
      </w:r>
    </w:p>
    <w:p w14:paraId="6CBA55A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430</w:t>
      </w:r>
    </w:p>
    <w:p w14:paraId="4373FCD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430</w:t>
      </w:r>
    </w:p>
    <w:p w14:paraId="53B6DD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431</w:t>
      </w:r>
    </w:p>
    <w:p w14:paraId="295D6AB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431</w:t>
      </w:r>
    </w:p>
    <w:p w14:paraId="7FD302A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D19D89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432</w:t>
      </w:r>
    </w:p>
    <w:p w14:paraId="439833B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436</w:t>
      </w:r>
    </w:p>
    <w:p w14:paraId="4103BE4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444</w:t>
      </w:r>
    </w:p>
    <w:p w14:paraId="47A8883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455</w:t>
      </w:r>
    </w:p>
    <w:p w14:paraId="277F2DB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456</w:t>
      </w:r>
    </w:p>
    <w:p w14:paraId="550A20CB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456</w:t>
      </w:r>
    </w:p>
    <w:p w14:paraId="0098FEF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456</w:t>
      </w:r>
    </w:p>
    <w:p w14:paraId="087AF15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456</w:t>
      </w:r>
    </w:p>
    <w:p w14:paraId="6F88C69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465</w:t>
      </w:r>
    </w:p>
    <w:p w14:paraId="6D3727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474</w:t>
      </w:r>
    </w:p>
    <w:p w14:paraId="77FD8682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474</w:t>
      </w:r>
    </w:p>
    <w:p w14:paraId="541E104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482</w:t>
      </w:r>
    </w:p>
    <w:p w14:paraId="20625E2A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4.3.1.4.3.1 – 4.3.1.4.3.40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482</w:t>
      </w:r>
    </w:p>
    <w:p w14:paraId="78C32ED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482</w:t>
      </w:r>
    </w:p>
    <w:p w14:paraId="72E9208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482</w:t>
      </w:r>
    </w:p>
    <w:p w14:paraId="749107C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483</w:t>
      </w:r>
    </w:p>
    <w:p w14:paraId="7AE4FE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484</w:t>
      </w:r>
    </w:p>
    <w:p w14:paraId="3E07CCD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484</w:t>
      </w:r>
    </w:p>
    <w:p w14:paraId="4C49E9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485</w:t>
      </w:r>
    </w:p>
    <w:p w14:paraId="4A8E24C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485</w:t>
      </w:r>
    </w:p>
    <w:p w14:paraId="4A263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525</w:t>
      </w:r>
    </w:p>
    <w:p w14:paraId="3784D800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525</w:t>
      </w:r>
    </w:p>
    <w:p w14:paraId="7E5F40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529</w:t>
      </w:r>
    </w:p>
    <w:p w14:paraId="2727558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529</w:t>
      </w:r>
    </w:p>
    <w:p w14:paraId="2B0A17B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529</w:t>
      </w:r>
    </w:p>
    <w:p w14:paraId="3D3C3C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529</w:t>
      </w:r>
    </w:p>
    <w:p w14:paraId="4AEB666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529</w:t>
      </w:r>
    </w:p>
    <w:p w14:paraId="43C4695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lastRenderedPageBreak/>
        <w:t>4.3.1.8.2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530</w:t>
      </w:r>
    </w:p>
    <w:p w14:paraId="610911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531</w:t>
      </w:r>
    </w:p>
    <w:p w14:paraId="33F0795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531</w:t>
      </w:r>
    </w:p>
    <w:p w14:paraId="2B6C00C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535</w:t>
      </w:r>
    </w:p>
    <w:p w14:paraId="6965D9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535</w:t>
      </w:r>
    </w:p>
    <w:p w14:paraId="035631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535</w:t>
      </w:r>
    </w:p>
    <w:p w14:paraId="1CB812E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535</w:t>
      </w:r>
    </w:p>
    <w:p w14:paraId="5CBA7E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535</w:t>
      </w:r>
    </w:p>
    <w:p w14:paraId="798BAA3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535</w:t>
      </w:r>
    </w:p>
    <w:p w14:paraId="7E0D9E7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535</w:t>
      </w:r>
    </w:p>
    <w:p w14:paraId="6B85857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535</w:t>
      </w:r>
    </w:p>
    <w:p w14:paraId="7C5DE34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535</w:t>
      </w:r>
    </w:p>
    <w:p w14:paraId="38E5B5F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536</w:t>
      </w:r>
    </w:p>
    <w:p w14:paraId="5F81E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536</w:t>
      </w:r>
    </w:p>
    <w:p w14:paraId="16B847D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536</w:t>
      </w:r>
    </w:p>
    <w:p w14:paraId="36A947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536</w:t>
      </w:r>
    </w:p>
    <w:p w14:paraId="1734092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536</w:t>
      </w:r>
    </w:p>
    <w:p w14:paraId="425088F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536</w:t>
      </w:r>
    </w:p>
    <w:p w14:paraId="26A35D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536</w:t>
      </w:r>
    </w:p>
    <w:p w14:paraId="6445BA7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536</w:t>
      </w:r>
    </w:p>
    <w:p w14:paraId="620EE9A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536</w:t>
      </w:r>
    </w:p>
    <w:p w14:paraId="7125982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537</w:t>
      </w:r>
    </w:p>
    <w:p w14:paraId="4A4A379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539</w:t>
      </w:r>
    </w:p>
    <w:p w14:paraId="1C43F47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540</w:t>
      </w:r>
    </w:p>
    <w:p w14:paraId="7606A48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540</w:t>
      </w:r>
    </w:p>
    <w:p w14:paraId="77E23EA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542</w:t>
      </w:r>
    </w:p>
    <w:p w14:paraId="3D89AF3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545</w:t>
      </w:r>
    </w:p>
    <w:p w14:paraId="6614574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3566224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546</w:t>
      </w:r>
    </w:p>
    <w:p w14:paraId="2A3CE61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546</w:t>
      </w:r>
    </w:p>
    <w:p w14:paraId="7D52D47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547</w:t>
      </w:r>
    </w:p>
    <w:p w14:paraId="6DADE59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547</w:t>
      </w:r>
    </w:p>
    <w:p w14:paraId="434CF41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547</w:t>
      </w:r>
    </w:p>
    <w:p w14:paraId="7A3E1A4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548</w:t>
      </w:r>
    </w:p>
    <w:p w14:paraId="3B823D6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548</w:t>
      </w:r>
    </w:p>
    <w:p w14:paraId="0E797F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550</w:t>
      </w:r>
    </w:p>
    <w:p w14:paraId="6611432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550</w:t>
      </w:r>
    </w:p>
    <w:p w14:paraId="3F4B276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550</w:t>
      </w:r>
    </w:p>
    <w:p w14:paraId="4132B51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550</w:t>
      </w:r>
    </w:p>
    <w:p w14:paraId="515B038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550</w:t>
      </w:r>
    </w:p>
    <w:p w14:paraId="2BA45F9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551</w:t>
      </w:r>
    </w:p>
    <w:p w14:paraId="5BF4DBA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551</w:t>
      </w:r>
    </w:p>
    <w:p w14:paraId="5B9AA84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551</w:t>
      </w:r>
    </w:p>
    <w:p w14:paraId="573657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552</w:t>
      </w:r>
    </w:p>
    <w:p w14:paraId="5AD238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552</w:t>
      </w:r>
    </w:p>
    <w:p w14:paraId="4DD4EDF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552</w:t>
      </w:r>
    </w:p>
    <w:p w14:paraId="7CBAAB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552</w:t>
      </w:r>
    </w:p>
    <w:p w14:paraId="2058B8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552</w:t>
      </w:r>
    </w:p>
    <w:p w14:paraId="069CB15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552</w:t>
      </w:r>
    </w:p>
    <w:p w14:paraId="444B36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553</w:t>
      </w:r>
    </w:p>
    <w:p w14:paraId="147326A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553</w:t>
      </w:r>
    </w:p>
    <w:p w14:paraId="209E733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553</w:t>
      </w:r>
    </w:p>
    <w:p w14:paraId="79B7C93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553</w:t>
      </w:r>
    </w:p>
    <w:p w14:paraId="1AAE5B6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554</w:t>
      </w:r>
    </w:p>
    <w:p w14:paraId="2DF663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554</w:t>
      </w:r>
    </w:p>
    <w:p w14:paraId="60635FB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554</w:t>
      </w:r>
    </w:p>
    <w:p w14:paraId="5F5B142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554</w:t>
      </w:r>
    </w:p>
    <w:p w14:paraId="4420992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554</w:t>
      </w:r>
    </w:p>
    <w:p w14:paraId="31A0FCA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558</w:t>
      </w:r>
    </w:p>
    <w:p w14:paraId="0808AF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558</w:t>
      </w:r>
    </w:p>
    <w:p w14:paraId="50516E6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558</w:t>
      </w:r>
    </w:p>
    <w:p w14:paraId="5F059A2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558</w:t>
      </w:r>
    </w:p>
    <w:p w14:paraId="74F75BC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562</w:t>
      </w:r>
    </w:p>
    <w:p w14:paraId="5088AF1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567</w:t>
      </w:r>
    </w:p>
    <w:p w14:paraId="26B10DF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7172BB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568</w:t>
      </w:r>
    </w:p>
    <w:p w14:paraId="599FD66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569</w:t>
      </w:r>
    </w:p>
    <w:p w14:paraId="63F0F18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569</w:t>
      </w:r>
    </w:p>
    <w:p w14:paraId="2D6EA62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570</w:t>
      </w:r>
    </w:p>
    <w:p w14:paraId="08E9056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571</w:t>
      </w:r>
    </w:p>
    <w:p w14:paraId="6E81151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6912D09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572</w:t>
      </w:r>
    </w:p>
    <w:p w14:paraId="11D85A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572</w:t>
      </w:r>
    </w:p>
    <w:p w14:paraId="340D90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573</w:t>
      </w:r>
    </w:p>
    <w:p w14:paraId="0777AA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580</w:t>
      </w:r>
    </w:p>
    <w:p w14:paraId="14C203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581</w:t>
      </w:r>
    </w:p>
    <w:p w14:paraId="721745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581</w:t>
      </w:r>
    </w:p>
    <w:p w14:paraId="01CE5A0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582</w:t>
      </w:r>
    </w:p>
    <w:p w14:paraId="6460C80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582</w:t>
      </w:r>
    </w:p>
    <w:p w14:paraId="6FE6E7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582</w:t>
      </w:r>
    </w:p>
    <w:p w14:paraId="0839B5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583</w:t>
      </w:r>
    </w:p>
    <w:p w14:paraId="28EC7E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587</w:t>
      </w:r>
    </w:p>
    <w:p w14:paraId="13C82FD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590</w:t>
      </w:r>
    </w:p>
    <w:p w14:paraId="01DF667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726B325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591</w:t>
      </w:r>
    </w:p>
    <w:p w14:paraId="1576C2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591</w:t>
      </w:r>
    </w:p>
    <w:p w14:paraId="081CB7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592</w:t>
      </w:r>
    </w:p>
    <w:p w14:paraId="50C7C2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593</w:t>
      </w:r>
    </w:p>
    <w:p w14:paraId="1A8081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Out_of_Coverage_with_Relay</w:t>
      </w:r>
      <w:r>
        <w:rPr>
          <w:noProof/>
        </w:rPr>
        <w:tab/>
        <w:t>593</w:t>
      </w:r>
    </w:p>
    <w:p w14:paraId="4EED697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593</w:t>
      </w:r>
    </w:p>
    <w:p w14:paraId="04F517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594</w:t>
      </w:r>
    </w:p>
    <w:p w14:paraId="49809A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594</w:t>
      </w:r>
    </w:p>
    <w:p w14:paraId="65C01DC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595</w:t>
      </w:r>
    </w:p>
    <w:p w14:paraId="1642B9E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18E19F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595</w:t>
      </w:r>
    </w:p>
    <w:p w14:paraId="22BAF0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598</w:t>
      </w:r>
    </w:p>
    <w:p w14:paraId="78A677B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599</w:t>
      </w:r>
    </w:p>
    <w:p w14:paraId="254B73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</w:t>
      </w:r>
    </w:p>
    <w:p w14:paraId="5A99308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602</w:t>
      </w:r>
    </w:p>
    <w:p w14:paraId="41E7DA3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605</w:t>
      </w:r>
    </w:p>
    <w:p w14:paraId="76ABB07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606</w:t>
      </w:r>
    </w:p>
    <w:p w14:paraId="339DDDC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607</w:t>
      </w:r>
    </w:p>
    <w:p w14:paraId="4A523AF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607</w:t>
      </w:r>
    </w:p>
    <w:p w14:paraId="4FACF27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608</w:t>
      </w:r>
    </w:p>
    <w:p w14:paraId="38DFA0A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608</w:t>
      </w:r>
    </w:p>
    <w:p w14:paraId="7623923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608</w:t>
      </w:r>
    </w:p>
    <w:p w14:paraId="4DAE315C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610</w:t>
      </w:r>
    </w:p>
    <w:p w14:paraId="2EA8725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610</w:t>
      </w:r>
    </w:p>
    <w:p w14:paraId="0F3808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610</w:t>
      </w:r>
    </w:p>
    <w:p w14:paraId="73A6BD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611</w:t>
      </w:r>
    </w:p>
    <w:p w14:paraId="5EBD8A9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612</w:t>
      </w:r>
    </w:p>
    <w:p w14:paraId="287A78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CounterCheck</w:t>
      </w:r>
      <w:r>
        <w:rPr>
          <w:noProof/>
        </w:rPr>
        <w:tab/>
        <w:t>612</w:t>
      </w:r>
    </w:p>
    <w:p w14:paraId="7D7668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CounterCheckResponse</w:t>
      </w:r>
      <w:r>
        <w:rPr>
          <w:noProof/>
        </w:rPr>
        <w:tab/>
        <w:t>612</w:t>
      </w:r>
    </w:p>
    <w:p w14:paraId="429073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DedicatedSIBRequest</w:t>
      </w:r>
      <w:r>
        <w:rPr>
          <w:noProof/>
        </w:rPr>
        <w:tab/>
        <w:t>613</w:t>
      </w:r>
    </w:p>
    <w:p w14:paraId="3A9CF9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DLDedicatedMessageSegment</w:t>
      </w:r>
      <w:r>
        <w:rPr>
          <w:noProof/>
        </w:rPr>
        <w:tab/>
        <w:t>613</w:t>
      </w:r>
    </w:p>
    <w:p w14:paraId="3328E8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DLInformationTransfer</w:t>
      </w:r>
      <w:r>
        <w:rPr>
          <w:noProof/>
        </w:rPr>
        <w:tab/>
        <w:t>614</w:t>
      </w:r>
    </w:p>
    <w:p w14:paraId="4376B4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DLInformationTransferMRDC</w:t>
      </w:r>
      <w:r>
        <w:rPr>
          <w:noProof/>
        </w:rPr>
        <w:tab/>
        <w:t>614</w:t>
      </w:r>
    </w:p>
    <w:p w14:paraId="3BFAFB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FailureInformation</w:t>
      </w:r>
      <w:r>
        <w:rPr>
          <w:noProof/>
        </w:rPr>
        <w:tab/>
        <w:t>615</w:t>
      </w:r>
    </w:p>
    <w:p w14:paraId="269692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IABOtherInformation</w:t>
      </w:r>
      <w:r>
        <w:rPr>
          <w:noProof/>
        </w:rPr>
        <w:tab/>
        <w:t>615</w:t>
      </w:r>
    </w:p>
    <w:p w14:paraId="7976E4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LocationMeasurementIndication</w:t>
      </w:r>
      <w:r>
        <w:rPr>
          <w:noProof/>
        </w:rPr>
        <w:tab/>
        <w:t>615</w:t>
      </w:r>
    </w:p>
    <w:p w14:paraId="6121E3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LoggedMeasurementConfiguration</w:t>
      </w:r>
      <w:r>
        <w:rPr>
          <w:noProof/>
        </w:rPr>
        <w:tab/>
        <w:t>616</w:t>
      </w:r>
    </w:p>
    <w:p w14:paraId="6C234F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618</w:t>
      </w:r>
    </w:p>
    <w:p w14:paraId="21BCDC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618</w:t>
      </w:r>
    </w:p>
    <w:p w14:paraId="65624D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MCGFailureInformation</w:t>
      </w:r>
      <w:r>
        <w:rPr>
          <w:noProof/>
        </w:rPr>
        <w:tab/>
        <w:t>619</w:t>
      </w:r>
    </w:p>
    <w:p w14:paraId="0741D9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MeasurementReport</w:t>
      </w:r>
      <w:r>
        <w:rPr>
          <w:noProof/>
        </w:rPr>
        <w:tab/>
        <w:t>619</w:t>
      </w:r>
    </w:p>
    <w:p w14:paraId="043611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MIB</w:t>
      </w:r>
      <w:r>
        <w:rPr>
          <w:noProof/>
        </w:rPr>
        <w:tab/>
        <w:t>619</w:t>
      </w:r>
    </w:p>
    <w:p w14:paraId="2941C0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MobilityFromNRCommand</w:t>
      </w:r>
      <w:r>
        <w:rPr>
          <w:noProof/>
        </w:rPr>
        <w:tab/>
        <w:t>620</w:t>
      </w:r>
    </w:p>
    <w:p w14:paraId="5A9194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Paging</w:t>
      </w:r>
      <w:r>
        <w:rPr>
          <w:noProof/>
        </w:rPr>
        <w:tab/>
        <w:t>621</w:t>
      </w:r>
    </w:p>
    <w:p w14:paraId="1DEBF9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</w:t>
      </w:r>
      <w:r>
        <w:rPr>
          <w:noProof/>
        </w:rPr>
        <w:tab/>
        <w:t>621</w:t>
      </w:r>
    </w:p>
    <w:p w14:paraId="00D32CF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RRCReestablishmentComplete</w:t>
      </w:r>
      <w:r>
        <w:rPr>
          <w:noProof/>
        </w:rPr>
        <w:tab/>
        <w:t>622</w:t>
      </w:r>
    </w:p>
    <w:p w14:paraId="4071A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RRCReestablishmentRequest</w:t>
      </w:r>
      <w:r>
        <w:rPr>
          <w:noProof/>
        </w:rPr>
        <w:tab/>
        <w:t>622</w:t>
      </w:r>
    </w:p>
    <w:p w14:paraId="633584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</w:t>
      </w:r>
      <w:r>
        <w:rPr>
          <w:noProof/>
        </w:rPr>
        <w:tab/>
        <w:t>623</w:t>
      </w:r>
    </w:p>
    <w:p w14:paraId="171D4B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RRCReconfigurationComplete</w:t>
      </w:r>
      <w:r>
        <w:rPr>
          <w:noProof/>
        </w:rPr>
        <w:tab/>
        <w:t>629</w:t>
      </w:r>
    </w:p>
    <w:p w14:paraId="59E295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RRCReject</w:t>
      </w:r>
      <w:r>
        <w:rPr>
          <w:noProof/>
        </w:rPr>
        <w:tab/>
        <w:t>629</w:t>
      </w:r>
    </w:p>
    <w:p w14:paraId="647DA7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RRCRelease</w:t>
      </w:r>
      <w:r>
        <w:rPr>
          <w:noProof/>
        </w:rPr>
        <w:tab/>
        <w:t>630</w:t>
      </w:r>
    </w:p>
    <w:p w14:paraId="4390FD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</w:t>
      </w:r>
      <w:r>
        <w:rPr>
          <w:noProof/>
        </w:rPr>
        <w:tab/>
        <w:t>633</w:t>
      </w:r>
    </w:p>
    <w:p w14:paraId="2C6D07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RRCResumeComplete</w:t>
      </w:r>
      <w:r>
        <w:rPr>
          <w:noProof/>
        </w:rPr>
        <w:tab/>
        <w:t>634</w:t>
      </w:r>
    </w:p>
    <w:p w14:paraId="6DC7F6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RRCResumeRequest</w:t>
      </w:r>
      <w:r>
        <w:rPr>
          <w:noProof/>
        </w:rPr>
        <w:tab/>
        <w:t>634</w:t>
      </w:r>
    </w:p>
    <w:p w14:paraId="2B4F43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RRCResumeRequest1</w:t>
      </w:r>
      <w:r>
        <w:rPr>
          <w:noProof/>
        </w:rPr>
        <w:tab/>
        <w:t>634</w:t>
      </w:r>
    </w:p>
    <w:p w14:paraId="1ACE51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</w:t>
      </w:r>
      <w:r>
        <w:rPr>
          <w:noProof/>
        </w:rPr>
        <w:tab/>
        <w:t>635</w:t>
      </w:r>
    </w:p>
    <w:p w14:paraId="780D1A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RRCSetupComplete</w:t>
      </w:r>
      <w:r>
        <w:rPr>
          <w:noProof/>
        </w:rPr>
        <w:tab/>
        <w:t>635</w:t>
      </w:r>
    </w:p>
    <w:p w14:paraId="29C00F4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RRCSetupRequest</w:t>
      </w:r>
      <w:r>
        <w:rPr>
          <w:noProof/>
        </w:rPr>
        <w:tab/>
        <w:t>636</w:t>
      </w:r>
    </w:p>
    <w:p w14:paraId="4815F2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RRCSystemInfoRequest</w:t>
      </w:r>
      <w:r>
        <w:rPr>
          <w:noProof/>
        </w:rPr>
        <w:tab/>
        <w:t>636</w:t>
      </w:r>
    </w:p>
    <w:p w14:paraId="0D03FF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SCGFailureInformation</w:t>
      </w:r>
      <w:r>
        <w:rPr>
          <w:noProof/>
        </w:rPr>
        <w:tab/>
        <w:t>636</w:t>
      </w:r>
    </w:p>
    <w:p w14:paraId="6D6208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SCGFailureInformationEUTRA</w:t>
      </w:r>
      <w:r>
        <w:rPr>
          <w:noProof/>
        </w:rPr>
        <w:tab/>
        <w:t>637</w:t>
      </w:r>
    </w:p>
    <w:p w14:paraId="64FDCE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SecurityModeCommand</w:t>
      </w:r>
      <w:r>
        <w:rPr>
          <w:noProof/>
        </w:rPr>
        <w:tab/>
        <w:t>637</w:t>
      </w:r>
    </w:p>
    <w:p w14:paraId="77FA4D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SecurityModeComplete</w:t>
      </w:r>
      <w:r>
        <w:rPr>
          <w:noProof/>
        </w:rPr>
        <w:tab/>
        <w:t>637</w:t>
      </w:r>
    </w:p>
    <w:p w14:paraId="587530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SecurityModeFailure</w:t>
      </w:r>
      <w:r>
        <w:rPr>
          <w:noProof/>
        </w:rPr>
        <w:tab/>
        <w:t>638</w:t>
      </w:r>
    </w:p>
    <w:p w14:paraId="22CC1C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</w:t>
      </w:r>
      <w:r>
        <w:rPr>
          <w:noProof/>
        </w:rPr>
        <w:tab/>
        <w:t>639</w:t>
      </w:r>
    </w:p>
    <w:p w14:paraId="0B666D4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SidelinkUEInformationNR</w:t>
      </w:r>
      <w:r>
        <w:rPr>
          <w:noProof/>
        </w:rPr>
        <w:tab/>
        <w:t>642</w:t>
      </w:r>
    </w:p>
    <w:p w14:paraId="737ACB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SystemInformation</w:t>
      </w:r>
      <w:r>
        <w:rPr>
          <w:noProof/>
        </w:rPr>
        <w:tab/>
        <w:t>644</w:t>
      </w:r>
    </w:p>
    <w:p w14:paraId="48EB57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UEAssistanceInformation</w:t>
      </w:r>
      <w:r>
        <w:rPr>
          <w:noProof/>
        </w:rPr>
        <w:tab/>
        <w:t>645</w:t>
      </w:r>
    </w:p>
    <w:p w14:paraId="078C1D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UECapabilityEnquiry</w:t>
      </w:r>
      <w:r>
        <w:rPr>
          <w:noProof/>
        </w:rPr>
        <w:tab/>
        <w:t>646</w:t>
      </w:r>
    </w:p>
    <w:p w14:paraId="254892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UECapabilityInformation</w:t>
      </w:r>
      <w:r>
        <w:rPr>
          <w:noProof/>
        </w:rPr>
        <w:tab/>
        <w:t>646</w:t>
      </w:r>
    </w:p>
    <w:p w14:paraId="6C255C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UEInformationRequest</w:t>
      </w:r>
      <w:r>
        <w:rPr>
          <w:noProof/>
        </w:rPr>
        <w:tab/>
        <w:t>647</w:t>
      </w:r>
    </w:p>
    <w:p w14:paraId="70620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UEInformationResponse</w:t>
      </w:r>
      <w:r>
        <w:rPr>
          <w:noProof/>
        </w:rPr>
        <w:tab/>
        <w:t>648</w:t>
      </w:r>
    </w:p>
    <w:p w14:paraId="7C80C3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ULDedicatedMessageSegment</w:t>
      </w:r>
      <w:r>
        <w:rPr>
          <w:noProof/>
        </w:rPr>
        <w:tab/>
        <w:t>648</w:t>
      </w:r>
    </w:p>
    <w:p w14:paraId="72E8E5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</w:t>
      </w:r>
      <w:r>
        <w:rPr>
          <w:noProof/>
        </w:rPr>
        <w:tab/>
        <w:t>649</w:t>
      </w:r>
    </w:p>
    <w:p w14:paraId="6BB9B6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ULInformationTransferIRAT</w:t>
      </w:r>
      <w:r>
        <w:rPr>
          <w:noProof/>
        </w:rPr>
        <w:tab/>
        <w:t>649</w:t>
      </w:r>
    </w:p>
    <w:p w14:paraId="4E88B92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ULInformationTransferMRDC</w:t>
      </w:r>
      <w:r>
        <w:rPr>
          <w:noProof/>
        </w:rPr>
        <w:tab/>
        <w:t>649</w:t>
      </w:r>
    </w:p>
    <w:p w14:paraId="6E33F7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650</w:t>
      </w:r>
    </w:p>
    <w:p w14:paraId="5A9EED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MasterInformationBlockSidelink</w:t>
      </w:r>
      <w:r>
        <w:rPr>
          <w:noProof/>
        </w:rPr>
        <w:tab/>
        <w:t>650</w:t>
      </w:r>
    </w:p>
    <w:p w14:paraId="1E08BF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MeasurementReportSidelink</w:t>
      </w:r>
      <w:r>
        <w:rPr>
          <w:noProof/>
        </w:rPr>
        <w:tab/>
        <w:t>651</w:t>
      </w:r>
    </w:p>
    <w:p w14:paraId="50B9BA2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RemoteUEInformationSidelink</w:t>
      </w:r>
      <w:r>
        <w:rPr>
          <w:noProof/>
        </w:rPr>
        <w:tab/>
        <w:t>651</w:t>
      </w:r>
    </w:p>
    <w:p w14:paraId="002840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RRCReconfigurationSidelink</w:t>
      </w:r>
      <w:r>
        <w:rPr>
          <w:noProof/>
        </w:rPr>
        <w:tab/>
        <w:t>652</w:t>
      </w:r>
    </w:p>
    <w:p w14:paraId="234B5E0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RRCReconfigurationCompleteSidelink</w:t>
      </w:r>
      <w:r>
        <w:rPr>
          <w:noProof/>
        </w:rPr>
        <w:tab/>
        <w:t>654</w:t>
      </w:r>
    </w:p>
    <w:p w14:paraId="1D640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RRCReconfigurationFailureSidelink</w:t>
      </w:r>
      <w:r>
        <w:rPr>
          <w:noProof/>
        </w:rPr>
        <w:tab/>
        <w:t>655</w:t>
      </w:r>
    </w:p>
    <w:p w14:paraId="21823A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UECapabilityEnquirySidelink</w:t>
      </w:r>
      <w:r>
        <w:rPr>
          <w:noProof/>
        </w:rPr>
        <w:tab/>
        <w:t>656</w:t>
      </w:r>
    </w:p>
    <w:p w14:paraId="1BFE08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UECapabilityInformationSidelink</w:t>
      </w:r>
      <w:r>
        <w:rPr>
          <w:noProof/>
        </w:rPr>
        <w:tab/>
        <w:t>657</w:t>
      </w:r>
    </w:p>
    <w:p w14:paraId="7B989C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uuMessageTransferSidelink</w:t>
      </w:r>
      <w:r>
        <w:rPr>
          <w:noProof/>
        </w:rPr>
        <w:tab/>
        <w:t>659</w:t>
      </w:r>
    </w:p>
    <w:p w14:paraId="28ACFC8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660</w:t>
      </w:r>
    </w:p>
    <w:p w14:paraId="0F5FF9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SIB2</w:t>
      </w:r>
      <w:r>
        <w:rPr>
          <w:noProof/>
        </w:rPr>
        <w:tab/>
        <w:t>660</w:t>
      </w:r>
    </w:p>
    <w:p w14:paraId="6FE1F1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SIB3</w:t>
      </w:r>
      <w:r>
        <w:rPr>
          <w:noProof/>
        </w:rPr>
        <w:tab/>
        <w:t>661</w:t>
      </w:r>
    </w:p>
    <w:p w14:paraId="49F92D3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SIB4</w:t>
      </w:r>
      <w:r>
        <w:rPr>
          <w:noProof/>
        </w:rPr>
        <w:tab/>
        <w:t>662</w:t>
      </w:r>
    </w:p>
    <w:p w14:paraId="774929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SIB5</w:t>
      </w:r>
      <w:r>
        <w:rPr>
          <w:noProof/>
        </w:rPr>
        <w:tab/>
        <w:t>665</w:t>
      </w:r>
    </w:p>
    <w:p w14:paraId="4CD8FA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SIB6</w:t>
      </w:r>
      <w:r>
        <w:rPr>
          <w:noProof/>
        </w:rPr>
        <w:tab/>
        <w:t>666</w:t>
      </w:r>
    </w:p>
    <w:p w14:paraId="3B0FD9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SIB7</w:t>
      </w:r>
      <w:r>
        <w:rPr>
          <w:noProof/>
        </w:rPr>
        <w:tab/>
        <w:t>666</w:t>
      </w:r>
    </w:p>
    <w:p w14:paraId="6A1F54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SIB8</w:t>
      </w:r>
      <w:r>
        <w:rPr>
          <w:noProof/>
        </w:rPr>
        <w:tab/>
        <w:t>668</w:t>
      </w:r>
    </w:p>
    <w:p w14:paraId="4EFAE1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SIB9</w:t>
      </w:r>
      <w:r>
        <w:rPr>
          <w:noProof/>
        </w:rPr>
        <w:tab/>
        <w:t>669</w:t>
      </w:r>
    </w:p>
    <w:p w14:paraId="09AC2A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SIB10</w:t>
      </w:r>
      <w:r>
        <w:rPr>
          <w:noProof/>
        </w:rPr>
        <w:tab/>
        <w:t>670</w:t>
      </w:r>
    </w:p>
    <w:p w14:paraId="2CE0AA4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SIB11</w:t>
      </w:r>
      <w:r>
        <w:rPr>
          <w:noProof/>
        </w:rPr>
        <w:tab/>
        <w:t>670</w:t>
      </w:r>
    </w:p>
    <w:p w14:paraId="41F0AC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SIB13</w:t>
      </w:r>
      <w:r>
        <w:rPr>
          <w:noProof/>
        </w:rPr>
        <w:tab/>
        <w:t>671</w:t>
      </w:r>
    </w:p>
    <w:p w14:paraId="491E19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SIB14</w:t>
      </w:r>
      <w:r>
        <w:rPr>
          <w:noProof/>
        </w:rPr>
        <w:tab/>
        <w:t>672</w:t>
      </w:r>
    </w:p>
    <w:p w14:paraId="22B6F9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SIB15</w:t>
      </w:r>
      <w:r>
        <w:rPr>
          <w:noProof/>
        </w:rPr>
        <w:tab/>
        <w:t>672</w:t>
      </w:r>
    </w:p>
    <w:p w14:paraId="608DAC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SIB16</w:t>
      </w:r>
      <w:r>
        <w:rPr>
          <w:noProof/>
        </w:rPr>
        <w:tab/>
        <w:t>672</w:t>
      </w:r>
    </w:p>
    <w:p w14:paraId="3611AD5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SIB17</w:t>
      </w:r>
      <w:r>
        <w:rPr>
          <w:noProof/>
        </w:rPr>
        <w:tab/>
        <w:t>672</w:t>
      </w:r>
    </w:p>
    <w:p w14:paraId="5F3452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SIB18</w:t>
      </w:r>
      <w:r>
        <w:rPr>
          <w:noProof/>
        </w:rPr>
        <w:tab/>
        <w:t>673</w:t>
      </w:r>
    </w:p>
    <w:p w14:paraId="754BF0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SIB19</w:t>
      </w:r>
      <w:r>
        <w:rPr>
          <w:noProof/>
        </w:rPr>
        <w:tab/>
        <w:t>674</w:t>
      </w:r>
    </w:p>
    <w:p w14:paraId="7D49C5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SIB20</w:t>
      </w:r>
      <w:r>
        <w:rPr>
          <w:noProof/>
        </w:rPr>
        <w:tab/>
        <w:t>674</w:t>
      </w:r>
    </w:p>
    <w:p w14:paraId="122A2F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675</w:t>
      </w:r>
    </w:p>
    <w:p w14:paraId="777A267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675</w:t>
      </w:r>
    </w:p>
    <w:p w14:paraId="2421A70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PosSystemInformation-r16-IEs</w:t>
      </w:r>
      <w:r>
        <w:rPr>
          <w:noProof/>
        </w:rPr>
        <w:tab/>
        <w:t>675</w:t>
      </w:r>
    </w:p>
    <w:p w14:paraId="3A107E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PosSI-SchedulingInfo</w:t>
      </w:r>
      <w:r>
        <w:rPr>
          <w:noProof/>
        </w:rPr>
        <w:tab/>
        <w:t>676</w:t>
      </w:r>
    </w:p>
    <w:p w14:paraId="25DF08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SIBpos</w:t>
      </w:r>
      <w:r>
        <w:rPr>
          <w:noProof/>
        </w:rPr>
        <w:tab/>
        <w:t>676</w:t>
      </w:r>
    </w:p>
    <w:p w14:paraId="78477D6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676</w:t>
      </w:r>
    </w:p>
    <w:p w14:paraId="69A3BB9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AdditionalSpectrumEmission</w:t>
      </w:r>
      <w:r>
        <w:rPr>
          <w:noProof/>
        </w:rPr>
        <w:tab/>
        <w:t>676</w:t>
      </w:r>
    </w:p>
    <w:p w14:paraId="495FF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Alpha</w:t>
      </w:r>
      <w:r>
        <w:rPr>
          <w:noProof/>
        </w:rPr>
        <w:tab/>
        <w:t>677</w:t>
      </w:r>
    </w:p>
    <w:p w14:paraId="0161EB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AMF-Identifier</w:t>
      </w:r>
      <w:r>
        <w:rPr>
          <w:noProof/>
        </w:rPr>
        <w:tab/>
        <w:t>677</w:t>
      </w:r>
    </w:p>
    <w:p w14:paraId="2495A4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ARFCN-ValueEUTRA</w:t>
      </w:r>
      <w:r>
        <w:rPr>
          <w:noProof/>
        </w:rPr>
        <w:tab/>
        <w:t>677</w:t>
      </w:r>
    </w:p>
    <w:p w14:paraId="1BE362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ARFCN-ValueNR</w:t>
      </w:r>
      <w:r>
        <w:rPr>
          <w:noProof/>
        </w:rPr>
        <w:tab/>
        <w:t>677</w:t>
      </w:r>
    </w:p>
    <w:p w14:paraId="7D3AF3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ARFCN-ValueUTRA-FDD</w:t>
      </w:r>
      <w:r>
        <w:rPr>
          <w:noProof/>
        </w:rPr>
        <w:tab/>
        <w:t>678</w:t>
      </w:r>
    </w:p>
    <w:p w14:paraId="59952F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AvailabilityCombinationsPerCell</w:t>
      </w:r>
      <w:r>
        <w:rPr>
          <w:noProof/>
        </w:rPr>
        <w:tab/>
        <w:t>678</w:t>
      </w:r>
    </w:p>
    <w:p w14:paraId="4B5689C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AvailabilityIndicator</w:t>
      </w:r>
      <w:r>
        <w:rPr>
          <w:noProof/>
        </w:rPr>
        <w:tab/>
        <w:t>678</w:t>
      </w:r>
    </w:p>
    <w:p w14:paraId="51F0A9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BAP-Routing-ID</w:t>
      </w:r>
      <w:r>
        <w:rPr>
          <w:noProof/>
        </w:rPr>
        <w:tab/>
        <w:t>678</w:t>
      </w:r>
    </w:p>
    <w:p w14:paraId="1894366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BeamFailureRecoveryConfig</w:t>
      </w:r>
      <w:r>
        <w:rPr>
          <w:noProof/>
        </w:rPr>
        <w:tab/>
        <w:t>679</w:t>
      </w:r>
    </w:p>
    <w:p w14:paraId="08F876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BeamFailureRecoveryRSConfig</w:t>
      </w:r>
      <w:r>
        <w:rPr>
          <w:noProof/>
        </w:rPr>
        <w:tab/>
        <w:t>680</w:t>
      </w:r>
    </w:p>
    <w:p w14:paraId="3EF608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BetaOffsets</w:t>
      </w:r>
      <w:r>
        <w:rPr>
          <w:noProof/>
        </w:rPr>
        <w:tab/>
        <w:t>680</w:t>
      </w:r>
    </w:p>
    <w:p w14:paraId="7FB9CA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BetaOffsetsCrossPri</w:t>
      </w:r>
      <w:r>
        <w:rPr>
          <w:noProof/>
        </w:rPr>
        <w:tab/>
        <w:t>680</w:t>
      </w:r>
    </w:p>
    <w:p w14:paraId="158AE4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BH-RLC-ChannelConfig</w:t>
      </w:r>
      <w:r>
        <w:rPr>
          <w:noProof/>
        </w:rPr>
        <w:tab/>
        <w:t>680</w:t>
      </w:r>
    </w:p>
    <w:p w14:paraId="0C7068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BH-LogicalChannelIdentity</w:t>
      </w:r>
      <w:r>
        <w:rPr>
          <w:noProof/>
        </w:rPr>
        <w:tab/>
        <w:t>680</w:t>
      </w:r>
    </w:p>
    <w:p w14:paraId="4F5368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BH-LogicalChannelIdentity-Ext</w:t>
      </w:r>
      <w:r>
        <w:rPr>
          <w:noProof/>
        </w:rPr>
        <w:tab/>
        <w:t>681</w:t>
      </w:r>
    </w:p>
    <w:p w14:paraId="4DE18F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BH-RLC-ChannelID</w:t>
      </w:r>
      <w:r>
        <w:rPr>
          <w:noProof/>
        </w:rPr>
        <w:tab/>
        <w:t>681</w:t>
      </w:r>
    </w:p>
    <w:p w14:paraId="6151B99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BSR-Config</w:t>
      </w:r>
      <w:r>
        <w:rPr>
          <w:noProof/>
        </w:rPr>
        <w:tab/>
        <w:t>681</w:t>
      </w:r>
    </w:p>
    <w:p w14:paraId="174A86B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</w:t>
      </w:r>
      <w:r>
        <w:rPr>
          <w:noProof/>
        </w:rPr>
        <w:tab/>
        <w:t>681</w:t>
      </w:r>
    </w:p>
    <w:p w14:paraId="211FDE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</w:t>
      </w:r>
      <w:r>
        <w:rPr>
          <w:noProof/>
        </w:rPr>
        <w:tab/>
        <w:t>682</w:t>
      </w:r>
    </w:p>
    <w:p w14:paraId="5E9B0B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BWP-DownlinkCommon</w:t>
      </w:r>
      <w:r>
        <w:rPr>
          <w:noProof/>
        </w:rPr>
        <w:tab/>
        <w:t>682</w:t>
      </w:r>
    </w:p>
    <w:p w14:paraId="7D21E0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BWP-DownlinkDedicated</w:t>
      </w:r>
      <w:r>
        <w:rPr>
          <w:noProof/>
        </w:rPr>
        <w:tab/>
        <w:t>683</w:t>
      </w:r>
    </w:p>
    <w:p w14:paraId="179BDA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BWP-Id</w:t>
      </w:r>
      <w:r>
        <w:rPr>
          <w:noProof/>
        </w:rPr>
        <w:tab/>
        <w:t>683</w:t>
      </w:r>
    </w:p>
    <w:p w14:paraId="51086A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</w:t>
      </w:r>
      <w:r>
        <w:rPr>
          <w:noProof/>
        </w:rPr>
        <w:tab/>
        <w:t>684</w:t>
      </w:r>
    </w:p>
    <w:p w14:paraId="4AE4EB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BWP-UplinkCommon</w:t>
      </w:r>
      <w:r>
        <w:rPr>
          <w:noProof/>
        </w:rPr>
        <w:tab/>
        <w:t>684</w:t>
      </w:r>
    </w:p>
    <w:p w14:paraId="4B3690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BWP-UplinkDedicated</w:t>
      </w:r>
      <w:r>
        <w:rPr>
          <w:noProof/>
        </w:rPr>
        <w:tab/>
        <w:t>685</w:t>
      </w:r>
    </w:p>
    <w:p w14:paraId="074703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CandidateBeamRS</w:t>
      </w:r>
      <w:r>
        <w:rPr>
          <w:noProof/>
        </w:rPr>
        <w:tab/>
        <w:t>685</w:t>
      </w:r>
    </w:p>
    <w:p w14:paraId="4A5802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</w:t>
      </w:r>
      <w:r>
        <w:rPr>
          <w:noProof/>
        </w:rPr>
        <w:tab/>
        <w:t>686</w:t>
      </w:r>
    </w:p>
    <w:p w14:paraId="2D606B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CellAccessRelatedInfo-EUTRA-5GC</w:t>
      </w:r>
      <w:r>
        <w:rPr>
          <w:noProof/>
        </w:rPr>
        <w:tab/>
        <w:t>686</w:t>
      </w:r>
    </w:p>
    <w:p w14:paraId="670432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CellAccessRelatedInfo-EUTRA-EPC</w:t>
      </w:r>
      <w:r>
        <w:rPr>
          <w:noProof/>
        </w:rPr>
        <w:tab/>
        <w:t>686</w:t>
      </w:r>
    </w:p>
    <w:p w14:paraId="271D65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CellGroupConfig</w:t>
      </w:r>
      <w:r>
        <w:rPr>
          <w:noProof/>
        </w:rPr>
        <w:tab/>
        <w:t>687</w:t>
      </w:r>
    </w:p>
    <w:p w14:paraId="2DC4D0E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CellGroupId</w:t>
      </w:r>
      <w:r>
        <w:rPr>
          <w:noProof/>
        </w:rPr>
        <w:tab/>
        <w:t>692</w:t>
      </w:r>
    </w:p>
    <w:p w14:paraId="728E3C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CellIdentity</w:t>
      </w:r>
      <w:r>
        <w:rPr>
          <w:noProof/>
        </w:rPr>
        <w:tab/>
        <w:t>693</w:t>
      </w:r>
    </w:p>
    <w:p w14:paraId="55B8AD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CellReselectionPriority</w:t>
      </w:r>
      <w:r>
        <w:rPr>
          <w:noProof/>
        </w:rPr>
        <w:tab/>
        <w:t>693</w:t>
      </w:r>
    </w:p>
    <w:p w14:paraId="28EE80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CellReselectionSubPriority</w:t>
      </w:r>
      <w:r>
        <w:rPr>
          <w:noProof/>
        </w:rPr>
        <w:tab/>
        <w:t>693</w:t>
      </w:r>
    </w:p>
    <w:p w14:paraId="60CB7C8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CFR-ConfigMulticast</w:t>
      </w:r>
      <w:r>
        <w:rPr>
          <w:noProof/>
        </w:rPr>
        <w:tab/>
        <w:t>693</w:t>
      </w:r>
    </w:p>
    <w:p w14:paraId="797662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CGI-InfoEUTRA</w:t>
      </w:r>
      <w:r>
        <w:rPr>
          <w:noProof/>
        </w:rPr>
        <w:tab/>
        <w:t>694</w:t>
      </w:r>
    </w:p>
    <w:p w14:paraId="4DB264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CGI-InfoEUTRALogging</w:t>
      </w:r>
      <w:r>
        <w:rPr>
          <w:noProof/>
        </w:rPr>
        <w:tab/>
        <w:t>694</w:t>
      </w:r>
    </w:p>
    <w:p w14:paraId="4FC45E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CGI-InfoNR</w:t>
      </w:r>
      <w:r>
        <w:rPr>
          <w:noProof/>
        </w:rPr>
        <w:tab/>
        <w:t>694</w:t>
      </w:r>
    </w:p>
    <w:p w14:paraId="3B76B6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CGI-Info-Logging</w:t>
      </w:r>
      <w:r>
        <w:rPr>
          <w:noProof/>
        </w:rPr>
        <w:tab/>
        <w:t>694</w:t>
      </w:r>
    </w:p>
    <w:p w14:paraId="544B8F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CLI-RSSI-Range</w:t>
      </w:r>
      <w:r>
        <w:rPr>
          <w:noProof/>
        </w:rPr>
        <w:tab/>
        <w:t>694</w:t>
      </w:r>
    </w:p>
    <w:p w14:paraId="71D39E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CodebookConfig</w:t>
      </w:r>
      <w:r>
        <w:rPr>
          <w:noProof/>
        </w:rPr>
        <w:tab/>
        <w:t>695</w:t>
      </w:r>
    </w:p>
    <w:p w14:paraId="5E73F5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CommonLocationInfo</w:t>
      </w:r>
      <w:r>
        <w:rPr>
          <w:noProof/>
        </w:rPr>
        <w:tab/>
        <w:t>695</w:t>
      </w:r>
    </w:p>
    <w:p w14:paraId="21A021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CondReconfigId</w:t>
      </w:r>
      <w:r>
        <w:rPr>
          <w:noProof/>
        </w:rPr>
        <w:tab/>
        <w:t>695</w:t>
      </w:r>
    </w:p>
    <w:p w14:paraId="173E82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CondReconfigToAddModList</w:t>
      </w:r>
      <w:r>
        <w:rPr>
          <w:noProof/>
        </w:rPr>
        <w:tab/>
        <w:t>696</w:t>
      </w:r>
    </w:p>
    <w:p w14:paraId="5419BE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ConditionalReconfiguration</w:t>
      </w:r>
      <w:r>
        <w:rPr>
          <w:noProof/>
        </w:rPr>
        <w:tab/>
        <w:t>696</w:t>
      </w:r>
    </w:p>
    <w:p w14:paraId="7AA78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</w:t>
      </w:r>
      <w:r>
        <w:rPr>
          <w:noProof/>
        </w:rPr>
        <w:tab/>
        <w:t>697</w:t>
      </w:r>
    </w:p>
    <w:p w14:paraId="090389B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ConfiguredGrantConfigIndex</w:t>
      </w:r>
      <w:r>
        <w:rPr>
          <w:noProof/>
        </w:rPr>
        <w:tab/>
        <w:t>699</w:t>
      </w:r>
    </w:p>
    <w:p w14:paraId="67C7C8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ConfiguredGrantConfigIndexMAC</w:t>
      </w:r>
      <w:r>
        <w:rPr>
          <w:noProof/>
        </w:rPr>
        <w:tab/>
        <w:t>699</w:t>
      </w:r>
    </w:p>
    <w:p w14:paraId="766CD3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ConnEstFailureControl</w:t>
      </w:r>
      <w:r>
        <w:rPr>
          <w:noProof/>
        </w:rPr>
        <w:tab/>
        <w:t>699</w:t>
      </w:r>
    </w:p>
    <w:p w14:paraId="47FBA5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</w:t>
      </w:r>
      <w:r>
        <w:rPr>
          <w:noProof/>
        </w:rPr>
        <w:tab/>
        <w:t>700</w:t>
      </w:r>
    </w:p>
    <w:p w14:paraId="1C1684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ControlResourceSetId</w:t>
      </w:r>
      <w:r>
        <w:rPr>
          <w:noProof/>
        </w:rPr>
        <w:tab/>
        <w:t>700</w:t>
      </w:r>
    </w:p>
    <w:p w14:paraId="26F42F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ControlResourceSetZero</w:t>
      </w:r>
      <w:r>
        <w:rPr>
          <w:noProof/>
        </w:rPr>
        <w:tab/>
        <w:t>700</w:t>
      </w:r>
    </w:p>
    <w:p w14:paraId="00C8C5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CrossCarrierSchedulingConfig</w:t>
      </w:r>
      <w:r>
        <w:rPr>
          <w:noProof/>
        </w:rPr>
        <w:tab/>
        <w:t>700</w:t>
      </w:r>
    </w:p>
    <w:p w14:paraId="314599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CSI-AperiodicTriggerStateList</w:t>
      </w:r>
      <w:r>
        <w:rPr>
          <w:noProof/>
        </w:rPr>
        <w:tab/>
        <w:t>701</w:t>
      </w:r>
    </w:p>
    <w:p w14:paraId="562ED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CSI-FrequencyOccupation</w:t>
      </w:r>
      <w:r>
        <w:rPr>
          <w:noProof/>
        </w:rPr>
        <w:tab/>
        <w:t>701</w:t>
      </w:r>
    </w:p>
    <w:p w14:paraId="5F0BA2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</w:t>
      </w:r>
      <w:r>
        <w:rPr>
          <w:noProof/>
        </w:rPr>
        <w:tab/>
        <w:t>703</w:t>
      </w:r>
    </w:p>
    <w:p w14:paraId="5C5EB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CSI-IM-ResourceId</w:t>
      </w:r>
      <w:r>
        <w:rPr>
          <w:noProof/>
        </w:rPr>
        <w:tab/>
        <w:t>703</w:t>
      </w:r>
    </w:p>
    <w:p w14:paraId="390B70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CSI-IM-ResourceSet</w:t>
      </w:r>
      <w:r>
        <w:rPr>
          <w:noProof/>
        </w:rPr>
        <w:tab/>
        <w:t>703</w:t>
      </w:r>
    </w:p>
    <w:p w14:paraId="06DC36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CSI-IM-ResourceSetId</w:t>
      </w:r>
      <w:r>
        <w:rPr>
          <w:noProof/>
        </w:rPr>
        <w:tab/>
        <w:t>703</w:t>
      </w:r>
    </w:p>
    <w:p w14:paraId="491970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CSI-MeasConfig</w:t>
      </w:r>
      <w:r>
        <w:rPr>
          <w:noProof/>
        </w:rPr>
        <w:tab/>
        <w:t>704</w:t>
      </w:r>
    </w:p>
    <w:p w14:paraId="6FF3C9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CSI-ReportConfig</w:t>
      </w:r>
      <w:r>
        <w:rPr>
          <w:noProof/>
        </w:rPr>
        <w:tab/>
        <w:t>705</w:t>
      </w:r>
    </w:p>
    <w:p w14:paraId="767A78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CSI-ReportConfigId</w:t>
      </w:r>
      <w:r>
        <w:rPr>
          <w:noProof/>
        </w:rPr>
        <w:tab/>
        <w:t>705</w:t>
      </w:r>
    </w:p>
    <w:p w14:paraId="537651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CSI-ResourceConfig</w:t>
      </w:r>
      <w:r>
        <w:rPr>
          <w:noProof/>
        </w:rPr>
        <w:tab/>
        <w:t>706</w:t>
      </w:r>
    </w:p>
    <w:p w14:paraId="7D183B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CSI-ResourceConfigId</w:t>
      </w:r>
      <w:r>
        <w:rPr>
          <w:noProof/>
        </w:rPr>
        <w:tab/>
        <w:t>706</w:t>
      </w:r>
    </w:p>
    <w:p w14:paraId="25A209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CSI-ResourcePeriodicityAndOffset</w:t>
      </w:r>
      <w:r>
        <w:rPr>
          <w:noProof/>
        </w:rPr>
        <w:tab/>
        <w:t>706</w:t>
      </w:r>
    </w:p>
    <w:p w14:paraId="544FA4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CSI-RS-ResourceConfigMobility</w:t>
      </w:r>
      <w:r>
        <w:rPr>
          <w:noProof/>
        </w:rPr>
        <w:tab/>
        <w:t>706</w:t>
      </w:r>
    </w:p>
    <w:p w14:paraId="0E58A5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CSI-RS-ResourceMapping</w:t>
      </w:r>
      <w:r>
        <w:rPr>
          <w:noProof/>
        </w:rPr>
        <w:tab/>
        <w:t>707</w:t>
      </w:r>
    </w:p>
    <w:p w14:paraId="79E0C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CSI-SemiPersistentOnPUSCH-TriggerStateList</w:t>
      </w:r>
      <w:r>
        <w:rPr>
          <w:noProof/>
        </w:rPr>
        <w:tab/>
        <w:t>707</w:t>
      </w:r>
    </w:p>
    <w:p w14:paraId="3E500E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CSI-SSB-ResourceSet</w:t>
      </w:r>
      <w:r>
        <w:rPr>
          <w:noProof/>
        </w:rPr>
        <w:tab/>
        <w:t>708</w:t>
      </w:r>
    </w:p>
    <w:p w14:paraId="2039A8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CSI-SSB-ResourceSetId</w:t>
      </w:r>
      <w:r>
        <w:rPr>
          <w:noProof/>
        </w:rPr>
        <w:tab/>
        <w:t>708</w:t>
      </w:r>
    </w:p>
    <w:p w14:paraId="5EFB70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DedicatedNAS-Message</w:t>
      </w:r>
      <w:r>
        <w:rPr>
          <w:noProof/>
        </w:rPr>
        <w:tab/>
        <w:t>708</w:t>
      </w:r>
    </w:p>
    <w:p w14:paraId="6F22B9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DL-PPW-PreConfig</w:t>
      </w:r>
      <w:r>
        <w:rPr>
          <w:noProof/>
        </w:rPr>
        <w:tab/>
        <w:t>708</w:t>
      </w:r>
    </w:p>
    <w:p w14:paraId="223E74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DMRS-BundlingPUCCH-Config</w:t>
      </w:r>
      <w:r>
        <w:rPr>
          <w:noProof/>
        </w:rPr>
        <w:tab/>
        <w:t>708</w:t>
      </w:r>
    </w:p>
    <w:p w14:paraId="510308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DMRS-BundlingPUSCH-Config</w:t>
      </w:r>
      <w:r>
        <w:rPr>
          <w:noProof/>
        </w:rPr>
        <w:tab/>
        <w:t>709</w:t>
      </w:r>
    </w:p>
    <w:p w14:paraId="7C7935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DMRS-DownlinkConfig</w:t>
      </w:r>
      <w:r>
        <w:rPr>
          <w:noProof/>
        </w:rPr>
        <w:tab/>
        <w:t>709</w:t>
      </w:r>
    </w:p>
    <w:p w14:paraId="510ECF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DMRS-UplinkConfig</w:t>
      </w:r>
      <w:r>
        <w:rPr>
          <w:noProof/>
        </w:rPr>
        <w:tab/>
        <w:t>709</w:t>
      </w:r>
    </w:p>
    <w:p w14:paraId="4042E9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DownlinkConfigCommon</w:t>
      </w:r>
      <w:r>
        <w:rPr>
          <w:noProof/>
        </w:rPr>
        <w:tab/>
        <w:t>710</w:t>
      </w:r>
    </w:p>
    <w:p w14:paraId="6208C8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DownlinkConfigCommonSIB</w:t>
      </w:r>
      <w:r>
        <w:rPr>
          <w:noProof/>
        </w:rPr>
        <w:tab/>
        <w:t>710</w:t>
      </w:r>
    </w:p>
    <w:p w14:paraId="0600FD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DownlinkPreemption</w:t>
      </w:r>
      <w:r>
        <w:rPr>
          <w:noProof/>
        </w:rPr>
        <w:tab/>
        <w:t>711</w:t>
      </w:r>
    </w:p>
    <w:p w14:paraId="6F1BC54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DRB-Identity</w:t>
      </w:r>
      <w:r>
        <w:rPr>
          <w:noProof/>
        </w:rPr>
        <w:tab/>
        <w:t>711</w:t>
      </w:r>
    </w:p>
    <w:p w14:paraId="176CC2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</w:t>
      </w:r>
      <w:r>
        <w:rPr>
          <w:noProof/>
        </w:rPr>
        <w:tab/>
        <w:t>711</w:t>
      </w:r>
    </w:p>
    <w:p w14:paraId="427E37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DRX-ConfigSecondaryGroup</w:t>
      </w:r>
      <w:r>
        <w:rPr>
          <w:noProof/>
        </w:rPr>
        <w:tab/>
        <w:t>711</w:t>
      </w:r>
    </w:p>
    <w:p w14:paraId="7F21B8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DRX-ConfigSL</w:t>
      </w:r>
      <w:r>
        <w:rPr>
          <w:noProof/>
        </w:rPr>
        <w:tab/>
        <w:t>712</w:t>
      </w:r>
    </w:p>
    <w:p w14:paraId="4BBE46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EphemerisInfo</w:t>
      </w:r>
      <w:r>
        <w:rPr>
          <w:noProof/>
        </w:rPr>
        <w:tab/>
        <w:t>712</w:t>
      </w:r>
    </w:p>
    <w:p w14:paraId="5DA3E10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FeatureCombination</w:t>
      </w:r>
      <w:r>
        <w:rPr>
          <w:noProof/>
        </w:rPr>
        <w:tab/>
        <w:t>713</w:t>
      </w:r>
    </w:p>
    <w:p w14:paraId="72FD01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FeatureCombinationPreambles</w:t>
      </w:r>
      <w:r>
        <w:rPr>
          <w:noProof/>
        </w:rPr>
        <w:tab/>
        <w:t>713</w:t>
      </w:r>
    </w:p>
    <w:p w14:paraId="6F20B6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FilterCoefficient</w:t>
      </w:r>
      <w:r>
        <w:rPr>
          <w:noProof/>
        </w:rPr>
        <w:tab/>
        <w:t>713</w:t>
      </w:r>
    </w:p>
    <w:p w14:paraId="5505A4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FreqBandIndicatorNR</w:t>
      </w:r>
      <w:r>
        <w:rPr>
          <w:noProof/>
        </w:rPr>
        <w:tab/>
        <w:t>714</w:t>
      </w:r>
    </w:p>
    <w:p w14:paraId="5475CA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FreqPriorityListDedicatedSlicing</w:t>
      </w:r>
      <w:r>
        <w:rPr>
          <w:noProof/>
        </w:rPr>
        <w:tab/>
        <w:t>714</w:t>
      </w:r>
    </w:p>
    <w:p w14:paraId="45D7DC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FreqPriorityListSlicing</w:t>
      </w:r>
      <w:r>
        <w:rPr>
          <w:noProof/>
        </w:rPr>
        <w:tab/>
        <w:t>715</w:t>
      </w:r>
    </w:p>
    <w:p w14:paraId="0522DC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FrequencyInfoDL</w:t>
      </w:r>
      <w:r>
        <w:rPr>
          <w:noProof/>
        </w:rPr>
        <w:tab/>
        <w:t>715</w:t>
      </w:r>
    </w:p>
    <w:p w14:paraId="257CC5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FrequencyInfoDL-SIB</w:t>
      </w:r>
      <w:r>
        <w:rPr>
          <w:noProof/>
        </w:rPr>
        <w:tab/>
        <w:t>716</w:t>
      </w:r>
    </w:p>
    <w:p w14:paraId="3EB5F3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FrequencyInfoUL</w:t>
      </w:r>
      <w:r>
        <w:rPr>
          <w:noProof/>
        </w:rPr>
        <w:tab/>
        <w:t>716</w:t>
      </w:r>
    </w:p>
    <w:p w14:paraId="654C2D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FrequencyInfoUL-SIB</w:t>
      </w:r>
      <w:r>
        <w:rPr>
          <w:noProof/>
        </w:rPr>
        <w:tab/>
        <w:t>717</w:t>
      </w:r>
    </w:p>
    <w:p w14:paraId="366EEF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GapPriority</w:t>
      </w:r>
      <w:r>
        <w:rPr>
          <w:noProof/>
        </w:rPr>
        <w:tab/>
        <w:t>717</w:t>
      </w:r>
    </w:p>
    <w:p w14:paraId="58E0D9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HighSpeedConfig</w:t>
      </w:r>
      <w:r>
        <w:rPr>
          <w:noProof/>
        </w:rPr>
        <w:tab/>
        <w:t>717</w:t>
      </w:r>
    </w:p>
    <w:p w14:paraId="450268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Hysteresis</w:t>
      </w:r>
      <w:r>
        <w:rPr>
          <w:noProof/>
        </w:rPr>
        <w:tab/>
        <w:t>718</w:t>
      </w:r>
    </w:p>
    <w:p w14:paraId="0877215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HysteresisLocation</w:t>
      </w:r>
      <w:r>
        <w:rPr>
          <w:noProof/>
        </w:rPr>
        <w:tab/>
        <w:t>718</w:t>
      </w:r>
    </w:p>
    <w:p w14:paraId="5D462A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InvalidSymbolPattern</w:t>
      </w:r>
      <w:r>
        <w:rPr>
          <w:noProof/>
        </w:rPr>
        <w:tab/>
        <w:t>718</w:t>
      </w:r>
    </w:p>
    <w:p w14:paraId="67DA011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I-RNTI-Value</w:t>
      </w:r>
      <w:r>
        <w:rPr>
          <w:noProof/>
        </w:rPr>
        <w:tab/>
        <w:t>718</w:t>
      </w:r>
    </w:p>
    <w:p w14:paraId="3168A1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LBT-FailureRecoveryConfig</w:t>
      </w:r>
      <w:r>
        <w:rPr>
          <w:noProof/>
        </w:rPr>
        <w:tab/>
        <w:t>719</w:t>
      </w:r>
    </w:p>
    <w:p w14:paraId="161601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LocationInfo</w:t>
      </w:r>
      <w:r>
        <w:rPr>
          <w:noProof/>
        </w:rPr>
        <w:tab/>
        <w:t>719</w:t>
      </w:r>
    </w:p>
    <w:p w14:paraId="6544C5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LocationMeasurementInfo</w:t>
      </w:r>
      <w:r>
        <w:rPr>
          <w:noProof/>
        </w:rPr>
        <w:tab/>
        <w:t>719</w:t>
      </w:r>
    </w:p>
    <w:p w14:paraId="1A66E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LogicalChannelConfig</w:t>
      </w:r>
      <w:r>
        <w:rPr>
          <w:noProof/>
        </w:rPr>
        <w:tab/>
        <w:t>720</w:t>
      </w:r>
    </w:p>
    <w:p w14:paraId="78871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LogicalChannelIdentity</w:t>
      </w:r>
      <w:r>
        <w:rPr>
          <w:noProof/>
        </w:rPr>
        <w:tab/>
        <w:t>720</w:t>
      </w:r>
    </w:p>
    <w:p w14:paraId="7257B3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LTE-NeighCellsCRS-AssistInfoList</w:t>
      </w:r>
      <w:r>
        <w:rPr>
          <w:noProof/>
        </w:rPr>
        <w:tab/>
        <w:t>721</w:t>
      </w:r>
    </w:p>
    <w:p w14:paraId="298C9E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MAC-CellGroupConfig</w:t>
      </w:r>
      <w:r>
        <w:rPr>
          <w:noProof/>
        </w:rPr>
        <w:tab/>
        <w:t>722</w:t>
      </w:r>
    </w:p>
    <w:p w14:paraId="12BC4A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MeasConfig</w:t>
      </w:r>
      <w:r>
        <w:rPr>
          <w:noProof/>
        </w:rPr>
        <w:tab/>
        <w:t>723</w:t>
      </w:r>
    </w:p>
    <w:p w14:paraId="5C7444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MeasGapConfig</w:t>
      </w:r>
      <w:r>
        <w:rPr>
          <w:noProof/>
        </w:rPr>
        <w:tab/>
        <w:t>724</w:t>
      </w:r>
    </w:p>
    <w:p w14:paraId="7376C5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MeasGapId</w:t>
      </w:r>
      <w:r>
        <w:rPr>
          <w:noProof/>
        </w:rPr>
        <w:tab/>
        <w:t>726</w:t>
      </w:r>
    </w:p>
    <w:p w14:paraId="2E7F6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MeasGapSharingConfig</w:t>
      </w:r>
      <w:r>
        <w:rPr>
          <w:noProof/>
        </w:rPr>
        <w:tab/>
        <w:t>726</w:t>
      </w:r>
    </w:p>
    <w:p w14:paraId="682A13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</w:t>
      </w:r>
      <w:r>
        <w:rPr>
          <w:noProof/>
        </w:rPr>
        <w:tab/>
        <w:t>727</w:t>
      </w:r>
    </w:p>
    <w:p w14:paraId="314883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MeasIdleConfig</w:t>
      </w:r>
      <w:r>
        <w:rPr>
          <w:noProof/>
        </w:rPr>
        <w:tab/>
        <w:t>728</w:t>
      </w:r>
    </w:p>
    <w:p w14:paraId="45E35E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MeasIdToAddModList</w:t>
      </w:r>
      <w:r>
        <w:rPr>
          <w:noProof/>
        </w:rPr>
        <w:tab/>
        <w:t>729</w:t>
      </w:r>
    </w:p>
    <w:p w14:paraId="3EB5A8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MeasObjectCLI</w:t>
      </w:r>
      <w:r>
        <w:rPr>
          <w:noProof/>
        </w:rPr>
        <w:tab/>
        <w:t>729</w:t>
      </w:r>
    </w:p>
    <w:p w14:paraId="5A1ECE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MeasObjectEUTRA</w:t>
      </w:r>
      <w:r>
        <w:rPr>
          <w:noProof/>
        </w:rPr>
        <w:tab/>
        <w:t>729</w:t>
      </w:r>
    </w:p>
    <w:p w14:paraId="6AF1C4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MeasObjectId</w:t>
      </w:r>
      <w:r>
        <w:rPr>
          <w:noProof/>
        </w:rPr>
        <w:tab/>
        <w:t>730</w:t>
      </w:r>
    </w:p>
    <w:p w14:paraId="5817DD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MeasObjectNR</w:t>
      </w:r>
      <w:r>
        <w:rPr>
          <w:noProof/>
        </w:rPr>
        <w:tab/>
        <w:t>731</w:t>
      </w:r>
    </w:p>
    <w:p w14:paraId="268F55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MeasObjectNR-SL</w:t>
      </w:r>
      <w:r>
        <w:rPr>
          <w:noProof/>
        </w:rPr>
        <w:tab/>
        <w:t>732</w:t>
      </w:r>
    </w:p>
    <w:p w14:paraId="63C5C4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MeasObjectRxTxDiff</w:t>
      </w:r>
      <w:r>
        <w:rPr>
          <w:noProof/>
        </w:rPr>
        <w:tab/>
        <w:t>732</w:t>
      </w:r>
    </w:p>
    <w:p w14:paraId="3500E3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MeasObjectToAddModList</w:t>
      </w:r>
      <w:r>
        <w:rPr>
          <w:noProof/>
        </w:rPr>
        <w:tab/>
        <w:t>733</w:t>
      </w:r>
    </w:p>
    <w:p w14:paraId="7E1525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MeasObjectUTRA-FDD</w:t>
      </w:r>
      <w:r>
        <w:rPr>
          <w:noProof/>
        </w:rPr>
        <w:tab/>
        <w:t>733</w:t>
      </w:r>
    </w:p>
    <w:p w14:paraId="0C3E1D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MeasResultCellListSFTD-NR</w:t>
      </w:r>
      <w:r>
        <w:rPr>
          <w:noProof/>
        </w:rPr>
        <w:tab/>
        <w:t>733</w:t>
      </w:r>
    </w:p>
    <w:p w14:paraId="460A584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MeasResultCellListSFTD-EUTRA</w:t>
      </w:r>
      <w:r>
        <w:rPr>
          <w:noProof/>
        </w:rPr>
        <w:tab/>
        <w:t>734</w:t>
      </w:r>
    </w:p>
    <w:p w14:paraId="15EA74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MeasResultForRSSI</w:t>
      </w:r>
      <w:r>
        <w:rPr>
          <w:noProof/>
        </w:rPr>
        <w:tab/>
        <w:t>734</w:t>
      </w:r>
    </w:p>
    <w:p w14:paraId="5E82C1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</w:t>
      </w:r>
      <w:r>
        <w:rPr>
          <w:noProof/>
        </w:rPr>
        <w:tab/>
        <w:t>735</w:t>
      </w:r>
    </w:p>
    <w:p w14:paraId="594D49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MeasResult2EUTRA</w:t>
      </w:r>
      <w:r>
        <w:rPr>
          <w:noProof/>
        </w:rPr>
        <w:tab/>
        <w:t>737</w:t>
      </w:r>
    </w:p>
    <w:p w14:paraId="04FE99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MeasResult2NR</w:t>
      </w:r>
      <w:r>
        <w:rPr>
          <w:noProof/>
        </w:rPr>
        <w:tab/>
        <w:t>737</w:t>
      </w:r>
    </w:p>
    <w:p w14:paraId="364EBB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MeasResultIdleEUTRA</w:t>
      </w:r>
      <w:r>
        <w:rPr>
          <w:noProof/>
        </w:rPr>
        <w:tab/>
        <w:t>738</w:t>
      </w:r>
    </w:p>
    <w:p w14:paraId="058BB0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MeasResultIdleNR</w:t>
      </w:r>
      <w:r>
        <w:rPr>
          <w:noProof/>
        </w:rPr>
        <w:tab/>
        <w:t>738</w:t>
      </w:r>
    </w:p>
    <w:p w14:paraId="5B09F2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MeasResultRxTxTimeDiff</w:t>
      </w:r>
      <w:r>
        <w:rPr>
          <w:noProof/>
        </w:rPr>
        <w:tab/>
        <w:t>738</w:t>
      </w:r>
    </w:p>
    <w:p w14:paraId="27A421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MeasResultSCG-Failure</w:t>
      </w:r>
      <w:r>
        <w:rPr>
          <w:noProof/>
        </w:rPr>
        <w:tab/>
        <w:t>739</w:t>
      </w:r>
    </w:p>
    <w:p w14:paraId="5E9955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MeasResultsSL</w:t>
      </w:r>
      <w:r>
        <w:rPr>
          <w:noProof/>
        </w:rPr>
        <w:tab/>
        <w:t>743</w:t>
      </w:r>
    </w:p>
    <w:p w14:paraId="3B7A71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MeasRSSI-ReportConfig</w:t>
      </w:r>
      <w:r>
        <w:rPr>
          <w:noProof/>
        </w:rPr>
        <w:tab/>
        <w:t>743</w:t>
      </w:r>
    </w:p>
    <w:p w14:paraId="6366C6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MeasTriggerQuantityEUTRA</w:t>
      </w:r>
      <w:r>
        <w:rPr>
          <w:noProof/>
        </w:rPr>
        <w:tab/>
        <w:t>743</w:t>
      </w:r>
    </w:p>
    <w:p w14:paraId="78CD49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MobilityStateParameters</w:t>
      </w:r>
      <w:r>
        <w:rPr>
          <w:noProof/>
        </w:rPr>
        <w:tab/>
        <w:t>743</w:t>
      </w:r>
    </w:p>
    <w:p w14:paraId="7694D9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MRB-Identity</w:t>
      </w:r>
      <w:r>
        <w:rPr>
          <w:noProof/>
        </w:rPr>
        <w:tab/>
        <w:t>744</w:t>
      </w:r>
    </w:p>
    <w:p w14:paraId="4762F4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MsgA-ConfigCommon</w:t>
      </w:r>
      <w:r>
        <w:rPr>
          <w:noProof/>
        </w:rPr>
        <w:tab/>
        <w:t>744</w:t>
      </w:r>
    </w:p>
    <w:p w14:paraId="3A51D7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MsgA-PUSCH-Config</w:t>
      </w:r>
      <w:r>
        <w:rPr>
          <w:noProof/>
        </w:rPr>
        <w:tab/>
        <w:t>745</w:t>
      </w:r>
    </w:p>
    <w:p w14:paraId="70B8F8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MultiFrequencyBandListNR</w:t>
      </w:r>
      <w:r>
        <w:rPr>
          <w:noProof/>
        </w:rPr>
        <w:tab/>
        <w:t>745</w:t>
      </w:r>
    </w:p>
    <w:p w14:paraId="031C32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MultiFrequencyBandListNR-SIB</w:t>
      </w:r>
      <w:r>
        <w:rPr>
          <w:noProof/>
        </w:rPr>
        <w:tab/>
        <w:t>746</w:t>
      </w:r>
    </w:p>
    <w:p w14:paraId="6BD376B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MUSIM-GapConfig</w:t>
      </w:r>
      <w:r>
        <w:rPr>
          <w:noProof/>
        </w:rPr>
        <w:tab/>
        <w:t>746</w:t>
      </w:r>
    </w:p>
    <w:p w14:paraId="2A7E46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MUSIM-GapId</w:t>
      </w:r>
      <w:r>
        <w:rPr>
          <w:noProof/>
        </w:rPr>
        <w:tab/>
        <w:t>746</w:t>
      </w:r>
    </w:p>
    <w:p w14:paraId="4965EB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MUSIM-GapInfo</w:t>
      </w:r>
      <w:r>
        <w:rPr>
          <w:noProof/>
        </w:rPr>
        <w:tab/>
        <w:t>746</w:t>
      </w:r>
    </w:p>
    <w:p w14:paraId="6605FB7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NeedForGapsConfigNR</w:t>
      </w:r>
      <w:r>
        <w:rPr>
          <w:noProof/>
        </w:rPr>
        <w:tab/>
        <w:t>746</w:t>
      </w:r>
    </w:p>
    <w:p w14:paraId="0E8C94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NeedForGapsInfoNR</w:t>
      </w:r>
      <w:r>
        <w:rPr>
          <w:noProof/>
        </w:rPr>
        <w:tab/>
        <w:t>747</w:t>
      </w:r>
    </w:p>
    <w:p w14:paraId="421DE9B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NeedForGapNCSG-ConfigEUTRA</w:t>
      </w:r>
      <w:r>
        <w:rPr>
          <w:noProof/>
        </w:rPr>
        <w:tab/>
        <w:t>747</w:t>
      </w:r>
    </w:p>
    <w:p w14:paraId="109C5A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NeedForGapNCSG-ConfigNR</w:t>
      </w:r>
      <w:r>
        <w:rPr>
          <w:noProof/>
        </w:rPr>
        <w:tab/>
        <w:t>747</w:t>
      </w:r>
    </w:p>
    <w:p w14:paraId="5954BA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NeedForGapNCSG-InfoEUTRA</w:t>
      </w:r>
      <w:r>
        <w:rPr>
          <w:noProof/>
        </w:rPr>
        <w:tab/>
        <w:t>747</w:t>
      </w:r>
    </w:p>
    <w:p w14:paraId="227157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NeedForGapNCSG-InfoNR</w:t>
      </w:r>
      <w:r>
        <w:rPr>
          <w:noProof/>
        </w:rPr>
        <w:tab/>
        <w:t>747</w:t>
      </w:r>
    </w:p>
    <w:p w14:paraId="713911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NextHopChainingCount</w:t>
      </w:r>
      <w:r>
        <w:rPr>
          <w:noProof/>
        </w:rPr>
        <w:tab/>
        <w:t>748</w:t>
      </w:r>
    </w:p>
    <w:p w14:paraId="35713F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NG-5G-S-TMSI</w:t>
      </w:r>
      <w:r>
        <w:rPr>
          <w:noProof/>
        </w:rPr>
        <w:tab/>
        <w:t>748</w:t>
      </w:r>
    </w:p>
    <w:p w14:paraId="54A5ECC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NonCellDefiningSSB</w:t>
      </w:r>
      <w:r>
        <w:rPr>
          <w:noProof/>
        </w:rPr>
        <w:tab/>
        <w:t>748</w:t>
      </w:r>
    </w:p>
    <w:p w14:paraId="7C7968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NPN-Identity</w:t>
      </w:r>
      <w:r>
        <w:rPr>
          <w:noProof/>
        </w:rPr>
        <w:tab/>
        <w:t>748</w:t>
      </w:r>
    </w:p>
    <w:p w14:paraId="58BC50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NPN-IdentityInfoList</w:t>
      </w:r>
      <w:r>
        <w:rPr>
          <w:noProof/>
        </w:rPr>
        <w:tab/>
        <w:t>749</w:t>
      </w:r>
    </w:p>
    <w:p w14:paraId="4B6CF6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NR-DL-PRS-PDC-Info</w:t>
      </w:r>
      <w:r>
        <w:rPr>
          <w:noProof/>
        </w:rPr>
        <w:tab/>
        <w:t>750</w:t>
      </w:r>
    </w:p>
    <w:p w14:paraId="2E3726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NR-NS-PmaxList</w:t>
      </w:r>
      <w:r>
        <w:rPr>
          <w:noProof/>
        </w:rPr>
        <w:tab/>
        <w:t>751</w:t>
      </w:r>
    </w:p>
    <w:p w14:paraId="14C7AB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NSAG-I</w:t>
      </w:r>
      <w:r w:rsidRPr="00C22C4D">
        <w:rPr>
          <w:i/>
          <w:noProof/>
          <w:lang w:eastAsia="zh-CN"/>
        </w:rPr>
        <w:t>D</w:t>
      </w:r>
      <w:r>
        <w:rPr>
          <w:noProof/>
        </w:rPr>
        <w:tab/>
        <w:t>751</w:t>
      </w:r>
    </w:p>
    <w:p w14:paraId="4B0784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NSAG-IdentityInfo</w:t>
      </w:r>
      <w:r>
        <w:rPr>
          <w:noProof/>
        </w:rPr>
        <w:tab/>
        <w:t>751</w:t>
      </w:r>
    </w:p>
    <w:p w14:paraId="7A78EC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NTN-Config</w:t>
      </w:r>
      <w:r>
        <w:rPr>
          <w:noProof/>
        </w:rPr>
        <w:tab/>
        <w:t>751</w:t>
      </w:r>
    </w:p>
    <w:p w14:paraId="0C1AE7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</w:t>
      </w:r>
      <w:r>
        <w:rPr>
          <w:noProof/>
        </w:rPr>
        <w:tab/>
        <w:t>752</w:t>
      </w:r>
    </w:p>
    <w:p w14:paraId="7F2691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NZP-CSI-RS-ResourceId</w:t>
      </w:r>
      <w:r>
        <w:rPr>
          <w:noProof/>
        </w:rPr>
        <w:tab/>
        <w:t>752</w:t>
      </w:r>
    </w:p>
    <w:p w14:paraId="05B1D3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NZP-CSI-RS-ResourceSet</w:t>
      </w:r>
      <w:r>
        <w:rPr>
          <w:noProof/>
        </w:rPr>
        <w:tab/>
        <w:t>752</w:t>
      </w:r>
    </w:p>
    <w:p w14:paraId="1208FF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NZP-CSI-RS-ResourceSetId</w:t>
      </w:r>
      <w:r>
        <w:rPr>
          <w:noProof/>
        </w:rPr>
        <w:tab/>
        <w:t>753</w:t>
      </w:r>
    </w:p>
    <w:p w14:paraId="7E4A10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P-Max</w:t>
      </w:r>
      <w:r>
        <w:rPr>
          <w:noProof/>
        </w:rPr>
        <w:tab/>
        <w:t>753</w:t>
      </w:r>
    </w:p>
    <w:p w14:paraId="7A79EE7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753</w:t>
      </w:r>
    </w:p>
    <w:p w14:paraId="32BDDB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753</w:t>
      </w:r>
    </w:p>
    <w:p w14:paraId="38A5B3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PCI-ARFCN-EUTRA</w:t>
      </w:r>
      <w:r>
        <w:rPr>
          <w:noProof/>
        </w:rPr>
        <w:tab/>
        <w:t>754</w:t>
      </w:r>
    </w:p>
    <w:p w14:paraId="47EE48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PCI-ARFCN-NR</w:t>
      </w:r>
      <w:r>
        <w:rPr>
          <w:noProof/>
        </w:rPr>
        <w:tab/>
        <w:t>754</w:t>
      </w:r>
    </w:p>
    <w:p w14:paraId="1B6C08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PCI-List</w:t>
      </w:r>
      <w:r>
        <w:rPr>
          <w:noProof/>
        </w:rPr>
        <w:tab/>
        <w:t>754</w:t>
      </w:r>
    </w:p>
    <w:p w14:paraId="1A9059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</w:t>
      </w:r>
      <w:r>
        <w:rPr>
          <w:noProof/>
        </w:rPr>
        <w:tab/>
        <w:t>754</w:t>
      </w:r>
    </w:p>
    <w:p w14:paraId="2ECEBB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PCI-RangeElement</w:t>
      </w:r>
      <w:r>
        <w:rPr>
          <w:noProof/>
        </w:rPr>
        <w:tab/>
        <w:t>754</w:t>
      </w:r>
    </w:p>
    <w:p w14:paraId="4BFD7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PCI-RangeIndex</w:t>
      </w:r>
      <w:r>
        <w:rPr>
          <w:noProof/>
        </w:rPr>
        <w:tab/>
        <w:t>755</w:t>
      </w:r>
    </w:p>
    <w:p w14:paraId="552BE7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PCI-RangeIndexList</w:t>
      </w:r>
      <w:r>
        <w:rPr>
          <w:noProof/>
        </w:rPr>
        <w:tab/>
        <w:t>755</w:t>
      </w:r>
    </w:p>
    <w:p w14:paraId="10530B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</w:t>
      </w:r>
      <w:r>
        <w:rPr>
          <w:noProof/>
        </w:rPr>
        <w:tab/>
        <w:t>756</w:t>
      </w:r>
    </w:p>
    <w:p w14:paraId="5CE8DB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PDCCH-ConfigCommon</w:t>
      </w:r>
      <w:r>
        <w:rPr>
          <w:noProof/>
        </w:rPr>
        <w:tab/>
        <w:t>759</w:t>
      </w:r>
    </w:p>
    <w:p w14:paraId="6C3259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PDCCH-ConfigSIB1</w:t>
      </w:r>
      <w:r>
        <w:rPr>
          <w:noProof/>
        </w:rPr>
        <w:tab/>
        <w:t>762</w:t>
      </w:r>
    </w:p>
    <w:p w14:paraId="62A795A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PDCCH-ServingCellConfig</w:t>
      </w:r>
      <w:r>
        <w:rPr>
          <w:noProof/>
        </w:rPr>
        <w:tab/>
        <w:t>762</w:t>
      </w:r>
    </w:p>
    <w:p w14:paraId="5225AE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PDCP-Config</w:t>
      </w:r>
      <w:r>
        <w:rPr>
          <w:noProof/>
        </w:rPr>
        <w:tab/>
        <w:t>763</w:t>
      </w:r>
    </w:p>
    <w:p w14:paraId="0A967F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</w:t>
      </w:r>
      <w:r>
        <w:rPr>
          <w:noProof/>
        </w:rPr>
        <w:tab/>
        <w:t>764</w:t>
      </w:r>
    </w:p>
    <w:p w14:paraId="4AB6BA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PDSCH-ConfigCommon</w:t>
      </w:r>
      <w:r>
        <w:rPr>
          <w:noProof/>
        </w:rPr>
        <w:tab/>
        <w:t>765</w:t>
      </w:r>
    </w:p>
    <w:p w14:paraId="5F0BA6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PDSCH-ServingCellConfig</w:t>
      </w:r>
      <w:r>
        <w:rPr>
          <w:noProof/>
        </w:rPr>
        <w:tab/>
        <w:t>765</w:t>
      </w:r>
    </w:p>
    <w:p w14:paraId="5CF829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PDSCH-TimeDomainResourceAllocationList</w:t>
      </w:r>
      <w:r>
        <w:rPr>
          <w:noProof/>
        </w:rPr>
        <w:tab/>
        <w:t>766</w:t>
      </w:r>
    </w:p>
    <w:p w14:paraId="376FFAC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PHR-Config</w:t>
      </w:r>
      <w:r>
        <w:rPr>
          <w:noProof/>
        </w:rPr>
        <w:tab/>
        <w:t>766</w:t>
      </w:r>
    </w:p>
    <w:p w14:paraId="5DF531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PhysCellId</w:t>
      </w:r>
      <w:r>
        <w:rPr>
          <w:noProof/>
        </w:rPr>
        <w:tab/>
        <w:t>767</w:t>
      </w:r>
    </w:p>
    <w:p w14:paraId="2284B9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PhysicalCellGroupConfig</w:t>
      </w:r>
      <w:r>
        <w:rPr>
          <w:noProof/>
        </w:rPr>
        <w:tab/>
        <w:t>767</w:t>
      </w:r>
    </w:p>
    <w:p w14:paraId="58DC95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</w:t>
      </w:r>
      <w:r>
        <w:rPr>
          <w:noProof/>
        </w:rPr>
        <w:tab/>
        <w:t>768</w:t>
      </w:r>
    </w:p>
    <w:p w14:paraId="215B888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PLMN-IdentityInfoList</w:t>
      </w:r>
      <w:r>
        <w:rPr>
          <w:noProof/>
        </w:rPr>
        <w:tab/>
        <w:t>768</w:t>
      </w:r>
    </w:p>
    <w:p w14:paraId="4F905D4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PLMN-IdentityList2</w:t>
      </w:r>
      <w:r>
        <w:rPr>
          <w:noProof/>
        </w:rPr>
        <w:tab/>
        <w:t>768</w:t>
      </w:r>
    </w:p>
    <w:p w14:paraId="70586C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PRB-Id</w:t>
      </w:r>
      <w:r>
        <w:rPr>
          <w:noProof/>
        </w:rPr>
        <w:tab/>
        <w:t>769</w:t>
      </w:r>
    </w:p>
    <w:p w14:paraId="0B38EBF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PTRS-DownlinkConfig</w:t>
      </w:r>
      <w:r>
        <w:rPr>
          <w:noProof/>
        </w:rPr>
        <w:tab/>
        <w:t>769</w:t>
      </w:r>
    </w:p>
    <w:p w14:paraId="21C0D1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PTRS-UplinkConfig</w:t>
      </w:r>
      <w:r>
        <w:rPr>
          <w:noProof/>
        </w:rPr>
        <w:tab/>
        <w:t>769</w:t>
      </w:r>
    </w:p>
    <w:p w14:paraId="7D4036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</w:t>
      </w:r>
      <w:r>
        <w:rPr>
          <w:noProof/>
        </w:rPr>
        <w:tab/>
        <w:t>770</w:t>
      </w:r>
    </w:p>
    <w:p w14:paraId="2385E1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PUCCH-ConfigCommon</w:t>
      </w:r>
      <w:r>
        <w:rPr>
          <w:noProof/>
        </w:rPr>
        <w:tab/>
        <w:t>776</w:t>
      </w:r>
    </w:p>
    <w:p w14:paraId="621D59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PUCCH-ConfigurationList</w:t>
      </w:r>
      <w:r>
        <w:rPr>
          <w:noProof/>
        </w:rPr>
        <w:tab/>
        <w:t>776</w:t>
      </w:r>
    </w:p>
    <w:p w14:paraId="1B0A62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PUCCH-PathlossReferenceRS-Id</w:t>
      </w:r>
      <w:r>
        <w:rPr>
          <w:noProof/>
        </w:rPr>
        <w:tab/>
        <w:t>777</w:t>
      </w:r>
    </w:p>
    <w:p w14:paraId="786A7F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PUCCH-PowerControl</w:t>
      </w:r>
      <w:r>
        <w:rPr>
          <w:noProof/>
        </w:rPr>
        <w:tab/>
        <w:t>777</w:t>
      </w:r>
    </w:p>
    <w:p w14:paraId="28A206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PUCCH-SpatialRelationInfo</w:t>
      </w:r>
      <w:r>
        <w:rPr>
          <w:noProof/>
        </w:rPr>
        <w:tab/>
        <w:t>777</w:t>
      </w:r>
    </w:p>
    <w:p w14:paraId="6AEA28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PUCCH-SpatialRelationInfo-Id</w:t>
      </w:r>
      <w:r>
        <w:rPr>
          <w:noProof/>
        </w:rPr>
        <w:tab/>
        <w:t>778</w:t>
      </w:r>
    </w:p>
    <w:p w14:paraId="341CCE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PUCCH-TPC-CommandConfig</w:t>
      </w:r>
      <w:r>
        <w:rPr>
          <w:noProof/>
        </w:rPr>
        <w:tab/>
        <w:t>778</w:t>
      </w:r>
    </w:p>
    <w:p w14:paraId="5035C71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PUSCH-Config</w:t>
      </w:r>
      <w:r>
        <w:rPr>
          <w:noProof/>
        </w:rPr>
        <w:tab/>
        <w:t>779</w:t>
      </w:r>
    </w:p>
    <w:p w14:paraId="3A22AD0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PUSCH-ConfigCommon</w:t>
      </w:r>
      <w:r>
        <w:rPr>
          <w:noProof/>
        </w:rPr>
        <w:tab/>
        <w:t>780</w:t>
      </w:r>
    </w:p>
    <w:p w14:paraId="5F555E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PUSCH-PowerControl</w:t>
      </w:r>
      <w:r>
        <w:rPr>
          <w:noProof/>
        </w:rPr>
        <w:tab/>
        <w:t>780</w:t>
      </w:r>
    </w:p>
    <w:p w14:paraId="692990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PUSCH-ServingCellConfig</w:t>
      </w:r>
      <w:r>
        <w:rPr>
          <w:noProof/>
        </w:rPr>
        <w:tab/>
        <w:t>781</w:t>
      </w:r>
    </w:p>
    <w:p w14:paraId="7AA535E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PUSCH-TimeDomainResourceAllocationList</w:t>
      </w:r>
      <w:r>
        <w:rPr>
          <w:noProof/>
        </w:rPr>
        <w:tab/>
        <w:t>782</w:t>
      </w:r>
    </w:p>
    <w:p w14:paraId="2F12D8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PUSCH-TPC-CommandConfig</w:t>
      </w:r>
      <w:r>
        <w:rPr>
          <w:noProof/>
        </w:rPr>
        <w:tab/>
        <w:t>784</w:t>
      </w:r>
    </w:p>
    <w:p w14:paraId="0104EB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Q-OffsetRange</w:t>
      </w:r>
      <w:r>
        <w:rPr>
          <w:noProof/>
        </w:rPr>
        <w:tab/>
        <w:t>785</w:t>
      </w:r>
    </w:p>
    <w:p w14:paraId="34D789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Q-QualMin</w:t>
      </w:r>
      <w:r>
        <w:rPr>
          <w:noProof/>
        </w:rPr>
        <w:tab/>
        <w:t>785</w:t>
      </w:r>
    </w:p>
    <w:p w14:paraId="4BB6F5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Q-RxLevMin</w:t>
      </w:r>
      <w:r>
        <w:rPr>
          <w:noProof/>
        </w:rPr>
        <w:tab/>
        <w:t>785</w:t>
      </w:r>
    </w:p>
    <w:p w14:paraId="44F890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QuantityConfig</w:t>
      </w:r>
      <w:r>
        <w:rPr>
          <w:noProof/>
        </w:rPr>
        <w:tab/>
        <w:t>786</w:t>
      </w:r>
    </w:p>
    <w:p w14:paraId="0ECEB9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RACH-ConfigCommon</w:t>
      </w:r>
      <w:r>
        <w:rPr>
          <w:noProof/>
        </w:rPr>
        <w:tab/>
        <w:t>788</w:t>
      </w:r>
    </w:p>
    <w:p w14:paraId="2BA6D83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RACH-ConfigCommonTwoStepRA</w:t>
      </w:r>
      <w:r>
        <w:rPr>
          <w:noProof/>
        </w:rPr>
        <w:tab/>
        <w:t>789</w:t>
      </w:r>
    </w:p>
    <w:p w14:paraId="3AC2C1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RACH-ConfigDedicated</w:t>
      </w:r>
      <w:r>
        <w:rPr>
          <w:noProof/>
        </w:rPr>
        <w:tab/>
        <w:t>790</w:t>
      </w:r>
    </w:p>
    <w:p w14:paraId="5C8A0D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RACH-ConfigGeneric</w:t>
      </w:r>
      <w:r>
        <w:rPr>
          <w:noProof/>
        </w:rPr>
        <w:tab/>
        <w:t>791</w:t>
      </w:r>
    </w:p>
    <w:p w14:paraId="37288E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RACH-ConfigGenericTwoStepRA</w:t>
      </w:r>
      <w:r>
        <w:rPr>
          <w:noProof/>
        </w:rPr>
        <w:tab/>
        <w:t>791</w:t>
      </w:r>
    </w:p>
    <w:p w14:paraId="29F1A6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RA-Prioritization</w:t>
      </w:r>
      <w:r>
        <w:rPr>
          <w:noProof/>
        </w:rPr>
        <w:tab/>
        <w:t>791</w:t>
      </w:r>
    </w:p>
    <w:p w14:paraId="368180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RA-PrioritizationForSlicing</w:t>
      </w:r>
      <w:r>
        <w:rPr>
          <w:noProof/>
        </w:rPr>
        <w:tab/>
        <w:t>792</w:t>
      </w:r>
    </w:p>
    <w:p w14:paraId="2118E7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RadioBearerConfig</w:t>
      </w:r>
      <w:r>
        <w:rPr>
          <w:noProof/>
        </w:rPr>
        <w:tab/>
        <w:t>793</w:t>
      </w:r>
    </w:p>
    <w:p w14:paraId="5379EA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RadioLinkMonitoringConfig</w:t>
      </w:r>
      <w:r>
        <w:rPr>
          <w:noProof/>
        </w:rPr>
        <w:tab/>
        <w:t>798</w:t>
      </w:r>
    </w:p>
    <w:p w14:paraId="07166A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RadioLinkMonitoringRS-Id</w:t>
      </w:r>
      <w:r>
        <w:rPr>
          <w:noProof/>
        </w:rPr>
        <w:tab/>
        <w:t>798</w:t>
      </w:r>
    </w:p>
    <w:p w14:paraId="020CB4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RAN-AreaCode</w:t>
      </w:r>
      <w:r>
        <w:rPr>
          <w:noProof/>
        </w:rPr>
        <w:tab/>
        <w:t>798</w:t>
      </w:r>
    </w:p>
    <w:p w14:paraId="3C72DE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</w:t>
      </w:r>
      <w:r>
        <w:rPr>
          <w:noProof/>
        </w:rPr>
        <w:tab/>
        <w:t>798</w:t>
      </w:r>
    </w:p>
    <w:p w14:paraId="1DC980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RateMatchPatternId</w:t>
      </w:r>
      <w:r>
        <w:rPr>
          <w:noProof/>
        </w:rPr>
        <w:tab/>
        <w:t>799</w:t>
      </w:r>
    </w:p>
    <w:p w14:paraId="5641B9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RateMatchPatternLTE-CRS</w:t>
      </w:r>
      <w:r>
        <w:rPr>
          <w:noProof/>
        </w:rPr>
        <w:tab/>
        <w:t>799</w:t>
      </w:r>
    </w:p>
    <w:p w14:paraId="32755F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ReferenceLocation</w:t>
      </w:r>
      <w:r>
        <w:rPr>
          <w:noProof/>
        </w:rPr>
        <w:tab/>
        <w:t>799</w:t>
      </w:r>
    </w:p>
    <w:p w14:paraId="5BEB02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ReferenceTimeInfo</w:t>
      </w:r>
      <w:r>
        <w:rPr>
          <w:noProof/>
        </w:rPr>
        <w:tab/>
        <w:t>799</w:t>
      </w:r>
    </w:p>
    <w:p w14:paraId="61CE3C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RejectWaitTime</w:t>
      </w:r>
      <w:r>
        <w:rPr>
          <w:noProof/>
        </w:rPr>
        <w:tab/>
        <w:t>799</w:t>
      </w:r>
    </w:p>
    <w:p w14:paraId="3FEF4EE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RepetitionSchemeConfig</w:t>
      </w:r>
      <w:r>
        <w:rPr>
          <w:noProof/>
        </w:rPr>
        <w:tab/>
        <w:t>800</w:t>
      </w:r>
    </w:p>
    <w:p w14:paraId="5AB38C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ReportConfigId</w:t>
      </w:r>
      <w:r>
        <w:rPr>
          <w:noProof/>
        </w:rPr>
        <w:tab/>
        <w:t>800</w:t>
      </w:r>
    </w:p>
    <w:p w14:paraId="353413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ReportConfigInterRAT</w:t>
      </w:r>
      <w:r>
        <w:rPr>
          <w:noProof/>
        </w:rPr>
        <w:tab/>
        <w:t>801</w:t>
      </w:r>
    </w:p>
    <w:p w14:paraId="29CDED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ReportConfigNR</w:t>
      </w:r>
      <w:r>
        <w:rPr>
          <w:noProof/>
        </w:rPr>
        <w:tab/>
        <w:t>804</w:t>
      </w:r>
    </w:p>
    <w:p w14:paraId="5C1055D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ReportConfigNR-SL</w:t>
      </w:r>
      <w:r>
        <w:rPr>
          <w:noProof/>
        </w:rPr>
        <w:tab/>
        <w:t>809</w:t>
      </w:r>
    </w:p>
    <w:p w14:paraId="79BA4DC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ReportConfigToAddModList</w:t>
      </w:r>
      <w:r>
        <w:rPr>
          <w:noProof/>
        </w:rPr>
        <w:tab/>
        <w:t>810</w:t>
      </w:r>
    </w:p>
    <w:p w14:paraId="7B45E2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ReportInterval</w:t>
      </w:r>
      <w:r>
        <w:rPr>
          <w:noProof/>
        </w:rPr>
        <w:tab/>
        <w:t>810</w:t>
      </w:r>
    </w:p>
    <w:p w14:paraId="431C4A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ReselectionThreshold</w:t>
      </w:r>
      <w:r>
        <w:rPr>
          <w:noProof/>
        </w:rPr>
        <w:tab/>
        <w:t>810</w:t>
      </w:r>
    </w:p>
    <w:p w14:paraId="2F637F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ReselectionThresholdQ</w:t>
      </w:r>
      <w:r>
        <w:rPr>
          <w:noProof/>
        </w:rPr>
        <w:tab/>
        <w:t>810</w:t>
      </w:r>
    </w:p>
    <w:p w14:paraId="172E5B2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ResumeCause</w:t>
      </w:r>
      <w:r>
        <w:rPr>
          <w:noProof/>
        </w:rPr>
        <w:tab/>
        <w:t>810</w:t>
      </w:r>
    </w:p>
    <w:p w14:paraId="686B6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RLC-BearerConfig</w:t>
      </w:r>
      <w:r>
        <w:rPr>
          <w:noProof/>
        </w:rPr>
        <w:tab/>
        <w:t>811</w:t>
      </w:r>
    </w:p>
    <w:p w14:paraId="7AE61C0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RLC-Config</w:t>
      </w:r>
      <w:r>
        <w:rPr>
          <w:noProof/>
        </w:rPr>
        <w:tab/>
        <w:t>814</w:t>
      </w:r>
    </w:p>
    <w:p w14:paraId="68CDD5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RLF-TimersAndConstants</w:t>
      </w:r>
      <w:r>
        <w:rPr>
          <w:noProof/>
        </w:rPr>
        <w:tab/>
        <w:t>816</w:t>
      </w:r>
    </w:p>
    <w:p w14:paraId="3B7A74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RMTC-Config</w:t>
      </w:r>
      <w:r>
        <w:rPr>
          <w:noProof/>
        </w:rPr>
        <w:tab/>
        <w:t>816</w:t>
      </w:r>
    </w:p>
    <w:p w14:paraId="63E2AE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RNTI-Value</w:t>
      </w:r>
      <w:r>
        <w:rPr>
          <w:noProof/>
        </w:rPr>
        <w:tab/>
        <w:t>816</w:t>
      </w:r>
    </w:p>
    <w:p w14:paraId="0A5CEB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RSRP-Range</w:t>
      </w:r>
      <w:r>
        <w:rPr>
          <w:noProof/>
        </w:rPr>
        <w:tab/>
        <w:t>817</w:t>
      </w:r>
    </w:p>
    <w:p w14:paraId="29D491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RSRQ-Range</w:t>
      </w:r>
      <w:r>
        <w:rPr>
          <w:noProof/>
        </w:rPr>
        <w:tab/>
        <w:t>817</w:t>
      </w:r>
    </w:p>
    <w:p w14:paraId="5AEA85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RSSI-Range</w:t>
      </w:r>
      <w:r>
        <w:rPr>
          <w:noProof/>
        </w:rPr>
        <w:tab/>
        <w:t>817</w:t>
      </w:r>
    </w:p>
    <w:p w14:paraId="720E38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RxTxTimeDiff</w:t>
      </w:r>
      <w:r>
        <w:rPr>
          <w:noProof/>
        </w:rPr>
        <w:tab/>
        <w:t>817</w:t>
      </w:r>
    </w:p>
    <w:p w14:paraId="26A17C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SCellActivationRS-Config</w:t>
      </w:r>
      <w:r>
        <w:rPr>
          <w:noProof/>
        </w:rPr>
        <w:tab/>
        <w:t>818</w:t>
      </w:r>
    </w:p>
    <w:p w14:paraId="1C2C36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SCellActivationRS-ConfigId</w:t>
      </w:r>
      <w:r>
        <w:rPr>
          <w:noProof/>
        </w:rPr>
        <w:tab/>
        <w:t>818</w:t>
      </w:r>
    </w:p>
    <w:p w14:paraId="672180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SCellIndex</w:t>
      </w:r>
      <w:r>
        <w:rPr>
          <w:noProof/>
        </w:rPr>
        <w:tab/>
        <w:t>818</w:t>
      </w:r>
    </w:p>
    <w:p w14:paraId="0B425C6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SchedulingRequestConfig</w:t>
      </w:r>
      <w:r>
        <w:rPr>
          <w:noProof/>
        </w:rPr>
        <w:tab/>
        <w:t>818</w:t>
      </w:r>
    </w:p>
    <w:p w14:paraId="0BDF17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SchedulingRequestId</w:t>
      </w:r>
      <w:r>
        <w:rPr>
          <w:noProof/>
        </w:rPr>
        <w:tab/>
        <w:t>818</w:t>
      </w:r>
    </w:p>
    <w:p w14:paraId="08A226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SchedulingRequestResourceConfig</w:t>
      </w:r>
      <w:r>
        <w:rPr>
          <w:noProof/>
        </w:rPr>
        <w:tab/>
        <w:t>819</w:t>
      </w:r>
    </w:p>
    <w:p w14:paraId="4FA68B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SchedulingRequestResourceId</w:t>
      </w:r>
      <w:r>
        <w:rPr>
          <w:noProof/>
        </w:rPr>
        <w:tab/>
        <w:t>819</w:t>
      </w:r>
    </w:p>
    <w:p w14:paraId="433F1B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ScramblingId</w:t>
      </w:r>
      <w:r>
        <w:rPr>
          <w:noProof/>
        </w:rPr>
        <w:tab/>
        <w:t>819</w:t>
      </w:r>
    </w:p>
    <w:p w14:paraId="671D4D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SCS-SpecificCarrier</w:t>
      </w:r>
      <w:r>
        <w:rPr>
          <w:noProof/>
        </w:rPr>
        <w:tab/>
        <w:t>820</w:t>
      </w:r>
    </w:p>
    <w:p w14:paraId="6A2C20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SDAP-Config</w:t>
      </w:r>
      <w:r>
        <w:rPr>
          <w:noProof/>
        </w:rPr>
        <w:tab/>
        <w:t>820</w:t>
      </w:r>
    </w:p>
    <w:p w14:paraId="39EE572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</w:t>
      </w:r>
      <w:r>
        <w:rPr>
          <w:noProof/>
        </w:rPr>
        <w:tab/>
        <w:t>822</w:t>
      </w:r>
    </w:p>
    <w:p w14:paraId="07933A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SearchSpaceId</w:t>
      </w:r>
      <w:r>
        <w:rPr>
          <w:noProof/>
        </w:rPr>
        <w:tab/>
        <w:t>823</w:t>
      </w:r>
    </w:p>
    <w:p w14:paraId="36337D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SearchSpaceZero</w:t>
      </w:r>
      <w:r>
        <w:rPr>
          <w:noProof/>
        </w:rPr>
        <w:tab/>
        <w:t>823</w:t>
      </w:r>
    </w:p>
    <w:p w14:paraId="7069E3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SecurityAlgorithmConfig</w:t>
      </w:r>
      <w:r>
        <w:rPr>
          <w:noProof/>
        </w:rPr>
        <w:tab/>
        <w:t>824</w:t>
      </w:r>
    </w:p>
    <w:p w14:paraId="2938CF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SemiStaticChannelAccessConfig</w:t>
      </w:r>
      <w:r>
        <w:rPr>
          <w:noProof/>
        </w:rPr>
        <w:tab/>
        <w:t>824</w:t>
      </w:r>
    </w:p>
    <w:p w14:paraId="036A2C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SemiStaticChannelAccessConfigUE</w:t>
      </w:r>
      <w:r>
        <w:rPr>
          <w:noProof/>
        </w:rPr>
        <w:tab/>
        <w:t>824</w:t>
      </w:r>
    </w:p>
    <w:p w14:paraId="1B32AF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Sensor-LocationInfo</w:t>
      </w:r>
      <w:r>
        <w:rPr>
          <w:noProof/>
        </w:rPr>
        <w:tab/>
        <w:t>824</w:t>
      </w:r>
    </w:p>
    <w:p w14:paraId="028216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ServingCellAndBWP-Id</w:t>
      </w:r>
      <w:r>
        <w:rPr>
          <w:noProof/>
        </w:rPr>
        <w:tab/>
        <w:t>825</w:t>
      </w:r>
    </w:p>
    <w:p w14:paraId="53B008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ServCellIndex</w:t>
      </w:r>
      <w:r>
        <w:rPr>
          <w:noProof/>
        </w:rPr>
        <w:tab/>
        <w:t>825</w:t>
      </w:r>
    </w:p>
    <w:p w14:paraId="2354A23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</w:t>
      </w:r>
      <w:r>
        <w:rPr>
          <w:noProof/>
        </w:rPr>
        <w:tab/>
        <w:t>826</w:t>
      </w:r>
    </w:p>
    <w:p w14:paraId="00DF97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ServingCellConfigCommon</w:t>
      </w:r>
      <w:r>
        <w:rPr>
          <w:noProof/>
        </w:rPr>
        <w:tab/>
        <w:t>829</w:t>
      </w:r>
    </w:p>
    <w:p w14:paraId="1CCDB2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ServingCellConfigCommonSIB</w:t>
      </w:r>
      <w:r>
        <w:rPr>
          <w:noProof/>
        </w:rPr>
        <w:tab/>
        <w:t>832</w:t>
      </w:r>
    </w:p>
    <w:p w14:paraId="1A4244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ShortI-RNTI-Value</w:t>
      </w:r>
      <w:r>
        <w:rPr>
          <w:noProof/>
        </w:rPr>
        <w:tab/>
        <w:t>833</w:t>
      </w:r>
    </w:p>
    <w:p w14:paraId="7B3E7C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ShortMAC-I</w:t>
      </w:r>
      <w:r>
        <w:rPr>
          <w:noProof/>
        </w:rPr>
        <w:tab/>
        <w:t>833</w:t>
      </w:r>
    </w:p>
    <w:p w14:paraId="273A3B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SINR-Range</w:t>
      </w:r>
      <w:r>
        <w:rPr>
          <w:noProof/>
        </w:rPr>
        <w:tab/>
        <w:t>833</w:t>
      </w:r>
    </w:p>
    <w:p w14:paraId="0013653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SI-RequestConfig</w:t>
      </w:r>
      <w:r>
        <w:rPr>
          <w:noProof/>
        </w:rPr>
        <w:tab/>
        <w:t>833</w:t>
      </w:r>
    </w:p>
    <w:p w14:paraId="031E73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SI-SchedulingInfo</w:t>
      </w:r>
      <w:r>
        <w:rPr>
          <w:noProof/>
        </w:rPr>
        <w:tab/>
        <w:t>834</w:t>
      </w:r>
    </w:p>
    <w:p w14:paraId="422FA6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SK-Counter</w:t>
      </w:r>
      <w:r>
        <w:rPr>
          <w:noProof/>
        </w:rPr>
        <w:tab/>
        <w:t>835</w:t>
      </w:r>
    </w:p>
    <w:p w14:paraId="3901B4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SlotFormatCombinationsPerCell</w:t>
      </w:r>
      <w:r>
        <w:rPr>
          <w:noProof/>
        </w:rPr>
        <w:tab/>
        <w:t>835</w:t>
      </w:r>
    </w:p>
    <w:p w14:paraId="117A5F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SlotFormatIndicator</w:t>
      </w:r>
      <w:r>
        <w:rPr>
          <w:noProof/>
        </w:rPr>
        <w:tab/>
        <w:t>835</w:t>
      </w:r>
    </w:p>
    <w:p w14:paraId="1EBFA5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S-NSSAI</w:t>
      </w:r>
      <w:r>
        <w:rPr>
          <w:noProof/>
        </w:rPr>
        <w:tab/>
        <w:t>835</w:t>
      </w:r>
    </w:p>
    <w:p w14:paraId="393356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SpeedStateScaleFactors</w:t>
      </w:r>
      <w:r>
        <w:rPr>
          <w:noProof/>
        </w:rPr>
        <w:tab/>
        <w:t>835</w:t>
      </w:r>
    </w:p>
    <w:p w14:paraId="01781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SPS-Config</w:t>
      </w:r>
      <w:r>
        <w:rPr>
          <w:noProof/>
        </w:rPr>
        <w:tab/>
        <w:t>836</w:t>
      </w:r>
    </w:p>
    <w:p w14:paraId="7677F3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SPS-ConfigIndex</w:t>
      </w:r>
      <w:r>
        <w:rPr>
          <w:noProof/>
        </w:rPr>
        <w:tab/>
        <w:t>836</w:t>
      </w:r>
    </w:p>
    <w:p w14:paraId="72C6AD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SPS-PUCCH-AN</w:t>
      </w:r>
      <w:r>
        <w:rPr>
          <w:noProof/>
        </w:rPr>
        <w:tab/>
        <w:t>836</w:t>
      </w:r>
    </w:p>
    <w:p w14:paraId="4AF73D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SPS-PUCCH-AN-List</w:t>
      </w:r>
      <w:r>
        <w:rPr>
          <w:noProof/>
        </w:rPr>
        <w:tab/>
        <w:t>836</w:t>
      </w:r>
    </w:p>
    <w:p w14:paraId="0A0620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SRB-Identity</w:t>
      </w:r>
      <w:r>
        <w:rPr>
          <w:noProof/>
        </w:rPr>
        <w:tab/>
        <w:t>836</w:t>
      </w:r>
    </w:p>
    <w:p w14:paraId="281570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SRS-CarrierSwitching</w:t>
      </w:r>
      <w:r>
        <w:rPr>
          <w:noProof/>
        </w:rPr>
        <w:tab/>
        <w:t>837</w:t>
      </w:r>
    </w:p>
    <w:p w14:paraId="598B8A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SRS-Config</w:t>
      </w:r>
      <w:r>
        <w:rPr>
          <w:noProof/>
        </w:rPr>
        <w:tab/>
        <w:t>838</w:t>
      </w:r>
    </w:p>
    <w:p w14:paraId="59600D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SRS-RSRP-Range</w:t>
      </w:r>
      <w:r>
        <w:rPr>
          <w:noProof/>
        </w:rPr>
        <w:tab/>
        <w:t>840</w:t>
      </w:r>
    </w:p>
    <w:p w14:paraId="54FFA3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SRS-TPC-CommandConfig</w:t>
      </w:r>
      <w:r>
        <w:rPr>
          <w:noProof/>
        </w:rPr>
        <w:tab/>
        <w:t>840</w:t>
      </w:r>
    </w:p>
    <w:p w14:paraId="6E25FC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SSB-Index</w:t>
      </w:r>
      <w:r>
        <w:rPr>
          <w:noProof/>
        </w:rPr>
        <w:tab/>
        <w:t>840</w:t>
      </w:r>
    </w:p>
    <w:p w14:paraId="424654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SSB-MTC</w:t>
      </w:r>
      <w:r>
        <w:rPr>
          <w:noProof/>
        </w:rPr>
        <w:tab/>
        <w:t>841</w:t>
      </w:r>
    </w:p>
    <w:p w14:paraId="1F3136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SSB-PositionQCL-Relation</w:t>
      </w:r>
      <w:r>
        <w:rPr>
          <w:noProof/>
        </w:rPr>
        <w:tab/>
        <w:t>841</w:t>
      </w:r>
    </w:p>
    <w:p w14:paraId="3E155A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SSB-ToMeasure</w:t>
      </w:r>
      <w:r>
        <w:rPr>
          <w:noProof/>
        </w:rPr>
        <w:tab/>
        <w:t>842</w:t>
      </w:r>
    </w:p>
    <w:p w14:paraId="5440748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SS-RSSI-Measurement</w:t>
      </w:r>
      <w:r>
        <w:rPr>
          <w:noProof/>
        </w:rPr>
        <w:tab/>
        <w:t>842</w:t>
      </w:r>
    </w:p>
    <w:p w14:paraId="47C2F8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SubcarrierSpacing</w:t>
      </w:r>
      <w:r>
        <w:rPr>
          <w:noProof/>
        </w:rPr>
        <w:tab/>
        <w:t>842</w:t>
      </w:r>
    </w:p>
    <w:p w14:paraId="1DB957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TAG-Config</w:t>
      </w:r>
      <w:r>
        <w:rPr>
          <w:noProof/>
        </w:rPr>
        <w:tab/>
        <w:t>843</w:t>
      </w:r>
    </w:p>
    <w:p w14:paraId="6A5A18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TAR-Config</w:t>
      </w:r>
      <w:r>
        <w:rPr>
          <w:noProof/>
        </w:rPr>
        <w:tab/>
        <w:t>843</w:t>
      </w:r>
    </w:p>
    <w:p w14:paraId="1D7189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TCI-ActivatedConfig</w:t>
      </w:r>
      <w:r>
        <w:rPr>
          <w:noProof/>
        </w:rPr>
        <w:tab/>
        <w:t>843</w:t>
      </w:r>
    </w:p>
    <w:p w14:paraId="27A2A5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TCI-State</w:t>
      </w:r>
      <w:r>
        <w:rPr>
          <w:noProof/>
        </w:rPr>
        <w:tab/>
        <w:t>843</w:t>
      </w:r>
    </w:p>
    <w:p w14:paraId="25BE09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TCI-StateId</w:t>
      </w:r>
      <w:r>
        <w:rPr>
          <w:noProof/>
        </w:rPr>
        <w:tab/>
        <w:t>844</w:t>
      </w:r>
    </w:p>
    <w:p w14:paraId="069171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TCI-UL-State</w:t>
      </w:r>
      <w:r>
        <w:rPr>
          <w:noProof/>
        </w:rPr>
        <w:tab/>
        <w:t>844</w:t>
      </w:r>
    </w:p>
    <w:p w14:paraId="14A9A5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TCI-UL-StateId</w:t>
      </w:r>
      <w:r>
        <w:rPr>
          <w:noProof/>
        </w:rPr>
        <w:tab/>
        <w:t>844</w:t>
      </w:r>
    </w:p>
    <w:p w14:paraId="4B378F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TDD-UL-DL-ConfigCommon</w:t>
      </w:r>
      <w:r>
        <w:rPr>
          <w:noProof/>
        </w:rPr>
        <w:tab/>
        <w:t>845</w:t>
      </w:r>
    </w:p>
    <w:p w14:paraId="2D76FC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TDD-UL-DL-ConfigDedicated</w:t>
      </w:r>
      <w:r>
        <w:rPr>
          <w:noProof/>
        </w:rPr>
        <w:tab/>
        <w:t>847</w:t>
      </w:r>
    </w:p>
    <w:p w14:paraId="48CB19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TrackingAreaCode</w:t>
      </w:r>
      <w:r>
        <w:rPr>
          <w:noProof/>
        </w:rPr>
        <w:tab/>
        <w:t>847</w:t>
      </w:r>
    </w:p>
    <w:p w14:paraId="3293D1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T-Reselection</w:t>
      </w:r>
      <w:r>
        <w:rPr>
          <w:noProof/>
        </w:rPr>
        <w:tab/>
        <w:t>847</w:t>
      </w:r>
    </w:p>
    <w:p w14:paraId="6BCDEA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TimeAlignmentTimer</w:t>
      </w:r>
      <w:r>
        <w:rPr>
          <w:noProof/>
        </w:rPr>
        <w:tab/>
        <w:t>847</w:t>
      </w:r>
    </w:p>
    <w:p w14:paraId="559F4B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TimeToTrigger</w:t>
      </w:r>
      <w:r>
        <w:rPr>
          <w:noProof/>
        </w:rPr>
        <w:tab/>
        <w:t>847</w:t>
      </w:r>
    </w:p>
    <w:p w14:paraId="5B2E88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UAC-BarringInfoSetIndex</w:t>
      </w:r>
      <w:r>
        <w:rPr>
          <w:noProof/>
        </w:rPr>
        <w:tab/>
        <w:t>848</w:t>
      </w:r>
    </w:p>
    <w:p w14:paraId="233D0B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UAC-BarringInfoSetList</w:t>
      </w:r>
      <w:r>
        <w:rPr>
          <w:noProof/>
        </w:rPr>
        <w:tab/>
        <w:t>848</w:t>
      </w:r>
    </w:p>
    <w:p w14:paraId="77F27E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UAC-BarringPerCatList</w:t>
      </w:r>
      <w:r>
        <w:rPr>
          <w:noProof/>
        </w:rPr>
        <w:tab/>
        <w:t>848</w:t>
      </w:r>
    </w:p>
    <w:p w14:paraId="2CDA2B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UAC-BarringPerPLMN-List</w:t>
      </w:r>
      <w:r>
        <w:rPr>
          <w:noProof/>
        </w:rPr>
        <w:tab/>
        <w:t>848</w:t>
      </w:r>
    </w:p>
    <w:p w14:paraId="48D081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i/>
          <w:noProof/>
        </w:rPr>
        <w:t>UE-TimersAndConstants</w:t>
      </w:r>
      <w:r>
        <w:rPr>
          <w:noProof/>
        </w:rPr>
        <w:tab/>
        <w:t>848</w:t>
      </w:r>
    </w:p>
    <w:p w14:paraId="01FCD7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UE-TimersAndConstantsRemoteUE</w:t>
      </w:r>
      <w:r>
        <w:rPr>
          <w:noProof/>
        </w:rPr>
        <w:tab/>
        <w:t>849</w:t>
      </w:r>
    </w:p>
    <w:p w14:paraId="5BF1126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UL-DelayValueConfig</w:t>
      </w:r>
      <w:r>
        <w:rPr>
          <w:noProof/>
        </w:rPr>
        <w:tab/>
        <w:t>849</w:t>
      </w:r>
    </w:p>
    <w:p w14:paraId="4A5C7F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UL-ExcessDelayConfig</w:t>
      </w:r>
      <w:r>
        <w:rPr>
          <w:noProof/>
        </w:rPr>
        <w:tab/>
        <w:t>849</w:t>
      </w:r>
    </w:p>
    <w:p w14:paraId="598F2A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UL-GapFR2-Config</w:t>
      </w:r>
      <w:r>
        <w:rPr>
          <w:noProof/>
        </w:rPr>
        <w:tab/>
        <w:t>849</w:t>
      </w:r>
    </w:p>
    <w:p w14:paraId="6461BC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UplinkCancellation</w:t>
      </w:r>
      <w:r>
        <w:rPr>
          <w:noProof/>
        </w:rPr>
        <w:tab/>
        <w:t>850</w:t>
      </w:r>
    </w:p>
    <w:p w14:paraId="14968A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UplinkConfigCommon</w:t>
      </w:r>
      <w:r>
        <w:rPr>
          <w:noProof/>
        </w:rPr>
        <w:tab/>
        <w:t>850</w:t>
      </w:r>
    </w:p>
    <w:p w14:paraId="6E3BF2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UplinkConfigCommonSIB</w:t>
      </w:r>
      <w:r>
        <w:rPr>
          <w:noProof/>
        </w:rPr>
        <w:tab/>
        <w:t>850</w:t>
      </w:r>
    </w:p>
    <w:p w14:paraId="0CCF9B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Uplink-PowerControl</w:t>
      </w:r>
      <w:r>
        <w:rPr>
          <w:noProof/>
        </w:rPr>
        <w:tab/>
        <w:t>851</w:t>
      </w:r>
    </w:p>
    <w:p w14:paraId="138CA8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Uu-RelayRLC-ChannelConfig</w:t>
      </w:r>
      <w:r>
        <w:rPr>
          <w:noProof/>
        </w:rPr>
        <w:tab/>
        <w:t>851</w:t>
      </w:r>
    </w:p>
    <w:p w14:paraId="1638A3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Uu-RelayRLC-ChannelID</w:t>
      </w:r>
      <w:r>
        <w:rPr>
          <w:noProof/>
        </w:rPr>
        <w:tab/>
        <w:t>852</w:t>
      </w:r>
    </w:p>
    <w:p w14:paraId="15DF69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UplinkTxDirectCurrentList</w:t>
      </w:r>
      <w:r>
        <w:rPr>
          <w:noProof/>
        </w:rPr>
        <w:tab/>
        <w:t>852</w:t>
      </w:r>
    </w:p>
    <w:p w14:paraId="36E7904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UplinkTxDirectCurrentMoreCarrierList</w:t>
      </w:r>
      <w:r>
        <w:rPr>
          <w:noProof/>
        </w:rPr>
        <w:tab/>
        <w:t>852</w:t>
      </w:r>
    </w:p>
    <w:p w14:paraId="6C961A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UplinkTxDirectCurrentTwoCarrierList</w:t>
      </w:r>
      <w:r>
        <w:rPr>
          <w:noProof/>
        </w:rPr>
        <w:tab/>
        <w:t>852</w:t>
      </w:r>
    </w:p>
    <w:p w14:paraId="558B46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</w:t>
      </w:r>
      <w:r>
        <w:rPr>
          <w:noProof/>
        </w:rPr>
        <w:tab/>
        <w:t>853</w:t>
      </w:r>
    </w:p>
    <w:p w14:paraId="5B16D8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ZP-CSI-RS-ResourceId</w:t>
      </w:r>
      <w:r>
        <w:rPr>
          <w:noProof/>
        </w:rPr>
        <w:tab/>
        <w:t>853</w:t>
      </w:r>
    </w:p>
    <w:p w14:paraId="16756B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</w:t>
      </w:r>
      <w:r>
        <w:rPr>
          <w:noProof/>
        </w:rPr>
        <w:tab/>
        <w:t>853</w:t>
      </w:r>
    </w:p>
    <w:p w14:paraId="31A234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ZP-CSI-RS-ResourceSetId</w:t>
      </w:r>
      <w:r>
        <w:rPr>
          <w:noProof/>
        </w:rPr>
        <w:tab/>
        <w:t>853</w:t>
      </w:r>
    </w:p>
    <w:p w14:paraId="36C7CFC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854</w:t>
      </w:r>
    </w:p>
    <w:p w14:paraId="2A7BFA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AccessStratumRelease</w:t>
      </w:r>
      <w:r>
        <w:rPr>
          <w:noProof/>
        </w:rPr>
        <w:tab/>
        <w:t>854</w:t>
      </w:r>
    </w:p>
    <w:p w14:paraId="715783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AppLayerMeasParameters</w:t>
      </w:r>
      <w:r>
        <w:rPr>
          <w:noProof/>
        </w:rPr>
        <w:tab/>
        <w:t>854</w:t>
      </w:r>
    </w:p>
    <w:p w14:paraId="454EB2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BandCombinationList</w:t>
      </w:r>
      <w:r>
        <w:rPr>
          <w:noProof/>
        </w:rPr>
        <w:tab/>
        <w:t>854</w:t>
      </w:r>
    </w:p>
    <w:p w14:paraId="771EE7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BandCombinationListSidelinkEUTRA-NR</w:t>
      </w:r>
      <w:r>
        <w:rPr>
          <w:noProof/>
        </w:rPr>
        <w:tab/>
        <w:t>855</w:t>
      </w:r>
    </w:p>
    <w:p w14:paraId="77A0D1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CA-BandwidthClassEUTRA</w:t>
      </w:r>
      <w:r>
        <w:rPr>
          <w:noProof/>
        </w:rPr>
        <w:tab/>
        <w:t>855</w:t>
      </w:r>
    </w:p>
    <w:p w14:paraId="6F81EAF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CA-BandwidthClassNR</w:t>
      </w:r>
      <w:r>
        <w:rPr>
          <w:noProof/>
        </w:rPr>
        <w:tab/>
        <w:t>855</w:t>
      </w:r>
    </w:p>
    <w:p w14:paraId="66200B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CA-ParametersEUTRA</w:t>
      </w:r>
      <w:r>
        <w:rPr>
          <w:noProof/>
        </w:rPr>
        <w:tab/>
        <w:t>855</w:t>
      </w:r>
    </w:p>
    <w:p w14:paraId="767669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CA-ParametersNR</w:t>
      </w:r>
      <w:r>
        <w:rPr>
          <w:noProof/>
        </w:rPr>
        <w:tab/>
        <w:t>856</w:t>
      </w:r>
    </w:p>
    <w:p w14:paraId="37AF9FA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CA-ParametersNRDC</w:t>
      </w:r>
      <w:r>
        <w:rPr>
          <w:noProof/>
        </w:rPr>
        <w:tab/>
        <w:t>856</w:t>
      </w:r>
    </w:p>
    <w:p w14:paraId="678C8B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CarrierAggregationVariant</w:t>
      </w:r>
      <w:r>
        <w:rPr>
          <w:noProof/>
        </w:rPr>
        <w:tab/>
        <w:t>856</w:t>
      </w:r>
    </w:p>
    <w:p w14:paraId="15D1AD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CodebookParameters</w:t>
      </w:r>
      <w:r>
        <w:rPr>
          <w:noProof/>
        </w:rPr>
        <w:tab/>
        <w:t>857</w:t>
      </w:r>
    </w:p>
    <w:p w14:paraId="27F18A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FeatureSetCombination</w:t>
      </w:r>
      <w:r>
        <w:rPr>
          <w:noProof/>
        </w:rPr>
        <w:tab/>
        <w:t>858</w:t>
      </w:r>
    </w:p>
    <w:p w14:paraId="786BBC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FeatureSetCombinationId</w:t>
      </w:r>
      <w:r>
        <w:rPr>
          <w:noProof/>
        </w:rPr>
        <w:tab/>
        <w:t>858</w:t>
      </w:r>
    </w:p>
    <w:p w14:paraId="5821E3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</w:t>
      </w:r>
      <w:r>
        <w:rPr>
          <w:noProof/>
        </w:rPr>
        <w:tab/>
        <w:t>859</w:t>
      </w:r>
    </w:p>
    <w:p w14:paraId="272B2A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FeatureSetDownlinkId</w:t>
      </w:r>
      <w:r>
        <w:rPr>
          <w:noProof/>
        </w:rPr>
        <w:tab/>
        <w:t>859</w:t>
      </w:r>
    </w:p>
    <w:p w14:paraId="3E054E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FeatureSetDownlinkPerCC</w:t>
      </w:r>
      <w:r>
        <w:rPr>
          <w:noProof/>
        </w:rPr>
        <w:tab/>
        <w:t>860</w:t>
      </w:r>
    </w:p>
    <w:p w14:paraId="6C9CF7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FeatureSetDownlinkPerCC-Id</w:t>
      </w:r>
      <w:r>
        <w:rPr>
          <w:noProof/>
        </w:rPr>
        <w:tab/>
        <w:t>860</w:t>
      </w:r>
    </w:p>
    <w:p w14:paraId="5CD25A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FeatureSetEUTRA-DownlinkId</w:t>
      </w:r>
      <w:r>
        <w:rPr>
          <w:noProof/>
        </w:rPr>
        <w:tab/>
        <w:t>860</w:t>
      </w:r>
    </w:p>
    <w:p w14:paraId="0CD69A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FeatureSetEUTRA-UplinkId</w:t>
      </w:r>
      <w:r>
        <w:rPr>
          <w:noProof/>
        </w:rPr>
        <w:tab/>
        <w:t>860</w:t>
      </w:r>
    </w:p>
    <w:p w14:paraId="1FEDC2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FeatureSets</w:t>
      </w:r>
      <w:r>
        <w:rPr>
          <w:noProof/>
        </w:rPr>
        <w:tab/>
        <w:t>861</w:t>
      </w:r>
    </w:p>
    <w:p w14:paraId="7F3C15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</w:t>
      </w:r>
      <w:r>
        <w:rPr>
          <w:noProof/>
        </w:rPr>
        <w:tab/>
        <w:t>862</w:t>
      </w:r>
    </w:p>
    <w:p w14:paraId="3F1BF4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FeatureSetUplinkId</w:t>
      </w:r>
      <w:r>
        <w:rPr>
          <w:noProof/>
        </w:rPr>
        <w:tab/>
        <w:t>862</w:t>
      </w:r>
    </w:p>
    <w:p w14:paraId="2E7F5C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FeatureSetUplinkPerCC</w:t>
      </w:r>
      <w:r>
        <w:rPr>
          <w:noProof/>
        </w:rPr>
        <w:tab/>
        <w:t>863</w:t>
      </w:r>
    </w:p>
    <w:p w14:paraId="66F9E1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FeatureSetUplinkPerCC-Id</w:t>
      </w:r>
      <w:r>
        <w:rPr>
          <w:noProof/>
        </w:rPr>
        <w:tab/>
        <w:t>863</w:t>
      </w:r>
    </w:p>
    <w:p w14:paraId="1B5CAD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FreqBandIndicatorEUTRA</w:t>
      </w:r>
      <w:r>
        <w:rPr>
          <w:noProof/>
        </w:rPr>
        <w:tab/>
        <w:t>863</w:t>
      </w:r>
    </w:p>
    <w:p w14:paraId="4D74B7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FreqBandList</w:t>
      </w:r>
      <w:r>
        <w:rPr>
          <w:noProof/>
        </w:rPr>
        <w:tab/>
        <w:t>864</w:t>
      </w:r>
    </w:p>
    <w:p w14:paraId="11C127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FreqSeparationClass</w:t>
      </w:r>
      <w:r>
        <w:rPr>
          <w:noProof/>
        </w:rPr>
        <w:tab/>
        <w:t>866</w:t>
      </w:r>
    </w:p>
    <w:p w14:paraId="3A0839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FreqSeparationClassDL-Only</w:t>
      </w:r>
      <w:r>
        <w:rPr>
          <w:noProof/>
        </w:rPr>
        <w:tab/>
        <w:t>866</w:t>
      </w:r>
    </w:p>
    <w:p w14:paraId="689FE7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FR2-2-AccessParamsPerBand</w:t>
      </w:r>
      <w:r>
        <w:rPr>
          <w:noProof/>
        </w:rPr>
        <w:tab/>
        <w:t>866</w:t>
      </w:r>
    </w:p>
    <w:p w14:paraId="59740B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HighSpeedParameters</w:t>
      </w:r>
      <w:r>
        <w:rPr>
          <w:noProof/>
        </w:rPr>
        <w:tab/>
        <w:t>866</w:t>
      </w:r>
    </w:p>
    <w:p w14:paraId="53FC47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IMS-Parameters</w:t>
      </w:r>
      <w:r>
        <w:rPr>
          <w:noProof/>
        </w:rPr>
        <w:tab/>
        <w:t>867</w:t>
      </w:r>
    </w:p>
    <w:p w14:paraId="105DE58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InterRAT-Parameters</w:t>
      </w:r>
      <w:r>
        <w:rPr>
          <w:noProof/>
        </w:rPr>
        <w:tab/>
        <w:t>867</w:t>
      </w:r>
    </w:p>
    <w:p w14:paraId="7D3AD8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MAC-Parameters</w:t>
      </w:r>
      <w:r>
        <w:rPr>
          <w:noProof/>
        </w:rPr>
        <w:tab/>
        <w:t>868</w:t>
      </w:r>
    </w:p>
    <w:p w14:paraId="55A13C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MeasAndMobParameters</w:t>
      </w:r>
      <w:r>
        <w:rPr>
          <w:noProof/>
        </w:rPr>
        <w:tab/>
        <w:t>868</w:t>
      </w:r>
    </w:p>
    <w:p w14:paraId="25A6D8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MeasAndMobParametersMRDC</w:t>
      </w:r>
      <w:r>
        <w:rPr>
          <w:noProof/>
        </w:rPr>
        <w:tab/>
        <w:t>869</w:t>
      </w:r>
    </w:p>
    <w:p w14:paraId="0CC4A2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MIMO-Layers</w:t>
      </w:r>
      <w:r>
        <w:rPr>
          <w:noProof/>
        </w:rPr>
        <w:tab/>
        <w:t>869</w:t>
      </w:r>
    </w:p>
    <w:p w14:paraId="6E8F0F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MIMO-ParametersPerBand</w:t>
      </w:r>
      <w:r>
        <w:rPr>
          <w:noProof/>
        </w:rPr>
        <w:tab/>
        <w:t>870</w:t>
      </w:r>
    </w:p>
    <w:p w14:paraId="01599D4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ModulationOrder</w:t>
      </w:r>
      <w:r>
        <w:rPr>
          <w:noProof/>
        </w:rPr>
        <w:tab/>
        <w:t>873</w:t>
      </w:r>
    </w:p>
    <w:p w14:paraId="65F31A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MRDC-Parameters</w:t>
      </w:r>
      <w:r>
        <w:rPr>
          <w:noProof/>
        </w:rPr>
        <w:tab/>
        <w:t>873</w:t>
      </w:r>
    </w:p>
    <w:p w14:paraId="3A5580C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NRDC-Parameters</w:t>
      </w:r>
      <w:r>
        <w:rPr>
          <w:noProof/>
        </w:rPr>
        <w:tab/>
        <w:t>874</w:t>
      </w:r>
    </w:p>
    <w:p w14:paraId="7D3944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NTN-Parameters</w:t>
      </w:r>
      <w:r>
        <w:rPr>
          <w:noProof/>
        </w:rPr>
        <w:tab/>
        <w:t>875</w:t>
      </w:r>
    </w:p>
    <w:p w14:paraId="191814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OLPC-SRS-Pos</w:t>
      </w:r>
      <w:r>
        <w:rPr>
          <w:noProof/>
        </w:rPr>
        <w:tab/>
        <w:t>875</w:t>
      </w:r>
    </w:p>
    <w:p w14:paraId="4BEA3C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PDCP-Parameters</w:t>
      </w:r>
      <w:r>
        <w:rPr>
          <w:noProof/>
        </w:rPr>
        <w:tab/>
        <w:t>875</w:t>
      </w:r>
    </w:p>
    <w:p w14:paraId="743106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PDCP-ParametersMRDC</w:t>
      </w:r>
      <w:r>
        <w:rPr>
          <w:noProof/>
        </w:rPr>
        <w:tab/>
        <w:t>875</w:t>
      </w:r>
    </w:p>
    <w:p w14:paraId="17D710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</w:t>
      </w:r>
      <w:r>
        <w:rPr>
          <w:noProof/>
        </w:rPr>
        <w:tab/>
        <w:t>876</w:t>
      </w:r>
    </w:p>
    <w:p w14:paraId="30B3D26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Phy-ParametersMRDC</w:t>
      </w:r>
      <w:r>
        <w:rPr>
          <w:noProof/>
        </w:rPr>
        <w:tab/>
        <w:t>878</w:t>
      </w:r>
    </w:p>
    <w:p w14:paraId="7D9B12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Phy-ParametersSharedSpectrumChAccess</w:t>
      </w:r>
      <w:r>
        <w:rPr>
          <w:noProof/>
        </w:rPr>
        <w:tab/>
        <w:t>879</w:t>
      </w:r>
    </w:p>
    <w:p w14:paraId="411A1B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PosSRS-RRC-Inactive-OutsideInitialUL-BWP</w:t>
      </w:r>
      <w:r>
        <w:rPr>
          <w:noProof/>
        </w:rPr>
        <w:tab/>
        <w:t>879</w:t>
      </w:r>
    </w:p>
    <w:p w14:paraId="219307F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PowSav-Parameters</w:t>
      </w:r>
      <w:r>
        <w:rPr>
          <w:noProof/>
        </w:rPr>
        <w:tab/>
        <w:t>879</w:t>
      </w:r>
    </w:p>
    <w:p w14:paraId="20A45E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ProcessingParameters</w:t>
      </w:r>
      <w:r>
        <w:rPr>
          <w:noProof/>
        </w:rPr>
        <w:tab/>
        <w:t>880</w:t>
      </w:r>
    </w:p>
    <w:p w14:paraId="5CD5A5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PRS-ProcessingCapabilityOutsideMGinPPWperType</w:t>
      </w:r>
      <w:r>
        <w:rPr>
          <w:noProof/>
        </w:rPr>
        <w:tab/>
        <w:t>880</w:t>
      </w:r>
    </w:p>
    <w:p w14:paraId="0B3847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RAT-Type</w:t>
      </w:r>
      <w:r>
        <w:rPr>
          <w:noProof/>
        </w:rPr>
        <w:tab/>
        <w:t>880</w:t>
      </w:r>
    </w:p>
    <w:p w14:paraId="091517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RedCapParameters</w:t>
      </w:r>
      <w:r>
        <w:rPr>
          <w:noProof/>
        </w:rPr>
        <w:tab/>
        <w:t>880</w:t>
      </w:r>
    </w:p>
    <w:p w14:paraId="092962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RF-Parameters</w:t>
      </w:r>
      <w:r>
        <w:rPr>
          <w:noProof/>
        </w:rPr>
        <w:tab/>
        <w:t>881</w:t>
      </w:r>
    </w:p>
    <w:p w14:paraId="13A3F7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RF-ParametersMRDC</w:t>
      </w:r>
      <w:r>
        <w:rPr>
          <w:noProof/>
        </w:rPr>
        <w:tab/>
        <w:t>884</w:t>
      </w:r>
    </w:p>
    <w:p w14:paraId="14487A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RLC-Parameters</w:t>
      </w:r>
      <w:r>
        <w:rPr>
          <w:noProof/>
        </w:rPr>
        <w:tab/>
        <w:t>884</w:t>
      </w:r>
    </w:p>
    <w:p w14:paraId="3B95E1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SDAP-Parameters</w:t>
      </w:r>
      <w:r>
        <w:rPr>
          <w:noProof/>
        </w:rPr>
        <w:tab/>
        <w:t>885</w:t>
      </w:r>
    </w:p>
    <w:p w14:paraId="7FEAC3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SidelinkParameters</w:t>
      </w:r>
      <w:r>
        <w:rPr>
          <w:noProof/>
        </w:rPr>
        <w:tab/>
        <w:t>885</w:t>
      </w:r>
    </w:p>
    <w:p w14:paraId="6C54F9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SimultaneousRxTxPerBandPair</w:t>
      </w:r>
      <w:r>
        <w:rPr>
          <w:noProof/>
        </w:rPr>
        <w:tab/>
        <w:t>885</w:t>
      </w:r>
    </w:p>
    <w:p w14:paraId="12FB8C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SON-Parameters</w:t>
      </w:r>
      <w:r>
        <w:rPr>
          <w:noProof/>
        </w:rPr>
        <w:tab/>
        <w:t>885</w:t>
      </w:r>
    </w:p>
    <w:p w14:paraId="573716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SpatialRelationsSRS-Pos</w:t>
      </w:r>
      <w:r>
        <w:rPr>
          <w:noProof/>
        </w:rPr>
        <w:tab/>
        <w:t>885</w:t>
      </w:r>
    </w:p>
    <w:p w14:paraId="7755A4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SRS-AllPosResourcesRRC-Inactive</w:t>
      </w:r>
      <w:r>
        <w:rPr>
          <w:noProof/>
        </w:rPr>
        <w:tab/>
        <w:t>886</w:t>
      </w:r>
    </w:p>
    <w:p w14:paraId="2B9D29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SRS-SwitchingTimeNR</w:t>
      </w:r>
      <w:r>
        <w:rPr>
          <w:noProof/>
        </w:rPr>
        <w:tab/>
        <w:t>886</w:t>
      </w:r>
    </w:p>
    <w:p w14:paraId="4746053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SRS-SwitchingTimeEUTRA</w:t>
      </w:r>
      <w:r>
        <w:rPr>
          <w:noProof/>
        </w:rPr>
        <w:tab/>
        <w:t>886</w:t>
      </w:r>
    </w:p>
    <w:p w14:paraId="644359E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SupportedBandwidth</w:t>
      </w:r>
      <w:r>
        <w:rPr>
          <w:noProof/>
        </w:rPr>
        <w:tab/>
        <w:t>886</w:t>
      </w:r>
    </w:p>
    <w:p w14:paraId="06DC2E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UE-BasedPerfMeas-Parameters</w:t>
      </w:r>
      <w:r>
        <w:rPr>
          <w:noProof/>
        </w:rPr>
        <w:tab/>
        <w:t>886</w:t>
      </w:r>
    </w:p>
    <w:p w14:paraId="47FC9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UE-CapabilityRAT-ContainerList</w:t>
      </w:r>
      <w:r>
        <w:rPr>
          <w:noProof/>
        </w:rPr>
        <w:tab/>
        <w:t>887</w:t>
      </w:r>
    </w:p>
    <w:p w14:paraId="3F4A99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UE-CapabilityRAT-RequestList</w:t>
      </w:r>
      <w:r>
        <w:rPr>
          <w:noProof/>
        </w:rPr>
        <w:tab/>
        <w:t>888</w:t>
      </w:r>
    </w:p>
    <w:p w14:paraId="2BF65F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UE-CapabilityRequestFilterCommon</w:t>
      </w:r>
      <w:r>
        <w:rPr>
          <w:noProof/>
        </w:rPr>
        <w:tab/>
        <w:t>889</w:t>
      </w:r>
    </w:p>
    <w:p w14:paraId="25CC19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UE-CapabilityRequestFilterNR</w:t>
      </w:r>
      <w:r>
        <w:rPr>
          <w:noProof/>
        </w:rPr>
        <w:tab/>
        <w:t>889</w:t>
      </w:r>
    </w:p>
    <w:p w14:paraId="21F10D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UE-MRDC-Capability</w:t>
      </w:r>
      <w:r>
        <w:rPr>
          <w:noProof/>
        </w:rPr>
        <w:tab/>
        <w:t>891</w:t>
      </w:r>
    </w:p>
    <w:p w14:paraId="37AC61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UE-NR-Capability</w:t>
      </w:r>
      <w:r>
        <w:rPr>
          <w:noProof/>
        </w:rPr>
        <w:tab/>
        <w:t>894</w:t>
      </w:r>
    </w:p>
    <w:p w14:paraId="6B28ED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UE-RadioPagingInfo</w:t>
      </w:r>
      <w:r>
        <w:rPr>
          <w:noProof/>
        </w:rPr>
        <w:tab/>
        <w:t>898</w:t>
      </w:r>
    </w:p>
    <w:p w14:paraId="1C28FC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SharedSpectrumChAccessParamsPerBand</w:t>
      </w:r>
      <w:r>
        <w:rPr>
          <w:noProof/>
        </w:rPr>
        <w:tab/>
        <w:t>899</w:t>
      </w:r>
    </w:p>
    <w:p w14:paraId="6B6FC5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899</w:t>
      </w:r>
    </w:p>
    <w:p w14:paraId="39F163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AbsoluteTimeInfo</w:t>
      </w:r>
      <w:r>
        <w:rPr>
          <w:noProof/>
        </w:rPr>
        <w:tab/>
        <w:t>899</w:t>
      </w:r>
    </w:p>
    <w:p w14:paraId="7C7C82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AppLayerMeasConfig</w:t>
      </w:r>
      <w:r>
        <w:rPr>
          <w:noProof/>
        </w:rPr>
        <w:tab/>
        <w:t>899</w:t>
      </w:r>
    </w:p>
    <w:p w14:paraId="4FAC30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AreaConfiguration</w:t>
      </w:r>
      <w:r>
        <w:rPr>
          <w:noProof/>
        </w:rPr>
        <w:tab/>
        <w:t>899</w:t>
      </w:r>
    </w:p>
    <w:p w14:paraId="1BD372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BT-NameList</w:t>
      </w:r>
      <w:r>
        <w:rPr>
          <w:noProof/>
        </w:rPr>
        <w:tab/>
        <w:t>899</w:t>
      </w:r>
    </w:p>
    <w:p w14:paraId="19E321E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DedicatedInfoF1c</w:t>
      </w:r>
      <w:r>
        <w:rPr>
          <w:noProof/>
        </w:rPr>
        <w:tab/>
        <w:t>900</w:t>
      </w:r>
    </w:p>
    <w:p w14:paraId="39995B1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EUTRA-AllowedMeasBandwidth</w:t>
      </w:r>
      <w:r>
        <w:rPr>
          <w:noProof/>
        </w:rPr>
        <w:tab/>
        <w:t>900</w:t>
      </w:r>
    </w:p>
    <w:p w14:paraId="4B483A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EUTRA-MBSFN-SubframeConfigList</w:t>
      </w:r>
      <w:r>
        <w:rPr>
          <w:noProof/>
        </w:rPr>
        <w:tab/>
        <w:t>900</w:t>
      </w:r>
    </w:p>
    <w:p w14:paraId="2CFCF7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EUTRA-MultiBandInfoList</w:t>
      </w:r>
      <w:r>
        <w:rPr>
          <w:noProof/>
        </w:rPr>
        <w:tab/>
        <w:t>900</w:t>
      </w:r>
    </w:p>
    <w:p w14:paraId="7FA022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EUTRA-NS-PmaxList</w:t>
      </w:r>
      <w:r>
        <w:rPr>
          <w:noProof/>
        </w:rPr>
        <w:tab/>
        <w:t>901</w:t>
      </w:r>
    </w:p>
    <w:p w14:paraId="3D5FCB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EUTRA-PhysCellId</w:t>
      </w:r>
      <w:r>
        <w:rPr>
          <w:noProof/>
        </w:rPr>
        <w:tab/>
        <w:t>901</w:t>
      </w:r>
    </w:p>
    <w:p w14:paraId="1F09EB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EUTRA-PhysCellIdRange</w:t>
      </w:r>
      <w:r>
        <w:rPr>
          <w:noProof/>
        </w:rPr>
        <w:tab/>
        <w:t>901</w:t>
      </w:r>
    </w:p>
    <w:p w14:paraId="5A8C49D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EUTRA-PresenceAntennaPort1</w:t>
      </w:r>
      <w:r>
        <w:rPr>
          <w:noProof/>
        </w:rPr>
        <w:tab/>
        <w:t>901</w:t>
      </w:r>
    </w:p>
    <w:p w14:paraId="52FA76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EUTRA-Q-OffsetRange</w:t>
      </w:r>
      <w:r>
        <w:rPr>
          <w:noProof/>
        </w:rPr>
        <w:tab/>
        <w:t>901</w:t>
      </w:r>
    </w:p>
    <w:p w14:paraId="6DAD91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IAB-IP-Address</w:t>
      </w:r>
      <w:r>
        <w:rPr>
          <w:noProof/>
        </w:rPr>
        <w:tab/>
        <w:t>902</w:t>
      </w:r>
    </w:p>
    <w:p w14:paraId="36A6AC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IAB-IP-AddressIndex</w:t>
      </w:r>
      <w:r>
        <w:rPr>
          <w:noProof/>
        </w:rPr>
        <w:tab/>
        <w:t>902</w:t>
      </w:r>
    </w:p>
    <w:p w14:paraId="33285C4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IAB-IP-Usage</w:t>
      </w:r>
      <w:r>
        <w:rPr>
          <w:noProof/>
        </w:rPr>
        <w:tab/>
        <w:t>902</w:t>
      </w:r>
    </w:p>
    <w:p w14:paraId="2E688A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LoggingDuration</w:t>
      </w:r>
      <w:r>
        <w:rPr>
          <w:noProof/>
        </w:rPr>
        <w:tab/>
        <w:t>902</w:t>
      </w:r>
    </w:p>
    <w:p w14:paraId="7B9DC1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LoggingInterval</w:t>
      </w:r>
      <w:r>
        <w:rPr>
          <w:noProof/>
        </w:rPr>
        <w:tab/>
        <w:t>902</w:t>
      </w:r>
    </w:p>
    <w:p w14:paraId="6E1083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LogMeasResultListBT</w:t>
      </w:r>
      <w:r>
        <w:rPr>
          <w:noProof/>
        </w:rPr>
        <w:tab/>
        <w:t>903</w:t>
      </w:r>
    </w:p>
    <w:p w14:paraId="0A956B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LogMeasResultListWLAN</w:t>
      </w:r>
      <w:r>
        <w:rPr>
          <w:noProof/>
        </w:rPr>
        <w:tab/>
        <w:t>903</w:t>
      </w:r>
    </w:p>
    <w:p w14:paraId="213711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MeasConfigAppLayerId</w:t>
      </w:r>
      <w:r>
        <w:rPr>
          <w:noProof/>
        </w:rPr>
        <w:tab/>
        <w:t>903</w:t>
      </w:r>
    </w:p>
    <w:p w14:paraId="589DC9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OtherConfig</w:t>
      </w:r>
      <w:r>
        <w:rPr>
          <w:noProof/>
        </w:rPr>
        <w:tab/>
        <w:t>904</w:t>
      </w:r>
    </w:p>
    <w:p w14:paraId="383B7FA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PhysCellIdUTRA-FDD</w:t>
      </w:r>
      <w:r>
        <w:rPr>
          <w:noProof/>
        </w:rPr>
        <w:tab/>
        <w:t>904</w:t>
      </w:r>
    </w:p>
    <w:p w14:paraId="5D9D7F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RRC-TransactionIdentifier</w:t>
      </w:r>
      <w:r>
        <w:rPr>
          <w:noProof/>
        </w:rPr>
        <w:tab/>
        <w:t>904</w:t>
      </w:r>
    </w:p>
    <w:p w14:paraId="7E206EA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Sensor-NameList</w:t>
      </w:r>
      <w:r>
        <w:rPr>
          <w:noProof/>
        </w:rPr>
        <w:tab/>
        <w:t>904</w:t>
      </w:r>
    </w:p>
    <w:p w14:paraId="3D415D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TraceReference</w:t>
      </w:r>
      <w:r>
        <w:rPr>
          <w:noProof/>
        </w:rPr>
        <w:tab/>
        <w:t>904</w:t>
      </w:r>
    </w:p>
    <w:p w14:paraId="0FB27BA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UE-MeasurementsAvailable</w:t>
      </w:r>
      <w:r>
        <w:rPr>
          <w:noProof/>
        </w:rPr>
        <w:tab/>
        <w:t>905</w:t>
      </w:r>
    </w:p>
    <w:p w14:paraId="4D3E81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UTRA-FDD-Q-OffsetRange</w:t>
      </w:r>
      <w:r>
        <w:rPr>
          <w:noProof/>
        </w:rPr>
        <w:tab/>
        <w:t>905</w:t>
      </w:r>
    </w:p>
    <w:p w14:paraId="71E978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VisitedCellInfoList</w:t>
      </w:r>
      <w:r>
        <w:rPr>
          <w:noProof/>
        </w:rPr>
        <w:tab/>
        <w:t>905</w:t>
      </w:r>
    </w:p>
    <w:p w14:paraId="24CE5F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WLAN-NameList</w:t>
      </w:r>
      <w:r>
        <w:rPr>
          <w:noProof/>
        </w:rPr>
        <w:tab/>
        <w:t>906</w:t>
      </w:r>
    </w:p>
    <w:p w14:paraId="1C2122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906</w:t>
      </w:r>
    </w:p>
    <w:p w14:paraId="3E2267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SL-BWP-Config</w:t>
      </w:r>
      <w:r>
        <w:rPr>
          <w:noProof/>
        </w:rPr>
        <w:tab/>
        <w:t>906</w:t>
      </w:r>
    </w:p>
    <w:p w14:paraId="48EDD7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SL-BWP-ConfigCommon</w:t>
      </w:r>
      <w:r>
        <w:rPr>
          <w:noProof/>
        </w:rPr>
        <w:tab/>
        <w:t>907</w:t>
      </w:r>
    </w:p>
    <w:p w14:paraId="676DCE2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</w:t>
      </w:r>
      <w:r>
        <w:rPr>
          <w:noProof/>
        </w:rPr>
        <w:tab/>
        <w:t>908</w:t>
      </w:r>
    </w:p>
    <w:p w14:paraId="7A89B2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SL-BWP-PoolConfigCommon</w:t>
      </w:r>
      <w:r>
        <w:rPr>
          <w:noProof/>
        </w:rPr>
        <w:tab/>
        <w:t>909</w:t>
      </w:r>
    </w:p>
    <w:p w14:paraId="0FA176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SL-CBR-PriorityTxConfigList</w:t>
      </w:r>
      <w:r>
        <w:rPr>
          <w:noProof/>
        </w:rPr>
        <w:tab/>
        <w:t>910</w:t>
      </w:r>
    </w:p>
    <w:p w14:paraId="40406F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SL-CBR-CommonTxConfigList</w:t>
      </w:r>
      <w:r>
        <w:rPr>
          <w:noProof/>
        </w:rPr>
        <w:tab/>
        <w:t>911</w:t>
      </w:r>
    </w:p>
    <w:p w14:paraId="030432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SL-ConfigDedicatedNR</w:t>
      </w:r>
      <w:r>
        <w:rPr>
          <w:noProof/>
        </w:rPr>
        <w:tab/>
        <w:t>912</w:t>
      </w:r>
    </w:p>
    <w:p w14:paraId="531A5C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SL-Config</w:t>
      </w:r>
      <w:r w:rsidRPr="00C22C4D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913</w:t>
      </w:r>
    </w:p>
    <w:p w14:paraId="3562AD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SL-DestinationIdentity</w:t>
      </w:r>
      <w:r>
        <w:rPr>
          <w:noProof/>
        </w:rPr>
        <w:tab/>
        <w:t>914</w:t>
      </w:r>
    </w:p>
    <w:p w14:paraId="25A0FE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SL-FreqConfig</w:t>
      </w:r>
      <w:r>
        <w:rPr>
          <w:noProof/>
        </w:rPr>
        <w:tab/>
        <w:t>914</w:t>
      </w:r>
    </w:p>
    <w:p w14:paraId="2C5FE0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SL-FreqConfigCommon</w:t>
      </w:r>
      <w:r>
        <w:rPr>
          <w:noProof/>
        </w:rPr>
        <w:tab/>
        <w:t>915</w:t>
      </w:r>
    </w:p>
    <w:p w14:paraId="752F91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SL-LogicalChannelConfig</w:t>
      </w:r>
      <w:r>
        <w:rPr>
          <w:noProof/>
        </w:rPr>
        <w:tab/>
        <w:t>915</w:t>
      </w:r>
    </w:p>
    <w:p w14:paraId="3CE9DD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SL-L2RelayUE-Config</w:t>
      </w:r>
      <w:r>
        <w:rPr>
          <w:noProof/>
        </w:rPr>
        <w:tab/>
        <w:t>916</w:t>
      </w:r>
    </w:p>
    <w:p w14:paraId="72EA3E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SL-L2RemoteUE-Config</w:t>
      </w:r>
      <w:r>
        <w:rPr>
          <w:noProof/>
        </w:rPr>
        <w:tab/>
        <w:t>916</w:t>
      </w:r>
    </w:p>
    <w:p w14:paraId="1F5ED4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SL-MeasConfigCommon</w:t>
      </w:r>
      <w:r>
        <w:rPr>
          <w:noProof/>
        </w:rPr>
        <w:tab/>
        <w:t>916</w:t>
      </w:r>
    </w:p>
    <w:p w14:paraId="1408426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SL-MeasConfigInfo</w:t>
      </w:r>
      <w:r>
        <w:rPr>
          <w:noProof/>
        </w:rPr>
        <w:tab/>
        <w:t>917</w:t>
      </w:r>
    </w:p>
    <w:p w14:paraId="1BE9077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SL-MeasIdList</w:t>
      </w:r>
      <w:r>
        <w:rPr>
          <w:noProof/>
        </w:rPr>
        <w:tab/>
        <w:t>917</w:t>
      </w:r>
    </w:p>
    <w:p w14:paraId="55D159F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SL-MeasObjectList</w:t>
      </w:r>
      <w:r>
        <w:rPr>
          <w:noProof/>
        </w:rPr>
        <w:tab/>
        <w:t>918</w:t>
      </w:r>
    </w:p>
    <w:p w14:paraId="5B7465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SL-PDCP-Config</w:t>
      </w:r>
      <w:r>
        <w:rPr>
          <w:noProof/>
        </w:rPr>
        <w:tab/>
        <w:t>918</w:t>
      </w:r>
    </w:p>
    <w:p w14:paraId="1B609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SL-PSBCH-Config</w:t>
      </w:r>
      <w:r>
        <w:rPr>
          <w:noProof/>
        </w:rPr>
        <w:tab/>
        <w:t>918</w:t>
      </w:r>
    </w:p>
    <w:p w14:paraId="64BE18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SL-PSSCH-TxConfigList</w:t>
      </w:r>
      <w:r>
        <w:rPr>
          <w:noProof/>
        </w:rPr>
        <w:tab/>
        <w:t>919</w:t>
      </w:r>
    </w:p>
    <w:p w14:paraId="6BD12D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SL-QoS-FlowIdentity</w:t>
      </w:r>
      <w:r>
        <w:rPr>
          <w:noProof/>
        </w:rPr>
        <w:tab/>
        <w:t>919</w:t>
      </w:r>
    </w:p>
    <w:p w14:paraId="52BB0E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SL-QoS-Profile</w:t>
      </w:r>
      <w:r>
        <w:rPr>
          <w:noProof/>
        </w:rPr>
        <w:tab/>
        <w:t>919</w:t>
      </w:r>
    </w:p>
    <w:p w14:paraId="6D1D256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SL-QuantityConfig</w:t>
      </w:r>
      <w:r>
        <w:rPr>
          <w:noProof/>
        </w:rPr>
        <w:tab/>
        <w:t>920</w:t>
      </w:r>
    </w:p>
    <w:p w14:paraId="1231B1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SL-RadioBearerConfig</w:t>
      </w:r>
      <w:r>
        <w:rPr>
          <w:noProof/>
        </w:rPr>
        <w:tab/>
        <w:t>920</w:t>
      </w:r>
    </w:p>
    <w:p w14:paraId="17713D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SL-ReportConfigList</w:t>
      </w:r>
      <w:r>
        <w:rPr>
          <w:noProof/>
        </w:rPr>
        <w:tab/>
        <w:t>921</w:t>
      </w:r>
    </w:p>
    <w:p w14:paraId="6E43D9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SL-ResourcePool</w:t>
      </w:r>
      <w:r>
        <w:rPr>
          <w:noProof/>
        </w:rPr>
        <w:tab/>
        <w:t>922</w:t>
      </w:r>
    </w:p>
    <w:p w14:paraId="3C04CF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SL-RLC-BearerConfig</w:t>
      </w:r>
      <w:r>
        <w:rPr>
          <w:noProof/>
        </w:rPr>
        <w:tab/>
        <w:t>924</w:t>
      </w:r>
    </w:p>
    <w:p w14:paraId="1F9CF3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925</w:t>
      </w:r>
    </w:p>
    <w:p w14:paraId="63319F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925</w:t>
      </w:r>
    </w:p>
    <w:p w14:paraId="01B005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SL-RLC-BearerConfigIndex</w:t>
      </w:r>
      <w:r>
        <w:rPr>
          <w:noProof/>
        </w:rPr>
        <w:tab/>
        <w:t>925</w:t>
      </w:r>
    </w:p>
    <w:p w14:paraId="58E10C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SL-RLC-ChannelID</w:t>
      </w:r>
      <w:r>
        <w:rPr>
          <w:noProof/>
        </w:rPr>
        <w:tab/>
        <w:t>925</w:t>
      </w:r>
    </w:p>
    <w:p w14:paraId="4CAF203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SL-RLC-Config</w:t>
      </w:r>
      <w:r>
        <w:rPr>
          <w:noProof/>
        </w:rPr>
        <w:tab/>
        <w:t>926</w:t>
      </w:r>
    </w:p>
    <w:p w14:paraId="7572A0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SL-ScheduledConfig</w:t>
      </w:r>
      <w:r>
        <w:rPr>
          <w:noProof/>
        </w:rPr>
        <w:tab/>
        <w:t>926</w:t>
      </w:r>
    </w:p>
    <w:p w14:paraId="498F26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SL-SDAP-Config</w:t>
      </w:r>
      <w:r>
        <w:rPr>
          <w:noProof/>
        </w:rPr>
        <w:tab/>
        <w:t>927</w:t>
      </w:r>
    </w:p>
    <w:p w14:paraId="13C78A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</w:t>
      </w:r>
      <w:r w:rsidRPr="00C22C4D">
        <w:rPr>
          <w:rFonts w:eastAsia="DengXian"/>
          <w:i/>
          <w:iCs/>
          <w:noProof/>
          <w:lang w:eastAsia="zh-CN"/>
        </w:rPr>
        <w:t>R</w:t>
      </w:r>
      <w:r w:rsidRPr="00C22C4D">
        <w:rPr>
          <w:i/>
          <w:iCs/>
          <w:noProof/>
        </w:rPr>
        <w:t>AP-Config</w:t>
      </w:r>
      <w:r>
        <w:rPr>
          <w:noProof/>
        </w:rPr>
        <w:tab/>
        <w:t>928</w:t>
      </w:r>
    </w:p>
    <w:p w14:paraId="6908EF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SL-SyncConfig</w:t>
      </w:r>
      <w:r>
        <w:rPr>
          <w:noProof/>
        </w:rPr>
        <w:tab/>
        <w:t>931</w:t>
      </w:r>
    </w:p>
    <w:p w14:paraId="16D2C0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SL-Thres-RSRP-List</w:t>
      </w:r>
      <w:r>
        <w:rPr>
          <w:noProof/>
        </w:rPr>
        <w:tab/>
        <w:t>931</w:t>
      </w:r>
    </w:p>
    <w:p w14:paraId="2E3AB3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SL-TxPower</w:t>
      </w:r>
      <w:r>
        <w:rPr>
          <w:noProof/>
        </w:rPr>
        <w:tab/>
        <w:t>932</w:t>
      </w:r>
    </w:p>
    <w:p w14:paraId="1CFB0B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SL-TypeTxSync</w:t>
      </w:r>
      <w:r>
        <w:rPr>
          <w:noProof/>
        </w:rPr>
        <w:tab/>
        <w:t>932</w:t>
      </w:r>
    </w:p>
    <w:p w14:paraId="65ED17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SL-UE-SelectedConfig</w:t>
      </w:r>
      <w:r>
        <w:rPr>
          <w:noProof/>
        </w:rPr>
        <w:tab/>
        <w:t>932</w:t>
      </w:r>
    </w:p>
    <w:p w14:paraId="53B738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SL-ZoneConfig</w:t>
      </w:r>
      <w:r>
        <w:rPr>
          <w:noProof/>
        </w:rPr>
        <w:tab/>
        <w:t>932</w:t>
      </w:r>
    </w:p>
    <w:p w14:paraId="3706A5A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SLRB-Uu-ConfigIndex</w:t>
      </w:r>
      <w:r>
        <w:rPr>
          <w:noProof/>
        </w:rPr>
        <w:tab/>
        <w:t>932</w:t>
      </w:r>
    </w:p>
    <w:p w14:paraId="150D0EB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933</w:t>
      </w:r>
    </w:p>
    <w:p w14:paraId="30F98A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CarrierFreqListMBS</w:t>
      </w:r>
      <w:r>
        <w:rPr>
          <w:noProof/>
        </w:rPr>
        <w:tab/>
        <w:t>933</w:t>
      </w:r>
    </w:p>
    <w:p w14:paraId="703592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CFR-ConfigMCCH-MTCH</w:t>
      </w:r>
      <w:r>
        <w:rPr>
          <w:noProof/>
        </w:rPr>
        <w:tab/>
        <w:t>933</w:t>
      </w:r>
    </w:p>
    <w:p w14:paraId="52375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DRX-ConfigPTM</w:t>
      </w:r>
      <w:r>
        <w:rPr>
          <w:noProof/>
        </w:rPr>
        <w:tab/>
        <w:t>933</w:t>
      </w:r>
    </w:p>
    <w:p w14:paraId="2F9C50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MBS-NeighbourCellList</w:t>
      </w:r>
      <w:r>
        <w:rPr>
          <w:noProof/>
        </w:rPr>
        <w:tab/>
        <w:t>934</w:t>
      </w:r>
    </w:p>
    <w:p w14:paraId="1AC6DD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MBS-ServiceList</w:t>
      </w:r>
      <w:r>
        <w:rPr>
          <w:noProof/>
        </w:rPr>
        <w:tab/>
        <w:t>934</w:t>
      </w:r>
    </w:p>
    <w:p w14:paraId="5A308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MBS-SessionInfoList</w:t>
      </w:r>
      <w:r>
        <w:rPr>
          <w:noProof/>
        </w:rPr>
        <w:tab/>
        <w:t>935</w:t>
      </w:r>
    </w:p>
    <w:p w14:paraId="13853B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MTCH-SSB-MappingWindowList</w:t>
      </w:r>
      <w:r>
        <w:rPr>
          <w:noProof/>
        </w:rPr>
        <w:tab/>
        <w:t>935</w:t>
      </w:r>
    </w:p>
    <w:p w14:paraId="793554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PDSCH-ConfigBroadcast</w:t>
      </w:r>
      <w:r>
        <w:rPr>
          <w:noProof/>
        </w:rPr>
        <w:tab/>
        <w:t>936</w:t>
      </w:r>
    </w:p>
    <w:p w14:paraId="0E041D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TMGI</w:t>
      </w:r>
      <w:r>
        <w:rPr>
          <w:noProof/>
        </w:rPr>
        <w:tab/>
        <w:t>936</w:t>
      </w:r>
    </w:p>
    <w:p w14:paraId="4EDCA75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936</w:t>
      </w:r>
    </w:p>
    <w:p w14:paraId="020C7FF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936</w:t>
      </w:r>
    </w:p>
    <w:p w14:paraId="3496B6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Interpretation of IE presence and values</w:t>
      </w:r>
      <w:r>
        <w:rPr>
          <w:noProof/>
        </w:rPr>
        <w:tab/>
        <w:t>936</w:t>
      </w:r>
    </w:p>
    <w:p w14:paraId="14D2B97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protected 5GS NAS messages</w:t>
      </w:r>
      <w:r>
        <w:rPr>
          <w:noProof/>
        </w:rPr>
        <w:tab/>
        <w:t>937</w:t>
      </w:r>
    </w:p>
    <w:p w14:paraId="7322B3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937</w:t>
      </w:r>
    </w:p>
    <w:p w14:paraId="155491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request</w:t>
      </w:r>
      <w:r>
        <w:rPr>
          <w:noProof/>
        </w:rPr>
        <w:tab/>
        <w:t>937</w:t>
      </w:r>
    </w:p>
    <w:p w14:paraId="686C18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response</w:t>
      </w:r>
      <w:r>
        <w:rPr>
          <w:noProof/>
        </w:rPr>
        <w:tab/>
        <w:t>938</w:t>
      </w:r>
    </w:p>
    <w:p w14:paraId="15E5C1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result</w:t>
      </w:r>
      <w:r>
        <w:rPr>
          <w:noProof/>
        </w:rPr>
        <w:tab/>
        <w:t>938</w:t>
      </w:r>
    </w:p>
    <w:p w14:paraId="2A445C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failure</w:t>
      </w:r>
      <w:r>
        <w:rPr>
          <w:noProof/>
        </w:rPr>
        <w:tab/>
        <w:t>939</w:t>
      </w:r>
    </w:p>
    <w:p w14:paraId="1BA7D7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reject</w:t>
      </w:r>
      <w:r>
        <w:rPr>
          <w:noProof/>
        </w:rPr>
        <w:tab/>
        <w:t>939</w:t>
      </w:r>
    </w:p>
    <w:p w14:paraId="1107B1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request</w:t>
      </w:r>
      <w:r>
        <w:rPr>
          <w:noProof/>
        </w:rPr>
        <w:tab/>
        <w:t>940</w:t>
      </w:r>
    </w:p>
    <w:p w14:paraId="6F2C7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accept</w:t>
      </w:r>
      <w:r>
        <w:rPr>
          <w:noProof/>
        </w:rPr>
        <w:tab/>
        <w:t>943</w:t>
      </w:r>
    </w:p>
    <w:p w14:paraId="17AC85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complete</w:t>
      </w:r>
      <w:r>
        <w:rPr>
          <w:noProof/>
        </w:rPr>
        <w:tab/>
        <w:t>946</w:t>
      </w:r>
    </w:p>
    <w:p w14:paraId="509157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reject</w:t>
      </w:r>
      <w:r>
        <w:rPr>
          <w:noProof/>
        </w:rPr>
        <w:tab/>
        <w:t>947</w:t>
      </w:r>
    </w:p>
    <w:p w14:paraId="72E31D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 NAS transport</w:t>
      </w:r>
      <w:r>
        <w:rPr>
          <w:noProof/>
        </w:rPr>
        <w:tab/>
        <w:t>948</w:t>
      </w:r>
    </w:p>
    <w:p w14:paraId="0DFF28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 NAS transport</w:t>
      </w:r>
      <w:r>
        <w:rPr>
          <w:noProof/>
        </w:rPr>
        <w:tab/>
        <w:t>951</w:t>
      </w:r>
    </w:p>
    <w:p w14:paraId="10C05F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request (UE originating de-registration)</w:t>
      </w:r>
      <w:r>
        <w:rPr>
          <w:noProof/>
        </w:rPr>
        <w:tab/>
        <w:t>954</w:t>
      </w:r>
    </w:p>
    <w:p w14:paraId="3F23791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accept (UE originating de-registration)</w:t>
      </w:r>
      <w:r>
        <w:rPr>
          <w:noProof/>
        </w:rPr>
        <w:tab/>
        <w:t>954</w:t>
      </w:r>
    </w:p>
    <w:p w14:paraId="4EEA44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request (UE terminated de-registration)</w:t>
      </w:r>
      <w:r>
        <w:rPr>
          <w:noProof/>
        </w:rPr>
        <w:tab/>
        <w:t>955</w:t>
      </w:r>
    </w:p>
    <w:p w14:paraId="0C5C2C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accept (UE terminated de-registration)</w:t>
      </w:r>
      <w:r>
        <w:rPr>
          <w:noProof/>
        </w:rPr>
        <w:tab/>
        <w:t>955</w:t>
      </w:r>
    </w:p>
    <w:p w14:paraId="47317C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request</w:t>
      </w:r>
      <w:r>
        <w:rPr>
          <w:noProof/>
        </w:rPr>
        <w:tab/>
        <w:t>956</w:t>
      </w:r>
    </w:p>
    <w:p w14:paraId="507DCFF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accept</w:t>
      </w:r>
      <w:r>
        <w:rPr>
          <w:noProof/>
        </w:rPr>
        <w:tab/>
        <w:t>957</w:t>
      </w:r>
    </w:p>
    <w:p w14:paraId="059FDC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reject</w:t>
      </w:r>
      <w:r>
        <w:rPr>
          <w:noProof/>
        </w:rPr>
        <w:tab/>
        <w:t>957</w:t>
      </w:r>
    </w:p>
    <w:p w14:paraId="60E35C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Configuration update command</w:t>
      </w:r>
      <w:r>
        <w:rPr>
          <w:noProof/>
        </w:rPr>
        <w:tab/>
        <w:t>958</w:t>
      </w:r>
    </w:p>
    <w:p w14:paraId="0D551D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Configuration update complete</w:t>
      </w:r>
      <w:r>
        <w:rPr>
          <w:noProof/>
        </w:rPr>
        <w:tab/>
        <w:t>959</w:t>
      </w:r>
    </w:p>
    <w:p w14:paraId="154CD2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Identity request</w:t>
      </w:r>
      <w:r>
        <w:rPr>
          <w:noProof/>
        </w:rPr>
        <w:tab/>
        <w:t>959</w:t>
      </w:r>
    </w:p>
    <w:p w14:paraId="3F2668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Identity response</w:t>
      </w:r>
      <w:r>
        <w:rPr>
          <w:noProof/>
        </w:rPr>
        <w:tab/>
        <w:t>959</w:t>
      </w:r>
    </w:p>
    <w:p w14:paraId="3F85A8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Notification</w:t>
      </w:r>
      <w:r>
        <w:rPr>
          <w:noProof/>
        </w:rPr>
        <w:tab/>
        <w:t>960</w:t>
      </w:r>
    </w:p>
    <w:p w14:paraId="05ADDB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Notification response</w:t>
      </w:r>
      <w:r>
        <w:rPr>
          <w:noProof/>
        </w:rPr>
        <w:tab/>
        <w:t>960</w:t>
      </w:r>
    </w:p>
    <w:p w14:paraId="79CF28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command</w:t>
      </w:r>
      <w:r>
        <w:rPr>
          <w:noProof/>
        </w:rPr>
        <w:tab/>
        <w:t>961</w:t>
      </w:r>
    </w:p>
    <w:p w14:paraId="1B5534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complete</w:t>
      </w:r>
      <w:r>
        <w:rPr>
          <w:noProof/>
        </w:rPr>
        <w:tab/>
        <w:t>963</w:t>
      </w:r>
    </w:p>
    <w:p w14:paraId="2EBE630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reject</w:t>
      </w:r>
      <w:r>
        <w:rPr>
          <w:noProof/>
        </w:rPr>
        <w:tab/>
        <w:t>963</w:t>
      </w:r>
    </w:p>
    <w:p w14:paraId="58EAF4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protected 5GS NAS message</w:t>
      </w:r>
      <w:r>
        <w:rPr>
          <w:noProof/>
        </w:rPr>
        <w:tab/>
        <w:t>964</w:t>
      </w:r>
    </w:p>
    <w:p w14:paraId="48AC88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5GMM status</w:t>
      </w:r>
      <w:r>
        <w:rPr>
          <w:noProof/>
        </w:rPr>
        <w:tab/>
        <w:t>965</w:t>
      </w:r>
    </w:p>
    <w:p w14:paraId="1E08AF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 plane service request</w:t>
      </w:r>
      <w:r>
        <w:rPr>
          <w:noProof/>
        </w:rPr>
        <w:tab/>
        <w:t>966</w:t>
      </w:r>
    </w:p>
    <w:p w14:paraId="4E4B81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command</w:t>
      </w:r>
      <w:r>
        <w:rPr>
          <w:noProof/>
        </w:rPr>
        <w:tab/>
        <w:t>967</w:t>
      </w:r>
    </w:p>
    <w:p w14:paraId="41B094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complete</w:t>
      </w:r>
      <w:r>
        <w:rPr>
          <w:noProof/>
        </w:rPr>
        <w:tab/>
        <w:t>967</w:t>
      </w:r>
    </w:p>
    <w:p w14:paraId="2E3CE5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result</w:t>
      </w:r>
      <w:r>
        <w:rPr>
          <w:noProof/>
        </w:rPr>
        <w:tab/>
        <w:t>968</w:t>
      </w:r>
    </w:p>
    <w:p w14:paraId="7139C5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request</w:t>
      </w:r>
      <w:r>
        <w:rPr>
          <w:noProof/>
        </w:rPr>
        <w:tab/>
        <w:t>968</w:t>
      </w:r>
    </w:p>
    <w:p w14:paraId="506865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accept</w:t>
      </w:r>
      <w:r>
        <w:rPr>
          <w:noProof/>
        </w:rPr>
        <w:tab/>
        <w:t>969</w:t>
      </w:r>
    </w:p>
    <w:p w14:paraId="4FFDA0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reject</w:t>
      </w:r>
      <w:r>
        <w:rPr>
          <w:noProof/>
        </w:rPr>
        <w:tab/>
        <w:t>969</w:t>
      </w:r>
    </w:p>
    <w:p w14:paraId="50012B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authentication request</w:t>
      </w:r>
      <w:r>
        <w:rPr>
          <w:noProof/>
        </w:rPr>
        <w:tab/>
        <w:t>969</w:t>
      </w:r>
    </w:p>
    <w:p w14:paraId="57E8F1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authentication response</w:t>
      </w:r>
      <w:r>
        <w:rPr>
          <w:noProof/>
        </w:rPr>
        <w:tab/>
        <w:t>970</w:t>
      </w:r>
    </w:p>
    <w:p w14:paraId="1E90A0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971</w:t>
      </w:r>
    </w:p>
    <w:p w14:paraId="2D79CB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request</w:t>
      </w:r>
      <w:r>
        <w:rPr>
          <w:noProof/>
        </w:rPr>
        <w:tab/>
        <w:t>971</w:t>
      </w:r>
    </w:p>
    <w:p w14:paraId="349065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accept</w:t>
      </w:r>
      <w:r>
        <w:rPr>
          <w:noProof/>
        </w:rPr>
        <w:tab/>
        <w:t>974</w:t>
      </w:r>
    </w:p>
    <w:p w14:paraId="2284D2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reject</w:t>
      </w:r>
      <w:r>
        <w:rPr>
          <w:noProof/>
        </w:rPr>
        <w:tab/>
        <w:t>979</w:t>
      </w:r>
    </w:p>
    <w:p w14:paraId="5C7CCF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command</w:t>
      </w:r>
      <w:r>
        <w:rPr>
          <w:noProof/>
        </w:rPr>
        <w:tab/>
        <w:t>979</w:t>
      </w:r>
    </w:p>
    <w:p w14:paraId="3B31CA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complete</w:t>
      </w:r>
      <w:r>
        <w:rPr>
          <w:noProof/>
        </w:rPr>
        <w:tab/>
        <w:t>980</w:t>
      </w:r>
    </w:p>
    <w:p w14:paraId="0041D2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result</w:t>
      </w:r>
      <w:r>
        <w:rPr>
          <w:noProof/>
        </w:rPr>
        <w:tab/>
        <w:t>980</w:t>
      </w:r>
    </w:p>
    <w:p w14:paraId="7834E5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request</w:t>
      </w:r>
      <w:r>
        <w:rPr>
          <w:noProof/>
        </w:rPr>
        <w:tab/>
        <w:t>981</w:t>
      </w:r>
    </w:p>
    <w:p w14:paraId="205CA0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reject</w:t>
      </w:r>
      <w:r>
        <w:rPr>
          <w:noProof/>
        </w:rPr>
        <w:tab/>
        <w:t>982</w:t>
      </w:r>
    </w:p>
    <w:p w14:paraId="1C91B7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command</w:t>
      </w:r>
      <w:r>
        <w:rPr>
          <w:noProof/>
        </w:rPr>
        <w:tab/>
        <w:t>983</w:t>
      </w:r>
    </w:p>
    <w:p w14:paraId="1D2A70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complete</w:t>
      </w:r>
      <w:r>
        <w:rPr>
          <w:noProof/>
        </w:rPr>
        <w:tab/>
        <w:t>984</w:t>
      </w:r>
    </w:p>
    <w:p w14:paraId="002916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command reject</w:t>
      </w:r>
      <w:r>
        <w:rPr>
          <w:noProof/>
        </w:rPr>
        <w:tab/>
        <w:t>984</w:t>
      </w:r>
    </w:p>
    <w:p w14:paraId="435844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request</w:t>
      </w:r>
      <w:r>
        <w:rPr>
          <w:noProof/>
        </w:rPr>
        <w:tab/>
        <w:t>985</w:t>
      </w:r>
    </w:p>
    <w:p w14:paraId="2C3AE9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reject</w:t>
      </w:r>
      <w:r>
        <w:rPr>
          <w:noProof/>
        </w:rPr>
        <w:tab/>
        <w:t>985</w:t>
      </w:r>
    </w:p>
    <w:p w14:paraId="6B2191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command</w:t>
      </w:r>
      <w:r>
        <w:rPr>
          <w:noProof/>
        </w:rPr>
        <w:tab/>
        <w:t>986</w:t>
      </w:r>
    </w:p>
    <w:p w14:paraId="01D6631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complete</w:t>
      </w:r>
      <w:r>
        <w:rPr>
          <w:noProof/>
        </w:rPr>
        <w:tab/>
        <w:t>986</w:t>
      </w:r>
    </w:p>
    <w:p w14:paraId="18A524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5GSM status</w:t>
      </w:r>
      <w:r>
        <w:rPr>
          <w:noProof/>
        </w:rPr>
        <w:tab/>
        <w:t>987</w:t>
      </w:r>
    </w:p>
    <w:p w14:paraId="1267E2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Service-level authentication command</w:t>
      </w:r>
      <w:r>
        <w:rPr>
          <w:noProof/>
        </w:rPr>
        <w:tab/>
        <w:t>987</w:t>
      </w:r>
    </w:p>
    <w:p w14:paraId="366D0B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Service-level authentication complete</w:t>
      </w:r>
      <w:r>
        <w:rPr>
          <w:noProof/>
        </w:rPr>
        <w:tab/>
        <w:t>987</w:t>
      </w:r>
    </w:p>
    <w:p w14:paraId="106E949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Remote UE report</w:t>
      </w:r>
      <w:r>
        <w:rPr>
          <w:noProof/>
        </w:rPr>
        <w:tab/>
        <w:t>988</w:t>
      </w:r>
    </w:p>
    <w:p w14:paraId="7D46CE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Remote UE report response</w:t>
      </w:r>
      <w:r>
        <w:rPr>
          <w:noProof/>
        </w:rPr>
        <w:tab/>
        <w:t>988</w:t>
      </w:r>
    </w:p>
    <w:p w14:paraId="2073A5A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988</w:t>
      </w:r>
    </w:p>
    <w:p w14:paraId="0FA7CE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988</w:t>
      </w:r>
    </w:p>
    <w:p w14:paraId="339D05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991</w:t>
      </w:r>
    </w:p>
    <w:p w14:paraId="29F4CD4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V2X </w:t>
      </w:r>
      <w:r>
        <w:rPr>
          <w:noProof/>
        </w:rPr>
        <w:t>messages</w:t>
      </w:r>
      <w:r>
        <w:rPr>
          <w:noProof/>
        </w:rPr>
        <w:tab/>
        <w:t>994</w:t>
      </w:r>
    </w:p>
    <w:p w14:paraId="2F734E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REQUEST</w:t>
      </w:r>
      <w:r>
        <w:rPr>
          <w:noProof/>
        </w:rPr>
        <w:tab/>
        <w:t>994</w:t>
      </w:r>
    </w:p>
    <w:p w14:paraId="75A578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ACCEPT</w:t>
      </w:r>
      <w:r>
        <w:rPr>
          <w:noProof/>
        </w:rPr>
        <w:tab/>
        <w:t>995</w:t>
      </w:r>
    </w:p>
    <w:p w14:paraId="67FCAA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REQUEST</w:t>
      </w:r>
      <w:r>
        <w:rPr>
          <w:noProof/>
        </w:rPr>
        <w:tab/>
        <w:t>998</w:t>
      </w:r>
    </w:p>
    <w:p w14:paraId="633426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ACCEPT</w:t>
      </w:r>
      <w:r>
        <w:rPr>
          <w:noProof/>
        </w:rPr>
        <w:tab/>
        <w:t>1000</w:t>
      </w:r>
    </w:p>
    <w:p w14:paraId="62C5F3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RELEASE REQUEST</w:t>
      </w:r>
      <w:r>
        <w:rPr>
          <w:noProof/>
        </w:rPr>
        <w:tab/>
        <w:t>1001</w:t>
      </w:r>
    </w:p>
    <w:p w14:paraId="5F1BE9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RELEASE ACCEPT</w:t>
      </w:r>
      <w:r>
        <w:rPr>
          <w:noProof/>
        </w:rPr>
        <w:tab/>
        <w:t>1001</w:t>
      </w:r>
    </w:p>
    <w:p w14:paraId="4CCFC4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KEEPALIVE REQUEST</w:t>
      </w:r>
      <w:r>
        <w:rPr>
          <w:noProof/>
        </w:rPr>
        <w:tab/>
        <w:t>1002</w:t>
      </w:r>
    </w:p>
    <w:p w14:paraId="59B7AE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KEEPALIVE RESPONSE</w:t>
      </w:r>
      <w:r>
        <w:rPr>
          <w:noProof/>
        </w:rPr>
        <w:tab/>
        <w:t>1002</w:t>
      </w:r>
    </w:p>
    <w:p w14:paraId="76B240C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REQUEST</w:t>
      </w:r>
      <w:r>
        <w:rPr>
          <w:noProof/>
        </w:rPr>
        <w:tab/>
        <w:t>1003</w:t>
      </w:r>
    </w:p>
    <w:p w14:paraId="2F6C15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RESPONSE</w:t>
      </w:r>
      <w:r>
        <w:rPr>
          <w:noProof/>
        </w:rPr>
        <w:tab/>
        <w:t>1003</w:t>
      </w:r>
    </w:p>
    <w:p w14:paraId="60871E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REJECT</w:t>
      </w:r>
      <w:r>
        <w:rPr>
          <w:noProof/>
        </w:rPr>
        <w:tab/>
        <w:t>1004</w:t>
      </w:r>
    </w:p>
    <w:p w14:paraId="3AA814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COMMAND</w:t>
      </w:r>
      <w:r>
        <w:rPr>
          <w:noProof/>
        </w:rPr>
        <w:tab/>
        <w:t>1005</w:t>
      </w:r>
    </w:p>
    <w:p w14:paraId="5D3562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COMPLETE</w:t>
      </w:r>
      <w:r>
        <w:rPr>
          <w:noProof/>
        </w:rPr>
        <w:tab/>
        <w:t>1006</w:t>
      </w:r>
    </w:p>
    <w:p w14:paraId="641027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REJECT</w:t>
      </w:r>
      <w:r>
        <w:rPr>
          <w:noProof/>
        </w:rPr>
        <w:tab/>
        <w:t>1008</w:t>
      </w:r>
    </w:p>
    <w:p w14:paraId="5AB82A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REKEYING REQUEST</w:t>
      </w:r>
      <w:r>
        <w:rPr>
          <w:noProof/>
        </w:rPr>
        <w:tab/>
        <w:t>1009</w:t>
      </w:r>
    </w:p>
    <w:p w14:paraId="6630D0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REKEYING RESPONSE</w:t>
      </w:r>
      <w:r>
        <w:rPr>
          <w:noProof/>
        </w:rPr>
        <w:tab/>
        <w:t>1009</w:t>
      </w:r>
    </w:p>
    <w:p w14:paraId="79AA01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REQUEST</w:t>
      </w:r>
      <w:r>
        <w:rPr>
          <w:noProof/>
        </w:rPr>
        <w:tab/>
        <w:t>1010</w:t>
      </w:r>
    </w:p>
    <w:p w14:paraId="0A11EE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ACCEPT</w:t>
      </w:r>
      <w:r>
        <w:rPr>
          <w:noProof/>
        </w:rPr>
        <w:tab/>
        <w:t>1011</w:t>
      </w:r>
    </w:p>
    <w:p w14:paraId="6D0036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ACK</w:t>
      </w:r>
      <w:r>
        <w:rPr>
          <w:noProof/>
        </w:rPr>
        <w:tab/>
        <w:t>1012</w:t>
      </w:r>
    </w:p>
    <w:p w14:paraId="3C3B94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REJECT</w:t>
      </w:r>
      <w:r>
        <w:rPr>
          <w:noProof/>
        </w:rPr>
        <w:tab/>
        <w:t>1013</w:t>
      </w:r>
    </w:p>
    <w:p w14:paraId="54B900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REJECT</w:t>
      </w:r>
      <w:r>
        <w:rPr>
          <w:noProof/>
        </w:rPr>
        <w:tab/>
        <w:t>1013</w:t>
      </w:r>
    </w:p>
    <w:p w14:paraId="586703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REJECT</w:t>
      </w:r>
      <w:r>
        <w:rPr>
          <w:noProof/>
        </w:rPr>
        <w:tab/>
        <w:t>1014</w:t>
      </w:r>
    </w:p>
    <w:p w14:paraId="030BD9A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V2X information elements</w:t>
      </w:r>
      <w:r>
        <w:rPr>
          <w:noProof/>
        </w:rPr>
        <w:tab/>
        <w:t>1014</w:t>
      </w:r>
    </w:p>
    <w:p w14:paraId="78A8ACA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1014</w:t>
      </w:r>
    </w:p>
    <w:p w14:paraId="79F3B71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1014</w:t>
      </w:r>
    </w:p>
    <w:p w14:paraId="15C2ED7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1014</w:t>
      </w:r>
    </w:p>
    <w:p w14:paraId="721C52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for UE policy part</w:t>
      </w:r>
      <w:r>
        <w:rPr>
          <w:noProof/>
        </w:rPr>
        <w:tab/>
        <w:t>1014</w:t>
      </w:r>
    </w:p>
    <w:p w14:paraId="439EB6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part when UE policy part type = {V2XP}</w:t>
      </w:r>
      <w:r>
        <w:rPr>
          <w:noProof/>
        </w:rPr>
        <w:tab/>
        <w:t>1014</w:t>
      </w:r>
    </w:p>
    <w:p w14:paraId="3AD52C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contents</w:t>
      </w:r>
      <w:r>
        <w:rPr>
          <w:noProof/>
        </w:rPr>
        <w:tab/>
        <w:t>1015</w:t>
      </w:r>
    </w:p>
    <w:p w14:paraId="1F0E966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info</w:t>
      </w:r>
      <w:r>
        <w:rPr>
          <w:noProof/>
        </w:rPr>
        <w:tab/>
        <w:t>1015</w:t>
      </w:r>
    </w:p>
    <w:p w14:paraId="0DAD6F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of UE policies for V2X communication over PC5</w:t>
      </w:r>
      <w:r>
        <w:rPr>
          <w:noProof/>
        </w:rPr>
        <w:tab/>
        <w:t>1015</w:t>
      </w:r>
    </w:p>
    <w:p w14:paraId="519D1E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info = {UE policies for V2X communication over PC5}</w:t>
      </w:r>
      <w:r>
        <w:rPr>
          <w:noProof/>
        </w:rPr>
        <w:tab/>
        <w:t>1015</w:t>
      </w:r>
    </w:p>
    <w:p w14:paraId="139BC0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Served by E-UTRA or served by NR</w:t>
      </w:r>
      <w:r>
        <w:rPr>
          <w:noProof/>
        </w:rPr>
        <w:tab/>
        <w:t>1016</w:t>
      </w:r>
    </w:p>
    <w:p w14:paraId="592657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Authorized PLMN and RATs combinations</w:t>
      </w:r>
      <w:r>
        <w:rPr>
          <w:noProof/>
        </w:rPr>
        <w:tab/>
        <w:t>1016</w:t>
      </w:r>
    </w:p>
    <w:p w14:paraId="2EF010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Authorized PLMN and RATs combination</w:t>
      </w:r>
      <w:r>
        <w:rPr>
          <w:noProof/>
        </w:rPr>
        <w:tab/>
        <w:t>1016</w:t>
      </w:r>
    </w:p>
    <w:p w14:paraId="4AAFE4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 ID</w:t>
      </w:r>
      <w:r>
        <w:rPr>
          <w:noProof/>
        </w:rPr>
        <w:tab/>
        <w:t>1017</w:t>
      </w:r>
    </w:p>
    <w:p w14:paraId="58EFF8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 served by E-UTRA and not served by NR</w:t>
      </w:r>
      <w:r>
        <w:rPr>
          <w:noProof/>
        </w:rPr>
        <w:tab/>
        <w:t>1017</w:t>
      </w:r>
    </w:p>
    <w:p w14:paraId="092105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 per geographical area list</w:t>
      </w:r>
      <w:r>
        <w:rPr>
          <w:noProof/>
        </w:rPr>
        <w:tab/>
        <w:t>1018</w:t>
      </w:r>
    </w:p>
    <w:p w14:paraId="52CDE2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 per geographical area info</w:t>
      </w:r>
      <w:r>
        <w:rPr>
          <w:noProof/>
        </w:rPr>
        <w:tab/>
        <w:t>1018</w:t>
      </w:r>
    </w:p>
    <w:p w14:paraId="3F84C3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Geographical area</w:t>
      </w:r>
      <w:r>
        <w:rPr>
          <w:noProof/>
        </w:rPr>
        <w:tab/>
        <w:t>1018</w:t>
      </w:r>
    </w:p>
    <w:p w14:paraId="63538E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Coordinate area</w:t>
      </w:r>
      <w:r>
        <w:rPr>
          <w:noProof/>
        </w:rPr>
        <w:tab/>
        <w:t>1018</w:t>
      </w:r>
    </w:p>
    <w:p w14:paraId="179654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</w:t>
      </w:r>
      <w:r>
        <w:rPr>
          <w:noProof/>
        </w:rPr>
        <w:tab/>
        <w:t>1019</w:t>
      </w:r>
    </w:p>
    <w:p w14:paraId="7D3391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RAT and Tx profiles mapping rules</w:t>
      </w:r>
      <w:r>
        <w:rPr>
          <w:noProof/>
        </w:rPr>
        <w:tab/>
        <w:t>1019</w:t>
      </w:r>
    </w:p>
    <w:p w14:paraId="3E7227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RAT and Tx profiles mapping rule</w:t>
      </w:r>
      <w:r>
        <w:rPr>
          <w:noProof/>
        </w:rPr>
        <w:tab/>
        <w:t>1020</w:t>
      </w:r>
    </w:p>
    <w:p w14:paraId="3C6199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identifiers</w:t>
      </w:r>
      <w:r>
        <w:rPr>
          <w:noProof/>
        </w:rPr>
        <w:tab/>
        <w:t>1020</w:t>
      </w:r>
    </w:p>
    <w:p w14:paraId="074DEB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Privacy config</w:t>
      </w:r>
      <w:r>
        <w:rPr>
          <w:noProof/>
        </w:rPr>
        <w:tab/>
        <w:t>1021</w:t>
      </w:r>
    </w:p>
    <w:p w14:paraId="53564F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services requiring privacy</w:t>
      </w:r>
      <w:r>
        <w:rPr>
          <w:noProof/>
        </w:rPr>
        <w:tab/>
        <w:t>1021</w:t>
      </w:r>
    </w:p>
    <w:p w14:paraId="313654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requiring privacy</w:t>
      </w:r>
      <w:r>
        <w:rPr>
          <w:noProof/>
        </w:rPr>
        <w:tab/>
        <w:t>1021</w:t>
      </w:r>
    </w:p>
    <w:p w14:paraId="0C49E8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Geographical areas</w:t>
      </w:r>
      <w:r>
        <w:rPr>
          <w:noProof/>
        </w:rPr>
        <w:tab/>
        <w:t>1021</w:t>
      </w:r>
    </w:p>
    <w:p w14:paraId="0A6B14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communication over PC5 in E-UTRA-PC5</w:t>
      </w:r>
      <w:r>
        <w:rPr>
          <w:noProof/>
        </w:rPr>
        <w:tab/>
        <w:t>1022</w:t>
      </w:r>
    </w:p>
    <w:p w14:paraId="48FF7EC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mapping rules</w:t>
      </w:r>
      <w:r>
        <w:rPr>
          <w:noProof/>
        </w:rPr>
        <w:tab/>
        <w:t>1022</w:t>
      </w:r>
    </w:p>
    <w:p w14:paraId="0CB026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mapping rule</w:t>
      </w:r>
      <w:r>
        <w:rPr>
          <w:noProof/>
        </w:rPr>
        <w:tab/>
        <w:t>1023</w:t>
      </w:r>
    </w:p>
    <w:p w14:paraId="5CBB7C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PPPP to PDB mapping rules</w:t>
      </w:r>
      <w:r>
        <w:rPr>
          <w:noProof/>
        </w:rPr>
        <w:tab/>
        <w:t>1023</w:t>
      </w:r>
    </w:p>
    <w:p w14:paraId="1FB70E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PPPP to PDB mapping rule</w:t>
      </w:r>
      <w:r>
        <w:rPr>
          <w:noProof/>
        </w:rPr>
        <w:tab/>
        <w:t>1023</w:t>
      </w:r>
    </w:p>
    <w:p w14:paraId="4CB87D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E-UTRA frequency mapping rules</w:t>
      </w:r>
      <w:r>
        <w:rPr>
          <w:noProof/>
        </w:rPr>
        <w:tab/>
        <w:t>1023</w:t>
      </w:r>
    </w:p>
    <w:p w14:paraId="5CC374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E-UTRA frequency mapping rule</w:t>
      </w:r>
      <w:r>
        <w:rPr>
          <w:noProof/>
        </w:rPr>
        <w:tab/>
        <w:t>1024</w:t>
      </w:r>
    </w:p>
    <w:p w14:paraId="5168247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 with geographical areas list</w:t>
      </w:r>
      <w:r>
        <w:rPr>
          <w:noProof/>
        </w:rPr>
        <w:tab/>
        <w:t>1024</w:t>
      </w:r>
    </w:p>
    <w:p w14:paraId="234C01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 with geographical areas info</w:t>
      </w:r>
      <w:r>
        <w:rPr>
          <w:noProof/>
        </w:rPr>
        <w:tab/>
        <w:t>1024</w:t>
      </w:r>
    </w:p>
    <w:p w14:paraId="35D090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</w:t>
      </w:r>
      <w:r>
        <w:rPr>
          <w:noProof/>
        </w:rPr>
        <w:tab/>
        <w:t>1025</w:t>
      </w:r>
    </w:p>
    <w:p w14:paraId="1D3B13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services authorized for PPPR</w:t>
      </w:r>
      <w:r>
        <w:rPr>
          <w:noProof/>
        </w:rPr>
        <w:tab/>
        <w:t>1025</w:t>
      </w:r>
    </w:p>
    <w:p w14:paraId="7E6B32A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authorized for PPPR</w:t>
      </w:r>
      <w:r>
        <w:rPr>
          <w:noProof/>
        </w:rPr>
        <w:tab/>
        <w:t>1025</w:t>
      </w:r>
    </w:p>
    <w:p w14:paraId="71828C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communication over PC5 in NR-PC5</w:t>
      </w:r>
      <w:r>
        <w:rPr>
          <w:noProof/>
        </w:rPr>
        <w:tab/>
        <w:t>1026</w:t>
      </w:r>
    </w:p>
    <w:p w14:paraId="3856E87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NR frequency mapping rules</w:t>
      </w:r>
      <w:r>
        <w:rPr>
          <w:noProof/>
        </w:rPr>
        <w:tab/>
        <w:t>1026</w:t>
      </w:r>
    </w:p>
    <w:p w14:paraId="792034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NR frequency mapping rule</w:t>
      </w:r>
      <w:r>
        <w:rPr>
          <w:noProof/>
        </w:rPr>
        <w:tab/>
        <w:t>1027</w:t>
      </w:r>
    </w:p>
    <w:p w14:paraId="638D0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 with geographical areas list</w:t>
      </w:r>
      <w:r>
        <w:rPr>
          <w:noProof/>
        </w:rPr>
        <w:tab/>
        <w:t>1027</w:t>
      </w:r>
    </w:p>
    <w:p w14:paraId="358307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 with geographical areas info</w:t>
      </w:r>
      <w:r>
        <w:rPr>
          <w:noProof/>
        </w:rPr>
        <w:tab/>
        <w:t>1027</w:t>
      </w:r>
    </w:p>
    <w:p w14:paraId="7ED690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</w:t>
      </w:r>
      <w:r>
        <w:rPr>
          <w:noProof/>
        </w:rPr>
        <w:tab/>
        <w:t>1027</w:t>
      </w:r>
    </w:p>
    <w:p w14:paraId="086B1C4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broadcast mapping rules</w:t>
      </w:r>
      <w:r>
        <w:rPr>
          <w:noProof/>
        </w:rPr>
        <w:tab/>
        <w:t>1028</w:t>
      </w:r>
    </w:p>
    <w:p w14:paraId="102810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broadcast mapping rule</w:t>
      </w:r>
      <w:r>
        <w:rPr>
          <w:noProof/>
        </w:rPr>
        <w:tab/>
        <w:t>1028</w:t>
      </w:r>
    </w:p>
    <w:p w14:paraId="6BFBC6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groupcast mapping rules</w:t>
      </w:r>
      <w:r>
        <w:rPr>
          <w:noProof/>
        </w:rPr>
        <w:tab/>
        <w:t>1028</w:t>
      </w:r>
    </w:p>
    <w:p w14:paraId="3500633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groupcast mapping rule</w:t>
      </w:r>
      <w:r>
        <w:rPr>
          <w:noProof/>
        </w:rPr>
        <w:tab/>
        <w:t>1028</w:t>
      </w:r>
    </w:p>
    <w:p w14:paraId="6AEADC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unicast initial signalling mapping rules</w:t>
      </w:r>
      <w:r>
        <w:rPr>
          <w:noProof/>
        </w:rPr>
        <w:tab/>
        <w:t>1029</w:t>
      </w:r>
    </w:p>
    <w:p w14:paraId="4F0D37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unicast initial signalling mapping rule</w:t>
      </w:r>
      <w:r>
        <w:rPr>
          <w:noProof/>
        </w:rPr>
        <w:tab/>
        <w:t>1029</w:t>
      </w:r>
    </w:p>
    <w:p w14:paraId="49129B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QoS parameters mapping rules</w:t>
      </w:r>
      <w:r>
        <w:rPr>
          <w:noProof/>
        </w:rPr>
        <w:tab/>
        <w:t>1029</w:t>
      </w:r>
    </w:p>
    <w:p w14:paraId="69F08C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QoS parameters mapping rule</w:t>
      </w:r>
      <w:r>
        <w:rPr>
          <w:noProof/>
        </w:rPr>
        <w:tab/>
        <w:t>1030</w:t>
      </w:r>
    </w:p>
    <w:p w14:paraId="4C4604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AS configuration</w:t>
      </w:r>
      <w:r>
        <w:rPr>
          <w:noProof/>
        </w:rPr>
        <w:tab/>
        <w:t>1030</w:t>
      </w:r>
    </w:p>
    <w:p w14:paraId="3526D9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SLRB mapping rules</w:t>
      </w:r>
      <w:r>
        <w:rPr>
          <w:noProof/>
        </w:rPr>
        <w:tab/>
        <w:t>1030</w:t>
      </w:r>
    </w:p>
    <w:p w14:paraId="2E6261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SLRB mapping rule</w:t>
      </w:r>
      <w:r>
        <w:rPr>
          <w:noProof/>
        </w:rPr>
        <w:tab/>
        <w:t>1031</w:t>
      </w:r>
    </w:p>
    <w:p w14:paraId="0F3318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PC5 QoS profile</w:t>
      </w:r>
      <w:r>
        <w:rPr>
          <w:noProof/>
        </w:rPr>
        <w:tab/>
        <w:t>1031</w:t>
      </w:r>
    </w:p>
    <w:p w14:paraId="363CF7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NR-PC5 unicast security policies</w:t>
      </w:r>
      <w:r>
        <w:rPr>
          <w:noProof/>
        </w:rPr>
        <w:tab/>
        <w:t>1032</w:t>
      </w:r>
    </w:p>
    <w:p w14:paraId="5BEEA9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NR-PC5 unicast security policy</w:t>
      </w:r>
      <w:r>
        <w:rPr>
          <w:noProof/>
        </w:rPr>
        <w:tab/>
        <w:t>1032</w:t>
      </w:r>
    </w:p>
    <w:p w14:paraId="6DF078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policy</w:t>
      </w:r>
      <w:r>
        <w:rPr>
          <w:noProof/>
        </w:rPr>
        <w:tab/>
        <w:t>1032</w:t>
      </w:r>
    </w:p>
    <w:p w14:paraId="3D484C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default mode of communication mapping rules</w:t>
      </w:r>
      <w:r>
        <w:rPr>
          <w:noProof/>
        </w:rPr>
        <w:tab/>
        <w:t>1032</w:t>
      </w:r>
    </w:p>
    <w:p w14:paraId="199F5A4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default mode of communication mapping rule</w:t>
      </w:r>
      <w:r>
        <w:rPr>
          <w:noProof/>
        </w:rPr>
        <w:tab/>
        <w:t>1033</w:t>
      </w:r>
    </w:p>
    <w:p w14:paraId="1156256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1033</w:t>
      </w:r>
    </w:p>
    <w:p w14:paraId="30E6170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COMMAND</w:t>
      </w:r>
      <w:r>
        <w:rPr>
          <w:noProof/>
        </w:rPr>
        <w:tab/>
        <w:t>1033</w:t>
      </w:r>
    </w:p>
    <w:p w14:paraId="060DE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</w:t>
      </w:r>
      <w:r w:rsidRPr="00C22C4D">
        <w:rPr>
          <w:i/>
          <w:noProof/>
          <w:lang w:eastAsia="zh-CN"/>
        </w:rPr>
        <w:t>PLETE</w:t>
      </w:r>
      <w:r>
        <w:rPr>
          <w:noProof/>
        </w:rPr>
        <w:tab/>
        <w:t>1034</w:t>
      </w:r>
    </w:p>
    <w:p w14:paraId="5E7899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COMMAND REJECT</w:t>
      </w:r>
      <w:r>
        <w:rPr>
          <w:noProof/>
        </w:rPr>
        <w:tab/>
        <w:t>1034</w:t>
      </w:r>
    </w:p>
    <w:p w14:paraId="539F49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STATE INDICATION</w:t>
      </w:r>
      <w:r>
        <w:rPr>
          <w:noProof/>
        </w:rPr>
        <w:tab/>
        <w:t>1035</w:t>
      </w:r>
    </w:p>
    <w:p w14:paraId="20E36F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PROVISIONING REQUEST</w:t>
      </w:r>
      <w:r>
        <w:rPr>
          <w:noProof/>
        </w:rPr>
        <w:tab/>
        <w:t>1036</w:t>
      </w:r>
    </w:p>
    <w:p w14:paraId="50356A4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PROVISIONING REJECT</w:t>
      </w:r>
      <w:r>
        <w:rPr>
          <w:noProof/>
        </w:rPr>
        <w:tab/>
        <w:t>1036</w:t>
      </w:r>
    </w:p>
    <w:p w14:paraId="2C3B17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 xml:space="preserve">Contents of </w:t>
      </w:r>
      <w:r w:rsidRPr="00C22C4D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1037</w:t>
      </w:r>
    </w:p>
    <w:p w14:paraId="721111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 xml:space="preserve">PROSE </w:t>
      </w:r>
      <w:r w:rsidRPr="00C22C4D">
        <w:rPr>
          <w:rFonts w:eastAsia="SimSun"/>
          <w:noProof/>
          <w:lang w:eastAsia="en-US"/>
        </w:rPr>
        <w:t>DIRECT LINK ESTABLISHMENT REQUEST</w:t>
      </w:r>
      <w:r>
        <w:rPr>
          <w:noProof/>
        </w:rPr>
        <w:tab/>
        <w:t>1037</w:t>
      </w:r>
    </w:p>
    <w:p w14:paraId="13DDE1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ESTABLISHMENT ACCEPT</w:t>
      </w:r>
      <w:r>
        <w:rPr>
          <w:noProof/>
        </w:rPr>
        <w:tab/>
        <w:t>1038</w:t>
      </w:r>
    </w:p>
    <w:p w14:paraId="42264B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ESTABLISHMENT REJECT</w:t>
      </w:r>
      <w:r>
        <w:rPr>
          <w:noProof/>
        </w:rPr>
        <w:tab/>
        <w:t>1040</w:t>
      </w:r>
    </w:p>
    <w:p w14:paraId="522CA3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RELEASE REQUEST</w:t>
      </w:r>
      <w:r>
        <w:rPr>
          <w:noProof/>
        </w:rPr>
        <w:tab/>
        <w:t>1041</w:t>
      </w:r>
    </w:p>
    <w:p w14:paraId="1584AD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RELEASE ACCEPT</w:t>
      </w:r>
      <w:r>
        <w:rPr>
          <w:noProof/>
        </w:rPr>
        <w:tab/>
        <w:t>1041</w:t>
      </w:r>
    </w:p>
    <w:p w14:paraId="1E0321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1042</w:t>
      </w:r>
    </w:p>
    <w:p w14:paraId="7921D62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1044</w:t>
      </w:r>
    </w:p>
    <w:p w14:paraId="222152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KEEPALIVE REQUEST</w:t>
      </w:r>
      <w:r>
        <w:rPr>
          <w:noProof/>
        </w:rPr>
        <w:tab/>
        <w:t>1046</w:t>
      </w:r>
    </w:p>
    <w:p w14:paraId="736EE0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KEEPALIVE RESPONSE</w:t>
      </w:r>
      <w:r>
        <w:rPr>
          <w:noProof/>
        </w:rPr>
        <w:tab/>
        <w:t>1046</w:t>
      </w:r>
    </w:p>
    <w:p w14:paraId="7FB93D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REQUEST</w:t>
      </w:r>
      <w:r>
        <w:rPr>
          <w:noProof/>
        </w:rPr>
        <w:tab/>
        <w:t>1047</w:t>
      </w:r>
    </w:p>
    <w:p w14:paraId="006D7C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RESPONSE</w:t>
      </w:r>
      <w:r>
        <w:rPr>
          <w:noProof/>
        </w:rPr>
        <w:tab/>
        <w:t>1047</w:t>
      </w:r>
    </w:p>
    <w:p w14:paraId="034E5C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REJECT</w:t>
      </w:r>
      <w:r>
        <w:rPr>
          <w:noProof/>
        </w:rPr>
        <w:tab/>
        <w:t>1048</w:t>
      </w:r>
    </w:p>
    <w:p w14:paraId="704DA2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COMMAND</w:t>
      </w:r>
      <w:r>
        <w:rPr>
          <w:noProof/>
        </w:rPr>
        <w:tab/>
        <w:t>1049</w:t>
      </w:r>
    </w:p>
    <w:p w14:paraId="6D5031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COMPLETE</w:t>
      </w:r>
      <w:r>
        <w:rPr>
          <w:noProof/>
        </w:rPr>
        <w:tab/>
        <w:t>1050</w:t>
      </w:r>
    </w:p>
    <w:p w14:paraId="389502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REJECT</w:t>
      </w:r>
      <w:r>
        <w:rPr>
          <w:noProof/>
        </w:rPr>
        <w:tab/>
        <w:t>1052</w:t>
      </w:r>
    </w:p>
    <w:p w14:paraId="4797BD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REKEYING REQUEST</w:t>
      </w:r>
      <w:r>
        <w:rPr>
          <w:noProof/>
        </w:rPr>
        <w:tab/>
        <w:t>1053</w:t>
      </w:r>
    </w:p>
    <w:p w14:paraId="235ADA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REKEYING RESPONSE</w:t>
      </w:r>
      <w:r>
        <w:rPr>
          <w:noProof/>
        </w:rPr>
        <w:tab/>
        <w:t>1053</w:t>
      </w:r>
    </w:p>
    <w:p w14:paraId="6F7CD1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REQUEST</w:t>
      </w:r>
      <w:r>
        <w:rPr>
          <w:noProof/>
        </w:rPr>
        <w:tab/>
        <w:t>1054</w:t>
      </w:r>
    </w:p>
    <w:p w14:paraId="22702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ACCEPT</w:t>
      </w:r>
      <w:r>
        <w:rPr>
          <w:noProof/>
        </w:rPr>
        <w:tab/>
        <w:t>1055</w:t>
      </w:r>
    </w:p>
    <w:p w14:paraId="42F5D7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ACK</w:t>
      </w:r>
      <w:r>
        <w:rPr>
          <w:noProof/>
        </w:rPr>
        <w:tab/>
        <w:t>1056</w:t>
      </w:r>
    </w:p>
    <w:p w14:paraId="6C663A5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REJECT</w:t>
      </w:r>
      <w:r>
        <w:rPr>
          <w:noProof/>
        </w:rPr>
        <w:tab/>
        <w:t>1057</w:t>
      </w:r>
    </w:p>
    <w:p w14:paraId="28D99A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MODIFICATION REJECT</w:t>
      </w:r>
      <w:r>
        <w:rPr>
          <w:noProof/>
        </w:rPr>
        <w:tab/>
        <w:t>1057</w:t>
      </w:r>
    </w:p>
    <w:p w14:paraId="3F068B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FAILURE</w:t>
      </w:r>
      <w:r>
        <w:rPr>
          <w:noProof/>
        </w:rPr>
        <w:tab/>
        <w:t>1058</w:t>
      </w:r>
    </w:p>
    <w:p w14:paraId="791E207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1058</w:t>
      </w:r>
    </w:p>
    <w:p w14:paraId="13D15F3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1058</w:t>
      </w:r>
    </w:p>
    <w:p w14:paraId="623E619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TEST MODE COMPLETE</w:t>
      </w:r>
      <w:r>
        <w:rPr>
          <w:noProof/>
        </w:rPr>
        <w:tab/>
        <w:t>1058</w:t>
      </w:r>
    </w:p>
    <w:p w14:paraId="0E321E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TEST MODE</w:t>
      </w:r>
      <w:r>
        <w:rPr>
          <w:noProof/>
        </w:rPr>
        <w:tab/>
        <w:t>1058</w:t>
      </w:r>
    </w:p>
    <w:p w14:paraId="33D3214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TEST MODE COMPLETE</w:t>
      </w:r>
      <w:r>
        <w:rPr>
          <w:noProof/>
        </w:rPr>
        <w:tab/>
        <w:t>1058</w:t>
      </w:r>
    </w:p>
    <w:p w14:paraId="45B0F6C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1058</w:t>
      </w:r>
    </w:p>
    <w:p w14:paraId="30F874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CLOSE UE TEST LOOP</w:t>
      </w:r>
      <w:r>
        <w:rPr>
          <w:noProof/>
        </w:rPr>
        <w:tab/>
        <w:t>1058</w:t>
      </w:r>
    </w:p>
    <w:p w14:paraId="468FD4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CLOSE UE TEST LOOP COMPLETE</w:t>
      </w:r>
      <w:r>
        <w:rPr>
          <w:noProof/>
        </w:rPr>
        <w:tab/>
        <w:t>1059</w:t>
      </w:r>
    </w:p>
    <w:p w14:paraId="16E750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OPEN UE TEST LOOP</w:t>
      </w:r>
      <w:r>
        <w:rPr>
          <w:noProof/>
        </w:rPr>
        <w:tab/>
        <w:t>1059</w:t>
      </w:r>
    </w:p>
    <w:p w14:paraId="43119D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OPEN UE TEST LOOP COMPLETE</w:t>
      </w:r>
      <w:r>
        <w:rPr>
          <w:noProof/>
        </w:rPr>
        <w:tab/>
        <w:t>1059</w:t>
      </w:r>
    </w:p>
    <w:p w14:paraId="15CF84F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1060</w:t>
      </w:r>
    </w:p>
    <w:p w14:paraId="552C620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BEAMLOCK</w:t>
      </w:r>
      <w:r>
        <w:rPr>
          <w:noProof/>
        </w:rPr>
        <w:tab/>
        <w:t>1060</w:t>
      </w:r>
    </w:p>
    <w:p w14:paraId="22B8804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BEAMLOCK COMPLETE</w:t>
      </w:r>
      <w:r>
        <w:rPr>
          <w:noProof/>
        </w:rPr>
        <w:tab/>
        <w:t>1060</w:t>
      </w:r>
    </w:p>
    <w:p w14:paraId="1B1DFB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BEAMLOCK</w:t>
      </w:r>
      <w:r>
        <w:rPr>
          <w:noProof/>
        </w:rPr>
        <w:tab/>
        <w:t>1060</w:t>
      </w:r>
    </w:p>
    <w:p w14:paraId="683EE5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BEAMLOCK COMPLETE</w:t>
      </w:r>
      <w:r>
        <w:rPr>
          <w:noProof/>
        </w:rPr>
        <w:tab/>
        <w:t>1060</w:t>
      </w:r>
    </w:p>
    <w:p w14:paraId="4FF8787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1061</w:t>
      </w:r>
    </w:p>
    <w:p w14:paraId="0A3209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SS-RSRPB REPORT REQUEST</w:t>
      </w:r>
      <w:r>
        <w:rPr>
          <w:noProof/>
        </w:rPr>
        <w:tab/>
        <w:t>1061</w:t>
      </w:r>
    </w:p>
    <w:p w14:paraId="3CA279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SS-RSRPB REPORT RESPONSE</w:t>
      </w:r>
      <w:r>
        <w:rPr>
          <w:noProof/>
        </w:rPr>
        <w:tab/>
        <w:t>1061</w:t>
      </w:r>
    </w:p>
    <w:p w14:paraId="401CA1E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1061</w:t>
      </w:r>
    </w:p>
    <w:p w14:paraId="257B284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RESET UE POSITIONING STORED INFORMATION</w:t>
      </w:r>
      <w:r>
        <w:rPr>
          <w:noProof/>
        </w:rPr>
        <w:tab/>
        <w:t>1061</w:t>
      </w:r>
    </w:p>
    <w:p w14:paraId="00C509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UPDATE UE LOCATION INFORMATION</w:t>
      </w:r>
      <w:r>
        <w:rPr>
          <w:noProof/>
        </w:rPr>
        <w:tab/>
        <w:t>1061</w:t>
      </w:r>
    </w:p>
    <w:p w14:paraId="21FA239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1061</w:t>
      </w:r>
    </w:p>
    <w:p w14:paraId="14339A0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NSSAI DELETE REQUEST</w:t>
      </w:r>
      <w:r>
        <w:rPr>
          <w:noProof/>
        </w:rPr>
        <w:tab/>
        <w:t>1061</w:t>
      </w:r>
    </w:p>
    <w:p w14:paraId="1AA95C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NSSAI DELETE RESPONSE</w:t>
      </w:r>
      <w:r>
        <w:rPr>
          <w:noProof/>
        </w:rPr>
        <w:tab/>
        <w:t>1061</w:t>
      </w:r>
    </w:p>
    <w:p w14:paraId="6E52051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1062</w:t>
      </w:r>
    </w:p>
    <w:p w14:paraId="5B99A7E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 xml:space="preserve">ACTIVATE </w:t>
      </w:r>
      <w:r w:rsidRPr="00C22C4D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1062</w:t>
      </w:r>
    </w:p>
    <w:p w14:paraId="30CAD3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1065</w:t>
      </w:r>
    </w:p>
    <w:p w14:paraId="701A47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1065</w:t>
      </w:r>
    </w:p>
    <w:p w14:paraId="3B2B9D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1066</w:t>
      </w:r>
    </w:p>
    <w:p w14:paraId="1336628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1066</w:t>
      </w:r>
    </w:p>
    <w:p w14:paraId="286ED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+CATM</w:t>
      </w:r>
      <w:r>
        <w:rPr>
          <w:noProof/>
        </w:rPr>
        <w:tab/>
        <w:t>1066</w:t>
      </w:r>
    </w:p>
    <w:p w14:paraId="3FA6FB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+CCUTLE</w:t>
      </w:r>
      <w:r>
        <w:rPr>
          <w:noProof/>
        </w:rPr>
        <w:tab/>
        <w:t>1066</w:t>
      </w:r>
    </w:p>
    <w:p w14:paraId="0411B9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+CUTCR</w:t>
      </w:r>
      <w:r>
        <w:rPr>
          <w:noProof/>
        </w:rPr>
        <w:tab/>
        <w:t>1066</w:t>
      </w:r>
    </w:p>
    <w:p w14:paraId="370CBA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+CUSPCREQ</w:t>
      </w:r>
      <w:r>
        <w:rPr>
          <w:noProof/>
        </w:rPr>
        <w:tab/>
        <w:t>1066</w:t>
      </w:r>
    </w:p>
    <w:p w14:paraId="7E5011A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1067</w:t>
      </w:r>
    </w:p>
    <w:p w14:paraId="60C1959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1067</w:t>
      </w:r>
    </w:p>
    <w:p w14:paraId="7D95D4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1078</w:t>
      </w:r>
    </w:p>
    <w:p w14:paraId="781530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1078</w:t>
      </w:r>
    </w:p>
    <w:p w14:paraId="5FFC34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1084</w:t>
      </w:r>
    </w:p>
    <w:p w14:paraId="6980A57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1087</w:t>
      </w:r>
    </w:p>
    <w:p w14:paraId="07584F1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1090</w:t>
      </w:r>
    </w:p>
    <w:p w14:paraId="61DE50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28B061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1091</w:t>
      </w:r>
    </w:p>
    <w:p w14:paraId="118DC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1091</w:t>
      </w:r>
    </w:p>
    <w:p w14:paraId="0628CD8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1091</w:t>
      </w:r>
    </w:p>
    <w:p w14:paraId="6660D7C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Elementary Files at the DF</w:t>
      </w:r>
      <w:r w:rsidRPr="00C22C4D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1091</w:t>
      </w:r>
    </w:p>
    <w:p w14:paraId="2C43E30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1092</w:t>
      </w:r>
    </w:p>
    <w:p w14:paraId="4369AB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1093</w:t>
      </w:r>
    </w:p>
    <w:p w14:paraId="47D2444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1094</w:t>
      </w:r>
    </w:p>
    <w:p w14:paraId="6892BF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1094</w:t>
      </w:r>
    </w:p>
    <w:p w14:paraId="60CB30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1095</w:t>
      </w:r>
    </w:p>
    <w:p w14:paraId="6E138BF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1095</w:t>
      </w:r>
    </w:p>
    <w:p w14:paraId="7EEE23C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1095</w:t>
      </w:r>
    </w:p>
    <w:p w14:paraId="10E066F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1095</w:t>
      </w:r>
    </w:p>
    <w:p w14:paraId="0BDBA09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1097</w:t>
      </w:r>
    </w:p>
    <w:p w14:paraId="03ACD94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1098</w:t>
      </w:r>
    </w:p>
    <w:p w14:paraId="1917A4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1099</w:t>
      </w:r>
    </w:p>
    <w:p w14:paraId="3B08CF5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1100</w:t>
      </w:r>
    </w:p>
    <w:p w14:paraId="5C06EA6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1101</w:t>
      </w:r>
    </w:p>
    <w:p w14:paraId="105AB1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1101</w:t>
      </w:r>
    </w:p>
    <w:p w14:paraId="024A1E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4.9.6.2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1103</w:t>
      </w:r>
    </w:p>
    <w:p w14:paraId="708784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1104</w:t>
      </w:r>
    </w:p>
    <w:p w14:paraId="19F6D2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1104</w:t>
      </w:r>
    </w:p>
    <w:p w14:paraId="2D01DE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1105</w:t>
      </w:r>
    </w:p>
    <w:p w14:paraId="3BC3F6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1105</w:t>
      </w:r>
    </w:p>
    <w:p w14:paraId="67E200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 xml:space="preserve">Switch off / Power off procedure in </w:t>
      </w:r>
      <w:r w:rsidRPr="00C22C4D">
        <w:rPr>
          <w:rFonts w:eastAsia="Yu Mincho"/>
          <w:noProof/>
        </w:rPr>
        <w:t xml:space="preserve">MA PDU session </w:t>
      </w:r>
      <w:r w:rsidRPr="00C22C4D">
        <w:rPr>
          <w:rFonts w:eastAsia="SimSun"/>
          <w:noProof/>
          <w:lang w:eastAsia="en-US"/>
        </w:rPr>
        <w:t xml:space="preserve">Established </w:t>
      </w:r>
      <w:r w:rsidRPr="00C22C4D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1106</w:t>
      </w:r>
    </w:p>
    <w:p w14:paraId="64366F3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1106</w:t>
      </w:r>
    </w:p>
    <w:p w14:paraId="1756991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1112</w:t>
      </w:r>
    </w:p>
    <w:p w14:paraId="703B824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1113</w:t>
      </w:r>
    </w:p>
    <w:p w14:paraId="360110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1122</w:t>
      </w:r>
    </w:p>
    <w:p w14:paraId="61EA33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1122</w:t>
      </w:r>
    </w:p>
    <w:p w14:paraId="70CFA08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1127</w:t>
      </w:r>
    </w:p>
    <w:p w14:paraId="684EC7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1132</w:t>
      </w:r>
    </w:p>
    <w:p w14:paraId="3157561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1136</w:t>
      </w:r>
    </w:p>
    <w:p w14:paraId="7E8F59A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1139</w:t>
      </w:r>
    </w:p>
    <w:p w14:paraId="5C6FEBB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1140</w:t>
      </w:r>
    </w:p>
    <w:p w14:paraId="4CB3537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1140</w:t>
      </w:r>
    </w:p>
    <w:p w14:paraId="16955F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1142</w:t>
      </w:r>
    </w:p>
    <w:p w14:paraId="7B8D2E2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1145</w:t>
      </w:r>
    </w:p>
    <w:p w14:paraId="72309D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1148</w:t>
      </w:r>
    </w:p>
    <w:p w14:paraId="4E146A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1151</w:t>
      </w:r>
    </w:p>
    <w:p w14:paraId="003A9C9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C22C4D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1152</w:t>
      </w:r>
    </w:p>
    <w:p w14:paraId="6395141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1154</w:t>
      </w:r>
    </w:p>
    <w:p w14:paraId="6930465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1155</w:t>
      </w:r>
    </w:p>
    <w:p w14:paraId="7C066D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1158</w:t>
      </w:r>
    </w:p>
    <w:p w14:paraId="1DACBD1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1159</w:t>
      </w:r>
    </w:p>
    <w:p w14:paraId="06DF9F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1163</w:t>
      </w:r>
    </w:p>
    <w:p w14:paraId="4BFFAA7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1164</w:t>
      </w:r>
    </w:p>
    <w:p w14:paraId="2A3C6A4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1167</w:t>
      </w:r>
    </w:p>
    <w:p w14:paraId="6AC6231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1169</w:t>
      </w:r>
    </w:p>
    <w:p w14:paraId="4E3C5E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1170</w:t>
      </w:r>
    </w:p>
    <w:p w14:paraId="7CFC836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1171</w:t>
      </w:r>
    </w:p>
    <w:p w14:paraId="7E4AD98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1172</w:t>
      </w:r>
    </w:p>
    <w:p w14:paraId="1888878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1177</w:t>
      </w:r>
    </w:p>
    <w:p w14:paraId="48C444B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1181</w:t>
      </w:r>
    </w:p>
    <w:p w14:paraId="2C8E332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1182</w:t>
      </w:r>
    </w:p>
    <w:p w14:paraId="664CF18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1188</w:t>
      </w:r>
    </w:p>
    <w:p w14:paraId="30DA8E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1190</w:t>
      </w:r>
    </w:p>
    <w:p w14:paraId="4BA42DC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1192</w:t>
      </w:r>
    </w:p>
    <w:p w14:paraId="747C073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1194</w:t>
      </w:r>
    </w:p>
    <w:p w14:paraId="552D11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1196</w:t>
      </w:r>
    </w:p>
    <w:p w14:paraId="3CFDDF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1199</w:t>
      </w:r>
    </w:p>
    <w:p w14:paraId="726805F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 for registration of NR sidelink U2N Relay / Relay UE side</w:t>
      </w:r>
      <w:r>
        <w:rPr>
          <w:noProof/>
        </w:rPr>
        <w:tab/>
        <w:t>1200</w:t>
      </w:r>
    </w:p>
    <w:p w14:paraId="1BB979D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 for V2X</w:t>
      </w:r>
      <w:r>
        <w:rPr>
          <w:noProof/>
        </w:rPr>
        <w:tab/>
        <w:t>1203</w:t>
      </w:r>
    </w:p>
    <w:p w14:paraId="358343D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Pre-configuration for V2X</w:t>
      </w:r>
      <w:r>
        <w:rPr>
          <w:noProof/>
        </w:rPr>
        <w:tab/>
        <w:t>1203</w:t>
      </w:r>
    </w:p>
    <w:p w14:paraId="07CE145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1204</w:t>
      </w:r>
    </w:p>
    <w:p w14:paraId="07EF8F9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1204</w:t>
      </w:r>
    </w:p>
    <w:p w14:paraId="0C649E5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1204</w:t>
      </w:r>
    </w:p>
    <w:p w14:paraId="0B1AA36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1207</w:t>
      </w:r>
    </w:p>
    <w:p w14:paraId="17FB8AA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1207</w:t>
      </w:r>
    </w:p>
    <w:p w14:paraId="2803C3A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1207</w:t>
      </w:r>
    </w:p>
    <w:p w14:paraId="3376797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1207</w:t>
      </w:r>
    </w:p>
    <w:p w14:paraId="631FD91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1207</w:t>
      </w:r>
    </w:p>
    <w:p w14:paraId="57D782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1207</w:t>
      </w:r>
    </w:p>
    <w:p w14:paraId="01C47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1207</w:t>
      </w:r>
    </w:p>
    <w:p w14:paraId="6A2684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1207</w:t>
      </w:r>
    </w:p>
    <w:p w14:paraId="62A8F5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1207</w:t>
      </w:r>
    </w:p>
    <w:p w14:paraId="06D0FAD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5.1.1.3.2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1208</w:t>
      </w:r>
    </w:p>
    <w:p w14:paraId="1A33A34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1208</w:t>
      </w:r>
    </w:p>
    <w:p w14:paraId="4A0BDC3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1209</w:t>
      </w:r>
    </w:p>
    <w:p w14:paraId="440B38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1209</w:t>
      </w:r>
    </w:p>
    <w:p w14:paraId="7D7960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1209</w:t>
      </w:r>
    </w:p>
    <w:p w14:paraId="3471BD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1209</w:t>
      </w:r>
    </w:p>
    <w:p w14:paraId="0A8C27C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1209</w:t>
      </w:r>
    </w:p>
    <w:p w14:paraId="3DDF259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1209</w:t>
      </w:r>
    </w:p>
    <w:p w14:paraId="34B19D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1209</w:t>
      </w:r>
    </w:p>
    <w:p w14:paraId="1CF8A4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1209</w:t>
      </w:r>
    </w:p>
    <w:p w14:paraId="09BC03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1209</w:t>
      </w:r>
    </w:p>
    <w:p w14:paraId="0CE172C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1209</w:t>
      </w:r>
    </w:p>
    <w:p w14:paraId="3FFDBA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1209</w:t>
      </w:r>
    </w:p>
    <w:p w14:paraId="03E98C4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1209</w:t>
      </w:r>
    </w:p>
    <w:p w14:paraId="31B78BA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1210</w:t>
      </w:r>
    </w:p>
    <w:p w14:paraId="697697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1210</w:t>
      </w:r>
    </w:p>
    <w:p w14:paraId="0590D60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1211</w:t>
      </w:r>
    </w:p>
    <w:p w14:paraId="206FD33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1211</w:t>
      </w:r>
    </w:p>
    <w:p w14:paraId="7D06A47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1211</w:t>
      </w:r>
    </w:p>
    <w:p w14:paraId="02DF7D7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1211</w:t>
      </w:r>
    </w:p>
    <w:p w14:paraId="52DDD06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1211</w:t>
      </w:r>
    </w:p>
    <w:p w14:paraId="22907E1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5.2.2.1.9 – 5.2.2.1.11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1212</w:t>
      </w:r>
    </w:p>
    <w:p w14:paraId="1C415F0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1212</w:t>
      </w:r>
    </w:p>
    <w:p w14:paraId="12E7EF0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1212</w:t>
      </w:r>
    </w:p>
    <w:p w14:paraId="66CABF8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1212</w:t>
      </w:r>
    </w:p>
    <w:p w14:paraId="0B2391C4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1213</w:t>
      </w:r>
    </w:p>
    <w:p w14:paraId="6E9BC43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1213</w:t>
      </w:r>
    </w:p>
    <w:p w14:paraId="68C49FFE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1213</w:t>
      </w:r>
    </w:p>
    <w:p w14:paraId="5A3ABDE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1213</w:t>
      </w:r>
    </w:p>
    <w:p w14:paraId="1A93E63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1214</w:t>
      </w:r>
    </w:p>
    <w:p w14:paraId="36F4892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1214</w:t>
      </w:r>
    </w:p>
    <w:p w14:paraId="5E3E729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1215</w:t>
      </w:r>
    </w:p>
    <w:p w14:paraId="1CBEC10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1215</w:t>
      </w:r>
    </w:p>
    <w:p w14:paraId="5D000FE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1215</w:t>
      </w:r>
    </w:p>
    <w:p w14:paraId="666EA2A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1215</w:t>
      </w:r>
    </w:p>
    <w:p w14:paraId="3D63A28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1216</w:t>
      </w:r>
    </w:p>
    <w:p w14:paraId="32602E6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1216</w:t>
      </w:r>
    </w:p>
    <w:p w14:paraId="2EDFFE5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1216</w:t>
      </w:r>
    </w:p>
    <w:p w14:paraId="622CB41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1217</w:t>
      </w:r>
    </w:p>
    <w:p w14:paraId="6806569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1217</w:t>
      </w:r>
    </w:p>
    <w:p w14:paraId="5635809A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1218</w:t>
      </w:r>
    </w:p>
    <w:p w14:paraId="5D937D4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1218</w:t>
      </w:r>
    </w:p>
    <w:p w14:paraId="7E3A8EE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1218</w:t>
      </w:r>
    </w:p>
    <w:p w14:paraId="2789C40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1218</w:t>
      </w:r>
    </w:p>
    <w:p w14:paraId="6B33427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1219</w:t>
      </w:r>
    </w:p>
    <w:p w14:paraId="288AF42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1219</w:t>
      </w:r>
    </w:p>
    <w:p w14:paraId="75C64DD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1219</w:t>
      </w:r>
    </w:p>
    <w:p w14:paraId="53A63096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1220</w:t>
      </w:r>
    </w:p>
    <w:p w14:paraId="29A2DCE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1220</w:t>
      </w:r>
    </w:p>
    <w:p w14:paraId="6801982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1220</w:t>
      </w:r>
    </w:p>
    <w:p w14:paraId="203620C0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1221</w:t>
      </w:r>
    </w:p>
    <w:p w14:paraId="57933BC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1221</w:t>
      </w:r>
    </w:p>
    <w:p w14:paraId="4668BC1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1221</w:t>
      </w:r>
    </w:p>
    <w:p w14:paraId="3B05DD0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1221</w:t>
      </w:r>
    </w:p>
    <w:p w14:paraId="6AFC773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1222</w:t>
      </w:r>
    </w:p>
    <w:p w14:paraId="7276122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1222</w:t>
      </w:r>
    </w:p>
    <w:p w14:paraId="36A363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1223</w:t>
      </w:r>
    </w:p>
    <w:p w14:paraId="352FA63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1223</w:t>
      </w:r>
    </w:p>
    <w:p w14:paraId="00076A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1223</w:t>
      </w:r>
    </w:p>
    <w:p w14:paraId="3790CC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1224</w:t>
      </w:r>
    </w:p>
    <w:p w14:paraId="49059D5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1224</w:t>
      </w:r>
    </w:p>
    <w:p w14:paraId="7772DE7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1225</w:t>
      </w:r>
    </w:p>
    <w:p w14:paraId="0CCD415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lastRenderedPageBreak/>
        <w:t>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Void</w:t>
      </w:r>
      <w:r>
        <w:rPr>
          <w:noProof/>
        </w:rPr>
        <w:tab/>
        <w:t>1225</w:t>
      </w:r>
    </w:p>
    <w:p w14:paraId="3951673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1225</w:t>
      </w:r>
    </w:p>
    <w:p w14:paraId="02F1D8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1225</w:t>
      </w:r>
    </w:p>
    <w:p w14:paraId="13158FA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1231</w:t>
      </w:r>
    </w:p>
    <w:p w14:paraId="3D33BE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1232</w:t>
      </w:r>
    </w:p>
    <w:p w14:paraId="051A494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1257</w:t>
      </w:r>
    </w:p>
    <w:p w14:paraId="5C7A06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1259</w:t>
      </w:r>
    </w:p>
    <w:p w14:paraId="505F0B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1262</w:t>
      </w:r>
    </w:p>
    <w:p w14:paraId="694A8E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1272</w:t>
      </w:r>
    </w:p>
    <w:p w14:paraId="6C3CC3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1281</w:t>
      </w:r>
    </w:p>
    <w:p w14:paraId="722D10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1290</w:t>
      </w:r>
    </w:p>
    <w:p w14:paraId="45ED7A0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1298</w:t>
      </w:r>
    </w:p>
    <w:p w14:paraId="426E525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1298</w:t>
      </w:r>
    </w:p>
    <w:p w14:paraId="1D5A264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1298</w:t>
      </w:r>
    </w:p>
    <w:p w14:paraId="267C4F7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1300</w:t>
      </w:r>
    </w:p>
    <w:p w14:paraId="0A02170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1301</w:t>
      </w:r>
    </w:p>
    <w:p w14:paraId="0D3A05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1301</w:t>
      </w:r>
    </w:p>
    <w:p w14:paraId="0600C4F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</w:t>
      </w:r>
      <w:r>
        <w:rPr>
          <w:noProof/>
        </w:rPr>
        <w:tab/>
        <w:t>1301</w:t>
      </w:r>
    </w:p>
    <w:p w14:paraId="6690CF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and Steps for Ephemeris generation</w:t>
      </w:r>
      <w:r>
        <w:rPr>
          <w:noProof/>
        </w:rPr>
        <w:tab/>
        <w:t>1301</w:t>
      </w:r>
    </w:p>
    <w:p w14:paraId="5C7A51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 for GSO</w:t>
      </w:r>
      <w:r>
        <w:rPr>
          <w:noProof/>
        </w:rPr>
        <w:tab/>
        <w:t>1301</w:t>
      </w:r>
    </w:p>
    <w:p w14:paraId="5B9622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 for NSGO</w:t>
      </w:r>
      <w:r>
        <w:rPr>
          <w:noProof/>
        </w:rPr>
        <w:tab/>
        <w:t>1302</w:t>
      </w:r>
    </w:p>
    <w:p w14:paraId="29BEF10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1302</w:t>
      </w:r>
    </w:p>
    <w:p w14:paraId="1D3110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ntn-config-r17 values in SIB19</w:t>
      </w:r>
      <w:r>
        <w:rPr>
          <w:noProof/>
        </w:rPr>
        <w:tab/>
        <w:t>1302</w:t>
      </w:r>
    </w:p>
    <w:p w14:paraId="7E46737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Satellite propagator model</w:t>
      </w:r>
      <w:r>
        <w:rPr>
          <w:noProof/>
        </w:rPr>
        <w:tab/>
        <w:t>1302</w:t>
      </w:r>
    </w:p>
    <w:p w14:paraId="6FC9D79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1302</w:t>
      </w:r>
    </w:p>
    <w:p w14:paraId="2D60402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1302</w:t>
      </w:r>
    </w:p>
    <w:p w14:paraId="6088F31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1302</w:t>
      </w:r>
    </w:p>
    <w:p w14:paraId="00E3005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1303</w:t>
      </w:r>
    </w:p>
    <w:p w14:paraId="1F91DA6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1303</w:t>
      </w:r>
    </w:p>
    <w:p w14:paraId="3974B3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1303</w:t>
      </w:r>
    </w:p>
    <w:p w14:paraId="4D23AE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</w:t>
      </w:r>
      <w:r w:rsidRPr="00C22C4D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Sample OTA Measurement Test Setup</w:t>
      </w:r>
      <w:r>
        <w:rPr>
          <w:noProof/>
        </w:rPr>
        <w:tab/>
        <w:t>1303</w:t>
      </w:r>
    </w:p>
    <w:p w14:paraId="6CEA95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1304</w:t>
      </w:r>
    </w:p>
    <w:p w14:paraId="7E6FAB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Handling of Thresholds</w:t>
      </w:r>
      <w:r>
        <w:rPr>
          <w:noProof/>
        </w:rPr>
        <w:tab/>
        <w:t>1304</w:t>
      </w:r>
    </w:p>
    <w:p w14:paraId="1D04F5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1305</w:t>
      </w:r>
    </w:p>
    <w:p w14:paraId="624406A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1305</w:t>
      </w:r>
    </w:p>
    <w:p w14:paraId="66C039E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1305</w:t>
      </w:r>
    </w:p>
    <w:p w14:paraId="7779B8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1305</w:t>
      </w:r>
    </w:p>
    <w:p w14:paraId="139569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1305</w:t>
      </w:r>
    </w:p>
    <w:p w14:paraId="660279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1306</w:t>
      </w:r>
    </w:p>
    <w:p w14:paraId="07FD8F7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1307</w:t>
      </w:r>
    </w:p>
    <w:p w14:paraId="25762E3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1307</w:t>
      </w:r>
    </w:p>
    <w:p w14:paraId="41D6AC5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1309</w:t>
      </w:r>
    </w:p>
    <w:p w14:paraId="639F96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1310</w:t>
      </w:r>
    </w:p>
    <w:p w14:paraId="7C5F511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1310</w:t>
      </w:r>
    </w:p>
    <w:p w14:paraId="6FB8116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1310</w:t>
      </w:r>
    </w:p>
    <w:p w14:paraId="0380F2C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1311</w:t>
      </w:r>
    </w:p>
    <w:p w14:paraId="04EEFCC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1311</w:t>
      </w:r>
    </w:p>
    <w:p w14:paraId="5F6476D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1312</w:t>
      </w:r>
    </w:p>
    <w:p w14:paraId="2C3035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1313</w:t>
      </w:r>
    </w:p>
    <w:p w14:paraId="508BF00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1313</w:t>
      </w:r>
    </w:p>
    <w:p w14:paraId="23851D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1329</w:t>
      </w:r>
    </w:p>
    <w:p w14:paraId="44DBF84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1329</w:t>
      </w:r>
    </w:p>
    <w:p w14:paraId="45D1A52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1329</w:t>
      </w:r>
    </w:p>
    <w:p w14:paraId="16BA64D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1331</w:t>
      </w:r>
    </w:p>
    <w:p w14:paraId="07BBA6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1332</w:t>
      </w:r>
    </w:p>
    <w:p w14:paraId="44FC16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1332</w:t>
      </w:r>
    </w:p>
    <w:p w14:paraId="15FB773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1332</w:t>
      </w:r>
    </w:p>
    <w:p w14:paraId="6B1898E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1333</w:t>
      </w:r>
    </w:p>
    <w:p w14:paraId="29AF74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1333</w:t>
      </w:r>
    </w:p>
    <w:p w14:paraId="4B2163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1337</w:t>
      </w:r>
    </w:p>
    <w:p w14:paraId="5AE382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1340</w:t>
      </w:r>
    </w:p>
    <w:p w14:paraId="651299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6.2.3.7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1340</w:t>
      </w:r>
    </w:p>
    <w:p w14:paraId="1599BE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1340</w:t>
      </w:r>
    </w:p>
    <w:p w14:paraId="463756E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1343</w:t>
      </w:r>
    </w:p>
    <w:p w14:paraId="540E2B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1343</w:t>
      </w:r>
    </w:p>
    <w:p w14:paraId="3EA0BA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1343</w:t>
      </w:r>
    </w:p>
    <w:p w14:paraId="37157A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1343</w:t>
      </w:r>
    </w:p>
    <w:p w14:paraId="4E0EE6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1343</w:t>
      </w:r>
    </w:p>
    <w:p w14:paraId="2CAEBA0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1344</w:t>
      </w:r>
    </w:p>
    <w:p w14:paraId="4623C1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1344</w:t>
      </w:r>
    </w:p>
    <w:p w14:paraId="64CF1A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1344</w:t>
      </w:r>
    </w:p>
    <w:p w14:paraId="7839C8A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1346</w:t>
      </w:r>
    </w:p>
    <w:p w14:paraId="5BD42C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1346</w:t>
      </w:r>
    </w:p>
    <w:p w14:paraId="75B17A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1346</w:t>
      </w:r>
    </w:p>
    <w:p w14:paraId="34AE800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1347</w:t>
      </w:r>
    </w:p>
    <w:p w14:paraId="2573015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1347</w:t>
      </w:r>
    </w:p>
    <w:p w14:paraId="480703D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1354</w:t>
      </w:r>
    </w:p>
    <w:p w14:paraId="502AAFB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10A3AED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1354</w:t>
      </w:r>
    </w:p>
    <w:p w14:paraId="727719C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1354</w:t>
      </w:r>
    </w:p>
    <w:p w14:paraId="5E25304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1354</w:t>
      </w:r>
    </w:p>
    <w:p w14:paraId="53B8E76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1354</w:t>
      </w:r>
    </w:p>
    <w:p w14:paraId="7791762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1354</w:t>
      </w:r>
    </w:p>
    <w:p w14:paraId="226F01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17A2EA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1354</w:t>
      </w:r>
    </w:p>
    <w:p w14:paraId="5FFDDE5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1354</w:t>
      </w:r>
    </w:p>
    <w:p w14:paraId="2947995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1355</w:t>
      </w:r>
    </w:p>
    <w:p w14:paraId="3AD210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1356</w:t>
      </w:r>
    </w:p>
    <w:p w14:paraId="27D6523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1356</w:t>
      </w:r>
    </w:p>
    <w:p w14:paraId="641C65D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1357</w:t>
      </w:r>
    </w:p>
    <w:p w14:paraId="307ABCF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1357</w:t>
      </w:r>
    </w:p>
    <w:p w14:paraId="6FB153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1357</w:t>
      </w:r>
    </w:p>
    <w:p w14:paraId="00E5352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1357</w:t>
      </w:r>
    </w:p>
    <w:p w14:paraId="7433D58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1357</w:t>
      </w:r>
    </w:p>
    <w:p w14:paraId="039392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1357</w:t>
      </w:r>
    </w:p>
    <w:p w14:paraId="4F59EB8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1358</w:t>
      </w:r>
    </w:p>
    <w:p w14:paraId="47AE92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1358</w:t>
      </w:r>
    </w:p>
    <w:p w14:paraId="0F2AE8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1358</w:t>
      </w:r>
    </w:p>
    <w:p w14:paraId="7C2AE38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1363</w:t>
      </w:r>
    </w:p>
    <w:p w14:paraId="146825C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1363</w:t>
      </w:r>
    </w:p>
    <w:p w14:paraId="7A7E653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1364</w:t>
      </w:r>
    </w:p>
    <w:p w14:paraId="5DFDB69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CSI-RS-ResourceMapping for ZP-CSI-RS</w:t>
      </w:r>
      <w:r>
        <w:rPr>
          <w:noProof/>
        </w:rPr>
        <w:tab/>
        <w:t>1376</w:t>
      </w:r>
    </w:p>
    <w:p w14:paraId="695371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PRB-Id</w:t>
      </w:r>
      <w:r>
        <w:rPr>
          <w:noProof/>
        </w:rPr>
        <w:tab/>
        <w:t>1400</w:t>
      </w:r>
    </w:p>
    <w:p w14:paraId="4131C05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ZP-CSI-RS-Resource-RRM</w:t>
      </w:r>
      <w:r>
        <w:rPr>
          <w:noProof/>
        </w:rPr>
        <w:tab/>
        <w:t>1400</w:t>
      </w:r>
    </w:p>
    <w:p w14:paraId="2CAC16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ZP-CSI-RS-ResourceSet-RRM</w:t>
      </w:r>
      <w:r>
        <w:rPr>
          <w:noProof/>
        </w:rPr>
        <w:tab/>
        <w:t>1400</w:t>
      </w:r>
    </w:p>
    <w:p w14:paraId="60E551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ZP-CSI-RS-ResourceSetId-RRM</w:t>
      </w:r>
      <w:r>
        <w:rPr>
          <w:noProof/>
        </w:rPr>
        <w:tab/>
        <w:t>1401</w:t>
      </w:r>
    </w:p>
    <w:p w14:paraId="5873952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1401</w:t>
      </w:r>
    </w:p>
    <w:p w14:paraId="652DDF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SL-BWP-ConfigCommon</w:t>
      </w:r>
      <w:r>
        <w:rPr>
          <w:noProof/>
        </w:rPr>
        <w:tab/>
        <w:t>1401</w:t>
      </w:r>
    </w:p>
    <w:p w14:paraId="2BD950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SL-BWP-PoolConfigCommon</w:t>
      </w:r>
      <w:r>
        <w:rPr>
          <w:noProof/>
        </w:rPr>
        <w:tab/>
        <w:t>1401</w:t>
      </w:r>
    </w:p>
    <w:p w14:paraId="4AEB1F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SL-ResourcePool</w:t>
      </w:r>
      <w:r>
        <w:rPr>
          <w:noProof/>
        </w:rPr>
        <w:tab/>
        <w:t>1402</w:t>
      </w:r>
    </w:p>
    <w:p w14:paraId="3928FB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SL-PSSCH-TxConfigList</w:t>
      </w:r>
      <w:r>
        <w:rPr>
          <w:noProof/>
        </w:rPr>
        <w:tab/>
        <w:t>1402</w:t>
      </w:r>
    </w:p>
    <w:p w14:paraId="744C82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SL-UE-SelectedConfig</w:t>
      </w:r>
      <w:r>
        <w:rPr>
          <w:noProof/>
        </w:rPr>
        <w:tab/>
        <w:t>1403</w:t>
      </w:r>
    </w:p>
    <w:p w14:paraId="36365F9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1403</w:t>
      </w:r>
    </w:p>
    <w:p w14:paraId="5EFE9CB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1403</w:t>
      </w:r>
    </w:p>
    <w:p w14:paraId="68CE14E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1403</w:t>
      </w:r>
    </w:p>
    <w:p w14:paraId="4504E39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1403</w:t>
      </w:r>
    </w:p>
    <w:p w14:paraId="679D0E58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lastRenderedPageBreak/>
        <w:t>Annex A (informative): Connection Diagrams</w:t>
      </w:r>
      <w:r>
        <w:rPr>
          <w:noProof/>
        </w:rPr>
        <w:tab/>
        <w:t>1404</w:t>
      </w:r>
    </w:p>
    <w:p w14:paraId="0F3C400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1404</w:t>
      </w:r>
    </w:p>
    <w:p w14:paraId="1571224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1405</w:t>
      </w:r>
    </w:p>
    <w:p w14:paraId="303C366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1406</w:t>
      </w:r>
    </w:p>
    <w:p w14:paraId="10FF49D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1406</w:t>
      </w:r>
    </w:p>
    <w:p w14:paraId="2CC0505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1406</w:t>
      </w:r>
    </w:p>
    <w:p w14:paraId="68D7CD6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1410</w:t>
      </w:r>
    </w:p>
    <w:p w14:paraId="39F015E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1414</w:t>
      </w:r>
    </w:p>
    <w:p w14:paraId="4A841F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1418</w:t>
      </w:r>
    </w:p>
    <w:p w14:paraId="49B26AA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1427</w:t>
      </w:r>
    </w:p>
    <w:p w14:paraId="5CB3392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1429</w:t>
      </w:r>
    </w:p>
    <w:p w14:paraId="62A5546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1430</w:t>
      </w:r>
    </w:p>
    <w:p w14:paraId="7BA2EF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1444</w:t>
      </w:r>
    </w:p>
    <w:p w14:paraId="34D24D1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1450</w:t>
      </w:r>
    </w:p>
    <w:p w14:paraId="02E3511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1453</w:t>
      </w:r>
    </w:p>
    <w:p w14:paraId="65AA462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1453</w:t>
      </w:r>
    </w:p>
    <w:p w14:paraId="50532B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1454</w:t>
      </w:r>
    </w:p>
    <w:p w14:paraId="21B307F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1455</w:t>
      </w:r>
    </w:p>
    <w:p w14:paraId="6C457AA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1462</w:t>
      </w:r>
    </w:p>
    <w:p w14:paraId="407E3B8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1463</w:t>
      </w:r>
    </w:p>
    <w:p w14:paraId="45BF213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1467</w:t>
      </w:r>
    </w:p>
    <w:p w14:paraId="506AB7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1469</w:t>
      </w:r>
    </w:p>
    <w:p w14:paraId="290295B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1473</w:t>
      </w:r>
    </w:p>
    <w:p w14:paraId="633648D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1473</w:t>
      </w:r>
    </w:p>
    <w:p w14:paraId="34949B1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1477</w:t>
      </w:r>
    </w:p>
    <w:p w14:paraId="440EDCC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1478</w:t>
      </w:r>
    </w:p>
    <w:p w14:paraId="0937CDA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1479</w:t>
      </w:r>
    </w:p>
    <w:p w14:paraId="3CDA3F7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1479</w:t>
      </w:r>
    </w:p>
    <w:p w14:paraId="1BC1750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1480</w:t>
      </w:r>
    </w:p>
    <w:p w14:paraId="67B2406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1480</w:t>
      </w:r>
    </w:p>
    <w:p w14:paraId="3C5D096E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1481</w:t>
      </w:r>
    </w:p>
    <w:p w14:paraId="583F9747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1481</w:t>
      </w:r>
    </w:p>
    <w:p w14:paraId="1A9B623A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 w:rsidRPr="00C22C4D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Cs w:val="22"/>
        </w:rPr>
        <w:tab/>
      </w:r>
      <w:r w:rsidRPr="00C22C4D">
        <w:rPr>
          <w:rFonts w:eastAsia="??"/>
          <w:noProof/>
        </w:rPr>
        <w:t>Permitted Test Methods</w:t>
      </w:r>
      <w:r>
        <w:rPr>
          <w:noProof/>
        </w:rPr>
        <w:tab/>
        <w:t>1481</w:t>
      </w:r>
    </w:p>
    <w:p w14:paraId="5613FFF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General</w:t>
      </w:r>
      <w:r>
        <w:rPr>
          <w:noProof/>
        </w:rPr>
        <w:tab/>
        <w:t>1481</w:t>
      </w:r>
    </w:p>
    <w:p w14:paraId="584FB01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Direct far field (DFF)</w:t>
      </w:r>
      <w:r>
        <w:rPr>
          <w:noProof/>
        </w:rPr>
        <w:tab/>
        <w:t>1481</w:t>
      </w:r>
    </w:p>
    <w:p w14:paraId="0422A0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1481</w:t>
      </w:r>
    </w:p>
    <w:p w14:paraId="3F7C88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1483</w:t>
      </w:r>
    </w:p>
    <w:p w14:paraId="27816F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1485</w:t>
      </w:r>
    </w:p>
    <w:p w14:paraId="2B8C63D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1485</w:t>
      </w:r>
    </w:p>
    <w:p w14:paraId="43DEE6D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1487</w:t>
      </w:r>
    </w:p>
    <w:p w14:paraId="594B18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1487</w:t>
      </w:r>
    </w:p>
    <w:p w14:paraId="30F508A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1487</w:t>
      </w:r>
    </w:p>
    <w:p w14:paraId="4358EC1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1487</w:t>
      </w:r>
    </w:p>
    <w:p w14:paraId="4565316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1487</w:t>
      </w:r>
    </w:p>
    <w:p w14:paraId="56240A9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1488</w:t>
      </w:r>
    </w:p>
    <w:p w14:paraId="3FB8019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1488</w:t>
      </w:r>
    </w:p>
    <w:p w14:paraId="11223F4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1489</w:t>
      </w:r>
    </w:p>
    <w:p w14:paraId="69E1269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1489</w:t>
      </w:r>
    </w:p>
    <w:p w14:paraId="7D92F68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1489</w:t>
      </w:r>
    </w:p>
    <w:p w14:paraId="0A087A4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Near field to far field transform (NFTF)</w:t>
      </w:r>
      <w:r>
        <w:rPr>
          <w:noProof/>
        </w:rPr>
        <w:tab/>
        <w:t>1489</w:t>
      </w:r>
    </w:p>
    <w:p w14:paraId="0248AD2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1489</w:t>
      </w:r>
    </w:p>
    <w:p w14:paraId="39264D3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1491</w:t>
      </w:r>
    </w:p>
    <w:p w14:paraId="0D6DE1E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1491</w:t>
      </w:r>
    </w:p>
    <w:p w14:paraId="4B7F082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1491</w:t>
      </w:r>
    </w:p>
    <w:p w14:paraId="63684F0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Enhanced IFF</w:t>
      </w:r>
      <w:r>
        <w:rPr>
          <w:noProof/>
        </w:rPr>
        <w:tab/>
        <w:t>1491</w:t>
      </w:r>
    </w:p>
    <w:p w14:paraId="33ABB1D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1491</w:t>
      </w:r>
    </w:p>
    <w:p w14:paraId="5CD2E5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1492</w:t>
      </w:r>
    </w:p>
    <w:p w14:paraId="21CA32A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1492</w:t>
      </w:r>
    </w:p>
    <w:p w14:paraId="6506B7F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lastRenderedPageBreak/>
        <w:t>B.2.6.4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1492</w:t>
      </w:r>
    </w:p>
    <w:p w14:paraId="4DCC638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IFF+DFF</w:t>
      </w:r>
      <w:r>
        <w:rPr>
          <w:noProof/>
        </w:rPr>
        <w:tab/>
        <w:t>1492</w:t>
      </w:r>
    </w:p>
    <w:p w14:paraId="351257D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1492</w:t>
      </w:r>
    </w:p>
    <w:p w14:paraId="1BC0458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1492</w:t>
      </w:r>
    </w:p>
    <w:p w14:paraId="3A38C40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1493</w:t>
      </w:r>
    </w:p>
    <w:p w14:paraId="2EC62FC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1493</w:t>
      </w:r>
    </w:p>
    <w:p w14:paraId="04235483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1494</w:t>
      </w:r>
    </w:p>
    <w:p w14:paraId="5A6DE50E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1494</w:t>
      </w:r>
    </w:p>
    <w:p w14:paraId="44F91E2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1494</w:t>
      </w:r>
    </w:p>
    <w:p w14:paraId="2406B6BB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1497</w:t>
      </w:r>
    </w:p>
    <w:p w14:paraId="309CE16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1497</w:t>
      </w:r>
    </w:p>
    <w:p w14:paraId="0D7EF79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1498</w:t>
      </w:r>
    </w:p>
    <w:p w14:paraId="5AEE36C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1498</w:t>
      </w:r>
    </w:p>
    <w:p w14:paraId="7FB8239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1498</w:t>
      </w:r>
    </w:p>
    <w:p w14:paraId="563B4E7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1498</w:t>
      </w:r>
    </w:p>
    <w:p w14:paraId="3C3F3FC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1499</w:t>
      </w:r>
    </w:p>
    <w:p w14:paraId="617E360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1499</w:t>
      </w:r>
    </w:p>
    <w:p w14:paraId="41EC16C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1499</w:t>
      </w:r>
    </w:p>
    <w:p w14:paraId="1933389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1500</w:t>
      </w:r>
    </w:p>
    <w:p w14:paraId="5D0E162C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1500</w:t>
      </w:r>
    </w:p>
    <w:p w14:paraId="00758D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1500</w:t>
      </w:r>
    </w:p>
    <w:p w14:paraId="38CAAF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1500</w:t>
      </w:r>
    </w:p>
    <w:p w14:paraId="52C42A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4AAF4F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1501</w:t>
      </w:r>
    </w:p>
    <w:p w14:paraId="4279F76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1501</w:t>
      </w:r>
    </w:p>
    <w:p w14:paraId="5C1500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1501</w:t>
      </w:r>
    </w:p>
    <w:p w14:paraId="2CB8D08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1502</w:t>
      </w:r>
    </w:p>
    <w:p w14:paraId="4923B27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1502</w:t>
      </w:r>
    </w:p>
    <w:p w14:paraId="798346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1502</w:t>
      </w:r>
    </w:p>
    <w:p w14:paraId="3C26C0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1503</w:t>
      </w:r>
    </w:p>
    <w:p w14:paraId="35A184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1503</w:t>
      </w:r>
    </w:p>
    <w:p w14:paraId="105A0A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1503</w:t>
      </w:r>
    </w:p>
    <w:p w14:paraId="6947EB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1504</w:t>
      </w:r>
    </w:p>
    <w:p w14:paraId="07292F0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1504</w:t>
      </w:r>
    </w:p>
    <w:p w14:paraId="51FEF27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3CA7C86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1504</w:t>
      </w:r>
    </w:p>
    <w:p w14:paraId="0BBFA16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1504</w:t>
      </w:r>
    </w:p>
    <w:p w14:paraId="519F0C8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1504</w:t>
      </w:r>
    </w:p>
    <w:p w14:paraId="5DAFC43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1504</w:t>
      </w:r>
    </w:p>
    <w:p w14:paraId="3B0889B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519904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1505</w:t>
      </w:r>
    </w:p>
    <w:p w14:paraId="76442C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1506</w:t>
      </w:r>
    </w:p>
    <w:p w14:paraId="3079130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1507</w:t>
      </w:r>
    </w:p>
    <w:p w14:paraId="2FDC45DE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1507</w:t>
      </w:r>
    </w:p>
    <w:p w14:paraId="30712A5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1507</w:t>
      </w:r>
    </w:p>
    <w:p w14:paraId="0071490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1507</w:t>
      </w:r>
    </w:p>
    <w:p w14:paraId="150A949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1509</w:t>
      </w:r>
    </w:p>
    <w:p w14:paraId="51F2330D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1510</w:t>
      </w:r>
    </w:p>
    <w:p w14:paraId="539D5DC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1510</w:t>
      </w:r>
    </w:p>
    <w:p w14:paraId="5723EB4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1510</w:t>
      </w:r>
    </w:p>
    <w:p w14:paraId="18067F1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1511</w:t>
      </w:r>
    </w:p>
    <w:p w14:paraId="4C45EC2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1511</w:t>
      </w:r>
    </w:p>
    <w:p w14:paraId="3181250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C.5.2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1513</w:t>
      </w:r>
    </w:p>
    <w:p w14:paraId="4276525D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1515</w:t>
      </w:r>
    </w:p>
    <w:p w14:paraId="6BDA9451" w14:textId="504284F0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753CFBE8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A301EB">
        <w:instrText>ha0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A301EB">
        <w:instrText>ha0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A301EB">
        <w:instrText>ha0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A301EB">
        <w:instrText>ha0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A301EB">
        <w:instrText>ha0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347B8" w14:textId="77777777" w:rsidR="007147FD" w:rsidRDefault="007147FD">
      <w:r>
        <w:separator/>
      </w:r>
    </w:p>
  </w:endnote>
  <w:endnote w:type="continuationSeparator" w:id="0">
    <w:p w14:paraId="3EADA6E5" w14:textId="77777777" w:rsidR="007147FD" w:rsidRDefault="0071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7890" w14:textId="77777777" w:rsidR="007147FD" w:rsidRDefault="007147FD">
      <w:r>
        <w:separator/>
      </w:r>
    </w:p>
  </w:footnote>
  <w:footnote w:type="continuationSeparator" w:id="0">
    <w:p w14:paraId="397A535F" w14:textId="77777777" w:rsidR="007147FD" w:rsidRDefault="0071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301A76BF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6826">
      <w:rPr>
        <w:rFonts w:ascii="Arial" w:hAnsi="Arial" w:cs="Arial"/>
        <w:b/>
        <w:noProof/>
        <w:sz w:val="18"/>
        <w:szCs w:val="18"/>
      </w:rPr>
      <w:t>3GPP TS 38.508-1 V17.10.0 (2023-09)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78C7A053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682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28</Pages>
  <Words>9172</Words>
  <Characters>52282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61332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5447</cp:lastModifiedBy>
  <cp:revision>6</cp:revision>
  <dcterms:created xsi:type="dcterms:W3CDTF">2023-04-18T11:34:00Z</dcterms:created>
  <dcterms:modified xsi:type="dcterms:W3CDTF">2023-10-03T04:16:00Z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