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3928190D"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111DE8" w:rsidRPr="00033949">
              <w:t>V</w:t>
            </w:r>
            <w:r w:rsidR="00111DE8">
              <w:t>19</w:t>
            </w:r>
            <w:r w:rsidR="00512D82">
              <w:t>.</w:t>
            </w:r>
            <w:r w:rsidR="00111DE8">
              <w:t>0</w:t>
            </w:r>
            <w:r w:rsidR="00512D82">
              <w:t>.</w:t>
            </w:r>
            <w:r w:rsidR="00A64C8E">
              <w:t>0</w:t>
            </w:r>
            <w:r w:rsidR="004F0988" w:rsidRPr="00033949">
              <w:t xml:space="preserve"> </w:t>
            </w:r>
            <w:r w:rsidR="004F0988" w:rsidRPr="00033949">
              <w:rPr>
                <w:sz w:val="32"/>
              </w:rPr>
              <w:t>(</w:t>
            </w:r>
            <w:r w:rsidR="004F5ECB">
              <w:rPr>
                <w:sz w:val="32"/>
              </w:rPr>
              <w:t>202</w:t>
            </w:r>
            <w:r w:rsidR="00A64C8E">
              <w:rPr>
                <w:sz w:val="32"/>
              </w:rPr>
              <w:t>5</w:t>
            </w:r>
            <w:r w:rsidR="00512D82">
              <w:rPr>
                <w:sz w:val="32"/>
              </w:rPr>
              <w:t>-</w:t>
            </w:r>
            <w:r w:rsidR="00754DE9">
              <w:rPr>
                <w:sz w:val="32"/>
              </w:rPr>
              <w:t>0</w:t>
            </w:r>
            <w:r w:rsidR="00A64C8E">
              <w:rPr>
                <w:sz w:val="32"/>
              </w:rPr>
              <w:t>6</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3F93435"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w:t>
            </w:r>
            <w:r w:rsidR="00111DE8">
              <w:rPr>
                <w:rStyle w:val="ZGSM"/>
              </w:rPr>
              <w:t>19</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994EF95" w:rsidR="00D57972" w:rsidRPr="00033949" w:rsidRDefault="00A64C8E">
            <w:r>
              <w:object w:dxaOrig="2026" w:dyaOrig="1251" w14:anchorId="1D28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12183652" r:id="rId10"/>
              </w:object>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481D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7C2985CA"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A64C8E">
              <w:rPr>
                <w:noProof/>
                <w:sz w:val="18"/>
              </w:rPr>
              <w:t>2025</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0C1E4134" w14:textId="60FA22B3" w:rsidR="00A63E85" w:rsidRDefault="00A63E8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_Toc145515965 \h </w:instrText>
      </w:r>
      <w:r>
        <w:fldChar w:fldCharType="separate"/>
      </w:r>
      <w:r>
        <w:t>7</w:t>
      </w:r>
      <w:r>
        <w:fldChar w:fldCharType="end"/>
      </w:r>
    </w:p>
    <w:p w14:paraId="7FB82FBE" w14:textId="46E9B32D" w:rsidR="00A63E85" w:rsidRDefault="00A63E8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_Toc145515966 \h </w:instrText>
      </w:r>
      <w:r>
        <w:fldChar w:fldCharType="separate"/>
      </w:r>
      <w:r>
        <w:t>9</w:t>
      </w:r>
      <w:r>
        <w:fldChar w:fldCharType="end"/>
      </w:r>
    </w:p>
    <w:p w14:paraId="580C93A4" w14:textId="41DE9FF4" w:rsidR="00A63E85" w:rsidRDefault="00A63E8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_Toc145515967 \h </w:instrText>
      </w:r>
      <w:r>
        <w:fldChar w:fldCharType="separate"/>
      </w:r>
      <w:r>
        <w:t>9</w:t>
      </w:r>
      <w:r>
        <w:fldChar w:fldCharType="end"/>
      </w:r>
    </w:p>
    <w:p w14:paraId="7588F216" w14:textId="1554345C" w:rsidR="00A63E85" w:rsidRDefault="00A63E8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_Toc145515968 \h </w:instrText>
      </w:r>
      <w:r>
        <w:fldChar w:fldCharType="separate"/>
      </w:r>
      <w:r>
        <w:t>10</w:t>
      </w:r>
      <w:r>
        <w:fldChar w:fldCharType="end"/>
      </w:r>
    </w:p>
    <w:p w14:paraId="21BC2B55" w14:textId="2DD400F1" w:rsidR="00A63E85" w:rsidRDefault="00A63E8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_Toc145515969 \h </w:instrText>
      </w:r>
      <w:r>
        <w:fldChar w:fldCharType="separate"/>
      </w:r>
      <w:r>
        <w:t>10</w:t>
      </w:r>
      <w:r>
        <w:fldChar w:fldCharType="end"/>
      </w:r>
    </w:p>
    <w:p w14:paraId="4AD720BD" w14:textId="047620C3" w:rsidR="00A63E85" w:rsidRDefault="00A63E8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_Toc145515970 \h </w:instrText>
      </w:r>
      <w:r>
        <w:fldChar w:fldCharType="separate"/>
      </w:r>
      <w:r>
        <w:t>10</w:t>
      </w:r>
      <w:r>
        <w:fldChar w:fldCharType="end"/>
      </w:r>
    </w:p>
    <w:p w14:paraId="3A0FC9BA" w14:textId="3FEE844D" w:rsidR="00A63E85" w:rsidRDefault="00A63E8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_Toc145515971 \h </w:instrText>
      </w:r>
      <w:r>
        <w:fldChar w:fldCharType="separate"/>
      </w:r>
      <w:r>
        <w:t>11</w:t>
      </w:r>
      <w:r>
        <w:fldChar w:fldCharType="end"/>
      </w:r>
    </w:p>
    <w:p w14:paraId="0ABAC0F6" w14:textId="39E3EC48" w:rsidR="00A63E85" w:rsidRDefault="00A63E85">
      <w:pPr>
        <w:pStyle w:val="TOC2"/>
        <w:rPr>
          <w:rFonts w:asciiTheme="minorHAnsi" w:eastAsiaTheme="minorEastAsia" w:hAnsiTheme="minorHAnsi" w:cstheme="minorBidi"/>
          <w:kern w:val="2"/>
          <w:sz w:val="22"/>
          <w:szCs w:val="22"/>
          <w:lang w:eastAsia="en-GB"/>
          <w14:ligatures w14:val="standardContextual"/>
        </w:rPr>
      </w:pPr>
      <w:r w:rsidRPr="00D16F9A">
        <w:rPr>
          <w:rFonts w:cs="v4.2.0"/>
          <w:snapToGrid w:val="0"/>
        </w:rPr>
        <w:t>3.4</w:t>
      </w:r>
      <w:r>
        <w:rPr>
          <w:rFonts w:asciiTheme="minorHAnsi" w:eastAsiaTheme="minorEastAsia" w:hAnsiTheme="minorHAnsi" w:cstheme="minorBidi"/>
          <w:kern w:val="2"/>
          <w:sz w:val="22"/>
          <w:szCs w:val="22"/>
          <w:lang w:eastAsia="en-GB"/>
          <w14:ligatures w14:val="standardContextual"/>
        </w:rPr>
        <w:tab/>
      </w:r>
      <w:r w:rsidRPr="00D16F9A">
        <w:rPr>
          <w:rFonts w:cs="v4.2.0"/>
          <w:snapToGrid w:val="0"/>
        </w:rPr>
        <w:t>Test tolerances</w:t>
      </w:r>
      <w:r>
        <w:tab/>
      </w:r>
      <w:r>
        <w:fldChar w:fldCharType="begin"/>
      </w:r>
      <w:r>
        <w:instrText xml:space="preserve"> PAGEREF _Toc145515972 \h </w:instrText>
      </w:r>
      <w:r>
        <w:fldChar w:fldCharType="separate"/>
      </w:r>
      <w:r>
        <w:t>12</w:t>
      </w:r>
      <w:r>
        <w:fldChar w:fldCharType="end"/>
      </w:r>
    </w:p>
    <w:p w14:paraId="39894F6C" w14:textId="4D296394" w:rsidR="00A63E85" w:rsidRDefault="00A63E8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_Toc145515973 \h </w:instrText>
      </w:r>
      <w:r>
        <w:fldChar w:fldCharType="separate"/>
      </w:r>
      <w:r>
        <w:t>12</w:t>
      </w:r>
      <w:r>
        <w:fldChar w:fldCharType="end"/>
      </w:r>
    </w:p>
    <w:p w14:paraId="63B8A299" w14:textId="016AD477" w:rsidR="00A63E85" w:rsidRDefault="00A63E8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_Toc145515974 \h </w:instrText>
      </w:r>
      <w:r>
        <w:fldChar w:fldCharType="separate"/>
      </w:r>
      <w:r>
        <w:t>12</w:t>
      </w:r>
      <w:r>
        <w:fldChar w:fldCharType="end"/>
      </w:r>
    </w:p>
    <w:p w14:paraId="3D42A28C" w14:textId="040A12F0" w:rsidR="00A63E85" w:rsidRDefault="00A63E8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Measurement parameters</w:t>
      </w:r>
      <w:r>
        <w:tab/>
      </w:r>
      <w:r>
        <w:fldChar w:fldCharType="begin"/>
      </w:r>
      <w:r>
        <w:instrText xml:space="preserve"> PAGEREF _Toc145515975 \h </w:instrText>
      </w:r>
      <w:r>
        <w:fldChar w:fldCharType="separate"/>
      </w:r>
      <w:r>
        <w:t>12</w:t>
      </w:r>
      <w:r>
        <w:fldChar w:fldCharType="end"/>
      </w:r>
    </w:p>
    <w:p w14:paraId="40629BF7" w14:textId="35695DDE" w:rsidR="00A63E85" w:rsidRDefault="00A63E85">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UE based A-GNSS measurement parameters</w:t>
      </w:r>
      <w:r>
        <w:tab/>
      </w:r>
      <w:r>
        <w:fldChar w:fldCharType="begin"/>
      </w:r>
      <w:r>
        <w:instrText xml:space="preserve"> PAGEREF _Toc145515976 \h </w:instrText>
      </w:r>
      <w:r>
        <w:fldChar w:fldCharType="separate"/>
      </w:r>
      <w:r>
        <w:t>12</w:t>
      </w:r>
      <w:r>
        <w:fldChar w:fldCharType="end"/>
      </w:r>
    </w:p>
    <w:p w14:paraId="22063B08" w14:textId="7647458C" w:rsidR="00A63E85" w:rsidRDefault="00A63E85">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UE assisted A-GNSS measurement parameters</w:t>
      </w:r>
      <w:r>
        <w:tab/>
      </w:r>
      <w:r>
        <w:fldChar w:fldCharType="begin"/>
      </w:r>
      <w:r>
        <w:instrText xml:space="preserve"> PAGEREF _Toc145515977 \h </w:instrText>
      </w:r>
      <w:r>
        <w:fldChar w:fldCharType="separate"/>
      </w:r>
      <w:r>
        <w:t>12</w:t>
      </w:r>
      <w:r>
        <w:fldChar w:fldCharType="end"/>
      </w:r>
    </w:p>
    <w:p w14:paraId="641375C0" w14:textId="11846AD0" w:rsidR="00A63E85" w:rsidRDefault="00A63E8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Response time</w:t>
      </w:r>
      <w:r>
        <w:tab/>
      </w:r>
      <w:r>
        <w:fldChar w:fldCharType="begin"/>
      </w:r>
      <w:r>
        <w:instrText xml:space="preserve"> PAGEREF _Toc145515978 \h </w:instrText>
      </w:r>
      <w:r>
        <w:fldChar w:fldCharType="separate"/>
      </w:r>
      <w:r>
        <w:t>12</w:t>
      </w:r>
      <w:r>
        <w:fldChar w:fldCharType="end"/>
      </w:r>
    </w:p>
    <w:p w14:paraId="59992A67" w14:textId="7C9DA1FB" w:rsidR="00A63E85" w:rsidRDefault="00A63E8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_Toc145515979 \h </w:instrText>
      </w:r>
      <w:r>
        <w:fldChar w:fldCharType="separate"/>
      </w:r>
      <w:r>
        <w:t>12</w:t>
      </w:r>
      <w:r>
        <w:fldChar w:fldCharType="end"/>
      </w:r>
    </w:p>
    <w:p w14:paraId="63FCA195" w14:textId="2A4639D1" w:rsidR="00A63E85" w:rsidRDefault="00A63E85">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Use of fine time assistance</w:t>
      </w:r>
      <w:r>
        <w:tab/>
      </w:r>
      <w:r>
        <w:fldChar w:fldCharType="begin"/>
      </w:r>
      <w:r>
        <w:instrText xml:space="preserve"> PAGEREF _Toc145515980 \h </w:instrText>
      </w:r>
      <w:r>
        <w:fldChar w:fldCharType="separate"/>
      </w:r>
      <w:r>
        <w:t>13</w:t>
      </w:r>
      <w:r>
        <w:fldChar w:fldCharType="end"/>
      </w:r>
    </w:p>
    <w:p w14:paraId="6DCFCE1B" w14:textId="669864B9" w:rsidR="00A63E85" w:rsidRDefault="00A63E8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RRC states</w:t>
      </w:r>
      <w:r>
        <w:tab/>
      </w:r>
      <w:r>
        <w:fldChar w:fldCharType="begin"/>
      </w:r>
      <w:r>
        <w:instrText xml:space="preserve"> PAGEREF _Toc145515981 \h </w:instrText>
      </w:r>
      <w:r>
        <w:fldChar w:fldCharType="separate"/>
      </w:r>
      <w:r>
        <w:t>13</w:t>
      </w:r>
      <w:r>
        <w:fldChar w:fldCharType="end"/>
      </w:r>
    </w:p>
    <w:p w14:paraId="5822E11C" w14:textId="47545E2B" w:rsidR="00A63E85" w:rsidRDefault="00A63E8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Error definitions</w:t>
      </w:r>
      <w:r>
        <w:tab/>
      </w:r>
      <w:r>
        <w:fldChar w:fldCharType="begin"/>
      </w:r>
      <w:r>
        <w:instrText xml:space="preserve"> PAGEREF _Toc145515982 \h </w:instrText>
      </w:r>
      <w:r>
        <w:fldChar w:fldCharType="separate"/>
      </w:r>
      <w:r>
        <w:t>13</w:t>
      </w:r>
      <w:r>
        <w:fldChar w:fldCharType="end"/>
      </w:r>
    </w:p>
    <w:p w14:paraId="4D22E063" w14:textId="35E3DB4A" w:rsidR="00A63E85" w:rsidRDefault="00A63E8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A-GNSS minimum performance requirements (UE supports A-GPS L1 C/A only)</w:t>
      </w:r>
      <w:r>
        <w:tab/>
      </w:r>
      <w:r>
        <w:fldChar w:fldCharType="begin"/>
      </w:r>
      <w:r>
        <w:instrText xml:space="preserve"> PAGEREF _Toc145515983 \h </w:instrText>
      </w:r>
      <w:r>
        <w:fldChar w:fldCharType="separate"/>
      </w:r>
      <w:r>
        <w:t>14</w:t>
      </w:r>
      <w:r>
        <w:fldChar w:fldCharType="end"/>
      </w:r>
    </w:p>
    <w:p w14:paraId="4E072169" w14:textId="38A8D2E7" w:rsidR="00A63E85" w:rsidRDefault="00A63E85">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_Toc145515984 \h </w:instrText>
      </w:r>
      <w:r>
        <w:fldChar w:fldCharType="separate"/>
      </w:r>
      <w:r>
        <w:t>14</w:t>
      </w:r>
      <w:r>
        <w:fldChar w:fldCharType="end"/>
      </w:r>
    </w:p>
    <w:p w14:paraId="0299A51F" w14:textId="52F8841A" w:rsidR="00A63E85" w:rsidRDefault="00A63E8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_Toc145515985 \h </w:instrText>
      </w:r>
      <w:r>
        <w:fldChar w:fldCharType="separate"/>
      </w:r>
      <w:r>
        <w:t>14</w:t>
      </w:r>
      <w:r>
        <w:fldChar w:fldCharType="end"/>
      </w:r>
    </w:p>
    <w:p w14:paraId="5B603FEC" w14:textId="46C824AF" w:rsidR="00A63E85" w:rsidRDefault="00A63E8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_Toc145515986 \h </w:instrText>
      </w:r>
      <w:r>
        <w:fldChar w:fldCharType="separate"/>
      </w:r>
      <w:r>
        <w:t>14</w:t>
      </w:r>
      <w:r>
        <w:fldChar w:fldCharType="end"/>
      </w:r>
    </w:p>
    <w:p w14:paraId="16811A47" w14:textId="2C5BBC79" w:rsidR="00A63E85" w:rsidRDefault="00A63E85">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_Toc145515987 \h </w:instrText>
      </w:r>
      <w:r>
        <w:fldChar w:fldCharType="separate"/>
      </w:r>
      <w:r>
        <w:t>15</w:t>
      </w:r>
      <w:r>
        <w:fldChar w:fldCharType="end"/>
      </w:r>
    </w:p>
    <w:p w14:paraId="71D9E297" w14:textId="0E5D85C3" w:rsidR="00A63E85" w:rsidRDefault="00A63E85">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_Toc145515988 \h </w:instrText>
      </w:r>
      <w:r>
        <w:fldChar w:fldCharType="separate"/>
      </w:r>
      <w:r>
        <w:t>15</w:t>
      </w:r>
      <w:r>
        <w:fldChar w:fldCharType="end"/>
      </w:r>
    </w:p>
    <w:p w14:paraId="4ED6C207" w14:textId="639BE605" w:rsidR="00A63E85" w:rsidRDefault="00A63E85">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_Toc145515989 \h </w:instrText>
      </w:r>
      <w:r>
        <w:fldChar w:fldCharType="separate"/>
      </w:r>
      <w:r>
        <w:t>15</w:t>
      </w:r>
      <w:r>
        <w:fldChar w:fldCharType="end"/>
      </w:r>
    </w:p>
    <w:p w14:paraId="1FDE5419" w14:textId="2888A0A0" w:rsidR="00A63E85" w:rsidRDefault="00A63E8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_Toc145515990 \h </w:instrText>
      </w:r>
      <w:r>
        <w:fldChar w:fldCharType="separate"/>
      </w:r>
      <w:r>
        <w:t>15</w:t>
      </w:r>
      <w:r>
        <w:fldChar w:fldCharType="end"/>
      </w:r>
    </w:p>
    <w:p w14:paraId="2F4CF67C" w14:textId="7F9942D7" w:rsidR="00A63E85" w:rsidRDefault="00A63E85">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_Toc145515991 \h </w:instrText>
      </w:r>
      <w:r>
        <w:fldChar w:fldCharType="separate"/>
      </w:r>
      <w:r>
        <w:t>16</w:t>
      </w:r>
      <w:r>
        <w:fldChar w:fldCharType="end"/>
      </w:r>
    </w:p>
    <w:p w14:paraId="3698BDC0" w14:textId="0D4F80F6" w:rsidR="00A63E85" w:rsidRDefault="00A63E8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_Toc145515992 \h </w:instrText>
      </w:r>
      <w:r>
        <w:fldChar w:fldCharType="separate"/>
      </w:r>
      <w:r>
        <w:t>16</w:t>
      </w:r>
      <w:r>
        <w:fldChar w:fldCharType="end"/>
      </w:r>
    </w:p>
    <w:p w14:paraId="1CB44C43" w14:textId="1AEF6F5F" w:rsidR="00A63E85" w:rsidRDefault="00A63E85">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_Toc145515993 \h </w:instrText>
      </w:r>
      <w:r>
        <w:fldChar w:fldCharType="separate"/>
      </w:r>
      <w:r>
        <w:t>16</w:t>
      </w:r>
      <w:r>
        <w:fldChar w:fldCharType="end"/>
      </w:r>
    </w:p>
    <w:p w14:paraId="4BDE7431" w14:textId="2F54C00E" w:rsidR="00A63E85" w:rsidRDefault="00A63E8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_Toc145515994 \h </w:instrText>
      </w:r>
      <w:r>
        <w:fldChar w:fldCharType="separate"/>
      </w:r>
      <w:r>
        <w:t>17</w:t>
      </w:r>
      <w:r>
        <w:fldChar w:fldCharType="end"/>
      </w:r>
    </w:p>
    <w:p w14:paraId="301C4B14" w14:textId="25839370" w:rsidR="00A63E85" w:rsidRDefault="00A63E85">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_Toc145515995 \h </w:instrText>
      </w:r>
      <w:r>
        <w:fldChar w:fldCharType="separate"/>
      </w:r>
      <w:r>
        <w:t>17</w:t>
      </w:r>
      <w:r>
        <w:fldChar w:fldCharType="end"/>
      </w:r>
    </w:p>
    <w:p w14:paraId="4878F87C" w14:textId="3804353D" w:rsidR="00A63E85" w:rsidRDefault="00A63E8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_Toc145515996 \h </w:instrText>
      </w:r>
      <w:r>
        <w:fldChar w:fldCharType="separate"/>
      </w:r>
      <w:r>
        <w:t>17</w:t>
      </w:r>
      <w:r>
        <w:fldChar w:fldCharType="end"/>
      </w:r>
    </w:p>
    <w:p w14:paraId="63E18C0E" w14:textId="671602B3" w:rsidR="00A63E85" w:rsidRDefault="00A63E85">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_Toc145515997 \h </w:instrText>
      </w:r>
      <w:r>
        <w:fldChar w:fldCharType="separate"/>
      </w:r>
      <w:r>
        <w:t>18</w:t>
      </w:r>
      <w:r>
        <w:fldChar w:fldCharType="end"/>
      </w:r>
    </w:p>
    <w:p w14:paraId="5EC6DB36" w14:textId="5B4EDC4A" w:rsidR="00A63E85" w:rsidRDefault="00A63E8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A-GNSS minimum performance requirements (UE supports other or additional GNSSs)</w:t>
      </w:r>
      <w:r>
        <w:tab/>
      </w:r>
      <w:r>
        <w:fldChar w:fldCharType="begin"/>
      </w:r>
      <w:r>
        <w:instrText xml:space="preserve"> PAGEREF _Toc145515998 \h </w:instrText>
      </w:r>
      <w:r>
        <w:fldChar w:fldCharType="separate"/>
      </w:r>
      <w:r>
        <w:t>18</w:t>
      </w:r>
      <w:r>
        <w:fldChar w:fldCharType="end"/>
      </w:r>
    </w:p>
    <w:p w14:paraId="0DD49690" w14:textId="763B6BA2" w:rsidR="00A63E85" w:rsidRDefault="00A63E85">
      <w:pPr>
        <w:pStyle w:val="TOC2"/>
        <w:rPr>
          <w:rFonts w:asciiTheme="minorHAnsi" w:eastAsiaTheme="minorEastAsia" w:hAnsiTheme="minorHAnsi" w:cstheme="minorBidi"/>
          <w:kern w:val="2"/>
          <w:sz w:val="22"/>
          <w:szCs w:val="22"/>
          <w:lang w:eastAsia="en-GB"/>
          <w14:ligatures w14:val="standardContextual"/>
        </w:rPr>
      </w:pPr>
      <w:r>
        <w:t>6.0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_Toc145515999 \h </w:instrText>
      </w:r>
      <w:r>
        <w:fldChar w:fldCharType="separate"/>
      </w:r>
      <w:r>
        <w:t>18</w:t>
      </w:r>
      <w:r>
        <w:fldChar w:fldCharType="end"/>
      </w:r>
    </w:p>
    <w:p w14:paraId="2FA0D407" w14:textId="3D6DB4C1" w:rsidR="00A63E85" w:rsidRDefault="00A63E8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_Toc145516000 \h </w:instrText>
      </w:r>
      <w:r>
        <w:fldChar w:fldCharType="separate"/>
      </w:r>
      <w:r>
        <w:t>19</w:t>
      </w:r>
      <w:r>
        <w:fldChar w:fldCharType="end"/>
      </w:r>
    </w:p>
    <w:p w14:paraId="47F2CF7C" w14:textId="512400DC" w:rsidR="00A63E85" w:rsidRDefault="00A63E85">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_Toc145516001 \h </w:instrText>
      </w:r>
      <w:r>
        <w:fldChar w:fldCharType="separate"/>
      </w:r>
      <w:r>
        <w:t>19</w:t>
      </w:r>
      <w:r>
        <w:fldChar w:fldCharType="end"/>
      </w:r>
    </w:p>
    <w:p w14:paraId="490E91B3" w14:textId="36FCF60B" w:rsidR="00A63E85" w:rsidRDefault="00A63E85">
      <w:pPr>
        <w:pStyle w:val="TOC4"/>
        <w:rPr>
          <w:rFonts w:asciiTheme="minorHAnsi" w:eastAsiaTheme="minorEastAsia" w:hAnsiTheme="minorHAnsi" w:cstheme="minorBidi"/>
          <w:kern w:val="2"/>
          <w:sz w:val="22"/>
          <w:szCs w:val="22"/>
          <w:lang w:eastAsia="en-GB"/>
          <w14:ligatures w14:val="standardContextual"/>
        </w:rPr>
      </w:pPr>
      <w:r>
        <w:t>6.1.1.1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_Toc145516002 \h </w:instrText>
      </w:r>
      <w:r>
        <w:fldChar w:fldCharType="separate"/>
      </w:r>
      <w:r>
        <w:t>19</w:t>
      </w:r>
      <w:r>
        <w:fldChar w:fldCharType="end"/>
      </w:r>
    </w:p>
    <w:p w14:paraId="4EF86F12" w14:textId="00250A98" w:rsidR="00A63E85" w:rsidRDefault="00A63E85">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_Toc145516003 \h </w:instrText>
      </w:r>
      <w:r>
        <w:fldChar w:fldCharType="separate"/>
      </w:r>
      <w:r>
        <w:t>20</w:t>
      </w:r>
      <w:r>
        <w:fldChar w:fldCharType="end"/>
      </w:r>
    </w:p>
    <w:p w14:paraId="2BC9E6B9" w14:textId="6E41657B" w:rsidR="00A63E85" w:rsidRDefault="00A63E85">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_Toc145516004 \h </w:instrText>
      </w:r>
      <w:r>
        <w:fldChar w:fldCharType="separate"/>
      </w:r>
      <w:r>
        <w:t>20</w:t>
      </w:r>
      <w:r>
        <w:fldChar w:fldCharType="end"/>
      </w:r>
    </w:p>
    <w:p w14:paraId="7BA5113C" w14:textId="2BC15922" w:rsidR="00A63E85" w:rsidRDefault="00A63E8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_Toc145516005 \h </w:instrText>
      </w:r>
      <w:r>
        <w:fldChar w:fldCharType="separate"/>
      </w:r>
      <w:r>
        <w:t>20</w:t>
      </w:r>
      <w:r>
        <w:fldChar w:fldCharType="end"/>
      </w:r>
    </w:p>
    <w:p w14:paraId="06931653" w14:textId="263C77D0" w:rsidR="00A63E85" w:rsidRDefault="00A63E8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_Toc145516006 \h </w:instrText>
      </w:r>
      <w:r>
        <w:fldChar w:fldCharType="separate"/>
      </w:r>
      <w:r>
        <w:t>21</w:t>
      </w:r>
      <w:r>
        <w:fldChar w:fldCharType="end"/>
      </w:r>
    </w:p>
    <w:p w14:paraId="53CC1471" w14:textId="06CB0E1D" w:rsidR="00A63E85" w:rsidRDefault="00A63E8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_Toc145516007 \h </w:instrText>
      </w:r>
      <w:r>
        <w:fldChar w:fldCharType="separate"/>
      </w:r>
      <w:r>
        <w:t>21</w:t>
      </w:r>
      <w:r>
        <w:fldChar w:fldCharType="end"/>
      </w:r>
    </w:p>
    <w:p w14:paraId="573905EC" w14:textId="102B4763" w:rsidR="00A63E85" w:rsidRDefault="00A63E8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_Toc145516008 \h </w:instrText>
      </w:r>
      <w:r>
        <w:fldChar w:fldCharType="separate"/>
      </w:r>
      <w:r>
        <w:t>22</w:t>
      </w:r>
      <w:r>
        <w:fldChar w:fldCharType="end"/>
      </w:r>
    </w:p>
    <w:p w14:paraId="41A50487" w14:textId="7075FD53" w:rsidR="00A63E85" w:rsidRDefault="00A63E8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_Toc145516009 \h </w:instrText>
      </w:r>
      <w:r>
        <w:fldChar w:fldCharType="separate"/>
      </w:r>
      <w:r>
        <w:t>22</w:t>
      </w:r>
      <w:r>
        <w:fldChar w:fldCharType="end"/>
      </w:r>
    </w:p>
    <w:p w14:paraId="72AB880E" w14:textId="266600E1" w:rsidR="00A63E85" w:rsidRDefault="00A63E85">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_Toc145516010 \h </w:instrText>
      </w:r>
      <w:r>
        <w:fldChar w:fldCharType="separate"/>
      </w:r>
      <w:r>
        <w:t>23</w:t>
      </w:r>
      <w:r>
        <w:fldChar w:fldCharType="end"/>
      </w:r>
    </w:p>
    <w:p w14:paraId="398F7932" w14:textId="0C4E0800" w:rsidR="00A63E85" w:rsidRDefault="00A63E8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_Toc145516011 \h </w:instrText>
      </w:r>
      <w:r>
        <w:fldChar w:fldCharType="separate"/>
      </w:r>
      <w:r>
        <w:t>23</w:t>
      </w:r>
      <w:r>
        <w:fldChar w:fldCharType="end"/>
      </w:r>
    </w:p>
    <w:p w14:paraId="50295399" w14:textId="0D64EE39" w:rsidR="00A63E85" w:rsidRDefault="00A63E8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_Toc145516012 \h </w:instrText>
      </w:r>
      <w:r>
        <w:fldChar w:fldCharType="separate"/>
      </w:r>
      <w:r>
        <w:t>24</w:t>
      </w:r>
      <w:r>
        <w:fldChar w:fldCharType="end"/>
      </w:r>
    </w:p>
    <w:p w14:paraId="5C78E5A7" w14:textId="49DD5A9D" w:rsidR="00A63E85" w:rsidRDefault="00A63E85">
      <w:pPr>
        <w:pStyle w:val="TOC8"/>
        <w:rPr>
          <w:rFonts w:asciiTheme="minorHAnsi" w:eastAsiaTheme="minorEastAsia" w:hAnsiTheme="minorHAnsi" w:cstheme="minorBidi"/>
          <w:b w:val="0"/>
          <w:kern w:val="2"/>
          <w:szCs w:val="22"/>
          <w:lang w:eastAsia="en-GB"/>
          <w14:ligatures w14:val="standardContextual"/>
        </w:rPr>
      </w:pPr>
      <w:r>
        <w:lastRenderedPageBreak/>
        <w:t xml:space="preserve">Annex A (normative): </w:t>
      </w:r>
      <w:r w:rsidRPr="00D16F9A">
        <w:rPr>
          <w:rFonts w:cs="v4.2.0"/>
        </w:rPr>
        <w:t>Test cases</w:t>
      </w:r>
      <w:r>
        <w:tab/>
      </w:r>
      <w:r>
        <w:fldChar w:fldCharType="begin"/>
      </w:r>
      <w:r>
        <w:instrText xml:space="preserve"> PAGEREF _Toc145516013 \h </w:instrText>
      </w:r>
      <w:r>
        <w:fldChar w:fldCharType="separate"/>
      </w:r>
      <w:r>
        <w:t>26</w:t>
      </w:r>
      <w:r>
        <w:fldChar w:fldCharType="end"/>
      </w:r>
    </w:p>
    <w:p w14:paraId="250F260A" w14:textId="21CE0A5D" w:rsidR="00A63E85" w:rsidRDefault="00A63E8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Conformance tests</w:t>
      </w:r>
      <w:r>
        <w:tab/>
      </w:r>
      <w:r>
        <w:fldChar w:fldCharType="begin"/>
      </w:r>
      <w:r>
        <w:instrText xml:space="preserve"> PAGEREF _Toc145516014 \h </w:instrText>
      </w:r>
      <w:r>
        <w:fldChar w:fldCharType="separate"/>
      </w:r>
      <w:r>
        <w:t>26</w:t>
      </w:r>
      <w:r>
        <w:fldChar w:fldCharType="end"/>
      </w:r>
    </w:p>
    <w:p w14:paraId="51331676" w14:textId="1D1EC2A5" w:rsidR="00A63E85" w:rsidRDefault="00A63E8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r>
      <w:r>
        <w:fldChar w:fldCharType="begin"/>
      </w:r>
      <w:r>
        <w:instrText xml:space="preserve"> PAGEREF _Toc145516015 \h </w:instrText>
      </w:r>
      <w:r>
        <w:fldChar w:fldCharType="separate"/>
      </w:r>
      <w:r>
        <w:t>26</w:t>
      </w:r>
      <w:r>
        <w:fldChar w:fldCharType="end"/>
      </w:r>
    </w:p>
    <w:p w14:paraId="2FF19BFD" w14:textId="6D1F8A7F" w:rsidR="00A63E85" w:rsidRDefault="00A63E85">
      <w:pPr>
        <w:pStyle w:val="TOC8"/>
        <w:rPr>
          <w:rFonts w:asciiTheme="minorHAnsi" w:eastAsiaTheme="minorEastAsia" w:hAnsiTheme="minorHAnsi" w:cstheme="minorBidi"/>
          <w:b w:val="0"/>
          <w:kern w:val="2"/>
          <w:szCs w:val="22"/>
          <w:lang w:eastAsia="en-GB"/>
          <w14:ligatures w14:val="standardContextual"/>
        </w:rPr>
      </w:pPr>
      <w:r>
        <w:t>Annex B (normative): Test conditions</w:t>
      </w:r>
      <w:r>
        <w:tab/>
      </w:r>
      <w:r>
        <w:fldChar w:fldCharType="begin"/>
      </w:r>
      <w:r>
        <w:instrText xml:space="preserve"> PAGEREF _Toc145516016 \h </w:instrText>
      </w:r>
      <w:r>
        <w:fldChar w:fldCharType="separate"/>
      </w:r>
      <w:r>
        <w:t>27</w:t>
      </w:r>
      <w:r>
        <w:fldChar w:fldCharType="end"/>
      </w:r>
    </w:p>
    <w:p w14:paraId="62F9FAB2" w14:textId="02AD7B20" w:rsidR="00A63E85" w:rsidRDefault="00A63E8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_Toc145516017 \h </w:instrText>
      </w:r>
      <w:r>
        <w:fldChar w:fldCharType="separate"/>
      </w:r>
      <w:r>
        <w:t>27</w:t>
      </w:r>
      <w:r>
        <w:fldChar w:fldCharType="end"/>
      </w:r>
    </w:p>
    <w:p w14:paraId="2B136AF0" w14:textId="79B51C15" w:rsidR="00A63E85" w:rsidRDefault="00A63E85">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Parameter values</w:t>
      </w:r>
      <w:r>
        <w:tab/>
      </w:r>
      <w:r>
        <w:fldChar w:fldCharType="begin"/>
      </w:r>
      <w:r>
        <w:instrText xml:space="preserve"> PAGEREF _Toc145516018 \h </w:instrText>
      </w:r>
      <w:r>
        <w:fldChar w:fldCharType="separate"/>
      </w:r>
      <w:r>
        <w:t>27</w:t>
      </w:r>
      <w:r>
        <w:fldChar w:fldCharType="end"/>
      </w:r>
    </w:p>
    <w:p w14:paraId="22FA3EB9" w14:textId="4714590B" w:rsidR="00A63E85" w:rsidRDefault="00A63E85">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_Toc145516019 \h </w:instrText>
      </w:r>
      <w:r>
        <w:fldChar w:fldCharType="separate"/>
      </w:r>
      <w:r>
        <w:t>27</w:t>
      </w:r>
      <w:r>
        <w:fldChar w:fldCharType="end"/>
      </w:r>
    </w:p>
    <w:p w14:paraId="75450842" w14:textId="204B7D1E" w:rsidR="00A63E85" w:rsidRDefault="00A63E85">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GNSS reference time</w:t>
      </w:r>
      <w:r>
        <w:tab/>
      </w:r>
      <w:r>
        <w:fldChar w:fldCharType="begin"/>
      </w:r>
      <w:r>
        <w:instrText xml:space="preserve"> PAGEREF _Toc145516020 \h </w:instrText>
      </w:r>
      <w:r>
        <w:fldChar w:fldCharType="separate"/>
      </w:r>
      <w:r>
        <w:t>27</w:t>
      </w:r>
      <w:r>
        <w:fldChar w:fldCharType="end"/>
      </w:r>
    </w:p>
    <w:p w14:paraId="745ACFFF" w14:textId="6785A42E" w:rsidR="00A63E85" w:rsidRDefault="00A63E85">
      <w:pPr>
        <w:pStyle w:val="TOC2"/>
        <w:rPr>
          <w:rFonts w:asciiTheme="minorHAnsi" w:eastAsiaTheme="minorEastAsia" w:hAnsiTheme="minorHAnsi" w:cstheme="minorBidi"/>
          <w:kern w:val="2"/>
          <w:sz w:val="22"/>
          <w:szCs w:val="22"/>
          <w:lang w:eastAsia="en-GB"/>
          <w14:ligatures w14:val="standardContextual"/>
        </w:rPr>
      </w:pPr>
      <w:r>
        <w:t>B.1.4</w:t>
      </w:r>
      <w:r>
        <w:rPr>
          <w:rFonts w:asciiTheme="minorHAnsi" w:eastAsiaTheme="minorEastAsia" w:hAnsiTheme="minorHAnsi" w:cstheme="minorBidi"/>
          <w:kern w:val="2"/>
          <w:sz w:val="22"/>
          <w:szCs w:val="22"/>
          <w:lang w:eastAsia="en-GB"/>
          <w14:ligatures w14:val="standardContextual"/>
        </w:rPr>
        <w:tab/>
      </w:r>
      <w:r>
        <w:t>Reference and UE locations</w:t>
      </w:r>
      <w:r>
        <w:tab/>
      </w:r>
      <w:r>
        <w:fldChar w:fldCharType="begin"/>
      </w:r>
      <w:r>
        <w:instrText xml:space="preserve"> PAGEREF _Toc145516021 \h </w:instrText>
      </w:r>
      <w:r>
        <w:fldChar w:fldCharType="separate"/>
      </w:r>
      <w:r>
        <w:t>28</w:t>
      </w:r>
      <w:r>
        <w:fldChar w:fldCharType="end"/>
      </w:r>
    </w:p>
    <w:p w14:paraId="5AEA6BF0" w14:textId="77DFE629" w:rsidR="00A63E85" w:rsidRDefault="00A63E85">
      <w:pPr>
        <w:pStyle w:val="TOC2"/>
        <w:rPr>
          <w:rFonts w:asciiTheme="minorHAnsi" w:eastAsiaTheme="minorEastAsia" w:hAnsiTheme="minorHAnsi" w:cstheme="minorBidi"/>
          <w:kern w:val="2"/>
          <w:sz w:val="22"/>
          <w:szCs w:val="22"/>
          <w:lang w:eastAsia="en-GB"/>
          <w14:ligatures w14:val="standardContextual"/>
        </w:rPr>
      </w:pPr>
      <w:r>
        <w:t>B.1.5</w:t>
      </w:r>
      <w:r>
        <w:rPr>
          <w:rFonts w:asciiTheme="minorHAnsi" w:eastAsiaTheme="minorEastAsia" w:hAnsiTheme="minorHAnsi" w:cstheme="minorBidi"/>
          <w:kern w:val="2"/>
          <w:sz w:val="22"/>
          <w:szCs w:val="22"/>
          <w:lang w:eastAsia="en-GB"/>
          <w14:ligatures w14:val="standardContextual"/>
        </w:rPr>
        <w:tab/>
      </w:r>
      <w:r>
        <w:t>Satellite constellation and assistance data</w:t>
      </w:r>
      <w:r>
        <w:tab/>
      </w:r>
      <w:r>
        <w:fldChar w:fldCharType="begin"/>
      </w:r>
      <w:r>
        <w:instrText xml:space="preserve"> PAGEREF _Toc145516022 \h </w:instrText>
      </w:r>
      <w:r>
        <w:fldChar w:fldCharType="separate"/>
      </w:r>
      <w:r>
        <w:t>28</w:t>
      </w:r>
      <w:r>
        <w:fldChar w:fldCharType="end"/>
      </w:r>
    </w:p>
    <w:p w14:paraId="6E3BAB3B" w14:textId="12D4C944" w:rsidR="00A63E85" w:rsidRDefault="00A63E85">
      <w:pPr>
        <w:pStyle w:val="TOC3"/>
        <w:rPr>
          <w:rFonts w:asciiTheme="minorHAnsi" w:eastAsiaTheme="minorEastAsia" w:hAnsiTheme="minorHAnsi" w:cstheme="minorBidi"/>
          <w:kern w:val="2"/>
          <w:sz w:val="22"/>
          <w:szCs w:val="22"/>
          <w:lang w:eastAsia="en-GB"/>
          <w14:ligatures w14:val="standardContextual"/>
        </w:rPr>
      </w:pPr>
      <w:r>
        <w:t>B.1.5.1</w:t>
      </w:r>
      <w:r>
        <w:rPr>
          <w:rFonts w:asciiTheme="minorHAnsi" w:eastAsiaTheme="minorEastAsia" w:hAnsiTheme="minorHAnsi" w:cstheme="minorBidi"/>
          <w:kern w:val="2"/>
          <w:sz w:val="22"/>
          <w:szCs w:val="22"/>
          <w:lang w:eastAsia="en-GB"/>
          <w14:ligatures w14:val="standardContextual"/>
        </w:rPr>
        <w:tab/>
      </w:r>
      <w:r>
        <w:t>UE supports A-GPS L1 C/A only</w:t>
      </w:r>
      <w:r>
        <w:tab/>
      </w:r>
      <w:r>
        <w:fldChar w:fldCharType="begin"/>
      </w:r>
      <w:r>
        <w:instrText xml:space="preserve"> PAGEREF _Toc145516023 \h </w:instrText>
      </w:r>
      <w:r>
        <w:fldChar w:fldCharType="separate"/>
      </w:r>
      <w:r>
        <w:t>28</w:t>
      </w:r>
      <w:r>
        <w:fldChar w:fldCharType="end"/>
      </w:r>
    </w:p>
    <w:p w14:paraId="0224D67F" w14:textId="7D21D6C7" w:rsidR="00A63E85" w:rsidRDefault="00A63E85">
      <w:pPr>
        <w:pStyle w:val="TOC3"/>
        <w:rPr>
          <w:rFonts w:asciiTheme="minorHAnsi" w:eastAsiaTheme="minorEastAsia" w:hAnsiTheme="minorHAnsi" w:cstheme="minorBidi"/>
          <w:kern w:val="2"/>
          <w:sz w:val="22"/>
          <w:szCs w:val="22"/>
          <w:lang w:eastAsia="en-GB"/>
          <w14:ligatures w14:val="standardContextual"/>
        </w:rPr>
      </w:pPr>
      <w:r>
        <w:t>B.1.5.2</w:t>
      </w:r>
      <w:r>
        <w:rPr>
          <w:rFonts w:asciiTheme="minorHAnsi" w:eastAsiaTheme="minorEastAsia" w:hAnsiTheme="minorHAnsi" w:cstheme="minorBidi"/>
          <w:kern w:val="2"/>
          <w:sz w:val="22"/>
          <w:szCs w:val="22"/>
          <w:lang w:eastAsia="en-GB"/>
          <w14:ligatures w14:val="standardContextual"/>
        </w:rPr>
        <w:tab/>
      </w:r>
      <w:r>
        <w:t>UE supports other A-GNSSs</w:t>
      </w:r>
      <w:r>
        <w:tab/>
      </w:r>
      <w:r>
        <w:fldChar w:fldCharType="begin"/>
      </w:r>
      <w:r>
        <w:instrText xml:space="preserve"> PAGEREF _Toc145516024 \h </w:instrText>
      </w:r>
      <w:r>
        <w:fldChar w:fldCharType="separate"/>
      </w:r>
      <w:r>
        <w:t>28</w:t>
      </w:r>
      <w:r>
        <w:fldChar w:fldCharType="end"/>
      </w:r>
    </w:p>
    <w:p w14:paraId="5A457484" w14:textId="0AFF102F" w:rsidR="00A63E85" w:rsidRDefault="00A63E85">
      <w:pPr>
        <w:pStyle w:val="TOC2"/>
        <w:rPr>
          <w:rFonts w:asciiTheme="minorHAnsi" w:eastAsiaTheme="minorEastAsia" w:hAnsiTheme="minorHAnsi" w:cstheme="minorBidi"/>
          <w:kern w:val="2"/>
          <w:sz w:val="22"/>
          <w:szCs w:val="22"/>
          <w:lang w:eastAsia="en-GB"/>
          <w14:ligatures w14:val="standardContextual"/>
        </w:rPr>
      </w:pPr>
      <w:r>
        <w:t>B.1.6</w:t>
      </w:r>
      <w:r>
        <w:rPr>
          <w:rFonts w:asciiTheme="minorHAnsi" w:eastAsiaTheme="minorEastAsia" w:hAnsiTheme="minorHAnsi" w:cstheme="minorBidi"/>
          <w:kern w:val="2"/>
          <w:sz w:val="22"/>
          <w:szCs w:val="22"/>
          <w:lang w:eastAsia="en-GB"/>
          <w14:ligatures w14:val="standardContextual"/>
        </w:rPr>
        <w:tab/>
      </w:r>
      <w:r>
        <w:t>Atmospheric delays</w:t>
      </w:r>
      <w:r>
        <w:tab/>
      </w:r>
      <w:r>
        <w:fldChar w:fldCharType="begin"/>
      </w:r>
      <w:r>
        <w:instrText xml:space="preserve"> PAGEREF _Toc145516025 \h </w:instrText>
      </w:r>
      <w:r>
        <w:fldChar w:fldCharType="separate"/>
      </w:r>
      <w:r>
        <w:t>28</w:t>
      </w:r>
      <w:r>
        <w:fldChar w:fldCharType="end"/>
      </w:r>
    </w:p>
    <w:p w14:paraId="3593D681" w14:textId="1DDB0DE0" w:rsidR="00A63E85" w:rsidRDefault="00A63E85">
      <w:pPr>
        <w:pStyle w:val="TOC2"/>
        <w:rPr>
          <w:rFonts w:asciiTheme="minorHAnsi" w:eastAsiaTheme="minorEastAsia" w:hAnsiTheme="minorHAnsi" w:cstheme="minorBidi"/>
          <w:kern w:val="2"/>
          <w:sz w:val="22"/>
          <w:szCs w:val="22"/>
          <w:lang w:eastAsia="en-GB"/>
          <w14:ligatures w14:val="standardContextual"/>
        </w:rPr>
      </w:pPr>
      <w:r>
        <w:t>B.1.7</w:t>
      </w:r>
      <w:r>
        <w:rPr>
          <w:rFonts w:asciiTheme="minorHAnsi" w:eastAsiaTheme="minorEastAsia" w:hAnsiTheme="minorHAnsi" w:cstheme="minorBidi"/>
          <w:kern w:val="2"/>
          <w:sz w:val="22"/>
          <w:szCs w:val="22"/>
          <w:lang w:eastAsia="en-GB"/>
          <w14:ligatures w14:val="standardContextual"/>
        </w:rPr>
        <w:tab/>
      </w:r>
      <w:r>
        <w:t>E-UTRA or NR frequency and frequency error</w:t>
      </w:r>
      <w:r>
        <w:tab/>
      </w:r>
      <w:r>
        <w:fldChar w:fldCharType="begin"/>
      </w:r>
      <w:r>
        <w:instrText xml:space="preserve"> PAGEREF _Toc145516026 \h </w:instrText>
      </w:r>
      <w:r>
        <w:fldChar w:fldCharType="separate"/>
      </w:r>
      <w:r>
        <w:t>28</w:t>
      </w:r>
      <w:r>
        <w:fldChar w:fldCharType="end"/>
      </w:r>
    </w:p>
    <w:p w14:paraId="0398E896" w14:textId="49988A78" w:rsidR="00A63E85" w:rsidRDefault="00A63E85">
      <w:pPr>
        <w:pStyle w:val="TOC2"/>
        <w:rPr>
          <w:rFonts w:asciiTheme="minorHAnsi" w:eastAsiaTheme="minorEastAsia" w:hAnsiTheme="minorHAnsi" w:cstheme="minorBidi"/>
          <w:kern w:val="2"/>
          <w:sz w:val="22"/>
          <w:szCs w:val="22"/>
          <w:lang w:eastAsia="en-GB"/>
          <w14:ligatures w14:val="standardContextual"/>
        </w:rPr>
      </w:pPr>
      <w:r>
        <w:t>B.1.8</w:t>
      </w:r>
      <w:r>
        <w:rPr>
          <w:rFonts w:asciiTheme="minorHAnsi" w:eastAsiaTheme="minorEastAsia" w:hAnsiTheme="minorHAnsi" w:cstheme="minorBidi"/>
          <w:kern w:val="2"/>
          <w:sz w:val="22"/>
          <w:szCs w:val="22"/>
          <w:lang w:eastAsia="en-GB"/>
          <w14:ligatures w14:val="standardContextual"/>
        </w:rPr>
        <w:tab/>
      </w:r>
      <w:r>
        <w:t>Information elements</w:t>
      </w:r>
      <w:r>
        <w:tab/>
      </w:r>
      <w:r>
        <w:fldChar w:fldCharType="begin"/>
      </w:r>
      <w:r>
        <w:instrText xml:space="preserve"> PAGEREF _Toc145516027 \h </w:instrText>
      </w:r>
      <w:r>
        <w:fldChar w:fldCharType="separate"/>
      </w:r>
      <w:r>
        <w:t>29</w:t>
      </w:r>
      <w:r>
        <w:fldChar w:fldCharType="end"/>
      </w:r>
    </w:p>
    <w:p w14:paraId="1C1F6E2E" w14:textId="759B91AF" w:rsidR="00A63E85" w:rsidRDefault="00A63E85">
      <w:pPr>
        <w:pStyle w:val="TOC2"/>
        <w:rPr>
          <w:rFonts w:asciiTheme="minorHAnsi" w:eastAsiaTheme="minorEastAsia" w:hAnsiTheme="minorHAnsi" w:cstheme="minorBidi"/>
          <w:kern w:val="2"/>
          <w:sz w:val="22"/>
          <w:szCs w:val="22"/>
          <w:lang w:eastAsia="en-GB"/>
          <w14:ligatures w14:val="standardContextual"/>
        </w:rPr>
      </w:pPr>
      <w:r>
        <w:t>B.1.9</w:t>
      </w:r>
      <w:r>
        <w:rPr>
          <w:rFonts w:asciiTheme="minorHAnsi" w:eastAsiaTheme="minorEastAsia" w:hAnsiTheme="minorHAnsi" w:cstheme="minorBidi"/>
          <w:kern w:val="2"/>
          <w:sz w:val="22"/>
          <w:szCs w:val="22"/>
          <w:lang w:eastAsia="en-GB"/>
          <w14:ligatures w14:val="standardContextual"/>
        </w:rPr>
        <w:tab/>
      </w:r>
      <w:r>
        <w:t>GNSS signals</w:t>
      </w:r>
      <w:r>
        <w:tab/>
      </w:r>
      <w:r>
        <w:fldChar w:fldCharType="begin"/>
      </w:r>
      <w:r>
        <w:instrText xml:space="preserve"> PAGEREF _Toc145516028 \h </w:instrText>
      </w:r>
      <w:r>
        <w:fldChar w:fldCharType="separate"/>
      </w:r>
      <w:r>
        <w:t>29</w:t>
      </w:r>
      <w:r>
        <w:fldChar w:fldCharType="end"/>
      </w:r>
    </w:p>
    <w:p w14:paraId="7CD28A36" w14:textId="2D522E9B" w:rsidR="00A63E85" w:rsidRDefault="00A63E85">
      <w:pPr>
        <w:pStyle w:val="TOC2"/>
        <w:rPr>
          <w:rFonts w:asciiTheme="minorHAnsi" w:eastAsiaTheme="minorEastAsia" w:hAnsiTheme="minorHAnsi" w:cstheme="minorBidi"/>
          <w:kern w:val="2"/>
          <w:sz w:val="22"/>
          <w:szCs w:val="22"/>
          <w:lang w:eastAsia="en-GB"/>
          <w14:ligatures w14:val="standardContextual"/>
        </w:rPr>
      </w:pPr>
      <w:r>
        <w:t>B.1.10</w:t>
      </w:r>
      <w:r>
        <w:rPr>
          <w:rFonts w:asciiTheme="minorHAnsi" w:eastAsiaTheme="minorEastAsia" w:hAnsiTheme="minorHAnsi" w:cstheme="minorBidi"/>
          <w:kern w:val="2"/>
          <w:sz w:val="22"/>
          <w:szCs w:val="22"/>
          <w:lang w:eastAsia="en-GB"/>
          <w14:ligatures w14:val="standardContextual"/>
        </w:rPr>
        <w:tab/>
      </w:r>
      <w:r>
        <w:t>RESET UE POSITIONING STORED INFORMATION Message</w:t>
      </w:r>
      <w:r>
        <w:tab/>
      </w:r>
      <w:r>
        <w:fldChar w:fldCharType="begin"/>
      </w:r>
      <w:r>
        <w:instrText xml:space="preserve"> PAGEREF _Toc145516029 \h </w:instrText>
      </w:r>
      <w:r>
        <w:fldChar w:fldCharType="separate"/>
      </w:r>
      <w:r>
        <w:t>29</w:t>
      </w:r>
      <w:r>
        <w:fldChar w:fldCharType="end"/>
      </w:r>
    </w:p>
    <w:p w14:paraId="340D3FF7" w14:textId="228DCCE3" w:rsidR="00A63E85" w:rsidRDefault="00A63E85">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GNSS system time offsets</w:t>
      </w:r>
      <w:r>
        <w:tab/>
      </w:r>
      <w:r>
        <w:fldChar w:fldCharType="begin"/>
      </w:r>
      <w:r>
        <w:instrText xml:space="preserve"> PAGEREF _Toc145516030 \h </w:instrText>
      </w:r>
      <w:r>
        <w:fldChar w:fldCharType="separate"/>
      </w:r>
      <w:r>
        <w:t>29</w:t>
      </w:r>
      <w:r>
        <w:fldChar w:fldCharType="end"/>
      </w:r>
    </w:p>
    <w:p w14:paraId="7B5BB46E" w14:textId="52C427E9" w:rsidR="00A63E85" w:rsidRDefault="00A63E85">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Sensors</w:t>
      </w:r>
      <w:r>
        <w:tab/>
      </w:r>
      <w:r>
        <w:fldChar w:fldCharType="begin"/>
      </w:r>
      <w:r>
        <w:instrText xml:space="preserve"> PAGEREF _Toc145516031 \h </w:instrText>
      </w:r>
      <w:r>
        <w:fldChar w:fldCharType="separate"/>
      </w:r>
      <w:r>
        <w:t>29</w:t>
      </w:r>
      <w:r>
        <w:fldChar w:fldCharType="end"/>
      </w:r>
    </w:p>
    <w:p w14:paraId="0825C7AA" w14:textId="355BCB23" w:rsidR="00A63E85" w:rsidRDefault="00A63E85">
      <w:pPr>
        <w:pStyle w:val="TOC2"/>
        <w:rPr>
          <w:rFonts w:asciiTheme="minorHAnsi" w:eastAsiaTheme="minorEastAsia" w:hAnsiTheme="minorHAnsi" w:cstheme="minorBidi"/>
          <w:kern w:val="2"/>
          <w:sz w:val="22"/>
          <w:szCs w:val="22"/>
          <w:lang w:eastAsia="en-GB"/>
          <w14:ligatures w14:val="standardContextual"/>
        </w:rPr>
      </w:pPr>
      <w:r>
        <w:t>B.1.13</w:t>
      </w:r>
      <w:r>
        <w:rPr>
          <w:rFonts w:asciiTheme="minorHAnsi" w:eastAsiaTheme="minorEastAsia" w:hAnsiTheme="minorHAnsi" w:cstheme="minorBidi"/>
          <w:kern w:val="2"/>
          <w:sz w:val="22"/>
          <w:szCs w:val="22"/>
          <w:lang w:eastAsia="en-GB"/>
          <w14:ligatures w14:val="standardContextual"/>
        </w:rPr>
        <w:tab/>
      </w:r>
      <w:r>
        <w:t>EN-DC band combinations for testing A-GNSS sensitivity</w:t>
      </w:r>
      <w:r>
        <w:tab/>
      </w:r>
      <w:r>
        <w:fldChar w:fldCharType="begin"/>
      </w:r>
      <w:r>
        <w:instrText xml:space="preserve"> PAGEREF _Toc145516032 \h </w:instrText>
      </w:r>
      <w:r>
        <w:fldChar w:fldCharType="separate"/>
      </w:r>
      <w:r>
        <w:t>29</w:t>
      </w:r>
      <w:r>
        <w:fldChar w:fldCharType="end"/>
      </w:r>
    </w:p>
    <w:p w14:paraId="2C698739" w14:textId="05B407C0" w:rsidR="00A63E85" w:rsidRDefault="00A63E85">
      <w:pPr>
        <w:pStyle w:val="TOC3"/>
        <w:rPr>
          <w:rFonts w:asciiTheme="minorHAnsi" w:eastAsiaTheme="minorEastAsia" w:hAnsiTheme="minorHAnsi" w:cstheme="minorBidi"/>
          <w:kern w:val="2"/>
          <w:sz w:val="22"/>
          <w:szCs w:val="22"/>
          <w:lang w:eastAsia="en-GB"/>
          <w14:ligatures w14:val="standardContextual"/>
        </w:rPr>
      </w:pPr>
      <w:r>
        <w:t>B.1.13.1</w:t>
      </w:r>
      <w:r>
        <w:rPr>
          <w:rFonts w:asciiTheme="minorHAnsi" w:eastAsiaTheme="minorEastAsia" w:hAnsiTheme="minorHAnsi" w:cstheme="minorBidi"/>
          <w:kern w:val="2"/>
          <w:sz w:val="22"/>
          <w:szCs w:val="22"/>
          <w:lang w:eastAsia="en-GB"/>
          <w14:ligatures w14:val="standardContextual"/>
        </w:rPr>
        <w:tab/>
      </w:r>
      <w:r>
        <w:t>EN-DC band combination groups</w:t>
      </w:r>
      <w:r>
        <w:tab/>
      </w:r>
      <w:r>
        <w:fldChar w:fldCharType="begin"/>
      </w:r>
      <w:r>
        <w:instrText xml:space="preserve"> PAGEREF _Toc145516033 \h </w:instrText>
      </w:r>
      <w:r>
        <w:fldChar w:fldCharType="separate"/>
      </w:r>
      <w:r>
        <w:t>29</w:t>
      </w:r>
      <w:r>
        <w:fldChar w:fldCharType="end"/>
      </w:r>
    </w:p>
    <w:p w14:paraId="67754D9A" w14:textId="1AB6CB3C" w:rsidR="00A63E85" w:rsidRDefault="00A63E85">
      <w:pPr>
        <w:pStyle w:val="TOC3"/>
        <w:rPr>
          <w:rFonts w:asciiTheme="minorHAnsi" w:eastAsiaTheme="minorEastAsia" w:hAnsiTheme="minorHAnsi" w:cstheme="minorBidi"/>
          <w:kern w:val="2"/>
          <w:sz w:val="22"/>
          <w:szCs w:val="22"/>
          <w:lang w:eastAsia="en-GB"/>
          <w14:ligatures w14:val="standardContextual"/>
        </w:rPr>
      </w:pPr>
      <w:r>
        <w:t>B.1.13.2</w:t>
      </w:r>
      <w:r>
        <w:rPr>
          <w:rFonts w:asciiTheme="minorHAnsi" w:eastAsiaTheme="minorEastAsia" w:hAnsiTheme="minorHAnsi" w:cstheme="minorBidi"/>
          <w:kern w:val="2"/>
          <w:sz w:val="22"/>
          <w:szCs w:val="22"/>
          <w:lang w:eastAsia="en-GB"/>
          <w14:ligatures w14:val="standardContextual"/>
        </w:rPr>
        <w:tab/>
      </w:r>
      <w:r>
        <w:t>Applicable EN-DC band combinations for verifying A-GNSS sensitivity requirements</w:t>
      </w:r>
      <w:r>
        <w:tab/>
      </w:r>
      <w:r>
        <w:fldChar w:fldCharType="begin"/>
      </w:r>
      <w:r>
        <w:instrText xml:space="preserve"> PAGEREF _Toc145516034 \h </w:instrText>
      </w:r>
      <w:r>
        <w:fldChar w:fldCharType="separate"/>
      </w:r>
      <w:r>
        <w:t>33</w:t>
      </w:r>
      <w:r>
        <w:fldChar w:fldCharType="end"/>
      </w:r>
    </w:p>
    <w:p w14:paraId="1A2EFA1E" w14:textId="5BCB22F0" w:rsidR="00A63E85" w:rsidRDefault="00A63E85">
      <w:pPr>
        <w:pStyle w:val="TOC3"/>
        <w:rPr>
          <w:rFonts w:asciiTheme="minorHAnsi" w:eastAsiaTheme="minorEastAsia" w:hAnsiTheme="minorHAnsi" w:cstheme="minorBidi"/>
          <w:kern w:val="2"/>
          <w:sz w:val="22"/>
          <w:szCs w:val="22"/>
          <w:lang w:eastAsia="en-GB"/>
          <w14:ligatures w14:val="standardContextual"/>
        </w:rPr>
      </w:pPr>
      <w:r>
        <w:t>B.1.13.3</w:t>
      </w:r>
      <w:r>
        <w:rPr>
          <w:rFonts w:asciiTheme="minorHAnsi" w:eastAsiaTheme="minorEastAsia" w:hAnsiTheme="minorHAnsi" w:cstheme="minorBidi"/>
          <w:kern w:val="2"/>
          <w:sz w:val="22"/>
          <w:szCs w:val="22"/>
          <w:lang w:eastAsia="en-GB"/>
          <w14:ligatures w14:val="standardContextual"/>
        </w:rPr>
        <w:tab/>
      </w:r>
      <w:r>
        <w:t>Test frequencies for EN-DC band combinations</w:t>
      </w:r>
      <w:r>
        <w:tab/>
      </w:r>
      <w:r>
        <w:fldChar w:fldCharType="begin"/>
      </w:r>
      <w:r>
        <w:instrText xml:space="preserve"> PAGEREF _Toc145516035 \h </w:instrText>
      </w:r>
      <w:r>
        <w:fldChar w:fldCharType="separate"/>
      </w:r>
      <w:r>
        <w:t>34</w:t>
      </w:r>
      <w:r>
        <w:fldChar w:fldCharType="end"/>
      </w:r>
    </w:p>
    <w:p w14:paraId="173E1D54" w14:textId="4C4298CB" w:rsidR="00A63E85" w:rsidRDefault="00A63E85">
      <w:pPr>
        <w:pStyle w:val="TOC8"/>
        <w:rPr>
          <w:rFonts w:asciiTheme="minorHAnsi" w:eastAsiaTheme="minorEastAsia" w:hAnsiTheme="minorHAnsi" w:cstheme="minorBidi"/>
          <w:b w:val="0"/>
          <w:kern w:val="2"/>
          <w:szCs w:val="22"/>
          <w:lang w:eastAsia="en-GB"/>
          <w14:ligatures w14:val="standardContextual"/>
        </w:rPr>
      </w:pPr>
      <w:r>
        <w:t>Annex C (normative): Propagation conditions</w:t>
      </w:r>
      <w:r>
        <w:tab/>
      </w:r>
      <w:r>
        <w:fldChar w:fldCharType="begin"/>
      </w:r>
      <w:r>
        <w:instrText xml:space="preserve"> PAGEREF _Toc145516036 \h </w:instrText>
      </w:r>
      <w:r>
        <w:fldChar w:fldCharType="separate"/>
      </w:r>
      <w:r>
        <w:t>35</w:t>
      </w:r>
      <w:r>
        <w:fldChar w:fldCharType="end"/>
      </w:r>
    </w:p>
    <w:p w14:paraId="44F7DD7B" w14:textId="55A642B6" w:rsidR="00A63E85" w:rsidRDefault="00A63E8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Static propagation conditions</w:t>
      </w:r>
      <w:r>
        <w:tab/>
      </w:r>
      <w:r>
        <w:fldChar w:fldCharType="begin"/>
      </w:r>
      <w:r>
        <w:instrText xml:space="preserve"> PAGEREF _Toc145516037 \h </w:instrText>
      </w:r>
      <w:r>
        <w:fldChar w:fldCharType="separate"/>
      </w:r>
      <w:r>
        <w:t>35</w:t>
      </w:r>
      <w:r>
        <w:fldChar w:fldCharType="end"/>
      </w:r>
    </w:p>
    <w:p w14:paraId="73F899D6" w14:textId="7B6C8383" w:rsidR="00A63E85" w:rsidRDefault="00A63E8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Multi-path case</w:t>
      </w:r>
      <w:r>
        <w:tab/>
      </w:r>
      <w:r>
        <w:fldChar w:fldCharType="begin"/>
      </w:r>
      <w:r>
        <w:instrText xml:space="preserve"> PAGEREF _Toc145516038 \h </w:instrText>
      </w:r>
      <w:r>
        <w:fldChar w:fldCharType="separate"/>
      </w:r>
      <w:r>
        <w:t>35</w:t>
      </w:r>
      <w:r>
        <w:fldChar w:fldCharType="end"/>
      </w:r>
    </w:p>
    <w:p w14:paraId="2332A500" w14:textId="352EF36A" w:rsidR="00A63E85" w:rsidRDefault="00A63E85">
      <w:pPr>
        <w:pStyle w:val="TOC8"/>
        <w:rPr>
          <w:rFonts w:asciiTheme="minorHAnsi" w:eastAsiaTheme="minorEastAsia" w:hAnsiTheme="minorHAnsi" w:cstheme="minorBidi"/>
          <w:b w:val="0"/>
          <w:kern w:val="2"/>
          <w:szCs w:val="22"/>
          <w:lang w:eastAsia="en-GB"/>
          <w14:ligatures w14:val="standardContextual"/>
        </w:rPr>
      </w:pPr>
      <w:r>
        <w:t>Annex D (normative): Measurement sequence chart</w:t>
      </w:r>
      <w:r>
        <w:tab/>
      </w:r>
      <w:r>
        <w:fldChar w:fldCharType="begin"/>
      </w:r>
      <w:r>
        <w:instrText xml:space="preserve"> PAGEREF _Toc145516039 \h </w:instrText>
      </w:r>
      <w:r>
        <w:fldChar w:fldCharType="separate"/>
      </w:r>
      <w:r>
        <w:t>37</w:t>
      </w:r>
      <w:r>
        <w:fldChar w:fldCharType="end"/>
      </w:r>
    </w:p>
    <w:p w14:paraId="68F0A705" w14:textId="5F9B5720" w:rsidR="00A63E85" w:rsidRDefault="00A63E8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_Toc145516040 \h </w:instrText>
      </w:r>
      <w:r>
        <w:fldChar w:fldCharType="separate"/>
      </w:r>
      <w:r>
        <w:t>37</w:t>
      </w:r>
      <w:r>
        <w:fldChar w:fldCharType="end"/>
      </w:r>
    </w:p>
    <w:p w14:paraId="73446998" w14:textId="63176008" w:rsidR="00A63E85" w:rsidRDefault="00A63E8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TTFF measurement sequence chart</w:t>
      </w:r>
      <w:r>
        <w:tab/>
      </w:r>
      <w:r>
        <w:fldChar w:fldCharType="begin"/>
      </w:r>
      <w:r>
        <w:instrText xml:space="preserve"> PAGEREF _Toc145516041 \h </w:instrText>
      </w:r>
      <w:r>
        <w:fldChar w:fldCharType="separate"/>
      </w:r>
      <w:r>
        <w:t>37</w:t>
      </w:r>
      <w:r>
        <w:fldChar w:fldCharType="end"/>
      </w:r>
    </w:p>
    <w:p w14:paraId="2293D2F3" w14:textId="7F105263" w:rsidR="00A63E85" w:rsidRDefault="00A63E85">
      <w:pPr>
        <w:pStyle w:val="TOC1"/>
        <w:rPr>
          <w:rFonts w:asciiTheme="minorHAnsi" w:eastAsiaTheme="minorEastAsia" w:hAnsiTheme="minorHAnsi" w:cstheme="minorBidi"/>
          <w:kern w:val="2"/>
          <w:szCs w:val="22"/>
          <w:lang w:eastAsia="en-GB"/>
          <w14:ligatures w14:val="standardContextual"/>
        </w:rPr>
      </w:pPr>
      <w:r>
        <w:t>D.3</w:t>
      </w:r>
      <w:r>
        <w:rPr>
          <w:rFonts w:asciiTheme="minorHAnsi" w:eastAsiaTheme="minorEastAsia" w:hAnsiTheme="minorHAnsi" w:cstheme="minorBidi"/>
          <w:kern w:val="2"/>
          <w:szCs w:val="22"/>
          <w:lang w:eastAsia="en-GB"/>
          <w14:ligatures w14:val="standardContextual"/>
        </w:rPr>
        <w:tab/>
      </w:r>
      <w:r>
        <w:t>Moving scenario and periodic update measurement sequence chart</w:t>
      </w:r>
      <w:r>
        <w:tab/>
      </w:r>
      <w:r>
        <w:fldChar w:fldCharType="begin"/>
      </w:r>
      <w:r>
        <w:instrText xml:space="preserve"> PAGEREF _Toc145516042 \h </w:instrText>
      </w:r>
      <w:r>
        <w:fldChar w:fldCharType="separate"/>
      </w:r>
      <w:r>
        <w:t>38</w:t>
      </w:r>
      <w:r>
        <w:fldChar w:fldCharType="end"/>
      </w:r>
    </w:p>
    <w:p w14:paraId="1C1068F4" w14:textId="37F96B31"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E (normative): </w:t>
      </w:r>
      <w:r>
        <w:t>Assistance data required for testing</w:t>
      </w:r>
      <w:r>
        <w:tab/>
      </w:r>
      <w:r>
        <w:fldChar w:fldCharType="begin"/>
      </w:r>
      <w:r>
        <w:instrText xml:space="preserve"> PAGEREF _Toc145516043 \h </w:instrText>
      </w:r>
      <w:r>
        <w:fldChar w:fldCharType="separate"/>
      </w:r>
      <w:r>
        <w:t>41</w:t>
      </w:r>
      <w:r>
        <w:fldChar w:fldCharType="end"/>
      </w:r>
    </w:p>
    <w:p w14:paraId="3C9726B7" w14:textId="7AB6110B" w:rsidR="00A63E85" w:rsidRDefault="00A63E8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_Toc145516044 \h </w:instrText>
      </w:r>
      <w:r>
        <w:fldChar w:fldCharType="separate"/>
      </w:r>
      <w:r>
        <w:t>41</w:t>
      </w:r>
      <w:r>
        <w:fldChar w:fldCharType="end"/>
      </w:r>
    </w:p>
    <w:p w14:paraId="0DB51EAA" w14:textId="3B1286A5" w:rsidR="00A63E85" w:rsidRDefault="00A63E8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GNSS assistance data</w:t>
      </w:r>
      <w:r>
        <w:tab/>
      </w:r>
      <w:r>
        <w:fldChar w:fldCharType="begin"/>
      </w:r>
      <w:r>
        <w:instrText xml:space="preserve"> PAGEREF _Toc145516045 \h </w:instrText>
      </w:r>
      <w:r>
        <w:fldChar w:fldCharType="separate"/>
      </w:r>
      <w:r>
        <w:t>41</w:t>
      </w:r>
      <w:r>
        <w:fldChar w:fldCharType="end"/>
      </w:r>
    </w:p>
    <w:p w14:paraId="78660D9C" w14:textId="6F74FDCF"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F (normative): </w:t>
      </w:r>
      <w:r>
        <w:t>Converting UE-assisted measurement reports into position estimates</w:t>
      </w:r>
      <w:r>
        <w:tab/>
      </w:r>
      <w:r>
        <w:fldChar w:fldCharType="begin"/>
      </w:r>
      <w:r>
        <w:instrText xml:space="preserve"> PAGEREF _Toc145516046 \h </w:instrText>
      </w:r>
      <w:r>
        <w:fldChar w:fldCharType="separate"/>
      </w:r>
      <w:r>
        <w:t>45</w:t>
      </w:r>
      <w:r>
        <w:fldChar w:fldCharType="end"/>
      </w:r>
    </w:p>
    <w:p w14:paraId="7E25202A" w14:textId="1550180B" w:rsidR="00A63E85" w:rsidRDefault="00A63E8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_Toc145516047 \h </w:instrText>
      </w:r>
      <w:r>
        <w:fldChar w:fldCharType="separate"/>
      </w:r>
      <w:r>
        <w:t>45</w:t>
      </w:r>
      <w:r>
        <w:fldChar w:fldCharType="end"/>
      </w:r>
    </w:p>
    <w:p w14:paraId="714FED41" w14:textId="6BAFDC1F" w:rsidR="00A63E85" w:rsidRDefault="00A63E8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UE measurement reports</w:t>
      </w:r>
      <w:r>
        <w:tab/>
      </w:r>
      <w:r>
        <w:fldChar w:fldCharType="begin"/>
      </w:r>
      <w:r>
        <w:instrText xml:space="preserve"> PAGEREF _Toc145516048 \h </w:instrText>
      </w:r>
      <w:r>
        <w:fldChar w:fldCharType="separate"/>
      </w:r>
      <w:r>
        <w:t>45</w:t>
      </w:r>
      <w:r>
        <w:fldChar w:fldCharType="end"/>
      </w:r>
    </w:p>
    <w:p w14:paraId="224DDC83" w14:textId="178C544E" w:rsidR="00A63E85" w:rsidRDefault="00A63E8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WLS position solution</w:t>
      </w:r>
      <w:r>
        <w:tab/>
      </w:r>
      <w:r>
        <w:fldChar w:fldCharType="begin"/>
      </w:r>
      <w:r>
        <w:instrText xml:space="preserve"> PAGEREF _Toc145516049 \h </w:instrText>
      </w:r>
      <w:r>
        <w:fldChar w:fldCharType="separate"/>
      </w:r>
      <w:r>
        <w:t>45</w:t>
      </w:r>
      <w:r>
        <w:fldChar w:fldCharType="end"/>
      </w:r>
    </w:p>
    <w:p w14:paraId="201157D9" w14:textId="734638C7" w:rsidR="00A63E85" w:rsidRDefault="00A63E85">
      <w:pPr>
        <w:pStyle w:val="TOC8"/>
        <w:rPr>
          <w:rFonts w:asciiTheme="minorHAnsi" w:eastAsiaTheme="minorEastAsia" w:hAnsiTheme="minorHAnsi" w:cstheme="minorBidi"/>
          <w:b w:val="0"/>
          <w:kern w:val="2"/>
          <w:szCs w:val="22"/>
          <w:lang w:eastAsia="en-GB"/>
          <w14:ligatures w14:val="standardContextual"/>
        </w:rPr>
      </w:pPr>
      <w:r>
        <w:t>Annex G (informative): Change history</w:t>
      </w:r>
      <w:r>
        <w:tab/>
      </w:r>
      <w:r>
        <w:fldChar w:fldCharType="begin"/>
      </w:r>
      <w:r>
        <w:instrText xml:space="preserve"> PAGEREF _Toc145516050 \h </w:instrText>
      </w:r>
      <w:r>
        <w:fldChar w:fldCharType="separate"/>
      </w:r>
      <w:r>
        <w:t>48</w:t>
      </w:r>
      <w:r>
        <w:fldChar w:fldCharType="end"/>
      </w:r>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Start w:id="27" w:name="_Toc145515965"/>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1D9A05" w14:textId="77777777" w:rsidR="00080512" w:rsidRPr="00033949" w:rsidRDefault="00080512">
      <w:r w:rsidRPr="00033949">
        <w:t xml:space="preserve">This Technical </w:t>
      </w:r>
      <w:bookmarkStart w:id="28" w:name="spectype3"/>
      <w:r w:rsidRPr="00033949">
        <w:t>Specification</w:t>
      </w:r>
      <w:bookmarkEnd w:id="2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 w:name="scope"/>
      <w:bookmarkStart w:id="30" w:name="_Toc5282106"/>
      <w:bookmarkStart w:id="31" w:name="_Toc29812304"/>
      <w:bookmarkStart w:id="32" w:name="_Toc29812413"/>
      <w:bookmarkStart w:id="33" w:name="_Toc37140284"/>
      <w:bookmarkStart w:id="34" w:name="_Toc37140571"/>
      <w:bookmarkStart w:id="35" w:name="_Toc37140689"/>
      <w:bookmarkStart w:id="36" w:name="_Toc37268639"/>
      <w:bookmarkStart w:id="37" w:name="_Toc45880044"/>
      <w:bookmarkStart w:id="38" w:name="_Toc74642933"/>
      <w:bookmarkStart w:id="39" w:name="_Toc76542221"/>
      <w:bookmarkStart w:id="40" w:name="_Toc82451256"/>
      <w:bookmarkStart w:id="41" w:name="_Toc89949214"/>
      <w:bookmarkStart w:id="42" w:name="_Toc106184611"/>
      <w:bookmarkStart w:id="43" w:name="_Toc114142450"/>
      <w:bookmarkStart w:id="44" w:name="_Toc115088960"/>
      <w:bookmarkStart w:id="45" w:name="_Toc137490312"/>
      <w:bookmarkStart w:id="46" w:name="_Toc138768754"/>
      <w:bookmarkStart w:id="47" w:name="_Toc145515966"/>
      <w:bookmarkEnd w:id="29"/>
      <w:r w:rsidR="00D07530" w:rsidRPr="00033949">
        <w:lastRenderedPageBreak/>
        <w:t>1</w:t>
      </w:r>
      <w:r w:rsidR="00D07530" w:rsidRPr="0003394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8" w:name="_Toc5282107"/>
      <w:bookmarkStart w:id="49" w:name="_Toc29812305"/>
      <w:bookmarkStart w:id="50" w:name="_Toc29812414"/>
      <w:bookmarkStart w:id="51" w:name="_Toc37140285"/>
      <w:bookmarkStart w:id="52" w:name="_Toc37140572"/>
      <w:bookmarkStart w:id="53" w:name="_Toc37140690"/>
      <w:bookmarkStart w:id="54" w:name="_Toc37268640"/>
      <w:bookmarkStart w:id="55" w:name="_Toc45880045"/>
      <w:bookmarkStart w:id="56" w:name="_Toc74642934"/>
      <w:bookmarkStart w:id="57" w:name="_Toc76542222"/>
      <w:bookmarkStart w:id="58" w:name="_Toc82451257"/>
      <w:bookmarkStart w:id="59" w:name="_Toc89949215"/>
      <w:bookmarkStart w:id="60" w:name="_Toc106184612"/>
      <w:bookmarkStart w:id="61" w:name="_Toc114142451"/>
      <w:bookmarkStart w:id="62" w:name="_Toc115088961"/>
      <w:bookmarkStart w:id="63" w:name="_Toc137490313"/>
      <w:bookmarkStart w:id="64" w:name="_Toc138768755"/>
      <w:bookmarkStart w:id="65" w:name="_Toc145515967"/>
      <w:r w:rsidRPr="00033949">
        <w:t>2</w:t>
      </w:r>
      <w:r w:rsidRPr="0003394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3D9D1724" w14:textId="2EF9AE34" w:rsidR="002E1F36" w:rsidRDefault="002E1F36" w:rsidP="00BB1F4F">
      <w:pPr>
        <w:pStyle w:val="EX"/>
        <w:rPr>
          <w:rFonts w:cs="v4.2.0"/>
          <w:snapToGrid w:val="0"/>
          <w:lang w:eastAsia="zh-CN"/>
        </w:rPr>
      </w:pPr>
      <w:r>
        <w:rPr>
          <w:color w:val="000000"/>
        </w:rPr>
        <w:t>[</w:t>
      </w:r>
      <w:r>
        <w:rPr>
          <w:color w:val="000000"/>
        </w:rPr>
        <w:t>25</w:t>
      </w:r>
      <w:r>
        <w:rPr>
          <w:color w:val="000000"/>
        </w:rPr>
        <w:t>]</w:t>
      </w:r>
      <w:r>
        <w:rPr>
          <w:color w:val="000000"/>
        </w:rPr>
        <w:tab/>
        <w:t>ISRO-NAVIC-ICD-SPS-L1-1.0, NavIC Signal in Space ICD for Standard Positioning Service in L1 frequency (Version 1.0), August 2023.</w:t>
      </w:r>
    </w:p>
    <w:p w14:paraId="47F871F3" w14:textId="77777777" w:rsidR="007D05DD" w:rsidRPr="00033949" w:rsidRDefault="007D05DD" w:rsidP="00BB1F4F">
      <w:pPr>
        <w:pStyle w:val="EX"/>
        <w:rPr>
          <w:rFonts w:cs="v4.2.0"/>
          <w:snapToGrid w:val="0"/>
          <w:lang w:eastAsia="zh-CN"/>
        </w:rPr>
      </w:pPr>
    </w:p>
    <w:p w14:paraId="27E9D840" w14:textId="77777777" w:rsidR="00D07530" w:rsidRPr="00033949" w:rsidRDefault="00D07530" w:rsidP="00D07530">
      <w:pPr>
        <w:pStyle w:val="Heading1"/>
      </w:pPr>
      <w:bookmarkStart w:id="66" w:name="_Toc5282108"/>
      <w:bookmarkStart w:id="67" w:name="_Toc29812306"/>
      <w:bookmarkStart w:id="68" w:name="_Toc29812415"/>
      <w:bookmarkStart w:id="69" w:name="_Toc37140286"/>
      <w:bookmarkStart w:id="70" w:name="_Toc37140573"/>
      <w:bookmarkStart w:id="71" w:name="_Toc37140691"/>
      <w:bookmarkStart w:id="72" w:name="_Toc37268641"/>
      <w:bookmarkStart w:id="73" w:name="_Toc45880046"/>
      <w:bookmarkStart w:id="74" w:name="_Toc74642935"/>
      <w:bookmarkStart w:id="75" w:name="_Toc76542223"/>
      <w:bookmarkStart w:id="76" w:name="_Toc82451258"/>
      <w:bookmarkStart w:id="77" w:name="_Toc89949216"/>
      <w:bookmarkStart w:id="78" w:name="_Toc106184613"/>
      <w:bookmarkStart w:id="79" w:name="_Toc114142452"/>
      <w:bookmarkStart w:id="80" w:name="_Toc115088962"/>
      <w:bookmarkStart w:id="81" w:name="_Toc137490314"/>
      <w:bookmarkStart w:id="82" w:name="_Toc138768756"/>
      <w:bookmarkStart w:id="83" w:name="_Toc145515968"/>
      <w:r w:rsidRPr="00033949">
        <w:t>3</w:t>
      </w:r>
      <w:r w:rsidRPr="0003394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9CB0B" w14:textId="77777777" w:rsidR="00D07530" w:rsidRPr="00033949" w:rsidRDefault="00D07530" w:rsidP="00D07530">
      <w:pPr>
        <w:pStyle w:val="Heading2"/>
      </w:pPr>
      <w:bookmarkStart w:id="84" w:name="_Toc5282109"/>
      <w:bookmarkStart w:id="85" w:name="_Toc29812307"/>
      <w:bookmarkStart w:id="86" w:name="_Toc29812416"/>
      <w:bookmarkStart w:id="87" w:name="_Toc37140287"/>
      <w:bookmarkStart w:id="88" w:name="_Toc37140574"/>
      <w:bookmarkStart w:id="89" w:name="_Toc37140692"/>
      <w:bookmarkStart w:id="90" w:name="_Toc37268642"/>
      <w:bookmarkStart w:id="91" w:name="_Toc45880047"/>
      <w:bookmarkStart w:id="92" w:name="_Toc74642936"/>
      <w:bookmarkStart w:id="93" w:name="_Toc76542224"/>
      <w:bookmarkStart w:id="94" w:name="_Toc82451259"/>
      <w:bookmarkStart w:id="95" w:name="_Toc89949217"/>
      <w:bookmarkStart w:id="96" w:name="_Toc106184614"/>
      <w:bookmarkStart w:id="97" w:name="_Toc114142453"/>
      <w:bookmarkStart w:id="98" w:name="_Toc115088963"/>
      <w:bookmarkStart w:id="99" w:name="_Toc137490315"/>
      <w:bookmarkStart w:id="100" w:name="_Toc138768757"/>
      <w:bookmarkStart w:id="101" w:name="_Toc145515969"/>
      <w:r w:rsidRPr="00033949">
        <w:t>3.1</w:t>
      </w:r>
      <w:r w:rsidRPr="00033949">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2" w:name="_Hlk536552730"/>
      <w:r w:rsidRPr="00033949">
        <w:rPr>
          <w:rFonts w:eastAsia="SimSun"/>
        </w:rPr>
        <w:t xml:space="preserve">NR-NR Dual Connectivity </w:t>
      </w:r>
      <w:bookmarkEnd w:id="102"/>
      <w:r w:rsidRPr="00033949">
        <w:rPr>
          <w:rFonts w:eastAsia="SimSun"/>
        </w:rPr>
        <w:t>as defined in TS 37.340 [2].</w:t>
      </w:r>
    </w:p>
    <w:p w14:paraId="731C8244" w14:textId="77777777" w:rsidR="00D07530" w:rsidRPr="00033949" w:rsidRDefault="00D07530" w:rsidP="00D07530">
      <w:pPr>
        <w:pStyle w:val="Heading2"/>
      </w:pPr>
      <w:bookmarkStart w:id="103" w:name="_Toc5282110"/>
      <w:bookmarkStart w:id="104" w:name="_Toc29812308"/>
      <w:bookmarkStart w:id="105" w:name="_Toc29812417"/>
      <w:bookmarkStart w:id="106" w:name="_Toc37140288"/>
      <w:bookmarkStart w:id="107" w:name="_Toc37140575"/>
      <w:bookmarkStart w:id="108" w:name="_Toc37140693"/>
      <w:bookmarkStart w:id="109" w:name="_Toc37268643"/>
      <w:bookmarkStart w:id="110" w:name="_Toc45880048"/>
      <w:bookmarkStart w:id="111" w:name="_Toc74642937"/>
      <w:bookmarkStart w:id="112" w:name="_Toc76542225"/>
      <w:bookmarkStart w:id="113" w:name="_Toc82451260"/>
      <w:bookmarkStart w:id="114" w:name="_Toc89949218"/>
      <w:bookmarkStart w:id="115" w:name="_Toc106184615"/>
      <w:bookmarkStart w:id="116" w:name="_Toc114142454"/>
      <w:bookmarkStart w:id="117" w:name="_Toc115088964"/>
      <w:bookmarkStart w:id="118" w:name="_Toc137490316"/>
      <w:bookmarkStart w:id="119" w:name="_Toc138768758"/>
      <w:bookmarkStart w:id="120" w:name="_Toc145515970"/>
      <w:r w:rsidRPr="00033949">
        <w:t>3.2</w:t>
      </w:r>
      <w:r w:rsidRPr="0003394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lastRenderedPageBreak/>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Default="00D07530" w:rsidP="00D07530">
      <w:pPr>
        <w:pStyle w:val="EW"/>
      </w:pPr>
      <w:r w:rsidRPr="00033949">
        <w:t>k</w:t>
      </w:r>
      <w:r w:rsidRPr="00033949">
        <w:tab/>
        <w:t>GLONASS channel number, k = -7…13.</w:t>
      </w:r>
    </w:p>
    <w:p w14:paraId="413901F0" w14:textId="0BE8C841" w:rsidR="002E1F36" w:rsidRPr="00033949" w:rsidRDefault="002E1F36" w:rsidP="00D07530">
      <w:pPr>
        <w:pStyle w:val="EW"/>
      </w:pPr>
      <w:r>
        <w:rPr>
          <w:color w:val="000000"/>
        </w:rPr>
        <w:t>L1</w:t>
      </w:r>
      <w:r>
        <w:rPr>
          <w:color w:val="000000"/>
        </w:rPr>
        <w:tab/>
        <w:t>NavIC L1 navigation signal with carrier frequency of 1575.420 MHz</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 id="_x0000_i1026" type="#_x0000_t75" style="width:36pt;height:20.55pt" o:ole="">
            <v:imagedata r:id="rId12" o:title=""/>
          </v:shape>
          <o:OLEObject Type="Embed" ProgID="Equation.3" ShapeID="_x0000_i1026" DrawAspect="Content" ObjectID="_1812183653" r:id="rId13"/>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1" w:name="_Toc5282111"/>
      <w:bookmarkStart w:id="122" w:name="_Toc29812309"/>
      <w:bookmarkStart w:id="123" w:name="_Toc29812418"/>
      <w:bookmarkStart w:id="124" w:name="_Toc37140289"/>
      <w:bookmarkStart w:id="125" w:name="_Toc37140576"/>
      <w:bookmarkStart w:id="126" w:name="_Toc37140694"/>
      <w:bookmarkStart w:id="127" w:name="_Toc37268644"/>
      <w:bookmarkStart w:id="128" w:name="_Toc45880049"/>
      <w:bookmarkStart w:id="129" w:name="_Toc74642938"/>
      <w:bookmarkStart w:id="130" w:name="_Toc76542226"/>
      <w:bookmarkStart w:id="131" w:name="_Toc82451261"/>
      <w:bookmarkStart w:id="132" w:name="_Toc89949219"/>
      <w:bookmarkStart w:id="133" w:name="_Toc106184616"/>
      <w:bookmarkStart w:id="134" w:name="_Toc114142455"/>
      <w:bookmarkStart w:id="135" w:name="_Toc115088965"/>
      <w:bookmarkStart w:id="136" w:name="_Toc137490317"/>
      <w:bookmarkStart w:id="137" w:name="_Toc138768759"/>
      <w:bookmarkStart w:id="138" w:name="_Toc145515971"/>
      <w:r w:rsidRPr="00033949">
        <w:t>3.3</w:t>
      </w:r>
      <w:r w:rsidRPr="00033949">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lastRenderedPageBreak/>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9" w:name="_Toc5282112"/>
      <w:bookmarkStart w:id="140" w:name="_Toc29812310"/>
      <w:bookmarkStart w:id="141" w:name="_Toc29812419"/>
      <w:bookmarkStart w:id="142" w:name="_Toc37140290"/>
      <w:bookmarkStart w:id="143" w:name="_Toc37140577"/>
      <w:bookmarkStart w:id="144" w:name="_Toc37140695"/>
      <w:bookmarkStart w:id="145" w:name="_Toc37268645"/>
      <w:bookmarkStart w:id="146" w:name="_Toc45880050"/>
      <w:bookmarkStart w:id="147" w:name="_Toc74642939"/>
      <w:bookmarkStart w:id="148" w:name="_Toc76542227"/>
      <w:bookmarkStart w:id="149" w:name="_Toc82451262"/>
      <w:bookmarkStart w:id="150" w:name="_Toc89949220"/>
      <w:bookmarkStart w:id="151" w:name="_Toc106184617"/>
      <w:bookmarkStart w:id="152" w:name="_Toc114142456"/>
      <w:bookmarkStart w:id="153" w:name="_Toc115088966"/>
      <w:bookmarkStart w:id="154" w:name="_Toc137490318"/>
      <w:bookmarkStart w:id="155" w:name="_Toc138768760"/>
      <w:bookmarkStart w:id="156" w:name="_Toc145515972"/>
      <w:r w:rsidRPr="00033949">
        <w:rPr>
          <w:rFonts w:cs="v4.2.0"/>
          <w:snapToGrid w:val="0"/>
        </w:rPr>
        <w:t>3.4</w:t>
      </w:r>
      <w:r w:rsidRPr="00033949">
        <w:rPr>
          <w:rFonts w:cs="v4.2.0"/>
          <w:snapToGrid w:val="0"/>
        </w:rPr>
        <w:tab/>
        <w:t>Test tolerances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57" w:name="_Toc5282113"/>
      <w:bookmarkStart w:id="158" w:name="_Toc29812311"/>
      <w:bookmarkStart w:id="159" w:name="_Toc29812420"/>
      <w:bookmarkStart w:id="160" w:name="_Toc37140291"/>
      <w:bookmarkStart w:id="161" w:name="_Toc37140578"/>
      <w:bookmarkStart w:id="162" w:name="_Toc37140696"/>
      <w:bookmarkStart w:id="163" w:name="_Toc37268646"/>
      <w:bookmarkStart w:id="164" w:name="_Toc45880051"/>
      <w:bookmarkStart w:id="165" w:name="_Toc74642940"/>
      <w:bookmarkStart w:id="166" w:name="_Toc76542228"/>
      <w:bookmarkStart w:id="167" w:name="_Toc82451263"/>
      <w:bookmarkStart w:id="168" w:name="_Toc89949221"/>
      <w:bookmarkStart w:id="169" w:name="_Toc106184618"/>
      <w:bookmarkStart w:id="170" w:name="_Toc114142457"/>
      <w:bookmarkStart w:id="171" w:name="_Toc115088967"/>
      <w:bookmarkStart w:id="172" w:name="_Toc137490319"/>
      <w:bookmarkStart w:id="173" w:name="_Toc138768761"/>
      <w:bookmarkStart w:id="174" w:name="_Toc145515973"/>
      <w:r w:rsidRPr="00033949">
        <w:t>4</w:t>
      </w:r>
      <w:r w:rsidRPr="000339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F76581" w14:textId="77777777" w:rsidR="00D07530" w:rsidRPr="00033949" w:rsidRDefault="00D07530" w:rsidP="00D07530">
      <w:pPr>
        <w:pStyle w:val="Heading2"/>
      </w:pPr>
      <w:bookmarkStart w:id="175" w:name="_Toc5282114"/>
      <w:bookmarkStart w:id="176" w:name="_Toc29812312"/>
      <w:bookmarkStart w:id="177" w:name="_Toc29812421"/>
      <w:bookmarkStart w:id="178" w:name="_Toc37140292"/>
      <w:bookmarkStart w:id="179" w:name="_Toc37140579"/>
      <w:bookmarkStart w:id="180" w:name="_Toc37140697"/>
      <w:bookmarkStart w:id="181" w:name="_Toc37268647"/>
      <w:bookmarkStart w:id="182" w:name="_Toc45880052"/>
      <w:bookmarkStart w:id="183" w:name="_Toc74642941"/>
      <w:bookmarkStart w:id="184" w:name="_Toc76542229"/>
      <w:bookmarkStart w:id="185" w:name="_Toc82451264"/>
      <w:bookmarkStart w:id="186" w:name="_Toc89949222"/>
      <w:bookmarkStart w:id="187" w:name="_Toc106184619"/>
      <w:bookmarkStart w:id="188" w:name="_Toc114142458"/>
      <w:bookmarkStart w:id="189" w:name="_Toc115088968"/>
      <w:bookmarkStart w:id="190" w:name="_Toc137490320"/>
      <w:bookmarkStart w:id="191" w:name="_Toc138768762"/>
      <w:bookmarkStart w:id="192" w:name="_Toc145515974"/>
      <w:r w:rsidRPr="00033949">
        <w:t>4.1</w:t>
      </w:r>
      <w:r w:rsidRPr="00033949">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93" w:name="_Toc5282115"/>
      <w:bookmarkStart w:id="194" w:name="_Toc29812313"/>
      <w:bookmarkStart w:id="195" w:name="_Toc29812422"/>
      <w:bookmarkStart w:id="196" w:name="_Toc37140293"/>
      <w:bookmarkStart w:id="197" w:name="_Toc37140580"/>
      <w:bookmarkStart w:id="198" w:name="_Toc37140698"/>
      <w:bookmarkStart w:id="199" w:name="_Toc37268648"/>
      <w:bookmarkStart w:id="200" w:name="_Toc45880053"/>
      <w:bookmarkStart w:id="201" w:name="_Toc74642942"/>
      <w:bookmarkStart w:id="202" w:name="_Toc76542230"/>
      <w:bookmarkStart w:id="203" w:name="_Toc82451265"/>
      <w:bookmarkStart w:id="204" w:name="_Toc89949223"/>
      <w:bookmarkStart w:id="205" w:name="_Toc106184620"/>
      <w:bookmarkStart w:id="206" w:name="_Toc114142459"/>
      <w:bookmarkStart w:id="207" w:name="_Toc115088969"/>
      <w:bookmarkStart w:id="208" w:name="_Toc137490321"/>
      <w:bookmarkStart w:id="209" w:name="_Toc138768763"/>
      <w:bookmarkStart w:id="210" w:name="_Toc145515975"/>
      <w:r w:rsidRPr="00033949">
        <w:t>4.2</w:t>
      </w:r>
      <w:r w:rsidRPr="00033949">
        <w:tab/>
        <w:t>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7BB1C55" w14:textId="77777777" w:rsidR="00D07530" w:rsidRPr="00033949" w:rsidRDefault="00D07530" w:rsidP="00D07530">
      <w:pPr>
        <w:pStyle w:val="Heading3"/>
      </w:pPr>
      <w:bookmarkStart w:id="211" w:name="_Toc5282116"/>
      <w:bookmarkStart w:id="212" w:name="_Toc29812314"/>
      <w:bookmarkStart w:id="213" w:name="_Toc29812423"/>
      <w:bookmarkStart w:id="214" w:name="_Toc37140294"/>
      <w:bookmarkStart w:id="215" w:name="_Toc37140581"/>
      <w:bookmarkStart w:id="216" w:name="_Toc37140699"/>
      <w:bookmarkStart w:id="217" w:name="_Toc37268649"/>
      <w:bookmarkStart w:id="218" w:name="_Toc45880054"/>
      <w:bookmarkStart w:id="219" w:name="_Toc74642943"/>
      <w:bookmarkStart w:id="220" w:name="_Toc76542231"/>
      <w:bookmarkStart w:id="221" w:name="_Toc82451266"/>
      <w:bookmarkStart w:id="222" w:name="_Toc89949224"/>
      <w:bookmarkStart w:id="223" w:name="_Toc106184621"/>
      <w:bookmarkStart w:id="224" w:name="_Toc114142460"/>
      <w:bookmarkStart w:id="225" w:name="_Toc115088970"/>
      <w:bookmarkStart w:id="226" w:name="_Toc137490322"/>
      <w:bookmarkStart w:id="227" w:name="_Toc138768764"/>
      <w:bookmarkStart w:id="228" w:name="_Toc145515976"/>
      <w:r w:rsidRPr="00033949">
        <w:t>4.2.1</w:t>
      </w:r>
      <w:r w:rsidRPr="00033949">
        <w:tab/>
        <w:t>UE based A-GNSS measurement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29" w:name="_Toc5282117"/>
      <w:bookmarkStart w:id="230" w:name="_Toc29812315"/>
      <w:bookmarkStart w:id="231" w:name="_Toc29812424"/>
      <w:bookmarkStart w:id="232" w:name="_Toc37140295"/>
      <w:bookmarkStart w:id="233" w:name="_Toc37140582"/>
      <w:bookmarkStart w:id="234" w:name="_Toc37140700"/>
      <w:bookmarkStart w:id="235" w:name="_Toc37268650"/>
      <w:bookmarkStart w:id="236" w:name="_Toc45880055"/>
      <w:bookmarkStart w:id="237" w:name="_Toc74642944"/>
      <w:bookmarkStart w:id="238" w:name="_Toc76542232"/>
      <w:bookmarkStart w:id="239" w:name="_Toc82451267"/>
      <w:bookmarkStart w:id="240" w:name="_Toc89949225"/>
      <w:bookmarkStart w:id="241" w:name="_Toc106184622"/>
      <w:bookmarkStart w:id="242" w:name="_Toc114142461"/>
      <w:bookmarkStart w:id="243" w:name="_Toc115088971"/>
      <w:bookmarkStart w:id="244" w:name="_Toc137490323"/>
      <w:bookmarkStart w:id="245" w:name="_Toc138768765"/>
      <w:bookmarkStart w:id="246" w:name="_Toc145515977"/>
      <w:r w:rsidRPr="00033949">
        <w:t>4.2.2</w:t>
      </w:r>
      <w:r w:rsidRPr="00033949">
        <w:tab/>
        <w:t>UE assisted A-GNSS measurement parameters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47" w:name="_Toc5282118"/>
      <w:bookmarkStart w:id="248" w:name="_Toc29812316"/>
      <w:bookmarkStart w:id="249" w:name="_Toc29812425"/>
      <w:bookmarkStart w:id="250" w:name="_Toc37140296"/>
      <w:bookmarkStart w:id="251" w:name="_Toc37140583"/>
      <w:bookmarkStart w:id="252" w:name="_Toc37140701"/>
      <w:bookmarkStart w:id="253" w:name="_Toc37268651"/>
      <w:bookmarkStart w:id="254" w:name="_Toc45880056"/>
      <w:bookmarkStart w:id="255" w:name="_Toc74642945"/>
      <w:bookmarkStart w:id="256" w:name="_Toc76542233"/>
      <w:bookmarkStart w:id="257" w:name="_Toc82451268"/>
      <w:bookmarkStart w:id="258" w:name="_Toc89949226"/>
      <w:bookmarkStart w:id="259" w:name="_Toc106184623"/>
      <w:bookmarkStart w:id="260" w:name="_Toc114142462"/>
      <w:bookmarkStart w:id="261" w:name="_Toc115088972"/>
      <w:bookmarkStart w:id="262" w:name="_Toc137490324"/>
      <w:bookmarkStart w:id="263" w:name="_Toc138768766"/>
      <w:bookmarkStart w:id="264" w:name="_Toc145515978"/>
      <w:r w:rsidRPr="00033949">
        <w:t>4.3</w:t>
      </w:r>
      <w:r w:rsidRPr="00033949">
        <w:tab/>
        <w:t>Response time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65" w:name="_Toc5282119"/>
      <w:bookmarkStart w:id="266" w:name="_Toc29812317"/>
      <w:bookmarkStart w:id="267" w:name="_Toc29812426"/>
      <w:bookmarkStart w:id="268" w:name="_Toc37140297"/>
      <w:bookmarkStart w:id="269" w:name="_Toc37140584"/>
      <w:bookmarkStart w:id="270" w:name="_Toc37140702"/>
      <w:bookmarkStart w:id="271" w:name="_Toc37268652"/>
      <w:bookmarkStart w:id="272" w:name="_Toc45880057"/>
      <w:bookmarkStart w:id="273" w:name="_Toc74642946"/>
      <w:bookmarkStart w:id="274" w:name="_Toc76542234"/>
      <w:bookmarkStart w:id="275" w:name="_Toc82451269"/>
      <w:bookmarkStart w:id="276" w:name="_Toc89949227"/>
      <w:bookmarkStart w:id="277" w:name="_Toc106184624"/>
      <w:bookmarkStart w:id="278" w:name="_Toc114142463"/>
      <w:bookmarkStart w:id="279" w:name="_Toc115088973"/>
      <w:bookmarkStart w:id="280" w:name="_Toc137490325"/>
      <w:bookmarkStart w:id="281" w:name="_Toc138768767"/>
      <w:bookmarkStart w:id="282" w:name="_Toc145515979"/>
      <w:r w:rsidRPr="00033949">
        <w:lastRenderedPageBreak/>
        <w:t>4.4</w:t>
      </w:r>
      <w:r w:rsidRPr="00033949">
        <w:tab/>
        <w:t>Time assistance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83" w:name="_Toc5282120"/>
      <w:bookmarkStart w:id="284" w:name="_Toc29812318"/>
      <w:bookmarkStart w:id="285" w:name="_Toc29812427"/>
      <w:bookmarkStart w:id="286" w:name="_Toc37140298"/>
      <w:bookmarkStart w:id="287" w:name="_Toc37140585"/>
      <w:bookmarkStart w:id="288" w:name="_Toc37140703"/>
      <w:bookmarkStart w:id="289" w:name="_Toc37268653"/>
      <w:bookmarkStart w:id="290" w:name="_Toc45880058"/>
      <w:bookmarkStart w:id="291" w:name="_Toc74642947"/>
      <w:bookmarkStart w:id="292" w:name="_Toc76542235"/>
      <w:bookmarkStart w:id="293" w:name="_Toc82451270"/>
      <w:bookmarkStart w:id="294" w:name="_Toc89949228"/>
      <w:bookmarkStart w:id="295" w:name="_Toc106184625"/>
      <w:bookmarkStart w:id="296" w:name="_Toc114142464"/>
      <w:bookmarkStart w:id="297" w:name="_Toc115088974"/>
      <w:bookmarkStart w:id="298" w:name="_Toc137490326"/>
      <w:bookmarkStart w:id="299" w:name="_Toc138768768"/>
      <w:bookmarkStart w:id="300" w:name="_Toc145515980"/>
      <w:r w:rsidRPr="00033949">
        <w:t>4.4.1</w:t>
      </w:r>
      <w:r w:rsidRPr="00033949">
        <w:tab/>
        <w:t>Use of fine time assistance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1" w:name="_Toc5282121"/>
      <w:bookmarkStart w:id="302" w:name="_Toc29812319"/>
      <w:bookmarkStart w:id="303" w:name="_Toc29812428"/>
      <w:bookmarkStart w:id="304" w:name="_Toc37140299"/>
      <w:bookmarkStart w:id="305" w:name="_Toc37140586"/>
      <w:bookmarkStart w:id="306" w:name="_Toc37140704"/>
      <w:bookmarkStart w:id="307" w:name="_Toc37268654"/>
      <w:bookmarkStart w:id="308" w:name="_Toc45880059"/>
      <w:bookmarkStart w:id="309" w:name="_Toc74642948"/>
      <w:bookmarkStart w:id="310" w:name="_Toc76542236"/>
      <w:bookmarkStart w:id="311" w:name="_Toc82451271"/>
      <w:bookmarkStart w:id="312" w:name="_Toc89949229"/>
      <w:bookmarkStart w:id="313" w:name="_Toc106184626"/>
      <w:bookmarkStart w:id="314" w:name="_Toc114142465"/>
      <w:bookmarkStart w:id="315" w:name="_Toc115088975"/>
      <w:bookmarkStart w:id="316" w:name="_Toc137490327"/>
      <w:bookmarkStart w:id="317" w:name="_Toc138768769"/>
      <w:bookmarkStart w:id="318" w:name="_Toc145515981"/>
      <w:r w:rsidRPr="00033949">
        <w:t>4.5</w:t>
      </w:r>
      <w:r w:rsidRPr="00033949">
        <w:tab/>
        <w:t>RRC states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19" w:name="_Toc5282122"/>
      <w:bookmarkStart w:id="320" w:name="_Toc29812320"/>
      <w:bookmarkStart w:id="321" w:name="_Toc29812429"/>
      <w:bookmarkStart w:id="322" w:name="_Toc37140300"/>
      <w:bookmarkStart w:id="323" w:name="_Toc37140587"/>
      <w:bookmarkStart w:id="324" w:name="_Toc37140705"/>
      <w:bookmarkStart w:id="325" w:name="_Toc37268655"/>
      <w:bookmarkStart w:id="326" w:name="_Toc45880060"/>
      <w:bookmarkStart w:id="327" w:name="_Toc74642949"/>
      <w:bookmarkStart w:id="328" w:name="_Toc76542237"/>
      <w:bookmarkStart w:id="329" w:name="_Toc82451272"/>
      <w:bookmarkStart w:id="330" w:name="_Toc89949230"/>
      <w:bookmarkStart w:id="331" w:name="_Toc106184627"/>
      <w:bookmarkStart w:id="332" w:name="_Toc114142466"/>
      <w:bookmarkStart w:id="333" w:name="_Toc115088976"/>
      <w:bookmarkStart w:id="334" w:name="_Toc137490328"/>
      <w:bookmarkStart w:id="335" w:name="_Toc138768770"/>
      <w:bookmarkStart w:id="336" w:name="_Toc145515982"/>
      <w:r w:rsidRPr="00033949">
        <w:t>4.6</w:t>
      </w:r>
      <w:r w:rsidRPr="00033949">
        <w:tab/>
        <w:t>Error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37" w:name="OLE_LINK13"/>
      <w:bookmarkStart w:id="338" w:name="OLE_LINK14"/>
      <w:r w:rsidRPr="00033949">
        <w:t>unless otherwise specified</w:t>
      </w:r>
      <w:bookmarkEnd w:id="337"/>
      <w:bookmarkEnd w:id="338"/>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lastRenderedPageBreak/>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122232">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122232" w14:paraId="3564BD5E" w14:textId="77777777" w:rsidTr="009E5D8C">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122232" w:rsidRDefault="00122232" w:rsidP="0012223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122232" w:rsidRDefault="00122232" w:rsidP="00122232">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122232" w:rsidRDefault="00122232" w:rsidP="0012223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122232" w:rsidRDefault="00122232" w:rsidP="00122232">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122232" w:rsidRDefault="00122232" w:rsidP="00122232">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122232" w:rsidRDefault="00122232" w:rsidP="0012223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122232" w:rsidRDefault="00122232" w:rsidP="00122232">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122232" w:rsidRDefault="00122232" w:rsidP="00122232">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122232" w:rsidRDefault="00122232" w:rsidP="00122232">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122232" w:rsidRDefault="00122232" w:rsidP="00122232">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122232" w:rsidRDefault="00122232" w:rsidP="0012223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122232" w:rsidRDefault="00122232" w:rsidP="0012223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tcPr>
          <w:p w14:paraId="19FCDF82" w14:textId="7B1699B4" w:rsidR="00122232" w:rsidRDefault="00122232" w:rsidP="00122232">
            <w:pPr>
              <w:pStyle w:val="TAC"/>
              <w:rPr>
                <w:lang w:eastAsia="en-GB"/>
              </w:rPr>
            </w:pPr>
            <w:r>
              <w:rPr>
                <w:rFonts w:eastAsia="Arial" w:cs="Arial"/>
                <w:color w:val="000000"/>
                <w:szCs w:val="18"/>
              </w:rPr>
              <w:t>L1</w:t>
            </w:r>
          </w:p>
        </w:tc>
        <w:tc>
          <w:tcPr>
            <w:tcW w:w="575" w:type="dxa"/>
            <w:tcBorders>
              <w:top w:val="single" w:sz="4" w:space="0" w:color="000000"/>
              <w:left w:val="single" w:sz="4" w:space="0" w:color="000000"/>
              <w:bottom w:val="single" w:sz="4" w:space="0" w:color="000000"/>
              <w:right w:val="single" w:sz="4" w:space="0" w:color="000000"/>
            </w:tcBorders>
          </w:tcPr>
          <w:p w14:paraId="15172EA2" w14:textId="2D1398EF" w:rsidR="00122232" w:rsidRDefault="00122232" w:rsidP="00122232">
            <w:pPr>
              <w:pStyle w:val="TAC"/>
              <w:rPr>
                <w:lang w:eastAsia="en-GB"/>
              </w:rPr>
            </w:pPr>
            <w:r>
              <w:rPr>
                <w:rFonts w:eastAsia="Arial" w:cs="Arial"/>
                <w:color w:val="000000"/>
                <w:szCs w:val="18"/>
              </w:rPr>
              <w:t>+3.2 dB</w:t>
            </w: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122232">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5"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39" w:name="_Toc5282123"/>
      <w:bookmarkStart w:id="340" w:name="_Toc29812321"/>
      <w:bookmarkStart w:id="341" w:name="_Toc29812430"/>
      <w:bookmarkStart w:id="342" w:name="_Toc37140301"/>
      <w:bookmarkStart w:id="343" w:name="_Toc37140588"/>
      <w:bookmarkStart w:id="344" w:name="_Toc37140706"/>
      <w:bookmarkStart w:id="345" w:name="_Toc37268656"/>
      <w:bookmarkStart w:id="346" w:name="_Toc45880061"/>
      <w:bookmarkStart w:id="347" w:name="_Toc74642950"/>
      <w:bookmarkStart w:id="348" w:name="_Toc76542238"/>
      <w:bookmarkStart w:id="349" w:name="_Toc82451273"/>
      <w:bookmarkStart w:id="350" w:name="_Toc89949231"/>
      <w:bookmarkStart w:id="351" w:name="_Toc106184628"/>
      <w:bookmarkStart w:id="352" w:name="_Toc114142467"/>
      <w:bookmarkStart w:id="353" w:name="_Toc115088977"/>
      <w:bookmarkStart w:id="354" w:name="_Toc137490329"/>
      <w:bookmarkStart w:id="355" w:name="_Toc138768771"/>
      <w:bookmarkStart w:id="356" w:name="_Toc145515983"/>
      <w:r w:rsidRPr="00033949">
        <w:t>5</w:t>
      </w:r>
      <w:r w:rsidRPr="00033949">
        <w:tab/>
        <w:t>A-GNSS minimum performance requirements (UE supports A-GPS L1 C/A only)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670417D" w14:textId="77777777" w:rsidR="00D07530" w:rsidRPr="00033949" w:rsidRDefault="00D07530" w:rsidP="00D07530">
      <w:pPr>
        <w:pStyle w:val="Heading2"/>
      </w:pPr>
      <w:bookmarkStart w:id="357" w:name="_Toc5282124"/>
      <w:bookmarkStart w:id="358" w:name="_Toc29812322"/>
      <w:bookmarkStart w:id="359" w:name="_Toc29812431"/>
      <w:bookmarkStart w:id="360" w:name="_Toc37140302"/>
      <w:bookmarkStart w:id="361" w:name="_Toc37140589"/>
      <w:bookmarkStart w:id="362" w:name="_Toc37140707"/>
      <w:bookmarkStart w:id="363" w:name="_Toc37268657"/>
      <w:bookmarkStart w:id="364" w:name="_Toc45880062"/>
      <w:bookmarkStart w:id="365" w:name="_Toc74642951"/>
      <w:bookmarkStart w:id="366" w:name="_Toc76542239"/>
      <w:bookmarkStart w:id="367" w:name="_Toc82451274"/>
      <w:bookmarkStart w:id="368" w:name="_Toc89949232"/>
      <w:bookmarkStart w:id="369" w:name="_Toc106184629"/>
      <w:bookmarkStart w:id="370" w:name="_Toc114142468"/>
      <w:bookmarkStart w:id="371" w:name="_Toc115088978"/>
      <w:bookmarkStart w:id="372" w:name="_Toc137490330"/>
      <w:bookmarkStart w:id="373" w:name="_Toc138768772"/>
      <w:bookmarkStart w:id="374" w:name="_Toc145515984"/>
      <w:r w:rsidRPr="00033949">
        <w:t>5.0</w:t>
      </w:r>
      <w:r w:rsidRPr="00033949">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75" w:name="_Toc5282125"/>
      <w:bookmarkStart w:id="376" w:name="_Toc29812323"/>
      <w:bookmarkStart w:id="377" w:name="_Toc29812432"/>
      <w:bookmarkStart w:id="378" w:name="_Toc37140303"/>
      <w:bookmarkStart w:id="379" w:name="_Toc37140590"/>
      <w:bookmarkStart w:id="380" w:name="_Toc37140708"/>
      <w:bookmarkStart w:id="381" w:name="_Toc37268658"/>
      <w:bookmarkStart w:id="382" w:name="_Toc45880063"/>
      <w:bookmarkStart w:id="383" w:name="_Toc74642952"/>
      <w:bookmarkStart w:id="384" w:name="_Toc76542240"/>
      <w:bookmarkStart w:id="385" w:name="_Toc82451275"/>
      <w:bookmarkStart w:id="386" w:name="_Toc89949233"/>
      <w:bookmarkStart w:id="387" w:name="_Toc106184630"/>
      <w:bookmarkStart w:id="388" w:name="_Toc114142469"/>
      <w:bookmarkStart w:id="389" w:name="_Toc115088979"/>
      <w:bookmarkStart w:id="390" w:name="_Toc137490331"/>
      <w:bookmarkStart w:id="391" w:name="_Toc138768773"/>
      <w:bookmarkStart w:id="392" w:name="_Toc145515985"/>
      <w:r w:rsidRPr="00033949">
        <w:t>5.1</w:t>
      </w:r>
      <w:r w:rsidRPr="00033949">
        <w:tab/>
        <w:t>Se</w:t>
      </w:r>
      <w:r w:rsidRPr="00033949">
        <w:t>nsitivity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93" w:name="_Toc5282126"/>
      <w:bookmarkStart w:id="394" w:name="_Toc29812324"/>
      <w:bookmarkStart w:id="395" w:name="_Toc29812433"/>
      <w:bookmarkStart w:id="396" w:name="_Toc37140304"/>
      <w:bookmarkStart w:id="397" w:name="_Toc37140591"/>
      <w:bookmarkStart w:id="398" w:name="_Toc37140709"/>
      <w:bookmarkStart w:id="399" w:name="_Toc37268659"/>
      <w:bookmarkStart w:id="400" w:name="_Toc45880064"/>
      <w:bookmarkStart w:id="401" w:name="_Toc74642953"/>
      <w:bookmarkStart w:id="402" w:name="_Toc76542241"/>
      <w:bookmarkStart w:id="403" w:name="_Toc82451276"/>
      <w:bookmarkStart w:id="404" w:name="_Toc89949234"/>
      <w:bookmarkStart w:id="405" w:name="_Toc106184631"/>
      <w:bookmarkStart w:id="406" w:name="_Toc114142470"/>
      <w:bookmarkStart w:id="407" w:name="_Toc115088980"/>
      <w:bookmarkStart w:id="408" w:name="_Toc137490332"/>
      <w:bookmarkStart w:id="409" w:name="_Toc138768774"/>
      <w:bookmarkStart w:id="410" w:name="_Toc145515986"/>
      <w:r w:rsidRPr="00033949">
        <w:t>5.1.1</w:t>
      </w:r>
      <w:r w:rsidRPr="00033949">
        <w:tab/>
        <w:t>Coarse time assistance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lastRenderedPageBreak/>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11" w:name="_Toc5282127"/>
      <w:bookmarkStart w:id="412" w:name="_Toc29812325"/>
      <w:bookmarkStart w:id="413" w:name="_Toc29812434"/>
      <w:bookmarkStart w:id="414" w:name="_Toc37140305"/>
      <w:bookmarkStart w:id="415" w:name="_Toc37140592"/>
      <w:bookmarkStart w:id="416" w:name="_Toc37140710"/>
      <w:bookmarkStart w:id="417" w:name="_Toc37268660"/>
      <w:bookmarkStart w:id="418" w:name="_Toc45880065"/>
      <w:bookmarkStart w:id="419" w:name="_Toc74642954"/>
      <w:bookmarkStart w:id="420" w:name="_Toc76542242"/>
      <w:bookmarkStart w:id="421" w:name="_Toc82451277"/>
      <w:bookmarkStart w:id="422" w:name="_Toc89949235"/>
      <w:bookmarkStart w:id="423" w:name="_Toc106184632"/>
      <w:bookmarkStart w:id="424" w:name="_Toc114142471"/>
      <w:bookmarkStart w:id="425" w:name="_Toc115088981"/>
      <w:bookmarkStart w:id="426" w:name="_Toc137490333"/>
      <w:bookmarkStart w:id="427" w:name="_Toc138768775"/>
      <w:bookmarkStart w:id="428" w:name="_Toc145515987"/>
      <w:r w:rsidRPr="00033949">
        <w:t>5.1.1.1</w:t>
      </w:r>
      <w:r w:rsidRPr="00033949">
        <w:tab/>
        <w:t>Minimum requirements (Coarse time assistance)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29" w:name="_Toc5282128"/>
      <w:bookmarkStart w:id="430" w:name="_Toc29812326"/>
      <w:bookmarkStart w:id="431" w:name="_Toc29812435"/>
      <w:bookmarkStart w:id="432" w:name="_Toc37140306"/>
      <w:bookmarkStart w:id="433" w:name="_Toc37140593"/>
      <w:bookmarkStart w:id="434" w:name="_Toc37140711"/>
      <w:bookmarkStart w:id="435" w:name="_Toc37268661"/>
      <w:bookmarkStart w:id="436" w:name="_Toc45880066"/>
      <w:bookmarkStart w:id="437" w:name="_Toc74642955"/>
      <w:bookmarkStart w:id="438" w:name="_Toc76542243"/>
      <w:bookmarkStart w:id="439" w:name="_Toc82451278"/>
      <w:bookmarkStart w:id="440" w:name="_Toc89949236"/>
      <w:bookmarkStart w:id="441" w:name="_Toc106184633"/>
      <w:bookmarkStart w:id="442" w:name="_Toc114142472"/>
      <w:bookmarkStart w:id="443" w:name="_Toc115088982"/>
      <w:bookmarkStart w:id="444" w:name="_Toc137490334"/>
      <w:bookmarkStart w:id="445" w:name="_Toc138768776"/>
      <w:bookmarkStart w:id="446" w:name="_Toc145515988"/>
      <w:r w:rsidRPr="00033949">
        <w:t>5.1.2</w:t>
      </w:r>
      <w:r w:rsidRPr="00033949">
        <w:tab/>
        <w:t>Fine time assistance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47" w:name="_Toc5282129"/>
      <w:bookmarkStart w:id="448" w:name="_Toc29812327"/>
      <w:bookmarkStart w:id="449" w:name="_Toc29812436"/>
      <w:bookmarkStart w:id="450" w:name="_Toc37140307"/>
      <w:bookmarkStart w:id="451" w:name="_Toc37140594"/>
      <w:bookmarkStart w:id="452" w:name="_Toc37140712"/>
      <w:bookmarkStart w:id="453" w:name="_Toc37268662"/>
      <w:bookmarkStart w:id="454" w:name="_Toc45880067"/>
      <w:bookmarkStart w:id="455" w:name="_Toc74642956"/>
      <w:bookmarkStart w:id="456" w:name="_Toc76542244"/>
      <w:bookmarkStart w:id="457" w:name="_Toc82451279"/>
      <w:bookmarkStart w:id="458" w:name="_Toc89949237"/>
      <w:bookmarkStart w:id="459" w:name="_Toc106184634"/>
      <w:bookmarkStart w:id="460" w:name="_Toc114142473"/>
      <w:bookmarkStart w:id="461" w:name="_Toc115088983"/>
      <w:bookmarkStart w:id="462" w:name="_Toc137490335"/>
      <w:bookmarkStart w:id="463" w:name="_Toc138768777"/>
      <w:bookmarkStart w:id="464" w:name="_Toc145515989"/>
      <w:r w:rsidRPr="00033949">
        <w:t>5.1.2.1</w:t>
      </w:r>
      <w:r w:rsidRPr="00033949">
        <w:tab/>
        <w:t>Minimum requirements (Fine time assistance)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65" w:name="_Toc5282130"/>
      <w:bookmarkStart w:id="466" w:name="_Toc29812328"/>
      <w:bookmarkStart w:id="467" w:name="_Toc29812437"/>
      <w:bookmarkStart w:id="468" w:name="_Toc37140308"/>
      <w:bookmarkStart w:id="469" w:name="_Toc37140595"/>
      <w:bookmarkStart w:id="470" w:name="_Toc37140713"/>
      <w:bookmarkStart w:id="471" w:name="_Toc37268663"/>
      <w:bookmarkStart w:id="472" w:name="_Toc45880068"/>
      <w:bookmarkStart w:id="473" w:name="_Toc74642957"/>
      <w:bookmarkStart w:id="474" w:name="_Toc76542245"/>
      <w:bookmarkStart w:id="475" w:name="_Toc82451280"/>
      <w:bookmarkStart w:id="476" w:name="_Toc89949238"/>
      <w:bookmarkStart w:id="477" w:name="_Toc106184635"/>
      <w:bookmarkStart w:id="478" w:name="_Toc114142474"/>
      <w:bookmarkStart w:id="479" w:name="_Toc115088984"/>
      <w:bookmarkStart w:id="480" w:name="_Toc137490336"/>
      <w:bookmarkStart w:id="481" w:name="_Toc138768778"/>
      <w:bookmarkStart w:id="482" w:name="_Toc145515990"/>
      <w:r w:rsidRPr="00033949">
        <w:t>5.2</w:t>
      </w:r>
      <w:r w:rsidRPr="00033949">
        <w:tab/>
        <w:t>Nominal accuracy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83" w:name="_Toc5282131"/>
      <w:bookmarkStart w:id="484" w:name="_Toc29812329"/>
      <w:bookmarkStart w:id="485" w:name="_Toc29812438"/>
      <w:bookmarkStart w:id="486" w:name="_Toc37140309"/>
      <w:bookmarkStart w:id="487" w:name="_Toc37140596"/>
      <w:bookmarkStart w:id="488" w:name="_Toc37140714"/>
      <w:bookmarkStart w:id="489" w:name="_Toc37268664"/>
      <w:bookmarkStart w:id="490" w:name="_Toc45880069"/>
      <w:bookmarkStart w:id="491" w:name="_Toc74642958"/>
      <w:bookmarkStart w:id="492" w:name="_Toc76542246"/>
      <w:bookmarkStart w:id="493" w:name="_Toc82451281"/>
      <w:bookmarkStart w:id="494" w:name="_Toc89949239"/>
      <w:bookmarkStart w:id="495" w:name="_Toc106184636"/>
      <w:bookmarkStart w:id="496" w:name="_Toc114142475"/>
      <w:bookmarkStart w:id="497" w:name="_Toc115088985"/>
      <w:bookmarkStart w:id="498" w:name="_Toc137490337"/>
      <w:bookmarkStart w:id="499" w:name="_Toc138768779"/>
      <w:bookmarkStart w:id="500" w:name="_Toc145515991"/>
      <w:r w:rsidRPr="00033949">
        <w:t>5.2.1</w:t>
      </w:r>
      <w:r w:rsidRPr="00033949">
        <w:tab/>
        <w:t>Minimum requirements (nominal accuracy)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01" w:name="_Toc5282132"/>
      <w:bookmarkStart w:id="502" w:name="_Toc29812330"/>
      <w:bookmarkStart w:id="503" w:name="_Toc29812439"/>
      <w:bookmarkStart w:id="504" w:name="_Toc37140310"/>
      <w:bookmarkStart w:id="505" w:name="_Toc37140597"/>
      <w:bookmarkStart w:id="506" w:name="_Toc37140715"/>
      <w:bookmarkStart w:id="507" w:name="_Toc37268665"/>
      <w:bookmarkStart w:id="508" w:name="_Toc45880070"/>
      <w:bookmarkStart w:id="509" w:name="_Toc74642959"/>
      <w:bookmarkStart w:id="510" w:name="_Toc76542247"/>
      <w:bookmarkStart w:id="511" w:name="_Toc82451282"/>
      <w:bookmarkStart w:id="512" w:name="_Toc89949240"/>
      <w:bookmarkStart w:id="513" w:name="_Toc106184637"/>
      <w:bookmarkStart w:id="514" w:name="_Toc114142476"/>
      <w:bookmarkStart w:id="515" w:name="_Toc115088986"/>
      <w:bookmarkStart w:id="516" w:name="_Toc137490338"/>
      <w:bookmarkStart w:id="517" w:name="_Toc138768780"/>
      <w:bookmarkStart w:id="518" w:name="_Toc145515992"/>
      <w:r w:rsidRPr="00033949">
        <w:t>5.3</w:t>
      </w:r>
      <w:r w:rsidRPr="00033949">
        <w:tab/>
        <w:t>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19" w:name="_Toc5282133"/>
      <w:bookmarkStart w:id="520" w:name="_Toc29812331"/>
      <w:bookmarkStart w:id="521" w:name="_Toc29812440"/>
      <w:bookmarkStart w:id="522" w:name="_Toc37140311"/>
      <w:bookmarkStart w:id="523" w:name="_Toc37140598"/>
      <w:bookmarkStart w:id="524" w:name="_Toc37140716"/>
      <w:bookmarkStart w:id="525" w:name="_Toc37268666"/>
      <w:bookmarkStart w:id="526" w:name="_Toc45880071"/>
      <w:bookmarkStart w:id="527" w:name="_Toc74642960"/>
      <w:bookmarkStart w:id="528" w:name="_Toc76542248"/>
      <w:bookmarkStart w:id="529" w:name="_Toc82451283"/>
      <w:bookmarkStart w:id="530" w:name="_Toc89949241"/>
      <w:bookmarkStart w:id="531" w:name="_Toc106184638"/>
      <w:bookmarkStart w:id="532" w:name="_Toc114142477"/>
      <w:bookmarkStart w:id="533" w:name="_Toc115088987"/>
      <w:bookmarkStart w:id="534" w:name="_Toc137490339"/>
      <w:bookmarkStart w:id="535" w:name="_Toc138768781"/>
      <w:bookmarkStart w:id="536" w:name="_Toc145515993"/>
      <w:r w:rsidRPr="00033949">
        <w:t>5.3.1</w:t>
      </w:r>
      <w:r w:rsidRPr="00033949">
        <w:tab/>
        <w:t>Minimum requirements (dynamic range)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37" w:name="_Toc5282134"/>
      <w:bookmarkStart w:id="538" w:name="_Toc29812332"/>
      <w:bookmarkStart w:id="539" w:name="_Toc29812441"/>
      <w:bookmarkStart w:id="540" w:name="_Toc37140312"/>
      <w:bookmarkStart w:id="541" w:name="_Toc37140599"/>
      <w:bookmarkStart w:id="542" w:name="_Toc37140717"/>
      <w:bookmarkStart w:id="543" w:name="_Toc37268667"/>
      <w:bookmarkStart w:id="544" w:name="_Toc45880072"/>
      <w:bookmarkStart w:id="545" w:name="_Toc74642961"/>
      <w:bookmarkStart w:id="546" w:name="_Toc76542249"/>
      <w:bookmarkStart w:id="547" w:name="_Toc82451284"/>
      <w:bookmarkStart w:id="548" w:name="_Toc89949242"/>
      <w:bookmarkStart w:id="549" w:name="_Toc106184639"/>
      <w:bookmarkStart w:id="550" w:name="_Toc114142478"/>
      <w:bookmarkStart w:id="551" w:name="_Toc115088988"/>
      <w:bookmarkStart w:id="552" w:name="_Toc137490340"/>
      <w:bookmarkStart w:id="553" w:name="_Toc138768782"/>
      <w:bookmarkStart w:id="554" w:name="_Toc145515994"/>
      <w:r w:rsidRPr="00033949">
        <w:lastRenderedPageBreak/>
        <w:t>5.4</w:t>
      </w:r>
      <w:r w:rsidRPr="00033949">
        <w:tab/>
        <w:t>Multi-path scenario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55" w:name="_Toc5282135"/>
      <w:bookmarkStart w:id="556" w:name="_Toc29812333"/>
      <w:bookmarkStart w:id="557" w:name="_Toc29812442"/>
      <w:bookmarkStart w:id="558" w:name="_Toc37140313"/>
      <w:bookmarkStart w:id="559" w:name="_Toc37140600"/>
      <w:bookmarkStart w:id="560" w:name="_Toc37140718"/>
      <w:bookmarkStart w:id="561" w:name="_Toc37268668"/>
      <w:bookmarkStart w:id="562" w:name="_Toc45880073"/>
      <w:bookmarkStart w:id="563" w:name="_Toc74642962"/>
      <w:bookmarkStart w:id="564" w:name="_Toc76542250"/>
      <w:bookmarkStart w:id="565" w:name="_Toc82451285"/>
      <w:bookmarkStart w:id="566" w:name="_Toc89949243"/>
      <w:bookmarkStart w:id="567" w:name="_Toc106184640"/>
      <w:bookmarkStart w:id="568" w:name="_Toc114142479"/>
      <w:bookmarkStart w:id="569" w:name="_Toc115088989"/>
      <w:bookmarkStart w:id="570" w:name="_Toc137490341"/>
      <w:bookmarkStart w:id="571" w:name="_Toc138768783"/>
      <w:bookmarkStart w:id="572" w:name="_Toc145515995"/>
      <w:r w:rsidRPr="00033949">
        <w:t>5.4.1</w:t>
      </w:r>
      <w:r w:rsidRPr="00033949">
        <w:tab/>
        <w:t>Minimum requirements (multi-path scenario)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73" w:name="_Toc5282136"/>
      <w:bookmarkStart w:id="574" w:name="_Toc29812334"/>
      <w:bookmarkStart w:id="575" w:name="_Toc29812443"/>
      <w:bookmarkStart w:id="576" w:name="_Toc37140314"/>
      <w:bookmarkStart w:id="577" w:name="_Toc37140601"/>
      <w:bookmarkStart w:id="578" w:name="_Toc37140719"/>
      <w:bookmarkStart w:id="579" w:name="_Toc37268669"/>
      <w:bookmarkStart w:id="580" w:name="_Toc45880074"/>
      <w:bookmarkStart w:id="581" w:name="_Toc74642963"/>
      <w:bookmarkStart w:id="582" w:name="_Toc76542251"/>
      <w:bookmarkStart w:id="583" w:name="_Toc82451286"/>
      <w:bookmarkStart w:id="584" w:name="_Toc89949244"/>
      <w:bookmarkStart w:id="585" w:name="_Toc106184641"/>
      <w:bookmarkStart w:id="586" w:name="_Toc114142480"/>
      <w:bookmarkStart w:id="587" w:name="_Toc115088990"/>
      <w:bookmarkStart w:id="588" w:name="_Toc137490342"/>
      <w:bookmarkStart w:id="589" w:name="_Toc138768784"/>
      <w:bookmarkStart w:id="590" w:name="_Toc145515996"/>
      <w:r w:rsidRPr="00033949">
        <w:t>5.5</w:t>
      </w:r>
      <w:r w:rsidRPr="00033949">
        <w:tab/>
        <w:t>Moving scenario and periodic update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91" w:name="_Toc5282137"/>
      <w:bookmarkStart w:id="592" w:name="_Toc29812335"/>
      <w:bookmarkStart w:id="593" w:name="_Toc29812444"/>
      <w:bookmarkStart w:id="594" w:name="_Toc37140315"/>
      <w:bookmarkStart w:id="595" w:name="_Toc37140602"/>
      <w:bookmarkStart w:id="596" w:name="_Toc37140720"/>
      <w:bookmarkStart w:id="597" w:name="_Toc37268670"/>
      <w:bookmarkStart w:id="598" w:name="_Toc45880075"/>
      <w:bookmarkStart w:id="599" w:name="_Toc74642964"/>
      <w:bookmarkStart w:id="600" w:name="_Toc76542252"/>
      <w:bookmarkStart w:id="601" w:name="_Toc82451287"/>
      <w:bookmarkStart w:id="602" w:name="_Toc89949245"/>
      <w:bookmarkStart w:id="603" w:name="_Toc106184642"/>
      <w:bookmarkStart w:id="604" w:name="_Toc114142481"/>
      <w:bookmarkStart w:id="605" w:name="_Toc115088991"/>
      <w:bookmarkStart w:id="606" w:name="_Toc137490343"/>
      <w:bookmarkStart w:id="607" w:name="_Toc138768785"/>
      <w:bookmarkStart w:id="608" w:name="_Toc145515997"/>
      <w:r w:rsidRPr="00033949">
        <w:t>5.5.1</w:t>
      </w:r>
      <w:r w:rsidRPr="00033949">
        <w:tab/>
        <w:t>Minimum requirements (moving scenario and periodic update)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09" w:name="_Toc5282138"/>
      <w:bookmarkStart w:id="610" w:name="_Toc29812336"/>
      <w:bookmarkStart w:id="611" w:name="_Toc29812445"/>
      <w:bookmarkStart w:id="612" w:name="_Toc37140316"/>
      <w:bookmarkStart w:id="613" w:name="_Toc37140603"/>
      <w:bookmarkStart w:id="614" w:name="_Toc37140721"/>
      <w:bookmarkStart w:id="615" w:name="_Toc37268671"/>
      <w:bookmarkStart w:id="616" w:name="_Toc45880076"/>
      <w:bookmarkStart w:id="617" w:name="_Toc74642965"/>
      <w:bookmarkStart w:id="618" w:name="_Toc76542253"/>
      <w:bookmarkStart w:id="619" w:name="_Toc82451288"/>
      <w:bookmarkStart w:id="620" w:name="_Toc89949246"/>
      <w:bookmarkStart w:id="621" w:name="_Toc106184643"/>
      <w:bookmarkStart w:id="622" w:name="_Toc114142482"/>
      <w:bookmarkStart w:id="623" w:name="_Toc115088992"/>
      <w:bookmarkStart w:id="624" w:name="_Toc137490344"/>
      <w:bookmarkStart w:id="625" w:name="_Toc138768786"/>
      <w:bookmarkStart w:id="626" w:name="_Toc145515998"/>
      <w:r w:rsidRPr="00033949">
        <w:t>6</w:t>
      </w:r>
      <w:r w:rsidRPr="00033949">
        <w:tab/>
        <w:t>A-GNSS minimum performance requirements (UE supports other or additional GNSSs)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50FA7A" w14:textId="77777777" w:rsidR="00D07530" w:rsidRPr="00033949" w:rsidRDefault="00D07530" w:rsidP="00D07530">
      <w:pPr>
        <w:pStyle w:val="Heading2"/>
      </w:pPr>
      <w:bookmarkStart w:id="627" w:name="_Toc5282139"/>
      <w:bookmarkStart w:id="628" w:name="_Toc29812337"/>
      <w:bookmarkStart w:id="629" w:name="_Toc29812446"/>
      <w:bookmarkStart w:id="630" w:name="_Toc37140317"/>
      <w:bookmarkStart w:id="631" w:name="_Toc37140604"/>
      <w:bookmarkStart w:id="632" w:name="_Toc37140722"/>
      <w:bookmarkStart w:id="633" w:name="_Toc37268672"/>
      <w:bookmarkStart w:id="634" w:name="_Toc45880077"/>
      <w:bookmarkStart w:id="635" w:name="_Toc74642966"/>
      <w:bookmarkStart w:id="636" w:name="_Toc76542254"/>
      <w:bookmarkStart w:id="637" w:name="_Toc82451289"/>
      <w:bookmarkStart w:id="638" w:name="_Toc89949247"/>
      <w:bookmarkStart w:id="639" w:name="_Toc106184644"/>
      <w:bookmarkStart w:id="640" w:name="_Toc114142483"/>
      <w:bookmarkStart w:id="641" w:name="_Toc115088993"/>
      <w:bookmarkStart w:id="642" w:name="_Toc137490345"/>
      <w:bookmarkStart w:id="643" w:name="_Toc138768787"/>
      <w:bookmarkStart w:id="644" w:name="_Toc145515999"/>
      <w:r w:rsidRPr="00033949">
        <w:t>6.0</w:t>
      </w:r>
      <w:r w:rsidRPr="00033949">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45" w:name="_Toc5282140"/>
      <w:bookmarkStart w:id="646" w:name="_Toc29812338"/>
      <w:bookmarkStart w:id="647" w:name="_Toc29812447"/>
      <w:bookmarkStart w:id="648" w:name="_Toc37140318"/>
      <w:bookmarkStart w:id="649" w:name="_Toc37140605"/>
      <w:bookmarkStart w:id="650" w:name="_Toc37140723"/>
      <w:bookmarkStart w:id="651" w:name="_Toc37268673"/>
      <w:bookmarkStart w:id="652" w:name="_Toc45880078"/>
      <w:bookmarkStart w:id="653" w:name="_Toc74642967"/>
      <w:bookmarkStart w:id="654" w:name="_Toc76542255"/>
      <w:bookmarkStart w:id="655" w:name="_Toc82451290"/>
      <w:bookmarkStart w:id="656" w:name="_Toc89949248"/>
      <w:bookmarkStart w:id="657" w:name="_Toc106184645"/>
      <w:bookmarkStart w:id="658" w:name="_Toc114142484"/>
      <w:bookmarkStart w:id="659" w:name="_Toc115088994"/>
      <w:bookmarkStart w:id="660" w:name="_Toc137490346"/>
      <w:bookmarkStart w:id="661" w:name="_Toc138768788"/>
      <w:bookmarkStart w:id="662" w:name="_Toc145516000"/>
      <w:r w:rsidRPr="00033949">
        <w:lastRenderedPageBreak/>
        <w:t>6.1</w:t>
      </w:r>
      <w:r w:rsidRPr="00033949">
        <w:tab/>
        <w:t>Sensitivity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63" w:name="_Toc5282141"/>
      <w:bookmarkStart w:id="664" w:name="_Toc29812339"/>
      <w:bookmarkStart w:id="665" w:name="_Toc29812448"/>
      <w:bookmarkStart w:id="666" w:name="_Toc37140319"/>
      <w:bookmarkStart w:id="667" w:name="_Toc37140606"/>
      <w:bookmarkStart w:id="668" w:name="_Toc37140724"/>
      <w:bookmarkStart w:id="669" w:name="_Toc37268674"/>
      <w:bookmarkStart w:id="670" w:name="_Toc45880079"/>
      <w:bookmarkStart w:id="671" w:name="_Toc74642968"/>
      <w:bookmarkStart w:id="672" w:name="_Toc76542256"/>
      <w:bookmarkStart w:id="673" w:name="_Toc82451291"/>
      <w:bookmarkStart w:id="674" w:name="_Toc89949249"/>
      <w:bookmarkStart w:id="675" w:name="_Toc106184646"/>
      <w:bookmarkStart w:id="676" w:name="_Toc114142485"/>
      <w:bookmarkStart w:id="677" w:name="_Toc115088995"/>
      <w:bookmarkStart w:id="678" w:name="_Toc137490347"/>
      <w:bookmarkStart w:id="679" w:name="_Toc138768789"/>
      <w:bookmarkStart w:id="680" w:name="_Toc145516001"/>
      <w:r w:rsidRPr="00033949">
        <w:t>6.1.1</w:t>
      </w:r>
      <w:r w:rsidRPr="00033949">
        <w:tab/>
        <w:t>Coarse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681"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82" w:name="_Toc5282142"/>
      <w:bookmarkStart w:id="683" w:name="_Toc29812340"/>
      <w:bookmarkStart w:id="684" w:name="_Toc29812449"/>
      <w:bookmarkStart w:id="685" w:name="_Toc37140320"/>
      <w:bookmarkStart w:id="686" w:name="_Toc37140607"/>
      <w:bookmarkStart w:id="687" w:name="_Toc37140725"/>
      <w:bookmarkStart w:id="688" w:name="_Toc37268675"/>
      <w:bookmarkStart w:id="689" w:name="_Toc45880080"/>
      <w:bookmarkStart w:id="690" w:name="_Toc74642969"/>
      <w:bookmarkStart w:id="691" w:name="_Toc76542257"/>
      <w:bookmarkStart w:id="692" w:name="_Toc82451292"/>
      <w:bookmarkStart w:id="693" w:name="_Toc89949250"/>
      <w:bookmarkStart w:id="694" w:name="_Toc106184647"/>
      <w:bookmarkStart w:id="695" w:name="_Toc114142486"/>
      <w:bookmarkStart w:id="696" w:name="_Toc115088996"/>
      <w:bookmarkStart w:id="697" w:name="_Toc137490348"/>
      <w:bookmarkStart w:id="698" w:name="_Toc138768790"/>
      <w:bookmarkStart w:id="699" w:name="_Toc145516002"/>
      <w:bookmarkEnd w:id="681"/>
      <w:r w:rsidRPr="00033949">
        <w:t>6.1.1.1</w:t>
      </w:r>
      <w:r w:rsidRPr="00033949">
        <w:tab/>
        <w:t>Minimum requirements (Coarse time assistance)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0" w:name="_Toc5282143"/>
      <w:bookmarkStart w:id="701" w:name="_Toc29812341"/>
      <w:bookmarkStart w:id="702" w:name="_Toc29812450"/>
      <w:bookmarkStart w:id="703" w:name="_Toc37140321"/>
      <w:bookmarkStart w:id="704" w:name="_Toc37140608"/>
      <w:bookmarkStart w:id="705" w:name="_Toc37140726"/>
      <w:bookmarkStart w:id="706" w:name="_Toc37268676"/>
      <w:bookmarkStart w:id="707" w:name="_Toc45880081"/>
      <w:bookmarkStart w:id="708" w:name="_Toc74642970"/>
      <w:bookmarkStart w:id="709" w:name="_Toc76542258"/>
      <w:bookmarkStart w:id="710" w:name="_Toc82451293"/>
      <w:bookmarkStart w:id="711" w:name="_Toc89949251"/>
      <w:bookmarkStart w:id="712" w:name="_Toc106184648"/>
      <w:bookmarkStart w:id="713" w:name="_Toc114142487"/>
      <w:bookmarkStart w:id="714" w:name="_Toc115088997"/>
      <w:bookmarkStart w:id="715" w:name="_Toc137490349"/>
      <w:bookmarkStart w:id="716" w:name="_Toc138768791"/>
      <w:bookmarkStart w:id="717" w:name="_Toc145516003"/>
      <w:r w:rsidRPr="00033949">
        <w:lastRenderedPageBreak/>
        <w:t>6.1.2</w:t>
      </w:r>
      <w:r w:rsidRPr="00033949">
        <w:tab/>
        <w:t>Fine time assistance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8" w:name="_Toc5282144"/>
      <w:bookmarkStart w:id="719" w:name="_Toc29812342"/>
      <w:bookmarkStart w:id="720" w:name="_Toc29812451"/>
      <w:bookmarkStart w:id="721" w:name="_Toc37140322"/>
      <w:bookmarkStart w:id="722" w:name="_Toc37140609"/>
      <w:bookmarkStart w:id="723" w:name="_Toc37140727"/>
      <w:bookmarkStart w:id="724" w:name="_Toc37268677"/>
      <w:bookmarkStart w:id="725" w:name="_Toc45880082"/>
      <w:bookmarkStart w:id="726" w:name="_Toc74642971"/>
      <w:bookmarkStart w:id="727" w:name="_Toc76542259"/>
      <w:bookmarkStart w:id="728" w:name="_Toc82451294"/>
      <w:bookmarkStart w:id="729" w:name="_Toc89949252"/>
      <w:bookmarkStart w:id="730" w:name="_Toc106184649"/>
      <w:bookmarkStart w:id="731" w:name="_Toc114142488"/>
      <w:bookmarkStart w:id="732" w:name="_Toc115088998"/>
      <w:bookmarkStart w:id="733" w:name="_Toc137490350"/>
      <w:bookmarkStart w:id="734" w:name="_Toc138768792"/>
      <w:bookmarkStart w:id="735" w:name="_Toc145516004"/>
      <w:r w:rsidRPr="00033949">
        <w:t>6.1.2.1</w:t>
      </w:r>
      <w:r w:rsidRPr="00033949">
        <w:tab/>
        <w:t>Minimum requirements (Fine time assistance)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6" w:name="_Toc5282145"/>
      <w:bookmarkStart w:id="737" w:name="_Toc29812343"/>
      <w:bookmarkStart w:id="738" w:name="_Toc29812452"/>
      <w:bookmarkStart w:id="739" w:name="_Toc37140323"/>
      <w:bookmarkStart w:id="740" w:name="_Toc37140610"/>
      <w:bookmarkStart w:id="741" w:name="_Toc37140728"/>
      <w:bookmarkStart w:id="742" w:name="_Toc37268678"/>
      <w:bookmarkStart w:id="743" w:name="_Toc45880083"/>
      <w:bookmarkStart w:id="744" w:name="_Toc74642972"/>
      <w:bookmarkStart w:id="745" w:name="_Toc76542260"/>
      <w:bookmarkStart w:id="746" w:name="_Toc82451295"/>
      <w:bookmarkStart w:id="747" w:name="_Toc89949253"/>
      <w:bookmarkStart w:id="748" w:name="_Toc106184650"/>
      <w:bookmarkStart w:id="749" w:name="_Toc114142489"/>
      <w:bookmarkStart w:id="750" w:name="_Toc115088999"/>
      <w:bookmarkStart w:id="751" w:name="_Toc137490351"/>
      <w:bookmarkStart w:id="752" w:name="_Toc138768793"/>
      <w:bookmarkStart w:id="753" w:name="_Toc145516005"/>
      <w:r w:rsidRPr="00033949">
        <w:t>6.2</w:t>
      </w:r>
      <w:r w:rsidRPr="00033949">
        <w:tab/>
        <w:t>Nominal accuracy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4" w:name="_Toc5282146"/>
      <w:bookmarkStart w:id="755" w:name="_Toc29812344"/>
      <w:bookmarkStart w:id="756" w:name="_Toc29812453"/>
      <w:bookmarkStart w:id="757" w:name="_Toc37140324"/>
      <w:bookmarkStart w:id="758" w:name="_Toc37140611"/>
      <w:bookmarkStart w:id="759" w:name="_Toc37140729"/>
      <w:bookmarkStart w:id="760" w:name="_Toc37268679"/>
      <w:bookmarkStart w:id="761" w:name="_Toc45880084"/>
      <w:bookmarkStart w:id="762" w:name="_Toc74642973"/>
      <w:bookmarkStart w:id="763" w:name="_Toc76542261"/>
      <w:bookmarkStart w:id="764" w:name="_Toc82451296"/>
      <w:bookmarkStart w:id="765" w:name="_Toc89949254"/>
      <w:bookmarkStart w:id="766" w:name="_Toc106184651"/>
      <w:bookmarkStart w:id="767" w:name="_Toc114142490"/>
      <w:bookmarkStart w:id="768" w:name="_Toc115089000"/>
      <w:bookmarkStart w:id="769" w:name="_Toc137490352"/>
      <w:bookmarkStart w:id="770" w:name="_Toc138768794"/>
      <w:bookmarkStart w:id="771" w:name="_Toc145516006"/>
      <w:r w:rsidRPr="00033949">
        <w:t>6.2.1</w:t>
      </w:r>
      <w:r w:rsidRPr="00033949">
        <w:tab/>
        <w:t>Minimum requirements (nominal accuracy)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72" w:name="_Toc5282147"/>
      <w:bookmarkStart w:id="773" w:name="_Toc29812345"/>
      <w:bookmarkStart w:id="774" w:name="_Toc29812454"/>
      <w:bookmarkStart w:id="775" w:name="_Toc37140325"/>
      <w:bookmarkStart w:id="776" w:name="_Toc37140612"/>
      <w:bookmarkStart w:id="777" w:name="_Toc37140730"/>
      <w:bookmarkStart w:id="778" w:name="_Toc37268680"/>
      <w:bookmarkStart w:id="779" w:name="_Toc45880085"/>
      <w:bookmarkStart w:id="780" w:name="_Toc74642974"/>
      <w:bookmarkStart w:id="781" w:name="_Toc76542262"/>
      <w:bookmarkStart w:id="782" w:name="_Toc82451297"/>
      <w:bookmarkStart w:id="783" w:name="_Toc89949255"/>
      <w:bookmarkStart w:id="784" w:name="_Toc106184652"/>
      <w:bookmarkStart w:id="785" w:name="_Toc114142491"/>
      <w:bookmarkStart w:id="786" w:name="_Toc115089001"/>
      <w:bookmarkStart w:id="787" w:name="_Toc137490353"/>
      <w:bookmarkStart w:id="788" w:name="_Toc138768795"/>
      <w:bookmarkStart w:id="789" w:name="_Toc145516007"/>
      <w:r w:rsidRPr="00033949">
        <w:t>6.3</w:t>
      </w:r>
      <w:r w:rsidRPr="00033949">
        <w:tab/>
        <w:t>Dynamic range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0" w:name="_Toc5282148"/>
      <w:bookmarkStart w:id="791" w:name="_Toc29812346"/>
      <w:bookmarkStart w:id="792" w:name="_Toc29812455"/>
      <w:bookmarkStart w:id="793" w:name="_Toc37140326"/>
      <w:bookmarkStart w:id="794" w:name="_Toc37140613"/>
      <w:bookmarkStart w:id="795" w:name="_Toc37140731"/>
      <w:bookmarkStart w:id="796" w:name="_Toc37268681"/>
      <w:bookmarkStart w:id="797" w:name="_Toc45880086"/>
      <w:bookmarkStart w:id="798" w:name="_Toc74642975"/>
      <w:bookmarkStart w:id="799" w:name="_Toc76542263"/>
      <w:bookmarkStart w:id="800" w:name="_Toc82451298"/>
      <w:bookmarkStart w:id="801" w:name="_Toc89949256"/>
      <w:bookmarkStart w:id="802" w:name="_Toc106184653"/>
      <w:bookmarkStart w:id="803" w:name="_Toc114142492"/>
      <w:bookmarkStart w:id="804" w:name="_Toc115089002"/>
      <w:bookmarkStart w:id="805" w:name="_Toc137490354"/>
      <w:bookmarkStart w:id="806" w:name="_Toc138768796"/>
      <w:bookmarkStart w:id="807" w:name="_Toc145516008"/>
      <w:r w:rsidRPr="00033949">
        <w:t>6.3.1</w:t>
      </w:r>
      <w:r w:rsidRPr="00033949">
        <w:tab/>
        <w:t>Minimum requirements (dynamic range)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bookmarkStart w:id="820" w:name="_Toc106184654"/>
      <w:bookmarkStart w:id="821" w:name="_Toc114142493"/>
      <w:bookmarkStart w:id="822" w:name="_Toc115089003"/>
      <w:bookmarkStart w:id="823" w:name="_Toc137490355"/>
      <w:bookmarkStart w:id="824" w:name="_Toc138768797"/>
      <w:bookmarkStart w:id="825" w:name="_Toc145516009"/>
      <w:r w:rsidRPr="00033949">
        <w:t>6.4</w:t>
      </w:r>
      <w:r w:rsidRPr="00033949">
        <w:tab/>
        <w:t>Multi-path scenario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6" w:name="_Toc5282150"/>
      <w:bookmarkStart w:id="827" w:name="_Toc29812348"/>
      <w:bookmarkStart w:id="828" w:name="_Toc29812457"/>
      <w:bookmarkStart w:id="829" w:name="_Toc37140328"/>
      <w:bookmarkStart w:id="830" w:name="_Toc37140615"/>
      <w:bookmarkStart w:id="831" w:name="_Toc37140733"/>
      <w:bookmarkStart w:id="832" w:name="_Toc37268683"/>
      <w:bookmarkStart w:id="833" w:name="_Toc45880088"/>
      <w:bookmarkStart w:id="834" w:name="_Toc74642977"/>
      <w:bookmarkStart w:id="835" w:name="_Toc76542265"/>
      <w:bookmarkStart w:id="836" w:name="_Toc82451300"/>
      <w:bookmarkStart w:id="837" w:name="_Toc89949258"/>
      <w:bookmarkStart w:id="838" w:name="_Toc106184655"/>
      <w:bookmarkStart w:id="839" w:name="_Toc114142494"/>
      <w:bookmarkStart w:id="840" w:name="_Toc115089004"/>
      <w:bookmarkStart w:id="841" w:name="_Toc137490356"/>
      <w:bookmarkStart w:id="842" w:name="_Toc138768798"/>
      <w:bookmarkStart w:id="843" w:name="_Toc145516010"/>
      <w:r w:rsidRPr="00033949">
        <w:t>6.4.1</w:t>
      </w:r>
      <w:r w:rsidRPr="00033949">
        <w:tab/>
        <w:t>Minimum requirements (multi-path scenario)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44" w:name="_Toc5282151"/>
      <w:bookmarkStart w:id="845" w:name="_Toc29812349"/>
      <w:bookmarkStart w:id="846" w:name="_Toc29812458"/>
      <w:bookmarkStart w:id="847" w:name="_Toc37140329"/>
      <w:bookmarkStart w:id="848" w:name="_Toc37140616"/>
      <w:bookmarkStart w:id="849" w:name="_Toc37140734"/>
      <w:bookmarkStart w:id="850" w:name="_Toc37268684"/>
      <w:bookmarkStart w:id="851" w:name="_Toc45880089"/>
      <w:bookmarkStart w:id="852" w:name="_Toc74642978"/>
      <w:bookmarkStart w:id="853" w:name="_Toc76542266"/>
      <w:bookmarkStart w:id="854" w:name="_Toc82451301"/>
      <w:bookmarkStart w:id="855" w:name="_Toc89949259"/>
      <w:bookmarkStart w:id="856" w:name="_Toc106184656"/>
      <w:bookmarkStart w:id="857" w:name="_Toc114142495"/>
      <w:bookmarkStart w:id="858" w:name="_Toc115089005"/>
      <w:bookmarkStart w:id="859" w:name="_Toc137490357"/>
      <w:bookmarkStart w:id="860" w:name="_Toc138768799"/>
      <w:bookmarkStart w:id="861" w:name="_Toc145516011"/>
      <w:r w:rsidRPr="00033949">
        <w:t>6.5</w:t>
      </w:r>
      <w:r w:rsidRPr="00033949">
        <w:tab/>
        <w:t>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62" w:name="_Toc5282152"/>
      <w:bookmarkStart w:id="863" w:name="_Toc29812350"/>
      <w:bookmarkStart w:id="864" w:name="_Toc29812459"/>
      <w:bookmarkStart w:id="865" w:name="_Toc37140330"/>
      <w:bookmarkStart w:id="866" w:name="_Toc37140617"/>
      <w:bookmarkStart w:id="867" w:name="_Toc37140735"/>
      <w:bookmarkStart w:id="868" w:name="_Toc37268685"/>
      <w:bookmarkStart w:id="869" w:name="_Toc45880090"/>
      <w:bookmarkStart w:id="870" w:name="_Toc74642979"/>
      <w:bookmarkStart w:id="871" w:name="_Toc76542267"/>
      <w:bookmarkStart w:id="872" w:name="_Toc82451302"/>
      <w:bookmarkStart w:id="873" w:name="_Toc89949260"/>
      <w:bookmarkStart w:id="874" w:name="_Toc106184657"/>
      <w:bookmarkStart w:id="875" w:name="_Toc114142496"/>
      <w:bookmarkStart w:id="876" w:name="_Toc115089006"/>
      <w:bookmarkStart w:id="877" w:name="_Toc137490358"/>
      <w:bookmarkStart w:id="878" w:name="_Toc138768800"/>
      <w:bookmarkStart w:id="879" w:name="_Toc145516012"/>
      <w:r w:rsidRPr="00033949">
        <w:t>6.5.1</w:t>
      </w:r>
      <w:r w:rsidRPr="00033949">
        <w:tab/>
        <w:t>Minimum requirements (moving scenario and periodic update)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80" w:name="_Toc5282153"/>
      <w:bookmarkStart w:id="881" w:name="_Toc29812351"/>
      <w:bookmarkStart w:id="882" w:name="_Toc29812460"/>
      <w:bookmarkStart w:id="883" w:name="_Toc37140331"/>
      <w:bookmarkStart w:id="884" w:name="_Toc37140618"/>
      <w:bookmarkStart w:id="885" w:name="_Toc37140736"/>
      <w:bookmarkStart w:id="886" w:name="_Toc37268686"/>
      <w:bookmarkStart w:id="887" w:name="_Toc45880091"/>
      <w:bookmarkStart w:id="888" w:name="_Toc74642980"/>
      <w:bookmarkStart w:id="889" w:name="_Toc76542268"/>
      <w:bookmarkStart w:id="890" w:name="_Toc82451303"/>
      <w:bookmarkStart w:id="891" w:name="_Toc89949261"/>
      <w:bookmarkStart w:id="892" w:name="_Toc106184658"/>
      <w:bookmarkStart w:id="893" w:name="_Toc114142497"/>
      <w:bookmarkStart w:id="894" w:name="_Toc115089007"/>
      <w:bookmarkStart w:id="895" w:name="_Toc137490359"/>
      <w:bookmarkStart w:id="896" w:name="_Toc138768801"/>
      <w:bookmarkStart w:id="897" w:name="_Toc145516013"/>
      <w:r w:rsidRPr="00033949">
        <w:lastRenderedPageBreak/>
        <w:t>Annex A (normative):</w:t>
      </w:r>
      <w:r w:rsidRPr="00033949">
        <w:br/>
      </w:r>
      <w:r w:rsidRPr="00033949">
        <w:rPr>
          <w:rFonts w:cs="v4.2.0"/>
        </w:rPr>
        <w:t>Test cases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A5B86E" w14:textId="77777777" w:rsidR="00D07530" w:rsidRPr="00033949" w:rsidRDefault="00D07530" w:rsidP="00D07530">
      <w:pPr>
        <w:pStyle w:val="Heading1"/>
      </w:pPr>
      <w:bookmarkStart w:id="898" w:name="_Toc5282154"/>
      <w:bookmarkStart w:id="899" w:name="_Toc29812352"/>
      <w:bookmarkStart w:id="900" w:name="_Toc29812461"/>
      <w:bookmarkStart w:id="901" w:name="_Toc37140332"/>
      <w:bookmarkStart w:id="902" w:name="_Toc37140619"/>
      <w:bookmarkStart w:id="903" w:name="_Toc37140737"/>
      <w:bookmarkStart w:id="904" w:name="_Toc37268687"/>
      <w:bookmarkStart w:id="905" w:name="_Toc45880092"/>
      <w:bookmarkStart w:id="906" w:name="_Toc74642981"/>
      <w:bookmarkStart w:id="907" w:name="_Toc76542269"/>
      <w:bookmarkStart w:id="908" w:name="_Toc82451304"/>
      <w:bookmarkStart w:id="909" w:name="_Toc89949262"/>
      <w:bookmarkStart w:id="910" w:name="_Toc106184659"/>
      <w:bookmarkStart w:id="911" w:name="_Toc114142498"/>
      <w:bookmarkStart w:id="912" w:name="_Toc115089008"/>
      <w:bookmarkStart w:id="913" w:name="_Toc137490360"/>
      <w:bookmarkStart w:id="914" w:name="_Toc138768802"/>
      <w:bookmarkStart w:id="915" w:name="_Toc145516014"/>
      <w:r w:rsidRPr="00033949">
        <w:t>A.1</w:t>
      </w:r>
      <w:r w:rsidRPr="00033949">
        <w:tab/>
        <w:t>Conformance tests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16" w:name="_Toc5282155"/>
      <w:bookmarkStart w:id="917" w:name="_Toc29812353"/>
      <w:bookmarkStart w:id="918" w:name="_Toc29812462"/>
      <w:bookmarkStart w:id="919" w:name="_Toc37140333"/>
      <w:bookmarkStart w:id="920" w:name="_Toc37140620"/>
      <w:bookmarkStart w:id="921" w:name="_Toc37140738"/>
      <w:bookmarkStart w:id="922" w:name="_Toc37268688"/>
      <w:bookmarkStart w:id="923" w:name="_Toc45880093"/>
      <w:bookmarkStart w:id="924" w:name="_Toc74642982"/>
      <w:bookmarkStart w:id="925" w:name="_Toc76542270"/>
      <w:bookmarkStart w:id="926" w:name="_Toc82451305"/>
      <w:bookmarkStart w:id="927" w:name="_Toc89949263"/>
      <w:bookmarkStart w:id="928" w:name="_Toc106184660"/>
      <w:bookmarkStart w:id="929" w:name="_Toc114142499"/>
      <w:bookmarkStart w:id="930" w:name="_Toc115089009"/>
      <w:bookmarkStart w:id="931" w:name="_Toc137490361"/>
      <w:bookmarkStart w:id="932" w:name="_Toc138768803"/>
      <w:bookmarkStart w:id="933" w:name="_Toc145516015"/>
      <w:r w:rsidRPr="00033949">
        <w:t>A.2</w:t>
      </w:r>
      <w:r w:rsidRPr="00033949">
        <w:tab/>
        <w:t>Requirement classification for statistical testing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34" w:name="_Toc5282156"/>
      <w:bookmarkStart w:id="935" w:name="_Toc29812354"/>
      <w:bookmarkStart w:id="936" w:name="_Toc29812463"/>
      <w:bookmarkStart w:id="937" w:name="_Toc37140334"/>
      <w:bookmarkStart w:id="938" w:name="_Toc37140621"/>
      <w:bookmarkStart w:id="939" w:name="_Toc37140739"/>
      <w:bookmarkStart w:id="940" w:name="_Toc37268689"/>
      <w:bookmarkStart w:id="941" w:name="_Toc45880094"/>
      <w:bookmarkStart w:id="942" w:name="_Toc74642983"/>
      <w:bookmarkStart w:id="943" w:name="_Toc76542271"/>
      <w:bookmarkStart w:id="944" w:name="_Toc82451306"/>
      <w:bookmarkStart w:id="945" w:name="_Toc89949264"/>
      <w:bookmarkStart w:id="946" w:name="_Toc106184661"/>
      <w:bookmarkStart w:id="947" w:name="_Toc114142500"/>
      <w:bookmarkStart w:id="948" w:name="_Toc115089010"/>
      <w:bookmarkStart w:id="949" w:name="_Toc137490362"/>
      <w:bookmarkStart w:id="950" w:name="_Toc138768804"/>
      <w:bookmarkStart w:id="951" w:name="_Toc145516016"/>
      <w:r w:rsidRPr="00033949">
        <w:lastRenderedPageBreak/>
        <w:t>Annex B (normative):</w:t>
      </w:r>
      <w:r w:rsidRPr="00033949">
        <w:br/>
        <w:t>Test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1025A28" w14:textId="77777777" w:rsidR="00D07530" w:rsidRPr="00033949" w:rsidRDefault="00D07530" w:rsidP="00D07530">
      <w:pPr>
        <w:pStyle w:val="Heading1"/>
      </w:pPr>
      <w:bookmarkStart w:id="952" w:name="_Toc5282157"/>
      <w:bookmarkStart w:id="953" w:name="_Toc29812355"/>
      <w:bookmarkStart w:id="954" w:name="_Toc29812464"/>
      <w:bookmarkStart w:id="955" w:name="_Toc37140335"/>
      <w:bookmarkStart w:id="956" w:name="_Toc37140622"/>
      <w:bookmarkStart w:id="957" w:name="_Toc37140740"/>
      <w:bookmarkStart w:id="958" w:name="_Toc37268690"/>
      <w:bookmarkStart w:id="959" w:name="_Toc45880095"/>
      <w:bookmarkStart w:id="960" w:name="_Toc74642984"/>
      <w:bookmarkStart w:id="961" w:name="_Toc76542272"/>
      <w:bookmarkStart w:id="962" w:name="_Toc82451307"/>
      <w:bookmarkStart w:id="963" w:name="_Toc89949265"/>
      <w:bookmarkStart w:id="964" w:name="_Toc106184662"/>
      <w:bookmarkStart w:id="965" w:name="_Toc114142501"/>
      <w:bookmarkStart w:id="966" w:name="_Toc115089011"/>
      <w:bookmarkStart w:id="967" w:name="_Toc137490363"/>
      <w:bookmarkStart w:id="968" w:name="_Toc138768805"/>
      <w:bookmarkStart w:id="969" w:name="_Toc145516017"/>
      <w:r w:rsidRPr="00033949">
        <w:t>B.1</w:t>
      </w:r>
      <w:r w:rsidRPr="00033949">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0" w:name="_Toc5282158"/>
      <w:bookmarkStart w:id="971" w:name="_Toc29812356"/>
      <w:bookmarkStart w:id="972" w:name="_Toc29812465"/>
      <w:bookmarkStart w:id="973" w:name="_Toc37140336"/>
      <w:bookmarkStart w:id="974" w:name="_Toc37140623"/>
      <w:bookmarkStart w:id="975" w:name="_Toc37140741"/>
      <w:bookmarkStart w:id="976" w:name="_Toc37268691"/>
      <w:bookmarkStart w:id="977" w:name="_Toc45880096"/>
      <w:bookmarkStart w:id="978" w:name="_Toc74642985"/>
      <w:bookmarkStart w:id="979" w:name="_Toc76542273"/>
      <w:bookmarkStart w:id="980" w:name="_Toc82451308"/>
      <w:bookmarkStart w:id="981" w:name="_Toc89949266"/>
      <w:bookmarkStart w:id="982" w:name="_Toc106184663"/>
      <w:bookmarkStart w:id="983" w:name="_Toc114142502"/>
      <w:bookmarkStart w:id="984" w:name="_Toc115089012"/>
      <w:bookmarkStart w:id="985" w:name="_Toc137490364"/>
      <w:bookmarkStart w:id="986" w:name="_Toc138768806"/>
      <w:bookmarkStart w:id="987" w:name="_Toc145516018"/>
      <w:r w:rsidRPr="00033949">
        <w:t>B.1.1</w:t>
      </w:r>
      <w:r w:rsidRPr="00033949">
        <w:tab/>
        <w:t>Parameter values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8" w:name="_Toc5282159"/>
      <w:bookmarkStart w:id="989" w:name="_Toc29812357"/>
      <w:bookmarkStart w:id="990" w:name="_Toc29812466"/>
      <w:bookmarkStart w:id="991" w:name="_Toc37140337"/>
      <w:bookmarkStart w:id="992" w:name="_Toc37140624"/>
      <w:bookmarkStart w:id="993" w:name="_Toc37140742"/>
      <w:bookmarkStart w:id="994" w:name="_Toc37268692"/>
      <w:bookmarkStart w:id="995" w:name="_Toc45880097"/>
      <w:bookmarkStart w:id="996" w:name="_Toc74642986"/>
      <w:bookmarkStart w:id="997" w:name="_Toc76542274"/>
      <w:bookmarkStart w:id="998" w:name="_Toc82451309"/>
      <w:bookmarkStart w:id="999" w:name="_Toc89949267"/>
      <w:bookmarkStart w:id="1000" w:name="_Toc106184664"/>
      <w:bookmarkStart w:id="1001" w:name="_Toc114142503"/>
      <w:bookmarkStart w:id="1002" w:name="_Toc115089013"/>
      <w:bookmarkStart w:id="1003" w:name="_Toc137490365"/>
      <w:bookmarkStart w:id="1004" w:name="_Toc138768807"/>
      <w:bookmarkStart w:id="1005" w:name="_Toc145516019"/>
      <w:r w:rsidRPr="00033949">
        <w:t>B.1.2</w:t>
      </w:r>
      <w:r w:rsidRPr="00033949">
        <w:tab/>
        <w:t>Time assistance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06" w:name="_Toc5282160"/>
      <w:bookmarkStart w:id="1007" w:name="_Toc29812358"/>
      <w:bookmarkStart w:id="1008" w:name="_Toc29812467"/>
      <w:bookmarkStart w:id="1009" w:name="_Toc37140338"/>
      <w:bookmarkStart w:id="1010" w:name="_Toc37140625"/>
      <w:bookmarkStart w:id="1011" w:name="_Toc37140743"/>
      <w:bookmarkStart w:id="1012" w:name="_Toc37268693"/>
      <w:bookmarkStart w:id="1013" w:name="_Toc45880098"/>
      <w:bookmarkStart w:id="1014" w:name="_Toc74642987"/>
      <w:bookmarkStart w:id="1015" w:name="_Toc76542275"/>
      <w:bookmarkStart w:id="1016" w:name="_Toc82451310"/>
      <w:bookmarkStart w:id="1017" w:name="_Toc89949268"/>
      <w:bookmarkStart w:id="1018" w:name="_Toc106184665"/>
      <w:bookmarkStart w:id="1019" w:name="_Toc114142504"/>
      <w:bookmarkStart w:id="1020" w:name="_Toc115089014"/>
      <w:bookmarkStart w:id="1021" w:name="_Toc137490366"/>
      <w:bookmarkStart w:id="1022" w:name="_Toc138768808"/>
      <w:bookmarkStart w:id="1023" w:name="_Toc145516020"/>
      <w:r w:rsidRPr="00033949">
        <w:t>B.1.3</w:t>
      </w:r>
      <w:r w:rsidRPr="00033949">
        <w:tab/>
        <w:t>GNSS reference time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24" w:name="_Toc5282161"/>
      <w:bookmarkStart w:id="1025" w:name="_Toc29812359"/>
      <w:bookmarkStart w:id="1026" w:name="_Toc29812468"/>
      <w:bookmarkStart w:id="1027" w:name="_Toc37140339"/>
      <w:bookmarkStart w:id="1028" w:name="_Toc37140626"/>
      <w:bookmarkStart w:id="1029" w:name="_Toc37140744"/>
      <w:bookmarkStart w:id="1030" w:name="_Toc37268694"/>
      <w:bookmarkStart w:id="1031" w:name="_Toc45880099"/>
      <w:bookmarkStart w:id="1032" w:name="_Toc74642988"/>
      <w:bookmarkStart w:id="1033" w:name="_Toc76542276"/>
      <w:bookmarkStart w:id="1034" w:name="_Toc82451311"/>
      <w:bookmarkStart w:id="1035" w:name="_Toc89949269"/>
      <w:bookmarkStart w:id="1036" w:name="_Toc106184666"/>
      <w:bookmarkStart w:id="1037" w:name="_Toc114142505"/>
      <w:bookmarkStart w:id="1038" w:name="_Toc115089015"/>
      <w:bookmarkStart w:id="1039" w:name="_Toc137490367"/>
      <w:bookmarkStart w:id="1040" w:name="_Toc138768809"/>
      <w:bookmarkStart w:id="1041" w:name="_Toc145516021"/>
      <w:r w:rsidRPr="00033949">
        <w:lastRenderedPageBreak/>
        <w:t>B.1.4</w:t>
      </w:r>
      <w:r w:rsidRPr="00033949">
        <w:tab/>
        <w:t>Reference and UE locations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1042" w:name="_Toc5282162"/>
      <w:bookmarkStart w:id="1043" w:name="_Toc29812360"/>
      <w:bookmarkStart w:id="1044" w:name="_Toc29812469"/>
      <w:bookmarkStart w:id="1045" w:name="_Toc37140340"/>
      <w:bookmarkStart w:id="1046" w:name="_Toc37140627"/>
      <w:bookmarkStart w:id="1047" w:name="_Toc37140745"/>
      <w:bookmarkStart w:id="1048" w:name="_Toc37268695"/>
      <w:bookmarkStart w:id="1049" w:name="_Toc45880100"/>
      <w:bookmarkStart w:id="1050" w:name="_Toc74642989"/>
      <w:bookmarkStart w:id="1051" w:name="_Toc76542277"/>
      <w:bookmarkStart w:id="1052" w:name="_Toc82451312"/>
      <w:bookmarkStart w:id="1053" w:name="_Toc89949270"/>
      <w:bookmarkStart w:id="1054" w:name="_Toc106184667"/>
      <w:bookmarkStart w:id="1055" w:name="_Toc114142506"/>
      <w:bookmarkStart w:id="1056" w:name="_Toc115089016"/>
      <w:bookmarkStart w:id="1057" w:name="_Toc137490368"/>
      <w:bookmarkStart w:id="1058" w:name="_Toc138768810"/>
      <w:bookmarkStart w:id="1059" w:name="_Toc145516022"/>
      <w:r w:rsidRPr="00033949">
        <w:t>B.1.5</w:t>
      </w:r>
      <w:r w:rsidRPr="00033949">
        <w:tab/>
        <w:t>Satellite constellation and assistance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D505FBE" w14:textId="77777777" w:rsidR="00D07530" w:rsidRPr="00033949" w:rsidRDefault="00D07530" w:rsidP="00D07530">
      <w:pPr>
        <w:pStyle w:val="Heading3"/>
      </w:pPr>
      <w:bookmarkStart w:id="1060" w:name="_Toc5282163"/>
      <w:bookmarkStart w:id="1061" w:name="_Toc29812361"/>
      <w:bookmarkStart w:id="1062" w:name="_Toc29812470"/>
      <w:bookmarkStart w:id="1063" w:name="_Toc37140341"/>
      <w:bookmarkStart w:id="1064" w:name="_Toc37140628"/>
      <w:bookmarkStart w:id="1065" w:name="_Toc37140746"/>
      <w:bookmarkStart w:id="1066" w:name="_Toc37268696"/>
      <w:bookmarkStart w:id="1067" w:name="_Toc45880101"/>
      <w:bookmarkStart w:id="1068" w:name="_Toc74642990"/>
      <w:bookmarkStart w:id="1069" w:name="_Toc76542278"/>
      <w:bookmarkStart w:id="1070" w:name="_Toc82451313"/>
      <w:bookmarkStart w:id="1071" w:name="_Toc89949271"/>
      <w:bookmarkStart w:id="1072" w:name="_Toc106184668"/>
      <w:bookmarkStart w:id="1073" w:name="_Toc114142507"/>
      <w:bookmarkStart w:id="1074" w:name="_Toc115089017"/>
      <w:bookmarkStart w:id="1075" w:name="_Toc137490369"/>
      <w:bookmarkStart w:id="1076" w:name="_Toc138768811"/>
      <w:bookmarkStart w:id="1077" w:name="_Toc145516023"/>
      <w:r w:rsidRPr="00033949">
        <w:t>B.1.5.1</w:t>
      </w:r>
      <w:r w:rsidRPr="00033949">
        <w:tab/>
        <w:t>UE supports A-GPS L1 C/A only</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78" w:name="_Toc5282164"/>
      <w:bookmarkStart w:id="1079" w:name="_Toc29812362"/>
      <w:bookmarkStart w:id="1080" w:name="_Toc29812471"/>
      <w:bookmarkStart w:id="1081" w:name="_Toc37140342"/>
      <w:bookmarkStart w:id="1082" w:name="_Toc37140629"/>
      <w:bookmarkStart w:id="1083" w:name="_Toc37140747"/>
      <w:bookmarkStart w:id="1084" w:name="_Toc37268697"/>
      <w:bookmarkStart w:id="1085" w:name="_Toc45880102"/>
      <w:bookmarkStart w:id="1086" w:name="_Toc74642991"/>
      <w:bookmarkStart w:id="1087" w:name="_Toc76542279"/>
      <w:bookmarkStart w:id="1088" w:name="_Toc82451314"/>
      <w:bookmarkStart w:id="1089" w:name="_Toc89949272"/>
      <w:bookmarkStart w:id="1090" w:name="_Toc106184669"/>
      <w:bookmarkStart w:id="1091" w:name="_Toc114142508"/>
      <w:bookmarkStart w:id="1092" w:name="_Toc115089018"/>
      <w:bookmarkStart w:id="1093" w:name="_Toc137490370"/>
      <w:bookmarkStart w:id="1094" w:name="_Toc138768812"/>
      <w:bookmarkStart w:id="1095" w:name="_Toc145516024"/>
      <w:r w:rsidRPr="00033949">
        <w:t>B.1.5.2</w:t>
      </w:r>
      <w:r w:rsidRPr="00033949">
        <w:tab/>
        <w:t>UE supports other A-GNSSs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096" w:name="_Toc5282165"/>
      <w:bookmarkStart w:id="1097" w:name="_Toc29812363"/>
      <w:bookmarkStart w:id="1098" w:name="_Toc29812472"/>
      <w:bookmarkStart w:id="1099" w:name="_Toc37140343"/>
      <w:bookmarkStart w:id="1100" w:name="_Toc37140630"/>
      <w:bookmarkStart w:id="1101" w:name="_Toc37140748"/>
      <w:bookmarkStart w:id="1102" w:name="_Toc37268698"/>
      <w:bookmarkStart w:id="1103" w:name="_Toc45880103"/>
      <w:bookmarkStart w:id="1104" w:name="_Toc74642992"/>
      <w:bookmarkStart w:id="1105" w:name="_Toc76542280"/>
      <w:bookmarkStart w:id="1106" w:name="_Toc82451315"/>
      <w:bookmarkStart w:id="1107" w:name="_Toc89949273"/>
      <w:bookmarkStart w:id="1108" w:name="_Toc106184670"/>
      <w:bookmarkStart w:id="1109" w:name="_Toc114142509"/>
      <w:bookmarkStart w:id="1110" w:name="_Toc115089019"/>
      <w:bookmarkStart w:id="1111" w:name="_Toc137490371"/>
      <w:bookmarkStart w:id="1112" w:name="_Toc138768813"/>
      <w:bookmarkStart w:id="1113" w:name="_Toc145516025"/>
      <w:r w:rsidRPr="00033949">
        <w:t>B.1.6</w:t>
      </w:r>
      <w:r w:rsidRPr="00033949">
        <w:tab/>
        <w:t>Atmospheric delays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14" w:name="_Toc5282166"/>
      <w:bookmarkStart w:id="1115" w:name="_Toc29812364"/>
      <w:bookmarkStart w:id="1116" w:name="_Toc29812473"/>
      <w:bookmarkStart w:id="1117" w:name="_Toc37140344"/>
      <w:bookmarkStart w:id="1118" w:name="_Toc37140631"/>
      <w:bookmarkStart w:id="1119" w:name="_Toc37140749"/>
      <w:bookmarkStart w:id="1120" w:name="_Toc37268699"/>
      <w:bookmarkStart w:id="1121" w:name="_Toc45880104"/>
      <w:bookmarkStart w:id="1122" w:name="_Toc74642993"/>
      <w:bookmarkStart w:id="1123" w:name="_Toc76542281"/>
      <w:bookmarkStart w:id="1124" w:name="_Toc82451316"/>
      <w:bookmarkStart w:id="1125" w:name="_Toc89949274"/>
      <w:bookmarkStart w:id="1126" w:name="_Toc106184671"/>
      <w:bookmarkStart w:id="1127" w:name="_Toc114142510"/>
      <w:bookmarkStart w:id="1128" w:name="_Toc115089020"/>
      <w:bookmarkStart w:id="1129" w:name="_Toc137490372"/>
      <w:bookmarkStart w:id="1130" w:name="_Toc138768814"/>
      <w:bookmarkStart w:id="1131" w:name="_Toc145516026"/>
      <w:r w:rsidRPr="00033949">
        <w:t>B.1.7</w:t>
      </w:r>
      <w:r w:rsidRPr="00033949">
        <w:tab/>
        <w:t>E-UTRA or NR frequency and frequency error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32"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33" w:name="_Toc29812365"/>
      <w:bookmarkStart w:id="1134" w:name="_Toc29812474"/>
      <w:bookmarkStart w:id="1135" w:name="_Toc37140345"/>
      <w:bookmarkStart w:id="1136" w:name="_Toc37140632"/>
      <w:bookmarkStart w:id="1137" w:name="_Toc37140750"/>
      <w:bookmarkStart w:id="1138" w:name="_Toc37268700"/>
      <w:bookmarkStart w:id="1139" w:name="_Toc45880105"/>
      <w:bookmarkStart w:id="1140" w:name="_Toc74642994"/>
      <w:bookmarkStart w:id="1141" w:name="_Toc76542282"/>
      <w:bookmarkStart w:id="1142" w:name="_Toc82451317"/>
      <w:bookmarkStart w:id="1143" w:name="_Toc89949275"/>
      <w:bookmarkStart w:id="1144" w:name="_Toc106184672"/>
      <w:bookmarkStart w:id="1145" w:name="_Toc114142511"/>
      <w:bookmarkStart w:id="1146" w:name="_Toc115089021"/>
      <w:bookmarkStart w:id="1147" w:name="_Toc137490373"/>
      <w:bookmarkStart w:id="1148" w:name="_Toc138768815"/>
      <w:bookmarkStart w:id="1149" w:name="_Toc145516027"/>
      <w:r w:rsidRPr="00033949">
        <w:t>B.1.8</w:t>
      </w:r>
      <w:r w:rsidRPr="00033949">
        <w:tab/>
        <w:t>Information elements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50" w:name="_Toc5282168"/>
      <w:bookmarkStart w:id="1151" w:name="_Toc29812366"/>
      <w:bookmarkStart w:id="1152" w:name="_Toc29812475"/>
      <w:bookmarkStart w:id="1153" w:name="_Toc37140346"/>
      <w:bookmarkStart w:id="1154" w:name="_Toc37140633"/>
      <w:bookmarkStart w:id="1155" w:name="_Toc37140751"/>
      <w:bookmarkStart w:id="1156" w:name="_Toc37268701"/>
      <w:bookmarkStart w:id="1157" w:name="_Toc45880106"/>
      <w:bookmarkStart w:id="1158" w:name="_Toc74642995"/>
      <w:bookmarkStart w:id="1159" w:name="_Toc76542283"/>
      <w:bookmarkStart w:id="1160" w:name="_Toc82451318"/>
      <w:bookmarkStart w:id="1161" w:name="_Toc89949276"/>
      <w:bookmarkStart w:id="1162" w:name="_Toc106184673"/>
      <w:bookmarkStart w:id="1163" w:name="_Toc114142512"/>
      <w:bookmarkStart w:id="1164" w:name="_Toc115089022"/>
      <w:bookmarkStart w:id="1165" w:name="_Toc137490374"/>
      <w:bookmarkStart w:id="1166" w:name="_Toc138768816"/>
      <w:bookmarkStart w:id="1167" w:name="_Toc145516028"/>
      <w:r w:rsidRPr="00033949">
        <w:t>B.1.9</w:t>
      </w:r>
      <w:r w:rsidRPr="00033949">
        <w:tab/>
        <w:t>GNSS signals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68" w:name="_Toc5282169"/>
      <w:bookmarkStart w:id="1169" w:name="_Toc29812367"/>
      <w:bookmarkStart w:id="1170" w:name="_Toc29812476"/>
      <w:bookmarkStart w:id="1171" w:name="_Toc37140347"/>
      <w:bookmarkStart w:id="1172" w:name="_Toc37140634"/>
      <w:bookmarkStart w:id="1173" w:name="_Toc37140752"/>
      <w:bookmarkStart w:id="1174" w:name="_Toc37268702"/>
      <w:bookmarkStart w:id="1175" w:name="_Toc45880107"/>
      <w:bookmarkStart w:id="1176" w:name="_Toc74642996"/>
      <w:bookmarkStart w:id="1177" w:name="_Toc76542284"/>
      <w:bookmarkStart w:id="1178" w:name="_Toc82451319"/>
      <w:bookmarkStart w:id="1179" w:name="_Toc89949277"/>
      <w:bookmarkStart w:id="1180" w:name="_Toc106184674"/>
      <w:bookmarkStart w:id="1181" w:name="_Toc114142513"/>
      <w:bookmarkStart w:id="1182" w:name="_Toc115089023"/>
      <w:bookmarkStart w:id="1183" w:name="_Toc137490375"/>
      <w:bookmarkStart w:id="1184" w:name="_Toc138768817"/>
      <w:bookmarkStart w:id="1185" w:name="_Toc145516029"/>
      <w:r w:rsidRPr="00033949">
        <w:t>B.1.10</w:t>
      </w:r>
      <w:r w:rsidRPr="00033949">
        <w:tab/>
        <w:t>RESET UE POSITIONING STORED INFORMATION Message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86" w:name="_Toc5282170"/>
      <w:bookmarkStart w:id="1187" w:name="_Toc29812368"/>
      <w:bookmarkStart w:id="1188" w:name="_Toc29812477"/>
      <w:bookmarkStart w:id="1189" w:name="_Toc37140348"/>
      <w:bookmarkStart w:id="1190" w:name="_Toc37140635"/>
      <w:bookmarkStart w:id="1191" w:name="_Toc37140753"/>
      <w:bookmarkStart w:id="1192" w:name="_Toc37268703"/>
      <w:bookmarkStart w:id="1193" w:name="_Toc45880108"/>
      <w:bookmarkStart w:id="1194" w:name="_Toc74642997"/>
      <w:bookmarkStart w:id="1195" w:name="_Toc76542285"/>
      <w:bookmarkStart w:id="1196" w:name="_Toc82451320"/>
      <w:bookmarkStart w:id="1197" w:name="_Toc89949278"/>
      <w:bookmarkStart w:id="1198" w:name="_Toc106184675"/>
      <w:bookmarkStart w:id="1199" w:name="_Toc114142514"/>
      <w:bookmarkStart w:id="1200" w:name="_Toc115089024"/>
      <w:bookmarkStart w:id="1201" w:name="_Toc137490376"/>
      <w:bookmarkStart w:id="1202" w:name="_Toc138768818"/>
      <w:bookmarkStart w:id="1203" w:name="_Toc145516030"/>
      <w:r w:rsidRPr="00033949">
        <w:t>B.1.11</w:t>
      </w:r>
      <w:r w:rsidRPr="00033949">
        <w:tab/>
        <w:t>GNSS system time offsets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04" w:name="_Toc5282171"/>
      <w:bookmarkStart w:id="1205" w:name="_Toc29812369"/>
      <w:bookmarkStart w:id="1206" w:name="_Toc29812478"/>
      <w:bookmarkStart w:id="1207" w:name="_Toc37140349"/>
      <w:bookmarkStart w:id="1208" w:name="_Toc37140636"/>
      <w:bookmarkStart w:id="1209" w:name="_Toc37140754"/>
      <w:bookmarkStart w:id="1210" w:name="_Toc37268704"/>
      <w:bookmarkStart w:id="1211" w:name="_Toc45880109"/>
      <w:bookmarkStart w:id="1212" w:name="_Toc74642998"/>
      <w:bookmarkStart w:id="1213" w:name="_Toc76542286"/>
      <w:bookmarkStart w:id="1214" w:name="_Toc82451321"/>
      <w:bookmarkStart w:id="1215" w:name="_Toc89949279"/>
      <w:bookmarkStart w:id="1216" w:name="_Toc106184676"/>
      <w:bookmarkStart w:id="1217" w:name="_Toc114142515"/>
      <w:bookmarkStart w:id="1218" w:name="_Toc115089025"/>
      <w:bookmarkStart w:id="1219" w:name="_Toc137490377"/>
      <w:bookmarkStart w:id="1220" w:name="_Toc138768819"/>
      <w:bookmarkStart w:id="1221" w:name="_Toc145516031"/>
      <w:r w:rsidRPr="00033949">
        <w:t>B.1.12</w:t>
      </w:r>
      <w:r w:rsidRPr="00033949">
        <w:tab/>
        <w:t>Sensors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22" w:name="_Toc82451322"/>
      <w:bookmarkStart w:id="1223" w:name="_Toc89949280"/>
      <w:bookmarkStart w:id="1224" w:name="_Toc106184677"/>
      <w:bookmarkStart w:id="1225" w:name="_Toc114142516"/>
      <w:bookmarkStart w:id="1226" w:name="_Toc115089026"/>
      <w:bookmarkStart w:id="1227" w:name="_Toc137490378"/>
      <w:bookmarkStart w:id="1228" w:name="_Toc138768820"/>
      <w:bookmarkStart w:id="1229" w:name="_Toc145516032"/>
      <w:r w:rsidRPr="00033949">
        <w:lastRenderedPageBreak/>
        <w:t>B.1.1</w:t>
      </w:r>
      <w:r>
        <w:t>3</w:t>
      </w:r>
      <w:r w:rsidRPr="00033949">
        <w:tab/>
      </w:r>
      <w:r>
        <w:t>EN-DC band combinations for testing A-GNSS sensitivity</w:t>
      </w:r>
      <w:bookmarkEnd w:id="1222"/>
      <w:bookmarkEnd w:id="1223"/>
      <w:bookmarkEnd w:id="1224"/>
      <w:bookmarkEnd w:id="1225"/>
      <w:bookmarkEnd w:id="1226"/>
      <w:bookmarkEnd w:id="1227"/>
      <w:bookmarkEnd w:id="1228"/>
      <w:bookmarkEnd w:id="1229"/>
    </w:p>
    <w:p w14:paraId="033CE568" w14:textId="77777777" w:rsidR="00BE1929" w:rsidRDefault="00BE1929" w:rsidP="004A13DA">
      <w:pPr>
        <w:pStyle w:val="Heading3"/>
      </w:pPr>
      <w:bookmarkStart w:id="1230" w:name="_Toc82451323"/>
      <w:bookmarkStart w:id="1231" w:name="_Toc89949281"/>
      <w:bookmarkStart w:id="1232" w:name="_Toc106184678"/>
      <w:bookmarkStart w:id="1233" w:name="_Toc114142517"/>
      <w:bookmarkStart w:id="1234" w:name="_Toc115089027"/>
      <w:bookmarkStart w:id="1235" w:name="_Toc137490379"/>
      <w:bookmarkStart w:id="1236" w:name="_Toc138768821"/>
      <w:bookmarkStart w:id="1237" w:name="_Toc145516033"/>
      <w:r>
        <w:t>B.1.13.1</w:t>
      </w:r>
      <w:r>
        <w:tab/>
        <w:t>EN-DC band combination groups</w:t>
      </w:r>
      <w:bookmarkEnd w:id="1230"/>
      <w:bookmarkEnd w:id="1231"/>
      <w:bookmarkEnd w:id="1232"/>
      <w:bookmarkEnd w:id="1233"/>
      <w:bookmarkEnd w:id="1234"/>
      <w:bookmarkEnd w:id="1235"/>
      <w:bookmarkEnd w:id="1236"/>
      <w:bookmarkEnd w:id="123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lastRenderedPageBreak/>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38" w:name="_Hlk71241124"/>
      <w:r>
        <w:rPr>
          <w:lang w:eastAsia="ja-JP"/>
        </w:rPr>
        <w:t>Table B.1.13.1-2: Definition of Frequency Groups</w:t>
      </w:r>
      <w:bookmarkEnd w:id="123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39" w:name="_Toc82451324"/>
      <w:bookmarkStart w:id="1240" w:name="_Toc89949282"/>
      <w:bookmarkStart w:id="1241" w:name="_Toc106184679"/>
      <w:bookmarkStart w:id="1242" w:name="_Toc114142518"/>
      <w:bookmarkStart w:id="1243" w:name="_Toc115089028"/>
      <w:bookmarkStart w:id="1244" w:name="_Toc137490380"/>
      <w:bookmarkStart w:id="1245" w:name="_Toc138768822"/>
      <w:bookmarkStart w:id="1246" w:name="_Toc14551603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39"/>
      <w:bookmarkEnd w:id="1240"/>
      <w:bookmarkEnd w:id="1241"/>
      <w:bookmarkEnd w:id="1242"/>
      <w:bookmarkEnd w:id="1243"/>
      <w:bookmarkEnd w:id="1244"/>
      <w:bookmarkEnd w:id="1245"/>
      <w:bookmarkEnd w:id="124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47" w:name="_Hlk78918047"/>
            <w:r w:rsidRPr="00A05AE7">
              <w:rPr>
                <w:lang w:eastAsia="ja-JP"/>
              </w:rPr>
              <w:t>EN-DC band combinations</w:t>
            </w:r>
            <w:bookmarkEnd w:id="124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48" w:name="_Toc82451325"/>
      <w:bookmarkStart w:id="1249" w:name="_Toc89949283"/>
      <w:bookmarkStart w:id="1250" w:name="_Toc106184680"/>
      <w:bookmarkStart w:id="1251" w:name="_Toc114142519"/>
      <w:bookmarkStart w:id="1252" w:name="_Toc115089029"/>
      <w:bookmarkStart w:id="1253" w:name="_Toc137490381"/>
      <w:bookmarkStart w:id="1254" w:name="_Toc138768823"/>
      <w:bookmarkStart w:id="1255" w:name="_Toc145516035"/>
      <w:r w:rsidRPr="006A5776">
        <w:t>B.1.1</w:t>
      </w:r>
      <w:r>
        <w:t>3</w:t>
      </w:r>
      <w:r w:rsidRPr="006A5776">
        <w:t>.</w:t>
      </w:r>
      <w:r>
        <w:t>3</w:t>
      </w:r>
      <w:r w:rsidRPr="006A5776">
        <w:tab/>
      </w:r>
      <w:r w:rsidRPr="00FB4B38">
        <w:t>Test frequencies for EN-DC band combinations</w:t>
      </w:r>
      <w:bookmarkEnd w:id="1248"/>
      <w:bookmarkEnd w:id="1249"/>
      <w:bookmarkEnd w:id="1250"/>
      <w:bookmarkEnd w:id="1251"/>
      <w:bookmarkEnd w:id="1252"/>
      <w:bookmarkEnd w:id="1253"/>
      <w:bookmarkEnd w:id="1254"/>
      <w:bookmarkEnd w:id="125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256" w:name="_Toc5282172"/>
      <w:bookmarkStart w:id="1257" w:name="_Toc29812370"/>
      <w:bookmarkStart w:id="1258" w:name="_Toc29812479"/>
      <w:bookmarkStart w:id="1259" w:name="_Toc37140350"/>
      <w:bookmarkStart w:id="1260" w:name="_Toc37140637"/>
      <w:bookmarkStart w:id="1261" w:name="_Toc37140755"/>
      <w:bookmarkStart w:id="1262" w:name="_Toc37268705"/>
      <w:bookmarkStart w:id="1263" w:name="_Toc45880110"/>
      <w:bookmarkStart w:id="1264" w:name="_Toc74642999"/>
      <w:bookmarkStart w:id="1265" w:name="_Toc76542287"/>
      <w:bookmarkStart w:id="1266" w:name="_Toc82451326"/>
      <w:bookmarkStart w:id="1267" w:name="_Toc89949284"/>
      <w:bookmarkStart w:id="1268" w:name="_Toc106184681"/>
      <w:bookmarkStart w:id="1269" w:name="_Toc114142520"/>
      <w:bookmarkStart w:id="1270" w:name="_Toc115089030"/>
      <w:bookmarkStart w:id="1271" w:name="_Toc137490382"/>
      <w:bookmarkStart w:id="1272" w:name="_Toc138768824"/>
      <w:bookmarkStart w:id="1273" w:name="_Toc145516036"/>
      <w:r w:rsidRPr="00033949">
        <w:lastRenderedPageBreak/>
        <w:t>Annex C (normative):</w:t>
      </w:r>
      <w:r w:rsidRPr="00033949">
        <w:br/>
        <w:t>Propagation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4B79FC0" w14:textId="77777777" w:rsidR="00D07530" w:rsidRPr="00033949" w:rsidRDefault="00D07530" w:rsidP="00D07530">
      <w:pPr>
        <w:pStyle w:val="Heading1"/>
      </w:pPr>
      <w:bookmarkStart w:id="1274" w:name="_Toc5282173"/>
      <w:bookmarkStart w:id="1275" w:name="_Toc29812371"/>
      <w:bookmarkStart w:id="1276" w:name="_Toc29812480"/>
      <w:bookmarkStart w:id="1277" w:name="_Toc37140351"/>
      <w:bookmarkStart w:id="1278" w:name="_Toc37140638"/>
      <w:bookmarkStart w:id="1279" w:name="_Toc37140756"/>
      <w:bookmarkStart w:id="1280" w:name="_Toc37268706"/>
      <w:bookmarkStart w:id="1281" w:name="_Toc45880111"/>
      <w:bookmarkStart w:id="1282" w:name="_Toc74643000"/>
      <w:bookmarkStart w:id="1283" w:name="_Toc76542288"/>
      <w:bookmarkStart w:id="1284" w:name="_Toc82451327"/>
      <w:bookmarkStart w:id="1285" w:name="_Toc89949285"/>
      <w:bookmarkStart w:id="1286" w:name="_Toc106184682"/>
      <w:bookmarkStart w:id="1287" w:name="_Toc114142521"/>
      <w:bookmarkStart w:id="1288" w:name="_Toc115089031"/>
      <w:bookmarkStart w:id="1289" w:name="_Toc137490383"/>
      <w:bookmarkStart w:id="1290" w:name="_Toc138768825"/>
      <w:bookmarkStart w:id="1291" w:name="_Toc145516037"/>
      <w:r w:rsidRPr="00033949">
        <w:t>C.1</w:t>
      </w:r>
      <w:r w:rsidRPr="00033949">
        <w:tab/>
        <w:t>Static propagation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92" w:name="_Toc5282174"/>
      <w:bookmarkStart w:id="1293" w:name="_Toc29812372"/>
      <w:bookmarkStart w:id="1294" w:name="_Toc29812481"/>
      <w:bookmarkStart w:id="1295" w:name="_Toc37140352"/>
      <w:bookmarkStart w:id="1296" w:name="_Toc37140639"/>
      <w:bookmarkStart w:id="1297" w:name="_Toc37140757"/>
      <w:bookmarkStart w:id="1298" w:name="_Toc37268707"/>
      <w:bookmarkStart w:id="1299" w:name="_Toc45880112"/>
      <w:bookmarkStart w:id="1300" w:name="_Toc74643001"/>
      <w:bookmarkStart w:id="1301" w:name="_Toc76542289"/>
      <w:bookmarkStart w:id="1302" w:name="_Toc82451328"/>
      <w:bookmarkStart w:id="1303" w:name="_Toc89949286"/>
      <w:bookmarkStart w:id="1304" w:name="_Toc106184683"/>
      <w:bookmarkStart w:id="1305" w:name="_Toc114142522"/>
      <w:bookmarkStart w:id="1306" w:name="_Toc115089032"/>
      <w:bookmarkStart w:id="1307" w:name="_Toc137490384"/>
      <w:bookmarkStart w:id="1308" w:name="_Toc138768826"/>
      <w:bookmarkStart w:id="1309" w:name="_Toc145516038"/>
      <w:r w:rsidRPr="00033949">
        <w:t>C.2</w:t>
      </w:r>
      <w:r w:rsidRPr="00033949">
        <w:tab/>
        <w:t>Multi-path case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10" w:name="_Toc5282175"/>
      <w:bookmarkStart w:id="1311" w:name="_Toc29812373"/>
      <w:bookmarkStart w:id="1312" w:name="_Toc29812482"/>
      <w:bookmarkStart w:id="1313" w:name="_Toc37140353"/>
      <w:bookmarkStart w:id="1314" w:name="_Toc37140640"/>
      <w:bookmarkStart w:id="1315" w:name="_Toc37140758"/>
      <w:bookmarkStart w:id="1316" w:name="_Toc37268708"/>
      <w:bookmarkStart w:id="1317" w:name="_Toc45880113"/>
      <w:bookmarkStart w:id="1318" w:name="_Toc74643002"/>
      <w:bookmarkStart w:id="1319" w:name="_Toc76542290"/>
      <w:bookmarkStart w:id="1320" w:name="_Toc82451329"/>
      <w:bookmarkStart w:id="1321" w:name="_Toc89949287"/>
      <w:bookmarkStart w:id="1322" w:name="_Toc106184684"/>
      <w:bookmarkStart w:id="1323" w:name="_Toc114142523"/>
      <w:bookmarkStart w:id="1324" w:name="_Toc115089033"/>
      <w:bookmarkStart w:id="1325" w:name="_Toc137490385"/>
      <w:bookmarkStart w:id="1326" w:name="_Toc138768827"/>
      <w:bookmarkStart w:id="1327" w:name="_Toc145516039"/>
      <w:r w:rsidRPr="00033949">
        <w:lastRenderedPageBreak/>
        <w:t>Annex D (normative):</w:t>
      </w:r>
      <w:r w:rsidRPr="00033949">
        <w:br/>
        <w:t>Measurement sequence chart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68BD1F6" w14:textId="77777777" w:rsidR="00D07530" w:rsidRPr="00033949" w:rsidRDefault="00D07530" w:rsidP="00D07530">
      <w:pPr>
        <w:pStyle w:val="Heading1"/>
      </w:pPr>
      <w:bookmarkStart w:id="1328" w:name="_Toc5282176"/>
      <w:bookmarkStart w:id="1329" w:name="_Toc29812374"/>
      <w:bookmarkStart w:id="1330" w:name="_Toc29812483"/>
      <w:bookmarkStart w:id="1331" w:name="_Toc37140354"/>
      <w:bookmarkStart w:id="1332" w:name="_Toc37140641"/>
      <w:bookmarkStart w:id="1333" w:name="_Toc37140759"/>
      <w:bookmarkStart w:id="1334" w:name="_Toc37268709"/>
      <w:bookmarkStart w:id="1335" w:name="_Toc45880114"/>
      <w:bookmarkStart w:id="1336" w:name="_Toc74643003"/>
      <w:bookmarkStart w:id="1337" w:name="_Toc76542291"/>
      <w:bookmarkStart w:id="1338" w:name="_Toc82451330"/>
      <w:bookmarkStart w:id="1339" w:name="_Toc89949288"/>
      <w:bookmarkStart w:id="1340" w:name="_Toc106184685"/>
      <w:bookmarkStart w:id="1341" w:name="_Toc114142524"/>
      <w:bookmarkStart w:id="1342" w:name="_Toc115089034"/>
      <w:bookmarkStart w:id="1343" w:name="_Toc137490386"/>
      <w:bookmarkStart w:id="1344" w:name="_Toc138768828"/>
      <w:bookmarkStart w:id="1345" w:name="_Toc145516040"/>
      <w:r w:rsidRPr="00033949">
        <w:t>D.1</w:t>
      </w:r>
      <w:r w:rsidRPr="00033949">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46" w:name="_Toc5282177"/>
      <w:bookmarkStart w:id="1347" w:name="_Toc29812375"/>
      <w:bookmarkStart w:id="1348" w:name="_Toc29812484"/>
      <w:bookmarkStart w:id="1349" w:name="_Toc37140355"/>
      <w:bookmarkStart w:id="1350" w:name="_Toc37140642"/>
      <w:bookmarkStart w:id="1351" w:name="_Toc37140760"/>
      <w:bookmarkStart w:id="1352" w:name="_Toc37268710"/>
      <w:bookmarkStart w:id="1353" w:name="_Toc45880115"/>
      <w:bookmarkStart w:id="1354" w:name="_Toc74643004"/>
      <w:bookmarkStart w:id="1355" w:name="_Toc76542292"/>
      <w:bookmarkStart w:id="1356" w:name="_Toc82451331"/>
      <w:bookmarkStart w:id="1357" w:name="_Toc89949289"/>
      <w:bookmarkStart w:id="1358" w:name="_Toc106184686"/>
      <w:bookmarkStart w:id="1359" w:name="_Toc114142525"/>
      <w:bookmarkStart w:id="1360" w:name="_Toc115089035"/>
      <w:bookmarkStart w:id="1361" w:name="_Toc137490387"/>
      <w:bookmarkStart w:id="1362" w:name="_Toc138768829"/>
      <w:bookmarkStart w:id="1363" w:name="_Toc145516041"/>
      <w:r w:rsidRPr="00033949">
        <w:t>D.2</w:t>
      </w:r>
      <w:r w:rsidRPr="00033949">
        <w:tab/>
        <w:t>TTFF measurement sequence chart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64" w:name="_MON_1321336327"/>
      <w:bookmarkStart w:id="1365" w:name="_MON_1321336381"/>
      <w:bookmarkStart w:id="1366" w:name="_MON_1321336410"/>
      <w:bookmarkEnd w:id="1364"/>
      <w:bookmarkEnd w:id="1365"/>
      <w:bookmarkEnd w:id="1366"/>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67" w:name="OLE_LINK17"/>
      <w:bookmarkStart w:id="1368" w:name="OLE_LINK18"/>
      <w:r w:rsidRPr="00033949">
        <w:t xml:space="preserve">SS sends an </w:t>
      </w:r>
      <w:bookmarkStart w:id="1369" w:name="OLE_LINK15"/>
      <w:bookmarkStart w:id="1370" w:name="OLE_LINK16"/>
      <w:r w:rsidRPr="00033949">
        <w:t xml:space="preserve">LPP message of type REQUEST CAPABILITIES </w:t>
      </w:r>
      <w:bookmarkEnd w:id="1367"/>
      <w:bookmarkEnd w:id="1368"/>
      <w:bookmarkEnd w:id="1369"/>
      <w:bookmarkEnd w:id="1370"/>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1"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371"/>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2" w:name="_Toc5282178"/>
      <w:bookmarkStart w:id="1373" w:name="_Toc29812376"/>
      <w:bookmarkStart w:id="1374" w:name="_Toc29812485"/>
      <w:bookmarkStart w:id="1375" w:name="_Toc37140356"/>
      <w:bookmarkStart w:id="1376" w:name="_Toc37140643"/>
      <w:bookmarkStart w:id="1377" w:name="_Toc37140761"/>
      <w:bookmarkStart w:id="1378" w:name="_Toc37268711"/>
      <w:bookmarkStart w:id="1379" w:name="_Toc45880116"/>
      <w:bookmarkStart w:id="1380" w:name="_Toc74643005"/>
      <w:bookmarkStart w:id="1381" w:name="_Toc76542293"/>
      <w:bookmarkStart w:id="1382" w:name="_Toc82451332"/>
      <w:bookmarkStart w:id="1383" w:name="_Toc89949290"/>
      <w:bookmarkStart w:id="1384" w:name="_Toc106184687"/>
      <w:bookmarkStart w:id="1385" w:name="_Toc114142526"/>
      <w:bookmarkStart w:id="1386" w:name="_Toc115089036"/>
      <w:bookmarkStart w:id="1387" w:name="_Toc137490388"/>
      <w:bookmarkStart w:id="1388" w:name="_Toc138768830"/>
      <w:bookmarkStart w:id="1389" w:name="_Toc145516042"/>
      <w:r w:rsidRPr="00033949">
        <w:t>D.3</w:t>
      </w:r>
      <w:r w:rsidRPr="00033949">
        <w:tab/>
        <w:t>Moving scenario and periodic update measurement sequence chart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90" w:name="_Toc5282179"/>
      <w:bookmarkStart w:id="1391" w:name="_Toc29812377"/>
      <w:bookmarkStart w:id="1392" w:name="_Toc29812486"/>
      <w:bookmarkStart w:id="1393" w:name="_Toc37140357"/>
      <w:bookmarkStart w:id="1394" w:name="_Toc37140644"/>
      <w:bookmarkStart w:id="1395" w:name="_Toc37140762"/>
      <w:bookmarkStart w:id="1396" w:name="_Toc37268712"/>
      <w:bookmarkStart w:id="1397" w:name="_Toc45880117"/>
      <w:bookmarkStart w:id="1398" w:name="_Toc74643006"/>
      <w:bookmarkStart w:id="1399" w:name="_Toc76542294"/>
      <w:bookmarkStart w:id="1400" w:name="_Toc82451333"/>
      <w:bookmarkStart w:id="1401" w:name="_Toc89949291"/>
      <w:bookmarkStart w:id="1402" w:name="_Toc106184688"/>
      <w:bookmarkStart w:id="1403" w:name="_Toc114142527"/>
      <w:bookmarkStart w:id="1404" w:name="_Toc115089037"/>
      <w:bookmarkStart w:id="1405" w:name="_Toc137490389"/>
      <w:bookmarkStart w:id="1406" w:name="_Toc138768831"/>
      <w:bookmarkStart w:id="1407" w:name="_Toc145516043"/>
      <w:r w:rsidRPr="00033949">
        <w:rPr>
          <w:rFonts w:cs="v4.2.0"/>
        </w:rPr>
        <w:lastRenderedPageBreak/>
        <w:t>Annex E (normative):</w:t>
      </w:r>
      <w:r w:rsidRPr="00033949">
        <w:rPr>
          <w:rFonts w:cs="v4.2.0"/>
        </w:rPr>
        <w:br/>
      </w:r>
      <w:r w:rsidRPr="00033949">
        <w:t>Assistance data required for testing</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DAF97B1" w14:textId="77777777" w:rsidR="00D07530" w:rsidRPr="00033949" w:rsidRDefault="00D07530" w:rsidP="00D07530">
      <w:pPr>
        <w:pStyle w:val="Heading1"/>
      </w:pPr>
      <w:bookmarkStart w:id="1408" w:name="_Toc5282180"/>
      <w:bookmarkStart w:id="1409" w:name="_Toc29812378"/>
      <w:bookmarkStart w:id="1410" w:name="_Toc29812487"/>
      <w:bookmarkStart w:id="1411" w:name="_Toc37140358"/>
      <w:bookmarkStart w:id="1412" w:name="_Toc37140645"/>
      <w:bookmarkStart w:id="1413" w:name="_Toc37140763"/>
      <w:bookmarkStart w:id="1414" w:name="_Toc37268713"/>
      <w:bookmarkStart w:id="1415" w:name="_Toc45880118"/>
      <w:bookmarkStart w:id="1416" w:name="_Toc74643007"/>
      <w:bookmarkStart w:id="1417" w:name="_Toc76542295"/>
      <w:bookmarkStart w:id="1418" w:name="_Toc82451334"/>
      <w:bookmarkStart w:id="1419" w:name="_Toc89949292"/>
      <w:bookmarkStart w:id="1420" w:name="_Toc106184689"/>
      <w:bookmarkStart w:id="1421" w:name="_Toc114142528"/>
      <w:bookmarkStart w:id="1422" w:name="_Toc115089038"/>
      <w:bookmarkStart w:id="1423" w:name="_Toc137490390"/>
      <w:bookmarkStart w:id="1424" w:name="_Toc138768832"/>
      <w:bookmarkStart w:id="1425" w:name="_Toc145516044"/>
      <w:r w:rsidRPr="00033949">
        <w:t>E.1</w:t>
      </w:r>
      <w:r w:rsidRPr="00033949">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6" w:name="_Toc5282181"/>
      <w:bookmarkStart w:id="1427" w:name="_Toc29812379"/>
      <w:bookmarkStart w:id="1428" w:name="_Toc29812488"/>
      <w:bookmarkStart w:id="1429" w:name="_Toc37140359"/>
      <w:bookmarkStart w:id="1430" w:name="_Toc37140646"/>
      <w:bookmarkStart w:id="1431" w:name="_Toc37140764"/>
      <w:bookmarkStart w:id="1432" w:name="_Toc37268714"/>
      <w:bookmarkStart w:id="1433" w:name="_Toc45880119"/>
      <w:bookmarkStart w:id="1434" w:name="_Toc74643008"/>
      <w:bookmarkStart w:id="1435" w:name="_Toc76542296"/>
      <w:bookmarkStart w:id="1436" w:name="_Toc82451335"/>
      <w:bookmarkStart w:id="1437" w:name="_Toc89949293"/>
      <w:bookmarkStart w:id="1438" w:name="_Toc106184690"/>
      <w:bookmarkStart w:id="1439" w:name="_Toc114142529"/>
      <w:bookmarkStart w:id="1440" w:name="_Toc115089039"/>
      <w:bookmarkStart w:id="1441" w:name="_Toc137490391"/>
      <w:bookmarkStart w:id="1442" w:name="_Toc138768833"/>
      <w:bookmarkStart w:id="1443" w:name="_Toc145516045"/>
      <w:r w:rsidRPr="00033949">
        <w:t>E.2</w:t>
      </w:r>
      <w:r w:rsidRPr="00033949">
        <w:tab/>
        <w:t>GNSS assistance data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0453BA17" w:rsidR="00E9779C" w:rsidRDefault="00E9779C" w:rsidP="00E9779C">
            <w:pPr>
              <w:pStyle w:val="TAN"/>
              <w:rPr>
                <w:rFonts w:eastAsia="SimSun"/>
                <w:lang w:eastAsia="zh-CN"/>
              </w:rPr>
            </w:pPr>
            <w:r w:rsidRPr="007505ED">
              <w:rPr>
                <w:rFonts w:eastAsia="Calibri"/>
              </w:rPr>
              <w:t>NOTE 1:</w:t>
            </w:r>
            <w:r w:rsidR="008C6835" w:rsidRPr="00033949">
              <w:tab/>
            </w:r>
            <w:r w:rsidR="00122232">
              <w:rPr>
                <w:rFonts w:eastAsia="Arial" w:cs="Arial"/>
                <w:color w:val="000000"/>
                <w:szCs w:val="18"/>
              </w:rPr>
              <w:t>Only required if GNSSs supported include Galileo</w:t>
            </w:r>
            <w:r w:rsidR="00122232">
              <w:rPr>
                <w:rFonts w:eastAsia="Arial" w:cs="Arial"/>
                <w:color w:val="000000"/>
                <w:szCs w:val="18"/>
              </w:rPr>
              <w:t xml:space="preserve"> or NavIC</w:t>
            </w:r>
            <w:r w:rsidR="00122232">
              <w:rPr>
                <w:rFonts w:eastAsia="Arial" w:cs="Arial"/>
                <w:color w:val="000000"/>
                <w:szCs w:val="18"/>
              </w:rPr>
              <w:t>.</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r w:rsidR="00F92DEF"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0C796FC9" w:rsidR="00F92DEF" w:rsidRPr="00033949" w:rsidRDefault="0014090A" w:rsidP="00F92DEF">
            <w:pPr>
              <w:pStyle w:val="TAL"/>
              <w:rPr>
                <w:rFonts w:eastAsia="SimSun"/>
              </w:rPr>
            </w:pPr>
            <w:r>
              <w:rPr>
                <w:rFonts w:eastAsia="Arial" w:cs="Arial"/>
                <w:color w:val="000000"/>
                <w:szCs w:val="18"/>
              </w:rPr>
              <w:t>NavIC</w:t>
            </w:r>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F92DEF" w:rsidRPr="00033949" w:rsidRDefault="00F92DEF" w:rsidP="00F92DEF">
            <w:pPr>
              <w:pStyle w:val="TAL"/>
              <w:rPr>
                <w:rFonts w:eastAsia="SimSun"/>
              </w:rPr>
            </w:pPr>
            <w:r>
              <w:rPr>
                <w:lang w:eastAsia="zh-CN"/>
              </w:rPr>
              <w:t>Model-8</w:t>
            </w:r>
          </w:p>
        </w:tc>
      </w:tr>
      <w:tr w:rsidR="00055C5A" w:rsidRPr="00033949" w14:paraId="66797233" w14:textId="77777777" w:rsidTr="00FF0EA4">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56C65F5D" w14:textId="6707EC67" w:rsidR="00055C5A" w:rsidRDefault="00055C5A" w:rsidP="00055C5A">
            <w:pPr>
              <w:pStyle w:val="TAL"/>
              <w:rPr>
                <w:lang w:eastAsia="zh-CN"/>
              </w:rPr>
            </w:pPr>
            <w:r>
              <w:rPr>
                <w:rFonts w:eastAsia="Arial" w:cs="Arial"/>
                <w:color w:val="000000"/>
                <w:szCs w:val="18"/>
              </w:rPr>
              <w:t>NavIC L1</w:t>
            </w:r>
          </w:p>
        </w:tc>
        <w:tc>
          <w:tcPr>
            <w:tcW w:w="1452" w:type="dxa"/>
            <w:tcBorders>
              <w:top w:val="single" w:sz="4" w:space="0" w:color="000000"/>
              <w:left w:val="single" w:sz="4" w:space="0" w:color="000000"/>
              <w:bottom w:val="single" w:sz="4" w:space="0" w:color="000000"/>
              <w:right w:val="single" w:sz="4" w:space="0" w:color="000000"/>
            </w:tcBorders>
            <w:noWrap/>
          </w:tcPr>
          <w:p w14:paraId="13455924" w14:textId="36050781" w:rsidR="00055C5A" w:rsidRDefault="00055C5A" w:rsidP="00055C5A">
            <w:pPr>
              <w:pStyle w:val="TAL"/>
              <w:rPr>
                <w:lang w:eastAsia="zh-CN"/>
              </w:rPr>
            </w:pPr>
            <w:r>
              <w:rPr>
                <w:rFonts w:eastAsia="Arial" w:cs="Arial"/>
                <w:color w:val="000000"/>
                <w:szCs w:val="18"/>
              </w:rPr>
              <w:t>Model-9</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216768E6" w:rsidR="00F92DEF" w:rsidRPr="00033949" w:rsidRDefault="0014090A" w:rsidP="00F92DEF">
            <w:pPr>
              <w:pStyle w:val="TAL"/>
              <w:rPr>
                <w:rFonts w:eastAsia="SimSun"/>
              </w:rPr>
            </w:pPr>
            <w:r>
              <w:rPr>
                <w:rFonts w:eastAsia="Arial" w:cs="Arial"/>
                <w:color w:val="000000"/>
                <w:szCs w:val="18"/>
              </w:rPr>
              <w:t>NavIC</w:t>
            </w:r>
            <w:r>
              <w:rPr>
                <w:rFonts w:eastAsia="Arial" w:cs="Arial"/>
                <w:color w:val="000000"/>
                <w:szCs w:val="18"/>
              </w:rPr>
              <w:t xml:space="preserve"> L5</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r w:rsidR="0014090A" w:rsidRPr="00033949" w14:paraId="4BBD0A7F" w14:textId="77777777" w:rsidTr="00626225">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4E650A95" w14:textId="7EDA0287" w:rsidR="0014090A" w:rsidRDefault="0014090A" w:rsidP="0014090A">
            <w:pPr>
              <w:pStyle w:val="TAL"/>
              <w:rPr>
                <w:lang w:eastAsia="zh-CN"/>
              </w:rPr>
            </w:pPr>
            <w:r>
              <w:rPr>
                <w:rFonts w:eastAsia="Arial" w:cs="Arial"/>
                <w:color w:val="000000"/>
                <w:szCs w:val="18"/>
              </w:rPr>
              <w:t>NavIC L1</w:t>
            </w:r>
          </w:p>
        </w:tc>
        <w:tc>
          <w:tcPr>
            <w:tcW w:w="1452" w:type="dxa"/>
            <w:tcBorders>
              <w:top w:val="single" w:sz="4" w:space="0" w:color="000000"/>
              <w:left w:val="single" w:sz="4" w:space="0" w:color="000000"/>
              <w:bottom w:val="single" w:sz="4" w:space="0" w:color="000000"/>
              <w:right w:val="single" w:sz="4" w:space="0" w:color="000000"/>
            </w:tcBorders>
            <w:noWrap/>
          </w:tcPr>
          <w:p w14:paraId="1553D272" w14:textId="0C9FEE81" w:rsidR="0014090A" w:rsidRDefault="0014090A" w:rsidP="0014090A">
            <w:pPr>
              <w:pStyle w:val="TAL"/>
              <w:rPr>
                <w:lang w:eastAsia="zh-CN"/>
              </w:rPr>
            </w:pPr>
            <w:r>
              <w:rPr>
                <w:rFonts w:eastAsia="Arial" w:cs="Arial"/>
                <w:color w:val="000000"/>
                <w:szCs w:val="18"/>
              </w:rPr>
              <w:t>Model-9</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4" w:name="_Toc5282182"/>
      <w:bookmarkStart w:id="1445" w:name="_Toc29812380"/>
      <w:bookmarkStart w:id="1446" w:name="_Toc29812489"/>
      <w:bookmarkStart w:id="1447" w:name="_Toc37140360"/>
      <w:bookmarkStart w:id="1448" w:name="_Toc37140647"/>
      <w:bookmarkStart w:id="1449" w:name="_Toc37140765"/>
      <w:bookmarkStart w:id="1450" w:name="_Toc37268715"/>
      <w:bookmarkStart w:id="1451" w:name="_Toc45880120"/>
      <w:bookmarkStart w:id="1452" w:name="_Toc74643009"/>
      <w:bookmarkStart w:id="1453" w:name="_Toc76542297"/>
      <w:bookmarkStart w:id="1454" w:name="_Toc82451336"/>
      <w:bookmarkStart w:id="1455" w:name="_Toc89949294"/>
      <w:bookmarkStart w:id="1456" w:name="_Toc106184691"/>
      <w:bookmarkStart w:id="1457" w:name="_Toc114142530"/>
      <w:bookmarkStart w:id="1458" w:name="_Toc115089040"/>
      <w:bookmarkStart w:id="1459" w:name="_Toc137490392"/>
      <w:bookmarkStart w:id="1460" w:name="_Toc138768834"/>
      <w:bookmarkStart w:id="1461" w:name="_Toc145516046"/>
      <w:r w:rsidRPr="00033949">
        <w:rPr>
          <w:rFonts w:cs="v4.2.0"/>
        </w:rPr>
        <w:lastRenderedPageBreak/>
        <w:t>Annex F (normative):</w:t>
      </w:r>
      <w:r w:rsidRPr="00033949">
        <w:rPr>
          <w:rFonts w:cs="v4.2.0"/>
        </w:rPr>
        <w:br/>
      </w:r>
      <w:r w:rsidRPr="00033949">
        <w:t>Converting UE-assisted measurement reports into position estimates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60A4CAF" w14:textId="77777777" w:rsidR="00D07530" w:rsidRPr="00033949" w:rsidRDefault="00D07530" w:rsidP="00D07530">
      <w:pPr>
        <w:pStyle w:val="Heading1"/>
      </w:pPr>
      <w:bookmarkStart w:id="1462" w:name="_Toc5282183"/>
      <w:bookmarkStart w:id="1463" w:name="_Toc29812381"/>
      <w:bookmarkStart w:id="1464" w:name="_Toc29812490"/>
      <w:bookmarkStart w:id="1465" w:name="_Toc37140361"/>
      <w:bookmarkStart w:id="1466" w:name="_Toc37140648"/>
      <w:bookmarkStart w:id="1467" w:name="_Toc37140766"/>
      <w:bookmarkStart w:id="1468" w:name="_Toc37268716"/>
      <w:bookmarkStart w:id="1469" w:name="_Toc45880121"/>
      <w:bookmarkStart w:id="1470" w:name="_Toc74643010"/>
      <w:bookmarkStart w:id="1471" w:name="_Toc76542298"/>
      <w:bookmarkStart w:id="1472" w:name="_Toc82451337"/>
      <w:bookmarkStart w:id="1473" w:name="_Toc89949295"/>
      <w:bookmarkStart w:id="1474" w:name="_Toc106184692"/>
      <w:bookmarkStart w:id="1475" w:name="_Toc114142531"/>
      <w:bookmarkStart w:id="1476" w:name="_Toc115089041"/>
      <w:bookmarkStart w:id="1477" w:name="_Toc137490393"/>
      <w:bookmarkStart w:id="1478" w:name="_Toc138768835"/>
      <w:bookmarkStart w:id="1479" w:name="_Toc145516047"/>
      <w:r w:rsidRPr="00033949">
        <w:t>F.1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80" w:name="_Toc5282184"/>
      <w:bookmarkStart w:id="1481" w:name="_Toc29812382"/>
      <w:bookmarkStart w:id="1482" w:name="_Toc29812491"/>
      <w:bookmarkStart w:id="1483" w:name="_Toc37140362"/>
      <w:bookmarkStart w:id="1484" w:name="_Toc37140649"/>
      <w:bookmarkStart w:id="1485" w:name="_Toc37140767"/>
      <w:bookmarkStart w:id="1486" w:name="_Toc37268717"/>
      <w:bookmarkStart w:id="1487" w:name="_Toc45880122"/>
      <w:bookmarkStart w:id="1488" w:name="_Toc74643011"/>
      <w:bookmarkStart w:id="1489" w:name="_Toc76542299"/>
      <w:bookmarkStart w:id="1490" w:name="_Toc82451338"/>
      <w:bookmarkStart w:id="1491" w:name="_Toc89949296"/>
      <w:bookmarkStart w:id="1492" w:name="_Toc106184693"/>
      <w:bookmarkStart w:id="1493" w:name="_Toc114142532"/>
      <w:bookmarkStart w:id="1494" w:name="_Toc115089042"/>
      <w:bookmarkStart w:id="1495" w:name="_Toc137490394"/>
      <w:bookmarkStart w:id="1496" w:name="_Toc138768836"/>
      <w:bookmarkStart w:id="1497" w:name="_Toc145516048"/>
      <w:r w:rsidRPr="00033949">
        <w:t>F.2</w:t>
      </w:r>
      <w:r w:rsidRPr="00033949">
        <w:tab/>
        <w:t>UE measurement reports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98" w:name="_Toc5282185"/>
      <w:bookmarkStart w:id="1499" w:name="_Toc29812383"/>
      <w:bookmarkStart w:id="1500" w:name="_Toc29812492"/>
      <w:bookmarkStart w:id="1501" w:name="_Toc37140363"/>
      <w:bookmarkStart w:id="1502" w:name="_Toc37140650"/>
      <w:bookmarkStart w:id="1503" w:name="_Toc37140768"/>
      <w:bookmarkStart w:id="1504" w:name="_Toc37268718"/>
      <w:bookmarkStart w:id="1505" w:name="_Toc45880123"/>
      <w:bookmarkStart w:id="1506" w:name="_Toc74643012"/>
      <w:bookmarkStart w:id="1507" w:name="_Toc76542300"/>
      <w:bookmarkStart w:id="1508" w:name="_Toc82451339"/>
      <w:bookmarkStart w:id="1509" w:name="_Toc89949297"/>
      <w:bookmarkStart w:id="1510" w:name="_Toc106184694"/>
      <w:bookmarkStart w:id="1511" w:name="_Toc114142533"/>
      <w:bookmarkStart w:id="1512" w:name="_Toc115089043"/>
      <w:bookmarkStart w:id="1513" w:name="_Toc137490395"/>
      <w:bookmarkStart w:id="1514" w:name="_Toc138768837"/>
      <w:bookmarkStart w:id="1515" w:name="_Toc145516049"/>
      <w:r w:rsidRPr="00033949">
        <w:t>F.3</w:t>
      </w:r>
      <w:r w:rsidRPr="00033949">
        <w:tab/>
        <w:t>WLS position solution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7" type="#_x0000_t75" style="width:174.85pt;height:20.55pt" o:ole="">
            <v:imagedata r:id="rId19" o:title=""/>
          </v:shape>
          <o:OLEObject Type="Embed" ProgID="Equation.3" ShapeID="_x0000_i1027" DrawAspect="Content" ObjectID="_1812183654" r:id="rId20"/>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8" type="#_x0000_t75" style="width:36pt;height:20.55pt" o:ole="">
            <v:imagedata r:id="rId12" o:title=""/>
          </v:shape>
          <o:OLEObject Type="Embed" ProgID="Equation.3" ShapeID="_x0000_i1028" DrawAspect="Content" ObjectID="_1812183655" r:id="rId21"/>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9" type="#_x0000_t75" style="width:25.7pt;height:20.55pt" o:ole="">
            <v:imagedata r:id="rId22" o:title=""/>
          </v:shape>
          <o:OLEObject Type="Embed" ProgID="Equation.3" ShapeID="_x0000_i1029" DrawAspect="Content" ObjectID="_1812183656" r:id="rId23"/>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30" type="#_x0000_t75" style="width:1in;height:20.55pt" o:ole="">
            <v:imagedata r:id="rId24" o:title=""/>
          </v:shape>
          <o:OLEObject Type="Embed" ProgID="Equation.3" ShapeID="_x0000_i1030" DrawAspect="Content" ObjectID="_1812183657" r:id="rId25"/>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1" type="#_x0000_t75" style="width:390.85pt;height:20.55pt" o:ole="">
            <v:imagedata r:id="rId27" o:title=""/>
          </v:shape>
          <o:OLEObject Type="Embed" ProgID="Equation.3" ShapeID="_x0000_i1031" DrawAspect="Content" ObjectID="_1812183658" r:id="rId28"/>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2" type="#_x0000_t75" style="width:92.55pt;height:169.7pt" o:ole="">
            <v:imagedata r:id="rId30" o:title=""/>
          </v:shape>
          <o:OLEObject Type="Embed" ProgID="Equation.3" ShapeID="_x0000_i1032" DrawAspect="Content" ObjectID="_1812183659" r:id="rId31"/>
        </w:object>
      </w:r>
      <w:r w:rsidRPr="00033949">
        <w:t xml:space="preserve"> with </w:t>
      </w:r>
      <w:r w:rsidRPr="00033949">
        <w:rPr>
          <w:position w:val="-42"/>
        </w:rPr>
        <w:object w:dxaOrig="2040" w:dyaOrig="859" w14:anchorId="2DD3D305">
          <v:shape id="_x0000_i1033" type="#_x0000_t75" style="width:102.85pt;height:46.3pt" o:ole="">
            <v:imagedata r:id="rId32" o:title=""/>
          </v:shape>
          <o:OLEObject Type="Embed" ProgID="Equation.3" ShapeID="_x0000_i1033" DrawAspect="Content" ObjectID="_1812183660" r:id="rId33"/>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4" type="#_x0000_t75" style="width:10.3pt;height:20.55pt" o:ole="">
            <v:imagedata r:id="rId34" o:title=""/>
          </v:shape>
          <o:OLEObject Type="Embed" ProgID="Equation.3" ShapeID="_x0000_i1034" DrawAspect="Content" ObjectID="_1812183661" r:id="rId35"/>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16" w:name="_Toc5282186"/>
      <w:bookmarkStart w:id="1517" w:name="_Toc29812384"/>
      <w:bookmarkStart w:id="1518" w:name="_Toc29812493"/>
      <w:bookmarkStart w:id="1519" w:name="_Toc37140364"/>
      <w:bookmarkStart w:id="1520" w:name="_Toc37140651"/>
      <w:bookmarkStart w:id="1521" w:name="_Toc37140769"/>
      <w:bookmarkStart w:id="1522" w:name="_Toc37268719"/>
      <w:bookmarkStart w:id="1523" w:name="_Toc45880124"/>
      <w:bookmarkStart w:id="1524" w:name="_Toc74643013"/>
      <w:bookmarkStart w:id="1525" w:name="_Toc76542301"/>
      <w:bookmarkStart w:id="1526" w:name="_Toc82451340"/>
      <w:bookmarkStart w:id="1527" w:name="_Toc89949298"/>
      <w:bookmarkStart w:id="1528" w:name="_Toc106184695"/>
      <w:bookmarkStart w:id="1529" w:name="_Toc114142534"/>
      <w:bookmarkStart w:id="1530" w:name="_Toc115089044"/>
      <w:bookmarkStart w:id="1531" w:name="_Toc137490396"/>
      <w:bookmarkStart w:id="1532" w:name="_Toc138768838"/>
      <w:bookmarkStart w:id="1533" w:name="_Toc145516050"/>
      <w:bookmarkStart w:id="1534" w:name="historyclause"/>
      <w:r w:rsidRPr="00033949">
        <w:lastRenderedPageBreak/>
        <w:t>Annex G (informative):</w:t>
      </w:r>
      <w:r w:rsidRPr="00033949">
        <w:br/>
        <w:t>Change history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3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9F3E42" w:rsidRPr="002E7774" w14:paraId="0281074D"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16053ED2" w14:textId="5063C94A" w:rsidR="009F3E42" w:rsidRPr="002E7774"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47CDC9" w14:textId="1F2DFC78"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AE8D81" w14:textId="77777777" w:rsidR="009F3E42" w:rsidRPr="00211127" w:rsidRDefault="009F3E42"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86DE"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E0056"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FCFA9" w14:textId="77777777" w:rsidR="009F3E42" w:rsidRPr="00211127" w:rsidRDefault="009F3E42" w:rsidP="009F3E42">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2E803A" w14:textId="74848BCD" w:rsidR="009F3E42" w:rsidRPr="009C2758" w:rsidRDefault="009F3E42" w:rsidP="009F3E42">
            <w:pPr>
              <w:pStyle w:val="TAL"/>
              <w:rPr>
                <w:rFonts w:eastAsia="SimSun"/>
                <w:sz w:val="16"/>
                <w:szCs w:val="16"/>
                <w:lang w:eastAsia="en-GB"/>
              </w:rPr>
            </w:pPr>
            <w:r>
              <w:rPr>
                <w:rFonts w:eastAsia="SimSun"/>
                <w:sz w:val="16"/>
                <w:szCs w:val="16"/>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A183F" w14:textId="7B4E8DDF"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r w:rsidR="00287249" w:rsidRPr="002E7774" w14:paraId="6DB31BAE" w14:textId="77777777" w:rsidTr="00637830">
        <w:tc>
          <w:tcPr>
            <w:tcW w:w="801" w:type="dxa"/>
            <w:tcBorders>
              <w:top w:val="single" w:sz="6" w:space="0" w:color="auto"/>
              <w:left w:val="single" w:sz="6" w:space="0" w:color="auto"/>
              <w:bottom w:val="single" w:sz="6" w:space="0" w:color="auto"/>
              <w:right w:val="single" w:sz="6" w:space="0" w:color="auto"/>
            </w:tcBorders>
            <w:shd w:val="solid" w:color="FFFFFF" w:fill="auto"/>
          </w:tcPr>
          <w:p w14:paraId="76366405" w14:textId="13868ADC" w:rsidR="00287249" w:rsidRPr="002E7774"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A80F60" w14:textId="3BAAB79D"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629D96" w14:textId="11790EEB" w:rsidR="00287249" w:rsidRPr="00211127" w:rsidRDefault="00637830"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37830">
              <w:rPr>
                <w:rFonts w:ascii="Arial" w:eastAsia="SimSun" w:hAnsi="Arial" w:cs="Arial"/>
                <w:sz w:val="16"/>
                <w:szCs w:val="16"/>
                <w:lang w:eastAsia="ja-JP"/>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3074" w14:textId="1BF9E509" w:rsidR="00287249" w:rsidRPr="00211127" w:rsidRDefault="00637830" w:rsidP="009F3E42">
            <w:pPr>
              <w:pStyle w:val="TAC"/>
              <w:rPr>
                <w:sz w:val="16"/>
                <w:szCs w:val="16"/>
              </w:rPr>
            </w:pPr>
            <w:r w:rsidRPr="0063783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38505" w14:textId="77777777" w:rsidR="00287249" w:rsidRPr="00211127" w:rsidRDefault="00287249" w:rsidP="006378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D11A" w14:textId="039653B0" w:rsidR="00287249" w:rsidRPr="00211127" w:rsidRDefault="00637830" w:rsidP="00637830">
            <w:pPr>
              <w:pStyle w:val="TAC"/>
              <w:rPr>
                <w:sz w:val="16"/>
                <w:szCs w:val="16"/>
              </w:rPr>
            </w:pPr>
            <w:r>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8ECCCCD" w14:textId="7688B232" w:rsidR="00287249" w:rsidRDefault="00637830" w:rsidP="009F3E42">
            <w:pPr>
              <w:pStyle w:val="TAL"/>
              <w:rPr>
                <w:rFonts w:eastAsia="SimSun"/>
                <w:sz w:val="16"/>
                <w:szCs w:val="16"/>
                <w:lang w:eastAsia="en-GB"/>
              </w:rPr>
            </w:pPr>
            <w:r w:rsidRPr="00637830">
              <w:rPr>
                <w:rFonts w:eastAsia="SimSun"/>
                <w:sz w:val="16"/>
                <w:szCs w:val="16"/>
                <w:lang w:eastAsia="en-GB"/>
              </w:rPr>
              <w:t>Introduction of UE performance requirements for support of NavIC L1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9C624" w14:textId="163FCD89"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111DE8">
              <w:rPr>
                <w:rFonts w:ascii="Arial" w:eastAsia="SimSun" w:hAnsi="Arial"/>
                <w:sz w:val="16"/>
                <w:szCs w:val="16"/>
                <w:lang w:eastAsia="zh-CN"/>
              </w:rPr>
              <w:t>9</w:t>
            </w:r>
            <w:r>
              <w:rPr>
                <w:rFonts w:ascii="Arial" w:eastAsia="SimSun" w:hAnsi="Arial"/>
                <w:sz w:val="16"/>
                <w:szCs w:val="16"/>
                <w:lang w:eastAsia="zh-CN"/>
              </w:rPr>
              <w:t>.</w:t>
            </w:r>
            <w:r w:rsidR="00111DE8">
              <w:rPr>
                <w:rFonts w:ascii="Arial" w:eastAsia="SimSun" w:hAnsi="Arial"/>
                <w:sz w:val="16"/>
                <w:szCs w:val="16"/>
                <w:lang w:eastAsia="zh-CN"/>
              </w:rPr>
              <w:t>0</w:t>
            </w:r>
            <w:r>
              <w:rPr>
                <w:rFonts w:ascii="Arial" w:eastAsia="SimSun" w:hAnsi="Arial"/>
                <w:sz w:val="16"/>
                <w:szCs w:val="16"/>
                <w:lang w:eastAsia="zh-CN"/>
              </w:rPr>
              <w:t>.0</w:t>
            </w:r>
          </w:p>
        </w:tc>
      </w:tr>
    </w:tbl>
    <w:p w14:paraId="2D134FCF" w14:textId="77777777" w:rsidR="001779CE" w:rsidRPr="00235394" w:rsidRDefault="001779CE" w:rsidP="001779CE"/>
    <w:p w14:paraId="7958AFE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D613" w14:textId="77777777" w:rsidR="00F36F3E" w:rsidRDefault="00F36F3E">
      <w:r>
        <w:separator/>
      </w:r>
    </w:p>
  </w:endnote>
  <w:endnote w:type="continuationSeparator" w:id="0">
    <w:p w14:paraId="6FC88792" w14:textId="77777777" w:rsidR="00F36F3E" w:rsidRDefault="00F3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4BBF" w14:textId="77777777" w:rsidR="00F36F3E" w:rsidRDefault="00F36F3E">
      <w:r>
        <w:separator/>
      </w:r>
    </w:p>
  </w:footnote>
  <w:footnote w:type="continuationSeparator" w:id="0">
    <w:p w14:paraId="257C846E" w14:textId="77777777" w:rsidR="00F36F3E" w:rsidRDefault="00F3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5FFB120B"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FBA">
      <w:rPr>
        <w:rFonts w:ascii="Arial" w:hAnsi="Arial" w:cs="Arial"/>
        <w:b/>
        <w:noProof/>
        <w:sz w:val="18"/>
        <w:szCs w:val="18"/>
      </w:rPr>
      <w:t>3GPP TS 38.171 V19.0.0 (2025-06)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D34A2B9"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FBA">
      <w:rPr>
        <w:rFonts w:ascii="Arial" w:hAnsi="Arial" w:cs="Arial"/>
        <w:b/>
        <w:noProof/>
        <w:sz w:val="18"/>
        <w:szCs w:val="18"/>
      </w:rPr>
      <w:t>Release 19</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55C5A"/>
    <w:rsid w:val="00062023"/>
    <w:rsid w:val="000655A6"/>
    <w:rsid w:val="00080512"/>
    <w:rsid w:val="000817EA"/>
    <w:rsid w:val="00086C7F"/>
    <w:rsid w:val="000C47C3"/>
    <w:rsid w:val="000D58AB"/>
    <w:rsid w:val="000E53CC"/>
    <w:rsid w:val="00111DE8"/>
    <w:rsid w:val="00122232"/>
    <w:rsid w:val="00133525"/>
    <w:rsid w:val="001400DA"/>
    <w:rsid w:val="0014090A"/>
    <w:rsid w:val="001753DC"/>
    <w:rsid w:val="001779CE"/>
    <w:rsid w:val="001A4C42"/>
    <w:rsid w:val="001A7420"/>
    <w:rsid w:val="001B6637"/>
    <w:rsid w:val="001C0309"/>
    <w:rsid w:val="001C21C3"/>
    <w:rsid w:val="001D02C2"/>
    <w:rsid w:val="001F0C1D"/>
    <w:rsid w:val="001F1132"/>
    <w:rsid w:val="001F168B"/>
    <w:rsid w:val="002010F5"/>
    <w:rsid w:val="00211127"/>
    <w:rsid w:val="00225137"/>
    <w:rsid w:val="002347A2"/>
    <w:rsid w:val="002675F0"/>
    <w:rsid w:val="00287249"/>
    <w:rsid w:val="002B6339"/>
    <w:rsid w:val="002E00EE"/>
    <w:rsid w:val="002E1F36"/>
    <w:rsid w:val="002F10A8"/>
    <w:rsid w:val="003067C5"/>
    <w:rsid w:val="003172DC"/>
    <w:rsid w:val="00323286"/>
    <w:rsid w:val="00353570"/>
    <w:rsid w:val="0035462D"/>
    <w:rsid w:val="0037079D"/>
    <w:rsid w:val="003765B8"/>
    <w:rsid w:val="00386C09"/>
    <w:rsid w:val="00386EC2"/>
    <w:rsid w:val="00387111"/>
    <w:rsid w:val="003A1881"/>
    <w:rsid w:val="003B7D0C"/>
    <w:rsid w:val="003C3971"/>
    <w:rsid w:val="003E7BCA"/>
    <w:rsid w:val="003F08FE"/>
    <w:rsid w:val="003F5206"/>
    <w:rsid w:val="0040451E"/>
    <w:rsid w:val="00423334"/>
    <w:rsid w:val="004258A9"/>
    <w:rsid w:val="004345EC"/>
    <w:rsid w:val="004602FA"/>
    <w:rsid w:val="00465515"/>
    <w:rsid w:val="00481D8F"/>
    <w:rsid w:val="004A13DA"/>
    <w:rsid w:val="004A31BB"/>
    <w:rsid w:val="004D2037"/>
    <w:rsid w:val="004D3578"/>
    <w:rsid w:val="004E213A"/>
    <w:rsid w:val="004F0988"/>
    <w:rsid w:val="004F3340"/>
    <w:rsid w:val="004F5ECB"/>
    <w:rsid w:val="005005CB"/>
    <w:rsid w:val="00512D82"/>
    <w:rsid w:val="00524FF1"/>
    <w:rsid w:val="0053388B"/>
    <w:rsid w:val="00535773"/>
    <w:rsid w:val="00543E6C"/>
    <w:rsid w:val="00565087"/>
    <w:rsid w:val="00597B11"/>
    <w:rsid w:val="005D2E01"/>
    <w:rsid w:val="005D7526"/>
    <w:rsid w:val="005E4BB2"/>
    <w:rsid w:val="005F7CFD"/>
    <w:rsid w:val="00602AEA"/>
    <w:rsid w:val="0060570D"/>
    <w:rsid w:val="00614FDF"/>
    <w:rsid w:val="00626DDF"/>
    <w:rsid w:val="0063543D"/>
    <w:rsid w:val="00637830"/>
    <w:rsid w:val="00647114"/>
    <w:rsid w:val="00656FBA"/>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54DE9"/>
    <w:rsid w:val="00774DA4"/>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9F3E42"/>
    <w:rsid w:val="00A00188"/>
    <w:rsid w:val="00A10F02"/>
    <w:rsid w:val="00A14D5D"/>
    <w:rsid w:val="00A164B4"/>
    <w:rsid w:val="00A26956"/>
    <w:rsid w:val="00A27486"/>
    <w:rsid w:val="00A53724"/>
    <w:rsid w:val="00A56066"/>
    <w:rsid w:val="00A63E85"/>
    <w:rsid w:val="00A64C8E"/>
    <w:rsid w:val="00A73129"/>
    <w:rsid w:val="00A82346"/>
    <w:rsid w:val="00A92BA1"/>
    <w:rsid w:val="00AC6BC6"/>
    <w:rsid w:val="00AE65E2"/>
    <w:rsid w:val="00B15449"/>
    <w:rsid w:val="00B6524D"/>
    <w:rsid w:val="00B73E91"/>
    <w:rsid w:val="00B77304"/>
    <w:rsid w:val="00B869F6"/>
    <w:rsid w:val="00B93086"/>
    <w:rsid w:val="00B95074"/>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CA5B9F"/>
    <w:rsid w:val="00D03A5C"/>
    <w:rsid w:val="00D07530"/>
    <w:rsid w:val="00D32D17"/>
    <w:rsid w:val="00D33B1C"/>
    <w:rsid w:val="00D50A82"/>
    <w:rsid w:val="00D555B1"/>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33B36"/>
    <w:rsid w:val="00E44582"/>
    <w:rsid w:val="00E77645"/>
    <w:rsid w:val="00E8398B"/>
    <w:rsid w:val="00E9779C"/>
    <w:rsid w:val="00EA15B0"/>
    <w:rsid w:val="00EA169D"/>
    <w:rsid w:val="00EA5EA7"/>
    <w:rsid w:val="00EC4A25"/>
    <w:rsid w:val="00EC6EEF"/>
    <w:rsid w:val="00EE44DA"/>
    <w:rsid w:val="00EF79EF"/>
    <w:rsid w:val="00F025A2"/>
    <w:rsid w:val="00F04712"/>
    <w:rsid w:val="00F13360"/>
    <w:rsid w:val="00F22EC7"/>
    <w:rsid w:val="00F255CD"/>
    <w:rsid w:val="00F325C8"/>
    <w:rsid w:val="00F36F3E"/>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46</Pages>
  <Words>12972</Words>
  <Characters>73944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47</cp:revision>
  <cp:lastPrinted>2019-02-25T14:05:00Z</cp:lastPrinted>
  <dcterms:created xsi:type="dcterms:W3CDTF">2022-01-08T16:19:00Z</dcterms:created>
  <dcterms:modified xsi:type="dcterms:W3CDTF">2025-06-23T09:34:00Z</dcterms:modified>
</cp:coreProperties>
</file>