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2446F972"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522B87">
              <w:t>1</w:t>
            </w:r>
            <w:r w:rsidRPr="00931575">
              <w:t>.</w:t>
            </w:r>
            <w:bookmarkEnd w:id="3"/>
            <w:r w:rsidR="00AF77B0" w:rsidRPr="00931575">
              <w:t>0</w:t>
            </w:r>
            <w:r w:rsidRPr="00931575">
              <w:t xml:space="preserve"> </w:t>
            </w:r>
            <w:r w:rsidRPr="00931575">
              <w:rPr>
                <w:sz w:val="32"/>
              </w:rPr>
              <w:t>(</w:t>
            </w:r>
            <w:bookmarkStart w:id="4" w:name="issueDate"/>
            <w:r w:rsidR="00522B87" w:rsidRPr="00931575">
              <w:rPr>
                <w:sz w:val="32"/>
              </w:rPr>
              <w:t>202</w:t>
            </w:r>
            <w:r w:rsidR="00522B87">
              <w:rPr>
                <w:sz w:val="32"/>
              </w:rPr>
              <w:t>1</w:t>
            </w:r>
            <w:r w:rsidRPr="00931575">
              <w:rPr>
                <w:sz w:val="32"/>
              </w:rPr>
              <w:t>-</w:t>
            </w:r>
            <w:bookmarkEnd w:id="4"/>
            <w:r w:rsidR="005A492D">
              <w:rPr>
                <w:sz w:val="32"/>
              </w:rPr>
              <w:t>03</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5CF27389" w14:textId="6EEE9161" w:rsidR="0045762B" w:rsidRDefault="0045762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_Toc66693608 \h </w:instrText>
      </w:r>
      <w:r>
        <w:fldChar w:fldCharType="separate"/>
      </w:r>
      <w:r>
        <w:t>16</w:t>
      </w:r>
      <w:r>
        <w:fldChar w:fldCharType="end"/>
      </w:r>
    </w:p>
    <w:p w14:paraId="5C47483B" w14:textId="36A3431B" w:rsidR="0045762B" w:rsidRDefault="0045762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_Toc66693609 \h </w:instrText>
      </w:r>
      <w:r>
        <w:fldChar w:fldCharType="separate"/>
      </w:r>
      <w:r>
        <w:t>18</w:t>
      </w:r>
      <w:r>
        <w:fldChar w:fldCharType="end"/>
      </w:r>
    </w:p>
    <w:p w14:paraId="35AADAC6" w14:textId="72EEB486" w:rsidR="0045762B" w:rsidRDefault="0045762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_Toc66693610 \h </w:instrText>
      </w:r>
      <w:r>
        <w:fldChar w:fldCharType="separate"/>
      </w:r>
      <w:r>
        <w:t>18</w:t>
      </w:r>
      <w:r>
        <w:fldChar w:fldCharType="end"/>
      </w:r>
    </w:p>
    <w:p w14:paraId="7697A183" w14:textId="2B3253D5" w:rsidR="0045762B" w:rsidRDefault="0045762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_Toc66693611 \h </w:instrText>
      </w:r>
      <w:r>
        <w:fldChar w:fldCharType="separate"/>
      </w:r>
      <w:r>
        <w:t>20</w:t>
      </w:r>
      <w:r>
        <w:fldChar w:fldCharType="end"/>
      </w:r>
    </w:p>
    <w:p w14:paraId="321C18A6" w14:textId="6EBD195E" w:rsidR="0045762B" w:rsidRDefault="0045762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_Toc66693612 \h </w:instrText>
      </w:r>
      <w:r>
        <w:fldChar w:fldCharType="separate"/>
      </w:r>
      <w:r>
        <w:t>20</w:t>
      </w:r>
      <w:r>
        <w:fldChar w:fldCharType="end"/>
      </w:r>
    </w:p>
    <w:p w14:paraId="7AEA6E18" w14:textId="55EB21E3" w:rsidR="0045762B" w:rsidRDefault="0045762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_Toc66693613 \h </w:instrText>
      </w:r>
      <w:r>
        <w:fldChar w:fldCharType="separate"/>
      </w:r>
      <w:r>
        <w:t>24</w:t>
      </w:r>
      <w:r>
        <w:fldChar w:fldCharType="end"/>
      </w:r>
    </w:p>
    <w:p w14:paraId="0E8E8E1A" w14:textId="0EE03E27" w:rsidR="0045762B" w:rsidRDefault="0045762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_Toc66693614 \h </w:instrText>
      </w:r>
      <w:r>
        <w:fldChar w:fldCharType="separate"/>
      </w:r>
      <w:r>
        <w:t>25</w:t>
      </w:r>
      <w:r>
        <w:fldChar w:fldCharType="end"/>
      </w:r>
    </w:p>
    <w:p w14:paraId="0DEE26D5" w14:textId="1E8CB28C" w:rsidR="0045762B" w:rsidRDefault="0045762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_Toc66693615 \h </w:instrText>
      </w:r>
      <w:r>
        <w:fldChar w:fldCharType="separate"/>
      </w:r>
      <w:r>
        <w:t>27</w:t>
      </w:r>
      <w:r>
        <w:fldChar w:fldCharType="end"/>
      </w:r>
    </w:p>
    <w:p w14:paraId="04547361" w14:textId="555D1BE6" w:rsidR="0045762B" w:rsidRDefault="0045762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_Toc66693616 \h </w:instrText>
      </w:r>
      <w:r>
        <w:fldChar w:fldCharType="separate"/>
      </w:r>
      <w:r>
        <w:t>27</w:t>
      </w:r>
      <w:r>
        <w:fldChar w:fldCharType="end"/>
      </w:r>
    </w:p>
    <w:p w14:paraId="36DAF3FB" w14:textId="78BBFBB6" w:rsidR="0045762B" w:rsidRDefault="0045762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_Toc66693617 \h </w:instrText>
      </w:r>
      <w:r>
        <w:fldChar w:fldCharType="separate"/>
      </w:r>
      <w:r>
        <w:t>27</w:t>
      </w:r>
      <w:r>
        <w:fldChar w:fldCharType="end"/>
      </w:r>
    </w:p>
    <w:p w14:paraId="08CEB050" w14:textId="1E06A911" w:rsidR="0045762B" w:rsidRDefault="0045762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_Toc66693618 \h </w:instrText>
      </w:r>
      <w:r>
        <w:fldChar w:fldCharType="separate"/>
      </w:r>
      <w:r>
        <w:t>29</w:t>
      </w:r>
      <w:r>
        <w:fldChar w:fldCharType="end"/>
      </w:r>
    </w:p>
    <w:p w14:paraId="7C4EB584" w14:textId="1220F2AC" w:rsidR="0045762B" w:rsidRDefault="0045762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_Toc66693619 \h </w:instrText>
      </w:r>
      <w:r>
        <w:fldChar w:fldCharType="separate"/>
      </w:r>
      <w:r>
        <w:t>29</w:t>
      </w:r>
      <w:r>
        <w:fldChar w:fldCharType="end"/>
      </w:r>
    </w:p>
    <w:p w14:paraId="72967B97" w14:textId="5555D587" w:rsidR="0045762B" w:rsidRDefault="0045762B">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_Toc66693620 \h </w:instrText>
      </w:r>
      <w:r>
        <w:fldChar w:fldCharType="separate"/>
      </w:r>
      <w:r>
        <w:t>30</w:t>
      </w:r>
      <w:r>
        <w:fldChar w:fldCharType="end"/>
      </w:r>
    </w:p>
    <w:p w14:paraId="12104CC4" w14:textId="2080F8C8" w:rsidR="0045762B" w:rsidRDefault="0045762B">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_Toc66693621 \h </w:instrText>
      </w:r>
      <w:r>
        <w:fldChar w:fldCharType="separate"/>
      </w:r>
      <w:r>
        <w:t>33</w:t>
      </w:r>
      <w:r>
        <w:fldChar w:fldCharType="end"/>
      </w:r>
    </w:p>
    <w:p w14:paraId="165DA6E4" w14:textId="3280D1CA" w:rsidR="0045762B" w:rsidRDefault="0045762B">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_Toc66693622 \h </w:instrText>
      </w:r>
      <w:r>
        <w:fldChar w:fldCharType="separate"/>
      </w:r>
      <w:r>
        <w:t>36</w:t>
      </w:r>
      <w:r>
        <w:fldChar w:fldCharType="end"/>
      </w:r>
    </w:p>
    <w:p w14:paraId="21D82856" w14:textId="38ADFAAB" w:rsidR="0045762B" w:rsidRDefault="0045762B">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_Toc66693623 \h </w:instrText>
      </w:r>
      <w:r>
        <w:fldChar w:fldCharType="separate"/>
      </w:r>
      <w:r>
        <w:t>37</w:t>
      </w:r>
      <w:r>
        <w:fldChar w:fldCharType="end"/>
      </w:r>
    </w:p>
    <w:p w14:paraId="7C9024DC" w14:textId="646F0236" w:rsidR="0045762B" w:rsidRDefault="0045762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_Toc66693624 \h </w:instrText>
      </w:r>
      <w:r>
        <w:fldChar w:fldCharType="separate"/>
      </w:r>
      <w:r>
        <w:t>38</w:t>
      </w:r>
      <w:r>
        <w:fldChar w:fldCharType="end"/>
      </w:r>
    </w:p>
    <w:p w14:paraId="40E2FFE9" w14:textId="54706FA1" w:rsidR="0045762B" w:rsidRDefault="0045762B">
      <w:pPr>
        <w:pStyle w:val="TOC2"/>
        <w:rPr>
          <w:rFonts w:asciiTheme="minorHAnsi" w:eastAsiaTheme="minorEastAsia" w:hAnsiTheme="minorHAnsi" w:cstheme="minorBidi"/>
          <w:sz w:val="22"/>
          <w:szCs w:val="22"/>
          <w:lang w:eastAsia="en-GB"/>
        </w:rPr>
      </w:pPr>
      <w:r w:rsidRPr="00DE3F52">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_Toc66693625 \h </w:instrText>
      </w:r>
      <w:r>
        <w:fldChar w:fldCharType="separate"/>
      </w:r>
      <w:r>
        <w:t>39</w:t>
      </w:r>
      <w:r>
        <w:fldChar w:fldCharType="end"/>
      </w:r>
    </w:p>
    <w:p w14:paraId="5F806E60" w14:textId="1005993E" w:rsidR="0045762B" w:rsidRDefault="0045762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_Toc66693626 \h </w:instrText>
      </w:r>
      <w:r>
        <w:fldChar w:fldCharType="separate"/>
      </w:r>
      <w:r>
        <w:t>39</w:t>
      </w:r>
      <w:r>
        <w:fldChar w:fldCharType="end"/>
      </w:r>
    </w:p>
    <w:p w14:paraId="5D1745D2" w14:textId="7798A9DD" w:rsidR="0045762B" w:rsidRDefault="0045762B">
      <w:pPr>
        <w:pStyle w:val="TOC2"/>
        <w:rPr>
          <w:rFonts w:asciiTheme="minorHAnsi" w:eastAsiaTheme="minorEastAsia" w:hAnsiTheme="minorHAnsi" w:cstheme="minorBidi"/>
          <w:sz w:val="22"/>
          <w:szCs w:val="22"/>
          <w:lang w:eastAsia="en-GB"/>
        </w:rPr>
      </w:pPr>
      <w:r w:rsidRPr="00DE3F52">
        <w:rPr>
          <w:rFonts w:cs="v4.2.0"/>
        </w:rPr>
        <w:t>4.5</w:t>
      </w:r>
      <w:r>
        <w:rPr>
          <w:rFonts w:asciiTheme="minorHAnsi" w:eastAsiaTheme="minorEastAsia" w:hAnsiTheme="minorHAnsi" w:cstheme="minorBidi"/>
          <w:sz w:val="22"/>
          <w:szCs w:val="22"/>
          <w:lang w:eastAsia="en-GB"/>
        </w:rPr>
        <w:tab/>
      </w:r>
      <w:r w:rsidRPr="00DE3F52">
        <w:rPr>
          <w:rFonts w:cs="v4.2.0"/>
        </w:rPr>
        <w:t>BS configurations</w:t>
      </w:r>
      <w:r>
        <w:tab/>
      </w:r>
      <w:r>
        <w:fldChar w:fldCharType="begin"/>
      </w:r>
      <w:r>
        <w:instrText xml:space="preserve"> PAGEREF _Toc66693627 \h </w:instrText>
      </w:r>
      <w:r>
        <w:fldChar w:fldCharType="separate"/>
      </w:r>
      <w:r>
        <w:t>40</w:t>
      </w:r>
      <w:r>
        <w:fldChar w:fldCharType="end"/>
      </w:r>
    </w:p>
    <w:p w14:paraId="60DE672C" w14:textId="1638BFC2" w:rsidR="0045762B" w:rsidRDefault="0045762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_Toc66693628 \h </w:instrText>
      </w:r>
      <w:r>
        <w:fldChar w:fldCharType="separate"/>
      </w:r>
      <w:r>
        <w:t>40</w:t>
      </w:r>
      <w:r>
        <w:fldChar w:fldCharType="end"/>
      </w:r>
    </w:p>
    <w:p w14:paraId="4F28F3AD" w14:textId="403ECC18" w:rsidR="0045762B" w:rsidRDefault="0045762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_Toc66693629 \h </w:instrText>
      </w:r>
      <w:r>
        <w:fldChar w:fldCharType="separate"/>
      </w:r>
      <w:r>
        <w:t>42</w:t>
      </w:r>
      <w:r>
        <w:fldChar w:fldCharType="end"/>
      </w:r>
    </w:p>
    <w:p w14:paraId="711914E1" w14:textId="5741E69D" w:rsidR="0045762B" w:rsidRDefault="0045762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_Toc66693630 \h </w:instrText>
      </w:r>
      <w:r>
        <w:fldChar w:fldCharType="separate"/>
      </w:r>
      <w:r>
        <w:t>43</w:t>
      </w:r>
      <w:r>
        <w:fldChar w:fldCharType="end"/>
      </w:r>
    </w:p>
    <w:p w14:paraId="6A42DE31" w14:textId="3641280F" w:rsidR="0045762B" w:rsidRDefault="0045762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_Toc66693631 \h </w:instrText>
      </w:r>
      <w:r>
        <w:fldChar w:fldCharType="separate"/>
      </w:r>
      <w:r>
        <w:t>43</w:t>
      </w:r>
      <w:r>
        <w:fldChar w:fldCharType="end"/>
      </w:r>
    </w:p>
    <w:p w14:paraId="2252F1B8" w14:textId="0B2DBF8F" w:rsidR="0045762B" w:rsidRDefault="0045762B">
      <w:pPr>
        <w:pStyle w:val="TOC2"/>
        <w:rPr>
          <w:rFonts w:asciiTheme="minorHAnsi" w:eastAsiaTheme="minorEastAsia" w:hAnsiTheme="minorHAnsi" w:cstheme="minorBidi"/>
          <w:sz w:val="22"/>
          <w:szCs w:val="22"/>
          <w:lang w:eastAsia="en-GB"/>
        </w:rPr>
      </w:pPr>
      <w:r w:rsidRPr="00DE3F52">
        <w:rPr>
          <w:rFonts w:cs="v4.2.0"/>
        </w:rPr>
        <w:t>4.6</w:t>
      </w:r>
      <w:r>
        <w:rPr>
          <w:rFonts w:asciiTheme="minorHAnsi" w:eastAsiaTheme="minorEastAsia" w:hAnsiTheme="minorHAnsi" w:cstheme="minorBidi"/>
          <w:sz w:val="22"/>
          <w:szCs w:val="22"/>
          <w:lang w:eastAsia="en-GB"/>
        </w:rPr>
        <w:tab/>
      </w:r>
      <w:r w:rsidRPr="00DE3F52">
        <w:rPr>
          <w:rFonts w:cs="v4.2.0"/>
        </w:rPr>
        <w:t>Manufacturer</w:t>
      </w:r>
      <w:r>
        <w:rPr>
          <w:lang w:eastAsia="zh-CN"/>
        </w:rPr>
        <w:t>'</w:t>
      </w:r>
      <w:r w:rsidRPr="00DE3F52">
        <w:rPr>
          <w:rFonts w:cs="v4.2.0"/>
        </w:rPr>
        <w:t>s declarations</w:t>
      </w:r>
      <w:r>
        <w:tab/>
      </w:r>
      <w:r>
        <w:fldChar w:fldCharType="begin"/>
      </w:r>
      <w:r>
        <w:instrText xml:space="preserve"> PAGEREF _Toc66693632 \h </w:instrText>
      </w:r>
      <w:r>
        <w:fldChar w:fldCharType="separate"/>
      </w:r>
      <w:r>
        <w:t>43</w:t>
      </w:r>
      <w:r>
        <w:fldChar w:fldCharType="end"/>
      </w:r>
    </w:p>
    <w:p w14:paraId="630FD33E" w14:textId="185F0555" w:rsidR="0045762B" w:rsidRDefault="0045762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_Toc66693633 \h </w:instrText>
      </w:r>
      <w:r>
        <w:fldChar w:fldCharType="separate"/>
      </w:r>
      <w:r>
        <w:t>53</w:t>
      </w:r>
      <w:r>
        <w:fldChar w:fldCharType="end"/>
      </w:r>
    </w:p>
    <w:p w14:paraId="7127E296" w14:textId="2880841A" w:rsidR="0045762B" w:rsidRDefault="0045762B">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_Toc66693634 \h </w:instrText>
      </w:r>
      <w:r>
        <w:fldChar w:fldCharType="separate"/>
      </w:r>
      <w:r>
        <w:t>53</w:t>
      </w:r>
      <w:r>
        <w:fldChar w:fldCharType="end"/>
      </w:r>
    </w:p>
    <w:p w14:paraId="222C985E" w14:textId="4EA517F7" w:rsidR="0045762B" w:rsidRDefault="0045762B">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_Toc66693635 \h </w:instrText>
      </w:r>
      <w:r>
        <w:fldChar w:fldCharType="separate"/>
      </w:r>
      <w:r>
        <w:t>54</w:t>
      </w:r>
      <w:r>
        <w:fldChar w:fldCharType="end"/>
      </w:r>
    </w:p>
    <w:p w14:paraId="23DE1C00" w14:textId="166C9D61" w:rsidR="0045762B" w:rsidRDefault="0045762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_Toc66693636 \h </w:instrText>
      </w:r>
      <w:r>
        <w:fldChar w:fldCharType="separate"/>
      </w:r>
      <w:r>
        <w:t>54</w:t>
      </w:r>
      <w:r>
        <w:fldChar w:fldCharType="end"/>
      </w:r>
    </w:p>
    <w:p w14:paraId="1AE4FB47" w14:textId="2FC102CF" w:rsidR="0045762B" w:rsidRDefault="0045762B">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_Toc66693637 \h </w:instrText>
      </w:r>
      <w:r>
        <w:fldChar w:fldCharType="separate"/>
      </w:r>
      <w:r>
        <w:t>54</w:t>
      </w:r>
      <w:r>
        <w:fldChar w:fldCharType="end"/>
      </w:r>
    </w:p>
    <w:p w14:paraId="5D888D03" w14:textId="27617BD1" w:rsidR="0045762B" w:rsidRDefault="0045762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_Toc66693638 \h </w:instrText>
      </w:r>
      <w:r>
        <w:fldChar w:fldCharType="separate"/>
      </w:r>
      <w:r>
        <w:t>54</w:t>
      </w:r>
      <w:r>
        <w:fldChar w:fldCharType="end"/>
      </w:r>
    </w:p>
    <w:p w14:paraId="5A968B19" w14:textId="65C10E13" w:rsidR="0045762B" w:rsidRDefault="0045762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_Toc66693639 \h </w:instrText>
      </w:r>
      <w:r>
        <w:fldChar w:fldCharType="separate"/>
      </w:r>
      <w:r>
        <w:t>55</w:t>
      </w:r>
      <w:r>
        <w:fldChar w:fldCharType="end"/>
      </w:r>
    </w:p>
    <w:p w14:paraId="5C632435" w14:textId="07464996" w:rsidR="0045762B" w:rsidRDefault="0045762B">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_Toc66693640 \h </w:instrText>
      </w:r>
      <w:r>
        <w:fldChar w:fldCharType="separate"/>
      </w:r>
      <w:r>
        <w:t>55</w:t>
      </w:r>
      <w:r>
        <w:fldChar w:fldCharType="end"/>
      </w:r>
    </w:p>
    <w:p w14:paraId="6270F532" w14:textId="3D29F41E" w:rsidR="0045762B" w:rsidRDefault="0045762B">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_Toc66693641 \h </w:instrText>
      </w:r>
      <w:r>
        <w:fldChar w:fldCharType="separate"/>
      </w:r>
      <w:r>
        <w:t>55</w:t>
      </w:r>
      <w:r>
        <w:fldChar w:fldCharType="end"/>
      </w:r>
    </w:p>
    <w:p w14:paraId="227B673E" w14:textId="0522EDE0" w:rsidR="0045762B" w:rsidRDefault="0045762B">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_Toc66693642 \h </w:instrText>
      </w:r>
      <w:r>
        <w:fldChar w:fldCharType="separate"/>
      </w:r>
      <w:r>
        <w:t>55</w:t>
      </w:r>
      <w:r>
        <w:fldChar w:fldCharType="end"/>
      </w:r>
    </w:p>
    <w:p w14:paraId="73347476" w14:textId="4214A80A" w:rsidR="0045762B" w:rsidRDefault="0045762B">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_Toc66693643 \h </w:instrText>
      </w:r>
      <w:r>
        <w:fldChar w:fldCharType="separate"/>
      </w:r>
      <w:r>
        <w:t>56</w:t>
      </w:r>
      <w:r>
        <w:fldChar w:fldCharType="end"/>
      </w:r>
    </w:p>
    <w:p w14:paraId="3E64C2E3" w14:textId="31BE13BB" w:rsidR="0045762B" w:rsidRDefault="0045762B">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_Toc66693644 \h </w:instrText>
      </w:r>
      <w:r>
        <w:fldChar w:fldCharType="separate"/>
      </w:r>
      <w:r>
        <w:t>56</w:t>
      </w:r>
      <w:r>
        <w:fldChar w:fldCharType="end"/>
      </w:r>
    </w:p>
    <w:p w14:paraId="3A954739" w14:textId="736B707E" w:rsidR="0045762B" w:rsidRDefault="0045762B">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_Toc66693645 \h </w:instrText>
      </w:r>
      <w:r>
        <w:fldChar w:fldCharType="separate"/>
      </w:r>
      <w:r>
        <w:t>56</w:t>
      </w:r>
      <w:r>
        <w:fldChar w:fldCharType="end"/>
      </w:r>
    </w:p>
    <w:p w14:paraId="0BDA177F" w14:textId="5BB60BE8" w:rsidR="0045762B" w:rsidRDefault="0045762B">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_Toc66693646 \h </w:instrText>
      </w:r>
      <w:r>
        <w:fldChar w:fldCharType="separate"/>
      </w:r>
      <w:r>
        <w:t>56</w:t>
      </w:r>
      <w:r>
        <w:fldChar w:fldCharType="end"/>
      </w:r>
    </w:p>
    <w:p w14:paraId="48C4290B" w14:textId="4EC3B727" w:rsidR="0045762B" w:rsidRDefault="0045762B">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_Toc66693647 \h </w:instrText>
      </w:r>
      <w:r>
        <w:fldChar w:fldCharType="separate"/>
      </w:r>
      <w:r>
        <w:t>56</w:t>
      </w:r>
      <w:r>
        <w:fldChar w:fldCharType="end"/>
      </w:r>
    </w:p>
    <w:p w14:paraId="286776E5" w14:textId="54FC8185" w:rsidR="0045762B" w:rsidRDefault="0045762B">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_Toc66693648 \h </w:instrText>
      </w:r>
      <w:r>
        <w:fldChar w:fldCharType="separate"/>
      </w:r>
      <w:r>
        <w:t>57</w:t>
      </w:r>
      <w:r>
        <w:fldChar w:fldCharType="end"/>
      </w:r>
    </w:p>
    <w:p w14:paraId="2448F840" w14:textId="10F620A3" w:rsidR="0045762B" w:rsidRDefault="0045762B">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_Toc66693649 \h </w:instrText>
      </w:r>
      <w:r>
        <w:fldChar w:fldCharType="separate"/>
      </w:r>
      <w:r>
        <w:t>57</w:t>
      </w:r>
      <w:r>
        <w:fldChar w:fldCharType="end"/>
      </w:r>
    </w:p>
    <w:p w14:paraId="1E68668D" w14:textId="5403B486" w:rsidR="0045762B" w:rsidRDefault="0045762B">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_Toc66693650 \h </w:instrText>
      </w:r>
      <w:r>
        <w:fldChar w:fldCharType="separate"/>
      </w:r>
      <w:r>
        <w:t>57</w:t>
      </w:r>
      <w:r>
        <w:fldChar w:fldCharType="end"/>
      </w:r>
    </w:p>
    <w:p w14:paraId="2632E4A6" w14:textId="3A68919D" w:rsidR="0045762B" w:rsidRDefault="0045762B">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_Toc66693651 \h </w:instrText>
      </w:r>
      <w:r>
        <w:fldChar w:fldCharType="separate"/>
      </w:r>
      <w:r>
        <w:t>58</w:t>
      </w:r>
      <w:r>
        <w:fldChar w:fldCharType="end"/>
      </w:r>
    </w:p>
    <w:p w14:paraId="097A7B57" w14:textId="6339E341" w:rsidR="0045762B" w:rsidRDefault="0045762B">
      <w:pPr>
        <w:pStyle w:val="TOC2"/>
        <w:rPr>
          <w:rFonts w:asciiTheme="minorHAnsi" w:eastAsiaTheme="minorEastAsia" w:hAnsiTheme="minorHAnsi" w:cstheme="minorBidi"/>
          <w:sz w:val="22"/>
          <w:szCs w:val="22"/>
          <w:lang w:eastAsia="en-GB"/>
        </w:rPr>
      </w:pPr>
      <w:r w:rsidRPr="00DE3F52">
        <w:rPr>
          <w:rFonts w:cs="v4.2.0"/>
        </w:rPr>
        <w:t>4.8</w:t>
      </w:r>
      <w:r>
        <w:rPr>
          <w:rFonts w:asciiTheme="minorHAnsi" w:eastAsiaTheme="minorEastAsia" w:hAnsiTheme="minorHAnsi" w:cstheme="minorBidi"/>
          <w:sz w:val="22"/>
          <w:szCs w:val="22"/>
          <w:lang w:eastAsia="en-GB"/>
        </w:rPr>
        <w:tab/>
      </w:r>
      <w:r w:rsidRPr="00DE3F52">
        <w:rPr>
          <w:rFonts w:cs="v4.2.0"/>
        </w:rPr>
        <w:t>Applicability of requirements</w:t>
      </w:r>
      <w:r>
        <w:tab/>
      </w:r>
      <w:r>
        <w:fldChar w:fldCharType="begin"/>
      </w:r>
      <w:r>
        <w:instrText xml:space="preserve"> PAGEREF _Toc66693652 \h </w:instrText>
      </w:r>
      <w:r>
        <w:fldChar w:fldCharType="separate"/>
      </w:r>
      <w:r>
        <w:t>58</w:t>
      </w:r>
      <w:r>
        <w:fldChar w:fldCharType="end"/>
      </w:r>
    </w:p>
    <w:p w14:paraId="3ADA7393" w14:textId="1E921C7F" w:rsidR="0045762B" w:rsidRDefault="0045762B">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_Toc66693653 \h </w:instrText>
      </w:r>
      <w:r>
        <w:fldChar w:fldCharType="separate"/>
      </w:r>
      <w:r>
        <w:t>58</w:t>
      </w:r>
      <w:r>
        <w:fldChar w:fldCharType="end"/>
      </w:r>
    </w:p>
    <w:p w14:paraId="6990A65E" w14:textId="1FAA7FC5" w:rsidR="0045762B" w:rsidRDefault="0045762B">
      <w:pPr>
        <w:pStyle w:val="TOC3"/>
        <w:rPr>
          <w:rFonts w:asciiTheme="minorHAnsi" w:eastAsiaTheme="minorEastAsia" w:hAnsiTheme="minorHAnsi" w:cstheme="minorBidi"/>
          <w:sz w:val="22"/>
          <w:szCs w:val="22"/>
          <w:lang w:eastAsia="en-GB"/>
        </w:rPr>
      </w:pPr>
      <w:r>
        <w:t>4.</w:t>
      </w:r>
      <w:r w:rsidRPr="00DE3F52">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single-band RIB</w:t>
      </w:r>
      <w:r>
        <w:tab/>
      </w:r>
      <w:r>
        <w:fldChar w:fldCharType="begin"/>
      </w:r>
      <w:r>
        <w:instrText xml:space="preserve"> PAGEREF _Toc66693654 \h </w:instrText>
      </w:r>
      <w:r>
        <w:fldChar w:fldCharType="separate"/>
      </w:r>
      <w:r>
        <w:t>59</w:t>
      </w:r>
      <w:r>
        <w:fldChar w:fldCharType="end"/>
      </w:r>
    </w:p>
    <w:p w14:paraId="6D4B476D" w14:textId="2C7469AA" w:rsidR="0045762B" w:rsidRDefault="0045762B">
      <w:pPr>
        <w:pStyle w:val="TOC3"/>
        <w:rPr>
          <w:rFonts w:asciiTheme="minorHAnsi" w:eastAsiaTheme="minorEastAsia" w:hAnsiTheme="minorHAnsi" w:cstheme="minorBidi"/>
          <w:sz w:val="22"/>
          <w:szCs w:val="22"/>
          <w:lang w:eastAsia="en-GB"/>
        </w:rPr>
      </w:pPr>
      <w:r>
        <w:t>4.</w:t>
      </w:r>
      <w:r w:rsidRPr="00DE3F52">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multi-band RIB</w:t>
      </w:r>
      <w:r>
        <w:tab/>
      </w:r>
      <w:r>
        <w:fldChar w:fldCharType="begin"/>
      </w:r>
      <w:r>
        <w:instrText xml:space="preserve"> PAGEREF _Toc66693655 \h </w:instrText>
      </w:r>
      <w:r>
        <w:fldChar w:fldCharType="separate"/>
      </w:r>
      <w:r>
        <w:t>60</w:t>
      </w:r>
      <w:r>
        <w:fldChar w:fldCharType="end"/>
      </w:r>
    </w:p>
    <w:p w14:paraId="7C001449" w14:textId="4FD0999B" w:rsidR="0045762B" w:rsidRDefault="0045762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_Toc66693656 \h </w:instrText>
      </w:r>
      <w:r>
        <w:fldChar w:fldCharType="separate"/>
      </w:r>
      <w:r>
        <w:t>60</w:t>
      </w:r>
      <w:r>
        <w:fldChar w:fldCharType="end"/>
      </w:r>
    </w:p>
    <w:p w14:paraId="2A171FBE" w14:textId="4197E2B6" w:rsidR="0045762B" w:rsidRDefault="0045762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_Toc66693657 \h </w:instrText>
      </w:r>
      <w:r>
        <w:fldChar w:fldCharType="separate"/>
      </w:r>
      <w:r>
        <w:t>60</w:t>
      </w:r>
      <w:r>
        <w:fldChar w:fldCharType="end"/>
      </w:r>
    </w:p>
    <w:p w14:paraId="5429932A" w14:textId="32A22F46" w:rsidR="0045762B" w:rsidRDefault="0045762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_Toc66693658 \h </w:instrText>
      </w:r>
      <w:r>
        <w:fldChar w:fldCharType="separate"/>
      </w:r>
      <w:r>
        <w:t>61</w:t>
      </w:r>
      <w:r>
        <w:fldChar w:fldCharType="end"/>
      </w:r>
    </w:p>
    <w:p w14:paraId="59FF959D" w14:textId="4D29F896" w:rsidR="0045762B" w:rsidRDefault="0045762B">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_Toc66693659 \h </w:instrText>
      </w:r>
      <w:r>
        <w:fldChar w:fldCharType="separate"/>
      </w:r>
      <w:r>
        <w:t>61</w:t>
      </w:r>
      <w:r>
        <w:fldChar w:fldCharType="end"/>
      </w:r>
    </w:p>
    <w:p w14:paraId="3D1B7C54" w14:textId="3EB8CC4E" w:rsidR="0045762B" w:rsidRDefault="0045762B">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models</w:t>
      </w:r>
      <w:r>
        <w:tab/>
      </w:r>
      <w:r>
        <w:fldChar w:fldCharType="begin"/>
      </w:r>
      <w:r>
        <w:instrText xml:space="preserve"> PAGEREF _Toc66693660 \h </w:instrText>
      </w:r>
      <w:r>
        <w:fldChar w:fldCharType="separate"/>
      </w:r>
      <w:r>
        <w:t>61</w:t>
      </w:r>
      <w:r>
        <w:fldChar w:fldCharType="end"/>
      </w:r>
    </w:p>
    <w:p w14:paraId="627D899D" w14:textId="4EBA8896" w:rsidR="0045762B" w:rsidRDefault="0045762B">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 1.1 (NR-</w:t>
      </w:r>
      <w:r w:rsidRPr="00DE3F52">
        <w:rPr>
          <w:lang w:val="en-US" w:eastAsia="zh-CN"/>
        </w:rPr>
        <w:t>FR2-</w:t>
      </w:r>
      <w:r>
        <w:t>TM1.1)</w:t>
      </w:r>
      <w:r>
        <w:tab/>
      </w:r>
      <w:r>
        <w:fldChar w:fldCharType="begin"/>
      </w:r>
      <w:r>
        <w:instrText xml:space="preserve"> PAGEREF _Toc66693661 \h </w:instrText>
      </w:r>
      <w:r>
        <w:fldChar w:fldCharType="separate"/>
      </w:r>
      <w:r>
        <w:t>63</w:t>
      </w:r>
      <w:r>
        <w:fldChar w:fldCharType="end"/>
      </w:r>
    </w:p>
    <w:p w14:paraId="051549D8" w14:textId="43D6AA4C" w:rsidR="0045762B" w:rsidRDefault="0045762B">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DE3F52">
        <w:rPr>
          <w:lang w:val="en-US" w:eastAsia="zh-CN"/>
        </w:rPr>
        <w:t>FR2-</w:t>
      </w:r>
      <w:r>
        <w:t>TM2)</w:t>
      </w:r>
      <w:r>
        <w:tab/>
      </w:r>
      <w:r>
        <w:fldChar w:fldCharType="begin"/>
      </w:r>
      <w:r>
        <w:instrText xml:space="preserve"> PAGEREF _Toc66693662 \h </w:instrText>
      </w:r>
      <w:r>
        <w:fldChar w:fldCharType="separate"/>
      </w:r>
      <w:r>
        <w:t>63</w:t>
      </w:r>
      <w:r>
        <w:fldChar w:fldCharType="end"/>
      </w:r>
    </w:p>
    <w:p w14:paraId="1CBE95F9" w14:textId="07B72491" w:rsidR="0045762B" w:rsidRDefault="0045762B">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DE3F52">
        <w:rPr>
          <w:lang w:val="en-US" w:eastAsia="zh-CN"/>
        </w:rPr>
        <w:t>FR2-</w:t>
      </w:r>
      <w:r>
        <w:t>TM2a)</w:t>
      </w:r>
      <w:r>
        <w:tab/>
      </w:r>
      <w:r>
        <w:fldChar w:fldCharType="begin"/>
      </w:r>
      <w:r>
        <w:instrText xml:space="preserve"> PAGEREF _Toc66693663 \h </w:instrText>
      </w:r>
      <w:r>
        <w:fldChar w:fldCharType="separate"/>
      </w:r>
      <w:r>
        <w:t>64</w:t>
      </w:r>
      <w:r>
        <w:fldChar w:fldCharType="end"/>
      </w:r>
    </w:p>
    <w:p w14:paraId="568C3544" w14:textId="01ED4066" w:rsidR="0045762B" w:rsidRDefault="0045762B">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_Toc66693664 \h </w:instrText>
      </w:r>
      <w:r>
        <w:fldChar w:fldCharType="separate"/>
      </w:r>
      <w:r>
        <w:t>64</w:t>
      </w:r>
      <w:r>
        <w:fldChar w:fldCharType="end"/>
      </w:r>
    </w:p>
    <w:p w14:paraId="5BE45A4D" w14:textId="54119D21" w:rsidR="0045762B" w:rsidRDefault="0045762B">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_Toc66693665 \h </w:instrText>
      </w:r>
      <w:r>
        <w:fldChar w:fldCharType="separate"/>
      </w:r>
      <w:r>
        <w:t>64</w:t>
      </w:r>
      <w:r>
        <w:fldChar w:fldCharType="end"/>
      </w:r>
    </w:p>
    <w:p w14:paraId="62692BB0" w14:textId="700E27F4" w:rsidR="0045762B" w:rsidRDefault="0045762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_Toc66693666 \h </w:instrText>
      </w:r>
      <w:r>
        <w:fldChar w:fldCharType="separate"/>
      </w:r>
      <w:r>
        <w:t>65</w:t>
      </w:r>
      <w:r>
        <w:fldChar w:fldCharType="end"/>
      </w:r>
    </w:p>
    <w:p w14:paraId="77BDF878" w14:textId="2E507A4F" w:rsidR="0045762B" w:rsidRDefault="0045762B">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_Toc66693667 \h </w:instrText>
      </w:r>
      <w:r>
        <w:fldChar w:fldCharType="separate"/>
      </w:r>
      <w:r>
        <w:t>65</w:t>
      </w:r>
      <w:r>
        <w:fldChar w:fldCharType="end"/>
      </w:r>
    </w:p>
    <w:p w14:paraId="4DF20542" w14:textId="348745BF" w:rsidR="0045762B" w:rsidRDefault="0045762B">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_Toc66693668 \h </w:instrText>
      </w:r>
      <w:r>
        <w:fldChar w:fldCharType="separate"/>
      </w:r>
      <w:r>
        <w:t>66</w:t>
      </w:r>
      <w:r>
        <w:fldChar w:fldCharType="end"/>
      </w:r>
    </w:p>
    <w:p w14:paraId="58C0A3F2" w14:textId="72395C02" w:rsidR="0045762B" w:rsidRDefault="0045762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_Toc66693669 \h </w:instrText>
      </w:r>
      <w:r>
        <w:fldChar w:fldCharType="separate"/>
      </w:r>
      <w:r>
        <w:t>67</w:t>
      </w:r>
      <w:r>
        <w:fldChar w:fldCharType="end"/>
      </w:r>
    </w:p>
    <w:p w14:paraId="715E5520" w14:textId="3E0ADC9C" w:rsidR="0045762B" w:rsidRDefault="0045762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_Toc66693670 \h </w:instrText>
      </w:r>
      <w:r>
        <w:fldChar w:fldCharType="separate"/>
      </w:r>
      <w:r>
        <w:t>67</w:t>
      </w:r>
      <w:r>
        <w:fldChar w:fldCharType="end"/>
      </w:r>
    </w:p>
    <w:p w14:paraId="4AF4A123" w14:textId="60590EB2" w:rsidR="0045762B" w:rsidRDefault="0045762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_Toc66693671 \h </w:instrText>
      </w:r>
      <w:r>
        <w:fldChar w:fldCharType="separate"/>
      </w:r>
      <w:r>
        <w:t>67</w:t>
      </w:r>
      <w:r>
        <w:fldChar w:fldCharType="end"/>
      </w:r>
    </w:p>
    <w:p w14:paraId="25D6A6F0" w14:textId="37871BF8" w:rsidR="0045762B" w:rsidRDefault="0045762B">
      <w:pPr>
        <w:pStyle w:val="TOC3"/>
        <w:rPr>
          <w:rFonts w:asciiTheme="minorHAnsi" w:eastAsiaTheme="minorEastAsia" w:hAnsiTheme="minorHAnsi" w:cstheme="minorBidi"/>
          <w:sz w:val="22"/>
          <w:szCs w:val="22"/>
          <w:lang w:eastAsia="en-GB"/>
        </w:rPr>
      </w:pPr>
      <w:r>
        <w:rPr>
          <w:lang w:eastAsia="zh-CN"/>
        </w:rPr>
        <w:t>4.1</w:t>
      </w:r>
      <w:r w:rsidRPr="00DE3F52">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_Toc66693672 \h </w:instrText>
      </w:r>
      <w:r>
        <w:fldChar w:fldCharType="separate"/>
      </w:r>
      <w:r>
        <w:t>67</w:t>
      </w:r>
      <w:r>
        <w:fldChar w:fldCharType="end"/>
      </w:r>
    </w:p>
    <w:p w14:paraId="36CF1C41" w14:textId="41225C73" w:rsidR="0045762B" w:rsidRDefault="0045762B">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_Toc66693673 \h </w:instrText>
      </w:r>
      <w:r>
        <w:fldChar w:fldCharType="separate"/>
      </w:r>
      <w:r>
        <w:t>68</w:t>
      </w:r>
      <w:r>
        <w:fldChar w:fldCharType="end"/>
      </w:r>
    </w:p>
    <w:p w14:paraId="427BC600" w14:textId="2BEBB593" w:rsidR="0045762B" w:rsidRDefault="0045762B">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_Toc66693674 \h </w:instrText>
      </w:r>
      <w:r>
        <w:fldChar w:fldCharType="separate"/>
      </w:r>
      <w:r>
        <w:t>68</w:t>
      </w:r>
      <w:r>
        <w:fldChar w:fldCharType="end"/>
      </w:r>
    </w:p>
    <w:p w14:paraId="2167C66B" w14:textId="67B884B4" w:rsidR="0045762B" w:rsidRDefault="0045762B">
      <w:pPr>
        <w:pStyle w:val="TOC4"/>
        <w:rPr>
          <w:rFonts w:asciiTheme="minorHAnsi" w:eastAsiaTheme="minorEastAsia" w:hAnsiTheme="minorHAnsi" w:cstheme="minorBidi"/>
          <w:sz w:val="22"/>
          <w:szCs w:val="22"/>
          <w:lang w:eastAsia="en-GB"/>
        </w:rPr>
      </w:pPr>
      <w:r>
        <w:rPr>
          <w:lang w:eastAsia="zh-CN"/>
        </w:rPr>
        <w:t>4.1</w:t>
      </w:r>
      <w:r w:rsidRPr="00DE3F52">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DE3F52">
        <w:rPr>
          <w:lang w:val="en-US" w:eastAsia="zh-CN"/>
        </w:rPr>
        <w:t xml:space="preserve"> </w:t>
      </w:r>
      <w:r>
        <w:rPr>
          <w:lang w:eastAsia="zh-CN"/>
        </w:rPr>
        <w:t>test antenna</w:t>
      </w:r>
      <w:r w:rsidRPr="00DE3F52">
        <w:rPr>
          <w:lang w:val="en-US" w:eastAsia="zh-CN"/>
        </w:rPr>
        <w:t xml:space="preserve"> characteristics</w:t>
      </w:r>
      <w:r>
        <w:tab/>
      </w:r>
      <w:r>
        <w:fldChar w:fldCharType="begin"/>
      </w:r>
      <w:r>
        <w:instrText xml:space="preserve"> PAGEREF _Toc66693675 \h </w:instrText>
      </w:r>
      <w:r>
        <w:fldChar w:fldCharType="separate"/>
      </w:r>
      <w:r>
        <w:t>68</w:t>
      </w:r>
      <w:r>
        <w:fldChar w:fldCharType="end"/>
      </w:r>
    </w:p>
    <w:p w14:paraId="2533B73D" w14:textId="6D8A07F2" w:rsidR="0045762B" w:rsidRDefault="0045762B">
      <w:pPr>
        <w:pStyle w:val="TOC4"/>
        <w:rPr>
          <w:rFonts w:asciiTheme="minorHAnsi" w:eastAsiaTheme="minorEastAsia" w:hAnsiTheme="minorHAnsi" w:cstheme="minorBidi"/>
          <w:sz w:val="22"/>
          <w:szCs w:val="22"/>
          <w:lang w:eastAsia="en-GB"/>
        </w:rPr>
      </w:pPr>
      <w:r>
        <w:rPr>
          <w:lang w:eastAsia="zh-CN"/>
        </w:rPr>
        <w:t>4.1</w:t>
      </w:r>
      <w:r w:rsidRPr="00DE3F52">
        <w:rPr>
          <w:lang w:val="en-US" w:eastAsia="zh-CN"/>
        </w:rPr>
        <w:t>2</w:t>
      </w:r>
      <w:r>
        <w:rPr>
          <w:lang w:eastAsia="zh-CN"/>
        </w:rPr>
        <w:t>.2.</w:t>
      </w:r>
      <w:r w:rsidRPr="00DE3F52">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DE3F52">
        <w:rPr>
          <w:lang w:val="en-US" w:eastAsia="zh-CN"/>
        </w:rPr>
        <w:t xml:space="preserve"> alignment</w:t>
      </w:r>
      <w:r>
        <w:tab/>
      </w:r>
      <w:r>
        <w:fldChar w:fldCharType="begin"/>
      </w:r>
      <w:r>
        <w:instrText xml:space="preserve"> PAGEREF _Toc66693676 \h </w:instrText>
      </w:r>
      <w:r>
        <w:fldChar w:fldCharType="separate"/>
      </w:r>
      <w:r>
        <w:t>69</w:t>
      </w:r>
      <w:r>
        <w:fldChar w:fldCharType="end"/>
      </w:r>
    </w:p>
    <w:p w14:paraId="4C0953C2" w14:textId="75236DE8" w:rsidR="0045762B" w:rsidRDefault="0045762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_Toc66693677 \h </w:instrText>
      </w:r>
      <w:r>
        <w:fldChar w:fldCharType="separate"/>
      </w:r>
      <w:r>
        <w:t>70</w:t>
      </w:r>
      <w:r>
        <w:fldChar w:fldCharType="end"/>
      </w:r>
    </w:p>
    <w:p w14:paraId="1CDF26F3" w14:textId="4135D144" w:rsidR="0045762B" w:rsidRDefault="0045762B">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_Toc66693678 \h </w:instrText>
      </w:r>
      <w:r>
        <w:fldChar w:fldCharType="separate"/>
      </w:r>
      <w:r>
        <w:t>71</w:t>
      </w:r>
      <w:r>
        <w:fldChar w:fldCharType="end"/>
      </w:r>
    </w:p>
    <w:p w14:paraId="37E5FA37" w14:textId="6869ED45" w:rsidR="0045762B" w:rsidRDefault="0045762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_Toc66693679 \h </w:instrText>
      </w:r>
      <w:r>
        <w:fldChar w:fldCharType="separate"/>
      </w:r>
      <w:r>
        <w:t>73</w:t>
      </w:r>
      <w:r>
        <w:fldChar w:fldCharType="end"/>
      </w:r>
    </w:p>
    <w:p w14:paraId="0CBCE3D4" w14:textId="5ED54953" w:rsidR="0045762B" w:rsidRDefault="0045762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_Toc66693680 \h </w:instrText>
      </w:r>
      <w:r>
        <w:fldChar w:fldCharType="separate"/>
      </w:r>
      <w:r>
        <w:t>74</w:t>
      </w:r>
      <w:r>
        <w:fldChar w:fldCharType="end"/>
      </w:r>
    </w:p>
    <w:p w14:paraId="457CF94F" w14:textId="20BF45AB" w:rsidR="0045762B" w:rsidRDefault="0045762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_Toc66693681 \h </w:instrText>
      </w:r>
      <w:r>
        <w:fldChar w:fldCharType="separate"/>
      </w:r>
      <w:r>
        <w:t>74</w:t>
      </w:r>
      <w:r>
        <w:fldChar w:fldCharType="end"/>
      </w:r>
    </w:p>
    <w:p w14:paraId="66751580" w14:textId="2172C3C4" w:rsidR="0045762B" w:rsidRDefault="0045762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_Toc66693682 \h </w:instrText>
      </w:r>
      <w:r>
        <w:fldChar w:fldCharType="separate"/>
      </w:r>
      <w:r>
        <w:t>74</w:t>
      </w:r>
      <w:r>
        <w:fldChar w:fldCharType="end"/>
      </w:r>
    </w:p>
    <w:p w14:paraId="34C6CC7B" w14:textId="23D62C32" w:rsidR="0045762B" w:rsidRDefault="0045762B">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_Toc66693683 \h </w:instrText>
      </w:r>
      <w:r>
        <w:fldChar w:fldCharType="separate"/>
      </w:r>
      <w:r>
        <w:t>74</w:t>
      </w:r>
      <w:r>
        <w:fldChar w:fldCharType="end"/>
      </w:r>
    </w:p>
    <w:p w14:paraId="499F63A0" w14:textId="0B539021" w:rsidR="0045762B" w:rsidRDefault="0045762B">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_Toc66693684 \h </w:instrText>
      </w:r>
      <w:r>
        <w:fldChar w:fldCharType="separate"/>
      </w:r>
      <w:r>
        <w:t>75</w:t>
      </w:r>
      <w:r>
        <w:fldChar w:fldCharType="end"/>
      </w:r>
    </w:p>
    <w:p w14:paraId="02BDBBE8" w14:textId="2D31649C" w:rsidR="0045762B" w:rsidRDefault="0045762B">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_Toc66693685 \h </w:instrText>
      </w:r>
      <w:r>
        <w:fldChar w:fldCharType="separate"/>
      </w:r>
      <w:r>
        <w:t>75</w:t>
      </w:r>
      <w:r>
        <w:fldChar w:fldCharType="end"/>
      </w:r>
    </w:p>
    <w:p w14:paraId="43DE7166" w14:textId="22FE8F2A" w:rsidR="0045762B" w:rsidRDefault="0045762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_Toc66693686 \h </w:instrText>
      </w:r>
      <w:r>
        <w:fldChar w:fldCharType="separate"/>
      </w:r>
      <w:r>
        <w:t>75</w:t>
      </w:r>
      <w:r>
        <w:fldChar w:fldCharType="end"/>
      </w:r>
    </w:p>
    <w:p w14:paraId="47B11FC9" w14:textId="4B4098A2" w:rsidR="0045762B" w:rsidRDefault="0045762B">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_Toc66693687 \h </w:instrText>
      </w:r>
      <w:r>
        <w:fldChar w:fldCharType="separate"/>
      </w:r>
      <w:r>
        <w:t>75</w:t>
      </w:r>
      <w:r>
        <w:fldChar w:fldCharType="end"/>
      </w:r>
    </w:p>
    <w:p w14:paraId="711D48AB" w14:textId="66546F7F" w:rsidR="0045762B" w:rsidRDefault="0045762B">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_Toc66693688 \h </w:instrText>
      </w:r>
      <w:r>
        <w:fldChar w:fldCharType="separate"/>
      </w:r>
      <w:r>
        <w:t>75</w:t>
      </w:r>
      <w:r>
        <w:fldChar w:fldCharType="end"/>
      </w:r>
    </w:p>
    <w:p w14:paraId="0B79C27C" w14:textId="53530767" w:rsidR="0045762B" w:rsidRDefault="0045762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_Toc66693689 \h </w:instrText>
      </w:r>
      <w:r>
        <w:fldChar w:fldCharType="separate"/>
      </w:r>
      <w:r>
        <w:t>76</w:t>
      </w:r>
      <w:r>
        <w:fldChar w:fldCharType="end"/>
      </w:r>
    </w:p>
    <w:p w14:paraId="5926B3FC" w14:textId="00AC9AD6" w:rsidR="0045762B" w:rsidRDefault="0045762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_Toc66693690 \h </w:instrText>
      </w:r>
      <w:r>
        <w:fldChar w:fldCharType="separate"/>
      </w:r>
      <w:r>
        <w:t>76</w:t>
      </w:r>
      <w:r>
        <w:fldChar w:fldCharType="end"/>
      </w:r>
    </w:p>
    <w:p w14:paraId="3CD3B971" w14:textId="4805B308" w:rsidR="0045762B" w:rsidRDefault="0045762B">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_Toc66693691 \h </w:instrText>
      </w:r>
      <w:r>
        <w:fldChar w:fldCharType="separate"/>
      </w:r>
      <w:r>
        <w:t>76</w:t>
      </w:r>
      <w:r>
        <w:fldChar w:fldCharType="end"/>
      </w:r>
    </w:p>
    <w:p w14:paraId="217DF74C" w14:textId="7BCA58F0" w:rsidR="0045762B" w:rsidRDefault="0045762B">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_Toc66693692 \h </w:instrText>
      </w:r>
      <w:r>
        <w:fldChar w:fldCharType="separate"/>
      </w:r>
      <w:r>
        <w:t>77</w:t>
      </w:r>
      <w:r>
        <w:fldChar w:fldCharType="end"/>
      </w:r>
    </w:p>
    <w:p w14:paraId="7884F0E1" w14:textId="0543D18C" w:rsidR="0045762B" w:rsidRDefault="0045762B">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_Toc66693693 \h </w:instrText>
      </w:r>
      <w:r>
        <w:fldChar w:fldCharType="separate"/>
      </w:r>
      <w:r>
        <w:t>77</w:t>
      </w:r>
      <w:r>
        <w:fldChar w:fldCharType="end"/>
      </w:r>
    </w:p>
    <w:p w14:paraId="1F19D283" w14:textId="15F33946" w:rsidR="0045762B" w:rsidRDefault="0045762B">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_Toc66693694 \h </w:instrText>
      </w:r>
      <w:r>
        <w:fldChar w:fldCharType="separate"/>
      </w:r>
      <w:r>
        <w:t>77</w:t>
      </w:r>
      <w:r>
        <w:fldChar w:fldCharType="end"/>
      </w:r>
    </w:p>
    <w:p w14:paraId="3CADBF49" w14:textId="61B21A5B" w:rsidR="0045762B" w:rsidRDefault="0045762B">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_Toc66693695 \h </w:instrText>
      </w:r>
      <w:r>
        <w:fldChar w:fldCharType="separate"/>
      </w:r>
      <w:r>
        <w:t>77</w:t>
      </w:r>
      <w:r>
        <w:fldChar w:fldCharType="end"/>
      </w:r>
    </w:p>
    <w:p w14:paraId="7090293C" w14:textId="264C6412" w:rsidR="0045762B" w:rsidRDefault="0045762B">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_Toc66693696 \h </w:instrText>
      </w:r>
      <w:r>
        <w:fldChar w:fldCharType="separate"/>
      </w:r>
      <w:r>
        <w:t>77</w:t>
      </w:r>
      <w:r>
        <w:fldChar w:fldCharType="end"/>
      </w:r>
    </w:p>
    <w:p w14:paraId="658ADB34" w14:textId="1B56D3D5" w:rsidR="0045762B" w:rsidRDefault="0045762B">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_Toc66693697 \h </w:instrText>
      </w:r>
      <w:r>
        <w:fldChar w:fldCharType="separate"/>
      </w:r>
      <w:r>
        <w:t>78</w:t>
      </w:r>
      <w:r>
        <w:fldChar w:fldCharType="end"/>
      </w:r>
    </w:p>
    <w:p w14:paraId="1B085633" w14:textId="7EF354E8" w:rsidR="0045762B" w:rsidRDefault="0045762B">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_Toc66693698 \h </w:instrText>
      </w:r>
      <w:r>
        <w:fldChar w:fldCharType="separate"/>
      </w:r>
      <w:r>
        <w:t>78</w:t>
      </w:r>
      <w:r>
        <w:fldChar w:fldCharType="end"/>
      </w:r>
    </w:p>
    <w:p w14:paraId="29DFA31E" w14:textId="297224D8" w:rsidR="0045762B" w:rsidRDefault="0045762B">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_Toc66693699 \h </w:instrText>
      </w:r>
      <w:r>
        <w:fldChar w:fldCharType="separate"/>
      </w:r>
      <w:r>
        <w:t>78</w:t>
      </w:r>
      <w:r>
        <w:fldChar w:fldCharType="end"/>
      </w:r>
    </w:p>
    <w:p w14:paraId="03817F68" w14:textId="6E548B2A" w:rsidR="0045762B" w:rsidRDefault="0045762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_Toc66693700 \h </w:instrText>
      </w:r>
      <w:r>
        <w:fldChar w:fldCharType="separate"/>
      </w:r>
      <w:r>
        <w:t>78</w:t>
      </w:r>
      <w:r>
        <w:fldChar w:fldCharType="end"/>
      </w:r>
    </w:p>
    <w:p w14:paraId="1A017387" w14:textId="78502A9D" w:rsidR="0045762B" w:rsidRDefault="0045762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_Toc66693701 \h </w:instrText>
      </w:r>
      <w:r>
        <w:fldChar w:fldCharType="separate"/>
      </w:r>
      <w:r>
        <w:t>78</w:t>
      </w:r>
      <w:r>
        <w:fldChar w:fldCharType="end"/>
      </w:r>
    </w:p>
    <w:p w14:paraId="44B9C51B" w14:textId="0699586B" w:rsidR="0045762B" w:rsidRDefault="0045762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_Toc66693702 \h </w:instrText>
      </w:r>
      <w:r>
        <w:fldChar w:fldCharType="separate"/>
      </w:r>
      <w:r>
        <w:t>78</w:t>
      </w:r>
      <w:r>
        <w:fldChar w:fldCharType="end"/>
      </w:r>
    </w:p>
    <w:p w14:paraId="25CB6617" w14:textId="5233F7A2" w:rsidR="0045762B" w:rsidRDefault="0045762B">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_Toc66693703 \h </w:instrText>
      </w:r>
      <w:r>
        <w:fldChar w:fldCharType="separate"/>
      </w:r>
      <w:r>
        <w:t>78</w:t>
      </w:r>
      <w:r>
        <w:fldChar w:fldCharType="end"/>
      </w:r>
    </w:p>
    <w:p w14:paraId="07184C90" w14:textId="2CBF5E30" w:rsidR="0045762B" w:rsidRDefault="0045762B">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_Toc66693704 \h </w:instrText>
      </w:r>
      <w:r>
        <w:fldChar w:fldCharType="separate"/>
      </w:r>
      <w:r>
        <w:t>79</w:t>
      </w:r>
      <w:r>
        <w:fldChar w:fldCharType="end"/>
      </w:r>
    </w:p>
    <w:p w14:paraId="4A3DD95F" w14:textId="0BDE7333"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_Toc66693705 \h </w:instrText>
      </w:r>
      <w:r>
        <w:fldChar w:fldCharType="separate"/>
      </w:r>
      <w:r>
        <w:t>79</w:t>
      </w:r>
      <w:r>
        <w:fldChar w:fldCharType="end"/>
      </w:r>
    </w:p>
    <w:p w14:paraId="41C90008" w14:textId="7D9FCBA1" w:rsidR="0045762B" w:rsidRDefault="0045762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_Toc66693706 \h </w:instrText>
      </w:r>
      <w:r>
        <w:fldChar w:fldCharType="separate"/>
      </w:r>
      <w:r>
        <w:t>79</w:t>
      </w:r>
      <w:r>
        <w:fldChar w:fldCharType="end"/>
      </w:r>
    </w:p>
    <w:p w14:paraId="571309AC" w14:textId="2B87E755" w:rsidR="0045762B" w:rsidRDefault="0045762B">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_Toc66693707 \h </w:instrText>
      </w:r>
      <w:r>
        <w:fldChar w:fldCharType="separate"/>
      </w:r>
      <w:r>
        <w:t>79</w:t>
      </w:r>
      <w:r>
        <w:fldChar w:fldCharType="end"/>
      </w:r>
    </w:p>
    <w:p w14:paraId="1066F25D" w14:textId="33355B81" w:rsidR="0045762B" w:rsidRDefault="0045762B">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_Toc66693708 \h </w:instrText>
      </w:r>
      <w:r>
        <w:fldChar w:fldCharType="separate"/>
      </w:r>
      <w:r>
        <w:t>79</w:t>
      </w:r>
      <w:r>
        <w:fldChar w:fldCharType="end"/>
      </w:r>
    </w:p>
    <w:p w14:paraId="586C9C52" w14:textId="7CE8B002" w:rsidR="0045762B" w:rsidRDefault="0045762B">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_Toc66693709 \h </w:instrText>
      </w:r>
      <w:r>
        <w:fldChar w:fldCharType="separate"/>
      </w:r>
      <w:r>
        <w:t>79</w:t>
      </w:r>
      <w:r>
        <w:fldChar w:fldCharType="end"/>
      </w:r>
    </w:p>
    <w:p w14:paraId="59B5DB04" w14:textId="3E5DC4C3"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_Toc66693710 \h </w:instrText>
      </w:r>
      <w:r>
        <w:fldChar w:fldCharType="separate"/>
      </w:r>
      <w:r>
        <w:t>79</w:t>
      </w:r>
      <w:r>
        <w:fldChar w:fldCharType="end"/>
      </w:r>
    </w:p>
    <w:p w14:paraId="30A01181" w14:textId="5561F386" w:rsidR="0045762B" w:rsidRDefault="0045762B">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_Toc66693711 \h </w:instrText>
      </w:r>
      <w:r>
        <w:fldChar w:fldCharType="separate"/>
      </w:r>
      <w:r>
        <w:t>79</w:t>
      </w:r>
      <w:r>
        <w:fldChar w:fldCharType="end"/>
      </w:r>
    </w:p>
    <w:p w14:paraId="07CC4EAB" w14:textId="7AE3E067" w:rsidR="0045762B" w:rsidRDefault="0045762B">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_Toc66693712 \h </w:instrText>
      </w:r>
      <w:r>
        <w:fldChar w:fldCharType="separate"/>
      </w:r>
      <w:r>
        <w:t>79</w:t>
      </w:r>
      <w:r>
        <w:fldChar w:fldCharType="end"/>
      </w:r>
    </w:p>
    <w:p w14:paraId="43F2B091" w14:textId="56751016"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_Toc66693713 \h </w:instrText>
      </w:r>
      <w:r>
        <w:fldChar w:fldCharType="separate"/>
      </w:r>
      <w:r>
        <w:t>80</w:t>
      </w:r>
      <w:r>
        <w:fldChar w:fldCharType="end"/>
      </w:r>
    </w:p>
    <w:p w14:paraId="506C783A" w14:textId="2F642395" w:rsidR="0045762B" w:rsidRDefault="0045762B">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_Toc66693714 \h </w:instrText>
      </w:r>
      <w:r>
        <w:fldChar w:fldCharType="separate"/>
      </w:r>
      <w:r>
        <w:t>80</w:t>
      </w:r>
      <w:r>
        <w:fldChar w:fldCharType="end"/>
      </w:r>
    </w:p>
    <w:p w14:paraId="6C4D22D5" w14:textId="4D52E5E0" w:rsidR="0045762B" w:rsidRDefault="0045762B">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_Toc66693715 \h </w:instrText>
      </w:r>
      <w:r>
        <w:fldChar w:fldCharType="separate"/>
      </w:r>
      <w:r>
        <w:t>81</w:t>
      </w:r>
      <w:r>
        <w:fldChar w:fldCharType="end"/>
      </w:r>
    </w:p>
    <w:p w14:paraId="663E3672" w14:textId="2BAF357E" w:rsidR="0045762B" w:rsidRDefault="0045762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_Toc66693716 \h </w:instrText>
      </w:r>
      <w:r>
        <w:fldChar w:fldCharType="separate"/>
      </w:r>
      <w:r>
        <w:t>81</w:t>
      </w:r>
      <w:r>
        <w:fldChar w:fldCharType="end"/>
      </w:r>
    </w:p>
    <w:p w14:paraId="7BBB90FF" w14:textId="34B0E35B" w:rsidR="0045762B" w:rsidRDefault="0045762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_Toc66693717 \h </w:instrText>
      </w:r>
      <w:r>
        <w:fldChar w:fldCharType="separate"/>
      </w:r>
      <w:r>
        <w:t>81</w:t>
      </w:r>
      <w:r>
        <w:fldChar w:fldCharType="end"/>
      </w:r>
    </w:p>
    <w:p w14:paraId="65B681D1" w14:textId="705B6BF0" w:rsidR="0045762B" w:rsidRDefault="0045762B">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_Toc66693718 \h </w:instrText>
      </w:r>
      <w:r>
        <w:fldChar w:fldCharType="separate"/>
      </w:r>
      <w:r>
        <w:t>81</w:t>
      </w:r>
      <w:r>
        <w:fldChar w:fldCharType="end"/>
      </w:r>
    </w:p>
    <w:p w14:paraId="259F2072" w14:textId="6CF005DA" w:rsidR="0045762B" w:rsidRDefault="0045762B">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_Toc66693719 \h </w:instrText>
      </w:r>
      <w:r>
        <w:fldChar w:fldCharType="separate"/>
      </w:r>
      <w:r>
        <w:t>82</w:t>
      </w:r>
      <w:r>
        <w:fldChar w:fldCharType="end"/>
      </w:r>
    </w:p>
    <w:p w14:paraId="64AC7002" w14:textId="53AC6870" w:rsidR="0045762B" w:rsidRDefault="0045762B">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_Toc66693720 \h </w:instrText>
      </w:r>
      <w:r>
        <w:fldChar w:fldCharType="separate"/>
      </w:r>
      <w:r>
        <w:t>82</w:t>
      </w:r>
      <w:r>
        <w:fldChar w:fldCharType="end"/>
      </w:r>
    </w:p>
    <w:p w14:paraId="4651D837" w14:textId="4B2CE786" w:rsidR="0045762B" w:rsidRDefault="0045762B">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_Toc66693721 \h </w:instrText>
      </w:r>
      <w:r>
        <w:fldChar w:fldCharType="separate"/>
      </w:r>
      <w:r>
        <w:t>82</w:t>
      </w:r>
      <w:r>
        <w:fldChar w:fldCharType="end"/>
      </w:r>
    </w:p>
    <w:p w14:paraId="4CE08781" w14:textId="648ED66C" w:rsidR="0045762B" w:rsidRDefault="0045762B">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_Toc66693722 \h </w:instrText>
      </w:r>
      <w:r>
        <w:fldChar w:fldCharType="separate"/>
      </w:r>
      <w:r>
        <w:t>82</w:t>
      </w:r>
      <w:r>
        <w:fldChar w:fldCharType="end"/>
      </w:r>
    </w:p>
    <w:p w14:paraId="5CBB2B51" w14:textId="26AD1863" w:rsidR="0045762B" w:rsidRDefault="0045762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_Toc66693723 \h </w:instrText>
      </w:r>
      <w:r>
        <w:fldChar w:fldCharType="separate"/>
      </w:r>
      <w:r>
        <w:t>82</w:t>
      </w:r>
      <w:r>
        <w:fldChar w:fldCharType="end"/>
      </w:r>
    </w:p>
    <w:p w14:paraId="137998E5" w14:textId="1C39F774" w:rsidR="0045762B" w:rsidRDefault="0045762B">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_Toc66693724 \h </w:instrText>
      </w:r>
      <w:r>
        <w:fldChar w:fldCharType="separate"/>
      </w:r>
      <w:r>
        <w:t>82</w:t>
      </w:r>
      <w:r>
        <w:fldChar w:fldCharType="end"/>
      </w:r>
    </w:p>
    <w:p w14:paraId="3AEB5432" w14:textId="526F5D30" w:rsidR="0045762B" w:rsidRDefault="0045762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_Toc66693725 \h </w:instrText>
      </w:r>
      <w:r>
        <w:fldChar w:fldCharType="separate"/>
      </w:r>
      <w:r>
        <w:t>83</w:t>
      </w:r>
      <w:r>
        <w:fldChar w:fldCharType="end"/>
      </w:r>
    </w:p>
    <w:p w14:paraId="7109D52F" w14:textId="5C5D7D41" w:rsidR="0045762B" w:rsidRDefault="0045762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_Toc66693726 \h </w:instrText>
      </w:r>
      <w:r>
        <w:fldChar w:fldCharType="separate"/>
      </w:r>
      <w:r>
        <w:t>83</w:t>
      </w:r>
      <w:r>
        <w:fldChar w:fldCharType="end"/>
      </w:r>
    </w:p>
    <w:p w14:paraId="21444FCE" w14:textId="40C53F1D" w:rsidR="0045762B" w:rsidRDefault="0045762B">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_Toc66693727 \h </w:instrText>
      </w:r>
      <w:r>
        <w:fldChar w:fldCharType="separate"/>
      </w:r>
      <w:r>
        <w:t>83</w:t>
      </w:r>
      <w:r>
        <w:fldChar w:fldCharType="end"/>
      </w:r>
    </w:p>
    <w:p w14:paraId="54B662AF" w14:textId="668CCFFC" w:rsidR="0045762B" w:rsidRDefault="0045762B">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_Toc66693728 \h </w:instrText>
      </w:r>
      <w:r>
        <w:fldChar w:fldCharType="separate"/>
      </w:r>
      <w:r>
        <w:t>83</w:t>
      </w:r>
      <w:r>
        <w:fldChar w:fldCharType="end"/>
      </w:r>
    </w:p>
    <w:p w14:paraId="73F4AD09" w14:textId="1D1E2A3F" w:rsidR="0045762B" w:rsidRDefault="0045762B">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_Toc66693729 \h </w:instrText>
      </w:r>
      <w:r>
        <w:fldChar w:fldCharType="separate"/>
      </w:r>
      <w:r>
        <w:t>83</w:t>
      </w:r>
      <w:r>
        <w:fldChar w:fldCharType="end"/>
      </w:r>
    </w:p>
    <w:p w14:paraId="0C9F2DD4" w14:textId="081B14DF" w:rsidR="0045762B" w:rsidRDefault="0045762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_Toc66693730 \h </w:instrText>
      </w:r>
      <w:r>
        <w:fldChar w:fldCharType="separate"/>
      </w:r>
      <w:r>
        <w:t>84</w:t>
      </w:r>
      <w:r>
        <w:fldChar w:fldCharType="end"/>
      </w:r>
    </w:p>
    <w:p w14:paraId="51ADE5B9" w14:textId="4FC8C4CF" w:rsidR="0045762B" w:rsidRDefault="0045762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_Toc66693731 \h </w:instrText>
      </w:r>
      <w:r>
        <w:fldChar w:fldCharType="separate"/>
      </w:r>
      <w:r>
        <w:t>84</w:t>
      </w:r>
      <w:r>
        <w:fldChar w:fldCharType="end"/>
      </w:r>
    </w:p>
    <w:p w14:paraId="1752BD88" w14:textId="73905AAC" w:rsidR="0045762B" w:rsidRDefault="0045762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_Toc66693732 \h </w:instrText>
      </w:r>
      <w:r>
        <w:fldChar w:fldCharType="separate"/>
      </w:r>
      <w:r>
        <w:t>85</w:t>
      </w:r>
      <w:r>
        <w:fldChar w:fldCharType="end"/>
      </w:r>
    </w:p>
    <w:p w14:paraId="5C3DBD48" w14:textId="6EDE26B0" w:rsidR="0045762B" w:rsidRDefault="0045762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_Toc66693733 \h </w:instrText>
      </w:r>
      <w:r>
        <w:fldChar w:fldCharType="separate"/>
      </w:r>
      <w:r>
        <w:t>85</w:t>
      </w:r>
      <w:r>
        <w:fldChar w:fldCharType="end"/>
      </w:r>
    </w:p>
    <w:p w14:paraId="479359CF" w14:textId="65C5FC2A" w:rsidR="0045762B" w:rsidRDefault="0045762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_Toc66693734 \h </w:instrText>
      </w:r>
      <w:r>
        <w:fldChar w:fldCharType="separate"/>
      </w:r>
      <w:r>
        <w:t>85</w:t>
      </w:r>
      <w:r>
        <w:fldChar w:fldCharType="end"/>
      </w:r>
    </w:p>
    <w:p w14:paraId="7AE92E31" w14:textId="5977BF6B" w:rsidR="0045762B" w:rsidRDefault="0045762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_Toc66693735 \h </w:instrText>
      </w:r>
      <w:r>
        <w:fldChar w:fldCharType="separate"/>
      </w:r>
      <w:r>
        <w:t>85</w:t>
      </w:r>
      <w:r>
        <w:fldChar w:fldCharType="end"/>
      </w:r>
    </w:p>
    <w:p w14:paraId="5E9DFF64" w14:textId="7990CD22" w:rsidR="0045762B" w:rsidRDefault="0045762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_Toc66693736 \h </w:instrText>
      </w:r>
      <w:r>
        <w:fldChar w:fldCharType="separate"/>
      </w:r>
      <w:r>
        <w:t>85</w:t>
      </w:r>
      <w:r>
        <w:fldChar w:fldCharType="end"/>
      </w:r>
    </w:p>
    <w:p w14:paraId="6E5B8740" w14:textId="2F4F65FD" w:rsidR="0045762B" w:rsidRDefault="0045762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_Toc66693737 \h </w:instrText>
      </w:r>
      <w:r>
        <w:fldChar w:fldCharType="separate"/>
      </w:r>
      <w:r>
        <w:t>85</w:t>
      </w:r>
      <w:r>
        <w:fldChar w:fldCharType="end"/>
      </w:r>
    </w:p>
    <w:p w14:paraId="48609FFB" w14:textId="72B7341F" w:rsidR="0045762B" w:rsidRDefault="0045762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_Toc66693738 \h </w:instrText>
      </w:r>
      <w:r>
        <w:fldChar w:fldCharType="separate"/>
      </w:r>
      <w:r>
        <w:t>85</w:t>
      </w:r>
      <w:r>
        <w:fldChar w:fldCharType="end"/>
      </w:r>
    </w:p>
    <w:p w14:paraId="3DE6323B" w14:textId="463567D6" w:rsidR="0045762B" w:rsidRDefault="0045762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_Toc66693739 \h </w:instrText>
      </w:r>
      <w:r>
        <w:fldChar w:fldCharType="separate"/>
      </w:r>
      <w:r>
        <w:t>85</w:t>
      </w:r>
      <w:r>
        <w:fldChar w:fldCharType="end"/>
      </w:r>
    </w:p>
    <w:p w14:paraId="4321D74D" w14:textId="0F873AE9" w:rsidR="0045762B" w:rsidRDefault="0045762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_Toc66693740 \h </w:instrText>
      </w:r>
      <w:r>
        <w:fldChar w:fldCharType="separate"/>
      </w:r>
      <w:r>
        <w:t>85</w:t>
      </w:r>
      <w:r>
        <w:fldChar w:fldCharType="end"/>
      </w:r>
    </w:p>
    <w:p w14:paraId="044D84F6" w14:textId="4258DD68" w:rsidR="0045762B" w:rsidRDefault="0045762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_Toc66693741 \h </w:instrText>
      </w:r>
      <w:r>
        <w:fldChar w:fldCharType="separate"/>
      </w:r>
      <w:r>
        <w:t>85</w:t>
      </w:r>
      <w:r>
        <w:fldChar w:fldCharType="end"/>
      </w:r>
    </w:p>
    <w:p w14:paraId="2CF278A2" w14:textId="02ABB99E" w:rsidR="0045762B" w:rsidRDefault="0045762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_Toc66693742 \h </w:instrText>
      </w:r>
      <w:r>
        <w:fldChar w:fldCharType="separate"/>
      </w:r>
      <w:r>
        <w:t>86</w:t>
      </w:r>
      <w:r>
        <w:fldChar w:fldCharType="end"/>
      </w:r>
    </w:p>
    <w:p w14:paraId="6D0A9938" w14:textId="2A102C27" w:rsidR="0045762B" w:rsidRDefault="0045762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_Toc66693743 \h </w:instrText>
      </w:r>
      <w:r>
        <w:fldChar w:fldCharType="separate"/>
      </w:r>
      <w:r>
        <w:t>86</w:t>
      </w:r>
      <w:r>
        <w:fldChar w:fldCharType="end"/>
      </w:r>
    </w:p>
    <w:p w14:paraId="4AA4E64A" w14:textId="428B75A7" w:rsidR="0045762B" w:rsidRDefault="0045762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_Toc66693744 \h </w:instrText>
      </w:r>
      <w:r>
        <w:fldChar w:fldCharType="separate"/>
      </w:r>
      <w:r>
        <w:t>86</w:t>
      </w:r>
      <w:r>
        <w:fldChar w:fldCharType="end"/>
      </w:r>
    </w:p>
    <w:p w14:paraId="332382EB" w14:textId="20BAC706" w:rsidR="0045762B" w:rsidRDefault="0045762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_Toc66693745 \h </w:instrText>
      </w:r>
      <w:r>
        <w:fldChar w:fldCharType="separate"/>
      </w:r>
      <w:r>
        <w:t>86</w:t>
      </w:r>
      <w:r>
        <w:fldChar w:fldCharType="end"/>
      </w:r>
    </w:p>
    <w:p w14:paraId="746249A2" w14:textId="0DDBBC19" w:rsidR="0045762B" w:rsidRDefault="0045762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_Toc66693746 \h </w:instrText>
      </w:r>
      <w:r>
        <w:fldChar w:fldCharType="separate"/>
      </w:r>
      <w:r>
        <w:t>86</w:t>
      </w:r>
      <w:r>
        <w:fldChar w:fldCharType="end"/>
      </w:r>
    </w:p>
    <w:p w14:paraId="79AFCB00" w14:textId="17799D97" w:rsidR="0045762B" w:rsidRDefault="0045762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_Toc66693747 \h </w:instrText>
      </w:r>
      <w:r>
        <w:fldChar w:fldCharType="separate"/>
      </w:r>
      <w:r>
        <w:t>86</w:t>
      </w:r>
      <w:r>
        <w:fldChar w:fldCharType="end"/>
      </w:r>
    </w:p>
    <w:p w14:paraId="680BC8A4" w14:textId="7FF49DC0" w:rsidR="0045762B" w:rsidRDefault="0045762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_Toc66693748 \h </w:instrText>
      </w:r>
      <w:r>
        <w:fldChar w:fldCharType="separate"/>
      </w:r>
      <w:r>
        <w:t>86</w:t>
      </w:r>
      <w:r>
        <w:fldChar w:fldCharType="end"/>
      </w:r>
    </w:p>
    <w:p w14:paraId="271D2F58" w14:textId="500319FA" w:rsidR="0045762B" w:rsidRDefault="0045762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_Toc66693749 \h </w:instrText>
      </w:r>
      <w:r>
        <w:fldChar w:fldCharType="separate"/>
      </w:r>
      <w:r>
        <w:t>88</w:t>
      </w:r>
      <w:r>
        <w:fldChar w:fldCharType="end"/>
      </w:r>
    </w:p>
    <w:p w14:paraId="25AE0ECC" w14:textId="3A5D48D0" w:rsidR="0045762B" w:rsidRDefault="0045762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DE3F52">
        <w:rPr>
          <w:i/>
          <w:iCs/>
          <w:lang w:val="en-US" w:eastAsia="zh-CN"/>
        </w:rPr>
        <w:t>BS type 1-O</w:t>
      </w:r>
      <w:r>
        <w:tab/>
      </w:r>
      <w:r>
        <w:fldChar w:fldCharType="begin"/>
      </w:r>
      <w:r>
        <w:instrText xml:space="preserve"> PAGEREF _Toc66693750 \h </w:instrText>
      </w:r>
      <w:r>
        <w:fldChar w:fldCharType="separate"/>
      </w:r>
      <w:r>
        <w:t>88</w:t>
      </w:r>
      <w:r>
        <w:fldChar w:fldCharType="end"/>
      </w:r>
    </w:p>
    <w:p w14:paraId="217A7B0F" w14:textId="787BA2F3" w:rsidR="0045762B" w:rsidRDefault="0045762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DE3F52">
        <w:rPr>
          <w:i/>
          <w:lang w:val="en-US" w:eastAsia="zh-CN"/>
        </w:rPr>
        <w:t>BS type 2-O</w:t>
      </w:r>
      <w:r>
        <w:tab/>
      </w:r>
      <w:r>
        <w:fldChar w:fldCharType="begin"/>
      </w:r>
      <w:r>
        <w:instrText xml:space="preserve"> PAGEREF _Toc66693751 \h </w:instrText>
      </w:r>
      <w:r>
        <w:fldChar w:fldCharType="separate"/>
      </w:r>
      <w:r>
        <w:t>90</w:t>
      </w:r>
      <w:r>
        <w:fldChar w:fldCharType="end"/>
      </w:r>
    </w:p>
    <w:p w14:paraId="72CFA4D8" w14:textId="04FEE912" w:rsidR="0045762B" w:rsidRDefault="0045762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_Toc66693752 \h </w:instrText>
      </w:r>
      <w:r>
        <w:fldChar w:fldCharType="separate"/>
      </w:r>
      <w:r>
        <w:t>90</w:t>
      </w:r>
      <w:r>
        <w:fldChar w:fldCharType="end"/>
      </w:r>
    </w:p>
    <w:p w14:paraId="22F3EDBA" w14:textId="37469DBB" w:rsidR="0045762B" w:rsidRDefault="0045762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_Toc66693753 \h </w:instrText>
      </w:r>
      <w:r>
        <w:fldChar w:fldCharType="separate"/>
      </w:r>
      <w:r>
        <w:t>90</w:t>
      </w:r>
      <w:r>
        <w:fldChar w:fldCharType="end"/>
      </w:r>
    </w:p>
    <w:p w14:paraId="02F3CAC5" w14:textId="044F7AE1" w:rsidR="0045762B" w:rsidRDefault="0045762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_Toc66693754 \h </w:instrText>
      </w:r>
      <w:r>
        <w:fldChar w:fldCharType="separate"/>
      </w:r>
      <w:r>
        <w:t>91</w:t>
      </w:r>
      <w:r>
        <w:fldChar w:fldCharType="end"/>
      </w:r>
    </w:p>
    <w:p w14:paraId="5DB6A502" w14:textId="1E7119E8" w:rsidR="0045762B" w:rsidRDefault="0045762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_Toc66693755 \h </w:instrText>
      </w:r>
      <w:r>
        <w:fldChar w:fldCharType="separate"/>
      </w:r>
      <w:r>
        <w:t>91</w:t>
      </w:r>
      <w:r>
        <w:fldChar w:fldCharType="end"/>
      </w:r>
    </w:p>
    <w:p w14:paraId="42E51578" w14:textId="7BB2E047"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_Toc66693756 \h </w:instrText>
      </w:r>
      <w:r>
        <w:fldChar w:fldCharType="separate"/>
      </w:r>
      <w:r>
        <w:t>91</w:t>
      </w:r>
      <w:r>
        <w:fldChar w:fldCharType="end"/>
      </w:r>
    </w:p>
    <w:p w14:paraId="697581F8" w14:textId="58456E22" w:rsidR="0045762B" w:rsidRDefault="0045762B">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_Toc66693757 \h </w:instrText>
      </w:r>
      <w:r>
        <w:fldChar w:fldCharType="separate"/>
      </w:r>
      <w:r>
        <w:t>91</w:t>
      </w:r>
      <w:r>
        <w:fldChar w:fldCharType="end"/>
      </w:r>
    </w:p>
    <w:p w14:paraId="5C07FE14" w14:textId="39084BD2" w:rsidR="0045762B" w:rsidRDefault="0045762B">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_Toc66693758 \h </w:instrText>
      </w:r>
      <w:r>
        <w:fldChar w:fldCharType="separate"/>
      </w:r>
      <w:r>
        <w:t>91</w:t>
      </w:r>
      <w:r>
        <w:fldChar w:fldCharType="end"/>
      </w:r>
    </w:p>
    <w:p w14:paraId="39AB3030" w14:textId="66734911"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_Toc66693759 \h </w:instrText>
      </w:r>
      <w:r>
        <w:fldChar w:fldCharType="separate"/>
      </w:r>
      <w:r>
        <w:t>92</w:t>
      </w:r>
      <w:r>
        <w:fldChar w:fldCharType="end"/>
      </w:r>
    </w:p>
    <w:p w14:paraId="776482FE" w14:textId="343B279F" w:rsidR="0045762B" w:rsidRDefault="0045762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_Toc66693760 \h </w:instrText>
      </w:r>
      <w:r>
        <w:fldChar w:fldCharType="separate"/>
      </w:r>
      <w:r>
        <w:t>92</w:t>
      </w:r>
      <w:r>
        <w:fldChar w:fldCharType="end"/>
      </w:r>
    </w:p>
    <w:p w14:paraId="66023724" w14:textId="5F57DC95" w:rsidR="0045762B" w:rsidRDefault="0045762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_Toc66693761 \h </w:instrText>
      </w:r>
      <w:r>
        <w:fldChar w:fldCharType="separate"/>
      </w:r>
      <w:r>
        <w:t>92</w:t>
      </w:r>
      <w:r>
        <w:fldChar w:fldCharType="end"/>
      </w:r>
    </w:p>
    <w:p w14:paraId="7E0A5D6E" w14:textId="0F55738D" w:rsidR="0045762B" w:rsidRDefault="0045762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_Toc66693762 \h </w:instrText>
      </w:r>
      <w:r>
        <w:fldChar w:fldCharType="separate"/>
      </w:r>
      <w:r>
        <w:t>92</w:t>
      </w:r>
      <w:r>
        <w:fldChar w:fldCharType="end"/>
      </w:r>
    </w:p>
    <w:p w14:paraId="6EAF40BD" w14:textId="0C27CD0E" w:rsidR="0045762B" w:rsidRDefault="0045762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_Toc66693763 \h </w:instrText>
      </w:r>
      <w:r>
        <w:fldChar w:fldCharType="separate"/>
      </w:r>
      <w:r>
        <w:t>92</w:t>
      </w:r>
      <w:r>
        <w:fldChar w:fldCharType="end"/>
      </w:r>
    </w:p>
    <w:p w14:paraId="5453958F" w14:textId="13342E1A" w:rsidR="0045762B" w:rsidRDefault="0045762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_Toc66693764 \h </w:instrText>
      </w:r>
      <w:r>
        <w:fldChar w:fldCharType="separate"/>
      </w:r>
      <w:r>
        <w:t>93</w:t>
      </w:r>
      <w:r>
        <w:fldChar w:fldCharType="end"/>
      </w:r>
    </w:p>
    <w:p w14:paraId="259D7561" w14:textId="77205AE8" w:rsidR="0045762B" w:rsidRDefault="0045762B">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_Toc66693765 \h </w:instrText>
      </w:r>
      <w:r>
        <w:fldChar w:fldCharType="separate"/>
      </w:r>
      <w:r>
        <w:t>93</w:t>
      </w:r>
      <w:r>
        <w:fldChar w:fldCharType="end"/>
      </w:r>
    </w:p>
    <w:p w14:paraId="24ACC954" w14:textId="450F20B9" w:rsidR="0045762B" w:rsidRDefault="0045762B">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_Toc66693766 \h </w:instrText>
      </w:r>
      <w:r>
        <w:fldChar w:fldCharType="separate"/>
      </w:r>
      <w:r>
        <w:t>93</w:t>
      </w:r>
      <w:r>
        <w:fldChar w:fldCharType="end"/>
      </w:r>
    </w:p>
    <w:p w14:paraId="13B4731C" w14:textId="5C59D364" w:rsidR="0045762B" w:rsidRDefault="0045762B">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_Toc66693767 \h </w:instrText>
      </w:r>
      <w:r>
        <w:fldChar w:fldCharType="separate"/>
      </w:r>
      <w:r>
        <w:t>93</w:t>
      </w:r>
      <w:r>
        <w:fldChar w:fldCharType="end"/>
      </w:r>
    </w:p>
    <w:p w14:paraId="0CB0B99D" w14:textId="3A1D2423"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_Toc66693768 \h </w:instrText>
      </w:r>
      <w:r>
        <w:fldChar w:fldCharType="separate"/>
      </w:r>
      <w:r>
        <w:t>93</w:t>
      </w:r>
      <w:r>
        <w:fldChar w:fldCharType="end"/>
      </w:r>
    </w:p>
    <w:p w14:paraId="72CD779A" w14:textId="0C14C843" w:rsidR="0045762B" w:rsidRDefault="0045762B">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_Toc66693769 \h </w:instrText>
      </w:r>
      <w:r>
        <w:fldChar w:fldCharType="separate"/>
      </w:r>
      <w:r>
        <w:t>93</w:t>
      </w:r>
      <w:r>
        <w:fldChar w:fldCharType="end"/>
      </w:r>
    </w:p>
    <w:p w14:paraId="4F72384B" w14:textId="4C27BF5F" w:rsidR="0045762B" w:rsidRDefault="0045762B">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_Toc66693770 \h </w:instrText>
      </w:r>
      <w:r>
        <w:fldChar w:fldCharType="separate"/>
      </w:r>
      <w:r>
        <w:t>94</w:t>
      </w:r>
      <w:r>
        <w:fldChar w:fldCharType="end"/>
      </w:r>
    </w:p>
    <w:p w14:paraId="6BE67E12" w14:textId="46797F87" w:rsidR="0045762B" w:rsidRDefault="0045762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_Toc66693771 \h </w:instrText>
      </w:r>
      <w:r>
        <w:fldChar w:fldCharType="separate"/>
      </w:r>
      <w:r>
        <w:t>95</w:t>
      </w:r>
      <w:r>
        <w:fldChar w:fldCharType="end"/>
      </w:r>
    </w:p>
    <w:p w14:paraId="047F56CE" w14:textId="02A07F32" w:rsidR="0045762B" w:rsidRDefault="0045762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_Toc66693772 \h </w:instrText>
      </w:r>
      <w:r>
        <w:fldChar w:fldCharType="separate"/>
      </w:r>
      <w:r>
        <w:t>95</w:t>
      </w:r>
      <w:r>
        <w:fldChar w:fldCharType="end"/>
      </w:r>
    </w:p>
    <w:p w14:paraId="2431BD6F" w14:textId="1138EEF9" w:rsidR="0045762B" w:rsidRDefault="0045762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_Toc66693773 \h </w:instrText>
      </w:r>
      <w:r>
        <w:fldChar w:fldCharType="separate"/>
      </w:r>
      <w:r>
        <w:t>95</w:t>
      </w:r>
      <w:r>
        <w:fldChar w:fldCharType="end"/>
      </w:r>
    </w:p>
    <w:p w14:paraId="233CFF54" w14:textId="6428265C" w:rsidR="0045762B" w:rsidRDefault="0045762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_Toc66693774 \h </w:instrText>
      </w:r>
      <w:r>
        <w:fldChar w:fldCharType="separate"/>
      </w:r>
      <w:r>
        <w:t>95</w:t>
      </w:r>
      <w:r>
        <w:fldChar w:fldCharType="end"/>
      </w:r>
    </w:p>
    <w:p w14:paraId="761BEF3C" w14:textId="37361D97" w:rsidR="0045762B" w:rsidRDefault="0045762B">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_Toc66693775 \h </w:instrText>
      </w:r>
      <w:r>
        <w:fldChar w:fldCharType="separate"/>
      </w:r>
      <w:r>
        <w:t>95</w:t>
      </w:r>
      <w:r>
        <w:fldChar w:fldCharType="end"/>
      </w:r>
    </w:p>
    <w:p w14:paraId="28B5DA11" w14:textId="03367D0F" w:rsidR="0045762B" w:rsidRDefault="0045762B">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_Toc66693776 \h </w:instrText>
      </w:r>
      <w:r>
        <w:fldChar w:fldCharType="separate"/>
      </w:r>
      <w:r>
        <w:t>96</w:t>
      </w:r>
      <w:r>
        <w:fldChar w:fldCharType="end"/>
      </w:r>
    </w:p>
    <w:p w14:paraId="637B8F06" w14:textId="61F2CA03" w:rsidR="0045762B" w:rsidRDefault="0045762B">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_Toc66693777 \h </w:instrText>
      </w:r>
      <w:r>
        <w:fldChar w:fldCharType="separate"/>
      </w:r>
      <w:r>
        <w:t>96</w:t>
      </w:r>
      <w:r>
        <w:fldChar w:fldCharType="end"/>
      </w:r>
    </w:p>
    <w:p w14:paraId="162AB2A6" w14:textId="7233CA3F" w:rsidR="0045762B" w:rsidRDefault="0045762B">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_Toc66693778 \h </w:instrText>
      </w:r>
      <w:r>
        <w:fldChar w:fldCharType="separate"/>
      </w:r>
      <w:r>
        <w:t>96</w:t>
      </w:r>
      <w:r>
        <w:fldChar w:fldCharType="end"/>
      </w:r>
    </w:p>
    <w:p w14:paraId="7F143922" w14:textId="6BAE805E" w:rsidR="0045762B" w:rsidRDefault="0045762B">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_Toc66693779 \h </w:instrText>
      </w:r>
      <w:r>
        <w:fldChar w:fldCharType="separate"/>
      </w:r>
      <w:r>
        <w:t>96</w:t>
      </w:r>
      <w:r>
        <w:fldChar w:fldCharType="end"/>
      </w:r>
    </w:p>
    <w:p w14:paraId="45E0BB59" w14:textId="1E9E17A1" w:rsidR="0045762B" w:rsidRDefault="0045762B">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_Toc66693780 \h </w:instrText>
      </w:r>
      <w:r>
        <w:fldChar w:fldCharType="separate"/>
      </w:r>
      <w:r>
        <w:t>96</w:t>
      </w:r>
      <w:r>
        <w:fldChar w:fldCharType="end"/>
      </w:r>
    </w:p>
    <w:p w14:paraId="598011AF" w14:textId="26E48FE2" w:rsidR="0045762B" w:rsidRDefault="0045762B">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_Toc66693781 \h </w:instrText>
      </w:r>
      <w:r>
        <w:fldChar w:fldCharType="separate"/>
      </w:r>
      <w:r>
        <w:t>97</w:t>
      </w:r>
      <w:r>
        <w:fldChar w:fldCharType="end"/>
      </w:r>
    </w:p>
    <w:p w14:paraId="213343F0" w14:textId="4AC4245A" w:rsidR="0045762B" w:rsidRDefault="0045762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_Toc66693782 \h </w:instrText>
      </w:r>
      <w:r>
        <w:fldChar w:fldCharType="separate"/>
      </w:r>
      <w:r>
        <w:t>97</w:t>
      </w:r>
      <w:r>
        <w:fldChar w:fldCharType="end"/>
      </w:r>
    </w:p>
    <w:p w14:paraId="46C20E1A" w14:textId="04BAD2BC" w:rsidR="0045762B" w:rsidRDefault="0045762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_Toc66693783 \h </w:instrText>
      </w:r>
      <w:r>
        <w:fldChar w:fldCharType="separate"/>
      </w:r>
      <w:r>
        <w:t>101</w:t>
      </w:r>
      <w:r>
        <w:fldChar w:fldCharType="end"/>
      </w:r>
    </w:p>
    <w:p w14:paraId="1DA3D2F7" w14:textId="2F1742B2" w:rsidR="0045762B" w:rsidRDefault="0045762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_Toc66693784 \h </w:instrText>
      </w:r>
      <w:r>
        <w:fldChar w:fldCharType="separate"/>
      </w:r>
      <w:r>
        <w:t>103</w:t>
      </w:r>
      <w:r>
        <w:fldChar w:fldCharType="end"/>
      </w:r>
    </w:p>
    <w:p w14:paraId="30E10734" w14:textId="64683AE4" w:rsidR="0045762B" w:rsidRDefault="0045762B">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_Toc66693785 \h </w:instrText>
      </w:r>
      <w:r>
        <w:fldChar w:fldCharType="separate"/>
      </w:r>
      <w:r>
        <w:t>103</w:t>
      </w:r>
      <w:r>
        <w:fldChar w:fldCharType="end"/>
      </w:r>
    </w:p>
    <w:p w14:paraId="43DE1594" w14:textId="5D851DDA" w:rsidR="0045762B" w:rsidRDefault="0045762B">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_Toc66693786 \h </w:instrText>
      </w:r>
      <w:r>
        <w:fldChar w:fldCharType="separate"/>
      </w:r>
      <w:r>
        <w:t>103</w:t>
      </w:r>
      <w:r>
        <w:fldChar w:fldCharType="end"/>
      </w:r>
    </w:p>
    <w:p w14:paraId="39EEB7BE" w14:textId="4FA05E6C" w:rsidR="0045762B" w:rsidRDefault="0045762B">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_Toc66693787 \h </w:instrText>
      </w:r>
      <w:r>
        <w:fldChar w:fldCharType="separate"/>
      </w:r>
      <w:r>
        <w:t>103</w:t>
      </w:r>
      <w:r>
        <w:fldChar w:fldCharType="end"/>
      </w:r>
    </w:p>
    <w:p w14:paraId="160BB9DC" w14:textId="794BDA16" w:rsidR="0045762B" w:rsidRDefault="0045762B">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_Toc66693788 \h </w:instrText>
      </w:r>
      <w:r>
        <w:fldChar w:fldCharType="separate"/>
      </w:r>
      <w:r>
        <w:t>103</w:t>
      </w:r>
      <w:r>
        <w:fldChar w:fldCharType="end"/>
      </w:r>
    </w:p>
    <w:p w14:paraId="5AE5EB7C" w14:textId="4079E081" w:rsidR="0045762B" w:rsidRDefault="0045762B">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_Toc66693789 \h </w:instrText>
      </w:r>
      <w:r>
        <w:fldChar w:fldCharType="separate"/>
      </w:r>
      <w:r>
        <w:t>103</w:t>
      </w:r>
      <w:r>
        <w:fldChar w:fldCharType="end"/>
      </w:r>
    </w:p>
    <w:p w14:paraId="4187E796" w14:textId="1CFCB531" w:rsidR="0045762B" w:rsidRDefault="0045762B">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_Toc66693790 \h </w:instrText>
      </w:r>
      <w:r>
        <w:fldChar w:fldCharType="separate"/>
      </w:r>
      <w:r>
        <w:t>104</w:t>
      </w:r>
      <w:r>
        <w:fldChar w:fldCharType="end"/>
      </w:r>
    </w:p>
    <w:p w14:paraId="15CC42C8" w14:textId="683B5B82" w:rsidR="0045762B" w:rsidRDefault="0045762B">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_Toc66693791 \h </w:instrText>
      </w:r>
      <w:r>
        <w:fldChar w:fldCharType="separate"/>
      </w:r>
      <w:r>
        <w:t>104</w:t>
      </w:r>
      <w:r>
        <w:fldChar w:fldCharType="end"/>
      </w:r>
    </w:p>
    <w:p w14:paraId="582AAB9A" w14:textId="78F53591" w:rsidR="0045762B" w:rsidRDefault="0045762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_Toc66693792 \h </w:instrText>
      </w:r>
      <w:r>
        <w:fldChar w:fldCharType="separate"/>
      </w:r>
      <w:r>
        <w:t>104</w:t>
      </w:r>
      <w:r>
        <w:fldChar w:fldCharType="end"/>
      </w:r>
    </w:p>
    <w:p w14:paraId="78060E94" w14:textId="7D62FC10" w:rsidR="0045762B" w:rsidRDefault="0045762B">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_Toc66693793 \h </w:instrText>
      </w:r>
      <w:r>
        <w:fldChar w:fldCharType="separate"/>
      </w:r>
      <w:r>
        <w:t>117</w:t>
      </w:r>
      <w:r>
        <w:fldChar w:fldCharType="end"/>
      </w:r>
    </w:p>
    <w:p w14:paraId="1B6A4997" w14:textId="2DB519C9" w:rsidR="0045762B" w:rsidRDefault="0045762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_Toc66693794 \h </w:instrText>
      </w:r>
      <w:r>
        <w:fldChar w:fldCharType="separate"/>
      </w:r>
      <w:r>
        <w:t>119</w:t>
      </w:r>
      <w:r>
        <w:fldChar w:fldCharType="end"/>
      </w:r>
    </w:p>
    <w:p w14:paraId="5795E937" w14:textId="4A6FD860" w:rsidR="0045762B" w:rsidRDefault="0045762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_Toc66693795 \h </w:instrText>
      </w:r>
      <w:r>
        <w:fldChar w:fldCharType="separate"/>
      </w:r>
      <w:r>
        <w:t>119</w:t>
      </w:r>
      <w:r>
        <w:fldChar w:fldCharType="end"/>
      </w:r>
    </w:p>
    <w:p w14:paraId="2D20C823" w14:textId="23D5836B" w:rsidR="0045762B" w:rsidRDefault="0045762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_Toc66693796 \h </w:instrText>
      </w:r>
      <w:r>
        <w:fldChar w:fldCharType="separate"/>
      </w:r>
      <w:r>
        <w:t>119</w:t>
      </w:r>
      <w:r>
        <w:fldChar w:fldCharType="end"/>
      </w:r>
    </w:p>
    <w:p w14:paraId="5DAAA26E" w14:textId="3F2D3503" w:rsidR="0045762B" w:rsidRDefault="0045762B">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_Toc66693797 \h </w:instrText>
      </w:r>
      <w:r>
        <w:fldChar w:fldCharType="separate"/>
      </w:r>
      <w:r>
        <w:t>119</w:t>
      </w:r>
      <w:r>
        <w:fldChar w:fldCharType="end"/>
      </w:r>
    </w:p>
    <w:p w14:paraId="76264D3E" w14:textId="24B690F4" w:rsidR="0045762B" w:rsidRDefault="0045762B">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DE3F52">
        <w:rPr>
          <w:lang w:val="en-US" w:eastAsia="sv-SE"/>
        </w:rPr>
        <w:t>r</w:t>
      </w:r>
      <w:r>
        <w:rPr>
          <w:lang w:eastAsia="sv-SE"/>
        </w:rPr>
        <w:t>equirement</w:t>
      </w:r>
      <w:r>
        <w:tab/>
      </w:r>
      <w:r>
        <w:fldChar w:fldCharType="begin"/>
      </w:r>
      <w:r>
        <w:instrText xml:space="preserve"> PAGEREF _Toc66693798 \h </w:instrText>
      </w:r>
      <w:r>
        <w:fldChar w:fldCharType="separate"/>
      </w:r>
      <w:r>
        <w:t>119</w:t>
      </w:r>
      <w:r>
        <w:fldChar w:fldCharType="end"/>
      </w:r>
    </w:p>
    <w:p w14:paraId="366E4A52" w14:textId="61434430" w:rsidR="0045762B" w:rsidRDefault="0045762B">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_Toc66693799 \h </w:instrText>
      </w:r>
      <w:r>
        <w:fldChar w:fldCharType="separate"/>
      </w:r>
      <w:r>
        <w:t>120</w:t>
      </w:r>
      <w:r>
        <w:fldChar w:fldCharType="end"/>
      </w:r>
    </w:p>
    <w:p w14:paraId="4025FCF0" w14:textId="3D14D666" w:rsidR="0045762B" w:rsidRDefault="0045762B">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_Toc66693800 \h </w:instrText>
      </w:r>
      <w:r>
        <w:fldChar w:fldCharType="separate"/>
      </w:r>
      <w:r>
        <w:t>120</w:t>
      </w:r>
      <w:r>
        <w:fldChar w:fldCharType="end"/>
      </w:r>
    </w:p>
    <w:p w14:paraId="0C65522A" w14:textId="46F5FAF9" w:rsidR="0045762B" w:rsidRDefault="0045762B">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_Toc66693801 \h </w:instrText>
      </w:r>
      <w:r>
        <w:fldChar w:fldCharType="separate"/>
      </w:r>
      <w:r>
        <w:t>121</w:t>
      </w:r>
      <w:r>
        <w:fldChar w:fldCharType="end"/>
      </w:r>
    </w:p>
    <w:p w14:paraId="260DD9F8" w14:textId="38C491FC" w:rsidR="0045762B" w:rsidRDefault="0045762B">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_Toc66693802 \h </w:instrText>
      </w:r>
      <w:r>
        <w:fldChar w:fldCharType="separate"/>
      </w:r>
      <w:r>
        <w:t>123</w:t>
      </w:r>
      <w:r>
        <w:fldChar w:fldCharType="end"/>
      </w:r>
    </w:p>
    <w:p w14:paraId="7C6FC838" w14:textId="10A205C1" w:rsidR="0045762B" w:rsidRDefault="0045762B">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_Toc66693803 \h </w:instrText>
      </w:r>
      <w:r>
        <w:fldChar w:fldCharType="separate"/>
      </w:r>
      <w:r>
        <w:t>123</w:t>
      </w:r>
      <w:r>
        <w:fldChar w:fldCharType="end"/>
      </w:r>
    </w:p>
    <w:p w14:paraId="67611755" w14:textId="6B046C17" w:rsidR="0045762B" w:rsidRDefault="0045762B">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_Toc66693804 \h </w:instrText>
      </w:r>
      <w:r>
        <w:fldChar w:fldCharType="separate"/>
      </w:r>
      <w:r>
        <w:t>124</w:t>
      </w:r>
      <w:r>
        <w:fldChar w:fldCharType="end"/>
      </w:r>
    </w:p>
    <w:p w14:paraId="12C915FC" w14:textId="27CCFD1D" w:rsidR="0045762B" w:rsidRDefault="0045762B">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_Toc66693805 \h </w:instrText>
      </w:r>
      <w:r>
        <w:fldChar w:fldCharType="separate"/>
      </w:r>
      <w:r>
        <w:t>124</w:t>
      </w:r>
      <w:r>
        <w:fldChar w:fldCharType="end"/>
      </w:r>
    </w:p>
    <w:p w14:paraId="475D32EC" w14:textId="41C0BA67" w:rsidR="0045762B" w:rsidRDefault="0045762B">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_Toc66693806 \h </w:instrText>
      </w:r>
      <w:r>
        <w:fldChar w:fldCharType="separate"/>
      </w:r>
      <w:r>
        <w:t>124</w:t>
      </w:r>
      <w:r>
        <w:fldChar w:fldCharType="end"/>
      </w:r>
    </w:p>
    <w:p w14:paraId="5D77616C" w14:textId="335C246C" w:rsidR="0045762B" w:rsidRDefault="0045762B">
      <w:pPr>
        <w:pStyle w:val="TOC5"/>
        <w:rPr>
          <w:rFonts w:asciiTheme="minorHAnsi" w:eastAsiaTheme="minorEastAsia" w:hAnsiTheme="minorHAnsi" w:cstheme="minorBidi"/>
          <w:sz w:val="22"/>
          <w:szCs w:val="22"/>
          <w:lang w:eastAsia="en-GB"/>
        </w:rPr>
      </w:pPr>
      <w:r>
        <w:rPr>
          <w:lang w:eastAsia="sv-SE"/>
        </w:rPr>
        <w:t>6.7.5.</w:t>
      </w:r>
      <w:r w:rsidRPr="00DE3F52">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_Toc66693807 \h </w:instrText>
      </w:r>
      <w:r>
        <w:fldChar w:fldCharType="separate"/>
      </w:r>
      <w:r>
        <w:t>125</w:t>
      </w:r>
      <w:r>
        <w:fldChar w:fldCharType="end"/>
      </w:r>
    </w:p>
    <w:p w14:paraId="47E15655" w14:textId="29086C93" w:rsidR="0045762B" w:rsidRDefault="0045762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_Toc66693808 \h </w:instrText>
      </w:r>
      <w:r>
        <w:fldChar w:fldCharType="separate"/>
      </w:r>
      <w:r>
        <w:t>125</w:t>
      </w:r>
      <w:r>
        <w:fldChar w:fldCharType="end"/>
      </w:r>
    </w:p>
    <w:p w14:paraId="2AB9DC83" w14:textId="3B7B0C29" w:rsidR="0045762B" w:rsidRDefault="0045762B">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_Toc66693809 \h </w:instrText>
      </w:r>
      <w:r>
        <w:fldChar w:fldCharType="separate"/>
      </w:r>
      <w:r>
        <w:t>125</w:t>
      </w:r>
      <w:r>
        <w:fldChar w:fldCharType="end"/>
      </w:r>
    </w:p>
    <w:p w14:paraId="374D5B11" w14:textId="693B33A3" w:rsidR="0045762B" w:rsidRDefault="0045762B">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_Toc66693810 \h </w:instrText>
      </w:r>
      <w:r>
        <w:fldChar w:fldCharType="separate"/>
      </w:r>
      <w:r>
        <w:t>125</w:t>
      </w:r>
      <w:r>
        <w:fldChar w:fldCharType="end"/>
      </w:r>
    </w:p>
    <w:p w14:paraId="2DAB6DF9" w14:textId="02D6180C" w:rsidR="0045762B" w:rsidRDefault="0045762B">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_Toc66693811 \h </w:instrText>
      </w:r>
      <w:r>
        <w:fldChar w:fldCharType="separate"/>
      </w:r>
      <w:r>
        <w:t>126</w:t>
      </w:r>
      <w:r>
        <w:fldChar w:fldCharType="end"/>
      </w:r>
    </w:p>
    <w:p w14:paraId="24A6B849" w14:textId="30E5B0B8" w:rsidR="0045762B" w:rsidRDefault="0045762B">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_Toc66693812 \h </w:instrText>
      </w:r>
      <w:r>
        <w:fldChar w:fldCharType="separate"/>
      </w:r>
      <w:r>
        <w:t>126</w:t>
      </w:r>
      <w:r>
        <w:fldChar w:fldCharType="end"/>
      </w:r>
    </w:p>
    <w:p w14:paraId="2AF87F4B" w14:textId="4B28AAAD" w:rsidR="0045762B" w:rsidRDefault="0045762B">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_Toc66693813 \h </w:instrText>
      </w:r>
      <w:r>
        <w:fldChar w:fldCharType="separate"/>
      </w:r>
      <w:r>
        <w:t>127</w:t>
      </w:r>
      <w:r>
        <w:fldChar w:fldCharType="end"/>
      </w:r>
    </w:p>
    <w:p w14:paraId="1A38319F" w14:textId="48655BFD" w:rsidR="0045762B" w:rsidRDefault="0045762B">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DE3F52">
        <w:rPr>
          <w:lang w:val="en-US"/>
        </w:rPr>
        <w:t>Co-location requirements</w:t>
      </w:r>
      <w:r>
        <w:tab/>
      </w:r>
      <w:r>
        <w:fldChar w:fldCharType="begin"/>
      </w:r>
      <w:r>
        <w:instrText xml:space="preserve"> PAGEREF _Toc66693814 \h </w:instrText>
      </w:r>
      <w:r>
        <w:fldChar w:fldCharType="separate"/>
      </w:r>
      <w:r>
        <w:t>136</w:t>
      </w:r>
      <w:r>
        <w:fldChar w:fldCharType="end"/>
      </w:r>
    </w:p>
    <w:p w14:paraId="78D45E46" w14:textId="50B370C6" w:rsidR="0045762B" w:rsidRDefault="0045762B">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_Toc66693815 \h </w:instrText>
      </w:r>
      <w:r>
        <w:fldChar w:fldCharType="separate"/>
      </w:r>
      <w:r>
        <w:t>136</w:t>
      </w:r>
      <w:r>
        <w:fldChar w:fldCharType="end"/>
      </w:r>
    </w:p>
    <w:p w14:paraId="0631A882" w14:textId="5C96AFB9" w:rsidR="0045762B" w:rsidRDefault="0045762B">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_Toc66693816 \h </w:instrText>
      </w:r>
      <w:r>
        <w:fldChar w:fldCharType="separate"/>
      </w:r>
      <w:r>
        <w:t>136</w:t>
      </w:r>
      <w:r>
        <w:fldChar w:fldCharType="end"/>
      </w:r>
    </w:p>
    <w:p w14:paraId="3A1A271E" w14:textId="715D8E1B" w:rsidR="0045762B" w:rsidRDefault="0045762B">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_Toc66693817 \h </w:instrText>
      </w:r>
      <w:r>
        <w:fldChar w:fldCharType="separate"/>
      </w:r>
      <w:r>
        <w:t>136</w:t>
      </w:r>
      <w:r>
        <w:fldChar w:fldCharType="end"/>
      </w:r>
    </w:p>
    <w:p w14:paraId="185B83F7" w14:textId="59AFE453" w:rsidR="0045762B" w:rsidRDefault="0045762B">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_Toc66693818 \h </w:instrText>
      </w:r>
      <w:r>
        <w:fldChar w:fldCharType="separate"/>
      </w:r>
      <w:r>
        <w:t>136</w:t>
      </w:r>
      <w:r>
        <w:fldChar w:fldCharType="end"/>
      </w:r>
    </w:p>
    <w:p w14:paraId="09E25AF3" w14:textId="284C54C1" w:rsidR="0045762B" w:rsidRDefault="0045762B">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_Toc66693819 \h </w:instrText>
      </w:r>
      <w:r>
        <w:fldChar w:fldCharType="separate"/>
      </w:r>
      <w:r>
        <w:t>137</w:t>
      </w:r>
      <w:r>
        <w:fldChar w:fldCharType="end"/>
      </w:r>
    </w:p>
    <w:p w14:paraId="4BC7C2F1" w14:textId="4C67D797" w:rsidR="0045762B" w:rsidRDefault="0045762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_Toc66693820 \h </w:instrText>
      </w:r>
      <w:r>
        <w:fldChar w:fldCharType="separate"/>
      </w:r>
      <w:r>
        <w:t>143</w:t>
      </w:r>
      <w:r>
        <w:fldChar w:fldCharType="end"/>
      </w:r>
    </w:p>
    <w:p w14:paraId="498E66E6" w14:textId="639C9947" w:rsidR="0045762B" w:rsidRDefault="0045762B">
      <w:pPr>
        <w:pStyle w:val="TOC3"/>
        <w:rPr>
          <w:rFonts w:asciiTheme="minorHAnsi" w:eastAsiaTheme="minorEastAsia" w:hAnsiTheme="minorHAnsi" w:cstheme="minorBidi"/>
          <w:sz w:val="22"/>
          <w:szCs w:val="22"/>
          <w:lang w:eastAsia="en-GB"/>
        </w:rPr>
      </w:pPr>
      <w:r>
        <w:t>6.</w:t>
      </w:r>
      <w:r w:rsidRPr="00DE3F52">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_Toc66693821 \h </w:instrText>
      </w:r>
      <w:r>
        <w:fldChar w:fldCharType="separate"/>
      </w:r>
      <w:r>
        <w:t>143</w:t>
      </w:r>
      <w:r>
        <w:fldChar w:fldCharType="end"/>
      </w:r>
    </w:p>
    <w:p w14:paraId="770E6D1A" w14:textId="2B078352" w:rsidR="0045762B" w:rsidRDefault="0045762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_Toc66693822 \h </w:instrText>
      </w:r>
      <w:r>
        <w:fldChar w:fldCharType="separate"/>
      </w:r>
      <w:r>
        <w:t>143</w:t>
      </w:r>
      <w:r>
        <w:fldChar w:fldCharType="end"/>
      </w:r>
    </w:p>
    <w:p w14:paraId="7F7C7FB1" w14:textId="40455D66" w:rsidR="0045762B" w:rsidRDefault="0045762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_Toc66693823 \h </w:instrText>
      </w:r>
      <w:r>
        <w:fldChar w:fldCharType="separate"/>
      </w:r>
      <w:r>
        <w:t>143</w:t>
      </w:r>
      <w:r>
        <w:fldChar w:fldCharType="end"/>
      </w:r>
    </w:p>
    <w:p w14:paraId="663BB63D" w14:textId="3C552742" w:rsidR="0045762B" w:rsidRDefault="0045762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_Toc66693824 \h </w:instrText>
      </w:r>
      <w:r>
        <w:fldChar w:fldCharType="separate"/>
      </w:r>
      <w:r>
        <w:t>144</w:t>
      </w:r>
      <w:r>
        <w:fldChar w:fldCharType="end"/>
      </w:r>
    </w:p>
    <w:p w14:paraId="1BCB35A1" w14:textId="50575DD1" w:rsidR="0045762B" w:rsidRDefault="0045762B">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_Toc66693825 \h </w:instrText>
      </w:r>
      <w:r>
        <w:fldChar w:fldCharType="separate"/>
      </w:r>
      <w:r>
        <w:t>144</w:t>
      </w:r>
      <w:r>
        <w:fldChar w:fldCharType="end"/>
      </w:r>
    </w:p>
    <w:p w14:paraId="5DD51171" w14:textId="500BE8F0" w:rsidR="0045762B" w:rsidRDefault="0045762B">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_Toc66693826 \h </w:instrText>
      </w:r>
      <w:r>
        <w:fldChar w:fldCharType="separate"/>
      </w:r>
      <w:r>
        <w:t>144</w:t>
      </w:r>
      <w:r>
        <w:fldChar w:fldCharType="end"/>
      </w:r>
    </w:p>
    <w:p w14:paraId="520AFF7B" w14:textId="05D78B82" w:rsidR="0045762B" w:rsidRDefault="0045762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DE3F52">
        <w:rPr>
          <w:lang w:val="en-US"/>
        </w:rPr>
        <w:t>s</w:t>
      </w:r>
      <w:r>
        <w:tab/>
      </w:r>
      <w:r>
        <w:fldChar w:fldCharType="begin"/>
      </w:r>
      <w:r>
        <w:instrText xml:space="preserve"> PAGEREF _Toc66693827 \h </w:instrText>
      </w:r>
      <w:r>
        <w:fldChar w:fldCharType="separate"/>
      </w:r>
      <w:r>
        <w:t>145</w:t>
      </w:r>
      <w:r>
        <w:fldChar w:fldCharType="end"/>
      </w:r>
    </w:p>
    <w:p w14:paraId="0AF7ECF3" w14:textId="57F80FC2" w:rsidR="0045762B" w:rsidRDefault="0045762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_Toc66693828 \h </w:instrText>
      </w:r>
      <w:r>
        <w:fldChar w:fldCharType="separate"/>
      </w:r>
      <w:r>
        <w:t>145</w:t>
      </w:r>
      <w:r>
        <w:fldChar w:fldCharType="end"/>
      </w:r>
    </w:p>
    <w:p w14:paraId="6449E2E4" w14:textId="4DAED23C" w:rsidR="0045762B" w:rsidRDefault="0045762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_Toc66693829 \h </w:instrText>
      </w:r>
      <w:r>
        <w:fldChar w:fldCharType="separate"/>
      </w:r>
      <w:r>
        <w:t>147</w:t>
      </w:r>
      <w:r>
        <w:fldChar w:fldCharType="end"/>
      </w:r>
    </w:p>
    <w:p w14:paraId="01924303" w14:textId="56D220A2" w:rsidR="0045762B" w:rsidRDefault="0045762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_Toc66693830 \h </w:instrText>
      </w:r>
      <w:r>
        <w:fldChar w:fldCharType="separate"/>
      </w:r>
      <w:r>
        <w:t>147</w:t>
      </w:r>
      <w:r>
        <w:fldChar w:fldCharType="end"/>
      </w:r>
    </w:p>
    <w:p w14:paraId="63217911" w14:textId="287FBC9D" w:rsidR="0045762B" w:rsidRDefault="0045762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_Toc66693831 \h </w:instrText>
      </w:r>
      <w:r>
        <w:fldChar w:fldCharType="separate"/>
      </w:r>
      <w:r>
        <w:t>148</w:t>
      </w:r>
      <w:r>
        <w:fldChar w:fldCharType="end"/>
      </w:r>
    </w:p>
    <w:p w14:paraId="162E7D1C" w14:textId="53908270" w:rsidR="0045762B" w:rsidRDefault="0045762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_Toc66693832 \h </w:instrText>
      </w:r>
      <w:r>
        <w:fldChar w:fldCharType="separate"/>
      </w:r>
      <w:r>
        <w:t>148</w:t>
      </w:r>
      <w:r>
        <w:fldChar w:fldCharType="end"/>
      </w:r>
    </w:p>
    <w:p w14:paraId="10826AC0" w14:textId="2DA6A158" w:rsidR="0045762B" w:rsidRDefault="0045762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_Toc66693833 \h </w:instrText>
      </w:r>
      <w:r>
        <w:fldChar w:fldCharType="separate"/>
      </w:r>
      <w:r>
        <w:t>148</w:t>
      </w:r>
      <w:r>
        <w:fldChar w:fldCharType="end"/>
      </w:r>
    </w:p>
    <w:p w14:paraId="7645F77A" w14:textId="25CDA4C4" w:rsidR="0045762B" w:rsidRDefault="0045762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_Toc66693834 \h </w:instrText>
      </w:r>
      <w:r>
        <w:fldChar w:fldCharType="separate"/>
      </w:r>
      <w:r>
        <w:t>148</w:t>
      </w:r>
      <w:r>
        <w:fldChar w:fldCharType="end"/>
      </w:r>
    </w:p>
    <w:p w14:paraId="7533F835" w14:textId="7718B1C2" w:rsidR="0045762B" w:rsidRDefault="0045762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_Toc66693835 \h </w:instrText>
      </w:r>
      <w:r>
        <w:fldChar w:fldCharType="separate"/>
      </w:r>
      <w:r>
        <w:t>148</w:t>
      </w:r>
      <w:r>
        <w:fldChar w:fldCharType="end"/>
      </w:r>
    </w:p>
    <w:p w14:paraId="65C5F0E1" w14:textId="6F302EA2" w:rsidR="0045762B" w:rsidRDefault="0045762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_Toc66693836 \h </w:instrText>
      </w:r>
      <w:r>
        <w:fldChar w:fldCharType="separate"/>
      </w:r>
      <w:r>
        <w:t>148</w:t>
      </w:r>
      <w:r>
        <w:fldChar w:fldCharType="end"/>
      </w:r>
    </w:p>
    <w:p w14:paraId="75B6C9AB" w14:textId="30E99B87" w:rsidR="0045762B" w:rsidRDefault="0045762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_Toc66693837 \h </w:instrText>
      </w:r>
      <w:r>
        <w:fldChar w:fldCharType="separate"/>
      </w:r>
      <w:r>
        <w:t>149</w:t>
      </w:r>
      <w:r>
        <w:fldChar w:fldCharType="end"/>
      </w:r>
    </w:p>
    <w:p w14:paraId="00638E79" w14:textId="5C4A6CF0" w:rsidR="0045762B" w:rsidRDefault="0045762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_Toc66693838 \h </w:instrText>
      </w:r>
      <w:r>
        <w:fldChar w:fldCharType="separate"/>
      </w:r>
      <w:r>
        <w:t>149</w:t>
      </w:r>
      <w:r>
        <w:fldChar w:fldCharType="end"/>
      </w:r>
    </w:p>
    <w:p w14:paraId="065D7A6C" w14:textId="12876578" w:rsidR="0045762B" w:rsidRDefault="0045762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_Toc66693839 \h </w:instrText>
      </w:r>
      <w:r>
        <w:fldChar w:fldCharType="separate"/>
      </w:r>
      <w:r>
        <w:t>149</w:t>
      </w:r>
      <w:r>
        <w:fldChar w:fldCharType="end"/>
      </w:r>
    </w:p>
    <w:p w14:paraId="4B2E3922" w14:textId="2733475A" w:rsidR="0045762B" w:rsidRDefault="0045762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DE3F52">
        <w:rPr>
          <w:i/>
        </w:rPr>
        <w:t>BS type 1-H</w:t>
      </w:r>
      <w:r>
        <w:t xml:space="preserve"> and </w:t>
      </w:r>
      <w:r w:rsidRPr="00DE3F52">
        <w:rPr>
          <w:i/>
        </w:rPr>
        <w:t>BS type 1-O</w:t>
      </w:r>
      <w:r>
        <w:tab/>
      </w:r>
      <w:r>
        <w:fldChar w:fldCharType="begin"/>
      </w:r>
      <w:r>
        <w:instrText xml:space="preserve"> PAGEREF _Toc66693840 \h </w:instrText>
      </w:r>
      <w:r>
        <w:fldChar w:fldCharType="separate"/>
      </w:r>
      <w:r>
        <w:t>149</w:t>
      </w:r>
      <w:r>
        <w:fldChar w:fldCharType="end"/>
      </w:r>
    </w:p>
    <w:p w14:paraId="4752A288" w14:textId="74AEF52B" w:rsidR="0045762B" w:rsidRDefault="0045762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_Toc66693841 \h </w:instrText>
      </w:r>
      <w:r>
        <w:fldChar w:fldCharType="separate"/>
      </w:r>
      <w:r>
        <w:t>150</w:t>
      </w:r>
      <w:r>
        <w:fldChar w:fldCharType="end"/>
      </w:r>
    </w:p>
    <w:p w14:paraId="4832128C" w14:textId="5EEDE982" w:rsidR="0045762B" w:rsidRDefault="0045762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_Toc66693842 \h </w:instrText>
      </w:r>
      <w:r>
        <w:fldChar w:fldCharType="separate"/>
      </w:r>
      <w:r>
        <w:t>150</w:t>
      </w:r>
      <w:r>
        <w:fldChar w:fldCharType="end"/>
      </w:r>
    </w:p>
    <w:p w14:paraId="43FE6837" w14:textId="365E2A2F" w:rsidR="0045762B" w:rsidRDefault="0045762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_Toc66693843 \h </w:instrText>
      </w:r>
      <w:r>
        <w:fldChar w:fldCharType="separate"/>
      </w:r>
      <w:r>
        <w:t>150</w:t>
      </w:r>
      <w:r>
        <w:fldChar w:fldCharType="end"/>
      </w:r>
    </w:p>
    <w:p w14:paraId="11F0DA47" w14:textId="3E56CC51" w:rsidR="0045762B" w:rsidRDefault="0045762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_Toc66693844 \h </w:instrText>
      </w:r>
      <w:r>
        <w:fldChar w:fldCharType="separate"/>
      </w:r>
      <w:r>
        <w:t>150</w:t>
      </w:r>
      <w:r>
        <w:fldChar w:fldCharType="end"/>
      </w:r>
    </w:p>
    <w:p w14:paraId="5FF29688" w14:textId="7FF25AB5" w:rsidR="0045762B" w:rsidRDefault="0045762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_Toc66693845 \h </w:instrText>
      </w:r>
      <w:r>
        <w:fldChar w:fldCharType="separate"/>
      </w:r>
      <w:r>
        <w:t>150</w:t>
      </w:r>
      <w:r>
        <w:fldChar w:fldCharType="end"/>
      </w:r>
    </w:p>
    <w:p w14:paraId="7885B6D8" w14:textId="79076B5E" w:rsidR="0045762B" w:rsidRDefault="0045762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_Toc66693846 \h </w:instrText>
      </w:r>
      <w:r>
        <w:fldChar w:fldCharType="separate"/>
      </w:r>
      <w:r>
        <w:t>150</w:t>
      </w:r>
      <w:r>
        <w:fldChar w:fldCharType="end"/>
      </w:r>
    </w:p>
    <w:p w14:paraId="3CC47BB3" w14:textId="55617DD5" w:rsidR="0045762B" w:rsidRDefault="0045762B">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_Toc66693847 \h </w:instrText>
      </w:r>
      <w:r>
        <w:fldChar w:fldCharType="separate"/>
      </w:r>
      <w:r>
        <w:t>150</w:t>
      </w:r>
      <w:r>
        <w:fldChar w:fldCharType="end"/>
      </w:r>
    </w:p>
    <w:p w14:paraId="58CA45FC" w14:textId="39E35B02" w:rsidR="0045762B" w:rsidRDefault="0045762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_Toc66693848 \h </w:instrText>
      </w:r>
      <w:r>
        <w:fldChar w:fldCharType="separate"/>
      </w:r>
      <w:r>
        <w:t>151</w:t>
      </w:r>
      <w:r>
        <w:fldChar w:fldCharType="end"/>
      </w:r>
    </w:p>
    <w:p w14:paraId="62EBCB15" w14:textId="4EDDD874" w:rsidR="0045762B" w:rsidRDefault="0045762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_Toc66693849 \h </w:instrText>
      </w:r>
      <w:r>
        <w:fldChar w:fldCharType="separate"/>
      </w:r>
      <w:r>
        <w:t>151</w:t>
      </w:r>
      <w:r>
        <w:fldChar w:fldCharType="end"/>
      </w:r>
    </w:p>
    <w:p w14:paraId="0ADACC1C" w14:textId="14FFC593" w:rsidR="0045762B" w:rsidRDefault="0045762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_Toc66693850 \h </w:instrText>
      </w:r>
      <w:r>
        <w:fldChar w:fldCharType="separate"/>
      </w:r>
      <w:r>
        <w:t>151</w:t>
      </w:r>
      <w:r>
        <w:fldChar w:fldCharType="end"/>
      </w:r>
    </w:p>
    <w:p w14:paraId="06D4FBBB" w14:textId="7402E89B" w:rsidR="0045762B" w:rsidRDefault="0045762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_Toc66693851 \h </w:instrText>
      </w:r>
      <w:r>
        <w:fldChar w:fldCharType="separate"/>
      </w:r>
      <w:r>
        <w:t>151</w:t>
      </w:r>
      <w:r>
        <w:fldChar w:fldCharType="end"/>
      </w:r>
    </w:p>
    <w:p w14:paraId="33C9F932" w14:textId="60939EF1" w:rsidR="0045762B" w:rsidRDefault="0045762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_Toc66693852 \h </w:instrText>
      </w:r>
      <w:r>
        <w:fldChar w:fldCharType="separate"/>
      </w:r>
      <w:r>
        <w:t>153</w:t>
      </w:r>
      <w:r>
        <w:fldChar w:fldCharType="end"/>
      </w:r>
    </w:p>
    <w:p w14:paraId="6669B8D8" w14:textId="7926AB13" w:rsidR="0045762B" w:rsidRDefault="0045762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_Toc66693853 \h </w:instrText>
      </w:r>
      <w:r>
        <w:fldChar w:fldCharType="separate"/>
      </w:r>
      <w:r>
        <w:t>154</w:t>
      </w:r>
      <w:r>
        <w:fldChar w:fldCharType="end"/>
      </w:r>
    </w:p>
    <w:p w14:paraId="00E533D4" w14:textId="51354738" w:rsidR="0045762B" w:rsidRDefault="0045762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_Toc66693854 \h </w:instrText>
      </w:r>
      <w:r>
        <w:fldChar w:fldCharType="separate"/>
      </w:r>
      <w:r>
        <w:t>154</w:t>
      </w:r>
      <w:r>
        <w:fldChar w:fldCharType="end"/>
      </w:r>
    </w:p>
    <w:p w14:paraId="7401FB11" w14:textId="019CC02B" w:rsidR="0045762B" w:rsidRDefault="0045762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_Toc66693855 \h </w:instrText>
      </w:r>
      <w:r>
        <w:fldChar w:fldCharType="separate"/>
      </w:r>
      <w:r>
        <w:t>154</w:t>
      </w:r>
      <w:r>
        <w:fldChar w:fldCharType="end"/>
      </w:r>
    </w:p>
    <w:p w14:paraId="0B09BE15" w14:textId="20F0ECF3" w:rsidR="0045762B" w:rsidRDefault="0045762B">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_Toc66693856 \h </w:instrText>
      </w:r>
      <w:r>
        <w:fldChar w:fldCharType="separate"/>
      </w:r>
      <w:r>
        <w:t>154</w:t>
      </w:r>
      <w:r>
        <w:fldChar w:fldCharType="end"/>
      </w:r>
    </w:p>
    <w:p w14:paraId="0FCDD0DF" w14:textId="046A8CDE" w:rsidR="0045762B" w:rsidRDefault="0045762B">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_Toc66693857 \h </w:instrText>
      </w:r>
      <w:r>
        <w:fldChar w:fldCharType="separate"/>
      </w:r>
      <w:r>
        <w:t>154</w:t>
      </w:r>
      <w:r>
        <w:fldChar w:fldCharType="end"/>
      </w:r>
    </w:p>
    <w:p w14:paraId="65D2B90D" w14:textId="6CB35139" w:rsidR="0045762B" w:rsidRDefault="0045762B">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_Toc66693858 \h </w:instrText>
      </w:r>
      <w:r>
        <w:fldChar w:fldCharType="separate"/>
      </w:r>
      <w:r>
        <w:t>154</w:t>
      </w:r>
      <w:r>
        <w:fldChar w:fldCharType="end"/>
      </w:r>
    </w:p>
    <w:p w14:paraId="601210D8" w14:textId="06F53E99" w:rsidR="0045762B" w:rsidRDefault="0045762B">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_Toc66693859 \h </w:instrText>
      </w:r>
      <w:r>
        <w:fldChar w:fldCharType="separate"/>
      </w:r>
      <w:r>
        <w:t>154</w:t>
      </w:r>
      <w:r>
        <w:fldChar w:fldCharType="end"/>
      </w:r>
    </w:p>
    <w:p w14:paraId="301D289A" w14:textId="03C968E1" w:rsidR="0045762B" w:rsidRDefault="0045762B">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_Toc66693860 \h </w:instrText>
      </w:r>
      <w:r>
        <w:fldChar w:fldCharType="separate"/>
      </w:r>
      <w:r>
        <w:t>155</w:t>
      </w:r>
      <w:r>
        <w:fldChar w:fldCharType="end"/>
      </w:r>
    </w:p>
    <w:p w14:paraId="69AB78A1" w14:textId="3779101B" w:rsidR="0045762B" w:rsidRDefault="0045762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_Toc66693861 \h </w:instrText>
      </w:r>
      <w:r>
        <w:fldChar w:fldCharType="separate"/>
      </w:r>
      <w:r>
        <w:t>155</w:t>
      </w:r>
      <w:r>
        <w:fldChar w:fldCharType="end"/>
      </w:r>
    </w:p>
    <w:p w14:paraId="723FACC6" w14:textId="08D71763" w:rsidR="0045762B" w:rsidRDefault="0045762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_Toc66693862 \h </w:instrText>
      </w:r>
      <w:r>
        <w:fldChar w:fldCharType="separate"/>
      </w:r>
      <w:r>
        <w:t>155</w:t>
      </w:r>
      <w:r>
        <w:fldChar w:fldCharType="end"/>
      </w:r>
    </w:p>
    <w:p w14:paraId="0FD4248A" w14:textId="017C2B80" w:rsidR="0045762B" w:rsidRDefault="0045762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_Toc66693863 \h </w:instrText>
      </w:r>
      <w:r>
        <w:fldChar w:fldCharType="separate"/>
      </w:r>
      <w:r>
        <w:t>164</w:t>
      </w:r>
      <w:r>
        <w:fldChar w:fldCharType="end"/>
      </w:r>
    </w:p>
    <w:p w14:paraId="588A784E" w14:textId="4EEDBDD8" w:rsidR="0045762B" w:rsidRDefault="0045762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adjacent channel selectivity</w:t>
      </w:r>
      <w:r>
        <w:tab/>
      </w:r>
      <w:r>
        <w:fldChar w:fldCharType="begin"/>
      </w:r>
      <w:r>
        <w:instrText xml:space="preserve"> PAGEREF _Toc66693864 \h </w:instrText>
      </w:r>
      <w:r>
        <w:fldChar w:fldCharType="separate"/>
      </w:r>
      <w:r>
        <w:t>164</w:t>
      </w:r>
      <w:r>
        <w:fldChar w:fldCharType="end"/>
      </w:r>
    </w:p>
    <w:p w14:paraId="53362EB0" w14:textId="1A61337A" w:rsidR="0045762B" w:rsidRDefault="0045762B">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_Toc66693865 \h </w:instrText>
      </w:r>
      <w:r>
        <w:fldChar w:fldCharType="separate"/>
      </w:r>
      <w:r>
        <w:t>164</w:t>
      </w:r>
      <w:r>
        <w:fldChar w:fldCharType="end"/>
      </w:r>
    </w:p>
    <w:p w14:paraId="60A9F46C" w14:textId="62885089" w:rsidR="0045762B" w:rsidRDefault="0045762B">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_Toc66693866 \h </w:instrText>
      </w:r>
      <w:r>
        <w:fldChar w:fldCharType="separate"/>
      </w:r>
      <w:r>
        <w:t>164</w:t>
      </w:r>
      <w:r>
        <w:fldChar w:fldCharType="end"/>
      </w:r>
    </w:p>
    <w:p w14:paraId="7312AEF2" w14:textId="6ADC52BC" w:rsidR="0045762B" w:rsidRDefault="0045762B">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_Toc66693867 \h </w:instrText>
      </w:r>
      <w:r>
        <w:fldChar w:fldCharType="separate"/>
      </w:r>
      <w:r>
        <w:t>164</w:t>
      </w:r>
      <w:r>
        <w:fldChar w:fldCharType="end"/>
      </w:r>
    </w:p>
    <w:p w14:paraId="2ECE6058" w14:textId="4670B231" w:rsidR="0045762B" w:rsidRDefault="0045762B">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_Toc66693868 \h </w:instrText>
      </w:r>
      <w:r>
        <w:fldChar w:fldCharType="separate"/>
      </w:r>
      <w:r>
        <w:t>164</w:t>
      </w:r>
      <w:r>
        <w:fldChar w:fldCharType="end"/>
      </w:r>
    </w:p>
    <w:p w14:paraId="3E52CF22" w14:textId="579ED5BE" w:rsidR="0045762B" w:rsidRDefault="0045762B">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_Toc66693869 \h </w:instrText>
      </w:r>
      <w:r>
        <w:fldChar w:fldCharType="separate"/>
      </w:r>
      <w:r>
        <w:t>164</w:t>
      </w:r>
      <w:r>
        <w:fldChar w:fldCharType="end"/>
      </w:r>
    </w:p>
    <w:p w14:paraId="09E129EA" w14:textId="22E006D2" w:rsidR="0045762B" w:rsidRDefault="0045762B">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_Toc66693870 \h </w:instrText>
      </w:r>
      <w:r>
        <w:fldChar w:fldCharType="separate"/>
      </w:r>
      <w:r>
        <w:t>165</w:t>
      </w:r>
      <w:r>
        <w:fldChar w:fldCharType="end"/>
      </w:r>
    </w:p>
    <w:p w14:paraId="1E11B254" w14:textId="7BA018D4" w:rsidR="0045762B" w:rsidRDefault="0045762B">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_Toc66693871 \h </w:instrText>
      </w:r>
      <w:r>
        <w:fldChar w:fldCharType="separate"/>
      </w:r>
      <w:r>
        <w:t>165</w:t>
      </w:r>
      <w:r>
        <w:fldChar w:fldCharType="end"/>
      </w:r>
    </w:p>
    <w:p w14:paraId="27F2FC76" w14:textId="4B4F221A" w:rsidR="0045762B" w:rsidRDefault="0045762B">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_Toc66693872 \h </w:instrText>
      </w:r>
      <w:r>
        <w:fldChar w:fldCharType="separate"/>
      </w:r>
      <w:r>
        <w:t>165</w:t>
      </w:r>
      <w:r>
        <w:fldChar w:fldCharType="end"/>
      </w:r>
    </w:p>
    <w:p w14:paraId="2FCBFA55" w14:textId="0E205C7A" w:rsidR="0045762B" w:rsidRDefault="0045762B">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_Toc66693873 \h </w:instrText>
      </w:r>
      <w:r>
        <w:fldChar w:fldCharType="separate"/>
      </w:r>
      <w:r>
        <w:t>165</w:t>
      </w:r>
      <w:r>
        <w:fldChar w:fldCharType="end"/>
      </w:r>
    </w:p>
    <w:p w14:paraId="3F4F62F3" w14:textId="32E3DC68" w:rsidR="0045762B" w:rsidRDefault="0045762B">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_Toc66693874 \h </w:instrText>
      </w:r>
      <w:r>
        <w:fldChar w:fldCharType="separate"/>
      </w:r>
      <w:r>
        <w:t>166</w:t>
      </w:r>
      <w:r>
        <w:fldChar w:fldCharType="end"/>
      </w:r>
    </w:p>
    <w:p w14:paraId="6393D679" w14:textId="6083C875" w:rsidR="0045762B" w:rsidRDefault="0045762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in-band blocking</w:t>
      </w:r>
      <w:r>
        <w:tab/>
      </w:r>
      <w:r>
        <w:fldChar w:fldCharType="begin"/>
      </w:r>
      <w:r>
        <w:instrText xml:space="preserve"> PAGEREF _Toc66693875 \h </w:instrText>
      </w:r>
      <w:r>
        <w:fldChar w:fldCharType="separate"/>
      </w:r>
      <w:r>
        <w:t>167</w:t>
      </w:r>
      <w:r>
        <w:fldChar w:fldCharType="end"/>
      </w:r>
    </w:p>
    <w:p w14:paraId="3997C3C3" w14:textId="4B0C0C94" w:rsidR="0045762B" w:rsidRDefault="0045762B">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_Toc66693876 \h </w:instrText>
      </w:r>
      <w:r>
        <w:fldChar w:fldCharType="separate"/>
      </w:r>
      <w:r>
        <w:t>167</w:t>
      </w:r>
      <w:r>
        <w:fldChar w:fldCharType="end"/>
      </w:r>
    </w:p>
    <w:p w14:paraId="0E3DE796" w14:textId="4BA2FE80" w:rsidR="0045762B" w:rsidRDefault="0045762B">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_Toc66693877 \h </w:instrText>
      </w:r>
      <w:r>
        <w:fldChar w:fldCharType="separate"/>
      </w:r>
      <w:r>
        <w:t>167</w:t>
      </w:r>
      <w:r>
        <w:fldChar w:fldCharType="end"/>
      </w:r>
    </w:p>
    <w:p w14:paraId="77EA0D80" w14:textId="295F6AC0" w:rsidR="0045762B" w:rsidRDefault="0045762B">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_Toc66693878 \h </w:instrText>
      </w:r>
      <w:r>
        <w:fldChar w:fldCharType="separate"/>
      </w:r>
      <w:r>
        <w:t>167</w:t>
      </w:r>
      <w:r>
        <w:fldChar w:fldCharType="end"/>
      </w:r>
    </w:p>
    <w:p w14:paraId="6914E78D" w14:textId="33008F14" w:rsidR="0045762B" w:rsidRDefault="0045762B">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_Toc66693879 \h </w:instrText>
      </w:r>
      <w:r>
        <w:fldChar w:fldCharType="separate"/>
      </w:r>
      <w:r>
        <w:t>168</w:t>
      </w:r>
      <w:r>
        <w:fldChar w:fldCharType="end"/>
      </w:r>
    </w:p>
    <w:p w14:paraId="6203F665" w14:textId="53F1BE4C" w:rsidR="0045762B" w:rsidRDefault="0045762B">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_Toc66693880 \h </w:instrText>
      </w:r>
      <w:r>
        <w:fldChar w:fldCharType="separate"/>
      </w:r>
      <w:r>
        <w:t>168</w:t>
      </w:r>
      <w:r>
        <w:fldChar w:fldCharType="end"/>
      </w:r>
    </w:p>
    <w:p w14:paraId="4D10694A" w14:textId="4898AA72" w:rsidR="0045762B" w:rsidRDefault="0045762B">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_Toc66693881 \h </w:instrText>
      </w:r>
      <w:r>
        <w:fldChar w:fldCharType="separate"/>
      </w:r>
      <w:r>
        <w:t>168</w:t>
      </w:r>
      <w:r>
        <w:fldChar w:fldCharType="end"/>
      </w:r>
    </w:p>
    <w:p w14:paraId="09A42B9B" w14:textId="06FF0628" w:rsidR="0045762B" w:rsidRDefault="0045762B">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_Toc66693882 \h </w:instrText>
      </w:r>
      <w:r>
        <w:fldChar w:fldCharType="separate"/>
      </w:r>
      <w:r>
        <w:t>169</w:t>
      </w:r>
      <w:r>
        <w:fldChar w:fldCharType="end"/>
      </w:r>
    </w:p>
    <w:p w14:paraId="7A29861D" w14:textId="4D7ACC90" w:rsidR="0045762B" w:rsidRDefault="0045762B">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_Toc66693883 \h </w:instrText>
      </w:r>
      <w:r>
        <w:fldChar w:fldCharType="separate"/>
      </w:r>
      <w:r>
        <w:t>169</w:t>
      </w:r>
      <w:r>
        <w:fldChar w:fldCharType="end"/>
      </w:r>
    </w:p>
    <w:p w14:paraId="260AF834" w14:textId="64A9D546" w:rsidR="0045762B" w:rsidRDefault="0045762B">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_Toc66693884 \h </w:instrText>
      </w:r>
      <w:r>
        <w:fldChar w:fldCharType="separate"/>
      </w:r>
      <w:r>
        <w:t>169</w:t>
      </w:r>
      <w:r>
        <w:fldChar w:fldCharType="end"/>
      </w:r>
    </w:p>
    <w:p w14:paraId="0DE0AB80" w14:textId="4D844DC9" w:rsidR="0045762B" w:rsidRDefault="0045762B">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_Toc66693885 \h </w:instrText>
      </w:r>
      <w:r>
        <w:fldChar w:fldCharType="separate"/>
      </w:r>
      <w:r>
        <w:t>173</w:t>
      </w:r>
      <w:r>
        <w:fldChar w:fldCharType="end"/>
      </w:r>
    </w:p>
    <w:p w14:paraId="7F200159" w14:textId="6E2E6A3B" w:rsidR="0045762B" w:rsidRDefault="0045762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_Toc66693886 \h </w:instrText>
      </w:r>
      <w:r>
        <w:fldChar w:fldCharType="separate"/>
      </w:r>
      <w:r>
        <w:t>174</w:t>
      </w:r>
      <w:r>
        <w:fldChar w:fldCharType="end"/>
      </w:r>
    </w:p>
    <w:p w14:paraId="09E0A7D9" w14:textId="75E3E1EE" w:rsidR="0045762B" w:rsidRDefault="0045762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_Toc66693887 \h </w:instrText>
      </w:r>
      <w:r>
        <w:fldChar w:fldCharType="separate"/>
      </w:r>
      <w:r>
        <w:t>174</w:t>
      </w:r>
      <w:r>
        <w:fldChar w:fldCharType="end"/>
      </w:r>
    </w:p>
    <w:p w14:paraId="0A93F4B2" w14:textId="335F4792" w:rsidR="0045762B" w:rsidRDefault="0045762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DE3F52">
        <w:rPr>
          <w:lang w:val="en-US"/>
        </w:rPr>
        <w:t>r</w:t>
      </w:r>
      <w:r>
        <w:t>equirement</w:t>
      </w:r>
      <w:r>
        <w:tab/>
      </w:r>
      <w:r>
        <w:fldChar w:fldCharType="begin"/>
      </w:r>
      <w:r>
        <w:instrText xml:space="preserve"> PAGEREF _Toc66693888 \h </w:instrText>
      </w:r>
      <w:r>
        <w:fldChar w:fldCharType="separate"/>
      </w:r>
      <w:r>
        <w:t>174</w:t>
      </w:r>
      <w:r>
        <w:fldChar w:fldCharType="end"/>
      </w:r>
    </w:p>
    <w:p w14:paraId="691F015E" w14:textId="51F2E835" w:rsidR="0045762B" w:rsidRDefault="0045762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_Toc66693889 \h </w:instrText>
      </w:r>
      <w:r>
        <w:fldChar w:fldCharType="separate"/>
      </w:r>
      <w:r>
        <w:t>174</w:t>
      </w:r>
      <w:r>
        <w:fldChar w:fldCharType="end"/>
      </w:r>
    </w:p>
    <w:p w14:paraId="65844F88" w14:textId="4012E92F" w:rsidR="0045762B" w:rsidRDefault="0045762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_Toc66693890 \h </w:instrText>
      </w:r>
      <w:r>
        <w:fldChar w:fldCharType="separate"/>
      </w:r>
      <w:r>
        <w:t>174</w:t>
      </w:r>
      <w:r>
        <w:fldChar w:fldCharType="end"/>
      </w:r>
    </w:p>
    <w:p w14:paraId="1FEC1330" w14:textId="14C53257" w:rsidR="0045762B" w:rsidRDefault="0045762B">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_Toc66693891 \h </w:instrText>
      </w:r>
      <w:r>
        <w:fldChar w:fldCharType="separate"/>
      </w:r>
      <w:r>
        <w:t>174</w:t>
      </w:r>
      <w:r>
        <w:fldChar w:fldCharType="end"/>
      </w:r>
    </w:p>
    <w:p w14:paraId="3EA8D8CD" w14:textId="5CAEDE5F" w:rsidR="0045762B" w:rsidRDefault="0045762B">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_Toc66693892 \h </w:instrText>
      </w:r>
      <w:r>
        <w:fldChar w:fldCharType="separate"/>
      </w:r>
      <w:r>
        <w:t>175</w:t>
      </w:r>
      <w:r>
        <w:fldChar w:fldCharType="end"/>
      </w:r>
    </w:p>
    <w:p w14:paraId="6E920B6F" w14:textId="22766624" w:rsidR="0045762B" w:rsidRDefault="0045762B">
      <w:pPr>
        <w:pStyle w:val="TOC5"/>
        <w:rPr>
          <w:rFonts w:asciiTheme="minorHAnsi" w:eastAsiaTheme="minorEastAsia" w:hAnsiTheme="minorHAnsi" w:cstheme="minorBidi"/>
          <w:sz w:val="22"/>
          <w:szCs w:val="22"/>
          <w:lang w:eastAsia="en-GB"/>
        </w:rPr>
      </w:pPr>
      <w:r>
        <w:rPr>
          <w:lang w:eastAsia="sv-SE"/>
        </w:rPr>
        <w:t>7.6.</w:t>
      </w:r>
      <w:r w:rsidRPr="00DE3F52">
        <w:rPr>
          <w:lang w:val="en-US" w:eastAsia="sv-SE"/>
        </w:rPr>
        <w:t>4</w:t>
      </w:r>
      <w:r>
        <w:rPr>
          <w:lang w:eastAsia="sv-SE"/>
        </w:rPr>
        <w:t>.</w:t>
      </w:r>
      <w:r w:rsidRPr="00DE3F52">
        <w:rPr>
          <w:lang w:val="en-US" w:eastAsia="sv-SE"/>
        </w:rPr>
        <w:t>2</w:t>
      </w:r>
      <w:r>
        <w:rPr>
          <w:lang w:eastAsia="sv-SE"/>
        </w:rPr>
        <w:t>.1</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out-of-band blocking</w:t>
      </w:r>
      <w:r>
        <w:tab/>
      </w:r>
      <w:r>
        <w:fldChar w:fldCharType="begin"/>
      </w:r>
      <w:r>
        <w:instrText xml:space="preserve"> PAGEREF _Toc66693893 \h </w:instrText>
      </w:r>
      <w:r>
        <w:fldChar w:fldCharType="separate"/>
      </w:r>
      <w:r>
        <w:t>175</w:t>
      </w:r>
      <w:r>
        <w:fldChar w:fldCharType="end"/>
      </w:r>
    </w:p>
    <w:p w14:paraId="73CD8ECB" w14:textId="503BC431" w:rsidR="0045762B" w:rsidRDefault="0045762B">
      <w:pPr>
        <w:pStyle w:val="TOC5"/>
        <w:rPr>
          <w:rFonts w:asciiTheme="minorHAnsi" w:eastAsiaTheme="minorEastAsia" w:hAnsiTheme="minorHAnsi" w:cstheme="minorBidi"/>
          <w:sz w:val="22"/>
          <w:szCs w:val="22"/>
          <w:lang w:eastAsia="en-GB"/>
        </w:rPr>
      </w:pPr>
      <w:r>
        <w:rPr>
          <w:lang w:eastAsia="sv-SE"/>
        </w:rPr>
        <w:t>7.6.</w:t>
      </w:r>
      <w:r w:rsidRPr="00DE3F52">
        <w:rPr>
          <w:lang w:val="en-US" w:eastAsia="sv-SE"/>
        </w:rPr>
        <w:t>4</w:t>
      </w:r>
      <w:r>
        <w:rPr>
          <w:lang w:eastAsia="sv-SE"/>
        </w:rPr>
        <w:t>.</w:t>
      </w:r>
      <w:r w:rsidRPr="00DE3F52">
        <w:rPr>
          <w:lang w:val="en-US" w:eastAsia="sv-SE"/>
        </w:rPr>
        <w:t>2</w:t>
      </w:r>
      <w:r>
        <w:rPr>
          <w:lang w:eastAsia="sv-SE"/>
        </w:rPr>
        <w:t>.</w:t>
      </w:r>
      <w:r w:rsidRPr="00DE3F52">
        <w:rPr>
          <w:lang w:val="en-US" w:eastAsia="sv-SE"/>
        </w:rPr>
        <w:t>2</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co-location blocking</w:t>
      </w:r>
      <w:r>
        <w:tab/>
      </w:r>
      <w:r>
        <w:fldChar w:fldCharType="begin"/>
      </w:r>
      <w:r>
        <w:instrText xml:space="preserve"> PAGEREF _Toc66693894 \h </w:instrText>
      </w:r>
      <w:r>
        <w:fldChar w:fldCharType="separate"/>
      </w:r>
      <w:r>
        <w:t>176</w:t>
      </w:r>
      <w:r>
        <w:fldChar w:fldCharType="end"/>
      </w:r>
    </w:p>
    <w:p w14:paraId="2FEBEA1F" w14:textId="457A84AB" w:rsidR="0045762B" w:rsidRDefault="0045762B">
      <w:pPr>
        <w:pStyle w:val="TOC5"/>
        <w:rPr>
          <w:rFonts w:asciiTheme="minorHAnsi" w:eastAsiaTheme="minorEastAsia" w:hAnsiTheme="minorHAnsi" w:cstheme="minorBidi"/>
          <w:sz w:val="22"/>
          <w:szCs w:val="22"/>
          <w:lang w:eastAsia="en-GB"/>
        </w:rPr>
      </w:pPr>
      <w:r>
        <w:t>7.</w:t>
      </w:r>
      <w:r w:rsidRPr="00DE3F52">
        <w:rPr>
          <w:lang w:val="en-US"/>
        </w:rPr>
        <w:t>6</w:t>
      </w:r>
      <w:r>
        <w:t>.</w:t>
      </w:r>
      <w:r w:rsidRPr="00DE3F52">
        <w:rPr>
          <w:lang w:val="en-US"/>
        </w:rPr>
        <w:t>4</w:t>
      </w:r>
      <w:r>
        <w:t>.</w:t>
      </w:r>
      <w:r w:rsidRPr="00DE3F52">
        <w:rPr>
          <w:lang w:val="en-US"/>
        </w:rPr>
        <w:t>2</w:t>
      </w:r>
      <w:r>
        <w:t>.</w:t>
      </w:r>
      <w:r w:rsidRPr="00DE3F52">
        <w:rPr>
          <w:lang w:val="en-US"/>
        </w:rPr>
        <w:t>3</w:t>
      </w:r>
      <w:r>
        <w:rPr>
          <w:rFonts w:asciiTheme="minorHAnsi" w:eastAsiaTheme="minorEastAsia" w:hAnsiTheme="minorHAnsi" w:cstheme="minorBidi"/>
          <w:sz w:val="22"/>
          <w:szCs w:val="22"/>
          <w:lang w:eastAsia="en-GB"/>
        </w:rPr>
        <w:tab/>
      </w:r>
      <w:r w:rsidRPr="00DE3F52">
        <w:rPr>
          <w:i/>
        </w:rPr>
        <w:t>BS type 2-O</w:t>
      </w:r>
      <w:r>
        <w:t xml:space="preserve"> procedure for out-of-band blocking</w:t>
      </w:r>
      <w:r>
        <w:tab/>
      </w:r>
      <w:r>
        <w:fldChar w:fldCharType="begin"/>
      </w:r>
      <w:r>
        <w:instrText xml:space="preserve"> PAGEREF _Toc66693895 \h </w:instrText>
      </w:r>
      <w:r>
        <w:fldChar w:fldCharType="separate"/>
      </w:r>
      <w:r>
        <w:t>176</w:t>
      </w:r>
      <w:r>
        <w:fldChar w:fldCharType="end"/>
      </w:r>
    </w:p>
    <w:p w14:paraId="08818227" w14:textId="697C7A0D" w:rsidR="0045762B" w:rsidRDefault="0045762B">
      <w:pPr>
        <w:pStyle w:val="TOC3"/>
        <w:rPr>
          <w:rFonts w:asciiTheme="minorHAnsi" w:eastAsiaTheme="minorEastAsia" w:hAnsiTheme="minorHAnsi" w:cstheme="minorBidi"/>
          <w:sz w:val="22"/>
          <w:szCs w:val="22"/>
          <w:lang w:eastAsia="en-GB"/>
        </w:rPr>
      </w:pPr>
      <w:r>
        <w:t>7.</w:t>
      </w:r>
      <w:r w:rsidRPr="00DE3F52">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_Toc66693896 \h </w:instrText>
      </w:r>
      <w:r>
        <w:fldChar w:fldCharType="separate"/>
      </w:r>
      <w:r>
        <w:t>177</w:t>
      </w:r>
      <w:r>
        <w:fldChar w:fldCharType="end"/>
      </w:r>
    </w:p>
    <w:p w14:paraId="6B6AD24E" w14:textId="0296640E" w:rsidR="0045762B" w:rsidRDefault="0045762B">
      <w:pPr>
        <w:pStyle w:val="TOC4"/>
        <w:rPr>
          <w:rFonts w:asciiTheme="minorHAnsi" w:eastAsiaTheme="minorEastAsia" w:hAnsiTheme="minorHAnsi" w:cstheme="minorBidi"/>
          <w:sz w:val="22"/>
          <w:szCs w:val="22"/>
          <w:lang w:eastAsia="en-GB"/>
        </w:rPr>
      </w:pPr>
      <w:r>
        <w:t>7.</w:t>
      </w:r>
      <w:r w:rsidRPr="00DE3F52">
        <w:rPr>
          <w:lang w:val="en-US"/>
        </w:rPr>
        <w:t>6</w:t>
      </w:r>
      <w:r>
        <w:t>.5.1</w:t>
      </w:r>
      <w:r>
        <w:rPr>
          <w:rFonts w:asciiTheme="minorHAnsi" w:eastAsiaTheme="minorEastAsia" w:hAnsiTheme="minorHAnsi" w:cstheme="minorBidi"/>
          <w:sz w:val="22"/>
          <w:szCs w:val="22"/>
          <w:lang w:eastAsia="en-GB"/>
        </w:rPr>
        <w:tab/>
      </w:r>
      <w:r>
        <w:t xml:space="preserve">Requirement for </w:t>
      </w:r>
      <w:r w:rsidRPr="00DE3F52">
        <w:rPr>
          <w:i/>
        </w:rPr>
        <w:t>BS type 1-O</w:t>
      </w:r>
      <w:r>
        <w:tab/>
      </w:r>
      <w:r>
        <w:fldChar w:fldCharType="begin"/>
      </w:r>
      <w:r>
        <w:instrText xml:space="preserve"> PAGEREF _Toc66693897 \h </w:instrText>
      </w:r>
      <w:r>
        <w:fldChar w:fldCharType="separate"/>
      </w:r>
      <w:r>
        <w:t>177</w:t>
      </w:r>
      <w:r>
        <w:fldChar w:fldCharType="end"/>
      </w:r>
    </w:p>
    <w:p w14:paraId="7C12E6C1" w14:textId="1F2C4871" w:rsidR="0045762B" w:rsidRDefault="0045762B">
      <w:pPr>
        <w:pStyle w:val="TOC5"/>
        <w:rPr>
          <w:rFonts w:asciiTheme="minorHAnsi" w:eastAsiaTheme="minorEastAsia" w:hAnsiTheme="minorHAnsi" w:cstheme="minorBidi"/>
          <w:sz w:val="22"/>
          <w:szCs w:val="22"/>
          <w:lang w:eastAsia="en-GB"/>
        </w:rPr>
      </w:pPr>
      <w:r>
        <w:t>7.</w:t>
      </w:r>
      <w:r w:rsidRPr="00DE3F52">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_Toc66693898 \h </w:instrText>
      </w:r>
      <w:r>
        <w:fldChar w:fldCharType="separate"/>
      </w:r>
      <w:r>
        <w:t>177</w:t>
      </w:r>
      <w:r>
        <w:fldChar w:fldCharType="end"/>
      </w:r>
    </w:p>
    <w:p w14:paraId="7C2B7405" w14:textId="2FD4AB90" w:rsidR="0045762B" w:rsidRDefault="0045762B">
      <w:pPr>
        <w:pStyle w:val="TOC5"/>
        <w:rPr>
          <w:rFonts w:asciiTheme="minorHAnsi" w:eastAsiaTheme="minorEastAsia" w:hAnsiTheme="minorHAnsi" w:cstheme="minorBidi"/>
          <w:sz w:val="22"/>
          <w:szCs w:val="22"/>
          <w:lang w:eastAsia="en-GB"/>
        </w:rPr>
      </w:pPr>
      <w:r>
        <w:t>7.</w:t>
      </w:r>
      <w:r w:rsidRPr="00DE3F52">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_Toc66693899 \h </w:instrText>
      </w:r>
      <w:r>
        <w:fldChar w:fldCharType="separate"/>
      </w:r>
      <w:r>
        <w:t>178</w:t>
      </w:r>
      <w:r>
        <w:fldChar w:fldCharType="end"/>
      </w:r>
    </w:p>
    <w:p w14:paraId="2A0ED20A" w14:textId="4E2CBE25" w:rsidR="0045762B" w:rsidRDefault="0045762B">
      <w:pPr>
        <w:pStyle w:val="TOC4"/>
        <w:rPr>
          <w:rFonts w:asciiTheme="minorHAnsi" w:eastAsiaTheme="minorEastAsia" w:hAnsiTheme="minorHAnsi" w:cstheme="minorBidi"/>
          <w:sz w:val="22"/>
          <w:szCs w:val="22"/>
          <w:lang w:eastAsia="en-GB"/>
        </w:rPr>
      </w:pPr>
      <w:r>
        <w:t>7.</w:t>
      </w:r>
      <w:r w:rsidRPr="00DE3F52">
        <w:rPr>
          <w:lang w:val="en-US"/>
        </w:rPr>
        <w:t>6</w:t>
      </w:r>
      <w:r>
        <w:t>.5.2</w:t>
      </w:r>
      <w:r>
        <w:rPr>
          <w:rFonts w:asciiTheme="minorHAnsi" w:eastAsiaTheme="minorEastAsia" w:hAnsiTheme="minorHAnsi" w:cstheme="minorBidi"/>
          <w:sz w:val="22"/>
          <w:szCs w:val="22"/>
          <w:lang w:eastAsia="en-GB"/>
        </w:rPr>
        <w:tab/>
      </w:r>
      <w:r>
        <w:t xml:space="preserve">Requirement for </w:t>
      </w:r>
      <w:r w:rsidRPr="00DE3F52">
        <w:rPr>
          <w:i/>
        </w:rPr>
        <w:t>BS type 2-O</w:t>
      </w:r>
      <w:r>
        <w:tab/>
      </w:r>
      <w:r>
        <w:fldChar w:fldCharType="begin"/>
      </w:r>
      <w:r>
        <w:instrText xml:space="preserve"> PAGEREF _Toc66693900 \h </w:instrText>
      </w:r>
      <w:r>
        <w:fldChar w:fldCharType="separate"/>
      </w:r>
      <w:r>
        <w:t>178</w:t>
      </w:r>
      <w:r>
        <w:fldChar w:fldCharType="end"/>
      </w:r>
    </w:p>
    <w:p w14:paraId="159C849B" w14:textId="72D040A5" w:rsidR="0045762B" w:rsidRDefault="0045762B">
      <w:pPr>
        <w:pStyle w:val="TOC5"/>
        <w:rPr>
          <w:rFonts w:asciiTheme="minorHAnsi" w:eastAsiaTheme="minorEastAsia" w:hAnsiTheme="minorHAnsi" w:cstheme="minorBidi"/>
          <w:sz w:val="22"/>
          <w:szCs w:val="22"/>
          <w:lang w:eastAsia="en-GB"/>
        </w:rPr>
      </w:pPr>
      <w:r>
        <w:t>7.</w:t>
      </w:r>
      <w:r w:rsidRPr="00DE3F52">
        <w:rPr>
          <w:lang w:val="en-US"/>
        </w:rPr>
        <w:t>6</w:t>
      </w:r>
      <w:r>
        <w:t>.5.</w:t>
      </w:r>
      <w:r w:rsidRPr="00DE3F52">
        <w:rPr>
          <w:lang w:val="en-US"/>
        </w:rPr>
        <w:t>2</w:t>
      </w:r>
      <w:r>
        <w:t>.1</w:t>
      </w:r>
      <w:r>
        <w:rPr>
          <w:rFonts w:asciiTheme="minorHAnsi" w:eastAsiaTheme="minorEastAsia" w:hAnsiTheme="minorHAnsi" w:cstheme="minorBidi"/>
          <w:sz w:val="22"/>
          <w:szCs w:val="22"/>
          <w:lang w:eastAsia="en-GB"/>
        </w:rPr>
        <w:tab/>
      </w:r>
      <w:r>
        <w:t>General r</w:t>
      </w:r>
      <w:r w:rsidRPr="00DE3F52">
        <w:rPr>
          <w:lang w:val="en-US"/>
        </w:rPr>
        <w:t>equirement</w:t>
      </w:r>
      <w:r>
        <w:tab/>
      </w:r>
      <w:r>
        <w:fldChar w:fldCharType="begin"/>
      </w:r>
      <w:r>
        <w:instrText xml:space="preserve"> PAGEREF _Toc66693901 \h </w:instrText>
      </w:r>
      <w:r>
        <w:fldChar w:fldCharType="separate"/>
      </w:r>
      <w:r>
        <w:t>178</w:t>
      </w:r>
      <w:r>
        <w:fldChar w:fldCharType="end"/>
      </w:r>
    </w:p>
    <w:p w14:paraId="3097DFEA" w14:textId="08F408EB" w:rsidR="0045762B" w:rsidRDefault="0045762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_Toc66693902 \h </w:instrText>
      </w:r>
      <w:r>
        <w:fldChar w:fldCharType="separate"/>
      </w:r>
      <w:r>
        <w:t>179</w:t>
      </w:r>
      <w:r>
        <w:fldChar w:fldCharType="end"/>
      </w:r>
    </w:p>
    <w:p w14:paraId="4D75D0ED" w14:textId="459975D8" w:rsidR="0045762B" w:rsidRDefault="0045762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_Toc66693903 \h </w:instrText>
      </w:r>
      <w:r>
        <w:fldChar w:fldCharType="separate"/>
      </w:r>
      <w:r>
        <w:t>179</w:t>
      </w:r>
      <w:r>
        <w:fldChar w:fldCharType="end"/>
      </w:r>
    </w:p>
    <w:p w14:paraId="3BDCE16D" w14:textId="45AACFD1" w:rsidR="0045762B" w:rsidRDefault="0045762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_Toc66693904 \h </w:instrText>
      </w:r>
      <w:r>
        <w:fldChar w:fldCharType="separate"/>
      </w:r>
      <w:r>
        <w:t>179</w:t>
      </w:r>
      <w:r>
        <w:fldChar w:fldCharType="end"/>
      </w:r>
    </w:p>
    <w:p w14:paraId="23C0D775" w14:textId="67365053" w:rsidR="0045762B" w:rsidRDefault="0045762B">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_Toc66693905 \h </w:instrText>
      </w:r>
      <w:r>
        <w:fldChar w:fldCharType="separate"/>
      </w:r>
      <w:r>
        <w:t>180</w:t>
      </w:r>
      <w:r>
        <w:fldChar w:fldCharType="end"/>
      </w:r>
    </w:p>
    <w:p w14:paraId="38167A92" w14:textId="3B13AC16" w:rsidR="0045762B" w:rsidRDefault="0045762B">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_Toc66693906 \h </w:instrText>
      </w:r>
      <w:r>
        <w:fldChar w:fldCharType="separate"/>
      </w:r>
      <w:r>
        <w:t>180</w:t>
      </w:r>
      <w:r>
        <w:fldChar w:fldCharType="end"/>
      </w:r>
    </w:p>
    <w:p w14:paraId="51690F6D" w14:textId="32A654E2" w:rsidR="0045762B" w:rsidRDefault="0045762B">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_Toc66693907 \h </w:instrText>
      </w:r>
      <w:r>
        <w:fldChar w:fldCharType="separate"/>
      </w:r>
      <w:r>
        <w:t>180</w:t>
      </w:r>
      <w:r>
        <w:fldChar w:fldCharType="end"/>
      </w:r>
    </w:p>
    <w:p w14:paraId="4681A103" w14:textId="408216F3" w:rsidR="0045762B" w:rsidRDefault="0045762B">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_Toc66693908 \h </w:instrText>
      </w:r>
      <w:r>
        <w:fldChar w:fldCharType="separate"/>
      </w:r>
      <w:r>
        <w:t>180</w:t>
      </w:r>
      <w:r>
        <w:fldChar w:fldCharType="end"/>
      </w:r>
    </w:p>
    <w:p w14:paraId="760AD6D0" w14:textId="2C80CFAC" w:rsidR="0045762B" w:rsidRDefault="0045762B">
      <w:pPr>
        <w:pStyle w:val="TOC3"/>
        <w:rPr>
          <w:rFonts w:asciiTheme="minorHAnsi" w:eastAsiaTheme="minorEastAsia" w:hAnsiTheme="minorHAnsi" w:cstheme="minorBidi"/>
          <w:sz w:val="22"/>
          <w:szCs w:val="22"/>
          <w:lang w:eastAsia="en-GB"/>
        </w:rPr>
      </w:pPr>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_Toc66693909 \h </w:instrText>
      </w:r>
      <w:r>
        <w:fldChar w:fldCharType="separate"/>
      </w:r>
      <w:r>
        <w:t>181</w:t>
      </w:r>
      <w:r>
        <w:fldChar w:fldCharType="end"/>
      </w:r>
    </w:p>
    <w:p w14:paraId="18DFEAE4" w14:textId="48A8333F" w:rsidR="0045762B" w:rsidRDefault="0045762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_Toc66693910 \h </w:instrText>
      </w:r>
      <w:r>
        <w:fldChar w:fldCharType="separate"/>
      </w:r>
      <w:r>
        <w:t>181</w:t>
      </w:r>
      <w:r>
        <w:fldChar w:fldCharType="end"/>
      </w:r>
    </w:p>
    <w:p w14:paraId="6142F415" w14:textId="58A4ACDF" w:rsidR="0045762B" w:rsidRDefault="0045762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_Toc66693911 \h </w:instrText>
      </w:r>
      <w:r>
        <w:fldChar w:fldCharType="separate"/>
      </w:r>
      <w:r>
        <w:t>182</w:t>
      </w:r>
      <w:r>
        <w:fldChar w:fldCharType="end"/>
      </w:r>
    </w:p>
    <w:p w14:paraId="609ABFDD" w14:textId="3145D3D9" w:rsidR="0045762B" w:rsidRDefault="0045762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_Toc66693912 \h </w:instrText>
      </w:r>
      <w:r>
        <w:fldChar w:fldCharType="separate"/>
      </w:r>
      <w:r>
        <w:t>183</w:t>
      </w:r>
      <w:r>
        <w:fldChar w:fldCharType="end"/>
      </w:r>
    </w:p>
    <w:p w14:paraId="2BBF7341" w14:textId="13FB18DC" w:rsidR="0045762B" w:rsidRDefault="0045762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_Toc66693913 \h </w:instrText>
      </w:r>
      <w:r>
        <w:fldChar w:fldCharType="separate"/>
      </w:r>
      <w:r>
        <w:t>183</w:t>
      </w:r>
      <w:r>
        <w:fldChar w:fldCharType="end"/>
      </w:r>
    </w:p>
    <w:p w14:paraId="6AB542A7" w14:textId="58AB1C9B" w:rsidR="0045762B" w:rsidRDefault="0045762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_Toc66693914 \h </w:instrText>
      </w:r>
      <w:r>
        <w:fldChar w:fldCharType="separate"/>
      </w:r>
      <w:r>
        <w:t>183</w:t>
      </w:r>
      <w:r>
        <w:fldChar w:fldCharType="end"/>
      </w:r>
    </w:p>
    <w:p w14:paraId="46CAE9CB" w14:textId="739024DF" w:rsidR="0045762B" w:rsidRDefault="0045762B">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_Toc66693915 \h </w:instrText>
      </w:r>
      <w:r>
        <w:fldChar w:fldCharType="separate"/>
      </w:r>
      <w:r>
        <w:t>183</w:t>
      </w:r>
      <w:r>
        <w:fldChar w:fldCharType="end"/>
      </w:r>
    </w:p>
    <w:p w14:paraId="7177E483" w14:textId="36F2F99B" w:rsidR="0045762B" w:rsidRDefault="0045762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_Toc66693916 \h </w:instrText>
      </w:r>
      <w:r>
        <w:fldChar w:fldCharType="separate"/>
      </w:r>
      <w:r>
        <w:t>183</w:t>
      </w:r>
      <w:r>
        <w:fldChar w:fldCharType="end"/>
      </w:r>
    </w:p>
    <w:p w14:paraId="1F8678A4" w14:textId="73C7DB30" w:rsidR="0045762B" w:rsidRDefault="0045762B">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_Toc66693917 \h </w:instrText>
      </w:r>
      <w:r>
        <w:fldChar w:fldCharType="separate"/>
      </w:r>
      <w:r>
        <w:t>183</w:t>
      </w:r>
      <w:r>
        <w:fldChar w:fldCharType="end"/>
      </w:r>
    </w:p>
    <w:p w14:paraId="04CEF995" w14:textId="477E43E1" w:rsidR="0045762B" w:rsidRDefault="0045762B">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_Toc66693918 \h </w:instrText>
      </w:r>
      <w:r>
        <w:fldChar w:fldCharType="separate"/>
      </w:r>
      <w:r>
        <w:t>183</w:t>
      </w:r>
      <w:r>
        <w:fldChar w:fldCharType="end"/>
      </w:r>
    </w:p>
    <w:p w14:paraId="13497FFB" w14:textId="1FF3ABEC" w:rsidR="0045762B" w:rsidRDefault="0045762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_Toc66693919 \h </w:instrText>
      </w:r>
      <w:r>
        <w:fldChar w:fldCharType="separate"/>
      </w:r>
      <w:r>
        <w:t>184</w:t>
      </w:r>
      <w:r>
        <w:fldChar w:fldCharType="end"/>
      </w:r>
    </w:p>
    <w:p w14:paraId="05BF722A" w14:textId="475B2A74" w:rsidR="0045762B" w:rsidRDefault="0045762B">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_Toc66693920 \h </w:instrText>
      </w:r>
      <w:r>
        <w:fldChar w:fldCharType="separate"/>
      </w:r>
      <w:r>
        <w:t>184</w:t>
      </w:r>
      <w:r>
        <w:fldChar w:fldCharType="end"/>
      </w:r>
    </w:p>
    <w:p w14:paraId="1C8B6EA8" w14:textId="619C92C2" w:rsidR="0045762B" w:rsidRDefault="0045762B">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_Toc66693921 \h </w:instrText>
      </w:r>
      <w:r>
        <w:fldChar w:fldCharType="separate"/>
      </w:r>
      <w:r>
        <w:t>189</w:t>
      </w:r>
      <w:r>
        <w:fldChar w:fldCharType="end"/>
      </w:r>
    </w:p>
    <w:p w14:paraId="2C20DBC1" w14:textId="16736A7F" w:rsidR="0045762B" w:rsidRDefault="0045762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_Toc66693922 \h </w:instrText>
      </w:r>
      <w:r>
        <w:fldChar w:fldCharType="separate"/>
      </w:r>
      <w:r>
        <w:t>189</w:t>
      </w:r>
      <w:r>
        <w:fldChar w:fldCharType="end"/>
      </w:r>
    </w:p>
    <w:p w14:paraId="039B41D9" w14:textId="5469482D" w:rsidR="0045762B" w:rsidRDefault="0045762B">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_Toc66693923 \h </w:instrText>
      </w:r>
      <w:r>
        <w:fldChar w:fldCharType="separate"/>
      </w:r>
      <w:r>
        <w:t>189</w:t>
      </w:r>
      <w:r>
        <w:fldChar w:fldCharType="end"/>
      </w:r>
    </w:p>
    <w:p w14:paraId="7639E74A" w14:textId="49CFFFAB" w:rsidR="0045762B" w:rsidRDefault="0045762B">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_Toc66693924 \h </w:instrText>
      </w:r>
      <w:r>
        <w:fldChar w:fldCharType="separate"/>
      </w:r>
      <w:r>
        <w:t>190</w:t>
      </w:r>
      <w:r>
        <w:fldChar w:fldCharType="end"/>
      </w:r>
    </w:p>
    <w:p w14:paraId="266AEA56" w14:textId="41B42486" w:rsidR="0045762B" w:rsidRDefault="0045762B">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_Toc66693925 \h </w:instrText>
      </w:r>
      <w:r>
        <w:fldChar w:fldCharType="separate"/>
      </w:r>
      <w:r>
        <w:t>190</w:t>
      </w:r>
      <w:r>
        <w:fldChar w:fldCharType="end"/>
      </w:r>
    </w:p>
    <w:p w14:paraId="6EACA0CF" w14:textId="474E33A5" w:rsidR="0045762B" w:rsidRDefault="0045762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_Toc66693926 \h </w:instrText>
      </w:r>
      <w:r>
        <w:fldChar w:fldCharType="separate"/>
      </w:r>
      <w:r>
        <w:t>190</w:t>
      </w:r>
      <w:r>
        <w:fldChar w:fldCharType="end"/>
      </w:r>
    </w:p>
    <w:p w14:paraId="6FA20E8C" w14:textId="3BA58793" w:rsidR="0045762B" w:rsidRDefault="0045762B">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_Toc66693927 \h </w:instrText>
      </w:r>
      <w:r>
        <w:fldChar w:fldCharType="separate"/>
      </w:r>
      <w:r>
        <w:t>190</w:t>
      </w:r>
      <w:r>
        <w:fldChar w:fldCharType="end"/>
      </w:r>
    </w:p>
    <w:p w14:paraId="3714F9AF" w14:textId="76C0F4DA" w:rsidR="0045762B" w:rsidRDefault="0045762B">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_Toc66693928 \h </w:instrText>
      </w:r>
      <w:r>
        <w:fldChar w:fldCharType="separate"/>
      </w:r>
      <w:r>
        <w:t>190</w:t>
      </w:r>
      <w:r>
        <w:fldChar w:fldCharType="end"/>
      </w:r>
    </w:p>
    <w:p w14:paraId="3ABB8CE9" w14:textId="1900277B" w:rsidR="0045762B" w:rsidRDefault="0045762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_Toc66693929 \h </w:instrText>
      </w:r>
      <w:r>
        <w:fldChar w:fldCharType="separate"/>
      </w:r>
      <w:r>
        <w:t>191</w:t>
      </w:r>
      <w:r>
        <w:fldChar w:fldCharType="end"/>
      </w:r>
    </w:p>
    <w:p w14:paraId="4819946C" w14:textId="337644D2" w:rsidR="0045762B" w:rsidRDefault="0045762B">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_Toc66693930 \h </w:instrText>
      </w:r>
      <w:r>
        <w:fldChar w:fldCharType="separate"/>
      </w:r>
      <w:r>
        <w:t>191</w:t>
      </w:r>
      <w:r>
        <w:fldChar w:fldCharType="end"/>
      </w:r>
    </w:p>
    <w:p w14:paraId="185FBB8B" w14:textId="469BF657" w:rsidR="0045762B" w:rsidRDefault="0045762B">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_Toc66693931 \h </w:instrText>
      </w:r>
      <w:r>
        <w:fldChar w:fldCharType="separate"/>
      </w:r>
      <w:r>
        <w:t>194</w:t>
      </w:r>
      <w:r>
        <w:fldChar w:fldCharType="end"/>
      </w:r>
    </w:p>
    <w:p w14:paraId="2BAA81D7" w14:textId="0DFDA251" w:rsidR="0045762B" w:rsidRDefault="0045762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_Toc66693932 \h </w:instrText>
      </w:r>
      <w:r>
        <w:fldChar w:fldCharType="separate"/>
      </w:r>
      <w:r>
        <w:t>196</w:t>
      </w:r>
      <w:r>
        <w:fldChar w:fldCharType="end"/>
      </w:r>
    </w:p>
    <w:p w14:paraId="4743CD60" w14:textId="50373C08" w:rsidR="0045762B" w:rsidRDefault="0045762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_Toc66693933 \h </w:instrText>
      </w:r>
      <w:r>
        <w:fldChar w:fldCharType="separate"/>
      </w:r>
      <w:r>
        <w:t>196</w:t>
      </w:r>
      <w:r>
        <w:fldChar w:fldCharType="end"/>
      </w:r>
    </w:p>
    <w:p w14:paraId="0F2AC587" w14:textId="621212C8" w:rsidR="0045762B" w:rsidRDefault="0045762B">
      <w:pPr>
        <w:pStyle w:val="TOC3"/>
        <w:rPr>
          <w:rFonts w:asciiTheme="minorHAnsi" w:eastAsiaTheme="minorEastAsia" w:hAnsiTheme="minorHAnsi" w:cstheme="minorBidi"/>
          <w:sz w:val="22"/>
          <w:szCs w:val="22"/>
          <w:lang w:eastAsia="en-GB"/>
        </w:rPr>
      </w:pPr>
      <w:r w:rsidRPr="00DE3F52">
        <w:rPr>
          <w:rFonts w:eastAsia="Malgun Gothic"/>
        </w:rPr>
        <w:t>8.</w:t>
      </w:r>
      <w:r w:rsidRPr="00DE3F52">
        <w:rPr>
          <w:rFonts w:eastAsia="DengXian"/>
          <w:lang w:eastAsia="zh-CN"/>
        </w:rPr>
        <w:t>1.</w:t>
      </w:r>
      <w:r w:rsidRPr="00DE3F52">
        <w:rPr>
          <w:rFonts w:eastAsiaTheme="minorEastAsia"/>
          <w:lang w:eastAsia="zh-CN"/>
        </w:rPr>
        <w:t>0</w:t>
      </w:r>
      <w:r>
        <w:rPr>
          <w:rFonts w:asciiTheme="minorHAnsi" w:eastAsiaTheme="minorEastAsia" w:hAnsiTheme="minorHAnsi" w:cstheme="minorBidi"/>
          <w:sz w:val="22"/>
          <w:szCs w:val="22"/>
          <w:lang w:eastAsia="en-GB"/>
        </w:rPr>
        <w:tab/>
      </w:r>
      <w:r w:rsidRPr="00DE3F52">
        <w:rPr>
          <w:rFonts w:eastAsia="Malgun Gothic"/>
        </w:rPr>
        <w:t>Scope and definitions</w:t>
      </w:r>
      <w:r>
        <w:tab/>
      </w:r>
      <w:r>
        <w:fldChar w:fldCharType="begin"/>
      </w:r>
      <w:r>
        <w:instrText xml:space="preserve"> PAGEREF _Toc66693934 \h </w:instrText>
      </w:r>
      <w:r>
        <w:fldChar w:fldCharType="separate"/>
      </w:r>
      <w:r>
        <w:t>196</w:t>
      </w:r>
      <w:r>
        <w:fldChar w:fldCharType="end"/>
      </w:r>
    </w:p>
    <w:p w14:paraId="76E883DD" w14:textId="7A0662AE" w:rsidR="0045762B" w:rsidRDefault="0045762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_Toc66693935 \h </w:instrText>
      </w:r>
      <w:r>
        <w:fldChar w:fldCharType="separate"/>
      </w:r>
      <w:r>
        <w:t>196</w:t>
      </w:r>
      <w:r>
        <w:fldChar w:fldCharType="end"/>
      </w:r>
    </w:p>
    <w:p w14:paraId="51179B7D" w14:textId="37ACD950" w:rsidR="0045762B" w:rsidRDefault="0045762B">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_Toc66693936 \h </w:instrText>
      </w:r>
      <w:r>
        <w:fldChar w:fldCharType="separate"/>
      </w:r>
      <w:r>
        <w:t>197</w:t>
      </w:r>
      <w:r>
        <w:fldChar w:fldCharType="end"/>
      </w:r>
    </w:p>
    <w:p w14:paraId="11B4DAF6" w14:textId="728C0714" w:rsidR="0045762B" w:rsidRDefault="0045762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_Toc66693937 \h </w:instrText>
      </w:r>
      <w:r>
        <w:fldChar w:fldCharType="separate"/>
      </w:r>
      <w:r>
        <w:t>197</w:t>
      </w:r>
      <w:r>
        <w:fldChar w:fldCharType="end"/>
      </w:r>
    </w:p>
    <w:p w14:paraId="6240CCF5" w14:textId="71C940E2" w:rsidR="0045762B" w:rsidRDefault="0045762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DE3F52">
        <w:rPr>
          <w:snapToGrid w:val="0"/>
          <w:lang w:eastAsia="zh-CN"/>
        </w:rPr>
        <w:t>requirements</w:t>
      </w:r>
      <w:r>
        <w:tab/>
      </w:r>
      <w:r>
        <w:fldChar w:fldCharType="begin"/>
      </w:r>
      <w:r>
        <w:instrText xml:space="preserve"> PAGEREF _Toc66693938 \h </w:instrText>
      </w:r>
      <w:r>
        <w:fldChar w:fldCharType="separate"/>
      </w:r>
      <w:r>
        <w:t>197</w:t>
      </w:r>
      <w:r>
        <w:fldChar w:fldCharType="end"/>
      </w:r>
    </w:p>
    <w:p w14:paraId="6B03B8AE" w14:textId="106AC657"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_Toc66693939 \h </w:instrText>
      </w:r>
      <w:r>
        <w:fldChar w:fldCharType="separate"/>
      </w:r>
      <w:r>
        <w:t>197</w:t>
      </w:r>
      <w:r>
        <w:fldChar w:fldCharType="end"/>
      </w:r>
    </w:p>
    <w:p w14:paraId="08D0D7B6" w14:textId="7C6BCEC3" w:rsidR="0045762B" w:rsidRDefault="0045762B">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_Toc66693940 \h </w:instrText>
      </w:r>
      <w:r>
        <w:fldChar w:fldCharType="separate"/>
      </w:r>
      <w:r>
        <w:t>197</w:t>
      </w:r>
      <w:r>
        <w:fldChar w:fldCharType="end"/>
      </w:r>
    </w:p>
    <w:p w14:paraId="4EF01531" w14:textId="1B4A093C" w:rsidR="0045762B" w:rsidRDefault="0045762B">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_Toc66693941 \h </w:instrText>
      </w:r>
      <w:r>
        <w:fldChar w:fldCharType="separate"/>
      </w:r>
      <w:r>
        <w:t>197</w:t>
      </w:r>
      <w:r>
        <w:fldChar w:fldCharType="end"/>
      </w:r>
    </w:p>
    <w:p w14:paraId="6B69DBDB" w14:textId="41D090C2" w:rsidR="0045762B" w:rsidRDefault="0045762B">
      <w:pPr>
        <w:pStyle w:val="TOC5"/>
        <w:rPr>
          <w:rFonts w:asciiTheme="minorHAnsi" w:eastAsiaTheme="minorEastAsia" w:hAnsiTheme="minorHAnsi" w:cstheme="minorBidi"/>
          <w:sz w:val="22"/>
          <w:szCs w:val="22"/>
          <w:lang w:eastAsia="en-GB"/>
        </w:rPr>
      </w:pPr>
      <w:r w:rsidRPr="00DE3F52">
        <w:rPr>
          <w:rFonts w:eastAsia="SimSun"/>
        </w:rPr>
        <w:t>8.1.2.1</w:t>
      </w:r>
      <w:r w:rsidRPr="00DE3F52">
        <w:rPr>
          <w:rFonts w:eastAsia="SimSun"/>
          <w:lang w:eastAsia="zh-CN"/>
        </w:rPr>
        <w:t>.4</w:t>
      </w:r>
      <w:r>
        <w:rPr>
          <w:rFonts w:asciiTheme="minorHAnsi" w:eastAsiaTheme="minorEastAsia" w:hAnsiTheme="minorHAnsi" w:cstheme="minorBidi"/>
          <w:sz w:val="22"/>
          <w:szCs w:val="22"/>
          <w:lang w:eastAsia="en-GB"/>
        </w:rPr>
        <w:tab/>
      </w:r>
      <w:r w:rsidRPr="00DE3F52">
        <w:rPr>
          <w:rFonts w:eastAsia="SimSun"/>
        </w:rPr>
        <w:t>Applicability of requirements for</w:t>
      </w:r>
      <w:r w:rsidRPr="00DE3F52">
        <w:rPr>
          <w:rFonts w:eastAsia="SimSun"/>
          <w:lang w:eastAsia="zh-CN"/>
        </w:rPr>
        <w:t xml:space="preserve"> uplink</w:t>
      </w:r>
      <w:r w:rsidRPr="00DE3F52">
        <w:rPr>
          <w:rFonts w:eastAsia="SimSun"/>
        </w:rPr>
        <w:t xml:space="preserve"> </w:t>
      </w:r>
      <w:r w:rsidRPr="00DE3F52">
        <w:rPr>
          <w:rFonts w:eastAsia="SimSun"/>
          <w:lang w:eastAsia="zh-CN"/>
        </w:rPr>
        <w:t>carrier aggregation</w:t>
      </w:r>
      <w:r>
        <w:tab/>
      </w:r>
      <w:r>
        <w:fldChar w:fldCharType="begin"/>
      </w:r>
      <w:r>
        <w:instrText xml:space="preserve"> PAGEREF _Toc66693942 \h </w:instrText>
      </w:r>
      <w:r>
        <w:fldChar w:fldCharType="separate"/>
      </w:r>
      <w:r>
        <w:t>197</w:t>
      </w:r>
      <w:r>
        <w:fldChar w:fldCharType="end"/>
      </w:r>
    </w:p>
    <w:p w14:paraId="57243F58" w14:textId="4C935161" w:rsidR="0045762B" w:rsidRDefault="0045762B">
      <w:pPr>
        <w:pStyle w:val="TOC5"/>
        <w:rPr>
          <w:rFonts w:asciiTheme="minorHAnsi" w:eastAsiaTheme="minorEastAsia" w:hAnsiTheme="minorHAnsi" w:cstheme="minorBidi"/>
          <w:sz w:val="22"/>
          <w:szCs w:val="22"/>
          <w:lang w:eastAsia="en-GB"/>
        </w:rPr>
      </w:pPr>
      <w:r w:rsidRPr="00DE3F52">
        <w:rPr>
          <w:rFonts w:eastAsia="SimSun"/>
        </w:rPr>
        <w:t>8.1.2.1.5</w:t>
      </w:r>
      <w:r>
        <w:rPr>
          <w:rFonts w:asciiTheme="minorHAnsi" w:eastAsiaTheme="minorEastAsia" w:hAnsiTheme="minorHAnsi" w:cstheme="minorBidi"/>
          <w:sz w:val="22"/>
          <w:szCs w:val="22"/>
          <w:lang w:eastAsia="en-GB"/>
        </w:rPr>
        <w:tab/>
      </w:r>
      <w:r w:rsidRPr="00DE3F52">
        <w:rPr>
          <w:rFonts w:eastAsia="SimSun"/>
        </w:rPr>
        <w:t>Applicability of requirements for TDD with different UL-DL patterns</w:t>
      </w:r>
      <w:r>
        <w:tab/>
      </w:r>
      <w:r>
        <w:fldChar w:fldCharType="begin"/>
      </w:r>
      <w:r>
        <w:instrText xml:space="preserve"> PAGEREF _Toc66693943 \h </w:instrText>
      </w:r>
      <w:r>
        <w:fldChar w:fldCharType="separate"/>
      </w:r>
      <w:r>
        <w:t>198</w:t>
      </w:r>
      <w:r>
        <w:fldChar w:fldCharType="end"/>
      </w:r>
    </w:p>
    <w:p w14:paraId="249EE445" w14:textId="1CB29F12" w:rsidR="0045762B" w:rsidRDefault="0045762B">
      <w:pPr>
        <w:pStyle w:val="TOC5"/>
        <w:rPr>
          <w:rFonts w:asciiTheme="minorHAnsi" w:eastAsiaTheme="minorEastAsia" w:hAnsiTheme="minorHAnsi" w:cstheme="minorBidi"/>
          <w:sz w:val="22"/>
          <w:szCs w:val="22"/>
          <w:lang w:eastAsia="en-GB"/>
        </w:rPr>
      </w:pPr>
      <w:r w:rsidRPr="00DE3F52">
        <w:rPr>
          <w:rFonts w:eastAsia="SimSun"/>
        </w:rPr>
        <w:t>8.1.2.1.7</w:t>
      </w:r>
      <w:r>
        <w:rPr>
          <w:rFonts w:asciiTheme="minorHAnsi" w:eastAsiaTheme="minorEastAsia" w:hAnsiTheme="minorHAnsi" w:cstheme="minorBidi"/>
          <w:sz w:val="22"/>
          <w:szCs w:val="22"/>
          <w:lang w:eastAsia="en-GB"/>
        </w:rPr>
        <w:tab/>
      </w:r>
      <w:r w:rsidRPr="00DE3F52">
        <w:rPr>
          <w:rFonts w:eastAsia="SimSun"/>
        </w:rPr>
        <w:t>Applicability of 2-step RA type requirements for different subcarrier spacings</w:t>
      </w:r>
      <w:r>
        <w:tab/>
      </w:r>
      <w:r>
        <w:fldChar w:fldCharType="begin"/>
      </w:r>
      <w:r>
        <w:instrText xml:space="preserve"> PAGEREF _Toc66693944 \h </w:instrText>
      </w:r>
      <w:r>
        <w:fldChar w:fldCharType="separate"/>
      </w:r>
      <w:r>
        <w:t>198</w:t>
      </w:r>
      <w:r>
        <w:fldChar w:fldCharType="end"/>
      </w:r>
    </w:p>
    <w:p w14:paraId="7EA7E19C" w14:textId="0D267869" w:rsidR="0045762B" w:rsidRDefault="0045762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DE3F52">
        <w:rPr>
          <w:snapToGrid w:val="0"/>
          <w:lang w:eastAsia="zh-CN"/>
        </w:rPr>
        <w:t>requirements</w:t>
      </w:r>
      <w:r>
        <w:tab/>
      </w:r>
      <w:r>
        <w:fldChar w:fldCharType="begin"/>
      </w:r>
      <w:r>
        <w:instrText xml:space="preserve"> PAGEREF _Toc66693945 \h </w:instrText>
      </w:r>
      <w:r>
        <w:fldChar w:fldCharType="separate"/>
      </w:r>
      <w:r>
        <w:t>198</w:t>
      </w:r>
      <w:r>
        <w:fldChar w:fldCharType="end"/>
      </w:r>
    </w:p>
    <w:p w14:paraId="098726DF" w14:textId="00DC7F8A"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_Toc66693946 \h </w:instrText>
      </w:r>
      <w:r>
        <w:fldChar w:fldCharType="separate"/>
      </w:r>
      <w:r>
        <w:t>198</w:t>
      </w:r>
      <w:r>
        <w:fldChar w:fldCharType="end"/>
      </w:r>
    </w:p>
    <w:p w14:paraId="20EADC9B" w14:textId="3B6C0CBD"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_Toc66693947 \h </w:instrText>
      </w:r>
      <w:r>
        <w:fldChar w:fldCharType="separate"/>
      </w:r>
      <w:r>
        <w:t>198</w:t>
      </w:r>
      <w:r>
        <w:fldChar w:fldCharType="end"/>
      </w:r>
    </w:p>
    <w:p w14:paraId="6D1DE47F" w14:textId="3B519361" w:rsidR="0045762B" w:rsidRDefault="0045762B">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_Toc66693948 \h </w:instrText>
      </w:r>
      <w:r>
        <w:fldChar w:fldCharType="separate"/>
      </w:r>
      <w:r>
        <w:t>198</w:t>
      </w:r>
      <w:r>
        <w:fldChar w:fldCharType="end"/>
      </w:r>
    </w:p>
    <w:p w14:paraId="2ED3D333" w14:textId="13EC4521" w:rsidR="0045762B" w:rsidRDefault="0045762B">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_Toc66693949 \h </w:instrText>
      </w:r>
      <w:r>
        <w:fldChar w:fldCharType="separate"/>
      </w:r>
      <w:r>
        <w:t>198</w:t>
      </w:r>
      <w:r>
        <w:fldChar w:fldCharType="end"/>
      </w:r>
    </w:p>
    <w:p w14:paraId="0F5A1722" w14:textId="7F848CF9"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DE3F52">
        <w:rPr>
          <w:rFonts w:eastAsiaTheme="minorEastAsia"/>
          <w:lang w:eastAsia="zh-CN"/>
        </w:rPr>
        <w:t>2</w:t>
      </w:r>
      <w:r>
        <w:t>.</w:t>
      </w:r>
      <w:r w:rsidRPr="00DE3F52">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 xml:space="preserve">requirements for </w:t>
      </w:r>
      <w:r w:rsidRPr="00DE3F52">
        <w:rPr>
          <w:rFonts w:eastAsiaTheme="minorEastAsia"/>
          <w:snapToGrid w:val="0"/>
          <w:lang w:eastAsia="zh-CN"/>
        </w:rPr>
        <w:t>multi-slot PUCCH</w:t>
      </w:r>
      <w:r>
        <w:tab/>
      </w:r>
      <w:r>
        <w:fldChar w:fldCharType="begin"/>
      </w:r>
      <w:r>
        <w:instrText xml:space="preserve"> PAGEREF _Toc66693950 \h </w:instrText>
      </w:r>
      <w:r>
        <w:fldChar w:fldCharType="separate"/>
      </w:r>
      <w:r>
        <w:t>198</w:t>
      </w:r>
      <w:r>
        <w:fldChar w:fldCharType="end"/>
      </w:r>
    </w:p>
    <w:p w14:paraId="0E363165" w14:textId="20AE158A" w:rsidR="0045762B" w:rsidRDefault="0045762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DE3F52">
        <w:rPr>
          <w:snapToGrid w:val="0"/>
          <w:lang w:eastAsia="zh-CN"/>
        </w:rPr>
        <w:t>requirements</w:t>
      </w:r>
      <w:r>
        <w:tab/>
      </w:r>
      <w:r>
        <w:fldChar w:fldCharType="begin"/>
      </w:r>
      <w:r>
        <w:instrText xml:space="preserve"> PAGEREF _Toc66693951 \h </w:instrText>
      </w:r>
      <w:r>
        <w:fldChar w:fldCharType="separate"/>
      </w:r>
      <w:r>
        <w:t>199</w:t>
      </w:r>
      <w:r>
        <w:fldChar w:fldCharType="end"/>
      </w:r>
    </w:p>
    <w:p w14:paraId="5011B274" w14:textId="70A87885"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_Toc66693952 \h </w:instrText>
      </w:r>
      <w:r>
        <w:fldChar w:fldCharType="separate"/>
      </w:r>
      <w:r>
        <w:t>199</w:t>
      </w:r>
      <w:r>
        <w:fldChar w:fldCharType="end"/>
      </w:r>
    </w:p>
    <w:p w14:paraId="51F7DFE9" w14:textId="0B93EEC3" w:rsidR="0045762B" w:rsidRDefault="0045762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_Toc66693953 \h </w:instrText>
      </w:r>
      <w:r>
        <w:fldChar w:fldCharType="separate"/>
      </w:r>
      <w:r>
        <w:t>199</w:t>
      </w:r>
      <w:r>
        <w:fldChar w:fldCharType="end"/>
      </w:r>
    </w:p>
    <w:p w14:paraId="2D55CA55" w14:textId="293CF424" w:rsidR="0045762B" w:rsidRDefault="0045762B">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_Toc66693954 \h </w:instrText>
      </w:r>
      <w:r>
        <w:fldChar w:fldCharType="separate"/>
      </w:r>
      <w:r>
        <w:t>199</w:t>
      </w:r>
      <w:r>
        <w:fldChar w:fldCharType="end"/>
      </w:r>
    </w:p>
    <w:p w14:paraId="4F3FECCE" w14:textId="2974CC9B" w:rsidR="0045762B" w:rsidRDefault="0045762B">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_Toc66693955 \h </w:instrText>
      </w:r>
      <w:r>
        <w:fldChar w:fldCharType="separate"/>
      </w:r>
      <w:r>
        <w:t>199</w:t>
      </w:r>
      <w:r>
        <w:fldChar w:fldCharType="end"/>
      </w:r>
    </w:p>
    <w:p w14:paraId="626C7114" w14:textId="5B395AD3" w:rsidR="0045762B" w:rsidRDefault="0045762B">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_Toc66693956 \h </w:instrText>
      </w:r>
      <w:r>
        <w:fldChar w:fldCharType="separate"/>
      </w:r>
      <w:r>
        <w:t>199</w:t>
      </w:r>
      <w:r>
        <w:fldChar w:fldCharType="end"/>
      </w:r>
    </w:p>
    <w:p w14:paraId="753AE8B9" w14:textId="6DFE2EA5" w:rsidR="0045762B" w:rsidRDefault="0045762B">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_Toc66693957 \h </w:instrText>
      </w:r>
      <w:r>
        <w:fldChar w:fldCharType="separate"/>
      </w:r>
      <w:r>
        <w:t>199</w:t>
      </w:r>
      <w:r>
        <w:fldChar w:fldCharType="end"/>
      </w:r>
    </w:p>
    <w:p w14:paraId="6FFF06F4" w14:textId="7B04C7D3" w:rsidR="0045762B" w:rsidRDefault="0045762B">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_Toc66693958 \h </w:instrText>
      </w:r>
      <w:r>
        <w:fldChar w:fldCharType="separate"/>
      </w:r>
      <w:r>
        <w:t>199</w:t>
      </w:r>
      <w:r>
        <w:fldChar w:fldCharType="end"/>
      </w:r>
    </w:p>
    <w:p w14:paraId="25BAA153" w14:textId="3AC10589" w:rsidR="0045762B" w:rsidRDefault="0045762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_Toc66693959 \h </w:instrText>
      </w:r>
      <w:r>
        <w:fldChar w:fldCharType="separate"/>
      </w:r>
      <w:r>
        <w:t>200</w:t>
      </w:r>
      <w:r>
        <w:fldChar w:fldCharType="end"/>
      </w:r>
    </w:p>
    <w:p w14:paraId="03CBA92D" w14:textId="3EABCEAE" w:rsidR="0045762B" w:rsidRDefault="0045762B">
      <w:pPr>
        <w:pStyle w:val="TOC3"/>
        <w:rPr>
          <w:rFonts w:asciiTheme="minorHAnsi" w:eastAsiaTheme="minorEastAsia" w:hAnsiTheme="minorHAnsi" w:cstheme="minorBidi"/>
          <w:sz w:val="22"/>
          <w:szCs w:val="22"/>
          <w:lang w:eastAsia="en-GB"/>
        </w:rPr>
      </w:pPr>
      <w:r w:rsidRPr="00DE3F52">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_Toc66693960 \h </w:instrText>
      </w:r>
      <w:r>
        <w:fldChar w:fldCharType="separate"/>
      </w:r>
      <w:r>
        <w:t>200</w:t>
      </w:r>
      <w:r>
        <w:fldChar w:fldCharType="end"/>
      </w:r>
    </w:p>
    <w:p w14:paraId="3725C36B" w14:textId="2E929909" w:rsidR="0045762B" w:rsidRDefault="0045762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_Toc66693961 \h </w:instrText>
      </w:r>
      <w:r>
        <w:fldChar w:fldCharType="separate"/>
      </w:r>
      <w:r>
        <w:t>200</w:t>
      </w:r>
      <w:r>
        <w:fldChar w:fldCharType="end"/>
      </w:r>
    </w:p>
    <w:p w14:paraId="3EC6AFD2" w14:textId="11CC935D" w:rsidR="0045762B" w:rsidRDefault="0045762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_Toc66693962 \h </w:instrText>
      </w:r>
      <w:r>
        <w:fldChar w:fldCharType="separate"/>
      </w:r>
      <w:r>
        <w:t>200</w:t>
      </w:r>
      <w:r>
        <w:fldChar w:fldCharType="end"/>
      </w:r>
    </w:p>
    <w:p w14:paraId="6753DDDC" w14:textId="50C18DD3" w:rsidR="0045762B" w:rsidRDefault="0045762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_Toc66693963 \h </w:instrText>
      </w:r>
      <w:r>
        <w:fldChar w:fldCharType="separate"/>
      </w:r>
      <w:r>
        <w:t>200</w:t>
      </w:r>
      <w:r>
        <w:fldChar w:fldCharType="end"/>
      </w:r>
    </w:p>
    <w:p w14:paraId="17732135" w14:textId="05443A79" w:rsidR="0045762B" w:rsidRDefault="0045762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_Toc66693964 \h </w:instrText>
      </w:r>
      <w:r>
        <w:fldChar w:fldCharType="separate"/>
      </w:r>
      <w:r>
        <w:t>200</w:t>
      </w:r>
      <w:r>
        <w:fldChar w:fldCharType="end"/>
      </w:r>
    </w:p>
    <w:p w14:paraId="36CDB164" w14:textId="1E30235A" w:rsidR="0045762B" w:rsidRDefault="0045762B">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_Toc66693965 \h </w:instrText>
      </w:r>
      <w:r>
        <w:fldChar w:fldCharType="separate"/>
      </w:r>
      <w:r>
        <w:t>200</w:t>
      </w:r>
      <w:r>
        <w:fldChar w:fldCharType="end"/>
      </w:r>
    </w:p>
    <w:p w14:paraId="0C1B1994" w14:textId="74587FEF" w:rsidR="0045762B" w:rsidRDefault="0045762B">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_Toc66693966 \h </w:instrText>
      </w:r>
      <w:r>
        <w:fldChar w:fldCharType="separate"/>
      </w:r>
      <w:r>
        <w:t>200</w:t>
      </w:r>
      <w:r>
        <w:fldChar w:fldCharType="end"/>
      </w:r>
    </w:p>
    <w:p w14:paraId="06B10ADA" w14:textId="7069DFC6" w:rsidR="0045762B" w:rsidRDefault="0045762B">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_Toc66693967 \h </w:instrText>
      </w:r>
      <w:r>
        <w:fldChar w:fldCharType="separate"/>
      </w:r>
      <w:r>
        <w:t>202</w:t>
      </w:r>
      <w:r>
        <w:fldChar w:fldCharType="end"/>
      </w:r>
    </w:p>
    <w:p w14:paraId="50F9F6A1" w14:textId="64B5A859" w:rsidR="0045762B" w:rsidRDefault="0045762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_Toc66693968 \h </w:instrText>
      </w:r>
      <w:r>
        <w:fldChar w:fldCharType="separate"/>
      </w:r>
      <w:r>
        <w:t>202</w:t>
      </w:r>
      <w:r>
        <w:fldChar w:fldCharType="end"/>
      </w:r>
    </w:p>
    <w:p w14:paraId="2077697D" w14:textId="39419EA8" w:rsidR="0045762B" w:rsidRDefault="0045762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_Toc66693969 \h </w:instrText>
      </w:r>
      <w:r>
        <w:fldChar w:fldCharType="separate"/>
      </w:r>
      <w:r>
        <w:t>207</w:t>
      </w:r>
      <w:r>
        <w:fldChar w:fldCharType="end"/>
      </w:r>
    </w:p>
    <w:p w14:paraId="2016A293" w14:textId="7248D602" w:rsidR="0045762B" w:rsidRDefault="0045762B">
      <w:pPr>
        <w:pStyle w:val="TOC3"/>
        <w:rPr>
          <w:rFonts w:asciiTheme="minorHAnsi" w:eastAsiaTheme="minorEastAsia" w:hAnsiTheme="minorHAnsi" w:cstheme="minorBidi"/>
          <w:sz w:val="22"/>
          <w:szCs w:val="22"/>
          <w:lang w:eastAsia="en-GB"/>
        </w:rPr>
      </w:pPr>
      <w:r w:rsidRPr="00DE3F52">
        <w:rPr>
          <w:rFonts w:eastAsia="SimSun"/>
        </w:rPr>
        <w:lastRenderedPageBreak/>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DE3F52">
        <w:rPr>
          <w:rFonts w:eastAsia="Malgun Gothic"/>
        </w:rPr>
        <w:t xml:space="preserve">transform </w:t>
      </w:r>
      <w:r>
        <w:rPr>
          <w:lang w:eastAsia="zh-CN"/>
        </w:rPr>
        <w:t>precoding enabled</w:t>
      </w:r>
      <w:r>
        <w:tab/>
      </w:r>
      <w:r>
        <w:fldChar w:fldCharType="begin"/>
      </w:r>
      <w:r>
        <w:instrText xml:space="preserve"> PAGEREF _Toc66693970 \h </w:instrText>
      </w:r>
      <w:r>
        <w:fldChar w:fldCharType="separate"/>
      </w:r>
      <w:r>
        <w:t>210</w:t>
      </w:r>
      <w:r>
        <w:fldChar w:fldCharType="end"/>
      </w:r>
    </w:p>
    <w:p w14:paraId="1F67A3CB" w14:textId="57C271DF" w:rsidR="0045762B" w:rsidRDefault="0045762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_Toc66693971 \h </w:instrText>
      </w:r>
      <w:r>
        <w:fldChar w:fldCharType="separate"/>
      </w:r>
      <w:r>
        <w:t>210</w:t>
      </w:r>
      <w:r>
        <w:fldChar w:fldCharType="end"/>
      </w:r>
    </w:p>
    <w:p w14:paraId="660353AC" w14:textId="4BDBC8C8" w:rsidR="0045762B" w:rsidRDefault="0045762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_Toc66693972 \h </w:instrText>
      </w:r>
      <w:r>
        <w:fldChar w:fldCharType="separate"/>
      </w:r>
      <w:r>
        <w:t>210</w:t>
      </w:r>
      <w:r>
        <w:fldChar w:fldCharType="end"/>
      </w:r>
    </w:p>
    <w:p w14:paraId="28ADDEC7" w14:textId="5891ED39" w:rsidR="0045762B" w:rsidRDefault="0045762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_Toc66693973 \h </w:instrText>
      </w:r>
      <w:r>
        <w:fldChar w:fldCharType="separate"/>
      </w:r>
      <w:r>
        <w:t>210</w:t>
      </w:r>
      <w:r>
        <w:fldChar w:fldCharType="end"/>
      </w:r>
    </w:p>
    <w:p w14:paraId="31484459" w14:textId="611BFCF5" w:rsidR="0045762B" w:rsidRDefault="0045762B">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_Toc66693974 \h </w:instrText>
      </w:r>
      <w:r>
        <w:fldChar w:fldCharType="separate"/>
      </w:r>
      <w:r>
        <w:t>210</w:t>
      </w:r>
      <w:r>
        <w:fldChar w:fldCharType="end"/>
      </w:r>
    </w:p>
    <w:p w14:paraId="3C72CBD2" w14:textId="0481FAA9" w:rsidR="0045762B" w:rsidRDefault="0045762B">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_Toc66693975 \h </w:instrText>
      </w:r>
      <w:r>
        <w:fldChar w:fldCharType="separate"/>
      </w:r>
      <w:r>
        <w:t>210</w:t>
      </w:r>
      <w:r>
        <w:fldChar w:fldCharType="end"/>
      </w:r>
    </w:p>
    <w:p w14:paraId="1B0207B1" w14:textId="5F48CAC5" w:rsidR="0045762B" w:rsidRDefault="0045762B">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_Toc66693976 \h </w:instrText>
      </w:r>
      <w:r>
        <w:fldChar w:fldCharType="separate"/>
      </w:r>
      <w:r>
        <w:t>210</w:t>
      </w:r>
      <w:r>
        <w:fldChar w:fldCharType="end"/>
      </w:r>
    </w:p>
    <w:p w14:paraId="37EDC0F5" w14:textId="19DB4590" w:rsidR="0045762B" w:rsidRDefault="0045762B">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_Toc66693977 \h </w:instrText>
      </w:r>
      <w:r>
        <w:fldChar w:fldCharType="separate"/>
      </w:r>
      <w:r>
        <w:t>212</w:t>
      </w:r>
      <w:r>
        <w:fldChar w:fldCharType="end"/>
      </w:r>
    </w:p>
    <w:p w14:paraId="37103E90" w14:textId="51FE5E81" w:rsidR="0045762B" w:rsidRDefault="0045762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_Toc66693978 \h </w:instrText>
      </w:r>
      <w:r>
        <w:fldChar w:fldCharType="separate"/>
      </w:r>
      <w:r>
        <w:t>212</w:t>
      </w:r>
      <w:r>
        <w:fldChar w:fldCharType="end"/>
      </w:r>
    </w:p>
    <w:p w14:paraId="053CDFB3" w14:textId="43367A51" w:rsidR="0045762B" w:rsidRDefault="0045762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_Toc66693979 \h </w:instrText>
      </w:r>
      <w:r>
        <w:fldChar w:fldCharType="separate"/>
      </w:r>
      <w:r>
        <w:t>213</w:t>
      </w:r>
      <w:r>
        <w:fldChar w:fldCharType="end"/>
      </w:r>
    </w:p>
    <w:p w14:paraId="0B5E9126" w14:textId="7DBDC0C3" w:rsidR="0045762B" w:rsidRDefault="0045762B">
      <w:pPr>
        <w:pStyle w:val="TOC3"/>
        <w:rPr>
          <w:rFonts w:asciiTheme="minorHAnsi" w:eastAsiaTheme="minorEastAsia" w:hAnsiTheme="minorHAnsi" w:cstheme="minorBidi"/>
          <w:sz w:val="22"/>
          <w:szCs w:val="22"/>
          <w:lang w:eastAsia="en-GB"/>
        </w:rPr>
      </w:pPr>
      <w:r w:rsidRPr="00DE3F52">
        <w:rPr>
          <w:rFonts w:eastAsia="SimSun"/>
        </w:rPr>
        <w:t>8.2.3</w:t>
      </w:r>
      <w:r>
        <w:rPr>
          <w:rFonts w:asciiTheme="minorHAnsi" w:eastAsiaTheme="minorEastAsia" w:hAnsiTheme="minorHAnsi" w:cstheme="minorBidi"/>
          <w:sz w:val="22"/>
          <w:szCs w:val="22"/>
          <w:lang w:eastAsia="en-GB"/>
        </w:rPr>
        <w:tab/>
      </w:r>
      <w:r w:rsidRPr="00DE3F52">
        <w:rPr>
          <w:rFonts w:eastAsia="SimSun"/>
        </w:rPr>
        <w:t>Performance requirements for UCI multiplexed on PUSCH</w:t>
      </w:r>
      <w:r>
        <w:tab/>
      </w:r>
      <w:r>
        <w:fldChar w:fldCharType="begin"/>
      </w:r>
      <w:r>
        <w:instrText xml:space="preserve"> PAGEREF _Toc66693980 \h </w:instrText>
      </w:r>
      <w:r>
        <w:fldChar w:fldCharType="separate"/>
      </w:r>
      <w:r>
        <w:t>213</w:t>
      </w:r>
      <w:r>
        <w:fldChar w:fldCharType="end"/>
      </w:r>
    </w:p>
    <w:p w14:paraId="45F31E58" w14:textId="5E5DEA06" w:rsidR="0045762B" w:rsidRDefault="0045762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_Toc66693981 \h </w:instrText>
      </w:r>
      <w:r>
        <w:fldChar w:fldCharType="separate"/>
      </w:r>
      <w:r>
        <w:t>213</w:t>
      </w:r>
      <w:r>
        <w:fldChar w:fldCharType="end"/>
      </w:r>
    </w:p>
    <w:p w14:paraId="1ADFF102" w14:textId="36D094DD" w:rsidR="0045762B" w:rsidRDefault="0045762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_Toc66693982 \h </w:instrText>
      </w:r>
      <w:r>
        <w:fldChar w:fldCharType="separate"/>
      </w:r>
      <w:r>
        <w:t>214</w:t>
      </w:r>
      <w:r>
        <w:fldChar w:fldCharType="end"/>
      </w:r>
    </w:p>
    <w:p w14:paraId="1C2DA7CE" w14:textId="1FB17679" w:rsidR="0045762B" w:rsidRDefault="0045762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_Toc66693983 \h </w:instrText>
      </w:r>
      <w:r>
        <w:fldChar w:fldCharType="separate"/>
      </w:r>
      <w:r>
        <w:t>214</w:t>
      </w:r>
      <w:r>
        <w:fldChar w:fldCharType="end"/>
      </w:r>
    </w:p>
    <w:p w14:paraId="1E8B47A7" w14:textId="63CEF835" w:rsidR="0045762B" w:rsidRDefault="0045762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_Toc66693984 \h </w:instrText>
      </w:r>
      <w:r>
        <w:fldChar w:fldCharType="separate"/>
      </w:r>
      <w:r>
        <w:t>214</w:t>
      </w:r>
      <w:r>
        <w:fldChar w:fldCharType="end"/>
      </w:r>
    </w:p>
    <w:p w14:paraId="6048A5E3" w14:textId="1D780DF5" w:rsidR="0045762B" w:rsidRDefault="0045762B">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_Toc66693985 \h </w:instrText>
      </w:r>
      <w:r>
        <w:fldChar w:fldCharType="separate"/>
      </w:r>
      <w:r>
        <w:t>214</w:t>
      </w:r>
      <w:r>
        <w:fldChar w:fldCharType="end"/>
      </w:r>
    </w:p>
    <w:p w14:paraId="5E10D599" w14:textId="39F0627F" w:rsidR="0045762B" w:rsidRDefault="0045762B">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_Toc66693986 \h </w:instrText>
      </w:r>
      <w:r>
        <w:fldChar w:fldCharType="separate"/>
      </w:r>
      <w:r>
        <w:t>214</w:t>
      </w:r>
      <w:r>
        <w:fldChar w:fldCharType="end"/>
      </w:r>
    </w:p>
    <w:p w14:paraId="46DF2A25" w14:textId="3DFA305A" w:rsidR="0045762B" w:rsidRDefault="0045762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_Toc66693987 \h </w:instrText>
      </w:r>
      <w:r>
        <w:fldChar w:fldCharType="separate"/>
      </w:r>
      <w:r>
        <w:t>216</w:t>
      </w:r>
      <w:r>
        <w:fldChar w:fldCharType="end"/>
      </w:r>
    </w:p>
    <w:p w14:paraId="7A60A5EE" w14:textId="2FDC1953" w:rsidR="0045762B" w:rsidRDefault="0045762B">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_Toc66693988 \h </w:instrText>
      </w:r>
      <w:r>
        <w:fldChar w:fldCharType="separate"/>
      </w:r>
      <w:r>
        <w:t>216</w:t>
      </w:r>
      <w:r>
        <w:fldChar w:fldCharType="end"/>
      </w:r>
    </w:p>
    <w:p w14:paraId="68CA8927" w14:textId="0CFAB8B3" w:rsidR="0045762B" w:rsidRDefault="0045762B">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_Toc66693989 \h </w:instrText>
      </w:r>
      <w:r>
        <w:fldChar w:fldCharType="separate"/>
      </w:r>
      <w:r>
        <w:t>217</w:t>
      </w:r>
      <w:r>
        <w:fldChar w:fldCharType="end"/>
      </w:r>
    </w:p>
    <w:p w14:paraId="3CFC9A60" w14:textId="7A605223" w:rsidR="0045762B" w:rsidRDefault="0045762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_Toc66693990 \h </w:instrText>
      </w:r>
      <w:r>
        <w:fldChar w:fldCharType="separate"/>
      </w:r>
      <w:r>
        <w:t>218</w:t>
      </w:r>
      <w:r>
        <w:fldChar w:fldCharType="end"/>
      </w:r>
    </w:p>
    <w:p w14:paraId="41BB1C5B" w14:textId="07AD401F" w:rsidR="0045762B" w:rsidRDefault="0045762B">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_Toc66693991 \h </w:instrText>
      </w:r>
      <w:r>
        <w:fldChar w:fldCharType="separate"/>
      </w:r>
      <w:r>
        <w:t>218</w:t>
      </w:r>
      <w:r>
        <w:fldChar w:fldCharType="end"/>
      </w:r>
    </w:p>
    <w:p w14:paraId="423BB3D6" w14:textId="594404F1" w:rsidR="0045762B" w:rsidRDefault="0045762B">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_Toc66693992 \h </w:instrText>
      </w:r>
      <w:r>
        <w:fldChar w:fldCharType="separate"/>
      </w:r>
      <w:r>
        <w:t>218</w:t>
      </w:r>
      <w:r>
        <w:fldChar w:fldCharType="end"/>
      </w:r>
    </w:p>
    <w:p w14:paraId="076EFE59" w14:textId="1C852CE8" w:rsidR="0045762B" w:rsidRDefault="0045762B">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_Toc66693993 \h </w:instrText>
      </w:r>
      <w:r>
        <w:fldChar w:fldCharType="separate"/>
      </w:r>
      <w:r>
        <w:t>218</w:t>
      </w:r>
      <w:r>
        <w:fldChar w:fldCharType="end"/>
      </w:r>
    </w:p>
    <w:p w14:paraId="48205B7F" w14:textId="5F769D5E" w:rsidR="0045762B" w:rsidRDefault="0045762B">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_Toc66693994 \h </w:instrText>
      </w:r>
      <w:r>
        <w:fldChar w:fldCharType="separate"/>
      </w:r>
      <w:r>
        <w:t>218</w:t>
      </w:r>
      <w:r>
        <w:fldChar w:fldCharType="end"/>
      </w:r>
    </w:p>
    <w:p w14:paraId="1C62F5B3" w14:textId="64697758" w:rsidR="0045762B" w:rsidRDefault="0045762B">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_Toc66693995 \h </w:instrText>
      </w:r>
      <w:r>
        <w:fldChar w:fldCharType="separate"/>
      </w:r>
      <w:r>
        <w:t>218</w:t>
      </w:r>
      <w:r>
        <w:fldChar w:fldCharType="end"/>
      </w:r>
    </w:p>
    <w:p w14:paraId="1B789059" w14:textId="03761F6C" w:rsidR="0045762B" w:rsidRDefault="0045762B">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_Toc66693996 \h </w:instrText>
      </w:r>
      <w:r>
        <w:fldChar w:fldCharType="separate"/>
      </w:r>
      <w:r>
        <w:t>218</w:t>
      </w:r>
      <w:r>
        <w:fldChar w:fldCharType="end"/>
      </w:r>
    </w:p>
    <w:p w14:paraId="7B466245" w14:textId="2AF206CD" w:rsidR="0045762B" w:rsidRDefault="0045762B">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_Toc66693997 \h </w:instrText>
      </w:r>
      <w:r>
        <w:fldChar w:fldCharType="separate"/>
      </w:r>
      <w:r>
        <w:t>220</w:t>
      </w:r>
      <w:r>
        <w:fldChar w:fldCharType="end"/>
      </w:r>
    </w:p>
    <w:p w14:paraId="5634FD42" w14:textId="4A13C6CA" w:rsidR="0045762B" w:rsidRDefault="0045762B">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_Toc66693998 \h </w:instrText>
      </w:r>
      <w:r>
        <w:fldChar w:fldCharType="separate"/>
      </w:r>
      <w:r>
        <w:t>222</w:t>
      </w:r>
      <w:r>
        <w:fldChar w:fldCharType="end"/>
      </w:r>
    </w:p>
    <w:p w14:paraId="49E4A11F" w14:textId="25EF4E47" w:rsidR="0045762B" w:rsidRDefault="0045762B">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_Toc66693999 \h </w:instrText>
      </w:r>
      <w:r>
        <w:fldChar w:fldCharType="separate"/>
      </w:r>
      <w:r>
        <w:t>222</w:t>
      </w:r>
      <w:r>
        <w:fldChar w:fldCharType="end"/>
      </w:r>
    </w:p>
    <w:p w14:paraId="6305FB6D" w14:textId="6C019829" w:rsidR="0045762B" w:rsidRDefault="0045762B">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_Toc66694000 \h </w:instrText>
      </w:r>
      <w:r>
        <w:fldChar w:fldCharType="separate"/>
      </w:r>
      <w:r>
        <w:t>222</w:t>
      </w:r>
      <w:r>
        <w:fldChar w:fldCharType="end"/>
      </w:r>
    </w:p>
    <w:p w14:paraId="778B6447" w14:textId="66E060DC" w:rsidR="0045762B" w:rsidRDefault="0045762B">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_Toc66694001 \h </w:instrText>
      </w:r>
      <w:r>
        <w:fldChar w:fldCharType="separate"/>
      </w:r>
      <w:r>
        <w:t>222</w:t>
      </w:r>
      <w:r>
        <w:fldChar w:fldCharType="end"/>
      </w:r>
    </w:p>
    <w:p w14:paraId="3992F646" w14:textId="56FE5973" w:rsidR="0045762B" w:rsidRDefault="0045762B">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_Toc66694002 \h </w:instrText>
      </w:r>
      <w:r>
        <w:fldChar w:fldCharType="separate"/>
      </w:r>
      <w:r>
        <w:t>222</w:t>
      </w:r>
      <w:r>
        <w:fldChar w:fldCharType="end"/>
      </w:r>
    </w:p>
    <w:p w14:paraId="55FEA648" w14:textId="0B6E1D50" w:rsidR="0045762B" w:rsidRDefault="0045762B">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_Toc66694003 \h </w:instrText>
      </w:r>
      <w:r>
        <w:fldChar w:fldCharType="separate"/>
      </w:r>
      <w:r>
        <w:t>222</w:t>
      </w:r>
      <w:r>
        <w:fldChar w:fldCharType="end"/>
      </w:r>
    </w:p>
    <w:p w14:paraId="253E039B" w14:textId="2B12D663" w:rsidR="0045762B" w:rsidRDefault="0045762B">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_Toc66694004 \h </w:instrText>
      </w:r>
      <w:r>
        <w:fldChar w:fldCharType="separate"/>
      </w:r>
      <w:r>
        <w:t>223</w:t>
      </w:r>
      <w:r>
        <w:fldChar w:fldCharType="end"/>
      </w:r>
    </w:p>
    <w:p w14:paraId="571D16EA" w14:textId="36ED1758" w:rsidR="0045762B" w:rsidRDefault="0045762B">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_Toc66694005 \h </w:instrText>
      </w:r>
      <w:r>
        <w:fldChar w:fldCharType="separate"/>
      </w:r>
      <w:r>
        <w:t>225</w:t>
      </w:r>
      <w:r>
        <w:fldChar w:fldCharType="end"/>
      </w:r>
    </w:p>
    <w:p w14:paraId="12050566" w14:textId="69252E04" w:rsidR="0045762B" w:rsidRDefault="0045762B">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_Toc66694006 \h </w:instrText>
      </w:r>
      <w:r>
        <w:fldChar w:fldCharType="separate"/>
      </w:r>
      <w:r>
        <w:t>225</w:t>
      </w:r>
      <w:r>
        <w:fldChar w:fldCharType="end"/>
      </w:r>
    </w:p>
    <w:p w14:paraId="65ACCD3B" w14:textId="29EBD8DA" w:rsidR="0045762B" w:rsidRDefault="0045762B">
      <w:pPr>
        <w:pStyle w:val="TOC3"/>
        <w:rPr>
          <w:rFonts w:asciiTheme="minorHAnsi" w:eastAsiaTheme="minorEastAsia" w:hAnsiTheme="minorHAnsi" w:cstheme="minorBidi"/>
          <w:sz w:val="22"/>
          <w:szCs w:val="22"/>
          <w:lang w:eastAsia="en-GB"/>
        </w:rPr>
      </w:pPr>
      <w:r w:rsidRPr="00DE3F52">
        <w:rPr>
          <w:rFonts w:eastAsia="SimSun"/>
        </w:rPr>
        <w:t>8.2.6</w:t>
      </w:r>
      <w:r>
        <w:rPr>
          <w:rFonts w:asciiTheme="minorHAnsi" w:eastAsiaTheme="minorEastAsia" w:hAnsiTheme="minorHAnsi" w:cstheme="minorBidi"/>
          <w:sz w:val="22"/>
          <w:szCs w:val="22"/>
          <w:lang w:eastAsia="en-GB"/>
        </w:rPr>
        <w:tab/>
      </w:r>
      <w:r w:rsidRPr="00DE3F52">
        <w:rPr>
          <w:rFonts w:eastAsia="SimSun"/>
        </w:rPr>
        <w:t>Perf</w:t>
      </w:r>
      <w:r>
        <w:t xml:space="preserve">ormance requirements for PUSCH </w:t>
      </w:r>
      <w:r>
        <w:rPr>
          <w:lang w:eastAsia="zh-CN"/>
        </w:rPr>
        <w:t>with 0.001% BLER</w:t>
      </w:r>
      <w:r>
        <w:tab/>
      </w:r>
      <w:r>
        <w:fldChar w:fldCharType="begin"/>
      </w:r>
      <w:r>
        <w:instrText xml:space="preserve"> PAGEREF _Toc66694007 \h </w:instrText>
      </w:r>
      <w:r>
        <w:fldChar w:fldCharType="separate"/>
      </w:r>
      <w:r>
        <w:t>226</w:t>
      </w:r>
      <w:r>
        <w:fldChar w:fldCharType="end"/>
      </w:r>
    </w:p>
    <w:p w14:paraId="314A2C99" w14:textId="31B2EE47" w:rsidR="0045762B" w:rsidRDefault="0045762B">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_Toc66694008 \h </w:instrText>
      </w:r>
      <w:r>
        <w:fldChar w:fldCharType="separate"/>
      </w:r>
      <w:r>
        <w:t>226</w:t>
      </w:r>
      <w:r>
        <w:fldChar w:fldCharType="end"/>
      </w:r>
    </w:p>
    <w:p w14:paraId="059DAD19" w14:textId="6CD29FA0" w:rsidR="0045762B" w:rsidRDefault="0045762B">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_Toc66694009 \h </w:instrText>
      </w:r>
      <w:r>
        <w:fldChar w:fldCharType="separate"/>
      </w:r>
      <w:r>
        <w:t>226</w:t>
      </w:r>
      <w:r>
        <w:fldChar w:fldCharType="end"/>
      </w:r>
    </w:p>
    <w:p w14:paraId="0D063E73" w14:textId="225BCB99" w:rsidR="0045762B" w:rsidRDefault="0045762B">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_Toc66694010 \h </w:instrText>
      </w:r>
      <w:r>
        <w:fldChar w:fldCharType="separate"/>
      </w:r>
      <w:r>
        <w:t>226</w:t>
      </w:r>
      <w:r>
        <w:fldChar w:fldCharType="end"/>
      </w:r>
    </w:p>
    <w:p w14:paraId="43967541" w14:textId="1B0BD171" w:rsidR="0045762B" w:rsidRDefault="0045762B">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_Toc66694011 \h </w:instrText>
      </w:r>
      <w:r>
        <w:fldChar w:fldCharType="separate"/>
      </w:r>
      <w:r>
        <w:t>226</w:t>
      </w:r>
      <w:r>
        <w:fldChar w:fldCharType="end"/>
      </w:r>
    </w:p>
    <w:p w14:paraId="7E1D1048" w14:textId="07EC4AA0" w:rsidR="0045762B" w:rsidRDefault="0045762B">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_Toc66694012 \h </w:instrText>
      </w:r>
      <w:r>
        <w:fldChar w:fldCharType="separate"/>
      </w:r>
      <w:r>
        <w:t>226</w:t>
      </w:r>
      <w:r>
        <w:fldChar w:fldCharType="end"/>
      </w:r>
    </w:p>
    <w:p w14:paraId="3C0699E9" w14:textId="467BCA7B" w:rsidR="0045762B" w:rsidRDefault="0045762B">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_Toc66694013 \h </w:instrText>
      </w:r>
      <w:r>
        <w:fldChar w:fldCharType="separate"/>
      </w:r>
      <w:r>
        <w:t>227</w:t>
      </w:r>
      <w:r>
        <w:fldChar w:fldCharType="end"/>
      </w:r>
    </w:p>
    <w:p w14:paraId="644B4DF1" w14:textId="44CD9390" w:rsidR="0045762B" w:rsidRDefault="0045762B">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_Toc66694014 \h </w:instrText>
      </w:r>
      <w:r>
        <w:fldChar w:fldCharType="separate"/>
      </w:r>
      <w:r>
        <w:t>228</w:t>
      </w:r>
      <w:r>
        <w:fldChar w:fldCharType="end"/>
      </w:r>
    </w:p>
    <w:p w14:paraId="37FA0FA3" w14:textId="6E2911C9" w:rsidR="0045762B" w:rsidRDefault="0045762B">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_Toc66694015 \h </w:instrText>
      </w:r>
      <w:r>
        <w:fldChar w:fldCharType="separate"/>
      </w:r>
      <w:r>
        <w:t>228</w:t>
      </w:r>
      <w:r>
        <w:fldChar w:fldCharType="end"/>
      </w:r>
    </w:p>
    <w:p w14:paraId="0F36A813" w14:textId="05A3DCED" w:rsidR="0045762B" w:rsidRDefault="0045762B">
      <w:pPr>
        <w:pStyle w:val="TOC3"/>
        <w:rPr>
          <w:rFonts w:asciiTheme="minorHAnsi" w:eastAsiaTheme="minorEastAsia" w:hAnsiTheme="minorHAnsi" w:cstheme="minorBidi"/>
          <w:sz w:val="22"/>
          <w:szCs w:val="22"/>
          <w:lang w:eastAsia="en-GB"/>
        </w:rPr>
      </w:pPr>
      <w:r w:rsidRPr="00DE3F52">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_Toc66694016 \h </w:instrText>
      </w:r>
      <w:r>
        <w:fldChar w:fldCharType="separate"/>
      </w:r>
      <w:r>
        <w:t>229</w:t>
      </w:r>
      <w:r>
        <w:fldChar w:fldCharType="end"/>
      </w:r>
    </w:p>
    <w:p w14:paraId="3EDA9BCC" w14:textId="2169D172" w:rsidR="0045762B" w:rsidRDefault="0045762B">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_Toc66694017 \h </w:instrText>
      </w:r>
      <w:r>
        <w:fldChar w:fldCharType="separate"/>
      </w:r>
      <w:r>
        <w:t>229</w:t>
      </w:r>
      <w:r>
        <w:fldChar w:fldCharType="end"/>
      </w:r>
    </w:p>
    <w:p w14:paraId="6397B21B" w14:textId="2DBB2FB7" w:rsidR="0045762B" w:rsidRDefault="0045762B">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_Toc66694018 \h </w:instrText>
      </w:r>
      <w:r>
        <w:fldChar w:fldCharType="separate"/>
      </w:r>
      <w:r>
        <w:t>229</w:t>
      </w:r>
      <w:r>
        <w:fldChar w:fldCharType="end"/>
      </w:r>
    </w:p>
    <w:p w14:paraId="4D989D36" w14:textId="2347ECB3" w:rsidR="0045762B" w:rsidRDefault="0045762B">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_Toc66694019 \h </w:instrText>
      </w:r>
      <w:r>
        <w:fldChar w:fldCharType="separate"/>
      </w:r>
      <w:r>
        <w:t>230</w:t>
      </w:r>
      <w:r>
        <w:fldChar w:fldCharType="end"/>
      </w:r>
    </w:p>
    <w:p w14:paraId="72D3ED91" w14:textId="34E1089C" w:rsidR="0045762B" w:rsidRDefault="0045762B">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_Toc66694020 \h </w:instrText>
      </w:r>
      <w:r>
        <w:fldChar w:fldCharType="separate"/>
      </w:r>
      <w:r>
        <w:t>230</w:t>
      </w:r>
      <w:r>
        <w:fldChar w:fldCharType="end"/>
      </w:r>
    </w:p>
    <w:p w14:paraId="474DC26B" w14:textId="41A9B1C3" w:rsidR="0045762B" w:rsidRDefault="0045762B">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_Toc66694021 \h </w:instrText>
      </w:r>
      <w:r>
        <w:fldChar w:fldCharType="separate"/>
      </w:r>
      <w:r>
        <w:t>230</w:t>
      </w:r>
      <w:r>
        <w:fldChar w:fldCharType="end"/>
      </w:r>
    </w:p>
    <w:p w14:paraId="0D286EB2" w14:textId="52C6CEAF" w:rsidR="0045762B" w:rsidRDefault="0045762B">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_Toc66694022 \h </w:instrText>
      </w:r>
      <w:r>
        <w:fldChar w:fldCharType="separate"/>
      </w:r>
      <w:r>
        <w:t>230</w:t>
      </w:r>
      <w:r>
        <w:fldChar w:fldCharType="end"/>
      </w:r>
    </w:p>
    <w:p w14:paraId="632B64C0" w14:textId="12D18AFD" w:rsidR="0045762B" w:rsidRDefault="0045762B">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_Toc66694023 \h </w:instrText>
      </w:r>
      <w:r>
        <w:fldChar w:fldCharType="separate"/>
      </w:r>
      <w:r>
        <w:t>232</w:t>
      </w:r>
      <w:r>
        <w:fldChar w:fldCharType="end"/>
      </w:r>
    </w:p>
    <w:p w14:paraId="12C4FB89" w14:textId="06E5B306" w:rsidR="0045762B" w:rsidRDefault="0045762B">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_Toc66694024 \h </w:instrText>
      </w:r>
      <w:r>
        <w:fldChar w:fldCharType="separate"/>
      </w:r>
      <w:r>
        <w:t>232</w:t>
      </w:r>
      <w:r>
        <w:fldChar w:fldCharType="end"/>
      </w:r>
    </w:p>
    <w:p w14:paraId="29F26BD2" w14:textId="376C69A8" w:rsidR="0045762B" w:rsidRDefault="0045762B">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_Toc66694025 \h </w:instrText>
      </w:r>
      <w:r>
        <w:fldChar w:fldCharType="separate"/>
      </w:r>
      <w:r>
        <w:t>234</w:t>
      </w:r>
      <w:r>
        <w:fldChar w:fldCharType="end"/>
      </w:r>
    </w:p>
    <w:p w14:paraId="541F21D8" w14:textId="09CEE075" w:rsidR="0045762B" w:rsidRDefault="0045762B">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_Toc66694026 \h </w:instrText>
      </w:r>
      <w:r>
        <w:fldChar w:fldCharType="separate"/>
      </w:r>
      <w:r>
        <w:t>235</w:t>
      </w:r>
      <w:r>
        <w:fldChar w:fldCharType="end"/>
      </w:r>
    </w:p>
    <w:p w14:paraId="49622B0B" w14:textId="725DBA53" w:rsidR="0045762B" w:rsidRDefault="0045762B">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_Toc66694027 \h </w:instrText>
      </w:r>
      <w:r>
        <w:fldChar w:fldCharType="separate"/>
      </w:r>
      <w:r>
        <w:t>235</w:t>
      </w:r>
      <w:r>
        <w:fldChar w:fldCharType="end"/>
      </w:r>
    </w:p>
    <w:p w14:paraId="561A1B16" w14:textId="7DD0084F" w:rsidR="0045762B" w:rsidRDefault="0045762B">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_Toc66694028 \h </w:instrText>
      </w:r>
      <w:r>
        <w:fldChar w:fldCharType="separate"/>
      </w:r>
      <w:r>
        <w:t>235</w:t>
      </w:r>
      <w:r>
        <w:fldChar w:fldCharType="end"/>
      </w:r>
    </w:p>
    <w:p w14:paraId="428E0FE1" w14:textId="32F274CB" w:rsidR="0045762B" w:rsidRDefault="0045762B">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_Toc66694029 \h </w:instrText>
      </w:r>
      <w:r>
        <w:fldChar w:fldCharType="separate"/>
      </w:r>
      <w:r>
        <w:t>235</w:t>
      </w:r>
      <w:r>
        <w:fldChar w:fldCharType="end"/>
      </w:r>
    </w:p>
    <w:p w14:paraId="5F04125D" w14:textId="292480D4" w:rsidR="0045762B" w:rsidRDefault="0045762B">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_Toc66694030 \h </w:instrText>
      </w:r>
      <w:r>
        <w:fldChar w:fldCharType="separate"/>
      </w:r>
      <w:r>
        <w:t>235</w:t>
      </w:r>
      <w:r>
        <w:fldChar w:fldCharType="end"/>
      </w:r>
    </w:p>
    <w:p w14:paraId="3A415BA4" w14:textId="62FDDE98" w:rsidR="0045762B" w:rsidRDefault="0045762B">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_Toc66694031 \h </w:instrText>
      </w:r>
      <w:r>
        <w:fldChar w:fldCharType="separate"/>
      </w:r>
      <w:r>
        <w:t>235</w:t>
      </w:r>
      <w:r>
        <w:fldChar w:fldCharType="end"/>
      </w:r>
    </w:p>
    <w:p w14:paraId="786584F5" w14:textId="4ED8B187" w:rsidR="0045762B" w:rsidRDefault="0045762B">
      <w:pPr>
        <w:pStyle w:val="TOC4"/>
        <w:rPr>
          <w:rFonts w:asciiTheme="minorHAnsi" w:eastAsiaTheme="minorEastAsia" w:hAnsiTheme="minorHAnsi" w:cstheme="minorBidi"/>
          <w:sz w:val="22"/>
          <w:szCs w:val="22"/>
          <w:lang w:eastAsia="en-GB"/>
        </w:rPr>
      </w:pPr>
      <w:r>
        <w:lastRenderedPageBreak/>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_Toc66694032 \h </w:instrText>
      </w:r>
      <w:r>
        <w:fldChar w:fldCharType="separate"/>
      </w:r>
      <w:r>
        <w:t>237</w:t>
      </w:r>
      <w:r>
        <w:fldChar w:fldCharType="end"/>
      </w:r>
    </w:p>
    <w:p w14:paraId="69AA97CC" w14:textId="18266692" w:rsidR="0045762B" w:rsidRDefault="0045762B">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_Toc66694033 \h </w:instrText>
      </w:r>
      <w:r>
        <w:fldChar w:fldCharType="separate"/>
      </w:r>
      <w:r>
        <w:t>237</w:t>
      </w:r>
      <w:r>
        <w:fldChar w:fldCharType="end"/>
      </w:r>
    </w:p>
    <w:p w14:paraId="508E636C" w14:textId="7EBAFFB8" w:rsidR="0045762B" w:rsidRDefault="0045762B">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_Toc66694034 \h </w:instrText>
      </w:r>
      <w:r>
        <w:fldChar w:fldCharType="separate"/>
      </w:r>
      <w:r>
        <w:t>238</w:t>
      </w:r>
      <w:r>
        <w:fldChar w:fldCharType="end"/>
      </w:r>
    </w:p>
    <w:p w14:paraId="0188F8CF" w14:textId="7A87CD21" w:rsidR="0045762B" w:rsidRDefault="0045762B">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_Toc66694035 \h </w:instrText>
      </w:r>
      <w:r>
        <w:fldChar w:fldCharType="separate"/>
      </w:r>
      <w:r>
        <w:t>239</w:t>
      </w:r>
      <w:r>
        <w:fldChar w:fldCharType="end"/>
      </w:r>
    </w:p>
    <w:p w14:paraId="7EBDD71E" w14:textId="6C661706" w:rsidR="0045762B" w:rsidRDefault="0045762B">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_Toc66694036 \h </w:instrText>
      </w:r>
      <w:r>
        <w:fldChar w:fldCharType="separate"/>
      </w:r>
      <w:r>
        <w:t>239</w:t>
      </w:r>
      <w:r>
        <w:fldChar w:fldCharType="end"/>
      </w:r>
    </w:p>
    <w:p w14:paraId="53F28366" w14:textId="76E54323" w:rsidR="0045762B" w:rsidRDefault="0045762B">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_Toc66694037 \h </w:instrText>
      </w:r>
      <w:r>
        <w:fldChar w:fldCharType="separate"/>
      </w:r>
      <w:r>
        <w:t>239</w:t>
      </w:r>
      <w:r>
        <w:fldChar w:fldCharType="end"/>
      </w:r>
    </w:p>
    <w:p w14:paraId="19A7BBD8" w14:textId="36816727" w:rsidR="0045762B" w:rsidRDefault="0045762B">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_Toc66694038 \h </w:instrText>
      </w:r>
      <w:r>
        <w:fldChar w:fldCharType="separate"/>
      </w:r>
      <w:r>
        <w:t>239</w:t>
      </w:r>
      <w:r>
        <w:fldChar w:fldCharType="end"/>
      </w:r>
    </w:p>
    <w:p w14:paraId="52DE1480" w14:textId="4ECE25EF" w:rsidR="0045762B" w:rsidRDefault="0045762B">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_Toc66694039 \h </w:instrText>
      </w:r>
      <w:r>
        <w:fldChar w:fldCharType="separate"/>
      </w:r>
      <w:r>
        <w:t>239</w:t>
      </w:r>
      <w:r>
        <w:fldChar w:fldCharType="end"/>
      </w:r>
    </w:p>
    <w:p w14:paraId="2CC553D5" w14:textId="4798BCD0" w:rsidR="0045762B" w:rsidRDefault="0045762B">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_Toc66694040 \h </w:instrText>
      </w:r>
      <w:r>
        <w:fldChar w:fldCharType="separate"/>
      </w:r>
      <w:r>
        <w:t>239</w:t>
      </w:r>
      <w:r>
        <w:fldChar w:fldCharType="end"/>
      </w:r>
    </w:p>
    <w:p w14:paraId="292DEA59" w14:textId="29BE9FF8" w:rsidR="0045762B" w:rsidRDefault="0045762B">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_Toc66694041 \h </w:instrText>
      </w:r>
      <w:r>
        <w:fldChar w:fldCharType="separate"/>
      </w:r>
      <w:r>
        <w:t>239</w:t>
      </w:r>
      <w:r>
        <w:fldChar w:fldCharType="end"/>
      </w:r>
    </w:p>
    <w:p w14:paraId="6184153F" w14:textId="1115E393" w:rsidR="0045762B" w:rsidRDefault="0045762B">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_Toc66694042 \h </w:instrText>
      </w:r>
      <w:r>
        <w:fldChar w:fldCharType="separate"/>
      </w:r>
      <w:r>
        <w:t>242</w:t>
      </w:r>
      <w:r>
        <w:fldChar w:fldCharType="end"/>
      </w:r>
    </w:p>
    <w:p w14:paraId="23300594" w14:textId="3A04F8BB" w:rsidR="0045762B" w:rsidRDefault="0045762B">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_Toc66694043 \h </w:instrText>
      </w:r>
      <w:r>
        <w:fldChar w:fldCharType="separate"/>
      </w:r>
      <w:r>
        <w:t>242</w:t>
      </w:r>
      <w:r>
        <w:fldChar w:fldCharType="end"/>
      </w:r>
    </w:p>
    <w:p w14:paraId="0452C3A1" w14:textId="2AF6524A" w:rsidR="0045762B" w:rsidRDefault="0045762B">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_Toc66694044 \h </w:instrText>
      </w:r>
      <w:r>
        <w:fldChar w:fldCharType="separate"/>
      </w:r>
      <w:r>
        <w:t>243</w:t>
      </w:r>
      <w:r>
        <w:fldChar w:fldCharType="end"/>
      </w:r>
    </w:p>
    <w:p w14:paraId="7627A830" w14:textId="3CF7B05C" w:rsidR="0045762B" w:rsidRDefault="0045762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_Toc66694045 \h </w:instrText>
      </w:r>
      <w:r>
        <w:fldChar w:fldCharType="separate"/>
      </w:r>
      <w:r>
        <w:t>244</w:t>
      </w:r>
      <w:r>
        <w:fldChar w:fldCharType="end"/>
      </w:r>
    </w:p>
    <w:p w14:paraId="6A6C3C2F" w14:textId="54640E98" w:rsidR="0045762B" w:rsidRDefault="0045762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_Toc66694046 \h </w:instrText>
      </w:r>
      <w:r>
        <w:fldChar w:fldCharType="separate"/>
      </w:r>
      <w:r>
        <w:t>244</w:t>
      </w:r>
      <w:r>
        <w:fldChar w:fldCharType="end"/>
      </w:r>
    </w:p>
    <w:p w14:paraId="554DD5ED" w14:textId="6DDA171F" w:rsidR="0045762B" w:rsidRDefault="0045762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_Toc66694047 \h </w:instrText>
      </w:r>
      <w:r>
        <w:fldChar w:fldCharType="separate"/>
      </w:r>
      <w:r>
        <w:t>244</w:t>
      </w:r>
      <w:r>
        <w:fldChar w:fldCharType="end"/>
      </w:r>
    </w:p>
    <w:p w14:paraId="2614D2CB" w14:textId="66B54E58" w:rsidR="0045762B" w:rsidRDefault="0045762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_Toc66694048 \h </w:instrText>
      </w:r>
      <w:r>
        <w:fldChar w:fldCharType="separate"/>
      </w:r>
      <w:r>
        <w:t>244</w:t>
      </w:r>
      <w:r>
        <w:fldChar w:fldCharType="end"/>
      </w:r>
    </w:p>
    <w:p w14:paraId="07E78C97" w14:textId="030F86AC" w:rsidR="0045762B" w:rsidRDefault="0045762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_Toc66694049 \h </w:instrText>
      </w:r>
      <w:r>
        <w:fldChar w:fldCharType="separate"/>
      </w:r>
      <w:r>
        <w:t>244</w:t>
      </w:r>
      <w:r>
        <w:fldChar w:fldCharType="end"/>
      </w:r>
    </w:p>
    <w:p w14:paraId="59094456" w14:textId="63CB0739" w:rsidR="0045762B" w:rsidRDefault="0045762B">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_Toc66694050 \h </w:instrText>
      </w:r>
      <w:r>
        <w:fldChar w:fldCharType="separate"/>
      </w:r>
      <w:r>
        <w:t>244</w:t>
      </w:r>
      <w:r>
        <w:fldChar w:fldCharType="end"/>
      </w:r>
    </w:p>
    <w:p w14:paraId="538F7C05" w14:textId="5EFB3028" w:rsidR="0045762B" w:rsidRDefault="0045762B">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_Toc66694051 \h </w:instrText>
      </w:r>
      <w:r>
        <w:fldChar w:fldCharType="separate"/>
      </w:r>
      <w:r>
        <w:t>244</w:t>
      </w:r>
      <w:r>
        <w:fldChar w:fldCharType="end"/>
      </w:r>
    </w:p>
    <w:p w14:paraId="4295B16B" w14:textId="75310F34" w:rsidR="0045762B" w:rsidRDefault="0045762B">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_Toc66694052 \h </w:instrText>
      </w:r>
      <w:r>
        <w:fldChar w:fldCharType="separate"/>
      </w:r>
      <w:r>
        <w:t>245</w:t>
      </w:r>
      <w:r>
        <w:fldChar w:fldCharType="end"/>
      </w:r>
    </w:p>
    <w:p w14:paraId="03C43B67" w14:textId="1616F84A" w:rsidR="0045762B" w:rsidRDefault="0045762B">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_Toc66694053 \h </w:instrText>
      </w:r>
      <w:r>
        <w:fldChar w:fldCharType="separate"/>
      </w:r>
      <w:r>
        <w:t>246</w:t>
      </w:r>
      <w:r>
        <w:fldChar w:fldCharType="end"/>
      </w:r>
    </w:p>
    <w:p w14:paraId="1A27969E" w14:textId="1EA95CEF" w:rsidR="0045762B" w:rsidRDefault="0045762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1-O</w:t>
      </w:r>
      <w:r>
        <w:tab/>
      </w:r>
      <w:r>
        <w:fldChar w:fldCharType="begin"/>
      </w:r>
      <w:r>
        <w:instrText xml:space="preserve"> PAGEREF _Toc66694054 \h </w:instrText>
      </w:r>
      <w:r>
        <w:fldChar w:fldCharType="separate"/>
      </w:r>
      <w:r>
        <w:t>246</w:t>
      </w:r>
      <w:r>
        <w:fldChar w:fldCharType="end"/>
      </w:r>
    </w:p>
    <w:p w14:paraId="7BC9E7B6" w14:textId="0984365C" w:rsidR="0045762B" w:rsidRDefault="0045762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2-O</w:t>
      </w:r>
      <w:r>
        <w:tab/>
      </w:r>
      <w:r>
        <w:fldChar w:fldCharType="begin"/>
      </w:r>
      <w:r>
        <w:instrText xml:space="preserve"> PAGEREF _Toc66694055 \h </w:instrText>
      </w:r>
      <w:r>
        <w:fldChar w:fldCharType="separate"/>
      </w:r>
      <w:r>
        <w:t>247</w:t>
      </w:r>
      <w:r>
        <w:fldChar w:fldCharType="end"/>
      </w:r>
    </w:p>
    <w:p w14:paraId="0BCB39CA" w14:textId="3DE65444" w:rsidR="0045762B" w:rsidRDefault="0045762B">
      <w:pPr>
        <w:pStyle w:val="TOC3"/>
        <w:rPr>
          <w:rFonts w:asciiTheme="minorHAnsi" w:eastAsiaTheme="minorEastAsia" w:hAnsiTheme="minorHAnsi" w:cstheme="minorBidi"/>
          <w:sz w:val="22"/>
          <w:szCs w:val="22"/>
          <w:lang w:eastAsia="en-GB"/>
        </w:rPr>
      </w:pPr>
      <w:r w:rsidRPr="00DE3F52">
        <w:rPr>
          <w:lang w:val="en-US"/>
        </w:rPr>
        <w:t>8.3.2</w:t>
      </w:r>
      <w:r>
        <w:rPr>
          <w:rFonts w:asciiTheme="minorHAnsi" w:eastAsiaTheme="minorEastAsia" w:hAnsiTheme="minorHAnsi" w:cstheme="minorBidi"/>
          <w:sz w:val="22"/>
          <w:szCs w:val="22"/>
          <w:lang w:eastAsia="en-GB"/>
        </w:rPr>
        <w:tab/>
      </w:r>
      <w:r w:rsidRPr="00DE3F52">
        <w:rPr>
          <w:lang w:val="en-US"/>
        </w:rPr>
        <w:t>Performance requirements for PUCCH format 1</w:t>
      </w:r>
      <w:r>
        <w:tab/>
      </w:r>
      <w:r>
        <w:fldChar w:fldCharType="begin"/>
      </w:r>
      <w:r>
        <w:instrText xml:space="preserve"> PAGEREF _Toc66694056 \h </w:instrText>
      </w:r>
      <w:r>
        <w:fldChar w:fldCharType="separate"/>
      </w:r>
      <w:r>
        <w:t>247</w:t>
      </w:r>
      <w:r>
        <w:fldChar w:fldCharType="end"/>
      </w:r>
    </w:p>
    <w:p w14:paraId="0E74B9DA" w14:textId="7602D006" w:rsidR="0045762B" w:rsidRDefault="0045762B">
      <w:pPr>
        <w:pStyle w:val="TOC4"/>
        <w:rPr>
          <w:rFonts w:asciiTheme="minorHAnsi" w:eastAsiaTheme="minorEastAsia" w:hAnsiTheme="minorHAnsi" w:cstheme="minorBidi"/>
          <w:sz w:val="22"/>
          <w:szCs w:val="22"/>
          <w:lang w:eastAsia="en-GB"/>
        </w:rPr>
      </w:pPr>
      <w:r w:rsidRPr="00DE3F52">
        <w:rPr>
          <w:lang w:val="en-US"/>
        </w:rPr>
        <w:t>8.3.2.1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_Toc66694057 \h </w:instrText>
      </w:r>
      <w:r>
        <w:fldChar w:fldCharType="separate"/>
      </w:r>
      <w:r>
        <w:t>247</w:t>
      </w:r>
      <w:r>
        <w:fldChar w:fldCharType="end"/>
      </w:r>
    </w:p>
    <w:p w14:paraId="2F0A8DE7" w14:textId="324239B8" w:rsidR="0045762B" w:rsidRDefault="0045762B">
      <w:pPr>
        <w:pStyle w:val="TOC5"/>
        <w:rPr>
          <w:rFonts w:asciiTheme="minorHAnsi" w:eastAsiaTheme="minorEastAsia" w:hAnsiTheme="minorHAnsi" w:cstheme="minorBidi"/>
          <w:sz w:val="22"/>
          <w:szCs w:val="22"/>
          <w:lang w:eastAsia="en-GB"/>
        </w:rPr>
      </w:pPr>
      <w:r w:rsidRPr="00DE3F52">
        <w:rPr>
          <w:lang w:val="en-US"/>
        </w:rPr>
        <w:t>8.3.2.1.1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_Toc66694058 \h </w:instrText>
      </w:r>
      <w:r>
        <w:fldChar w:fldCharType="separate"/>
      </w:r>
      <w:r>
        <w:t>247</w:t>
      </w:r>
      <w:r>
        <w:fldChar w:fldCharType="end"/>
      </w:r>
    </w:p>
    <w:p w14:paraId="42F2A91D" w14:textId="60FC9D64" w:rsidR="0045762B" w:rsidRDefault="0045762B">
      <w:pPr>
        <w:pStyle w:val="TOC5"/>
        <w:rPr>
          <w:rFonts w:asciiTheme="minorHAnsi" w:eastAsiaTheme="minorEastAsia" w:hAnsiTheme="minorHAnsi" w:cstheme="minorBidi"/>
          <w:sz w:val="22"/>
          <w:szCs w:val="22"/>
          <w:lang w:eastAsia="en-GB"/>
        </w:rPr>
      </w:pPr>
      <w:r w:rsidRPr="00DE3F52">
        <w:rPr>
          <w:lang w:val="en-US"/>
        </w:rPr>
        <w:t>8.3.2.1.2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_Toc66694059 \h </w:instrText>
      </w:r>
      <w:r>
        <w:fldChar w:fldCharType="separate"/>
      </w:r>
      <w:r>
        <w:t>248</w:t>
      </w:r>
      <w:r>
        <w:fldChar w:fldCharType="end"/>
      </w:r>
    </w:p>
    <w:p w14:paraId="724EA156" w14:textId="3041D738" w:rsidR="0045762B" w:rsidRDefault="0045762B">
      <w:pPr>
        <w:pStyle w:val="TOC5"/>
        <w:rPr>
          <w:rFonts w:asciiTheme="minorHAnsi" w:eastAsiaTheme="minorEastAsia" w:hAnsiTheme="minorHAnsi" w:cstheme="minorBidi"/>
          <w:sz w:val="22"/>
          <w:szCs w:val="22"/>
          <w:lang w:eastAsia="en-GB"/>
        </w:rPr>
      </w:pPr>
      <w:r w:rsidRPr="00DE3F52">
        <w:rPr>
          <w:lang w:val="en-US"/>
        </w:rPr>
        <w:t>8.3.2.1.3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_Toc66694060 \h </w:instrText>
      </w:r>
      <w:r>
        <w:fldChar w:fldCharType="separate"/>
      </w:r>
      <w:r>
        <w:t>248</w:t>
      </w:r>
      <w:r>
        <w:fldChar w:fldCharType="end"/>
      </w:r>
    </w:p>
    <w:p w14:paraId="4D905E59" w14:textId="0D30FDA0" w:rsidR="0045762B" w:rsidRDefault="0045762B">
      <w:pPr>
        <w:pStyle w:val="TOC5"/>
        <w:rPr>
          <w:rFonts w:asciiTheme="minorHAnsi" w:eastAsiaTheme="minorEastAsia" w:hAnsiTheme="minorHAnsi" w:cstheme="minorBidi"/>
          <w:sz w:val="22"/>
          <w:szCs w:val="22"/>
          <w:lang w:eastAsia="en-GB"/>
        </w:rPr>
      </w:pPr>
      <w:r w:rsidRPr="00DE3F52">
        <w:rPr>
          <w:lang w:val="en-US"/>
        </w:rPr>
        <w:t>8.3.2.1.4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_Toc66694061 \h </w:instrText>
      </w:r>
      <w:r>
        <w:fldChar w:fldCharType="separate"/>
      </w:r>
      <w:r>
        <w:t>248</w:t>
      </w:r>
      <w:r>
        <w:fldChar w:fldCharType="end"/>
      </w:r>
    </w:p>
    <w:p w14:paraId="36804AC8" w14:textId="67611448" w:rsidR="0045762B" w:rsidRDefault="0045762B">
      <w:pPr>
        <w:pStyle w:val="TOC5"/>
        <w:rPr>
          <w:rFonts w:asciiTheme="minorHAnsi" w:eastAsiaTheme="minorEastAsia" w:hAnsiTheme="minorHAnsi" w:cstheme="minorBidi"/>
          <w:sz w:val="22"/>
          <w:szCs w:val="22"/>
          <w:lang w:eastAsia="en-GB"/>
        </w:rPr>
      </w:pPr>
      <w:r w:rsidRPr="00DE3F52">
        <w:rPr>
          <w:lang w:val="en-US"/>
        </w:rPr>
        <w:t>8.3.2.1.5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_Toc66694062 \h </w:instrText>
      </w:r>
      <w:r>
        <w:fldChar w:fldCharType="separate"/>
      </w:r>
      <w:r>
        <w:t>249</w:t>
      </w:r>
      <w:r>
        <w:fldChar w:fldCharType="end"/>
      </w:r>
    </w:p>
    <w:p w14:paraId="72C1BB50" w14:textId="5746C49F" w:rsidR="0045762B" w:rsidRDefault="0045762B">
      <w:pPr>
        <w:pStyle w:val="TOC4"/>
        <w:rPr>
          <w:rFonts w:asciiTheme="minorHAnsi" w:eastAsiaTheme="minorEastAsia" w:hAnsiTheme="minorHAnsi" w:cstheme="minorBidi"/>
          <w:sz w:val="22"/>
          <w:szCs w:val="22"/>
          <w:lang w:eastAsia="en-GB"/>
        </w:rPr>
      </w:pPr>
      <w:r w:rsidRPr="00DE3F52">
        <w:rPr>
          <w:lang w:val="en-US"/>
        </w:rPr>
        <w:t>8.3.2.2</w:t>
      </w:r>
      <w:r>
        <w:rPr>
          <w:rFonts w:asciiTheme="minorHAnsi" w:eastAsiaTheme="minorEastAsia" w:hAnsiTheme="minorHAnsi" w:cstheme="minorBidi"/>
          <w:sz w:val="22"/>
          <w:szCs w:val="22"/>
          <w:lang w:eastAsia="en-GB"/>
        </w:rPr>
        <w:tab/>
      </w:r>
      <w:r w:rsidRPr="00DE3F52">
        <w:rPr>
          <w:lang w:val="en-US"/>
        </w:rPr>
        <w:t>ACK missed detection</w:t>
      </w:r>
      <w:r>
        <w:tab/>
      </w:r>
      <w:r>
        <w:fldChar w:fldCharType="begin"/>
      </w:r>
      <w:r>
        <w:instrText xml:space="preserve"> PAGEREF _Toc66694063 \h </w:instrText>
      </w:r>
      <w:r>
        <w:fldChar w:fldCharType="separate"/>
      </w:r>
      <w:r>
        <w:t>250</w:t>
      </w:r>
      <w:r>
        <w:fldChar w:fldCharType="end"/>
      </w:r>
    </w:p>
    <w:p w14:paraId="0D3BD20B" w14:textId="4B1443AE" w:rsidR="0045762B" w:rsidRDefault="0045762B">
      <w:pPr>
        <w:pStyle w:val="TOC5"/>
        <w:rPr>
          <w:rFonts w:asciiTheme="minorHAnsi" w:eastAsiaTheme="minorEastAsia" w:hAnsiTheme="minorHAnsi" w:cstheme="minorBidi"/>
          <w:sz w:val="22"/>
          <w:szCs w:val="22"/>
          <w:lang w:eastAsia="en-GB"/>
        </w:rPr>
      </w:pPr>
      <w:r w:rsidRPr="00DE3F52">
        <w:rPr>
          <w:lang w:val="en-US"/>
        </w:rPr>
        <w:t>8.3.2.2.1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_Toc66694064 \h </w:instrText>
      </w:r>
      <w:r>
        <w:fldChar w:fldCharType="separate"/>
      </w:r>
      <w:r>
        <w:t>250</w:t>
      </w:r>
      <w:r>
        <w:fldChar w:fldCharType="end"/>
      </w:r>
    </w:p>
    <w:p w14:paraId="4AF5ABB7" w14:textId="1E26B947" w:rsidR="0045762B" w:rsidRDefault="0045762B">
      <w:pPr>
        <w:pStyle w:val="TOC5"/>
        <w:rPr>
          <w:rFonts w:asciiTheme="minorHAnsi" w:eastAsiaTheme="minorEastAsia" w:hAnsiTheme="minorHAnsi" w:cstheme="minorBidi"/>
          <w:sz w:val="22"/>
          <w:szCs w:val="22"/>
          <w:lang w:eastAsia="en-GB"/>
        </w:rPr>
      </w:pPr>
      <w:r w:rsidRPr="00DE3F52">
        <w:rPr>
          <w:lang w:val="en-US"/>
        </w:rPr>
        <w:t>8.3.2.2.2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_Toc66694065 \h </w:instrText>
      </w:r>
      <w:r>
        <w:fldChar w:fldCharType="separate"/>
      </w:r>
      <w:r>
        <w:t>250</w:t>
      </w:r>
      <w:r>
        <w:fldChar w:fldCharType="end"/>
      </w:r>
    </w:p>
    <w:p w14:paraId="4DC95C67" w14:textId="417074F3" w:rsidR="0045762B" w:rsidRDefault="0045762B">
      <w:pPr>
        <w:pStyle w:val="TOC5"/>
        <w:rPr>
          <w:rFonts w:asciiTheme="minorHAnsi" w:eastAsiaTheme="minorEastAsia" w:hAnsiTheme="minorHAnsi" w:cstheme="minorBidi"/>
          <w:sz w:val="22"/>
          <w:szCs w:val="22"/>
          <w:lang w:eastAsia="en-GB"/>
        </w:rPr>
      </w:pPr>
      <w:r w:rsidRPr="00DE3F52">
        <w:rPr>
          <w:lang w:val="en-US"/>
        </w:rPr>
        <w:t>8.3.2.2.3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_Toc66694066 \h </w:instrText>
      </w:r>
      <w:r>
        <w:fldChar w:fldCharType="separate"/>
      </w:r>
      <w:r>
        <w:t>251</w:t>
      </w:r>
      <w:r>
        <w:fldChar w:fldCharType="end"/>
      </w:r>
    </w:p>
    <w:p w14:paraId="40EABBDA" w14:textId="0624EDD5" w:rsidR="0045762B" w:rsidRDefault="0045762B">
      <w:pPr>
        <w:pStyle w:val="TOC5"/>
        <w:rPr>
          <w:rFonts w:asciiTheme="minorHAnsi" w:eastAsiaTheme="minorEastAsia" w:hAnsiTheme="minorHAnsi" w:cstheme="minorBidi"/>
          <w:sz w:val="22"/>
          <w:szCs w:val="22"/>
          <w:lang w:eastAsia="en-GB"/>
        </w:rPr>
      </w:pPr>
      <w:r w:rsidRPr="00DE3F52">
        <w:rPr>
          <w:lang w:val="en-US"/>
        </w:rPr>
        <w:t>8.3.2.2.4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_Toc66694067 \h </w:instrText>
      </w:r>
      <w:r>
        <w:fldChar w:fldCharType="separate"/>
      </w:r>
      <w:r>
        <w:t>251</w:t>
      </w:r>
      <w:r>
        <w:fldChar w:fldCharType="end"/>
      </w:r>
    </w:p>
    <w:p w14:paraId="08356B45" w14:textId="232172CD" w:rsidR="0045762B" w:rsidRDefault="0045762B">
      <w:pPr>
        <w:pStyle w:val="TOC5"/>
        <w:rPr>
          <w:rFonts w:asciiTheme="minorHAnsi" w:eastAsiaTheme="minorEastAsia" w:hAnsiTheme="minorHAnsi" w:cstheme="minorBidi"/>
          <w:sz w:val="22"/>
          <w:szCs w:val="22"/>
          <w:lang w:eastAsia="en-GB"/>
        </w:rPr>
      </w:pPr>
      <w:r w:rsidRPr="00DE3F52">
        <w:rPr>
          <w:lang w:val="en-US"/>
        </w:rPr>
        <w:t>8.3.2.2.5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_Toc66694068 \h </w:instrText>
      </w:r>
      <w:r>
        <w:fldChar w:fldCharType="separate"/>
      </w:r>
      <w:r>
        <w:t>252</w:t>
      </w:r>
      <w:r>
        <w:fldChar w:fldCharType="end"/>
      </w:r>
    </w:p>
    <w:p w14:paraId="0460FE14" w14:textId="42C7B2AB" w:rsidR="0045762B" w:rsidRDefault="0045762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_Toc66694069 \h </w:instrText>
      </w:r>
      <w:r>
        <w:fldChar w:fldCharType="separate"/>
      </w:r>
      <w:r>
        <w:t>253</w:t>
      </w:r>
      <w:r>
        <w:fldChar w:fldCharType="end"/>
      </w:r>
    </w:p>
    <w:p w14:paraId="17FFE7BC" w14:textId="5CE0BAD5" w:rsidR="0045762B" w:rsidRDefault="0045762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_Toc66694070 \h </w:instrText>
      </w:r>
      <w:r>
        <w:fldChar w:fldCharType="separate"/>
      </w:r>
      <w:r>
        <w:t>253</w:t>
      </w:r>
      <w:r>
        <w:fldChar w:fldCharType="end"/>
      </w:r>
    </w:p>
    <w:p w14:paraId="4F69E00D" w14:textId="102CAA4A" w:rsidR="0045762B" w:rsidRDefault="0045762B">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_Toc66694071 \h </w:instrText>
      </w:r>
      <w:r>
        <w:fldChar w:fldCharType="separate"/>
      </w:r>
      <w:r>
        <w:t>253</w:t>
      </w:r>
      <w:r>
        <w:fldChar w:fldCharType="end"/>
      </w:r>
    </w:p>
    <w:p w14:paraId="2BC53AE0" w14:textId="074E3C40" w:rsidR="0045762B" w:rsidRDefault="0045762B">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_Toc66694072 \h </w:instrText>
      </w:r>
      <w:r>
        <w:fldChar w:fldCharType="separate"/>
      </w:r>
      <w:r>
        <w:t>253</w:t>
      </w:r>
      <w:r>
        <w:fldChar w:fldCharType="end"/>
      </w:r>
    </w:p>
    <w:p w14:paraId="48706948" w14:textId="13C9015C" w:rsidR="0045762B" w:rsidRDefault="0045762B">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_Toc66694073 \h </w:instrText>
      </w:r>
      <w:r>
        <w:fldChar w:fldCharType="separate"/>
      </w:r>
      <w:r>
        <w:t>253</w:t>
      </w:r>
      <w:r>
        <w:fldChar w:fldCharType="end"/>
      </w:r>
    </w:p>
    <w:p w14:paraId="1B83DB0E" w14:textId="5937FF99" w:rsidR="0045762B" w:rsidRDefault="0045762B">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_Toc66694074 \h </w:instrText>
      </w:r>
      <w:r>
        <w:fldChar w:fldCharType="separate"/>
      </w:r>
      <w:r>
        <w:t>254</w:t>
      </w:r>
      <w:r>
        <w:fldChar w:fldCharType="end"/>
      </w:r>
    </w:p>
    <w:p w14:paraId="2C777124" w14:textId="2C994E55" w:rsidR="0045762B" w:rsidRDefault="0045762B">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_Toc66694075 \h </w:instrText>
      </w:r>
      <w:r>
        <w:fldChar w:fldCharType="separate"/>
      </w:r>
      <w:r>
        <w:t>255</w:t>
      </w:r>
      <w:r>
        <w:fldChar w:fldCharType="end"/>
      </w:r>
    </w:p>
    <w:p w14:paraId="7D3C4FBC" w14:textId="5B011777" w:rsidR="0045762B" w:rsidRDefault="0045762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_Toc66694076 \h </w:instrText>
      </w:r>
      <w:r>
        <w:fldChar w:fldCharType="separate"/>
      </w:r>
      <w:r>
        <w:t>256</w:t>
      </w:r>
      <w:r>
        <w:fldChar w:fldCharType="end"/>
      </w:r>
    </w:p>
    <w:p w14:paraId="0DCBE173" w14:textId="01C59898" w:rsidR="0045762B" w:rsidRDefault="0045762B">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_Toc66694077 \h </w:instrText>
      </w:r>
      <w:r>
        <w:fldChar w:fldCharType="separate"/>
      </w:r>
      <w:r>
        <w:t>256</w:t>
      </w:r>
      <w:r>
        <w:fldChar w:fldCharType="end"/>
      </w:r>
    </w:p>
    <w:p w14:paraId="6194BFE2" w14:textId="6DAB8A3F" w:rsidR="0045762B" w:rsidRDefault="0045762B">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_Toc66694078 \h </w:instrText>
      </w:r>
      <w:r>
        <w:fldChar w:fldCharType="separate"/>
      </w:r>
      <w:r>
        <w:t>256</w:t>
      </w:r>
      <w:r>
        <w:fldChar w:fldCharType="end"/>
      </w:r>
    </w:p>
    <w:p w14:paraId="22922967" w14:textId="16C4FC1D" w:rsidR="0045762B" w:rsidRDefault="0045762B">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_Toc66694079 \h </w:instrText>
      </w:r>
      <w:r>
        <w:fldChar w:fldCharType="separate"/>
      </w:r>
      <w:r>
        <w:t>256</w:t>
      </w:r>
      <w:r>
        <w:fldChar w:fldCharType="end"/>
      </w:r>
    </w:p>
    <w:p w14:paraId="5C4B2843" w14:textId="33F3198C" w:rsidR="0045762B" w:rsidRDefault="0045762B">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_Toc66694080 \h </w:instrText>
      </w:r>
      <w:r>
        <w:fldChar w:fldCharType="separate"/>
      </w:r>
      <w:r>
        <w:t>257</w:t>
      </w:r>
      <w:r>
        <w:fldChar w:fldCharType="end"/>
      </w:r>
    </w:p>
    <w:p w14:paraId="4A5475FF" w14:textId="5E5334ED" w:rsidR="0045762B" w:rsidRDefault="0045762B">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_Toc66694081 \h </w:instrText>
      </w:r>
      <w:r>
        <w:fldChar w:fldCharType="separate"/>
      </w:r>
      <w:r>
        <w:t>258</w:t>
      </w:r>
      <w:r>
        <w:fldChar w:fldCharType="end"/>
      </w:r>
    </w:p>
    <w:p w14:paraId="253F8171" w14:textId="51D806DC" w:rsidR="0045762B" w:rsidRDefault="0045762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_Toc66694082 \h </w:instrText>
      </w:r>
      <w:r>
        <w:fldChar w:fldCharType="separate"/>
      </w:r>
      <w:r>
        <w:t>259</w:t>
      </w:r>
      <w:r>
        <w:fldChar w:fldCharType="end"/>
      </w:r>
    </w:p>
    <w:p w14:paraId="1055A2AC" w14:textId="5743177A" w:rsidR="0045762B" w:rsidRDefault="0045762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_Toc66694083 \h </w:instrText>
      </w:r>
      <w:r>
        <w:fldChar w:fldCharType="separate"/>
      </w:r>
      <w:r>
        <w:t>259</w:t>
      </w:r>
      <w:r>
        <w:fldChar w:fldCharType="end"/>
      </w:r>
    </w:p>
    <w:p w14:paraId="404E5310" w14:textId="58445FBD" w:rsidR="0045762B" w:rsidRDefault="0045762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_Toc66694084 \h </w:instrText>
      </w:r>
      <w:r>
        <w:fldChar w:fldCharType="separate"/>
      </w:r>
      <w:r>
        <w:t>259</w:t>
      </w:r>
      <w:r>
        <w:fldChar w:fldCharType="end"/>
      </w:r>
    </w:p>
    <w:p w14:paraId="17D55798" w14:textId="1F3223FD" w:rsidR="0045762B" w:rsidRDefault="0045762B">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_Toc66694085 \h </w:instrText>
      </w:r>
      <w:r>
        <w:fldChar w:fldCharType="separate"/>
      </w:r>
      <w:r>
        <w:t>259</w:t>
      </w:r>
      <w:r>
        <w:fldChar w:fldCharType="end"/>
      </w:r>
    </w:p>
    <w:p w14:paraId="6E8E2055" w14:textId="62F8429D" w:rsidR="0045762B" w:rsidRDefault="0045762B">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_Toc66694086 \h </w:instrText>
      </w:r>
      <w:r>
        <w:fldChar w:fldCharType="separate"/>
      </w:r>
      <w:r>
        <w:t>259</w:t>
      </w:r>
      <w:r>
        <w:fldChar w:fldCharType="end"/>
      </w:r>
    </w:p>
    <w:p w14:paraId="5D7B4CF8" w14:textId="4A3F6AB8" w:rsidR="0045762B" w:rsidRDefault="0045762B">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_Toc66694087 \h </w:instrText>
      </w:r>
      <w:r>
        <w:fldChar w:fldCharType="separate"/>
      </w:r>
      <w:r>
        <w:t>259</w:t>
      </w:r>
      <w:r>
        <w:fldChar w:fldCharType="end"/>
      </w:r>
    </w:p>
    <w:p w14:paraId="5E44BC1B" w14:textId="27789DFE" w:rsidR="0045762B" w:rsidRDefault="0045762B">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_Toc66694088 \h </w:instrText>
      </w:r>
      <w:r>
        <w:fldChar w:fldCharType="separate"/>
      </w:r>
      <w:r>
        <w:t>260</w:t>
      </w:r>
      <w:r>
        <w:fldChar w:fldCharType="end"/>
      </w:r>
    </w:p>
    <w:p w14:paraId="0DF134DF" w14:textId="20B6D430" w:rsidR="0045762B" w:rsidRDefault="0045762B">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_Toc66694089 \h </w:instrText>
      </w:r>
      <w:r>
        <w:fldChar w:fldCharType="separate"/>
      </w:r>
      <w:r>
        <w:t>261</w:t>
      </w:r>
      <w:r>
        <w:fldChar w:fldCharType="end"/>
      </w:r>
    </w:p>
    <w:p w14:paraId="7986196A" w14:textId="3A58904C" w:rsidR="0045762B" w:rsidRDefault="0045762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_Toc66694090 \h </w:instrText>
      </w:r>
      <w:r>
        <w:fldChar w:fldCharType="separate"/>
      </w:r>
      <w:r>
        <w:t>261</w:t>
      </w:r>
      <w:r>
        <w:fldChar w:fldCharType="end"/>
      </w:r>
    </w:p>
    <w:p w14:paraId="2889DF83" w14:textId="1F86BEA1" w:rsidR="0045762B" w:rsidRDefault="0045762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_Toc66694091 \h </w:instrText>
      </w:r>
      <w:r>
        <w:fldChar w:fldCharType="separate"/>
      </w:r>
      <w:r>
        <w:t>262</w:t>
      </w:r>
      <w:r>
        <w:fldChar w:fldCharType="end"/>
      </w:r>
    </w:p>
    <w:p w14:paraId="4C505C90" w14:textId="3A861E8C" w:rsidR="0045762B" w:rsidRDefault="0045762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_Toc66694092 \h </w:instrText>
      </w:r>
      <w:r>
        <w:fldChar w:fldCharType="separate"/>
      </w:r>
      <w:r>
        <w:t>262</w:t>
      </w:r>
      <w:r>
        <w:fldChar w:fldCharType="end"/>
      </w:r>
    </w:p>
    <w:p w14:paraId="41FBCE17" w14:textId="523DC80C" w:rsidR="0045762B" w:rsidRDefault="0045762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_Toc66694093 \h </w:instrText>
      </w:r>
      <w:r>
        <w:fldChar w:fldCharType="separate"/>
      </w:r>
      <w:r>
        <w:t>262</w:t>
      </w:r>
      <w:r>
        <w:fldChar w:fldCharType="end"/>
      </w:r>
    </w:p>
    <w:p w14:paraId="741E10A9" w14:textId="21202901" w:rsidR="0045762B" w:rsidRDefault="0045762B">
      <w:pPr>
        <w:pStyle w:val="TOC4"/>
        <w:rPr>
          <w:rFonts w:asciiTheme="minorHAnsi" w:eastAsiaTheme="minorEastAsia" w:hAnsiTheme="minorHAnsi" w:cstheme="minorBidi"/>
          <w:sz w:val="22"/>
          <w:szCs w:val="22"/>
          <w:lang w:eastAsia="en-GB"/>
        </w:rPr>
      </w:pPr>
      <w:r>
        <w:lastRenderedPageBreak/>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_Toc66694094 \h </w:instrText>
      </w:r>
      <w:r>
        <w:fldChar w:fldCharType="separate"/>
      </w:r>
      <w:r>
        <w:t>263</w:t>
      </w:r>
      <w:r>
        <w:fldChar w:fldCharType="end"/>
      </w:r>
    </w:p>
    <w:p w14:paraId="40720819" w14:textId="25470509" w:rsidR="0045762B" w:rsidRDefault="0045762B">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_Toc66694095 \h </w:instrText>
      </w:r>
      <w:r>
        <w:fldChar w:fldCharType="separate"/>
      </w:r>
      <w:r>
        <w:t>263</w:t>
      </w:r>
      <w:r>
        <w:fldChar w:fldCharType="end"/>
      </w:r>
    </w:p>
    <w:p w14:paraId="71AD85B7" w14:textId="28E94586" w:rsidR="0045762B" w:rsidRDefault="0045762B">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_Toc66694096 \h </w:instrText>
      </w:r>
      <w:r>
        <w:fldChar w:fldCharType="separate"/>
      </w:r>
      <w:r>
        <w:t>263</w:t>
      </w:r>
      <w:r>
        <w:fldChar w:fldCharType="end"/>
      </w:r>
    </w:p>
    <w:p w14:paraId="28EFA722" w14:textId="2D91ED9C" w:rsidR="0045762B" w:rsidRDefault="0045762B">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_Toc66694097 \h </w:instrText>
      </w:r>
      <w:r>
        <w:fldChar w:fldCharType="separate"/>
      </w:r>
      <w:r>
        <w:t>263</w:t>
      </w:r>
      <w:r>
        <w:fldChar w:fldCharType="end"/>
      </w:r>
    </w:p>
    <w:p w14:paraId="0CEB7B54" w14:textId="6EE4523E" w:rsidR="0045762B" w:rsidRDefault="0045762B">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_Toc66694098 \h </w:instrText>
      </w:r>
      <w:r>
        <w:fldChar w:fldCharType="separate"/>
      </w:r>
      <w:r>
        <w:t>263</w:t>
      </w:r>
      <w:r>
        <w:fldChar w:fldCharType="end"/>
      </w:r>
    </w:p>
    <w:p w14:paraId="40E6ECEE" w14:textId="448B564E" w:rsidR="0045762B" w:rsidRDefault="0045762B">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_Toc66694099 \h </w:instrText>
      </w:r>
      <w:r>
        <w:fldChar w:fldCharType="separate"/>
      </w:r>
      <w:r>
        <w:t>264</w:t>
      </w:r>
      <w:r>
        <w:fldChar w:fldCharType="end"/>
      </w:r>
    </w:p>
    <w:p w14:paraId="761C2EC4" w14:textId="6FFE03D4" w:rsidR="0045762B" w:rsidRDefault="0045762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_Toc66694100 \h </w:instrText>
      </w:r>
      <w:r>
        <w:fldChar w:fldCharType="separate"/>
      </w:r>
      <w:r>
        <w:t>264</w:t>
      </w:r>
      <w:r>
        <w:fldChar w:fldCharType="end"/>
      </w:r>
    </w:p>
    <w:p w14:paraId="323AF9E8" w14:textId="0A5156C0" w:rsidR="0045762B" w:rsidRDefault="0045762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_Toc66694101 \h </w:instrText>
      </w:r>
      <w:r>
        <w:fldChar w:fldCharType="separate"/>
      </w:r>
      <w:r>
        <w:t>265</w:t>
      </w:r>
      <w:r>
        <w:fldChar w:fldCharType="end"/>
      </w:r>
    </w:p>
    <w:p w14:paraId="1B9217EB" w14:textId="186B8022" w:rsidR="0045762B" w:rsidRDefault="0045762B">
      <w:pPr>
        <w:pStyle w:val="TOC3"/>
        <w:rPr>
          <w:rFonts w:asciiTheme="minorHAnsi" w:eastAsiaTheme="minorEastAsia" w:hAnsiTheme="minorHAnsi" w:cstheme="minorBidi"/>
          <w:sz w:val="22"/>
          <w:szCs w:val="22"/>
          <w:lang w:eastAsia="en-GB"/>
        </w:rPr>
      </w:pPr>
      <w:r w:rsidRPr="00DE3F52">
        <w:rPr>
          <w:lang w:val="en-US"/>
        </w:rPr>
        <w:t>8.3.6</w:t>
      </w:r>
      <w:r>
        <w:rPr>
          <w:rFonts w:asciiTheme="minorHAnsi" w:eastAsiaTheme="minorEastAsia" w:hAnsiTheme="minorHAnsi" w:cstheme="minorBidi"/>
          <w:sz w:val="22"/>
          <w:szCs w:val="22"/>
          <w:lang w:eastAsia="en-GB"/>
        </w:rPr>
        <w:tab/>
      </w:r>
      <w:r w:rsidRPr="00DE3F52">
        <w:rPr>
          <w:lang w:val="en-US"/>
        </w:rPr>
        <w:t>Performance requirements for multi-slot PUCCH format</w:t>
      </w:r>
      <w:r>
        <w:tab/>
      </w:r>
      <w:r>
        <w:fldChar w:fldCharType="begin"/>
      </w:r>
      <w:r>
        <w:instrText xml:space="preserve"> PAGEREF _Toc66694102 \h </w:instrText>
      </w:r>
      <w:r>
        <w:fldChar w:fldCharType="separate"/>
      </w:r>
      <w:r>
        <w:t>266</w:t>
      </w:r>
      <w:r>
        <w:fldChar w:fldCharType="end"/>
      </w:r>
    </w:p>
    <w:p w14:paraId="4EAC55A8" w14:textId="2A2AB65C" w:rsidR="0045762B" w:rsidRDefault="0045762B">
      <w:pPr>
        <w:pStyle w:val="TOC4"/>
        <w:rPr>
          <w:rFonts w:asciiTheme="minorHAnsi" w:eastAsiaTheme="minorEastAsia" w:hAnsiTheme="minorHAnsi" w:cstheme="minorBidi"/>
          <w:sz w:val="22"/>
          <w:szCs w:val="22"/>
          <w:lang w:eastAsia="en-GB"/>
        </w:rPr>
      </w:pPr>
      <w:r w:rsidRPr="00DE3F52">
        <w:rPr>
          <w:lang w:val="en-US"/>
        </w:rPr>
        <w:t>8.3.6.1</w:t>
      </w:r>
      <w:r>
        <w:rPr>
          <w:rFonts w:asciiTheme="minorHAnsi" w:eastAsiaTheme="minorEastAsia" w:hAnsiTheme="minorHAnsi" w:cstheme="minorBidi"/>
          <w:sz w:val="22"/>
          <w:szCs w:val="22"/>
          <w:lang w:eastAsia="en-GB"/>
        </w:rPr>
        <w:tab/>
      </w:r>
      <w:r w:rsidRPr="00DE3F52">
        <w:rPr>
          <w:lang w:val="en-US"/>
        </w:rPr>
        <w:t>Performance requirements for multi-slot PUCCH format 1</w:t>
      </w:r>
      <w:r>
        <w:tab/>
      </w:r>
      <w:r>
        <w:fldChar w:fldCharType="begin"/>
      </w:r>
      <w:r>
        <w:instrText xml:space="preserve"> PAGEREF _Toc66694103 \h </w:instrText>
      </w:r>
      <w:r>
        <w:fldChar w:fldCharType="separate"/>
      </w:r>
      <w:r>
        <w:t>266</w:t>
      </w:r>
      <w:r>
        <w:fldChar w:fldCharType="end"/>
      </w:r>
    </w:p>
    <w:p w14:paraId="445EEC37" w14:textId="27358F76" w:rsidR="0045762B" w:rsidRDefault="0045762B">
      <w:pPr>
        <w:pStyle w:val="TOC5"/>
        <w:rPr>
          <w:rFonts w:asciiTheme="minorHAnsi" w:eastAsiaTheme="minorEastAsia" w:hAnsiTheme="minorHAnsi" w:cstheme="minorBidi"/>
          <w:sz w:val="22"/>
          <w:szCs w:val="22"/>
          <w:lang w:eastAsia="en-GB"/>
        </w:rPr>
      </w:pPr>
      <w:r w:rsidRPr="00DE3F52">
        <w:rPr>
          <w:lang w:val="en-US"/>
        </w:rPr>
        <w:t>8.3.6.1.1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_Toc66694104 \h </w:instrText>
      </w:r>
      <w:r>
        <w:fldChar w:fldCharType="separate"/>
      </w:r>
      <w:r>
        <w:t>266</w:t>
      </w:r>
      <w:r>
        <w:fldChar w:fldCharType="end"/>
      </w:r>
    </w:p>
    <w:p w14:paraId="0898E030" w14:textId="3A56FFDD" w:rsidR="0045762B" w:rsidRDefault="0045762B">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_Toc66694105 \h </w:instrText>
      </w:r>
      <w:r>
        <w:fldChar w:fldCharType="separate"/>
      </w:r>
      <w:r>
        <w:t>268</w:t>
      </w:r>
      <w:r>
        <w:fldChar w:fldCharType="end"/>
      </w:r>
    </w:p>
    <w:p w14:paraId="6BDD3B9F" w14:textId="28B6C89E" w:rsidR="0045762B" w:rsidRDefault="0045762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_Toc66694106 \h </w:instrText>
      </w:r>
      <w:r>
        <w:fldChar w:fldCharType="separate"/>
      </w:r>
      <w:r>
        <w:t>270</w:t>
      </w:r>
      <w:r>
        <w:fldChar w:fldCharType="end"/>
      </w:r>
    </w:p>
    <w:p w14:paraId="214526B8" w14:textId="388E6128" w:rsidR="0045762B" w:rsidRDefault="0045762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_Toc66694107 \h </w:instrText>
      </w:r>
      <w:r>
        <w:fldChar w:fldCharType="separate"/>
      </w:r>
      <w:r>
        <w:t>270</w:t>
      </w:r>
      <w:r>
        <w:fldChar w:fldCharType="end"/>
      </w:r>
    </w:p>
    <w:p w14:paraId="74EB204E" w14:textId="405AA85E" w:rsidR="0045762B" w:rsidRDefault="0045762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_Toc66694108 \h </w:instrText>
      </w:r>
      <w:r>
        <w:fldChar w:fldCharType="separate"/>
      </w:r>
      <w:r>
        <w:t>270</w:t>
      </w:r>
      <w:r>
        <w:fldChar w:fldCharType="end"/>
      </w:r>
    </w:p>
    <w:p w14:paraId="7B434AC4" w14:textId="2EDAAB12" w:rsidR="0045762B" w:rsidRDefault="0045762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_Toc66694109 \h </w:instrText>
      </w:r>
      <w:r>
        <w:fldChar w:fldCharType="separate"/>
      </w:r>
      <w:r>
        <w:t>270</w:t>
      </w:r>
      <w:r>
        <w:fldChar w:fldCharType="end"/>
      </w:r>
    </w:p>
    <w:p w14:paraId="5F9839E9" w14:textId="7013C13A" w:rsidR="0045762B" w:rsidRDefault="0045762B">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_Toc66694110 \h </w:instrText>
      </w:r>
      <w:r>
        <w:fldChar w:fldCharType="separate"/>
      </w:r>
      <w:r>
        <w:t>271</w:t>
      </w:r>
      <w:r>
        <w:fldChar w:fldCharType="end"/>
      </w:r>
    </w:p>
    <w:p w14:paraId="6DF29175" w14:textId="0CFCABAC" w:rsidR="0045762B" w:rsidRDefault="0045762B">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_Toc66694111 \h </w:instrText>
      </w:r>
      <w:r>
        <w:fldChar w:fldCharType="separate"/>
      </w:r>
      <w:r>
        <w:t>271</w:t>
      </w:r>
      <w:r>
        <w:fldChar w:fldCharType="end"/>
      </w:r>
    </w:p>
    <w:p w14:paraId="0DC33256" w14:textId="224102D7" w:rsidR="0045762B" w:rsidRDefault="0045762B">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_Toc66694112 \h </w:instrText>
      </w:r>
      <w:r>
        <w:fldChar w:fldCharType="separate"/>
      </w:r>
      <w:r>
        <w:t>271</w:t>
      </w:r>
      <w:r>
        <w:fldChar w:fldCharType="end"/>
      </w:r>
    </w:p>
    <w:p w14:paraId="146ED866" w14:textId="46A36909" w:rsidR="0045762B" w:rsidRDefault="0045762B">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_Toc66694113 \h </w:instrText>
      </w:r>
      <w:r>
        <w:fldChar w:fldCharType="separate"/>
      </w:r>
      <w:r>
        <w:t>271</w:t>
      </w:r>
      <w:r>
        <w:fldChar w:fldCharType="end"/>
      </w:r>
    </w:p>
    <w:p w14:paraId="7B707BA5" w14:textId="1680813B" w:rsidR="0045762B" w:rsidRDefault="0045762B">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_Toc66694114 \h </w:instrText>
      </w:r>
      <w:r>
        <w:fldChar w:fldCharType="separate"/>
      </w:r>
      <w:r>
        <w:t>273</w:t>
      </w:r>
      <w:r>
        <w:fldChar w:fldCharType="end"/>
      </w:r>
    </w:p>
    <w:p w14:paraId="25446ACB" w14:textId="327284D4" w:rsidR="0045762B" w:rsidRDefault="0045762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_Toc66694115 \h </w:instrText>
      </w:r>
      <w:r>
        <w:fldChar w:fldCharType="separate"/>
      </w:r>
      <w:r>
        <w:t>273</w:t>
      </w:r>
      <w:r>
        <w:fldChar w:fldCharType="end"/>
      </w:r>
    </w:p>
    <w:p w14:paraId="4CC1BF58" w14:textId="64254FA9" w:rsidR="0045762B" w:rsidRDefault="0045762B">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_Toc66694116 \h </w:instrText>
      </w:r>
      <w:r>
        <w:fldChar w:fldCharType="separate"/>
      </w:r>
      <w:r>
        <w:t>274</w:t>
      </w:r>
      <w:r>
        <w:fldChar w:fldCharType="end"/>
      </w:r>
    </w:p>
    <w:p w14:paraId="3FD66564" w14:textId="76A9382B" w:rsidR="0045762B" w:rsidRDefault="0045762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_Toc66694117 \h </w:instrText>
      </w:r>
      <w:r>
        <w:fldChar w:fldCharType="separate"/>
      </w:r>
      <w:r>
        <w:t>274</w:t>
      </w:r>
      <w:r>
        <w:fldChar w:fldCharType="end"/>
      </w:r>
    </w:p>
    <w:p w14:paraId="1EFC7FAD" w14:textId="25EAFE39" w:rsidR="0045762B" w:rsidRDefault="0045762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_Toc66694118 \h </w:instrText>
      </w:r>
      <w:r>
        <w:fldChar w:fldCharType="separate"/>
      </w:r>
      <w:r>
        <w:t>275</w:t>
      </w:r>
      <w:r>
        <w:fldChar w:fldCharType="end"/>
      </w:r>
    </w:p>
    <w:p w14:paraId="57BADB39" w14:textId="4DE05ED1" w:rsidR="0045762B" w:rsidRDefault="0045762B">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_Toc66694119 \h </w:instrText>
      </w:r>
      <w:r>
        <w:fldChar w:fldCharType="separate"/>
      </w:r>
      <w:r>
        <w:t>276</w:t>
      </w:r>
      <w:r>
        <w:fldChar w:fldCharType="end"/>
      </w:r>
    </w:p>
    <w:p w14:paraId="36790F92" w14:textId="526974E1" w:rsidR="0045762B" w:rsidRDefault="0045762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_Toc66694120 \h </w:instrText>
      </w:r>
      <w:r>
        <w:fldChar w:fldCharType="separate"/>
      </w:r>
      <w:r>
        <w:t>276</w:t>
      </w:r>
      <w:r>
        <w:fldChar w:fldCharType="end"/>
      </w:r>
    </w:p>
    <w:p w14:paraId="5D572329" w14:textId="3A318297" w:rsidR="0045762B" w:rsidRDefault="0045762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_Toc66694121 \h </w:instrText>
      </w:r>
      <w:r>
        <w:fldChar w:fldCharType="separate"/>
      </w:r>
      <w:r>
        <w:t>277</w:t>
      </w:r>
      <w:r>
        <w:fldChar w:fldCharType="end"/>
      </w:r>
    </w:p>
    <w:p w14:paraId="72ECD4E7" w14:textId="36037C60" w:rsidR="0045762B" w:rsidRDefault="0045762B">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_Toc66694122 \h </w:instrText>
      </w:r>
      <w:r>
        <w:fldChar w:fldCharType="separate"/>
      </w:r>
      <w:r>
        <w:t>278</w:t>
      </w:r>
      <w:r>
        <w:fldChar w:fldCharType="end"/>
      </w:r>
    </w:p>
    <w:p w14:paraId="02B0892C" w14:textId="79A60C72" w:rsidR="0045762B" w:rsidRDefault="0045762B">
      <w:pPr>
        <w:pStyle w:val="TOC1"/>
        <w:rPr>
          <w:rFonts w:asciiTheme="minorHAnsi" w:eastAsiaTheme="minorEastAsia" w:hAnsiTheme="minorHAnsi" w:cstheme="minorBidi"/>
          <w:szCs w:val="22"/>
          <w:lang w:eastAsia="en-GB"/>
        </w:rPr>
      </w:pPr>
      <w:r w:rsidRPr="00DE3F52">
        <w:rPr>
          <w:rFonts w:eastAsia="DengXian"/>
        </w:rPr>
        <w:t>A.3</w:t>
      </w:r>
      <w:r w:rsidRPr="00DE3F52">
        <w:rPr>
          <w:rFonts w:eastAsia="DengXian"/>
          <w:lang w:eastAsia="zh-CN"/>
        </w:rPr>
        <w:t>A</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R=99/</w:t>
      </w:r>
      <w:r w:rsidRPr="00DE3F52">
        <w:rPr>
          <w:rFonts w:eastAsia="DengXian"/>
          <w:lang w:eastAsia="zh-CN"/>
        </w:rPr>
        <w:t>1024</w:t>
      </w:r>
      <w:r w:rsidRPr="00DE3F52">
        <w:rPr>
          <w:rFonts w:eastAsia="DengXian"/>
        </w:rPr>
        <w:t>)</w:t>
      </w:r>
      <w:r>
        <w:tab/>
      </w:r>
      <w:r>
        <w:fldChar w:fldCharType="begin"/>
      </w:r>
      <w:r>
        <w:instrText xml:space="preserve"> PAGEREF _Toc66694123 \h </w:instrText>
      </w:r>
      <w:r>
        <w:fldChar w:fldCharType="separate"/>
      </w:r>
      <w:r>
        <w:t>284</w:t>
      </w:r>
      <w:r>
        <w:fldChar w:fldCharType="end"/>
      </w:r>
    </w:p>
    <w:p w14:paraId="498B1C26" w14:textId="61863540" w:rsidR="0045762B" w:rsidRDefault="0045762B">
      <w:pPr>
        <w:pStyle w:val="TOC1"/>
        <w:rPr>
          <w:rFonts w:asciiTheme="minorHAnsi" w:eastAsiaTheme="minorEastAsia" w:hAnsiTheme="minorHAnsi" w:cstheme="minorBidi"/>
          <w:szCs w:val="22"/>
          <w:lang w:eastAsia="en-GB"/>
        </w:rPr>
      </w:pPr>
      <w:r w:rsidRPr="00DE3F52">
        <w:rPr>
          <w:rFonts w:eastAsia="DengXian"/>
        </w:rPr>
        <w:t>A.</w:t>
      </w:r>
      <w:r w:rsidRPr="00DE3F52">
        <w:rPr>
          <w:rFonts w:eastAsia="DengXian"/>
          <w:lang w:eastAsia="zh-CN"/>
        </w:rPr>
        <w:t>3B</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R=308/</w:t>
      </w:r>
      <w:r w:rsidRPr="00DE3F52">
        <w:rPr>
          <w:rFonts w:eastAsia="DengXian"/>
          <w:lang w:eastAsia="zh-CN"/>
        </w:rPr>
        <w:t>1024</w:t>
      </w:r>
      <w:r w:rsidRPr="00DE3F52">
        <w:rPr>
          <w:rFonts w:eastAsia="DengXian"/>
        </w:rPr>
        <w:t>)</w:t>
      </w:r>
      <w:r>
        <w:tab/>
      </w:r>
      <w:r>
        <w:fldChar w:fldCharType="begin"/>
      </w:r>
      <w:r>
        <w:instrText xml:space="preserve"> PAGEREF _Toc66694124 \h </w:instrText>
      </w:r>
      <w:r>
        <w:fldChar w:fldCharType="separate"/>
      </w:r>
      <w:r>
        <w:t>286</w:t>
      </w:r>
      <w:r>
        <w:fldChar w:fldCharType="end"/>
      </w:r>
    </w:p>
    <w:p w14:paraId="78C3BC5D" w14:textId="283B03A6" w:rsidR="0045762B" w:rsidRDefault="0045762B">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_Toc66694125 \h </w:instrText>
      </w:r>
      <w:r>
        <w:fldChar w:fldCharType="separate"/>
      </w:r>
      <w:r>
        <w:t>287</w:t>
      </w:r>
      <w:r>
        <w:fldChar w:fldCharType="end"/>
      </w:r>
    </w:p>
    <w:p w14:paraId="081E3579" w14:textId="5174CE5E" w:rsidR="0045762B" w:rsidRDefault="0045762B">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_Toc66694126 \h </w:instrText>
      </w:r>
      <w:r>
        <w:fldChar w:fldCharType="separate"/>
      </w:r>
      <w:r>
        <w:t>291</w:t>
      </w:r>
      <w:r>
        <w:fldChar w:fldCharType="end"/>
      </w:r>
    </w:p>
    <w:p w14:paraId="09F615D6" w14:textId="6A749197" w:rsidR="0045762B" w:rsidRDefault="0045762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_Toc66694127 \h </w:instrText>
      </w:r>
      <w:r>
        <w:fldChar w:fldCharType="separate"/>
      </w:r>
      <w:r>
        <w:t>293</w:t>
      </w:r>
      <w:r>
        <w:fldChar w:fldCharType="end"/>
      </w:r>
    </w:p>
    <w:p w14:paraId="40B07308" w14:textId="0EEC5CE9" w:rsidR="0045762B" w:rsidRDefault="0045762B">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_Toc66694128 \h </w:instrText>
      </w:r>
      <w:r>
        <w:fldChar w:fldCharType="separate"/>
      </w:r>
      <w:r>
        <w:t>294</w:t>
      </w:r>
      <w:r>
        <w:fldChar w:fldCharType="end"/>
      </w:r>
    </w:p>
    <w:p w14:paraId="4C39CDE7" w14:textId="0ABCDD82" w:rsidR="0045762B" w:rsidRDefault="0045762B">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_Toc66694129 \h </w:instrText>
      </w:r>
      <w:r>
        <w:fldChar w:fldCharType="separate"/>
      </w:r>
      <w:r>
        <w:t>295</w:t>
      </w:r>
      <w:r>
        <w:fldChar w:fldCharType="end"/>
      </w:r>
    </w:p>
    <w:p w14:paraId="609CE225" w14:textId="7D049272" w:rsidR="0045762B" w:rsidRDefault="0045762B">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_Toc66694130 \h </w:instrText>
      </w:r>
      <w:r>
        <w:fldChar w:fldCharType="separate"/>
      </w:r>
      <w:r>
        <w:t>296</w:t>
      </w:r>
      <w:r>
        <w:fldChar w:fldCharType="end"/>
      </w:r>
    </w:p>
    <w:p w14:paraId="7D9C8D5D" w14:textId="3AE9B4E6" w:rsidR="0045762B" w:rsidRDefault="0045762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_Toc66694131 \h </w:instrText>
      </w:r>
      <w:r>
        <w:fldChar w:fldCharType="separate"/>
      </w:r>
      <w:r>
        <w:t>296</w:t>
      </w:r>
      <w:r>
        <w:fldChar w:fldCharType="end"/>
      </w:r>
    </w:p>
    <w:p w14:paraId="79E82683" w14:textId="0B4FF09C" w:rsidR="0045762B" w:rsidRDefault="0045762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DE3F52">
        <w:rPr>
          <w:rFonts w:cs="v4.2.0"/>
        </w:rPr>
        <w:t>Normal test environment</w:t>
      </w:r>
      <w:r>
        <w:tab/>
      </w:r>
      <w:r>
        <w:fldChar w:fldCharType="begin"/>
      </w:r>
      <w:r>
        <w:instrText xml:space="preserve"> PAGEREF _Toc66694132 \h </w:instrText>
      </w:r>
      <w:r>
        <w:fldChar w:fldCharType="separate"/>
      </w:r>
      <w:r>
        <w:t>296</w:t>
      </w:r>
      <w:r>
        <w:fldChar w:fldCharType="end"/>
      </w:r>
    </w:p>
    <w:p w14:paraId="5A1A6800" w14:textId="11EE8FDD" w:rsidR="0045762B" w:rsidRDefault="0045762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DE3F52">
        <w:rPr>
          <w:rFonts w:cs="v4.2.0"/>
        </w:rPr>
        <w:t>Extreme test environment</w:t>
      </w:r>
      <w:r>
        <w:tab/>
      </w:r>
      <w:r>
        <w:fldChar w:fldCharType="begin"/>
      </w:r>
      <w:r>
        <w:instrText xml:space="preserve"> PAGEREF _Toc66694133 \h </w:instrText>
      </w:r>
      <w:r>
        <w:fldChar w:fldCharType="separate"/>
      </w:r>
      <w:r>
        <w:t>296</w:t>
      </w:r>
      <w:r>
        <w:fldChar w:fldCharType="end"/>
      </w:r>
    </w:p>
    <w:p w14:paraId="42149DF1" w14:textId="2DAD93A2" w:rsidR="0045762B" w:rsidRDefault="0045762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_Toc66694134 \h </w:instrText>
      </w:r>
      <w:r>
        <w:fldChar w:fldCharType="separate"/>
      </w:r>
      <w:r>
        <w:t>296</w:t>
      </w:r>
      <w:r>
        <w:fldChar w:fldCharType="end"/>
      </w:r>
    </w:p>
    <w:p w14:paraId="2BFC0D81" w14:textId="3C514C25" w:rsidR="0045762B" w:rsidRDefault="0045762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DE3F52">
        <w:rPr>
          <w:rFonts w:cs="v4.2.0"/>
        </w:rPr>
        <w:t>Vibration</w:t>
      </w:r>
      <w:r>
        <w:tab/>
      </w:r>
      <w:r>
        <w:fldChar w:fldCharType="begin"/>
      </w:r>
      <w:r>
        <w:instrText xml:space="preserve"> PAGEREF _Toc66694135 \h </w:instrText>
      </w:r>
      <w:r>
        <w:fldChar w:fldCharType="separate"/>
      </w:r>
      <w:r>
        <w:t>297</w:t>
      </w:r>
      <w:r>
        <w:fldChar w:fldCharType="end"/>
      </w:r>
    </w:p>
    <w:p w14:paraId="7F9ED75D" w14:textId="46B3125B" w:rsidR="0045762B" w:rsidRDefault="0045762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DE3F52">
        <w:rPr>
          <w:rFonts w:cs="v4.2.0"/>
        </w:rPr>
        <w:t>Power supply</w:t>
      </w:r>
      <w:r>
        <w:tab/>
      </w:r>
      <w:r>
        <w:fldChar w:fldCharType="begin"/>
      </w:r>
      <w:r>
        <w:instrText xml:space="preserve"> PAGEREF _Toc66694136 \h </w:instrText>
      </w:r>
      <w:r>
        <w:fldChar w:fldCharType="separate"/>
      </w:r>
      <w:r>
        <w:t>297</w:t>
      </w:r>
      <w:r>
        <w:fldChar w:fldCharType="end"/>
      </w:r>
    </w:p>
    <w:p w14:paraId="0BB91242" w14:textId="400B3C2D" w:rsidR="0045762B" w:rsidRDefault="0045762B">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_Toc66694137 \h </w:instrText>
      </w:r>
      <w:r>
        <w:fldChar w:fldCharType="separate"/>
      </w:r>
      <w:r>
        <w:t>297</w:t>
      </w:r>
      <w:r>
        <w:fldChar w:fldCharType="end"/>
      </w:r>
    </w:p>
    <w:p w14:paraId="55FE3109" w14:textId="3BE5A31B" w:rsidR="0045762B" w:rsidRDefault="0045762B">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_Toc66694138 \h </w:instrText>
      </w:r>
      <w:r>
        <w:fldChar w:fldCharType="separate"/>
      </w:r>
      <w:r>
        <w:t>298</w:t>
      </w:r>
      <w:r>
        <w:fldChar w:fldCharType="end"/>
      </w:r>
    </w:p>
    <w:p w14:paraId="13AC15EA" w14:textId="639B3309" w:rsidR="0045762B" w:rsidRDefault="0045762B">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_Toc66694139 \h </w:instrText>
      </w:r>
      <w:r>
        <w:fldChar w:fldCharType="separate"/>
      </w:r>
      <w:r>
        <w:t>298</w:t>
      </w:r>
      <w:r>
        <w:fldChar w:fldCharType="end"/>
      </w:r>
    </w:p>
    <w:p w14:paraId="4BD17E36" w14:textId="19E783E9" w:rsidR="0045762B" w:rsidRDefault="0045762B">
      <w:pPr>
        <w:pStyle w:val="TOC2"/>
        <w:rPr>
          <w:rFonts w:asciiTheme="minorHAnsi" w:eastAsiaTheme="minorEastAsia" w:hAnsiTheme="minorHAnsi" w:cstheme="minorBidi"/>
          <w:sz w:val="22"/>
          <w:szCs w:val="22"/>
          <w:lang w:eastAsia="en-GB"/>
        </w:rPr>
      </w:pPr>
      <w:r>
        <w:rPr>
          <w:lang w:eastAsia="sv-SE"/>
        </w:rPr>
        <w:t>B.7.</w:t>
      </w:r>
      <w:r w:rsidRPr="00DE3F52">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_Toc66694140 \h </w:instrText>
      </w:r>
      <w:r>
        <w:fldChar w:fldCharType="separate"/>
      </w:r>
      <w:r>
        <w:t>298</w:t>
      </w:r>
      <w:r>
        <w:fldChar w:fldCharType="end"/>
      </w:r>
    </w:p>
    <w:p w14:paraId="3EE3AD0B" w14:textId="2572DF67" w:rsidR="0045762B" w:rsidRDefault="0045762B">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r>
      <w:r>
        <w:instrText xml:space="preserve"> PAGEREF _Toc66694141 \h </w:instrText>
      </w:r>
      <w:r>
        <w:fldChar w:fldCharType="separate"/>
      </w:r>
      <w:r>
        <w:t>300</w:t>
      </w:r>
      <w:r>
        <w:fldChar w:fldCharType="end"/>
      </w:r>
    </w:p>
    <w:p w14:paraId="3F724727" w14:textId="61B0AC93" w:rsidR="0045762B" w:rsidRDefault="0045762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_Toc66694142 \h </w:instrText>
      </w:r>
      <w:r>
        <w:fldChar w:fldCharType="separate"/>
      </w:r>
      <w:r>
        <w:t>301</w:t>
      </w:r>
      <w:r>
        <w:fldChar w:fldCharType="end"/>
      </w:r>
    </w:p>
    <w:p w14:paraId="1E2079F0" w14:textId="03BF60F8" w:rsidR="0045762B" w:rsidRDefault="0045762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_Toc66694143 \h </w:instrText>
      </w:r>
      <w:r>
        <w:fldChar w:fldCharType="separate"/>
      </w:r>
      <w:r>
        <w:t>307</w:t>
      </w:r>
      <w:r>
        <w:fldChar w:fldCharType="end"/>
      </w:r>
    </w:p>
    <w:p w14:paraId="5EF2ACB3" w14:textId="5C8C837C" w:rsidR="0045762B" w:rsidRDefault="0045762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_Toc66694144 \h </w:instrText>
      </w:r>
      <w:r>
        <w:fldChar w:fldCharType="separate"/>
      </w:r>
      <w:r>
        <w:t>308</w:t>
      </w:r>
      <w:r>
        <w:fldChar w:fldCharType="end"/>
      </w:r>
    </w:p>
    <w:p w14:paraId="1ED837EE" w14:textId="516FDEFC" w:rsidR="0045762B" w:rsidRDefault="0045762B">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_Toc66694145 \h </w:instrText>
      </w:r>
      <w:r>
        <w:fldChar w:fldCharType="separate"/>
      </w:r>
      <w:r>
        <w:t>311</w:t>
      </w:r>
      <w:r>
        <w:fldChar w:fldCharType="end"/>
      </w:r>
    </w:p>
    <w:p w14:paraId="67E66453" w14:textId="5CD732F1" w:rsidR="0045762B" w:rsidRDefault="0045762B">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_Toc66694146 \h </w:instrText>
      </w:r>
      <w:r>
        <w:fldChar w:fldCharType="separate"/>
      </w:r>
      <w:r>
        <w:t>312</w:t>
      </w:r>
      <w:r>
        <w:fldChar w:fldCharType="end"/>
      </w:r>
    </w:p>
    <w:p w14:paraId="0CA3AD35" w14:textId="0E732AFD" w:rsidR="0045762B" w:rsidRDefault="0045762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_Toc66694147 \h </w:instrText>
      </w:r>
      <w:r>
        <w:fldChar w:fldCharType="separate"/>
      </w:r>
      <w:r>
        <w:t>312</w:t>
      </w:r>
      <w:r>
        <w:fldChar w:fldCharType="end"/>
      </w:r>
    </w:p>
    <w:p w14:paraId="7E3870B0" w14:textId="3F54C89D" w:rsidR="0045762B" w:rsidRDefault="0045762B">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DE3F52">
        <w:rPr>
          <w:i/>
        </w:rPr>
        <w:t>BS type 2-O</w:t>
      </w:r>
      <w:r>
        <w:t>)</w:t>
      </w:r>
      <w:r>
        <w:tab/>
      </w:r>
      <w:r>
        <w:fldChar w:fldCharType="begin"/>
      </w:r>
      <w:r>
        <w:instrText xml:space="preserve"> PAGEREF _Toc66694148 \h </w:instrText>
      </w:r>
      <w:r>
        <w:fldChar w:fldCharType="separate"/>
      </w:r>
      <w:r>
        <w:t>312</w:t>
      </w:r>
      <w:r>
        <w:fldChar w:fldCharType="end"/>
      </w:r>
    </w:p>
    <w:p w14:paraId="5648171B" w14:textId="699BA721" w:rsidR="0045762B" w:rsidRDefault="0045762B">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_Toc66694149 \h </w:instrText>
      </w:r>
      <w:r>
        <w:fldChar w:fldCharType="separate"/>
      </w:r>
      <w:r>
        <w:t>313</w:t>
      </w:r>
      <w:r>
        <w:fldChar w:fldCharType="end"/>
      </w:r>
    </w:p>
    <w:p w14:paraId="26AB5AB9" w14:textId="5621643E" w:rsidR="0045762B" w:rsidRDefault="0045762B">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_Toc66694150 \h </w:instrText>
      </w:r>
      <w:r>
        <w:fldChar w:fldCharType="separate"/>
      </w:r>
      <w:r>
        <w:t>313</w:t>
      </w:r>
      <w:r>
        <w:fldChar w:fldCharType="end"/>
      </w:r>
    </w:p>
    <w:p w14:paraId="16C444F9" w14:textId="21C22C63" w:rsidR="0045762B" w:rsidRDefault="0045762B">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DE3F52">
        <w:rPr>
          <w:i/>
        </w:rPr>
        <w:t>BS type 1-O</w:t>
      </w:r>
      <w:r>
        <w:t>)</w:t>
      </w:r>
      <w:r>
        <w:tab/>
      </w:r>
      <w:r>
        <w:fldChar w:fldCharType="begin"/>
      </w:r>
      <w:r>
        <w:instrText xml:space="preserve"> PAGEREF _Toc66694151 \h </w:instrText>
      </w:r>
      <w:r>
        <w:fldChar w:fldCharType="separate"/>
      </w:r>
      <w:r>
        <w:t>314</w:t>
      </w:r>
      <w:r>
        <w:fldChar w:fldCharType="end"/>
      </w:r>
    </w:p>
    <w:p w14:paraId="0296CF2A" w14:textId="3A9A25FA" w:rsidR="0045762B" w:rsidRDefault="0045762B">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_Toc66694152 \h </w:instrText>
      </w:r>
      <w:r>
        <w:fldChar w:fldCharType="separate"/>
      </w:r>
      <w:r>
        <w:t>315</w:t>
      </w:r>
      <w:r>
        <w:fldChar w:fldCharType="end"/>
      </w:r>
    </w:p>
    <w:p w14:paraId="6E963567" w14:textId="19747A63" w:rsidR="0045762B" w:rsidRDefault="0045762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_Toc66694153 \h </w:instrText>
      </w:r>
      <w:r>
        <w:fldChar w:fldCharType="separate"/>
      </w:r>
      <w:r>
        <w:t>316</w:t>
      </w:r>
      <w:r>
        <w:fldChar w:fldCharType="end"/>
      </w:r>
    </w:p>
    <w:p w14:paraId="138BA4A3" w14:textId="377B06B3" w:rsidR="0045762B" w:rsidRDefault="0045762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_Toc66694154 \h </w:instrText>
      </w:r>
      <w:r>
        <w:fldChar w:fldCharType="separate"/>
      </w:r>
      <w:r>
        <w:t>316</w:t>
      </w:r>
      <w:r>
        <w:fldChar w:fldCharType="end"/>
      </w:r>
    </w:p>
    <w:p w14:paraId="6F37C120" w14:textId="5E5B639A" w:rsidR="0045762B" w:rsidRDefault="0045762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_Toc66694155 \h </w:instrText>
      </w:r>
      <w:r>
        <w:fldChar w:fldCharType="separate"/>
      </w:r>
      <w:r>
        <w:t>316</w:t>
      </w:r>
      <w:r>
        <w:fldChar w:fldCharType="end"/>
      </w:r>
    </w:p>
    <w:p w14:paraId="48F8E681" w14:textId="6B30F0E7" w:rsidR="0045762B" w:rsidRDefault="0045762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_Toc66694156 \h </w:instrText>
      </w:r>
      <w:r>
        <w:fldChar w:fldCharType="separate"/>
      </w:r>
      <w:r>
        <w:t>317</w:t>
      </w:r>
      <w:r>
        <w:fldChar w:fldCharType="end"/>
      </w:r>
    </w:p>
    <w:p w14:paraId="0FAFC2B3" w14:textId="3CC9E1E1" w:rsidR="0045762B" w:rsidRDefault="0045762B">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_Toc66694157 \h </w:instrText>
      </w:r>
      <w:r>
        <w:fldChar w:fldCharType="separate"/>
      </w:r>
      <w:r>
        <w:t>318</w:t>
      </w:r>
      <w:r>
        <w:fldChar w:fldCharType="end"/>
      </w:r>
    </w:p>
    <w:p w14:paraId="64CD0CB7" w14:textId="304231AA" w:rsidR="0045762B" w:rsidRDefault="0045762B">
      <w:pPr>
        <w:pStyle w:val="TOC3"/>
        <w:rPr>
          <w:rFonts w:asciiTheme="minorHAnsi" w:eastAsiaTheme="minorEastAsia" w:hAnsiTheme="minorHAnsi" w:cstheme="minorBidi"/>
          <w:sz w:val="22"/>
          <w:szCs w:val="22"/>
          <w:lang w:eastAsia="en-GB"/>
        </w:rPr>
      </w:pPr>
      <w:r w:rsidRPr="00DE3F52">
        <w:rPr>
          <w:lang w:val="en-US"/>
        </w:rPr>
        <w:t>E.2</w:t>
      </w:r>
      <w:r>
        <w:t>.</w:t>
      </w:r>
      <w:r w:rsidRPr="00DE3F52">
        <w:rPr>
          <w:lang w:val="en-US"/>
        </w:rPr>
        <w:t>4</w:t>
      </w:r>
      <w:r>
        <w:t>.1</w:t>
      </w:r>
      <w:r>
        <w:rPr>
          <w:rFonts w:asciiTheme="minorHAnsi" w:eastAsiaTheme="minorEastAsia" w:hAnsiTheme="minorHAnsi" w:cstheme="minorBidi"/>
          <w:sz w:val="22"/>
          <w:szCs w:val="22"/>
          <w:lang w:eastAsia="en-GB"/>
        </w:rPr>
        <w:tab/>
      </w:r>
      <w:r w:rsidRPr="00DE3F52">
        <w:rPr>
          <w:lang w:val="en-US"/>
        </w:rPr>
        <w:t xml:space="preserve">General </w:t>
      </w:r>
      <w:r>
        <w:t>OTA</w:t>
      </w:r>
      <w:r w:rsidRPr="00DE3F52">
        <w:rPr>
          <w:lang w:val="en-US"/>
        </w:rPr>
        <w:t xml:space="preserve"> out-of-band blocking</w:t>
      </w:r>
      <w:r>
        <w:tab/>
      </w:r>
      <w:r>
        <w:fldChar w:fldCharType="begin"/>
      </w:r>
      <w:r>
        <w:instrText xml:space="preserve"> PAGEREF _Toc66694158 \h </w:instrText>
      </w:r>
      <w:r>
        <w:fldChar w:fldCharType="separate"/>
      </w:r>
      <w:r>
        <w:t>318</w:t>
      </w:r>
      <w:r>
        <w:fldChar w:fldCharType="end"/>
      </w:r>
    </w:p>
    <w:p w14:paraId="296DB175" w14:textId="0897F601" w:rsidR="0045762B" w:rsidRDefault="0045762B">
      <w:pPr>
        <w:pStyle w:val="TOC3"/>
        <w:rPr>
          <w:rFonts w:asciiTheme="minorHAnsi" w:eastAsiaTheme="minorEastAsia" w:hAnsiTheme="minorHAnsi" w:cstheme="minorBidi"/>
          <w:sz w:val="22"/>
          <w:szCs w:val="22"/>
          <w:lang w:eastAsia="en-GB"/>
        </w:rPr>
      </w:pPr>
      <w:r w:rsidRPr="00DE3F52">
        <w:rPr>
          <w:lang w:val="en-US"/>
        </w:rPr>
        <w:t>E.2</w:t>
      </w:r>
      <w:r>
        <w:t>.</w:t>
      </w:r>
      <w:r w:rsidRPr="00DE3F52">
        <w:rPr>
          <w:lang w:val="en-US"/>
        </w:rPr>
        <w:t>4</w:t>
      </w:r>
      <w:r>
        <w:t>.2</w:t>
      </w:r>
      <w:r>
        <w:rPr>
          <w:rFonts w:asciiTheme="minorHAnsi" w:eastAsiaTheme="minorEastAsia" w:hAnsiTheme="minorHAnsi" w:cstheme="minorBidi"/>
          <w:sz w:val="22"/>
          <w:szCs w:val="22"/>
          <w:lang w:eastAsia="en-GB"/>
        </w:rPr>
        <w:tab/>
      </w:r>
      <w:r>
        <w:t xml:space="preserve">OTA </w:t>
      </w:r>
      <w:r w:rsidRPr="00DE3F52">
        <w:rPr>
          <w:lang w:val="en-US"/>
        </w:rPr>
        <w:t>co-location blocking</w:t>
      </w:r>
      <w:r>
        <w:tab/>
      </w:r>
      <w:r>
        <w:fldChar w:fldCharType="begin"/>
      </w:r>
      <w:r>
        <w:instrText xml:space="preserve"> PAGEREF _Toc66694159 \h </w:instrText>
      </w:r>
      <w:r>
        <w:fldChar w:fldCharType="separate"/>
      </w:r>
      <w:r>
        <w:t>319</w:t>
      </w:r>
      <w:r>
        <w:fldChar w:fldCharType="end"/>
      </w:r>
    </w:p>
    <w:p w14:paraId="703D9B56" w14:textId="14AA2FF8" w:rsidR="0045762B" w:rsidRDefault="0045762B">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_Toc66694160 \h </w:instrText>
      </w:r>
      <w:r>
        <w:fldChar w:fldCharType="separate"/>
      </w:r>
      <w:r>
        <w:t>320</w:t>
      </w:r>
      <w:r>
        <w:fldChar w:fldCharType="end"/>
      </w:r>
    </w:p>
    <w:p w14:paraId="067D172D" w14:textId="39A96DDE" w:rsidR="0045762B" w:rsidRDefault="0045762B">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_Toc66694161 \h </w:instrText>
      </w:r>
      <w:r>
        <w:fldChar w:fldCharType="separate"/>
      </w:r>
      <w:r>
        <w:t>320</w:t>
      </w:r>
      <w:r>
        <w:fldChar w:fldCharType="end"/>
      </w:r>
    </w:p>
    <w:p w14:paraId="07EEC03D" w14:textId="4845CFC4" w:rsidR="0045762B" w:rsidRDefault="0045762B">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_Toc66694162 \h </w:instrText>
      </w:r>
      <w:r>
        <w:fldChar w:fldCharType="separate"/>
      </w:r>
      <w:r>
        <w:t>321</w:t>
      </w:r>
      <w:r>
        <w:fldChar w:fldCharType="end"/>
      </w:r>
    </w:p>
    <w:p w14:paraId="6D51A20C" w14:textId="2846836D" w:rsidR="0045762B" w:rsidRDefault="0045762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_Toc66694163 \h </w:instrText>
      </w:r>
      <w:r>
        <w:fldChar w:fldCharType="separate"/>
      </w:r>
      <w:r>
        <w:t>321</w:t>
      </w:r>
      <w:r>
        <w:fldChar w:fldCharType="end"/>
      </w:r>
    </w:p>
    <w:p w14:paraId="6FC2A7E8" w14:textId="230BF38F" w:rsidR="0045762B" w:rsidRDefault="0045762B">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_Toc66694164 \h </w:instrText>
      </w:r>
      <w:r>
        <w:fldChar w:fldCharType="separate"/>
      </w:r>
      <w:r>
        <w:t>323</w:t>
      </w:r>
      <w:r>
        <w:fldChar w:fldCharType="end"/>
      </w:r>
    </w:p>
    <w:p w14:paraId="19B071BC" w14:textId="3CB5022D" w:rsidR="0045762B" w:rsidRDefault="0045762B">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_Toc66694165 \h </w:instrText>
      </w:r>
      <w:r>
        <w:fldChar w:fldCharType="separate"/>
      </w:r>
      <w:r>
        <w:t>324</w:t>
      </w:r>
      <w:r>
        <w:fldChar w:fldCharType="end"/>
      </w:r>
    </w:p>
    <w:p w14:paraId="2107F5EB" w14:textId="758A4108" w:rsidR="0045762B" w:rsidRDefault="0045762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_Toc66694166 \h </w:instrText>
      </w:r>
      <w:r>
        <w:fldChar w:fldCharType="separate"/>
      </w:r>
      <w:r>
        <w:t>324</w:t>
      </w:r>
      <w:r>
        <w:fldChar w:fldCharType="end"/>
      </w:r>
    </w:p>
    <w:p w14:paraId="4971E9D3" w14:textId="24EF27E6" w:rsidR="0045762B" w:rsidRDefault="0045762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_Toc66694167 \h </w:instrText>
      </w:r>
      <w:r>
        <w:fldChar w:fldCharType="separate"/>
      </w:r>
      <w:r>
        <w:t>325</w:t>
      </w:r>
      <w:r>
        <w:fldChar w:fldCharType="end"/>
      </w:r>
    </w:p>
    <w:p w14:paraId="322418FF" w14:textId="7AD11AA3" w:rsidR="0045762B" w:rsidRDefault="0045762B">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_Toc66694168 \h </w:instrText>
      </w:r>
      <w:r>
        <w:fldChar w:fldCharType="separate"/>
      </w:r>
      <w:r>
        <w:t>326</w:t>
      </w:r>
      <w:r>
        <w:fldChar w:fldCharType="end"/>
      </w:r>
    </w:p>
    <w:p w14:paraId="2DDFC435" w14:textId="49ADF8ED" w:rsidR="0045762B" w:rsidRDefault="0045762B">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_Toc66694169 \h </w:instrText>
      </w:r>
      <w:r>
        <w:fldChar w:fldCharType="separate"/>
      </w:r>
      <w:r>
        <w:t>327</w:t>
      </w:r>
      <w:r>
        <w:fldChar w:fldCharType="end"/>
      </w:r>
    </w:p>
    <w:p w14:paraId="7C76E95C" w14:textId="3AA204CB" w:rsidR="0045762B" w:rsidRDefault="0045762B">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_Toc66694170 \h </w:instrText>
      </w:r>
      <w:r>
        <w:fldChar w:fldCharType="separate"/>
      </w:r>
      <w:r>
        <w:t>327</w:t>
      </w:r>
      <w:r>
        <w:fldChar w:fldCharType="end"/>
      </w:r>
    </w:p>
    <w:p w14:paraId="78E372E4" w14:textId="04DD5EFA" w:rsidR="0045762B" w:rsidRDefault="0045762B">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_Toc66694171 \h </w:instrText>
      </w:r>
      <w:r>
        <w:fldChar w:fldCharType="separate"/>
      </w:r>
      <w:r>
        <w:t>327</w:t>
      </w:r>
      <w:r>
        <w:fldChar w:fldCharType="end"/>
      </w:r>
    </w:p>
    <w:p w14:paraId="48BB9A6D" w14:textId="7D53B116" w:rsidR="0045762B" w:rsidRDefault="0045762B">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_Toc66694172 \h </w:instrText>
      </w:r>
      <w:r>
        <w:fldChar w:fldCharType="separate"/>
      </w:r>
      <w:r>
        <w:t>327</w:t>
      </w:r>
      <w:r>
        <w:fldChar w:fldCharType="end"/>
      </w:r>
    </w:p>
    <w:p w14:paraId="60201C57" w14:textId="7C6538AD" w:rsidR="0045762B" w:rsidRDefault="0045762B">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_Toc66694173 \h </w:instrText>
      </w:r>
      <w:r>
        <w:fldChar w:fldCharType="separate"/>
      </w:r>
      <w:r>
        <w:t>327</w:t>
      </w:r>
      <w:r>
        <w:fldChar w:fldCharType="end"/>
      </w:r>
    </w:p>
    <w:p w14:paraId="4AEC2027" w14:textId="7CFAB859" w:rsidR="0045762B" w:rsidRDefault="0045762B">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_Toc66694174 \h </w:instrText>
      </w:r>
      <w:r>
        <w:fldChar w:fldCharType="separate"/>
      </w:r>
      <w:r>
        <w:t>329</w:t>
      </w:r>
      <w:r>
        <w:fldChar w:fldCharType="end"/>
      </w:r>
    </w:p>
    <w:p w14:paraId="5F9A5D3F" w14:textId="7EDB374C" w:rsidR="0045762B" w:rsidRDefault="0045762B">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_Toc66694175 \h </w:instrText>
      </w:r>
      <w:r>
        <w:fldChar w:fldCharType="separate"/>
      </w:r>
      <w:r>
        <w:t>330</w:t>
      </w:r>
      <w:r>
        <w:fldChar w:fldCharType="end"/>
      </w:r>
    </w:p>
    <w:p w14:paraId="3FF81500" w14:textId="08C57508" w:rsidR="0045762B" w:rsidRDefault="0045762B">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_Toc66694176 \h </w:instrText>
      </w:r>
      <w:r>
        <w:fldChar w:fldCharType="separate"/>
      </w:r>
      <w:r>
        <w:t>330</w:t>
      </w:r>
      <w:r>
        <w:fldChar w:fldCharType="end"/>
      </w:r>
    </w:p>
    <w:p w14:paraId="2B4A760C" w14:textId="1FB658A2" w:rsidR="0045762B" w:rsidRDefault="0045762B">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_Toc66694177 \h </w:instrText>
      </w:r>
      <w:r>
        <w:fldChar w:fldCharType="separate"/>
      </w:r>
      <w:r>
        <w:t>330</w:t>
      </w:r>
      <w:r>
        <w:fldChar w:fldCharType="end"/>
      </w:r>
    </w:p>
    <w:p w14:paraId="629F640D" w14:textId="40A246C0" w:rsidR="0045762B" w:rsidRDefault="0045762B">
      <w:pPr>
        <w:pStyle w:val="TOC2"/>
        <w:rPr>
          <w:rFonts w:asciiTheme="minorHAnsi" w:eastAsiaTheme="minorEastAsia" w:hAnsiTheme="minorHAnsi" w:cstheme="minorBidi"/>
          <w:sz w:val="22"/>
          <w:szCs w:val="22"/>
          <w:lang w:eastAsia="en-GB"/>
        </w:rPr>
      </w:pPr>
      <w:r w:rsidRPr="00DE3F52">
        <w:rPr>
          <w:lang w:val="en-US"/>
        </w:rPr>
        <w:t>I.5</w:t>
      </w:r>
      <w:r>
        <w:t>.2</w:t>
      </w:r>
      <w:r>
        <w:rPr>
          <w:rFonts w:asciiTheme="minorHAnsi" w:eastAsiaTheme="minorEastAsia" w:hAnsiTheme="minorHAnsi" w:cstheme="minorBidi"/>
          <w:sz w:val="22"/>
          <w:szCs w:val="22"/>
          <w:lang w:eastAsia="en-GB"/>
        </w:rPr>
        <w:tab/>
      </w:r>
      <w:r w:rsidRPr="00DE3F52">
        <w:rPr>
          <w:lang w:val="en-US"/>
        </w:rPr>
        <w:t>Operating band unwanted emissions</w:t>
      </w:r>
      <w:r>
        <w:tab/>
      </w:r>
      <w:r>
        <w:fldChar w:fldCharType="begin"/>
      </w:r>
      <w:r>
        <w:instrText xml:space="preserve"> PAGEREF _Toc66694178 \h </w:instrText>
      </w:r>
      <w:r>
        <w:fldChar w:fldCharType="separate"/>
      </w:r>
      <w:r>
        <w:t>331</w:t>
      </w:r>
      <w:r>
        <w:fldChar w:fldCharType="end"/>
      </w:r>
    </w:p>
    <w:p w14:paraId="17CE41AF" w14:textId="1EC7AFEC" w:rsidR="0045762B" w:rsidRDefault="0045762B">
      <w:pPr>
        <w:pStyle w:val="TOC2"/>
        <w:rPr>
          <w:rFonts w:asciiTheme="minorHAnsi" w:eastAsiaTheme="minorEastAsia" w:hAnsiTheme="minorHAnsi" w:cstheme="minorBidi"/>
          <w:sz w:val="22"/>
          <w:szCs w:val="22"/>
          <w:lang w:eastAsia="en-GB"/>
        </w:rPr>
      </w:pPr>
      <w:r w:rsidRPr="00DE3F52">
        <w:rPr>
          <w:lang w:val="en-US"/>
        </w:rPr>
        <w:t>I.5.3</w:t>
      </w:r>
      <w:r>
        <w:rPr>
          <w:rFonts w:asciiTheme="minorHAnsi" w:eastAsiaTheme="minorEastAsia" w:hAnsiTheme="minorHAnsi" w:cstheme="minorBidi"/>
          <w:sz w:val="22"/>
          <w:szCs w:val="22"/>
          <w:lang w:eastAsia="en-GB"/>
        </w:rPr>
        <w:tab/>
      </w:r>
      <w:r w:rsidRPr="00DE3F52">
        <w:rPr>
          <w:lang w:val="en-US"/>
        </w:rPr>
        <w:t>Spurious unwanted emissions</w:t>
      </w:r>
      <w:r>
        <w:tab/>
      </w:r>
      <w:r>
        <w:fldChar w:fldCharType="begin"/>
      </w:r>
      <w:r>
        <w:instrText xml:space="preserve"> PAGEREF _Toc66694179 \h </w:instrText>
      </w:r>
      <w:r>
        <w:fldChar w:fldCharType="separate"/>
      </w:r>
      <w:r>
        <w:t>331</w:t>
      </w:r>
      <w:r>
        <w:fldChar w:fldCharType="end"/>
      </w:r>
    </w:p>
    <w:p w14:paraId="5EBA8CD2" w14:textId="05332AD0" w:rsidR="0045762B" w:rsidRDefault="0045762B">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_Toc66694180 \h </w:instrText>
      </w:r>
      <w:r>
        <w:fldChar w:fldCharType="separate"/>
      </w:r>
      <w:r>
        <w:t>332</w:t>
      </w:r>
      <w:r>
        <w:fldChar w:fldCharType="end"/>
      </w:r>
    </w:p>
    <w:p w14:paraId="35B9419C" w14:textId="1F557135" w:rsidR="0045762B" w:rsidRDefault="0045762B">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_Toc66694181 \h </w:instrText>
      </w:r>
      <w:r>
        <w:fldChar w:fldCharType="separate"/>
      </w:r>
      <w:r>
        <w:t>332</w:t>
      </w:r>
      <w:r>
        <w:fldChar w:fldCharType="end"/>
      </w:r>
    </w:p>
    <w:p w14:paraId="1F16D80A" w14:textId="13BE7217" w:rsidR="0045762B" w:rsidRDefault="0045762B">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_Toc66694182 \h </w:instrText>
      </w:r>
      <w:r>
        <w:fldChar w:fldCharType="separate"/>
      </w:r>
      <w:r>
        <w:t>332</w:t>
      </w:r>
      <w:r>
        <w:fldChar w:fldCharType="end"/>
      </w:r>
    </w:p>
    <w:p w14:paraId="4A6AAD5B" w14:textId="041DBAF2" w:rsidR="0045762B" w:rsidRDefault="0045762B">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_Toc66694183 \h </w:instrText>
      </w:r>
      <w:r>
        <w:fldChar w:fldCharType="separate"/>
      </w:r>
      <w:r>
        <w:t>332</w:t>
      </w:r>
      <w:r>
        <w:fldChar w:fldCharType="end"/>
      </w:r>
    </w:p>
    <w:p w14:paraId="79895EF6" w14:textId="0738F145" w:rsidR="0045762B" w:rsidRDefault="0045762B">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_Toc66694184 \h </w:instrText>
      </w:r>
      <w:r>
        <w:fldChar w:fldCharType="separate"/>
      </w:r>
      <w:r>
        <w:t>333</w:t>
      </w:r>
      <w:r>
        <w:fldChar w:fldCharType="end"/>
      </w:r>
    </w:p>
    <w:p w14:paraId="260CFA94" w14:textId="762B7F54" w:rsidR="0045762B" w:rsidRDefault="0045762B">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_Toc66694185 \h </w:instrText>
      </w:r>
      <w:r>
        <w:fldChar w:fldCharType="separate"/>
      </w:r>
      <w:r>
        <w:t>333</w:t>
      </w:r>
      <w:r>
        <w:fldChar w:fldCharType="end"/>
      </w:r>
    </w:p>
    <w:p w14:paraId="5AF5D94E" w14:textId="5A663DE0" w:rsidR="0045762B" w:rsidRDefault="0045762B">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_Toc66694186 \h </w:instrText>
      </w:r>
      <w:r>
        <w:fldChar w:fldCharType="separate"/>
      </w:r>
      <w:r>
        <w:t>334</w:t>
      </w:r>
      <w:r>
        <w:fldChar w:fldCharType="end"/>
      </w:r>
    </w:p>
    <w:p w14:paraId="249E6180" w14:textId="53D077D6" w:rsidR="0045762B" w:rsidRDefault="0045762B">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_Toc66694187 \h </w:instrText>
      </w:r>
      <w:r>
        <w:fldChar w:fldCharType="separate"/>
      </w:r>
      <w:r>
        <w:t>334</w:t>
      </w:r>
      <w:r>
        <w:fldChar w:fldCharType="end"/>
      </w:r>
    </w:p>
    <w:p w14:paraId="6B0F2F02" w14:textId="299817A7" w:rsidR="0045762B" w:rsidRDefault="0045762B">
      <w:pPr>
        <w:pStyle w:val="TOC8"/>
        <w:rPr>
          <w:rFonts w:asciiTheme="minorHAnsi" w:eastAsiaTheme="minorEastAsia" w:hAnsiTheme="minorHAnsi" w:cstheme="minorBidi"/>
          <w:b w:val="0"/>
          <w:szCs w:val="22"/>
          <w:lang w:eastAsia="en-GB"/>
        </w:rPr>
      </w:pPr>
      <w:r w:rsidRPr="00DE3F52">
        <w:rPr>
          <w:lang w:val="fr-FR"/>
        </w:rPr>
        <w:t>Annex J (normative): Propagation conditions</w:t>
      </w:r>
      <w:r>
        <w:tab/>
      </w:r>
      <w:r>
        <w:fldChar w:fldCharType="begin"/>
      </w:r>
      <w:r>
        <w:instrText xml:space="preserve"> PAGEREF _Toc66694188 \h </w:instrText>
      </w:r>
      <w:r>
        <w:fldChar w:fldCharType="separate"/>
      </w:r>
      <w:r>
        <w:t>335</w:t>
      </w:r>
      <w:r>
        <w:fldChar w:fldCharType="end"/>
      </w:r>
    </w:p>
    <w:p w14:paraId="408B52D1" w14:textId="37C3CCCC" w:rsidR="0045762B" w:rsidRDefault="0045762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_Toc66694189 \h </w:instrText>
      </w:r>
      <w:r>
        <w:fldChar w:fldCharType="separate"/>
      </w:r>
      <w:r>
        <w:t>335</w:t>
      </w:r>
      <w:r>
        <w:fldChar w:fldCharType="end"/>
      </w:r>
    </w:p>
    <w:p w14:paraId="3BF4F5C4" w14:textId="64B5E50F" w:rsidR="0045762B" w:rsidRDefault="0045762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_Toc66694190 \h </w:instrText>
      </w:r>
      <w:r>
        <w:fldChar w:fldCharType="separate"/>
      </w:r>
      <w:r>
        <w:t>335</w:t>
      </w:r>
      <w:r>
        <w:fldChar w:fldCharType="end"/>
      </w:r>
    </w:p>
    <w:p w14:paraId="3F8531E0" w14:textId="2C6F4FBC" w:rsidR="0045762B" w:rsidRDefault="0045762B">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_Toc66694191 \h </w:instrText>
      </w:r>
      <w:r>
        <w:fldChar w:fldCharType="separate"/>
      </w:r>
      <w:r>
        <w:t>335</w:t>
      </w:r>
      <w:r>
        <w:fldChar w:fldCharType="end"/>
      </w:r>
    </w:p>
    <w:p w14:paraId="73D737C3" w14:textId="5A56130B" w:rsidR="0045762B" w:rsidRDefault="0045762B">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_Toc66694192 \h </w:instrText>
      </w:r>
      <w:r>
        <w:fldChar w:fldCharType="separate"/>
      </w:r>
      <w:r>
        <w:t>336</w:t>
      </w:r>
      <w:r>
        <w:fldChar w:fldCharType="end"/>
      </w:r>
    </w:p>
    <w:p w14:paraId="2283286E" w14:textId="7440E961" w:rsidR="0045762B" w:rsidRDefault="0045762B">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_Toc66694193 \h </w:instrText>
      </w:r>
      <w:r>
        <w:fldChar w:fldCharType="separate"/>
      </w:r>
      <w:r>
        <w:t>337</w:t>
      </w:r>
      <w:r>
        <w:fldChar w:fldCharType="end"/>
      </w:r>
    </w:p>
    <w:p w14:paraId="1CB2CFB7" w14:textId="78F715B3" w:rsidR="0045762B" w:rsidRDefault="0045762B">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_Toc66694194 \h </w:instrText>
      </w:r>
      <w:r>
        <w:fldChar w:fldCharType="separate"/>
      </w:r>
      <w:r>
        <w:t>338</w:t>
      </w:r>
      <w:r>
        <w:fldChar w:fldCharType="end"/>
      </w:r>
    </w:p>
    <w:p w14:paraId="12D76B76" w14:textId="42BC033A" w:rsidR="0045762B" w:rsidRDefault="0045762B">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_Toc66694195 \h </w:instrText>
      </w:r>
      <w:r>
        <w:fldChar w:fldCharType="separate"/>
      </w:r>
      <w:r>
        <w:t>338</w:t>
      </w:r>
      <w:r>
        <w:fldChar w:fldCharType="end"/>
      </w:r>
    </w:p>
    <w:p w14:paraId="6D424862" w14:textId="745DBB12" w:rsidR="0045762B" w:rsidRDefault="0045762B">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_Toc66694196 \h </w:instrText>
      </w:r>
      <w:r>
        <w:fldChar w:fldCharType="separate"/>
      </w:r>
      <w:r>
        <w:t>339</w:t>
      </w:r>
      <w:r>
        <w:fldChar w:fldCharType="end"/>
      </w:r>
    </w:p>
    <w:p w14:paraId="22DFD27C" w14:textId="7E91523F" w:rsidR="0045762B" w:rsidRDefault="0045762B">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_Toc66694197 \h </w:instrText>
      </w:r>
      <w:r>
        <w:fldChar w:fldCharType="separate"/>
      </w:r>
      <w:r>
        <w:t>339</w:t>
      </w:r>
      <w:r>
        <w:fldChar w:fldCharType="end"/>
      </w:r>
    </w:p>
    <w:p w14:paraId="7F9AB4B0" w14:textId="09DFC5C8" w:rsidR="0045762B" w:rsidRDefault="0045762B">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_Toc66694198 \h </w:instrText>
      </w:r>
      <w:r>
        <w:fldChar w:fldCharType="separate"/>
      </w:r>
      <w:r>
        <w:t>340</w:t>
      </w:r>
      <w:r>
        <w:fldChar w:fldCharType="end"/>
      </w:r>
    </w:p>
    <w:p w14:paraId="6D12B560" w14:textId="65C4DE63" w:rsidR="0045762B" w:rsidRDefault="0045762B">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_Toc66694199 \h </w:instrText>
      </w:r>
      <w:r>
        <w:fldChar w:fldCharType="separate"/>
      </w:r>
      <w:r>
        <w:t>342</w:t>
      </w:r>
      <w:r>
        <w:fldChar w:fldCharType="end"/>
      </w:r>
    </w:p>
    <w:p w14:paraId="01C52462" w14:textId="766B33A2" w:rsidR="0045762B" w:rsidRDefault="0045762B">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_Toc66694200 \h </w:instrText>
      </w:r>
      <w:r>
        <w:fldChar w:fldCharType="separate"/>
      </w:r>
      <w:r>
        <w:t>343</w:t>
      </w:r>
      <w:r>
        <w:fldChar w:fldCharType="end"/>
      </w:r>
    </w:p>
    <w:p w14:paraId="03116480" w14:textId="536F7489" w:rsidR="0045762B" w:rsidRDefault="0045762B">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_Toc66694201 \h </w:instrText>
      </w:r>
      <w:r>
        <w:fldChar w:fldCharType="separate"/>
      </w:r>
      <w:r>
        <w:t>343</w:t>
      </w:r>
      <w:r>
        <w:fldChar w:fldCharType="end"/>
      </w:r>
    </w:p>
    <w:p w14:paraId="4D492C03" w14:textId="10436F68" w:rsidR="0045762B" w:rsidRDefault="0045762B">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_Toc66694202 \h </w:instrText>
      </w:r>
      <w:r>
        <w:fldChar w:fldCharType="separate"/>
      </w:r>
      <w:r>
        <w:t>343</w:t>
      </w:r>
      <w:r>
        <w:fldChar w:fldCharType="end"/>
      </w:r>
    </w:p>
    <w:p w14:paraId="0B2A51B2" w14:textId="02208CCF" w:rsidR="0045762B" w:rsidRDefault="0045762B">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_Toc66694203 \h </w:instrText>
      </w:r>
      <w:r>
        <w:fldChar w:fldCharType="separate"/>
      </w:r>
      <w:r>
        <w:t>344</w:t>
      </w:r>
      <w:r>
        <w:fldChar w:fldCharType="end"/>
      </w:r>
    </w:p>
    <w:p w14:paraId="718CC6FE" w14:textId="0C93EA35" w:rsidR="0045762B" w:rsidRDefault="0045762B">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_Toc66694204 \h </w:instrText>
      </w:r>
      <w:r>
        <w:fldChar w:fldCharType="separate"/>
      </w:r>
      <w:r>
        <w:t>344</w:t>
      </w:r>
      <w:r>
        <w:fldChar w:fldCharType="end"/>
      </w:r>
    </w:p>
    <w:p w14:paraId="40BAFA5B" w14:textId="2A930263" w:rsidR="0045762B" w:rsidRDefault="0045762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_Toc66694205 \h </w:instrText>
      </w:r>
      <w:r>
        <w:fldChar w:fldCharType="separate"/>
      </w:r>
      <w:r>
        <w:t>344</w:t>
      </w:r>
      <w:r>
        <w:fldChar w:fldCharType="end"/>
      </w:r>
    </w:p>
    <w:p w14:paraId="6023471A" w14:textId="50580CFD" w:rsidR="0045762B" w:rsidRDefault="0045762B">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_Toc66694206 \h </w:instrText>
      </w:r>
      <w:r>
        <w:fldChar w:fldCharType="separate"/>
      </w:r>
      <w:r>
        <w:t>348</w:t>
      </w:r>
      <w:r>
        <w:fldChar w:fldCharType="end"/>
      </w:r>
    </w:p>
    <w:p w14:paraId="446BACAD" w14:textId="39DE8E53" w:rsidR="0045762B" w:rsidRDefault="0045762B">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_Toc66694207 \h </w:instrText>
      </w:r>
      <w:r>
        <w:fldChar w:fldCharType="separate"/>
      </w:r>
      <w:r>
        <w:t>350</w:t>
      </w:r>
      <w:r>
        <w:fldChar w:fldCharType="end"/>
      </w:r>
    </w:p>
    <w:p w14:paraId="71CC48D4" w14:textId="22941EB2" w:rsidR="0045762B" w:rsidRDefault="0045762B">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_Toc66694208 \h </w:instrText>
      </w:r>
      <w:r>
        <w:fldChar w:fldCharType="separate"/>
      </w:r>
      <w:r>
        <w:t>351</w:t>
      </w:r>
      <w:r>
        <w:fldChar w:fldCharType="end"/>
      </w:r>
    </w:p>
    <w:p w14:paraId="4512E101" w14:textId="4A79C10E" w:rsidR="0045762B" w:rsidRDefault="0045762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_Toc66694209 \h </w:instrText>
      </w:r>
      <w:r>
        <w:fldChar w:fldCharType="separate"/>
      </w:r>
      <w:r>
        <w:t>351</w:t>
      </w:r>
      <w:r>
        <w:fldChar w:fldCharType="end"/>
      </w:r>
    </w:p>
    <w:p w14:paraId="004EC41A" w14:textId="576A1F6F" w:rsidR="0045762B" w:rsidRDefault="0045762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_Toc66694210 \h </w:instrText>
      </w:r>
      <w:r>
        <w:fldChar w:fldCharType="separate"/>
      </w:r>
      <w:r>
        <w:t>351</w:t>
      </w:r>
      <w:r>
        <w:fldChar w:fldCharType="end"/>
      </w:r>
    </w:p>
    <w:p w14:paraId="68C5B9AA" w14:textId="5E530C86" w:rsidR="0045762B" w:rsidRDefault="0045762B">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_Toc66694211 \h </w:instrText>
      </w:r>
      <w:r>
        <w:fldChar w:fldCharType="separate"/>
      </w:r>
      <w:r>
        <w:t>351</w:t>
      </w:r>
      <w:r>
        <w:fldChar w:fldCharType="end"/>
      </w:r>
    </w:p>
    <w:p w14:paraId="04708CA6" w14:textId="476852EC" w:rsidR="0045762B" w:rsidRDefault="0045762B">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_Toc66694212 \h </w:instrText>
      </w:r>
      <w:r>
        <w:fldChar w:fldCharType="separate"/>
      </w:r>
      <w:r>
        <w:t>351</w:t>
      </w:r>
      <w:r>
        <w:fldChar w:fldCharType="end"/>
      </w:r>
    </w:p>
    <w:p w14:paraId="6CD06EA7" w14:textId="2FAE5861" w:rsidR="0045762B" w:rsidRDefault="0045762B">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_Toc66694213 \h </w:instrText>
      </w:r>
      <w:r>
        <w:fldChar w:fldCharType="separate"/>
      </w:r>
      <w:r>
        <w:t>352</w:t>
      </w:r>
      <w:r>
        <w:fldChar w:fldCharType="end"/>
      </w:r>
    </w:p>
    <w:p w14:paraId="1331FF45" w14:textId="67354EEB" w:rsidR="0045762B" w:rsidRDefault="0045762B">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_Toc66694214 \h </w:instrText>
      </w:r>
      <w:r>
        <w:fldChar w:fldCharType="separate"/>
      </w:r>
      <w:r>
        <w:t>352</w:t>
      </w:r>
      <w:r>
        <w:fldChar w:fldCharType="end"/>
      </w:r>
    </w:p>
    <w:p w14:paraId="001AC4A0" w14:textId="37FD87F6" w:rsidR="0045762B" w:rsidRDefault="0045762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_Toc66694215 \h </w:instrText>
      </w:r>
      <w:r>
        <w:fldChar w:fldCharType="separate"/>
      </w:r>
      <w:r>
        <w:t>354</w:t>
      </w:r>
      <w:r>
        <w:fldChar w:fldCharType="end"/>
      </w:r>
    </w:p>
    <w:p w14:paraId="1DF5D757" w14:textId="58D04B39" w:rsidR="0045762B" w:rsidRDefault="0045762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_Toc66694216 \h </w:instrText>
      </w:r>
      <w:r>
        <w:fldChar w:fldCharType="separate"/>
      </w:r>
      <w:r>
        <w:t>354</w:t>
      </w:r>
      <w:r>
        <w:fldChar w:fldCharType="end"/>
      </w:r>
    </w:p>
    <w:p w14:paraId="7B52D455" w14:textId="27F9DD6D" w:rsidR="0045762B" w:rsidRDefault="0045762B">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_Toc66694217 \h </w:instrText>
      </w:r>
      <w:r>
        <w:fldChar w:fldCharType="separate"/>
      </w:r>
      <w:r>
        <w:t>355</w:t>
      </w:r>
      <w:r>
        <w:fldChar w:fldCharType="end"/>
      </w:r>
    </w:p>
    <w:p w14:paraId="33A8C428" w14:textId="396AA1DF" w:rsidR="0045762B" w:rsidRDefault="0045762B">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_Toc66694218 \h </w:instrText>
      </w:r>
      <w:r>
        <w:fldChar w:fldCharType="separate"/>
      </w:r>
      <w:r>
        <w:t>356</w:t>
      </w:r>
      <w:r>
        <w:fldChar w:fldCharType="end"/>
      </w:r>
    </w:p>
    <w:p w14:paraId="6C79EEFF" w14:textId="41341FAE" w:rsidR="0045762B" w:rsidRDefault="0045762B">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_Toc66694219 \h </w:instrText>
      </w:r>
      <w:r>
        <w:fldChar w:fldCharType="separate"/>
      </w:r>
      <w:r>
        <w:t>358</w:t>
      </w:r>
      <w:r>
        <w:fldChar w:fldCharType="end"/>
      </w:r>
    </w:p>
    <w:p w14:paraId="1CD29CE2" w14:textId="4A00158F" w:rsidR="0045762B" w:rsidRDefault="0045762B">
      <w:pPr>
        <w:pStyle w:val="TOC3"/>
        <w:rPr>
          <w:rFonts w:asciiTheme="minorHAnsi" w:eastAsiaTheme="minorEastAsia" w:hAnsiTheme="minorHAnsi" w:cstheme="minorBidi"/>
          <w:sz w:val="22"/>
          <w:szCs w:val="22"/>
          <w:lang w:eastAsia="en-GB"/>
        </w:rPr>
      </w:pPr>
      <w:r w:rsidRPr="00DE3F52">
        <w:rPr>
          <w:rFonts w:eastAsia="Osaka"/>
        </w:rPr>
        <w:t>L.7.0</w:t>
      </w:r>
      <w:r>
        <w:rPr>
          <w:rFonts w:asciiTheme="minorHAnsi" w:eastAsiaTheme="minorEastAsia" w:hAnsiTheme="minorHAnsi" w:cstheme="minorBidi"/>
          <w:sz w:val="22"/>
          <w:szCs w:val="22"/>
          <w:lang w:eastAsia="en-GB"/>
        </w:rPr>
        <w:tab/>
      </w:r>
      <w:r w:rsidRPr="00DE3F52">
        <w:rPr>
          <w:rFonts w:eastAsia="Osaka"/>
        </w:rPr>
        <w:t>General</w:t>
      </w:r>
      <w:r>
        <w:tab/>
      </w:r>
      <w:r>
        <w:fldChar w:fldCharType="begin"/>
      </w:r>
      <w:r>
        <w:instrText xml:space="preserve"> PAGEREF _Toc66694220 \h </w:instrText>
      </w:r>
      <w:r>
        <w:fldChar w:fldCharType="separate"/>
      </w:r>
      <w:r>
        <w:t>358</w:t>
      </w:r>
      <w:r>
        <w:fldChar w:fldCharType="end"/>
      </w:r>
    </w:p>
    <w:p w14:paraId="56D94179" w14:textId="16E1D3C5" w:rsidR="0045762B" w:rsidRDefault="0045762B">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_Toc66694221 \h </w:instrText>
      </w:r>
      <w:r>
        <w:fldChar w:fldCharType="separate"/>
      </w:r>
      <w:r>
        <w:t>358</w:t>
      </w:r>
      <w:r>
        <w:fldChar w:fldCharType="end"/>
      </w:r>
    </w:p>
    <w:p w14:paraId="67B1A1B6" w14:textId="03794A1D" w:rsidR="0045762B" w:rsidRDefault="0045762B">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_Toc66694222 \h </w:instrText>
      </w:r>
      <w:r>
        <w:fldChar w:fldCharType="separate"/>
      </w:r>
      <w:r>
        <w:t>359</w:t>
      </w:r>
      <w:r>
        <w:fldChar w:fldCharType="end"/>
      </w:r>
    </w:p>
    <w:p w14:paraId="2495AC65" w14:textId="5121AA07" w:rsidR="0045762B" w:rsidRDefault="0045762B">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_Toc66694223 \h </w:instrText>
      </w:r>
      <w:r>
        <w:fldChar w:fldCharType="separate"/>
      </w:r>
      <w:r>
        <w:t>360</w:t>
      </w:r>
      <w:r>
        <w:fldChar w:fldCharType="end"/>
      </w:r>
    </w:p>
    <w:p w14:paraId="1D035A09" w14:textId="68EE1BC3" w:rsidR="0045762B" w:rsidRDefault="0045762B">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_Toc66694224 \h </w:instrText>
      </w:r>
      <w:r>
        <w:fldChar w:fldCharType="separate"/>
      </w:r>
      <w:r>
        <w:t>360</w:t>
      </w:r>
      <w:r>
        <w:fldChar w:fldCharType="end"/>
      </w:r>
    </w:p>
    <w:p w14:paraId="24A1DFB7" w14:textId="67514F25" w:rsidR="0045762B" w:rsidRDefault="0045762B">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_Toc66694225 \h </w:instrText>
      </w:r>
      <w:r>
        <w:fldChar w:fldCharType="separate"/>
      </w:r>
      <w:r>
        <w:t>360</w:t>
      </w:r>
      <w:r>
        <w:fldChar w:fldCharType="end"/>
      </w:r>
    </w:p>
    <w:p w14:paraId="71103E27" w14:textId="7A72D593" w:rsidR="0045762B" w:rsidRDefault="0045762B">
      <w:pPr>
        <w:pStyle w:val="TOC2"/>
        <w:rPr>
          <w:rFonts w:asciiTheme="minorHAnsi" w:eastAsiaTheme="minorEastAsia" w:hAnsiTheme="minorHAnsi" w:cstheme="minorBidi"/>
          <w:sz w:val="22"/>
          <w:szCs w:val="22"/>
          <w:lang w:eastAsia="en-GB"/>
        </w:rPr>
      </w:pPr>
      <w:r>
        <w:lastRenderedPageBreak/>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_Toc66694226 \h </w:instrText>
      </w:r>
      <w:r>
        <w:fldChar w:fldCharType="separate"/>
      </w:r>
      <w:r>
        <w:t>361</w:t>
      </w:r>
      <w:r>
        <w:fldChar w:fldCharType="end"/>
      </w:r>
    </w:p>
    <w:p w14:paraId="172D53BC" w14:textId="4E32F10E" w:rsidR="0045762B" w:rsidRDefault="0045762B">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_Toc66694227 \h </w:instrText>
      </w:r>
      <w:r>
        <w:fldChar w:fldCharType="separate"/>
      </w:r>
      <w:r>
        <w:t>362</w:t>
      </w:r>
      <w:r>
        <w:fldChar w:fldCharType="end"/>
      </w:r>
    </w:p>
    <w:p w14:paraId="40F2069F" w14:textId="736A6CE9" w:rsidR="0045762B" w:rsidRDefault="0045762B">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_Toc66694228 \h </w:instrText>
      </w:r>
      <w:r>
        <w:fldChar w:fldCharType="separate"/>
      </w:r>
      <w:r>
        <w:t>362</w:t>
      </w:r>
      <w:r>
        <w:fldChar w:fldCharType="end"/>
      </w:r>
    </w:p>
    <w:p w14:paraId="1FF4EBDD" w14:textId="211591ED" w:rsidR="0045762B" w:rsidRDefault="0045762B">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_Toc66694229 \h </w:instrText>
      </w:r>
      <w:r>
        <w:fldChar w:fldCharType="separate"/>
      </w:r>
      <w:r>
        <w:t>363</w:t>
      </w:r>
      <w:r>
        <w:fldChar w:fldCharType="end"/>
      </w:r>
    </w:p>
    <w:p w14:paraId="1209388E" w14:textId="600BFD52" w:rsidR="0045762B" w:rsidRDefault="0045762B">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_Toc66694230 \h </w:instrText>
      </w:r>
      <w:r>
        <w:fldChar w:fldCharType="separate"/>
      </w:r>
      <w:r>
        <w:t>365</w:t>
      </w:r>
      <w:r>
        <w:fldChar w:fldCharType="end"/>
      </w:r>
    </w:p>
    <w:p w14:paraId="4D2233CE" w14:textId="10562902" w:rsidR="00080512" w:rsidRPr="00931575" w:rsidRDefault="0045762B"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r w:rsidR="00AF77B0" w:rsidRPr="00931575">
        <w:lastRenderedPageBreak/>
        <w:t>Foreword</w:t>
      </w:r>
      <w:bookmarkEnd w:id="13"/>
      <w:bookmarkEnd w:id="14"/>
      <w:bookmarkEnd w:id="15"/>
      <w:bookmarkEnd w:id="16"/>
      <w:bookmarkEnd w:id="17"/>
      <w:bookmarkEnd w:id="18"/>
      <w:bookmarkEnd w:id="19"/>
      <w:bookmarkEnd w:id="20"/>
      <w:bookmarkEnd w:id="21"/>
      <w:bookmarkEnd w:id="22"/>
    </w:p>
    <w:p w14:paraId="5654E4F0" w14:textId="77777777" w:rsidR="00080512" w:rsidRPr="00931575" w:rsidRDefault="00080512" w:rsidP="00136C94">
      <w:r w:rsidRPr="00931575">
        <w:t xml:space="preserve">This Technical </w:t>
      </w:r>
      <w:bookmarkStart w:id="23" w:name="spectype3"/>
      <w:r w:rsidRPr="00931575">
        <w:t>Specification</w:t>
      </w:r>
      <w:bookmarkEnd w:id="2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4" w:name="_Toc21099796"/>
      <w:bookmarkStart w:id="25" w:name="_Toc29809594"/>
      <w:r w:rsidRPr="00931575">
        <w:br w:type="page"/>
      </w:r>
      <w:bookmarkStart w:id="26" w:name="_Toc21102561"/>
      <w:bookmarkStart w:id="27" w:name="_Toc29810410"/>
      <w:bookmarkStart w:id="28" w:name="_Toc36635762"/>
      <w:bookmarkStart w:id="29" w:name="_Toc37272708"/>
      <w:bookmarkStart w:id="30" w:name="_Toc45885783"/>
      <w:bookmarkStart w:id="31" w:name="_Toc53182892"/>
      <w:bookmarkStart w:id="32" w:name="_Toc58915559"/>
      <w:bookmarkStart w:id="33" w:name="_Toc58917740"/>
      <w:bookmarkStart w:id="34" w:name="_Toc66693609"/>
      <w:bookmarkEnd w:id="24"/>
      <w:bookmarkEnd w:id="25"/>
      <w:r w:rsidR="00C45907" w:rsidRPr="00931575">
        <w:lastRenderedPageBreak/>
        <w:t>1</w:t>
      </w:r>
      <w:r w:rsidR="00C45907" w:rsidRPr="00931575">
        <w:tab/>
        <w:t>Scope</w:t>
      </w:r>
      <w:bookmarkEnd w:id="26"/>
      <w:bookmarkEnd w:id="27"/>
      <w:bookmarkEnd w:id="28"/>
      <w:bookmarkEnd w:id="29"/>
      <w:bookmarkEnd w:id="30"/>
      <w:bookmarkEnd w:id="31"/>
      <w:bookmarkEnd w:id="32"/>
      <w:bookmarkEnd w:id="33"/>
      <w:bookmarkEnd w:id="3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 w:name="_Toc21102562"/>
      <w:bookmarkStart w:id="36" w:name="_Toc29810411"/>
      <w:bookmarkStart w:id="37" w:name="_Toc36635763"/>
      <w:bookmarkStart w:id="38" w:name="_Toc37272709"/>
      <w:bookmarkStart w:id="39" w:name="_Toc45885784"/>
      <w:bookmarkStart w:id="40" w:name="_Toc53182893"/>
      <w:bookmarkStart w:id="41" w:name="_Toc58915560"/>
      <w:bookmarkStart w:id="42" w:name="_Toc58917741"/>
      <w:bookmarkStart w:id="43" w:name="_Toc66693610"/>
      <w:r w:rsidRPr="00931575">
        <w:t>2</w:t>
      </w:r>
      <w:r w:rsidRPr="00931575">
        <w:tab/>
        <w:t>References</w:t>
      </w:r>
      <w:bookmarkEnd w:id="35"/>
      <w:bookmarkEnd w:id="36"/>
      <w:bookmarkEnd w:id="37"/>
      <w:bookmarkEnd w:id="38"/>
      <w:bookmarkEnd w:id="39"/>
      <w:bookmarkEnd w:id="40"/>
      <w:bookmarkEnd w:id="41"/>
      <w:bookmarkEnd w:id="42"/>
      <w:bookmarkEnd w:id="4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4" w:name="OLE_LINK1"/>
      <w:bookmarkStart w:id="45" w:name="OLE_LINK2"/>
      <w:bookmarkStart w:id="46" w:name="OLE_LINK3"/>
      <w:bookmarkStart w:id="4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4"/>
    <w:bookmarkEnd w:id="45"/>
    <w:bookmarkEnd w:id="46"/>
    <w:bookmarkEnd w:id="4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8" w:name="_Toc21102563"/>
      <w:bookmarkStart w:id="49" w:name="_Toc29810412"/>
      <w:bookmarkStart w:id="50" w:name="_Toc36635764"/>
      <w:bookmarkStart w:id="51" w:name="_Toc37272710"/>
      <w:bookmarkStart w:id="52" w:name="_Toc45885785"/>
      <w:bookmarkStart w:id="53" w:name="_Toc53182894"/>
      <w:bookmarkStart w:id="54" w:name="_Toc58915561"/>
      <w:bookmarkStart w:id="55" w:name="_Toc58917742"/>
      <w:bookmarkStart w:id="56" w:name="_Toc66693611"/>
      <w:r w:rsidRPr="00931575">
        <w:lastRenderedPageBreak/>
        <w:t>3</w:t>
      </w:r>
      <w:r w:rsidRPr="00931575">
        <w:tab/>
        <w:t>Definitions, symbols and abbreviations</w:t>
      </w:r>
      <w:bookmarkEnd w:id="48"/>
      <w:bookmarkEnd w:id="49"/>
      <w:bookmarkEnd w:id="50"/>
      <w:bookmarkEnd w:id="51"/>
      <w:bookmarkEnd w:id="52"/>
      <w:bookmarkEnd w:id="53"/>
      <w:bookmarkEnd w:id="54"/>
      <w:bookmarkEnd w:id="55"/>
      <w:bookmarkEnd w:id="56"/>
    </w:p>
    <w:p w14:paraId="5759C2E2" w14:textId="77777777" w:rsidR="00C45907" w:rsidRPr="00931575" w:rsidRDefault="00C45907" w:rsidP="00C45907">
      <w:pPr>
        <w:pStyle w:val="Heading2"/>
      </w:pPr>
      <w:bookmarkStart w:id="57" w:name="_Toc21102564"/>
      <w:bookmarkStart w:id="58" w:name="_Toc29810413"/>
      <w:bookmarkStart w:id="59" w:name="_Toc36635765"/>
      <w:bookmarkStart w:id="60" w:name="_Toc37272711"/>
      <w:bookmarkStart w:id="61" w:name="_Toc45885786"/>
      <w:bookmarkStart w:id="62" w:name="_Toc53182895"/>
      <w:bookmarkStart w:id="63" w:name="_Toc58915562"/>
      <w:bookmarkStart w:id="64" w:name="_Toc58917743"/>
      <w:bookmarkStart w:id="65" w:name="_Toc66693612"/>
      <w:r w:rsidRPr="00931575">
        <w:t>3.1</w:t>
      </w:r>
      <w:r w:rsidRPr="00931575">
        <w:tab/>
        <w:t>Definitions</w:t>
      </w:r>
      <w:bookmarkEnd w:id="57"/>
      <w:bookmarkEnd w:id="58"/>
      <w:bookmarkEnd w:id="59"/>
      <w:bookmarkEnd w:id="60"/>
      <w:bookmarkEnd w:id="61"/>
      <w:bookmarkEnd w:id="62"/>
      <w:bookmarkEnd w:id="63"/>
      <w:bookmarkEnd w:id="64"/>
      <w:bookmarkEnd w:id="65"/>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6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66"/>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6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67"/>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8" w:name="_Toc21102565"/>
      <w:bookmarkStart w:id="69" w:name="_Toc29810414"/>
      <w:bookmarkStart w:id="70" w:name="_Toc36635766"/>
      <w:bookmarkStart w:id="71" w:name="_Toc37272712"/>
      <w:bookmarkStart w:id="72" w:name="_Toc45885787"/>
      <w:bookmarkStart w:id="73" w:name="_Toc53182896"/>
      <w:bookmarkStart w:id="74" w:name="_Toc58915563"/>
      <w:bookmarkStart w:id="75" w:name="_Toc58917744"/>
      <w:bookmarkStart w:id="76" w:name="_Toc66693613"/>
      <w:r w:rsidRPr="00931575">
        <w:t>3.2</w:t>
      </w:r>
      <w:r w:rsidRPr="00931575">
        <w:tab/>
        <w:t>Symbols</w:t>
      </w:r>
      <w:bookmarkEnd w:id="68"/>
      <w:bookmarkEnd w:id="69"/>
      <w:bookmarkEnd w:id="70"/>
      <w:bookmarkEnd w:id="71"/>
      <w:bookmarkEnd w:id="72"/>
      <w:bookmarkEnd w:id="73"/>
      <w:bookmarkEnd w:id="74"/>
      <w:bookmarkEnd w:id="75"/>
      <w:bookmarkEnd w:id="7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77" w:name="_Toc21102566"/>
      <w:bookmarkStart w:id="78" w:name="_Toc29810415"/>
      <w:bookmarkStart w:id="79" w:name="_Toc36635767"/>
      <w:bookmarkStart w:id="80" w:name="_Toc37272713"/>
      <w:bookmarkStart w:id="81" w:name="_Toc45885788"/>
      <w:bookmarkStart w:id="82" w:name="_Toc53182897"/>
      <w:bookmarkStart w:id="83" w:name="_Toc58915564"/>
      <w:bookmarkStart w:id="84" w:name="_Toc58917745"/>
      <w:bookmarkStart w:id="85" w:name="_Toc66693614"/>
      <w:r w:rsidRPr="00931575">
        <w:t>3.3</w:t>
      </w:r>
      <w:r w:rsidRPr="00931575">
        <w:tab/>
        <w:t>Abbreviations</w:t>
      </w:r>
      <w:bookmarkEnd w:id="77"/>
      <w:bookmarkEnd w:id="78"/>
      <w:bookmarkEnd w:id="79"/>
      <w:bookmarkEnd w:id="80"/>
      <w:bookmarkEnd w:id="81"/>
      <w:bookmarkEnd w:id="82"/>
      <w:bookmarkEnd w:id="83"/>
      <w:bookmarkEnd w:id="84"/>
      <w:bookmarkEnd w:id="85"/>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86" w:name="OLE_LINK20"/>
      <w:r w:rsidRPr="00931575">
        <w:t>CP-OFDM</w:t>
      </w:r>
      <w:r w:rsidRPr="00931575">
        <w:tab/>
        <w:t>Cyclic Prefix-OFD</w:t>
      </w:r>
      <w:bookmarkEnd w:id="86"/>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8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87"/>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88" w:name="OLE_LINK17"/>
      <w:r w:rsidRPr="00931575">
        <w:t>RB</w:t>
      </w:r>
      <w:r w:rsidRPr="00931575">
        <w:tab/>
        <w:t>Resource Bloc</w:t>
      </w:r>
      <w:bookmarkEnd w:id="88"/>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89" w:name="OLE_LINK9"/>
      <w:r w:rsidRPr="00931575">
        <w:t>R</w:t>
      </w:r>
      <w:r w:rsidRPr="00931575">
        <w:rPr>
          <w:rFonts w:hint="eastAsia"/>
        </w:rPr>
        <w:t>V</w:t>
      </w:r>
      <w:r w:rsidRPr="00931575">
        <w:tab/>
        <w:t>R</w:t>
      </w:r>
      <w:r w:rsidRPr="00931575">
        <w:rPr>
          <w:rFonts w:hint="eastAsia"/>
        </w:rPr>
        <w:t>edundancy Version</w:t>
      </w:r>
    </w:p>
    <w:bookmarkEnd w:id="89"/>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90" w:name="OLE_LINK28"/>
      <w:bookmarkStart w:id="91"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90"/>
      <w:r w:rsidRPr="00931575">
        <w:rPr>
          <w:rFonts w:eastAsia="SimSun" w:hint="eastAsia"/>
        </w:rPr>
        <w:t>e</w:t>
      </w:r>
    </w:p>
    <w:bookmarkEnd w:id="91"/>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92"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92"/>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93" w:name="_Toc21102567"/>
      <w:bookmarkStart w:id="94" w:name="_Toc29810416"/>
      <w:bookmarkStart w:id="95" w:name="_Toc36635768"/>
      <w:bookmarkStart w:id="96" w:name="_Toc37272714"/>
      <w:bookmarkStart w:id="97" w:name="_Toc45885789"/>
      <w:bookmarkStart w:id="98" w:name="_Toc53182898"/>
      <w:bookmarkStart w:id="99" w:name="_Toc58915565"/>
      <w:bookmarkStart w:id="100" w:name="_Toc58917746"/>
      <w:bookmarkStart w:id="101" w:name="_Toc66693615"/>
      <w:r w:rsidRPr="00931575">
        <w:lastRenderedPageBreak/>
        <w:t>4</w:t>
      </w:r>
      <w:r w:rsidRPr="00931575">
        <w:tab/>
        <w:t>General radiated test conditions and declarations</w:t>
      </w:r>
      <w:bookmarkEnd w:id="93"/>
      <w:bookmarkEnd w:id="94"/>
      <w:bookmarkEnd w:id="95"/>
      <w:bookmarkEnd w:id="96"/>
      <w:bookmarkEnd w:id="97"/>
      <w:bookmarkEnd w:id="98"/>
      <w:bookmarkEnd w:id="99"/>
      <w:bookmarkEnd w:id="100"/>
      <w:bookmarkEnd w:id="101"/>
    </w:p>
    <w:p w14:paraId="6B674BDB" w14:textId="77777777" w:rsidR="00C45907" w:rsidRPr="00931575" w:rsidRDefault="00C45907" w:rsidP="00C45907">
      <w:pPr>
        <w:pStyle w:val="Heading2"/>
      </w:pPr>
      <w:bookmarkStart w:id="102" w:name="_Toc21102568"/>
      <w:bookmarkStart w:id="103" w:name="_Toc29810417"/>
      <w:bookmarkStart w:id="104" w:name="_Toc36635769"/>
      <w:bookmarkStart w:id="105" w:name="_Toc37272715"/>
      <w:bookmarkStart w:id="106" w:name="_Toc45885790"/>
      <w:bookmarkStart w:id="107" w:name="_Toc53182899"/>
      <w:bookmarkStart w:id="108" w:name="_Toc58915566"/>
      <w:bookmarkStart w:id="109" w:name="_Toc58917747"/>
      <w:bookmarkStart w:id="110" w:name="_Toc66693616"/>
      <w:r w:rsidRPr="00931575">
        <w:t>4.1</w:t>
      </w:r>
      <w:r w:rsidRPr="00931575">
        <w:tab/>
        <w:t>Measurement uncertainties and test requirements</w:t>
      </w:r>
      <w:bookmarkEnd w:id="102"/>
      <w:bookmarkEnd w:id="103"/>
      <w:bookmarkEnd w:id="104"/>
      <w:bookmarkEnd w:id="105"/>
      <w:bookmarkEnd w:id="106"/>
      <w:bookmarkEnd w:id="107"/>
      <w:bookmarkEnd w:id="108"/>
      <w:bookmarkEnd w:id="109"/>
      <w:bookmarkEnd w:id="110"/>
    </w:p>
    <w:p w14:paraId="74D5F4E2" w14:textId="77777777" w:rsidR="00C45907" w:rsidRPr="00931575" w:rsidRDefault="00C45907" w:rsidP="00C45907">
      <w:pPr>
        <w:pStyle w:val="Heading3"/>
      </w:pPr>
      <w:bookmarkStart w:id="111" w:name="_Toc21102569"/>
      <w:bookmarkStart w:id="112" w:name="_Toc29810418"/>
      <w:bookmarkStart w:id="113" w:name="_Toc36635770"/>
      <w:bookmarkStart w:id="114" w:name="_Toc37272716"/>
      <w:bookmarkStart w:id="115" w:name="_Toc45885791"/>
      <w:bookmarkStart w:id="116" w:name="_Toc53182900"/>
      <w:bookmarkStart w:id="117" w:name="_Toc58915567"/>
      <w:bookmarkStart w:id="118" w:name="_Toc58917748"/>
      <w:bookmarkStart w:id="119" w:name="_Toc66693617"/>
      <w:r w:rsidRPr="00931575">
        <w:t>4.1.1</w:t>
      </w:r>
      <w:r w:rsidRPr="00931575">
        <w:tab/>
        <w:t>General</w:t>
      </w:r>
      <w:bookmarkEnd w:id="111"/>
      <w:bookmarkEnd w:id="112"/>
      <w:bookmarkEnd w:id="113"/>
      <w:bookmarkEnd w:id="114"/>
      <w:bookmarkEnd w:id="115"/>
      <w:bookmarkEnd w:id="116"/>
      <w:bookmarkEnd w:id="117"/>
      <w:bookmarkEnd w:id="118"/>
      <w:bookmarkEnd w:id="11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20" w:name="_Toc21102570"/>
      <w:bookmarkStart w:id="121" w:name="_Toc29810419"/>
      <w:bookmarkStart w:id="122" w:name="_Toc36635771"/>
      <w:bookmarkStart w:id="123" w:name="_Toc37272717"/>
      <w:bookmarkStart w:id="124" w:name="_Toc45885792"/>
      <w:bookmarkStart w:id="125" w:name="_Toc53182901"/>
      <w:bookmarkStart w:id="126" w:name="_Toc58915568"/>
      <w:bookmarkStart w:id="127" w:name="_Toc58917749"/>
      <w:bookmarkStart w:id="128" w:name="_Toc66693618"/>
      <w:r w:rsidRPr="00931575">
        <w:t>4.1.2</w:t>
      </w:r>
      <w:r w:rsidRPr="00931575">
        <w:tab/>
        <w:t>Acceptable uncertainty of OTA Test System</w:t>
      </w:r>
      <w:bookmarkEnd w:id="120"/>
      <w:bookmarkEnd w:id="121"/>
      <w:bookmarkEnd w:id="122"/>
      <w:bookmarkEnd w:id="123"/>
      <w:bookmarkEnd w:id="124"/>
      <w:bookmarkEnd w:id="125"/>
      <w:bookmarkEnd w:id="126"/>
      <w:bookmarkEnd w:id="127"/>
      <w:bookmarkEnd w:id="128"/>
    </w:p>
    <w:p w14:paraId="10B4A3ED" w14:textId="77777777" w:rsidR="00C45907" w:rsidRPr="00931575" w:rsidRDefault="00C45907" w:rsidP="00C45907">
      <w:pPr>
        <w:pStyle w:val="Heading4"/>
      </w:pPr>
      <w:bookmarkStart w:id="129" w:name="_Toc21102571"/>
      <w:bookmarkStart w:id="130" w:name="_Toc29810420"/>
      <w:bookmarkStart w:id="131" w:name="_Toc36635772"/>
      <w:bookmarkStart w:id="132" w:name="_Toc37272718"/>
      <w:bookmarkStart w:id="133" w:name="_Toc45885793"/>
      <w:bookmarkStart w:id="134" w:name="_Toc53182902"/>
      <w:bookmarkStart w:id="135" w:name="_Toc58915569"/>
      <w:bookmarkStart w:id="136" w:name="_Toc58917750"/>
      <w:bookmarkStart w:id="137" w:name="_Toc66693619"/>
      <w:r w:rsidRPr="00931575">
        <w:t>4.1.2.1</w:t>
      </w:r>
      <w:r w:rsidRPr="00931575">
        <w:tab/>
        <w:t>General</w:t>
      </w:r>
      <w:bookmarkEnd w:id="129"/>
      <w:bookmarkEnd w:id="130"/>
      <w:bookmarkEnd w:id="131"/>
      <w:bookmarkEnd w:id="132"/>
      <w:bookmarkEnd w:id="133"/>
      <w:bookmarkEnd w:id="134"/>
      <w:bookmarkEnd w:id="135"/>
      <w:bookmarkEnd w:id="136"/>
      <w:bookmarkEnd w:id="13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38" w:name="_Toc21102572"/>
      <w:bookmarkStart w:id="139" w:name="_Toc29810421"/>
      <w:bookmarkStart w:id="140" w:name="_Toc36635773"/>
      <w:bookmarkStart w:id="141" w:name="_Toc37272719"/>
      <w:bookmarkStart w:id="142" w:name="_Toc45885794"/>
      <w:bookmarkStart w:id="143" w:name="_Toc53182903"/>
      <w:bookmarkStart w:id="144" w:name="_Toc58915570"/>
      <w:bookmarkStart w:id="145" w:name="_Toc58917751"/>
      <w:bookmarkStart w:id="146" w:name="_Toc66693620"/>
      <w:r w:rsidRPr="00931575">
        <w:rPr>
          <w:lang w:eastAsia="sv-SE"/>
        </w:rPr>
        <w:lastRenderedPageBreak/>
        <w:t>4.1.2.2</w:t>
      </w:r>
      <w:r w:rsidRPr="00931575">
        <w:rPr>
          <w:lang w:eastAsia="sv-SE"/>
        </w:rPr>
        <w:tab/>
        <w:t>Measurement of transmitter</w:t>
      </w:r>
      <w:bookmarkEnd w:id="138"/>
      <w:bookmarkEnd w:id="139"/>
      <w:bookmarkEnd w:id="140"/>
      <w:bookmarkEnd w:id="141"/>
      <w:bookmarkEnd w:id="142"/>
      <w:bookmarkEnd w:id="143"/>
      <w:bookmarkEnd w:id="144"/>
      <w:bookmarkEnd w:id="145"/>
      <w:bookmarkEnd w:id="14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47" w:name="_Toc21102573"/>
      <w:bookmarkStart w:id="148" w:name="_Toc29810422"/>
      <w:bookmarkStart w:id="149" w:name="_Toc36635774"/>
      <w:bookmarkStart w:id="150" w:name="_Toc37272720"/>
      <w:bookmarkStart w:id="151" w:name="_Toc45885795"/>
      <w:bookmarkStart w:id="152"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53" w:name="_Toc58915571"/>
      <w:bookmarkStart w:id="154" w:name="_Toc58917752"/>
      <w:bookmarkStart w:id="155" w:name="_Toc66693621"/>
      <w:r w:rsidRPr="00931575">
        <w:rPr>
          <w:lang w:eastAsia="sv-SE"/>
        </w:rPr>
        <w:t>4.1.</w:t>
      </w:r>
      <w:r w:rsidRPr="00931575">
        <w:t>2.3</w:t>
      </w:r>
      <w:r w:rsidRPr="00931575">
        <w:rPr>
          <w:lang w:eastAsia="sv-SE"/>
        </w:rPr>
        <w:tab/>
        <w:t xml:space="preserve">Measurement of </w:t>
      </w:r>
      <w:r w:rsidRPr="00931575">
        <w:t>receiver</w:t>
      </w:r>
      <w:bookmarkEnd w:id="147"/>
      <w:bookmarkEnd w:id="148"/>
      <w:bookmarkEnd w:id="149"/>
      <w:bookmarkEnd w:id="150"/>
      <w:bookmarkEnd w:id="151"/>
      <w:bookmarkEnd w:id="152"/>
      <w:bookmarkEnd w:id="153"/>
      <w:bookmarkEnd w:id="154"/>
      <w:bookmarkEnd w:id="155"/>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56" w:name="_Toc21102574"/>
      <w:bookmarkStart w:id="157" w:name="_Toc29810423"/>
      <w:bookmarkStart w:id="158" w:name="_Toc36635775"/>
      <w:bookmarkStart w:id="159" w:name="_Toc37272721"/>
      <w:bookmarkStart w:id="160" w:name="_Toc45885796"/>
      <w:bookmarkStart w:id="161" w:name="_Toc53182905"/>
      <w:r w:rsidRPr="00931575">
        <w:t xml:space="preserve">Table 4.1.2.3-2: </w:t>
      </w:r>
      <w:bookmarkStart w:id="16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333C5F">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333C5F">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333C5F">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333C5F">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333C5F">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333C5F">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333C5F">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333C5F">
            <w:pPr>
              <w:pStyle w:val="TAC"/>
              <w:rPr>
                <w:rFonts w:cs="Arial"/>
                <w:vertAlign w:val="superscript"/>
              </w:rPr>
            </w:pPr>
            <w:r w:rsidRPr="00931575">
              <w:rPr>
                <w:rFonts w:eastAsia="SimSun"/>
              </w:rPr>
              <w:t>±4.1 dB</w:t>
            </w:r>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333C5F">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333C5F">
            <w:r w:rsidRPr="00931575">
              <w:t>±2.5 dB, 30 MHz ≤ f ≤ 6 GHz</w:t>
            </w:r>
          </w:p>
          <w:p w14:paraId="6DDA3B5C" w14:textId="77777777" w:rsidR="007F5CD7" w:rsidRPr="00931575" w:rsidRDefault="007F5CD7" w:rsidP="00333C5F">
            <w:r w:rsidRPr="00931575">
              <w:t>±2.7 dB, 6 GHz &lt; f ≤ 40 GHz</w:t>
            </w:r>
          </w:p>
          <w:p w14:paraId="6824345A" w14:textId="77777777" w:rsidR="007F5CD7" w:rsidRPr="00931575" w:rsidRDefault="007F5CD7" w:rsidP="00333C5F">
            <w:pPr>
              <w:pStyle w:val="TAC"/>
              <w:rPr>
                <w:vertAlign w:val="superscript"/>
              </w:rPr>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333C5F">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333C5F">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333C5F">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333C5F">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62"/>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63" w:name="_Toc58915572"/>
      <w:bookmarkStart w:id="164" w:name="_Toc58917753"/>
      <w:bookmarkStart w:id="165" w:name="_Toc66693622"/>
      <w:r w:rsidRPr="00931575">
        <w:rPr>
          <w:lang w:eastAsia="sv-SE"/>
        </w:rPr>
        <w:lastRenderedPageBreak/>
        <w:t>4.1.</w:t>
      </w:r>
      <w:r w:rsidRPr="00931575">
        <w:t>2.4</w:t>
      </w:r>
      <w:r w:rsidRPr="00931575">
        <w:rPr>
          <w:lang w:eastAsia="sv-SE"/>
        </w:rPr>
        <w:tab/>
        <w:t xml:space="preserve">Measurement of </w:t>
      </w:r>
      <w:r w:rsidRPr="00931575">
        <w:t>performance requirement</w:t>
      </w:r>
      <w:bookmarkEnd w:id="156"/>
      <w:bookmarkEnd w:id="157"/>
      <w:bookmarkEnd w:id="158"/>
      <w:bookmarkEnd w:id="159"/>
      <w:bookmarkEnd w:id="160"/>
      <w:bookmarkEnd w:id="161"/>
      <w:bookmarkEnd w:id="163"/>
      <w:bookmarkEnd w:id="164"/>
      <w:bookmarkEnd w:id="16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66" w:name="_Toc21102575"/>
      <w:bookmarkStart w:id="167" w:name="_Toc29810424"/>
      <w:bookmarkStart w:id="168" w:name="_Toc36635776"/>
      <w:bookmarkStart w:id="169" w:name="_Toc37272722"/>
      <w:bookmarkStart w:id="170" w:name="_Toc45885797"/>
      <w:bookmarkStart w:id="171" w:name="_Toc53182906"/>
      <w:bookmarkStart w:id="172" w:name="_Toc58915573"/>
      <w:bookmarkStart w:id="173" w:name="_Toc58917754"/>
      <w:bookmarkStart w:id="174" w:name="_Toc66693623"/>
      <w:r w:rsidRPr="00931575">
        <w:rPr>
          <w:lang w:eastAsia="sv-SE"/>
        </w:rPr>
        <w:t>4.1.</w:t>
      </w:r>
      <w:r w:rsidRPr="00931575">
        <w:t>3</w:t>
      </w:r>
      <w:r w:rsidRPr="00931575">
        <w:rPr>
          <w:lang w:eastAsia="sv-SE"/>
        </w:rPr>
        <w:tab/>
        <w:t>Interpretation of measurement results</w:t>
      </w:r>
      <w:bookmarkEnd w:id="166"/>
      <w:bookmarkEnd w:id="167"/>
      <w:bookmarkEnd w:id="168"/>
      <w:bookmarkEnd w:id="169"/>
      <w:bookmarkEnd w:id="170"/>
      <w:bookmarkEnd w:id="171"/>
      <w:bookmarkEnd w:id="172"/>
      <w:bookmarkEnd w:id="173"/>
      <w:bookmarkEnd w:id="17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75" w:name="_Toc21102576"/>
      <w:bookmarkStart w:id="176" w:name="_Toc29810425"/>
      <w:bookmarkStart w:id="177" w:name="_Toc36635777"/>
      <w:bookmarkStart w:id="178" w:name="_Toc37272723"/>
      <w:bookmarkStart w:id="179" w:name="_Toc45885798"/>
      <w:bookmarkStart w:id="180" w:name="_Toc53182907"/>
      <w:bookmarkStart w:id="181" w:name="_Toc58915574"/>
      <w:bookmarkStart w:id="182" w:name="_Toc58917755"/>
      <w:bookmarkStart w:id="183" w:name="_Toc66693624"/>
      <w:r w:rsidRPr="00931575">
        <w:t>4.2</w:t>
      </w:r>
      <w:r w:rsidRPr="00931575">
        <w:tab/>
        <w:t>Radiated requirement reference points</w:t>
      </w:r>
      <w:bookmarkEnd w:id="175"/>
      <w:bookmarkEnd w:id="176"/>
      <w:bookmarkEnd w:id="177"/>
      <w:bookmarkEnd w:id="178"/>
      <w:bookmarkEnd w:id="179"/>
      <w:bookmarkEnd w:id="180"/>
      <w:bookmarkEnd w:id="181"/>
      <w:bookmarkEnd w:id="182"/>
      <w:bookmarkEnd w:id="183"/>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84" w:name="_Toc21102577"/>
      <w:bookmarkStart w:id="185" w:name="_Toc29810426"/>
      <w:bookmarkStart w:id="186" w:name="_Toc36635778"/>
      <w:bookmarkStart w:id="187" w:name="_Toc37272724"/>
      <w:bookmarkStart w:id="188" w:name="_Toc45885799"/>
      <w:bookmarkStart w:id="189" w:name="_Toc53182908"/>
      <w:bookmarkStart w:id="190" w:name="_Toc58915575"/>
      <w:bookmarkStart w:id="191" w:name="_Toc58917756"/>
      <w:bookmarkStart w:id="192" w:name="_Toc66693625"/>
      <w:r w:rsidRPr="00931575">
        <w:rPr>
          <w:snapToGrid w:val="0"/>
        </w:rPr>
        <w:lastRenderedPageBreak/>
        <w:t>4.3</w:t>
      </w:r>
      <w:r w:rsidRPr="00931575">
        <w:rPr>
          <w:snapToGrid w:val="0"/>
        </w:rPr>
        <w:tab/>
      </w:r>
      <w:r w:rsidRPr="00931575">
        <w:rPr>
          <w:rFonts w:hint="eastAsia"/>
          <w:lang w:eastAsia="zh-CN"/>
        </w:rPr>
        <w:t>Base station classes</w:t>
      </w:r>
      <w:bookmarkEnd w:id="184"/>
      <w:bookmarkEnd w:id="185"/>
      <w:bookmarkEnd w:id="186"/>
      <w:bookmarkEnd w:id="187"/>
      <w:bookmarkEnd w:id="188"/>
      <w:bookmarkEnd w:id="189"/>
      <w:bookmarkEnd w:id="190"/>
      <w:bookmarkEnd w:id="191"/>
      <w:bookmarkEnd w:id="19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93" w:name="_Toc21102578"/>
      <w:bookmarkStart w:id="194" w:name="_Toc29810427"/>
      <w:bookmarkStart w:id="195" w:name="_Toc36635779"/>
      <w:bookmarkStart w:id="196" w:name="_Toc37272725"/>
      <w:bookmarkStart w:id="197" w:name="_Toc45885800"/>
      <w:bookmarkStart w:id="198" w:name="_Toc53182909"/>
      <w:bookmarkStart w:id="199" w:name="_Toc58915576"/>
      <w:bookmarkStart w:id="200" w:name="_Toc58917757"/>
      <w:bookmarkStart w:id="201" w:name="_Toc66693626"/>
      <w:r w:rsidRPr="00931575">
        <w:rPr>
          <w:lang w:eastAsia="zh-CN"/>
        </w:rPr>
        <w:t>4.4</w:t>
      </w:r>
      <w:r w:rsidRPr="00931575">
        <w:rPr>
          <w:lang w:eastAsia="zh-CN"/>
        </w:rPr>
        <w:tab/>
        <w:t>Regional requirements</w:t>
      </w:r>
      <w:bookmarkEnd w:id="193"/>
      <w:bookmarkEnd w:id="194"/>
      <w:bookmarkEnd w:id="195"/>
      <w:bookmarkEnd w:id="196"/>
      <w:bookmarkEnd w:id="197"/>
      <w:bookmarkEnd w:id="198"/>
      <w:bookmarkEnd w:id="199"/>
      <w:bookmarkEnd w:id="200"/>
      <w:bookmarkEnd w:id="201"/>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02" w:name="_Toc21102579"/>
      <w:bookmarkStart w:id="203" w:name="_Toc29810428"/>
      <w:bookmarkStart w:id="204" w:name="_Toc36635780"/>
      <w:bookmarkStart w:id="205" w:name="_Toc37272726"/>
      <w:bookmarkStart w:id="206" w:name="_Toc45885801"/>
      <w:bookmarkStart w:id="207" w:name="_Toc53182910"/>
      <w:bookmarkStart w:id="208" w:name="_Toc58915577"/>
      <w:bookmarkStart w:id="209" w:name="_Toc58917758"/>
      <w:bookmarkStart w:id="210" w:name="_Toc66693627"/>
      <w:r w:rsidRPr="00931575">
        <w:rPr>
          <w:rFonts w:cs="v4.2.0"/>
        </w:rPr>
        <w:t>4.5</w:t>
      </w:r>
      <w:r w:rsidRPr="00931575">
        <w:rPr>
          <w:rFonts w:cs="v4.2.0"/>
        </w:rPr>
        <w:tab/>
        <w:t>BS configurations</w:t>
      </w:r>
      <w:bookmarkEnd w:id="202"/>
      <w:bookmarkEnd w:id="203"/>
      <w:bookmarkEnd w:id="204"/>
      <w:bookmarkEnd w:id="205"/>
      <w:bookmarkEnd w:id="206"/>
      <w:bookmarkEnd w:id="207"/>
      <w:bookmarkEnd w:id="208"/>
      <w:bookmarkEnd w:id="209"/>
      <w:bookmarkEnd w:id="210"/>
    </w:p>
    <w:p w14:paraId="455B35D4" w14:textId="77777777" w:rsidR="00C45907" w:rsidRPr="00931575" w:rsidRDefault="00C45907" w:rsidP="00C45907">
      <w:pPr>
        <w:pStyle w:val="Heading3"/>
      </w:pPr>
      <w:bookmarkStart w:id="211" w:name="_Toc21102580"/>
      <w:bookmarkStart w:id="212" w:name="_Toc29810429"/>
      <w:bookmarkStart w:id="213" w:name="_Toc36635781"/>
      <w:bookmarkStart w:id="214" w:name="_Toc37272727"/>
      <w:bookmarkStart w:id="215" w:name="_Toc45885802"/>
      <w:bookmarkStart w:id="216" w:name="_Toc53182911"/>
      <w:bookmarkStart w:id="217" w:name="_Toc58915578"/>
      <w:bookmarkStart w:id="218" w:name="_Toc58917759"/>
      <w:bookmarkStart w:id="219" w:name="_Toc66693628"/>
      <w:r w:rsidRPr="00931575">
        <w:t>4.5.1</w:t>
      </w:r>
      <w:r w:rsidRPr="00931575">
        <w:tab/>
        <w:t>Transmit configurations</w:t>
      </w:r>
      <w:bookmarkEnd w:id="211"/>
      <w:bookmarkEnd w:id="212"/>
      <w:bookmarkEnd w:id="213"/>
      <w:bookmarkEnd w:id="214"/>
      <w:bookmarkEnd w:id="215"/>
      <w:bookmarkEnd w:id="216"/>
      <w:bookmarkEnd w:id="217"/>
      <w:bookmarkEnd w:id="218"/>
      <w:bookmarkEnd w:id="219"/>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20" w:name="_Toc21102581"/>
      <w:bookmarkStart w:id="221" w:name="_Toc29810430"/>
      <w:bookmarkStart w:id="222" w:name="_Toc36635782"/>
      <w:bookmarkStart w:id="223" w:name="_Toc37272728"/>
      <w:bookmarkStart w:id="224" w:name="_Toc45885803"/>
      <w:bookmarkStart w:id="225" w:name="_Toc53182912"/>
      <w:bookmarkStart w:id="226" w:name="_Toc58915579"/>
      <w:bookmarkStart w:id="227" w:name="_Toc58917760"/>
      <w:bookmarkStart w:id="228" w:name="_Toc66693629"/>
      <w:r w:rsidRPr="00931575">
        <w:t>4.5.2</w:t>
      </w:r>
      <w:r w:rsidRPr="00931575">
        <w:tab/>
        <w:t>Receive configurations</w:t>
      </w:r>
      <w:bookmarkEnd w:id="220"/>
      <w:bookmarkEnd w:id="221"/>
      <w:bookmarkEnd w:id="222"/>
      <w:bookmarkEnd w:id="223"/>
      <w:bookmarkEnd w:id="224"/>
      <w:bookmarkEnd w:id="225"/>
      <w:bookmarkEnd w:id="226"/>
      <w:bookmarkEnd w:id="227"/>
      <w:bookmarkEnd w:id="22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29" w:name="_Toc21102582"/>
      <w:bookmarkStart w:id="230" w:name="_Toc29810431"/>
      <w:bookmarkStart w:id="231" w:name="_Toc36635783"/>
      <w:bookmarkStart w:id="232" w:name="_Toc37272729"/>
      <w:bookmarkStart w:id="233" w:name="_Toc45885804"/>
      <w:bookmarkStart w:id="234" w:name="_Toc53182913"/>
      <w:bookmarkStart w:id="235" w:name="_Toc58915580"/>
      <w:bookmarkStart w:id="236" w:name="_Toc58917761"/>
      <w:bookmarkStart w:id="237" w:name="_Toc66693630"/>
      <w:r w:rsidRPr="00931575">
        <w:t>4.5.3</w:t>
      </w:r>
      <w:r w:rsidRPr="00931575">
        <w:tab/>
        <w:t>Power supply options</w:t>
      </w:r>
      <w:bookmarkEnd w:id="229"/>
      <w:bookmarkEnd w:id="230"/>
      <w:bookmarkEnd w:id="231"/>
      <w:bookmarkEnd w:id="232"/>
      <w:bookmarkEnd w:id="233"/>
      <w:bookmarkEnd w:id="234"/>
      <w:bookmarkEnd w:id="235"/>
      <w:bookmarkEnd w:id="236"/>
      <w:bookmarkEnd w:id="23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238" w:name="_Toc21102583"/>
      <w:bookmarkStart w:id="239" w:name="_Toc29810432"/>
      <w:bookmarkStart w:id="240" w:name="_Toc36635784"/>
      <w:bookmarkStart w:id="241" w:name="_Toc37272730"/>
      <w:bookmarkStart w:id="242" w:name="_Toc45885805"/>
      <w:bookmarkStart w:id="243" w:name="_Toc53182914"/>
      <w:bookmarkStart w:id="244" w:name="_Toc58915581"/>
      <w:bookmarkStart w:id="245" w:name="_Toc58917762"/>
      <w:bookmarkStart w:id="246" w:name="_Toc66693631"/>
      <w:r w:rsidRPr="00931575">
        <w:lastRenderedPageBreak/>
        <w:t>4.5.4</w:t>
      </w:r>
      <w:r w:rsidRPr="00931575">
        <w:tab/>
        <w:t>BS with integrated Iuant BS modem</w:t>
      </w:r>
      <w:bookmarkEnd w:id="238"/>
      <w:bookmarkEnd w:id="239"/>
      <w:bookmarkEnd w:id="240"/>
      <w:bookmarkEnd w:id="241"/>
      <w:bookmarkEnd w:id="242"/>
      <w:bookmarkEnd w:id="243"/>
      <w:bookmarkEnd w:id="244"/>
      <w:bookmarkEnd w:id="245"/>
      <w:bookmarkEnd w:id="24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47" w:name="_Toc21102584"/>
      <w:bookmarkStart w:id="248" w:name="_Toc29810433"/>
      <w:bookmarkStart w:id="249" w:name="_Toc36635785"/>
      <w:bookmarkStart w:id="250" w:name="_Toc37272731"/>
      <w:bookmarkStart w:id="251" w:name="_Toc45885806"/>
      <w:bookmarkStart w:id="252" w:name="_Toc53182915"/>
      <w:bookmarkStart w:id="253" w:name="_Toc58915582"/>
      <w:bookmarkStart w:id="254" w:name="_Toc58917763"/>
      <w:bookmarkStart w:id="255" w:name="_Toc6669363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47"/>
      <w:bookmarkEnd w:id="248"/>
      <w:bookmarkEnd w:id="249"/>
      <w:bookmarkEnd w:id="250"/>
      <w:bookmarkEnd w:id="251"/>
      <w:bookmarkEnd w:id="252"/>
      <w:bookmarkEnd w:id="253"/>
      <w:bookmarkEnd w:id="254"/>
      <w:bookmarkEnd w:id="25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56" w:name="_Toc21102585"/>
      <w:bookmarkStart w:id="257" w:name="_Toc29810434"/>
      <w:bookmarkStart w:id="258" w:name="_Toc36635786"/>
      <w:bookmarkStart w:id="259" w:name="_Toc37272732"/>
      <w:bookmarkStart w:id="260" w:name="_Toc45885807"/>
      <w:bookmarkStart w:id="261" w:name="_Toc53182916"/>
      <w:bookmarkStart w:id="262" w:name="_Toc58915583"/>
      <w:bookmarkStart w:id="263" w:name="_Toc58917764"/>
      <w:bookmarkStart w:id="264" w:name="_Toc66693633"/>
      <w:r w:rsidRPr="00931575">
        <w:lastRenderedPageBreak/>
        <w:t>4.7</w:t>
      </w:r>
      <w:r w:rsidRPr="00931575">
        <w:tab/>
        <w:t>Test configurations</w:t>
      </w:r>
      <w:bookmarkEnd w:id="256"/>
      <w:bookmarkEnd w:id="257"/>
      <w:bookmarkEnd w:id="258"/>
      <w:bookmarkEnd w:id="259"/>
      <w:bookmarkEnd w:id="260"/>
      <w:bookmarkEnd w:id="261"/>
      <w:bookmarkEnd w:id="262"/>
      <w:bookmarkEnd w:id="263"/>
      <w:bookmarkEnd w:id="264"/>
    </w:p>
    <w:p w14:paraId="7AD26579" w14:textId="77777777" w:rsidR="00C45907" w:rsidRPr="00931575" w:rsidRDefault="00C45907" w:rsidP="00C45907">
      <w:pPr>
        <w:pStyle w:val="Heading3"/>
        <w:rPr>
          <w:lang w:eastAsia="zh-CN"/>
        </w:rPr>
      </w:pPr>
      <w:bookmarkStart w:id="265" w:name="_Toc21102586"/>
      <w:bookmarkStart w:id="266" w:name="_Toc29810435"/>
      <w:bookmarkStart w:id="267" w:name="_Toc36635787"/>
      <w:bookmarkStart w:id="268" w:name="_Toc37272733"/>
      <w:bookmarkStart w:id="269" w:name="_Toc45885808"/>
      <w:bookmarkStart w:id="270" w:name="_Toc53182917"/>
      <w:bookmarkStart w:id="271" w:name="_Toc58915584"/>
      <w:bookmarkStart w:id="272" w:name="_Toc58917765"/>
      <w:bookmarkStart w:id="273" w:name="_Toc66693634"/>
      <w:r w:rsidRPr="00931575">
        <w:rPr>
          <w:lang w:eastAsia="zh-CN"/>
        </w:rPr>
        <w:t>4.7.1</w:t>
      </w:r>
      <w:r w:rsidRPr="00931575">
        <w:rPr>
          <w:lang w:eastAsia="zh-CN"/>
        </w:rPr>
        <w:tab/>
        <w:t>General</w:t>
      </w:r>
      <w:bookmarkEnd w:id="265"/>
      <w:bookmarkEnd w:id="266"/>
      <w:bookmarkEnd w:id="267"/>
      <w:bookmarkEnd w:id="268"/>
      <w:bookmarkEnd w:id="269"/>
      <w:bookmarkEnd w:id="270"/>
      <w:bookmarkEnd w:id="271"/>
      <w:bookmarkEnd w:id="272"/>
      <w:bookmarkEnd w:id="273"/>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74" w:name="_Toc21102587"/>
      <w:bookmarkStart w:id="275" w:name="_Toc29810436"/>
      <w:bookmarkStart w:id="276" w:name="_Toc36635788"/>
      <w:bookmarkStart w:id="277" w:name="_Toc37272734"/>
      <w:bookmarkStart w:id="278" w:name="_Toc45885809"/>
      <w:bookmarkStart w:id="279" w:name="_Toc53182918"/>
      <w:bookmarkStart w:id="280" w:name="_Toc58915585"/>
      <w:bookmarkStart w:id="281" w:name="_Toc58917766"/>
      <w:bookmarkStart w:id="282" w:name="_Toc66693635"/>
      <w:r w:rsidRPr="00931575">
        <w:rPr>
          <w:lang w:eastAsia="zh-CN"/>
        </w:rPr>
        <w:t>4.7.2</w:t>
      </w:r>
      <w:r w:rsidRPr="00931575">
        <w:rPr>
          <w:lang w:eastAsia="zh-CN"/>
        </w:rPr>
        <w:tab/>
        <w:t>Test signal configurations</w:t>
      </w:r>
      <w:bookmarkEnd w:id="274"/>
      <w:bookmarkEnd w:id="275"/>
      <w:bookmarkEnd w:id="276"/>
      <w:bookmarkEnd w:id="277"/>
      <w:bookmarkEnd w:id="278"/>
      <w:bookmarkEnd w:id="279"/>
      <w:bookmarkEnd w:id="280"/>
      <w:bookmarkEnd w:id="281"/>
      <w:bookmarkEnd w:id="282"/>
    </w:p>
    <w:p w14:paraId="03784CFE" w14:textId="77777777" w:rsidR="00C45907" w:rsidRPr="00931575" w:rsidRDefault="00C45907" w:rsidP="00C45907">
      <w:pPr>
        <w:pStyle w:val="Heading4"/>
      </w:pPr>
      <w:bookmarkStart w:id="283" w:name="_Toc21102588"/>
      <w:bookmarkStart w:id="284" w:name="_Toc29810437"/>
      <w:bookmarkStart w:id="285" w:name="_Toc36635789"/>
      <w:bookmarkStart w:id="286" w:name="_Toc37272735"/>
      <w:bookmarkStart w:id="287" w:name="_Toc45885810"/>
      <w:bookmarkStart w:id="288" w:name="_Toc53182919"/>
      <w:bookmarkStart w:id="289" w:name="_Toc58915586"/>
      <w:bookmarkStart w:id="290" w:name="_Toc58917767"/>
      <w:bookmarkStart w:id="291" w:name="_Toc66693636"/>
      <w:r w:rsidRPr="00931575">
        <w:t>4.7.2.1</w:t>
      </w:r>
      <w:r w:rsidRPr="00931575">
        <w:tab/>
        <w:t>Test signal used to build Test Configurations</w:t>
      </w:r>
      <w:bookmarkEnd w:id="283"/>
      <w:bookmarkEnd w:id="284"/>
      <w:bookmarkEnd w:id="285"/>
      <w:bookmarkEnd w:id="286"/>
      <w:bookmarkEnd w:id="287"/>
      <w:bookmarkEnd w:id="288"/>
      <w:bookmarkEnd w:id="289"/>
      <w:bookmarkEnd w:id="290"/>
      <w:bookmarkEnd w:id="291"/>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92" w:name="_Ref516750404"/>
      <w:r w:rsidRPr="00931575">
        <w:t>Table</w:t>
      </w:r>
      <w:bookmarkEnd w:id="292"/>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93" w:name="_Toc21102589"/>
      <w:bookmarkStart w:id="294" w:name="_Toc29810438"/>
      <w:bookmarkStart w:id="295" w:name="_Toc36635790"/>
      <w:bookmarkStart w:id="296" w:name="_Toc37272736"/>
      <w:bookmarkStart w:id="297" w:name="_Toc45885811"/>
      <w:bookmarkStart w:id="298" w:name="_Toc53182920"/>
      <w:bookmarkStart w:id="299" w:name="_Toc58915587"/>
      <w:bookmarkStart w:id="300" w:name="_Toc58917768"/>
      <w:bookmarkStart w:id="301" w:name="_Toc66693637"/>
      <w:r w:rsidRPr="00931575">
        <w:rPr>
          <w:lang w:eastAsia="zh-CN"/>
        </w:rPr>
        <w:t>4</w:t>
      </w:r>
      <w:bookmarkStart w:id="302" w:name="_Hlk517255432"/>
      <w:r w:rsidRPr="00931575">
        <w:rPr>
          <w:lang w:eastAsia="zh-CN"/>
        </w:rPr>
        <w:t>.7.2</w:t>
      </w:r>
      <w:bookmarkEnd w:id="302"/>
      <w:r w:rsidRPr="00931575">
        <w:rPr>
          <w:lang w:eastAsia="zh-CN"/>
        </w:rPr>
        <w:t>.2</w:t>
      </w:r>
      <w:r w:rsidRPr="00931575">
        <w:rPr>
          <w:lang w:eastAsia="zh-CN"/>
        </w:rPr>
        <w:tab/>
        <w:t>NRTC1: Contiguous spectrum operation</w:t>
      </w:r>
      <w:bookmarkEnd w:id="293"/>
      <w:bookmarkEnd w:id="294"/>
      <w:bookmarkEnd w:id="295"/>
      <w:bookmarkEnd w:id="296"/>
      <w:bookmarkEnd w:id="297"/>
      <w:bookmarkEnd w:id="298"/>
      <w:bookmarkEnd w:id="299"/>
      <w:bookmarkEnd w:id="300"/>
      <w:bookmarkEnd w:id="30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03" w:name="_Toc21102590"/>
      <w:bookmarkStart w:id="304" w:name="_Toc29810439"/>
      <w:bookmarkStart w:id="305" w:name="_Toc36635791"/>
      <w:bookmarkStart w:id="306" w:name="_Toc37272737"/>
      <w:bookmarkStart w:id="307" w:name="_Toc45885812"/>
      <w:bookmarkStart w:id="308" w:name="_Toc53182921"/>
      <w:bookmarkStart w:id="309" w:name="_Toc58915588"/>
      <w:bookmarkStart w:id="310" w:name="_Toc58917769"/>
      <w:bookmarkStart w:id="311" w:name="_Toc66693638"/>
      <w:r w:rsidRPr="00931575">
        <w:t>4</w:t>
      </w:r>
      <w:r w:rsidRPr="00931575">
        <w:rPr>
          <w:lang w:eastAsia="zh-CN"/>
        </w:rPr>
        <w:t>.7.2</w:t>
      </w:r>
      <w:r w:rsidRPr="00931575">
        <w:t>.2</w:t>
      </w:r>
      <w:r w:rsidRPr="00931575">
        <w:rPr>
          <w:lang w:eastAsia="zh-CN"/>
        </w:rPr>
        <w:t>.1</w:t>
      </w:r>
      <w:r w:rsidRPr="00931575">
        <w:tab/>
        <w:t>NRTC1 generation</w:t>
      </w:r>
      <w:bookmarkEnd w:id="303"/>
      <w:bookmarkEnd w:id="304"/>
      <w:bookmarkEnd w:id="305"/>
      <w:bookmarkEnd w:id="306"/>
      <w:bookmarkEnd w:id="307"/>
      <w:bookmarkEnd w:id="308"/>
      <w:bookmarkEnd w:id="309"/>
      <w:bookmarkEnd w:id="310"/>
      <w:bookmarkEnd w:id="31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w:t>
      </w:r>
      <w:r w:rsidRPr="00931575">
        <w:lastRenderedPageBreak/>
        <w:t xml:space="preserve">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12" w:name="_Toc21102591"/>
      <w:bookmarkStart w:id="31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14" w:name="_Toc36635792"/>
      <w:bookmarkStart w:id="315" w:name="_Toc37272738"/>
      <w:bookmarkStart w:id="316" w:name="_Toc45885813"/>
      <w:bookmarkStart w:id="317" w:name="_Toc53182922"/>
      <w:bookmarkStart w:id="318" w:name="_Toc58915589"/>
      <w:bookmarkStart w:id="319" w:name="_Toc58917770"/>
      <w:bookmarkStart w:id="320" w:name="_Toc66693639"/>
      <w:r w:rsidRPr="00931575">
        <w:t>4</w:t>
      </w:r>
      <w:r w:rsidRPr="00931575">
        <w:rPr>
          <w:lang w:eastAsia="zh-CN"/>
        </w:rPr>
        <w:t>.7.2</w:t>
      </w:r>
      <w:r w:rsidRPr="00931575">
        <w:t>.2.</w:t>
      </w:r>
      <w:r w:rsidRPr="00931575">
        <w:rPr>
          <w:lang w:eastAsia="zh-CN"/>
        </w:rPr>
        <w:t>2</w:t>
      </w:r>
      <w:r w:rsidRPr="00931575">
        <w:tab/>
        <w:t>NRTC1 power allocation</w:t>
      </w:r>
      <w:bookmarkEnd w:id="312"/>
      <w:bookmarkEnd w:id="313"/>
      <w:bookmarkEnd w:id="314"/>
      <w:bookmarkEnd w:id="315"/>
      <w:bookmarkEnd w:id="316"/>
      <w:bookmarkEnd w:id="317"/>
      <w:bookmarkEnd w:id="318"/>
      <w:bookmarkEnd w:id="319"/>
      <w:bookmarkEnd w:id="32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21" w:name="_Toc21102592"/>
      <w:bookmarkStart w:id="322" w:name="_Toc29810441"/>
      <w:bookmarkStart w:id="323" w:name="_Toc36635793"/>
      <w:bookmarkStart w:id="324" w:name="_Toc37272739"/>
      <w:bookmarkStart w:id="325" w:name="_Toc45885814"/>
      <w:bookmarkStart w:id="326" w:name="_Toc53182923"/>
      <w:bookmarkStart w:id="327" w:name="_Toc58915590"/>
      <w:bookmarkStart w:id="328" w:name="_Toc58917771"/>
      <w:bookmarkStart w:id="329" w:name="_Toc66693640"/>
      <w:r w:rsidRPr="00931575">
        <w:t>4.</w:t>
      </w:r>
      <w:r w:rsidRPr="00931575">
        <w:rPr>
          <w:lang w:eastAsia="zh-CN"/>
        </w:rPr>
        <w:t>7.2</w:t>
      </w:r>
      <w:r w:rsidRPr="00931575">
        <w:t>.3</w:t>
      </w:r>
      <w:r w:rsidRPr="00931575">
        <w:tab/>
      </w:r>
      <w:r w:rsidRPr="00931575">
        <w:rPr>
          <w:lang w:eastAsia="zh-CN"/>
        </w:rPr>
        <w:t>NRTC2: Contiguous CA occupied bandwidth</w:t>
      </w:r>
      <w:bookmarkEnd w:id="321"/>
      <w:bookmarkEnd w:id="322"/>
      <w:bookmarkEnd w:id="323"/>
      <w:bookmarkEnd w:id="324"/>
      <w:bookmarkEnd w:id="325"/>
      <w:bookmarkEnd w:id="326"/>
      <w:bookmarkEnd w:id="327"/>
      <w:bookmarkEnd w:id="328"/>
      <w:bookmarkEnd w:id="32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30" w:name="_Toc21102593"/>
      <w:bookmarkStart w:id="331" w:name="_Toc29810442"/>
      <w:bookmarkStart w:id="332" w:name="_Toc36635794"/>
      <w:bookmarkStart w:id="333" w:name="_Toc37272740"/>
      <w:bookmarkStart w:id="334" w:name="_Toc45885815"/>
      <w:bookmarkStart w:id="335" w:name="_Toc53182924"/>
      <w:bookmarkStart w:id="336" w:name="_Toc58915591"/>
      <w:bookmarkStart w:id="337" w:name="_Toc58917772"/>
      <w:bookmarkStart w:id="338" w:name="_Toc66693641"/>
      <w:r w:rsidRPr="00931575">
        <w:rPr>
          <w:lang w:eastAsia="zh-CN"/>
        </w:rPr>
        <w:t>4.7.2.3.1</w:t>
      </w:r>
      <w:r w:rsidRPr="00931575">
        <w:rPr>
          <w:lang w:eastAsia="zh-CN"/>
        </w:rPr>
        <w:tab/>
        <w:t>NRTC2 generation</w:t>
      </w:r>
      <w:bookmarkEnd w:id="330"/>
      <w:bookmarkEnd w:id="331"/>
      <w:bookmarkEnd w:id="332"/>
      <w:bookmarkEnd w:id="333"/>
      <w:bookmarkEnd w:id="334"/>
      <w:bookmarkEnd w:id="335"/>
      <w:bookmarkEnd w:id="336"/>
      <w:bookmarkEnd w:id="337"/>
      <w:bookmarkEnd w:id="33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39" w:name="OLE_LINK18"/>
      <w:r w:rsidRPr="00931575">
        <w:rPr>
          <w:lang w:eastAsia="zh-CN"/>
        </w:rPr>
        <w:t>component carrier</w:t>
      </w:r>
      <w:bookmarkEnd w:id="339"/>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40" w:name="_Toc21102594"/>
      <w:bookmarkStart w:id="341" w:name="_Toc29810443"/>
      <w:bookmarkStart w:id="342" w:name="_Toc36635795"/>
      <w:bookmarkStart w:id="343" w:name="_Toc37272741"/>
      <w:bookmarkStart w:id="344" w:name="_Toc45885816"/>
      <w:bookmarkStart w:id="345" w:name="_Toc53182925"/>
      <w:bookmarkStart w:id="346" w:name="_Toc58915592"/>
      <w:bookmarkStart w:id="347" w:name="_Toc58917773"/>
      <w:bookmarkStart w:id="348" w:name="_Toc6669364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40"/>
      <w:bookmarkEnd w:id="341"/>
      <w:bookmarkEnd w:id="342"/>
      <w:bookmarkEnd w:id="343"/>
      <w:bookmarkEnd w:id="344"/>
      <w:bookmarkEnd w:id="345"/>
      <w:bookmarkEnd w:id="346"/>
      <w:bookmarkEnd w:id="347"/>
      <w:bookmarkEnd w:id="348"/>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49" w:name="_Toc21102595"/>
      <w:bookmarkStart w:id="35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51" w:name="_Toc36635796"/>
      <w:bookmarkStart w:id="352" w:name="_Toc37272742"/>
      <w:bookmarkStart w:id="353" w:name="_Toc45885817"/>
      <w:bookmarkStart w:id="354" w:name="_Toc53182926"/>
      <w:bookmarkStart w:id="355" w:name="_Toc58915593"/>
      <w:bookmarkStart w:id="356" w:name="_Toc58917774"/>
      <w:bookmarkStart w:id="357" w:name="_Toc66693643"/>
      <w:r w:rsidRPr="00931575">
        <w:lastRenderedPageBreak/>
        <w:t>4.</w:t>
      </w:r>
      <w:r w:rsidRPr="00931575">
        <w:rPr>
          <w:lang w:eastAsia="zh-CN"/>
        </w:rPr>
        <w:t>7.2</w:t>
      </w:r>
      <w:r w:rsidRPr="00931575">
        <w:t>.4</w:t>
      </w:r>
      <w:r w:rsidRPr="00931575">
        <w:tab/>
        <w:t>NRTC3: Non-contiguo</w:t>
      </w:r>
      <w:r w:rsidRPr="00931575">
        <w:rPr>
          <w:lang w:eastAsia="zh-CN"/>
        </w:rPr>
        <w:t>u</w:t>
      </w:r>
      <w:r w:rsidRPr="00931575">
        <w:t>s spectrum operation</w:t>
      </w:r>
      <w:bookmarkEnd w:id="349"/>
      <w:bookmarkEnd w:id="350"/>
      <w:bookmarkEnd w:id="351"/>
      <w:bookmarkEnd w:id="352"/>
      <w:bookmarkEnd w:id="353"/>
      <w:bookmarkEnd w:id="354"/>
      <w:bookmarkEnd w:id="355"/>
      <w:bookmarkEnd w:id="356"/>
      <w:bookmarkEnd w:id="35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58" w:name="_Toc21102596"/>
      <w:bookmarkStart w:id="359" w:name="_Toc29810445"/>
      <w:bookmarkStart w:id="360" w:name="_Toc36635797"/>
      <w:bookmarkStart w:id="361" w:name="_Toc37272743"/>
      <w:bookmarkStart w:id="362" w:name="_Toc45885818"/>
      <w:bookmarkStart w:id="363" w:name="_Toc53182927"/>
      <w:bookmarkStart w:id="364" w:name="_Toc58915594"/>
      <w:bookmarkStart w:id="365" w:name="_Toc58917775"/>
      <w:bookmarkStart w:id="366" w:name="_Toc66693644"/>
      <w:r w:rsidRPr="00931575">
        <w:t>4.</w:t>
      </w:r>
      <w:r w:rsidRPr="00931575">
        <w:rPr>
          <w:lang w:eastAsia="zh-CN"/>
        </w:rPr>
        <w:t>7.2</w:t>
      </w:r>
      <w:r w:rsidRPr="00931575">
        <w:t>.4.1</w:t>
      </w:r>
      <w:r w:rsidRPr="00931575">
        <w:tab/>
        <w:t>NRTC3 generation</w:t>
      </w:r>
      <w:bookmarkEnd w:id="358"/>
      <w:bookmarkEnd w:id="359"/>
      <w:bookmarkEnd w:id="360"/>
      <w:bookmarkEnd w:id="361"/>
      <w:bookmarkEnd w:id="362"/>
      <w:bookmarkEnd w:id="363"/>
      <w:bookmarkEnd w:id="364"/>
      <w:bookmarkEnd w:id="365"/>
      <w:bookmarkEnd w:id="366"/>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67" w:name="_Toc21102597"/>
      <w:bookmarkStart w:id="368" w:name="_Toc29810446"/>
      <w:bookmarkStart w:id="369" w:name="_Toc36635798"/>
      <w:bookmarkStart w:id="370" w:name="_Toc37272744"/>
      <w:bookmarkStart w:id="371" w:name="_Toc45885819"/>
      <w:bookmarkStart w:id="372" w:name="_Toc53182928"/>
      <w:bookmarkStart w:id="373" w:name="_Toc58915595"/>
      <w:bookmarkStart w:id="374" w:name="_Toc58917776"/>
      <w:bookmarkStart w:id="375" w:name="_Toc66693645"/>
      <w:r w:rsidRPr="00931575">
        <w:rPr>
          <w:lang w:eastAsia="zh-CN"/>
        </w:rPr>
        <w:t>4.7.2.4.2</w:t>
      </w:r>
      <w:r w:rsidRPr="00931575">
        <w:rPr>
          <w:lang w:eastAsia="zh-CN"/>
        </w:rPr>
        <w:tab/>
      </w:r>
      <w:r w:rsidRPr="00931575">
        <w:t xml:space="preserve">NRTC3 </w:t>
      </w:r>
      <w:r w:rsidRPr="00931575">
        <w:rPr>
          <w:lang w:eastAsia="zh-CN"/>
        </w:rPr>
        <w:t>power allocation</w:t>
      </w:r>
      <w:bookmarkEnd w:id="367"/>
      <w:bookmarkEnd w:id="368"/>
      <w:bookmarkEnd w:id="369"/>
      <w:bookmarkEnd w:id="370"/>
      <w:bookmarkEnd w:id="371"/>
      <w:bookmarkEnd w:id="372"/>
      <w:bookmarkEnd w:id="373"/>
      <w:bookmarkEnd w:id="374"/>
      <w:bookmarkEnd w:id="37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76" w:name="_Toc21102598"/>
      <w:bookmarkStart w:id="37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78" w:name="_Toc36635799"/>
      <w:bookmarkStart w:id="379" w:name="_Toc37272745"/>
      <w:bookmarkStart w:id="380" w:name="_Toc45885820"/>
      <w:bookmarkStart w:id="381" w:name="_Toc53182929"/>
      <w:bookmarkStart w:id="382" w:name="_Toc58915596"/>
      <w:bookmarkStart w:id="383" w:name="_Toc58917777"/>
      <w:bookmarkStart w:id="384" w:name="_Toc66693646"/>
      <w:r w:rsidRPr="00931575">
        <w:rPr>
          <w:lang w:eastAsia="zh-CN"/>
        </w:rPr>
        <w:t>4.7.2.5</w:t>
      </w:r>
      <w:r w:rsidRPr="00931575">
        <w:tab/>
        <w:t xml:space="preserve">NRTC4: Multi-band </w:t>
      </w:r>
      <w:r w:rsidRPr="00931575">
        <w:rPr>
          <w:lang w:eastAsia="zh-CN"/>
        </w:rPr>
        <w:t>test configuration for full carrier allocation</w:t>
      </w:r>
      <w:bookmarkEnd w:id="376"/>
      <w:bookmarkEnd w:id="377"/>
      <w:bookmarkEnd w:id="378"/>
      <w:bookmarkEnd w:id="379"/>
      <w:bookmarkEnd w:id="380"/>
      <w:bookmarkEnd w:id="381"/>
      <w:bookmarkEnd w:id="382"/>
      <w:bookmarkEnd w:id="383"/>
      <w:bookmarkEnd w:id="384"/>
    </w:p>
    <w:p w14:paraId="17A4D8BF" w14:textId="77777777" w:rsidR="00C45907" w:rsidRPr="00931575" w:rsidRDefault="00C45907" w:rsidP="00136C94">
      <w:bookmarkStart w:id="385" w:name="_Toc21102599"/>
      <w:bookmarkStart w:id="386"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87" w:name="_Toc36635800"/>
      <w:bookmarkStart w:id="388" w:name="_Toc37272746"/>
      <w:bookmarkStart w:id="389" w:name="_Toc45885821"/>
      <w:bookmarkStart w:id="390" w:name="_Toc53182930"/>
      <w:bookmarkStart w:id="391" w:name="_Toc58915597"/>
      <w:bookmarkStart w:id="392" w:name="_Toc58917778"/>
      <w:bookmarkStart w:id="393" w:name="_Toc66693647"/>
      <w:r w:rsidRPr="00931575">
        <w:rPr>
          <w:lang w:eastAsia="zh-CN"/>
        </w:rPr>
        <w:t>4.7.2.5</w:t>
      </w:r>
      <w:r w:rsidRPr="00931575">
        <w:t>.1</w:t>
      </w:r>
      <w:r w:rsidRPr="00931575">
        <w:tab/>
        <w:t>NRTC4 generation</w:t>
      </w:r>
      <w:bookmarkEnd w:id="385"/>
      <w:bookmarkEnd w:id="386"/>
      <w:bookmarkEnd w:id="387"/>
      <w:bookmarkEnd w:id="388"/>
      <w:bookmarkEnd w:id="389"/>
      <w:bookmarkEnd w:id="390"/>
      <w:bookmarkEnd w:id="391"/>
      <w:bookmarkEnd w:id="392"/>
      <w:bookmarkEnd w:id="3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lastRenderedPageBreak/>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94" w:name="_Toc21102600"/>
      <w:bookmarkStart w:id="395" w:name="_Toc29810449"/>
      <w:bookmarkStart w:id="396" w:name="_Toc36635801"/>
      <w:bookmarkStart w:id="397" w:name="_Toc37272747"/>
      <w:bookmarkStart w:id="398" w:name="_Toc45885822"/>
      <w:bookmarkStart w:id="399" w:name="_Toc53182931"/>
      <w:bookmarkStart w:id="400" w:name="_Toc58915598"/>
      <w:bookmarkStart w:id="401" w:name="_Toc58917779"/>
      <w:bookmarkStart w:id="402" w:name="_Toc66693648"/>
      <w:r w:rsidRPr="00931575">
        <w:rPr>
          <w:lang w:eastAsia="zh-CN"/>
        </w:rPr>
        <w:t>4.7.2.5</w:t>
      </w:r>
      <w:r w:rsidRPr="00931575">
        <w:t>.2</w:t>
      </w:r>
      <w:r w:rsidRPr="00931575">
        <w:tab/>
        <w:t>NRTC4 power allocation</w:t>
      </w:r>
      <w:bookmarkEnd w:id="394"/>
      <w:bookmarkEnd w:id="395"/>
      <w:bookmarkEnd w:id="396"/>
      <w:bookmarkEnd w:id="397"/>
      <w:bookmarkEnd w:id="398"/>
      <w:bookmarkEnd w:id="399"/>
      <w:bookmarkEnd w:id="400"/>
      <w:bookmarkEnd w:id="401"/>
      <w:bookmarkEnd w:id="40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03" w:name="_Toc21102601"/>
      <w:bookmarkStart w:id="404" w:name="_Toc29810450"/>
      <w:bookmarkStart w:id="405" w:name="_Toc36635802"/>
      <w:bookmarkStart w:id="406" w:name="_Toc37272748"/>
      <w:bookmarkStart w:id="407" w:name="_Toc45885823"/>
      <w:bookmarkStart w:id="408" w:name="_Toc53182932"/>
      <w:bookmarkStart w:id="409" w:name="_Toc58915599"/>
      <w:bookmarkStart w:id="410" w:name="_Toc58917780"/>
      <w:bookmarkStart w:id="411" w:name="_Toc66693649"/>
      <w:r w:rsidRPr="00931575">
        <w:rPr>
          <w:lang w:eastAsia="zh-CN"/>
        </w:rPr>
        <w:t>4.7.2.6</w:t>
      </w:r>
      <w:r w:rsidRPr="00931575">
        <w:tab/>
        <w:t xml:space="preserve">NRTC5: Multi-band </w:t>
      </w:r>
      <w:r w:rsidRPr="00931575">
        <w:rPr>
          <w:lang w:eastAsia="zh-CN"/>
        </w:rPr>
        <w:t>test configuration with high PSD per carrier</w:t>
      </w:r>
      <w:bookmarkEnd w:id="403"/>
      <w:bookmarkEnd w:id="404"/>
      <w:bookmarkEnd w:id="405"/>
      <w:bookmarkEnd w:id="406"/>
      <w:bookmarkEnd w:id="407"/>
      <w:bookmarkEnd w:id="408"/>
      <w:bookmarkEnd w:id="409"/>
      <w:bookmarkEnd w:id="410"/>
      <w:bookmarkEnd w:id="411"/>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2" w:name="_Toc21102602"/>
      <w:bookmarkStart w:id="413" w:name="_Toc29810451"/>
      <w:bookmarkStart w:id="414" w:name="_Toc36635803"/>
      <w:bookmarkStart w:id="415" w:name="_Toc37272749"/>
      <w:bookmarkStart w:id="416" w:name="_Toc45885824"/>
      <w:bookmarkStart w:id="417" w:name="_Toc53182933"/>
      <w:bookmarkStart w:id="418" w:name="_Toc58915600"/>
      <w:bookmarkStart w:id="419" w:name="_Toc58917781"/>
      <w:bookmarkStart w:id="420" w:name="_Toc66693650"/>
      <w:r w:rsidRPr="00931575">
        <w:rPr>
          <w:lang w:eastAsia="zh-CN"/>
        </w:rPr>
        <w:t>4.7.2.6</w:t>
      </w:r>
      <w:r w:rsidRPr="00931575">
        <w:t>.1</w:t>
      </w:r>
      <w:r w:rsidRPr="00931575">
        <w:tab/>
        <w:t>NRTC5 generation</w:t>
      </w:r>
      <w:bookmarkEnd w:id="412"/>
      <w:bookmarkEnd w:id="413"/>
      <w:bookmarkEnd w:id="414"/>
      <w:bookmarkEnd w:id="415"/>
      <w:bookmarkEnd w:id="416"/>
      <w:bookmarkEnd w:id="417"/>
      <w:bookmarkEnd w:id="418"/>
      <w:bookmarkEnd w:id="419"/>
      <w:bookmarkEnd w:id="42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21" w:name="_Toc21102603"/>
      <w:bookmarkStart w:id="422" w:name="_Toc29810452"/>
      <w:bookmarkStart w:id="423" w:name="_Toc36635804"/>
      <w:bookmarkStart w:id="424" w:name="_Toc37272750"/>
      <w:bookmarkStart w:id="425" w:name="_Toc45885825"/>
      <w:bookmarkStart w:id="426" w:name="_Toc53182934"/>
      <w:bookmarkStart w:id="427" w:name="_Toc58915601"/>
      <w:bookmarkStart w:id="428" w:name="_Toc58917782"/>
      <w:bookmarkStart w:id="429" w:name="_Toc66693651"/>
      <w:r w:rsidRPr="00931575">
        <w:rPr>
          <w:lang w:eastAsia="zh-CN"/>
        </w:rPr>
        <w:lastRenderedPageBreak/>
        <w:t>4.7.2.6</w:t>
      </w:r>
      <w:r w:rsidRPr="00931575">
        <w:t>.2</w:t>
      </w:r>
      <w:r w:rsidRPr="00931575">
        <w:tab/>
        <w:t>NRTC5 power allocation</w:t>
      </w:r>
      <w:bookmarkEnd w:id="421"/>
      <w:bookmarkEnd w:id="422"/>
      <w:bookmarkEnd w:id="423"/>
      <w:bookmarkEnd w:id="424"/>
      <w:bookmarkEnd w:id="425"/>
      <w:bookmarkEnd w:id="426"/>
      <w:bookmarkEnd w:id="427"/>
      <w:bookmarkEnd w:id="428"/>
      <w:bookmarkEnd w:id="42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30" w:name="_Toc21102604"/>
      <w:bookmarkStart w:id="43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32" w:name="_Toc36635805"/>
      <w:bookmarkStart w:id="433" w:name="_Toc37272751"/>
      <w:bookmarkStart w:id="434" w:name="_Toc45885826"/>
      <w:bookmarkStart w:id="435" w:name="_Toc53182935"/>
      <w:bookmarkStart w:id="436" w:name="_Toc58915602"/>
      <w:bookmarkStart w:id="437" w:name="_Toc58917783"/>
      <w:bookmarkStart w:id="438" w:name="_Toc66693652"/>
      <w:r w:rsidRPr="00931575">
        <w:rPr>
          <w:rFonts w:cs="v4.2.0"/>
        </w:rPr>
        <w:t>4.8</w:t>
      </w:r>
      <w:r w:rsidRPr="00931575">
        <w:rPr>
          <w:rFonts w:cs="v4.2.0"/>
        </w:rPr>
        <w:tab/>
        <w:t>Applicability of requirements</w:t>
      </w:r>
      <w:bookmarkEnd w:id="430"/>
      <w:bookmarkEnd w:id="431"/>
      <w:bookmarkEnd w:id="432"/>
      <w:bookmarkEnd w:id="433"/>
      <w:bookmarkEnd w:id="434"/>
      <w:bookmarkEnd w:id="435"/>
      <w:bookmarkEnd w:id="436"/>
      <w:bookmarkEnd w:id="437"/>
      <w:bookmarkEnd w:id="438"/>
    </w:p>
    <w:p w14:paraId="4BCE8E02" w14:textId="77777777" w:rsidR="00C45907" w:rsidRPr="00931575" w:rsidRDefault="00C45907" w:rsidP="00C45907">
      <w:pPr>
        <w:pStyle w:val="Heading3"/>
        <w:rPr>
          <w:lang w:eastAsia="zh-CN"/>
        </w:rPr>
      </w:pPr>
      <w:bookmarkStart w:id="439" w:name="_Toc21102605"/>
      <w:bookmarkStart w:id="440" w:name="_Toc29810454"/>
      <w:bookmarkStart w:id="441" w:name="_Toc36635806"/>
      <w:bookmarkStart w:id="442" w:name="_Toc37272752"/>
      <w:bookmarkStart w:id="443" w:name="_Toc45885827"/>
      <w:bookmarkStart w:id="444" w:name="_Toc53182936"/>
      <w:bookmarkStart w:id="445" w:name="_Toc58915603"/>
      <w:bookmarkStart w:id="446" w:name="_Toc58917784"/>
      <w:bookmarkStart w:id="447" w:name="_Toc66693653"/>
      <w:r w:rsidRPr="00931575">
        <w:rPr>
          <w:lang w:eastAsia="zh-CN"/>
        </w:rPr>
        <w:t>4.8.1</w:t>
      </w:r>
      <w:r w:rsidRPr="00931575">
        <w:rPr>
          <w:lang w:eastAsia="zh-CN"/>
        </w:rPr>
        <w:tab/>
        <w:t>Requirement set applicability</w:t>
      </w:r>
      <w:bookmarkEnd w:id="439"/>
      <w:bookmarkEnd w:id="440"/>
      <w:bookmarkEnd w:id="441"/>
      <w:bookmarkEnd w:id="442"/>
      <w:bookmarkEnd w:id="443"/>
      <w:bookmarkEnd w:id="444"/>
      <w:bookmarkEnd w:id="445"/>
      <w:bookmarkEnd w:id="446"/>
      <w:bookmarkEnd w:id="44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48" w:name="_Toc21102606"/>
      <w:bookmarkStart w:id="449" w:name="_Toc29810455"/>
      <w:bookmarkStart w:id="450" w:name="_Toc36635807"/>
      <w:bookmarkStart w:id="451" w:name="_Toc37272753"/>
      <w:bookmarkStart w:id="452" w:name="_Toc45885828"/>
      <w:bookmarkStart w:id="453" w:name="_Toc53182937"/>
      <w:bookmarkStart w:id="454" w:name="_Toc58915604"/>
      <w:bookmarkStart w:id="455" w:name="_Toc58917785"/>
      <w:bookmarkStart w:id="456" w:name="_Toc6669365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48"/>
      <w:bookmarkEnd w:id="449"/>
      <w:bookmarkEnd w:id="450"/>
      <w:bookmarkEnd w:id="451"/>
      <w:bookmarkEnd w:id="452"/>
      <w:bookmarkEnd w:id="453"/>
      <w:bookmarkEnd w:id="454"/>
      <w:bookmarkEnd w:id="455"/>
      <w:bookmarkEnd w:id="456"/>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57" w:name="_Toc21102607"/>
      <w:bookmarkStart w:id="458" w:name="_Toc29810456"/>
      <w:bookmarkStart w:id="459" w:name="_Toc36635808"/>
      <w:bookmarkStart w:id="460" w:name="_Toc37272754"/>
      <w:bookmarkStart w:id="461" w:name="_Toc45885829"/>
      <w:bookmarkStart w:id="462" w:name="_Toc53182938"/>
      <w:bookmarkStart w:id="463" w:name="_Toc58915605"/>
      <w:bookmarkStart w:id="464" w:name="_Toc58917786"/>
      <w:bookmarkStart w:id="465" w:name="_Toc6669365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57"/>
      <w:bookmarkEnd w:id="458"/>
      <w:bookmarkEnd w:id="459"/>
      <w:bookmarkEnd w:id="460"/>
      <w:bookmarkEnd w:id="461"/>
      <w:bookmarkEnd w:id="462"/>
      <w:bookmarkEnd w:id="463"/>
      <w:bookmarkEnd w:id="464"/>
      <w:bookmarkEnd w:id="465"/>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66" w:name="_Toc21102608"/>
      <w:bookmarkStart w:id="467" w:name="_Toc29810457"/>
      <w:bookmarkStart w:id="468" w:name="_Toc36635809"/>
      <w:bookmarkStart w:id="469" w:name="_Toc37272755"/>
      <w:bookmarkStart w:id="470" w:name="_Toc45885830"/>
      <w:bookmarkStart w:id="471" w:name="_Toc53182939"/>
      <w:bookmarkStart w:id="472" w:name="_Toc58915606"/>
      <w:bookmarkStart w:id="473" w:name="_Toc58917787"/>
      <w:bookmarkStart w:id="474" w:name="_Toc66693656"/>
      <w:r w:rsidRPr="00931575">
        <w:t>4.9</w:t>
      </w:r>
      <w:r w:rsidRPr="00931575">
        <w:tab/>
        <w:t>RF channels and test models</w:t>
      </w:r>
      <w:bookmarkEnd w:id="466"/>
      <w:bookmarkEnd w:id="467"/>
      <w:bookmarkEnd w:id="468"/>
      <w:bookmarkEnd w:id="469"/>
      <w:bookmarkEnd w:id="470"/>
      <w:bookmarkEnd w:id="471"/>
      <w:bookmarkEnd w:id="472"/>
      <w:bookmarkEnd w:id="473"/>
      <w:bookmarkEnd w:id="474"/>
    </w:p>
    <w:p w14:paraId="0A055829" w14:textId="77777777" w:rsidR="00C45907" w:rsidRPr="00931575" w:rsidRDefault="00C45907" w:rsidP="00C45907">
      <w:pPr>
        <w:pStyle w:val="Heading3"/>
      </w:pPr>
      <w:bookmarkStart w:id="475" w:name="_Toc21102609"/>
      <w:bookmarkStart w:id="476" w:name="_Toc29810458"/>
      <w:bookmarkStart w:id="477" w:name="_Toc36635810"/>
      <w:bookmarkStart w:id="478" w:name="_Toc37272756"/>
      <w:bookmarkStart w:id="479" w:name="_Toc45885831"/>
      <w:bookmarkStart w:id="480" w:name="_Toc53182940"/>
      <w:bookmarkStart w:id="481" w:name="_Toc58915607"/>
      <w:bookmarkStart w:id="482" w:name="_Toc58917788"/>
      <w:bookmarkStart w:id="483" w:name="_Toc66693657"/>
      <w:r w:rsidRPr="00931575">
        <w:t>4.9.1</w:t>
      </w:r>
      <w:r w:rsidRPr="00931575">
        <w:tab/>
        <w:t>RF channels</w:t>
      </w:r>
      <w:bookmarkEnd w:id="475"/>
      <w:bookmarkEnd w:id="476"/>
      <w:bookmarkEnd w:id="477"/>
      <w:bookmarkEnd w:id="478"/>
      <w:bookmarkEnd w:id="479"/>
      <w:bookmarkEnd w:id="480"/>
      <w:bookmarkEnd w:id="481"/>
      <w:bookmarkEnd w:id="482"/>
      <w:bookmarkEnd w:id="48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84" w:name="OLE_LINK42"/>
      <w:bookmarkStart w:id="485" w:name="OLE_LINK43"/>
      <w:r w:rsidRPr="00931575">
        <w:rPr>
          <w:lang w:eastAsia="zh-CN"/>
        </w:rPr>
        <w:t xml:space="preserve">for </w:t>
      </w:r>
      <w:bookmarkStart w:id="486" w:name="OLE_LINK63"/>
      <w:bookmarkStart w:id="487" w:name="OLE_LINK35"/>
      <w:bookmarkStart w:id="488" w:name="OLE_LINK34"/>
      <w:r w:rsidRPr="00931575">
        <w:rPr>
          <w:lang w:eastAsia="zh-CN"/>
        </w:rPr>
        <w:t>contiguous spectrum operation</w:t>
      </w:r>
      <w:bookmarkEnd w:id="484"/>
      <w:bookmarkEnd w:id="485"/>
      <w:bookmarkEnd w:id="486"/>
      <w:bookmarkEnd w:id="487"/>
      <w:bookmarkEnd w:id="48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89" w:name="_Toc21102610"/>
      <w:bookmarkStart w:id="490" w:name="_Toc29810459"/>
      <w:bookmarkStart w:id="491" w:name="_Toc36635811"/>
      <w:bookmarkStart w:id="492" w:name="_Toc37272757"/>
      <w:bookmarkStart w:id="493" w:name="_Toc45885832"/>
      <w:bookmarkStart w:id="494" w:name="_Toc53182941"/>
      <w:bookmarkStart w:id="495" w:name="_Toc58915608"/>
      <w:bookmarkStart w:id="496" w:name="_Toc58917789"/>
      <w:bookmarkStart w:id="497" w:name="_Toc66693658"/>
      <w:r w:rsidRPr="00931575">
        <w:t>4.9.2</w:t>
      </w:r>
      <w:r w:rsidRPr="00931575">
        <w:tab/>
        <w:t>Test models</w:t>
      </w:r>
      <w:bookmarkEnd w:id="489"/>
      <w:bookmarkEnd w:id="490"/>
      <w:bookmarkEnd w:id="491"/>
      <w:bookmarkEnd w:id="492"/>
      <w:bookmarkEnd w:id="493"/>
      <w:bookmarkEnd w:id="494"/>
      <w:bookmarkEnd w:id="495"/>
      <w:bookmarkEnd w:id="496"/>
      <w:bookmarkEnd w:id="497"/>
    </w:p>
    <w:p w14:paraId="2C788D19" w14:textId="77777777" w:rsidR="00C45907" w:rsidRPr="00931575" w:rsidRDefault="00C45907" w:rsidP="00C45907">
      <w:pPr>
        <w:pStyle w:val="Heading4"/>
      </w:pPr>
      <w:bookmarkStart w:id="498" w:name="_Toc21102611"/>
      <w:bookmarkStart w:id="499" w:name="_Toc29810460"/>
      <w:bookmarkStart w:id="500" w:name="_Toc36635812"/>
      <w:bookmarkStart w:id="501" w:name="_Toc37272758"/>
      <w:bookmarkStart w:id="502" w:name="_Toc45885833"/>
      <w:bookmarkStart w:id="503" w:name="_Toc53182942"/>
      <w:bookmarkStart w:id="504" w:name="_Toc58915609"/>
      <w:bookmarkStart w:id="505" w:name="_Toc58917790"/>
      <w:bookmarkStart w:id="506" w:name="_Toc66693659"/>
      <w:r w:rsidRPr="00931575">
        <w:t>4.</w:t>
      </w:r>
      <w:r w:rsidRPr="00931575">
        <w:rPr>
          <w:lang w:eastAsia="zh-CN"/>
        </w:rPr>
        <w:t>9.2</w:t>
      </w:r>
      <w:r w:rsidRPr="00931575">
        <w:t>.1</w:t>
      </w:r>
      <w:r w:rsidRPr="00931575">
        <w:tab/>
        <w:t>General</w:t>
      </w:r>
      <w:bookmarkEnd w:id="498"/>
      <w:bookmarkEnd w:id="499"/>
      <w:bookmarkEnd w:id="500"/>
      <w:bookmarkEnd w:id="501"/>
      <w:bookmarkEnd w:id="502"/>
      <w:bookmarkEnd w:id="503"/>
      <w:bookmarkEnd w:id="504"/>
      <w:bookmarkEnd w:id="505"/>
      <w:bookmarkEnd w:id="506"/>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507" w:name="_Toc21102612"/>
      <w:bookmarkStart w:id="508" w:name="_Toc29810461"/>
      <w:bookmarkStart w:id="509" w:name="_Toc36635813"/>
      <w:bookmarkStart w:id="510" w:name="_Toc37272759"/>
      <w:bookmarkStart w:id="511" w:name="_Toc45885834"/>
      <w:bookmarkStart w:id="512" w:name="_Toc53182943"/>
      <w:bookmarkStart w:id="513" w:name="_Toc58915610"/>
      <w:bookmarkStart w:id="514" w:name="_Toc58917791"/>
      <w:bookmarkStart w:id="515" w:name="_Toc6669366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507"/>
      <w:bookmarkEnd w:id="508"/>
      <w:bookmarkEnd w:id="509"/>
      <w:bookmarkEnd w:id="510"/>
      <w:bookmarkEnd w:id="511"/>
      <w:bookmarkEnd w:id="512"/>
      <w:bookmarkEnd w:id="513"/>
      <w:bookmarkEnd w:id="514"/>
      <w:bookmarkEnd w:id="51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2559E4"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516" w:name="_Toc21102613"/>
      <w:bookmarkStart w:id="517" w:name="_Toc29810462"/>
      <w:bookmarkStart w:id="518" w:name="_Toc36635814"/>
      <w:bookmarkStart w:id="519" w:name="_Toc37272760"/>
      <w:bookmarkStart w:id="520" w:name="_Toc45885835"/>
      <w:bookmarkStart w:id="521" w:name="_Toc53182944"/>
      <w:bookmarkStart w:id="522" w:name="_Toc58915611"/>
      <w:bookmarkStart w:id="523" w:name="_Toc58917792"/>
      <w:bookmarkStart w:id="524" w:name="_Toc6669366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516"/>
      <w:bookmarkEnd w:id="517"/>
      <w:bookmarkEnd w:id="518"/>
      <w:bookmarkEnd w:id="519"/>
      <w:bookmarkEnd w:id="520"/>
      <w:bookmarkEnd w:id="521"/>
      <w:bookmarkEnd w:id="522"/>
      <w:bookmarkEnd w:id="523"/>
      <w:bookmarkEnd w:id="52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52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526" w:name="_Toc21102614"/>
      <w:bookmarkStart w:id="527" w:name="_Toc29810463"/>
      <w:bookmarkStart w:id="528" w:name="_Toc36635815"/>
      <w:bookmarkStart w:id="529" w:name="_Toc37272761"/>
      <w:bookmarkStart w:id="530" w:name="_Toc45885836"/>
      <w:bookmarkStart w:id="531" w:name="_Toc53182945"/>
      <w:bookmarkStart w:id="532" w:name="_Toc58915612"/>
      <w:bookmarkStart w:id="533" w:name="_Toc58917793"/>
      <w:bookmarkStart w:id="534" w:name="_Toc66693662"/>
      <w:bookmarkEnd w:id="525"/>
      <w:r w:rsidRPr="00931575">
        <w:t>4.9.2.2.2</w:t>
      </w:r>
      <w:r w:rsidRPr="00931575">
        <w:tab/>
        <w:t>NR FR2 test model 2 (NR-</w:t>
      </w:r>
      <w:r w:rsidRPr="00931575">
        <w:rPr>
          <w:rFonts w:hint="eastAsia"/>
          <w:lang w:val="en-US" w:eastAsia="zh-CN"/>
        </w:rPr>
        <w:t>FR2-</w:t>
      </w:r>
      <w:r w:rsidRPr="00931575">
        <w:t>TM2)</w:t>
      </w:r>
      <w:bookmarkEnd w:id="526"/>
      <w:bookmarkEnd w:id="527"/>
      <w:bookmarkEnd w:id="528"/>
      <w:bookmarkEnd w:id="529"/>
      <w:bookmarkEnd w:id="530"/>
      <w:bookmarkEnd w:id="531"/>
      <w:bookmarkEnd w:id="532"/>
      <w:bookmarkEnd w:id="533"/>
      <w:bookmarkEnd w:id="534"/>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2559E4"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2559E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2559E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535" w:name="_Toc45885837"/>
      <w:bookmarkStart w:id="536" w:name="_Toc53182946"/>
      <w:bookmarkStart w:id="537" w:name="_Toc58915613"/>
    </w:p>
    <w:p w14:paraId="54645F57" w14:textId="1730F0D9" w:rsidR="0082707E" w:rsidRPr="00931575" w:rsidRDefault="0082707E" w:rsidP="0082707E">
      <w:pPr>
        <w:pStyle w:val="Heading5"/>
      </w:pPr>
      <w:bookmarkStart w:id="538" w:name="_Toc58917794"/>
      <w:bookmarkStart w:id="539" w:name="_Toc66693663"/>
      <w:r w:rsidRPr="00931575">
        <w:t>4.9.2.2.2a</w:t>
      </w:r>
      <w:r w:rsidRPr="00931575">
        <w:tab/>
        <w:t>NR FR2 test model 2a (NR-</w:t>
      </w:r>
      <w:r w:rsidRPr="00931575">
        <w:rPr>
          <w:lang w:val="en-US" w:eastAsia="zh-CN"/>
        </w:rPr>
        <w:t>FR2-</w:t>
      </w:r>
      <w:r w:rsidRPr="00931575">
        <w:t>TM2a)</w:t>
      </w:r>
      <w:bookmarkEnd w:id="535"/>
      <w:bookmarkEnd w:id="536"/>
      <w:bookmarkEnd w:id="537"/>
      <w:bookmarkEnd w:id="538"/>
      <w:bookmarkEnd w:id="53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540" w:name="_Toc21102615"/>
      <w:bookmarkStart w:id="541" w:name="_Toc29810464"/>
      <w:bookmarkStart w:id="542" w:name="_Toc36635816"/>
      <w:bookmarkStart w:id="543" w:name="_Toc37272762"/>
      <w:bookmarkStart w:id="544" w:name="_Toc45885838"/>
      <w:bookmarkStart w:id="545" w:name="_Toc53182947"/>
      <w:bookmarkStart w:id="546" w:name="_Toc58915614"/>
      <w:bookmarkStart w:id="547" w:name="_Toc58917795"/>
      <w:bookmarkStart w:id="548" w:name="_Toc66693664"/>
      <w:r w:rsidRPr="00931575">
        <w:t>4.9.2.2.3</w:t>
      </w:r>
      <w:r w:rsidRPr="00931575">
        <w:tab/>
        <w:t>NR FR2 test model 3.1 (NR-FR2-TM3.1)</w:t>
      </w:r>
      <w:bookmarkEnd w:id="540"/>
      <w:bookmarkEnd w:id="541"/>
      <w:bookmarkEnd w:id="542"/>
      <w:bookmarkEnd w:id="543"/>
      <w:bookmarkEnd w:id="544"/>
      <w:bookmarkEnd w:id="545"/>
      <w:bookmarkEnd w:id="546"/>
      <w:bookmarkEnd w:id="547"/>
      <w:bookmarkEnd w:id="548"/>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549" w:name="_Toc45885839"/>
      <w:bookmarkStart w:id="550" w:name="_Toc53182948"/>
      <w:bookmarkStart w:id="551" w:name="_Toc58915615"/>
      <w:bookmarkStart w:id="552" w:name="_Toc58917796"/>
      <w:bookmarkStart w:id="553" w:name="_Toc66693665"/>
      <w:r w:rsidRPr="00931575">
        <w:t>4.9.2.2.4</w:t>
      </w:r>
      <w:r w:rsidRPr="00931575">
        <w:tab/>
        <w:t>NR FR2 test model 3.1a (NR-FR2-TM3.1a)</w:t>
      </w:r>
      <w:bookmarkEnd w:id="549"/>
      <w:bookmarkEnd w:id="550"/>
      <w:bookmarkEnd w:id="551"/>
      <w:bookmarkEnd w:id="552"/>
      <w:bookmarkEnd w:id="553"/>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554" w:name="_Toc21102616"/>
      <w:bookmarkStart w:id="555" w:name="_Toc29810465"/>
      <w:bookmarkStart w:id="556" w:name="_Toc36635817"/>
      <w:bookmarkStart w:id="557" w:name="_Toc37272763"/>
      <w:bookmarkStart w:id="558" w:name="_Toc45885840"/>
      <w:bookmarkStart w:id="559" w:name="_Toc53182949"/>
      <w:bookmarkStart w:id="560" w:name="_Toc58915616"/>
      <w:bookmarkStart w:id="561" w:name="_Toc58917797"/>
      <w:bookmarkStart w:id="562" w:name="_Toc66693666"/>
      <w:r w:rsidRPr="00931575">
        <w:t>4.9.2.3</w:t>
      </w:r>
      <w:r w:rsidRPr="00931575">
        <w:tab/>
        <w:t>Data content of physical channels and signals for NR-FR2-TM</w:t>
      </w:r>
      <w:bookmarkEnd w:id="554"/>
      <w:bookmarkEnd w:id="555"/>
      <w:bookmarkEnd w:id="556"/>
      <w:bookmarkEnd w:id="557"/>
      <w:bookmarkEnd w:id="558"/>
      <w:bookmarkEnd w:id="559"/>
      <w:bookmarkEnd w:id="560"/>
      <w:bookmarkEnd w:id="561"/>
      <w:bookmarkEnd w:id="562"/>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56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564" w:name="_Toc29810466"/>
      <w:bookmarkStart w:id="565" w:name="_Toc36635818"/>
      <w:bookmarkStart w:id="566" w:name="_Toc37272764"/>
      <w:bookmarkStart w:id="567" w:name="_Toc45885841"/>
      <w:bookmarkStart w:id="568" w:name="_Toc53182950"/>
      <w:bookmarkStart w:id="569" w:name="_Toc58915617"/>
      <w:bookmarkStart w:id="570" w:name="_Toc58917798"/>
      <w:bookmarkStart w:id="571" w:name="_Toc66693667"/>
      <w:r w:rsidRPr="00931575">
        <w:t>4.9.2.3.1</w:t>
      </w:r>
      <w:r w:rsidRPr="00931575">
        <w:tab/>
        <w:t>PDCCH</w:t>
      </w:r>
      <w:bookmarkEnd w:id="563"/>
      <w:bookmarkEnd w:id="564"/>
      <w:bookmarkEnd w:id="565"/>
      <w:bookmarkEnd w:id="566"/>
      <w:bookmarkEnd w:id="567"/>
      <w:bookmarkEnd w:id="568"/>
      <w:bookmarkEnd w:id="569"/>
      <w:bookmarkEnd w:id="570"/>
      <w:bookmarkEnd w:id="57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572" w:name="_Toc21102618"/>
      <w:bookmarkStart w:id="573" w:name="_Toc29810467"/>
      <w:bookmarkStart w:id="574" w:name="_Toc36635819"/>
      <w:bookmarkStart w:id="575" w:name="_Toc37272765"/>
      <w:bookmarkStart w:id="576" w:name="_Toc45885842"/>
      <w:bookmarkStart w:id="577" w:name="_Toc53182951"/>
      <w:bookmarkStart w:id="578" w:name="_Toc58915618"/>
      <w:bookmarkStart w:id="579" w:name="_Toc58917799"/>
      <w:bookmarkStart w:id="580" w:name="_Toc66693668"/>
      <w:r w:rsidRPr="00931575">
        <w:t>4.9.2.3.2</w:t>
      </w:r>
      <w:r w:rsidRPr="00931575">
        <w:tab/>
        <w:t>PDSCH</w:t>
      </w:r>
      <w:bookmarkEnd w:id="572"/>
      <w:bookmarkEnd w:id="573"/>
      <w:bookmarkEnd w:id="574"/>
      <w:bookmarkEnd w:id="575"/>
      <w:bookmarkEnd w:id="576"/>
      <w:bookmarkEnd w:id="577"/>
      <w:bookmarkEnd w:id="578"/>
      <w:bookmarkEnd w:id="579"/>
      <w:bookmarkEnd w:id="580"/>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1pt;height:15.25pt" o:ole="">
            <v:imagedata r:id="rId18" o:title=""/>
          </v:shape>
          <o:OLEObject Type="Embed" ProgID="Equation.3" ShapeID="_x0000_i1025" DrawAspect="Content" ObjectID="_1679414495" r:id="rId19"/>
        </w:object>
      </w:r>
      <w:r w:rsidRPr="00931575">
        <w:t xml:space="preserve"> </w:t>
      </w:r>
      <w:r w:rsidRPr="00931575">
        <w:rPr>
          <w:position w:val="-14"/>
        </w:rPr>
        <w:object w:dxaOrig="1275" w:dyaOrig="375" w14:anchorId="17CF3790">
          <v:shape id="_x0000_i1026" type="#_x0000_t75" style="width:67.1pt;height:20.75pt" o:ole="">
            <v:imagedata r:id="rId20" o:title=""/>
          </v:shape>
          <o:OLEObject Type="Embed" ProgID="Equation.3" ShapeID="_x0000_i1026" DrawAspect="Content" ObjectID="_1679414496"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75pt" o:ole="">
            <v:imagedata r:id="rId22" o:title=""/>
          </v:shape>
          <o:OLEObject Type="Embed" ProgID="Equation.3" ShapeID="_x0000_i1027" DrawAspect="Content" ObjectID="_1679414497"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25pt;height:20.75pt" o:ole="">
            <v:imagedata r:id="rId24" o:title=""/>
          </v:shape>
          <o:OLEObject Type="Embed" ProgID="Equation.3" ShapeID="_x0000_i1028" DrawAspect="Content" ObjectID="_1679414498" r:id="rId25"/>
        </w:object>
      </w:r>
      <w:r w:rsidRPr="00931575">
        <w:rPr>
          <w:rFonts w:eastAsia="SimSun"/>
        </w:rPr>
        <w:t xml:space="preserve">, </w:t>
      </w:r>
      <w:r w:rsidRPr="00931575">
        <w:rPr>
          <w:position w:val="-14"/>
        </w:rPr>
        <w:object w:dxaOrig="1560" w:dyaOrig="375" w14:anchorId="14EEBB27">
          <v:shape id="_x0000_i1029" type="#_x0000_t75" style="width:76.9pt;height:20.75pt" o:ole="">
            <v:imagedata r:id="rId26" o:title=""/>
          </v:shape>
          <o:OLEObject Type="Embed" ProgID="Equation.3" ShapeID="_x0000_i1029" DrawAspect="Content" ObjectID="_1679414499"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581" w:name="_Toc21102619"/>
      <w:bookmarkStart w:id="582" w:name="_Toc29810468"/>
      <w:bookmarkStart w:id="583" w:name="_Toc36635820"/>
      <w:bookmarkStart w:id="584" w:name="_Toc37272766"/>
      <w:bookmarkStart w:id="585" w:name="_Toc45885843"/>
      <w:bookmarkStart w:id="586" w:name="_Toc53182952"/>
      <w:bookmarkStart w:id="587" w:name="_Toc58915619"/>
      <w:bookmarkStart w:id="588" w:name="_Toc58917800"/>
      <w:bookmarkStart w:id="589" w:name="_Toc66693669"/>
      <w:r w:rsidRPr="00931575">
        <w:t>4.10</w:t>
      </w:r>
      <w:r w:rsidRPr="00931575">
        <w:tab/>
        <w:t>Requirements for contiguous and non-contiguous spectrum</w:t>
      </w:r>
      <w:bookmarkEnd w:id="581"/>
      <w:bookmarkEnd w:id="582"/>
      <w:bookmarkEnd w:id="583"/>
      <w:bookmarkEnd w:id="584"/>
      <w:bookmarkEnd w:id="585"/>
      <w:bookmarkEnd w:id="586"/>
      <w:bookmarkEnd w:id="587"/>
      <w:bookmarkEnd w:id="588"/>
      <w:bookmarkEnd w:id="58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590" w:name="_Toc21102620"/>
      <w:bookmarkStart w:id="591" w:name="_Toc29810469"/>
      <w:bookmarkStart w:id="592" w:name="_Toc36635821"/>
      <w:bookmarkStart w:id="593" w:name="_Toc37272767"/>
      <w:bookmarkStart w:id="594" w:name="_Toc45885844"/>
      <w:bookmarkStart w:id="595" w:name="_Toc53182953"/>
      <w:bookmarkStart w:id="596" w:name="_Toc58915620"/>
      <w:bookmarkStart w:id="597" w:name="_Toc58917801"/>
      <w:bookmarkStart w:id="598" w:name="_Toc66693670"/>
      <w:r w:rsidRPr="00931575">
        <w:t>4.11</w:t>
      </w:r>
      <w:r w:rsidRPr="00931575">
        <w:tab/>
        <w:t>Requirements for BS capable of multi-band operation</w:t>
      </w:r>
      <w:bookmarkEnd w:id="590"/>
      <w:bookmarkEnd w:id="591"/>
      <w:bookmarkEnd w:id="592"/>
      <w:bookmarkEnd w:id="593"/>
      <w:bookmarkEnd w:id="594"/>
      <w:bookmarkEnd w:id="595"/>
      <w:bookmarkEnd w:id="596"/>
      <w:bookmarkEnd w:id="597"/>
      <w:bookmarkEnd w:id="59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599"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600" w:name="_Toc29810470"/>
      <w:bookmarkStart w:id="601" w:name="_Toc36635822"/>
      <w:bookmarkStart w:id="602" w:name="_Toc37272768"/>
      <w:bookmarkStart w:id="603" w:name="_Toc45885845"/>
      <w:bookmarkStart w:id="604" w:name="_Toc53182954"/>
      <w:bookmarkStart w:id="605" w:name="_Toc58915621"/>
      <w:bookmarkStart w:id="606" w:name="_Toc58917802"/>
      <w:bookmarkStart w:id="607" w:name="_Toc66693671"/>
      <w:r w:rsidRPr="00931575">
        <w:t>4.12</w:t>
      </w:r>
      <w:r w:rsidRPr="00931575">
        <w:tab/>
        <w:t>Co-location requirements</w:t>
      </w:r>
      <w:bookmarkEnd w:id="599"/>
      <w:bookmarkEnd w:id="600"/>
      <w:bookmarkEnd w:id="601"/>
      <w:bookmarkEnd w:id="602"/>
      <w:bookmarkEnd w:id="603"/>
      <w:bookmarkEnd w:id="604"/>
      <w:bookmarkEnd w:id="605"/>
      <w:bookmarkEnd w:id="606"/>
      <w:bookmarkEnd w:id="607"/>
    </w:p>
    <w:p w14:paraId="25AD4EC8" w14:textId="77777777" w:rsidR="00C45907" w:rsidRPr="00931575" w:rsidRDefault="00C45907" w:rsidP="00C45907">
      <w:pPr>
        <w:pStyle w:val="Heading3"/>
      </w:pPr>
      <w:bookmarkStart w:id="608" w:name="_Toc21102622"/>
      <w:bookmarkStart w:id="609" w:name="_Toc29810471"/>
      <w:bookmarkStart w:id="610" w:name="_Toc36635823"/>
      <w:bookmarkStart w:id="611" w:name="_Toc37272769"/>
      <w:bookmarkStart w:id="612" w:name="_Toc45885846"/>
      <w:bookmarkStart w:id="613" w:name="_Toc53182955"/>
      <w:bookmarkStart w:id="614" w:name="_Toc58915622"/>
      <w:bookmarkStart w:id="615" w:name="_Toc58917803"/>
      <w:bookmarkStart w:id="616" w:name="_Toc66693672"/>
      <w:r w:rsidRPr="00931575">
        <w:rPr>
          <w:lang w:eastAsia="zh-CN"/>
        </w:rPr>
        <w:t>4.1</w:t>
      </w:r>
      <w:r w:rsidRPr="00931575">
        <w:rPr>
          <w:lang w:val="en-US" w:eastAsia="zh-CN"/>
        </w:rPr>
        <w:t>2</w:t>
      </w:r>
      <w:r w:rsidRPr="00931575">
        <w:rPr>
          <w:lang w:eastAsia="zh-CN"/>
        </w:rPr>
        <w:t>.1</w:t>
      </w:r>
      <w:r w:rsidRPr="00931575">
        <w:rPr>
          <w:lang w:eastAsia="zh-CN"/>
        </w:rPr>
        <w:tab/>
        <w:t>General</w:t>
      </w:r>
      <w:bookmarkEnd w:id="608"/>
      <w:bookmarkEnd w:id="609"/>
      <w:bookmarkEnd w:id="610"/>
      <w:bookmarkEnd w:id="611"/>
      <w:bookmarkEnd w:id="612"/>
      <w:bookmarkEnd w:id="613"/>
      <w:bookmarkEnd w:id="614"/>
      <w:bookmarkEnd w:id="615"/>
      <w:bookmarkEnd w:id="616"/>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617" w:name="_Toc21102623"/>
      <w:bookmarkStart w:id="618" w:name="_Toc29810472"/>
      <w:bookmarkStart w:id="619" w:name="_Toc36635824"/>
      <w:bookmarkStart w:id="620" w:name="_Toc37272770"/>
      <w:bookmarkStart w:id="621" w:name="_Toc45885847"/>
      <w:bookmarkStart w:id="622" w:name="_Toc53182956"/>
      <w:bookmarkStart w:id="623" w:name="_Toc58915623"/>
      <w:bookmarkStart w:id="624" w:name="_Toc58917804"/>
      <w:bookmarkStart w:id="625" w:name="_Toc66693673"/>
      <w:r w:rsidRPr="00931575">
        <w:rPr>
          <w:lang w:eastAsia="zh-CN"/>
        </w:rPr>
        <w:t>4.12.2</w:t>
      </w:r>
      <w:r w:rsidRPr="00931575">
        <w:rPr>
          <w:lang w:eastAsia="zh-CN"/>
        </w:rPr>
        <w:tab/>
        <w:t>Co-location test antenna</w:t>
      </w:r>
      <w:bookmarkEnd w:id="617"/>
      <w:bookmarkEnd w:id="618"/>
      <w:bookmarkEnd w:id="619"/>
      <w:bookmarkEnd w:id="620"/>
      <w:bookmarkEnd w:id="621"/>
      <w:bookmarkEnd w:id="622"/>
      <w:bookmarkEnd w:id="623"/>
      <w:bookmarkEnd w:id="624"/>
      <w:bookmarkEnd w:id="625"/>
    </w:p>
    <w:p w14:paraId="0929552E" w14:textId="77777777" w:rsidR="00C45907" w:rsidRPr="00931575" w:rsidRDefault="00C45907" w:rsidP="00C45907">
      <w:pPr>
        <w:pStyle w:val="Heading4"/>
        <w:rPr>
          <w:lang w:eastAsia="zh-CN"/>
        </w:rPr>
      </w:pPr>
      <w:bookmarkStart w:id="626" w:name="_Toc21102624"/>
      <w:bookmarkStart w:id="627" w:name="_Toc29810473"/>
      <w:bookmarkStart w:id="628" w:name="_Toc36635825"/>
      <w:bookmarkStart w:id="629" w:name="_Toc37272771"/>
      <w:bookmarkStart w:id="630" w:name="_Toc45885848"/>
      <w:bookmarkStart w:id="631" w:name="_Toc53182957"/>
      <w:bookmarkStart w:id="632" w:name="_Toc58915624"/>
      <w:bookmarkStart w:id="633" w:name="_Toc58917805"/>
      <w:bookmarkStart w:id="634" w:name="_Toc66693674"/>
      <w:r w:rsidRPr="00931575">
        <w:rPr>
          <w:lang w:eastAsia="zh-CN"/>
        </w:rPr>
        <w:t>4.12.2.1</w:t>
      </w:r>
      <w:r w:rsidRPr="00931575">
        <w:rPr>
          <w:lang w:eastAsia="zh-CN"/>
        </w:rPr>
        <w:tab/>
        <w:t>General</w:t>
      </w:r>
      <w:bookmarkEnd w:id="626"/>
      <w:bookmarkEnd w:id="627"/>
      <w:bookmarkEnd w:id="628"/>
      <w:bookmarkEnd w:id="629"/>
      <w:bookmarkEnd w:id="630"/>
      <w:bookmarkEnd w:id="631"/>
      <w:bookmarkEnd w:id="632"/>
      <w:bookmarkEnd w:id="633"/>
      <w:bookmarkEnd w:id="634"/>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635" w:name="_Toc21102625"/>
      <w:bookmarkStart w:id="636" w:name="_Toc29810474"/>
      <w:bookmarkStart w:id="637" w:name="_Toc36635826"/>
      <w:bookmarkStart w:id="638" w:name="_Toc37272772"/>
      <w:bookmarkStart w:id="639" w:name="_Toc45885849"/>
      <w:bookmarkStart w:id="640" w:name="_Toc53182958"/>
      <w:bookmarkStart w:id="641" w:name="_Toc58915625"/>
      <w:bookmarkStart w:id="642" w:name="_Toc58917806"/>
      <w:bookmarkStart w:id="643" w:name="_Toc6669367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635"/>
      <w:bookmarkEnd w:id="636"/>
      <w:bookmarkEnd w:id="637"/>
      <w:bookmarkEnd w:id="638"/>
      <w:bookmarkEnd w:id="639"/>
      <w:bookmarkEnd w:id="640"/>
      <w:bookmarkEnd w:id="641"/>
      <w:bookmarkEnd w:id="642"/>
      <w:bookmarkEnd w:id="643"/>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644" w:name="_Toc21102626"/>
      <w:bookmarkStart w:id="645" w:name="_Toc29810475"/>
      <w:bookmarkStart w:id="646" w:name="_Toc36635827"/>
      <w:bookmarkStart w:id="647" w:name="_Toc37272773"/>
      <w:bookmarkStart w:id="648" w:name="_Toc45885850"/>
      <w:bookmarkStart w:id="649" w:name="_Toc53182959"/>
      <w:bookmarkStart w:id="650" w:name="_Toc58915626"/>
      <w:bookmarkStart w:id="651" w:name="_Toc58917807"/>
      <w:bookmarkStart w:id="652" w:name="_Toc6669367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644"/>
      <w:bookmarkEnd w:id="645"/>
      <w:bookmarkEnd w:id="646"/>
      <w:bookmarkEnd w:id="647"/>
      <w:bookmarkEnd w:id="648"/>
      <w:bookmarkEnd w:id="649"/>
      <w:bookmarkEnd w:id="650"/>
      <w:bookmarkEnd w:id="651"/>
      <w:bookmarkEnd w:id="65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653" w:name="_Toc21102627"/>
      <w:bookmarkStart w:id="654" w:name="_Toc29810476"/>
      <w:bookmarkStart w:id="655" w:name="_Toc36635828"/>
      <w:bookmarkStart w:id="656" w:name="_Toc37272774"/>
      <w:bookmarkStart w:id="657" w:name="_Toc45885851"/>
      <w:bookmarkStart w:id="658" w:name="_Toc53182960"/>
      <w:bookmarkStart w:id="659" w:name="_Toc58915627"/>
      <w:bookmarkStart w:id="660" w:name="_Toc58917808"/>
      <w:bookmarkStart w:id="661" w:name="_Toc66693677"/>
      <w:r w:rsidRPr="00931575">
        <w:t>4.13</w:t>
      </w:r>
      <w:r w:rsidRPr="00931575">
        <w:tab/>
        <w:t>Format and interpretation of tests</w:t>
      </w:r>
      <w:bookmarkEnd w:id="653"/>
      <w:bookmarkEnd w:id="654"/>
      <w:bookmarkEnd w:id="655"/>
      <w:bookmarkEnd w:id="656"/>
      <w:bookmarkEnd w:id="657"/>
      <w:bookmarkEnd w:id="658"/>
      <w:bookmarkEnd w:id="659"/>
      <w:bookmarkEnd w:id="660"/>
      <w:bookmarkEnd w:id="66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662" w:name="_Toc21102628"/>
      <w:bookmarkStart w:id="663" w:name="_Toc29810477"/>
      <w:bookmarkStart w:id="664" w:name="_Toc36635829"/>
      <w:bookmarkStart w:id="665" w:name="_Toc37272775"/>
      <w:bookmarkStart w:id="666" w:name="_Toc45885852"/>
      <w:bookmarkStart w:id="667" w:name="_Toc53182961"/>
      <w:bookmarkStart w:id="668" w:name="_Toc58915628"/>
      <w:bookmarkStart w:id="669" w:name="_Toc58917809"/>
      <w:bookmarkStart w:id="670" w:name="_Toc6669367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662"/>
      <w:bookmarkEnd w:id="663"/>
      <w:bookmarkEnd w:id="664"/>
      <w:bookmarkEnd w:id="665"/>
      <w:bookmarkEnd w:id="666"/>
      <w:bookmarkEnd w:id="667"/>
      <w:bookmarkEnd w:id="668"/>
      <w:bookmarkEnd w:id="669"/>
      <w:bookmarkEnd w:id="670"/>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671" w:name="_Toc21102629"/>
      <w:bookmarkStart w:id="672" w:name="_Toc29810478"/>
      <w:bookmarkStart w:id="673" w:name="_Toc36635830"/>
      <w:bookmarkStart w:id="674" w:name="_Toc37272776"/>
      <w:bookmarkStart w:id="675" w:name="_Toc45885853"/>
      <w:bookmarkStart w:id="676" w:name="_Toc53182962"/>
      <w:bookmarkStart w:id="677" w:name="_Toc58915629"/>
      <w:bookmarkStart w:id="678" w:name="_Toc58917810"/>
      <w:bookmarkStart w:id="679" w:name="_Toc66693679"/>
      <w:r w:rsidRPr="00931575">
        <w:rPr>
          <w:rFonts w:hint="eastAsia"/>
          <w:lang w:eastAsia="zh-CN"/>
        </w:rPr>
        <w:lastRenderedPageBreak/>
        <w:t>5</w:t>
      </w:r>
      <w:r w:rsidRPr="00931575">
        <w:rPr>
          <w:lang w:eastAsia="zh-CN"/>
        </w:rPr>
        <w:tab/>
        <w:t>Operating bands and channel arrangement</w:t>
      </w:r>
      <w:bookmarkEnd w:id="671"/>
      <w:bookmarkEnd w:id="672"/>
      <w:bookmarkEnd w:id="673"/>
      <w:bookmarkEnd w:id="674"/>
      <w:bookmarkEnd w:id="675"/>
      <w:bookmarkEnd w:id="676"/>
      <w:bookmarkEnd w:id="677"/>
      <w:bookmarkEnd w:id="678"/>
      <w:bookmarkEnd w:id="679"/>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680" w:name="historyclause"/>
      <w:r w:rsidRPr="00931575">
        <w:br w:type="page"/>
      </w:r>
    </w:p>
    <w:p w14:paraId="7751B2AE" w14:textId="77777777" w:rsidR="00C45907" w:rsidRPr="00931575" w:rsidRDefault="00C45907" w:rsidP="00C45907">
      <w:pPr>
        <w:pStyle w:val="Heading1"/>
      </w:pPr>
      <w:bookmarkStart w:id="681" w:name="_Toc21102630"/>
      <w:bookmarkStart w:id="682" w:name="_Toc29810479"/>
      <w:bookmarkStart w:id="683" w:name="_Toc36635831"/>
      <w:bookmarkStart w:id="684" w:name="_Toc37272777"/>
      <w:bookmarkStart w:id="685" w:name="_Toc45885854"/>
      <w:bookmarkStart w:id="686" w:name="_Toc53182963"/>
      <w:bookmarkStart w:id="687" w:name="_Toc58915630"/>
      <w:bookmarkStart w:id="688" w:name="_Toc58917811"/>
      <w:bookmarkStart w:id="689" w:name="_Toc66693680"/>
      <w:r w:rsidRPr="00931575">
        <w:lastRenderedPageBreak/>
        <w:t>6</w:t>
      </w:r>
      <w:r w:rsidRPr="00931575">
        <w:tab/>
        <w:t>Radiated transmitter characteristics</w:t>
      </w:r>
      <w:bookmarkEnd w:id="681"/>
      <w:bookmarkEnd w:id="682"/>
      <w:bookmarkEnd w:id="683"/>
      <w:bookmarkEnd w:id="684"/>
      <w:bookmarkEnd w:id="685"/>
      <w:bookmarkEnd w:id="686"/>
      <w:bookmarkEnd w:id="687"/>
      <w:bookmarkEnd w:id="688"/>
      <w:bookmarkEnd w:id="689"/>
    </w:p>
    <w:p w14:paraId="1440A2AB" w14:textId="77777777" w:rsidR="00C45907" w:rsidRPr="00931575" w:rsidRDefault="00C45907" w:rsidP="00C45907">
      <w:pPr>
        <w:pStyle w:val="Heading2"/>
      </w:pPr>
      <w:bookmarkStart w:id="690" w:name="_Toc21102631"/>
      <w:bookmarkStart w:id="691" w:name="_Toc29810480"/>
      <w:bookmarkStart w:id="692" w:name="_Toc36635832"/>
      <w:bookmarkStart w:id="693" w:name="_Toc37272778"/>
      <w:bookmarkStart w:id="694" w:name="_Toc45885855"/>
      <w:bookmarkStart w:id="695" w:name="_Toc53182964"/>
      <w:bookmarkStart w:id="696" w:name="_Toc58915631"/>
      <w:bookmarkStart w:id="697" w:name="_Toc58917812"/>
      <w:bookmarkStart w:id="698" w:name="_Toc66693681"/>
      <w:r w:rsidRPr="00931575">
        <w:t>6.1</w:t>
      </w:r>
      <w:r w:rsidRPr="00931575">
        <w:tab/>
        <w:t>General</w:t>
      </w:r>
      <w:bookmarkEnd w:id="690"/>
      <w:bookmarkEnd w:id="691"/>
      <w:bookmarkEnd w:id="692"/>
      <w:bookmarkEnd w:id="693"/>
      <w:bookmarkEnd w:id="694"/>
      <w:bookmarkEnd w:id="695"/>
      <w:bookmarkEnd w:id="696"/>
      <w:bookmarkEnd w:id="697"/>
      <w:bookmarkEnd w:id="69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699" w:name="_Toc21102632"/>
      <w:bookmarkStart w:id="700" w:name="_Toc29810481"/>
      <w:bookmarkStart w:id="701" w:name="_Toc36635833"/>
      <w:bookmarkStart w:id="702" w:name="_Toc37272779"/>
      <w:bookmarkStart w:id="703" w:name="_Toc45885856"/>
      <w:bookmarkStart w:id="704" w:name="_Toc53182965"/>
      <w:bookmarkStart w:id="705" w:name="_Toc58915632"/>
      <w:bookmarkStart w:id="706" w:name="_Toc58917813"/>
      <w:bookmarkStart w:id="707" w:name="_Toc66693682"/>
      <w:r w:rsidRPr="00931575">
        <w:t>6.2</w:t>
      </w:r>
      <w:r w:rsidRPr="00931575">
        <w:tab/>
        <w:t>Radiated transmit power</w:t>
      </w:r>
      <w:bookmarkEnd w:id="699"/>
      <w:bookmarkEnd w:id="700"/>
      <w:bookmarkEnd w:id="701"/>
      <w:bookmarkEnd w:id="702"/>
      <w:bookmarkEnd w:id="703"/>
      <w:bookmarkEnd w:id="704"/>
      <w:bookmarkEnd w:id="705"/>
      <w:bookmarkEnd w:id="706"/>
      <w:bookmarkEnd w:id="707"/>
    </w:p>
    <w:p w14:paraId="4FF0E1E9" w14:textId="77777777" w:rsidR="00C45907" w:rsidRPr="00931575" w:rsidRDefault="00C45907" w:rsidP="00C45907">
      <w:pPr>
        <w:pStyle w:val="Heading3"/>
        <w:rPr>
          <w:lang w:eastAsia="sv-SE"/>
        </w:rPr>
      </w:pPr>
      <w:bookmarkStart w:id="708" w:name="_Toc21102633"/>
      <w:bookmarkStart w:id="709" w:name="_Toc29810482"/>
      <w:bookmarkStart w:id="710" w:name="_Toc36635834"/>
      <w:bookmarkStart w:id="711" w:name="_Toc37272780"/>
      <w:bookmarkStart w:id="712" w:name="_Toc45885857"/>
      <w:bookmarkStart w:id="713" w:name="_Toc53182966"/>
      <w:bookmarkStart w:id="714" w:name="_Toc58915633"/>
      <w:bookmarkStart w:id="715" w:name="_Toc58917814"/>
      <w:bookmarkStart w:id="716" w:name="_Toc66693683"/>
      <w:r w:rsidRPr="00931575">
        <w:rPr>
          <w:lang w:eastAsia="sv-SE"/>
        </w:rPr>
        <w:t>6.2.1</w:t>
      </w:r>
      <w:r w:rsidRPr="00931575">
        <w:rPr>
          <w:lang w:eastAsia="sv-SE"/>
        </w:rPr>
        <w:tab/>
        <w:t>Definition and applicability</w:t>
      </w:r>
      <w:bookmarkEnd w:id="708"/>
      <w:bookmarkEnd w:id="709"/>
      <w:bookmarkEnd w:id="710"/>
      <w:bookmarkEnd w:id="711"/>
      <w:bookmarkEnd w:id="712"/>
      <w:bookmarkEnd w:id="713"/>
      <w:bookmarkEnd w:id="714"/>
      <w:bookmarkEnd w:id="715"/>
      <w:bookmarkEnd w:id="716"/>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717" w:name="_Toc21102634"/>
      <w:bookmarkStart w:id="718" w:name="_Toc29810483"/>
      <w:bookmarkStart w:id="719" w:name="_Toc36635835"/>
      <w:bookmarkStart w:id="720" w:name="_Toc37272781"/>
      <w:bookmarkStart w:id="721" w:name="_Toc45885858"/>
      <w:bookmarkStart w:id="722" w:name="_Toc53182967"/>
      <w:bookmarkStart w:id="723" w:name="_Toc58915634"/>
      <w:bookmarkStart w:id="724" w:name="_Toc58917815"/>
      <w:bookmarkStart w:id="725" w:name="_Toc66693684"/>
      <w:r w:rsidRPr="00931575">
        <w:rPr>
          <w:lang w:eastAsia="sv-SE"/>
        </w:rPr>
        <w:t>6.2.2</w:t>
      </w:r>
      <w:r w:rsidRPr="00931575">
        <w:rPr>
          <w:lang w:eastAsia="sv-SE"/>
        </w:rPr>
        <w:tab/>
        <w:t>Minimum requirement</w:t>
      </w:r>
      <w:bookmarkEnd w:id="717"/>
      <w:bookmarkEnd w:id="718"/>
      <w:bookmarkEnd w:id="719"/>
      <w:bookmarkEnd w:id="720"/>
      <w:bookmarkEnd w:id="721"/>
      <w:bookmarkEnd w:id="722"/>
      <w:bookmarkEnd w:id="723"/>
      <w:bookmarkEnd w:id="724"/>
      <w:bookmarkEnd w:id="725"/>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lastRenderedPageBreak/>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726" w:name="_Toc21102635"/>
      <w:bookmarkStart w:id="727" w:name="_Toc29810484"/>
      <w:bookmarkStart w:id="728" w:name="_Toc36635836"/>
      <w:bookmarkStart w:id="729" w:name="_Toc37272782"/>
      <w:bookmarkStart w:id="730" w:name="_Toc45885859"/>
      <w:bookmarkStart w:id="731" w:name="_Toc53182968"/>
      <w:bookmarkStart w:id="732" w:name="_Toc58915635"/>
      <w:bookmarkStart w:id="733" w:name="_Toc58917816"/>
      <w:bookmarkStart w:id="734" w:name="_Toc66693685"/>
      <w:r w:rsidRPr="00931575">
        <w:rPr>
          <w:lang w:eastAsia="sv-SE"/>
        </w:rPr>
        <w:t>6.2.3</w:t>
      </w:r>
      <w:r w:rsidRPr="00931575">
        <w:rPr>
          <w:lang w:eastAsia="sv-SE"/>
        </w:rPr>
        <w:tab/>
        <w:t>Test purpose</w:t>
      </w:r>
      <w:bookmarkEnd w:id="726"/>
      <w:bookmarkEnd w:id="727"/>
      <w:bookmarkEnd w:id="728"/>
      <w:bookmarkEnd w:id="729"/>
      <w:bookmarkEnd w:id="730"/>
      <w:bookmarkEnd w:id="731"/>
      <w:bookmarkEnd w:id="732"/>
      <w:bookmarkEnd w:id="733"/>
      <w:bookmarkEnd w:id="734"/>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735" w:name="_Toc21102636"/>
      <w:bookmarkStart w:id="736" w:name="_Toc29810485"/>
      <w:bookmarkStart w:id="737" w:name="_Toc36635837"/>
      <w:bookmarkStart w:id="738" w:name="_Toc37272783"/>
      <w:bookmarkStart w:id="739" w:name="_Toc45885860"/>
      <w:bookmarkStart w:id="740" w:name="_Toc53182969"/>
      <w:bookmarkStart w:id="741" w:name="_Toc58915636"/>
      <w:bookmarkStart w:id="742" w:name="_Toc58917817"/>
      <w:bookmarkStart w:id="743" w:name="_Toc66693686"/>
      <w:r w:rsidRPr="00931575">
        <w:rPr>
          <w:lang w:eastAsia="sv-SE"/>
        </w:rPr>
        <w:t>6.</w:t>
      </w:r>
      <w:r w:rsidRPr="00931575">
        <w:rPr>
          <w:lang w:eastAsia="zh-CN"/>
        </w:rPr>
        <w:t>2</w:t>
      </w:r>
      <w:r w:rsidRPr="00931575">
        <w:rPr>
          <w:lang w:eastAsia="sv-SE"/>
        </w:rPr>
        <w:t>.4</w:t>
      </w:r>
      <w:r w:rsidRPr="00931575">
        <w:rPr>
          <w:lang w:eastAsia="sv-SE"/>
        </w:rPr>
        <w:tab/>
        <w:t>Method of test</w:t>
      </w:r>
      <w:bookmarkEnd w:id="735"/>
      <w:bookmarkEnd w:id="736"/>
      <w:bookmarkEnd w:id="737"/>
      <w:bookmarkEnd w:id="738"/>
      <w:bookmarkEnd w:id="739"/>
      <w:bookmarkEnd w:id="740"/>
      <w:bookmarkEnd w:id="741"/>
      <w:bookmarkEnd w:id="742"/>
      <w:bookmarkEnd w:id="743"/>
    </w:p>
    <w:p w14:paraId="6882FAE3" w14:textId="77777777" w:rsidR="00C45907" w:rsidRPr="00931575" w:rsidRDefault="00C45907" w:rsidP="00C45907">
      <w:pPr>
        <w:pStyle w:val="Heading4"/>
        <w:rPr>
          <w:lang w:eastAsia="sv-SE"/>
        </w:rPr>
      </w:pPr>
      <w:bookmarkStart w:id="744" w:name="_Toc21102637"/>
      <w:bookmarkStart w:id="745" w:name="_Toc29810486"/>
      <w:bookmarkStart w:id="746" w:name="_Toc36635838"/>
      <w:bookmarkStart w:id="747" w:name="_Toc37272784"/>
      <w:bookmarkStart w:id="748" w:name="_Toc45885861"/>
      <w:bookmarkStart w:id="749" w:name="_Toc53182970"/>
      <w:bookmarkStart w:id="750" w:name="_Toc58915637"/>
      <w:bookmarkStart w:id="751" w:name="_Toc58917818"/>
      <w:bookmarkStart w:id="752" w:name="_Toc66693687"/>
      <w:r w:rsidRPr="00931575">
        <w:rPr>
          <w:lang w:eastAsia="sv-SE"/>
        </w:rPr>
        <w:t>6.2.4.1</w:t>
      </w:r>
      <w:r w:rsidRPr="00931575">
        <w:rPr>
          <w:lang w:eastAsia="sv-SE"/>
        </w:rPr>
        <w:tab/>
        <w:t>Initial conditions</w:t>
      </w:r>
      <w:bookmarkEnd w:id="744"/>
      <w:bookmarkEnd w:id="745"/>
      <w:bookmarkEnd w:id="746"/>
      <w:bookmarkEnd w:id="747"/>
      <w:bookmarkEnd w:id="748"/>
      <w:bookmarkEnd w:id="749"/>
      <w:bookmarkEnd w:id="750"/>
      <w:bookmarkEnd w:id="751"/>
      <w:bookmarkEnd w:id="75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753" w:name="_Toc21102638"/>
      <w:bookmarkStart w:id="754" w:name="_Toc29810487"/>
      <w:bookmarkStart w:id="755" w:name="_Toc36635839"/>
      <w:bookmarkStart w:id="75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757" w:name="_Toc45885862"/>
      <w:bookmarkStart w:id="758" w:name="_Toc53182971"/>
      <w:bookmarkStart w:id="759" w:name="_Toc58915638"/>
      <w:bookmarkStart w:id="760" w:name="_Toc58917819"/>
      <w:bookmarkStart w:id="761" w:name="_Toc66693688"/>
      <w:r w:rsidRPr="00931575">
        <w:rPr>
          <w:lang w:eastAsia="sv-SE"/>
        </w:rPr>
        <w:t>6.2.4.2</w:t>
      </w:r>
      <w:r w:rsidRPr="00931575">
        <w:rPr>
          <w:lang w:eastAsia="sv-SE"/>
        </w:rPr>
        <w:tab/>
        <w:t>Procedure</w:t>
      </w:r>
      <w:bookmarkEnd w:id="753"/>
      <w:bookmarkEnd w:id="754"/>
      <w:bookmarkEnd w:id="755"/>
      <w:bookmarkEnd w:id="756"/>
      <w:bookmarkEnd w:id="757"/>
      <w:bookmarkEnd w:id="758"/>
      <w:bookmarkEnd w:id="759"/>
      <w:bookmarkEnd w:id="760"/>
      <w:bookmarkEnd w:id="761"/>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lastRenderedPageBreak/>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762" w:name="_Toc21102639"/>
      <w:bookmarkStart w:id="763" w:name="_Toc29810488"/>
      <w:bookmarkStart w:id="764" w:name="_Toc36635840"/>
      <w:bookmarkStart w:id="765" w:name="_Toc37272786"/>
      <w:bookmarkStart w:id="766" w:name="_Toc45885863"/>
      <w:bookmarkStart w:id="767" w:name="_Toc53182972"/>
      <w:bookmarkStart w:id="768" w:name="_Toc58915639"/>
      <w:bookmarkStart w:id="769" w:name="_Toc58917820"/>
      <w:bookmarkStart w:id="770" w:name="_Toc66693689"/>
      <w:r w:rsidRPr="00931575">
        <w:rPr>
          <w:lang w:eastAsia="sv-SE"/>
        </w:rPr>
        <w:t>6.</w:t>
      </w:r>
      <w:r w:rsidRPr="00931575">
        <w:rPr>
          <w:lang w:eastAsia="zh-CN"/>
        </w:rPr>
        <w:t>2</w:t>
      </w:r>
      <w:r w:rsidRPr="00931575">
        <w:rPr>
          <w:lang w:eastAsia="sv-SE"/>
        </w:rPr>
        <w:t>.5</w:t>
      </w:r>
      <w:r w:rsidRPr="00931575">
        <w:rPr>
          <w:lang w:eastAsia="sv-SE"/>
        </w:rPr>
        <w:tab/>
        <w:t>Test requirement</w:t>
      </w:r>
      <w:bookmarkEnd w:id="762"/>
      <w:bookmarkEnd w:id="763"/>
      <w:bookmarkEnd w:id="764"/>
      <w:bookmarkEnd w:id="765"/>
      <w:bookmarkEnd w:id="766"/>
      <w:bookmarkEnd w:id="767"/>
      <w:bookmarkEnd w:id="768"/>
      <w:bookmarkEnd w:id="769"/>
      <w:bookmarkEnd w:id="770"/>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771" w:name="_Toc21102640"/>
      <w:bookmarkStart w:id="772" w:name="_Toc29810489"/>
      <w:bookmarkStart w:id="773" w:name="_Toc36635841"/>
      <w:bookmarkStart w:id="774" w:name="_Toc37272787"/>
      <w:bookmarkStart w:id="775" w:name="_Toc45885864"/>
      <w:bookmarkStart w:id="776" w:name="_Toc53182973"/>
      <w:bookmarkStart w:id="777" w:name="_Toc58915640"/>
      <w:bookmarkStart w:id="778" w:name="_Toc58917821"/>
      <w:bookmarkStart w:id="779" w:name="_Toc66693690"/>
      <w:r w:rsidRPr="00931575">
        <w:t>6.3</w:t>
      </w:r>
      <w:r w:rsidRPr="00931575">
        <w:tab/>
        <w:t>OTA base station output power</w:t>
      </w:r>
      <w:bookmarkEnd w:id="771"/>
      <w:bookmarkEnd w:id="772"/>
      <w:bookmarkEnd w:id="773"/>
      <w:bookmarkEnd w:id="774"/>
      <w:bookmarkEnd w:id="775"/>
      <w:bookmarkEnd w:id="776"/>
      <w:bookmarkEnd w:id="777"/>
      <w:bookmarkEnd w:id="778"/>
      <w:bookmarkEnd w:id="779"/>
    </w:p>
    <w:p w14:paraId="6BA5DC88" w14:textId="77777777" w:rsidR="00C45907" w:rsidRPr="00931575" w:rsidRDefault="00C45907" w:rsidP="00C45907">
      <w:pPr>
        <w:pStyle w:val="Heading3"/>
        <w:rPr>
          <w:lang w:eastAsia="sv-SE"/>
        </w:rPr>
      </w:pPr>
      <w:bookmarkStart w:id="780" w:name="_Toc21102641"/>
      <w:bookmarkStart w:id="781" w:name="_Toc29810490"/>
      <w:bookmarkStart w:id="782" w:name="_Toc36635842"/>
      <w:bookmarkStart w:id="783" w:name="_Toc37272788"/>
      <w:bookmarkStart w:id="784" w:name="_Toc45885865"/>
      <w:bookmarkStart w:id="785" w:name="_Toc53182974"/>
      <w:bookmarkStart w:id="786" w:name="_Toc58915641"/>
      <w:bookmarkStart w:id="787" w:name="_Toc58917822"/>
      <w:bookmarkStart w:id="788" w:name="_Toc66693691"/>
      <w:r w:rsidRPr="00931575">
        <w:rPr>
          <w:lang w:eastAsia="sv-SE"/>
        </w:rPr>
        <w:t>6.3.1</w:t>
      </w:r>
      <w:r w:rsidRPr="00931575">
        <w:rPr>
          <w:lang w:eastAsia="sv-SE"/>
        </w:rPr>
        <w:tab/>
        <w:t>Definition and applicability</w:t>
      </w:r>
      <w:bookmarkEnd w:id="780"/>
      <w:bookmarkEnd w:id="781"/>
      <w:bookmarkEnd w:id="782"/>
      <w:bookmarkEnd w:id="783"/>
      <w:bookmarkEnd w:id="784"/>
      <w:bookmarkEnd w:id="785"/>
      <w:bookmarkEnd w:id="786"/>
      <w:bookmarkEnd w:id="787"/>
      <w:bookmarkEnd w:id="78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789" w:name="_Toc21102642"/>
      <w:bookmarkStart w:id="790" w:name="_Toc29810491"/>
      <w:bookmarkStart w:id="791" w:name="_Toc36635843"/>
      <w:bookmarkStart w:id="792" w:name="_Toc37272789"/>
      <w:bookmarkStart w:id="793" w:name="_Toc45885866"/>
      <w:bookmarkStart w:id="794" w:name="_Toc53182975"/>
      <w:bookmarkStart w:id="795" w:name="_Toc58915642"/>
      <w:bookmarkStart w:id="796" w:name="_Toc58917823"/>
      <w:bookmarkStart w:id="797" w:name="_Toc66693692"/>
      <w:r w:rsidRPr="00931575">
        <w:rPr>
          <w:lang w:eastAsia="sv-SE"/>
        </w:rPr>
        <w:t>6.3.2</w:t>
      </w:r>
      <w:r w:rsidRPr="00931575">
        <w:rPr>
          <w:lang w:eastAsia="sv-SE"/>
        </w:rPr>
        <w:tab/>
        <w:t>Minimum requirement</w:t>
      </w:r>
      <w:bookmarkEnd w:id="789"/>
      <w:bookmarkEnd w:id="790"/>
      <w:bookmarkEnd w:id="791"/>
      <w:bookmarkEnd w:id="792"/>
      <w:bookmarkEnd w:id="793"/>
      <w:bookmarkEnd w:id="794"/>
      <w:bookmarkEnd w:id="795"/>
      <w:bookmarkEnd w:id="796"/>
      <w:bookmarkEnd w:id="79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798" w:name="_Toc21102643"/>
      <w:bookmarkStart w:id="799" w:name="_Toc29810492"/>
      <w:bookmarkStart w:id="800" w:name="_Toc36635844"/>
      <w:bookmarkStart w:id="801" w:name="_Toc37272790"/>
      <w:bookmarkStart w:id="802" w:name="_Toc45885867"/>
      <w:bookmarkStart w:id="803" w:name="_Toc53182976"/>
      <w:bookmarkStart w:id="804" w:name="_Toc58915643"/>
      <w:bookmarkStart w:id="805" w:name="_Toc58917824"/>
      <w:bookmarkStart w:id="806" w:name="_Toc66693693"/>
      <w:r w:rsidRPr="00931575">
        <w:rPr>
          <w:lang w:eastAsia="sv-SE"/>
        </w:rPr>
        <w:lastRenderedPageBreak/>
        <w:t>6.3.3</w:t>
      </w:r>
      <w:r w:rsidRPr="00931575">
        <w:rPr>
          <w:lang w:eastAsia="sv-SE"/>
        </w:rPr>
        <w:tab/>
        <w:t>Test purpose</w:t>
      </w:r>
      <w:bookmarkEnd w:id="798"/>
      <w:bookmarkEnd w:id="799"/>
      <w:bookmarkEnd w:id="800"/>
      <w:bookmarkEnd w:id="801"/>
      <w:bookmarkEnd w:id="802"/>
      <w:bookmarkEnd w:id="803"/>
      <w:bookmarkEnd w:id="804"/>
      <w:bookmarkEnd w:id="805"/>
      <w:bookmarkEnd w:id="80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807" w:name="_Toc21102644"/>
      <w:bookmarkStart w:id="808" w:name="_Toc29810493"/>
      <w:bookmarkStart w:id="809" w:name="_Toc36635845"/>
      <w:bookmarkStart w:id="810" w:name="_Toc37272791"/>
      <w:bookmarkStart w:id="811" w:name="_Toc45885868"/>
      <w:bookmarkStart w:id="812" w:name="_Toc53182977"/>
      <w:bookmarkStart w:id="813" w:name="_Toc58915644"/>
      <w:bookmarkStart w:id="814" w:name="_Toc58917825"/>
      <w:bookmarkStart w:id="815" w:name="_Toc66693694"/>
      <w:r w:rsidRPr="00931575">
        <w:rPr>
          <w:lang w:eastAsia="sv-SE"/>
        </w:rPr>
        <w:t>6</w:t>
      </w:r>
      <w:r w:rsidRPr="00931575">
        <w:rPr>
          <w:lang w:eastAsia="zh-CN"/>
        </w:rPr>
        <w:t>.3.</w:t>
      </w:r>
      <w:r w:rsidRPr="00931575">
        <w:rPr>
          <w:lang w:eastAsia="sv-SE"/>
        </w:rPr>
        <w:t>4</w:t>
      </w:r>
      <w:r w:rsidRPr="00931575">
        <w:rPr>
          <w:lang w:eastAsia="sv-SE"/>
        </w:rPr>
        <w:tab/>
        <w:t>Method of test</w:t>
      </w:r>
      <w:bookmarkEnd w:id="807"/>
      <w:bookmarkEnd w:id="808"/>
      <w:bookmarkEnd w:id="809"/>
      <w:bookmarkEnd w:id="810"/>
      <w:bookmarkEnd w:id="811"/>
      <w:bookmarkEnd w:id="812"/>
      <w:bookmarkEnd w:id="813"/>
      <w:bookmarkEnd w:id="814"/>
      <w:bookmarkEnd w:id="815"/>
    </w:p>
    <w:p w14:paraId="4FBC60C8" w14:textId="77777777" w:rsidR="00C45907" w:rsidRPr="00931575" w:rsidRDefault="00C45907" w:rsidP="00C45907">
      <w:pPr>
        <w:pStyle w:val="Heading4"/>
        <w:rPr>
          <w:lang w:eastAsia="sv-SE"/>
        </w:rPr>
      </w:pPr>
      <w:bookmarkStart w:id="816" w:name="_Toc21102645"/>
      <w:bookmarkStart w:id="817" w:name="_Toc29810494"/>
      <w:bookmarkStart w:id="818" w:name="_Toc36635846"/>
      <w:bookmarkStart w:id="819" w:name="_Toc37272792"/>
      <w:bookmarkStart w:id="820" w:name="_Toc45885869"/>
      <w:bookmarkStart w:id="821" w:name="_Toc53182978"/>
      <w:bookmarkStart w:id="822" w:name="_Toc58915645"/>
      <w:bookmarkStart w:id="823" w:name="_Toc58917826"/>
      <w:bookmarkStart w:id="824" w:name="_Toc66693695"/>
      <w:r w:rsidRPr="00931575">
        <w:rPr>
          <w:lang w:eastAsia="sv-SE"/>
        </w:rPr>
        <w:t>6.3.4.1</w:t>
      </w:r>
      <w:r w:rsidRPr="00931575">
        <w:rPr>
          <w:lang w:eastAsia="sv-SE"/>
        </w:rPr>
        <w:tab/>
        <w:t>Initial conditions</w:t>
      </w:r>
      <w:bookmarkEnd w:id="816"/>
      <w:bookmarkEnd w:id="817"/>
      <w:bookmarkEnd w:id="818"/>
      <w:bookmarkEnd w:id="819"/>
      <w:bookmarkEnd w:id="820"/>
      <w:bookmarkEnd w:id="821"/>
      <w:bookmarkEnd w:id="822"/>
      <w:bookmarkEnd w:id="823"/>
      <w:bookmarkEnd w:id="82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825" w:name="_Toc21102646"/>
      <w:bookmarkStart w:id="826" w:name="_Toc29810495"/>
      <w:bookmarkStart w:id="827" w:name="_Toc36635847"/>
      <w:bookmarkStart w:id="828" w:name="_Toc37272793"/>
      <w:bookmarkStart w:id="829" w:name="_Toc45885870"/>
      <w:bookmarkStart w:id="830" w:name="_Toc53182979"/>
      <w:bookmarkStart w:id="831" w:name="_Toc58915646"/>
      <w:bookmarkStart w:id="832" w:name="_Toc58917827"/>
      <w:bookmarkStart w:id="833" w:name="_Toc66693696"/>
      <w:r w:rsidRPr="00931575">
        <w:rPr>
          <w:lang w:eastAsia="sv-SE"/>
        </w:rPr>
        <w:t>6.3.4.2</w:t>
      </w:r>
      <w:r w:rsidRPr="00931575">
        <w:rPr>
          <w:lang w:eastAsia="sv-SE"/>
        </w:rPr>
        <w:tab/>
        <w:t>Procedure</w:t>
      </w:r>
      <w:bookmarkEnd w:id="825"/>
      <w:bookmarkEnd w:id="826"/>
      <w:bookmarkEnd w:id="827"/>
      <w:bookmarkEnd w:id="828"/>
      <w:bookmarkEnd w:id="829"/>
      <w:bookmarkEnd w:id="830"/>
      <w:bookmarkEnd w:id="831"/>
      <w:bookmarkEnd w:id="832"/>
      <w:bookmarkEnd w:id="833"/>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834" w:name="_Toc21102647"/>
      <w:bookmarkStart w:id="835" w:name="_Toc29810496"/>
      <w:bookmarkStart w:id="836" w:name="_Toc36635848"/>
      <w:bookmarkStart w:id="837" w:name="_Toc37272794"/>
      <w:bookmarkStart w:id="838" w:name="_Toc45885871"/>
      <w:bookmarkStart w:id="839" w:name="_Toc53182980"/>
      <w:bookmarkStart w:id="840" w:name="_Toc58915647"/>
      <w:bookmarkStart w:id="841" w:name="_Toc58917828"/>
      <w:bookmarkStart w:id="842" w:name="_Toc66693697"/>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834"/>
      <w:bookmarkEnd w:id="835"/>
      <w:bookmarkEnd w:id="836"/>
      <w:bookmarkEnd w:id="837"/>
      <w:bookmarkEnd w:id="838"/>
      <w:bookmarkEnd w:id="839"/>
      <w:bookmarkEnd w:id="840"/>
      <w:bookmarkEnd w:id="841"/>
      <w:bookmarkEnd w:id="842"/>
    </w:p>
    <w:p w14:paraId="46E32103" w14:textId="77777777" w:rsidR="00C45907" w:rsidRPr="00931575" w:rsidRDefault="00C45907" w:rsidP="00C45907">
      <w:pPr>
        <w:pStyle w:val="Heading4"/>
        <w:rPr>
          <w:lang w:eastAsia="sv-SE"/>
        </w:rPr>
      </w:pPr>
      <w:bookmarkStart w:id="843" w:name="_Toc13081940"/>
      <w:bookmarkStart w:id="844" w:name="_Toc29810497"/>
      <w:bookmarkStart w:id="845" w:name="_Toc36635849"/>
      <w:bookmarkStart w:id="846" w:name="_Toc37272795"/>
      <w:bookmarkStart w:id="847" w:name="_Toc45885872"/>
      <w:bookmarkStart w:id="848" w:name="_Toc53182981"/>
      <w:bookmarkStart w:id="849" w:name="_Toc58915648"/>
      <w:bookmarkStart w:id="850" w:name="_Toc58917829"/>
      <w:bookmarkStart w:id="851" w:name="_Toc66693698"/>
      <w:bookmarkStart w:id="852" w:name="_Toc21102649"/>
      <w:r w:rsidRPr="00931575">
        <w:rPr>
          <w:lang w:eastAsia="sv-SE"/>
        </w:rPr>
        <w:t>6.3.5.1</w:t>
      </w:r>
      <w:r w:rsidRPr="00931575">
        <w:rPr>
          <w:lang w:eastAsia="sv-SE"/>
        </w:rPr>
        <w:tab/>
      </w:r>
      <w:r w:rsidRPr="00931575">
        <w:rPr>
          <w:i/>
          <w:lang w:eastAsia="sv-SE"/>
        </w:rPr>
        <w:t>BS type 1-O</w:t>
      </w:r>
      <w:bookmarkEnd w:id="843"/>
      <w:bookmarkEnd w:id="844"/>
      <w:bookmarkEnd w:id="845"/>
      <w:bookmarkEnd w:id="846"/>
      <w:bookmarkEnd w:id="847"/>
      <w:bookmarkEnd w:id="848"/>
      <w:bookmarkEnd w:id="849"/>
      <w:bookmarkEnd w:id="850"/>
      <w:bookmarkEnd w:id="85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853" w:name="_Toc29810498"/>
      <w:bookmarkStart w:id="854" w:name="_Toc36635850"/>
      <w:bookmarkStart w:id="855" w:name="_Toc37272796"/>
      <w:bookmarkStart w:id="856" w:name="_Toc45885873"/>
      <w:bookmarkStart w:id="857" w:name="_Toc53182982"/>
      <w:bookmarkStart w:id="858" w:name="_Toc58915649"/>
      <w:bookmarkStart w:id="859" w:name="_Toc58917830"/>
      <w:bookmarkStart w:id="860" w:name="_Toc66693699"/>
      <w:r w:rsidRPr="00931575">
        <w:rPr>
          <w:lang w:eastAsia="sv-SE"/>
        </w:rPr>
        <w:t>6.3.5.2</w:t>
      </w:r>
      <w:r w:rsidRPr="00931575">
        <w:rPr>
          <w:lang w:eastAsia="sv-SE"/>
        </w:rPr>
        <w:tab/>
      </w:r>
      <w:r w:rsidRPr="00931575">
        <w:rPr>
          <w:i/>
          <w:lang w:eastAsia="sv-SE"/>
        </w:rPr>
        <w:t>BS type 2-O</w:t>
      </w:r>
      <w:bookmarkEnd w:id="852"/>
      <w:bookmarkEnd w:id="853"/>
      <w:bookmarkEnd w:id="854"/>
      <w:bookmarkEnd w:id="855"/>
      <w:bookmarkEnd w:id="856"/>
      <w:bookmarkEnd w:id="857"/>
      <w:bookmarkEnd w:id="858"/>
      <w:bookmarkEnd w:id="859"/>
      <w:bookmarkEnd w:id="86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861" w:name="_Toc21102650"/>
      <w:bookmarkStart w:id="862" w:name="_Toc29810499"/>
      <w:bookmarkStart w:id="863" w:name="_Toc36635851"/>
      <w:bookmarkStart w:id="864" w:name="_Toc37272797"/>
      <w:bookmarkStart w:id="865" w:name="_Toc45885874"/>
      <w:bookmarkStart w:id="866" w:name="_Toc53182983"/>
      <w:bookmarkStart w:id="867" w:name="_Toc58915650"/>
      <w:bookmarkStart w:id="868" w:name="_Toc58917831"/>
      <w:bookmarkStart w:id="869" w:name="_Toc66693700"/>
      <w:r w:rsidRPr="00931575">
        <w:t>6.4</w:t>
      </w:r>
      <w:r w:rsidRPr="00931575">
        <w:tab/>
        <w:t>OTA output power dynamics</w:t>
      </w:r>
      <w:bookmarkEnd w:id="861"/>
      <w:bookmarkEnd w:id="862"/>
      <w:bookmarkEnd w:id="863"/>
      <w:bookmarkEnd w:id="864"/>
      <w:bookmarkEnd w:id="865"/>
      <w:bookmarkEnd w:id="866"/>
      <w:bookmarkEnd w:id="867"/>
      <w:bookmarkEnd w:id="868"/>
      <w:bookmarkEnd w:id="869"/>
    </w:p>
    <w:p w14:paraId="2053B2DC" w14:textId="77777777" w:rsidR="00C45907" w:rsidRPr="00931575" w:rsidRDefault="00C45907" w:rsidP="00C45907">
      <w:pPr>
        <w:pStyle w:val="Heading3"/>
      </w:pPr>
      <w:bookmarkStart w:id="870" w:name="_Toc21102651"/>
      <w:bookmarkStart w:id="871" w:name="_Toc29810500"/>
      <w:bookmarkStart w:id="872" w:name="_Toc36635852"/>
      <w:bookmarkStart w:id="873" w:name="_Toc37272798"/>
      <w:bookmarkStart w:id="874" w:name="_Toc45885875"/>
      <w:bookmarkStart w:id="875" w:name="_Toc53182984"/>
      <w:bookmarkStart w:id="876" w:name="_Toc58915651"/>
      <w:bookmarkStart w:id="877" w:name="_Toc58917832"/>
      <w:bookmarkStart w:id="878" w:name="_Toc66693701"/>
      <w:r w:rsidRPr="00931575">
        <w:t>6.4.1</w:t>
      </w:r>
      <w:r w:rsidRPr="00931575">
        <w:tab/>
        <w:t>General</w:t>
      </w:r>
      <w:bookmarkEnd w:id="870"/>
      <w:bookmarkEnd w:id="871"/>
      <w:bookmarkEnd w:id="872"/>
      <w:bookmarkEnd w:id="873"/>
      <w:bookmarkEnd w:id="874"/>
      <w:bookmarkEnd w:id="875"/>
      <w:bookmarkEnd w:id="876"/>
      <w:bookmarkEnd w:id="877"/>
      <w:bookmarkEnd w:id="87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879" w:name="_Toc21102652"/>
      <w:bookmarkStart w:id="880" w:name="_Toc29810501"/>
      <w:bookmarkStart w:id="881" w:name="_Toc36635853"/>
      <w:bookmarkStart w:id="882" w:name="_Toc37272799"/>
      <w:bookmarkStart w:id="883" w:name="_Toc45885876"/>
      <w:bookmarkStart w:id="884" w:name="_Toc53182985"/>
      <w:bookmarkStart w:id="885" w:name="_Toc58915652"/>
      <w:bookmarkStart w:id="886" w:name="_Toc58917833"/>
      <w:bookmarkStart w:id="887" w:name="_Toc66693702"/>
      <w:r w:rsidRPr="00931575">
        <w:t>6.4.2</w:t>
      </w:r>
      <w:r w:rsidRPr="00931575">
        <w:tab/>
        <w:t>OTA RE power control dynamic range</w:t>
      </w:r>
      <w:bookmarkEnd w:id="879"/>
      <w:bookmarkEnd w:id="880"/>
      <w:bookmarkEnd w:id="881"/>
      <w:bookmarkEnd w:id="882"/>
      <w:bookmarkEnd w:id="883"/>
      <w:bookmarkEnd w:id="884"/>
      <w:bookmarkEnd w:id="885"/>
      <w:bookmarkEnd w:id="886"/>
      <w:bookmarkEnd w:id="887"/>
    </w:p>
    <w:p w14:paraId="30F599E9" w14:textId="77777777" w:rsidR="00C45907" w:rsidRPr="00931575" w:rsidRDefault="00C45907" w:rsidP="00C45907">
      <w:pPr>
        <w:pStyle w:val="Heading4"/>
        <w:rPr>
          <w:lang w:eastAsia="sv-SE"/>
        </w:rPr>
      </w:pPr>
      <w:bookmarkStart w:id="888" w:name="_Toc21102653"/>
      <w:bookmarkStart w:id="889" w:name="_Toc29810502"/>
      <w:bookmarkStart w:id="890" w:name="_Toc36635854"/>
      <w:bookmarkStart w:id="891" w:name="_Toc37272800"/>
      <w:bookmarkStart w:id="892" w:name="_Toc45885877"/>
      <w:bookmarkStart w:id="893" w:name="_Toc53182986"/>
      <w:bookmarkStart w:id="894" w:name="_Toc58915653"/>
      <w:bookmarkStart w:id="895" w:name="_Toc58917834"/>
      <w:bookmarkStart w:id="896" w:name="_Toc66693703"/>
      <w:r w:rsidRPr="00931575">
        <w:rPr>
          <w:lang w:eastAsia="sv-SE"/>
        </w:rPr>
        <w:t>6.4.2.1</w:t>
      </w:r>
      <w:r w:rsidRPr="00931575">
        <w:rPr>
          <w:lang w:eastAsia="sv-SE"/>
        </w:rPr>
        <w:tab/>
        <w:t>Definition and applicability</w:t>
      </w:r>
      <w:bookmarkEnd w:id="888"/>
      <w:bookmarkEnd w:id="889"/>
      <w:bookmarkEnd w:id="890"/>
      <w:bookmarkEnd w:id="891"/>
      <w:bookmarkEnd w:id="892"/>
      <w:bookmarkEnd w:id="893"/>
      <w:bookmarkEnd w:id="894"/>
      <w:bookmarkEnd w:id="895"/>
      <w:bookmarkEnd w:id="89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897" w:name="_Toc21102654"/>
      <w:bookmarkStart w:id="898" w:name="_Toc29810503"/>
      <w:bookmarkStart w:id="899" w:name="_Toc36635855"/>
      <w:bookmarkStart w:id="900" w:name="_Toc37272801"/>
      <w:bookmarkStart w:id="901" w:name="_Toc45885878"/>
      <w:bookmarkStart w:id="902" w:name="_Toc53182987"/>
      <w:bookmarkStart w:id="903" w:name="_Toc58915654"/>
      <w:bookmarkStart w:id="904" w:name="_Toc58917835"/>
      <w:bookmarkStart w:id="905" w:name="_Toc66693704"/>
      <w:r w:rsidRPr="00931575">
        <w:rPr>
          <w:lang w:eastAsia="sv-SE"/>
        </w:rPr>
        <w:t>6.4.2.2</w:t>
      </w:r>
      <w:r w:rsidRPr="00931575">
        <w:rPr>
          <w:lang w:eastAsia="sv-SE"/>
        </w:rPr>
        <w:tab/>
        <w:t>Minimum requirement</w:t>
      </w:r>
      <w:bookmarkEnd w:id="897"/>
      <w:bookmarkEnd w:id="898"/>
      <w:bookmarkEnd w:id="899"/>
      <w:bookmarkEnd w:id="900"/>
      <w:bookmarkEnd w:id="901"/>
      <w:bookmarkEnd w:id="902"/>
      <w:bookmarkEnd w:id="903"/>
      <w:bookmarkEnd w:id="904"/>
      <w:bookmarkEnd w:id="905"/>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906" w:name="_Toc21102655"/>
      <w:bookmarkStart w:id="907" w:name="_Toc29810504"/>
      <w:bookmarkStart w:id="908" w:name="_Toc36635856"/>
      <w:bookmarkStart w:id="909" w:name="_Toc37272802"/>
      <w:bookmarkStart w:id="910" w:name="_Toc45885879"/>
      <w:bookmarkStart w:id="911" w:name="_Toc53182988"/>
      <w:bookmarkStart w:id="912" w:name="_Toc58915655"/>
      <w:bookmarkStart w:id="913" w:name="_Toc58917836"/>
      <w:bookmarkStart w:id="914" w:name="_Toc66693705"/>
      <w:r w:rsidRPr="00931575">
        <w:rPr>
          <w:lang w:eastAsia="sv-SE"/>
        </w:rPr>
        <w:t>6.</w:t>
      </w:r>
      <w:r w:rsidRPr="00931575">
        <w:rPr>
          <w:lang w:eastAsia="zh-CN"/>
        </w:rPr>
        <w:t>4.2.</w:t>
      </w:r>
      <w:r w:rsidRPr="00931575">
        <w:rPr>
          <w:lang w:eastAsia="sv-SE"/>
        </w:rPr>
        <w:t>3</w:t>
      </w:r>
      <w:r w:rsidRPr="00931575">
        <w:rPr>
          <w:lang w:eastAsia="sv-SE"/>
        </w:rPr>
        <w:tab/>
        <w:t>Method of test</w:t>
      </w:r>
      <w:bookmarkEnd w:id="906"/>
      <w:bookmarkEnd w:id="907"/>
      <w:bookmarkEnd w:id="908"/>
      <w:bookmarkEnd w:id="909"/>
      <w:bookmarkEnd w:id="910"/>
      <w:bookmarkEnd w:id="911"/>
      <w:bookmarkEnd w:id="912"/>
      <w:bookmarkEnd w:id="913"/>
      <w:bookmarkEnd w:id="91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915" w:name="_Toc21102656"/>
      <w:bookmarkStart w:id="916" w:name="_Toc29810505"/>
      <w:bookmarkStart w:id="917" w:name="_Toc36635857"/>
      <w:bookmarkStart w:id="918" w:name="_Toc37272803"/>
      <w:bookmarkStart w:id="919" w:name="_Toc45885880"/>
      <w:bookmarkStart w:id="920" w:name="_Toc53182989"/>
      <w:bookmarkStart w:id="921" w:name="_Toc58915656"/>
      <w:bookmarkStart w:id="922" w:name="_Toc58917837"/>
      <w:bookmarkStart w:id="923" w:name="_Toc66693706"/>
      <w:r w:rsidRPr="00931575">
        <w:lastRenderedPageBreak/>
        <w:t>6.4.3</w:t>
      </w:r>
      <w:r w:rsidRPr="00931575">
        <w:tab/>
        <w:t>OTA total power dynamic range</w:t>
      </w:r>
      <w:bookmarkEnd w:id="915"/>
      <w:bookmarkEnd w:id="916"/>
      <w:bookmarkEnd w:id="917"/>
      <w:bookmarkEnd w:id="918"/>
      <w:bookmarkEnd w:id="919"/>
      <w:bookmarkEnd w:id="920"/>
      <w:bookmarkEnd w:id="921"/>
      <w:bookmarkEnd w:id="922"/>
      <w:bookmarkEnd w:id="923"/>
    </w:p>
    <w:p w14:paraId="422160FB" w14:textId="77777777" w:rsidR="00C45907" w:rsidRPr="00931575" w:rsidRDefault="00C45907" w:rsidP="00C45907">
      <w:pPr>
        <w:pStyle w:val="Heading4"/>
        <w:rPr>
          <w:lang w:eastAsia="sv-SE"/>
        </w:rPr>
      </w:pPr>
      <w:bookmarkStart w:id="924" w:name="_Toc21102657"/>
      <w:bookmarkStart w:id="925" w:name="_Toc29810506"/>
      <w:bookmarkStart w:id="926" w:name="_Toc36635858"/>
      <w:bookmarkStart w:id="927" w:name="_Toc37272804"/>
      <w:bookmarkStart w:id="928" w:name="_Toc45885881"/>
      <w:bookmarkStart w:id="929" w:name="_Toc53182990"/>
      <w:bookmarkStart w:id="930" w:name="_Toc58915657"/>
      <w:bookmarkStart w:id="931" w:name="_Toc58917838"/>
      <w:bookmarkStart w:id="932" w:name="_Toc66693707"/>
      <w:r w:rsidRPr="00931575">
        <w:rPr>
          <w:lang w:eastAsia="sv-SE"/>
        </w:rPr>
        <w:t>6.4.3.1</w:t>
      </w:r>
      <w:r w:rsidRPr="00931575">
        <w:rPr>
          <w:lang w:eastAsia="sv-SE"/>
        </w:rPr>
        <w:tab/>
        <w:t>Definition and applicability</w:t>
      </w:r>
      <w:bookmarkEnd w:id="924"/>
      <w:bookmarkEnd w:id="925"/>
      <w:bookmarkEnd w:id="926"/>
      <w:bookmarkEnd w:id="927"/>
      <w:bookmarkEnd w:id="928"/>
      <w:bookmarkEnd w:id="929"/>
      <w:bookmarkEnd w:id="930"/>
      <w:bookmarkEnd w:id="931"/>
      <w:bookmarkEnd w:id="9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933" w:name="_Toc21102658"/>
      <w:bookmarkStart w:id="9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935" w:name="_Toc36635859"/>
      <w:bookmarkStart w:id="936" w:name="_Toc37272805"/>
      <w:bookmarkStart w:id="937" w:name="_Toc45885882"/>
      <w:bookmarkStart w:id="938" w:name="_Toc53182991"/>
      <w:bookmarkStart w:id="939" w:name="_Toc58915658"/>
      <w:bookmarkStart w:id="940" w:name="_Toc58917839"/>
      <w:bookmarkStart w:id="941" w:name="_Toc66693708"/>
      <w:r w:rsidRPr="00931575">
        <w:rPr>
          <w:lang w:eastAsia="sv-SE"/>
        </w:rPr>
        <w:t>6.4.3.2</w:t>
      </w:r>
      <w:r w:rsidRPr="00931575">
        <w:rPr>
          <w:lang w:eastAsia="sv-SE"/>
        </w:rPr>
        <w:tab/>
        <w:t>Minimum requirement</w:t>
      </w:r>
      <w:bookmarkEnd w:id="933"/>
      <w:bookmarkEnd w:id="934"/>
      <w:bookmarkEnd w:id="935"/>
      <w:bookmarkEnd w:id="936"/>
      <w:bookmarkEnd w:id="937"/>
      <w:bookmarkEnd w:id="938"/>
      <w:bookmarkEnd w:id="939"/>
      <w:bookmarkEnd w:id="940"/>
      <w:bookmarkEnd w:id="94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942" w:name="_Toc21102659"/>
      <w:bookmarkStart w:id="943" w:name="_Toc29810508"/>
      <w:bookmarkStart w:id="944" w:name="_Toc36635860"/>
      <w:bookmarkStart w:id="945" w:name="_Toc37272806"/>
      <w:bookmarkStart w:id="946" w:name="_Toc45885883"/>
      <w:bookmarkStart w:id="947" w:name="_Toc53182992"/>
      <w:bookmarkStart w:id="948" w:name="_Toc58915659"/>
      <w:bookmarkStart w:id="949" w:name="_Toc58917840"/>
      <w:bookmarkStart w:id="950" w:name="_Toc66693709"/>
      <w:r w:rsidRPr="00931575">
        <w:rPr>
          <w:lang w:eastAsia="sv-SE"/>
        </w:rPr>
        <w:t>6.4.3.3</w:t>
      </w:r>
      <w:r w:rsidRPr="00931575">
        <w:rPr>
          <w:lang w:eastAsia="sv-SE"/>
        </w:rPr>
        <w:tab/>
        <w:t>Test purpose</w:t>
      </w:r>
      <w:bookmarkEnd w:id="942"/>
      <w:bookmarkEnd w:id="943"/>
      <w:bookmarkEnd w:id="944"/>
      <w:bookmarkEnd w:id="945"/>
      <w:bookmarkEnd w:id="946"/>
      <w:bookmarkEnd w:id="947"/>
      <w:bookmarkEnd w:id="948"/>
      <w:bookmarkEnd w:id="949"/>
      <w:bookmarkEnd w:id="95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951" w:name="_Toc21102660"/>
      <w:bookmarkStart w:id="952" w:name="_Toc29810509"/>
      <w:bookmarkStart w:id="953" w:name="_Toc36635861"/>
      <w:bookmarkStart w:id="954" w:name="_Toc37272807"/>
      <w:bookmarkStart w:id="955" w:name="_Toc45885884"/>
      <w:bookmarkStart w:id="956" w:name="_Toc53182993"/>
      <w:bookmarkStart w:id="957" w:name="_Toc58915660"/>
      <w:bookmarkStart w:id="958" w:name="_Toc58917841"/>
      <w:bookmarkStart w:id="959" w:name="_Toc66693710"/>
      <w:r w:rsidRPr="00931575">
        <w:rPr>
          <w:lang w:eastAsia="sv-SE"/>
        </w:rPr>
        <w:t>6.</w:t>
      </w:r>
      <w:r w:rsidRPr="00931575">
        <w:rPr>
          <w:lang w:eastAsia="zh-CN"/>
        </w:rPr>
        <w:t>4.3.</w:t>
      </w:r>
      <w:r w:rsidRPr="00931575">
        <w:rPr>
          <w:lang w:eastAsia="sv-SE"/>
        </w:rPr>
        <w:t>4</w:t>
      </w:r>
      <w:r w:rsidRPr="00931575">
        <w:rPr>
          <w:lang w:eastAsia="sv-SE"/>
        </w:rPr>
        <w:tab/>
        <w:t>Method of test</w:t>
      </w:r>
      <w:bookmarkEnd w:id="951"/>
      <w:bookmarkEnd w:id="952"/>
      <w:bookmarkEnd w:id="953"/>
      <w:bookmarkEnd w:id="954"/>
      <w:bookmarkEnd w:id="955"/>
      <w:bookmarkEnd w:id="956"/>
      <w:bookmarkEnd w:id="957"/>
      <w:bookmarkEnd w:id="958"/>
      <w:bookmarkEnd w:id="959"/>
    </w:p>
    <w:p w14:paraId="07B2A6C6" w14:textId="77777777" w:rsidR="00C45907" w:rsidRPr="00931575" w:rsidRDefault="00C45907" w:rsidP="00C45907">
      <w:pPr>
        <w:pStyle w:val="Heading5"/>
        <w:rPr>
          <w:lang w:eastAsia="sv-SE"/>
        </w:rPr>
      </w:pPr>
      <w:bookmarkStart w:id="960" w:name="_Toc21102661"/>
      <w:bookmarkStart w:id="961" w:name="_Toc29810510"/>
      <w:bookmarkStart w:id="962" w:name="_Toc36635862"/>
      <w:bookmarkStart w:id="963" w:name="_Toc37272808"/>
      <w:bookmarkStart w:id="964" w:name="_Toc45885885"/>
      <w:bookmarkStart w:id="965" w:name="_Toc53182994"/>
      <w:bookmarkStart w:id="966" w:name="_Toc58915661"/>
      <w:bookmarkStart w:id="967" w:name="_Toc58917842"/>
      <w:bookmarkStart w:id="968" w:name="_Toc66693711"/>
      <w:r w:rsidRPr="00931575">
        <w:rPr>
          <w:lang w:eastAsia="sv-SE"/>
        </w:rPr>
        <w:t>6.4.3.4.1</w:t>
      </w:r>
      <w:r w:rsidRPr="00931575">
        <w:rPr>
          <w:lang w:eastAsia="sv-SE"/>
        </w:rPr>
        <w:tab/>
        <w:t>Initial conditions</w:t>
      </w:r>
      <w:bookmarkEnd w:id="960"/>
      <w:bookmarkEnd w:id="961"/>
      <w:bookmarkEnd w:id="962"/>
      <w:bookmarkEnd w:id="963"/>
      <w:bookmarkEnd w:id="964"/>
      <w:bookmarkEnd w:id="965"/>
      <w:bookmarkEnd w:id="966"/>
      <w:bookmarkEnd w:id="967"/>
      <w:bookmarkEnd w:id="96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969" w:name="_Toc21102662"/>
      <w:bookmarkStart w:id="970" w:name="_Toc29810511"/>
      <w:bookmarkStart w:id="971" w:name="_Toc36635863"/>
      <w:bookmarkStart w:id="972" w:name="_Toc37272809"/>
      <w:bookmarkStart w:id="973" w:name="_Toc45885886"/>
      <w:bookmarkStart w:id="974" w:name="_Toc53182995"/>
      <w:bookmarkStart w:id="975" w:name="_Toc58915662"/>
      <w:bookmarkStart w:id="976" w:name="_Toc58917843"/>
      <w:bookmarkStart w:id="977" w:name="_Toc66693712"/>
      <w:r w:rsidRPr="00931575">
        <w:rPr>
          <w:lang w:eastAsia="sv-SE"/>
        </w:rPr>
        <w:t>6.4.3.4.2</w:t>
      </w:r>
      <w:r w:rsidRPr="00931575">
        <w:rPr>
          <w:lang w:eastAsia="sv-SE"/>
        </w:rPr>
        <w:tab/>
        <w:t>Procedure</w:t>
      </w:r>
      <w:bookmarkEnd w:id="969"/>
      <w:bookmarkEnd w:id="970"/>
      <w:bookmarkEnd w:id="971"/>
      <w:bookmarkEnd w:id="972"/>
      <w:bookmarkEnd w:id="973"/>
      <w:bookmarkEnd w:id="974"/>
      <w:bookmarkEnd w:id="975"/>
      <w:bookmarkEnd w:id="976"/>
      <w:bookmarkEnd w:id="97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978" w:name="_Toc21102663"/>
      <w:bookmarkStart w:id="979" w:name="_Toc29810512"/>
      <w:bookmarkStart w:id="980" w:name="_Toc36635864"/>
      <w:bookmarkStart w:id="981" w:name="_Toc37272810"/>
      <w:bookmarkStart w:id="982" w:name="_Toc45885887"/>
      <w:bookmarkStart w:id="983" w:name="_Toc53182996"/>
      <w:bookmarkStart w:id="984" w:name="_Toc58915663"/>
      <w:bookmarkStart w:id="985" w:name="_Toc58917844"/>
      <w:bookmarkStart w:id="986" w:name="_Toc66693713"/>
      <w:r w:rsidRPr="00931575">
        <w:rPr>
          <w:lang w:eastAsia="sv-SE"/>
        </w:rPr>
        <w:t>6.</w:t>
      </w:r>
      <w:r w:rsidRPr="00931575">
        <w:rPr>
          <w:lang w:eastAsia="zh-CN"/>
        </w:rPr>
        <w:t>4.3.</w:t>
      </w:r>
      <w:r w:rsidRPr="00931575">
        <w:rPr>
          <w:lang w:eastAsia="sv-SE"/>
        </w:rPr>
        <w:t>5</w:t>
      </w:r>
      <w:r w:rsidRPr="00931575">
        <w:rPr>
          <w:lang w:eastAsia="sv-SE"/>
        </w:rPr>
        <w:tab/>
        <w:t>Test requirement</w:t>
      </w:r>
      <w:bookmarkEnd w:id="978"/>
      <w:bookmarkEnd w:id="979"/>
      <w:bookmarkEnd w:id="980"/>
      <w:bookmarkEnd w:id="981"/>
      <w:bookmarkEnd w:id="982"/>
      <w:bookmarkEnd w:id="983"/>
      <w:bookmarkEnd w:id="984"/>
      <w:bookmarkEnd w:id="985"/>
      <w:bookmarkEnd w:id="986"/>
    </w:p>
    <w:p w14:paraId="7488B320" w14:textId="77777777" w:rsidR="00C45907" w:rsidRPr="00931575" w:rsidRDefault="00C45907" w:rsidP="00C45907">
      <w:pPr>
        <w:pStyle w:val="Heading5"/>
        <w:rPr>
          <w:lang w:eastAsia="sv-SE"/>
        </w:rPr>
      </w:pPr>
      <w:bookmarkStart w:id="987" w:name="_Toc21102664"/>
      <w:bookmarkStart w:id="988" w:name="_Toc29810513"/>
      <w:bookmarkStart w:id="989" w:name="_Toc36635865"/>
      <w:bookmarkStart w:id="990" w:name="_Toc37272811"/>
      <w:bookmarkStart w:id="991" w:name="_Toc45885888"/>
      <w:bookmarkStart w:id="992" w:name="_Toc53182997"/>
      <w:bookmarkStart w:id="993" w:name="_Toc58915664"/>
      <w:bookmarkStart w:id="994" w:name="_Toc58917845"/>
      <w:bookmarkStart w:id="995" w:name="_Toc66693714"/>
      <w:r w:rsidRPr="00931575">
        <w:rPr>
          <w:lang w:eastAsia="sv-SE"/>
        </w:rPr>
        <w:t>6.4.3.5.1</w:t>
      </w:r>
      <w:r w:rsidRPr="00931575">
        <w:rPr>
          <w:lang w:eastAsia="sv-SE"/>
        </w:rPr>
        <w:tab/>
      </w:r>
      <w:r w:rsidRPr="00931575">
        <w:rPr>
          <w:i/>
          <w:lang w:eastAsia="sv-SE"/>
        </w:rPr>
        <w:t>BS type 1-O</w:t>
      </w:r>
      <w:bookmarkEnd w:id="987"/>
      <w:bookmarkEnd w:id="988"/>
      <w:bookmarkEnd w:id="989"/>
      <w:bookmarkEnd w:id="990"/>
      <w:bookmarkEnd w:id="991"/>
      <w:bookmarkEnd w:id="992"/>
      <w:bookmarkEnd w:id="993"/>
      <w:bookmarkEnd w:id="994"/>
      <w:bookmarkEnd w:id="995"/>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996" w:name="_Toc21102665"/>
      <w:bookmarkStart w:id="997" w:name="_Toc29810514"/>
      <w:bookmarkStart w:id="998" w:name="_Toc36635866"/>
      <w:bookmarkStart w:id="999" w:name="_Toc37272812"/>
      <w:bookmarkStart w:id="1000" w:name="_Toc45885889"/>
      <w:bookmarkStart w:id="1001" w:name="_Toc53182998"/>
      <w:bookmarkStart w:id="1002" w:name="_Toc58915665"/>
      <w:bookmarkStart w:id="1003" w:name="_Toc58917846"/>
      <w:bookmarkStart w:id="1004" w:name="_Toc66693715"/>
      <w:r w:rsidRPr="00931575">
        <w:rPr>
          <w:lang w:eastAsia="sv-SE"/>
        </w:rPr>
        <w:t>6.4.3.5.2</w:t>
      </w:r>
      <w:r w:rsidRPr="00931575">
        <w:rPr>
          <w:lang w:eastAsia="sv-SE"/>
        </w:rPr>
        <w:tab/>
      </w:r>
      <w:r w:rsidRPr="00931575">
        <w:rPr>
          <w:i/>
          <w:lang w:eastAsia="sv-SE"/>
        </w:rPr>
        <w:t>BS type 2-O</w:t>
      </w:r>
      <w:bookmarkEnd w:id="996"/>
      <w:bookmarkEnd w:id="997"/>
      <w:bookmarkEnd w:id="998"/>
      <w:bookmarkEnd w:id="999"/>
      <w:bookmarkEnd w:id="1000"/>
      <w:bookmarkEnd w:id="1001"/>
      <w:bookmarkEnd w:id="1002"/>
      <w:bookmarkEnd w:id="1003"/>
      <w:bookmarkEnd w:id="100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005" w:name="_Toc21102666"/>
      <w:bookmarkStart w:id="1006" w:name="_Toc29810515"/>
      <w:bookmarkStart w:id="1007" w:name="_Toc36635867"/>
      <w:bookmarkStart w:id="1008" w:name="_Toc37272813"/>
      <w:bookmarkStart w:id="1009" w:name="_Toc45885890"/>
      <w:bookmarkStart w:id="1010" w:name="_Toc53182999"/>
      <w:bookmarkStart w:id="1011" w:name="_Toc58915666"/>
      <w:bookmarkStart w:id="1012" w:name="_Toc58917847"/>
      <w:bookmarkStart w:id="1013" w:name="_Toc66693716"/>
      <w:r w:rsidRPr="00931575">
        <w:t>6.5</w:t>
      </w:r>
      <w:r w:rsidRPr="00931575">
        <w:tab/>
        <w:t>OTA transmit ON/OFF power</w:t>
      </w:r>
      <w:bookmarkEnd w:id="1005"/>
      <w:bookmarkEnd w:id="1006"/>
      <w:bookmarkEnd w:id="1007"/>
      <w:bookmarkEnd w:id="1008"/>
      <w:bookmarkEnd w:id="1009"/>
      <w:bookmarkEnd w:id="1010"/>
      <w:bookmarkEnd w:id="1011"/>
      <w:bookmarkEnd w:id="1012"/>
      <w:bookmarkEnd w:id="1013"/>
    </w:p>
    <w:p w14:paraId="399B73E8" w14:textId="77777777" w:rsidR="00C45907" w:rsidRPr="00931575" w:rsidRDefault="00C45907" w:rsidP="00C45907">
      <w:pPr>
        <w:pStyle w:val="Heading3"/>
      </w:pPr>
      <w:bookmarkStart w:id="1014" w:name="_Toc21102667"/>
      <w:bookmarkStart w:id="1015" w:name="_Toc29810516"/>
      <w:bookmarkStart w:id="1016" w:name="_Toc36635868"/>
      <w:bookmarkStart w:id="1017" w:name="_Toc37272814"/>
      <w:bookmarkStart w:id="1018" w:name="_Toc45885891"/>
      <w:bookmarkStart w:id="1019" w:name="_Toc53183000"/>
      <w:bookmarkStart w:id="1020" w:name="_Toc58915667"/>
      <w:bookmarkStart w:id="1021" w:name="_Toc58917848"/>
      <w:bookmarkStart w:id="1022" w:name="_Toc66693717"/>
      <w:r w:rsidRPr="00931575">
        <w:t>6.5.1</w:t>
      </w:r>
      <w:r w:rsidRPr="00931575">
        <w:tab/>
        <w:t>OTA transmitter OFF power</w:t>
      </w:r>
      <w:bookmarkEnd w:id="1014"/>
      <w:bookmarkEnd w:id="1015"/>
      <w:bookmarkEnd w:id="1016"/>
      <w:bookmarkEnd w:id="1017"/>
      <w:bookmarkEnd w:id="1018"/>
      <w:bookmarkEnd w:id="1019"/>
      <w:bookmarkEnd w:id="1020"/>
      <w:bookmarkEnd w:id="1021"/>
      <w:bookmarkEnd w:id="1022"/>
    </w:p>
    <w:p w14:paraId="1BBA5696" w14:textId="77777777" w:rsidR="00C45907" w:rsidRPr="00931575" w:rsidRDefault="00C45907" w:rsidP="00C45907">
      <w:pPr>
        <w:pStyle w:val="Heading4"/>
      </w:pPr>
      <w:bookmarkStart w:id="1023" w:name="_Toc21102668"/>
      <w:bookmarkStart w:id="1024" w:name="_Toc29810517"/>
      <w:bookmarkStart w:id="1025" w:name="_Toc36635869"/>
      <w:bookmarkStart w:id="1026" w:name="_Toc37272815"/>
      <w:bookmarkStart w:id="1027" w:name="_Toc45885892"/>
      <w:bookmarkStart w:id="1028" w:name="_Toc53183001"/>
      <w:bookmarkStart w:id="1029" w:name="_Toc58915668"/>
      <w:bookmarkStart w:id="1030" w:name="_Toc58917849"/>
      <w:bookmarkStart w:id="1031" w:name="_Toc66693718"/>
      <w:r w:rsidRPr="00931575">
        <w:t>6.5.1.1</w:t>
      </w:r>
      <w:r w:rsidRPr="00931575">
        <w:tab/>
        <w:t>Definition and applicability</w:t>
      </w:r>
      <w:bookmarkEnd w:id="1023"/>
      <w:bookmarkEnd w:id="1024"/>
      <w:bookmarkEnd w:id="1025"/>
      <w:bookmarkEnd w:id="1026"/>
      <w:bookmarkEnd w:id="1027"/>
      <w:bookmarkEnd w:id="1028"/>
      <w:bookmarkEnd w:id="1029"/>
      <w:bookmarkEnd w:id="1030"/>
      <w:bookmarkEnd w:id="103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032" w:name="_Toc21102669"/>
      <w:bookmarkStart w:id="1033" w:name="_Toc29810518"/>
      <w:bookmarkStart w:id="1034" w:name="_Toc36635870"/>
      <w:bookmarkStart w:id="1035" w:name="_Toc37272816"/>
      <w:bookmarkStart w:id="1036" w:name="_Toc45885893"/>
      <w:bookmarkStart w:id="1037" w:name="_Toc53183002"/>
      <w:bookmarkStart w:id="1038" w:name="_Toc58915669"/>
      <w:bookmarkStart w:id="1039" w:name="_Toc58917850"/>
      <w:bookmarkStart w:id="1040" w:name="_Toc66693719"/>
      <w:r w:rsidRPr="00931575">
        <w:t>6.5.1.2</w:t>
      </w:r>
      <w:r w:rsidRPr="00931575">
        <w:tab/>
        <w:t>Minimum requirement</w:t>
      </w:r>
      <w:bookmarkEnd w:id="1032"/>
      <w:bookmarkEnd w:id="1033"/>
      <w:bookmarkEnd w:id="1034"/>
      <w:bookmarkEnd w:id="1035"/>
      <w:bookmarkEnd w:id="1036"/>
      <w:bookmarkEnd w:id="1037"/>
      <w:bookmarkEnd w:id="1038"/>
      <w:bookmarkEnd w:id="1039"/>
      <w:bookmarkEnd w:id="104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041" w:name="_Toc21102670"/>
      <w:bookmarkStart w:id="1042" w:name="_Toc29810519"/>
      <w:bookmarkStart w:id="1043" w:name="_Toc36635871"/>
      <w:bookmarkStart w:id="1044" w:name="_Toc37272817"/>
      <w:bookmarkStart w:id="1045" w:name="_Toc45885894"/>
      <w:bookmarkStart w:id="1046" w:name="_Toc53183003"/>
      <w:bookmarkStart w:id="1047" w:name="_Toc58915670"/>
      <w:bookmarkStart w:id="1048" w:name="_Toc58917851"/>
      <w:bookmarkStart w:id="1049" w:name="_Toc66693720"/>
      <w:r w:rsidRPr="00931575">
        <w:t>6.5.1.3</w:t>
      </w:r>
      <w:r w:rsidRPr="00931575">
        <w:tab/>
        <w:t>Test purpose</w:t>
      </w:r>
      <w:bookmarkEnd w:id="1041"/>
      <w:bookmarkEnd w:id="1042"/>
      <w:bookmarkEnd w:id="1043"/>
      <w:bookmarkEnd w:id="1044"/>
      <w:bookmarkEnd w:id="1045"/>
      <w:bookmarkEnd w:id="1046"/>
      <w:bookmarkEnd w:id="1047"/>
      <w:bookmarkEnd w:id="1048"/>
      <w:bookmarkEnd w:id="104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050" w:name="_Toc21102671"/>
      <w:bookmarkStart w:id="1051" w:name="_Toc29810520"/>
      <w:bookmarkStart w:id="1052" w:name="_Toc36635872"/>
      <w:bookmarkStart w:id="1053" w:name="_Toc37272818"/>
      <w:bookmarkStart w:id="1054" w:name="_Toc45885895"/>
      <w:bookmarkStart w:id="1055" w:name="_Toc53183004"/>
      <w:bookmarkStart w:id="1056" w:name="_Toc58915671"/>
      <w:bookmarkStart w:id="1057" w:name="_Toc58917852"/>
      <w:bookmarkStart w:id="1058" w:name="_Toc66693721"/>
      <w:r w:rsidRPr="00931575">
        <w:t>6.5.1.4</w:t>
      </w:r>
      <w:r w:rsidRPr="00931575">
        <w:tab/>
        <w:t>Method of test</w:t>
      </w:r>
      <w:bookmarkEnd w:id="1050"/>
      <w:bookmarkEnd w:id="1051"/>
      <w:bookmarkEnd w:id="1052"/>
      <w:bookmarkEnd w:id="1053"/>
      <w:bookmarkEnd w:id="1054"/>
      <w:bookmarkEnd w:id="1055"/>
      <w:bookmarkEnd w:id="1056"/>
      <w:bookmarkEnd w:id="1057"/>
      <w:bookmarkEnd w:id="105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059" w:name="_Toc21102672"/>
      <w:bookmarkStart w:id="1060" w:name="_Toc29810521"/>
      <w:bookmarkStart w:id="1061" w:name="_Toc36635873"/>
      <w:bookmarkStart w:id="1062" w:name="_Toc37272819"/>
      <w:bookmarkStart w:id="1063" w:name="_Toc45885896"/>
      <w:bookmarkStart w:id="1064" w:name="_Toc53183005"/>
      <w:bookmarkStart w:id="1065" w:name="_Toc58915672"/>
      <w:bookmarkStart w:id="1066" w:name="_Toc58917853"/>
      <w:bookmarkStart w:id="1067" w:name="_Toc66693722"/>
      <w:r w:rsidRPr="00931575">
        <w:t>6.5.1.5</w:t>
      </w:r>
      <w:r w:rsidRPr="00931575">
        <w:tab/>
        <w:t>Test requirements</w:t>
      </w:r>
      <w:bookmarkEnd w:id="1059"/>
      <w:bookmarkEnd w:id="1060"/>
      <w:bookmarkEnd w:id="1061"/>
      <w:bookmarkEnd w:id="1062"/>
      <w:bookmarkEnd w:id="1063"/>
      <w:bookmarkEnd w:id="1064"/>
      <w:bookmarkEnd w:id="1065"/>
      <w:bookmarkEnd w:id="1066"/>
      <w:bookmarkEnd w:id="106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068" w:name="_Toc21102673"/>
      <w:bookmarkStart w:id="1069" w:name="_Toc29810522"/>
      <w:bookmarkStart w:id="1070" w:name="_Toc36635874"/>
      <w:bookmarkStart w:id="1071" w:name="_Toc37272820"/>
      <w:bookmarkStart w:id="1072" w:name="_Toc45885897"/>
      <w:bookmarkStart w:id="1073" w:name="_Toc53183006"/>
      <w:bookmarkStart w:id="1074" w:name="_Toc58915673"/>
      <w:bookmarkStart w:id="1075" w:name="_Toc58917854"/>
      <w:bookmarkStart w:id="1076" w:name="_Toc66693723"/>
      <w:r w:rsidRPr="00931575">
        <w:lastRenderedPageBreak/>
        <w:t>6.5.2</w:t>
      </w:r>
      <w:r w:rsidRPr="00931575">
        <w:tab/>
        <w:t>OTA transmitter transient period</w:t>
      </w:r>
      <w:bookmarkEnd w:id="1068"/>
      <w:bookmarkEnd w:id="1069"/>
      <w:bookmarkEnd w:id="1070"/>
      <w:bookmarkEnd w:id="1071"/>
      <w:bookmarkEnd w:id="1072"/>
      <w:bookmarkEnd w:id="1073"/>
      <w:bookmarkEnd w:id="1074"/>
      <w:bookmarkEnd w:id="1075"/>
      <w:bookmarkEnd w:id="1076"/>
    </w:p>
    <w:p w14:paraId="0C1FAEF8" w14:textId="77777777" w:rsidR="00C45907" w:rsidRPr="00931575" w:rsidRDefault="00C45907" w:rsidP="00C45907">
      <w:pPr>
        <w:pStyle w:val="Heading4"/>
      </w:pPr>
      <w:bookmarkStart w:id="1077" w:name="_Toc21102674"/>
      <w:bookmarkStart w:id="1078" w:name="_Toc29810523"/>
      <w:bookmarkStart w:id="1079" w:name="_Toc36635875"/>
      <w:bookmarkStart w:id="1080" w:name="_Toc37272821"/>
      <w:bookmarkStart w:id="1081" w:name="_Toc45885898"/>
      <w:bookmarkStart w:id="1082" w:name="_Toc53183007"/>
      <w:bookmarkStart w:id="1083" w:name="_Toc58915674"/>
      <w:bookmarkStart w:id="1084" w:name="_Toc58917855"/>
      <w:bookmarkStart w:id="1085" w:name="_Toc66693724"/>
      <w:r w:rsidRPr="00931575">
        <w:t>6.5.2.1</w:t>
      </w:r>
      <w:r w:rsidRPr="00931575">
        <w:tab/>
        <w:t>Definition and applicability</w:t>
      </w:r>
      <w:bookmarkEnd w:id="1077"/>
      <w:bookmarkEnd w:id="1078"/>
      <w:bookmarkEnd w:id="1079"/>
      <w:bookmarkEnd w:id="1080"/>
      <w:bookmarkEnd w:id="1081"/>
      <w:bookmarkEnd w:id="1082"/>
      <w:bookmarkEnd w:id="1083"/>
      <w:bookmarkEnd w:id="1084"/>
      <w:bookmarkEnd w:id="1085"/>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25pt;height:231.25pt" o:ole="">
            <v:imagedata r:id="rId30" o:title=""/>
          </v:shape>
          <o:OLEObject Type="Embed" ProgID="Word.Picture.8" ShapeID="_x0000_i1030" DrawAspect="Content" ObjectID="_1679414500"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086" w:name="_Toc21102675"/>
      <w:bookmarkStart w:id="1087" w:name="_Toc29810524"/>
      <w:bookmarkStart w:id="1088" w:name="_Toc36635876"/>
      <w:bookmarkStart w:id="1089" w:name="_Toc37272822"/>
      <w:bookmarkStart w:id="1090" w:name="_Toc45885899"/>
      <w:bookmarkStart w:id="1091" w:name="_Toc53183008"/>
      <w:bookmarkStart w:id="1092" w:name="_Toc58915675"/>
      <w:bookmarkStart w:id="1093" w:name="_Toc58917856"/>
      <w:bookmarkStart w:id="1094" w:name="_Toc66693725"/>
      <w:r w:rsidRPr="00931575">
        <w:t>6.5.2.2</w:t>
      </w:r>
      <w:r w:rsidRPr="00931575">
        <w:tab/>
        <w:t>Minimum requirement</w:t>
      </w:r>
      <w:bookmarkEnd w:id="1086"/>
      <w:bookmarkEnd w:id="1087"/>
      <w:bookmarkEnd w:id="1088"/>
      <w:bookmarkEnd w:id="1089"/>
      <w:bookmarkEnd w:id="1090"/>
      <w:bookmarkEnd w:id="1091"/>
      <w:bookmarkEnd w:id="1092"/>
      <w:bookmarkEnd w:id="1093"/>
      <w:bookmarkEnd w:id="109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095" w:name="_Toc21102676"/>
      <w:bookmarkStart w:id="1096" w:name="_Toc29810525"/>
      <w:bookmarkStart w:id="1097" w:name="_Toc36635877"/>
      <w:bookmarkStart w:id="1098" w:name="_Toc37272823"/>
      <w:bookmarkStart w:id="1099" w:name="_Toc45885900"/>
      <w:bookmarkStart w:id="1100" w:name="_Toc53183009"/>
      <w:bookmarkStart w:id="1101" w:name="_Toc58915676"/>
      <w:bookmarkStart w:id="1102" w:name="_Toc58917857"/>
      <w:bookmarkStart w:id="1103" w:name="_Toc66693726"/>
      <w:r w:rsidRPr="00931575">
        <w:t>6.5.2.3</w:t>
      </w:r>
      <w:r w:rsidRPr="00931575">
        <w:tab/>
        <w:t>Test purpose</w:t>
      </w:r>
      <w:bookmarkEnd w:id="1095"/>
      <w:bookmarkEnd w:id="1096"/>
      <w:bookmarkEnd w:id="1097"/>
      <w:bookmarkEnd w:id="1098"/>
      <w:bookmarkEnd w:id="1099"/>
      <w:bookmarkEnd w:id="1100"/>
      <w:bookmarkEnd w:id="1101"/>
      <w:bookmarkEnd w:id="1102"/>
      <w:bookmarkEnd w:id="1103"/>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104" w:name="_Toc21102677"/>
      <w:bookmarkStart w:id="1105" w:name="_Toc29810526"/>
      <w:bookmarkStart w:id="1106" w:name="_Toc36635878"/>
      <w:bookmarkStart w:id="1107" w:name="_Toc37272824"/>
      <w:bookmarkStart w:id="1108" w:name="_Toc45885901"/>
      <w:bookmarkStart w:id="1109" w:name="_Toc53183010"/>
      <w:bookmarkStart w:id="1110" w:name="_Toc58915677"/>
      <w:bookmarkStart w:id="1111" w:name="_Toc58917858"/>
      <w:bookmarkStart w:id="1112" w:name="_Toc66693727"/>
      <w:r w:rsidRPr="00931575">
        <w:t>6.5.2.4</w:t>
      </w:r>
      <w:r w:rsidRPr="00931575">
        <w:tab/>
        <w:t>Method of test</w:t>
      </w:r>
      <w:bookmarkEnd w:id="1104"/>
      <w:bookmarkEnd w:id="1105"/>
      <w:bookmarkEnd w:id="1106"/>
      <w:bookmarkEnd w:id="1107"/>
      <w:bookmarkEnd w:id="1108"/>
      <w:bookmarkEnd w:id="1109"/>
      <w:bookmarkEnd w:id="1110"/>
      <w:bookmarkEnd w:id="1111"/>
      <w:bookmarkEnd w:id="1112"/>
    </w:p>
    <w:p w14:paraId="6D39DD08" w14:textId="77777777" w:rsidR="00C45907" w:rsidRPr="00931575" w:rsidRDefault="00C45907" w:rsidP="00C45907">
      <w:pPr>
        <w:pStyle w:val="Heading5"/>
      </w:pPr>
      <w:bookmarkStart w:id="1113" w:name="_Toc21102678"/>
      <w:bookmarkStart w:id="1114" w:name="_Toc29810527"/>
      <w:bookmarkStart w:id="1115" w:name="_Toc36635879"/>
      <w:bookmarkStart w:id="1116" w:name="_Toc37272825"/>
      <w:bookmarkStart w:id="1117" w:name="_Toc45885902"/>
      <w:bookmarkStart w:id="1118" w:name="_Toc53183011"/>
      <w:bookmarkStart w:id="1119" w:name="_Toc58915678"/>
      <w:bookmarkStart w:id="1120" w:name="_Toc58917859"/>
      <w:bookmarkStart w:id="1121" w:name="_Toc66693728"/>
      <w:r w:rsidRPr="00931575">
        <w:t>6.5.2.4.1</w:t>
      </w:r>
      <w:r w:rsidRPr="00931575">
        <w:tab/>
        <w:t>Initial conditions</w:t>
      </w:r>
      <w:bookmarkEnd w:id="1113"/>
      <w:bookmarkEnd w:id="1114"/>
      <w:bookmarkEnd w:id="1115"/>
      <w:bookmarkEnd w:id="1116"/>
      <w:bookmarkEnd w:id="1117"/>
      <w:bookmarkEnd w:id="1118"/>
      <w:bookmarkEnd w:id="1119"/>
      <w:bookmarkEnd w:id="1120"/>
      <w:bookmarkEnd w:id="112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122" w:name="_Toc21102679"/>
      <w:bookmarkStart w:id="1123" w:name="_Toc29810528"/>
      <w:bookmarkStart w:id="1124" w:name="_Toc36635880"/>
      <w:bookmarkStart w:id="1125" w:name="_Toc37272826"/>
      <w:bookmarkStart w:id="1126" w:name="_Toc45885903"/>
      <w:bookmarkStart w:id="1127" w:name="_Toc53183012"/>
      <w:bookmarkStart w:id="1128" w:name="_Toc58915679"/>
      <w:bookmarkStart w:id="1129" w:name="_Toc58917860"/>
      <w:bookmarkStart w:id="1130" w:name="_Toc66693729"/>
      <w:r w:rsidRPr="00931575">
        <w:t>6.5.2.4.2</w:t>
      </w:r>
      <w:r w:rsidRPr="00931575">
        <w:tab/>
        <w:t>Procedure</w:t>
      </w:r>
      <w:bookmarkEnd w:id="1122"/>
      <w:bookmarkEnd w:id="1123"/>
      <w:bookmarkEnd w:id="1124"/>
      <w:bookmarkEnd w:id="1125"/>
      <w:bookmarkEnd w:id="1126"/>
      <w:bookmarkEnd w:id="1127"/>
      <w:bookmarkEnd w:id="1128"/>
      <w:bookmarkEnd w:id="1129"/>
      <w:bookmarkEnd w:id="1130"/>
    </w:p>
    <w:p w14:paraId="4B4CA2C7" w14:textId="77777777" w:rsidR="00C45907" w:rsidRPr="00931575" w:rsidRDefault="00C45907" w:rsidP="005624C7">
      <w:pPr>
        <w:pStyle w:val="H6"/>
      </w:pPr>
      <w:bookmarkStart w:id="1131" w:name="_Toc21102680"/>
      <w:bookmarkStart w:id="1132" w:name="_Toc29810529"/>
      <w:bookmarkStart w:id="1133" w:name="_Toc36635881"/>
      <w:bookmarkStart w:id="1134" w:name="_Toc37272827"/>
      <w:bookmarkStart w:id="1135" w:name="_Toc45885904"/>
      <w:r w:rsidRPr="00931575">
        <w:t>6.5.2.4.2.1</w:t>
      </w:r>
      <w:r w:rsidRPr="00931575">
        <w:tab/>
        <w:t>General procedure</w:t>
      </w:r>
      <w:bookmarkEnd w:id="1131"/>
      <w:bookmarkEnd w:id="1132"/>
      <w:bookmarkEnd w:id="1133"/>
      <w:bookmarkEnd w:id="1134"/>
      <w:bookmarkEnd w:id="113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136" w:name="_Toc21102681"/>
      <w:bookmarkStart w:id="1137" w:name="_Toc29810530"/>
      <w:bookmarkStart w:id="1138" w:name="_Toc36635882"/>
      <w:bookmarkStart w:id="1139" w:name="_Toc37272828"/>
      <w:bookmarkStart w:id="1140" w:name="_Toc45885905"/>
      <w:r w:rsidRPr="00931575">
        <w:t>6.5.2.4.2.2</w:t>
      </w:r>
      <w:r w:rsidRPr="00931575">
        <w:tab/>
      </w:r>
      <w:r w:rsidRPr="00931575">
        <w:rPr>
          <w:i/>
        </w:rPr>
        <w:t>BS type 1-O</w:t>
      </w:r>
      <w:bookmarkEnd w:id="1136"/>
      <w:bookmarkEnd w:id="1137"/>
      <w:bookmarkEnd w:id="1138"/>
      <w:bookmarkEnd w:id="1139"/>
      <w:bookmarkEnd w:id="114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141" w:name="_Toc21102682"/>
      <w:bookmarkStart w:id="1142" w:name="_Toc29810531"/>
      <w:bookmarkStart w:id="1143" w:name="_Toc36635883"/>
      <w:bookmarkStart w:id="1144" w:name="_Toc37272829"/>
      <w:bookmarkStart w:id="1145" w:name="_Toc45885906"/>
      <w:r w:rsidRPr="00931575">
        <w:t>6.5.2.4.2.3</w:t>
      </w:r>
      <w:r w:rsidRPr="00931575">
        <w:tab/>
      </w:r>
      <w:r w:rsidRPr="00931575">
        <w:rPr>
          <w:i/>
        </w:rPr>
        <w:t>BS type 2-O</w:t>
      </w:r>
      <w:bookmarkEnd w:id="1141"/>
      <w:bookmarkEnd w:id="1142"/>
      <w:bookmarkEnd w:id="1143"/>
      <w:bookmarkEnd w:id="1144"/>
      <w:bookmarkEnd w:id="114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146" w:name="_Toc21102683"/>
      <w:bookmarkStart w:id="1147" w:name="_Toc29810532"/>
      <w:bookmarkStart w:id="1148" w:name="_Toc36635884"/>
      <w:bookmarkStart w:id="1149" w:name="_Toc37272830"/>
      <w:bookmarkStart w:id="1150" w:name="_Toc45885907"/>
      <w:bookmarkStart w:id="1151" w:name="_Toc53183013"/>
      <w:bookmarkStart w:id="1152" w:name="_Toc58915680"/>
      <w:bookmarkStart w:id="1153" w:name="_Toc58917861"/>
      <w:bookmarkStart w:id="1154" w:name="_Toc66693730"/>
      <w:r w:rsidRPr="00931575">
        <w:t>6.5.2.5</w:t>
      </w:r>
      <w:r w:rsidRPr="00931575">
        <w:tab/>
        <w:t>Test requirements</w:t>
      </w:r>
      <w:bookmarkEnd w:id="1146"/>
      <w:bookmarkEnd w:id="1147"/>
      <w:bookmarkEnd w:id="1148"/>
      <w:bookmarkEnd w:id="1149"/>
      <w:bookmarkEnd w:id="1150"/>
      <w:bookmarkEnd w:id="1151"/>
      <w:bookmarkEnd w:id="1152"/>
      <w:bookmarkEnd w:id="1153"/>
      <w:bookmarkEnd w:id="1154"/>
    </w:p>
    <w:p w14:paraId="186D70E6" w14:textId="77777777" w:rsidR="00C45907" w:rsidRPr="00931575" w:rsidRDefault="00C45907" w:rsidP="00C45907">
      <w:pPr>
        <w:pStyle w:val="Heading5"/>
      </w:pPr>
      <w:bookmarkStart w:id="1155" w:name="_Toc21102684"/>
      <w:bookmarkStart w:id="1156" w:name="_Toc29810533"/>
      <w:bookmarkStart w:id="1157" w:name="_Toc36635885"/>
      <w:bookmarkStart w:id="1158" w:name="_Toc37272831"/>
      <w:bookmarkStart w:id="1159" w:name="_Toc45885908"/>
      <w:bookmarkStart w:id="1160" w:name="_Toc53183014"/>
      <w:bookmarkStart w:id="1161" w:name="_Toc58915681"/>
      <w:bookmarkStart w:id="1162" w:name="_Toc58917862"/>
      <w:bookmarkStart w:id="1163" w:name="_Toc66693731"/>
      <w:r w:rsidRPr="00931575">
        <w:t>6.5.2.5.1</w:t>
      </w:r>
      <w:r w:rsidRPr="00931575">
        <w:tab/>
      </w:r>
      <w:r w:rsidRPr="00931575">
        <w:rPr>
          <w:i/>
        </w:rPr>
        <w:t>BS type 1-O</w:t>
      </w:r>
      <w:bookmarkEnd w:id="1155"/>
      <w:bookmarkEnd w:id="1156"/>
      <w:bookmarkEnd w:id="1157"/>
      <w:bookmarkEnd w:id="1158"/>
      <w:bookmarkEnd w:id="1159"/>
      <w:bookmarkEnd w:id="1160"/>
      <w:bookmarkEnd w:id="1161"/>
      <w:bookmarkEnd w:id="1162"/>
      <w:bookmarkEnd w:id="116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164" w:name="_Toc21102685"/>
      <w:bookmarkStart w:id="1165" w:name="_Toc29810534"/>
      <w:bookmarkStart w:id="1166" w:name="_Toc36635886"/>
      <w:bookmarkStart w:id="1167" w:name="_Toc37272832"/>
      <w:bookmarkStart w:id="1168" w:name="_Toc45885909"/>
      <w:bookmarkStart w:id="1169" w:name="_Toc53183015"/>
      <w:bookmarkStart w:id="1170" w:name="_Toc58915682"/>
      <w:bookmarkStart w:id="1171" w:name="_Toc58917863"/>
      <w:bookmarkStart w:id="1172" w:name="_Toc66693732"/>
      <w:r w:rsidRPr="00931575">
        <w:t>6.5.2.5.2</w:t>
      </w:r>
      <w:r w:rsidRPr="00931575">
        <w:tab/>
      </w:r>
      <w:r w:rsidRPr="00931575">
        <w:rPr>
          <w:i/>
        </w:rPr>
        <w:t>BS type 2-O</w:t>
      </w:r>
      <w:bookmarkEnd w:id="1164"/>
      <w:bookmarkEnd w:id="1165"/>
      <w:bookmarkEnd w:id="1166"/>
      <w:bookmarkEnd w:id="1167"/>
      <w:bookmarkEnd w:id="1168"/>
      <w:bookmarkEnd w:id="1169"/>
      <w:bookmarkEnd w:id="1170"/>
      <w:bookmarkEnd w:id="1171"/>
      <w:bookmarkEnd w:id="117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173" w:name="_Toc21102686"/>
      <w:bookmarkStart w:id="1174" w:name="_Toc29810535"/>
      <w:bookmarkStart w:id="1175" w:name="_Toc36635887"/>
      <w:bookmarkStart w:id="1176" w:name="_Toc37272833"/>
      <w:bookmarkStart w:id="1177" w:name="_Toc45885910"/>
      <w:bookmarkStart w:id="1178" w:name="_Toc53183016"/>
      <w:bookmarkStart w:id="1179" w:name="_Toc58915683"/>
      <w:bookmarkStart w:id="1180" w:name="_Toc58917864"/>
      <w:bookmarkStart w:id="1181" w:name="_Toc66693733"/>
      <w:r w:rsidRPr="00931575">
        <w:t>6.6</w:t>
      </w:r>
      <w:r w:rsidRPr="00931575">
        <w:tab/>
        <w:t>OTA transmitted signal quality</w:t>
      </w:r>
      <w:bookmarkEnd w:id="1173"/>
      <w:bookmarkEnd w:id="1174"/>
      <w:bookmarkEnd w:id="1175"/>
      <w:bookmarkEnd w:id="1176"/>
      <w:bookmarkEnd w:id="1177"/>
      <w:bookmarkEnd w:id="1178"/>
      <w:bookmarkEnd w:id="1179"/>
      <w:bookmarkEnd w:id="1180"/>
      <w:bookmarkEnd w:id="1181"/>
    </w:p>
    <w:p w14:paraId="39D3838A" w14:textId="77777777" w:rsidR="00C45907" w:rsidRPr="00931575" w:rsidRDefault="00C45907" w:rsidP="00C45907">
      <w:pPr>
        <w:pStyle w:val="Heading3"/>
      </w:pPr>
      <w:bookmarkStart w:id="1182" w:name="_Toc21102687"/>
      <w:bookmarkStart w:id="1183" w:name="_Toc29810536"/>
      <w:bookmarkStart w:id="1184" w:name="_Toc36635888"/>
      <w:bookmarkStart w:id="1185" w:name="_Toc37272834"/>
      <w:bookmarkStart w:id="1186" w:name="_Toc45885911"/>
      <w:bookmarkStart w:id="1187" w:name="_Toc53183017"/>
      <w:bookmarkStart w:id="1188" w:name="_Toc58915684"/>
      <w:bookmarkStart w:id="1189" w:name="_Toc58917865"/>
      <w:bookmarkStart w:id="1190" w:name="_Toc66693734"/>
      <w:r w:rsidRPr="00931575">
        <w:t>6.6.1</w:t>
      </w:r>
      <w:r w:rsidRPr="00931575">
        <w:tab/>
        <w:t>General</w:t>
      </w:r>
      <w:bookmarkEnd w:id="1182"/>
      <w:bookmarkEnd w:id="1183"/>
      <w:bookmarkEnd w:id="1184"/>
      <w:bookmarkEnd w:id="1185"/>
      <w:bookmarkEnd w:id="1186"/>
      <w:bookmarkEnd w:id="1187"/>
      <w:bookmarkEnd w:id="1188"/>
      <w:bookmarkEnd w:id="1189"/>
      <w:bookmarkEnd w:id="1190"/>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191" w:name="_Toc21102688"/>
      <w:bookmarkStart w:id="1192" w:name="_Toc29810537"/>
      <w:bookmarkStart w:id="1193" w:name="_Toc36635889"/>
      <w:bookmarkStart w:id="1194" w:name="_Toc37272835"/>
      <w:bookmarkStart w:id="1195" w:name="_Toc45885912"/>
      <w:bookmarkStart w:id="1196" w:name="_Toc53183018"/>
      <w:bookmarkStart w:id="1197" w:name="_Toc58915685"/>
      <w:bookmarkStart w:id="1198" w:name="_Toc58917866"/>
      <w:bookmarkStart w:id="1199" w:name="_Toc66693735"/>
      <w:r w:rsidRPr="00931575">
        <w:t>6.6.2</w:t>
      </w:r>
      <w:r w:rsidRPr="00931575">
        <w:tab/>
        <w:t>OTA frequency error</w:t>
      </w:r>
      <w:bookmarkEnd w:id="1191"/>
      <w:bookmarkEnd w:id="1192"/>
      <w:bookmarkEnd w:id="1193"/>
      <w:bookmarkEnd w:id="1194"/>
      <w:bookmarkEnd w:id="1195"/>
      <w:bookmarkEnd w:id="1196"/>
      <w:bookmarkEnd w:id="1197"/>
      <w:bookmarkEnd w:id="1198"/>
      <w:bookmarkEnd w:id="1199"/>
    </w:p>
    <w:p w14:paraId="57BE0E28" w14:textId="77777777" w:rsidR="00C45907" w:rsidRPr="00931575" w:rsidRDefault="00C45907" w:rsidP="00C45907">
      <w:pPr>
        <w:pStyle w:val="Heading4"/>
      </w:pPr>
      <w:bookmarkStart w:id="1200" w:name="_Toc21102689"/>
      <w:bookmarkStart w:id="1201" w:name="_Toc29810538"/>
      <w:bookmarkStart w:id="1202" w:name="_Toc36635890"/>
      <w:bookmarkStart w:id="1203" w:name="_Toc37272836"/>
      <w:bookmarkStart w:id="1204" w:name="_Toc45885913"/>
      <w:bookmarkStart w:id="1205" w:name="_Toc53183019"/>
      <w:bookmarkStart w:id="1206" w:name="_Toc58915686"/>
      <w:bookmarkStart w:id="1207" w:name="_Toc58917867"/>
      <w:bookmarkStart w:id="1208" w:name="_Toc66693736"/>
      <w:r w:rsidRPr="00931575">
        <w:t>6.6.2.1</w:t>
      </w:r>
      <w:r w:rsidRPr="00931575">
        <w:tab/>
        <w:t>Definition and applicability</w:t>
      </w:r>
      <w:bookmarkEnd w:id="1200"/>
      <w:bookmarkEnd w:id="1201"/>
      <w:bookmarkEnd w:id="1202"/>
      <w:bookmarkEnd w:id="1203"/>
      <w:bookmarkEnd w:id="1204"/>
      <w:bookmarkEnd w:id="1205"/>
      <w:bookmarkEnd w:id="1206"/>
      <w:bookmarkEnd w:id="1207"/>
      <w:bookmarkEnd w:id="1208"/>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209" w:name="_Toc21102690"/>
      <w:bookmarkStart w:id="1210" w:name="_Toc29810539"/>
      <w:bookmarkStart w:id="1211" w:name="_Toc36635891"/>
      <w:bookmarkStart w:id="1212" w:name="_Toc37272837"/>
      <w:bookmarkStart w:id="1213" w:name="_Toc45885914"/>
      <w:bookmarkStart w:id="1214" w:name="_Toc53183020"/>
      <w:bookmarkStart w:id="1215" w:name="_Toc58915687"/>
      <w:bookmarkStart w:id="1216" w:name="_Toc58917868"/>
      <w:bookmarkStart w:id="1217" w:name="_Toc66693737"/>
      <w:r w:rsidRPr="00931575">
        <w:t>6.6.2.2</w:t>
      </w:r>
      <w:r w:rsidRPr="00931575">
        <w:tab/>
        <w:t>Minimum Requirement</w:t>
      </w:r>
      <w:bookmarkEnd w:id="1209"/>
      <w:bookmarkEnd w:id="1210"/>
      <w:bookmarkEnd w:id="1211"/>
      <w:bookmarkEnd w:id="1212"/>
      <w:bookmarkEnd w:id="1213"/>
      <w:bookmarkEnd w:id="1214"/>
      <w:bookmarkEnd w:id="1215"/>
      <w:bookmarkEnd w:id="1216"/>
      <w:bookmarkEnd w:id="121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218" w:name="_Toc21102691"/>
      <w:bookmarkStart w:id="1219" w:name="_Toc29810540"/>
      <w:bookmarkStart w:id="1220" w:name="_Toc36635892"/>
      <w:bookmarkStart w:id="1221" w:name="_Toc37272838"/>
      <w:bookmarkStart w:id="1222" w:name="_Toc45885915"/>
      <w:bookmarkStart w:id="1223" w:name="_Toc53183021"/>
      <w:bookmarkStart w:id="1224" w:name="_Toc58915688"/>
      <w:bookmarkStart w:id="1225" w:name="_Toc58917869"/>
      <w:bookmarkStart w:id="1226" w:name="_Toc66693738"/>
      <w:r w:rsidRPr="00931575">
        <w:lastRenderedPageBreak/>
        <w:t>6.6.2.3</w:t>
      </w:r>
      <w:r w:rsidRPr="00931575">
        <w:tab/>
        <w:t>Test purpose</w:t>
      </w:r>
      <w:bookmarkEnd w:id="1218"/>
      <w:bookmarkEnd w:id="1219"/>
      <w:bookmarkEnd w:id="1220"/>
      <w:bookmarkEnd w:id="1221"/>
      <w:bookmarkEnd w:id="1222"/>
      <w:bookmarkEnd w:id="1223"/>
      <w:bookmarkEnd w:id="1224"/>
      <w:bookmarkEnd w:id="1225"/>
      <w:bookmarkEnd w:id="122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227" w:name="_Toc21102692"/>
      <w:bookmarkStart w:id="1228" w:name="_Toc29810541"/>
      <w:bookmarkStart w:id="1229" w:name="_Toc36635893"/>
      <w:bookmarkStart w:id="1230" w:name="_Toc37272839"/>
      <w:bookmarkStart w:id="1231" w:name="_Toc45885916"/>
      <w:bookmarkStart w:id="1232" w:name="_Toc53183022"/>
      <w:bookmarkStart w:id="1233" w:name="_Toc58915689"/>
      <w:bookmarkStart w:id="1234" w:name="_Toc58917870"/>
      <w:bookmarkStart w:id="1235" w:name="_Toc66693739"/>
      <w:r w:rsidRPr="00931575">
        <w:t>6.6.2.4</w:t>
      </w:r>
      <w:r w:rsidRPr="00931575">
        <w:tab/>
        <w:t>Method of test</w:t>
      </w:r>
      <w:bookmarkEnd w:id="1227"/>
      <w:bookmarkEnd w:id="1228"/>
      <w:bookmarkEnd w:id="1229"/>
      <w:bookmarkEnd w:id="1230"/>
      <w:bookmarkEnd w:id="1231"/>
      <w:bookmarkEnd w:id="1232"/>
      <w:bookmarkEnd w:id="1233"/>
      <w:bookmarkEnd w:id="1234"/>
      <w:bookmarkEnd w:id="123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236" w:name="_Toc21102693"/>
      <w:bookmarkStart w:id="1237" w:name="_Toc29810542"/>
      <w:bookmarkStart w:id="1238" w:name="_Toc36635894"/>
      <w:bookmarkStart w:id="1239" w:name="_Toc37272840"/>
      <w:bookmarkStart w:id="1240" w:name="_Toc45885917"/>
      <w:bookmarkStart w:id="1241" w:name="_Toc53183023"/>
      <w:bookmarkStart w:id="1242" w:name="_Toc58915690"/>
      <w:bookmarkStart w:id="1243" w:name="_Toc58917871"/>
      <w:bookmarkStart w:id="1244" w:name="_Toc66693740"/>
      <w:r w:rsidRPr="00931575">
        <w:t>6.6.2.4.1</w:t>
      </w:r>
      <w:r w:rsidRPr="00931575">
        <w:tab/>
        <w:t>Initial conditions</w:t>
      </w:r>
      <w:bookmarkEnd w:id="1236"/>
      <w:bookmarkEnd w:id="1237"/>
      <w:bookmarkEnd w:id="1238"/>
      <w:bookmarkEnd w:id="1239"/>
      <w:bookmarkEnd w:id="1240"/>
      <w:bookmarkEnd w:id="1241"/>
      <w:bookmarkEnd w:id="1242"/>
      <w:bookmarkEnd w:id="1243"/>
      <w:bookmarkEnd w:id="124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245" w:name="_Toc21102694"/>
      <w:bookmarkStart w:id="1246" w:name="_Toc29810543"/>
      <w:bookmarkStart w:id="1247" w:name="_Toc36635895"/>
      <w:bookmarkStart w:id="1248" w:name="_Toc37272841"/>
      <w:bookmarkStart w:id="1249" w:name="_Toc45885918"/>
      <w:bookmarkStart w:id="1250" w:name="_Toc53183024"/>
      <w:bookmarkStart w:id="1251" w:name="_Toc58915691"/>
      <w:bookmarkStart w:id="1252" w:name="_Toc58917872"/>
      <w:bookmarkStart w:id="1253" w:name="_Toc66693741"/>
      <w:r w:rsidRPr="00931575">
        <w:t>6.6.2.5</w:t>
      </w:r>
      <w:r w:rsidRPr="00931575">
        <w:tab/>
        <w:t>Test Requirements</w:t>
      </w:r>
      <w:bookmarkEnd w:id="1245"/>
      <w:bookmarkEnd w:id="1246"/>
      <w:bookmarkEnd w:id="1247"/>
      <w:bookmarkEnd w:id="1248"/>
      <w:bookmarkEnd w:id="1249"/>
      <w:bookmarkEnd w:id="1250"/>
      <w:bookmarkEnd w:id="1251"/>
      <w:bookmarkEnd w:id="1252"/>
      <w:bookmarkEnd w:id="125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254" w:name="_Toc21102695"/>
      <w:bookmarkStart w:id="1255" w:name="_Toc29810544"/>
      <w:bookmarkStart w:id="1256" w:name="_Toc36635896"/>
      <w:bookmarkStart w:id="1257" w:name="_Toc37272842"/>
      <w:bookmarkStart w:id="1258" w:name="_Toc45885919"/>
      <w:bookmarkStart w:id="1259" w:name="_Toc53183025"/>
      <w:bookmarkStart w:id="1260" w:name="_Toc58915692"/>
      <w:bookmarkStart w:id="1261" w:name="_Toc58917873"/>
      <w:bookmarkStart w:id="1262" w:name="_Toc66693742"/>
      <w:r w:rsidRPr="00931575">
        <w:t>6.6.3</w:t>
      </w:r>
      <w:r w:rsidRPr="00931575">
        <w:tab/>
        <w:t>OTA modulation quality</w:t>
      </w:r>
      <w:bookmarkEnd w:id="1254"/>
      <w:bookmarkEnd w:id="1255"/>
      <w:bookmarkEnd w:id="1256"/>
      <w:bookmarkEnd w:id="1257"/>
      <w:bookmarkEnd w:id="1258"/>
      <w:bookmarkEnd w:id="1259"/>
      <w:bookmarkEnd w:id="1260"/>
      <w:bookmarkEnd w:id="1261"/>
      <w:bookmarkEnd w:id="1262"/>
    </w:p>
    <w:p w14:paraId="5E9DFA92" w14:textId="77777777" w:rsidR="00C45907" w:rsidRPr="00931575" w:rsidRDefault="00C45907" w:rsidP="00C45907">
      <w:pPr>
        <w:pStyle w:val="Heading4"/>
      </w:pPr>
      <w:bookmarkStart w:id="1263" w:name="_Toc21102696"/>
      <w:bookmarkStart w:id="1264" w:name="_Toc29810545"/>
      <w:bookmarkStart w:id="1265" w:name="_Toc36635897"/>
      <w:bookmarkStart w:id="1266" w:name="_Toc37272843"/>
      <w:bookmarkStart w:id="1267" w:name="_Toc45885920"/>
      <w:bookmarkStart w:id="1268" w:name="_Toc53183026"/>
      <w:bookmarkStart w:id="1269" w:name="_Toc58915693"/>
      <w:bookmarkStart w:id="1270" w:name="_Toc58917874"/>
      <w:bookmarkStart w:id="1271" w:name="_Toc66693743"/>
      <w:r w:rsidRPr="00931575">
        <w:t>6.6.3.1</w:t>
      </w:r>
      <w:r w:rsidRPr="00931575">
        <w:tab/>
        <w:t>Definition and applicability</w:t>
      </w:r>
      <w:bookmarkEnd w:id="1263"/>
      <w:bookmarkEnd w:id="1264"/>
      <w:bookmarkEnd w:id="1265"/>
      <w:bookmarkEnd w:id="1266"/>
      <w:bookmarkEnd w:id="1267"/>
      <w:bookmarkEnd w:id="1268"/>
      <w:bookmarkEnd w:id="1269"/>
      <w:bookmarkEnd w:id="1270"/>
      <w:bookmarkEnd w:id="127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272" w:name="_Toc21102697"/>
      <w:bookmarkStart w:id="1273" w:name="_Toc29810546"/>
      <w:bookmarkStart w:id="1274" w:name="_Toc36635898"/>
      <w:bookmarkStart w:id="1275" w:name="_Toc37272844"/>
      <w:bookmarkStart w:id="1276" w:name="_Toc45885921"/>
      <w:bookmarkStart w:id="1277" w:name="_Toc53183027"/>
      <w:bookmarkStart w:id="1278" w:name="_Toc58915694"/>
      <w:bookmarkStart w:id="1279" w:name="_Toc58917875"/>
      <w:bookmarkStart w:id="1280" w:name="_Toc66693744"/>
      <w:r w:rsidRPr="00931575">
        <w:t>6.6.3.2</w:t>
      </w:r>
      <w:r w:rsidRPr="00931575">
        <w:tab/>
        <w:t>Minimum Requirement</w:t>
      </w:r>
      <w:bookmarkEnd w:id="1272"/>
      <w:bookmarkEnd w:id="1273"/>
      <w:bookmarkEnd w:id="1274"/>
      <w:bookmarkEnd w:id="1275"/>
      <w:bookmarkEnd w:id="1276"/>
      <w:bookmarkEnd w:id="1277"/>
      <w:bookmarkEnd w:id="1278"/>
      <w:bookmarkEnd w:id="1279"/>
      <w:bookmarkEnd w:id="1280"/>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281" w:name="_Toc21102698"/>
      <w:bookmarkStart w:id="1282" w:name="_Toc29810547"/>
      <w:bookmarkStart w:id="1283" w:name="_Toc36635899"/>
      <w:bookmarkStart w:id="1284" w:name="_Toc37272845"/>
      <w:bookmarkStart w:id="1285" w:name="_Toc45885922"/>
      <w:bookmarkStart w:id="1286" w:name="_Toc53183028"/>
      <w:bookmarkStart w:id="1287" w:name="_Toc58915695"/>
      <w:bookmarkStart w:id="1288" w:name="_Toc58917876"/>
      <w:bookmarkStart w:id="1289" w:name="_Toc66693745"/>
      <w:r w:rsidRPr="00931575">
        <w:t>6.6.3.3</w:t>
      </w:r>
      <w:r w:rsidRPr="00931575">
        <w:tab/>
        <w:t>Test purpose</w:t>
      </w:r>
      <w:bookmarkEnd w:id="1281"/>
      <w:bookmarkEnd w:id="1282"/>
      <w:bookmarkEnd w:id="1283"/>
      <w:bookmarkEnd w:id="1284"/>
      <w:bookmarkEnd w:id="1285"/>
      <w:bookmarkEnd w:id="1286"/>
      <w:bookmarkEnd w:id="1287"/>
      <w:bookmarkEnd w:id="1288"/>
      <w:bookmarkEnd w:id="128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290" w:name="_Toc21102699"/>
      <w:bookmarkStart w:id="1291" w:name="_Toc29810548"/>
      <w:bookmarkStart w:id="1292" w:name="_Toc36635900"/>
      <w:bookmarkStart w:id="1293" w:name="_Toc37272846"/>
      <w:bookmarkStart w:id="1294" w:name="_Toc45885923"/>
      <w:bookmarkStart w:id="1295" w:name="_Toc53183029"/>
      <w:bookmarkStart w:id="1296" w:name="_Toc58915696"/>
      <w:bookmarkStart w:id="1297" w:name="_Toc58917877"/>
      <w:bookmarkStart w:id="1298" w:name="_Toc66693746"/>
      <w:r w:rsidRPr="00931575">
        <w:t>6.6.3.4</w:t>
      </w:r>
      <w:r w:rsidRPr="00931575">
        <w:tab/>
        <w:t>Method of test</w:t>
      </w:r>
      <w:bookmarkEnd w:id="1290"/>
      <w:bookmarkEnd w:id="1291"/>
      <w:bookmarkEnd w:id="1292"/>
      <w:bookmarkEnd w:id="1293"/>
      <w:bookmarkEnd w:id="1294"/>
      <w:bookmarkEnd w:id="1295"/>
      <w:bookmarkEnd w:id="1296"/>
      <w:bookmarkEnd w:id="1297"/>
      <w:bookmarkEnd w:id="1298"/>
    </w:p>
    <w:p w14:paraId="3661CF4C" w14:textId="77777777" w:rsidR="00C45907" w:rsidRPr="00931575" w:rsidRDefault="00C45907" w:rsidP="00C45907">
      <w:pPr>
        <w:pStyle w:val="Heading5"/>
      </w:pPr>
      <w:bookmarkStart w:id="1299" w:name="_Toc21102700"/>
      <w:bookmarkStart w:id="1300" w:name="_Toc29810549"/>
      <w:bookmarkStart w:id="1301" w:name="_Toc36635901"/>
      <w:bookmarkStart w:id="1302" w:name="_Toc37272847"/>
      <w:bookmarkStart w:id="1303" w:name="_Toc45885924"/>
      <w:bookmarkStart w:id="1304" w:name="_Toc53183030"/>
      <w:bookmarkStart w:id="1305" w:name="_Toc58915697"/>
      <w:bookmarkStart w:id="1306" w:name="_Toc58917878"/>
      <w:bookmarkStart w:id="1307" w:name="_Toc66693747"/>
      <w:r w:rsidRPr="00931575">
        <w:t>6.6.3.4.1</w:t>
      </w:r>
      <w:r w:rsidRPr="00931575">
        <w:tab/>
        <w:t>Initial conditions</w:t>
      </w:r>
      <w:bookmarkEnd w:id="1299"/>
      <w:bookmarkEnd w:id="1300"/>
      <w:bookmarkEnd w:id="1301"/>
      <w:bookmarkEnd w:id="1302"/>
      <w:bookmarkEnd w:id="1303"/>
      <w:bookmarkEnd w:id="1304"/>
      <w:bookmarkEnd w:id="1305"/>
      <w:bookmarkEnd w:id="1306"/>
      <w:bookmarkEnd w:id="130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308" w:name="_Toc21102701"/>
      <w:bookmarkStart w:id="1309" w:name="_Toc29810550"/>
      <w:bookmarkStart w:id="1310" w:name="_Toc36635902"/>
      <w:bookmarkStart w:id="1311" w:name="_Toc37272848"/>
      <w:bookmarkStart w:id="1312" w:name="_Toc45885925"/>
      <w:bookmarkStart w:id="1313" w:name="_Toc53183031"/>
      <w:bookmarkStart w:id="1314" w:name="_Toc58915698"/>
      <w:bookmarkStart w:id="1315" w:name="_Toc58917879"/>
      <w:bookmarkStart w:id="1316" w:name="_Toc66693748"/>
      <w:r w:rsidRPr="00931575">
        <w:t>6.6.3.4.2</w:t>
      </w:r>
      <w:r w:rsidRPr="00931575">
        <w:tab/>
        <w:t>Procedure</w:t>
      </w:r>
      <w:bookmarkEnd w:id="1308"/>
      <w:bookmarkEnd w:id="1309"/>
      <w:bookmarkEnd w:id="1310"/>
      <w:bookmarkEnd w:id="1311"/>
      <w:bookmarkEnd w:id="1312"/>
      <w:bookmarkEnd w:id="1313"/>
      <w:bookmarkEnd w:id="1314"/>
      <w:bookmarkEnd w:id="1315"/>
      <w:bookmarkEnd w:id="131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31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31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318" w:name="_Toc21102702"/>
      <w:bookmarkStart w:id="1319" w:name="_Toc29810551"/>
      <w:bookmarkStart w:id="1320" w:name="_Toc36635903"/>
      <w:bookmarkStart w:id="1321" w:name="_Toc37272849"/>
      <w:bookmarkStart w:id="1322" w:name="_Toc45885926"/>
      <w:bookmarkStart w:id="1323" w:name="_Toc53183032"/>
      <w:bookmarkStart w:id="1324" w:name="_Toc58915699"/>
      <w:bookmarkStart w:id="1325" w:name="_Toc58917880"/>
      <w:bookmarkStart w:id="1326" w:name="_Toc66693749"/>
      <w:r w:rsidRPr="00931575">
        <w:t>6.6.3.5</w:t>
      </w:r>
      <w:r w:rsidRPr="00931575">
        <w:tab/>
        <w:t>Test requirements</w:t>
      </w:r>
      <w:bookmarkEnd w:id="1318"/>
      <w:bookmarkEnd w:id="1319"/>
      <w:bookmarkEnd w:id="1320"/>
      <w:bookmarkEnd w:id="1321"/>
      <w:bookmarkEnd w:id="1322"/>
      <w:bookmarkEnd w:id="1323"/>
      <w:bookmarkEnd w:id="1324"/>
      <w:bookmarkEnd w:id="1325"/>
      <w:bookmarkEnd w:id="1326"/>
    </w:p>
    <w:p w14:paraId="143F7AAF" w14:textId="77777777" w:rsidR="00C45907" w:rsidRPr="00931575" w:rsidRDefault="00C45907" w:rsidP="00C45907">
      <w:pPr>
        <w:pStyle w:val="Heading5"/>
      </w:pPr>
      <w:bookmarkStart w:id="1327" w:name="_Toc21102703"/>
      <w:bookmarkStart w:id="1328" w:name="_Toc29810552"/>
      <w:bookmarkStart w:id="1329" w:name="_Toc36635904"/>
      <w:bookmarkStart w:id="1330" w:name="_Toc37272850"/>
      <w:bookmarkStart w:id="1331" w:name="_Toc45885927"/>
      <w:bookmarkStart w:id="1332" w:name="_Toc53183033"/>
      <w:bookmarkStart w:id="1333" w:name="_Toc58915700"/>
      <w:bookmarkStart w:id="1334" w:name="_Toc58917881"/>
      <w:bookmarkStart w:id="1335" w:name="_Toc66693750"/>
      <w:r w:rsidRPr="00931575">
        <w:t>6.6.3.5.1</w:t>
      </w:r>
      <w:r w:rsidRPr="00931575">
        <w:tab/>
      </w:r>
      <w:r w:rsidRPr="00931575">
        <w:rPr>
          <w:rFonts w:hint="eastAsia"/>
          <w:i/>
          <w:iCs/>
          <w:lang w:val="en-US" w:eastAsia="zh-CN"/>
        </w:rPr>
        <w:t>BS type 1-O</w:t>
      </w:r>
      <w:bookmarkEnd w:id="1327"/>
      <w:bookmarkEnd w:id="1328"/>
      <w:bookmarkEnd w:id="1329"/>
      <w:bookmarkEnd w:id="1330"/>
      <w:bookmarkEnd w:id="1331"/>
      <w:bookmarkEnd w:id="1332"/>
      <w:bookmarkEnd w:id="1333"/>
      <w:bookmarkEnd w:id="1334"/>
      <w:bookmarkEnd w:id="133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336" w:name="_Toc21102704"/>
      <w:bookmarkStart w:id="1337" w:name="_Toc29810553"/>
      <w:bookmarkStart w:id="1338" w:name="_Toc36635905"/>
      <w:bookmarkStart w:id="1339" w:name="_Toc37272851"/>
      <w:bookmarkStart w:id="1340" w:name="_Toc45885928"/>
      <w:bookmarkStart w:id="1341" w:name="_Toc53183034"/>
      <w:bookmarkStart w:id="1342" w:name="_Toc58915701"/>
      <w:bookmarkStart w:id="1343" w:name="_Toc58917882"/>
      <w:bookmarkStart w:id="1344" w:name="_Toc66693751"/>
      <w:r w:rsidRPr="00931575">
        <w:t>6.6.3.5.2</w:t>
      </w:r>
      <w:r w:rsidRPr="00931575">
        <w:tab/>
      </w:r>
      <w:r w:rsidRPr="00931575">
        <w:rPr>
          <w:i/>
          <w:lang w:val="en-US" w:eastAsia="zh-CN"/>
        </w:rPr>
        <w:t>BS type 2-O</w:t>
      </w:r>
      <w:bookmarkEnd w:id="1336"/>
      <w:bookmarkEnd w:id="1337"/>
      <w:bookmarkEnd w:id="1338"/>
      <w:bookmarkEnd w:id="1339"/>
      <w:bookmarkEnd w:id="1340"/>
      <w:bookmarkEnd w:id="1341"/>
      <w:bookmarkEnd w:id="1342"/>
      <w:bookmarkEnd w:id="1343"/>
      <w:bookmarkEnd w:id="134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345" w:name="_Toc21102705"/>
      <w:bookmarkStart w:id="1346" w:name="_Toc29810554"/>
      <w:bookmarkStart w:id="1347" w:name="_Toc36635906"/>
      <w:bookmarkStart w:id="1348" w:name="_Toc37272852"/>
      <w:bookmarkStart w:id="1349" w:name="_Toc45885929"/>
      <w:bookmarkStart w:id="1350" w:name="_Toc53183035"/>
      <w:bookmarkStart w:id="1351" w:name="_Toc58915702"/>
      <w:bookmarkStart w:id="1352" w:name="_Toc58917883"/>
      <w:bookmarkStart w:id="1353" w:name="_Toc66693752"/>
      <w:r w:rsidRPr="00931575">
        <w:t>6.6.4</w:t>
      </w:r>
      <w:r w:rsidRPr="00931575">
        <w:tab/>
        <w:t>OTA time alignment error</w:t>
      </w:r>
      <w:bookmarkEnd w:id="1345"/>
      <w:bookmarkEnd w:id="1346"/>
      <w:bookmarkEnd w:id="1347"/>
      <w:bookmarkEnd w:id="1348"/>
      <w:bookmarkEnd w:id="1349"/>
      <w:bookmarkEnd w:id="1350"/>
      <w:bookmarkEnd w:id="1351"/>
      <w:bookmarkEnd w:id="1352"/>
      <w:bookmarkEnd w:id="1353"/>
    </w:p>
    <w:p w14:paraId="67EC82F8" w14:textId="77777777" w:rsidR="00C45907" w:rsidRPr="00931575" w:rsidRDefault="00C45907" w:rsidP="00C45907">
      <w:pPr>
        <w:pStyle w:val="Heading4"/>
      </w:pPr>
      <w:bookmarkStart w:id="1354" w:name="_Toc21102706"/>
      <w:bookmarkStart w:id="1355" w:name="_Toc29810555"/>
      <w:bookmarkStart w:id="1356" w:name="_Toc36635907"/>
      <w:bookmarkStart w:id="1357" w:name="_Toc37272853"/>
      <w:bookmarkStart w:id="1358" w:name="_Toc45885930"/>
      <w:bookmarkStart w:id="1359" w:name="_Toc53183036"/>
      <w:bookmarkStart w:id="1360" w:name="_Toc58915703"/>
      <w:bookmarkStart w:id="1361" w:name="_Toc58917884"/>
      <w:bookmarkStart w:id="1362" w:name="_Toc66693753"/>
      <w:r w:rsidRPr="00931575">
        <w:t>6.6.4.1</w:t>
      </w:r>
      <w:r w:rsidRPr="00931575">
        <w:tab/>
        <w:t>Definition and applicability</w:t>
      </w:r>
      <w:bookmarkEnd w:id="1354"/>
      <w:bookmarkEnd w:id="1355"/>
      <w:bookmarkEnd w:id="1356"/>
      <w:bookmarkEnd w:id="1357"/>
      <w:bookmarkEnd w:id="1358"/>
      <w:bookmarkEnd w:id="1359"/>
      <w:bookmarkEnd w:id="1360"/>
      <w:bookmarkEnd w:id="1361"/>
      <w:bookmarkEnd w:id="136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363" w:name="_Toc21102707"/>
      <w:bookmarkStart w:id="1364" w:name="_Toc29810556"/>
      <w:bookmarkStart w:id="1365" w:name="_Toc36635908"/>
      <w:bookmarkStart w:id="1366" w:name="_Toc37272854"/>
      <w:bookmarkStart w:id="1367" w:name="_Toc45885931"/>
      <w:bookmarkStart w:id="1368" w:name="_Toc53183037"/>
      <w:bookmarkStart w:id="1369" w:name="_Toc58915704"/>
      <w:bookmarkStart w:id="1370" w:name="_Toc58917885"/>
      <w:bookmarkStart w:id="1371" w:name="_Toc66693754"/>
      <w:r w:rsidRPr="00931575">
        <w:t>6.6.4.2</w:t>
      </w:r>
      <w:r w:rsidRPr="00931575">
        <w:tab/>
        <w:t>Minimum requirement</w:t>
      </w:r>
      <w:bookmarkEnd w:id="1363"/>
      <w:bookmarkEnd w:id="1364"/>
      <w:bookmarkEnd w:id="1365"/>
      <w:bookmarkEnd w:id="1366"/>
      <w:bookmarkEnd w:id="1367"/>
      <w:bookmarkEnd w:id="1368"/>
      <w:bookmarkEnd w:id="1369"/>
      <w:bookmarkEnd w:id="1370"/>
      <w:bookmarkEnd w:id="1371"/>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372" w:name="_Toc21102708"/>
      <w:bookmarkStart w:id="1373" w:name="_Toc29810557"/>
      <w:bookmarkStart w:id="1374" w:name="_Toc36635909"/>
      <w:bookmarkStart w:id="1375" w:name="_Toc37272855"/>
      <w:bookmarkStart w:id="1376" w:name="_Toc45885932"/>
      <w:bookmarkStart w:id="1377" w:name="_Toc53183038"/>
      <w:bookmarkStart w:id="1378" w:name="_Toc58915705"/>
      <w:bookmarkStart w:id="1379" w:name="_Toc58917886"/>
      <w:bookmarkStart w:id="1380" w:name="_Toc66693755"/>
      <w:r w:rsidRPr="00931575">
        <w:lastRenderedPageBreak/>
        <w:t>6.6.4.3</w:t>
      </w:r>
      <w:r w:rsidRPr="00931575">
        <w:tab/>
        <w:t>Test purpose</w:t>
      </w:r>
      <w:bookmarkEnd w:id="1372"/>
      <w:bookmarkEnd w:id="1373"/>
      <w:bookmarkEnd w:id="1374"/>
      <w:bookmarkEnd w:id="1375"/>
      <w:bookmarkEnd w:id="1376"/>
      <w:bookmarkEnd w:id="1377"/>
      <w:bookmarkEnd w:id="1378"/>
      <w:bookmarkEnd w:id="1379"/>
      <w:bookmarkEnd w:id="138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381" w:name="_Toc21102709"/>
      <w:bookmarkStart w:id="1382" w:name="_Toc29810558"/>
      <w:bookmarkStart w:id="1383" w:name="_Toc36635910"/>
      <w:bookmarkStart w:id="1384" w:name="_Toc37272856"/>
      <w:bookmarkStart w:id="1385" w:name="_Toc45885933"/>
      <w:bookmarkStart w:id="1386" w:name="_Toc53183039"/>
      <w:bookmarkStart w:id="1387" w:name="_Toc58915706"/>
      <w:bookmarkStart w:id="1388" w:name="_Toc58917887"/>
      <w:bookmarkStart w:id="1389" w:name="_Toc66693756"/>
      <w:r w:rsidRPr="00931575">
        <w:rPr>
          <w:lang w:eastAsia="sv-SE"/>
        </w:rPr>
        <w:t>6.</w:t>
      </w:r>
      <w:r w:rsidRPr="00931575">
        <w:rPr>
          <w:lang w:eastAsia="zh-CN"/>
        </w:rPr>
        <w:t>6.4.</w:t>
      </w:r>
      <w:r w:rsidRPr="00931575">
        <w:rPr>
          <w:lang w:eastAsia="sv-SE"/>
        </w:rPr>
        <w:t>4</w:t>
      </w:r>
      <w:r w:rsidRPr="00931575">
        <w:rPr>
          <w:lang w:eastAsia="sv-SE"/>
        </w:rPr>
        <w:tab/>
        <w:t>Method of test</w:t>
      </w:r>
      <w:bookmarkEnd w:id="1381"/>
      <w:bookmarkEnd w:id="1382"/>
      <w:bookmarkEnd w:id="1383"/>
      <w:bookmarkEnd w:id="1384"/>
      <w:bookmarkEnd w:id="1385"/>
      <w:bookmarkEnd w:id="1386"/>
      <w:bookmarkEnd w:id="1387"/>
      <w:bookmarkEnd w:id="1388"/>
      <w:bookmarkEnd w:id="1389"/>
    </w:p>
    <w:p w14:paraId="31C513B9" w14:textId="77777777" w:rsidR="00C45907" w:rsidRPr="00931575" w:rsidRDefault="00C45907" w:rsidP="00C45907">
      <w:pPr>
        <w:pStyle w:val="Heading5"/>
        <w:rPr>
          <w:lang w:eastAsia="sv-SE"/>
        </w:rPr>
      </w:pPr>
      <w:bookmarkStart w:id="1390" w:name="_Toc21102710"/>
      <w:bookmarkStart w:id="1391" w:name="_Toc29810559"/>
      <w:bookmarkStart w:id="1392" w:name="_Toc36635911"/>
      <w:bookmarkStart w:id="1393" w:name="_Toc37272857"/>
      <w:bookmarkStart w:id="1394" w:name="_Toc45885934"/>
      <w:bookmarkStart w:id="1395" w:name="_Toc53183040"/>
      <w:bookmarkStart w:id="1396" w:name="_Toc58915707"/>
      <w:bookmarkStart w:id="1397" w:name="_Toc58917888"/>
      <w:bookmarkStart w:id="1398" w:name="_Toc66693757"/>
      <w:r w:rsidRPr="00931575">
        <w:rPr>
          <w:lang w:eastAsia="sv-SE"/>
        </w:rPr>
        <w:t>6.6.4.4.1</w:t>
      </w:r>
      <w:r w:rsidRPr="00931575">
        <w:rPr>
          <w:lang w:eastAsia="sv-SE"/>
        </w:rPr>
        <w:tab/>
        <w:t>Initial conditions</w:t>
      </w:r>
      <w:bookmarkEnd w:id="1390"/>
      <w:bookmarkEnd w:id="1391"/>
      <w:bookmarkEnd w:id="1392"/>
      <w:bookmarkEnd w:id="1393"/>
      <w:bookmarkEnd w:id="1394"/>
      <w:bookmarkEnd w:id="1395"/>
      <w:bookmarkEnd w:id="1396"/>
      <w:bookmarkEnd w:id="1397"/>
      <w:bookmarkEnd w:id="139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399" w:name="_Toc21102711"/>
      <w:bookmarkStart w:id="1400" w:name="_Toc29810560"/>
      <w:bookmarkStart w:id="1401" w:name="_Toc36635912"/>
      <w:bookmarkStart w:id="1402" w:name="_Toc37272858"/>
      <w:bookmarkStart w:id="1403" w:name="_Toc45885935"/>
      <w:bookmarkStart w:id="1404" w:name="_Toc53183041"/>
      <w:bookmarkStart w:id="1405" w:name="_Toc58915708"/>
      <w:bookmarkStart w:id="1406" w:name="_Toc58917889"/>
      <w:bookmarkStart w:id="1407" w:name="_Toc66693758"/>
      <w:r w:rsidRPr="00931575">
        <w:rPr>
          <w:lang w:eastAsia="sv-SE"/>
        </w:rPr>
        <w:t>6.6.4.4.2</w:t>
      </w:r>
      <w:r w:rsidRPr="00931575">
        <w:rPr>
          <w:lang w:eastAsia="sv-SE"/>
        </w:rPr>
        <w:tab/>
        <w:t>Procedure</w:t>
      </w:r>
      <w:bookmarkEnd w:id="1399"/>
      <w:bookmarkEnd w:id="1400"/>
      <w:bookmarkEnd w:id="1401"/>
      <w:bookmarkEnd w:id="1402"/>
      <w:bookmarkEnd w:id="1403"/>
      <w:bookmarkEnd w:id="1404"/>
      <w:bookmarkEnd w:id="1405"/>
      <w:bookmarkEnd w:id="1406"/>
      <w:bookmarkEnd w:id="140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408" w:name="_Toc21102712"/>
      <w:bookmarkStart w:id="1409" w:name="_Toc29810561"/>
      <w:bookmarkStart w:id="1410" w:name="_Toc36635913"/>
      <w:bookmarkStart w:id="1411" w:name="_Toc37272859"/>
      <w:bookmarkStart w:id="1412" w:name="_Toc45885936"/>
      <w:bookmarkStart w:id="1413" w:name="_Toc53183042"/>
      <w:bookmarkStart w:id="1414" w:name="_Toc58915709"/>
      <w:bookmarkStart w:id="1415" w:name="_Toc58917890"/>
      <w:bookmarkStart w:id="1416" w:name="_Toc66693759"/>
      <w:r w:rsidRPr="00931575">
        <w:rPr>
          <w:lang w:eastAsia="sv-SE"/>
        </w:rPr>
        <w:t>6.</w:t>
      </w:r>
      <w:r w:rsidRPr="00931575">
        <w:rPr>
          <w:lang w:eastAsia="zh-CN"/>
        </w:rPr>
        <w:t>6.4.</w:t>
      </w:r>
      <w:r w:rsidRPr="00931575">
        <w:rPr>
          <w:lang w:eastAsia="sv-SE"/>
        </w:rPr>
        <w:t>5</w:t>
      </w:r>
      <w:r w:rsidRPr="00931575">
        <w:rPr>
          <w:lang w:eastAsia="sv-SE"/>
        </w:rPr>
        <w:tab/>
        <w:t>Test Requirement</w:t>
      </w:r>
      <w:bookmarkEnd w:id="1408"/>
      <w:bookmarkEnd w:id="1409"/>
      <w:bookmarkEnd w:id="1410"/>
      <w:bookmarkEnd w:id="1411"/>
      <w:bookmarkEnd w:id="1412"/>
      <w:bookmarkEnd w:id="1413"/>
      <w:bookmarkEnd w:id="1414"/>
      <w:bookmarkEnd w:id="1415"/>
      <w:bookmarkEnd w:id="1416"/>
    </w:p>
    <w:p w14:paraId="7AEF2FBA" w14:textId="77777777" w:rsidR="00C45907" w:rsidRPr="00931575" w:rsidRDefault="00C45907" w:rsidP="00C45907">
      <w:pPr>
        <w:pStyle w:val="Heading5"/>
      </w:pPr>
      <w:bookmarkStart w:id="1417" w:name="_Toc21102713"/>
      <w:bookmarkStart w:id="1418" w:name="_Toc29810562"/>
      <w:bookmarkStart w:id="1419" w:name="_Toc36635914"/>
      <w:bookmarkStart w:id="1420" w:name="_Toc37272860"/>
      <w:bookmarkStart w:id="1421" w:name="_Toc45885937"/>
      <w:bookmarkStart w:id="1422" w:name="_Toc53183043"/>
      <w:bookmarkStart w:id="1423" w:name="_Toc58915710"/>
      <w:bookmarkStart w:id="1424" w:name="_Toc58917891"/>
      <w:bookmarkStart w:id="1425" w:name="_Toc66693760"/>
      <w:r w:rsidRPr="00931575">
        <w:t>6.6.4.5.1</w:t>
      </w:r>
      <w:r w:rsidRPr="00931575">
        <w:tab/>
      </w:r>
      <w:r w:rsidRPr="00931575">
        <w:rPr>
          <w:i/>
        </w:rPr>
        <w:t>BS type 1-O</w:t>
      </w:r>
      <w:bookmarkEnd w:id="1417"/>
      <w:bookmarkEnd w:id="1418"/>
      <w:bookmarkEnd w:id="1419"/>
      <w:bookmarkEnd w:id="1420"/>
      <w:bookmarkEnd w:id="1421"/>
      <w:bookmarkEnd w:id="1422"/>
      <w:bookmarkEnd w:id="1423"/>
      <w:bookmarkEnd w:id="1424"/>
      <w:bookmarkEnd w:id="142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426" w:name="_Toc21102714"/>
      <w:bookmarkStart w:id="1427" w:name="_Toc29810563"/>
      <w:bookmarkStart w:id="1428" w:name="_Toc36635915"/>
      <w:bookmarkStart w:id="1429" w:name="_Toc37272861"/>
      <w:bookmarkStart w:id="1430" w:name="_Toc45885938"/>
      <w:bookmarkStart w:id="1431" w:name="_Toc53183044"/>
      <w:bookmarkStart w:id="1432" w:name="_Toc58915711"/>
      <w:bookmarkStart w:id="1433" w:name="_Toc58917892"/>
      <w:bookmarkStart w:id="1434" w:name="_Toc66693761"/>
      <w:r w:rsidRPr="00931575">
        <w:t>6.6.4.5.2</w:t>
      </w:r>
      <w:r w:rsidRPr="00931575">
        <w:tab/>
      </w:r>
      <w:r w:rsidRPr="00931575">
        <w:rPr>
          <w:i/>
        </w:rPr>
        <w:t>BS type 2-O</w:t>
      </w:r>
      <w:bookmarkEnd w:id="1426"/>
      <w:bookmarkEnd w:id="1427"/>
      <w:bookmarkEnd w:id="1428"/>
      <w:bookmarkEnd w:id="1429"/>
      <w:bookmarkEnd w:id="1430"/>
      <w:bookmarkEnd w:id="1431"/>
      <w:bookmarkEnd w:id="1432"/>
      <w:bookmarkEnd w:id="1433"/>
      <w:bookmarkEnd w:id="143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435" w:name="_Toc21102715"/>
      <w:bookmarkStart w:id="1436" w:name="_Toc29810564"/>
      <w:bookmarkStart w:id="1437" w:name="_Toc36635916"/>
      <w:bookmarkStart w:id="1438" w:name="_Toc37272862"/>
      <w:bookmarkStart w:id="1439" w:name="_Toc45885939"/>
      <w:bookmarkStart w:id="1440" w:name="_Toc53183045"/>
      <w:bookmarkStart w:id="1441" w:name="_Toc58915712"/>
      <w:bookmarkStart w:id="1442" w:name="_Toc58917893"/>
      <w:bookmarkStart w:id="1443" w:name="_Toc66693762"/>
      <w:r w:rsidRPr="00931575">
        <w:t>6.7</w:t>
      </w:r>
      <w:r w:rsidRPr="00931575">
        <w:tab/>
        <w:t>OTA unwanted emissions</w:t>
      </w:r>
      <w:bookmarkEnd w:id="1435"/>
      <w:bookmarkEnd w:id="1436"/>
      <w:bookmarkEnd w:id="1437"/>
      <w:bookmarkEnd w:id="1438"/>
      <w:bookmarkEnd w:id="1439"/>
      <w:bookmarkEnd w:id="1440"/>
      <w:bookmarkEnd w:id="1441"/>
      <w:bookmarkEnd w:id="1442"/>
      <w:bookmarkEnd w:id="1443"/>
    </w:p>
    <w:p w14:paraId="4B6CBB26" w14:textId="77777777" w:rsidR="00C45907" w:rsidRPr="00931575" w:rsidRDefault="00C45907" w:rsidP="00C45907">
      <w:pPr>
        <w:pStyle w:val="Heading3"/>
      </w:pPr>
      <w:bookmarkStart w:id="1444" w:name="_Toc21102716"/>
      <w:bookmarkStart w:id="1445" w:name="_Toc29810565"/>
      <w:bookmarkStart w:id="1446" w:name="_Toc36635917"/>
      <w:bookmarkStart w:id="1447" w:name="_Toc37272863"/>
      <w:bookmarkStart w:id="1448" w:name="_Toc45885940"/>
      <w:bookmarkStart w:id="1449" w:name="_Toc53183046"/>
      <w:bookmarkStart w:id="1450" w:name="_Toc58915713"/>
      <w:bookmarkStart w:id="1451" w:name="_Toc58917894"/>
      <w:bookmarkStart w:id="1452" w:name="_Toc66693763"/>
      <w:r w:rsidRPr="00931575">
        <w:t>6.7.1</w:t>
      </w:r>
      <w:r w:rsidRPr="00931575">
        <w:tab/>
        <w:t>General</w:t>
      </w:r>
      <w:bookmarkEnd w:id="1444"/>
      <w:bookmarkEnd w:id="1445"/>
      <w:bookmarkEnd w:id="1446"/>
      <w:bookmarkEnd w:id="1447"/>
      <w:bookmarkEnd w:id="1448"/>
      <w:bookmarkEnd w:id="1449"/>
      <w:bookmarkEnd w:id="1450"/>
      <w:bookmarkEnd w:id="1451"/>
      <w:bookmarkEnd w:id="1452"/>
    </w:p>
    <w:p w14:paraId="25546DE8" w14:textId="1546B034" w:rsidR="00C45907" w:rsidRPr="00931575" w:rsidRDefault="00C45907" w:rsidP="00136C94">
      <w:bookmarkStart w:id="145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45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454" w:name="_Toc21102717"/>
      <w:bookmarkStart w:id="1455" w:name="_Toc29810566"/>
      <w:bookmarkStart w:id="1456" w:name="_Toc36635918"/>
      <w:bookmarkStart w:id="1457" w:name="_Toc37272864"/>
      <w:bookmarkStart w:id="1458" w:name="_Toc45885941"/>
      <w:bookmarkStart w:id="1459" w:name="_Toc53183047"/>
      <w:bookmarkStart w:id="1460" w:name="_Toc58915714"/>
      <w:bookmarkStart w:id="1461" w:name="_Toc58917895"/>
      <w:bookmarkStart w:id="1462" w:name="_Toc66693764"/>
      <w:r w:rsidRPr="00931575">
        <w:lastRenderedPageBreak/>
        <w:t>6.7.2</w:t>
      </w:r>
      <w:r w:rsidRPr="00931575">
        <w:tab/>
        <w:t>OTA occupied bandwidth</w:t>
      </w:r>
      <w:bookmarkEnd w:id="1454"/>
      <w:bookmarkEnd w:id="1455"/>
      <w:bookmarkEnd w:id="1456"/>
      <w:bookmarkEnd w:id="1457"/>
      <w:bookmarkEnd w:id="1458"/>
      <w:bookmarkEnd w:id="1459"/>
      <w:bookmarkEnd w:id="1460"/>
      <w:bookmarkEnd w:id="1461"/>
      <w:bookmarkEnd w:id="1462"/>
    </w:p>
    <w:p w14:paraId="6EAC2B23" w14:textId="77777777" w:rsidR="00C45907" w:rsidRPr="00931575" w:rsidRDefault="00C45907" w:rsidP="00C45907">
      <w:pPr>
        <w:pStyle w:val="Heading4"/>
        <w:rPr>
          <w:lang w:eastAsia="sv-SE"/>
        </w:rPr>
      </w:pPr>
      <w:bookmarkStart w:id="1463" w:name="_Toc21102718"/>
      <w:bookmarkStart w:id="1464" w:name="_Toc29810567"/>
      <w:bookmarkStart w:id="1465" w:name="_Toc36635919"/>
      <w:bookmarkStart w:id="1466" w:name="_Toc37272865"/>
      <w:bookmarkStart w:id="1467" w:name="_Toc45885942"/>
      <w:bookmarkStart w:id="1468" w:name="_Toc53183048"/>
      <w:bookmarkStart w:id="1469" w:name="_Toc58915715"/>
      <w:bookmarkStart w:id="1470" w:name="_Toc58917896"/>
      <w:bookmarkStart w:id="1471" w:name="_Toc66693765"/>
      <w:r w:rsidRPr="00931575">
        <w:rPr>
          <w:lang w:eastAsia="sv-SE"/>
        </w:rPr>
        <w:t>6.7.2.1</w:t>
      </w:r>
      <w:r w:rsidRPr="00931575">
        <w:rPr>
          <w:lang w:eastAsia="sv-SE"/>
        </w:rPr>
        <w:tab/>
        <w:t>Definition and applicability</w:t>
      </w:r>
      <w:bookmarkEnd w:id="1463"/>
      <w:bookmarkEnd w:id="1464"/>
      <w:bookmarkEnd w:id="1465"/>
      <w:bookmarkEnd w:id="1466"/>
      <w:bookmarkEnd w:id="1467"/>
      <w:bookmarkEnd w:id="1468"/>
      <w:bookmarkEnd w:id="1469"/>
      <w:bookmarkEnd w:id="1470"/>
      <w:bookmarkEnd w:id="147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472" w:name="_Toc21102719"/>
      <w:bookmarkStart w:id="1473" w:name="_Toc29810568"/>
      <w:bookmarkStart w:id="1474" w:name="_Toc36635920"/>
      <w:bookmarkStart w:id="1475" w:name="_Toc37272866"/>
      <w:bookmarkStart w:id="1476" w:name="_Toc45885943"/>
      <w:bookmarkStart w:id="1477" w:name="_Toc53183049"/>
      <w:bookmarkStart w:id="1478" w:name="_Toc58915716"/>
      <w:bookmarkStart w:id="1479" w:name="_Toc58917897"/>
      <w:bookmarkStart w:id="1480" w:name="_Toc66693766"/>
      <w:r w:rsidRPr="00931575">
        <w:rPr>
          <w:lang w:eastAsia="sv-SE"/>
        </w:rPr>
        <w:t>6.7.2.2</w:t>
      </w:r>
      <w:r w:rsidRPr="00931575">
        <w:rPr>
          <w:lang w:eastAsia="sv-SE"/>
        </w:rPr>
        <w:tab/>
        <w:t>Minimum requirement</w:t>
      </w:r>
      <w:bookmarkEnd w:id="1472"/>
      <w:bookmarkEnd w:id="1473"/>
      <w:bookmarkEnd w:id="1474"/>
      <w:bookmarkEnd w:id="1475"/>
      <w:bookmarkEnd w:id="1476"/>
      <w:bookmarkEnd w:id="1477"/>
      <w:bookmarkEnd w:id="1478"/>
      <w:bookmarkEnd w:id="1479"/>
      <w:bookmarkEnd w:id="1480"/>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481" w:name="_Toc21102720"/>
      <w:bookmarkStart w:id="1482" w:name="_Toc29810569"/>
      <w:bookmarkStart w:id="1483" w:name="_Toc36635921"/>
      <w:bookmarkStart w:id="1484" w:name="_Toc37272867"/>
      <w:bookmarkStart w:id="1485" w:name="_Toc45885944"/>
      <w:bookmarkStart w:id="1486" w:name="_Toc53183050"/>
      <w:bookmarkStart w:id="1487" w:name="_Toc58915717"/>
      <w:bookmarkStart w:id="1488" w:name="_Toc58917898"/>
      <w:bookmarkStart w:id="1489" w:name="_Toc66693767"/>
      <w:r w:rsidRPr="00931575">
        <w:rPr>
          <w:lang w:eastAsia="sv-SE"/>
        </w:rPr>
        <w:t>6.7.2.3</w:t>
      </w:r>
      <w:r w:rsidRPr="00931575">
        <w:rPr>
          <w:lang w:eastAsia="sv-SE"/>
        </w:rPr>
        <w:tab/>
        <w:t>Test purpose</w:t>
      </w:r>
      <w:bookmarkEnd w:id="1481"/>
      <w:bookmarkEnd w:id="1482"/>
      <w:bookmarkEnd w:id="1483"/>
      <w:bookmarkEnd w:id="1484"/>
      <w:bookmarkEnd w:id="1485"/>
      <w:bookmarkEnd w:id="1486"/>
      <w:bookmarkEnd w:id="1487"/>
      <w:bookmarkEnd w:id="1488"/>
      <w:bookmarkEnd w:id="148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490" w:name="_Toc21102721"/>
      <w:bookmarkStart w:id="1491" w:name="_Toc29810570"/>
      <w:bookmarkStart w:id="1492" w:name="_Toc36635922"/>
      <w:bookmarkStart w:id="1493" w:name="_Toc37272868"/>
      <w:bookmarkStart w:id="1494" w:name="_Toc45885945"/>
      <w:bookmarkStart w:id="1495" w:name="_Toc53183051"/>
      <w:bookmarkStart w:id="1496" w:name="_Toc58915718"/>
      <w:bookmarkStart w:id="1497" w:name="_Toc58917899"/>
      <w:bookmarkStart w:id="1498" w:name="_Toc66693768"/>
      <w:r w:rsidRPr="00931575">
        <w:rPr>
          <w:lang w:eastAsia="sv-SE"/>
        </w:rPr>
        <w:t>6.</w:t>
      </w:r>
      <w:r w:rsidRPr="00931575">
        <w:rPr>
          <w:lang w:eastAsia="zh-CN"/>
        </w:rPr>
        <w:t>7.2.</w:t>
      </w:r>
      <w:r w:rsidRPr="00931575">
        <w:rPr>
          <w:lang w:eastAsia="sv-SE"/>
        </w:rPr>
        <w:t>4</w:t>
      </w:r>
      <w:r w:rsidRPr="00931575">
        <w:rPr>
          <w:lang w:eastAsia="sv-SE"/>
        </w:rPr>
        <w:tab/>
        <w:t>Method of test</w:t>
      </w:r>
      <w:bookmarkEnd w:id="1490"/>
      <w:bookmarkEnd w:id="1491"/>
      <w:bookmarkEnd w:id="1492"/>
      <w:bookmarkEnd w:id="1493"/>
      <w:bookmarkEnd w:id="1494"/>
      <w:bookmarkEnd w:id="1495"/>
      <w:bookmarkEnd w:id="1496"/>
      <w:bookmarkEnd w:id="1497"/>
      <w:bookmarkEnd w:id="1498"/>
    </w:p>
    <w:p w14:paraId="730B4038" w14:textId="77777777" w:rsidR="00C45907" w:rsidRPr="00931575" w:rsidRDefault="00C45907" w:rsidP="00C45907">
      <w:pPr>
        <w:pStyle w:val="Heading5"/>
        <w:rPr>
          <w:lang w:eastAsia="sv-SE"/>
        </w:rPr>
      </w:pPr>
      <w:bookmarkStart w:id="1499" w:name="_Toc21102722"/>
      <w:bookmarkStart w:id="1500" w:name="_Toc29810571"/>
      <w:bookmarkStart w:id="1501" w:name="_Toc36635923"/>
      <w:bookmarkStart w:id="1502" w:name="_Toc37272869"/>
      <w:bookmarkStart w:id="1503" w:name="_Toc45885946"/>
      <w:bookmarkStart w:id="1504" w:name="_Toc53183052"/>
      <w:bookmarkStart w:id="1505" w:name="_Toc58915719"/>
      <w:bookmarkStart w:id="1506" w:name="_Toc58917900"/>
      <w:bookmarkStart w:id="1507" w:name="_Toc66693769"/>
      <w:r w:rsidRPr="00931575">
        <w:rPr>
          <w:lang w:eastAsia="sv-SE"/>
        </w:rPr>
        <w:t>6.7.2.4.1</w:t>
      </w:r>
      <w:r w:rsidRPr="00931575">
        <w:rPr>
          <w:lang w:eastAsia="sv-SE"/>
        </w:rPr>
        <w:tab/>
        <w:t>Initial conditions</w:t>
      </w:r>
      <w:bookmarkEnd w:id="1499"/>
      <w:bookmarkEnd w:id="1500"/>
      <w:bookmarkEnd w:id="1501"/>
      <w:bookmarkEnd w:id="1502"/>
      <w:bookmarkEnd w:id="1503"/>
      <w:bookmarkEnd w:id="1504"/>
      <w:bookmarkEnd w:id="1505"/>
      <w:bookmarkEnd w:id="1506"/>
      <w:bookmarkEnd w:id="150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508" w:name="_Toc21102723"/>
      <w:bookmarkStart w:id="1509" w:name="_Toc29810572"/>
      <w:bookmarkStart w:id="1510" w:name="_Toc36635924"/>
      <w:bookmarkStart w:id="1511" w:name="_Toc37272870"/>
      <w:bookmarkStart w:id="1512" w:name="_Toc45885947"/>
      <w:bookmarkStart w:id="1513" w:name="_Toc53183053"/>
      <w:bookmarkStart w:id="1514" w:name="_Toc58915720"/>
      <w:bookmarkStart w:id="1515" w:name="_Toc58917901"/>
      <w:bookmarkStart w:id="1516" w:name="_Toc66693770"/>
      <w:r w:rsidRPr="00931575">
        <w:rPr>
          <w:lang w:eastAsia="sv-SE"/>
        </w:rPr>
        <w:t>6.7.2.4.2</w:t>
      </w:r>
      <w:r w:rsidRPr="00931575">
        <w:rPr>
          <w:lang w:eastAsia="sv-SE"/>
        </w:rPr>
        <w:tab/>
        <w:t>Procedure</w:t>
      </w:r>
      <w:bookmarkEnd w:id="1508"/>
      <w:bookmarkEnd w:id="1509"/>
      <w:bookmarkEnd w:id="1510"/>
      <w:bookmarkEnd w:id="1511"/>
      <w:bookmarkEnd w:id="1512"/>
      <w:bookmarkEnd w:id="1513"/>
      <w:bookmarkEnd w:id="1514"/>
      <w:bookmarkEnd w:id="1515"/>
      <w:bookmarkEnd w:id="151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2559E4"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75pt;height:20.75pt" o:ole="">
                  <v:imagedata r:id="rId34" o:title=""/>
                </v:shape>
                <o:OLEObject Type="Embed" ProgID="Equation.3" ShapeID="_x0000_i1031" DrawAspect="Content" ObjectID="_1679414501"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0.9pt" o:ole="">
                  <v:imagedata r:id="rId36" o:title=""/>
                </v:shape>
                <o:OLEObject Type="Embed" ProgID="Equation.3" ShapeID="_x0000_i1032" DrawAspect="Content" ObjectID="_1679414502"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25pt;height:40.9pt" o:ole="">
                  <v:imagedata r:id="rId38" o:title=""/>
                </v:shape>
                <o:OLEObject Type="Embed" ProgID="Equation.3" ShapeID="_x0000_i1033" DrawAspect="Content" ObjectID="_1679414503"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517" w:name="_Toc21102724"/>
      <w:bookmarkStart w:id="1518" w:name="_Toc29810573"/>
      <w:bookmarkStart w:id="1519" w:name="_Toc36635925"/>
      <w:bookmarkStart w:id="1520" w:name="_Toc37272871"/>
      <w:bookmarkStart w:id="1521" w:name="_Toc45885948"/>
      <w:bookmarkStart w:id="1522" w:name="_Toc53183054"/>
      <w:bookmarkStart w:id="1523" w:name="_Toc58915721"/>
      <w:bookmarkStart w:id="1524" w:name="_Toc58917902"/>
      <w:bookmarkStart w:id="1525" w:name="_Toc66693771"/>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1517"/>
      <w:bookmarkEnd w:id="1518"/>
      <w:bookmarkEnd w:id="1519"/>
      <w:bookmarkEnd w:id="1520"/>
      <w:bookmarkEnd w:id="1521"/>
      <w:bookmarkEnd w:id="1522"/>
      <w:bookmarkEnd w:id="1523"/>
      <w:bookmarkEnd w:id="1524"/>
      <w:bookmarkEnd w:id="1525"/>
    </w:p>
    <w:p w14:paraId="73B0478E" w14:textId="77777777" w:rsidR="00C45907" w:rsidRPr="00931575" w:rsidRDefault="00C45907" w:rsidP="00C45907">
      <w:pPr>
        <w:pStyle w:val="Heading5"/>
      </w:pPr>
      <w:bookmarkStart w:id="1526" w:name="_Toc21102725"/>
      <w:bookmarkStart w:id="1527" w:name="_Toc29810574"/>
      <w:bookmarkStart w:id="1528" w:name="_Toc36635926"/>
      <w:bookmarkStart w:id="1529" w:name="_Toc37272872"/>
      <w:bookmarkStart w:id="1530" w:name="_Toc45885949"/>
      <w:bookmarkStart w:id="1531" w:name="_Toc53183055"/>
      <w:bookmarkStart w:id="1532" w:name="_Toc58915722"/>
      <w:bookmarkStart w:id="1533" w:name="_Toc58917903"/>
      <w:bookmarkStart w:id="1534" w:name="_Toc66693772"/>
      <w:r w:rsidRPr="00931575">
        <w:t>6.7.2.5.1</w:t>
      </w:r>
      <w:r w:rsidRPr="00931575">
        <w:tab/>
      </w:r>
      <w:r w:rsidRPr="00931575">
        <w:rPr>
          <w:i/>
        </w:rPr>
        <w:t>BS type 1-O</w:t>
      </w:r>
      <w:bookmarkEnd w:id="1526"/>
      <w:bookmarkEnd w:id="1527"/>
      <w:bookmarkEnd w:id="1528"/>
      <w:bookmarkEnd w:id="1529"/>
      <w:bookmarkEnd w:id="1530"/>
      <w:bookmarkEnd w:id="1531"/>
      <w:bookmarkEnd w:id="1532"/>
      <w:bookmarkEnd w:id="1533"/>
      <w:bookmarkEnd w:id="153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535" w:name="_Toc21102726"/>
      <w:bookmarkStart w:id="1536" w:name="_Toc29810575"/>
      <w:bookmarkStart w:id="1537" w:name="_Toc36635927"/>
      <w:bookmarkStart w:id="1538" w:name="_Toc37272873"/>
      <w:bookmarkStart w:id="1539" w:name="_Toc45885950"/>
      <w:bookmarkStart w:id="1540" w:name="_Toc53183056"/>
      <w:bookmarkStart w:id="1541" w:name="_Toc58915723"/>
      <w:bookmarkStart w:id="1542" w:name="_Toc58917904"/>
      <w:bookmarkStart w:id="1543" w:name="_Toc66693773"/>
      <w:r w:rsidRPr="00931575">
        <w:t>6.7.2.5.</w:t>
      </w:r>
      <w:r w:rsidRPr="00931575">
        <w:rPr>
          <w:rFonts w:hint="eastAsia"/>
        </w:rPr>
        <w:t>2</w:t>
      </w:r>
      <w:r w:rsidRPr="00931575">
        <w:tab/>
      </w:r>
      <w:r w:rsidRPr="00931575">
        <w:rPr>
          <w:i/>
        </w:rPr>
        <w:t>BS type 2-O</w:t>
      </w:r>
      <w:bookmarkEnd w:id="1535"/>
      <w:bookmarkEnd w:id="1536"/>
      <w:bookmarkEnd w:id="1537"/>
      <w:bookmarkEnd w:id="1538"/>
      <w:bookmarkEnd w:id="1539"/>
      <w:bookmarkEnd w:id="1540"/>
      <w:bookmarkEnd w:id="1541"/>
      <w:bookmarkEnd w:id="1542"/>
      <w:bookmarkEnd w:id="154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544" w:name="_Toc21102727"/>
      <w:bookmarkStart w:id="1545" w:name="_Toc29810576"/>
      <w:bookmarkStart w:id="1546" w:name="_Toc36635928"/>
      <w:bookmarkStart w:id="1547" w:name="_Toc37272874"/>
      <w:bookmarkStart w:id="1548" w:name="_Toc45885951"/>
      <w:bookmarkStart w:id="1549" w:name="_Toc53183057"/>
      <w:bookmarkStart w:id="1550" w:name="_Toc58915724"/>
      <w:bookmarkStart w:id="1551" w:name="_Toc58917905"/>
      <w:bookmarkStart w:id="1552" w:name="_Toc66693774"/>
      <w:r w:rsidRPr="00931575">
        <w:t>6.7.3</w:t>
      </w:r>
      <w:r w:rsidRPr="00931575">
        <w:tab/>
        <w:t>OTA Adjacent Channel Leakage Power Ratio (ACLR)</w:t>
      </w:r>
      <w:bookmarkEnd w:id="1544"/>
      <w:bookmarkEnd w:id="1545"/>
      <w:bookmarkEnd w:id="1546"/>
      <w:bookmarkEnd w:id="1547"/>
      <w:bookmarkEnd w:id="1548"/>
      <w:bookmarkEnd w:id="1549"/>
      <w:bookmarkEnd w:id="1550"/>
      <w:bookmarkEnd w:id="1551"/>
      <w:bookmarkEnd w:id="1552"/>
    </w:p>
    <w:p w14:paraId="142533E6" w14:textId="77777777" w:rsidR="00C45907" w:rsidRPr="00931575" w:rsidRDefault="00C45907" w:rsidP="00C45907">
      <w:pPr>
        <w:pStyle w:val="Heading4"/>
        <w:rPr>
          <w:lang w:eastAsia="zh-CN"/>
        </w:rPr>
      </w:pPr>
      <w:bookmarkStart w:id="1553" w:name="_Toc21102728"/>
      <w:bookmarkStart w:id="1554" w:name="_Toc29810577"/>
      <w:bookmarkStart w:id="1555" w:name="_Toc36635929"/>
      <w:bookmarkStart w:id="1556" w:name="_Toc37272875"/>
      <w:bookmarkStart w:id="1557" w:name="_Toc45885952"/>
      <w:bookmarkStart w:id="1558" w:name="_Toc53183058"/>
      <w:bookmarkStart w:id="1559" w:name="_Toc58915725"/>
      <w:bookmarkStart w:id="1560" w:name="_Toc58917906"/>
      <w:bookmarkStart w:id="1561" w:name="_Toc66693775"/>
      <w:r w:rsidRPr="00931575">
        <w:rPr>
          <w:lang w:eastAsia="zh-CN"/>
        </w:rPr>
        <w:t>6.7.3.1</w:t>
      </w:r>
      <w:r w:rsidRPr="00931575">
        <w:rPr>
          <w:lang w:eastAsia="zh-CN"/>
        </w:rPr>
        <w:tab/>
        <w:t>Definition and applicability</w:t>
      </w:r>
      <w:bookmarkEnd w:id="1553"/>
      <w:bookmarkEnd w:id="1554"/>
      <w:bookmarkEnd w:id="1555"/>
      <w:bookmarkEnd w:id="1556"/>
      <w:bookmarkEnd w:id="1557"/>
      <w:bookmarkEnd w:id="1558"/>
      <w:bookmarkEnd w:id="1559"/>
      <w:bookmarkEnd w:id="1560"/>
      <w:bookmarkEnd w:id="156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562" w:name="_Toc21102729"/>
      <w:bookmarkStart w:id="1563" w:name="_Toc29810578"/>
      <w:bookmarkStart w:id="1564" w:name="_Toc36635930"/>
      <w:bookmarkStart w:id="1565" w:name="_Toc37272876"/>
      <w:bookmarkStart w:id="1566" w:name="_Toc45885953"/>
      <w:bookmarkStart w:id="1567" w:name="_Toc53183059"/>
      <w:bookmarkStart w:id="1568" w:name="_Toc58915726"/>
      <w:bookmarkStart w:id="1569" w:name="_Toc58917907"/>
      <w:bookmarkStart w:id="1570" w:name="_Toc66693776"/>
      <w:r w:rsidRPr="00931575">
        <w:rPr>
          <w:lang w:eastAsia="zh-CN"/>
        </w:rPr>
        <w:t>6.7.3.2</w:t>
      </w:r>
      <w:r w:rsidRPr="00931575">
        <w:rPr>
          <w:lang w:eastAsia="zh-CN"/>
        </w:rPr>
        <w:tab/>
        <w:t>Minimum requirement</w:t>
      </w:r>
      <w:bookmarkEnd w:id="1562"/>
      <w:bookmarkEnd w:id="1563"/>
      <w:bookmarkEnd w:id="1564"/>
      <w:bookmarkEnd w:id="1565"/>
      <w:bookmarkEnd w:id="1566"/>
      <w:bookmarkEnd w:id="1567"/>
      <w:bookmarkEnd w:id="1568"/>
      <w:bookmarkEnd w:id="1569"/>
      <w:bookmarkEnd w:id="1570"/>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571" w:name="_Toc21102730"/>
      <w:bookmarkStart w:id="1572" w:name="_Toc29810579"/>
      <w:bookmarkStart w:id="1573" w:name="_Toc36635931"/>
      <w:bookmarkStart w:id="1574" w:name="_Toc37272877"/>
      <w:bookmarkStart w:id="1575" w:name="_Toc45885954"/>
      <w:bookmarkStart w:id="1576" w:name="_Toc53183060"/>
      <w:bookmarkStart w:id="1577" w:name="_Toc58915727"/>
      <w:bookmarkStart w:id="1578" w:name="_Toc58917908"/>
      <w:bookmarkStart w:id="1579" w:name="_Toc66693777"/>
      <w:r w:rsidRPr="00931575">
        <w:rPr>
          <w:lang w:eastAsia="zh-CN"/>
        </w:rPr>
        <w:t>6.7.3.3</w:t>
      </w:r>
      <w:r w:rsidRPr="00931575">
        <w:rPr>
          <w:lang w:eastAsia="zh-CN"/>
        </w:rPr>
        <w:tab/>
        <w:t>Test purpose</w:t>
      </w:r>
      <w:bookmarkEnd w:id="1571"/>
      <w:bookmarkEnd w:id="1572"/>
      <w:bookmarkEnd w:id="1573"/>
      <w:bookmarkEnd w:id="1574"/>
      <w:bookmarkEnd w:id="1575"/>
      <w:bookmarkEnd w:id="1576"/>
      <w:bookmarkEnd w:id="1577"/>
      <w:bookmarkEnd w:id="1578"/>
      <w:bookmarkEnd w:id="157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580" w:name="_Toc21102731"/>
      <w:bookmarkStart w:id="1581" w:name="_Toc29810580"/>
      <w:bookmarkStart w:id="1582" w:name="_Toc36635932"/>
      <w:bookmarkStart w:id="1583" w:name="_Toc37272878"/>
      <w:bookmarkStart w:id="1584" w:name="_Toc45885955"/>
      <w:bookmarkStart w:id="1585" w:name="_Toc53183061"/>
      <w:bookmarkStart w:id="1586" w:name="_Toc58915728"/>
      <w:bookmarkStart w:id="1587" w:name="_Toc58917909"/>
      <w:bookmarkStart w:id="1588" w:name="_Toc66693778"/>
      <w:r w:rsidRPr="00931575">
        <w:rPr>
          <w:lang w:eastAsia="zh-CN"/>
        </w:rPr>
        <w:t>6.7.3.4</w:t>
      </w:r>
      <w:r w:rsidRPr="00931575">
        <w:rPr>
          <w:lang w:eastAsia="zh-CN"/>
        </w:rPr>
        <w:tab/>
        <w:t>Method of test</w:t>
      </w:r>
      <w:bookmarkEnd w:id="1580"/>
      <w:bookmarkEnd w:id="1581"/>
      <w:bookmarkEnd w:id="1582"/>
      <w:bookmarkEnd w:id="1583"/>
      <w:bookmarkEnd w:id="1584"/>
      <w:bookmarkEnd w:id="1585"/>
      <w:bookmarkEnd w:id="1586"/>
      <w:bookmarkEnd w:id="1587"/>
      <w:bookmarkEnd w:id="1588"/>
    </w:p>
    <w:p w14:paraId="435EC18A" w14:textId="77777777" w:rsidR="00C45907" w:rsidRPr="00931575" w:rsidRDefault="00C45907" w:rsidP="00C45907">
      <w:pPr>
        <w:pStyle w:val="Heading5"/>
        <w:rPr>
          <w:lang w:eastAsia="zh-CN"/>
        </w:rPr>
      </w:pPr>
      <w:bookmarkStart w:id="1589" w:name="_Toc21102732"/>
      <w:bookmarkStart w:id="1590" w:name="_Toc29810581"/>
      <w:bookmarkStart w:id="1591" w:name="_Toc36635933"/>
      <w:bookmarkStart w:id="1592" w:name="_Toc37272879"/>
      <w:bookmarkStart w:id="1593" w:name="_Toc45885956"/>
      <w:bookmarkStart w:id="1594" w:name="_Toc53183062"/>
      <w:bookmarkStart w:id="1595" w:name="_Toc58915729"/>
      <w:bookmarkStart w:id="1596" w:name="_Toc58917910"/>
      <w:bookmarkStart w:id="1597" w:name="_Toc66693779"/>
      <w:r w:rsidRPr="00931575">
        <w:rPr>
          <w:lang w:eastAsia="zh-CN"/>
        </w:rPr>
        <w:t>6.7.3.4.1</w:t>
      </w:r>
      <w:r w:rsidRPr="00931575">
        <w:rPr>
          <w:lang w:eastAsia="zh-CN"/>
        </w:rPr>
        <w:tab/>
        <w:t>Initial conditions</w:t>
      </w:r>
      <w:bookmarkEnd w:id="1589"/>
      <w:bookmarkEnd w:id="1590"/>
      <w:bookmarkEnd w:id="1591"/>
      <w:bookmarkEnd w:id="1592"/>
      <w:bookmarkEnd w:id="1593"/>
      <w:bookmarkEnd w:id="1594"/>
      <w:bookmarkEnd w:id="1595"/>
      <w:bookmarkEnd w:id="1596"/>
      <w:bookmarkEnd w:id="159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598" w:name="_Toc21102733"/>
      <w:bookmarkStart w:id="1599" w:name="_Toc29810582"/>
      <w:bookmarkStart w:id="1600" w:name="_Toc36635934"/>
      <w:bookmarkStart w:id="1601" w:name="_Toc37272880"/>
      <w:bookmarkStart w:id="1602" w:name="_Toc45885957"/>
      <w:bookmarkStart w:id="1603" w:name="_Toc53183063"/>
      <w:bookmarkStart w:id="1604" w:name="_Toc58915730"/>
      <w:bookmarkStart w:id="1605" w:name="_Toc58917911"/>
      <w:bookmarkStart w:id="1606" w:name="_Toc66693780"/>
      <w:r w:rsidRPr="00931575">
        <w:rPr>
          <w:lang w:eastAsia="zh-CN"/>
        </w:rPr>
        <w:t>6.7.3.4.2</w:t>
      </w:r>
      <w:r w:rsidRPr="00931575">
        <w:rPr>
          <w:lang w:eastAsia="zh-CN"/>
        </w:rPr>
        <w:tab/>
        <w:t>Procedure</w:t>
      </w:r>
      <w:bookmarkEnd w:id="1598"/>
      <w:bookmarkEnd w:id="1599"/>
      <w:bookmarkEnd w:id="1600"/>
      <w:bookmarkEnd w:id="1601"/>
      <w:bookmarkEnd w:id="1602"/>
      <w:bookmarkEnd w:id="1603"/>
      <w:bookmarkEnd w:id="1604"/>
      <w:bookmarkEnd w:id="1605"/>
      <w:bookmarkEnd w:id="1606"/>
    </w:p>
    <w:p w14:paraId="1C254E8C" w14:textId="77777777" w:rsidR="00C45907" w:rsidRPr="00931575" w:rsidRDefault="00C45907" w:rsidP="00136C94">
      <w:pPr>
        <w:rPr>
          <w:lang w:eastAsia="zh-CN"/>
        </w:rPr>
      </w:pPr>
      <w:bookmarkStart w:id="160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60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608" w:name="_Toc21102734"/>
      <w:bookmarkStart w:id="1609" w:name="_Toc29810583"/>
      <w:bookmarkStart w:id="1610" w:name="_Toc36635935"/>
      <w:bookmarkStart w:id="1611" w:name="_Toc37272881"/>
      <w:bookmarkStart w:id="1612" w:name="_Toc45885958"/>
      <w:bookmarkStart w:id="1613" w:name="_Toc53183064"/>
      <w:bookmarkStart w:id="1614" w:name="_Toc58915731"/>
      <w:bookmarkStart w:id="1615" w:name="_Toc58917912"/>
      <w:bookmarkStart w:id="1616" w:name="_Toc66693781"/>
      <w:r w:rsidRPr="00931575">
        <w:rPr>
          <w:lang w:eastAsia="zh-CN"/>
        </w:rPr>
        <w:lastRenderedPageBreak/>
        <w:t>6.7.3.5</w:t>
      </w:r>
      <w:r w:rsidRPr="00931575">
        <w:rPr>
          <w:lang w:eastAsia="zh-CN"/>
        </w:rPr>
        <w:tab/>
        <w:t>Test requirements</w:t>
      </w:r>
      <w:bookmarkEnd w:id="1608"/>
      <w:bookmarkEnd w:id="1609"/>
      <w:bookmarkEnd w:id="1610"/>
      <w:bookmarkEnd w:id="1611"/>
      <w:bookmarkEnd w:id="1612"/>
      <w:bookmarkEnd w:id="1613"/>
      <w:bookmarkEnd w:id="1614"/>
      <w:bookmarkEnd w:id="1615"/>
      <w:bookmarkEnd w:id="1616"/>
    </w:p>
    <w:p w14:paraId="47E58FA0" w14:textId="77777777" w:rsidR="00C45907" w:rsidRPr="00931575" w:rsidRDefault="00C45907" w:rsidP="00C45907">
      <w:pPr>
        <w:pStyle w:val="Heading5"/>
      </w:pPr>
      <w:bookmarkStart w:id="1617" w:name="_Toc21102735"/>
      <w:bookmarkStart w:id="1618" w:name="_Toc29810584"/>
      <w:bookmarkStart w:id="1619" w:name="_Toc36635936"/>
      <w:bookmarkStart w:id="1620" w:name="_Toc37272882"/>
      <w:bookmarkStart w:id="1621" w:name="_Toc45885959"/>
      <w:bookmarkStart w:id="1622" w:name="_Toc53183065"/>
      <w:bookmarkStart w:id="1623" w:name="_Toc58915732"/>
      <w:bookmarkStart w:id="1624" w:name="_Toc58917913"/>
      <w:bookmarkStart w:id="1625" w:name="_Toc66693782"/>
      <w:r w:rsidRPr="00931575">
        <w:t>6.7.3.5.1</w:t>
      </w:r>
      <w:r w:rsidRPr="00931575">
        <w:tab/>
      </w:r>
      <w:r w:rsidRPr="00931575">
        <w:rPr>
          <w:i/>
        </w:rPr>
        <w:t>BS type 1-O</w:t>
      </w:r>
      <w:bookmarkEnd w:id="1617"/>
      <w:bookmarkEnd w:id="1618"/>
      <w:bookmarkEnd w:id="1619"/>
      <w:bookmarkEnd w:id="1620"/>
      <w:bookmarkEnd w:id="1621"/>
      <w:bookmarkEnd w:id="1622"/>
      <w:bookmarkEnd w:id="1623"/>
      <w:bookmarkEnd w:id="1624"/>
      <w:bookmarkEnd w:id="162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626" w:name="_Toc21102736"/>
      <w:bookmarkStart w:id="1627" w:name="_Toc29810585"/>
      <w:bookmarkStart w:id="1628" w:name="_Toc36635937"/>
      <w:bookmarkStart w:id="1629" w:name="_Toc37272883"/>
      <w:bookmarkStart w:id="1630" w:name="_Toc45885960"/>
      <w:bookmarkStart w:id="1631" w:name="_Toc53183066"/>
      <w:bookmarkStart w:id="1632" w:name="_Toc58915733"/>
      <w:bookmarkStart w:id="1633" w:name="_Toc58917914"/>
      <w:bookmarkStart w:id="1634" w:name="_Toc66693783"/>
      <w:r w:rsidRPr="00931575">
        <w:t>6.7.3.5.2</w:t>
      </w:r>
      <w:r w:rsidRPr="00931575">
        <w:tab/>
      </w:r>
      <w:r w:rsidRPr="00931575">
        <w:rPr>
          <w:i/>
        </w:rPr>
        <w:t>BS type 2-O</w:t>
      </w:r>
      <w:bookmarkEnd w:id="1626"/>
      <w:bookmarkEnd w:id="1627"/>
      <w:bookmarkEnd w:id="1628"/>
      <w:bookmarkEnd w:id="1629"/>
      <w:bookmarkEnd w:id="1630"/>
      <w:bookmarkEnd w:id="1631"/>
      <w:bookmarkEnd w:id="1632"/>
      <w:bookmarkEnd w:id="1633"/>
      <w:bookmarkEnd w:id="163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635" w:name="_Toc21102737"/>
      <w:bookmarkStart w:id="1636" w:name="_Toc29810586"/>
      <w:bookmarkStart w:id="1637" w:name="_Toc36635938"/>
      <w:bookmarkStart w:id="1638" w:name="_Toc37272884"/>
      <w:bookmarkStart w:id="1639" w:name="_Toc45885961"/>
      <w:bookmarkStart w:id="1640" w:name="_Toc53183067"/>
      <w:bookmarkStart w:id="1641" w:name="_Toc58915734"/>
      <w:bookmarkStart w:id="1642" w:name="_Toc58917915"/>
      <w:bookmarkStart w:id="1643" w:name="_Toc66693784"/>
      <w:r w:rsidRPr="00931575">
        <w:t>6.7.4</w:t>
      </w:r>
      <w:r w:rsidRPr="00931575">
        <w:tab/>
        <w:t>OTA operating band unwanted emissions</w:t>
      </w:r>
      <w:bookmarkEnd w:id="1635"/>
      <w:bookmarkEnd w:id="1636"/>
      <w:bookmarkEnd w:id="1637"/>
      <w:bookmarkEnd w:id="1638"/>
      <w:bookmarkEnd w:id="1639"/>
      <w:bookmarkEnd w:id="1640"/>
      <w:bookmarkEnd w:id="1641"/>
      <w:bookmarkEnd w:id="1642"/>
      <w:bookmarkEnd w:id="1643"/>
      <w:r w:rsidRPr="00931575">
        <w:tab/>
      </w:r>
    </w:p>
    <w:p w14:paraId="60907F6F" w14:textId="77777777" w:rsidR="00C45907" w:rsidRPr="00931575" w:rsidRDefault="00C45907" w:rsidP="00C45907">
      <w:pPr>
        <w:pStyle w:val="Heading4"/>
        <w:rPr>
          <w:lang w:eastAsia="zh-CN"/>
        </w:rPr>
      </w:pPr>
      <w:bookmarkStart w:id="1644" w:name="_Toc21102738"/>
      <w:bookmarkStart w:id="1645" w:name="_Toc29810587"/>
      <w:bookmarkStart w:id="1646" w:name="_Toc36635939"/>
      <w:bookmarkStart w:id="1647" w:name="_Toc37272885"/>
      <w:bookmarkStart w:id="1648" w:name="_Toc45885962"/>
      <w:bookmarkStart w:id="1649" w:name="_Toc53183068"/>
      <w:bookmarkStart w:id="1650" w:name="_Toc58915735"/>
      <w:bookmarkStart w:id="1651" w:name="_Toc58917916"/>
      <w:bookmarkStart w:id="1652" w:name="_Toc66693785"/>
      <w:r w:rsidRPr="00931575">
        <w:rPr>
          <w:lang w:eastAsia="zh-CN"/>
        </w:rPr>
        <w:t>6.7.4.1</w:t>
      </w:r>
      <w:r w:rsidRPr="00931575">
        <w:rPr>
          <w:lang w:eastAsia="zh-CN"/>
        </w:rPr>
        <w:tab/>
        <w:t>Definition and applicability</w:t>
      </w:r>
      <w:bookmarkEnd w:id="1644"/>
      <w:bookmarkEnd w:id="1645"/>
      <w:bookmarkEnd w:id="1646"/>
      <w:bookmarkEnd w:id="1647"/>
      <w:bookmarkEnd w:id="1648"/>
      <w:bookmarkEnd w:id="1649"/>
      <w:bookmarkEnd w:id="1650"/>
      <w:bookmarkEnd w:id="1651"/>
      <w:bookmarkEnd w:id="1652"/>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653" w:name="_Toc21102739"/>
      <w:bookmarkStart w:id="1654" w:name="_Toc29810588"/>
      <w:bookmarkStart w:id="1655" w:name="_Toc36635940"/>
      <w:bookmarkStart w:id="1656" w:name="_Toc37272886"/>
      <w:bookmarkStart w:id="1657" w:name="_Toc45885963"/>
      <w:bookmarkStart w:id="1658" w:name="_Toc53183069"/>
      <w:bookmarkStart w:id="1659" w:name="_Toc58915736"/>
      <w:bookmarkStart w:id="1660" w:name="_Toc58917917"/>
      <w:bookmarkStart w:id="1661" w:name="_Toc66693786"/>
      <w:r w:rsidRPr="00931575">
        <w:rPr>
          <w:lang w:eastAsia="zh-CN"/>
        </w:rPr>
        <w:t>6.7.4.2</w:t>
      </w:r>
      <w:r w:rsidRPr="00931575">
        <w:rPr>
          <w:lang w:eastAsia="zh-CN"/>
        </w:rPr>
        <w:tab/>
        <w:t>Minimum requirement</w:t>
      </w:r>
      <w:bookmarkEnd w:id="1653"/>
      <w:bookmarkEnd w:id="1654"/>
      <w:bookmarkEnd w:id="1655"/>
      <w:bookmarkEnd w:id="1656"/>
      <w:bookmarkEnd w:id="1657"/>
      <w:bookmarkEnd w:id="1658"/>
      <w:bookmarkEnd w:id="1659"/>
      <w:bookmarkEnd w:id="1660"/>
      <w:bookmarkEnd w:id="1661"/>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662" w:name="_Toc21102740"/>
      <w:bookmarkStart w:id="1663" w:name="_Toc29810589"/>
      <w:bookmarkStart w:id="1664" w:name="_Toc36635941"/>
      <w:bookmarkStart w:id="1665" w:name="_Toc37272887"/>
      <w:bookmarkStart w:id="1666" w:name="_Toc45885964"/>
      <w:bookmarkStart w:id="1667" w:name="_Toc53183070"/>
      <w:bookmarkStart w:id="1668" w:name="_Toc58915737"/>
      <w:bookmarkStart w:id="1669" w:name="_Toc58917918"/>
      <w:bookmarkStart w:id="1670" w:name="_Toc66693787"/>
      <w:r w:rsidRPr="00931575">
        <w:rPr>
          <w:lang w:eastAsia="zh-CN"/>
        </w:rPr>
        <w:t>6.7.4.3</w:t>
      </w:r>
      <w:r w:rsidRPr="00931575">
        <w:rPr>
          <w:lang w:eastAsia="zh-CN"/>
        </w:rPr>
        <w:tab/>
        <w:t>Test purpose</w:t>
      </w:r>
      <w:bookmarkEnd w:id="1662"/>
      <w:bookmarkEnd w:id="1663"/>
      <w:bookmarkEnd w:id="1664"/>
      <w:bookmarkEnd w:id="1665"/>
      <w:bookmarkEnd w:id="1666"/>
      <w:bookmarkEnd w:id="1667"/>
      <w:bookmarkEnd w:id="1668"/>
      <w:bookmarkEnd w:id="1669"/>
      <w:bookmarkEnd w:id="167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671" w:name="_Toc21102741"/>
      <w:bookmarkStart w:id="1672" w:name="_Toc29810590"/>
      <w:bookmarkStart w:id="1673" w:name="_Toc36635942"/>
      <w:bookmarkStart w:id="1674" w:name="_Toc37272888"/>
      <w:bookmarkStart w:id="1675" w:name="_Toc45885965"/>
      <w:bookmarkStart w:id="1676" w:name="_Toc53183071"/>
      <w:bookmarkStart w:id="1677" w:name="_Toc58915738"/>
      <w:bookmarkStart w:id="1678" w:name="_Toc58917919"/>
      <w:bookmarkStart w:id="1679" w:name="_Toc66693788"/>
      <w:r w:rsidRPr="00931575">
        <w:rPr>
          <w:lang w:eastAsia="zh-CN"/>
        </w:rPr>
        <w:t>6.7.4.4</w:t>
      </w:r>
      <w:r w:rsidRPr="00931575">
        <w:rPr>
          <w:lang w:eastAsia="zh-CN"/>
        </w:rPr>
        <w:tab/>
        <w:t>Method of test</w:t>
      </w:r>
      <w:bookmarkEnd w:id="1671"/>
      <w:bookmarkEnd w:id="1672"/>
      <w:bookmarkEnd w:id="1673"/>
      <w:bookmarkEnd w:id="1674"/>
      <w:bookmarkEnd w:id="1675"/>
      <w:bookmarkEnd w:id="1676"/>
      <w:bookmarkEnd w:id="1677"/>
      <w:bookmarkEnd w:id="1678"/>
      <w:bookmarkEnd w:id="1679"/>
    </w:p>
    <w:p w14:paraId="727C21CA" w14:textId="77777777" w:rsidR="00C45907" w:rsidRPr="00931575" w:rsidRDefault="00C45907" w:rsidP="00C45907">
      <w:pPr>
        <w:pStyle w:val="Heading5"/>
        <w:rPr>
          <w:lang w:eastAsia="zh-CN"/>
        </w:rPr>
      </w:pPr>
      <w:bookmarkStart w:id="1680" w:name="_Toc21102742"/>
      <w:bookmarkStart w:id="1681" w:name="_Toc29810591"/>
      <w:bookmarkStart w:id="1682" w:name="_Toc36635943"/>
      <w:bookmarkStart w:id="1683" w:name="_Toc37272889"/>
      <w:bookmarkStart w:id="1684" w:name="_Toc45885966"/>
      <w:bookmarkStart w:id="1685" w:name="_Toc53183072"/>
      <w:bookmarkStart w:id="1686" w:name="_Toc58915739"/>
      <w:bookmarkStart w:id="1687" w:name="_Toc58917920"/>
      <w:bookmarkStart w:id="1688" w:name="_Toc66693789"/>
      <w:r w:rsidRPr="00931575">
        <w:rPr>
          <w:lang w:eastAsia="zh-CN"/>
        </w:rPr>
        <w:t>6.7.4.4.1</w:t>
      </w:r>
      <w:r w:rsidRPr="00931575">
        <w:rPr>
          <w:lang w:eastAsia="zh-CN"/>
        </w:rPr>
        <w:tab/>
        <w:t>Initial conditions</w:t>
      </w:r>
      <w:bookmarkEnd w:id="1680"/>
      <w:bookmarkEnd w:id="1681"/>
      <w:bookmarkEnd w:id="1682"/>
      <w:bookmarkEnd w:id="1683"/>
      <w:bookmarkEnd w:id="1684"/>
      <w:bookmarkEnd w:id="1685"/>
      <w:bookmarkEnd w:id="1686"/>
      <w:bookmarkEnd w:id="1687"/>
      <w:bookmarkEnd w:id="168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689" w:name="_Toc21102743"/>
      <w:bookmarkStart w:id="1690" w:name="_Toc29810592"/>
      <w:bookmarkStart w:id="1691" w:name="_Toc36635944"/>
      <w:bookmarkStart w:id="1692" w:name="_Toc37272890"/>
      <w:bookmarkStart w:id="1693" w:name="_Toc45885967"/>
      <w:bookmarkStart w:id="1694" w:name="_Toc53183073"/>
      <w:bookmarkStart w:id="1695" w:name="_Toc58915740"/>
      <w:bookmarkStart w:id="1696" w:name="_Toc58917921"/>
      <w:bookmarkStart w:id="1697" w:name="_Toc66693790"/>
      <w:r w:rsidRPr="00931575">
        <w:rPr>
          <w:lang w:eastAsia="zh-CN"/>
        </w:rPr>
        <w:t>6.7.4.4.2</w:t>
      </w:r>
      <w:r w:rsidRPr="00931575">
        <w:rPr>
          <w:lang w:eastAsia="zh-CN"/>
        </w:rPr>
        <w:tab/>
        <w:t>Procedure</w:t>
      </w:r>
      <w:bookmarkEnd w:id="1689"/>
      <w:bookmarkEnd w:id="1690"/>
      <w:bookmarkEnd w:id="1691"/>
      <w:bookmarkEnd w:id="1692"/>
      <w:bookmarkEnd w:id="1693"/>
      <w:bookmarkEnd w:id="1694"/>
      <w:bookmarkEnd w:id="1695"/>
      <w:bookmarkEnd w:id="1696"/>
      <w:bookmarkEnd w:id="169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698" w:name="_Toc21102744"/>
      <w:bookmarkStart w:id="1699" w:name="_Toc29810593"/>
      <w:bookmarkStart w:id="1700" w:name="_Toc36635945"/>
      <w:bookmarkStart w:id="1701" w:name="_Toc37272891"/>
      <w:bookmarkStart w:id="1702" w:name="_Toc45885968"/>
      <w:bookmarkStart w:id="1703" w:name="_Toc53183074"/>
      <w:bookmarkStart w:id="1704" w:name="_Toc58915741"/>
      <w:bookmarkStart w:id="1705" w:name="_Toc58917922"/>
      <w:bookmarkStart w:id="1706" w:name="_Toc66693791"/>
      <w:r w:rsidRPr="00931575">
        <w:rPr>
          <w:lang w:eastAsia="zh-CN"/>
        </w:rPr>
        <w:t>6.7.4.5</w:t>
      </w:r>
      <w:r w:rsidRPr="00931575">
        <w:rPr>
          <w:lang w:eastAsia="zh-CN"/>
        </w:rPr>
        <w:tab/>
        <w:t>Test requirements</w:t>
      </w:r>
      <w:bookmarkEnd w:id="1698"/>
      <w:bookmarkEnd w:id="1699"/>
      <w:bookmarkEnd w:id="1700"/>
      <w:bookmarkEnd w:id="1701"/>
      <w:bookmarkEnd w:id="1702"/>
      <w:bookmarkEnd w:id="1703"/>
      <w:bookmarkEnd w:id="1704"/>
      <w:bookmarkEnd w:id="1705"/>
      <w:bookmarkEnd w:id="1706"/>
    </w:p>
    <w:p w14:paraId="44D22AE0" w14:textId="77777777" w:rsidR="00C45907" w:rsidRPr="00931575" w:rsidRDefault="00C45907" w:rsidP="00C45907">
      <w:pPr>
        <w:pStyle w:val="Heading5"/>
      </w:pPr>
      <w:bookmarkStart w:id="1707" w:name="_Toc21102745"/>
      <w:bookmarkStart w:id="1708" w:name="_Toc29810594"/>
      <w:bookmarkStart w:id="1709" w:name="_Toc36635946"/>
      <w:bookmarkStart w:id="1710" w:name="_Toc37272892"/>
      <w:bookmarkStart w:id="1711" w:name="_Toc45885969"/>
      <w:bookmarkStart w:id="1712" w:name="_Toc53183075"/>
      <w:bookmarkStart w:id="1713" w:name="_Toc58915742"/>
      <w:bookmarkStart w:id="1714" w:name="_Toc58917923"/>
      <w:bookmarkStart w:id="1715" w:name="_Toc66693792"/>
      <w:r w:rsidRPr="00931575">
        <w:t>6.7.4.5.1</w:t>
      </w:r>
      <w:r w:rsidRPr="00931575">
        <w:tab/>
      </w:r>
      <w:r w:rsidRPr="00931575">
        <w:rPr>
          <w:i/>
        </w:rPr>
        <w:t>BS type 1-O</w:t>
      </w:r>
      <w:bookmarkEnd w:id="1707"/>
      <w:bookmarkEnd w:id="1708"/>
      <w:bookmarkEnd w:id="1709"/>
      <w:bookmarkEnd w:id="1710"/>
      <w:bookmarkEnd w:id="1711"/>
      <w:bookmarkEnd w:id="1712"/>
      <w:bookmarkEnd w:id="1713"/>
      <w:bookmarkEnd w:id="1714"/>
      <w:bookmarkEnd w:id="171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716" w:name="_Toc21102746"/>
      <w:bookmarkStart w:id="1717" w:name="_Toc29810595"/>
      <w:bookmarkStart w:id="1718" w:name="_Toc36635947"/>
      <w:bookmarkStart w:id="1719" w:name="_Toc37272893"/>
      <w:bookmarkStart w:id="172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716"/>
      <w:bookmarkEnd w:id="1717"/>
      <w:bookmarkEnd w:id="1718"/>
      <w:bookmarkEnd w:id="1719"/>
      <w:bookmarkEnd w:id="1720"/>
    </w:p>
    <w:p w14:paraId="0B738778" w14:textId="549C0B0D" w:rsidR="00C45907" w:rsidRPr="00931575" w:rsidRDefault="0054672A"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 xml:space="preserve">operating in Bands n5, n8, n12, </w:t>
      </w:r>
      <w:r>
        <w:t xml:space="preserve">n13, </w:t>
      </w:r>
      <w:r w:rsidRPr="004565D4">
        <w:t>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721"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72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722" w:name="_Toc21102747"/>
      <w:bookmarkStart w:id="1723" w:name="_Toc29810596"/>
      <w:bookmarkStart w:id="1724" w:name="_Toc36635948"/>
      <w:bookmarkStart w:id="1725" w:name="_Toc37272894"/>
      <w:bookmarkStart w:id="172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722"/>
      <w:bookmarkEnd w:id="1723"/>
      <w:bookmarkEnd w:id="1724"/>
      <w:bookmarkEnd w:id="1725"/>
      <w:bookmarkEnd w:id="172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727" w:name="_Toc21102748"/>
      <w:bookmarkStart w:id="1728" w:name="_Toc29810597"/>
      <w:bookmarkStart w:id="1729" w:name="_Toc36635949"/>
      <w:bookmarkStart w:id="1730" w:name="_Toc37272895"/>
      <w:bookmarkStart w:id="173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727"/>
      <w:bookmarkEnd w:id="1728"/>
      <w:bookmarkEnd w:id="1729"/>
      <w:bookmarkEnd w:id="1730"/>
      <w:bookmarkEnd w:id="173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1.1pt" o:ole="">
                  <v:imagedata r:id="rId40" o:title=""/>
                </v:shape>
                <o:OLEObject Type="Embed" ProgID="Equation.3" ShapeID="_x0000_i1034" DrawAspect="Content" ObjectID="_1679414504"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732" w:name="_Toc21102749"/>
      <w:bookmarkStart w:id="1733" w:name="_Toc29810598"/>
      <w:bookmarkStart w:id="1734" w:name="_Toc36635950"/>
      <w:bookmarkStart w:id="1735" w:name="_Toc37272896"/>
      <w:bookmarkStart w:id="173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2"/>
      <w:bookmarkEnd w:id="1733"/>
      <w:bookmarkEnd w:id="1734"/>
      <w:bookmarkEnd w:id="1735"/>
      <w:bookmarkEnd w:id="173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25pt;height:20.75pt" o:ole="">
                  <v:imagedata r:id="rId42" o:title=""/>
                </v:shape>
                <o:OLEObject Type="Embed" ProgID="Equation.3" ShapeID="_x0000_i1035" DrawAspect="Content" ObjectID="_167941450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25pt;height:20.75pt" o:ole="">
                  <v:imagedata r:id="rId44" o:title=""/>
                </v:shape>
                <o:OLEObject Type="Embed" ProgID="Equation.3" ShapeID="_x0000_i1036" DrawAspect="Content" ObjectID="_1679414506"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25pt;height:20.75pt" o:ole="">
                  <v:imagedata r:id="rId46" o:title=""/>
                </v:shape>
                <o:OLEObject Type="Embed" ProgID="Equation.3" ShapeID="_x0000_i1037" DrawAspect="Content" ObjectID="_167941450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1.1pt" o:ole="">
                  <v:imagedata r:id="rId48" o:title=""/>
                </v:shape>
                <o:OLEObject Type="Embed" ProgID="Equation.3" ShapeID="_x0000_i1038" DrawAspect="Content" ObjectID="_167941450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1pt;height:31.1pt" o:ole="">
                  <v:imagedata r:id="rId50" o:title=""/>
                </v:shape>
                <o:OLEObject Type="Embed" ProgID="Equation.3" ShapeID="_x0000_i1039" DrawAspect="Content" ObjectID="_167941450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1pt;height:31.1pt" o:ole="">
                  <v:imagedata r:id="rId52" o:title=""/>
                </v:shape>
                <o:OLEObject Type="Embed" ProgID="Equation.3" ShapeID="_x0000_i1040" DrawAspect="Content" ObjectID="_167941451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737" w:name="_Toc21102750"/>
      <w:bookmarkStart w:id="1738" w:name="_Toc29810599"/>
      <w:bookmarkStart w:id="1739" w:name="_Toc36635951"/>
      <w:bookmarkStart w:id="1740" w:name="_Toc37272897"/>
      <w:bookmarkStart w:id="174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737"/>
      <w:bookmarkEnd w:id="1738"/>
      <w:bookmarkEnd w:id="1739"/>
      <w:bookmarkEnd w:id="1740"/>
      <w:bookmarkEnd w:id="174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1.1pt" o:ole="">
                  <v:imagedata r:id="rId54" o:title=""/>
                </v:shape>
                <o:OLEObject Type="Embed" ProgID="Equation.3" ShapeID="_x0000_i1041" DrawAspect="Content" ObjectID="_1679414511"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1pt;height:31.1pt" o:ole="">
                  <v:imagedata r:id="rId56" o:title=""/>
                </v:shape>
                <o:OLEObject Type="Embed" ProgID="Equation.3" ShapeID="_x0000_i1042" DrawAspect="Content" ObjectID="_1679414512"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1pt;height:31.1pt" o:ole="">
                  <v:imagedata r:id="rId58" o:title=""/>
                </v:shape>
                <o:OLEObject Type="Embed" ProgID="Equation.3" ShapeID="_x0000_i1043" DrawAspect="Content" ObjectID="_1679414513"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742" w:name="_Toc21102751"/>
      <w:bookmarkStart w:id="1743" w:name="_Toc29810600"/>
      <w:bookmarkStart w:id="1744" w:name="_Toc36635952"/>
      <w:bookmarkStart w:id="1745" w:name="_Toc37272898"/>
      <w:bookmarkStart w:id="1746" w:name="_Toc45885975"/>
      <w:r w:rsidRPr="00931575">
        <w:rPr>
          <w:rFonts w:hint="eastAsia"/>
          <w:lang w:val="en-US" w:eastAsia="zh-CN"/>
        </w:rPr>
        <w:t>6.7.4.5.1.6</w:t>
      </w:r>
      <w:r w:rsidRPr="00931575">
        <w:tab/>
        <w:t>Additional requirements</w:t>
      </w:r>
      <w:bookmarkEnd w:id="1742"/>
      <w:bookmarkEnd w:id="1743"/>
      <w:bookmarkEnd w:id="1744"/>
      <w:bookmarkEnd w:id="1745"/>
      <w:bookmarkEnd w:id="1746"/>
    </w:p>
    <w:p w14:paraId="2B6A66B6" w14:textId="77777777" w:rsidR="00C45907" w:rsidRPr="00931575" w:rsidRDefault="00C45907" w:rsidP="005624C7">
      <w:pPr>
        <w:pStyle w:val="H6"/>
      </w:pPr>
      <w:bookmarkStart w:id="1747" w:name="_Toc21102752"/>
      <w:bookmarkStart w:id="1748" w:name="_Toc29810601"/>
      <w:bookmarkStart w:id="1749" w:name="_Toc36635953"/>
      <w:bookmarkStart w:id="1750" w:name="_Toc37272899"/>
      <w:bookmarkStart w:id="1751" w:name="_Toc45885976"/>
      <w:r w:rsidRPr="00931575">
        <w:rPr>
          <w:rFonts w:hint="eastAsia"/>
        </w:rPr>
        <w:t>6.7.4.5.1.6</w:t>
      </w:r>
      <w:r w:rsidRPr="00931575">
        <w:t>.</w:t>
      </w:r>
      <w:r w:rsidRPr="00931575">
        <w:rPr>
          <w:rFonts w:hint="eastAsia"/>
        </w:rPr>
        <w:t>1</w:t>
      </w:r>
      <w:r w:rsidRPr="00931575">
        <w:tab/>
        <w:t>Limits in FCC Title 47</w:t>
      </w:r>
      <w:bookmarkEnd w:id="1747"/>
      <w:bookmarkEnd w:id="1748"/>
      <w:bookmarkEnd w:id="1749"/>
      <w:bookmarkEnd w:id="1750"/>
      <w:bookmarkEnd w:id="175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752" w:name="_Toc21102753"/>
      <w:bookmarkStart w:id="1753" w:name="_Toc29810602"/>
      <w:bookmarkStart w:id="1754" w:name="_Toc36635954"/>
      <w:bookmarkStart w:id="1755" w:name="_Toc37272900"/>
      <w:bookmarkStart w:id="175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752"/>
      <w:bookmarkEnd w:id="1753"/>
      <w:bookmarkEnd w:id="1754"/>
      <w:bookmarkEnd w:id="1755"/>
      <w:bookmarkEnd w:id="175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75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757"/>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lastRenderedPageBreak/>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06115A">
        <w:trPr>
          <w:cantSplit/>
          <w:jc w:val="center"/>
        </w:trPr>
        <w:tc>
          <w:tcPr>
            <w:tcW w:w="1530" w:type="dxa"/>
            <w:tcBorders>
              <w:bottom w:val="single" w:sz="4" w:space="0" w:color="auto"/>
            </w:tcBorders>
          </w:tcPr>
          <w:p w14:paraId="17585757" w14:textId="77777777" w:rsidR="00990EAF" w:rsidRPr="00B15EF5" w:rsidRDefault="00990EAF" w:rsidP="0006115A">
            <w:pPr>
              <w:pStyle w:val="TAH"/>
              <w:rPr>
                <w:rFonts w:cs="v5.0.0"/>
              </w:rPr>
            </w:pPr>
            <w:r w:rsidRPr="00B15EF5">
              <w:rPr>
                <w:rFonts w:cs="v5.0.0"/>
              </w:rPr>
              <w:t>Operating Band</w:t>
            </w:r>
          </w:p>
        </w:tc>
        <w:tc>
          <w:tcPr>
            <w:tcW w:w="1252" w:type="dxa"/>
          </w:tcPr>
          <w:p w14:paraId="331B74A1" w14:textId="77777777" w:rsidR="00990EAF" w:rsidRPr="00B15EF5" w:rsidRDefault="00990EAF" w:rsidP="0006115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06115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06115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06115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06115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06115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06115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06115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06115A">
            <w:pPr>
              <w:pStyle w:val="TAC"/>
              <w:rPr>
                <w:rFonts w:cs="v5.0.0"/>
              </w:rPr>
            </w:pPr>
            <w:r>
              <w:rPr>
                <w:rFonts w:cs="v5.0.0"/>
              </w:rPr>
              <w:t>n</w:t>
            </w:r>
            <w:r w:rsidRPr="00B15EF5">
              <w:rPr>
                <w:rFonts w:cs="v5.0.0"/>
              </w:rPr>
              <w:t>24</w:t>
            </w:r>
          </w:p>
          <w:p w14:paraId="428B2010" w14:textId="77777777" w:rsidR="00990EAF" w:rsidRPr="00B15EF5" w:rsidRDefault="00990EAF" w:rsidP="0006115A">
            <w:pPr>
              <w:pStyle w:val="TAC"/>
              <w:rPr>
                <w:rFonts w:cs="v5.0.0"/>
              </w:rPr>
            </w:pPr>
          </w:p>
        </w:tc>
        <w:tc>
          <w:tcPr>
            <w:tcW w:w="1252" w:type="dxa"/>
            <w:tcBorders>
              <w:left w:val="single" w:sz="4" w:space="0" w:color="auto"/>
            </w:tcBorders>
          </w:tcPr>
          <w:p w14:paraId="6E59D1CA" w14:textId="77777777" w:rsidR="00990EAF" w:rsidRPr="00B15EF5" w:rsidRDefault="00990EAF" w:rsidP="0006115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06115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06115A">
            <w:pPr>
              <w:pStyle w:val="TAC"/>
              <w:rPr>
                <w:rFonts w:cs="v5.0.0"/>
              </w:rPr>
            </w:pPr>
          </w:p>
        </w:tc>
        <w:tc>
          <w:tcPr>
            <w:tcW w:w="2258" w:type="dxa"/>
          </w:tcPr>
          <w:p w14:paraId="7D2AFC38" w14:textId="77777777" w:rsidR="00990EAF" w:rsidRPr="00B15EF5" w:rsidRDefault="00990EAF" w:rsidP="0006115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06115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06115A">
            <w:pPr>
              <w:pStyle w:val="TAC"/>
              <w:rPr>
                <w:rFonts w:cs="v5.0.0"/>
              </w:rPr>
            </w:pPr>
          </w:p>
        </w:tc>
        <w:tc>
          <w:tcPr>
            <w:tcW w:w="1252" w:type="dxa"/>
            <w:tcBorders>
              <w:left w:val="single" w:sz="4" w:space="0" w:color="auto"/>
            </w:tcBorders>
          </w:tcPr>
          <w:p w14:paraId="52B96A4B" w14:textId="77777777" w:rsidR="00990EAF" w:rsidRPr="00B15EF5" w:rsidRDefault="00990EAF" w:rsidP="0006115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06115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06115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06115A">
            <w:pPr>
              <w:pStyle w:val="TAC"/>
              <w:rPr>
                <w:rFonts w:cs="Arial"/>
              </w:rPr>
            </w:pPr>
          </w:p>
        </w:tc>
      </w:tr>
      <w:tr w:rsidR="00990EAF" w:rsidRPr="00B15EF5" w14:paraId="0E372403" w14:textId="77777777" w:rsidTr="0006115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06115A">
            <w:pPr>
              <w:pStyle w:val="TAC"/>
              <w:rPr>
                <w:rFonts w:cs="v5.0.0"/>
              </w:rPr>
            </w:pPr>
          </w:p>
        </w:tc>
        <w:tc>
          <w:tcPr>
            <w:tcW w:w="1252" w:type="dxa"/>
            <w:tcBorders>
              <w:left w:val="single" w:sz="4" w:space="0" w:color="auto"/>
            </w:tcBorders>
          </w:tcPr>
          <w:p w14:paraId="2E50647F" w14:textId="77777777" w:rsidR="00990EAF" w:rsidRPr="00B15EF5" w:rsidRDefault="00990EAF" w:rsidP="0006115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06115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06115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06115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7777777" w:rsidR="00990EAF" w:rsidRPr="00931575" w:rsidRDefault="00990EAF" w:rsidP="00136C94"/>
    <w:p w14:paraId="6433E579" w14:textId="77777777" w:rsidR="00C45907" w:rsidRPr="00931575" w:rsidRDefault="00C45907" w:rsidP="00C45907">
      <w:pPr>
        <w:pStyle w:val="Heading5"/>
        <w:rPr>
          <w:i/>
        </w:rPr>
      </w:pPr>
      <w:bookmarkStart w:id="1758" w:name="_Toc21102754"/>
      <w:bookmarkStart w:id="1759" w:name="_Toc29810603"/>
      <w:bookmarkStart w:id="1760" w:name="_Toc36635955"/>
      <w:bookmarkStart w:id="1761" w:name="_Toc37272901"/>
      <w:bookmarkStart w:id="1762" w:name="_Toc45885978"/>
      <w:bookmarkStart w:id="1763" w:name="_Toc53183076"/>
      <w:bookmarkStart w:id="1764" w:name="_Toc58915743"/>
      <w:bookmarkStart w:id="1765" w:name="_Toc58917924"/>
      <w:bookmarkStart w:id="1766" w:name="_Toc66693793"/>
      <w:r w:rsidRPr="00931575">
        <w:t>6.7.4.5.2</w:t>
      </w:r>
      <w:r w:rsidRPr="00931575">
        <w:tab/>
      </w:r>
      <w:r w:rsidRPr="00931575">
        <w:rPr>
          <w:i/>
        </w:rPr>
        <w:t>BS type 2-O</w:t>
      </w:r>
      <w:bookmarkEnd w:id="1758"/>
      <w:bookmarkEnd w:id="1759"/>
      <w:bookmarkEnd w:id="1760"/>
      <w:bookmarkEnd w:id="1761"/>
      <w:bookmarkEnd w:id="1762"/>
      <w:bookmarkEnd w:id="1763"/>
      <w:bookmarkEnd w:id="1764"/>
      <w:bookmarkEnd w:id="1765"/>
      <w:bookmarkEnd w:id="1766"/>
    </w:p>
    <w:p w14:paraId="35F72DC5" w14:textId="77777777" w:rsidR="00C45907" w:rsidRPr="00931575" w:rsidRDefault="00C45907" w:rsidP="005624C7">
      <w:pPr>
        <w:pStyle w:val="H6"/>
      </w:pPr>
      <w:bookmarkStart w:id="1767" w:name="_Toc21102755"/>
      <w:bookmarkStart w:id="1768" w:name="_Toc29810604"/>
      <w:bookmarkStart w:id="1769" w:name="_Toc36635956"/>
      <w:bookmarkStart w:id="1770" w:name="_Toc37272902"/>
      <w:bookmarkStart w:id="1771" w:name="_Toc45885979"/>
      <w:r w:rsidRPr="00931575">
        <w:t>6.7.4.5.2.1</w:t>
      </w:r>
      <w:r w:rsidRPr="00931575">
        <w:tab/>
        <w:t>General</w:t>
      </w:r>
      <w:bookmarkEnd w:id="1767"/>
      <w:bookmarkEnd w:id="1768"/>
      <w:bookmarkEnd w:id="1769"/>
      <w:bookmarkEnd w:id="1770"/>
      <w:bookmarkEnd w:id="177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lastRenderedPageBreak/>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772" w:name="_Toc21102756"/>
      <w:bookmarkStart w:id="1773" w:name="_Toc29810605"/>
      <w:bookmarkStart w:id="1774" w:name="_Toc36635957"/>
      <w:bookmarkStart w:id="1775" w:name="_Toc37272903"/>
      <w:bookmarkStart w:id="1776" w:name="_Toc45885980"/>
      <w:r w:rsidRPr="00931575">
        <w:t>6.7.4.5.2.2</w:t>
      </w:r>
      <w:r w:rsidRPr="00931575">
        <w:tab/>
        <w:t xml:space="preserve">OTA </w:t>
      </w:r>
      <w:r w:rsidRPr="00931575">
        <w:rPr>
          <w:rFonts w:eastAsia="Malgun Gothic"/>
        </w:rPr>
        <w:t>operating band unwanted emission limits (Category A)</w:t>
      </w:r>
      <w:bookmarkEnd w:id="1772"/>
      <w:bookmarkEnd w:id="1773"/>
      <w:bookmarkEnd w:id="1774"/>
      <w:bookmarkEnd w:id="1775"/>
      <w:bookmarkEnd w:id="177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777" w:name="_Toc21102757"/>
      <w:bookmarkStart w:id="1778" w:name="_Toc29810606"/>
      <w:bookmarkStart w:id="1779" w:name="_Toc36635958"/>
      <w:bookmarkStart w:id="1780" w:name="_Toc37272904"/>
      <w:bookmarkStart w:id="1781" w:name="_Toc45885981"/>
      <w:r w:rsidRPr="00931575">
        <w:t>6.7.4.5.2.3</w:t>
      </w:r>
      <w:r w:rsidRPr="00931575">
        <w:tab/>
        <w:t xml:space="preserve">OTA </w:t>
      </w:r>
      <w:r w:rsidRPr="00931575">
        <w:rPr>
          <w:rFonts w:eastAsia="Malgun Gothic"/>
        </w:rPr>
        <w:t>operating band unwanted emission limits (Category B)</w:t>
      </w:r>
      <w:bookmarkEnd w:id="1777"/>
      <w:bookmarkEnd w:id="1778"/>
      <w:bookmarkEnd w:id="1779"/>
      <w:bookmarkEnd w:id="1780"/>
      <w:bookmarkEnd w:id="178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lastRenderedPageBreak/>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782" w:name="_Toc45885982"/>
      <w:r w:rsidRPr="00931575">
        <w:t>6.7.4.5.2.4</w:t>
      </w:r>
      <w:r w:rsidRPr="00931575">
        <w:tab/>
        <w:t>Additional OTA operating band unwanted emission limits</w:t>
      </w:r>
      <w:bookmarkEnd w:id="1782"/>
    </w:p>
    <w:p w14:paraId="68AC643F" w14:textId="77777777" w:rsidR="007E5354" w:rsidRPr="00931575" w:rsidRDefault="007E5354" w:rsidP="005624C7">
      <w:pPr>
        <w:pStyle w:val="H6"/>
        <w:rPr>
          <w:rFonts w:eastAsiaTheme="minorEastAsia"/>
        </w:rPr>
      </w:pPr>
      <w:bookmarkStart w:id="1783" w:name="_Toc45885983"/>
      <w:r w:rsidRPr="00931575">
        <w:t>6.7.4.5.2.4.1</w:t>
      </w:r>
      <w:r w:rsidRPr="00931575">
        <w:rPr>
          <w:rFonts w:eastAsiaTheme="minorEastAsia"/>
        </w:rPr>
        <w:tab/>
        <w:t>Protection of Earth Exploration Satellite Service</w:t>
      </w:r>
      <w:bookmarkEnd w:id="178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784" w:name="_Toc21102758"/>
      <w:bookmarkStart w:id="1785" w:name="_Toc29810607"/>
      <w:bookmarkStart w:id="1786" w:name="_Toc36635959"/>
      <w:bookmarkStart w:id="1787" w:name="_Toc37272905"/>
      <w:bookmarkStart w:id="1788" w:name="_Toc45885984"/>
      <w:bookmarkStart w:id="1789" w:name="_Toc53183077"/>
      <w:bookmarkStart w:id="1790" w:name="_Toc58915744"/>
      <w:bookmarkStart w:id="1791" w:name="_Toc58917925"/>
      <w:bookmarkStart w:id="1792" w:name="_Toc66693794"/>
      <w:r w:rsidRPr="00931575">
        <w:t>6.7.5</w:t>
      </w:r>
      <w:r w:rsidRPr="00931575">
        <w:tab/>
        <w:t>OTA transmitter spurious emissions</w:t>
      </w:r>
      <w:bookmarkEnd w:id="1784"/>
      <w:bookmarkEnd w:id="1785"/>
      <w:bookmarkEnd w:id="1786"/>
      <w:bookmarkEnd w:id="1787"/>
      <w:bookmarkEnd w:id="1788"/>
      <w:bookmarkEnd w:id="1789"/>
      <w:bookmarkEnd w:id="1790"/>
      <w:bookmarkEnd w:id="1791"/>
      <w:bookmarkEnd w:id="1792"/>
    </w:p>
    <w:p w14:paraId="2E658D87" w14:textId="77777777" w:rsidR="00C45907" w:rsidRPr="00931575" w:rsidRDefault="00C45907" w:rsidP="00C45907">
      <w:pPr>
        <w:pStyle w:val="Heading4"/>
      </w:pPr>
      <w:bookmarkStart w:id="1793" w:name="_Toc21102759"/>
      <w:bookmarkStart w:id="1794" w:name="_Toc29810608"/>
      <w:bookmarkStart w:id="1795" w:name="_Toc36635960"/>
      <w:bookmarkStart w:id="1796" w:name="_Toc37272906"/>
      <w:bookmarkStart w:id="1797" w:name="_Toc45885985"/>
      <w:bookmarkStart w:id="1798" w:name="_Toc53183078"/>
      <w:bookmarkStart w:id="1799" w:name="_Toc58915745"/>
      <w:bookmarkStart w:id="1800" w:name="_Toc58917926"/>
      <w:bookmarkStart w:id="1801" w:name="_Toc66693795"/>
      <w:r w:rsidRPr="00931575">
        <w:t>6.7.5.1</w:t>
      </w:r>
      <w:r w:rsidRPr="00931575">
        <w:tab/>
        <w:t>General</w:t>
      </w:r>
      <w:bookmarkEnd w:id="1793"/>
      <w:bookmarkEnd w:id="1794"/>
      <w:bookmarkEnd w:id="1795"/>
      <w:bookmarkEnd w:id="1796"/>
      <w:bookmarkEnd w:id="1797"/>
      <w:bookmarkEnd w:id="1798"/>
      <w:bookmarkEnd w:id="1799"/>
      <w:bookmarkEnd w:id="1800"/>
      <w:bookmarkEnd w:id="1801"/>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802" w:name="_Toc21102760"/>
      <w:bookmarkStart w:id="1803" w:name="_Toc29810609"/>
      <w:bookmarkStart w:id="1804" w:name="_Toc36635961"/>
      <w:bookmarkStart w:id="1805" w:name="_Toc37272907"/>
      <w:bookmarkStart w:id="1806" w:name="_Toc45885986"/>
      <w:bookmarkStart w:id="1807" w:name="_Toc53183079"/>
      <w:bookmarkStart w:id="1808" w:name="_Toc58915746"/>
      <w:bookmarkStart w:id="1809" w:name="_Toc58917927"/>
      <w:bookmarkStart w:id="1810" w:name="_Toc66693796"/>
      <w:r w:rsidRPr="00931575">
        <w:lastRenderedPageBreak/>
        <w:t>6.7.5.2</w:t>
      </w:r>
      <w:r w:rsidRPr="00931575">
        <w:tab/>
        <w:t>General OTA transmitter spurious emissions requirements</w:t>
      </w:r>
      <w:bookmarkEnd w:id="1802"/>
      <w:bookmarkEnd w:id="1803"/>
      <w:bookmarkEnd w:id="1804"/>
      <w:bookmarkEnd w:id="1805"/>
      <w:bookmarkEnd w:id="1806"/>
      <w:bookmarkEnd w:id="1807"/>
      <w:bookmarkEnd w:id="1808"/>
      <w:bookmarkEnd w:id="1809"/>
      <w:bookmarkEnd w:id="1810"/>
    </w:p>
    <w:p w14:paraId="576D80FE" w14:textId="77777777" w:rsidR="00C45907" w:rsidRPr="00931575" w:rsidRDefault="00C45907" w:rsidP="00C45907">
      <w:pPr>
        <w:pStyle w:val="Heading5"/>
        <w:rPr>
          <w:lang w:eastAsia="sv-SE"/>
        </w:rPr>
      </w:pPr>
      <w:bookmarkStart w:id="1811" w:name="_Toc21102761"/>
      <w:bookmarkStart w:id="1812" w:name="_Toc29810610"/>
      <w:bookmarkStart w:id="1813" w:name="_Toc36635962"/>
      <w:bookmarkStart w:id="1814" w:name="_Toc37272908"/>
      <w:bookmarkStart w:id="1815" w:name="_Toc45885987"/>
      <w:bookmarkStart w:id="1816" w:name="_Toc53183080"/>
      <w:bookmarkStart w:id="1817" w:name="_Toc58915747"/>
      <w:bookmarkStart w:id="1818" w:name="_Toc58917928"/>
      <w:bookmarkStart w:id="1819" w:name="_Toc66693797"/>
      <w:r w:rsidRPr="00931575">
        <w:rPr>
          <w:lang w:eastAsia="sv-SE"/>
        </w:rPr>
        <w:t>6.7.5.2.1</w:t>
      </w:r>
      <w:r w:rsidRPr="00931575">
        <w:rPr>
          <w:lang w:eastAsia="sv-SE"/>
        </w:rPr>
        <w:tab/>
        <w:t>Definition and applicability</w:t>
      </w:r>
      <w:bookmarkEnd w:id="1811"/>
      <w:bookmarkEnd w:id="1812"/>
      <w:bookmarkEnd w:id="1813"/>
      <w:bookmarkEnd w:id="1814"/>
      <w:bookmarkEnd w:id="1815"/>
      <w:bookmarkEnd w:id="1816"/>
      <w:bookmarkEnd w:id="1817"/>
      <w:bookmarkEnd w:id="1818"/>
      <w:bookmarkEnd w:id="181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820" w:name="_Toc21102762"/>
      <w:bookmarkStart w:id="1821" w:name="_Toc29810611"/>
      <w:bookmarkStart w:id="1822" w:name="_Toc36635963"/>
      <w:bookmarkStart w:id="1823" w:name="_Toc37272909"/>
      <w:bookmarkStart w:id="1824" w:name="_Toc45885988"/>
      <w:bookmarkStart w:id="1825" w:name="_Toc53183081"/>
      <w:bookmarkStart w:id="1826" w:name="_Toc58915748"/>
      <w:bookmarkStart w:id="1827" w:name="_Toc58917929"/>
      <w:bookmarkStart w:id="1828" w:name="_Toc6669379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820"/>
      <w:bookmarkEnd w:id="1821"/>
      <w:bookmarkEnd w:id="1822"/>
      <w:bookmarkEnd w:id="1823"/>
      <w:bookmarkEnd w:id="1824"/>
      <w:bookmarkEnd w:id="1825"/>
      <w:bookmarkEnd w:id="1826"/>
      <w:bookmarkEnd w:id="1827"/>
      <w:bookmarkEnd w:id="1828"/>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829" w:name="_Toc21102763"/>
      <w:bookmarkStart w:id="1830" w:name="_Toc29810612"/>
      <w:bookmarkStart w:id="1831" w:name="_Toc36635964"/>
      <w:bookmarkStart w:id="1832" w:name="_Toc37272910"/>
      <w:bookmarkStart w:id="1833" w:name="_Toc45885989"/>
      <w:bookmarkStart w:id="1834" w:name="_Toc53183082"/>
      <w:bookmarkStart w:id="1835" w:name="_Toc58915749"/>
      <w:bookmarkStart w:id="1836" w:name="_Toc58917930"/>
      <w:bookmarkStart w:id="1837" w:name="_Toc66693799"/>
      <w:r w:rsidRPr="00931575">
        <w:rPr>
          <w:lang w:eastAsia="sv-SE"/>
        </w:rPr>
        <w:t>6.7.5.2.3</w:t>
      </w:r>
      <w:r w:rsidRPr="00931575">
        <w:rPr>
          <w:lang w:eastAsia="sv-SE"/>
        </w:rPr>
        <w:tab/>
        <w:t>Test purpose</w:t>
      </w:r>
      <w:bookmarkEnd w:id="1829"/>
      <w:bookmarkEnd w:id="1830"/>
      <w:bookmarkEnd w:id="1831"/>
      <w:bookmarkEnd w:id="1832"/>
      <w:bookmarkEnd w:id="1833"/>
      <w:bookmarkEnd w:id="1834"/>
      <w:bookmarkEnd w:id="1835"/>
      <w:bookmarkEnd w:id="1836"/>
      <w:bookmarkEnd w:id="183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838" w:name="_Toc21102764"/>
      <w:bookmarkStart w:id="1839" w:name="_Toc29810613"/>
      <w:bookmarkStart w:id="1840" w:name="_Toc36635965"/>
      <w:bookmarkStart w:id="1841" w:name="_Toc37272911"/>
      <w:bookmarkStart w:id="1842" w:name="_Toc45885990"/>
      <w:bookmarkStart w:id="1843" w:name="_Toc53183083"/>
      <w:bookmarkStart w:id="1844" w:name="_Toc58915750"/>
      <w:bookmarkStart w:id="1845" w:name="_Toc58917931"/>
      <w:bookmarkStart w:id="1846" w:name="_Toc66693800"/>
      <w:r w:rsidRPr="00931575">
        <w:rPr>
          <w:lang w:eastAsia="sv-SE"/>
        </w:rPr>
        <w:t>6.7.5</w:t>
      </w:r>
      <w:r w:rsidRPr="00931575">
        <w:rPr>
          <w:lang w:eastAsia="zh-CN"/>
        </w:rPr>
        <w:t>.2.4</w:t>
      </w:r>
      <w:r w:rsidRPr="00931575">
        <w:rPr>
          <w:lang w:eastAsia="sv-SE"/>
        </w:rPr>
        <w:tab/>
        <w:t>Method of test</w:t>
      </w:r>
      <w:bookmarkEnd w:id="1838"/>
      <w:bookmarkEnd w:id="1839"/>
      <w:bookmarkEnd w:id="1840"/>
      <w:bookmarkEnd w:id="1841"/>
      <w:bookmarkEnd w:id="1842"/>
      <w:bookmarkEnd w:id="1843"/>
      <w:bookmarkEnd w:id="1844"/>
      <w:bookmarkEnd w:id="1845"/>
      <w:bookmarkEnd w:id="1846"/>
    </w:p>
    <w:p w14:paraId="2C2305C3" w14:textId="77777777" w:rsidR="00C45907" w:rsidRPr="00931575" w:rsidRDefault="00C45907" w:rsidP="005624C7">
      <w:pPr>
        <w:pStyle w:val="H6"/>
        <w:rPr>
          <w:lang w:eastAsia="sv-SE"/>
        </w:rPr>
      </w:pPr>
      <w:bookmarkStart w:id="1847" w:name="_Toc21102765"/>
      <w:bookmarkStart w:id="1848" w:name="_Toc29810614"/>
      <w:bookmarkStart w:id="1849" w:name="_Toc36635966"/>
      <w:bookmarkStart w:id="1850" w:name="_Toc37272912"/>
      <w:bookmarkStart w:id="1851" w:name="_Toc45885991"/>
      <w:r w:rsidRPr="00931575">
        <w:rPr>
          <w:lang w:eastAsia="sv-SE"/>
        </w:rPr>
        <w:t>6.7.5.2.4.1</w:t>
      </w:r>
      <w:r w:rsidRPr="00931575">
        <w:rPr>
          <w:lang w:eastAsia="sv-SE"/>
        </w:rPr>
        <w:tab/>
        <w:t>Initial conditions</w:t>
      </w:r>
      <w:bookmarkEnd w:id="1847"/>
      <w:bookmarkEnd w:id="1848"/>
      <w:bookmarkEnd w:id="1849"/>
      <w:bookmarkEnd w:id="1850"/>
      <w:bookmarkEnd w:id="185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852" w:name="_Toc21102766"/>
      <w:bookmarkStart w:id="1853" w:name="_Toc29810615"/>
      <w:bookmarkStart w:id="1854" w:name="_Toc36635967"/>
      <w:bookmarkStart w:id="1855" w:name="_Toc37272913"/>
      <w:bookmarkStart w:id="1856" w:name="_Toc45885992"/>
      <w:r w:rsidRPr="00931575">
        <w:rPr>
          <w:lang w:eastAsia="sv-SE"/>
        </w:rPr>
        <w:lastRenderedPageBreak/>
        <w:t>6.7.5.2.4.2</w:t>
      </w:r>
      <w:r w:rsidRPr="00931575">
        <w:rPr>
          <w:lang w:eastAsia="sv-SE"/>
        </w:rPr>
        <w:tab/>
        <w:t>Procedure</w:t>
      </w:r>
      <w:bookmarkEnd w:id="1852"/>
      <w:bookmarkEnd w:id="1853"/>
      <w:bookmarkEnd w:id="1854"/>
      <w:bookmarkEnd w:id="1855"/>
      <w:bookmarkEnd w:id="185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857" w:name="_Toc21102767"/>
      <w:bookmarkStart w:id="1858" w:name="_Toc29810616"/>
      <w:bookmarkStart w:id="1859" w:name="_Toc36635968"/>
      <w:bookmarkStart w:id="1860" w:name="_Toc37272914"/>
      <w:bookmarkStart w:id="1861" w:name="_Toc45885993"/>
      <w:bookmarkStart w:id="1862" w:name="_Toc53183084"/>
      <w:bookmarkStart w:id="1863" w:name="_Toc58915751"/>
      <w:bookmarkStart w:id="1864" w:name="_Toc58917932"/>
      <w:bookmarkStart w:id="1865" w:name="_Toc66693801"/>
      <w:r w:rsidRPr="00931575">
        <w:t>6.7.5.2.5</w:t>
      </w:r>
      <w:r w:rsidRPr="00931575">
        <w:tab/>
        <w:t>Test requirement</w:t>
      </w:r>
      <w:bookmarkEnd w:id="1857"/>
      <w:bookmarkEnd w:id="1858"/>
      <w:bookmarkEnd w:id="1859"/>
      <w:bookmarkEnd w:id="1860"/>
      <w:bookmarkEnd w:id="1861"/>
      <w:bookmarkEnd w:id="1862"/>
      <w:bookmarkEnd w:id="1863"/>
      <w:bookmarkEnd w:id="1864"/>
      <w:bookmarkEnd w:id="1865"/>
    </w:p>
    <w:p w14:paraId="57B3F7B1" w14:textId="77777777" w:rsidR="00C45907" w:rsidRPr="00931575" w:rsidRDefault="00C45907" w:rsidP="005624C7">
      <w:pPr>
        <w:pStyle w:val="H6"/>
      </w:pPr>
      <w:bookmarkStart w:id="1866" w:name="_Toc21102768"/>
      <w:bookmarkStart w:id="1867" w:name="_Toc29810617"/>
      <w:bookmarkStart w:id="1868" w:name="_Toc36635969"/>
      <w:bookmarkStart w:id="1869" w:name="_Toc37272915"/>
      <w:bookmarkStart w:id="1870" w:name="_Toc45885994"/>
      <w:r w:rsidRPr="00931575">
        <w:t>6.7.5.2.5.1</w:t>
      </w:r>
      <w:r w:rsidRPr="00931575">
        <w:tab/>
        <w:t xml:space="preserve">Test requirement for </w:t>
      </w:r>
      <w:r w:rsidRPr="00931575">
        <w:rPr>
          <w:i/>
        </w:rPr>
        <w:t>BS type 1-O</w:t>
      </w:r>
      <w:bookmarkEnd w:id="1866"/>
      <w:bookmarkEnd w:id="1867"/>
      <w:bookmarkEnd w:id="1868"/>
      <w:bookmarkEnd w:id="1869"/>
      <w:bookmarkEnd w:id="1870"/>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871" w:name="_Toc21102769"/>
      <w:bookmarkStart w:id="1872" w:name="_Toc29810618"/>
      <w:bookmarkStart w:id="1873" w:name="_Toc36635970"/>
      <w:bookmarkStart w:id="1874" w:name="_Toc37272916"/>
      <w:bookmarkStart w:id="1875" w:name="_Toc45885995"/>
      <w:r w:rsidRPr="00931575">
        <w:t>6.7.5.2.5.2</w:t>
      </w:r>
      <w:r w:rsidRPr="00931575">
        <w:tab/>
        <w:t xml:space="preserve">Test requirement for </w:t>
      </w:r>
      <w:r w:rsidRPr="00931575">
        <w:rPr>
          <w:i/>
        </w:rPr>
        <w:t>BS type 2-O</w:t>
      </w:r>
      <w:bookmarkEnd w:id="1871"/>
      <w:bookmarkEnd w:id="1872"/>
      <w:bookmarkEnd w:id="1873"/>
      <w:bookmarkEnd w:id="1874"/>
      <w:bookmarkEnd w:id="1875"/>
    </w:p>
    <w:p w14:paraId="1FCD3AC8" w14:textId="77777777" w:rsidR="00C45907" w:rsidRPr="00931575" w:rsidRDefault="00C45907" w:rsidP="005624C7">
      <w:pPr>
        <w:pStyle w:val="H6"/>
      </w:pPr>
      <w:bookmarkStart w:id="1876" w:name="_Toc21102770"/>
      <w:bookmarkStart w:id="1877" w:name="_Toc29810619"/>
      <w:bookmarkStart w:id="1878" w:name="_Toc36635971"/>
      <w:bookmarkStart w:id="1879" w:name="_Toc37272917"/>
      <w:bookmarkStart w:id="1880" w:name="_Toc45885996"/>
      <w:r w:rsidRPr="00931575">
        <w:t>6.7.5.2.5.2.1</w:t>
      </w:r>
      <w:r w:rsidRPr="00931575">
        <w:tab/>
        <w:t>General</w:t>
      </w:r>
      <w:bookmarkEnd w:id="1876"/>
      <w:bookmarkEnd w:id="1877"/>
      <w:bookmarkEnd w:id="1878"/>
      <w:bookmarkEnd w:id="1879"/>
      <w:bookmarkEnd w:id="1880"/>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881" w:name="_Toc21102771"/>
      <w:bookmarkStart w:id="1882" w:name="_Toc29810620"/>
      <w:bookmarkStart w:id="1883" w:name="_Toc36635972"/>
      <w:bookmarkStart w:id="1884" w:name="_Toc37272918"/>
      <w:bookmarkStart w:id="1885" w:name="_Toc45885997"/>
      <w:r w:rsidRPr="00931575">
        <w:t>6.7.5.2.5.2.2</w:t>
      </w:r>
      <w:r w:rsidRPr="00931575">
        <w:tab/>
        <w:t>OTA transmitter spurious emissions (Category A)</w:t>
      </w:r>
      <w:bookmarkEnd w:id="1881"/>
      <w:bookmarkEnd w:id="1882"/>
      <w:bookmarkEnd w:id="1883"/>
      <w:bookmarkEnd w:id="1884"/>
      <w:bookmarkEnd w:id="1885"/>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886" w:name="_Toc21102772"/>
      <w:bookmarkStart w:id="1887" w:name="_Toc29810621"/>
      <w:bookmarkStart w:id="1888" w:name="_Toc36635973"/>
      <w:bookmarkStart w:id="1889" w:name="_Toc37272919"/>
      <w:bookmarkStart w:id="1890" w:name="_Toc45885998"/>
      <w:r w:rsidRPr="00931575">
        <w:t>6.7.5.2.5.2.3</w:t>
      </w:r>
      <w:r w:rsidRPr="00931575">
        <w:tab/>
        <w:t>OTA transmitter spurious emissions (Category B)</w:t>
      </w:r>
      <w:bookmarkEnd w:id="1886"/>
      <w:bookmarkEnd w:id="1887"/>
      <w:bookmarkEnd w:id="1888"/>
      <w:bookmarkEnd w:id="1889"/>
      <w:bookmarkEnd w:id="1890"/>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891" w:name="_Toc21102773"/>
      <w:bookmarkStart w:id="1892" w:name="_Toc29810622"/>
      <w:bookmarkStart w:id="1893" w:name="_Toc36635974"/>
      <w:bookmarkStart w:id="1894" w:name="_Toc37272920"/>
      <w:bookmarkStart w:id="1895" w:name="_Toc45885999"/>
      <w:bookmarkStart w:id="1896" w:name="_Toc53183085"/>
      <w:bookmarkStart w:id="1897" w:name="_Toc58915752"/>
      <w:bookmarkStart w:id="1898" w:name="_Toc58917933"/>
      <w:bookmarkStart w:id="1899" w:name="_Toc66693802"/>
      <w:r w:rsidRPr="00931575">
        <w:t>6.7.5.3</w:t>
      </w:r>
      <w:r w:rsidRPr="00931575">
        <w:tab/>
        <w:t>Protection of the BS receiver of own or different BS</w:t>
      </w:r>
      <w:bookmarkEnd w:id="1891"/>
      <w:bookmarkEnd w:id="1892"/>
      <w:bookmarkEnd w:id="1893"/>
      <w:bookmarkEnd w:id="1894"/>
      <w:bookmarkEnd w:id="1895"/>
      <w:bookmarkEnd w:id="1896"/>
      <w:bookmarkEnd w:id="1897"/>
      <w:bookmarkEnd w:id="1898"/>
      <w:bookmarkEnd w:id="1899"/>
    </w:p>
    <w:p w14:paraId="1AD55EA9" w14:textId="77777777" w:rsidR="00C45907" w:rsidRPr="00931575" w:rsidRDefault="00C45907" w:rsidP="00C45907">
      <w:pPr>
        <w:pStyle w:val="Heading5"/>
        <w:rPr>
          <w:lang w:eastAsia="sv-SE"/>
        </w:rPr>
      </w:pPr>
      <w:bookmarkStart w:id="1900" w:name="_Toc21102774"/>
      <w:bookmarkStart w:id="1901" w:name="_Toc29810623"/>
      <w:bookmarkStart w:id="1902" w:name="_Toc36635975"/>
      <w:bookmarkStart w:id="1903" w:name="_Toc37272921"/>
      <w:bookmarkStart w:id="1904" w:name="_Toc45886000"/>
      <w:bookmarkStart w:id="1905" w:name="_Toc53183086"/>
      <w:bookmarkStart w:id="1906" w:name="_Toc58915753"/>
      <w:bookmarkStart w:id="1907" w:name="_Toc58917934"/>
      <w:bookmarkStart w:id="1908" w:name="_Toc66693803"/>
      <w:r w:rsidRPr="00931575">
        <w:rPr>
          <w:lang w:eastAsia="sv-SE"/>
        </w:rPr>
        <w:t>6.7.5.3.1</w:t>
      </w:r>
      <w:r w:rsidRPr="00931575">
        <w:rPr>
          <w:lang w:eastAsia="sv-SE"/>
        </w:rPr>
        <w:tab/>
        <w:t>Definition and applicability</w:t>
      </w:r>
      <w:bookmarkEnd w:id="1900"/>
      <w:bookmarkEnd w:id="1901"/>
      <w:bookmarkEnd w:id="1902"/>
      <w:bookmarkEnd w:id="1903"/>
      <w:bookmarkEnd w:id="1904"/>
      <w:bookmarkEnd w:id="1905"/>
      <w:bookmarkEnd w:id="1906"/>
      <w:bookmarkEnd w:id="1907"/>
      <w:bookmarkEnd w:id="1908"/>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909" w:name="_Toc21102775"/>
      <w:bookmarkStart w:id="1910" w:name="_Toc29810624"/>
      <w:bookmarkStart w:id="1911" w:name="_Toc36635976"/>
      <w:bookmarkStart w:id="1912" w:name="_Toc37272922"/>
      <w:bookmarkStart w:id="1913" w:name="_Toc45886001"/>
      <w:bookmarkStart w:id="1914" w:name="_Toc53183087"/>
      <w:bookmarkStart w:id="1915" w:name="_Toc58915754"/>
      <w:bookmarkStart w:id="1916" w:name="_Toc58917935"/>
      <w:bookmarkStart w:id="1917" w:name="_Toc66693804"/>
      <w:r w:rsidRPr="00931575">
        <w:rPr>
          <w:lang w:eastAsia="sv-SE"/>
        </w:rPr>
        <w:t>6.7.5.3.2</w:t>
      </w:r>
      <w:r w:rsidRPr="00931575">
        <w:rPr>
          <w:lang w:eastAsia="sv-SE"/>
        </w:rPr>
        <w:tab/>
      </w:r>
      <w:r w:rsidRPr="00931575">
        <w:rPr>
          <w:lang w:val="en-US" w:eastAsia="sv-SE"/>
        </w:rPr>
        <w:t>Minimum requirements</w:t>
      </w:r>
      <w:bookmarkEnd w:id="1909"/>
      <w:bookmarkEnd w:id="1910"/>
      <w:bookmarkEnd w:id="1911"/>
      <w:bookmarkEnd w:id="1912"/>
      <w:bookmarkEnd w:id="1913"/>
      <w:bookmarkEnd w:id="1914"/>
      <w:bookmarkEnd w:id="1915"/>
      <w:bookmarkEnd w:id="1916"/>
      <w:bookmarkEnd w:id="191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918" w:name="_Toc21102776"/>
      <w:bookmarkStart w:id="1919" w:name="_Toc29810625"/>
      <w:bookmarkStart w:id="1920" w:name="_Toc36635977"/>
      <w:bookmarkStart w:id="1921" w:name="_Toc37272923"/>
      <w:bookmarkStart w:id="1922" w:name="_Toc45886002"/>
      <w:bookmarkStart w:id="1923" w:name="_Toc53183088"/>
      <w:bookmarkStart w:id="1924" w:name="_Toc58915755"/>
      <w:bookmarkStart w:id="1925" w:name="_Toc58917936"/>
      <w:bookmarkStart w:id="1926" w:name="_Toc66693805"/>
      <w:r w:rsidRPr="00931575">
        <w:rPr>
          <w:lang w:eastAsia="sv-SE"/>
        </w:rPr>
        <w:lastRenderedPageBreak/>
        <w:t>6.7.5.3.3</w:t>
      </w:r>
      <w:r w:rsidRPr="00931575">
        <w:rPr>
          <w:lang w:eastAsia="sv-SE"/>
        </w:rPr>
        <w:tab/>
      </w:r>
      <w:r w:rsidRPr="00931575">
        <w:rPr>
          <w:lang w:val="en-US" w:eastAsia="sv-SE"/>
        </w:rPr>
        <w:t>Test purpose</w:t>
      </w:r>
      <w:bookmarkEnd w:id="1918"/>
      <w:bookmarkEnd w:id="1919"/>
      <w:bookmarkEnd w:id="1920"/>
      <w:bookmarkEnd w:id="1921"/>
      <w:bookmarkEnd w:id="1922"/>
      <w:bookmarkEnd w:id="1923"/>
      <w:bookmarkEnd w:id="1924"/>
      <w:bookmarkEnd w:id="1925"/>
      <w:bookmarkEnd w:id="1926"/>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927" w:name="_Toc21102777"/>
      <w:bookmarkStart w:id="1928" w:name="_Toc29810626"/>
      <w:bookmarkStart w:id="1929" w:name="_Toc36635978"/>
      <w:bookmarkStart w:id="1930" w:name="_Toc37272924"/>
      <w:bookmarkStart w:id="1931" w:name="_Toc45886003"/>
      <w:bookmarkStart w:id="1932" w:name="_Toc53183089"/>
      <w:bookmarkStart w:id="1933" w:name="_Toc58915756"/>
      <w:bookmarkStart w:id="1934" w:name="_Toc58917937"/>
      <w:bookmarkStart w:id="1935" w:name="_Toc66693806"/>
      <w:r w:rsidRPr="00931575">
        <w:rPr>
          <w:lang w:eastAsia="sv-SE"/>
        </w:rPr>
        <w:t>6.7.5.3.4</w:t>
      </w:r>
      <w:r w:rsidRPr="00931575">
        <w:rPr>
          <w:lang w:eastAsia="sv-SE"/>
        </w:rPr>
        <w:tab/>
      </w:r>
      <w:r w:rsidRPr="00931575">
        <w:rPr>
          <w:lang w:val="en-US" w:eastAsia="sv-SE"/>
        </w:rPr>
        <w:t>Method of test</w:t>
      </w:r>
      <w:bookmarkEnd w:id="1927"/>
      <w:bookmarkEnd w:id="1928"/>
      <w:bookmarkEnd w:id="1929"/>
      <w:bookmarkEnd w:id="1930"/>
      <w:bookmarkEnd w:id="1931"/>
      <w:bookmarkEnd w:id="1932"/>
      <w:bookmarkEnd w:id="1933"/>
      <w:bookmarkEnd w:id="1934"/>
      <w:bookmarkEnd w:id="1935"/>
    </w:p>
    <w:p w14:paraId="36CAB766" w14:textId="77777777" w:rsidR="00C45907" w:rsidRPr="00931575" w:rsidRDefault="00C45907" w:rsidP="005624C7">
      <w:pPr>
        <w:pStyle w:val="H6"/>
      </w:pPr>
      <w:bookmarkStart w:id="1936" w:name="_Toc21102778"/>
      <w:bookmarkStart w:id="1937" w:name="_Toc29810627"/>
      <w:bookmarkStart w:id="1938" w:name="_Toc36635979"/>
      <w:bookmarkStart w:id="1939" w:name="_Toc37272925"/>
      <w:bookmarkStart w:id="1940" w:name="_Toc45886004"/>
      <w:r w:rsidRPr="00931575">
        <w:t>6.7.5.3.4.1</w:t>
      </w:r>
      <w:r w:rsidRPr="00931575">
        <w:tab/>
        <w:t>Initial conditions</w:t>
      </w:r>
      <w:bookmarkEnd w:id="1936"/>
      <w:bookmarkEnd w:id="1937"/>
      <w:bookmarkEnd w:id="1938"/>
      <w:bookmarkEnd w:id="1939"/>
      <w:bookmarkEnd w:id="1940"/>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941" w:name="_Toc21102779"/>
      <w:bookmarkStart w:id="1942" w:name="_Toc29810628"/>
      <w:bookmarkStart w:id="1943" w:name="_Toc36635980"/>
      <w:bookmarkStart w:id="1944" w:name="_Toc37272926"/>
      <w:bookmarkStart w:id="1945" w:name="_Toc45886005"/>
      <w:r w:rsidRPr="00931575">
        <w:t>6.7.5.3.4.2</w:t>
      </w:r>
      <w:r w:rsidRPr="00931575">
        <w:tab/>
        <w:t>Procedure</w:t>
      </w:r>
      <w:bookmarkEnd w:id="1941"/>
      <w:bookmarkEnd w:id="1942"/>
      <w:bookmarkEnd w:id="1943"/>
      <w:bookmarkEnd w:id="1944"/>
      <w:bookmarkEnd w:id="1945"/>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946" w:name="_Hlk508280732"/>
      <w:r w:rsidRPr="00931575">
        <w:t>depicted in annex E.1.3.</w:t>
      </w:r>
    </w:p>
    <w:bookmarkEnd w:id="1946"/>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lastRenderedPageBreak/>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947" w:name="_Toc21102780"/>
      <w:bookmarkStart w:id="1948" w:name="_Toc29810629"/>
      <w:bookmarkStart w:id="1949" w:name="_Toc36635981"/>
      <w:bookmarkStart w:id="1950" w:name="_Toc37272927"/>
      <w:bookmarkStart w:id="1951" w:name="_Toc45886006"/>
      <w:bookmarkStart w:id="1952" w:name="_Toc53183090"/>
      <w:bookmarkStart w:id="1953" w:name="_Toc58915757"/>
      <w:bookmarkStart w:id="1954" w:name="_Toc58917938"/>
      <w:bookmarkStart w:id="1955" w:name="_Toc6669380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1947"/>
      <w:bookmarkEnd w:id="1948"/>
      <w:bookmarkEnd w:id="1949"/>
      <w:bookmarkEnd w:id="1950"/>
      <w:bookmarkEnd w:id="1951"/>
      <w:bookmarkEnd w:id="1952"/>
      <w:bookmarkEnd w:id="1953"/>
      <w:bookmarkEnd w:id="1954"/>
      <w:bookmarkEnd w:id="1955"/>
    </w:p>
    <w:p w14:paraId="2B26CBC8" w14:textId="77777777" w:rsidR="00C45907" w:rsidRPr="00931575" w:rsidRDefault="00C45907" w:rsidP="005624C7">
      <w:pPr>
        <w:pStyle w:val="H6"/>
      </w:pPr>
      <w:bookmarkStart w:id="1956" w:name="_Toc21102781"/>
      <w:bookmarkStart w:id="1957" w:name="_Toc29810630"/>
      <w:bookmarkStart w:id="1958" w:name="_Toc36635982"/>
      <w:bookmarkStart w:id="1959" w:name="_Toc37272928"/>
      <w:bookmarkStart w:id="1960" w:name="_Toc45886007"/>
      <w:r w:rsidRPr="00931575">
        <w:t>6.7.5.3.5.1</w:t>
      </w:r>
      <w:r w:rsidRPr="00931575">
        <w:tab/>
        <w:t xml:space="preserve">Test requirement for </w:t>
      </w:r>
      <w:r w:rsidRPr="00931575">
        <w:rPr>
          <w:i/>
        </w:rPr>
        <w:t>BS type 1-O</w:t>
      </w:r>
      <w:bookmarkEnd w:id="1956"/>
      <w:bookmarkEnd w:id="1957"/>
      <w:bookmarkEnd w:id="1958"/>
      <w:bookmarkEnd w:id="1959"/>
      <w:bookmarkEnd w:id="196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961" w:name="_Toc21102782"/>
      <w:bookmarkStart w:id="1962" w:name="_Toc29810631"/>
      <w:bookmarkStart w:id="1963" w:name="_Toc36635983"/>
      <w:bookmarkStart w:id="1964" w:name="_Toc37272929"/>
      <w:bookmarkStart w:id="1965" w:name="_Toc45886008"/>
      <w:bookmarkStart w:id="1966" w:name="_Toc53183091"/>
      <w:bookmarkStart w:id="1967" w:name="_Toc58915758"/>
      <w:bookmarkStart w:id="1968" w:name="_Toc58917939"/>
      <w:bookmarkStart w:id="1969" w:name="_Toc66693808"/>
      <w:r w:rsidRPr="00931575">
        <w:t>6.7.5.4</w:t>
      </w:r>
      <w:r w:rsidRPr="00931575">
        <w:tab/>
        <w:t>Additional spurious emissions requirements</w:t>
      </w:r>
      <w:bookmarkEnd w:id="1961"/>
      <w:bookmarkEnd w:id="1962"/>
      <w:bookmarkEnd w:id="1963"/>
      <w:bookmarkEnd w:id="1964"/>
      <w:bookmarkEnd w:id="1965"/>
      <w:bookmarkEnd w:id="1966"/>
      <w:bookmarkEnd w:id="1967"/>
      <w:bookmarkEnd w:id="1968"/>
      <w:bookmarkEnd w:id="1969"/>
    </w:p>
    <w:p w14:paraId="52D8F839" w14:textId="77777777" w:rsidR="00C45907" w:rsidRPr="00931575" w:rsidRDefault="00C45907" w:rsidP="00C45907">
      <w:pPr>
        <w:pStyle w:val="Heading5"/>
        <w:rPr>
          <w:lang w:eastAsia="sv-SE"/>
        </w:rPr>
      </w:pPr>
      <w:bookmarkStart w:id="1970" w:name="_Toc21102783"/>
      <w:bookmarkStart w:id="1971" w:name="_Toc29810632"/>
      <w:bookmarkStart w:id="1972" w:name="_Toc36635984"/>
      <w:bookmarkStart w:id="1973" w:name="_Toc37272930"/>
      <w:bookmarkStart w:id="1974" w:name="_Toc45886009"/>
      <w:bookmarkStart w:id="1975" w:name="_Toc53183092"/>
      <w:bookmarkStart w:id="1976" w:name="_Toc58915759"/>
      <w:bookmarkStart w:id="1977" w:name="_Toc58917940"/>
      <w:bookmarkStart w:id="1978" w:name="_Toc66693809"/>
      <w:r w:rsidRPr="00931575">
        <w:rPr>
          <w:lang w:eastAsia="sv-SE"/>
        </w:rPr>
        <w:t>6.7.5.4.1</w:t>
      </w:r>
      <w:r w:rsidRPr="00931575">
        <w:rPr>
          <w:lang w:eastAsia="sv-SE"/>
        </w:rPr>
        <w:tab/>
        <w:t>Definition and applicability</w:t>
      </w:r>
      <w:bookmarkEnd w:id="1970"/>
      <w:bookmarkEnd w:id="1971"/>
      <w:bookmarkEnd w:id="1972"/>
      <w:bookmarkEnd w:id="1973"/>
      <w:bookmarkEnd w:id="1974"/>
      <w:bookmarkEnd w:id="1975"/>
      <w:bookmarkEnd w:id="1976"/>
      <w:bookmarkEnd w:id="1977"/>
      <w:bookmarkEnd w:id="197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979" w:name="_Toc21102784"/>
      <w:bookmarkStart w:id="1980" w:name="_Toc29810633"/>
      <w:bookmarkStart w:id="1981" w:name="_Toc36635985"/>
      <w:bookmarkStart w:id="1982" w:name="_Toc37272931"/>
      <w:bookmarkStart w:id="1983" w:name="_Toc45886010"/>
      <w:bookmarkStart w:id="1984" w:name="_Toc53183093"/>
      <w:bookmarkStart w:id="1985" w:name="_Toc58915760"/>
      <w:bookmarkStart w:id="1986" w:name="_Toc58917941"/>
      <w:bookmarkStart w:id="1987" w:name="_Toc66693810"/>
      <w:r w:rsidRPr="00931575">
        <w:rPr>
          <w:lang w:eastAsia="sv-SE"/>
        </w:rPr>
        <w:t>6.7.5.4.2</w:t>
      </w:r>
      <w:r w:rsidRPr="00931575">
        <w:rPr>
          <w:lang w:eastAsia="sv-SE"/>
        </w:rPr>
        <w:tab/>
        <w:t>Minimum Requirement</w:t>
      </w:r>
      <w:bookmarkEnd w:id="1979"/>
      <w:bookmarkEnd w:id="1980"/>
      <w:bookmarkEnd w:id="1981"/>
      <w:bookmarkEnd w:id="1982"/>
      <w:bookmarkEnd w:id="1983"/>
      <w:bookmarkEnd w:id="1984"/>
      <w:bookmarkEnd w:id="1985"/>
      <w:bookmarkEnd w:id="1986"/>
      <w:bookmarkEnd w:id="198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988" w:name="_Toc21102785"/>
      <w:bookmarkStart w:id="1989" w:name="_Toc29810634"/>
      <w:bookmarkStart w:id="1990" w:name="_Toc36635986"/>
      <w:bookmarkStart w:id="1991"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992" w:name="_Toc45886011"/>
      <w:bookmarkStart w:id="1993" w:name="_Toc53183094"/>
      <w:bookmarkStart w:id="1994" w:name="_Toc58915761"/>
      <w:bookmarkStart w:id="1995" w:name="_Toc58917942"/>
      <w:bookmarkStart w:id="1996" w:name="_Toc66693811"/>
      <w:r w:rsidRPr="00931575">
        <w:rPr>
          <w:lang w:eastAsia="sv-SE"/>
        </w:rPr>
        <w:t>6.7.5.4.3</w:t>
      </w:r>
      <w:r w:rsidRPr="00931575">
        <w:rPr>
          <w:lang w:eastAsia="sv-SE"/>
        </w:rPr>
        <w:tab/>
        <w:t>Test purpose</w:t>
      </w:r>
      <w:bookmarkEnd w:id="1988"/>
      <w:bookmarkEnd w:id="1989"/>
      <w:bookmarkEnd w:id="1990"/>
      <w:bookmarkEnd w:id="1991"/>
      <w:bookmarkEnd w:id="1992"/>
      <w:bookmarkEnd w:id="1993"/>
      <w:bookmarkEnd w:id="1994"/>
      <w:bookmarkEnd w:id="1995"/>
      <w:bookmarkEnd w:id="1996"/>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997" w:name="_Toc21102786"/>
      <w:bookmarkStart w:id="1998" w:name="_Toc29810635"/>
      <w:bookmarkStart w:id="1999" w:name="_Toc36635987"/>
      <w:bookmarkStart w:id="2000" w:name="_Toc37272933"/>
      <w:bookmarkStart w:id="2001" w:name="_Toc45886012"/>
      <w:bookmarkStart w:id="2002" w:name="_Toc53183095"/>
      <w:bookmarkStart w:id="2003" w:name="_Toc58915762"/>
      <w:bookmarkStart w:id="2004" w:name="_Toc58917943"/>
      <w:bookmarkStart w:id="2005" w:name="_Toc66693812"/>
      <w:r w:rsidRPr="00931575">
        <w:rPr>
          <w:lang w:eastAsia="sv-SE"/>
        </w:rPr>
        <w:t>6.7.5</w:t>
      </w:r>
      <w:r w:rsidRPr="00931575">
        <w:rPr>
          <w:lang w:eastAsia="zh-CN"/>
        </w:rPr>
        <w:t>.4.4</w:t>
      </w:r>
      <w:r w:rsidRPr="00931575">
        <w:rPr>
          <w:lang w:eastAsia="sv-SE"/>
        </w:rPr>
        <w:tab/>
        <w:t>Method of test</w:t>
      </w:r>
      <w:bookmarkEnd w:id="1997"/>
      <w:bookmarkEnd w:id="1998"/>
      <w:bookmarkEnd w:id="1999"/>
      <w:bookmarkEnd w:id="2000"/>
      <w:bookmarkEnd w:id="2001"/>
      <w:bookmarkEnd w:id="2002"/>
      <w:bookmarkEnd w:id="2003"/>
      <w:bookmarkEnd w:id="2004"/>
      <w:bookmarkEnd w:id="2005"/>
    </w:p>
    <w:p w14:paraId="1F5E1E66" w14:textId="77777777" w:rsidR="00C45907" w:rsidRPr="00931575" w:rsidRDefault="00C45907" w:rsidP="005624C7">
      <w:pPr>
        <w:pStyle w:val="H6"/>
        <w:rPr>
          <w:lang w:eastAsia="sv-SE"/>
        </w:rPr>
      </w:pPr>
      <w:bookmarkStart w:id="2006" w:name="_Toc21102787"/>
      <w:bookmarkStart w:id="2007" w:name="_Toc29810636"/>
      <w:bookmarkStart w:id="2008" w:name="_Toc36635988"/>
      <w:bookmarkStart w:id="2009" w:name="_Toc37272934"/>
      <w:bookmarkStart w:id="2010" w:name="_Toc45886013"/>
      <w:r w:rsidRPr="00931575">
        <w:rPr>
          <w:lang w:eastAsia="sv-SE"/>
        </w:rPr>
        <w:t>6.7.5.4.4.1</w:t>
      </w:r>
      <w:r w:rsidRPr="00931575">
        <w:rPr>
          <w:lang w:eastAsia="sv-SE"/>
        </w:rPr>
        <w:tab/>
        <w:t>Initial conditions</w:t>
      </w:r>
      <w:bookmarkEnd w:id="2006"/>
      <w:bookmarkEnd w:id="2007"/>
      <w:bookmarkEnd w:id="2008"/>
      <w:bookmarkEnd w:id="2009"/>
      <w:bookmarkEnd w:id="201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lastRenderedPageBreak/>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011" w:name="_Toc21102788"/>
      <w:bookmarkStart w:id="2012" w:name="_Toc29810637"/>
      <w:bookmarkStart w:id="2013" w:name="_Toc36635989"/>
      <w:bookmarkStart w:id="2014" w:name="_Toc37272935"/>
      <w:bookmarkStart w:id="2015" w:name="_Toc45886014"/>
      <w:r w:rsidRPr="00931575">
        <w:rPr>
          <w:lang w:eastAsia="sv-SE"/>
        </w:rPr>
        <w:t>6.7.5.4.4.2</w:t>
      </w:r>
      <w:r w:rsidRPr="00931575">
        <w:rPr>
          <w:lang w:eastAsia="sv-SE"/>
        </w:rPr>
        <w:tab/>
        <w:t>Procedure</w:t>
      </w:r>
      <w:bookmarkEnd w:id="2011"/>
      <w:bookmarkEnd w:id="2012"/>
      <w:bookmarkEnd w:id="2013"/>
      <w:bookmarkEnd w:id="2014"/>
      <w:bookmarkEnd w:id="201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lastRenderedPageBreak/>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016" w:name="_Toc21102789"/>
      <w:bookmarkStart w:id="2017" w:name="_Toc29810638"/>
      <w:bookmarkStart w:id="2018" w:name="_Toc36635990"/>
      <w:bookmarkStart w:id="2019" w:name="_Toc37272936"/>
      <w:bookmarkStart w:id="2020" w:name="_Toc45886015"/>
      <w:bookmarkStart w:id="2021" w:name="_Toc53183096"/>
      <w:bookmarkStart w:id="2022" w:name="_Toc58915763"/>
      <w:bookmarkStart w:id="2023" w:name="_Toc58917944"/>
      <w:bookmarkStart w:id="2024" w:name="_Toc66693813"/>
      <w:r w:rsidRPr="00931575">
        <w:t>6.7.5.4.5</w:t>
      </w:r>
      <w:r w:rsidRPr="00931575">
        <w:tab/>
        <w:t>Test requirement</w:t>
      </w:r>
      <w:bookmarkEnd w:id="2016"/>
      <w:bookmarkEnd w:id="2017"/>
      <w:bookmarkEnd w:id="2018"/>
      <w:bookmarkEnd w:id="2019"/>
      <w:bookmarkEnd w:id="2020"/>
      <w:bookmarkEnd w:id="2021"/>
      <w:bookmarkEnd w:id="2022"/>
      <w:bookmarkEnd w:id="2023"/>
      <w:bookmarkEnd w:id="2024"/>
    </w:p>
    <w:p w14:paraId="30B234DB" w14:textId="77777777" w:rsidR="00C45907" w:rsidRPr="00931575" w:rsidRDefault="00C45907" w:rsidP="005624C7">
      <w:pPr>
        <w:pStyle w:val="H6"/>
        <w:rPr>
          <w:lang w:eastAsia="sv-SE"/>
        </w:rPr>
      </w:pPr>
      <w:bookmarkStart w:id="2025" w:name="_Toc21102790"/>
      <w:bookmarkStart w:id="2026" w:name="_Toc29810639"/>
      <w:bookmarkStart w:id="2027" w:name="_Toc36635991"/>
      <w:bookmarkStart w:id="2028" w:name="_Toc37272937"/>
      <w:bookmarkStart w:id="2029" w:name="_Toc45886016"/>
      <w:r w:rsidRPr="00931575">
        <w:t>6.7.5.4.5.1</w:t>
      </w:r>
      <w:r w:rsidRPr="00931575">
        <w:tab/>
        <w:t xml:space="preserve">Test requirement for </w:t>
      </w:r>
      <w:r w:rsidRPr="00931575">
        <w:rPr>
          <w:i/>
        </w:rPr>
        <w:t>BS type 1-O</w:t>
      </w:r>
      <w:bookmarkEnd w:id="2025"/>
      <w:bookmarkEnd w:id="2026"/>
      <w:bookmarkEnd w:id="2027"/>
      <w:bookmarkEnd w:id="2028"/>
      <w:bookmarkEnd w:id="2029"/>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lastRenderedPageBreak/>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2956D0B3" w:rsidR="00C45907" w:rsidRPr="00931575" w:rsidRDefault="00C45907" w:rsidP="00136C94">
      <w:r w:rsidRPr="00931575">
        <w:t xml:space="preserve">In certain regions, the following requirement shall be applied to BS operating in </w:t>
      </w:r>
      <w:r w:rsidR="0054672A" w:rsidRPr="004565D4">
        <w:t xml:space="preserve">Band </w:t>
      </w:r>
      <w:r w:rsidR="0054672A">
        <w:t xml:space="preserve">n13 and </w:t>
      </w:r>
      <w:r w:rsidR="0054672A" w:rsidRPr="004565D4">
        <w:t>n14</w:t>
      </w:r>
      <w:r w:rsidRPr="00931575">
        <w:t xml:space="preserve">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4587F">
        <w:trPr>
          <w:cantSplit/>
          <w:jc w:val="center"/>
        </w:trPr>
        <w:tc>
          <w:tcPr>
            <w:tcW w:w="2376" w:type="dxa"/>
          </w:tcPr>
          <w:p w14:paraId="5F1CD514" w14:textId="77777777" w:rsidR="0054672A" w:rsidRPr="004565D4" w:rsidRDefault="0054672A" w:rsidP="0094587F">
            <w:pPr>
              <w:pStyle w:val="TAH"/>
            </w:pPr>
            <w:r w:rsidRPr="004565D4">
              <w:t>Operating Band</w:t>
            </w:r>
          </w:p>
        </w:tc>
        <w:tc>
          <w:tcPr>
            <w:tcW w:w="2376" w:type="dxa"/>
          </w:tcPr>
          <w:p w14:paraId="70275886" w14:textId="77777777" w:rsidR="0054672A" w:rsidRPr="004565D4" w:rsidRDefault="0054672A" w:rsidP="0094587F">
            <w:pPr>
              <w:pStyle w:val="TAH"/>
            </w:pPr>
            <w:r w:rsidRPr="004565D4">
              <w:t>Frequency range</w:t>
            </w:r>
          </w:p>
        </w:tc>
        <w:tc>
          <w:tcPr>
            <w:tcW w:w="1276" w:type="dxa"/>
          </w:tcPr>
          <w:p w14:paraId="307BFAFA" w14:textId="77777777" w:rsidR="0054672A" w:rsidRPr="004565D4" w:rsidRDefault="0054672A" w:rsidP="0094587F">
            <w:pPr>
              <w:pStyle w:val="TAH"/>
            </w:pPr>
            <w:r w:rsidRPr="004565D4">
              <w:t>Maximum Level</w:t>
            </w:r>
          </w:p>
        </w:tc>
        <w:tc>
          <w:tcPr>
            <w:tcW w:w="1418" w:type="dxa"/>
          </w:tcPr>
          <w:p w14:paraId="1F580AAF" w14:textId="77777777" w:rsidR="0054672A" w:rsidRPr="004565D4" w:rsidRDefault="0054672A" w:rsidP="0094587F">
            <w:pPr>
              <w:pStyle w:val="TAH"/>
            </w:pPr>
            <w:r w:rsidRPr="004565D4">
              <w:t>Measurement Bandwidth</w:t>
            </w:r>
          </w:p>
        </w:tc>
      </w:tr>
      <w:tr w:rsidR="0054672A" w:rsidRPr="004565D4" w14:paraId="2B748953" w14:textId="77777777" w:rsidTr="0094587F">
        <w:trPr>
          <w:cantSplit/>
          <w:jc w:val="center"/>
        </w:trPr>
        <w:tc>
          <w:tcPr>
            <w:tcW w:w="2376" w:type="dxa"/>
          </w:tcPr>
          <w:p w14:paraId="54B12B8D" w14:textId="77777777" w:rsidR="0054672A" w:rsidRPr="004565D4" w:rsidRDefault="0054672A" w:rsidP="0094587F">
            <w:pPr>
              <w:pStyle w:val="TAH"/>
            </w:pPr>
            <w:r w:rsidRPr="00B81144">
              <w:rPr>
                <w:b w:val="0"/>
              </w:rPr>
              <w:t>n13</w:t>
            </w:r>
          </w:p>
        </w:tc>
        <w:tc>
          <w:tcPr>
            <w:tcW w:w="2376" w:type="dxa"/>
          </w:tcPr>
          <w:p w14:paraId="2BE0B004" w14:textId="77777777" w:rsidR="0054672A" w:rsidRPr="004565D4" w:rsidRDefault="0054672A" w:rsidP="0094587F">
            <w:pPr>
              <w:pStyle w:val="TAH"/>
            </w:pPr>
            <w:r w:rsidRPr="00B81144">
              <w:rPr>
                <w:b w:val="0"/>
              </w:rPr>
              <w:t>763 - 775 MHz</w:t>
            </w:r>
          </w:p>
        </w:tc>
        <w:tc>
          <w:tcPr>
            <w:tcW w:w="1276" w:type="dxa"/>
          </w:tcPr>
          <w:p w14:paraId="65CD6397" w14:textId="77777777" w:rsidR="0054672A" w:rsidRPr="004565D4" w:rsidRDefault="0054672A" w:rsidP="0094587F">
            <w:pPr>
              <w:pStyle w:val="TAH"/>
            </w:pPr>
            <w:r>
              <w:rPr>
                <w:b w:val="0"/>
              </w:rPr>
              <w:t>-37</w:t>
            </w:r>
            <w:r w:rsidRPr="00B81144">
              <w:rPr>
                <w:b w:val="0"/>
              </w:rPr>
              <w:t xml:space="preserve"> dBm</w:t>
            </w:r>
          </w:p>
        </w:tc>
        <w:tc>
          <w:tcPr>
            <w:tcW w:w="1418" w:type="dxa"/>
          </w:tcPr>
          <w:p w14:paraId="13728567" w14:textId="77777777" w:rsidR="0054672A" w:rsidRPr="004565D4" w:rsidRDefault="0054672A" w:rsidP="0094587F">
            <w:pPr>
              <w:pStyle w:val="TAH"/>
            </w:pPr>
            <w:r w:rsidRPr="00B81144">
              <w:rPr>
                <w:b w:val="0"/>
              </w:rPr>
              <w:t>6.25 kHz</w:t>
            </w:r>
          </w:p>
        </w:tc>
      </w:tr>
      <w:tr w:rsidR="0054672A" w:rsidRPr="004565D4" w14:paraId="6A2C2B40" w14:textId="77777777" w:rsidTr="0094587F">
        <w:trPr>
          <w:cantSplit/>
          <w:jc w:val="center"/>
        </w:trPr>
        <w:tc>
          <w:tcPr>
            <w:tcW w:w="2376" w:type="dxa"/>
          </w:tcPr>
          <w:p w14:paraId="30C504E1" w14:textId="77777777" w:rsidR="0054672A" w:rsidRPr="004565D4" w:rsidRDefault="0054672A" w:rsidP="0094587F">
            <w:pPr>
              <w:pStyle w:val="TAH"/>
            </w:pPr>
            <w:r w:rsidRPr="00B81144">
              <w:rPr>
                <w:b w:val="0"/>
              </w:rPr>
              <w:t>n13</w:t>
            </w:r>
          </w:p>
        </w:tc>
        <w:tc>
          <w:tcPr>
            <w:tcW w:w="2376" w:type="dxa"/>
          </w:tcPr>
          <w:p w14:paraId="1158E968" w14:textId="77777777" w:rsidR="0054672A" w:rsidRPr="004565D4" w:rsidRDefault="0054672A" w:rsidP="0094587F">
            <w:pPr>
              <w:pStyle w:val="TAH"/>
            </w:pPr>
            <w:r w:rsidRPr="00B81144">
              <w:rPr>
                <w:b w:val="0"/>
              </w:rPr>
              <w:t>793 - 805 MHz</w:t>
            </w:r>
          </w:p>
        </w:tc>
        <w:tc>
          <w:tcPr>
            <w:tcW w:w="1276" w:type="dxa"/>
          </w:tcPr>
          <w:p w14:paraId="1AFF0111" w14:textId="77777777" w:rsidR="0054672A" w:rsidRPr="004565D4" w:rsidRDefault="0054672A" w:rsidP="0094587F">
            <w:pPr>
              <w:pStyle w:val="TAH"/>
            </w:pPr>
            <w:r>
              <w:rPr>
                <w:b w:val="0"/>
              </w:rPr>
              <w:t>-37</w:t>
            </w:r>
            <w:r w:rsidRPr="00B81144">
              <w:rPr>
                <w:b w:val="0"/>
              </w:rPr>
              <w:t xml:space="preserve"> dBm</w:t>
            </w:r>
          </w:p>
        </w:tc>
        <w:tc>
          <w:tcPr>
            <w:tcW w:w="1418" w:type="dxa"/>
          </w:tcPr>
          <w:p w14:paraId="43D8AB30" w14:textId="77777777" w:rsidR="0054672A" w:rsidRPr="004565D4" w:rsidRDefault="0054672A" w:rsidP="0094587F">
            <w:pPr>
              <w:pStyle w:val="TAH"/>
            </w:pPr>
            <w:r w:rsidRPr="00B81144">
              <w:rPr>
                <w:b w:val="0"/>
              </w:rPr>
              <w:t>6.25 kHz</w:t>
            </w:r>
          </w:p>
        </w:tc>
      </w:tr>
      <w:tr w:rsidR="0054672A" w:rsidRPr="004565D4" w14:paraId="07BEA286" w14:textId="77777777" w:rsidTr="0094587F">
        <w:trPr>
          <w:cantSplit/>
          <w:jc w:val="center"/>
        </w:trPr>
        <w:tc>
          <w:tcPr>
            <w:tcW w:w="2376" w:type="dxa"/>
          </w:tcPr>
          <w:p w14:paraId="3B8415C9" w14:textId="77777777" w:rsidR="0054672A" w:rsidRPr="004565D4" w:rsidRDefault="0054672A" w:rsidP="0094587F">
            <w:pPr>
              <w:pStyle w:val="TAC"/>
            </w:pPr>
            <w:r w:rsidRPr="004565D4">
              <w:t>n14</w:t>
            </w:r>
          </w:p>
        </w:tc>
        <w:tc>
          <w:tcPr>
            <w:tcW w:w="2376" w:type="dxa"/>
          </w:tcPr>
          <w:p w14:paraId="55448A33" w14:textId="77777777" w:rsidR="0054672A" w:rsidRPr="004565D4" w:rsidRDefault="0054672A" w:rsidP="0094587F">
            <w:pPr>
              <w:pStyle w:val="TAC"/>
            </w:pPr>
            <w:r w:rsidRPr="004565D4">
              <w:t>769 – 775 MHz</w:t>
            </w:r>
          </w:p>
        </w:tc>
        <w:tc>
          <w:tcPr>
            <w:tcW w:w="1276" w:type="dxa"/>
          </w:tcPr>
          <w:p w14:paraId="417699A0" w14:textId="77777777" w:rsidR="0054672A" w:rsidRPr="004565D4" w:rsidRDefault="0054672A" w:rsidP="0094587F">
            <w:pPr>
              <w:pStyle w:val="TAC"/>
            </w:pPr>
            <w:r w:rsidRPr="004565D4">
              <w:t>-37 dBm</w:t>
            </w:r>
          </w:p>
        </w:tc>
        <w:tc>
          <w:tcPr>
            <w:tcW w:w="1418" w:type="dxa"/>
          </w:tcPr>
          <w:p w14:paraId="7DF05375" w14:textId="77777777" w:rsidR="0054672A" w:rsidRPr="004565D4" w:rsidRDefault="0054672A" w:rsidP="0094587F">
            <w:pPr>
              <w:pStyle w:val="TAC"/>
            </w:pPr>
            <w:r w:rsidRPr="004565D4">
              <w:t>6.25 kHz</w:t>
            </w:r>
          </w:p>
        </w:tc>
      </w:tr>
      <w:tr w:rsidR="0054672A" w:rsidRPr="004565D4" w14:paraId="34467A7C" w14:textId="77777777" w:rsidTr="0094587F">
        <w:trPr>
          <w:cantSplit/>
          <w:jc w:val="center"/>
        </w:trPr>
        <w:tc>
          <w:tcPr>
            <w:tcW w:w="2376" w:type="dxa"/>
          </w:tcPr>
          <w:p w14:paraId="376D9B43" w14:textId="77777777" w:rsidR="0054672A" w:rsidRPr="004565D4" w:rsidRDefault="0054672A" w:rsidP="0094587F">
            <w:pPr>
              <w:pStyle w:val="TAC"/>
            </w:pPr>
            <w:r w:rsidRPr="004565D4">
              <w:t>n14</w:t>
            </w:r>
          </w:p>
        </w:tc>
        <w:tc>
          <w:tcPr>
            <w:tcW w:w="2376" w:type="dxa"/>
          </w:tcPr>
          <w:p w14:paraId="02EA361B" w14:textId="77777777" w:rsidR="0054672A" w:rsidRPr="004565D4" w:rsidRDefault="0054672A" w:rsidP="0094587F">
            <w:pPr>
              <w:pStyle w:val="TAC"/>
            </w:pPr>
            <w:r w:rsidRPr="004565D4">
              <w:t>799 – 805 MHz</w:t>
            </w:r>
          </w:p>
        </w:tc>
        <w:tc>
          <w:tcPr>
            <w:tcW w:w="1276" w:type="dxa"/>
          </w:tcPr>
          <w:p w14:paraId="6E2A5856" w14:textId="77777777" w:rsidR="0054672A" w:rsidRPr="004565D4" w:rsidRDefault="0054672A" w:rsidP="0094587F">
            <w:pPr>
              <w:pStyle w:val="TAC"/>
            </w:pPr>
            <w:r w:rsidRPr="004565D4">
              <w:t>-37 dBm</w:t>
            </w:r>
          </w:p>
        </w:tc>
        <w:tc>
          <w:tcPr>
            <w:tcW w:w="1418" w:type="dxa"/>
          </w:tcPr>
          <w:p w14:paraId="698BD3BA" w14:textId="77777777" w:rsidR="0054672A" w:rsidRPr="004565D4" w:rsidRDefault="0054672A" w:rsidP="0094587F">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06115A">
        <w:trPr>
          <w:cantSplit/>
          <w:trHeight w:val="365"/>
          <w:jc w:val="center"/>
        </w:trPr>
        <w:tc>
          <w:tcPr>
            <w:tcW w:w="3321" w:type="dxa"/>
          </w:tcPr>
          <w:p w14:paraId="4DAB4CCD" w14:textId="77777777" w:rsidR="002E126F" w:rsidRPr="00C54509" w:rsidRDefault="002E126F" w:rsidP="0006115A">
            <w:pPr>
              <w:pStyle w:val="TAH"/>
              <w:rPr>
                <w:rFonts w:cs="v5.0.0"/>
              </w:rPr>
            </w:pPr>
            <w:r w:rsidRPr="00C54509">
              <w:rPr>
                <w:rFonts w:cs="v5.0.0"/>
              </w:rPr>
              <w:t>Frequency range</w:t>
            </w:r>
          </w:p>
        </w:tc>
        <w:tc>
          <w:tcPr>
            <w:tcW w:w="1783" w:type="dxa"/>
          </w:tcPr>
          <w:p w14:paraId="3FAE27B8" w14:textId="77777777" w:rsidR="002E126F" w:rsidRPr="00381079" w:rsidRDefault="002E126F" w:rsidP="0006115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06115A">
        <w:trPr>
          <w:cantSplit/>
          <w:trHeight w:val="177"/>
          <w:jc w:val="center"/>
        </w:trPr>
        <w:tc>
          <w:tcPr>
            <w:tcW w:w="3321" w:type="dxa"/>
          </w:tcPr>
          <w:p w14:paraId="72771151" w14:textId="77777777" w:rsidR="002E126F" w:rsidRPr="00C54509" w:rsidRDefault="002E126F" w:rsidP="0006115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06115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06115A">
            <w:pPr>
              <w:pStyle w:val="TAC"/>
              <w:rPr>
                <w:rFonts w:cs="v5.0.0"/>
                <w:lang w:eastAsia="zh-CN"/>
              </w:rPr>
            </w:pPr>
            <w:r w:rsidRPr="00C54509">
              <w:rPr>
                <w:rFonts w:cs="v5.0.0" w:hint="eastAsia"/>
                <w:lang w:eastAsia="zh-CN"/>
              </w:rPr>
              <w:t>1 MHz</w:t>
            </w:r>
          </w:p>
        </w:tc>
      </w:tr>
      <w:tr w:rsidR="002E126F" w:rsidRPr="00C54509" w14:paraId="5ED6B6BB" w14:textId="77777777" w:rsidTr="0006115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2030" w:name="_Toc45886017"/>
      <w:bookmarkStart w:id="2031" w:name="_Hlk40357176"/>
      <w:bookmarkStart w:id="2032" w:name="_Toc21102791"/>
      <w:bookmarkStart w:id="2033" w:name="_Toc29810640"/>
      <w:bookmarkStart w:id="2034" w:name="_Toc36635992"/>
      <w:bookmarkStart w:id="2035" w:name="_Toc37272938"/>
      <w:r w:rsidRPr="00931575">
        <w:t>6.7.5.4.5.2</w:t>
      </w:r>
      <w:r w:rsidRPr="00931575">
        <w:tab/>
        <w:t xml:space="preserve">Test requirement for </w:t>
      </w:r>
      <w:r w:rsidRPr="00931575">
        <w:rPr>
          <w:i/>
        </w:rPr>
        <w:t>BS type 2-O</w:t>
      </w:r>
      <w:bookmarkEnd w:id="2030"/>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036" w:name="_Toc45886018"/>
      <w:bookmarkStart w:id="2037" w:name="_Toc53183097"/>
      <w:bookmarkStart w:id="2038" w:name="_Toc58915764"/>
      <w:bookmarkStart w:id="2039" w:name="_Toc58917945"/>
      <w:bookmarkStart w:id="2040" w:name="_Toc66693814"/>
      <w:bookmarkEnd w:id="2031"/>
      <w:r w:rsidRPr="00931575">
        <w:lastRenderedPageBreak/>
        <w:t>6.7.5.5</w:t>
      </w:r>
      <w:r w:rsidRPr="00931575">
        <w:tab/>
      </w:r>
      <w:r w:rsidRPr="00931575">
        <w:rPr>
          <w:lang w:val="en-US"/>
        </w:rPr>
        <w:t>Co-location requirements</w:t>
      </w:r>
      <w:bookmarkEnd w:id="2032"/>
      <w:bookmarkEnd w:id="2033"/>
      <w:bookmarkEnd w:id="2034"/>
      <w:bookmarkEnd w:id="2035"/>
      <w:bookmarkEnd w:id="2036"/>
      <w:bookmarkEnd w:id="2037"/>
      <w:bookmarkEnd w:id="2038"/>
      <w:bookmarkEnd w:id="2039"/>
      <w:bookmarkEnd w:id="2040"/>
    </w:p>
    <w:p w14:paraId="206AEC06" w14:textId="77777777" w:rsidR="00C45907" w:rsidRPr="00931575" w:rsidRDefault="00C45907" w:rsidP="00C45907">
      <w:pPr>
        <w:pStyle w:val="Heading5"/>
        <w:rPr>
          <w:lang w:eastAsia="sv-SE"/>
        </w:rPr>
      </w:pPr>
      <w:bookmarkStart w:id="2041" w:name="_Toc21102792"/>
      <w:bookmarkStart w:id="2042" w:name="_Toc29810641"/>
      <w:bookmarkStart w:id="2043" w:name="_Toc36635993"/>
      <w:bookmarkStart w:id="2044" w:name="_Toc37272939"/>
      <w:bookmarkStart w:id="2045" w:name="_Toc45886019"/>
      <w:bookmarkStart w:id="2046" w:name="_Toc53183098"/>
      <w:bookmarkStart w:id="2047" w:name="_Toc58915765"/>
      <w:bookmarkStart w:id="2048" w:name="_Toc58917946"/>
      <w:bookmarkStart w:id="2049" w:name="_Toc66693815"/>
      <w:r w:rsidRPr="00931575">
        <w:rPr>
          <w:lang w:eastAsia="sv-SE"/>
        </w:rPr>
        <w:t>6.7.5.5.1</w:t>
      </w:r>
      <w:r w:rsidRPr="00931575">
        <w:rPr>
          <w:lang w:eastAsia="sv-SE"/>
        </w:rPr>
        <w:tab/>
        <w:t>Definition and applicability</w:t>
      </w:r>
      <w:bookmarkEnd w:id="2041"/>
      <w:bookmarkEnd w:id="2042"/>
      <w:bookmarkEnd w:id="2043"/>
      <w:bookmarkEnd w:id="2044"/>
      <w:bookmarkEnd w:id="2045"/>
      <w:bookmarkEnd w:id="2046"/>
      <w:bookmarkEnd w:id="2047"/>
      <w:bookmarkEnd w:id="2048"/>
      <w:bookmarkEnd w:id="2049"/>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050" w:name="_Toc21102793"/>
      <w:bookmarkStart w:id="2051" w:name="_Toc29810642"/>
      <w:bookmarkStart w:id="2052" w:name="_Toc36635994"/>
      <w:bookmarkStart w:id="2053" w:name="_Toc37272940"/>
      <w:bookmarkStart w:id="2054" w:name="_Toc45886020"/>
      <w:bookmarkStart w:id="2055" w:name="_Toc53183099"/>
      <w:bookmarkStart w:id="2056" w:name="_Toc58915766"/>
      <w:bookmarkStart w:id="2057" w:name="_Toc58917947"/>
      <w:bookmarkStart w:id="2058" w:name="_Toc66693816"/>
      <w:r w:rsidRPr="00931575">
        <w:rPr>
          <w:lang w:eastAsia="sv-SE"/>
        </w:rPr>
        <w:t>6.7.5.5.2</w:t>
      </w:r>
      <w:r w:rsidRPr="00931575">
        <w:rPr>
          <w:lang w:eastAsia="sv-SE"/>
        </w:rPr>
        <w:tab/>
      </w:r>
      <w:r w:rsidRPr="00931575">
        <w:rPr>
          <w:lang w:val="en-US" w:eastAsia="sv-SE"/>
        </w:rPr>
        <w:t>Minimum requirements</w:t>
      </w:r>
      <w:bookmarkEnd w:id="2050"/>
      <w:bookmarkEnd w:id="2051"/>
      <w:bookmarkEnd w:id="2052"/>
      <w:bookmarkEnd w:id="2053"/>
      <w:bookmarkEnd w:id="2054"/>
      <w:bookmarkEnd w:id="2055"/>
      <w:bookmarkEnd w:id="2056"/>
      <w:bookmarkEnd w:id="2057"/>
      <w:bookmarkEnd w:id="2058"/>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059" w:name="_Toc21102794"/>
      <w:bookmarkStart w:id="2060" w:name="_Toc29810643"/>
      <w:bookmarkStart w:id="2061" w:name="_Toc36635995"/>
      <w:bookmarkStart w:id="2062" w:name="_Toc37272941"/>
      <w:bookmarkStart w:id="2063" w:name="_Toc45886021"/>
      <w:bookmarkStart w:id="2064" w:name="_Toc53183100"/>
      <w:bookmarkStart w:id="2065" w:name="_Toc58915767"/>
      <w:bookmarkStart w:id="2066" w:name="_Toc58917948"/>
      <w:bookmarkStart w:id="2067" w:name="_Toc66693817"/>
      <w:r w:rsidRPr="00931575">
        <w:rPr>
          <w:lang w:eastAsia="sv-SE"/>
        </w:rPr>
        <w:t>6.7.5.5.3</w:t>
      </w:r>
      <w:r w:rsidRPr="00931575">
        <w:rPr>
          <w:lang w:eastAsia="sv-SE"/>
        </w:rPr>
        <w:tab/>
      </w:r>
      <w:r w:rsidRPr="00931575">
        <w:rPr>
          <w:lang w:val="en-US" w:eastAsia="sv-SE"/>
        </w:rPr>
        <w:t>Test purpose</w:t>
      </w:r>
      <w:bookmarkEnd w:id="2059"/>
      <w:bookmarkEnd w:id="2060"/>
      <w:bookmarkEnd w:id="2061"/>
      <w:bookmarkEnd w:id="2062"/>
      <w:bookmarkEnd w:id="2063"/>
      <w:bookmarkEnd w:id="2064"/>
      <w:bookmarkEnd w:id="2065"/>
      <w:bookmarkEnd w:id="2066"/>
      <w:bookmarkEnd w:id="206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068" w:name="_Toc21102795"/>
      <w:bookmarkStart w:id="2069" w:name="_Toc29810644"/>
      <w:bookmarkStart w:id="2070" w:name="_Toc36635996"/>
      <w:bookmarkStart w:id="2071" w:name="_Toc37272942"/>
      <w:bookmarkStart w:id="2072" w:name="_Toc45886022"/>
      <w:bookmarkStart w:id="2073" w:name="_Toc53183101"/>
      <w:bookmarkStart w:id="2074" w:name="_Toc58915768"/>
      <w:bookmarkStart w:id="2075" w:name="_Toc58917949"/>
      <w:bookmarkStart w:id="2076" w:name="_Toc66693818"/>
      <w:r w:rsidRPr="00931575">
        <w:rPr>
          <w:lang w:eastAsia="sv-SE"/>
        </w:rPr>
        <w:t>6.7.5.5.4</w:t>
      </w:r>
      <w:r w:rsidRPr="00931575">
        <w:rPr>
          <w:lang w:eastAsia="sv-SE"/>
        </w:rPr>
        <w:tab/>
      </w:r>
      <w:r w:rsidRPr="00931575">
        <w:rPr>
          <w:lang w:val="en-US" w:eastAsia="sv-SE"/>
        </w:rPr>
        <w:t>Method of test</w:t>
      </w:r>
      <w:bookmarkEnd w:id="2068"/>
      <w:bookmarkEnd w:id="2069"/>
      <w:bookmarkEnd w:id="2070"/>
      <w:bookmarkEnd w:id="2071"/>
      <w:bookmarkEnd w:id="2072"/>
      <w:bookmarkEnd w:id="2073"/>
      <w:bookmarkEnd w:id="2074"/>
      <w:bookmarkEnd w:id="2075"/>
      <w:bookmarkEnd w:id="2076"/>
    </w:p>
    <w:p w14:paraId="3BF5FB70" w14:textId="77777777" w:rsidR="00C45907" w:rsidRPr="00931575" w:rsidRDefault="00C45907" w:rsidP="005624C7">
      <w:pPr>
        <w:pStyle w:val="H6"/>
      </w:pPr>
      <w:bookmarkStart w:id="2077" w:name="_Toc21102796"/>
      <w:bookmarkStart w:id="2078" w:name="_Toc29810645"/>
      <w:bookmarkStart w:id="2079" w:name="_Toc36635997"/>
      <w:bookmarkStart w:id="2080" w:name="_Toc37272943"/>
      <w:bookmarkStart w:id="2081" w:name="_Toc45886023"/>
      <w:r w:rsidRPr="00931575">
        <w:t>6.7.5.5.4.1</w:t>
      </w:r>
      <w:r w:rsidRPr="00931575">
        <w:tab/>
        <w:t>Initial conditions</w:t>
      </w:r>
      <w:bookmarkEnd w:id="2077"/>
      <w:bookmarkEnd w:id="2078"/>
      <w:bookmarkEnd w:id="2079"/>
      <w:bookmarkEnd w:id="2080"/>
      <w:bookmarkEnd w:id="2081"/>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082" w:name="_Toc21102797"/>
      <w:bookmarkStart w:id="2083" w:name="_Toc29810646"/>
      <w:bookmarkStart w:id="2084" w:name="_Toc36635998"/>
      <w:bookmarkStart w:id="2085" w:name="_Toc37272944"/>
      <w:bookmarkStart w:id="2086" w:name="_Toc45886024"/>
      <w:r w:rsidRPr="00931575">
        <w:t>6.7.5.5.4.2</w:t>
      </w:r>
      <w:r w:rsidRPr="00931575">
        <w:tab/>
        <w:t>Procedure</w:t>
      </w:r>
      <w:bookmarkEnd w:id="2082"/>
      <w:bookmarkEnd w:id="2083"/>
      <w:bookmarkEnd w:id="2084"/>
      <w:bookmarkEnd w:id="2085"/>
      <w:bookmarkEnd w:id="2086"/>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lastRenderedPageBreak/>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087" w:name="_Toc21102798"/>
      <w:bookmarkStart w:id="2088" w:name="_Toc29810647"/>
      <w:bookmarkStart w:id="2089" w:name="_Toc36635999"/>
      <w:bookmarkStart w:id="2090" w:name="_Toc37272945"/>
      <w:bookmarkStart w:id="2091" w:name="_Toc45886025"/>
      <w:bookmarkStart w:id="2092" w:name="_Toc53183102"/>
      <w:bookmarkStart w:id="2093" w:name="_Toc58915769"/>
      <w:bookmarkStart w:id="2094" w:name="_Toc58917950"/>
      <w:bookmarkStart w:id="2095" w:name="_Toc66693819"/>
      <w:r w:rsidRPr="00931575">
        <w:rPr>
          <w:lang w:eastAsia="sv-SE"/>
        </w:rPr>
        <w:t>6.7.5.5.5</w:t>
      </w:r>
      <w:r w:rsidRPr="00931575">
        <w:rPr>
          <w:lang w:eastAsia="sv-SE"/>
        </w:rPr>
        <w:tab/>
        <w:t>Test requirements</w:t>
      </w:r>
      <w:bookmarkEnd w:id="2087"/>
      <w:bookmarkEnd w:id="2088"/>
      <w:bookmarkEnd w:id="2089"/>
      <w:bookmarkEnd w:id="2090"/>
      <w:bookmarkEnd w:id="2091"/>
      <w:bookmarkEnd w:id="2092"/>
      <w:bookmarkEnd w:id="2093"/>
      <w:bookmarkEnd w:id="2094"/>
      <w:bookmarkEnd w:id="2095"/>
    </w:p>
    <w:p w14:paraId="1F2ECAD8" w14:textId="77777777" w:rsidR="00C45907" w:rsidRPr="00931575" w:rsidRDefault="00C45907" w:rsidP="005624C7">
      <w:pPr>
        <w:pStyle w:val="H6"/>
      </w:pPr>
      <w:bookmarkStart w:id="2096" w:name="_Toc21102799"/>
      <w:bookmarkStart w:id="2097" w:name="_Toc29810648"/>
      <w:bookmarkStart w:id="2098" w:name="_Toc36636000"/>
      <w:bookmarkStart w:id="2099" w:name="_Toc37272946"/>
      <w:bookmarkStart w:id="2100" w:name="_Toc45886026"/>
      <w:r w:rsidRPr="00931575">
        <w:t>6.7.5.5.5.1</w:t>
      </w:r>
      <w:r w:rsidRPr="00931575">
        <w:tab/>
        <w:t xml:space="preserve">Test requirement for </w:t>
      </w:r>
      <w:r w:rsidRPr="00931575">
        <w:rPr>
          <w:i/>
        </w:rPr>
        <w:t>BS type 1-O</w:t>
      </w:r>
      <w:bookmarkEnd w:id="2096"/>
      <w:bookmarkEnd w:id="2097"/>
      <w:bookmarkEnd w:id="2098"/>
      <w:bookmarkEnd w:id="2099"/>
      <w:bookmarkEnd w:id="2100"/>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lastRenderedPageBreak/>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lastRenderedPageBreak/>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101" w:name="_Toc21102800"/>
      <w:bookmarkStart w:id="2102" w:name="_Toc29810649"/>
      <w:bookmarkStart w:id="2103" w:name="_Toc36636001"/>
      <w:bookmarkStart w:id="2104" w:name="_Toc37272947"/>
      <w:bookmarkStart w:id="2105" w:name="_Toc45886027"/>
      <w:bookmarkStart w:id="2106" w:name="_Toc53183103"/>
      <w:bookmarkStart w:id="2107" w:name="_Toc58915770"/>
      <w:bookmarkStart w:id="2108" w:name="_Toc58917951"/>
      <w:bookmarkStart w:id="2109" w:name="_Toc66693820"/>
      <w:r w:rsidRPr="00931575">
        <w:t>6.8</w:t>
      </w:r>
      <w:r w:rsidRPr="00931575">
        <w:tab/>
        <w:t>OTA transmitter intermodulation</w:t>
      </w:r>
      <w:bookmarkEnd w:id="2101"/>
      <w:bookmarkEnd w:id="2102"/>
      <w:bookmarkEnd w:id="2103"/>
      <w:bookmarkEnd w:id="2104"/>
      <w:bookmarkEnd w:id="2105"/>
      <w:bookmarkEnd w:id="2106"/>
      <w:bookmarkEnd w:id="2107"/>
      <w:bookmarkEnd w:id="2108"/>
      <w:bookmarkEnd w:id="2109"/>
    </w:p>
    <w:p w14:paraId="1D833E5A" w14:textId="77777777" w:rsidR="00C45907" w:rsidRPr="00931575" w:rsidRDefault="00C45907" w:rsidP="00C45907">
      <w:pPr>
        <w:pStyle w:val="Heading3"/>
      </w:pPr>
      <w:bookmarkStart w:id="2110" w:name="_Toc21102801"/>
      <w:bookmarkStart w:id="2111" w:name="_Toc29810650"/>
      <w:bookmarkStart w:id="2112" w:name="_Toc36636002"/>
      <w:bookmarkStart w:id="2113" w:name="_Toc37272948"/>
      <w:bookmarkStart w:id="2114" w:name="_Toc45886028"/>
      <w:bookmarkStart w:id="2115" w:name="_Toc53183104"/>
      <w:bookmarkStart w:id="2116" w:name="_Toc58915771"/>
      <w:bookmarkStart w:id="2117" w:name="_Toc58917952"/>
      <w:bookmarkStart w:id="2118" w:name="_Toc66693821"/>
      <w:r w:rsidRPr="00931575">
        <w:t>6.</w:t>
      </w:r>
      <w:r w:rsidRPr="00931575">
        <w:rPr>
          <w:lang w:val="en-US"/>
        </w:rPr>
        <w:t>8</w:t>
      </w:r>
      <w:r w:rsidRPr="00931575">
        <w:t>.1</w:t>
      </w:r>
      <w:r w:rsidRPr="00931575">
        <w:tab/>
        <w:t>Definition and applicability</w:t>
      </w:r>
      <w:bookmarkEnd w:id="2110"/>
      <w:bookmarkEnd w:id="2111"/>
      <w:bookmarkEnd w:id="2112"/>
      <w:bookmarkEnd w:id="2113"/>
      <w:bookmarkEnd w:id="2114"/>
      <w:bookmarkEnd w:id="2115"/>
      <w:bookmarkEnd w:id="2116"/>
      <w:bookmarkEnd w:id="2117"/>
      <w:bookmarkEnd w:id="2118"/>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119" w:name="_Toc21102802"/>
      <w:bookmarkStart w:id="2120" w:name="_Toc29810651"/>
      <w:bookmarkStart w:id="2121" w:name="_Toc36636003"/>
      <w:bookmarkStart w:id="2122" w:name="_Toc37272949"/>
      <w:bookmarkStart w:id="2123" w:name="_Toc45886029"/>
      <w:bookmarkStart w:id="2124" w:name="_Toc53183105"/>
      <w:bookmarkStart w:id="2125" w:name="_Toc58915772"/>
      <w:bookmarkStart w:id="2126" w:name="_Toc58917953"/>
      <w:bookmarkStart w:id="2127" w:name="_Toc66693822"/>
      <w:r w:rsidRPr="00931575">
        <w:t>6.8.2</w:t>
      </w:r>
      <w:r w:rsidRPr="00931575">
        <w:tab/>
        <w:t>Minimum requirement</w:t>
      </w:r>
      <w:bookmarkEnd w:id="2119"/>
      <w:bookmarkEnd w:id="2120"/>
      <w:bookmarkEnd w:id="2121"/>
      <w:bookmarkEnd w:id="2122"/>
      <w:bookmarkEnd w:id="2123"/>
      <w:bookmarkEnd w:id="2124"/>
      <w:bookmarkEnd w:id="2125"/>
      <w:bookmarkEnd w:id="2126"/>
      <w:bookmarkEnd w:id="212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128" w:name="_Toc21102803"/>
      <w:bookmarkStart w:id="2129" w:name="_Toc29810652"/>
      <w:bookmarkStart w:id="2130" w:name="_Toc36636004"/>
      <w:bookmarkStart w:id="2131" w:name="_Toc37272950"/>
      <w:bookmarkStart w:id="2132" w:name="_Toc45886030"/>
      <w:bookmarkStart w:id="2133" w:name="_Toc53183106"/>
      <w:bookmarkStart w:id="2134" w:name="_Toc58915773"/>
      <w:bookmarkStart w:id="2135" w:name="_Toc58917954"/>
      <w:bookmarkStart w:id="2136" w:name="_Toc66693823"/>
      <w:r w:rsidRPr="00931575">
        <w:t>6.8.3</w:t>
      </w:r>
      <w:r w:rsidRPr="00931575">
        <w:tab/>
        <w:t>Test purpose</w:t>
      </w:r>
      <w:bookmarkEnd w:id="2128"/>
      <w:bookmarkEnd w:id="2129"/>
      <w:bookmarkEnd w:id="2130"/>
      <w:bookmarkEnd w:id="2131"/>
      <w:bookmarkEnd w:id="2132"/>
      <w:bookmarkEnd w:id="2133"/>
      <w:bookmarkEnd w:id="2134"/>
      <w:bookmarkEnd w:id="2135"/>
      <w:bookmarkEnd w:id="2136"/>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2137" w:name="_Toc21102804"/>
      <w:bookmarkStart w:id="2138" w:name="_Toc29810653"/>
      <w:bookmarkStart w:id="2139" w:name="_Toc36636005"/>
      <w:bookmarkStart w:id="2140" w:name="_Toc37272951"/>
      <w:bookmarkStart w:id="2141" w:name="_Toc45886031"/>
      <w:bookmarkStart w:id="2142" w:name="_Toc53183107"/>
      <w:bookmarkStart w:id="2143" w:name="_Toc58915774"/>
      <w:bookmarkStart w:id="2144" w:name="_Toc58917955"/>
      <w:bookmarkStart w:id="2145" w:name="_Toc66693824"/>
      <w:r w:rsidRPr="00931575">
        <w:t>6.8.4</w:t>
      </w:r>
      <w:r w:rsidRPr="00931575">
        <w:tab/>
        <w:t>Method of test</w:t>
      </w:r>
      <w:bookmarkEnd w:id="2137"/>
      <w:bookmarkEnd w:id="2138"/>
      <w:bookmarkEnd w:id="2139"/>
      <w:bookmarkEnd w:id="2140"/>
      <w:bookmarkEnd w:id="2141"/>
      <w:bookmarkEnd w:id="2142"/>
      <w:bookmarkEnd w:id="2143"/>
      <w:bookmarkEnd w:id="2144"/>
      <w:bookmarkEnd w:id="2145"/>
    </w:p>
    <w:p w14:paraId="293869A7" w14:textId="77777777" w:rsidR="00C45907" w:rsidRPr="00931575" w:rsidRDefault="00C45907" w:rsidP="00C45907">
      <w:pPr>
        <w:pStyle w:val="Heading4"/>
      </w:pPr>
      <w:bookmarkStart w:id="2146" w:name="_Toc21102805"/>
      <w:bookmarkStart w:id="2147" w:name="_Toc29810654"/>
      <w:bookmarkStart w:id="2148" w:name="_Toc36636006"/>
      <w:bookmarkStart w:id="2149" w:name="_Toc37272952"/>
      <w:bookmarkStart w:id="2150" w:name="_Toc45886032"/>
      <w:bookmarkStart w:id="2151" w:name="_Toc53183108"/>
      <w:bookmarkStart w:id="2152" w:name="_Toc58915775"/>
      <w:bookmarkStart w:id="2153" w:name="_Toc58917956"/>
      <w:bookmarkStart w:id="2154" w:name="_Toc66693825"/>
      <w:r w:rsidRPr="00931575">
        <w:t>6.8.4.1</w:t>
      </w:r>
      <w:r w:rsidRPr="00931575">
        <w:tab/>
        <w:t>Initial conditions</w:t>
      </w:r>
      <w:bookmarkEnd w:id="2146"/>
      <w:bookmarkEnd w:id="2147"/>
      <w:bookmarkEnd w:id="2148"/>
      <w:bookmarkEnd w:id="2149"/>
      <w:bookmarkEnd w:id="2150"/>
      <w:bookmarkEnd w:id="2151"/>
      <w:bookmarkEnd w:id="2152"/>
      <w:bookmarkEnd w:id="2153"/>
      <w:bookmarkEnd w:id="2154"/>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lastRenderedPageBreak/>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2155" w:name="_Toc21102806"/>
      <w:bookmarkStart w:id="2156" w:name="_Toc29810655"/>
      <w:bookmarkStart w:id="2157" w:name="_Toc36636007"/>
      <w:bookmarkStart w:id="2158" w:name="_Toc37272953"/>
      <w:bookmarkStart w:id="2159" w:name="_Toc45886033"/>
      <w:bookmarkStart w:id="2160" w:name="_Toc53183109"/>
      <w:bookmarkStart w:id="2161" w:name="_Toc58915776"/>
      <w:bookmarkStart w:id="2162" w:name="_Toc58917957"/>
      <w:bookmarkStart w:id="2163" w:name="_Toc66693826"/>
      <w:r w:rsidRPr="00931575">
        <w:t>6.8.4.2</w:t>
      </w:r>
      <w:r w:rsidRPr="00931575">
        <w:tab/>
        <w:t>Procedure</w:t>
      </w:r>
      <w:bookmarkEnd w:id="2155"/>
      <w:bookmarkEnd w:id="2156"/>
      <w:bookmarkEnd w:id="2157"/>
      <w:bookmarkEnd w:id="2158"/>
      <w:bookmarkEnd w:id="2159"/>
      <w:bookmarkEnd w:id="2160"/>
      <w:bookmarkEnd w:id="2161"/>
      <w:bookmarkEnd w:id="2162"/>
      <w:bookmarkEnd w:id="2163"/>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2164" w:name="_Toc21102807"/>
      <w:bookmarkStart w:id="2165" w:name="_Toc29810656"/>
      <w:bookmarkStart w:id="2166" w:name="_Toc36636008"/>
      <w:bookmarkStart w:id="2167" w:name="_Toc37272954"/>
      <w:bookmarkStart w:id="2168" w:name="_Toc45886034"/>
      <w:bookmarkStart w:id="2169" w:name="_Toc53183110"/>
      <w:bookmarkStart w:id="2170" w:name="_Toc58915777"/>
      <w:bookmarkStart w:id="2171" w:name="_Toc58917958"/>
      <w:bookmarkStart w:id="2172" w:name="_Toc66693827"/>
      <w:r w:rsidRPr="00931575">
        <w:t>6.8.5</w:t>
      </w:r>
      <w:r w:rsidRPr="00931575">
        <w:tab/>
        <w:t>Test requirement</w:t>
      </w:r>
      <w:r w:rsidRPr="00931575">
        <w:rPr>
          <w:lang w:val="en-US"/>
        </w:rPr>
        <w:t>s</w:t>
      </w:r>
      <w:bookmarkEnd w:id="2164"/>
      <w:bookmarkEnd w:id="2165"/>
      <w:bookmarkEnd w:id="2166"/>
      <w:bookmarkEnd w:id="2167"/>
      <w:bookmarkEnd w:id="2168"/>
      <w:bookmarkEnd w:id="2169"/>
      <w:bookmarkEnd w:id="2170"/>
      <w:bookmarkEnd w:id="2171"/>
      <w:bookmarkEnd w:id="2172"/>
    </w:p>
    <w:p w14:paraId="532C4F7F" w14:textId="77777777" w:rsidR="00C45907" w:rsidRPr="00931575" w:rsidRDefault="00C45907" w:rsidP="00C45907">
      <w:pPr>
        <w:pStyle w:val="Heading4"/>
      </w:pPr>
      <w:bookmarkStart w:id="2173" w:name="_Toc21102808"/>
      <w:bookmarkStart w:id="2174" w:name="_Toc29810657"/>
      <w:bookmarkStart w:id="2175" w:name="_Toc36636009"/>
      <w:bookmarkStart w:id="2176" w:name="_Toc37272955"/>
      <w:bookmarkStart w:id="2177" w:name="_Toc45886035"/>
      <w:bookmarkStart w:id="2178" w:name="_Toc53183111"/>
      <w:bookmarkStart w:id="2179" w:name="_Toc58915778"/>
      <w:bookmarkStart w:id="2180" w:name="_Toc58917959"/>
      <w:bookmarkStart w:id="2181" w:name="_Toc66693828"/>
      <w:r w:rsidRPr="00931575">
        <w:t>6.8.5.1</w:t>
      </w:r>
      <w:r w:rsidRPr="00931575">
        <w:tab/>
        <w:t>Requirement for BS type 1-O</w:t>
      </w:r>
      <w:bookmarkEnd w:id="2173"/>
      <w:bookmarkEnd w:id="2174"/>
      <w:bookmarkEnd w:id="2175"/>
      <w:bookmarkEnd w:id="2176"/>
      <w:bookmarkEnd w:id="2177"/>
      <w:bookmarkEnd w:id="2178"/>
      <w:bookmarkEnd w:id="2179"/>
      <w:bookmarkEnd w:id="2180"/>
      <w:bookmarkEnd w:id="218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1pt;height:31.1pt;mso-position-horizontal-relative:page;mso-position-vertical-relative:page" o:ole="">
                  <v:fill o:detectmouseclick="t"/>
                  <v:imagedata r:id="rId60" o:title=""/>
                </v:shape>
                <o:OLEObject Type="Embed" ProgID="Equation.3" ShapeID="_x0000_i1044" DrawAspect="Content" ObjectID="_1679414514"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2182" w:name="_Toc21102809"/>
      <w:bookmarkStart w:id="2183" w:name="_Toc29810658"/>
      <w:bookmarkStart w:id="2184" w:name="_Toc36636010"/>
      <w:bookmarkStart w:id="2185" w:name="_Toc37272956"/>
      <w:bookmarkStart w:id="2186" w:name="_Toc45886036"/>
      <w:bookmarkStart w:id="2187" w:name="_Toc53183112"/>
      <w:bookmarkStart w:id="2188" w:name="_Toc58915779"/>
      <w:bookmarkStart w:id="2189" w:name="_Toc58917960"/>
      <w:bookmarkStart w:id="2190" w:name="_Toc66693829"/>
      <w:r w:rsidRPr="00931575">
        <w:lastRenderedPageBreak/>
        <w:t>7</w:t>
      </w:r>
      <w:r w:rsidRPr="00931575">
        <w:tab/>
        <w:t>Radiated receiver characteristics</w:t>
      </w:r>
      <w:bookmarkEnd w:id="2182"/>
      <w:bookmarkEnd w:id="2183"/>
      <w:bookmarkEnd w:id="2184"/>
      <w:bookmarkEnd w:id="2185"/>
      <w:bookmarkEnd w:id="2186"/>
      <w:bookmarkEnd w:id="2187"/>
      <w:bookmarkEnd w:id="2188"/>
      <w:bookmarkEnd w:id="2189"/>
      <w:bookmarkEnd w:id="2190"/>
    </w:p>
    <w:p w14:paraId="2799A314" w14:textId="77777777" w:rsidR="00C45907" w:rsidRPr="00931575" w:rsidRDefault="00C45907" w:rsidP="00C45907">
      <w:pPr>
        <w:pStyle w:val="Heading2"/>
      </w:pPr>
      <w:bookmarkStart w:id="2191" w:name="_Toc21102810"/>
      <w:bookmarkStart w:id="2192" w:name="_Toc29810659"/>
      <w:bookmarkStart w:id="2193" w:name="_Toc36636011"/>
      <w:bookmarkStart w:id="2194" w:name="_Toc37272957"/>
      <w:bookmarkStart w:id="2195" w:name="_Toc45886037"/>
      <w:bookmarkStart w:id="2196" w:name="_Toc53183113"/>
      <w:bookmarkStart w:id="2197" w:name="_Toc58915780"/>
      <w:bookmarkStart w:id="2198" w:name="_Toc58917961"/>
      <w:bookmarkStart w:id="2199" w:name="_Toc66693830"/>
      <w:r w:rsidRPr="00931575">
        <w:t>7.1</w:t>
      </w:r>
      <w:r w:rsidRPr="00931575">
        <w:tab/>
        <w:t>General</w:t>
      </w:r>
      <w:bookmarkEnd w:id="2191"/>
      <w:bookmarkEnd w:id="2192"/>
      <w:bookmarkEnd w:id="2193"/>
      <w:bookmarkEnd w:id="2194"/>
      <w:bookmarkEnd w:id="2195"/>
      <w:bookmarkEnd w:id="2196"/>
      <w:bookmarkEnd w:id="2197"/>
      <w:bookmarkEnd w:id="2198"/>
      <w:bookmarkEnd w:id="219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2200" w:name="_Toc21102811"/>
      <w:bookmarkStart w:id="2201" w:name="_Toc29810660"/>
      <w:bookmarkStart w:id="2202" w:name="_Toc36636012"/>
      <w:bookmarkStart w:id="2203" w:name="_Toc37272958"/>
      <w:bookmarkStart w:id="2204" w:name="_Toc45886038"/>
      <w:bookmarkStart w:id="2205" w:name="_Toc53183114"/>
      <w:bookmarkStart w:id="2206" w:name="_Toc58915781"/>
      <w:bookmarkStart w:id="2207" w:name="_Toc58917962"/>
      <w:bookmarkStart w:id="2208" w:name="_Toc66693831"/>
      <w:r w:rsidRPr="00931575">
        <w:t>7.2</w:t>
      </w:r>
      <w:r w:rsidRPr="00931575">
        <w:tab/>
        <w:t>OTA sensitivity</w:t>
      </w:r>
      <w:bookmarkEnd w:id="2200"/>
      <w:bookmarkEnd w:id="2201"/>
      <w:bookmarkEnd w:id="2202"/>
      <w:bookmarkEnd w:id="2203"/>
      <w:bookmarkEnd w:id="2204"/>
      <w:bookmarkEnd w:id="2205"/>
      <w:bookmarkEnd w:id="2206"/>
      <w:bookmarkEnd w:id="2207"/>
      <w:bookmarkEnd w:id="2208"/>
    </w:p>
    <w:p w14:paraId="6D13F15E" w14:textId="77777777" w:rsidR="00C45907" w:rsidRPr="00931575" w:rsidRDefault="00C45907" w:rsidP="00C45907">
      <w:pPr>
        <w:pStyle w:val="Heading3"/>
      </w:pPr>
      <w:bookmarkStart w:id="2209" w:name="_Toc21102812"/>
      <w:bookmarkStart w:id="2210" w:name="_Toc29810661"/>
      <w:bookmarkStart w:id="2211" w:name="_Toc36636013"/>
      <w:bookmarkStart w:id="2212" w:name="_Toc37272959"/>
      <w:bookmarkStart w:id="2213" w:name="_Toc45886039"/>
      <w:bookmarkStart w:id="2214" w:name="_Toc53183115"/>
      <w:bookmarkStart w:id="2215" w:name="_Toc58915782"/>
      <w:bookmarkStart w:id="2216" w:name="_Toc58917963"/>
      <w:bookmarkStart w:id="2217" w:name="_Toc66693832"/>
      <w:r w:rsidRPr="00931575">
        <w:t>7.2.1</w:t>
      </w:r>
      <w:r w:rsidRPr="00931575">
        <w:tab/>
        <w:t>Definition and applicability</w:t>
      </w:r>
      <w:bookmarkEnd w:id="2209"/>
      <w:bookmarkEnd w:id="2210"/>
      <w:bookmarkEnd w:id="2211"/>
      <w:bookmarkEnd w:id="2212"/>
      <w:bookmarkEnd w:id="2213"/>
      <w:bookmarkEnd w:id="2214"/>
      <w:bookmarkEnd w:id="2215"/>
      <w:bookmarkEnd w:id="2216"/>
      <w:bookmarkEnd w:id="2217"/>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2218" w:name="_Toc21102813"/>
      <w:bookmarkStart w:id="2219" w:name="_Toc29810662"/>
      <w:bookmarkStart w:id="2220" w:name="_Toc36636014"/>
      <w:bookmarkStart w:id="2221" w:name="_Toc37272960"/>
      <w:bookmarkStart w:id="2222" w:name="_Toc45886040"/>
      <w:bookmarkStart w:id="2223" w:name="_Toc53183116"/>
      <w:bookmarkStart w:id="2224" w:name="_Toc58915783"/>
      <w:bookmarkStart w:id="2225" w:name="_Toc58917964"/>
      <w:bookmarkStart w:id="2226" w:name="_Toc66693833"/>
      <w:r w:rsidRPr="00931575">
        <w:t>7.2.2</w:t>
      </w:r>
      <w:r w:rsidRPr="00931575">
        <w:tab/>
        <w:t>Minimum requirement</w:t>
      </w:r>
      <w:bookmarkEnd w:id="2218"/>
      <w:bookmarkEnd w:id="2219"/>
      <w:bookmarkEnd w:id="2220"/>
      <w:bookmarkEnd w:id="2221"/>
      <w:bookmarkEnd w:id="2222"/>
      <w:bookmarkEnd w:id="2223"/>
      <w:bookmarkEnd w:id="2224"/>
      <w:bookmarkEnd w:id="2225"/>
      <w:bookmarkEnd w:id="2226"/>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227" w:name="_Toc21102814"/>
      <w:bookmarkStart w:id="2228" w:name="_Toc29810663"/>
      <w:bookmarkStart w:id="2229" w:name="_Toc36636015"/>
      <w:bookmarkStart w:id="2230" w:name="_Toc37272961"/>
      <w:bookmarkStart w:id="2231" w:name="_Toc45886041"/>
      <w:bookmarkStart w:id="2232" w:name="_Toc53183117"/>
      <w:bookmarkStart w:id="2233" w:name="_Toc58915784"/>
      <w:bookmarkStart w:id="2234" w:name="_Toc58917965"/>
      <w:bookmarkStart w:id="2235" w:name="_Toc66693834"/>
      <w:r w:rsidRPr="00931575">
        <w:t>7.2.3</w:t>
      </w:r>
      <w:r w:rsidRPr="00931575">
        <w:tab/>
        <w:t>Test Purpose</w:t>
      </w:r>
      <w:bookmarkEnd w:id="2227"/>
      <w:bookmarkEnd w:id="2228"/>
      <w:bookmarkEnd w:id="2229"/>
      <w:bookmarkEnd w:id="2230"/>
      <w:bookmarkEnd w:id="2231"/>
      <w:bookmarkEnd w:id="2232"/>
      <w:bookmarkEnd w:id="2233"/>
      <w:bookmarkEnd w:id="2234"/>
      <w:bookmarkEnd w:id="223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236" w:name="_Toc21102815"/>
      <w:bookmarkStart w:id="2237" w:name="_Toc29810664"/>
      <w:bookmarkStart w:id="2238" w:name="_Toc36636016"/>
      <w:bookmarkStart w:id="2239" w:name="_Toc37272962"/>
      <w:bookmarkStart w:id="2240" w:name="_Toc45886042"/>
      <w:bookmarkStart w:id="2241" w:name="_Toc53183118"/>
      <w:bookmarkStart w:id="2242" w:name="_Toc58915785"/>
      <w:bookmarkStart w:id="2243" w:name="_Toc58917966"/>
      <w:bookmarkStart w:id="2244" w:name="_Toc66693835"/>
      <w:r w:rsidRPr="00931575">
        <w:t>7.2.4</w:t>
      </w:r>
      <w:r w:rsidRPr="00931575">
        <w:tab/>
        <w:t>Method of test</w:t>
      </w:r>
      <w:bookmarkEnd w:id="2236"/>
      <w:bookmarkEnd w:id="2237"/>
      <w:bookmarkEnd w:id="2238"/>
      <w:bookmarkEnd w:id="2239"/>
      <w:bookmarkEnd w:id="2240"/>
      <w:bookmarkEnd w:id="2241"/>
      <w:bookmarkEnd w:id="2242"/>
      <w:bookmarkEnd w:id="2243"/>
      <w:bookmarkEnd w:id="2244"/>
    </w:p>
    <w:p w14:paraId="0812E7E4" w14:textId="77777777" w:rsidR="00C45907" w:rsidRPr="00931575" w:rsidRDefault="00C45907" w:rsidP="00C45907">
      <w:pPr>
        <w:pStyle w:val="Heading4"/>
      </w:pPr>
      <w:bookmarkStart w:id="2245" w:name="_Toc21102816"/>
      <w:bookmarkStart w:id="2246" w:name="_Toc29810665"/>
      <w:bookmarkStart w:id="2247" w:name="_Toc36636017"/>
      <w:bookmarkStart w:id="2248" w:name="_Toc37272963"/>
      <w:bookmarkStart w:id="2249" w:name="_Toc45886043"/>
      <w:bookmarkStart w:id="2250" w:name="_Toc53183119"/>
      <w:bookmarkStart w:id="2251" w:name="_Toc58915786"/>
      <w:bookmarkStart w:id="2252" w:name="_Toc58917967"/>
      <w:bookmarkStart w:id="2253" w:name="_Toc66693836"/>
      <w:r w:rsidRPr="00931575">
        <w:t>7.2.4.1</w:t>
      </w:r>
      <w:r w:rsidRPr="00931575">
        <w:tab/>
        <w:t>Initial conditions</w:t>
      </w:r>
      <w:bookmarkEnd w:id="2245"/>
      <w:bookmarkEnd w:id="2246"/>
      <w:bookmarkEnd w:id="2247"/>
      <w:bookmarkEnd w:id="2248"/>
      <w:bookmarkEnd w:id="2249"/>
      <w:bookmarkEnd w:id="2250"/>
      <w:bookmarkEnd w:id="2251"/>
      <w:bookmarkEnd w:id="2252"/>
      <w:bookmarkEnd w:id="2253"/>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254" w:name="_Toc21102817"/>
      <w:bookmarkStart w:id="2255" w:name="_Toc29810666"/>
      <w:bookmarkStart w:id="2256" w:name="_Toc36636018"/>
      <w:bookmarkStart w:id="2257" w:name="_Toc37272964"/>
      <w:bookmarkStart w:id="2258" w:name="_Toc45886044"/>
      <w:bookmarkStart w:id="2259" w:name="_Toc53183120"/>
      <w:bookmarkStart w:id="2260" w:name="_Toc58915787"/>
      <w:bookmarkStart w:id="2261" w:name="_Toc58917968"/>
      <w:bookmarkStart w:id="2262" w:name="_Toc66693837"/>
      <w:r w:rsidRPr="00931575">
        <w:lastRenderedPageBreak/>
        <w:t>7.2.4.2</w:t>
      </w:r>
      <w:r w:rsidRPr="00931575">
        <w:tab/>
        <w:t>Procedure</w:t>
      </w:r>
      <w:bookmarkEnd w:id="2254"/>
      <w:bookmarkEnd w:id="2255"/>
      <w:bookmarkEnd w:id="2256"/>
      <w:bookmarkEnd w:id="2257"/>
      <w:bookmarkEnd w:id="2258"/>
      <w:bookmarkEnd w:id="2259"/>
      <w:bookmarkEnd w:id="2260"/>
      <w:bookmarkEnd w:id="2261"/>
      <w:bookmarkEnd w:id="2262"/>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263" w:name="_Toc21102818"/>
      <w:bookmarkStart w:id="2264" w:name="_Toc29810667"/>
      <w:bookmarkStart w:id="2265" w:name="_Toc36636019"/>
      <w:bookmarkStart w:id="2266" w:name="_Toc37272965"/>
      <w:bookmarkStart w:id="2267" w:name="_Toc45886045"/>
      <w:bookmarkStart w:id="2268" w:name="_Toc53183121"/>
      <w:bookmarkStart w:id="2269" w:name="_Toc58915788"/>
      <w:bookmarkStart w:id="2270" w:name="_Toc58917969"/>
      <w:bookmarkStart w:id="2271" w:name="_Toc66693838"/>
      <w:r w:rsidRPr="00931575">
        <w:t>7.2.5</w:t>
      </w:r>
      <w:r w:rsidRPr="00931575">
        <w:tab/>
        <w:t>Test requirements</w:t>
      </w:r>
      <w:bookmarkEnd w:id="2263"/>
      <w:bookmarkEnd w:id="2264"/>
      <w:bookmarkEnd w:id="2265"/>
      <w:bookmarkEnd w:id="2266"/>
      <w:bookmarkEnd w:id="2267"/>
      <w:bookmarkEnd w:id="2268"/>
      <w:bookmarkEnd w:id="2269"/>
      <w:bookmarkEnd w:id="2270"/>
      <w:bookmarkEnd w:id="2271"/>
    </w:p>
    <w:p w14:paraId="083E3873" w14:textId="77777777" w:rsidR="00C45907" w:rsidRPr="00931575" w:rsidRDefault="00C45907" w:rsidP="00C45907">
      <w:pPr>
        <w:pStyle w:val="Heading4"/>
      </w:pPr>
      <w:bookmarkStart w:id="2272" w:name="_Toc21102819"/>
      <w:bookmarkStart w:id="2273" w:name="_Toc29810668"/>
      <w:bookmarkStart w:id="2274" w:name="_Toc36636020"/>
      <w:bookmarkStart w:id="2275" w:name="_Toc37272966"/>
      <w:bookmarkStart w:id="2276" w:name="_Toc45886046"/>
      <w:bookmarkStart w:id="2277" w:name="_Toc53183122"/>
      <w:bookmarkStart w:id="2278" w:name="_Toc58915789"/>
      <w:bookmarkStart w:id="2279" w:name="_Toc58917970"/>
      <w:bookmarkStart w:id="2280" w:name="_Toc66693839"/>
      <w:r w:rsidRPr="00931575">
        <w:t>7.2.5.1</w:t>
      </w:r>
      <w:r w:rsidRPr="00931575">
        <w:tab/>
        <w:t>General</w:t>
      </w:r>
      <w:bookmarkEnd w:id="2272"/>
      <w:bookmarkEnd w:id="2273"/>
      <w:bookmarkEnd w:id="2274"/>
      <w:bookmarkEnd w:id="2275"/>
      <w:bookmarkEnd w:id="2276"/>
      <w:bookmarkEnd w:id="2277"/>
      <w:bookmarkEnd w:id="2278"/>
      <w:bookmarkEnd w:id="2279"/>
      <w:bookmarkEnd w:id="228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281" w:name="_Toc21102820"/>
      <w:bookmarkStart w:id="2282" w:name="_Toc29810669"/>
      <w:bookmarkStart w:id="2283" w:name="_Toc36636021"/>
      <w:bookmarkStart w:id="2284" w:name="_Toc37272967"/>
      <w:bookmarkStart w:id="2285" w:name="_Toc45886047"/>
      <w:bookmarkStart w:id="2286" w:name="_Toc53183123"/>
      <w:bookmarkStart w:id="2287" w:name="_Toc58915790"/>
      <w:bookmarkStart w:id="2288" w:name="_Toc58917971"/>
      <w:bookmarkStart w:id="2289" w:name="_Toc66693840"/>
      <w:r w:rsidRPr="00931575">
        <w:t>7.2.5.2</w:t>
      </w:r>
      <w:r w:rsidRPr="00931575">
        <w:tab/>
        <w:t xml:space="preserve">Test requirements for </w:t>
      </w:r>
      <w:r w:rsidRPr="00931575">
        <w:rPr>
          <w:i/>
        </w:rPr>
        <w:t>BS type 1-H</w:t>
      </w:r>
      <w:r w:rsidRPr="00931575">
        <w:t xml:space="preserve"> and </w:t>
      </w:r>
      <w:r w:rsidRPr="00931575">
        <w:rPr>
          <w:i/>
        </w:rPr>
        <w:t>BS type 1-O</w:t>
      </w:r>
      <w:bookmarkEnd w:id="2281"/>
      <w:bookmarkEnd w:id="2282"/>
      <w:bookmarkEnd w:id="2283"/>
      <w:bookmarkEnd w:id="2284"/>
      <w:bookmarkEnd w:id="2285"/>
      <w:bookmarkEnd w:id="2286"/>
      <w:bookmarkEnd w:id="2287"/>
      <w:bookmarkEnd w:id="2288"/>
      <w:bookmarkEnd w:id="228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2290" w:name="_Toc21102821"/>
      <w:bookmarkStart w:id="2291" w:name="_Toc29810670"/>
      <w:bookmarkStart w:id="2292" w:name="_Toc36636022"/>
      <w:bookmarkStart w:id="2293" w:name="_Toc37272968"/>
      <w:bookmarkStart w:id="2294" w:name="_Toc45886048"/>
      <w:bookmarkStart w:id="2295" w:name="_Toc53183124"/>
      <w:bookmarkStart w:id="2296" w:name="_Toc58915791"/>
      <w:bookmarkStart w:id="2297" w:name="_Toc58917972"/>
      <w:bookmarkStart w:id="2298" w:name="_Toc66693841"/>
      <w:r w:rsidRPr="00931575">
        <w:lastRenderedPageBreak/>
        <w:t>7.2.5.3</w:t>
      </w:r>
      <w:r w:rsidRPr="00931575">
        <w:tab/>
        <w:t xml:space="preserve">Test requirements for </w:t>
      </w:r>
      <w:r w:rsidRPr="00931575">
        <w:rPr>
          <w:i/>
        </w:rPr>
        <w:t>BS type 2-O</w:t>
      </w:r>
      <w:bookmarkEnd w:id="2290"/>
      <w:bookmarkEnd w:id="2291"/>
      <w:bookmarkEnd w:id="2292"/>
      <w:bookmarkEnd w:id="2293"/>
      <w:bookmarkEnd w:id="2294"/>
      <w:bookmarkEnd w:id="2295"/>
      <w:bookmarkEnd w:id="2296"/>
      <w:bookmarkEnd w:id="2297"/>
      <w:bookmarkEnd w:id="229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2299" w:name="_Toc21102822"/>
      <w:bookmarkStart w:id="2300" w:name="_Toc29810671"/>
      <w:bookmarkStart w:id="2301" w:name="_Toc36636023"/>
      <w:bookmarkStart w:id="2302" w:name="_Toc37272969"/>
      <w:bookmarkStart w:id="2303" w:name="_Toc45886049"/>
      <w:bookmarkStart w:id="2304" w:name="_Toc53183125"/>
      <w:bookmarkStart w:id="2305" w:name="_Toc58915792"/>
      <w:bookmarkStart w:id="2306" w:name="_Toc58917973"/>
      <w:bookmarkStart w:id="2307" w:name="_Toc66693842"/>
      <w:r w:rsidRPr="00931575">
        <w:t>7.3</w:t>
      </w:r>
      <w:r w:rsidRPr="00931575">
        <w:tab/>
        <w:t>OTA reference sensitivity level</w:t>
      </w:r>
      <w:bookmarkEnd w:id="2299"/>
      <w:bookmarkEnd w:id="2300"/>
      <w:bookmarkEnd w:id="2301"/>
      <w:bookmarkEnd w:id="2302"/>
      <w:bookmarkEnd w:id="2303"/>
      <w:bookmarkEnd w:id="2304"/>
      <w:bookmarkEnd w:id="2305"/>
      <w:bookmarkEnd w:id="2306"/>
      <w:bookmarkEnd w:id="2307"/>
    </w:p>
    <w:p w14:paraId="456FED3A" w14:textId="77777777" w:rsidR="00C45907" w:rsidRPr="00931575" w:rsidRDefault="00C45907" w:rsidP="00C45907">
      <w:pPr>
        <w:pStyle w:val="Heading3"/>
      </w:pPr>
      <w:bookmarkStart w:id="2308" w:name="_Toc21102823"/>
      <w:bookmarkStart w:id="2309" w:name="_Toc29810672"/>
      <w:bookmarkStart w:id="2310" w:name="_Toc36636024"/>
      <w:bookmarkStart w:id="2311" w:name="_Toc37272970"/>
      <w:bookmarkStart w:id="2312" w:name="_Toc45886050"/>
      <w:bookmarkStart w:id="2313" w:name="_Toc53183126"/>
      <w:bookmarkStart w:id="2314" w:name="_Toc58915793"/>
      <w:bookmarkStart w:id="2315" w:name="_Toc58917974"/>
      <w:bookmarkStart w:id="2316" w:name="_Toc66693843"/>
      <w:r w:rsidRPr="00931575">
        <w:t>7.3.1</w:t>
      </w:r>
      <w:r w:rsidRPr="00931575">
        <w:tab/>
        <w:t>Definition and applicability</w:t>
      </w:r>
      <w:bookmarkEnd w:id="2308"/>
      <w:bookmarkEnd w:id="2309"/>
      <w:bookmarkEnd w:id="2310"/>
      <w:bookmarkEnd w:id="2311"/>
      <w:bookmarkEnd w:id="2312"/>
      <w:bookmarkEnd w:id="2313"/>
      <w:bookmarkEnd w:id="2314"/>
      <w:bookmarkEnd w:id="2315"/>
      <w:bookmarkEnd w:id="231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2317" w:name="_Toc21102824"/>
      <w:bookmarkStart w:id="2318" w:name="_Toc29810673"/>
      <w:bookmarkStart w:id="2319" w:name="_Toc36636025"/>
      <w:bookmarkStart w:id="2320" w:name="_Toc37272971"/>
      <w:bookmarkStart w:id="2321" w:name="_Toc45886051"/>
      <w:bookmarkStart w:id="2322" w:name="_Toc53183127"/>
      <w:bookmarkStart w:id="2323" w:name="_Toc58915794"/>
      <w:bookmarkStart w:id="2324" w:name="_Toc58917975"/>
      <w:bookmarkStart w:id="2325" w:name="_Toc66693844"/>
      <w:r w:rsidRPr="00931575">
        <w:t>7.3.2</w:t>
      </w:r>
      <w:r w:rsidRPr="00931575">
        <w:tab/>
        <w:t>Minimum requirement</w:t>
      </w:r>
      <w:bookmarkEnd w:id="2317"/>
      <w:bookmarkEnd w:id="2318"/>
      <w:bookmarkEnd w:id="2319"/>
      <w:bookmarkEnd w:id="2320"/>
      <w:bookmarkEnd w:id="2321"/>
      <w:bookmarkEnd w:id="2322"/>
      <w:bookmarkEnd w:id="2323"/>
      <w:bookmarkEnd w:id="2324"/>
      <w:bookmarkEnd w:id="2325"/>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2326" w:name="_Toc21102825"/>
      <w:bookmarkStart w:id="2327" w:name="_Toc29810674"/>
      <w:bookmarkStart w:id="2328" w:name="_Toc36636026"/>
      <w:bookmarkStart w:id="2329" w:name="_Toc37272972"/>
      <w:bookmarkStart w:id="2330" w:name="_Toc45886052"/>
      <w:bookmarkStart w:id="2331" w:name="_Toc53183128"/>
      <w:bookmarkStart w:id="2332" w:name="_Toc58915795"/>
      <w:bookmarkStart w:id="2333" w:name="_Toc58917976"/>
      <w:bookmarkStart w:id="2334" w:name="_Toc66693845"/>
      <w:r w:rsidRPr="00931575">
        <w:t>7.3.3</w:t>
      </w:r>
      <w:r w:rsidRPr="00931575">
        <w:tab/>
        <w:t>Test Purpose</w:t>
      </w:r>
      <w:bookmarkEnd w:id="2326"/>
      <w:bookmarkEnd w:id="2327"/>
      <w:bookmarkEnd w:id="2328"/>
      <w:bookmarkEnd w:id="2329"/>
      <w:bookmarkEnd w:id="2330"/>
      <w:bookmarkEnd w:id="2331"/>
      <w:bookmarkEnd w:id="2332"/>
      <w:bookmarkEnd w:id="2333"/>
      <w:bookmarkEnd w:id="2334"/>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2335" w:name="_Toc21102826"/>
      <w:bookmarkStart w:id="2336" w:name="_Toc29810675"/>
      <w:bookmarkStart w:id="2337" w:name="_Toc36636027"/>
      <w:bookmarkStart w:id="2338" w:name="_Toc37272973"/>
      <w:bookmarkStart w:id="2339" w:name="_Toc45886053"/>
      <w:bookmarkStart w:id="2340" w:name="_Toc53183129"/>
      <w:bookmarkStart w:id="2341" w:name="_Toc58915796"/>
      <w:bookmarkStart w:id="2342" w:name="_Toc58917977"/>
      <w:bookmarkStart w:id="2343" w:name="_Toc66693846"/>
      <w:r w:rsidRPr="00931575">
        <w:t>7.3.4</w:t>
      </w:r>
      <w:r w:rsidRPr="00931575">
        <w:tab/>
        <w:t>Method of test</w:t>
      </w:r>
      <w:bookmarkEnd w:id="2335"/>
      <w:bookmarkEnd w:id="2336"/>
      <w:bookmarkEnd w:id="2337"/>
      <w:bookmarkEnd w:id="2338"/>
      <w:bookmarkEnd w:id="2339"/>
      <w:bookmarkEnd w:id="2340"/>
      <w:bookmarkEnd w:id="2341"/>
      <w:bookmarkEnd w:id="2342"/>
      <w:bookmarkEnd w:id="2343"/>
    </w:p>
    <w:p w14:paraId="5C1901C8" w14:textId="77777777" w:rsidR="00C45907" w:rsidRPr="00931575" w:rsidRDefault="00C45907" w:rsidP="00C45907">
      <w:pPr>
        <w:pStyle w:val="Heading4"/>
      </w:pPr>
      <w:bookmarkStart w:id="2344" w:name="_Toc21102827"/>
      <w:bookmarkStart w:id="2345" w:name="_Toc29810676"/>
      <w:bookmarkStart w:id="2346" w:name="_Toc36636028"/>
      <w:bookmarkStart w:id="2347" w:name="_Toc37272974"/>
      <w:bookmarkStart w:id="2348" w:name="_Toc45886054"/>
      <w:bookmarkStart w:id="2349" w:name="_Toc53183130"/>
      <w:bookmarkStart w:id="2350" w:name="_Toc58915797"/>
      <w:bookmarkStart w:id="2351" w:name="_Toc58917978"/>
      <w:bookmarkStart w:id="2352" w:name="_Toc66693847"/>
      <w:r w:rsidRPr="00931575">
        <w:t>7.3.4.1</w:t>
      </w:r>
      <w:r w:rsidRPr="00931575">
        <w:tab/>
        <w:t>Initial conditions</w:t>
      </w:r>
      <w:bookmarkEnd w:id="2344"/>
      <w:bookmarkEnd w:id="2345"/>
      <w:bookmarkEnd w:id="2346"/>
      <w:bookmarkEnd w:id="2347"/>
      <w:bookmarkEnd w:id="2348"/>
      <w:bookmarkEnd w:id="2349"/>
      <w:bookmarkEnd w:id="2350"/>
      <w:bookmarkEnd w:id="2351"/>
      <w:bookmarkEnd w:id="2352"/>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2353" w:name="_Toc21102828"/>
      <w:bookmarkStart w:id="2354" w:name="_Toc29810677"/>
      <w:bookmarkStart w:id="2355" w:name="_Toc36636029"/>
      <w:bookmarkStart w:id="2356" w:name="_Toc37272975"/>
      <w:bookmarkStart w:id="2357" w:name="_Toc45886055"/>
      <w:bookmarkStart w:id="2358" w:name="_Toc53183131"/>
      <w:bookmarkStart w:id="2359" w:name="_Toc58915798"/>
      <w:bookmarkStart w:id="2360" w:name="_Toc58917979"/>
      <w:bookmarkStart w:id="2361" w:name="_Toc66693848"/>
      <w:r w:rsidRPr="00931575">
        <w:t>7.3.4.2</w:t>
      </w:r>
      <w:r w:rsidRPr="00931575">
        <w:tab/>
        <w:t>Procedure</w:t>
      </w:r>
      <w:bookmarkEnd w:id="2353"/>
      <w:bookmarkEnd w:id="2354"/>
      <w:bookmarkEnd w:id="2355"/>
      <w:bookmarkEnd w:id="2356"/>
      <w:bookmarkEnd w:id="2357"/>
      <w:bookmarkEnd w:id="2358"/>
      <w:bookmarkEnd w:id="2359"/>
      <w:bookmarkEnd w:id="2360"/>
      <w:bookmarkEnd w:id="2361"/>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lastRenderedPageBreak/>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2362" w:name="_Toc21102829"/>
      <w:bookmarkStart w:id="2363" w:name="_Toc29810678"/>
      <w:bookmarkStart w:id="2364" w:name="_Toc36636030"/>
      <w:bookmarkStart w:id="2365" w:name="_Toc37272976"/>
      <w:bookmarkStart w:id="2366" w:name="_Toc45886056"/>
      <w:bookmarkStart w:id="2367" w:name="_Toc53183132"/>
      <w:bookmarkStart w:id="2368" w:name="_Toc58915799"/>
      <w:bookmarkStart w:id="2369" w:name="_Toc58917980"/>
      <w:bookmarkStart w:id="2370" w:name="_Toc66693849"/>
      <w:r w:rsidRPr="00931575">
        <w:t>7.3.5</w:t>
      </w:r>
      <w:r w:rsidRPr="00931575">
        <w:tab/>
        <w:t>Test requirements</w:t>
      </w:r>
      <w:bookmarkEnd w:id="2362"/>
      <w:bookmarkEnd w:id="2363"/>
      <w:bookmarkEnd w:id="2364"/>
      <w:bookmarkEnd w:id="2365"/>
      <w:bookmarkEnd w:id="2366"/>
      <w:bookmarkEnd w:id="2367"/>
      <w:bookmarkEnd w:id="2368"/>
      <w:bookmarkEnd w:id="2369"/>
      <w:bookmarkEnd w:id="2370"/>
    </w:p>
    <w:p w14:paraId="25CD544E" w14:textId="77777777" w:rsidR="00C45907" w:rsidRPr="00931575" w:rsidRDefault="00C45907" w:rsidP="00C45907">
      <w:pPr>
        <w:pStyle w:val="Heading4"/>
      </w:pPr>
      <w:bookmarkStart w:id="2371" w:name="_Toc21102830"/>
      <w:bookmarkStart w:id="2372" w:name="_Toc29810679"/>
      <w:bookmarkStart w:id="2373" w:name="_Toc36636031"/>
      <w:bookmarkStart w:id="2374" w:name="_Toc37272977"/>
      <w:bookmarkStart w:id="2375" w:name="_Toc45886057"/>
      <w:bookmarkStart w:id="2376" w:name="_Toc53183133"/>
      <w:bookmarkStart w:id="2377" w:name="_Toc58915800"/>
      <w:bookmarkStart w:id="2378" w:name="_Toc58917981"/>
      <w:bookmarkStart w:id="2379" w:name="_Toc66693850"/>
      <w:r w:rsidRPr="00931575">
        <w:t>7.3.5.1</w:t>
      </w:r>
      <w:r w:rsidRPr="00931575">
        <w:tab/>
        <w:t>General</w:t>
      </w:r>
      <w:bookmarkEnd w:id="2371"/>
      <w:bookmarkEnd w:id="2372"/>
      <w:bookmarkEnd w:id="2373"/>
      <w:bookmarkEnd w:id="2374"/>
      <w:bookmarkEnd w:id="2375"/>
      <w:bookmarkEnd w:id="2376"/>
      <w:bookmarkEnd w:id="2377"/>
      <w:bookmarkEnd w:id="2378"/>
      <w:bookmarkEnd w:id="2379"/>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2380" w:name="_Toc21102831"/>
      <w:bookmarkStart w:id="2381" w:name="_Toc29810680"/>
      <w:bookmarkStart w:id="2382" w:name="_Toc36636032"/>
      <w:bookmarkStart w:id="2383" w:name="_Toc37272978"/>
      <w:bookmarkStart w:id="2384" w:name="_Toc45886058"/>
      <w:bookmarkStart w:id="2385" w:name="_Toc53183134"/>
      <w:bookmarkStart w:id="2386" w:name="_Toc58915801"/>
      <w:bookmarkStart w:id="2387" w:name="_Toc58917982"/>
      <w:bookmarkStart w:id="2388" w:name="_Toc66693851"/>
      <w:r w:rsidRPr="00931575">
        <w:t>7.3.5.2</w:t>
      </w:r>
      <w:r w:rsidRPr="00931575">
        <w:tab/>
        <w:t xml:space="preserve">Test requirements for </w:t>
      </w:r>
      <w:r w:rsidRPr="00931575">
        <w:rPr>
          <w:i/>
        </w:rPr>
        <w:t>BS type 1-O</w:t>
      </w:r>
      <w:bookmarkEnd w:id="2380"/>
      <w:bookmarkEnd w:id="2381"/>
      <w:bookmarkEnd w:id="2382"/>
      <w:bookmarkEnd w:id="2383"/>
      <w:bookmarkEnd w:id="2384"/>
      <w:bookmarkEnd w:id="2385"/>
      <w:bookmarkEnd w:id="2386"/>
      <w:bookmarkEnd w:id="2387"/>
      <w:bookmarkEnd w:id="238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2389" w:name="_Toc21102832"/>
      <w:bookmarkStart w:id="2390" w:name="_Toc29810681"/>
      <w:bookmarkStart w:id="2391" w:name="_Toc36636033"/>
      <w:bookmarkStart w:id="2392" w:name="_Toc37272979"/>
      <w:bookmarkStart w:id="2393" w:name="_Toc45886059"/>
      <w:bookmarkStart w:id="2394" w:name="_Toc53183135"/>
      <w:bookmarkStart w:id="2395" w:name="_Toc58915802"/>
      <w:bookmarkStart w:id="2396" w:name="_Toc58917983"/>
      <w:bookmarkStart w:id="2397" w:name="_Toc66693852"/>
      <w:r w:rsidRPr="00931575">
        <w:t>7.3.5.3</w:t>
      </w:r>
      <w:r w:rsidRPr="00931575">
        <w:tab/>
        <w:t xml:space="preserve">Test requirements for </w:t>
      </w:r>
      <w:r w:rsidRPr="00931575">
        <w:rPr>
          <w:i/>
        </w:rPr>
        <w:t>BS type 2-O</w:t>
      </w:r>
      <w:bookmarkEnd w:id="2389"/>
      <w:bookmarkEnd w:id="2390"/>
      <w:bookmarkEnd w:id="2391"/>
      <w:bookmarkEnd w:id="2392"/>
      <w:bookmarkEnd w:id="2393"/>
      <w:bookmarkEnd w:id="2394"/>
      <w:bookmarkEnd w:id="2395"/>
      <w:bookmarkEnd w:id="2396"/>
      <w:bookmarkEnd w:id="2397"/>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2398" w:name="_Toc21102833"/>
      <w:bookmarkStart w:id="2399" w:name="_Toc29810682"/>
      <w:bookmarkStart w:id="2400" w:name="_Toc36636034"/>
      <w:bookmarkStart w:id="2401" w:name="_Toc37272980"/>
      <w:bookmarkStart w:id="2402" w:name="_Toc45886060"/>
      <w:bookmarkStart w:id="2403" w:name="_Toc53183136"/>
      <w:bookmarkStart w:id="2404" w:name="_Toc58915803"/>
      <w:bookmarkStart w:id="2405" w:name="_Toc58917984"/>
      <w:bookmarkStart w:id="2406" w:name="_Toc66693853"/>
      <w:r w:rsidRPr="00931575">
        <w:t>7.4</w:t>
      </w:r>
      <w:r w:rsidRPr="00931575">
        <w:tab/>
        <w:t>OTA dynamic range</w:t>
      </w:r>
      <w:bookmarkEnd w:id="2398"/>
      <w:bookmarkEnd w:id="2399"/>
      <w:bookmarkEnd w:id="2400"/>
      <w:bookmarkEnd w:id="2401"/>
      <w:bookmarkEnd w:id="2402"/>
      <w:bookmarkEnd w:id="2403"/>
      <w:bookmarkEnd w:id="2404"/>
      <w:bookmarkEnd w:id="2405"/>
      <w:bookmarkEnd w:id="2406"/>
    </w:p>
    <w:p w14:paraId="1A601A1A" w14:textId="77777777" w:rsidR="00C45907" w:rsidRPr="00931575" w:rsidRDefault="00C45907" w:rsidP="00C45907">
      <w:pPr>
        <w:pStyle w:val="Heading3"/>
        <w:rPr>
          <w:lang w:eastAsia="sv-SE"/>
        </w:rPr>
      </w:pPr>
      <w:bookmarkStart w:id="2407" w:name="_Toc21102834"/>
      <w:bookmarkStart w:id="2408" w:name="_Toc29810683"/>
      <w:bookmarkStart w:id="2409" w:name="_Toc36636035"/>
      <w:bookmarkStart w:id="2410" w:name="_Toc37272981"/>
      <w:bookmarkStart w:id="2411" w:name="_Toc45886061"/>
      <w:bookmarkStart w:id="2412" w:name="_Toc53183137"/>
      <w:bookmarkStart w:id="2413" w:name="_Toc58915804"/>
      <w:bookmarkStart w:id="2414" w:name="_Toc58917985"/>
      <w:bookmarkStart w:id="2415" w:name="_Toc66693854"/>
      <w:r w:rsidRPr="00931575">
        <w:rPr>
          <w:lang w:eastAsia="sv-SE"/>
        </w:rPr>
        <w:t>7.4.1</w:t>
      </w:r>
      <w:r w:rsidRPr="00931575">
        <w:rPr>
          <w:lang w:eastAsia="sv-SE"/>
        </w:rPr>
        <w:tab/>
        <w:t>Definition and applicability</w:t>
      </w:r>
      <w:bookmarkEnd w:id="2407"/>
      <w:bookmarkEnd w:id="2408"/>
      <w:bookmarkEnd w:id="2409"/>
      <w:bookmarkEnd w:id="2410"/>
      <w:bookmarkEnd w:id="2411"/>
      <w:bookmarkEnd w:id="2412"/>
      <w:bookmarkEnd w:id="2413"/>
      <w:bookmarkEnd w:id="2414"/>
      <w:bookmarkEnd w:id="2415"/>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2416" w:name="_Toc21102835"/>
      <w:bookmarkStart w:id="2417" w:name="_Toc29810684"/>
      <w:bookmarkStart w:id="2418" w:name="_Toc36636036"/>
      <w:bookmarkStart w:id="2419" w:name="_Toc37272982"/>
      <w:bookmarkStart w:id="2420" w:name="_Toc45886062"/>
      <w:bookmarkStart w:id="2421" w:name="_Toc53183138"/>
      <w:bookmarkStart w:id="2422" w:name="_Toc58915805"/>
      <w:bookmarkStart w:id="2423" w:name="_Toc58917986"/>
      <w:bookmarkStart w:id="2424" w:name="_Toc66693855"/>
      <w:r w:rsidRPr="00931575">
        <w:rPr>
          <w:lang w:eastAsia="sv-SE"/>
        </w:rPr>
        <w:t>7.4.2</w:t>
      </w:r>
      <w:r w:rsidRPr="00931575">
        <w:rPr>
          <w:lang w:eastAsia="sv-SE"/>
        </w:rPr>
        <w:tab/>
        <w:t>Minimum requirement</w:t>
      </w:r>
      <w:bookmarkEnd w:id="2416"/>
      <w:bookmarkEnd w:id="2417"/>
      <w:bookmarkEnd w:id="2418"/>
      <w:bookmarkEnd w:id="2419"/>
      <w:bookmarkEnd w:id="2420"/>
      <w:bookmarkEnd w:id="2421"/>
      <w:bookmarkEnd w:id="2422"/>
      <w:bookmarkEnd w:id="2423"/>
      <w:bookmarkEnd w:id="2424"/>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2425" w:name="_Toc21102836"/>
      <w:bookmarkStart w:id="2426" w:name="_Toc29810685"/>
      <w:bookmarkStart w:id="2427" w:name="_Toc36636037"/>
      <w:bookmarkStart w:id="2428" w:name="_Toc37272983"/>
      <w:bookmarkStart w:id="2429" w:name="_Toc45886063"/>
      <w:bookmarkStart w:id="2430" w:name="_Toc53183139"/>
      <w:bookmarkStart w:id="2431" w:name="_Toc58915806"/>
      <w:bookmarkStart w:id="2432" w:name="_Toc58917987"/>
      <w:bookmarkStart w:id="2433" w:name="_Toc66693856"/>
      <w:r w:rsidRPr="00931575">
        <w:rPr>
          <w:lang w:eastAsia="sv-SE"/>
        </w:rPr>
        <w:t>7.4.3</w:t>
      </w:r>
      <w:r w:rsidRPr="00931575">
        <w:rPr>
          <w:lang w:eastAsia="sv-SE"/>
        </w:rPr>
        <w:tab/>
        <w:t>Test purpose</w:t>
      </w:r>
      <w:bookmarkEnd w:id="2425"/>
      <w:bookmarkEnd w:id="2426"/>
      <w:bookmarkEnd w:id="2427"/>
      <w:bookmarkEnd w:id="2428"/>
      <w:bookmarkEnd w:id="2429"/>
      <w:bookmarkEnd w:id="2430"/>
      <w:bookmarkEnd w:id="2431"/>
      <w:bookmarkEnd w:id="2432"/>
      <w:bookmarkEnd w:id="243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2434" w:name="_Toc21102837"/>
      <w:bookmarkStart w:id="2435" w:name="_Toc29810686"/>
      <w:bookmarkStart w:id="2436" w:name="_Toc36636038"/>
      <w:bookmarkStart w:id="2437" w:name="_Toc37272984"/>
      <w:bookmarkStart w:id="2438" w:name="_Toc45886064"/>
      <w:bookmarkStart w:id="2439" w:name="_Toc53183140"/>
      <w:bookmarkStart w:id="2440" w:name="_Toc58915807"/>
      <w:bookmarkStart w:id="2441" w:name="_Toc58917988"/>
      <w:bookmarkStart w:id="2442" w:name="_Toc66693857"/>
      <w:r w:rsidRPr="00931575">
        <w:rPr>
          <w:lang w:eastAsia="sv-SE"/>
        </w:rPr>
        <w:t>7.4</w:t>
      </w:r>
      <w:r w:rsidRPr="00931575">
        <w:rPr>
          <w:lang w:eastAsia="zh-CN"/>
        </w:rPr>
        <w:t>.</w:t>
      </w:r>
      <w:r w:rsidRPr="00931575">
        <w:rPr>
          <w:lang w:eastAsia="sv-SE"/>
        </w:rPr>
        <w:t>4</w:t>
      </w:r>
      <w:r w:rsidRPr="00931575">
        <w:rPr>
          <w:lang w:eastAsia="sv-SE"/>
        </w:rPr>
        <w:tab/>
        <w:t>Method of test</w:t>
      </w:r>
      <w:bookmarkEnd w:id="2434"/>
      <w:bookmarkEnd w:id="2435"/>
      <w:bookmarkEnd w:id="2436"/>
      <w:bookmarkEnd w:id="2437"/>
      <w:bookmarkEnd w:id="2438"/>
      <w:bookmarkEnd w:id="2439"/>
      <w:bookmarkEnd w:id="2440"/>
      <w:bookmarkEnd w:id="2441"/>
      <w:bookmarkEnd w:id="2442"/>
    </w:p>
    <w:p w14:paraId="5DE4EB49" w14:textId="77777777" w:rsidR="00C45907" w:rsidRPr="00931575" w:rsidRDefault="00C45907" w:rsidP="00C45907">
      <w:pPr>
        <w:pStyle w:val="Heading4"/>
        <w:rPr>
          <w:lang w:eastAsia="sv-SE"/>
        </w:rPr>
      </w:pPr>
      <w:bookmarkStart w:id="2443" w:name="_Toc21102838"/>
      <w:bookmarkStart w:id="2444" w:name="_Toc29810687"/>
      <w:bookmarkStart w:id="2445" w:name="_Toc36636039"/>
      <w:bookmarkStart w:id="2446" w:name="_Toc37272985"/>
      <w:bookmarkStart w:id="2447" w:name="_Toc45886065"/>
      <w:bookmarkStart w:id="2448" w:name="_Toc53183141"/>
      <w:bookmarkStart w:id="2449" w:name="_Toc58915808"/>
      <w:bookmarkStart w:id="2450" w:name="_Toc58917989"/>
      <w:bookmarkStart w:id="2451" w:name="_Toc66693858"/>
      <w:r w:rsidRPr="00931575">
        <w:rPr>
          <w:lang w:eastAsia="sv-SE"/>
        </w:rPr>
        <w:t>7.4.4.1</w:t>
      </w:r>
      <w:r w:rsidRPr="00931575">
        <w:rPr>
          <w:lang w:eastAsia="sv-SE"/>
        </w:rPr>
        <w:tab/>
        <w:t>Initial conditions</w:t>
      </w:r>
      <w:bookmarkEnd w:id="2443"/>
      <w:bookmarkEnd w:id="2444"/>
      <w:bookmarkEnd w:id="2445"/>
      <w:bookmarkEnd w:id="2446"/>
      <w:bookmarkEnd w:id="2447"/>
      <w:bookmarkEnd w:id="2448"/>
      <w:bookmarkEnd w:id="2449"/>
      <w:bookmarkEnd w:id="2450"/>
      <w:bookmarkEnd w:id="2451"/>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2452" w:name="_Toc21102839"/>
      <w:bookmarkStart w:id="2453" w:name="_Toc29810688"/>
      <w:bookmarkStart w:id="2454" w:name="_Toc36636040"/>
      <w:bookmarkStart w:id="2455" w:name="_Toc37272986"/>
      <w:bookmarkStart w:id="2456" w:name="_Toc45886066"/>
      <w:bookmarkStart w:id="2457" w:name="_Toc53183142"/>
      <w:bookmarkStart w:id="2458" w:name="_Toc58915809"/>
      <w:bookmarkStart w:id="2459" w:name="_Toc58917990"/>
      <w:bookmarkStart w:id="2460" w:name="_Toc66693859"/>
      <w:r w:rsidRPr="00931575">
        <w:rPr>
          <w:lang w:eastAsia="sv-SE"/>
        </w:rPr>
        <w:t>7.4.4.2</w:t>
      </w:r>
      <w:r w:rsidRPr="00931575">
        <w:rPr>
          <w:lang w:eastAsia="sv-SE"/>
        </w:rPr>
        <w:tab/>
        <w:t>Procedure</w:t>
      </w:r>
      <w:bookmarkEnd w:id="2452"/>
      <w:bookmarkEnd w:id="2453"/>
      <w:bookmarkEnd w:id="2454"/>
      <w:bookmarkEnd w:id="2455"/>
      <w:bookmarkEnd w:id="2456"/>
      <w:bookmarkEnd w:id="2457"/>
      <w:bookmarkEnd w:id="2458"/>
      <w:bookmarkEnd w:id="2459"/>
      <w:bookmarkEnd w:id="2460"/>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461" w:name="_Toc21102840"/>
      <w:bookmarkStart w:id="2462" w:name="_Toc29810689"/>
      <w:bookmarkStart w:id="2463" w:name="_Toc36636041"/>
      <w:bookmarkStart w:id="2464" w:name="_Toc37272987"/>
      <w:bookmarkStart w:id="2465" w:name="_Toc45886067"/>
      <w:bookmarkStart w:id="2466" w:name="_Toc53183143"/>
      <w:bookmarkStart w:id="2467" w:name="_Toc58915810"/>
      <w:bookmarkStart w:id="2468" w:name="_Toc58917991"/>
      <w:bookmarkStart w:id="2469" w:name="_Toc66693860"/>
      <w:r w:rsidRPr="00931575">
        <w:rPr>
          <w:lang w:eastAsia="sv-SE"/>
        </w:rPr>
        <w:t>7.4.5</w:t>
      </w:r>
      <w:r w:rsidRPr="00931575">
        <w:rPr>
          <w:lang w:eastAsia="sv-SE"/>
        </w:rPr>
        <w:tab/>
        <w:t>Test requirement</w:t>
      </w:r>
      <w:bookmarkEnd w:id="2461"/>
      <w:bookmarkEnd w:id="2462"/>
      <w:bookmarkEnd w:id="2463"/>
      <w:bookmarkEnd w:id="2464"/>
      <w:bookmarkEnd w:id="2465"/>
      <w:bookmarkEnd w:id="2466"/>
      <w:bookmarkEnd w:id="2467"/>
      <w:bookmarkEnd w:id="2468"/>
      <w:bookmarkEnd w:id="2469"/>
    </w:p>
    <w:p w14:paraId="03BA376F" w14:textId="77777777" w:rsidR="00C45907" w:rsidRPr="00931575" w:rsidRDefault="00C45907" w:rsidP="00C45907">
      <w:pPr>
        <w:pStyle w:val="Heading4"/>
      </w:pPr>
      <w:bookmarkStart w:id="2470" w:name="_Toc21102841"/>
      <w:bookmarkStart w:id="2471" w:name="_Toc29810690"/>
      <w:bookmarkStart w:id="2472" w:name="_Toc36636042"/>
      <w:bookmarkStart w:id="2473" w:name="_Toc37272988"/>
      <w:bookmarkStart w:id="2474" w:name="_Toc45886068"/>
      <w:bookmarkStart w:id="2475" w:name="_Toc53183144"/>
      <w:bookmarkStart w:id="2476" w:name="_Toc58915811"/>
      <w:bookmarkStart w:id="2477" w:name="_Toc58917992"/>
      <w:bookmarkStart w:id="2478" w:name="_Toc66693861"/>
      <w:r w:rsidRPr="00931575">
        <w:t>7.4.5.1</w:t>
      </w:r>
      <w:r w:rsidRPr="00931575">
        <w:tab/>
        <w:t>General</w:t>
      </w:r>
      <w:bookmarkEnd w:id="2470"/>
      <w:bookmarkEnd w:id="2471"/>
      <w:bookmarkEnd w:id="2472"/>
      <w:bookmarkEnd w:id="2473"/>
      <w:bookmarkEnd w:id="2474"/>
      <w:bookmarkEnd w:id="2475"/>
      <w:bookmarkEnd w:id="2476"/>
      <w:bookmarkEnd w:id="2477"/>
      <w:bookmarkEnd w:id="247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479" w:name="_Toc21102842"/>
      <w:bookmarkStart w:id="2480" w:name="_Toc29810691"/>
      <w:bookmarkStart w:id="2481" w:name="_Toc36636043"/>
      <w:bookmarkStart w:id="2482" w:name="_Toc37272989"/>
      <w:bookmarkStart w:id="2483" w:name="_Toc45886069"/>
      <w:bookmarkStart w:id="2484" w:name="_Toc53183145"/>
      <w:bookmarkStart w:id="2485" w:name="_Toc58915812"/>
      <w:bookmarkStart w:id="2486" w:name="_Toc58917993"/>
      <w:bookmarkStart w:id="2487" w:name="_Toc66693862"/>
      <w:r w:rsidRPr="00931575">
        <w:t>7.4.5.2</w:t>
      </w:r>
      <w:r w:rsidRPr="00931575">
        <w:tab/>
        <w:t xml:space="preserve">Test requirements for </w:t>
      </w:r>
      <w:r w:rsidRPr="00931575">
        <w:rPr>
          <w:i/>
        </w:rPr>
        <w:t>BS type 1-O</w:t>
      </w:r>
      <w:bookmarkEnd w:id="2479"/>
      <w:bookmarkEnd w:id="2480"/>
      <w:bookmarkEnd w:id="2481"/>
      <w:bookmarkEnd w:id="2482"/>
      <w:bookmarkEnd w:id="2483"/>
      <w:bookmarkEnd w:id="2484"/>
      <w:bookmarkEnd w:id="2485"/>
      <w:bookmarkEnd w:id="2486"/>
      <w:bookmarkEnd w:id="2487"/>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488" w:name="_Toc21102843"/>
      <w:bookmarkStart w:id="2489" w:name="_Toc29810692"/>
      <w:bookmarkStart w:id="2490" w:name="_Toc36636044"/>
      <w:bookmarkStart w:id="2491" w:name="_Toc37272990"/>
      <w:bookmarkStart w:id="2492" w:name="_Toc45886070"/>
      <w:bookmarkStart w:id="2493" w:name="_Toc53183146"/>
      <w:bookmarkStart w:id="2494" w:name="_Toc58915813"/>
      <w:bookmarkStart w:id="2495" w:name="_Toc58917994"/>
      <w:bookmarkStart w:id="2496" w:name="_Toc66693863"/>
      <w:r w:rsidRPr="00931575">
        <w:t>7.5</w:t>
      </w:r>
      <w:r w:rsidRPr="00931575">
        <w:tab/>
        <w:t>OTA in-band selectivity and blocking</w:t>
      </w:r>
      <w:bookmarkEnd w:id="2488"/>
      <w:bookmarkEnd w:id="2489"/>
      <w:bookmarkEnd w:id="2490"/>
      <w:bookmarkEnd w:id="2491"/>
      <w:bookmarkEnd w:id="2492"/>
      <w:bookmarkEnd w:id="2493"/>
      <w:bookmarkEnd w:id="2494"/>
      <w:bookmarkEnd w:id="2495"/>
      <w:bookmarkEnd w:id="2496"/>
    </w:p>
    <w:p w14:paraId="007E17C4" w14:textId="77777777" w:rsidR="00C45907" w:rsidRPr="00931575" w:rsidRDefault="00C45907" w:rsidP="00C45907">
      <w:pPr>
        <w:pStyle w:val="Heading3"/>
        <w:rPr>
          <w:lang w:eastAsia="sv-SE"/>
        </w:rPr>
      </w:pPr>
      <w:bookmarkStart w:id="2497" w:name="_Toc21102844"/>
      <w:bookmarkStart w:id="2498" w:name="_Toc29810693"/>
      <w:bookmarkStart w:id="2499" w:name="_Toc36636045"/>
      <w:bookmarkStart w:id="2500" w:name="_Toc37272991"/>
      <w:bookmarkStart w:id="2501" w:name="_Toc45886071"/>
      <w:bookmarkStart w:id="2502" w:name="_Toc53183147"/>
      <w:bookmarkStart w:id="2503" w:name="_Toc58915814"/>
      <w:bookmarkStart w:id="2504" w:name="_Toc58917995"/>
      <w:bookmarkStart w:id="2505" w:name="_Toc6669386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497"/>
      <w:bookmarkEnd w:id="2498"/>
      <w:bookmarkEnd w:id="2499"/>
      <w:bookmarkEnd w:id="2500"/>
      <w:bookmarkEnd w:id="2501"/>
      <w:bookmarkEnd w:id="2502"/>
      <w:bookmarkEnd w:id="2503"/>
      <w:bookmarkEnd w:id="2504"/>
      <w:bookmarkEnd w:id="2505"/>
    </w:p>
    <w:p w14:paraId="0062607F" w14:textId="77777777" w:rsidR="00C45907" w:rsidRPr="00931575" w:rsidRDefault="00C45907" w:rsidP="00C45907">
      <w:pPr>
        <w:pStyle w:val="Heading4"/>
        <w:rPr>
          <w:lang w:eastAsia="sv-SE"/>
        </w:rPr>
      </w:pPr>
      <w:bookmarkStart w:id="2506" w:name="_Toc21102845"/>
      <w:bookmarkStart w:id="2507" w:name="_Toc29810694"/>
      <w:bookmarkStart w:id="2508" w:name="_Toc36636046"/>
      <w:bookmarkStart w:id="2509" w:name="_Toc37272992"/>
      <w:bookmarkStart w:id="2510" w:name="_Toc45886072"/>
      <w:bookmarkStart w:id="2511" w:name="_Toc53183148"/>
      <w:bookmarkStart w:id="2512" w:name="_Toc58915815"/>
      <w:bookmarkStart w:id="2513" w:name="_Toc58917996"/>
      <w:bookmarkStart w:id="2514" w:name="_Toc66693865"/>
      <w:r w:rsidRPr="00931575">
        <w:rPr>
          <w:lang w:eastAsia="sv-SE"/>
        </w:rPr>
        <w:t>7.5.1.1</w:t>
      </w:r>
      <w:r w:rsidRPr="00931575">
        <w:rPr>
          <w:lang w:eastAsia="sv-SE"/>
        </w:rPr>
        <w:tab/>
        <w:t>Definition and applicability</w:t>
      </w:r>
      <w:bookmarkEnd w:id="2506"/>
      <w:bookmarkEnd w:id="2507"/>
      <w:bookmarkEnd w:id="2508"/>
      <w:bookmarkEnd w:id="2509"/>
      <w:bookmarkEnd w:id="2510"/>
      <w:bookmarkEnd w:id="2511"/>
      <w:bookmarkEnd w:id="2512"/>
      <w:bookmarkEnd w:id="2513"/>
      <w:bookmarkEnd w:id="251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515" w:name="_Toc21102846"/>
      <w:bookmarkStart w:id="2516" w:name="_Toc29810695"/>
      <w:bookmarkStart w:id="2517" w:name="_Toc36636047"/>
      <w:bookmarkStart w:id="2518" w:name="_Toc37272993"/>
      <w:bookmarkStart w:id="2519" w:name="_Toc45886073"/>
      <w:bookmarkStart w:id="2520" w:name="_Toc53183149"/>
      <w:bookmarkStart w:id="2521" w:name="_Toc58915816"/>
      <w:bookmarkStart w:id="2522" w:name="_Toc58917997"/>
      <w:bookmarkStart w:id="2523" w:name="_Toc66693866"/>
      <w:r w:rsidRPr="00931575">
        <w:rPr>
          <w:lang w:eastAsia="sv-SE"/>
        </w:rPr>
        <w:t>7.5.1.2</w:t>
      </w:r>
      <w:r w:rsidRPr="00931575">
        <w:rPr>
          <w:lang w:eastAsia="sv-SE"/>
        </w:rPr>
        <w:tab/>
        <w:t>Minimum requirement</w:t>
      </w:r>
      <w:bookmarkEnd w:id="2515"/>
      <w:bookmarkEnd w:id="2516"/>
      <w:bookmarkEnd w:id="2517"/>
      <w:bookmarkEnd w:id="2518"/>
      <w:bookmarkEnd w:id="2519"/>
      <w:bookmarkEnd w:id="2520"/>
      <w:bookmarkEnd w:id="2521"/>
      <w:bookmarkEnd w:id="2522"/>
      <w:bookmarkEnd w:id="252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524" w:name="_Toc21102847"/>
      <w:bookmarkStart w:id="2525" w:name="_Toc29810696"/>
      <w:bookmarkStart w:id="2526" w:name="_Toc36636048"/>
      <w:bookmarkStart w:id="2527" w:name="_Toc37272994"/>
      <w:bookmarkStart w:id="2528" w:name="_Toc45886074"/>
      <w:bookmarkStart w:id="2529" w:name="_Toc53183150"/>
      <w:bookmarkStart w:id="2530" w:name="_Toc58915817"/>
      <w:bookmarkStart w:id="2531" w:name="_Toc58917998"/>
      <w:bookmarkStart w:id="2532" w:name="_Toc66693867"/>
      <w:r w:rsidRPr="00931575">
        <w:rPr>
          <w:lang w:eastAsia="sv-SE"/>
        </w:rPr>
        <w:t>7.5.1.3</w:t>
      </w:r>
      <w:r w:rsidRPr="00931575">
        <w:rPr>
          <w:lang w:eastAsia="sv-SE"/>
        </w:rPr>
        <w:tab/>
        <w:t>Test purpose</w:t>
      </w:r>
      <w:bookmarkEnd w:id="2524"/>
      <w:bookmarkEnd w:id="2525"/>
      <w:bookmarkEnd w:id="2526"/>
      <w:bookmarkEnd w:id="2527"/>
      <w:bookmarkEnd w:id="2528"/>
      <w:bookmarkEnd w:id="2529"/>
      <w:bookmarkEnd w:id="2530"/>
      <w:bookmarkEnd w:id="2531"/>
      <w:bookmarkEnd w:id="2532"/>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533" w:name="_Toc21102848"/>
      <w:bookmarkStart w:id="2534" w:name="_Toc29810697"/>
      <w:bookmarkStart w:id="2535" w:name="_Toc36636049"/>
      <w:bookmarkStart w:id="2536" w:name="_Toc37272995"/>
      <w:bookmarkStart w:id="2537" w:name="_Toc45886075"/>
      <w:bookmarkStart w:id="2538" w:name="_Toc53183151"/>
      <w:bookmarkStart w:id="2539" w:name="_Toc58915818"/>
      <w:bookmarkStart w:id="2540" w:name="_Toc58917999"/>
      <w:bookmarkStart w:id="2541" w:name="_Toc66693868"/>
      <w:r w:rsidRPr="00931575">
        <w:rPr>
          <w:lang w:eastAsia="sv-SE"/>
        </w:rPr>
        <w:t>7.5.1</w:t>
      </w:r>
      <w:r w:rsidRPr="00931575">
        <w:rPr>
          <w:lang w:eastAsia="zh-CN"/>
        </w:rPr>
        <w:t>.</w:t>
      </w:r>
      <w:r w:rsidRPr="00931575">
        <w:rPr>
          <w:lang w:eastAsia="sv-SE"/>
        </w:rPr>
        <w:t>4</w:t>
      </w:r>
      <w:r w:rsidRPr="00931575">
        <w:rPr>
          <w:lang w:eastAsia="sv-SE"/>
        </w:rPr>
        <w:tab/>
        <w:t>Method of test</w:t>
      </w:r>
      <w:bookmarkEnd w:id="2533"/>
      <w:bookmarkEnd w:id="2534"/>
      <w:bookmarkEnd w:id="2535"/>
      <w:bookmarkEnd w:id="2536"/>
      <w:bookmarkEnd w:id="2537"/>
      <w:bookmarkEnd w:id="2538"/>
      <w:bookmarkEnd w:id="2539"/>
      <w:bookmarkEnd w:id="2540"/>
      <w:bookmarkEnd w:id="2541"/>
    </w:p>
    <w:p w14:paraId="781307A7" w14:textId="77777777" w:rsidR="00C45907" w:rsidRPr="00931575" w:rsidRDefault="00C45907" w:rsidP="00C45907">
      <w:pPr>
        <w:pStyle w:val="Heading5"/>
        <w:rPr>
          <w:lang w:eastAsia="sv-SE"/>
        </w:rPr>
      </w:pPr>
      <w:bookmarkStart w:id="2542" w:name="_Toc21102849"/>
      <w:bookmarkStart w:id="2543" w:name="_Toc29810698"/>
      <w:bookmarkStart w:id="2544" w:name="_Toc36636050"/>
      <w:bookmarkStart w:id="2545" w:name="_Toc37272996"/>
      <w:bookmarkStart w:id="2546" w:name="_Toc45886076"/>
      <w:bookmarkStart w:id="2547" w:name="_Toc53183152"/>
      <w:bookmarkStart w:id="2548" w:name="_Toc58915819"/>
      <w:bookmarkStart w:id="2549" w:name="_Toc58918000"/>
      <w:bookmarkStart w:id="2550" w:name="_Toc66693869"/>
      <w:r w:rsidRPr="00931575">
        <w:rPr>
          <w:lang w:eastAsia="sv-SE"/>
        </w:rPr>
        <w:t>7.5.1.4.1</w:t>
      </w:r>
      <w:r w:rsidRPr="00931575">
        <w:rPr>
          <w:lang w:eastAsia="sv-SE"/>
        </w:rPr>
        <w:tab/>
        <w:t>Initial conditions</w:t>
      </w:r>
      <w:bookmarkEnd w:id="2542"/>
      <w:bookmarkEnd w:id="2543"/>
      <w:bookmarkEnd w:id="2544"/>
      <w:bookmarkEnd w:id="2545"/>
      <w:bookmarkEnd w:id="2546"/>
      <w:bookmarkEnd w:id="2547"/>
      <w:bookmarkEnd w:id="2548"/>
      <w:bookmarkEnd w:id="2549"/>
      <w:bookmarkEnd w:id="255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551" w:name="_Toc21102850"/>
      <w:bookmarkStart w:id="2552" w:name="_Toc29810699"/>
      <w:bookmarkStart w:id="2553" w:name="_Toc36636051"/>
      <w:bookmarkStart w:id="2554" w:name="_Toc37272997"/>
      <w:bookmarkStart w:id="2555" w:name="_Toc45886077"/>
      <w:bookmarkStart w:id="2556" w:name="_Toc53183153"/>
      <w:bookmarkStart w:id="2557" w:name="_Toc58915820"/>
      <w:bookmarkStart w:id="2558" w:name="_Toc58918001"/>
      <w:bookmarkStart w:id="2559" w:name="_Toc66693870"/>
      <w:r w:rsidRPr="00931575">
        <w:rPr>
          <w:lang w:eastAsia="sv-SE"/>
        </w:rPr>
        <w:t>7.5.1.4.2</w:t>
      </w:r>
      <w:r w:rsidRPr="00931575">
        <w:rPr>
          <w:lang w:eastAsia="sv-SE"/>
        </w:rPr>
        <w:tab/>
        <w:t>Procedure</w:t>
      </w:r>
      <w:bookmarkEnd w:id="2551"/>
      <w:bookmarkEnd w:id="2552"/>
      <w:bookmarkEnd w:id="2553"/>
      <w:bookmarkEnd w:id="2554"/>
      <w:bookmarkEnd w:id="2555"/>
      <w:bookmarkEnd w:id="2556"/>
      <w:bookmarkEnd w:id="2557"/>
      <w:bookmarkEnd w:id="2558"/>
      <w:bookmarkEnd w:id="2559"/>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560" w:name="_Toc21102851"/>
      <w:bookmarkStart w:id="2561" w:name="_Toc29810700"/>
      <w:bookmarkStart w:id="2562" w:name="_Toc36636052"/>
      <w:bookmarkStart w:id="2563" w:name="_Toc37272998"/>
      <w:bookmarkStart w:id="2564" w:name="_Toc45886078"/>
      <w:bookmarkStart w:id="2565" w:name="_Toc53183154"/>
      <w:bookmarkStart w:id="2566" w:name="_Toc58915821"/>
      <w:bookmarkStart w:id="2567" w:name="_Toc58918002"/>
      <w:bookmarkStart w:id="2568" w:name="_Toc66693871"/>
      <w:r w:rsidRPr="00931575">
        <w:rPr>
          <w:lang w:eastAsia="sv-SE"/>
        </w:rPr>
        <w:t>7.5.1</w:t>
      </w:r>
      <w:r w:rsidRPr="00931575">
        <w:rPr>
          <w:lang w:eastAsia="zh-CN"/>
        </w:rPr>
        <w:t>.</w:t>
      </w:r>
      <w:r w:rsidRPr="00931575">
        <w:rPr>
          <w:lang w:eastAsia="sv-SE"/>
        </w:rPr>
        <w:t>5</w:t>
      </w:r>
      <w:r w:rsidRPr="00931575">
        <w:rPr>
          <w:lang w:eastAsia="sv-SE"/>
        </w:rPr>
        <w:tab/>
      </w:r>
      <w:bookmarkStart w:id="2569" w:name="_Hlk513649853"/>
      <w:r w:rsidRPr="00931575">
        <w:rPr>
          <w:lang w:eastAsia="sv-SE"/>
        </w:rPr>
        <w:t xml:space="preserve">Test </w:t>
      </w:r>
      <w:bookmarkEnd w:id="2569"/>
      <w:r w:rsidRPr="00931575">
        <w:rPr>
          <w:lang w:eastAsia="sv-SE"/>
        </w:rPr>
        <w:t>requirement</w:t>
      </w:r>
      <w:bookmarkEnd w:id="2560"/>
      <w:bookmarkEnd w:id="2561"/>
      <w:bookmarkEnd w:id="2562"/>
      <w:bookmarkEnd w:id="2563"/>
      <w:bookmarkEnd w:id="2564"/>
      <w:bookmarkEnd w:id="2565"/>
      <w:bookmarkEnd w:id="2566"/>
      <w:bookmarkEnd w:id="2567"/>
      <w:bookmarkEnd w:id="2568"/>
    </w:p>
    <w:p w14:paraId="58A8526D" w14:textId="77777777" w:rsidR="00C45907" w:rsidRPr="00931575" w:rsidRDefault="00C45907" w:rsidP="00C45907">
      <w:pPr>
        <w:pStyle w:val="Heading5"/>
        <w:rPr>
          <w:lang w:eastAsia="sv-SE"/>
        </w:rPr>
      </w:pPr>
      <w:bookmarkStart w:id="2570" w:name="_Toc21102852"/>
      <w:bookmarkStart w:id="2571" w:name="_Toc29810701"/>
      <w:bookmarkStart w:id="2572" w:name="_Toc36636053"/>
      <w:bookmarkStart w:id="2573" w:name="_Toc37272999"/>
      <w:bookmarkStart w:id="2574" w:name="_Toc45886079"/>
      <w:bookmarkStart w:id="2575" w:name="_Toc53183155"/>
      <w:bookmarkStart w:id="2576" w:name="_Toc58915822"/>
      <w:bookmarkStart w:id="2577" w:name="_Toc58918003"/>
      <w:bookmarkStart w:id="2578" w:name="_Toc66693872"/>
      <w:r w:rsidRPr="00931575">
        <w:rPr>
          <w:lang w:eastAsia="sv-SE"/>
        </w:rPr>
        <w:t>7.5.1.5.1</w:t>
      </w:r>
      <w:r w:rsidRPr="00931575">
        <w:rPr>
          <w:lang w:eastAsia="sv-SE"/>
        </w:rPr>
        <w:tab/>
        <w:t>General</w:t>
      </w:r>
      <w:bookmarkEnd w:id="2570"/>
      <w:bookmarkEnd w:id="2571"/>
      <w:bookmarkEnd w:id="2572"/>
      <w:bookmarkEnd w:id="2573"/>
      <w:bookmarkEnd w:id="2574"/>
      <w:bookmarkEnd w:id="2575"/>
      <w:bookmarkEnd w:id="2576"/>
      <w:bookmarkEnd w:id="2577"/>
      <w:bookmarkEnd w:id="2578"/>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579" w:name="_Toc21102853"/>
      <w:bookmarkStart w:id="2580" w:name="_Toc29810702"/>
      <w:bookmarkStart w:id="2581" w:name="_Toc36636054"/>
      <w:bookmarkStart w:id="2582" w:name="_Toc37273000"/>
      <w:bookmarkStart w:id="2583" w:name="_Toc45886080"/>
      <w:bookmarkStart w:id="2584" w:name="_Toc53183156"/>
      <w:bookmarkStart w:id="2585" w:name="_Toc58915823"/>
      <w:bookmarkStart w:id="2586" w:name="_Toc58918004"/>
      <w:bookmarkStart w:id="2587" w:name="_Toc66693873"/>
      <w:r w:rsidRPr="00931575">
        <w:rPr>
          <w:lang w:eastAsia="sv-SE"/>
        </w:rPr>
        <w:t>7.5.1.5.2</w:t>
      </w:r>
      <w:r w:rsidRPr="00931575">
        <w:rPr>
          <w:lang w:eastAsia="sv-SE"/>
        </w:rPr>
        <w:tab/>
        <w:t xml:space="preserve">Test requirements for </w:t>
      </w:r>
      <w:r w:rsidRPr="00931575">
        <w:rPr>
          <w:i/>
          <w:lang w:eastAsia="sv-SE"/>
        </w:rPr>
        <w:t>BS type 1-O</w:t>
      </w:r>
      <w:bookmarkEnd w:id="2579"/>
      <w:bookmarkEnd w:id="2580"/>
      <w:bookmarkEnd w:id="2581"/>
      <w:bookmarkEnd w:id="2582"/>
      <w:bookmarkEnd w:id="2583"/>
      <w:bookmarkEnd w:id="2584"/>
      <w:bookmarkEnd w:id="2585"/>
      <w:bookmarkEnd w:id="2586"/>
      <w:bookmarkEnd w:id="2587"/>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588" w:name="_Toc21102854"/>
      <w:bookmarkStart w:id="2589" w:name="_Toc29810703"/>
      <w:bookmarkStart w:id="2590" w:name="_Toc36636055"/>
      <w:bookmarkStart w:id="2591" w:name="_Toc37273001"/>
      <w:bookmarkStart w:id="2592" w:name="_Toc45886081"/>
      <w:bookmarkStart w:id="2593" w:name="_Toc53183157"/>
      <w:bookmarkStart w:id="2594" w:name="_Toc58915824"/>
      <w:bookmarkStart w:id="2595" w:name="_Toc58918005"/>
      <w:bookmarkStart w:id="2596" w:name="_Toc66693874"/>
      <w:r w:rsidRPr="00931575">
        <w:rPr>
          <w:lang w:eastAsia="sv-SE"/>
        </w:rPr>
        <w:t>7.5.1.5.3</w:t>
      </w:r>
      <w:r w:rsidRPr="00931575">
        <w:rPr>
          <w:lang w:eastAsia="sv-SE"/>
        </w:rPr>
        <w:tab/>
        <w:t xml:space="preserve">Test requirements for </w:t>
      </w:r>
      <w:r w:rsidRPr="00931575">
        <w:rPr>
          <w:i/>
          <w:lang w:eastAsia="sv-SE"/>
        </w:rPr>
        <w:t>BS type 2-O</w:t>
      </w:r>
      <w:bookmarkEnd w:id="2588"/>
      <w:bookmarkEnd w:id="2589"/>
      <w:bookmarkEnd w:id="2590"/>
      <w:bookmarkEnd w:id="2591"/>
      <w:bookmarkEnd w:id="2592"/>
      <w:bookmarkEnd w:id="2593"/>
      <w:bookmarkEnd w:id="2594"/>
      <w:bookmarkEnd w:id="2595"/>
      <w:bookmarkEnd w:id="259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597" w:name="_Toc21102855"/>
      <w:bookmarkStart w:id="2598" w:name="_Toc29810704"/>
      <w:bookmarkStart w:id="2599" w:name="_Toc36636056"/>
      <w:bookmarkStart w:id="2600" w:name="_Toc37273002"/>
      <w:bookmarkStart w:id="2601" w:name="_Toc45886082"/>
      <w:bookmarkStart w:id="2602" w:name="_Toc53183158"/>
      <w:bookmarkStart w:id="2603" w:name="_Toc58915825"/>
      <w:bookmarkStart w:id="2604" w:name="_Toc58918006"/>
      <w:bookmarkStart w:id="2605" w:name="_Toc6669387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597"/>
      <w:bookmarkEnd w:id="2598"/>
      <w:bookmarkEnd w:id="2599"/>
      <w:bookmarkEnd w:id="2600"/>
      <w:bookmarkEnd w:id="2601"/>
      <w:bookmarkEnd w:id="2602"/>
      <w:bookmarkEnd w:id="2603"/>
      <w:bookmarkEnd w:id="2604"/>
      <w:bookmarkEnd w:id="2605"/>
    </w:p>
    <w:p w14:paraId="09BE35E6" w14:textId="77777777" w:rsidR="00C45907" w:rsidRPr="00931575" w:rsidRDefault="00C45907" w:rsidP="00C45907">
      <w:pPr>
        <w:pStyle w:val="Heading4"/>
        <w:rPr>
          <w:lang w:eastAsia="sv-SE"/>
        </w:rPr>
      </w:pPr>
      <w:bookmarkStart w:id="2606" w:name="_Toc21102856"/>
      <w:bookmarkStart w:id="2607" w:name="_Toc29810705"/>
      <w:bookmarkStart w:id="2608" w:name="_Toc36636057"/>
      <w:bookmarkStart w:id="2609" w:name="_Toc37273003"/>
      <w:bookmarkStart w:id="2610" w:name="_Toc45886083"/>
      <w:bookmarkStart w:id="2611" w:name="_Toc53183159"/>
      <w:bookmarkStart w:id="2612" w:name="_Toc58915826"/>
      <w:bookmarkStart w:id="2613" w:name="_Toc58918007"/>
      <w:bookmarkStart w:id="2614" w:name="_Toc66693876"/>
      <w:r w:rsidRPr="00931575">
        <w:rPr>
          <w:lang w:eastAsia="sv-SE"/>
        </w:rPr>
        <w:t>7.5.2.1</w:t>
      </w:r>
      <w:r w:rsidRPr="00931575">
        <w:rPr>
          <w:lang w:eastAsia="sv-SE"/>
        </w:rPr>
        <w:tab/>
        <w:t>Definition and applicability</w:t>
      </w:r>
      <w:bookmarkEnd w:id="2606"/>
      <w:bookmarkEnd w:id="2607"/>
      <w:bookmarkEnd w:id="2608"/>
      <w:bookmarkEnd w:id="2609"/>
      <w:bookmarkEnd w:id="2610"/>
      <w:bookmarkEnd w:id="2611"/>
      <w:bookmarkEnd w:id="2612"/>
      <w:bookmarkEnd w:id="2613"/>
      <w:bookmarkEnd w:id="2614"/>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615" w:name="_Toc21102857"/>
      <w:bookmarkStart w:id="2616" w:name="_Toc29810706"/>
      <w:bookmarkStart w:id="2617" w:name="_Toc36636058"/>
      <w:bookmarkStart w:id="2618" w:name="_Toc37273004"/>
      <w:bookmarkStart w:id="2619" w:name="_Toc45886084"/>
      <w:bookmarkStart w:id="2620" w:name="_Toc53183160"/>
      <w:bookmarkStart w:id="2621" w:name="_Toc58915827"/>
      <w:bookmarkStart w:id="2622" w:name="_Toc58918008"/>
      <w:bookmarkStart w:id="2623" w:name="_Toc66693877"/>
      <w:r w:rsidRPr="00931575">
        <w:rPr>
          <w:lang w:eastAsia="sv-SE"/>
        </w:rPr>
        <w:t>7.5.2.2</w:t>
      </w:r>
      <w:r w:rsidRPr="00931575">
        <w:rPr>
          <w:lang w:eastAsia="sv-SE"/>
        </w:rPr>
        <w:tab/>
        <w:t>Minimum requirement</w:t>
      </w:r>
      <w:bookmarkEnd w:id="2615"/>
      <w:bookmarkEnd w:id="2616"/>
      <w:bookmarkEnd w:id="2617"/>
      <w:bookmarkEnd w:id="2618"/>
      <w:bookmarkEnd w:id="2619"/>
      <w:bookmarkEnd w:id="2620"/>
      <w:bookmarkEnd w:id="2621"/>
      <w:bookmarkEnd w:id="2622"/>
      <w:bookmarkEnd w:id="2623"/>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624" w:name="_Toc21102858"/>
      <w:bookmarkStart w:id="2625" w:name="_Toc29810707"/>
      <w:bookmarkStart w:id="2626" w:name="_Toc36636059"/>
      <w:bookmarkStart w:id="2627" w:name="_Toc37273005"/>
      <w:bookmarkStart w:id="2628" w:name="_Toc45886085"/>
      <w:bookmarkStart w:id="2629" w:name="_Toc53183161"/>
      <w:bookmarkStart w:id="2630" w:name="_Toc58915828"/>
      <w:bookmarkStart w:id="2631" w:name="_Toc58918009"/>
      <w:bookmarkStart w:id="2632" w:name="_Toc66693878"/>
      <w:r w:rsidRPr="00931575">
        <w:rPr>
          <w:lang w:eastAsia="sv-SE"/>
        </w:rPr>
        <w:t>7.5.2.3</w:t>
      </w:r>
      <w:r w:rsidRPr="00931575">
        <w:rPr>
          <w:lang w:eastAsia="sv-SE"/>
        </w:rPr>
        <w:tab/>
        <w:t>Test purpose</w:t>
      </w:r>
      <w:bookmarkEnd w:id="2624"/>
      <w:bookmarkEnd w:id="2625"/>
      <w:bookmarkEnd w:id="2626"/>
      <w:bookmarkEnd w:id="2627"/>
      <w:bookmarkEnd w:id="2628"/>
      <w:bookmarkEnd w:id="2629"/>
      <w:bookmarkEnd w:id="2630"/>
      <w:bookmarkEnd w:id="2631"/>
      <w:bookmarkEnd w:id="2632"/>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633" w:name="_Toc21102859"/>
      <w:bookmarkStart w:id="2634" w:name="_Toc29810708"/>
      <w:bookmarkStart w:id="2635" w:name="_Toc36636060"/>
      <w:bookmarkStart w:id="2636" w:name="_Toc37273006"/>
      <w:bookmarkStart w:id="2637" w:name="_Toc45886086"/>
      <w:bookmarkStart w:id="2638" w:name="_Toc53183162"/>
      <w:bookmarkStart w:id="2639" w:name="_Toc58915829"/>
      <w:bookmarkStart w:id="2640" w:name="_Toc58918010"/>
      <w:bookmarkStart w:id="2641" w:name="_Toc66693879"/>
      <w:r w:rsidRPr="00931575">
        <w:rPr>
          <w:lang w:eastAsia="sv-SE"/>
        </w:rPr>
        <w:t>7.5.2</w:t>
      </w:r>
      <w:r w:rsidRPr="00931575">
        <w:rPr>
          <w:lang w:eastAsia="zh-CN"/>
        </w:rPr>
        <w:t>.</w:t>
      </w:r>
      <w:r w:rsidRPr="00931575">
        <w:rPr>
          <w:lang w:eastAsia="sv-SE"/>
        </w:rPr>
        <w:t>4</w:t>
      </w:r>
      <w:r w:rsidRPr="00931575">
        <w:rPr>
          <w:lang w:eastAsia="sv-SE"/>
        </w:rPr>
        <w:tab/>
        <w:t>Method of test</w:t>
      </w:r>
      <w:bookmarkEnd w:id="2633"/>
      <w:bookmarkEnd w:id="2634"/>
      <w:bookmarkEnd w:id="2635"/>
      <w:bookmarkEnd w:id="2636"/>
      <w:bookmarkEnd w:id="2637"/>
      <w:bookmarkEnd w:id="2638"/>
      <w:bookmarkEnd w:id="2639"/>
      <w:bookmarkEnd w:id="2640"/>
      <w:bookmarkEnd w:id="2641"/>
    </w:p>
    <w:p w14:paraId="2B1A5525" w14:textId="77777777" w:rsidR="00C45907" w:rsidRPr="00931575" w:rsidRDefault="00C45907" w:rsidP="00C45907">
      <w:pPr>
        <w:pStyle w:val="Heading5"/>
        <w:rPr>
          <w:lang w:eastAsia="sv-SE"/>
        </w:rPr>
      </w:pPr>
      <w:bookmarkStart w:id="2642" w:name="_Toc21102860"/>
      <w:bookmarkStart w:id="2643" w:name="_Toc29810709"/>
      <w:bookmarkStart w:id="2644" w:name="_Toc36636061"/>
      <w:bookmarkStart w:id="2645" w:name="_Toc37273007"/>
      <w:bookmarkStart w:id="2646" w:name="_Toc45886087"/>
      <w:bookmarkStart w:id="2647" w:name="_Toc53183163"/>
      <w:bookmarkStart w:id="2648" w:name="_Toc58915830"/>
      <w:bookmarkStart w:id="2649" w:name="_Toc58918011"/>
      <w:bookmarkStart w:id="2650" w:name="_Toc66693880"/>
      <w:r w:rsidRPr="00931575">
        <w:rPr>
          <w:lang w:eastAsia="sv-SE"/>
        </w:rPr>
        <w:t>7.5.2.4.1</w:t>
      </w:r>
      <w:r w:rsidRPr="00931575">
        <w:rPr>
          <w:lang w:eastAsia="sv-SE"/>
        </w:rPr>
        <w:tab/>
        <w:t>Initial conditions</w:t>
      </w:r>
      <w:bookmarkEnd w:id="2642"/>
      <w:bookmarkEnd w:id="2643"/>
      <w:bookmarkEnd w:id="2644"/>
      <w:bookmarkEnd w:id="2645"/>
      <w:bookmarkEnd w:id="2646"/>
      <w:bookmarkEnd w:id="2647"/>
      <w:bookmarkEnd w:id="2648"/>
      <w:bookmarkEnd w:id="2649"/>
      <w:bookmarkEnd w:id="2650"/>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651" w:name="_Toc21102861"/>
      <w:bookmarkStart w:id="2652" w:name="_Toc29810710"/>
      <w:bookmarkStart w:id="2653" w:name="_Toc36636062"/>
      <w:bookmarkStart w:id="2654" w:name="_Toc37273008"/>
      <w:bookmarkStart w:id="2655" w:name="_Toc45886088"/>
      <w:bookmarkStart w:id="2656" w:name="_Toc53183164"/>
      <w:bookmarkStart w:id="2657" w:name="_Toc58915831"/>
      <w:bookmarkStart w:id="2658" w:name="_Toc58918012"/>
      <w:bookmarkStart w:id="2659" w:name="_Toc66693881"/>
      <w:r w:rsidRPr="00931575">
        <w:rPr>
          <w:lang w:eastAsia="sv-SE"/>
        </w:rPr>
        <w:t>7.5.2.4.2</w:t>
      </w:r>
      <w:r w:rsidRPr="00931575">
        <w:rPr>
          <w:lang w:eastAsia="sv-SE"/>
        </w:rPr>
        <w:tab/>
        <w:t>Procedure</w:t>
      </w:r>
      <w:bookmarkEnd w:id="2651"/>
      <w:bookmarkEnd w:id="2652"/>
      <w:bookmarkEnd w:id="2653"/>
      <w:bookmarkEnd w:id="2654"/>
      <w:bookmarkEnd w:id="2655"/>
      <w:bookmarkEnd w:id="2656"/>
      <w:bookmarkEnd w:id="2657"/>
      <w:bookmarkEnd w:id="2658"/>
      <w:bookmarkEnd w:id="265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660" w:name="_Toc21102862"/>
      <w:bookmarkStart w:id="2661" w:name="_Toc29810711"/>
      <w:bookmarkStart w:id="2662" w:name="_Toc36636063"/>
      <w:bookmarkStart w:id="2663" w:name="_Toc37273009"/>
      <w:bookmarkStart w:id="2664" w:name="_Toc45886089"/>
      <w:bookmarkStart w:id="2665" w:name="_Toc53183165"/>
      <w:bookmarkStart w:id="2666" w:name="_Toc58915832"/>
      <w:bookmarkStart w:id="2667" w:name="_Toc58918013"/>
      <w:bookmarkStart w:id="2668" w:name="_Toc66693882"/>
      <w:r w:rsidRPr="00931575">
        <w:rPr>
          <w:lang w:eastAsia="sv-SE"/>
        </w:rPr>
        <w:t>7.5.2</w:t>
      </w:r>
      <w:r w:rsidRPr="00931575">
        <w:rPr>
          <w:lang w:eastAsia="zh-CN"/>
        </w:rPr>
        <w:t>.</w:t>
      </w:r>
      <w:r w:rsidRPr="00931575">
        <w:rPr>
          <w:lang w:eastAsia="sv-SE"/>
        </w:rPr>
        <w:t>5</w:t>
      </w:r>
      <w:r w:rsidRPr="00931575">
        <w:rPr>
          <w:lang w:eastAsia="sv-SE"/>
        </w:rPr>
        <w:tab/>
        <w:t>Test requirement</w:t>
      </w:r>
      <w:bookmarkEnd w:id="2660"/>
      <w:bookmarkEnd w:id="2661"/>
      <w:bookmarkEnd w:id="2662"/>
      <w:bookmarkEnd w:id="2663"/>
      <w:bookmarkEnd w:id="2664"/>
      <w:bookmarkEnd w:id="2665"/>
      <w:bookmarkEnd w:id="2666"/>
      <w:bookmarkEnd w:id="2667"/>
      <w:bookmarkEnd w:id="2668"/>
    </w:p>
    <w:p w14:paraId="1B77D2BF" w14:textId="77777777" w:rsidR="00C45907" w:rsidRPr="00931575" w:rsidRDefault="00C45907" w:rsidP="00C45907">
      <w:pPr>
        <w:pStyle w:val="Heading5"/>
        <w:rPr>
          <w:lang w:eastAsia="sv-SE"/>
        </w:rPr>
      </w:pPr>
      <w:bookmarkStart w:id="2669" w:name="_Toc21102863"/>
      <w:bookmarkStart w:id="2670" w:name="_Toc29810712"/>
      <w:bookmarkStart w:id="2671" w:name="_Toc36636064"/>
      <w:bookmarkStart w:id="2672" w:name="_Toc37273010"/>
      <w:bookmarkStart w:id="2673" w:name="_Toc45886090"/>
      <w:bookmarkStart w:id="2674" w:name="_Toc53183166"/>
      <w:bookmarkStart w:id="2675" w:name="_Toc58915833"/>
      <w:bookmarkStart w:id="2676" w:name="_Toc58918014"/>
      <w:bookmarkStart w:id="2677" w:name="_Toc66693883"/>
      <w:r w:rsidRPr="00931575">
        <w:rPr>
          <w:lang w:eastAsia="sv-SE"/>
        </w:rPr>
        <w:t>7.5.2.5.1</w:t>
      </w:r>
      <w:r w:rsidRPr="00931575">
        <w:rPr>
          <w:lang w:eastAsia="sv-SE"/>
        </w:rPr>
        <w:tab/>
        <w:t>General</w:t>
      </w:r>
      <w:bookmarkEnd w:id="2669"/>
      <w:bookmarkEnd w:id="2670"/>
      <w:bookmarkEnd w:id="2671"/>
      <w:bookmarkEnd w:id="2672"/>
      <w:bookmarkEnd w:id="2673"/>
      <w:bookmarkEnd w:id="2674"/>
      <w:bookmarkEnd w:id="2675"/>
      <w:bookmarkEnd w:id="2676"/>
      <w:bookmarkEnd w:id="2677"/>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678" w:name="_Toc21102864"/>
      <w:bookmarkStart w:id="2679" w:name="_Toc29810713"/>
      <w:bookmarkStart w:id="2680" w:name="_Toc36636065"/>
      <w:bookmarkStart w:id="2681" w:name="_Toc37273011"/>
      <w:bookmarkStart w:id="2682" w:name="_Toc45886091"/>
      <w:bookmarkStart w:id="2683" w:name="_Toc53183167"/>
      <w:bookmarkStart w:id="2684" w:name="_Toc58915834"/>
      <w:bookmarkStart w:id="2685" w:name="_Toc58918015"/>
      <w:bookmarkStart w:id="2686" w:name="_Toc66693884"/>
      <w:r w:rsidRPr="00931575">
        <w:rPr>
          <w:lang w:eastAsia="sv-SE"/>
        </w:rPr>
        <w:t>7.5.2.5.2</w:t>
      </w:r>
      <w:r w:rsidRPr="00931575">
        <w:rPr>
          <w:lang w:eastAsia="sv-SE"/>
        </w:rPr>
        <w:tab/>
        <w:t xml:space="preserve">Test requirements for </w:t>
      </w:r>
      <w:r w:rsidRPr="00931575">
        <w:rPr>
          <w:i/>
          <w:lang w:eastAsia="sv-SE"/>
        </w:rPr>
        <w:t>BS type 1-O</w:t>
      </w:r>
      <w:bookmarkEnd w:id="2678"/>
      <w:bookmarkEnd w:id="2679"/>
      <w:bookmarkEnd w:id="2680"/>
      <w:bookmarkEnd w:id="2681"/>
      <w:bookmarkEnd w:id="2682"/>
      <w:bookmarkEnd w:id="2683"/>
      <w:bookmarkEnd w:id="2684"/>
      <w:bookmarkEnd w:id="2685"/>
      <w:bookmarkEnd w:id="268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687" w:name="_Toc21102865"/>
      <w:bookmarkStart w:id="2688" w:name="_Toc29810714"/>
      <w:bookmarkStart w:id="2689" w:name="_Toc36636066"/>
      <w:bookmarkStart w:id="2690" w:name="_Toc37273012"/>
      <w:bookmarkStart w:id="2691" w:name="_Toc45886092"/>
      <w:bookmarkStart w:id="2692" w:name="_Toc53183168"/>
      <w:bookmarkStart w:id="2693" w:name="_Toc58915835"/>
      <w:bookmarkStart w:id="2694" w:name="_Toc58918016"/>
      <w:bookmarkStart w:id="2695" w:name="_Toc66693885"/>
      <w:r w:rsidRPr="00931575">
        <w:rPr>
          <w:lang w:eastAsia="sv-SE"/>
        </w:rPr>
        <w:t>7.5.2.5.3</w:t>
      </w:r>
      <w:r w:rsidRPr="00931575">
        <w:rPr>
          <w:lang w:eastAsia="sv-SE"/>
        </w:rPr>
        <w:tab/>
        <w:t xml:space="preserve">Test requirements for </w:t>
      </w:r>
      <w:r w:rsidRPr="00931575">
        <w:rPr>
          <w:i/>
          <w:lang w:eastAsia="sv-SE"/>
        </w:rPr>
        <w:t>BS type 2-O</w:t>
      </w:r>
      <w:bookmarkEnd w:id="2687"/>
      <w:bookmarkEnd w:id="2688"/>
      <w:bookmarkEnd w:id="2689"/>
      <w:bookmarkEnd w:id="2690"/>
      <w:bookmarkEnd w:id="2691"/>
      <w:bookmarkEnd w:id="2692"/>
      <w:bookmarkEnd w:id="2693"/>
      <w:bookmarkEnd w:id="2694"/>
      <w:bookmarkEnd w:id="2695"/>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696" w:name="_Toc21102866"/>
      <w:bookmarkStart w:id="2697" w:name="_Toc29810715"/>
      <w:bookmarkStart w:id="2698" w:name="_Toc36636067"/>
      <w:bookmarkStart w:id="2699" w:name="_Toc37273013"/>
      <w:bookmarkStart w:id="2700" w:name="_Toc45886093"/>
      <w:bookmarkStart w:id="2701" w:name="_Toc53183169"/>
      <w:bookmarkStart w:id="2702" w:name="_Toc58915836"/>
      <w:bookmarkStart w:id="2703" w:name="_Toc58918017"/>
      <w:bookmarkStart w:id="2704" w:name="_Toc66693886"/>
      <w:r w:rsidRPr="00931575">
        <w:t>7.6</w:t>
      </w:r>
      <w:r w:rsidRPr="00931575">
        <w:tab/>
        <w:t>OTA out-of-band blocking</w:t>
      </w:r>
      <w:bookmarkEnd w:id="2696"/>
      <w:bookmarkEnd w:id="2697"/>
      <w:bookmarkEnd w:id="2698"/>
      <w:bookmarkEnd w:id="2699"/>
      <w:bookmarkEnd w:id="2700"/>
      <w:bookmarkEnd w:id="2701"/>
      <w:bookmarkEnd w:id="2702"/>
      <w:bookmarkEnd w:id="2703"/>
      <w:bookmarkEnd w:id="2704"/>
      <w:r w:rsidRPr="00931575">
        <w:tab/>
      </w:r>
    </w:p>
    <w:p w14:paraId="4D83FC56" w14:textId="77777777" w:rsidR="00C45907" w:rsidRPr="00931575" w:rsidRDefault="00C45907" w:rsidP="00C45907">
      <w:pPr>
        <w:pStyle w:val="Heading3"/>
      </w:pPr>
      <w:bookmarkStart w:id="2705" w:name="_Toc21102867"/>
      <w:bookmarkStart w:id="2706" w:name="_Toc29810716"/>
      <w:bookmarkStart w:id="2707" w:name="_Toc36636068"/>
      <w:bookmarkStart w:id="2708" w:name="_Toc37273014"/>
      <w:bookmarkStart w:id="2709" w:name="_Toc45886094"/>
      <w:bookmarkStart w:id="2710" w:name="_Toc53183170"/>
      <w:bookmarkStart w:id="2711" w:name="_Toc58915837"/>
      <w:bookmarkStart w:id="2712" w:name="_Toc58918018"/>
      <w:bookmarkStart w:id="2713" w:name="_Toc66693887"/>
      <w:r w:rsidRPr="00931575">
        <w:t>7.6.1</w:t>
      </w:r>
      <w:r w:rsidRPr="00931575">
        <w:tab/>
        <w:t>Definition and applicability</w:t>
      </w:r>
      <w:bookmarkEnd w:id="2705"/>
      <w:bookmarkEnd w:id="2706"/>
      <w:bookmarkEnd w:id="2707"/>
      <w:bookmarkEnd w:id="2708"/>
      <w:bookmarkEnd w:id="2709"/>
      <w:bookmarkEnd w:id="2710"/>
      <w:bookmarkEnd w:id="2711"/>
      <w:bookmarkEnd w:id="2712"/>
      <w:bookmarkEnd w:id="2713"/>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714" w:name="_Toc21102868"/>
      <w:bookmarkStart w:id="2715" w:name="_Toc29810717"/>
      <w:bookmarkStart w:id="2716" w:name="_Toc36636069"/>
      <w:bookmarkStart w:id="2717" w:name="_Toc37273015"/>
      <w:bookmarkStart w:id="2718" w:name="_Toc45886095"/>
      <w:bookmarkStart w:id="2719" w:name="_Toc53183171"/>
      <w:bookmarkStart w:id="2720" w:name="_Toc58915838"/>
      <w:bookmarkStart w:id="2721" w:name="_Toc58918019"/>
      <w:bookmarkStart w:id="2722" w:name="_Toc66693888"/>
      <w:r w:rsidRPr="00931575">
        <w:t>7.6.2</w:t>
      </w:r>
      <w:r w:rsidRPr="00931575">
        <w:tab/>
        <w:t xml:space="preserve">Minimum </w:t>
      </w:r>
      <w:r w:rsidRPr="00931575">
        <w:rPr>
          <w:lang w:val="en-US"/>
        </w:rPr>
        <w:t>r</w:t>
      </w:r>
      <w:r w:rsidRPr="00931575">
        <w:t>equirement</w:t>
      </w:r>
      <w:bookmarkEnd w:id="2714"/>
      <w:bookmarkEnd w:id="2715"/>
      <w:bookmarkEnd w:id="2716"/>
      <w:bookmarkEnd w:id="2717"/>
      <w:bookmarkEnd w:id="2718"/>
      <w:bookmarkEnd w:id="2719"/>
      <w:bookmarkEnd w:id="2720"/>
      <w:bookmarkEnd w:id="2721"/>
      <w:bookmarkEnd w:id="2722"/>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723" w:name="_Toc21102869"/>
      <w:bookmarkStart w:id="2724" w:name="_Toc29810718"/>
      <w:bookmarkStart w:id="2725" w:name="_Toc36636070"/>
      <w:bookmarkStart w:id="2726" w:name="_Toc37273016"/>
      <w:bookmarkStart w:id="2727" w:name="_Toc45886096"/>
      <w:bookmarkStart w:id="2728" w:name="_Toc53183172"/>
      <w:bookmarkStart w:id="2729" w:name="_Toc58915839"/>
      <w:bookmarkStart w:id="2730" w:name="_Toc58918020"/>
      <w:bookmarkStart w:id="2731" w:name="_Toc66693889"/>
      <w:r w:rsidRPr="00931575">
        <w:t>7.6.3</w:t>
      </w:r>
      <w:r w:rsidRPr="00931575">
        <w:tab/>
        <w:t>Test purpose</w:t>
      </w:r>
      <w:bookmarkEnd w:id="2723"/>
      <w:bookmarkEnd w:id="2724"/>
      <w:bookmarkEnd w:id="2725"/>
      <w:bookmarkEnd w:id="2726"/>
      <w:bookmarkEnd w:id="2727"/>
      <w:bookmarkEnd w:id="2728"/>
      <w:bookmarkEnd w:id="2729"/>
      <w:bookmarkEnd w:id="2730"/>
      <w:bookmarkEnd w:id="273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732" w:name="_Toc21102870"/>
      <w:bookmarkStart w:id="2733" w:name="_Toc29810719"/>
      <w:bookmarkStart w:id="2734" w:name="_Toc36636071"/>
      <w:bookmarkStart w:id="2735" w:name="_Toc37273017"/>
      <w:bookmarkStart w:id="2736" w:name="_Toc45886097"/>
      <w:bookmarkStart w:id="2737" w:name="_Toc53183173"/>
      <w:bookmarkStart w:id="2738" w:name="_Toc58915840"/>
      <w:bookmarkStart w:id="2739" w:name="_Toc58918021"/>
      <w:bookmarkStart w:id="2740" w:name="_Toc66693890"/>
      <w:r w:rsidRPr="00931575">
        <w:t>7.6.4</w:t>
      </w:r>
      <w:r w:rsidRPr="00931575">
        <w:tab/>
        <w:t>Method of test</w:t>
      </w:r>
      <w:bookmarkEnd w:id="2732"/>
      <w:bookmarkEnd w:id="2733"/>
      <w:bookmarkEnd w:id="2734"/>
      <w:bookmarkEnd w:id="2735"/>
      <w:bookmarkEnd w:id="2736"/>
      <w:bookmarkEnd w:id="2737"/>
      <w:bookmarkEnd w:id="2738"/>
      <w:bookmarkEnd w:id="2739"/>
      <w:bookmarkEnd w:id="2740"/>
    </w:p>
    <w:p w14:paraId="6B90D079" w14:textId="77777777" w:rsidR="00C45907" w:rsidRPr="00931575" w:rsidRDefault="00C45907" w:rsidP="00C45907">
      <w:pPr>
        <w:pStyle w:val="Heading4"/>
        <w:rPr>
          <w:lang w:eastAsia="sv-SE"/>
        </w:rPr>
      </w:pPr>
      <w:bookmarkStart w:id="2741" w:name="_Toc21102871"/>
      <w:bookmarkStart w:id="2742" w:name="_Toc29810720"/>
      <w:bookmarkStart w:id="2743" w:name="_Toc36636072"/>
      <w:bookmarkStart w:id="2744" w:name="_Toc37273018"/>
      <w:bookmarkStart w:id="2745" w:name="_Toc45886098"/>
      <w:bookmarkStart w:id="2746" w:name="_Toc53183174"/>
      <w:bookmarkStart w:id="2747" w:name="_Toc58915841"/>
      <w:bookmarkStart w:id="2748" w:name="_Toc58918022"/>
      <w:bookmarkStart w:id="2749" w:name="_Toc66693891"/>
      <w:r w:rsidRPr="00931575">
        <w:rPr>
          <w:lang w:eastAsia="sv-SE"/>
        </w:rPr>
        <w:t>7.6.4.1</w:t>
      </w:r>
      <w:r w:rsidRPr="00931575">
        <w:rPr>
          <w:lang w:eastAsia="sv-SE"/>
        </w:rPr>
        <w:tab/>
        <w:t>Initial conditions</w:t>
      </w:r>
      <w:bookmarkEnd w:id="2741"/>
      <w:bookmarkEnd w:id="2742"/>
      <w:bookmarkEnd w:id="2743"/>
      <w:bookmarkEnd w:id="2744"/>
      <w:bookmarkEnd w:id="2745"/>
      <w:bookmarkEnd w:id="2746"/>
      <w:bookmarkEnd w:id="2747"/>
      <w:bookmarkEnd w:id="2748"/>
      <w:bookmarkEnd w:id="274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750" w:name="_Toc21102872"/>
      <w:bookmarkStart w:id="2751" w:name="_Toc29810721"/>
      <w:bookmarkStart w:id="2752" w:name="_Toc36636073"/>
      <w:bookmarkStart w:id="2753" w:name="_Toc37273019"/>
      <w:bookmarkStart w:id="2754" w:name="_Toc45886099"/>
      <w:bookmarkStart w:id="2755" w:name="_Toc53183175"/>
      <w:bookmarkStart w:id="2756" w:name="_Toc58915842"/>
      <w:bookmarkStart w:id="2757" w:name="_Toc58918023"/>
      <w:bookmarkStart w:id="2758" w:name="_Toc66693892"/>
      <w:r w:rsidRPr="00931575">
        <w:rPr>
          <w:lang w:eastAsia="sv-SE"/>
        </w:rPr>
        <w:t>7.6.4.2</w:t>
      </w:r>
      <w:r w:rsidRPr="00931575">
        <w:rPr>
          <w:lang w:eastAsia="sv-SE"/>
        </w:rPr>
        <w:tab/>
        <w:t>Procedure</w:t>
      </w:r>
      <w:bookmarkEnd w:id="2750"/>
      <w:bookmarkEnd w:id="2751"/>
      <w:bookmarkEnd w:id="2752"/>
      <w:bookmarkEnd w:id="2753"/>
      <w:bookmarkEnd w:id="2754"/>
      <w:bookmarkEnd w:id="2755"/>
      <w:bookmarkEnd w:id="2756"/>
      <w:bookmarkEnd w:id="2757"/>
      <w:bookmarkEnd w:id="2758"/>
    </w:p>
    <w:p w14:paraId="46218287" w14:textId="77777777" w:rsidR="00C45907" w:rsidRPr="00931575" w:rsidRDefault="00C45907" w:rsidP="00C45907">
      <w:pPr>
        <w:pStyle w:val="Heading5"/>
        <w:rPr>
          <w:lang w:eastAsia="sv-SE"/>
        </w:rPr>
      </w:pPr>
      <w:bookmarkStart w:id="2759" w:name="_Toc21102873"/>
      <w:bookmarkStart w:id="2760" w:name="_Toc29810722"/>
      <w:bookmarkStart w:id="2761" w:name="_Toc36636074"/>
      <w:bookmarkStart w:id="2762" w:name="_Toc37273020"/>
      <w:bookmarkStart w:id="2763" w:name="_Toc45886100"/>
      <w:bookmarkStart w:id="2764" w:name="_Toc53183176"/>
      <w:bookmarkStart w:id="2765" w:name="_Toc58915843"/>
      <w:bookmarkStart w:id="2766" w:name="_Toc58918024"/>
      <w:bookmarkStart w:id="2767" w:name="_Toc6669389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759"/>
      <w:bookmarkEnd w:id="2760"/>
      <w:bookmarkEnd w:id="2761"/>
      <w:bookmarkEnd w:id="2762"/>
      <w:bookmarkEnd w:id="2763"/>
      <w:bookmarkEnd w:id="2764"/>
      <w:bookmarkEnd w:id="2765"/>
      <w:bookmarkEnd w:id="2766"/>
      <w:bookmarkEnd w:id="2767"/>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768" w:name="_Toc21102874"/>
      <w:bookmarkStart w:id="2769" w:name="_Toc29810723"/>
      <w:bookmarkStart w:id="2770" w:name="_Toc36636075"/>
      <w:bookmarkStart w:id="2771" w:name="_Toc37273021"/>
      <w:bookmarkStart w:id="2772" w:name="_Toc45886101"/>
      <w:bookmarkStart w:id="2773" w:name="_Toc53183177"/>
      <w:bookmarkStart w:id="2774" w:name="_Toc58915844"/>
      <w:bookmarkStart w:id="2775" w:name="_Toc58918025"/>
      <w:bookmarkStart w:id="2776" w:name="_Toc6669389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768"/>
      <w:bookmarkEnd w:id="2769"/>
      <w:bookmarkEnd w:id="2770"/>
      <w:bookmarkEnd w:id="2771"/>
      <w:bookmarkEnd w:id="2772"/>
      <w:bookmarkEnd w:id="2773"/>
      <w:bookmarkEnd w:id="2774"/>
      <w:bookmarkEnd w:id="2775"/>
      <w:bookmarkEnd w:id="277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777" w:name="_Toc21102875"/>
      <w:bookmarkStart w:id="2778" w:name="_Toc29810724"/>
      <w:bookmarkStart w:id="2779" w:name="_Toc36636076"/>
      <w:bookmarkStart w:id="2780" w:name="_Toc37273022"/>
      <w:bookmarkStart w:id="2781" w:name="_Toc45886102"/>
      <w:bookmarkStart w:id="2782" w:name="_Toc53183178"/>
      <w:bookmarkStart w:id="2783" w:name="_Toc58915845"/>
      <w:bookmarkStart w:id="2784" w:name="_Toc58918026"/>
      <w:bookmarkStart w:id="2785" w:name="_Toc6669389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777"/>
      <w:bookmarkEnd w:id="2778"/>
      <w:bookmarkEnd w:id="2779"/>
      <w:bookmarkEnd w:id="2780"/>
      <w:bookmarkEnd w:id="2781"/>
      <w:bookmarkEnd w:id="2782"/>
      <w:bookmarkEnd w:id="2783"/>
      <w:bookmarkEnd w:id="2784"/>
      <w:bookmarkEnd w:id="2785"/>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2786" w:name="_Toc21102876"/>
      <w:bookmarkStart w:id="2787" w:name="_Toc29810725"/>
      <w:bookmarkStart w:id="2788" w:name="_Toc36636077"/>
      <w:bookmarkStart w:id="2789" w:name="_Toc37273023"/>
      <w:bookmarkStart w:id="2790" w:name="_Toc45886103"/>
      <w:bookmarkStart w:id="2791" w:name="_Toc53183179"/>
      <w:bookmarkStart w:id="2792" w:name="_Toc58915846"/>
      <w:bookmarkStart w:id="2793"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2794" w:name="_Toc66693896"/>
      <w:r w:rsidRPr="00931575">
        <w:t>7.</w:t>
      </w:r>
      <w:r w:rsidRPr="00931575">
        <w:rPr>
          <w:lang w:val="en-US"/>
        </w:rPr>
        <w:t>6</w:t>
      </w:r>
      <w:r w:rsidRPr="00931575">
        <w:t>.5</w:t>
      </w:r>
      <w:r w:rsidRPr="00931575">
        <w:tab/>
        <w:t>Test requirements</w:t>
      </w:r>
      <w:bookmarkEnd w:id="2786"/>
      <w:bookmarkEnd w:id="2787"/>
      <w:bookmarkEnd w:id="2788"/>
      <w:bookmarkEnd w:id="2789"/>
      <w:bookmarkEnd w:id="2790"/>
      <w:bookmarkEnd w:id="2791"/>
      <w:bookmarkEnd w:id="2792"/>
      <w:bookmarkEnd w:id="2793"/>
      <w:bookmarkEnd w:id="2794"/>
    </w:p>
    <w:p w14:paraId="40F06165" w14:textId="77777777" w:rsidR="00C45907" w:rsidRPr="00931575" w:rsidRDefault="00C45907" w:rsidP="00C45907">
      <w:pPr>
        <w:pStyle w:val="Heading4"/>
        <w:rPr>
          <w:i/>
        </w:rPr>
      </w:pPr>
      <w:bookmarkStart w:id="2795" w:name="_Toc21102877"/>
      <w:bookmarkStart w:id="2796" w:name="_Toc29810726"/>
      <w:bookmarkStart w:id="2797" w:name="_Toc36636078"/>
      <w:bookmarkStart w:id="2798" w:name="_Toc37273024"/>
      <w:bookmarkStart w:id="2799" w:name="_Toc45886104"/>
      <w:bookmarkStart w:id="2800" w:name="_Toc53183180"/>
      <w:bookmarkStart w:id="2801" w:name="_Toc58915847"/>
      <w:bookmarkStart w:id="2802" w:name="_Toc58918028"/>
      <w:bookmarkStart w:id="2803" w:name="_Toc66693897"/>
      <w:r w:rsidRPr="00931575">
        <w:t>7.</w:t>
      </w:r>
      <w:r w:rsidRPr="00931575">
        <w:rPr>
          <w:lang w:val="en-US"/>
        </w:rPr>
        <w:t>6</w:t>
      </w:r>
      <w:r w:rsidRPr="00931575">
        <w:t>.5.1</w:t>
      </w:r>
      <w:r w:rsidRPr="00931575">
        <w:tab/>
        <w:t xml:space="preserve">Requirement for </w:t>
      </w:r>
      <w:r w:rsidRPr="00931575">
        <w:rPr>
          <w:i/>
        </w:rPr>
        <w:t>BS type 1-O</w:t>
      </w:r>
      <w:bookmarkEnd w:id="2795"/>
      <w:bookmarkEnd w:id="2796"/>
      <w:bookmarkEnd w:id="2797"/>
      <w:bookmarkEnd w:id="2798"/>
      <w:bookmarkEnd w:id="2799"/>
      <w:bookmarkEnd w:id="2800"/>
      <w:bookmarkEnd w:id="2801"/>
      <w:bookmarkEnd w:id="2802"/>
      <w:bookmarkEnd w:id="2803"/>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804" w:name="_Toc21102878"/>
      <w:bookmarkStart w:id="2805" w:name="_Toc29810727"/>
      <w:bookmarkStart w:id="2806" w:name="_Toc36636079"/>
      <w:bookmarkStart w:id="2807" w:name="_Toc37273025"/>
      <w:bookmarkStart w:id="2808" w:name="_Toc45886105"/>
      <w:bookmarkStart w:id="2809" w:name="_Toc53183181"/>
      <w:bookmarkStart w:id="2810" w:name="_Toc58915848"/>
      <w:bookmarkStart w:id="2811" w:name="_Toc58918029"/>
      <w:bookmarkStart w:id="2812" w:name="_Toc66693898"/>
      <w:r w:rsidRPr="00931575">
        <w:t>7.</w:t>
      </w:r>
      <w:r w:rsidRPr="00931575">
        <w:rPr>
          <w:lang w:val="en-US"/>
        </w:rPr>
        <w:t>6</w:t>
      </w:r>
      <w:r w:rsidRPr="00931575">
        <w:t>.5.1.1</w:t>
      </w:r>
      <w:r w:rsidRPr="00931575">
        <w:tab/>
        <w:t>General</w:t>
      </w:r>
      <w:bookmarkEnd w:id="2804"/>
      <w:bookmarkEnd w:id="2805"/>
      <w:bookmarkEnd w:id="2806"/>
      <w:bookmarkEnd w:id="2807"/>
      <w:bookmarkEnd w:id="2808"/>
      <w:bookmarkEnd w:id="2809"/>
      <w:bookmarkEnd w:id="2810"/>
      <w:bookmarkEnd w:id="2811"/>
      <w:bookmarkEnd w:id="2812"/>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2813" w:name="_Toc21102879"/>
      <w:bookmarkStart w:id="2814" w:name="_Toc29810728"/>
      <w:bookmarkStart w:id="2815" w:name="_Toc36636080"/>
      <w:bookmarkStart w:id="2816" w:name="_Toc37273026"/>
      <w:bookmarkStart w:id="2817" w:name="_Toc45886106"/>
      <w:bookmarkStart w:id="2818" w:name="_Toc53183182"/>
      <w:bookmarkStart w:id="2819" w:name="_Toc58915849"/>
      <w:bookmarkStart w:id="2820" w:name="_Toc58918030"/>
      <w:bookmarkStart w:id="2821" w:name="_Toc66693899"/>
      <w:r w:rsidRPr="00931575">
        <w:t>7.</w:t>
      </w:r>
      <w:r w:rsidRPr="00931575">
        <w:rPr>
          <w:lang w:val="en-US"/>
        </w:rPr>
        <w:t>6</w:t>
      </w:r>
      <w:r w:rsidRPr="00931575">
        <w:t>.5.1.2</w:t>
      </w:r>
      <w:r w:rsidRPr="00931575">
        <w:tab/>
        <w:t>Co-location requirement</w:t>
      </w:r>
      <w:bookmarkEnd w:id="2813"/>
      <w:bookmarkEnd w:id="2814"/>
      <w:bookmarkEnd w:id="2815"/>
      <w:bookmarkEnd w:id="2816"/>
      <w:bookmarkEnd w:id="2817"/>
      <w:bookmarkEnd w:id="2818"/>
      <w:bookmarkEnd w:id="2819"/>
      <w:bookmarkEnd w:id="2820"/>
      <w:bookmarkEnd w:id="2821"/>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822" w:name="_Toc21102880"/>
      <w:bookmarkStart w:id="2823" w:name="_Toc29810729"/>
      <w:bookmarkStart w:id="2824" w:name="_Toc36636081"/>
      <w:bookmarkStart w:id="2825" w:name="_Toc37273027"/>
      <w:bookmarkStart w:id="2826" w:name="_Toc45886107"/>
      <w:bookmarkStart w:id="2827" w:name="_Toc53183183"/>
      <w:bookmarkStart w:id="2828" w:name="_Toc58915850"/>
      <w:bookmarkStart w:id="2829" w:name="_Toc58918031"/>
      <w:bookmarkStart w:id="2830" w:name="_Toc66693900"/>
      <w:r w:rsidRPr="00931575">
        <w:t>7.</w:t>
      </w:r>
      <w:r w:rsidRPr="00931575">
        <w:rPr>
          <w:lang w:val="en-US"/>
        </w:rPr>
        <w:t>6</w:t>
      </w:r>
      <w:r w:rsidRPr="00931575">
        <w:t>.5.2</w:t>
      </w:r>
      <w:r w:rsidRPr="00931575">
        <w:tab/>
        <w:t xml:space="preserve">Requirement for </w:t>
      </w:r>
      <w:r w:rsidRPr="00931575">
        <w:rPr>
          <w:i/>
        </w:rPr>
        <w:t>BS type 2-O</w:t>
      </w:r>
      <w:bookmarkEnd w:id="2822"/>
      <w:bookmarkEnd w:id="2823"/>
      <w:bookmarkEnd w:id="2824"/>
      <w:bookmarkEnd w:id="2825"/>
      <w:bookmarkEnd w:id="2826"/>
      <w:bookmarkEnd w:id="2827"/>
      <w:bookmarkEnd w:id="2828"/>
      <w:bookmarkEnd w:id="2829"/>
      <w:bookmarkEnd w:id="2830"/>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831" w:name="_Toc21102881"/>
      <w:bookmarkStart w:id="2832" w:name="_Toc29810730"/>
      <w:bookmarkStart w:id="2833" w:name="_Toc36636082"/>
      <w:bookmarkStart w:id="2834" w:name="_Toc37273028"/>
      <w:bookmarkStart w:id="2835" w:name="_Toc45886108"/>
      <w:bookmarkStart w:id="2836" w:name="_Toc53183184"/>
      <w:bookmarkStart w:id="2837" w:name="_Toc58915851"/>
      <w:bookmarkStart w:id="2838" w:name="_Toc58918032"/>
      <w:bookmarkStart w:id="2839" w:name="_Toc6669390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831"/>
      <w:bookmarkEnd w:id="2832"/>
      <w:bookmarkEnd w:id="2833"/>
      <w:bookmarkEnd w:id="2834"/>
      <w:bookmarkEnd w:id="2835"/>
      <w:bookmarkEnd w:id="2836"/>
      <w:bookmarkEnd w:id="2837"/>
      <w:bookmarkEnd w:id="2838"/>
      <w:bookmarkEnd w:id="283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840" w:name="_Toc21102882"/>
      <w:bookmarkStart w:id="2841" w:name="_Toc29810731"/>
      <w:bookmarkStart w:id="2842" w:name="_Toc36636083"/>
      <w:bookmarkStart w:id="2843" w:name="_Toc37273029"/>
      <w:bookmarkStart w:id="2844" w:name="_Toc45886109"/>
      <w:bookmarkStart w:id="2845" w:name="_Toc53183185"/>
      <w:bookmarkStart w:id="2846" w:name="_Toc58915852"/>
      <w:bookmarkStart w:id="2847" w:name="_Toc58918033"/>
      <w:bookmarkStart w:id="2848" w:name="_Toc66693902"/>
      <w:r w:rsidRPr="00931575">
        <w:t>7.7</w:t>
      </w:r>
      <w:r w:rsidRPr="00931575">
        <w:tab/>
        <w:t>OTA receiver spurious emissions</w:t>
      </w:r>
      <w:bookmarkEnd w:id="2840"/>
      <w:bookmarkEnd w:id="2841"/>
      <w:bookmarkEnd w:id="2842"/>
      <w:bookmarkEnd w:id="2843"/>
      <w:bookmarkEnd w:id="2844"/>
      <w:bookmarkEnd w:id="2845"/>
      <w:bookmarkEnd w:id="2846"/>
      <w:bookmarkEnd w:id="2847"/>
      <w:bookmarkEnd w:id="2848"/>
    </w:p>
    <w:p w14:paraId="41FFCBD0" w14:textId="77777777" w:rsidR="00C45907" w:rsidRPr="00931575" w:rsidRDefault="00C45907" w:rsidP="00C45907">
      <w:pPr>
        <w:pStyle w:val="Heading3"/>
        <w:rPr>
          <w:lang w:eastAsia="sv-SE"/>
        </w:rPr>
      </w:pPr>
      <w:bookmarkStart w:id="2849" w:name="_Toc21102883"/>
      <w:bookmarkStart w:id="2850" w:name="_Toc29810732"/>
      <w:bookmarkStart w:id="2851" w:name="_Toc36636084"/>
      <w:bookmarkStart w:id="2852" w:name="_Toc37273030"/>
      <w:bookmarkStart w:id="2853" w:name="_Toc45886110"/>
      <w:bookmarkStart w:id="2854" w:name="_Toc53183186"/>
      <w:bookmarkStart w:id="2855" w:name="_Toc58915853"/>
      <w:bookmarkStart w:id="2856" w:name="_Toc58918034"/>
      <w:bookmarkStart w:id="2857" w:name="_Toc66693903"/>
      <w:r w:rsidRPr="00931575">
        <w:rPr>
          <w:lang w:eastAsia="sv-SE"/>
        </w:rPr>
        <w:t>7.7.1</w:t>
      </w:r>
      <w:r w:rsidRPr="00931575">
        <w:rPr>
          <w:lang w:eastAsia="sv-SE"/>
        </w:rPr>
        <w:tab/>
        <w:t>Definition and applicability</w:t>
      </w:r>
      <w:bookmarkEnd w:id="2849"/>
      <w:bookmarkEnd w:id="2850"/>
      <w:bookmarkEnd w:id="2851"/>
      <w:bookmarkEnd w:id="2852"/>
      <w:bookmarkEnd w:id="2853"/>
      <w:bookmarkEnd w:id="2854"/>
      <w:bookmarkEnd w:id="2855"/>
      <w:bookmarkEnd w:id="2856"/>
      <w:bookmarkEnd w:id="2857"/>
    </w:p>
    <w:p w14:paraId="0D3ACEBF" w14:textId="77777777" w:rsidR="00C45907" w:rsidRPr="00931575" w:rsidRDefault="00C45907" w:rsidP="00136C94">
      <w:pPr>
        <w:rPr>
          <w:lang w:val="en-US" w:eastAsia="zh-CN"/>
        </w:rPr>
      </w:pPr>
      <w:bookmarkStart w:id="285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85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859" w:name="_Toc21102884"/>
      <w:bookmarkStart w:id="2860" w:name="_Toc29810733"/>
      <w:bookmarkStart w:id="2861" w:name="_Toc36636085"/>
      <w:bookmarkStart w:id="2862" w:name="_Toc37273031"/>
      <w:bookmarkStart w:id="2863" w:name="_Toc45886111"/>
      <w:bookmarkStart w:id="2864" w:name="_Toc53183187"/>
      <w:bookmarkStart w:id="2865" w:name="_Toc58915854"/>
      <w:bookmarkStart w:id="2866" w:name="_Toc58918035"/>
      <w:bookmarkStart w:id="2867" w:name="_Toc66693904"/>
      <w:r w:rsidRPr="00931575">
        <w:rPr>
          <w:lang w:eastAsia="sv-SE"/>
        </w:rPr>
        <w:t>7.7.2</w:t>
      </w:r>
      <w:r w:rsidRPr="00931575">
        <w:rPr>
          <w:lang w:eastAsia="sv-SE"/>
        </w:rPr>
        <w:tab/>
        <w:t>Minimum requirement</w:t>
      </w:r>
      <w:bookmarkEnd w:id="2859"/>
      <w:bookmarkEnd w:id="2860"/>
      <w:bookmarkEnd w:id="2861"/>
      <w:bookmarkEnd w:id="2862"/>
      <w:bookmarkEnd w:id="2863"/>
      <w:bookmarkEnd w:id="2864"/>
      <w:bookmarkEnd w:id="2865"/>
      <w:bookmarkEnd w:id="2866"/>
      <w:bookmarkEnd w:id="2867"/>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868" w:name="_Toc21102885"/>
      <w:bookmarkStart w:id="2869" w:name="_Toc29810734"/>
      <w:bookmarkStart w:id="2870" w:name="_Toc36636086"/>
      <w:bookmarkStart w:id="2871" w:name="_Toc37273032"/>
      <w:bookmarkStart w:id="2872" w:name="_Toc45886112"/>
      <w:bookmarkStart w:id="2873" w:name="_Toc53183188"/>
      <w:bookmarkStart w:id="2874" w:name="_Toc58915855"/>
      <w:bookmarkStart w:id="2875" w:name="_Toc58918036"/>
      <w:bookmarkStart w:id="2876" w:name="_Toc66693905"/>
      <w:r w:rsidRPr="00931575">
        <w:rPr>
          <w:lang w:eastAsia="sv-SE"/>
        </w:rPr>
        <w:t>7.7.3</w:t>
      </w:r>
      <w:r w:rsidRPr="00931575">
        <w:rPr>
          <w:lang w:eastAsia="sv-SE"/>
        </w:rPr>
        <w:tab/>
        <w:t>Test purpose</w:t>
      </w:r>
      <w:bookmarkEnd w:id="2868"/>
      <w:bookmarkEnd w:id="2869"/>
      <w:bookmarkEnd w:id="2870"/>
      <w:bookmarkEnd w:id="2871"/>
      <w:bookmarkEnd w:id="2872"/>
      <w:bookmarkEnd w:id="2873"/>
      <w:bookmarkEnd w:id="2874"/>
      <w:bookmarkEnd w:id="2875"/>
      <w:bookmarkEnd w:id="2876"/>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877" w:name="_Toc21102886"/>
      <w:bookmarkStart w:id="2878" w:name="_Toc29810735"/>
      <w:bookmarkStart w:id="2879" w:name="_Toc36636087"/>
      <w:bookmarkStart w:id="2880" w:name="_Toc37273033"/>
      <w:bookmarkStart w:id="2881" w:name="_Toc45886113"/>
      <w:bookmarkStart w:id="2882" w:name="_Toc53183189"/>
      <w:bookmarkStart w:id="2883" w:name="_Toc58915856"/>
      <w:bookmarkStart w:id="2884" w:name="_Toc58918037"/>
      <w:bookmarkStart w:id="2885" w:name="_Toc66693906"/>
      <w:r w:rsidRPr="00931575">
        <w:rPr>
          <w:lang w:eastAsia="sv-SE"/>
        </w:rPr>
        <w:t>7.7.4</w:t>
      </w:r>
      <w:r w:rsidRPr="00931575">
        <w:rPr>
          <w:lang w:eastAsia="sv-SE"/>
        </w:rPr>
        <w:tab/>
        <w:t>Method of test</w:t>
      </w:r>
      <w:bookmarkEnd w:id="2877"/>
      <w:bookmarkEnd w:id="2878"/>
      <w:bookmarkEnd w:id="2879"/>
      <w:bookmarkEnd w:id="2880"/>
      <w:bookmarkEnd w:id="2881"/>
      <w:bookmarkEnd w:id="2882"/>
      <w:bookmarkEnd w:id="2883"/>
      <w:bookmarkEnd w:id="2884"/>
      <w:bookmarkEnd w:id="2885"/>
    </w:p>
    <w:p w14:paraId="180B9A5B" w14:textId="77777777" w:rsidR="00C45907" w:rsidRPr="00931575" w:rsidRDefault="00C45907" w:rsidP="00C45907">
      <w:pPr>
        <w:pStyle w:val="Heading4"/>
        <w:rPr>
          <w:lang w:eastAsia="sv-SE"/>
        </w:rPr>
      </w:pPr>
      <w:bookmarkStart w:id="2886" w:name="_Toc21102887"/>
      <w:bookmarkStart w:id="2887" w:name="_Toc29810736"/>
      <w:bookmarkStart w:id="2888" w:name="_Toc36636088"/>
      <w:bookmarkStart w:id="2889" w:name="_Toc37273034"/>
      <w:bookmarkStart w:id="2890" w:name="_Toc45886114"/>
      <w:bookmarkStart w:id="2891" w:name="_Toc53183190"/>
      <w:bookmarkStart w:id="2892" w:name="_Toc58915857"/>
      <w:bookmarkStart w:id="2893" w:name="_Toc58918038"/>
      <w:bookmarkStart w:id="2894" w:name="_Toc66693907"/>
      <w:r w:rsidRPr="00931575">
        <w:rPr>
          <w:lang w:eastAsia="sv-SE"/>
        </w:rPr>
        <w:t>7.7.4.1</w:t>
      </w:r>
      <w:r w:rsidRPr="00931575">
        <w:rPr>
          <w:lang w:eastAsia="sv-SE"/>
        </w:rPr>
        <w:tab/>
        <w:t>Initial conditions</w:t>
      </w:r>
      <w:bookmarkEnd w:id="2886"/>
      <w:bookmarkEnd w:id="2887"/>
      <w:bookmarkEnd w:id="2888"/>
      <w:bookmarkEnd w:id="2889"/>
      <w:bookmarkEnd w:id="2890"/>
      <w:bookmarkEnd w:id="2891"/>
      <w:bookmarkEnd w:id="2892"/>
      <w:bookmarkEnd w:id="2893"/>
      <w:bookmarkEnd w:id="2894"/>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895" w:name="_Toc21102888"/>
      <w:bookmarkStart w:id="2896" w:name="_Toc29810737"/>
      <w:bookmarkStart w:id="2897" w:name="_Toc36636089"/>
      <w:bookmarkStart w:id="2898" w:name="_Toc37273035"/>
      <w:bookmarkStart w:id="2899" w:name="_Toc45886115"/>
      <w:bookmarkStart w:id="2900" w:name="_Toc53183191"/>
      <w:bookmarkStart w:id="2901" w:name="_Toc58915858"/>
      <w:bookmarkStart w:id="2902" w:name="_Toc58918039"/>
      <w:bookmarkStart w:id="2903" w:name="_Toc66693908"/>
      <w:r w:rsidRPr="00931575">
        <w:rPr>
          <w:lang w:eastAsia="sv-SE"/>
        </w:rPr>
        <w:t>7.7.4.2</w:t>
      </w:r>
      <w:r w:rsidRPr="00931575">
        <w:rPr>
          <w:lang w:eastAsia="sv-SE"/>
        </w:rPr>
        <w:tab/>
        <w:t>Procedure</w:t>
      </w:r>
      <w:bookmarkEnd w:id="2895"/>
      <w:bookmarkEnd w:id="2896"/>
      <w:bookmarkEnd w:id="2897"/>
      <w:bookmarkEnd w:id="2898"/>
      <w:bookmarkEnd w:id="2899"/>
      <w:bookmarkEnd w:id="2900"/>
      <w:bookmarkEnd w:id="2901"/>
      <w:bookmarkEnd w:id="2902"/>
      <w:bookmarkEnd w:id="2903"/>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904" w:name="_Toc21102889"/>
      <w:bookmarkStart w:id="2905" w:name="_Toc29810738"/>
      <w:bookmarkStart w:id="2906" w:name="_Toc36636090"/>
      <w:bookmarkStart w:id="2907" w:name="_Toc37273036"/>
      <w:bookmarkStart w:id="2908" w:name="_Toc45886116"/>
      <w:bookmarkStart w:id="2909" w:name="_Toc53183192"/>
      <w:bookmarkStart w:id="2910" w:name="_Toc58915859"/>
      <w:bookmarkStart w:id="2911" w:name="_Toc58918040"/>
      <w:bookmarkStart w:id="2912" w:name="_Toc66693909"/>
      <w:r w:rsidRPr="00931575">
        <w:rPr>
          <w:lang w:eastAsia="sv-SE"/>
        </w:rPr>
        <w:t>7.7.5</w:t>
      </w:r>
      <w:r w:rsidRPr="00931575">
        <w:rPr>
          <w:lang w:eastAsia="sv-SE"/>
        </w:rPr>
        <w:tab/>
        <w:t>Test requirement</w:t>
      </w:r>
      <w:bookmarkEnd w:id="2904"/>
      <w:bookmarkEnd w:id="2905"/>
      <w:bookmarkEnd w:id="2906"/>
      <w:bookmarkEnd w:id="2907"/>
      <w:bookmarkEnd w:id="2908"/>
      <w:bookmarkEnd w:id="2909"/>
      <w:bookmarkEnd w:id="2910"/>
      <w:bookmarkEnd w:id="2911"/>
      <w:bookmarkEnd w:id="2912"/>
    </w:p>
    <w:p w14:paraId="616FFC9B" w14:textId="77777777" w:rsidR="00C45907" w:rsidRPr="00931575" w:rsidRDefault="00C45907" w:rsidP="00C45907">
      <w:pPr>
        <w:pStyle w:val="Heading4"/>
      </w:pPr>
      <w:bookmarkStart w:id="2913" w:name="_Toc21102890"/>
      <w:bookmarkStart w:id="2914" w:name="_Toc29810739"/>
      <w:bookmarkStart w:id="2915" w:name="_Toc36636091"/>
      <w:bookmarkStart w:id="2916" w:name="_Toc37273037"/>
      <w:bookmarkStart w:id="2917" w:name="_Toc45886117"/>
      <w:bookmarkStart w:id="2918" w:name="_Toc53183193"/>
      <w:bookmarkStart w:id="2919" w:name="_Toc58915860"/>
      <w:bookmarkStart w:id="2920" w:name="_Toc58918041"/>
      <w:bookmarkStart w:id="2921" w:name="_Toc66693910"/>
      <w:r w:rsidRPr="00931575">
        <w:t>7.7.5.1</w:t>
      </w:r>
      <w:r w:rsidRPr="00931575">
        <w:tab/>
        <w:t xml:space="preserve">Test requirement for </w:t>
      </w:r>
      <w:r w:rsidRPr="00931575">
        <w:rPr>
          <w:i/>
        </w:rPr>
        <w:t>BS type 1-O</w:t>
      </w:r>
      <w:bookmarkEnd w:id="2913"/>
      <w:bookmarkEnd w:id="2914"/>
      <w:bookmarkEnd w:id="2915"/>
      <w:bookmarkEnd w:id="2916"/>
      <w:bookmarkEnd w:id="2917"/>
      <w:bookmarkEnd w:id="2918"/>
      <w:bookmarkEnd w:id="2919"/>
      <w:bookmarkEnd w:id="2920"/>
      <w:bookmarkEnd w:id="2921"/>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922" w:name="_Toc21102891"/>
      <w:bookmarkStart w:id="2923" w:name="_Toc29810740"/>
      <w:bookmarkStart w:id="2924" w:name="_Toc36636092"/>
      <w:bookmarkStart w:id="2925" w:name="_Toc37273038"/>
      <w:bookmarkStart w:id="2926" w:name="_Toc45886118"/>
      <w:bookmarkStart w:id="2927" w:name="_Toc53183194"/>
      <w:bookmarkStart w:id="2928" w:name="_Toc58915861"/>
      <w:bookmarkStart w:id="2929" w:name="_Toc58918042"/>
      <w:bookmarkStart w:id="2930" w:name="_Toc66693911"/>
      <w:r w:rsidRPr="00931575">
        <w:t>7.7.5.2</w:t>
      </w:r>
      <w:r w:rsidRPr="00931575">
        <w:tab/>
        <w:t xml:space="preserve">Test requirement for </w:t>
      </w:r>
      <w:r w:rsidRPr="00931575">
        <w:rPr>
          <w:i/>
        </w:rPr>
        <w:t>BS type 2-O</w:t>
      </w:r>
      <w:bookmarkEnd w:id="2922"/>
      <w:bookmarkEnd w:id="2923"/>
      <w:bookmarkEnd w:id="2924"/>
      <w:bookmarkEnd w:id="2925"/>
      <w:bookmarkEnd w:id="2926"/>
      <w:bookmarkEnd w:id="2927"/>
      <w:bookmarkEnd w:id="2928"/>
      <w:bookmarkEnd w:id="2929"/>
      <w:bookmarkEnd w:id="2930"/>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931" w:name="_Toc21102892"/>
      <w:bookmarkStart w:id="2932" w:name="_Toc29810741"/>
      <w:bookmarkStart w:id="2933" w:name="_Toc36636093"/>
      <w:bookmarkStart w:id="2934"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935" w:name="_Hlk41916936"/>
      <w:r w:rsidRPr="00931575">
        <w:t>Limits for protection of Earth Exploration Satellite Service</w:t>
      </w:r>
      <w:bookmarkEnd w:id="293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936" w:name="_Toc45886119"/>
      <w:bookmarkStart w:id="2937" w:name="_Toc53183195"/>
      <w:bookmarkStart w:id="2938" w:name="_Toc58915862"/>
      <w:bookmarkStart w:id="2939" w:name="_Toc58918043"/>
      <w:bookmarkStart w:id="2940" w:name="_Toc66693912"/>
      <w:r w:rsidRPr="00931575">
        <w:t>7.8</w:t>
      </w:r>
      <w:r w:rsidRPr="00931575">
        <w:tab/>
        <w:t>OTA receiver intermodulation</w:t>
      </w:r>
      <w:bookmarkEnd w:id="2931"/>
      <w:bookmarkEnd w:id="2932"/>
      <w:bookmarkEnd w:id="2933"/>
      <w:bookmarkEnd w:id="2934"/>
      <w:bookmarkEnd w:id="2936"/>
      <w:bookmarkEnd w:id="2937"/>
      <w:bookmarkEnd w:id="2938"/>
      <w:bookmarkEnd w:id="2939"/>
      <w:bookmarkEnd w:id="2940"/>
    </w:p>
    <w:p w14:paraId="78F9BBD3" w14:textId="77777777" w:rsidR="00C45907" w:rsidRPr="00931575" w:rsidRDefault="00C45907" w:rsidP="00C45907">
      <w:pPr>
        <w:pStyle w:val="Heading3"/>
        <w:rPr>
          <w:lang w:eastAsia="sv-SE"/>
        </w:rPr>
      </w:pPr>
      <w:bookmarkStart w:id="2941" w:name="_Toc21102893"/>
      <w:bookmarkStart w:id="2942" w:name="_Toc29810742"/>
      <w:bookmarkStart w:id="2943" w:name="_Toc36636094"/>
      <w:bookmarkStart w:id="2944" w:name="_Toc37273040"/>
      <w:bookmarkStart w:id="2945" w:name="_Toc45886120"/>
      <w:bookmarkStart w:id="2946" w:name="_Toc53183196"/>
      <w:bookmarkStart w:id="2947" w:name="_Toc58915863"/>
      <w:bookmarkStart w:id="2948" w:name="_Toc58918044"/>
      <w:bookmarkStart w:id="2949" w:name="_Toc66693913"/>
      <w:r w:rsidRPr="00931575">
        <w:rPr>
          <w:lang w:eastAsia="sv-SE"/>
        </w:rPr>
        <w:t>7.8.1</w:t>
      </w:r>
      <w:r w:rsidRPr="00931575">
        <w:rPr>
          <w:lang w:eastAsia="sv-SE"/>
        </w:rPr>
        <w:tab/>
        <w:t>Definition and applicability</w:t>
      </w:r>
      <w:bookmarkEnd w:id="2941"/>
      <w:bookmarkEnd w:id="2942"/>
      <w:bookmarkEnd w:id="2943"/>
      <w:bookmarkEnd w:id="2944"/>
      <w:bookmarkEnd w:id="2945"/>
      <w:bookmarkEnd w:id="2946"/>
      <w:bookmarkEnd w:id="2947"/>
      <w:bookmarkEnd w:id="2948"/>
      <w:bookmarkEnd w:id="294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950" w:name="_Toc21102894"/>
      <w:bookmarkStart w:id="2951" w:name="_Toc29810743"/>
      <w:bookmarkStart w:id="2952" w:name="_Toc36636095"/>
      <w:bookmarkStart w:id="2953" w:name="_Toc37273041"/>
      <w:bookmarkStart w:id="2954" w:name="_Toc45886121"/>
      <w:bookmarkStart w:id="2955" w:name="_Toc53183197"/>
      <w:bookmarkStart w:id="2956" w:name="_Toc58915864"/>
      <w:bookmarkStart w:id="2957" w:name="_Toc58918045"/>
      <w:bookmarkStart w:id="2958" w:name="_Toc66693914"/>
      <w:r w:rsidRPr="00931575">
        <w:rPr>
          <w:lang w:eastAsia="sv-SE"/>
        </w:rPr>
        <w:t>7.8.2</w:t>
      </w:r>
      <w:r w:rsidRPr="00931575">
        <w:rPr>
          <w:lang w:eastAsia="sv-SE"/>
        </w:rPr>
        <w:tab/>
        <w:t>Minimum requirement</w:t>
      </w:r>
      <w:bookmarkEnd w:id="2950"/>
      <w:bookmarkEnd w:id="2951"/>
      <w:bookmarkEnd w:id="2952"/>
      <w:bookmarkEnd w:id="2953"/>
      <w:bookmarkEnd w:id="2954"/>
      <w:bookmarkEnd w:id="2955"/>
      <w:bookmarkEnd w:id="2956"/>
      <w:bookmarkEnd w:id="2957"/>
      <w:bookmarkEnd w:id="295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959" w:name="_Toc21102895"/>
      <w:bookmarkStart w:id="2960" w:name="_Toc29810744"/>
      <w:bookmarkStart w:id="2961" w:name="_Toc36636096"/>
      <w:bookmarkStart w:id="2962" w:name="_Toc37273042"/>
      <w:bookmarkStart w:id="2963" w:name="_Toc45886122"/>
      <w:bookmarkStart w:id="2964" w:name="_Toc53183198"/>
      <w:bookmarkStart w:id="2965" w:name="_Toc58915865"/>
      <w:bookmarkStart w:id="2966" w:name="_Toc58918046"/>
      <w:bookmarkStart w:id="2967" w:name="_Toc66693915"/>
      <w:r w:rsidRPr="00931575">
        <w:rPr>
          <w:lang w:eastAsia="sv-SE"/>
        </w:rPr>
        <w:t>7.8.3</w:t>
      </w:r>
      <w:r w:rsidRPr="00931575">
        <w:rPr>
          <w:lang w:eastAsia="sv-SE"/>
        </w:rPr>
        <w:tab/>
        <w:t>Test purpose</w:t>
      </w:r>
      <w:bookmarkEnd w:id="2959"/>
      <w:bookmarkEnd w:id="2960"/>
      <w:bookmarkEnd w:id="2961"/>
      <w:bookmarkEnd w:id="2962"/>
      <w:bookmarkEnd w:id="2963"/>
      <w:bookmarkEnd w:id="2964"/>
      <w:bookmarkEnd w:id="2965"/>
      <w:bookmarkEnd w:id="2966"/>
      <w:bookmarkEnd w:id="2967"/>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968" w:name="_Toc21102896"/>
      <w:bookmarkStart w:id="2969" w:name="_Toc29810745"/>
      <w:bookmarkStart w:id="2970" w:name="_Toc36636097"/>
      <w:bookmarkStart w:id="2971" w:name="_Toc37273043"/>
      <w:bookmarkStart w:id="2972" w:name="_Toc45886123"/>
      <w:bookmarkStart w:id="2973" w:name="_Toc53183199"/>
      <w:bookmarkStart w:id="2974" w:name="_Toc58915866"/>
      <w:bookmarkStart w:id="2975" w:name="_Toc58918047"/>
      <w:bookmarkStart w:id="2976" w:name="_Toc66693916"/>
      <w:r w:rsidRPr="00931575">
        <w:rPr>
          <w:lang w:eastAsia="sv-SE"/>
        </w:rPr>
        <w:t>7.8</w:t>
      </w:r>
      <w:r w:rsidRPr="00931575">
        <w:rPr>
          <w:lang w:eastAsia="zh-CN"/>
        </w:rPr>
        <w:t>.</w:t>
      </w:r>
      <w:r w:rsidRPr="00931575">
        <w:rPr>
          <w:lang w:eastAsia="sv-SE"/>
        </w:rPr>
        <w:t>4</w:t>
      </w:r>
      <w:r w:rsidRPr="00931575">
        <w:rPr>
          <w:lang w:eastAsia="sv-SE"/>
        </w:rPr>
        <w:tab/>
        <w:t>Method of test</w:t>
      </w:r>
      <w:bookmarkEnd w:id="2968"/>
      <w:bookmarkEnd w:id="2969"/>
      <w:bookmarkEnd w:id="2970"/>
      <w:bookmarkEnd w:id="2971"/>
      <w:bookmarkEnd w:id="2972"/>
      <w:bookmarkEnd w:id="2973"/>
      <w:bookmarkEnd w:id="2974"/>
      <w:bookmarkEnd w:id="2975"/>
      <w:bookmarkEnd w:id="2976"/>
    </w:p>
    <w:p w14:paraId="0CF2153D" w14:textId="77777777" w:rsidR="00C45907" w:rsidRPr="00931575" w:rsidRDefault="00C45907" w:rsidP="00C45907">
      <w:pPr>
        <w:pStyle w:val="Heading4"/>
        <w:rPr>
          <w:lang w:eastAsia="sv-SE"/>
        </w:rPr>
      </w:pPr>
      <w:bookmarkStart w:id="2977" w:name="_Toc21102897"/>
      <w:bookmarkStart w:id="2978" w:name="_Toc29810746"/>
      <w:bookmarkStart w:id="2979" w:name="_Toc36636098"/>
      <w:bookmarkStart w:id="2980" w:name="_Toc37273044"/>
      <w:bookmarkStart w:id="2981" w:name="_Toc45886124"/>
      <w:bookmarkStart w:id="2982" w:name="_Toc53183200"/>
      <w:bookmarkStart w:id="2983" w:name="_Toc58915867"/>
      <w:bookmarkStart w:id="2984" w:name="_Toc58918048"/>
      <w:bookmarkStart w:id="2985" w:name="_Toc66693917"/>
      <w:r w:rsidRPr="00931575">
        <w:rPr>
          <w:lang w:eastAsia="sv-SE"/>
        </w:rPr>
        <w:t>7.8.4.1</w:t>
      </w:r>
      <w:r w:rsidRPr="00931575">
        <w:rPr>
          <w:lang w:eastAsia="sv-SE"/>
        </w:rPr>
        <w:tab/>
        <w:t>Initial conditions</w:t>
      </w:r>
      <w:bookmarkEnd w:id="2977"/>
      <w:bookmarkEnd w:id="2978"/>
      <w:bookmarkEnd w:id="2979"/>
      <w:bookmarkEnd w:id="2980"/>
      <w:bookmarkEnd w:id="2981"/>
      <w:bookmarkEnd w:id="2982"/>
      <w:bookmarkEnd w:id="2983"/>
      <w:bookmarkEnd w:id="2984"/>
      <w:bookmarkEnd w:id="2985"/>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986" w:name="_Toc21102898"/>
      <w:bookmarkStart w:id="2987" w:name="_Toc29810747"/>
      <w:bookmarkStart w:id="2988" w:name="_Toc36636099"/>
      <w:bookmarkStart w:id="2989" w:name="_Toc37273045"/>
      <w:bookmarkStart w:id="2990" w:name="_Toc45886125"/>
      <w:bookmarkStart w:id="2991" w:name="_Toc53183201"/>
      <w:bookmarkStart w:id="2992" w:name="_Toc58915868"/>
      <w:bookmarkStart w:id="2993" w:name="_Toc58918049"/>
      <w:bookmarkStart w:id="2994" w:name="_Toc66693918"/>
      <w:r w:rsidRPr="00931575">
        <w:rPr>
          <w:lang w:eastAsia="sv-SE"/>
        </w:rPr>
        <w:t>7.8.4.2</w:t>
      </w:r>
      <w:r w:rsidRPr="00931575">
        <w:rPr>
          <w:lang w:eastAsia="sv-SE"/>
        </w:rPr>
        <w:tab/>
        <w:t>Procedure</w:t>
      </w:r>
      <w:bookmarkEnd w:id="2986"/>
      <w:bookmarkEnd w:id="2987"/>
      <w:bookmarkEnd w:id="2988"/>
      <w:bookmarkEnd w:id="2989"/>
      <w:bookmarkEnd w:id="2990"/>
      <w:bookmarkEnd w:id="2991"/>
      <w:bookmarkEnd w:id="2992"/>
      <w:bookmarkEnd w:id="2993"/>
      <w:bookmarkEnd w:id="2994"/>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lastRenderedPageBreak/>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995" w:name="_Toc21102899"/>
      <w:bookmarkStart w:id="2996" w:name="_Toc29810748"/>
      <w:bookmarkStart w:id="2997" w:name="_Toc36636100"/>
      <w:bookmarkStart w:id="2998" w:name="_Toc37273046"/>
      <w:bookmarkStart w:id="2999" w:name="_Toc45886126"/>
      <w:bookmarkStart w:id="3000" w:name="_Toc53183202"/>
      <w:bookmarkStart w:id="3001" w:name="_Toc58915869"/>
      <w:bookmarkStart w:id="3002" w:name="_Toc58918050"/>
      <w:bookmarkStart w:id="3003" w:name="_Toc66693919"/>
      <w:r w:rsidRPr="00931575">
        <w:rPr>
          <w:lang w:eastAsia="sv-SE"/>
        </w:rPr>
        <w:t>7.8</w:t>
      </w:r>
      <w:r w:rsidRPr="00931575">
        <w:rPr>
          <w:lang w:eastAsia="zh-CN"/>
        </w:rPr>
        <w:t>.</w:t>
      </w:r>
      <w:r w:rsidRPr="00931575">
        <w:rPr>
          <w:lang w:eastAsia="sv-SE"/>
        </w:rPr>
        <w:t>5</w:t>
      </w:r>
      <w:r w:rsidRPr="00931575">
        <w:rPr>
          <w:lang w:eastAsia="sv-SE"/>
        </w:rPr>
        <w:tab/>
        <w:t>Test requirement</w:t>
      </w:r>
      <w:bookmarkEnd w:id="2995"/>
      <w:bookmarkEnd w:id="2996"/>
      <w:bookmarkEnd w:id="2997"/>
      <w:bookmarkEnd w:id="2998"/>
      <w:bookmarkEnd w:id="2999"/>
      <w:bookmarkEnd w:id="3000"/>
      <w:bookmarkEnd w:id="3001"/>
      <w:bookmarkEnd w:id="3002"/>
      <w:bookmarkEnd w:id="3003"/>
    </w:p>
    <w:p w14:paraId="1D348C81" w14:textId="77777777" w:rsidR="00C45907" w:rsidRPr="00931575" w:rsidRDefault="00C45907" w:rsidP="00C45907">
      <w:pPr>
        <w:pStyle w:val="Heading4"/>
        <w:rPr>
          <w:lang w:eastAsia="sv-SE"/>
        </w:rPr>
      </w:pPr>
      <w:bookmarkStart w:id="3004" w:name="_Toc21102900"/>
      <w:bookmarkStart w:id="3005" w:name="_Toc29810749"/>
      <w:bookmarkStart w:id="3006" w:name="_Toc36636101"/>
      <w:bookmarkStart w:id="3007" w:name="_Toc37273047"/>
      <w:bookmarkStart w:id="3008" w:name="_Toc45886127"/>
      <w:bookmarkStart w:id="3009" w:name="_Toc53183203"/>
      <w:bookmarkStart w:id="3010" w:name="_Toc58915870"/>
      <w:bookmarkStart w:id="3011" w:name="_Toc58918051"/>
      <w:bookmarkStart w:id="3012" w:name="_Toc66693920"/>
      <w:r w:rsidRPr="00931575">
        <w:rPr>
          <w:lang w:eastAsia="sv-SE"/>
        </w:rPr>
        <w:t>7.8.5.1</w:t>
      </w:r>
      <w:r w:rsidRPr="00931575">
        <w:rPr>
          <w:lang w:eastAsia="sv-SE"/>
        </w:rPr>
        <w:tab/>
      </w:r>
      <w:r w:rsidRPr="00931575">
        <w:rPr>
          <w:i/>
          <w:lang w:eastAsia="sv-SE"/>
        </w:rPr>
        <w:t>BS type 1-O</w:t>
      </w:r>
      <w:bookmarkEnd w:id="3004"/>
      <w:bookmarkEnd w:id="3005"/>
      <w:bookmarkEnd w:id="3006"/>
      <w:bookmarkEnd w:id="3007"/>
      <w:bookmarkEnd w:id="3008"/>
      <w:bookmarkEnd w:id="3009"/>
      <w:bookmarkEnd w:id="3010"/>
      <w:bookmarkEnd w:id="3011"/>
      <w:bookmarkEnd w:id="3012"/>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lastRenderedPageBreak/>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301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3014" w:name="_Hlk499831507"/>
            <w:r w:rsidRPr="00931575">
              <w:t>±7.465</w:t>
            </w:r>
            <w:bookmarkEnd w:id="3014"/>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3013"/>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3015" w:name="_Toc21102901"/>
      <w:bookmarkStart w:id="3016" w:name="_Toc29810750"/>
      <w:bookmarkStart w:id="3017" w:name="_Toc36636102"/>
      <w:bookmarkStart w:id="3018" w:name="_Toc37273048"/>
      <w:bookmarkStart w:id="3019" w:name="_Toc45886128"/>
      <w:bookmarkStart w:id="3020" w:name="_Toc53183204"/>
      <w:bookmarkStart w:id="3021" w:name="_Toc58915871"/>
      <w:bookmarkStart w:id="3022" w:name="_Toc58918052"/>
      <w:bookmarkStart w:id="3023" w:name="_Toc66693921"/>
      <w:r w:rsidRPr="00931575">
        <w:rPr>
          <w:lang w:eastAsia="sv-SE"/>
        </w:rPr>
        <w:lastRenderedPageBreak/>
        <w:t>7.8.5.2</w:t>
      </w:r>
      <w:r w:rsidRPr="00931575">
        <w:rPr>
          <w:lang w:eastAsia="sv-SE"/>
        </w:rPr>
        <w:tab/>
      </w:r>
      <w:r w:rsidRPr="00931575">
        <w:rPr>
          <w:i/>
          <w:lang w:eastAsia="sv-SE"/>
        </w:rPr>
        <w:t>BS type 2-O</w:t>
      </w:r>
      <w:bookmarkEnd w:id="3015"/>
      <w:bookmarkEnd w:id="3016"/>
      <w:bookmarkEnd w:id="3017"/>
      <w:bookmarkEnd w:id="3018"/>
      <w:bookmarkEnd w:id="3019"/>
      <w:bookmarkEnd w:id="3020"/>
      <w:bookmarkEnd w:id="3021"/>
      <w:bookmarkEnd w:id="3022"/>
      <w:bookmarkEnd w:id="3023"/>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3024" w:name="_Toc21102902"/>
      <w:bookmarkStart w:id="3025" w:name="_Toc29810751"/>
      <w:bookmarkStart w:id="3026" w:name="_Toc36636103"/>
      <w:bookmarkStart w:id="3027" w:name="_Toc37273049"/>
      <w:bookmarkStart w:id="3028" w:name="_Toc45886129"/>
      <w:bookmarkStart w:id="3029" w:name="_Toc53183205"/>
      <w:bookmarkStart w:id="3030" w:name="_Toc58915872"/>
      <w:bookmarkStart w:id="3031" w:name="_Toc58918053"/>
      <w:bookmarkStart w:id="3032" w:name="_Toc66693922"/>
      <w:r w:rsidRPr="00931575">
        <w:t>7.9</w:t>
      </w:r>
      <w:r w:rsidRPr="00931575">
        <w:tab/>
        <w:t>OTA in-channel selectivity</w:t>
      </w:r>
      <w:bookmarkEnd w:id="3024"/>
      <w:bookmarkEnd w:id="3025"/>
      <w:bookmarkEnd w:id="3026"/>
      <w:bookmarkEnd w:id="3027"/>
      <w:bookmarkEnd w:id="3028"/>
      <w:bookmarkEnd w:id="3029"/>
      <w:bookmarkEnd w:id="3030"/>
      <w:bookmarkEnd w:id="3031"/>
      <w:bookmarkEnd w:id="3032"/>
    </w:p>
    <w:p w14:paraId="510E5484" w14:textId="77777777" w:rsidR="00C45907" w:rsidRPr="00931575" w:rsidRDefault="00C45907" w:rsidP="00C45907">
      <w:pPr>
        <w:pStyle w:val="Heading3"/>
        <w:rPr>
          <w:lang w:eastAsia="sv-SE"/>
        </w:rPr>
      </w:pPr>
      <w:bookmarkStart w:id="3033" w:name="_Toc21102903"/>
      <w:bookmarkStart w:id="3034" w:name="_Toc29810752"/>
      <w:bookmarkStart w:id="3035" w:name="_Toc36636104"/>
      <w:bookmarkStart w:id="3036" w:name="_Toc37273050"/>
      <w:bookmarkStart w:id="3037" w:name="_Toc45886130"/>
      <w:bookmarkStart w:id="3038" w:name="_Toc53183206"/>
      <w:bookmarkStart w:id="3039" w:name="_Toc58915873"/>
      <w:bookmarkStart w:id="3040" w:name="_Toc58918054"/>
      <w:bookmarkStart w:id="3041" w:name="_Toc66693923"/>
      <w:r w:rsidRPr="00931575">
        <w:rPr>
          <w:lang w:eastAsia="sv-SE"/>
        </w:rPr>
        <w:t>7.9.1</w:t>
      </w:r>
      <w:r w:rsidRPr="00931575">
        <w:rPr>
          <w:lang w:eastAsia="sv-SE"/>
        </w:rPr>
        <w:tab/>
        <w:t>Definition and applicability</w:t>
      </w:r>
      <w:bookmarkEnd w:id="3033"/>
      <w:bookmarkEnd w:id="3034"/>
      <w:bookmarkEnd w:id="3035"/>
      <w:bookmarkEnd w:id="3036"/>
      <w:bookmarkEnd w:id="3037"/>
      <w:bookmarkEnd w:id="3038"/>
      <w:bookmarkEnd w:id="3039"/>
      <w:bookmarkEnd w:id="3040"/>
      <w:bookmarkEnd w:id="304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3042" w:name="_Toc21102904"/>
      <w:bookmarkStart w:id="3043" w:name="_Toc29810753"/>
      <w:bookmarkStart w:id="3044" w:name="_Toc36636105"/>
      <w:bookmarkStart w:id="3045" w:name="_Toc37273051"/>
      <w:bookmarkStart w:id="3046" w:name="_Toc45886131"/>
      <w:bookmarkStart w:id="3047" w:name="_Toc53183207"/>
      <w:bookmarkStart w:id="3048" w:name="_Toc58915874"/>
      <w:bookmarkStart w:id="3049" w:name="_Toc58918055"/>
      <w:bookmarkStart w:id="3050" w:name="_Toc66693924"/>
      <w:r w:rsidRPr="00931575">
        <w:rPr>
          <w:lang w:eastAsia="sv-SE"/>
        </w:rPr>
        <w:t>7.9.2</w:t>
      </w:r>
      <w:r w:rsidRPr="00931575">
        <w:rPr>
          <w:lang w:eastAsia="sv-SE"/>
        </w:rPr>
        <w:tab/>
        <w:t>Minimum requirement</w:t>
      </w:r>
      <w:bookmarkEnd w:id="3042"/>
      <w:bookmarkEnd w:id="3043"/>
      <w:bookmarkEnd w:id="3044"/>
      <w:bookmarkEnd w:id="3045"/>
      <w:bookmarkEnd w:id="3046"/>
      <w:bookmarkEnd w:id="3047"/>
      <w:bookmarkEnd w:id="3048"/>
      <w:bookmarkEnd w:id="3049"/>
      <w:bookmarkEnd w:id="305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3051" w:name="_Toc21102905"/>
      <w:bookmarkStart w:id="3052" w:name="_Toc29810754"/>
      <w:bookmarkStart w:id="3053" w:name="_Toc36636106"/>
      <w:bookmarkStart w:id="3054" w:name="_Toc37273052"/>
      <w:bookmarkStart w:id="3055" w:name="_Toc45886132"/>
      <w:bookmarkStart w:id="3056" w:name="_Toc53183208"/>
      <w:bookmarkStart w:id="3057" w:name="_Toc58915875"/>
      <w:bookmarkStart w:id="3058" w:name="_Toc58918056"/>
      <w:bookmarkStart w:id="3059" w:name="_Toc66693925"/>
      <w:r w:rsidRPr="00931575">
        <w:rPr>
          <w:lang w:eastAsia="sv-SE"/>
        </w:rPr>
        <w:lastRenderedPageBreak/>
        <w:t>7.9.3</w:t>
      </w:r>
      <w:r w:rsidRPr="00931575">
        <w:rPr>
          <w:lang w:eastAsia="sv-SE"/>
        </w:rPr>
        <w:tab/>
        <w:t>Test purpose</w:t>
      </w:r>
      <w:bookmarkEnd w:id="3051"/>
      <w:bookmarkEnd w:id="3052"/>
      <w:bookmarkEnd w:id="3053"/>
      <w:bookmarkEnd w:id="3054"/>
      <w:bookmarkEnd w:id="3055"/>
      <w:bookmarkEnd w:id="3056"/>
      <w:bookmarkEnd w:id="3057"/>
      <w:bookmarkEnd w:id="3058"/>
      <w:bookmarkEnd w:id="3059"/>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3060" w:name="_Toc21102906"/>
      <w:bookmarkStart w:id="3061" w:name="_Toc29810755"/>
      <w:bookmarkStart w:id="3062" w:name="_Toc36636107"/>
      <w:bookmarkStart w:id="3063" w:name="_Toc37273053"/>
      <w:bookmarkStart w:id="3064" w:name="_Toc45886133"/>
      <w:bookmarkStart w:id="3065" w:name="_Toc53183209"/>
      <w:bookmarkStart w:id="3066" w:name="_Toc58915876"/>
      <w:bookmarkStart w:id="3067" w:name="_Toc58918057"/>
      <w:bookmarkStart w:id="3068" w:name="_Toc66693926"/>
      <w:r w:rsidRPr="00931575">
        <w:rPr>
          <w:lang w:eastAsia="sv-SE"/>
        </w:rPr>
        <w:t>7.9</w:t>
      </w:r>
      <w:r w:rsidRPr="00931575">
        <w:rPr>
          <w:lang w:eastAsia="zh-CN"/>
        </w:rPr>
        <w:t>.</w:t>
      </w:r>
      <w:r w:rsidRPr="00931575">
        <w:rPr>
          <w:lang w:eastAsia="sv-SE"/>
        </w:rPr>
        <w:t>4</w:t>
      </w:r>
      <w:r w:rsidRPr="00931575">
        <w:rPr>
          <w:lang w:eastAsia="sv-SE"/>
        </w:rPr>
        <w:tab/>
        <w:t>Method of test</w:t>
      </w:r>
      <w:bookmarkEnd w:id="3060"/>
      <w:bookmarkEnd w:id="3061"/>
      <w:bookmarkEnd w:id="3062"/>
      <w:bookmarkEnd w:id="3063"/>
      <w:bookmarkEnd w:id="3064"/>
      <w:bookmarkEnd w:id="3065"/>
      <w:bookmarkEnd w:id="3066"/>
      <w:bookmarkEnd w:id="3067"/>
      <w:bookmarkEnd w:id="3068"/>
    </w:p>
    <w:p w14:paraId="74C4ADE9" w14:textId="77777777" w:rsidR="00C45907" w:rsidRPr="00931575" w:rsidRDefault="00C45907" w:rsidP="00C45907">
      <w:pPr>
        <w:pStyle w:val="Heading4"/>
        <w:rPr>
          <w:lang w:eastAsia="sv-SE"/>
        </w:rPr>
      </w:pPr>
      <w:bookmarkStart w:id="3069" w:name="_Toc21102907"/>
      <w:bookmarkStart w:id="3070" w:name="_Toc29810756"/>
      <w:bookmarkStart w:id="3071" w:name="_Toc36636108"/>
      <w:bookmarkStart w:id="3072" w:name="_Toc37273054"/>
      <w:bookmarkStart w:id="3073" w:name="_Toc45886134"/>
      <w:bookmarkStart w:id="3074" w:name="_Toc53183210"/>
      <w:bookmarkStart w:id="3075" w:name="_Toc58915877"/>
      <w:bookmarkStart w:id="3076" w:name="_Toc58918058"/>
      <w:bookmarkStart w:id="3077" w:name="_Toc66693927"/>
      <w:r w:rsidRPr="00931575">
        <w:rPr>
          <w:lang w:eastAsia="sv-SE"/>
        </w:rPr>
        <w:t>7.9.4.1</w:t>
      </w:r>
      <w:r w:rsidRPr="00931575">
        <w:rPr>
          <w:lang w:eastAsia="sv-SE"/>
        </w:rPr>
        <w:tab/>
        <w:t>Initial conditions</w:t>
      </w:r>
      <w:bookmarkEnd w:id="3069"/>
      <w:bookmarkEnd w:id="3070"/>
      <w:bookmarkEnd w:id="3071"/>
      <w:bookmarkEnd w:id="3072"/>
      <w:bookmarkEnd w:id="3073"/>
      <w:bookmarkEnd w:id="3074"/>
      <w:bookmarkEnd w:id="3075"/>
      <w:bookmarkEnd w:id="3076"/>
      <w:bookmarkEnd w:id="3077"/>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3078" w:name="_Toc21102908"/>
      <w:bookmarkStart w:id="3079" w:name="_Toc29810757"/>
      <w:bookmarkStart w:id="3080" w:name="_Toc36636109"/>
      <w:bookmarkStart w:id="3081" w:name="_Toc37273055"/>
      <w:bookmarkStart w:id="3082" w:name="_Toc45886135"/>
      <w:bookmarkStart w:id="3083" w:name="_Toc53183211"/>
      <w:bookmarkStart w:id="3084" w:name="_Toc58915878"/>
      <w:bookmarkStart w:id="3085" w:name="_Toc58918059"/>
      <w:bookmarkStart w:id="3086" w:name="_Toc66693928"/>
      <w:r w:rsidRPr="00931575">
        <w:rPr>
          <w:lang w:eastAsia="sv-SE"/>
        </w:rPr>
        <w:t>7.9.4.2</w:t>
      </w:r>
      <w:r w:rsidRPr="00931575">
        <w:rPr>
          <w:lang w:eastAsia="sv-SE"/>
        </w:rPr>
        <w:tab/>
        <w:t>Procedure</w:t>
      </w:r>
      <w:bookmarkEnd w:id="3078"/>
      <w:bookmarkEnd w:id="3079"/>
      <w:bookmarkEnd w:id="3080"/>
      <w:bookmarkEnd w:id="3081"/>
      <w:bookmarkEnd w:id="3082"/>
      <w:bookmarkEnd w:id="3083"/>
      <w:bookmarkEnd w:id="3084"/>
      <w:bookmarkEnd w:id="3085"/>
      <w:bookmarkEnd w:id="308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3087" w:name="_Toc21102909"/>
      <w:bookmarkStart w:id="3088" w:name="_Toc29810758"/>
      <w:bookmarkStart w:id="3089" w:name="_Toc36636110"/>
      <w:bookmarkStart w:id="3090" w:name="_Toc37273056"/>
      <w:bookmarkStart w:id="3091" w:name="_Toc45886136"/>
      <w:bookmarkStart w:id="3092" w:name="_Toc53183212"/>
      <w:bookmarkStart w:id="3093" w:name="_Toc58915879"/>
      <w:bookmarkStart w:id="3094" w:name="_Toc58918060"/>
      <w:bookmarkStart w:id="3095" w:name="_Toc6669392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3087"/>
      <w:bookmarkEnd w:id="3088"/>
      <w:bookmarkEnd w:id="3089"/>
      <w:bookmarkEnd w:id="3090"/>
      <w:bookmarkEnd w:id="3091"/>
      <w:bookmarkEnd w:id="3092"/>
      <w:bookmarkEnd w:id="3093"/>
      <w:bookmarkEnd w:id="3094"/>
      <w:bookmarkEnd w:id="3095"/>
    </w:p>
    <w:p w14:paraId="79898A1E" w14:textId="77777777" w:rsidR="00C45907" w:rsidRPr="00931575" w:rsidRDefault="00C45907" w:rsidP="00C45907">
      <w:pPr>
        <w:pStyle w:val="Heading4"/>
        <w:rPr>
          <w:lang w:eastAsia="sv-SE"/>
        </w:rPr>
      </w:pPr>
      <w:bookmarkStart w:id="3096" w:name="_Toc21102910"/>
      <w:bookmarkStart w:id="3097" w:name="_Toc29810759"/>
      <w:bookmarkStart w:id="3098" w:name="_Toc36636111"/>
      <w:bookmarkStart w:id="3099" w:name="_Toc37273057"/>
      <w:bookmarkStart w:id="3100" w:name="_Toc45886137"/>
      <w:bookmarkStart w:id="3101" w:name="_Toc53183213"/>
      <w:bookmarkStart w:id="3102" w:name="_Toc58915880"/>
      <w:bookmarkStart w:id="3103" w:name="_Toc58918061"/>
      <w:bookmarkStart w:id="3104" w:name="_Toc66693930"/>
      <w:r w:rsidRPr="00931575">
        <w:rPr>
          <w:lang w:eastAsia="sv-SE"/>
        </w:rPr>
        <w:t>7.9.5.1</w:t>
      </w:r>
      <w:r w:rsidRPr="00931575">
        <w:rPr>
          <w:lang w:eastAsia="sv-SE"/>
        </w:rPr>
        <w:tab/>
      </w:r>
      <w:r w:rsidRPr="00931575">
        <w:rPr>
          <w:i/>
          <w:lang w:eastAsia="sv-SE"/>
        </w:rPr>
        <w:t>BS type 1-O</w:t>
      </w:r>
      <w:bookmarkEnd w:id="3096"/>
      <w:bookmarkEnd w:id="3097"/>
      <w:bookmarkEnd w:id="3098"/>
      <w:bookmarkEnd w:id="3099"/>
      <w:bookmarkEnd w:id="3100"/>
      <w:bookmarkEnd w:id="3101"/>
      <w:bookmarkEnd w:id="3102"/>
      <w:bookmarkEnd w:id="3103"/>
      <w:bookmarkEnd w:id="3104"/>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3105" w:name="_Toc21102911"/>
      <w:bookmarkStart w:id="3106" w:name="_Toc29810760"/>
      <w:bookmarkStart w:id="3107" w:name="_Toc36636112"/>
      <w:bookmarkStart w:id="3108" w:name="_Toc37273058"/>
      <w:bookmarkStart w:id="3109" w:name="_Toc45886138"/>
      <w:bookmarkStart w:id="3110" w:name="_Toc53183214"/>
      <w:bookmarkStart w:id="3111" w:name="_Toc58915881"/>
      <w:bookmarkStart w:id="3112" w:name="_Toc58918062"/>
      <w:bookmarkStart w:id="3113" w:name="_Toc66693931"/>
      <w:r w:rsidRPr="00931575">
        <w:rPr>
          <w:lang w:eastAsia="sv-SE"/>
        </w:rPr>
        <w:t>7.9.5.2</w:t>
      </w:r>
      <w:r w:rsidRPr="00931575">
        <w:rPr>
          <w:lang w:eastAsia="sv-SE"/>
        </w:rPr>
        <w:tab/>
      </w:r>
      <w:r w:rsidRPr="00931575">
        <w:rPr>
          <w:i/>
          <w:lang w:eastAsia="sv-SE"/>
        </w:rPr>
        <w:t>BS type 2-O</w:t>
      </w:r>
      <w:bookmarkEnd w:id="3105"/>
      <w:bookmarkEnd w:id="3106"/>
      <w:bookmarkEnd w:id="3107"/>
      <w:bookmarkEnd w:id="3108"/>
      <w:bookmarkEnd w:id="3109"/>
      <w:bookmarkEnd w:id="3110"/>
      <w:bookmarkEnd w:id="3111"/>
      <w:bookmarkEnd w:id="3112"/>
      <w:bookmarkEnd w:id="3113"/>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3114" w:name="_Toc21102912"/>
      <w:bookmarkStart w:id="3115" w:name="_Toc29810761"/>
      <w:bookmarkStart w:id="3116" w:name="_Toc36636113"/>
      <w:bookmarkStart w:id="3117" w:name="_Toc37273059"/>
      <w:bookmarkStart w:id="3118" w:name="_Toc45886139"/>
      <w:bookmarkStart w:id="3119" w:name="_Toc53183215"/>
      <w:bookmarkStart w:id="3120" w:name="_Toc58915882"/>
      <w:bookmarkStart w:id="3121" w:name="_Toc58918063"/>
      <w:bookmarkStart w:id="3122" w:name="_Toc66693932"/>
      <w:r w:rsidRPr="00931575">
        <w:lastRenderedPageBreak/>
        <w:t>8</w:t>
      </w:r>
      <w:r w:rsidRPr="00931575">
        <w:tab/>
        <w:t>Radiated performance requirements</w:t>
      </w:r>
      <w:bookmarkEnd w:id="3114"/>
      <w:bookmarkEnd w:id="3115"/>
      <w:bookmarkEnd w:id="3116"/>
      <w:bookmarkEnd w:id="3117"/>
      <w:bookmarkEnd w:id="3118"/>
      <w:bookmarkEnd w:id="3119"/>
      <w:bookmarkEnd w:id="3120"/>
      <w:bookmarkEnd w:id="3121"/>
      <w:bookmarkEnd w:id="3122"/>
    </w:p>
    <w:p w14:paraId="515CFBFF" w14:textId="77777777" w:rsidR="00C45907" w:rsidRPr="00931575" w:rsidRDefault="00C45907" w:rsidP="00C45907">
      <w:pPr>
        <w:pStyle w:val="Heading2"/>
      </w:pPr>
      <w:bookmarkStart w:id="3123" w:name="_Toc21102913"/>
      <w:bookmarkStart w:id="3124" w:name="_Toc29810762"/>
      <w:bookmarkStart w:id="3125" w:name="_Toc36636114"/>
      <w:bookmarkStart w:id="3126" w:name="_Toc37273060"/>
      <w:bookmarkStart w:id="3127" w:name="_Toc45886140"/>
      <w:bookmarkStart w:id="3128" w:name="_Toc53183216"/>
      <w:bookmarkStart w:id="3129" w:name="_Toc58915883"/>
      <w:bookmarkStart w:id="3130" w:name="_Toc58918064"/>
      <w:bookmarkStart w:id="3131" w:name="_Toc66693933"/>
      <w:r w:rsidRPr="00931575">
        <w:t>8.1</w:t>
      </w:r>
      <w:r w:rsidRPr="00931575">
        <w:tab/>
        <w:t>General</w:t>
      </w:r>
      <w:bookmarkEnd w:id="3123"/>
      <w:bookmarkEnd w:id="3124"/>
      <w:bookmarkEnd w:id="3125"/>
      <w:bookmarkEnd w:id="3126"/>
      <w:bookmarkEnd w:id="3127"/>
      <w:bookmarkEnd w:id="3128"/>
      <w:bookmarkEnd w:id="3129"/>
      <w:bookmarkEnd w:id="3130"/>
      <w:bookmarkEnd w:id="3131"/>
    </w:p>
    <w:p w14:paraId="773C4D8F" w14:textId="77777777" w:rsidR="00C45907" w:rsidRPr="00931575" w:rsidRDefault="00C45907" w:rsidP="00C45907">
      <w:pPr>
        <w:pStyle w:val="Heading3"/>
        <w:rPr>
          <w:lang w:eastAsia="ko-KR"/>
        </w:rPr>
      </w:pPr>
      <w:bookmarkStart w:id="3132" w:name="_Toc21102914"/>
      <w:bookmarkStart w:id="3133" w:name="_Toc29810763"/>
      <w:bookmarkStart w:id="3134" w:name="_Toc36636115"/>
      <w:bookmarkStart w:id="3135" w:name="_Toc37273061"/>
      <w:bookmarkStart w:id="3136" w:name="_Toc45886141"/>
      <w:bookmarkStart w:id="3137" w:name="_Toc53183217"/>
      <w:bookmarkStart w:id="3138" w:name="_Toc58915884"/>
      <w:bookmarkStart w:id="3139" w:name="_Toc58918065"/>
      <w:bookmarkStart w:id="3140" w:name="_Toc6669393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3132"/>
      <w:bookmarkEnd w:id="3133"/>
      <w:bookmarkEnd w:id="3134"/>
      <w:bookmarkEnd w:id="3135"/>
      <w:bookmarkEnd w:id="3136"/>
      <w:bookmarkEnd w:id="3137"/>
      <w:bookmarkEnd w:id="3138"/>
      <w:bookmarkEnd w:id="3139"/>
      <w:bookmarkEnd w:id="314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3141" w:name="_Toc21102915"/>
      <w:bookmarkStart w:id="3142" w:name="_Toc29810764"/>
      <w:bookmarkStart w:id="3143" w:name="_Toc36636116"/>
      <w:bookmarkStart w:id="3144" w:name="_Toc37273062"/>
      <w:bookmarkStart w:id="3145" w:name="_Toc45886142"/>
      <w:bookmarkStart w:id="3146" w:name="_Toc53183218"/>
      <w:bookmarkStart w:id="3147" w:name="_Toc58915885"/>
      <w:bookmarkStart w:id="3148" w:name="_Toc58918066"/>
      <w:bookmarkStart w:id="3149" w:name="_Toc66693935"/>
      <w:r w:rsidRPr="00931575">
        <w:t>8.1.1</w:t>
      </w:r>
      <w:r w:rsidRPr="00931575">
        <w:tab/>
        <w:t>OTA demodulation branches</w:t>
      </w:r>
      <w:bookmarkEnd w:id="3141"/>
      <w:bookmarkEnd w:id="3142"/>
      <w:bookmarkEnd w:id="3143"/>
      <w:bookmarkEnd w:id="3144"/>
      <w:bookmarkEnd w:id="3145"/>
      <w:bookmarkEnd w:id="3146"/>
      <w:bookmarkEnd w:id="3147"/>
      <w:bookmarkEnd w:id="3148"/>
      <w:bookmarkEnd w:id="3149"/>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3150" w:name="_Toc21102916"/>
      <w:bookmarkStart w:id="3151" w:name="_Toc29810765"/>
      <w:bookmarkStart w:id="3152" w:name="_Toc36636117"/>
      <w:bookmarkStart w:id="3153" w:name="_Toc37273063"/>
      <w:bookmarkStart w:id="3154" w:name="_Toc45886143"/>
      <w:bookmarkStart w:id="3155" w:name="_Toc53183219"/>
      <w:bookmarkStart w:id="3156" w:name="_Toc58915886"/>
      <w:bookmarkStart w:id="3157" w:name="_Toc58918067"/>
      <w:bookmarkStart w:id="3158" w:name="_Toc6669393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3150"/>
      <w:bookmarkEnd w:id="3151"/>
      <w:bookmarkEnd w:id="3152"/>
      <w:bookmarkEnd w:id="3153"/>
      <w:bookmarkEnd w:id="3154"/>
      <w:bookmarkEnd w:id="3155"/>
      <w:bookmarkEnd w:id="3156"/>
      <w:bookmarkEnd w:id="3157"/>
      <w:bookmarkEnd w:id="3158"/>
    </w:p>
    <w:p w14:paraId="0CCFD798" w14:textId="77777777" w:rsidR="00C45907" w:rsidRPr="00931575" w:rsidRDefault="00C45907" w:rsidP="00C45907">
      <w:pPr>
        <w:pStyle w:val="Heading4"/>
      </w:pPr>
      <w:bookmarkStart w:id="3159" w:name="_Toc21102917"/>
      <w:bookmarkStart w:id="3160" w:name="_Toc29810766"/>
      <w:bookmarkStart w:id="3161" w:name="_Toc36636118"/>
      <w:bookmarkStart w:id="3162" w:name="_Toc37273064"/>
      <w:bookmarkStart w:id="3163" w:name="_Toc45886144"/>
      <w:bookmarkStart w:id="3164" w:name="_Toc53183220"/>
      <w:bookmarkStart w:id="3165" w:name="_Toc58915887"/>
      <w:bookmarkStart w:id="3166" w:name="_Toc58918068"/>
      <w:bookmarkStart w:id="3167" w:name="_Toc666939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3159"/>
      <w:bookmarkEnd w:id="3160"/>
      <w:bookmarkEnd w:id="3161"/>
      <w:bookmarkEnd w:id="3162"/>
      <w:bookmarkEnd w:id="3163"/>
      <w:bookmarkEnd w:id="3164"/>
      <w:bookmarkEnd w:id="3165"/>
      <w:bookmarkEnd w:id="3166"/>
      <w:bookmarkEnd w:id="3167"/>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3168" w:name="_Toc21102918"/>
      <w:bookmarkStart w:id="3169" w:name="_Toc29810767"/>
      <w:bookmarkStart w:id="3170" w:name="_Toc36636119"/>
      <w:bookmarkStart w:id="3171" w:name="_Toc37273065"/>
      <w:bookmarkStart w:id="3172" w:name="_Toc45886145"/>
      <w:bookmarkStart w:id="3173" w:name="_Toc53183221"/>
      <w:bookmarkStart w:id="3174" w:name="_Toc58915888"/>
      <w:bookmarkStart w:id="3175" w:name="_Toc58918069"/>
      <w:bookmarkStart w:id="3176" w:name="_Toc6669393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3168"/>
      <w:bookmarkEnd w:id="3169"/>
      <w:bookmarkEnd w:id="3170"/>
      <w:bookmarkEnd w:id="3171"/>
      <w:bookmarkEnd w:id="3172"/>
      <w:bookmarkEnd w:id="3173"/>
      <w:bookmarkEnd w:id="3174"/>
      <w:bookmarkEnd w:id="3175"/>
      <w:bookmarkEnd w:id="3176"/>
    </w:p>
    <w:p w14:paraId="2D3EDAE6" w14:textId="77777777" w:rsidR="00C45907" w:rsidRPr="00931575" w:rsidRDefault="00C45907" w:rsidP="00C45907">
      <w:pPr>
        <w:pStyle w:val="Heading5"/>
        <w:rPr>
          <w:snapToGrid w:val="0"/>
          <w:lang w:eastAsia="zh-CN"/>
        </w:rPr>
      </w:pPr>
      <w:bookmarkStart w:id="3177" w:name="_Toc21102919"/>
      <w:bookmarkStart w:id="3178" w:name="_Toc29810768"/>
      <w:bookmarkStart w:id="3179" w:name="_Toc36636120"/>
      <w:bookmarkStart w:id="3180" w:name="_Toc37273066"/>
      <w:bookmarkStart w:id="3181" w:name="_Toc45886146"/>
      <w:bookmarkStart w:id="3182" w:name="_Toc53183222"/>
      <w:bookmarkStart w:id="3183" w:name="_Toc58915889"/>
      <w:bookmarkStart w:id="3184" w:name="_Toc58918070"/>
      <w:bookmarkStart w:id="3185" w:name="_Toc6669393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177"/>
      <w:bookmarkEnd w:id="3178"/>
      <w:bookmarkEnd w:id="3179"/>
      <w:bookmarkEnd w:id="3180"/>
      <w:bookmarkEnd w:id="3181"/>
      <w:bookmarkEnd w:id="3182"/>
      <w:bookmarkEnd w:id="3183"/>
      <w:bookmarkEnd w:id="3184"/>
      <w:bookmarkEnd w:id="318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3186" w:name="_Toc21102920"/>
      <w:bookmarkStart w:id="3187" w:name="_Toc29810769"/>
      <w:bookmarkStart w:id="3188" w:name="_Toc36636121"/>
      <w:bookmarkStart w:id="3189" w:name="_Toc37273067"/>
      <w:bookmarkStart w:id="3190" w:name="_Toc45886147"/>
      <w:bookmarkStart w:id="3191" w:name="_Toc53183223"/>
      <w:bookmarkStart w:id="3192" w:name="_Toc58915890"/>
      <w:bookmarkStart w:id="3193" w:name="_Toc58918071"/>
      <w:bookmarkStart w:id="3194" w:name="_Toc6669394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186"/>
      <w:bookmarkEnd w:id="3187"/>
      <w:bookmarkEnd w:id="3188"/>
      <w:bookmarkEnd w:id="3189"/>
      <w:bookmarkEnd w:id="3190"/>
      <w:bookmarkEnd w:id="3191"/>
      <w:bookmarkEnd w:id="3192"/>
      <w:bookmarkEnd w:id="3193"/>
      <w:bookmarkEnd w:id="3194"/>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3195" w:name="_Toc21102921"/>
      <w:bookmarkStart w:id="3196" w:name="_Toc29810770"/>
      <w:bookmarkStart w:id="3197" w:name="_Toc36636122"/>
      <w:bookmarkStart w:id="3198" w:name="_Toc37273068"/>
      <w:bookmarkStart w:id="3199" w:name="_Toc45886148"/>
      <w:bookmarkStart w:id="3200" w:name="_Toc53183224"/>
      <w:bookmarkStart w:id="3201" w:name="_Toc58915891"/>
      <w:bookmarkStart w:id="3202" w:name="_Toc58918072"/>
      <w:bookmarkStart w:id="3203" w:name="_Toc6669394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195"/>
      <w:bookmarkEnd w:id="3196"/>
      <w:bookmarkEnd w:id="3197"/>
      <w:bookmarkEnd w:id="3198"/>
      <w:bookmarkEnd w:id="3199"/>
      <w:bookmarkEnd w:id="3200"/>
      <w:bookmarkEnd w:id="3201"/>
      <w:bookmarkEnd w:id="3202"/>
      <w:bookmarkEnd w:id="3203"/>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3204"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3205" w:name="_Toc53183225"/>
      <w:bookmarkStart w:id="3206" w:name="_Toc58915892"/>
      <w:bookmarkStart w:id="3207" w:name="_Toc58918073"/>
      <w:bookmarkStart w:id="3208" w:name="_Toc6669394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3205"/>
      <w:bookmarkEnd w:id="3206"/>
      <w:bookmarkEnd w:id="3207"/>
      <w:bookmarkEnd w:id="3208"/>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3209" w:name="_Toc53183226"/>
      <w:bookmarkStart w:id="3210" w:name="_Toc58915893"/>
      <w:bookmarkStart w:id="3211" w:name="_Toc58918074"/>
      <w:bookmarkStart w:id="3212" w:name="_Toc6669394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3209"/>
      <w:bookmarkEnd w:id="3210"/>
      <w:bookmarkEnd w:id="3211"/>
      <w:bookmarkEnd w:id="321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3213" w:name="_Toc29810771"/>
      <w:bookmarkStart w:id="3214" w:name="_Toc36636123"/>
      <w:bookmarkStart w:id="3215" w:name="_Toc37273069"/>
      <w:bookmarkStart w:id="3216" w:name="_Toc45886149"/>
      <w:bookmarkStart w:id="3217"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3218" w:name="_Toc66693944"/>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3218"/>
    </w:p>
    <w:p w14:paraId="5380062F" w14:textId="77777777" w:rsidR="00F36E20" w:rsidRPr="008C3753" w:rsidRDefault="00F36E20" w:rsidP="00F36E20">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3219" w:name="_Toc58915894"/>
      <w:bookmarkStart w:id="3220" w:name="_Toc58918075"/>
      <w:bookmarkStart w:id="3221" w:name="_Toc666939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3204"/>
      <w:bookmarkEnd w:id="3213"/>
      <w:bookmarkEnd w:id="3214"/>
      <w:bookmarkEnd w:id="3215"/>
      <w:bookmarkEnd w:id="3216"/>
      <w:bookmarkEnd w:id="3217"/>
      <w:bookmarkEnd w:id="3219"/>
      <w:bookmarkEnd w:id="3220"/>
      <w:bookmarkEnd w:id="3221"/>
    </w:p>
    <w:p w14:paraId="0BFAE473" w14:textId="77777777" w:rsidR="00C45907" w:rsidRPr="00931575" w:rsidRDefault="00C45907" w:rsidP="00C45907">
      <w:pPr>
        <w:pStyle w:val="Heading5"/>
        <w:rPr>
          <w:snapToGrid w:val="0"/>
          <w:lang w:eastAsia="zh-CN"/>
        </w:rPr>
      </w:pPr>
      <w:bookmarkStart w:id="3222" w:name="_Toc21102923"/>
      <w:bookmarkStart w:id="3223" w:name="_Toc29810772"/>
      <w:bookmarkStart w:id="3224" w:name="_Toc36636124"/>
      <w:bookmarkStart w:id="3225" w:name="_Toc37273070"/>
      <w:bookmarkStart w:id="3226" w:name="_Toc45886150"/>
      <w:bookmarkStart w:id="3227" w:name="_Toc53183228"/>
      <w:bookmarkStart w:id="3228" w:name="_Toc58915895"/>
      <w:bookmarkStart w:id="3229" w:name="_Toc58918076"/>
      <w:bookmarkStart w:id="3230" w:name="_Toc666939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22"/>
      <w:bookmarkEnd w:id="3223"/>
      <w:bookmarkEnd w:id="3224"/>
      <w:bookmarkEnd w:id="3225"/>
      <w:bookmarkEnd w:id="3226"/>
      <w:bookmarkEnd w:id="3227"/>
      <w:bookmarkEnd w:id="3228"/>
      <w:bookmarkEnd w:id="3229"/>
      <w:bookmarkEnd w:id="3230"/>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3231" w:name="_Toc21102924"/>
      <w:bookmarkStart w:id="3232" w:name="_Toc29810773"/>
      <w:bookmarkStart w:id="3233" w:name="_Toc36636125"/>
      <w:bookmarkStart w:id="3234" w:name="_Toc37273071"/>
      <w:bookmarkStart w:id="3235" w:name="_Toc45886151"/>
      <w:bookmarkStart w:id="3236" w:name="_Toc53183229"/>
      <w:bookmarkStart w:id="3237" w:name="_Toc58915896"/>
      <w:bookmarkStart w:id="3238" w:name="_Toc58918077"/>
      <w:bookmarkStart w:id="3239" w:name="_Toc6669394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31"/>
      <w:bookmarkEnd w:id="3232"/>
      <w:bookmarkEnd w:id="3233"/>
      <w:bookmarkEnd w:id="3234"/>
      <w:bookmarkEnd w:id="3235"/>
      <w:bookmarkEnd w:id="3236"/>
      <w:bookmarkEnd w:id="3237"/>
      <w:bookmarkEnd w:id="3238"/>
      <w:bookmarkEnd w:id="3239"/>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3240" w:name="_Toc21102925"/>
      <w:bookmarkStart w:id="3241" w:name="_Toc29810774"/>
      <w:bookmarkStart w:id="3242" w:name="_Toc36636126"/>
      <w:bookmarkStart w:id="3243" w:name="_Toc37273072"/>
      <w:bookmarkStart w:id="3244" w:name="_Toc45886152"/>
      <w:bookmarkStart w:id="3245" w:name="_Toc53183230"/>
      <w:bookmarkStart w:id="3246" w:name="_Toc58915897"/>
      <w:bookmarkStart w:id="3247" w:name="_Toc58918078"/>
      <w:bookmarkStart w:id="3248" w:name="_Toc666939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40"/>
      <w:bookmarkEnd w:id="3241"/>
      <w:bookmarkEnd w:id="3242"/>
      <w:bookmarkEnd w:id="3243"/>
      <w:bookmarkEnd w:id="3244"/>
      <w:bookmarkEnd w:id="3245"/>
      <w:bookmarkEnd w:id="3246"/>
      <w:bookmarkEnd w:id="3247"/>
      <w:bookmarkEnd w:id="3248"/>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3249" w:name="_Toc21102926"/>
      <w:bookmarkStart w:id="3250" w:name="_Toc29810775"/>
      <w:bookmarkStart w:id="3251" w:name="_Toc36636127"/>
      <w:bookmarkStart w:id="3252" w:name="_Toc37273073"/>
      <w:bookmarkStart w:id="3253" w:name="_Toc45886153"/>
      <w:bookmarkStart w:id="3254" w:name="_Toc53183231"/>
      <w:bookmarkStart w:id="3255" w:name="_Toc58915898"/>
      <w:bookmarkStart w:id="3256" w:name="_Toc58918079"/>
      <w:bookmarkStart w:id="3257" w:name="_Toc6669394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3249"/>
      <w:bookmarkEnd w:id="3250"/>
      <w:bookmarkEnd w:id="3251"/>
      <w:bookmarkEnd w:id="3252"/>
      <w:bookmarkEnd w:id="3253"/>
      <w:bookmarkEnd w:id="3254"/>
      <w:bookmarkEnd w:id="3255"/>
      <w:bookmarkEnd w:id="3256"/>
      <w:bookmarkEnd w:id="325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3258" w:name="_Toc21102927"/>
      <w:bookmarkStart w:id="3259" w:name="_Toc29810776"/>
      <w:bookmarkStart w:id="3260" w:name="_Toc36636128"/>
      <w:bookmarkStart w:id="3261" w:name="_Toc37273074"/>
      <w:bookmarkStart w:id="3262" w:name="_Toc45886154"/>
      <w:bookmarkStart w:id="3263" w:name="_Toc53183232"/>
      <w:bookmarkStart w:id="3264" w:name="_Toc58915899"/>
      <w:bookmarkStart w:id="3265" w:name="_Toc58918080"/>
      <w:bookmarkStart w:id="3266" w:name="_Toc666939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3258"/>
      <w:bookmarkEnd w:id="3259"/>
      <w:bookmarkEnd w:id="3260"/>
      <w:bookmarkEnd w:id="3261"/>
      <w:bookmarkEnd w:id="3262"/>
      <w:bookmarkEnd w:id="3263"/>
      <w:bookmarkEnd w:id="3264"/>
      <w:bookmarkEnd w:id="3265"/>
      <w:bookmarkEnd w:id="3266"/>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3267" w:name="_Toc21102928"/>
      <w:bookmarkStart w:id="3268" w:name="_Toc29810777"/>
      <w:bookmarkStart w:id="3269" w:name="_Toc36636129"/>
      <w:bookmarkStart w:id="3270" w:name="_Toc37273075"/>
      <w:bookmarkStart w:id="3271" w:name="_Toc45886155"/>
      <w:bookmarkStart w:id="3272" w:name="_Toc53183233"/>
      <w:bookmarkStart w:id="3273" w:name="_Toc58915900"/>
      <w:bookmarkStart w:id="3274" w:name="_Toc58918081"/>
      <w:bookmarkStart w:id="3275" w:name="_Toc666939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3267"/>
      <w:bookmarkEnd w:id="3268"/>
      <w:bookmarkEnd w:id="3269"/>
      <w:bookmarkEnd w:id="3270"/>
      <w:bookmarkEnd w:id="3271"/>
      <w:bookmarkEnd w:id="3272"/>
      <w:bookmarkEnd w:id="3273"/>
      <w:bookmarkEnd w:id="3274"/>
      <w:bookmarkEnd w:id="3275"/>
    </w:p>
    <w:p w14:paraId="0DCCE2F8" w14:textId="77777777" w:rsidR="00C45907" w:rsidRPr="00931575" w:rsidRDefault="00C45907" w:rsidP="00C45907">
      <w:pPr>
        <w:pStyle w:val="Heading5"/>
        <w:rPr>
          <w:snapToGrid w:val="0"/>
          <w:lang w:eastAsia="zh-CN"/>
        </w:rPr>
      </w:pPr>
      <w:bookmarkStart w:id="3276" w:name="_Toc21102929"/>
      <w:bookmarkStart w:id="3277" w:name="_Toc29810778"/>
      <w:bookmarkStart w:id="3278" w:name="_Toc36636130"/>
      <w:bookmarkStart w:id="3279" w:name="_Toc37273076"/>
      <w:bookmarkStart w:id="3280" w:name="_Toc45886156"/>
      <w:bookmarkStart w:id="3281" w:name="_Toc53183234"/>
      <w:bookmarkStart w:id="3282" w:name="_Toc58915901"/>
      <w:bookmarkStart w:id="3283" w:name="_Toc58918082"/>
      <w:bookmarkStart w:id="3284" w:name="_Toc666939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3276"/>
      <w:bookmarkEnd w:id="3277"/>
      <w:bookmarkEnd w:id="3278"/>
      <w:bookmarkEnd w:id="3279"/>
      <w:bookmarkEnd w:id="3280"/>
      <w:bookmarkEnd w:id="3281"/>
      <w:bookmarkEnd w:id="3282"/>
      <w:bookmarkEnd w:id="3283"/>
      <w:bookmarkEnd w:id="3284"/>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3285" w:name="_Toc21102930"/>
      <w:bookmarkStart w:id="3286" w:name="_Toc29810779"/>
      <w:bookmarkStart w:id="3287" w:name="_Toc36636131"/>
      <w:bookmarkStart w:id="3288" w:name="_Toc37273077"/>
      <w:bookmarkStart w:id="3289" w:name="_Toc45886157"/>
      <w:bookmarkStart w:id="3290" w:name="_Toc53183235"/>
      <w:bookmarkStart w:id="3291" w:name="_Toc58915902"/>
      <w:bookmarkStart w:id="3292" w:name="_Toc58918083"/>
      <w:bookmarkStart w:id="3293" w:name="_Toc666939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3285"/>
      <w:bookmarkEnd w:id="3286"/>
      <w:bookmarkEnd w:id="3287"/>
      <w:bookmarkEnd w:id="3288"/>
      <w:bookmarkEnd w:id="3289"/>
      <w:bookmarkEnd w:id="3290"/>
      <w:bookmarkEnd w:id="3291"/>
      <w:bookmarkEnd w:id="3292"/>
      <w:bookmarkEnd w:id="3293"/>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3294" w:name="_Toc21102931"/>
      <w:bookmarkStart w:id="3295" w:name="_Toc29810780"/>
      <w:bookmarkStart w:id="3296" w:name="_Toc36636132"/>
      <w:bookmarkStart w:id="3297" w:name="_Toc37273078"/>
      <w:bookmarkStart w:id="3298" w:name="_Toc45886158"/>
      <w:bookmarkStart w:id="3299" w:name="_Toc53183236"/>
      <w:bookmarkStart w:id="3300" w:name="_Toc58915903"/>
      <w:bookmarkStart w:id="3301" w:name="_Toc58918084"/>
      <w:bookmarkStart w:id="3302" w:name="_Toc666939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3294"/>
      <w:bookmarkEnd w:id="3295"/>
      <w:bookmarkEnd w:id="3296"/>
      <w:bookmarkEnd w:id="3297"/>
      <w:bookmarkEnd w:id="3298"/>
      <w:bookmarkEnd w:id="3299"/>
      <w:bookmarkEnd w:id="3300"/>
      <w:bookmarkEnd w:id="3301"/>
      <w:bookmarkEnd w:id="3302"/>
    </w:p>
    <w:p w14:paraId="237097FE" w14:textId="694E106F" w:rsidR="00CB5A87" w:rsidRDefault="00CB5A87" w:rsidP="00CB5A87">
      <w:bookmarkStart w:id="3303" w:name="_Toc53183237"/>
      <w:bookmarkStart w:id="3304" w:name="_Toc58915904"/>
      <w:bookmarkStart w:id="3305" w:name="_Toc58918085"/>
      <w:bookmarkStart w:id="3306" w:name="_Toc21102932"/>
      <w:bookmarkStart w:id="3307" w:name="_Toc29810781"/>
      <w:bookmarkStart w:id="3308" w:name="_Toc36636133"/>
      <w:bookmarkStart w:id="3309" w:name="_Toc37273079"/>
      <w:bookmarkStart w:id="3310"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3311" w:name="_Toc66693955"/>
      <w:r w:rsidRPr="00931575">
        <w:rPr>
          <w:lang w:eastAsia="zh-CN"/>
        </w:rPr>
        <w:t>8.1.2.3.4</w:t>
      </w:r>
      <w:r w:rsidRPr="00931575">
        <w:rPr>
          <w:lang w:eastAsia="zh-CN"/>
        </w:rPr>
        <w:tab/>
        <w:t>Applicability of requirements for different restricted set types of long PRACH format 0</w:t>
      </w:r>
      <w:bookmarkEnd w:id="3303"/>
      <w:bookmarkEnd w:id="3304"/>
      <w:bookmarkEnd w:id="3305"/>
      <w:bookmarkEnd w:id="3311"/>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3312" w:name="_Toc58915905"/>
      <w:bookmarkStart w:id="3313" w:name="_Toc58918086"/>
      <w:bookmarkStart w:id="3314" w:name="_Toc66693956"/>
      <w:r w:rsidRPr="00931575">
        <w:rPr>
          <w:noProof/>
        </w:rPr>
        <w:t>8.1.2.4</w:t>
      </w:r>
      <w:r w:rsidRPr="00931575">
        <w:rPr>
          <w:noProof/>
        </w:rPr>
        <w:tab/>
        <w:t>Applicability of PUSCH for high speed train performance requirements</w:t>
      </w:r>
      <w:bookmarkEnd w:id="3312"/>
      <w:bookmarkEnd w:id="3313"/>
      <w:bookmarkEnd w:id="3314"/>
    </w:p>
    <w:p w14:paraId="77E01975" w14:textId="77777777" w:rsidR="007F5CD7" w:rsidRPr="00931575" w:rsidRDefault="007F5CD7" w:rsidP="007F5CD7">
      <w:pPr>
        <w:pStyle w:val="Heading5"/>
      </w:pPr>
      <w:bookmarkStart w:id="3315" w:name="_Toc58915906"/>
      <w:bookmarkStart w:id="3316" w:name="_Toc58918087"/>
      <w:bookmarkStart w:id="3317" w:name="_Toc66693957"/>
      <w:r w:rsidRPr="00931575">
        <w:t>8.1.2.4.1</w:t>
      </w:r>
      <w:r w:rsidRPr="00931575">
        <w:tab/>
        <w:t>Appliability of requirements for different speeds</w:t>
      </w:r>
      <w:bookmarkEnd w:id="3315"/>
      <w:bookmarkEnd w:id="3316"/>
      <w:bookmarkEnd w:id="3317"/>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3318" w:name="_Toc58915907"/>
      <w:bookmarkStart w:id="3319" w:name="_Toc58918088"/>
      <w:bookmarkStart w:id="3320" w:name="_Toc66693958"/>
      <w:r w:rsidRPr="00931575">
        <w:t>8.1.2.4.2</w:t>
      </w:r>
      <w:r w:rsidRPr="00931575">
        <w:tab/>
        <w:t>Applicability of requirements for 1T1R</w:t>
      </w:r>
      <w:bookmarkEnd w:id="3318"/>
      <w:bookmarkEnd w:id="3319"/>
      <w:bookmarkEnd w:id="3320"/>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3321" w:name="_Toc53183238"/>
      <w:bookmarkStart w:id="3322" w:name="_Toc58915908"/>
      <w:bookmarkStart w:id="3323" w:name="_Toc58918089"/>
      <w:bookmarkStart w:id="3324" w:name="_Toc66693959"/>
      <w:r w:rsidRPr="00931575">
        <w:t>8.2</w:t>
      </w:r>
      <w:r w:rsidRPr="00931575">
        <w:tab/>
        <w:t>OTA performance requirements for PUSCH</w:t>
      </w:r>
      <w:bookmarkEnd w:id="3306"/>
      <w:bookmarkEnd w:id="3307"/>
      <w:bookmarkEnd w:id="3308"/>
      <w:bookmarkEnd w:id="3309"/>
      <w:bookmarkEnd w:id="3310"/>
      <w:bookmarkEnd w:id="3321"/>
      <w:bookmarkEnd w:id="3322"/>
      <w:bookmarkEnd w:id="3323"/>
      <w:bookmarkEnd w:id="3324"/>
    </w:p>
    <w:p w14:paraId="0B09667F" w14:textId="77777777" w:rsidR="00C45907" w:rsidRPr="00931575" w:rsidRDefault="00C45907" w:rsidP="00C45907">
      <w:pPr>
        <w:pStyle w:val="Heading3"/>
        <w:rPr>
          <w:rFonts w:eastAsia="SimSun"/>
        </w:rPr>
      </w:pPr>
      <w:bookmarkStart w:id="3325" w:name="_Toc21102933"/>
      <w:bookmarkStart w:id="3326" w:name="_Toc29810782"/>
      <w:bookmarkStart w:id="3327" w:name="_Toc36636134"/>
      <w:bookmarkStart w:id="3328" w:name="_Toc37273080"/>
      <w:bookmarkStart w:id="3329" w:name="_Toc45886160"/>
      <w:bookmarkStart w:id="3330" w:name="_Toc53183239"/>
      <w:bookmarkStart w:id="3331" w:name="_Toc58915909"/>
      <w:bookmarkStart w:id="3332" w:name="_Toc58918090"/>
      <w:bookmarkStart w:id="3333" w:name="_Toc6669396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3325"/>
      <w:bookmarkEnd w:id="3326"/>
      <w:bookmarkEnd w:id="3327"/>
      <w:bookmarkEnd w:id="3328"/>
      <w:bookmarkEnd w:id="3329"/>
      <w:bookmarkEnd w:id="3330"/>
      <w:bookmarkEnd w:id="3331"/>
      <w:bookmarkEnd w:id="3332"/>
      <w:bookmarkEnd w:id="3333"/>
    </w:p>
    <w:p w14:paraId="02ADD7EE" w14:textId="77777777" w:rsidR="00C45907" w:rsidRPr="00931575" w:rsidRDefault="00C45907" w:rsidP="00C45907">
      <w:pPr>
        <w:pStyle w:val="Heading4"/>
      </w:pPr>
      <w:bookmarkStart w:id="3334" w:name="_Toc21102934"/>
      <w:bookmarkStart w:id="3335" w:name="_Toc29810783"/>
      <w:bookmarkStart w:id="3336" w:name="_Toc36636135"/>
      <w:bookmarkStart w:id="3337" w:name="_Toc37273081"/>
      <w:bookmarkStart w:id="3338" w:name="_Toc45886161"/>
      <w:bookmarkStart w:id="3339" w:name="_Toc53183240"/>
      <w:bookmarkStart w:id="3340" w:name="_Toc58915910"/>
      <w:bookmarkStart w:id="3341" w:name="_Toc58918091"/>
      <w:bookmarkStart w:id="3342" w:name="_Toc66693961"/>
      <w:r w:rsidRPr="00931575">
        <w:t>8.2.1.1</w:t>
      </w:r>
      <w:r w:rsidRPr="00931575">
        <w:tab/>
        <w:t>Definition and applicability</w:t>
      </w:r>
      <w:bookmarkEnd w:id="3334"/>
      <w:bookmarkEnd w:id="3335"/>
      <w:bookmarkEnd w:id="3336"/>
      <w:bookmarkEnd w:id="3337"/>
      <w:bookmarkEnd w:id="3338"/>
      <w:bookmarkEnd w:id="3339"/>
      <w:bookmarkEnd w:id="3340"/>
      <w:bookmarkEnd w:id="3341"/>
      <w:bookmarkEnd w:id="3342"/>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3343" w:name="_Toc21102935"/>
      <w:bookmarkStart w:id="3344" w:name="_Toc29810784"/>
      <w:bookmarkStart w:id="3345" w:name="_Toc36636136"/>
      <w:bookmarkStart w:id="3346" w:name="_Toc37273082"/>
      <w:bookmarkStart w:id="3347" w:name="_Toc45886162"/>
      <w:bookmarkStart w:id="3348" w:name="_Toc53183241"/>
      <w:bookmarkStart w:id="3349" w:name="_Toc58915911"/>
      <w:bookmarkStart w:id="3350" w:name="_Toc58918092"/>
      <w:bookmarkStart w:id="3351" w:name="_Toc66693962"/>
      <w:r w:rsidRPr="00931575">
        <w:t>8.2.1.2</w:t>
      </w:r>
      <w:r w:rsidRPr="00931575">
        <w:tab/>
        <w:t>Minimum Requirement</w:t>
      </w:r>
      <w:bookmarkEnd w:id="3343"/>
      <w:bookmarkEnd w:id="3344"/>
      <w:bookmarkEnd w:id="3345"/>
      <w:bookmarkEnd w:id="3346"/>
      <w:bookmarkEnd w:id="3347"/>
      <w:bookmarkEnd w:id="3348"/>
      <w:bookmarkEnd w:id="3349"/>
      <w:bookmarkEnd w:id="3350"/>
      <w:bookmarkEnd w:id="3351"/>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3352" w:name="_Toc21102936"/>
      <w:bookmarkStart w:id="3353" w:name="_Toc29810785"/>
      <w:bookmarkStart w:id="3354" w:name="_Toc36636137"/>
      <w:bookmarkStart w:id="3355" w:name="_Toc37273083"/>
      <w:bookmarkStart w:id="3356" w:name="_Toc45886163"/>
      <w:bookmarkStart w:id="3357" w:name="_Toc53183242"/>
      <w:bookmarkStart w:id="3358" w:name="_Toc58915912"/>
      <w:bookmarkStart w:id="3359" w:name="_Toc58918093"/>
      <w:bookmarkStart w:id="3360" w:name="_Toc66693963"/>
      <w:r w:rsidRPr="00931575">
        <w:t>8.2.1.3</w:t>
      </w:r>
      <w:r w:rsidRPr="00931575">
        <w:tab/>
        <w:t>Test purpose</w:t>
      </w:r>
      <w:bookmarkEnd w:id="3352"/>
      <w:bookmarkEnd w:id="3353"/>
      <w:bookmarkEnd w:id="3354"/>
      <w:bookmarkEnd w:id="3355"/>
      <w:bookmarkEnd w:id="3356"/>
      <w:bookmarkEnd w:id="3357"/>
      <w:bookmarkEnd w:id="3358"/>
      <w:bookmarkEnd w:id="3359"/>
      <w:bookmarkEnd w:id="3360"/>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3361" w:name="_Toc21102937"/>
      <w:bookmarkStart w:id="3362" w:name="_Toc29810786"/>
      <w:bookmarkStart w:id="3363" w:name="_Toc36636138"/>
      <w:bookmarkStart w:id="3364" w:name="_Toc37273084"/>
      <w:bookmarkStart w:id="3365" w:name="_Toc45886164"/>
      <w:bookmarkStart w:id="3366" w:name="_Toc53183243"/>
      <w:bookmarkStart w:id="3367" w:name="_Toc58915913"/>
      <w:bookmarkStart w:id="3368" w:name="_Toc58918094"/>
      <w:bookmarkStart w:id="3369" w:name="_Toc66693964"/>
      <w:r w:rsidRPr="00931575">
        <w:t>8.2.1.4</w:t>
      </w:r>
      <w:r w:rsidRPr="00931575">
        <w:tab/>
        <w:t>Method of test</w:t>
      </w:r>
      <w:bookmarkEnd w:id="3361"/>
      <w:bookmarkEnd w:id="3362"/>
      <w:bookmarkEnd w:id="3363"/>
      <w:bookmarkEnd w:id="3364"/>
      <w:bookmarkEnd w:id="3365"/>
      <w:bookmarkEnd w:id="3366"/>
      <w:bookmarkEnd w:id="3367"/>
      <w:bookmarkEnd w:id="3368"/>
      <w:bookmarkEnd w:id="3369"/>
    </w:p>
    <w:p w14:paraId="523C930B" w14:textId="77777777" w:rsidR="00C45907" w:rsidRPr="00931575" w:rsidRDefault="00C45907" w:rsidP="00C45907">
      <w:pPr>
        <w:pStyle w:val="Heading5"/>
      </w:pPr>
      <w:bookmarkStart w:id="3370" w:name="_Toc21102938"/>
      <w:bookmarkStart w:id="3371" w:name="_Toc29810787"/>
      <w:bookmarkStart w:id="3372" w:name="_Toc36636139"/>
      <w:bookmarkStart w:id="3373" w:name="_Toc37273085"/>
      <w:bookmarkStart w:id="3374" w:name="_Toc45886165"/>
      <w:bookmarkStart w:id="3375" w:name="_Toc53183244"/>
      <w:bookmarkStart w:id="3376" w:name="_Toc58915914"/>
      <w:bookmarkStart w:id="3377" w:name="_Toc58918095"/>
      <w:bookmarkStart w:id="3378" w:name="_Toc66693965"/>
      <w:r w:rsidRPr="00931575">
        <w:t>8.2.1.4.1</w:t>
      </w:r>
      <w:r w:rsidRPr="00931575">
        <w:tab/>
        <w:t>Initial conditions</w:t>
      </w:r>
      <w:bookmarkEnd w:id="3370"/>
      <w:bookmarkEnd w:id="3371"/>
      <w:bookmarkEnd w:id="3372"/>
      <w:bookmarkEnd w:id="3373"/>
      <w:bookmarkEnd w:id="3374"/>
      <w:bookmarkEnd w:id="3375"/>
      <w:bookmarkEnd w:id="3376"/>
      <w:bookmarkEnd w:id="3377"/>
      <w:bookmarkEnd w:id="3378"/>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3379" w:name="_Toc21102939"/>
      <w:bookmarkStart w:id="338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3381" w:name="_Toc29810788"/>
      <w:bookmarkStart w:id="3382" w:name="_Toc36636140"/>
      <w:bookmarkStart w:id="3383" w:name="_Toc37273086"/>
      <w:bookmarkStart w:id="3384" w:name="_Toc45886166"/>
      <w:bookmarkStart w:id="3385" w:name="_Toc53183245"/>
      <w:bookmarkStart w:id="3386" w:name="_Toc58915915"/>
      <w:bookmarkStart w:id="3387" w:name="_Toc58918096"/>
      <w:bookmarkStart w:id="3388" w:name="_Toc66693966"/>
      <w:r w:rsidRPr="00931575">
        <w:t>8.2.1.4.2</w:t>
      </w:r>
      <w:r w:rsidRPr="00931575">
        <w:tab/>
        <w:t>Procedure</w:t>
      </w:r>
      <w:bookmarkEnd w:id="3379"/>
      <w:bookmarkEnd w:id="3381"/>
      <w:bookmarkEnd w:id="3382"/>
      <w:bookmarkEnd w:id="3383"/>
      <w:bookmarkEnd w:id="3384"/>
      <w:bookmarkEnd w:id="3385"/>
      <w:bookmarkEnd w:id="3386"/>
      <w:bookmarkEnd w:id="3387"/>
      <w:bookmarkEnd w:id="3388"/>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3380"/>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3389" w:name="_Toc21102940"/>
      <w:bookmarkStart w:id="3390" w:name="_Toc29810789"/>
      <w:bookmarkStart w:id="3391" w:name="_Toc36636141"/>
      <w:bookmarkStart w:id="3392" w:name="_Toc37273087"/>
      <w:bookmarkStart w:id="3393" w:name="_Toc45886167"/>
      <w:bookmarkStart w:id="3394" w:name="_Toc53183246"/>
      <w:bookmarkStart w:id="3395" w:name="_Toc58915916"/>
      <w:bookmarkStart w:id="3396" w:name="_Toc58918097"/>
      <w:bookmarkStart w:id="3397" w:name="_Toc66693967"/>
      <w:r w:rsidRPr="00931575">
        <w:t>8.2.1.5</w:t>
      </w:r>
      <w:r w:rsidRPr="00931575">
        <w:tab/>
        <w:t>Test Requirement</w:t>
      </w:r>
      <w:bookmarkEnd w:id="3389"/>
      <w:bookmarkEnd w:id="3390"/>
      <w:bookmarkEnd w:id="3391"/>
      <w:bookmarkEnd w:id="3392"/>
      <w:bookmarkEnd w:id="3393"/>
      <w:bookmarkEnd w:id="3394"/>
      <w:bookmarkEnd w:id="3395"/>
      <w:bookmarkEnd w:id="3396"/>
      <w:bookmarkEnd w:id="3397"/>
    </w:p>
    <w:p w14:paraId="795B73D3" w14:textId="77777777" w:rsidR="00C45907" w:rsidRPr="00931575" w:rsidRDefault="00C45907" w:rsidP="00C45907">
      <w:pPr>
        <w:pStyle w:val="Heading5"/>
        <w:rPr>
          <w:rFonts w:cs="Arial"/>
          <w:i/>
          <w:iCs/>
          <w:szCs w:val="22"/>
          <w:lang w:eastAsia="zh-CN"/>
        </w:rPr>
      </w:pPr>
      <w:bookmarkStart w:id="3398" w:name="_Toc21102941"/>
      <w:bookmarkStart w:id="3399" w:name="_Toc29810790"/>
      <w:bookmarkStart w:id="3400" w:name="_Toc36636142"/>
      <w:bookmarkStart w:id="3401" w:name="_Toc37273088"/>
      <w:bookmarkStart w:id="3402" w:name="_Toc45886168"/>
      <w:bookmarkStart w:id="3403" w:name="_Toc53183247"/>
      <w:bookmarkStart w:id="3404" w:name="_Toc58915917"/>
      <w:bookmarkStart w:id="3405" w:name="_Toc58918098"/>
      <w:bookmarkStart w:id="3406" w:name="_Toc6669396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98"/>
      <w:bookmarkEnd w:id="3399"/>
      <w:bookmarkEnd w:id="3400"/>
      <w:bookmarkEnd w:id="3401"/>
      <w:bookmarkEnd w:id="3402"/>
      <w:bookmarkEnd w:id="3403"/>
      <w:bookmarkEnd w:id="3404"/>
      <w:bookmarkEnd w:id="3405"/>
      <w:bookmarkEnd w:id="3406"/>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3407" w:name="_Toc21102942"/>
      <w:bookmarkStart w:id="3408" w:name="_Toc29810791"/>
      <w:bookmarkStart w:id="3409" w:name="_Toc36636143"/>
      <w:bookmarkStart w:id="3410" w:name="_Toc37273089"/>
      <w:bookmarkStart w:id="3411" w:name="_Toc45886169"/>
      <w:bookmarkStart w:id="3412" w:name="_Toc53183248"/>
      <w:bookmarkStart w:id="3413" w:name="_Toc58915918"/>
      <w:bookmarkStart w:id="3414" w:name="_Toc58918099"/>
      <w:bookmarkStart w:id="3415" w:name="_Toc6669396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407"/>
      <w:bookmarkEnd w:id="3408"/>
      <w:bookmarkEnd w:id="3409"/>
      <w:bookmarkEnd w:id="3410"/>
      <w:bookmarkEnd w:id="3411"/>
      <w:bookmarkEnd w:id="3412"/>
      <w:bookmarkEnd w:id="3413"/>
      <w:bookmarkEnd w:id="3414"/>
      <w:bookmarkEnd w:id="3415"/>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3416" w:name="_Toc21102943"/>
      <w:bookmarkStart w:id="3417" w:name="_Toc29810792"/>
      <w:bookmarkStart w:id="3418" w:name="_Toc36636144"/>
      <w:bookmarkStart w:id="3419" w:name="_Toc37273090"/>
      <w:bookmarkStart w:id="3420" w:name="_Toc45886170"/>
      <w:bookmarkStart w:id="3421" w:name="_Toc53183249"/>
      <w:bookmarkStart w:id="3422" w:name="_Toc58915919"/>
      <w:bookmarkStart w:id="3423" w:name="_Toc58918100"/>
      <w:bookmarkStart w:id="3424" w:name="_Toc6669397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3416"/>
      <w:bookmarkEnd w:id="3417"/>
      <w:bookmarkEnd w:id="3418"/>
      <w:bookmarkEnd w:id="3419"/>
      <w:bookmarkEnd w:id="3420"/>
      <w:bookmarkEnd w:id="3421"/>
      <w:bookmarkEnd w:id="3422"/>
      <w:bookmarkEnd w:id="3423"/>
      <w:bookmarkEnd w:id="3424"/>
    </w:p>
    <w:p w14:paraId="1D9475D2" w14:textId="77777777" w:rsidR="00C45907" w:rsidRPr="00931575" w:rsidRDefault="00C45907" w:rsidP="00C45907">
      <w:pPr>
        <w:pStyle w:val="Heading4"/>
      </w:pPr>
      <w:bookmarkStart w:id="3425" w:name="_Toc21102944"/>
      <w:bookmarkStart w:id="3426" w:name="_Toc29810793"/>
      <w:bookmarkStart w:id="3427" w:name="_Toc36636145"/>
      <w:bookmarkStart w:id="3428" w:name="_Toc37273091"/>
      <w:bookmarkStart w:id="3429" w:name="_Toc45886171"/>
      <w:bookmarkStart w:id="3430" w:name="_Toc53183250"/>
      <w:bookmarkStart w:id="3431" w:name="_Toc58915920"/>
      <w:bookmarkStart w:id="3432" w:name="_Toc58918101"/>
      <w:bookmarkStart w:id="3433" w:name="_Toc66693971"/>
      <w:r w:rsidRPr="00931575">
        <w:t>8.2.</w:t>
      </w:r>
      <w:r w:rsidRPr="00931575">
        <w:rPr>
          <w:rFonts w:hint="eastAsia"/>
        </w:rPr>
        <w:t>2.1</w:t>
      </w:r>
      <w:r w:rsidRPr="00931575">
        <w:tab/>
        <w:t>Definition and applicability</w:t>
      </w:r>
      <w:bookmarkEnd w:id="3425"/>
      <w:bookmarkEnd w:id="3426"/>
      <w:bookmarkEnd w:id="3427"/>
      <w:bookmarkEnd w:id="3428"/>
      <w:bookmarkEnd w:id="3429"/>
      <w:bookmarkEnd w:id="3430"/>
      <w:bookmarkEnd w:id="3431"/>
      <w:bookmarkEnd w:id="3432"/>
      <w:bookmarkEnd w:id="3433"/>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3434" w:name="_Toc21102945"/>
      <w:bookmarkStart w:id="3435" w:name="_Toc29810794"/>
      <w:bookmarkStart w:id="3436" w:name="_Toc36636146"/>
      <w:bookmarkStart w:id="3437" w:name="_Toc37273092"/>
      <w:bookmarkStart w:id="3438" w:name="_Toc45886172"/>
      <w:bookmarkStart w:id="3439" w:name="_Toc53183251"/>
      <w:bookmarkStart w:id="3440" w:name="_Toc58915921"/>
      <w:bookmarkStart w:id="3441" w:name="_Toc58918102"/>
      <w:bookmarkStart w:id="3442" w:name="_Toc66693972"/>
      <w:r w:rsidRPr="00931575">
        <w:t>8.2.</w:t>
      </w:r>
      <w:r w:rsidRPr="00931575">
        <w:rPr>
          <w:rFonts w:hint="eastAsia"/>
        </w:rPr>
        <w:t>2.</w:t>
      </w:r>
      <w:r w:rsidRPr="00931575">
        <w:t>2</w:t>
      </w:r>
      <w:r w:rsidRPr="00931575">
        <w:tab/>
        <w:t>Minimum Requirement</w:t>
      </w:r>
      <w:bookmarkEnd w:id="3434"/>
      <w:bookmarkEnd w:id="3435"/>
      <w:bookmarkEnd w:id="3436"/>
      <w:bookmarkEnd w:id="3437"/>
      <w:bookmarkEnd w:id="3438"/>
      <w:bookmarkEnd w:id="3439"/>
      <w:bookmarkEnd w:id="3440"/>
      <w:bookmarkEnd w:id="3441"/>
      <w:bookmarkEnd w:id="3442"/>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3443" w:name="_Toc21102946"/>
      <w:bookmarkStart w:id="3444" w:name="_Toc29810795"/>
      <w:bookmarkStart w:id="3445" w:name="_Toc36636147"/>
      <w:bookmarkStart w:id="3446" w:name="_Toc37273093"/>
      <w:bookmarkStart w:id="3447" w:name="_Toc45886173"/>
      <w:bookmarkStart w:id="3448" w:name="_Toc53183252"/>
      <w:bookmarkStart w:id="3449" w:name="_Toc58915922"/>
      <w:bookmarkStart w:id="3450" w:name="_Toc58918103"/>
      <w:bookmarkStart w:id="3451" w:name="_Toc66693973"/>
      <w:r w:rsidRPr="00931575">
        <w:t>8.2.</w:t>
      </w:r>
      <w:r w:rsidRPr="00931575">
        <w:rPr>
          <w:rFonts w:hint="eastAsia"/>
        </w:rPr>
        <w:t>2.</w:t>
      </w:r>
      <w:r w:rsidRPr="00931575">
        <w:t>3</w:t>
      </w:r>
      <w:r w:rsidRPr="00931575">
        <w:tab/>
        <w:t>Test Purpose</w:t>
      </w:r>
      <w:bookmarkEnd w:id="3443"/>
      <w:bookmarkEnd w:id="3444"/>
      <w:bookmarkEnd w:id="3445"/>
      <w:bookmarkEnd w:id="3446"/>
      <w:bookmarkEnd w:id="3447"/>
      <w:bookmarkEnd w:id="3448"/>
      <w:bookmarkEnd w:id="3449"/>
      <w:bookmarkEnd w:id="3450"/>
      <w:bookmarkEnd w:id="3451"/>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3452" w:name="_Toc21102947"/>
      <w:bookmarkStart w:id="3453" w:name="_Toc29810796"/>
      <w:bookmarkStart w:id="3454" w:name="_Toc36636148"/>
      <w:bookmarkStart w:id="3455" w:name="_Toc37273094"/>
      <w:bookmarkStart w:id="3456" w:name="_Toc45886174"/>
      <w:bookmarkStart w:id="3457" w:name="_Toc53183253"/>
      <w:bookmarkStart w:id="3458" w:name="_Toc58915923"/>
      <w:bookmarkStart w:id="3459" w:name="_Toc58918104"/>
      <w:bookmarkStart w:id="3460" w:name="_Toc66693974"/>
      <w:r w:rsidRPr="00931575">
        <w:t>8.2.</w:t>
      </w:r>
      <w:r w:rsidRPr="00931575">
        <w:rPr>
          <w:rFonts w:hint="eastAsia"/>
        </w:rPr>
        <w:t>2.</w:t>
      </w:r>
      <w:r w:rsidRPr="00931575">
        <w:t>4</w:t>
      </w:r>
      <w:r w:rsidRPr="00931575">
        <w:tab/>
        <w:t>Method of test</w:t>
      </w:r>
      <w:bookmarkEnd w:id="3452"/>
      <w:bookmarkEnd w:id="3453"/>
      <w:bookmarkEnd w:id="3454"/>
      <w:bookmarkEnd w:id="3455"/>
      <w:bookmarkEnd w:id="3456"/>
      <w:bookmarkEnd w:id="3457"/>
      <w:bookmarkEnd w:id="3458"/>
      <w:bookmarkEnd w:id="3459"/>
      <w:bookmarkEnd w:id="3460"/>
    </w:p>
    <w:p w14:paraId="3FCB0D33" w14:textId="77777777" w:rsidR="00C45907" w:rsidRPr="00931575" w:rsidRDefault="00C45907" w:rsidP="00C45907">
      <w:pPr>
        <w:pStyle w:val="Heading5"/>
      </w:pPr>
      <w:bookmarkStart w:id="3461" w:name="_Toc21102948"/>
      <w:bookmarkStart w:id="3462" w:name="_Toc29810797"/>
      <w:bookmarkStart w:id="3463" w:name="_Toc36636149"/>
      <w:bookmarkStart w:id="3464" w:name="_Toc37273095"/>
      <w:bookmarkStart w:id="3465" w:name="_Toc45886175"/>
      <w:bookmarkStart w:id="3466" w:name="_Toc53183254"/>
      <w:bookmarkStart w:id="3467" w:name="_Toc58915924"/>
      <w:bookmarkStart w:id="3468" w:name="_Toc58918105"/>
      <w:bookmarkStart w:id="3469" w:name="_Toc66693975"/>
      <w:r w:rsidRPr="00931575">
        <w:t>8.2.2.4.1</w:t>
      </w:r>
      <w:r w:rsidRPr="00931575">
        <w:rPr>
          <w:rFonts w:hint="eastAsia"/>
        </w:rPr>
        <w:tab/>
      </w:r>
      <w:r w:rsidRPr="00931575">
        <w:t>Initial Conditions</w:t>
      </w:r>
      <w:bookmarkEnd w:id="3461"/>
      <w:bookmarkEnd w:id="3462"/>
      <w:bookmarkEnd w:id="3463"/>
      <w:bookmarkEnd w:id="3464"/>
      <w:bookmarkEnd w:id="3465"/>
      <w:bookmarkEnd w:id="3466"/>
      <w:bookmarkEnd w:id="3467"/>
      <w:bookmarkEnd w:id="3468"/>
      <w:bookmarkEnd w:id="3469"/>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347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3471" w:name="_Toc29810798"/>
      <w:bookmarkStart w:id="3472" w:name="_Toc36636150"/>
      <w:bookmarkStart w:id="3473" w:name="_Toc37273096"/>
      <w:bookmarkStart w:id="3474" w:name="_Toc45886176"/>
      <w:bookmarkStart w:id="3475" w:name="_Toc53183255"/>
      <w:bookmarkStart w:id="3476" w:name="_Toc58915925"/>
      <w:bookmarkStart w:id="3477" w:name="_Toc58918106"/>
      <w:bookmarkStart w:id="3478" w:name="_Toc66693976"/>
      <w:r w:rsidRPr="00931575">
        <w:t>8.2.</w:t>
      </w:r>
      <w:r w:rsidRPr="00931575">
        <w:rPr>
          <w:rFonts w:hint="eastAsia"/>
        </w:rPr>
        <w:t>2.</w:t>
      </w:r>
      <w:r w:rsidRPr="00931575">
        <w:t>4.2</w:t>
      </w:r>
      <w:r w:rsidRPr="00931575">
        <w:tab/>
        <w:t>Procedure</w:t>
      </w:r>
      <w:bookmarkEnd w:id="3470"/>
      <w:bookmarkEnd w:id="3471"/>
      <w:bookmarkEnd w:id="3472"/>
      <w:bookmarkEnd w:id="3473"/>
      <w:bookmarkEnd w:id="3474"/>
      <w:bookmarkEnd w:id="3475"/>
      <w:bookmarkEnd w:id="3476"/>
      <w:bookmarkEnd w:id="3477"/>
      <w:bookmarkEnd w:id="3478"/>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3479" w:name="_Toc21102950"/>
      <w:bookmarkStart w:id="3480" w:name="_Toc29810799"/>
      <w:bookmarkStart w:id="3481" w:name="_Toc36636151"/>
      <w:bookmarkStart w:id="3482" w:name="_Toc37273097"/>
      <w:bookmarkStart w:id="3483" w:name="_Toc45886177"/>
      <w:bookmarkStart w:id="3484" w:name="_Toc53183256"/>
      <w:bookmarkStart w:id="3485" w:name="_Toc58915926"/>
      <w:bookmarkStart w:id="3486" w:name="_Toc58918107"/>
      <w:bookmarkStart w:id="3487" w:name="_Toc66693977"/>
      <w:r w:rsidRPr="00931575">
        <w:t>8.2.</w:t>
      </w:r>
      <w:r w:rsidRPr="00931575">
        <w:rPr>
          <w:rFonts w:hint="eastAsia"/>
        </w:rPr>
        <w:t>2.</w:t>
      </w:r>
      <w:r w:rsidRPr="00931575">
        <w:t>5</w:t>
      </w:r>
      <w:r w:rsidRPr="00931575">
        <w:tab/>
        <w:t>Test Requirement</w:t>
      </w:r>
      <w:bookmarkEnd w:id="3479"/>
      <w:bookmarkEnd w:id="3480"/>
      <w:bookmarkEnd w:id="3481"/>
      <w:bookmarkEnd w:id="3482"/>
      <w:bookmarkEnd w:id="3483"/>
      <w:bookmarkEnd w:id="3484"/>
      <w:bookmarkEnd w:id="3485"/>
      <w:bookmarkEnd w:id="3486"/>
      <w:bookmarkEnd w:id="3487"/>
    </w:p>
    <w:p w14:paraId="53D50A1E" w14:textId="77777777" w:rsidR="00C45907" w:rsidRPr="00931575" w:rsidRDefault="00C45907" w:rsidP="00C45907">
      <w:pPr>
        <w:pStyle w:val="Heading5"/>
        <w:rPr>
          <w:rFonts w:cs="Arial"/>
          <w:i/>
          <w:iCs/>
          <w:szCs w:val="22"/>
          <w:lang w:eastAsia="zh-CN"/>
        </w:rPr>
      </w:pPr>
      <w:bookmarkStart w:id="3488" w:name="_Toc21102951"/>
      <w:bookmarkStart w:id="3489" w:name="_Toc29810800"/>
      <w:bookmarkStart w:id="3490" w:name="_Toc36636152"/>
      <w:bookmarkStart w:id="3491" w:name="_Toc37273098"/>
      <w:bookmarkStart w:id="3492" w:name="_Toc45886178"/>
      <w:bookmarkStart w:id="3493" w:name="_Toc53183257"/>
      <w:bookmarkStart w:id="3494" w:name="_Toc58915927"/>
      <w:bookmarkStart w:id="3495" w:name="_Toc58918108"/>
      <w:bookmarkStart w:id="3496" w:name="_Toc6669397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88"/>
      <w:bookmarkEnd w:id="3489"/>
      <w:bookmarkEnd w:id="3490"/>
      <w:bookmarkEnd w:id="3491"/>
      <w:bookmarkEnd w:id="3492"/>
      <w:bookmarkEnd w:id="3493"/>
      <w:bookmarkEnd w:id="3494"/>
      <w:bookmarkEnd w:id="3495"/>
      <w:bookmarkEnd w:id="3496"/>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3497" w:name="_Toc21102952"/>
      <w:bookmarkStart w:id="3498" w:name="_Toc29810801"/>
      <w:bookmarkStart w:id="3499" w:name="_Toc36636153"/>
      <w:bookmarkStart w:id="3500" w:name="_Toc37273099"/>
      <w:bookmarkStart w:id="3501" w:name="_Toc45886179"/>
      <w:bookmarkStart w:id="3502" w:name="_Toc53183258"/>
      <w:bookmarkStart w:id="3503" w:name="_Toc58915928"/>
      <w:bookmarkStart w:id="3504" w:name="_Toc58918109"/>
      <w:bookmarkStart w:id="3505" w:name="_Toc6669397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97"/>
      <w:bookmarkEnd w:id="3498"/>
      <w:bookmarkEnd w:id="3499"/>
      <w:bookmarkEnd w:id="3500"/>
      <w:bookmarkEnd w:id="3501"/>
      <w:bookmarkEnd w:id="3502"/>
      <w:bookmarkEnd w:id="3503"/>
      <w:bookmarkEnd w:id="3504"/>
      <w:bookmarkEnd w:id="3505"/>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3506" w:name="_Toc21102953"/>
      <w:bookmarkStart w:id="3507" w:name="_Toc29810802"/>
      <w:bookmarkStart w:id="3508" w:name="_Toc36636154"/>
      <w:bookmarkStart w:id="3509" w:name="_Toc37273100"/>
      <w:bookmarkStart w:id="3510" w:name="_Toc45886180"/>
      <w:bookmarkStart w:id="3511" w:name="_Toc53183259"/>
      <w:bookmarkStart w:id="3512" w:name="_Toc58915929"/>
      <w:bookmarkStart w:id="3513" w:name="_Toc58918110"/>
      <w:bookmarkStart w:id="3514" w:name="_Toc6669398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3506"/>
      <w:bookmarkEnd w:id="3507"/>
      <w:bookmarkEnd w:id="3508"/>
      <w:bookmarkEnd w:id="3509"/>
      <w:bookmarkEnd w:id="3510"/>
      <w:bookmarkEnd w:id="3511"/>
      <w:bookmarkEnd w:id="3512"/>
      <w:bookmarkEnd w:id="3513"/>
      <w:bookmarkEnd w:id="3514"/>
    </w:p>
    <w:p w14:paraId="4E1F80EA" w14:textId="77777777" w:rsidR="00C45907" w:rsidRPr="00931575" w:rsidRDefault="00C45907" w:rsidP="00C45907">
      <w:pPr>
        <w:pStyle w:val="Heading4"/>
      </w:pPr>
      <w:bookmarkStart w:id="3515" w:name="_Toc21102954"/>
      <w:bookmarkStart w:id="3516" w:name="_Toc29810803"/>
      <w:bookmarkStart w:id="3517" w:name="_Toc36636155"/>
      <w:bookmarkStart w:id="3518" w:name="_Toc37273101"/>
      <w:bookmarkStart w:id="3519" w:name="_Toc45886181"/>
      <w:bookmarkStart w:id="3520" w:name="_Toc53183260"/>
      <w:bookmarkStart w:id="3521" w:name="_Toc58915930"/>
      <w:bookmarkStart w:id="3522" w:name="_Toc58918111"/>
      <w:bookmarkStart w:id="3523" w:name="_Toc66693981"/>
      <w:r w:rsidRPr="00931575">
        <w:t>8.2.</w:t>
      </w:r>
      <w:r w:rsidRPr="00931575">
        <w:rPr>
          <w:rFonts w:hint="eastAsia"/>
        </w:rPr>
        <w:t>3.1</w:t>
      </w:r>
      <w:r w:rsidRPr="00931575">
        <w:tab/>
        <w:t>Definition and applicability</w:t>
      </w:r>
      <w:bookmarkEnd w:id="3515"/>
      <w:bookmarkEnd w:id="3516"/>
      <w:bookmarkEnd w:id="3517"/>
      <w:bookmarkEnd w:id="3518"/>
      <w:bookmarkEnd w:id="3519"/>
      <w:bookmarkEnd w:id="3520"/>
      <w:bookmarkEnd w:id="3521"/>
      <w:bookmarkEnd w:id="3522"/>
      <w:bookmarkEnd w:id="3523"/>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3524" w:name="_Toc21102955"/>
      <w:bookmarkStart w:id="3525" w:name="_Toc29810804"/>
      <w:bookmarkStart w:id="3526" w:name="_Toc36636156"/>
      <w:bookmarkStart w:id="3527" w:name="_Toc37273102"/>
      <w:bookmarkStart w:id="3528" w:name="_Toc45886182"/>
      <w:bookmarkStart w:id="3529" w:name="_Toc53183261"/>
      <w:bookmarkStart w:id="3530" w:name="_Toc58915931"/>
      <w:bookmarkStart w:id="3531" w:name="_Toc58918112"/>
      <w:bookmarkStart w:id="3532" w:name="_Toc66693982"/>
      <w:r w:rsidRPr="00931575">
        <w:t>8.2.</w:t>
      </w:r>
      <w:r w:rsidRPr="00931575">
        <w:rPr>
          <w:rFonts w:hint="eastAsia"/>
        </w:rPr>
        <w:t>3.</w:t>
      </w:r>
      <w:r w:rsidRPr="00931575">
        <w:t>2</w:t>
      </w:r>
      <w:r w:rsidRPr="00931575">
        <w:tab/>
        <w:t>Minimum Requirement</w:t>
      </w:r>
      <w:bookmarkEnd w:id="3524"/>
      <w:bookmarkEnd w:id="3525"/>
      <w:bookmarkEnd w:id="3526"/>
      <w:bookmarkEnd w:id="3527"/>
      <w:bookmarkEnd w:id="3528"/>
      <w:bookmarkEnd w:id="3529"/>
      <w:bookmarkEnd w:id="3530"/>
      <w:bookmarkEnd w:id="3531"/>
      <w:bookmarkEnd w:id="3532"/>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3533" w:name="_Toc21102956"/>
      <w:bookmarkStart w:id="3534" w:name="_Toc29810805"/>
      <w:bookmarkStart w:id="3535" w:name="_Toc36636157"/>
      <w:bookmarkStart w:id="3536" w:name="_Toc37273103"/>
      <w:bookmarkStart w:id="3537" w:name="_Toc45886183"/>
      <w:bookmarkStart w:id="3538" w:name="_Toc53183262"/>
      <w:bookmarkStart w:id="3539" w:name="_Toc58915932"/>
      <w:bookmarkStart w:id="3540" w:name="_Toc58918113"/>
      <w:bookmarkStart w:id="3541" w:name="_Toc66693983"/>
      <w:r w:rsidRPr="00931575">
        <w:t>8.2.</w:t>
      </w:r>
      <w:r w:rsidRPr="00931575">
        <w:rPr>
          <w:rFonts w:hint="eastAsia"/>
        </w:rPr>
        <w:t>3.</w:t>
      </w:r>
      <w:r w:rsidRPr="00931575">
        <w:t>3</w:t>
      </w:r>
      <w:r w:rsidRPr="00931575">
        <w:tab/>
        <w:t>Test purpose</w:t>
      </w:r>
      <w:bookmarkEnd w:id="3533"/>
      <w:bookmarkEnd w:id="3534"/>
      <w:bookmarkEnd w:id="3535"/>
      <w:bookmarkEnd w:id="3536"/>
      <w:bookmarkEnd w:id="3537"/>
      <w:bookmarkEnd w:id="3538"/>
      <w:bookmarkEnd w:id="3539"/>
      <w:bookmarkEnd w:id="3540"/>
      <w:bookmarkEnd w:id="3541"/>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3542" w:name="_Toc21102957"/>
      <w:bookmarkStart w:id="3543" w:name="_Toc29810806"/>
      <w:bookmarkStart w:id="3544" w:name="_Toc36636158"/>
      <w:bookmarkStart w:id="3545" w:name="_Toc37273104"/>
      <w:bookmarkStart w:id="3546" w:name="_Toc45886184"/>
      <w:bookmarkStart w:id="3547" w:name="_Toc53183263"/>
      <w:bookmarkStart w:id="3548" w:name="_Toc58915933"/>
      <w:bookmarkStart w:id="3549" w:name="_Toc58918114"/>
      <w:bookmarkStart w:id="3550" w:name="_Toc66693984"/>
      <w:r w:rsidRPr="00931575">
        <w:t>8.2.</w:t>
      </w:r>
      <w:r w:rsidRPr="00931575">
        <w:rPr>
          <w:rFonts w:hint="eastAsia"/>
        </w:rPr>
        <w:t>3.</w:t>
      </w:r>
      <w:r w:rsidRPr="00931575">
        <w:t>4</w:t>
      </w:r>
      <w:r w:rsidRPr="00931575">
        <w:tab/>
        <w:t>Method of test</w:t>
      </w:r>
      <w:bookmarkEnd w:id="3542"/>
      <w:bookmarkEnd w:id="3543"/>
      <w:bookmarkEnd w:id="3544"/>
      <w:bookmarkEnd w:id="3545"/>
      <w:bookmarkEnd w:id="3546"/>
      <w:bookmarkEnd w:id="3547"/>
      <w:bookmarkEnd w:id="3548"/>
      <w:bookmarkEnd w:id="3549"/>
      <w:bookmarkEnd w:id="3550"/>
    </w:p>
    <w:p w14:paraId="3DA80D05" w14:textId="77777777" w:rsidR="00C45907" w:rsidRPr="00931575" w:rsidRDefault="00C45907" w:rsidP="00C45907">
      <w:pPr>
        <w:pStyle w:val="Heading5"/>
      </w:pPr>
      <w:bookmarkStart w:id="3551" w:name="_Toc21102958"/>
      <w:bookmarkStart w:id="3552" w:name="_Toc29810807"/>
      <w:bookmarkStart w:id="3553" w:name="_Toc36636159"/>
      <w:bookmarkStart w:id="3554" w:name="_Toc37273105"/>
      <w:bookmarkStart w:id="3555" w:name="_Toc45886185"/>
      <w:bookmarkStart w:id="3556" w:name="_Toc53183264"/>
      <w:bookmarkStart w:id="3557" w:name="_Toc58915934"/>
      <w:bookmarkStart w:id="3558" w:name="_Toc58918115"/>
      <w:bookmarkStart w:id="3559" w:name="_Toc66693985"/>
      <w:r w:rsidRPr="00931575">
        <w:t>8.2.</w:t>
      </w:r>
      <w:r w:rsidRPr="00931575">
        <w:rPr>
          <w:rFonts w:hint="eastAsia"/>
        </w:rPr>
        <w:t>3</w:t>
      </w:r>
      <w:r w:rsidRPr="00931575">
        <w:t>.4.1</w:t>
      </w:r>
      <w:r w:rsidRPr="00931575">
        <w:rPr>
          <w:rFonts w:hint="eastAsia"/>
        </w:rPr>
        <w:tab/>
      </w:r>
      <w:r w:rsidRPr="00931575">
        <w:t>Initial conditions</w:t>
      </w:r>
      <w:bookmarkEnd w:id="3551"/>
      <w:bookmarkEnd w:id="3552"/>
      <w:bookmarkEnd w:id="3553"/>
      <w:bookmarkEnd w:id="3554"/>
      <w:bookmarkEnd w:id="3555"/>
      <w:bookmarkEnd w:id="3556"/>
      <w:bookmarkEnd w:id="3557"/>
      <w:bookmarkEnd w:id="3558"/>
      <w:bookmarkEnd w:id="3559"/>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356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3561" w:name="_Toc29810808"/>
      <w:bookmarkStart w:id="3562" w:name="_Toc36636160"/>
      <w:bookmarkStart w:id="3563" w:name="_Toc37273106"/>
      <w:bookmarkStart w:id="3564" w:name="_Toc45886186"/>
      <w:bookmarkStart w:id="3565" w:name="_Toc53183265"/>
      <w:bookmarkStart w:id="3566" w:name="_Toc58915935"/>
      <w:bookmarkStart w:id="3567" w:name="_Toc58918116"/>
      <w:bookmarkStart w:id="3568" w:name="_Toc66693986"/>
      <w:r w:rsidRPr="00931575">
        <w:t>8.2.</w:t>
      </w:r>
      <w:r w:rsidRPr="00931575">
        <w:rPr>
          <w:rFonts w:hint="eastAsia"/>
        </w:rPr>
        <w:t>3.</w:t>
      </w:r>
      <w:r w:rsidRPr="00931575">
        <w:t>4.2</w:t>
      </w:r>
      <w:r w:rsidRPr="00931575">
        <w:tab/>
        <w:t>Procedure</w:t>
      </w:r>
      <w:bookmarkEnd w:id="3560"/>
      <w:bookmarkEnd w:id="3561"/>
      <w:bookmarkEnd w:id="3562"/>
      <w:bookmarkEnd w:id="3563"/>
      <w:bookmarkEnd w:id="3564"/>
      <w:bookmarkEnd w:id="3565"/>
      <w:bookmarkEnd w:id="3566"/>
      <w:bookmarkEnd w:id="3567"/>
      <w:bookmarkEnd w:id="3568"/>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3569" w:name="_Toc21102960"/>
      <w:bookmarkStart w:id="3570"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3571" w:name="_Toc36636161"/>
      <w:bookmarkStart w:id="3572" w:name="_Toc37273107"/>
      <w:bookmarkStart w:id="3573" w:name="_Toc45886187"/>
      <w:bookmarkStart w:id="3574" w:name="_Toc53183266"/>
      <w:bookmarkStart w:id="3575" w:name="_Toc58915936"/>
      <w:bookmarkStart w:id="3576" w:name="_Toc58918117"/>
      <w:bookmarkStart w:id="3577" w:name="_Toc66693987"/>
      <w:r w:rsidRPr="00931575">
        <w:t>8.2.</w:t>
      </w:r>
      <w:r w:rsidRPr="00931575">
        <w:rPr>
          <w:rFonts w:hint="eastAsia"/>
        </w:rPr>
        <w:t>3.</w:t>
      </w:r>
      <w:r w:rsidRPr="00931575">
        <w:t>5</w:t>
      </w:r>
      <w:r w:rsidRPr="00931575">
        <w:tab/>
        <w:t>Test Requirement</w:t>
      </w:r>
      <w:bookmarkEnd w:id="3569"/>
      <w:bookmarkEnd w:id="3570"/>
      <w:bookmarkEnd w:id="3571"/>
      <w:bookmarkEnd w:id="3572"/>
      <w:bookmarkEnd w:id="3573"/>
      <w:bookmarkEnd w:id="3574"/>
      <w:bookmarkEnd w:id="3575"/>
      <w:bookmarkEnd w:id="3576"/>
      <w:bookmarkEnd w:id="3577"/>
    </w:p>
    <w:p w14:paraId="2F43211C" w14:textId="77777777" w:rsidR="00C45907" w:rsidRPr="00931575" w:rsidRDefault="00C45907" w:rsidP="00C45907">
      <w:pPr>
        <w:pStyle w:val="Heading5"/>
      </w:pPr>
      <w:bookmarkStart w:id="3578" w:name="_Toc21102961"/>
      <w:bookmarkStart w:id="3579" w:name="_Toc29810810"/>
      <w:bookmarkStart w:id="3580" w:name="_Toc36636162"/>
      <w:bookmarkStart w:id="3581" w:name="_Toc37273108"/>
      <w:bookmarkStart w:id="3582" w:name="_Toc45886188"/>
      <w:bookmarkStart w:id="3583" w:name="_Toc53183267"/>
      <w:bookmarkStart w:id="3584" w:name="_Toc58915937"/>
      <w:bookmarkStart w:id="3585" w:name="_Toc58918118"/>
      <w:bookmarkStart w:id="3586" w:name="_Toc6669398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3578"/>
      <w:bookmarkEnd w:id="3579"/>
      <w:bookmarkEnd w:id="3580"/>
      <w:bookmarkEnd w:id="3581"/>
      <w:bookmarkEnd w:id="3582"/>
      <w:bookmarkEnd w:id="3583"/>
      <w:bookmarkEnd w:id="3584"/>
      <w:bookmarkEnd w:id="3585"/>
      <w:bookmarkEnd w:id="358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3587" w:name="_Toc21102962"/>
      <w:bookmarkStart w:id="3588" w:name="_Toc29810811"/>
      <w:bookmarkStart w:id="3589" w:name="_Toc36636163"/>
      <w:bookmarkStart w:id="3590" w:name="_Toc37273109"/>
      <w:bookmarkStart w:id="3591" w:name="_Toc45886189"/>
      <w:bookmarkStart w:id="3592" w:name="_Toc53183268"/>
      <w:bookmarkStart w:id="3593" w:name="_Toc58915938"/>
      <w:bookmarkStart w:id="3594" w:name="_Toc58918119"/>
      <w:bookmarkStart w:id="3595" w:name="_Toc6669398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3587"/>
      <w:bookmarkEnd w:id="3588"/>
      <w:bookmarkEnd w:id="3589"/>
      <w:bookmarkEnd w:id="3590"/>
      <w:bookmarkEnd w:id="3591"/>
      <w:bookmarkEnd w:id="3592"/>
      <w:bookmarkEnd w:id="3593"/>
      <w:bookmarkEnd w:id="3594"/>
      <w:bookmarkEnd w:id="3595"/>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3596" w:name="_Toc5282889"/>
      <w:bookmarkStart w:id="3597" w:name="_Toc36636164"/>
      <w:bookmarkStart w:id="3598" w:name="_Toc37273110"/>
      <w:bookmarkStart w:id="3599" w:name="_Toc45886190"/>
      <w:bookmarkStart w:id="3600" w:name="_Toc53183269"/>
      <w:bookmarkStart w:id="3601" w:name="_Toc58915939"/>
      <w:bookmarkStart w:id="3602" w:name="_Toc58918120"/>
      <w:bookmarkStart w:id="3603" w:name="_Toc66693990"/>
      <w:bookmarkStart w:id="3604" w:name="_Toc5282896"/>
      <w:bookmarkStart w:id="3605" w:name="_Toc21102963"/>
      <w:bookmarkStart w:id="3606" w:name="_Toc29810812"/>
      <w:r w:rsidRPr="00931575">
        <w:t>8.2.4</w:t>
      </w:r>
      <w:r w:rsidRPr="00931575">
        <w:tab/>
      </w:r>
      <w:bookmarkEnd w:id="3596"/>
      <w:r w:rsidRPr="00931575">
        <w:t>Performance requirements for PUSCH for high speed train</w:t>
      </w:r>
      <w:bookmarkEnd w:id="3597"/>
      <w:bookmarkEnd w:id="3598"/>
      <w:bookmarkEnd w:id="3599"/>
      <w:bookmarkEnd w:id="3600"/>
      <w:bookmarkEnd w:id="3601"/>
      <w:bookmarkEnd w:id="3602"/>
      <w:bookmarkEnd w:id="3603"/>
      <w:r w:rsidRPr="00931575">
        <w:t xml:space="preserve"> </w:t>
      </w:r>
    </w:p>
    <w:p w14:paraId="4ECC4E62" w14:textId="77777777" w:rsidR="00C45907" w:rsidRPr="00931575" w:rsidRDefault="00C45907" w:rsidP="00C45907">
      <w:pPr>
        <w:pStyle w:val="Heading4"/>
      </w:pPr>
      <w:bookmarkStart w:id="3607" w:name="_Toc5282890"/>
      <w:bookmarkStart w:id="3608" w:name="_Toc36636165"/>
      <w:bookmarkStart w:id="3609" w:name="_Toc37273111"/>
      <w:bookmarkStart w:id="3610" w:name="_Toc45886191"/>
      <w:bookmarkStart w:id="3611" w:name="_Toc53183270"/>
      <w:bookmarkStart w:id="3612" w:name="_Toc58915940"/>
      <w:bookmarkStart w:id="3613" w:name="_Toc58918121"/>
      <w:bookmarkStart w:id="3614" w:name="_Toc66693991"/>
      <w:r w:rsidRPr="00931575">
        <w:t>8.2.4.1</w:t>
      </w:r>
      <w:r w:rsidRPr="00931575">
        <w:tab/>
        <w:t>Definition and applicability</w:t>
      </w:r>
      <w:bookmarkEnd w:id="3607"/>
      <w:bookmarkEnd w:id="3608"/>
      <w:bookmarkEnd w:id="3609"/>
      <w:bookmarkEnd w:id="3610"/>
      <w:bookmarkEnd w:id="3611"/>
      <w:bookmarkEnd w:id="3612"/>
      <w:bookmarkEnd w:id="3613"/>
      <w:bookmarkEnd w:id="3614"/>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3615" w:name="_Toc5282891"/>
      <w:bookmarkStart w:id="3616" w:name="_Toc36636166"/>
      <w:bookmarkStart w:id="3617" w:name="_Toc37273112"/>
      <w:bookmarkStart w:id="3618" w:name="_Toc45886192"/>
      <w:bookmarkStart w:id="3619" w:name="_Toc53183271"/>
      <w:bookmarkStart w:id="3620" w:name="_Toc58915941"/>
      <w:bookmarkStart w:id="3621" w:name="_Toc58918122"/>
      <w:bookmarkStart w:id="3622" w:name="_Toc66693992"/>
      <w:r w:rsidRPr="00931575">
        <w:t>8.2.4.2</w:t>
      </w:r>
      <w:r w:rsidRPr="00931575">
        <w:tab/>
        <w:t>Minimum Requirement</w:t>
      </w:r>
      <w:bookmarkEnd w:id="3615"/>
      <w:bookmarkEnd w:id="3616"/>
      <w:bookmarkEnd w:id="3617"/>
      <w:bookmarkEnd w:id="3618"/>
      <w:bookmarkEnd w:id="3619"/>
      <w:bookmarkEnd w:id="3620"/>
      <w:bookmarkEnd w:id="3621"/>
      <w:bookmarkEnd w:id="3622"/>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3623" w:name="_Toc5282892"/>
      <w:bookmarkStart w:id="3624" w:name="_Toc36636167"/>
      <w:bookmarkStart w:id="3625" w:name="_Toc37273113"/>
      <w:bookmarkStart w:id="3626" w:name="_Toc45886193"/>
      <w:bookmarkStart w:id="3627" w:name="_Toc53183272"/>
      <w:bookmarkStart w:id="3628" w:name="_Toc58915942"/>
      <w:bookmarkStart w:id="3629" w:name="_Toc58918123"/>
      <w:bookmarkStart w:id="3630" w:name="_Toc66693993"/>
      <w:r w:rsidRPr="00931575">
        <w:t>8.2.4.3</w:t>
      </w:r>
      <w:r w:rsidRPr="00931575">
        <w:tab/>
        <w:t>Test Purpose</w:t>
      </w:r>
      <w:bookmarkEnd w:id="3623"/>
      <w:bookmarkEnd w:id="3624"/>
      <w:bookmarkEnd w:id="3625"/>
      <w:bookmarkEnd w:id="3626"/>
      <w:bookmarkEnd w:id="3627"/>
      <w:bookmarkEnd w:id="3628"/>
      <w:bookmarkEnd w:id="3629"/>
      <w:bookmarkEnd w:id="3630"/>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3631" w:name="_Toc5282893"/>
      <w:bookmarkStart w:id="3632" w:name="_Toc36636168"/>
      <w:bookmarkStart w:id="3633" w:name="_Toc37273114"/>
      <w:bookmarkStart w:id="3634" w:name="_Toc45886194"/>
      <w:bookmarkStart w:id="3635" w:name="_Toc53183273"/>
      <w:bookmarkStart w:id="3636" w:name="_Toc58915943"/>
      <w:bookmarkStart w:id="3637" w:name="_Toc58918124"/>
      <w:bookmarkStart w:id="3638" w:name="_Toc66693994"/>
      <w:r w:rsidRPr="00931575">
        <w:t>8.2.4.4</w:t>
      </w:r>
      <w:r w:rsidRPr="00931575">
        <w:tab/>
        <w:t>Method of test</w:t>
      </w:r>
      <w:bookmarkEnd w:id="3631"/>
      <w:bookmarkEnd w:id="3632"/>
      <w:bookmarkEnd w:id="3633"/>
      <w:bookmarkEnd w:id="3634"/>
      <w:bookmarkEnd w:id="3635"/>
      <w:bookmarkEnd w:id="3636"/>
      <w:bookmarkEnd w:id="3637"/>
      <w:bookmarkEnd w:id="3638"/>
    </w:p>
    <w:p w14:paraId="5FA75E34" w14:textId="77777777" w:rsidR="00C45907" w:rsidRPr="00931575" w:rsidRDefault="00C45907" w:rsidP="00C45907">
      <w:pPr>
        <w:pStyle w:val="Heading5"/>
      </w:pPr>
      <w:bookmarkStart w:id="3639" w:name="_Toc5282894"/>
      <w:bookmarkStart w:id="3640" w:name="_Toc36636169"/>
      <w:bookmarkStart w:id="3641" w:name="_Toc37273115"/>
      <w:bookmarkStart w:id="3642" w:name="_Toc45886195"/>
      <w:bookmarkStart w:id="3643" w:name="_Toc53183274"/>
      <w:bookmarkStart w:id="3644" w:name="_Toc58915944"/>
      <w:bookmarkStart w:id="3645" w:name="_Toc58918125"/>
      <w:bookmarkStart w:id="3646" w:name="_Toc66693995"/>
      <w:r w:rsidRPr="00931575">
        <w:t>8.2.4.4.1</w:t>
      </w:r>
      <w:r w:rsidRPr="00931575">
        <w:tab/>
        <w:t>Initial Conditions</w:t>
      </w:r>
      <w:bookmarkEnd w:id="3639"/>
      <w:bookmarkEnd w:id="3640"/>
      <w:bookmarkEnd w:id="3641"/>
      <w:bookmarkEnd w:id="3642"/>
      <w:bookmarkEnd w:id="3643"/>
      <w:bookmarkEnd w:id="3644"/>
      <w:bookmarkEnd w:id="3645"/>
      <w:bookmarkEnd w:id="3646"/>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364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3648" w:name="_Toc36636170"/>
      <w:bookmarkStart w:id="3649" w:name="_Toc37273116"/>
      <w:bookmarkStart w:id="3650" w:name="_Toc45886196"/>
      <w:bookmarkStart w:id="3651" w:name="_Toc53183275"/>
      <w:bookmarkStart w:id="3652" w:name="_Toc58915945"/>
      <w:bookmarkStart w:id="3653" w:name="_Toc58918126"/>
      <w:bookmarkStart w:id="3654" w:name="_Toc66693996"/>
      <w:r w:rsidRPr="00931575">
        <w:t>8.2.4.4.2</w:t>
      </w:r>
      <w:r w:rsidRPr="00931575">
        <w:tab/>
        <w:t>Procedure</w:t>
      </w:r>
      <w:bookmarkEnd w:id="3647"/>
      <w:bookmarkEnd w:id="3648"/>
      <w:bookmarkEnd w:id="3649"/>
      <w:bookmarkEnd w:id="3650"/>
      <w:bookmarkEnd w:id="3651"/>
      <w:bookmarkEnd w:id="3652"/>
      <w:bookmarkEnd w:id="3653"/>
      <w:bookmarkEnd w:id="3654"/>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77777777" w:rsidR="007F5CD7" w:rsidRPr="00931575" w:rsidRDefault="007F5CD7" w:rsidP="00333C5F">
            <w:pPr>
              <w:pStyle w:val="TAC"/>
            </w:pPr>
            <w:r w:rsidRPr="00931575">
              <w:t>1-O</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4FA93705" w14:textId="77777777" w:rsidR="007F5CD7" w:rsidRPr="00931575" w:rsidDel="00B34EE5" w:rsidRDefault="007F5CD7"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3655" w:name="_Toc36636171"/>
      <w:bookmarkStart w:id="3656" w:name="_Toc37273117"/>
      <w:bookmarkStart w:id="3657" w:name="_Toc45886197"/>
      <w:bookmarkStart w:id="3658" w:name="_Toc53183276"/>
      <w:bookmarkStart w:id="3659" w:name="_Toc58915946"/>
      <w:bookmarkStart w:id="3660" w:name="_Toc58918127"/>
      <w:bookmarkStart w:id="3661" w:name="_Toc66693997"/>
      <w:r w:rsidRPr="00931575">
        <w:t>8.2.4.5</w:t>
      </w:r>
      <w:r w:rsidRPr="00931575">
        <w:tab/>
        <w:t>Test Requirement</w:t>
      </w:r>
      <w:bookmarkEnd w:id="3604"/>
      <w:bookmarkEnd w:id="3655"/>
      <w:bookmarkEnd w:id="3656"/>
      <w:bookmarkEnd w:id="3657"/>
      <w:bookmarkEnd w:id="3658"/>
      <w:bookmarkEnd w:id="3659"/>
      <w:bookmarkEnd w:id="3660"/>
      <w:bookmarkEnd w:id="3661"/>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33C5F">
        <w:trPr>
          <w:trHeight w:val="728"/>
        </w:trPr>
        <w:tc>
          <w:tcPr>
            <w:tcW w:w="496" w:type="pct"/>
          </w:tcPr>
          <w:p w14:paraId="5CC9E642" w14:textId="77777777" w:rsidR="007F5CD7" w:rsidRPr="00931575" w:rsidRDefault="007F5CD7" w:rsidP="00333C5F">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333C5F">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333C5F">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333C5F">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333C5F">
            <w:pPr>
              <w:pStyle w:val="TAH"/>
              <w:rPr>
                <w:rFonts w:cs="Arial"/>
                <w:szCs w:val="18"/>
              </w:rPr>
            </w:pPr>
            <w:r w:rsidRPr="00931575">
              <w:rPr>
                <w:rFonts w:cs="Arial"/>
                <w:szCs w:val="18"/>
              </w:rPr>
              <w:t>SNR</w:t>
            </w:r>
          </w:p>
          <w:p w14:paraId="0BAA4E9B"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3CD6DFB" w14:textId="77777777" w:rsidTr="00333C5F">
        <w:trPr>
          <w:trHeight w:val="123"/>
        </w:trPr>
        <w:tc>
          <w:tcPr>
            <w:tcW w:w="496" w:type="pct"/>
            <w:vMerge w:val="restart"/>
            <w:vAlign w:val="center"/>
          </w:tcPr>
          <w:p w14:paraId="632362A5" w14:textId="77777777" w:rsidR="007F5CD7" w:rsidRPr="00931575" w:rsidRDefault="007F5CD7" w:rsidP="00455547">
            <w:pPr>
              <w:pStyle w:val="TAC"/>
            </w:pPr>
            <w:r w:rsidRPr="00931575">
              <w:t>1</w:t>
            </w:r>
          </w:p>
        </w:tc>
        <w:tc>
          <w:tcPr>
            <w:tcW w:w="681" w:type="pct"/>
            <w:vMerge w:val="restart"/>
            <w:vAlign w:val="center"/>
          </w:tcPr>
          <w:p w14:paraId="5F8C4C6D" w14:textId="77777777" w:rsidR="007F5CD7" w:rsidRPr="00931575" w:rsidRDefault="007F5CD7" w:rsidP="00455547">
            <w:pPr>
              <w:pStyle w:val="TAC"/>
            </w:pPr>
          </w:p>
          <w:p w14:paraId="245CCE70" w14:textId="77777777" w:rsidR="007F5CD7" w:rsidRPr="00931575" w:rsidRDefault="007F5CD7" w:rsidP="00455547">
            <w:pPr>
              <w:pStyle w:val="TAC"/>
              <w:rPr>
                <w:rFonts w:eastAsiaTheme="minorEastAsia"/>
              </w:rPr>
            </w:pPr>
            <w:r w:rsidRPr="00931575">
              <w:t>2</w:t>
            </w:r>
          </w:p>
          <w:p w14:paraId="17685430" w14:textId="77777777" w:rsidR="007F5CD7" w:rsidRPr="00931575" w:rsidRDefault="007F5CD7" w:rsidP="00455547">
            <w:pPr>
              <w:pStyle w:val="TAC"/>
              <w:rPr>
                <w:rFonts w:eastAsiaTheme="minorEastAsia"/>
              </w:rPr>
            </w:pPr>
          </w:p>
        </w:tc>
        <w:tc>
          <w:tcPr>
            <w:tcW w:w="459" w:type="pct"/>
            <w:vAlign w:val="center"/>
          </w:tcPr>
          <w:p w14:paraId="18728371" w14:textId="77777777" w:rsidR="007F5CD7" w:rsidRPr="00931575" w:rsidRDefault="007F5CD7" w:rsidP="00455547">
            <w:pPr>
              <w:pStyle w:val="TAC"/>
            </w:pPr>
            <w:r w:rsidRPr="00931575">
              <w:t>Normal</w:t>
            </w:r>
          </w:p>
        </w:tc>
        <w:tc>
          <w:tcPr>
            <w:tcW w:w="1122" w:type="pct"/>
            <w:vAlign w:val="center"/>
          </w:tcPr>
          <w:p w14:paraId="7C293CE5" w14:textId="77777777" w:rsidR="007F5CD7" w:rsidRPr="00931575" w:rsidRDefault="007F5CD7" w:rsidP="00455547">
            <w:pPr>
              <w:pStyle w:val="TAC"/>
            </w:pPr>
            <w:r w:rsidRPr="00931575">
              <w:t>HST Scenario 1-NR350</w:t>
            </w:r>
          </w:p>
        </w:tc>
        <w:tc>
          <w:tcPr>
            <w:tcW w:w="608" w:type="pct"/>
            <w:vAlign w:val="center"/>
          </w:tcPr>
          <w:p w14:paraId="55121BE5" w14:textId="77777777" w:rsidR="007F5CD7" w:rsidRPr="00931575" w:rsidRDefault="007F5CD7" w:rsidP="00455547">
            <w:pPr>
              <w:pStyle w:val="TAC"/>
            </w:pPr>
            <w:r w:rsidRPr="00931575">
              <w:t>70 %</w:t>
            </w:r>
          </w:p>
        </w:tc>
        <w:tc>
          <w:tcPr>
            <w:tcW w:w="748" w:type="pct"/>
            <w:vAlign w:val="center"/>
          </w:tcPr>
          <w:p w14:paraId="32C50007" w14:textId="77777777" w:rsidR="007F5CD7" w:rsidRPr="00931575" w:rsidRDefault="007F5CD7" w:rsidP="00455547">
            <w:pPr>
              <w:pStyle w:val="TAC"/>
            </w:pPr>
            <w:r w:rsidRPr="00931575">
              <w:t>G-FR1-A3-33A</w:t>
            </w:r>
          </w:p>
        </w:tc>
        <w:tc>
          <w:tcPr>
            <w:tcW w:w="516" w:type="pct"/>
            <w:vAlign w:val="center"/>
          </w:tcPr>
          <w:p w14:paraId="4A9ECC3B" w14:textId="77777777" w:rsidR="007F5CD7" w:rsidRPr="00931575" w:rsidRDefault="007F5CD7" w:rsidP="00455547">
            <w:pPr>
              <w:pStyle w:val="TAC"/>
            </w:pPr>
            <w:r w:rsidRPr="00931575">
              <w:rPr>
                <w:rFonts w:eastAsiaTheme="minorEastAsia"/>
              </w:rPr>
              <w:t>pos2</w:t>
            </w:r>
          </w:p>
        </w:tc>
        <w:tc>
          <w:tcPr>
            <w:tcW w:w="371" w:type="pct"/>
            <w:vAlign w:val="center"/>
          </w:tcPr>
          <w:p w14:paraId="490DDC68" w14:textId="77777777" w:rsidR="007F5CD7" w:rsidRPr="00931575" w:rsidRDefault="007F5CD7" w:rsidP="00455547">
            <w:pPr>
              <w:pStyle w:val="TAC"/>
            </w:pPr>
            <w:r w:rsidRPr="00931575">
              <w:t>[-3.4]</w:t>
            </w:r>
          </w:p>
        </w:tc>
      </w:tr>
      <w:tr w:rsidR="007F5CD7" w:rsidRPr="00931575" w14:paraId="3D63AA19" w14:textId="77777777" w:rsidTr="00333C5F">
        <w:trPr>
          <w:trHeight w:val="123"/>
        </w:trPr>
        <w:tc>
          <w:tcPr>
            <w:tcW w:w="496" w:type="pct"/>
            <w:vMerge/>
            <w:vAlign w:val="center"/>
          </w:tcPr>
          <w:p w14:paraId="6B00F4BF"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455547">
            <w:pPr>
              <w:pStyle w:val="TAC"/>
            </w:pPr>
            <w:r w:rsidRPr="00931575">
              <w:t>Normal</w:t>
            </w:r>
          </w:p>
        </w:tc>
        <w:tc>
          <w:tcPr>
            <w:tcW w:w="1122" w:type="pct"/>
            <w:vAlign w:val="center"/>
          </w:tcPr>
          <w:p w14:paraId="0E2CF1A8" w14:textId="77777777" w:rsidR="007F5CD7" w:rsidRPr="00931575" w:rsidRDefault="007F5CD7" w:rsidP="00455547">
            <w:pPr>
              <w:pStyle w:val="TAC"/>
            </w:pPr>
            <w:r w:rsidRPr="00931575">
              <w:t>HST Scenario 1-NR350</w:t>
            </w:r>
          </w:p>
        </w:tc>
        <w:tc>
          <w:tcPr>
            <w:tcW w:w="608" w:type="pct"/>
            <w:vAlign w:val="center"/>
          </w:tcPr>
          <w:p w14:paraId="6D3F6710" w14:textId="77777777" w:rsidR="007F5CD7" w:rsidRPr="00931575" w:rsidRDefault="007F5CD7" w:rsidP="00455547">
            <w:pPr>
              <w:pStyle w:val="TAC"/>
            </w:pPr>
            <w:r w:rsidRPr="00931575">
              <w:t>70 %</w:t>
            </w:r>
          </w:p>
        </w:tc>
        <w:tc>
          <w:tcPr>
            <w:tcW w:w="748" w:type="pct"/>
            <w:vAlign w:val="center"/>
          </w:tcPr>
          <w:p w14:paraId="3461B105" w14:textId="77777777" w:rsidR="007F5CD7" w:rsidRPr="00931575" w:rsidRDefault="007F5CD7" w:rsidP="00455547">
            <w:pPr>
              <w:pStyle w:val="TAC"/>
            </w:pPr>
            <w:r w:rsidRPr="00931575">
              <w:t>G-FR1-A4-29A</w:t>
            </w:r>
          </w:p>
        </w:tc>
        <w:tc>
          <w:tcPr>
            <w:tcW w:w="516" w:type="pct"/>
            <w:vAlign w:val="center"/>
          </w:tcPr>
          <w:p w14:paraId="22D0EF59" w14:textId="77777777" w:rsidR="007F5CD7" w:rsidRPr="00931575" w:rsidRDefault="007F5CD7" w:rsidP="00455547">
            <w:pPr>
              <w:pStyle w:val="TAC"/>
            </w:pPr>
            <w:r w:rsidRPr="00931575">
              <w:rPr>
                <w:rFonts w:eastAsiaTheme="minorEastAsia"/>
              </w:rPr>
              <w:t>pos2</w:t>
            </w:r>
          </w:p>
        </w:tc>
        <w:tc>
          <w:tcPr>
            <w:tcW w:w="371" w:type="pct"/>
            <w:vAlign w:val="center"/>
          </w:tcPr>
          <w:p w14:paraId="447AFDB4" w14:textId="77777777" w:rsidR="007F5CD7" w:rsidRPr="00931575" w:rsidRDefault="007F5CD7" w:rsidP="00455547">
            <w:pPr>
              <w:pStyle w:val="TAC"/>
            </w:pPr>
            <w:r w:rsidRPr="00931575">
              <w:t>[8.8]</w:t>
            </w:r>
          </w:p>
        </w:tc>
      </w:tr>
      <w:tr w:rsidR="007F5CD7" w:rsidRPr="00931575" w14:paraId="4DDC6453" w14:textId="77777777" w:rsidTr="00333C5F">
        <w:trPr>
          <w:trHeight w:val="123"/>
        </w:trPr>
        <w:tc>
          <w:tcPr>
            <w:tcW w:w="496" w:type="pct"/>
            <w:vMerge/>
            <w:vAlign w:val="center"/>
          </w:tcPr>
          <w:p w14:paraId="33815467"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455547">
            <w:pPr>
              <w:pStyle w:val="TAC"/>
            </w:pPr>
            <w:r w:rsidRPr="00931575">
              <w:t>Normal</w:t>
            </w:r>
          </w:p>
        </w:tc>
        <w:tc>
          <w:tcPr>
            <w:tcW w:w="1122" w:type="pct"/>
            <w:vAlign w:val="center"/>
          </w:tcPr>
          <w:p w14:paraId="48512092" w14:textId="77777777" w:rsidR="007F5CD7" w:rsidRPr="00931575" w:rsidRDefault="007F5CD7" w:rsidP="00455547">
            <w:pPr>
              <w:pStyle w:val="TAC"/>
            </w:pPr>
            <w:r w:rsidRPr="00931575">
              <w:t>HST Scenario 3-NR350</w:t>
            </w:r>
          </w:p>
        </w:tc>
        <w:tc>
          <w:tcPr>
            <w:tcW w:w="608" w:type="pct"/>
            <w:vAlign w:val="center"/>
          </w:tcPr>
          <w:p w14:paraId="6B5B4C44" w14:textId="77777777" w:rsidR="007F5CD7" w:rsidRPr="00931575" w:rsidRDefault="007F5CD7" w:rsidP="00455547">
            <w:pPr>
              <w:pStyle w:val="TAC"/>
            </w:pPr>
            <w:r w:rsidRPr="00931575">
              <w:t>70 %</w:t>
            </w:r>
          </w:p>
        </w:tc>
        <w:tc>
          <w:tcPr>
            <w:tcW w:w="748" w:type="pct"/>
            <w:vAlign w:val="center"/>
          </w:tcPr>
          <w:p w14:paraId="2889B4A1" w14:textId="77777777" w:rsidR="007F5CD7" w:rsidRPr="00931575" w:rsidRDefault="007F5CD7" w:rsidP="00455547">
            <w:pPr>
              <w:pStyle w:val="TAC"/>
            </w:pPr>
            <w:r w:rsidRPr="00931575">
              <w:t>G-FR1-A3-33A</w:t>
            </w:r>
          </w:p>
        </w:tc>
        <w:tc>
          <w:tcPr>
            <w:tcW w:w="516" w:type="pct"/>
            <w:vAlign w:val="center"/>
          </w:tcPr>
          <w:p w14:paraId="45E35BEE" w14:textId="77777777" w:rsidR="007F5CD7" w:rsidRPr="00931575" w:rsidRDefault="007F5CD7" w:rsidP="00455547">
            <w:pPr>
              <w:pStyle w:val="TAC"/>
            </w:pPr>
            <w:r w:rsidRPr="00931575">
              <w:t>pos2</w:t>
            </w:r>
          </w:p>
        </w:tc>
        <w:tc>
          <w:tcPr>
            <w:tcW w:w="371" w:type="pct"/>
            <w:vAlign w:val="center"/>
          </w:tcPr>
          <w:p w14:paraId="3E4A9254" w14:textId="77777777" w:rsidR="007F5CD7" w:rsidRPr="00931575" w:rsidRDefault="007F5CD7" w:rsidP="00455547">
            <w:pPr>
              <w:pStyle w:val="TAC"/>
            </w:pPr>
            <w:r w:rsidRPr="00931575">
              <w:t>[-3.3]</w:t>
            </w:r>
          </w:p>
        </w:tc>
      </w:tr>
      <w:tr w:rsidR="007F5CD7" w:rsidRPr="00931575" w14:paraId="3CC91EB5" w14:textId="77777777" w:rsidTr="00333C5F">
        <w:trPr>
          <w:trHeight w:val="204"/>
        </w:trPr>
        <w:tc>
          <w:tcPr>
            <w:tcW w:w="496" w:type="pct"/>
            <w:vMerge/>
            <w:vAlign w:val="center"/>
          </w:tcPr>
          <w:p w14:paraId="1B01ACC1"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455547">
            <w:pPr>
              <w:pStyle w:val="TAC"/>
            </w:pPr>
            <w:r w:rsidRPr="00931575">
              <w:t>Normal</w:t>
            </w:r>
          </w:p>
        </w:tc>
        <w:tc>
          <w:tcPr>
            <w:tcW w:w="1122" w:type="pct"/>
            <w:vAlign w:val="center"/>
          </w:tcPr>
          <w:p w14:paraId="4AB77981" w14:textId="77777777" w:rsidR="007F5CD7" w:rsidRPr="00931575" w:rsidRDefault="007F5CD7" w:rsidP="00455547">
            <w:pPr>
              <w:pStyle w:val="TAC"/>
            </w:pPr>
            <w:r w:rsidRPr="00931575">
              <w:t>HST Scenario 3-NR350</w:t>
            </w:r>
          </w:p>
        </w:tc>
        <w:tc>
          <w:tcPr>
            <w:tcW w:w="608" w:type="pct"/>
            <w:vAlign w:val="center"/>
          </w:tcPr>
          <w:p w14:paraId="7BBD38D4" w14:textId="77777777" w:rsidR="007F5CD7" w:rsidRPr="00931575" w:rsidRDefault="007F5CD7" w:rsidP="00455547">
            <w:pPr>
              <w:pStyle w:val="TAC"/>
            </w:pPr>
            <w:r w:rsidRPr="00931575">
              <w:t>70 %</w:t>
            </w:r>
          </w:p>
        </w:tc>
        <w:tc>
          <w:tcPr>
            <w:tcW w:w="748" w:type="pct"/>
            <w:vAlign w:val="center"/>
          </w:tcPr>
          <w:p w14:paraId="253A1D98" w14:textId="77777777" w:rsidR="007F5CD7" w:rsidRPr="00931575" w:rsidRDefault="007F5CD7" w:rsidP="00455547">
            <w:pPr>
              <w:pStyle w:val="TAC"/>
            </w:pPr>
            <w:r w:rsidRPr="00931575">
              <w:t>G-FR1-A4-29A</w:t>
            </w:r>
          </w:p>
        </w:tc>
        <w:tc>
          <w:tcPr>
            <w:tcW w:w="516" w:type="pct"/>
            <w:vAlign w:val="center"/>
          </w:tcPr>
          <w:p w14:paraId="418E1E5F" w14:textId="77777777" w:rsidR="007F5CD7" w:rsidRPr="00931575" w:rsidRDefault="007F5CD7" w:rsidP="00455547">
            <w:pPr>
              <w:pStyle w:val="TAC"/>
            </w:pPr>
            <w:r w:rsidRPr="00931575">
              <w:t>pos2</w:t>
            </w:r>
          </w:p>
        </w:tc>
        <w:tc>
          <w:tcPr>
            <w:tcW w:w="371" w:type="pct"/>
            <w:vAlign w:val="center"/>
          </w:tcPr>
          <w:p w14:paraId="042FE74D" w14:textId="72D95B98" w:rsidR="007F5CD7" w:rsidRPr="00931575" w:rsidRDefault="006C4F1F" w:rsidP="002559E4">
            <w:pPr>
              <w:pStyle w:val="TAC"/>
            </w:pPr>
            <w:r w:rsidRPr="00931575">
              <w:t>[8.</w:t>
            </w:r>
            <w:r>
              <w:t>9</w:t>
            </w:r>
            <w:r w:rsidRPr="00931575">
              <w:t>]</w:t>
            </w:r>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333C5F">
        <w:tc>
          <w:tcPr>
            <w:tcW w:w="514" w:type="pct"/>
          </w:tcPr>
          <w:p w14:paraId="3BBD237D"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333C5F">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333C5F">
            <w:pPr>
              <w:pStyle w:val="TAH"/>
              <w:rPr>
                <w:rFonts w:cs="Arial"/>
                <w:szCs w:val="18"/>
              </w:rPr>
            </w:pPr>
            <w:r w:rsidRPr="00931575">
              <w:rPr>
                <w:rFonts w:cs="Arial"/>
                <w:szCs w:val="18"/>
              </w:rPr>
              <w:t>SNR</w:t>
            </w:r>
          </w:p>
          <w:p w14:paraId="71DEFD76"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4A8B27C9" w14:textId="77777777" w:rsidTr="00333C5F">
        <w:trPr>
          <w:trHeight w:val="105"/>
        </w:trPr>
        <w:tc>
          <w:tcPr>
            <w:tcW w:w="514" w:type="pct"/>
            <w:vMerge w:val="restart"/>
            <w:vAlign w:val="center"/>
          </w:tcPr>
          <w:p w14:paraId="4D71AEB4" w14:textId="77777777" w:rsidR="007F5CD7" w:rsidRPr="00931575" w:rsidRDefault="007F5CD7" w:rsidP="00455547">
            <w:pPr>
              <w:pStyle w:val="TAC"/>
            </w:pPr>
            <w:r w:rsidRPr="00931575">
              <w:t>1</w:t>
            </w:r>
          </w:p>
        </w:tc>
        <w:tc>
          <w:tcPr>
            <w:tcW w:w="700" w:type="pct"/>
            <w:vMerge w:val="restart"/>
            <w:vAlign w:val="center"/>
          </w:tcPr>
          <w:p w14:paraId="1D4816A5" w14:textId="77777777" w:rsidR="007F5CD7" w:rsidRPr="00931575" w:rsidRDefault="007F5CD7" w:rsidP="00455547">
            <w:pPr>
              <w:pStyle w:val="TAC"/>
            </w:pPr>
          </w:p>
          <w:p w14:paraId="719976F4" w14:textId="77777777" w:rsidR="007F5CD7" w:rsidRPr="00931575" w:rsidRDefault="007F5CD7" w:rsidP="00455547">
            <w:pPr>
              <w:pStyle w:val="TAC"/>
              <w:rPr>
                <w:rFonts w:eastAsiaTheme="minorEastAsia"/>
              </w:rPr>
            </w:pPr>
            <w:r w:rsidRPr="00931575">
              <w:t>2</w:t>
            </w:r>
          </w:p>
          <w:p w14:paraId="277565A1" w14:textId="77777777" w:rsidR="007F5CD7" w:rsidRPr="00931575" w:rsidRDefault="007F5CD7" w:rsidP="00455547">
            <w:pPr>
              <w:pStyle w:val="TAC"/>
              <w:rPr>
                <w:rFonts w:eastAsiaTheme="minorEastAsia"/>
              </w:rPr>
            </w:pPr>
          </w:p>
        </w:tc>
        <w:tc>
          <w:tcPr>
            <w:tcW w:w="427" w:type="pct"/>
            <w:vAlign w:val="center"/>
          </w:tcPr>
          <w:p w14:paraId="5DC8960C" w14:textId="77777777" w:rsidR="007F5CD7" w:rsidRPr="00931575" w:rsidRDefault="007F5CD7" w:rsidP="00455547">
            <w:pPr>
              <w:pStyle w:val="TAC"/>
            </w:pPr>
            <w:r w:rsidRPr="00931575">
              <w:t>Normal</w:t>
            </w:r>
          </w:p>
        </w:tc>
        <w:tc>
          <w:tcPr>
            <w:tcW w:w="1116" w:type="pct"/>
            <w:vAlign w:val="center"/>
          </w:tcPr>
          <w:p w14:paraId="73312BEA" w14:textId="77777777" w:rsidR="007F5CD7" w:rsidRPr="00931575" w:rsidRDefault="007F5CD7" w:rsidP="00455547">
            <w:pPr>
              <w:pStyle w:val="TAC"/>
            </w:pPr>
            <w:r w:rsidRPr="00931575">
              <w:t>HST Scenario 1-NR350</w:t>
            </w:r>
          </w:p>
        </w:tc>
        <w:tc>
          <w:tcPr>
            <w:tcW w:w="606" w:type="pct"/>
            <w:vAlign w:val="center"/>
          </w:tcPr>
          <w:p w14:paraId="406E9CE1" w14:textId="77777777" w:rsidR="007F5CD7" w:rsidRPr="00931575" w:rsidRDefault="007F5CD7" w:rsidP="00455547">
            <w:pPr>
              <w:pStyle w:val="TAC"/>
            </w:pPr>
            <w:r w:rsidRPr="00931575">
              <w:t>70 %</w:t>
            </w:r>
          </w:p>
        </w:tc>
        <w:tc>
          <w:tcPr>
            <w:tcW w:w="748" w:type="pct"/>
            <w:vAlign w:val="center"/>
          </w:tcPr>
          <w:p w14:paraId="6E853ABA" w14:textId="77777777" w:rsidR="007F5CD7" w:rsidRPr="00931575" w:rsidRDefault="007F5CD7" w:rsidP="00455547">
            <w:pPr>
              <w:pStyle w:val="TAC"/>
            </w:pPr>
            <w:r w:rsidRPr="00931575">
              <w:t>G-FR1-A3-34A</w:t>
            </w:r>
          </w:p>
        </w:tc>
        <w:tc>
          <w:tcPr>
            <w:tcW w:w="514" w:type="pct"/>
            <w:vAlign w:val="center"/>
          </w:tcPr>
          <w:p w14:paraId="082AED5B" w14:textId="77777777" w:rsidR="007F5CD7" w:rsidRPr="00931575" w:rsidRDefault="007F5CD7" w:rsidP="00455547">
            <w:pPr>
              <w:pStyle w:val="TAC"/>
            </w:pPr>
            <w:r w:rsidRPr="00931575">
              <w:rPr>
                <w:rFonts w:eastAsiaTheme="minorEastAsia"/>
              </w:rPr>
              <w:t>pos2</w:t>
            </w:r>
          </w:p>
        </w:tc>
        <w:tc>
          <w:tcPr>
            <w:tcW w:w="374" w:type="pct"/>
            <w:vAlign w:val="center"/>
          </w:tcPr>
          <w:p w14:paraId="71E0723B" w14:textId="179BDE4B" w:rsidR="007F5CD7" w:rsidRPr="00931575" w:rsidRDefault="001C49A5" w:rsidP="00455547">
            <w:pPr>
              <w:pStyle w:val="TAC"/>
            </w:pPr>
            <w:r w:rsidRPr="00931575">
              <w:rPr>
                <w:rFonts w:cs="Arial"/>
                <w:szCs w:val="18"/>
              </w:rPr>
              <w:t>[-3.</w:t>
            </w:r>
            <w:r>
              <w:rPr>
                <w:rFonts w:cs="Arial"/>
                <w:szCs w:val="18"/>
              </w:rPr>
              <w:t>3</w:t>
            </w:r>
            <w:r w:rsidRPr="00931575">
              <w:rPr>
                <w:rFonts w:cs="Arial"/>
                <w:szCs w:val="18"/>
              </w:rPr>
              <w:t>]</w:t>
            </w:r>
          </w:p>
        </w:tc>
      </w:tr>
      <w:tr w:rsidR="007F5CD7" w:rsidRPr="00931575" w14:paraId="77DA64D7" w14:textId="77777777" w:rsidTr="00333C5F">
        <w:trPr>
          <w:trHeight w:val="105"/>
        </w:trPr>
        <w:tc>
          <w:tcPr>
            <w:tcW w:w="514" w:type="pct"/>
            <w:vMerge/>
            <w:vAlign w:val="center"/>
          </w:tcPr>
          <w:p w14:paraId="578228A7" w14:textId="77777777" w:rsidR="007F5CD7" w:rsidRPr="00931575" w:rsidRDefault="007F5CD7" w:rsidP="00455547">
            <w:pPr>
              <w:pStyle w:val="TAC"/>
            </w:pPr>
          </w:p>
        </w:tc>
        <w:tc>
          <w:tcPr>
            <w:tcW w:w="700" w:type="pct"/>
            <w:vMerge/>
            <w:vAlign w:val="center"/>
          </w:tcPr>
          <w:p w14:paraId="375E7851" w14:textId="77777777" w:rsidR="007F5CD7" w:rsidRPr="00931575" w:rsidRDefault="007F5CD7" w:rsidP="00455547">
            <w:pPr>
              <w:pStyle w:val="TAC"/>
              <w:rPr>
                <w:rFonts w:eastAsiaTheme="minorEastAsia"/>
              </w:rPr>
            </w:pPr>
          </w:p>
        </w:tc>
        <w:tc>
          <w:tcPr>
            <w:tcW w:w="427" w:type="pct"/>
            <w:vAlign w:val="center"/>
          </w:tcPr>
          <w:p w14:paraId="3E3A999C" w14:textId="77777777" w:rsidR="007F5CD7" w:rsidRPr="00931575" w:rsidRDefault="007F5CD7" w:rsidP="00455547">
            <w:pPr>
              <w:pStyle w:val="TAC"/>
            </w:pPr>
            <w:r w:rsidRPr="00931575">
              <w:t>Normal</w:t>
            </w:r>
          </w:p>
        </w:tc>
        <w:tc>
          <w:tcPr>
            <w:tcW w:w="1116" w:type="pct"/>
            <w:vAlign w:val="center"/>
          </w:tcPr>
          <w:p w14:paraId="6923DBDF" w14:textId="77777777" w:rsidR="007F5CD7" w:rsidRPr="00931575" w:rsidRDefault="007F5CD7" w:rsidP="00455547">
            <w:pPr>
              <w:pStyle w:val="TAC"/>
            </w:pPr>
            <w:r w:rsidRPr="00931575">
              <w:t>HST Scenario 1-NR350</w:t>
            </w:r>
          </w:p>
        </w:tc>
        <w:tc>
          <w:tcPr>
            <w:tcW w:w="606" w:type="pct"/>
            <w:vAlign w:val="center"/>
          </w:tcPr>
          <w:p w14:paraId="1FB6F0ED" w14:textId="77777777" w:rsidR="007F5CD7" w:rsidRPr="00931575" w:rsidRDefault="007F5CD7" w:rsidP="00455547">
            <w:pPr>
              <w:pStyle w:val="TAC"/>
            </w:pPr>
            <w:r w:rsidRPr="00931575">
              <w:t>70 %</w:t>
            </w:r>
          </w:p>
        </w:tc>
        <w:tc>
          <w:tcPr>
            <w:tcW w:w="748" w:type="pct"/>
            <w:vAlign w:val="center"/>
          </w:tcPr>
          <w:p w14:paraId="484571B0" w14:textId="77777777" w:rsidR="007F5CD7" w:rsidRPr="00931575" w:rsidRDefault="007F5CD7" w:rsidP="00455547">
            <w:pPr>
              <w:pStyle w:val="TAC"/>
            </w:pPr>
            <w:r w:rsidRPr="00931575">
              <w:t>G-FR1-A4-30A</w:t>
            </w:r>
          </w:p>
        </w:tc>
        <w:tc>
          <w:tcPr>
            <w:tcW w:w="514" w:type="pct"/>
            <w:vAlign w:val="center"/>
          </w:tcPr>
          <w:p w14:paraId="2B27529E" w14:textId="77777777" w:rsidR="007F5CD7" w:rsidRPr="00931575" w:rsidRDefault="007F5CD7" w:rsidP="00455547">
            <w:pPr>
              <w:pStyle w:val="TAC"/>
            </w:pPr>
            <w:r w:rsidRPr="00931575">
              <w:rPr>
                <w:rFonts w:eastAsiaTheme="minorEastAsia"/>
              </w:rPr>
              <w:t>pos2</w:t>
            </w:r>
          </w:p>
        </w:tc>
        <w:tc>
          <w:tcPr>
            <w:tcW w:w="374" w:type="pct"/>
            <w:vAlign w:val="center"/>
          </w:tcPr>
          <w:p w14:paraId="1E993D89" w14:textId="77777777" w:rsidR="007F5CD7" w:rsidRPr="00931575" w:rsidRDefault="007F5CD7" w:rsidP="00455547">
            <w:pPr>
              <w:pStyle w:val="TAC"/>
            </w:pPr>
            <w:r w:rsidRPr="00931575">
              <w:t>[8.6]</w:t>
            </w:r>
          </w:p>
        </w:tc>
      </w:tr>
      <w:tr w:rsidR="00D52B1E" w:rsidRPr="00931575" w14:paraId="2326A30C" w14:textId="77777777" w:rsidTr="00333C5F">
        <w:trPr>
          <w:trHeight w:val="105"/>
        </w:trPr>
        <w:tc>
          <w:tcPr>
            <w:tcW w:w="514" w:type="pct"/>
            <w:vMerge/>
            <w:vAlign w:val="center"/>
          </w:tcPr>
          <w:p w14:paraId="105B9587" w14:textId="77777777" w:rsidR="00D52B1E" w:rsidRPr="00931575" w:rsidRDefault="00D52B1E" w:rsidP="00D52B1E">
            <w:pPr>
              <w:pStyle w:val="TAC"/>
            </w:pPr>
          </w:p>
        </w:tc>
        <w:tc>
          <w:tcPr>
            <w:tcW w:w="700" w:type="pct"/>
            <w:vMerge/>
            <w:vAlign w:val="center"/>
          </w:tcPr>
          <w:p w14:paraId="2484149E" w14:textId="77777777" w:rsidR="00D52B1E" w:rsidRPr="00931575" w:rsidRDefault="00D52B1E" w:rsidP="00D52B1E">
            <w:pPr>
              <w:pStyle w:val="TAC"/>
              <w:rPr>
                <w:rFonts w:eastAsiaTheme="minorEastAsia"/>
              </w:rPr>
            </w:pPr>
          </w:p>
        </w:tc>
        <w:tc>
          <w:tcPr>
            <w:tcW w:w="427" w:type="pct"/>
            <w:vAlign w:val="center"/>
          </w:tcPr>
          <w:p w14:paraId="7A17AA31" w14:textId="77777777" w:rsidR="00D52B1E" w:rsidRPr="00931575" w:rsidRDefault="00D52B1E" w:rsidP="00D52B1E">
            <w:pPr>
              <w:pStyle w:val="TAC"/>
            </w:pPr>
            <w:r w:rsidRPr="00931575">
              <w:t>Normal</w:t>
            </w:r>
          </w:p>
        </w:tc>
        <w:tc>
          <w:tcPr>
            <w:tcW w:w="1116" w:type="pct"/>
            <w:vAlign w:val="center"/>
          </w:tcPr>
          <w:p w14:paraId="78E90DDD" w14:textId="77777777" w:rsidR="00D52B1E" w:rsidRPr="00931575" w:rsidRDefault="00D52B1E" w:rsidP="00D52B1E">
            <w:pPr>
              <w:pStyle w:val="TAC"/>
            </w:pPr>
            <w:r w:rsidRPr="00931575">
              <w:t>HST Scenario 3-NR350</w:t>
            </w:r>
          </w:p>
        </w:tc>
        <w:tc>
          <w:tcPr>
            <w:tcW w:w="606" w:type="pct"/>
            <w:vAlign w:val="center"/>
          </w:tcPr>
          <w:p w14:paraId="1FC5BF10" w14:textId="77777777" w:rsidR="00D52B1E" w:rsidRPr="00931575" w:rsidRDefault="00D52B1E" w:rsidP="00D52B1E">
            <w:pPr>
              <w:pStyle w:val="TAC"/>
            </w:pPr>
            <w:r w:rsidRPr="00931575">
              <w:t>70 %</w:t>
            </w:r>
          </w:p>
        </w:tc>
        <w:tc>
          <w:tcPr>
            <w:tcW w:w="748" w:type="pct"/>
            <w:vAlign w:val="center"/>
          </w:tcPr>
          <w:p w14:paraId="003F9252" w14:textId="77777777" w:rsidR="00D52B1E" w:rsidRPr="00931575" w:rsidRDefault="00D52B1E" w:rsidP="00D52B1E">
            <w:pPr>
              <w:pStyle w:val="TAC"/>
            </w:pPr>
            <w:r w:rsidRPr="00931575">
              <w:t>G-FR1-A3-34A</w:t>
            </w:r>
          </w:p>
        </w:tc>
        <w:tc>
          <w:tcPr>
            <w:tcW w:w="514" w:type="pct"/>
            <w:vAlign w:val="center"/>
          </w:tcPr>
          <w:p w14:paraId="21DD0E89" w14:textId="77777777" w:rsidR="00D52B1E" w:rsidRPr="00931575" w:rsidRDefault="00D52B1E" w:rsidP="00D52B1E">
            <w:pPr>
              <w:pStyle w:val="TAC"/>
            </w:pPr>
            <w:r w:rsidRPr="00931575">
              <w:t>pos2</w:t>
            </w:r>
          </w:p>
        </w:tc>
        <w:tc>
          <w:tcPr>
            <w:tcW w:w="374" w:type="pct"/>
            <w:vAlign w:val="center"/>
          </w:tcPr>
          <w:p w14:paraId="388360D5" w14:textId="51AB9154" w:rsidR="00D52B1E" w:rsidRPr="00931575" w:rsidRDefault="00D52B1E" w:rsidP="00D52B1E">
            <w:pPr>
              <w:pStyle w:val="TAC"/>
            </w:pPr>
            <w:r w:rsidRPr="00931575">
              <w:rPr>
                <w:rFonts w:cs="Arial"/>
                <w:szCs w:val="18"/>
              </w:rPr>
              <w:t>[-3.</w:t>
            </w:r>
            <w:r>
              <w:rPr>
                <w:rFonts w:cs="Arial"/>
                <w:szCs w:val="18"/>
              </w:rPr>
              <w:t>3</w:t>
            </w:r>
            <w:r w:rsidRPr="00931575">
              <w:rPr>
                <w:rFonts w:cs="Arial"/>
                <w:szCs w:val="18"/>
              </w:rPr>
              <w:t>]</w:t>
            </w:r>
          </w:p>
        </w:tc>
      </w:tr>
      <w:tr w:rsidR="00D52B1E" w:rsidRPr="00931575" w14:paraId="3598173C" w14:textId="77777777" w:rsidTr="00333C5F">
        <w:trPr>
          <w:trHeight w:val="174"/>
        </w:trPr>
        <w:tc>
          <w:tcPr>
            <w:tcW w:w="514" w:type="pct"/>
            <w:vMerge/>
            <w:vAlign w:val="center"/>
          </w:tcPr>
          <w:p w14:paraId="1C49CAC5" w14:textId="77777777" w:rsidR="00D52B1E" w:rsidRPr="00931575" w:rsidRDefault="00D52B1E" w:rsidP="00D52B1E">
            <w:pPr>
              <w:pStyle w:val="TAC"/>
            </w:pPr>
          </w:p>
        </w:tc>
        <w:tc>
          <w:tcPr>
            <w:tcW w:w="700" w:type="pct"/>
            <w:vMerge/>
            <w:vAlign w:val="center"/>
          </w:tcPr>
          <w:p w14:paraId="55F49F03" w14:textId="77777777" w:rsidR="00D52B1E" w:rsidRPr="00931575" w:rsidRDefault="00D52B1E" w:rsidP="00D52B1E">
            <w:pPr>
              <w:pStyle w:val="TAC"/>
              <w:rPr>
                <w:rFonts w:eastAsiaTheme="minorEastAsia"/>
              </w:rPr>
            </w:pPr>
          </w:p>
        </w:tc>
        <w:tc>
          <w:tcPr>
            <w:tcW w:w="427" w:type="pct"/>
            <w:vAlign w:val="center"/>
          </w:tcPr>
          <w:p w14:paraId="24851FD1" w14:textId="77777777" w:rsidR="00D52B1E" w:rsidRPr="00931575" w:rsidRDefault="00D52B1E" w:rsidP="00D52B1E">
            <w:pPr>
              <w:pStyle w:val="TAC"/>
            </w:pPr>
            <w:r w:rsidRPr="00931575">
              <w:t>Normal</w:t>
            </w:r>
          </w:p>
        </w:tc>
        <w:tc>
          <w:tcPr>
            <w:tcW w:w="1116" w:type="pct"/>
            <w:vAlign w:val="center"/>
          </w:tcPr>
          <w:p w14:paraId="222253B8" w14:textId="77777777" w:rsidR="00D52B1E" w:rsidRPr="00931575" w:rsidRDefault="00D52B1E" w:rsidP="00D52B1E">
            <w:pPr>
              <w:pStyle w:val="TAC"/>
            </w:pPr>
            <w:r w:rsidRPr="00931575">
              <w:t>HST Scenario 3-NR350</w:t>
            </w:r>
          </w:p>
        </w:tc>
        <w:tc>
          <w:tcPr>
            <w:tcW w:w="606" w:type="pct"/>
            <w:vAlign w:val="center"/>
          </w:tcPr>
          <w:p w14:paraId="19F27590" w14:textId="77777777" w:rsidR="00D52B1E" w:rsidRPr="00931575" w:rsidRDefault="00D52B1E" w:rsidP="00D52B1E">
            <w:pPr>
              <w:pStyle w:val="TAC"/>
            </w:pPr>
            <w:r w:rsidRPr="00931575">
              <w:t>70 %</w:t>
            </w:r>
          </w:p>
        </w:tc>
        <w:tc>
          <w:tcPr>
            <w:tcW w:w="748" w:type="pct"/>
            <w:vAlign w:val="center"/>
          </w:tcPr>
          <w:p w14:paraId="0594E63D" w14:textId="77777777" w:rsidR="00D52B1E" w:rsidRPr="00931575" w:rsidRDefault="00D52B1E" w:rsidP="00D52B1E">
            <w:pPr>
              <w:pStyle w:val="TAC"/>
            </w:pPr>
            <w:r w:rsidRPr="00931575">
              <w:t>G-FR1-A4-30A</w:t>
            </w:r>
          </w:p>
        </w:tc>
        <w:tc>
          <w:tcPr>
            <w:tcW w:w="514" w:type="pct"/>
            <w:vAlign w:val="center"/>
          </w:tcPr>
          <w:p w14:paraId="3C516C3B" w14:textId="77777777" w:rsidR="00D52B1E" w:rsidRPr="00931575" w:rsidRDefault="00D52B1E" w:rsidP="00D52B1E">
            <w:pPr>
              <w:pStyle w:val="TAC"/>
            </w:pPr>
            <w:r w:rsidRPr="00931575">
              <w:t>pos2</w:t>
            </w:r>
          </w:p>
        </w:tc>
        <w:tc>
          <w:tcPr>
            <w:tcW w:w="374" w:type="pct"/>
            <w:vAlign w:val="center"/>
          </w:tcPr>
          <w:p w14:paraId="1AB1E482" w14:textId="3DF31231" w:rsidR="00D52B1E" w:rsidRPr="00931575" w:rsidRDefault="00D52B1E" w:rsidP="00D52B1E">
            <w:pPr>
              <w:pStyle w:val="TAC"/>
            </w:pPr>
            <w:r w:rsidRPr="00931575">
              <w:rPr>
                <w:rFonts w:cs="Arial"/>
                <w:szCs w:val="18"/>
              </w:rPr>
              <w:t>[8.</w:t>
            </w:r>
            <w:r>
              <w:rPr>
                <w:rFonts w:cs="Arial"/>
                <w:szCs w:val="18"/>
              </w:rPr>
              <w:t>9</w:t>
            </w:r>
            <w:r w:rsidRPr="00931575">
              <w:rPr>
                <w:rFonts w:cs="Arial"/>
                <w:szCs w:val="18"/>
              </w:rPr>
              <w:t>]</w:t>
            </w:r>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333C5F">
        <w:tc>
          <w:tcPr>
            <w:tcW w:w="514" w:type="pct"/>
          </w:tcPr>
          <w:p w14:paraId="564BC0AC"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333C5F">
            <w:pPr>
              <w:pStyle w:val="TAH"/>
              <w:rPr>
                <w:rFonts w:cs="Arial"/>
                <w:szCs w:val="18"/>
              </w:rPr>
            </w:pPr>
            <w:r w:rsidRPr="00931575">
              <w:rPr>
                <w:rFonts w:cs="Arial"/>
                <w:szCs w:val="18"/>
              </w:rPr>
              <w:t>SNR</w:t>
            </w:r>
          </w:p>
          <w:p w14:paraId="0B617CB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0EEDFD89" w14:textId="77777777" w:rsidTr="00333C5F">
        <w:trPr>
          <w:trHeight w:val="105"/>
        </w:trPr>
        <w:tc>
          <w:tcPr>
            <w:tcW w:w="514" w:type="pct"/>
            <w:vMerge w:val="restart"/>
            <w:vAlign w:val="center"/>
          </w:tcPr>
          <w:p w14:paraId="4E51A7F7" w14:textId="77777777" w:rsidR="007F5CD7" w:rsidRPr="00931575" w:rsidRDefault="007F5CD7" w:rsidP="00D52B1E">
            <w:pPr>
              <w:pStyle w:val="TAC"/>
            </w:pPr>
            <w:r w:rsidRPr="00931575">
              <w:t>1</w:t>
            </w:r>
          </w:p>
        </w:tc>
        <w:tc>
          <w:tcPr>
            <w:tcW w:w="704" w:type="pct"/>
            <w:vMerge w:val="restart"/>
            <w:vAlign w:val="center"/>
          </w:tcPr>
          <w:p w14:paraId="2DA59DB3" w14:textId="77777777" w:rsidR="007F5CD7" w:rsidRPr="00931575" w:rsidRDefault="007F5CD7" w:rsidP="00D52B1E">
            <w:pPr>
              <w:pStyle w:val="TAC"/>
            </w:pPr>
          </w:p>
          <w:p w14:paraId="459FB63E" w14:textId="77777777" w:rsidR="007F5CD7" w:rsidRPr="00931575" w:rsidRDefault="007F5CD7" w:rsidP="00D52B1E">
            <w:pPr>
              <w:pStyle w:val="TAC"/>
              <w:rPr>
                <w:rFonts w:eastAsiaTheme="minorEastAsia"/>
              </w:rPr>
            </w:pPr>
            <w:r w:rsidRPr="00931575">
              <w:t>2</w:t>
            </w:r>
          </w:p>
          <w:p w14:paraId="1B1F36AD" w14:textId="77777777" w:rsidR="007F5CD7" w:rsidRPr="00931575" w:rsidRDefault="007F5CD7" w:rsidP="00D52B1E">
            <w:pPr>
              <w:pStyle w:val="TAC"/>
              <w:rPr>
                <w:rFonts w:eastAsiaTheme="minorEastAsia"/>
              </w:rPr>
            </w:pPr>
          </w:p>
        </w:tc>
        <w:tc>
          <w:tcPr>
            <w:tcW w:w="423" w:type="pct"/>
            <w:vAlign w:val="center"/>
          </w:tcPr>
          <w:p w14:paraId="17814FA2" w14:textId="77777777" w:rsidR="007F5CD7" w:rsidRPr="00931575" w:rsidRDefault="007F5CD7" w:rsidP="00D52B1E">
            <w:pPr>
              <w:pStyle w:val="TAC"/>
            </w:pPr>
            <w:r w:rsidRPr="00931575">
              <w:t>Normal</w:t>
            </w:r>
          </w:p>
        </w:tc>
        <w:tc>
          <w:tcPr>
            <w:tcW w:w="1116" w:type="pct"/>
            <w:vAlign w:val="center"/>
          </w:tcPr>
          <w:p w14:paraId="56D8C9F3" w14:textId="77777777" w:rsidR="007F5CD7" w:rsidRPr="00931575" w:rsidRDefault="007F5CD7" w:rsidP="00D52B1E">
            <w:pPr>
              <w:pStyle w:val="TAC"/>
            </w:pPr>
            <w:r w:rsidRPr="00931575">
              <w:t>HST Scenario 1-NR500</w:t>
            </w:r>
          </w:p>
        </w:tc>
        <w:tc>
          <w:tcPr>
            <w:tcW w:w="606" w:type="pct"/>
            <w:vAlign w:val="center"/>
          </w:tcPr>
          <w:p w14:paraId="55C84FC9" w14:textId="77777777" w:rsidR="007F5CD7" w:rsidRPr="00931575" w:rsidRDefault="007F5CD7" w:rsidP="00D52B1E">
            <w:pPr>
              <w:pStyle w:val="TAC"/>
            </w:pPr>
            <w:r w:rsidRPr="00931575">
              <w:t>70 %</w:t>
            </w:r>
          </w:p>
        </w:tc>
        <w:tc>
          <w:tcPr>
            <w:tcW w:w="748" w:type="pct"/>
            <w:vAlign w:val="center"/>
          </w:tcPr>
          <w:p w14:paraId="00A9AA11" w14:textId="77777777" w:rsidR="007F5CD7" w:rsidRPr="00931575" w:rsidRDefault="007F5CD7" w:rsidP="00D52B1E">
            <w:pPr>
              <w:pStyle w:val="TAC"/>
            </w:pPr>
            <w:r w:rsidRPr="00931575">
              <w:t>G-FR1-A3-33A</w:t>
            </w:r>
          </w:p>
        </w:tc>
        <w:tc>
          <w:tcPr>
            <w:tcW w:w="514" w:type="pct"/>
            <w:vAlign w:val="center"/>
          </w:tcPr>
          <w:p w14:paraId="07EDEBB4" w14:textId="77777777" w:rsidR="007F5CD7" w:rsidRPr="00931575" w:rsidRDefault="007F5CD7" w:rsidP="00D52B1E">
            <w:pPr>
              <w:pStyle w:val="TAC"/>
            </w:pPr>
            <w:r w:rsidRPr="00931575">
              <w:rPr>
                <w:rFonts w:eastAsiaTheme="minorEastAsia"/>
              </w:rPr>
              <w:t>pos2</w:t>
            </w:r>
          </w:p>
        </w:tc>
        <w:tc>
          <w:tcPr>
            <w:tcW w:w="374" w:type="pct"/>
            <w:vAlign w:val="center"/>
          </w:tcPr>
          <w:p w14:paraId="4D77FB3C" w14:textId="77777777" w:rsidR="007F5CD7" w:rsidRPr="00931575" w:rsidRDefault="007F5CD7" w:rsidP="00D52B1E">
            <w:pPr>
              <w:pStyle w:val="TAC"/>
            </w:pPr>
            <w:r w:rsidRPr="00931575">
              <w:t>[-3.3]</w:t>
            </w:r>
          </w:p>
        </w:tc>
      </w:tr>
      <w:tr w:rsidR="007F5CD7" w:rsidRPr="00931575" w14:paraId="0CFBD3E8" w14:textId="77777777" w:rsidTr="00333C5F">
        <w:trPr>
          <w:trHeight w:val="105"/>
        </w:trPr>
        <w:tc>
          <w:tcPr>
            <w:tcW w:w="514" w:type="pct"/>
            <w:vMerge/>
            <w:vAlign w:val="center"/>
          </w:tcPr>
          <w:p w14:paraId="5B242C90" w14:textId="77777777" w:rsidR="007F5CD7" w:rsidRPr="00931575" w:rsidRDefault="007F5CD7" w:rsidP="00D52B1E">
            <w:pPr>
              <w:pStyle w:val="TAC"/>
            </w:pPr>
          </w:p>
        </w:tc>
        <w:tc>
          <w:tcPr>
            <w:tcW w:w="704" w:type="pct"/>
            <w:vMerge/>
            <w:vAlign w:val="center"/>
          </w:tcPr>
          <w:p w14:paraId="15CE6835" w14:textId="77777777" w:rsidR="007F5CD7" w:rsidRPr="00931575" w:rsidRDefault="007F5CD7" w:rsidP="00D52B1E">
            <w:pPr>
              <w:pStyle w:val="TAC"/>
              <w:rPr>
                <w:rFonts w:eastAsiaTheme="minorEastAsia"/>
              </w:rPr>
            </w:pPr>
          </w:p>
        </w:tc>
        <w:tc>
          <w:tcPr>
            <w:tcW w:w="423" w:type="pct"/>
            <w:vAlign w:val="center"/>
          </w:tcPr>
          <w:p w14:paraId="2A806F34" w14:textId="77777777" w:rsidR="007F5CD7" w:rsidRPr="00931575" w:rsidRDefault="007F5CD7" w:rsidP="00D52B1E">
            <w:pPr>
              <w:pStyle w:val="TAC"/>
            </w:pPr>
            <w:r w:rsidRPr="00931575">
              <w:t>Normal</w:t>
            </w:r>
          </w:p>
        </w:tc>
        <w:tc>
          <w:tcPr>
            <w:tcW w:w="1116" w:type="pct"/>
            <w:vAlign w:val="center"/>
          </w:tcPr>
          <w:p w14:paraId="1C36EF57" w14:textId="77777777" w:rsidR="007F5CD7" w:rsidRPr="00931575" w:rsidRDefault="007F5CD7" w:rsidP="00D52B1E">
            <w:pPr>
              <w:pStyle w:val="TAC"/>
            </w:pPr>
            <w:r w:rsidRPr="00931575">
              <w:t>HST Scenario 1-NR500</w:t>
            </w:r>
          </w:p>
        </w:tc>
        <w:tc>
          <w:tcPr>
            <w:tcW w:w="606" w:type="pct"/>
            <w:vAlign w:val="center"/>
          </w:tcPr>
          <w:p w14:paraId="0288A118" w14:textId="77777777" w:rsidR="007F5CD7" w:rsidRPr="00931575" w:rsidRDefault="007F5CD7" w:rsidP="00D52B1E">
            <w:pPr>
              <w:pStyle w:val="TAC"/>
            </w:pPr>
            <w:r w:rsidRPr="00931575">
              <w:t>70 %</w:t>
            </w:r>
          </w:p>
        </w:tc>
        <w:tc>
          <w:tcPr>
            <w:tcW w:w="748" w:type="pct"/>
            <w:vAlign w:val="center"/>
          </w:tcPr>
          <w:p w14:paraId="4E98C9F1" w14:textId="77777777" w:rsidR="007F5CD7" w:rsidRPr="00931575" w:rsidRDefault="007F5CD7" w:rsidP="00D52B1E">
            <w:pPr>
              <w:pStyle w:val="TAC"/>
            </w:pPr>
            <w:r w:rsidRPr="00931575">
              <w:t>G-FR1-A4-29A</w:t>
            </w:r>
          </w:p>
        </w:tc>
        <w:tc>
          <w:tcPr>
            <w:tcW w:w="514" w:type="pct"/>
            <w:vAlign w:val="center"/>
          </w:tcPr>
          <w:p w14:paraId="5688138B" w14:textId="77777777" w:rsidR="007F5CD7" w:rsidRPr="00931575" w:rsidRDefault="007F5CD7" w:rsidP="00D52B1E">
            <w:pPr>
              <w:pStyle w:val="TAC"/>
            </w:pPr>
            <w:r w:rsidRPr="00931575">
              <w:rPr>
                <w:rFonts w:eastAsiaTheme="minorEastAsia"/>
              </w:rPr>
              <w:t>pos2</w:t>
            </w:r>
          </w:p>
        </w:tc>
        <w:tc>
          <w:tcPr>
            <w:tcW w:w="374" w:type="pct"/>
            <w:vAlign w:val="center"/>
          </w:tcPr>
          <w:p w14:paraId="3D62A90B" w14:textId="77777777" w:rsidR="007F5CD7" w:rsidRPr="00931575" w:rsidRDefault="007F5CD7" w:rsidP="00D52B1E">
            <w:pPr>
              <w:pStyle w:val="TAC"/>
            </w:pPr>
            <w:r w:rsidRPr="00931575">
              <w:t>[9.0]</w:t>
            </w:r>
          </w:p>
        </w:tc>
      </w:tr>
      <w:tr w:rsidR="007F5CD7" w:rsidRPr="00931575" w14:paraId="08A39DBB" w14:textId="77777777" w:rsidTr="00333C5F">
        <w:trPr>
          <w:trHeight w:val="105"/>
        </w:trPr>
        <w:tc>
          <w:tcPr>
            <w:tcW w:w="514" w:type="pct"/>
            <w:vMerge/>
            <w:vAlign w:val="center"/>
          </w:tcPr>
          <w:p w14:paraId="33FD14A5" w14:textId="77777777" w:rsidR="007F5CD7" w:rsidRPr="00931575" w:rsidRDefault="007F5CD7" w:rsidP="00D52B1E">
            <w:pPr>
              <w:pStyle w:val="TAC"/>
            </w:pPr>
          </w:p>
        </w:tc>
        <w:tc>
          <w:tcPr>
            <w:tcW w:w="704" w:type="pct"/>
            <w:vMerge/>
            <w:vAlign w:val="center"/>
          </w:tcPr>
          <w:p w14:paraId="0F0DBB9C" w14:textId="77777777" w:rsidR="007F5CD7" w:rsidRPr="00931575" w:rsidRDefault="007F5CD7" w:rsidP="00D52B1E">
            <w:pPr>
              <w:pStyle w:val="TAC"/>
              <w:rPr>
                <w:rFonts w:eastAsiaTheme="minorEastAsia"/>
              </w:rPr>
            </w:pPr>
          </w:p>
        </w:tc>
        <w:tc>
          <w:tcPr>
            <w:tcW w:w="423" w:type="pct"/>
            <w:vAlign w:val="center"/>
          </w:tcPr>
          <w:p w14:paraId="1CE315F5" w14:textId="77777777" w:rsidR="007F5CD7" w:rsidRPr="00931575" w:rsidRDefault="007F5CD7" w:rsidP="00D52B1E">
            <w:pPr>
              <w:pStyle w:val="TAC"/>
            </w:pPr>
            <w:r w:rsidRPr="00931575">
              <w:t>Normal</w:t>
            </w:r>
          </w:p>
        </w:tc>
        <w:tc>
          <w:tcPr>
            <w:tcW w:w="1116" w:type="pct"/>
            <w:vAlign w:val="center"/>
          </w:tcPr>
          <w:p w14:paraId="4ECE1A04" w14:textId="77777777" w:rsidR="007F5CD7" w:rsidRPr="00931575" w:rsidRDefault="007F5CD7" w:rsidP="00D52B1E">
            <w:pPr>
              <w:pStyle w:val="TAC"/>
            </w:pPr>
            <w:r w:rsidRPr="00931575">
              <w:t>HST Scenario 3-NR500</w:t>
            </w:r>
          </w:p>
        </w:tc>
        <w:tc>
          <w:tcPr>
            <w:tcW w:w="606" w:type="pct"/>
            <w:vAlign w:val="center"/>
          </w:tcPr>
          <w:p w14:paraId="53C8E644" w14:textId="77777777" w:rsidR="007F5CD7" w:rsidRPr="00931575" w:rsidRDefault="007F5CD7" w:rsidP="00D52B1E">
            <w:pPr>
              <w:pStyle w:val="TAC"/>
            </w:pPr>
            <w:r w:rsidRPr="00931575">
              <w:t>70 %</w:t>
            </w:r>
          </w:p>
        </w:tc>
        <w:tc>
          <w:tcPr>
            <w:tcW w:w="748" w:type="pct"/>
            <w:vAlign w:val="center"/>
          </w:tcPr>
          <w:p w14:paraId="5D369E3C" w14:textId="77777777" w:rsidR="007F5CD7" w:rsidRPr="00931575" w:rsidRDefault="007F5CD7" w:rsidP="00D52B1E">
            <w:pPr>
              <w:pStyle w:val="TAC"/>
            </w:pPr>
            <w:r w:rsidRPr="00931575">
              <w:t>G-FR1-A3-33A</w:t>
            </w:r>
          </w:p>
        </w:tc>
        <w:tc>
          <w:tcPr>
            <w:tcW w:w="514" w:type="pct"/>
            <w:vAlign w:val="center"/>
          </w:tcPr>
          <w:p w14:paraId="13615458" w14:textId="77777777" w:rsidR="007F5CD7" w:rsidRPr="00931575" w:rsidRDefault="007F5CD7" w:rsidP="00D52B1E">
            <w:pPr>
              <w:pStyle w:val="TAC"/>
            </w:pPr>
            <w:r w:rsidRPr="00931575">
              <w:t>pos2</w:t>
            </w:r>
          </w:p>
        </w:tc>
        <w:tc>
          <w:tcPr>
            <w:tcW w:w="374" w:type="pct"/>
            <w:vAlign w:val="center"/>
          </w:tcPr>
          <w:p w14:paraId="17ED60B4" w14:textId="77777777" w:rsidR="007F5CD7" w:rsidRPr="00931575" w:rsidRDefault="007F5CD7" w:rsidP="00D52B1E">
            <w:pPr>
              <w:pStyle w:val="TAC"/>
            </w:pPr>
            <w:r w:rsidRPr="00931575">
              <w:t>[-3.2]</w:t>
            </w:r>
          </w:p>
        </w:tc>
      </w:tr>
      <w:tr w:rsidR="007F5CD7" w:rsidRPr="00931575" w14:paraId="27D6A40B" w14:textId="77777777" w:rsidTr="00333C5F">
        <w:trPr>
          <w:trHeight w:val="174"/>
        </w:trPr>
        <w:tc>
          <w:tcPr>
            <w:tcW w:w="514" w:type="pct"/>
            <w:vMerge/>
            <w:vAlign w:val="center"/>
          </w:tcPr>
          <w:p w14:paraId="07E6B53A" w14:textId="77777777" w:rsidR="007F5CD7" w:rsidRPr="00931575" w:rsidRDefault="007F5CD7" w:rsidP="00D52B1E">
            <w:pPr>
              <w:pStyle w:val="TAC"/>
            </w:pPr>
          </w:p>
        </w:tc>
        <w:tc>
          <w:tcPr>
            <w:tcW w:w="704" w:type="pct"/>
            <w:vMerge/>
            <w:vAlign w:val="center"/>
          </w:tcPr>
          <w:p w14:paraId="38C31E94" w14:textId="77777777" w:rsidR="007F5CD7" w:rsidRPr="00931575" w:rsidRDefault="007F5CD7" w:rsidP="00D52B1E">
            <w:pPr>
              <w:pStyle w:val="TAC"/>
              <w:rPr>
                <w:rFonts w:eastAsiaTheme="minorEastAsia"/>
              </w:rPr>
            </w:pPr>
          </w:p>
        </w:tc>
        <w:tc>
          <w:tcPr>
            <w:tcW w:w="423" w:type="pct"/>
            <w:vAlign w:val="center"/>
          </w:tcPr>
          <w:p w14:paraId="3078E98F" w14:textId="77777777" w:rsidR="007F5CD7" w:rsidRPr="00931575" w:rsidRDefault="007F5CD7" w:rsidP="00D52B1E">
            <w:pPr>
              <w:pStyle w:val="TAC"/>
            </w:pPr>
            <w:r w:rsidRPr="00931575">
              <w:t>Normal</w:t>
            </w:r>
          </w:p>
        </w:tc>
        <w:tc>
          <w:tcPr>
            <w:tcW w:w="1116" w:type="pct"/>
            <w:vAlign w:val="center"/>
          </w:tcPr>
          <w:p w14:paraId="29A4EBF7" w14:textId="77777777" w:rsidR="007F5CD7" w:rsidRPr="00931575" w:rsidRDefault="007F5CD7" w:rsidP="00D52B1E">
            <w:pPr>
              <w:pStyle w:val="TAC"/>
            </w:pPr>
            <w:r w:rsidRPr="00931575">
              <w:t>HST Scenario 3-NR500</w:t>
            </w:r>
          </w:p>
        </w:tc>
        <w:tc>
          <w:tcPr>
            <w:tcW w:w="606" w:type="pct"/>
            <w:vAlign w:val="center"/>
          </w:tcPr>
          <w:p w14:paraId="36FD347A" w14:textId="77777777" w:rsidR="007F5CD7" w:rsidRPr="00931575" w:rsidRDefault="007F5CD7" w:rsidP="00D52B1E">
            <w:pPr>
              <w:pStyle w:val="TAC"/>
            </w:pPr>
            <w:r w:rsidRPr="00931575">
              <w:t>70 %</w:t>
            </w:r>
          </w:p>
        </w:tc>
        <w:tc>
          <w:tcPr>
            <w:tcW w:w="748" w:type="pct"/>
            <w:vAlign w:val="center"/>
          </w:tcPr>
          <w:p w14:paraId="2AD30CAE" w14:textId="77777777" w:rsidR="007F5CD7" w:rsidRPr="00931575" w:rsidRDefault="007F5CD7" w:rsidP="00D52B1E">
            <w:pPr>
              <w:pStyle w:val="TAC"/>
            </w:pPr>
            <w:r w:rsidRPr="00931575">
              <w:t>G-FR1-A4-29A</w:t>
            </w:r>
          </w:p>
        </w:tc>
        <w:tc>
          <w:tcPr>
            <w:tcW w:w="514" w:type="pct"/>
            <w:vAlign w:val="center"/>
          </w:tcPr>
          <w:p w14:paraId="7D9A3950" w14:textId="77777777" w:rsidR="007F5CD7" w:rsidRPr="00931575" w:rsidRDefault="007F5CD7" w:rsidP="00D52B1E">
            <w:pPr>
              <w:pStyle w:val="TAC"/>
            </w:pPr>
            <w:r w:rsidRPr="00931575">
              <w:t>pos2</w:t>
            </w:r>
          </w:p>
        </w:tc>
        <w:tc>
          <w:tcPr>
            <w:tcW w:w="374" w:type="pct"/>
            <w:vAlign w:val="center"/>
          </w:tcPr>
          <w:p w14:paraId="2095A48E" w14:textId="77777777" w:rsidR="007F5CD7" w:rsidRPr="00931575" w:rsidRDefault="007F5CD7" w:rsidP="00D52B1E">
            <w:pPr>
              <w:pStyle w:val="TAC"/>
            </w:pPr>
            <w:r w:rsidRPr="00931575">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333C5F">
        <w:tc>
          <w:tcPr>
            <w:tcW w:w="514" w:type="pct"/>
          </w:tcPr>
          <w:p w14:paraId="02CA3FC4"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333C5F">
            <w:pPr>
              <w:pStyle w:val="TAH"/>
              <w:rPr>
                <w:rFonts w:cs="Arial"/>
                <w:szCs w:val="18"/>
              </w:rPr>
            </w:pPr>
            <w:r w:rsidRPr="00931575">
              <w:rPr>
                <w:rFonts w:cs="Arial"/>
                <w:szCs w:val="18"/>
              </w:rPr>
              <w:t>SNR</w:t>
            </w:r>
          </w:p>
          <w:p w14:paraId="1BA0C393" w14:textId="77777777" w:rsidR="007F5CD7" w:rsidRPr="00931575" w:rsidRDefault="007F5CD7" w:rsidP="00333C5F">
            <w:pPr>
              <w:pStyle w:val="TAH"/>
              <w:rPr>
                <w:rFonts w:cs="Arial"/>
                <w:szCs w:val="18"/>
              </w:rPr>
            </w:pPr>
            <w:r w:rsidRPr="00931575">
              <w:rPr>
                <w:rFonts w:cs="Arial"/>
                <w:szCs w:val="18"/>
              </w:rPr>
              <w:t>(dB)</w:t>
            </w:r>
          </w:p>
        </w:tc>
      </w:tr>
      <w:tr w:rsidR="00402543" w:rsidRPr="00931575" w14:paraId="3E0E5B9B" w14:textId="77777777" w:rsidTr="00333C5F">
        <w:trPr>
          <w:trHeight w:val="105"/>
        </w:trPr>
        <w:tc>
          <w:tcPr>
            <w:tcW w:w="514" w:type="pct"/>
            <w:vMerge w:val="restart"/>
            <w:vAlign w:val="center"/>
          </w:tcPr>
          <w:p w14:paraId="01388122" w14:textId="77777777" w:rsidR="00402543" w:rsidRPr="00931575" w:rsidRDefault="00402543" w:rsidP="00402543">
            <w:pPr>
              <w:pStyle w:val="TAC"/>
            </w:pPr>
            <w:r w:rsidRPr="00931575">
              <w:t>1</w:t>
            </w:r>
          </w:p>
        </w:tc>
        <w:tc>
          <w:tcPr>
            <w:tcW w:w="704" w:type="pct"/>
            <w:vMerge w:val="restart"/>
            <w:vAlign w:val="center"/>
          </w:tcPr>
          <w:p w14:paraId="6FBE9E7C" w14:textId="77777777" w:rsidR="00402543" w:rsidRPr="00931575" w:rsidRDefault="00402543" w:rsidP="00402543">
            <w:pPr>
              <w:pStyle w:val="TAC"/>
            </w:pPr>
          </w:p>
          <w:p w14:paraId="7ED2FC08" w14:textId="77777777" w:rsidR="00402543" w:rsidRPr="00931575" w:rsidRDefault="00402543" w:rsidP="00402543">
            <w:pPr>
              <w:pStyle w:val="TAC"/>
              <w:rPr>
                <w:rFonts w:eastAsiaTheme="minorEastAsia"/>
              </w:rPr>
            </w:pPr>
            <w:r w:rsidRPr="00931575">
              <w:t>2</w:t>
            </w:r>
          </w:p>
          <w:p w14:paraId="7F1BAFAB" w14:textId="77777777" w:rsidR="00402543" w:rsidRPr="00931575" w:rsidRDefault="00402543" w:rsidP="00402543">
            <w:pPr>
              <w:pStyle w:val="TAC"/>
              <w:rPr>
                <w:rFonts w:eastAsiaTheme="minorEastAsia"/>
              </w:rPr>
            </w:pPr>
          </w:p>
        </w:tc>
        <w:tc>
          <w:tcPr>
            <w:tcW w:w="423" w:type="pct"/>
            <w:vAlign w:val="center"/>
          </w:tcPr>
          <w:p w14:paraId="642F418F" w14:textId="77777777" w:rsidR="00402543" w:rsidRPr="00931575" w:rsidRDefault="00402543" w:rsidP="00402543">
            <w:pPr>
              <w:pStyle w:val="TAC"/>
            </w:pPr>
            <w:r w:rsidRPr="00931575">
              <w:t>Normal</w:t>
            </w:r>
          </w:p>
        </w:tc>
        <w:tc>
          <w:tcPr>
            <w:tcW w:w="1116" w:type="pct"/>
            <w:vAlign w:val="center"/>
          </w:tcPr>
          <w:p w14:paraId="03F2F055" w14:textId="77777777" w:rsidR="00402543" w:rsidRPr="00931575" w:rsidRDefault="00402543" w:rsidP="00402543">
            <w:pPr>
              <w:pStyle w:val="TAC"/>
            </w:pPr>
            <w:r w:rsidRPr="00931575">
              <w:t>HST Scenario 1-NR500</w:t>
            </w:r>
          </w:p>
        </w:tc>
        <w:tc>
          <w:tcPr>
            <w:tcW w:w="606" w:type="pct"/>
            <w:vAlign w:val="center"/>
          </w:tcPr>
          <w:p w14:paraId="19FA9724" w14:textId="77777777" w:rsidR="00402543" w:rsidRPr="00931575" w:rsidRDefault="00402543" w:rsidP="00402543">
            <w:pPr>
              <w:pStyle w:val="TAC"/>
            </w:pPr>
            <w:r w:rsidRPr="00931575">
              <w:t>70 %</w:t>
            </w:r>
          </w:p>
        </w:tc>
        <w:tc>
          <w:tcPr>
            <w:tcW w:w="748" w:type="pct"/>
            <w:vAlign w:val="center"/>
          </w:tcPr>
          <w:p w14:paraId="3D8504A3" w14:textId="77777777" w:rsidR="00402543" w:rsidRPr="00931575" w:rsidRDefault="00402543" w:rsidP="00402543">
            <w:pPr>
              <w:pStyle w:val="TAC"/>
            </w:pPr>
            <w:r w:rsidRPr="00931575">
              <w:t>G-FR1-A3-34A</w:t>
            </w:r>
          </w:p>
        </w:tc>
        <w:tc>
          <w:tcPr>
            <w:tcW w:w="514" w:type="pct"/>
            <w:vAlign w:val="center"/>
          </w:tcPr>
          <w:p w14:paraId="330FC2C6" w14:textId="77777777" w:rsidR="00402543" w:rsidRPr="00931575" w:rsidRDefault="00402543" w:rsidP="00402543">
            <w:pPr>
              <w:pStyle w:val="TAC"/>
            </w:pPr>
            <w:r w:rsidRPr="00931575">
              <w:t>pos2</w:t>
            </w:r>
          </w:p>
        </w:tc>
        <w:tc>
          <w:tcPr>
            <w:tcW w:w="374" w:type="pct"/>
            <w:vAlign w:val="center"/>
          </w:tcPr>
          <w:p w14:paraId="7EAFEC6F" w14:textId="310DB100" w:rsidR="00402543" w:rsidRPr="00931575" w:rsidRDefault="00402543" w:rsidP="00402543">
            <w:pPr>
              <w:pStyle w:val="TAC"/>
            </w:pPr>
            <w:r w:rsidRPr="00931575">
              <w:rPr>
                <w:rFonts w:cs="Arial"/>
                <w:szCs w:val="18"/>
              </w:rPr>
              <w:t>[-3.</w:t>
            </w:r>
            <w:r>
              <w:rPr>
                <w:rFonts w:cs="Arial"/>
                <w:szCs w:val="18"/>
              </w:rPr>
              <w:t>3</w:t>
            </w:r>
            <w:r w:rsidRPr="00931575">
              <w:rPr>
                <w:rFonts w:cs="Arial"/>
                <w:szCs w:val="18"/>
              </w:rPr>
              <w:t>]</w:t>
            </w:r>
          </w:p>
        </w:tc>
      </w:tr>
      <w:tr w:rsidR="00402543" w:rsidRPr="00931575" w14:paraId="0557AC4E" w14:textId="77777777" w:rsidTr="00333C5F">
        <w:trPr>
          <w:trHeight w:val="105"/>
        </w:trPr>
        <w:tc>
          <w:tcPr>
            <w:tcW w:w="514" w:type="pct"/>
            <w:vMerge/>
            <w:vAlign w:val="center"/>
          </w:tcPr>
          <w:p w14:paraId="47DD17C2" w14:textId="77777777" w:rsidR="00402543" w:rsidRPr="00931575" w:rsidRDefault="00402543" w:rsidP="00402543">
            <w:pPr>
              <w:pStyle w:val="TAC"/>
            </w:pPr>
          </w:p>
        </w:tc>
        <w:tc>
          <w:tcPr>
            <w:tcW w:w="704" w:type="pct"/>
            <w:vMerge/>
            <w:vAlign w:val="center"/>
          </w:tcPr>
          <w:p w14:paraId="07E54E23" w14:textId="77777777" w:rsidR="00402543" w:rsidRPr="00931575" w:rsidRDefault="00402543" w:rsidP="00402543">
            <w:pPr>
              <w:pStyle w:val="TAC"/>
              <w:rPr>
                <w:rFonts w:eastAsiaTheme="minorEastAsia"/>
              </w:rPr>
            </w:pPr>
          </w:p>
        </w:tc>
        <w:tc>
          <w:tcPr>
            <w:tcW w:w="423" w:type="pct"/>
            <w:vAlign w:val="center"/>
          </w:tcPr>
          <w:p w14:paraId="02F35455" w14:textId="77777777" w:rsidR="00402543" w:rsidRPr="00931575" w:rsidRDefault="00402543" w:rsidP="00402543">
            <w:pPr>
              <w:pStyle w:val="TAC"/>
            </w:pPr>
            <w:r w:rsidRPr="00931575">
              <w:t>Normal</w:t>
            </w:r>
          </w:p>
        </w:tc>
        <w:tc>
          <w:tcPr>
            <w:tcW w:w="1116" w:type="pct"/>
            <w:vAlign w:val="center"/>
          </w:tcPr>
          <w:p w14:paraId="4BF6FC85" w14:textId="77777777" w:rsidR="00402543" w:rsidRPr="00931575" w:rsidRDefault="00402543" w:rsidP="00402543">
            <w:pPr>
              <w:pStyle w:val="TAC"/>
            </w:pPr>
            <w:r w:rsidRPr="00931575">
              <w:t>HST Scenario 1-NR500</w:t>
            </w:r>
          </w:p>
        </w:tc>
        <w:tc>
          <w:tcPr>
            <w:tcW w:w="606" w:type="pct"/>
            <w:vAlign w:val="center"/>
          </w:tcPr>
          <w:p w14:paraId="5D426AA3" w14:textId="77777777" w:rsidR="00402543" w:rsidRPr="00931575" w:rsidRDefault="00402543" w:rsidP="00402543">
            <w:pPr>
              <w:pStyle w:val="TAC"/>
            </w:pPr>
            <w:r w:rsidRPr="00931575">
              <w:t>70 %</w:t>
            </w:r>
          </w:p>
        </w:tc>
        <w:tc>
          <w:tcPr>
            <w:tcW w:w="748" w:type="pct"/>
            <w:vAlign w:val="center"/>
          </w:tcPr>
          <w:p w14:paraId="5801C468" w14:textId="77777777" w:rsidR="00402543" w:rsidRPr="00931575" w:rsidRDefault="00402543" w:rsidP="00402543">
            <w:pPr>
              <w:pStyle w:val="TAC"/>
            </w:pPr>
            <w:r w:rsidRPr="00931575">
              <w:t>G-FR1-A4-30A</w:t>
            </w:r>
          </w:p>
        </w:tc>
        <w:tc>
          <w:tcPr>
            <w:tcW w:w="514" w:type="pct"/>
            <w:vAlign w:val="center"/>
          </w:tcPr>
          <w:p w14:paraId="56D8B7C6" w14:textId="77777777" w:rsidR="00402543" w:rsidRPr="00931575" w:rsidRDefault="00402543" w:rsidP="00402543">
            <w:pPr>
              <w:pStyle w:val="TAC"/>
            </w:pPr>
            <w:r w:rsidRPr="00931575">
              <w:t>pos2</w:t>
            </w:r>
          </w:p>
        </w:tc>
        <w:tc>
          <w:tcPr>
            <w:tcW w:w="374" w:type="pct"/>
            <w:vAlign w:val="center"/>
          </w:tcPr>
          <w:p w14:paraId="530F19A5" w14:textId="754C269C" w:rsidR="00402543" w:rsidRPr="00931575" w:rsidRDefault="00402543" w:rsidP="00402543">
            <w:pPr>
              <w:pStyle w:val="TAC"/>
            </w:pPr>
            <w:r w:rsidRPr="00931575">
              <w:rPr>
                <w:rFonts w:cs="Arial"/>
                <w:szCs w:val="18"/>
              </w:rPr>
              <w:t>[8.</w:t>
            </w:r>
            <w:r>
              <w:rPr>
                <w:rFonts w:cs="Arial"/>
                <w:szCs w:val="18"/>
              </w:rPr>
              <w:t>9</w:t>
            </w:r>
            <w:r w:rsidRPr="00931575">
              <w:rPr>
                <w:rFonts w:cs="Arial"/>
                <w:szCs w:val="18"/>
              </w:rPr>
              <w:t>]</w:t>
            </w:r>
          </w:p>
        </w:tc>
      </w:tr>
      <w:tr w:rsidR="00402543" w:rsidRPr="00931575" w14:paraId="4A1508AD" w14:textId="77777777" w:rsidTr="00333C5F">
        <w:trPr>
          <w:trHeight w:val="105"/>
        </w:trPr>
        <w:tc>
          <w:tcPr>
            <w:tcW w:w="514" w:type="pct"/>
            <w:vMerge/>
            <w:vAlign w:val="center"/>
          </w:tcPr>
          <w:p w14:paraId="0F79EC41" w14:textId="77777777" w:rsidR="00402543" w:rsidRPr="00931575" w:rsidRDefault="00402543" w:rsidP="00402543">
            <w:pPr>
              <w:pStyle w:val="TAC"/>
            </w:pPr>
          </w:p>
        </w:tc>
        <w:tc>
          <w:tcPr>
            <w:tcW w:w="704" w:type="pct"/>
            <w:vMerge/>
            <w:vAlign w:val="center"/>
          </w:tcPr>
          <w:p w14:paraId="53692AC4" w14:textId="77777777" w:rsidR="00402543" w:rsidRPr="00931575" w:rsidRDefault="00402543" w:rsidP="00402543">
            <w:pPr>
              <w:pStyle w:val="TAC"/>
              <w:rPr>
                <w:rFonts w:eastAsiaTheme="minorEastAsia"/>
              </w:rPr>
            </w:pPr>
          </w:p>
        </w:tc>
        <w:tc>
          <w:tcPr>
            <w:tcW w:w="423" w:type="pct"/>
            <w:vAlign w:val="center"/>
          </w:tcPr>
          <w:p w14:paraId="049A810A" w14:textId="77777777" w:rsidR="00402543" w:rsidRPr="00931575" w:rsidRDefault="00402543" w:rsidP="00402543">
            <w:pPr>
              <w:pStyle w:val="TAC"/>
            </w:pPr>
            <w:r w:rsidRPr="00931575">
              <w:t>Normal</w:t>
            </w:r>
          </w:p>
        </w:tc>
        <w:tc>
          <w:tcPr>
            <w:tcW w:w="1116" w:type="pct"/>
            <w:vAlign w:val="center"/>
          </w:tcPr>
          <w:p w14:paraId="36551C53" w14:textId="77777777" w:rsidR="00402543" w:rsidRPr="00931575" w:rsidRDefault="00402543" w:rsidP="00402543">
            <w:pPr>
              <w:pStyle w:val="TAC"/>
            </w:pPr>
            <w:r w:rsidRPr="00931575">
              <w:t>HST Scenario 3-NR500</w:t>
            </w:r>
          </w:p>
        </w:tc>
        <w:tc>
          <w:tcPr>
            <w:tcW w:w="606" w:type="pct"/>
            <w:vAlign w:val="center"/>
          </w:tcPr>
          <w:p w14:paraId="7A2C5EC3" w14:textId="77777777" w:rsidR="00402543" w:rsidRPr="00931575" w:rsidRDefault="00402543" w:rsidP="00402543">
            <w:pPr>
              <w:pStyle w:val="TAC"/>
            </w:pPr>
            <w:r w:rsidRPr="00931575">
              <w:t>70 %</w:t>
            </w:r>
          </w:p>
        </w:tc>
        <w:tc>
          <w:tcPr>
            <w:tcW w:w="748" w:type="pct"/>
            <w:vAlign w:val="center"/>
          </w:tcPr>
          <w:p w14:paraId="133C4B0A" w14:textId="77777777" w:rsidR="00402543" w:rsidRPr="00931575" w:rsidRDefault="00402543" w:rsidP="00402543">
            <w:pPr>
              <w:pStyle w:val="TAC"/>
            </w:pPr>
            <w:r w:rsidRPr="00931575">
              <w:t>G-FR1-A3-34A</w:t>
            </w:r>
          </w:p>
        </w:tc>
        <w:tc>
          <w:tcPr>
            <w:tcW w:w="514" w:type="pct"/>
            <w:vAlign w:val="center"/>
          </w:tcPr>
          <w:p w14:paraId="0B177D34" w14:textId="77777777" w:rsidR="00402543" w:rsidRPr="00931575" w:rsidRDefault="00402543" w:rsidP="00402543">
            <w:pPr>
              <w:pStyle w:val="TAC"/>
            </w:pPr>
            <w:r w:rsidRPr="00931575">
              <w:t>pos2</w:t>
            </w:r>
          </w:p>
        </w:tc>
        <w:tc>
          <w:tcPr>
            <w:tcW w:w="374" w:type="pct"/>
            <w:vAlign w:val="center"/>
          </w:tcPr>
          <w:p w14:paraId="1F2ADAB5" w14:textId="09E18917" w:rsidR="00402543" w:rsidRPr="00931575" w:rsidRDefault="00402543" w:rsidP="00402543">
            <w:pPr>
              <w:pStyle w:val="TAC"/>
            </w:pPr>
            <w:r w:rsidRPr="00931575">
              <w:rPr>
                <w:rFonts w:cs="Arial"/>
                <w:szCs w:val="18"/>
              </w:rPr>
              <w:t>[-3.</w:t>
            </w:r>
            <w:r w:rsidR="002666E0">
              <w:rPr>
                <w:rFonts w:cs="Arial"/>
                <w:szCs w:val="18"/>
              </w:rPr>
              <w:t>1</w:t>
            </w:r>
            <w:r w:rsidRPr="00931575">
              <w:rPr>
                <w:rFonts w:cs="Arial"/>
                <w:szCs w:val="18"/>
              </w:rPr>
              <w:t>]</w:t>
            </w:r>
          </w:p>
        </w:tc>
      </w:tr>
      <w:tr w:rsidR="00402543" w:rsidRPr="00931575" w14:paraId="7E0B1264" w14:textId="77777777" w:rsidTr="00333C5F">
        <w:trPr>
          <w:trHeight w:val="174"/>
        </w:trPr>
        <w:tc>
          <w:tcPr>
            <w:tcW w:w="514" w:type="pct"/>
            <w:vMerge/>
            <w:vAlign w:val="center"/>
          </w:tcPr>
          <w:p w14:paraId="23FAB429" w14:textId="77777777" w:rsidR="00402543" w:rsidRPr="00931575" w:rsidRDefault="00402543" w:rsidP="00402543">
            <w:pPr>
              <w:pStyle w:val="TAC"/>
            </w:pPr>
          </w:p>
        </w:tc>
        <w:tc>
          <w:tcPr>
            <w:tcW w:w="704" w:type="pct"/>
            <w:vMerge/>
            <w:vAlign w:val="center"/>
          </w:tcPr>
          <w:p w14:paraId="63DE3E2B" w14:textId="77777777" w:rsidR="00402543" w:rsidRPr="00931575" w:rsidRDefault="00402543" w:rsidP="00402543">
            <w:pPr>
              <w:pStyle w:val="TAC"/>
              <w:rPr>
                <w:rFonts w:eastAsiaTheme="minorEastAsia"/>
              </w:rPr>
            </w:pPr>
          </w:p>
        </w:tc>
        <w:tc>
          <w:tcPr>
            <w:tcW w:w="423" w:type="pct"/>
            <w:vAlign w:val="center"/>
          </w:tcPr>
          <w:p w14:paraId="6003D714" w14:textId="77777777" w:rsidR="00402543" w:rsidRPr="00931575" w:rsidRDefault="00402543" w:rsidP="00402543">
            <w:pPr>
              <w:pStyle w:val="TAC"/>
            </w:pPr>
            <w:r w:rsidRPr="00931575">
              <w:t>Normal</w:t>
            </w:r>
          </w:p>
        </w:tc>
        <w:tc>
          <w:tcPr>
            <w:tcW w:w="1116" w:type="pct"/>
            <w:vAlign w:val="center"/>
          </w:tcPr>
          <w:p w14:paraId="0E5F03D8" w14:textId="77777777" w:rsidR="00402543" w:rsidRPr="00931575" w:rsidRDefault="00402543" w:rsidP="00402543">
            <w:pPr>
              <w:pStyle w:val="TAC"/>
            </w:pPr>
            <w:r w:rsidRPr="00931575">
              <w:t>HST Scenario 3-NR500</w:t>
            </w:r>
          </w:p>
        </w:tc>
        <w:tc>
          <w:tcPr>
            <w:tcW w:w="606" w:type="pct"/>
            <w:vAlign w:val="center"/>
          </w:tcPr>
          <w:p w14:paraId="6E232652" w14:textId="77777777" w:rsidR="00402543" w:rsidRPr="00931575" w:rsidRDefault="00402543" w:rsidP="00402543">
            <w:pPr>
              <w:pStyle w:val="TAC"/>
            </w:pPr>
            <w:r w:rsidRPr="00931575">
              <w:t>70 %</w:t>
            </w:r>
          </w:p>
        </w:tc>
        <w:tc>
          <w:tcPr>
            <w:tcW w:w="748" w:type="pct"/>
            <w:vAlign w:val="center"/>
          </w:tcPr>
          <w:p w14:paraId="5582021C" w14:textId="77777777" w:rsidR="00402543" w:rsidRPr="00931575" w:rsidRDefault="00402543" w:rsidP="00402543">
            <w:pPr>
              <w:pStyle w:val="TAC"/>
            </w:pPr>
            <w:r w:rsidRPr="00931575">
              <w:t>G-FR1-A4-30A</w:t>
            </w:r>
          </w:p>
        </w:tc>
        <w:tc>
          <w:tcPr>
            <w:tcW w:w="514" w:type="pct"/>
            <w:vAlign w:val="center"/>
          </w:tcPr>
          <w:p w14:paraId="7797E2C8" w14:textId="77777777" w:rsidR="00402543" w:rsidRPr="00931575" w:rsidRDefault="00402543" w:rsidP="00402543">
            <w:pPr>
              <w:pStyle w:val="TAC"/>
            </w:pPr>
            <w:r w:rsidRPr="00931575">
              <w:t>pos2</w:t>
            </w:r>
          </w:p>
        </w:tc>
        <w:tc>
          <w:tcPr>
            <w:tcW w:w="374" w:type="pct"/>
            <w:vAlign w:val="center"/>
          </w:tcPr>
          <w:p w14:paraId="18E4011A" w14:textId="2C54E510" w:rsidR="00402543" w:rsidRPr="00931575" w:rsidRDefault="00402543" w:rsidP="00402543">
            <w:pPr>
              <w:pStyle w:val="TAC"/>
            </w:pPr>
            <w:r w:rsidRPr="00931575">
              <w:rPr>
                <w:rFonts w:cs="Arial"/>
                <w:szCs w:val="18"/>
              </w:rPr>
              <w:t>[8.</w:t>
            </w:r>
            <w:r>
              <w:rPr>
                <w:rFonts w:cs="Arial"/>
                <w:szCs w:val="18"/>
              </w:rPr>
              <w:t>9</w:t>
            </w:r>
            <w:r w:rsidRPr="00931575">
              <w:rPr>
                <w:rFonts w:cs="Arial"/>
                <w:szCs w:val="18"/>
              </w:rPr>
              <w:t>]</w:t>
            </w:r>
          </w:p>
        </w:tc>
      </w:tr>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333C5F">
        <w:trPr>
          <w:trHeight w:val="728"/>
        </w:trPr>
        <w:tc>
          <w:tcPr>
            <w:tcW w:w="514" w:type="pct"/>
          </w:tcPr>
          <w:p w14:paraId="03553602"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333C5F">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333C5F">
            <w:pPr>
              <w:pStyle w:val="TAH"/>
              <w:rPr>
                <w:rFonts w:cs="Arial"/>
                <w:szCs w:val="18"/>
              </w:rPr>
            </w:pPr>
            <w:r w:rsidRPr="00931575">
              <w:rPr>
                <w:rFonts w:cs="Arial"/>
                <w:szCs w:val="18"/>
              </w:rPr>
              <w:t>SNR</w:t>
            </w:r>
          </w:p>
          <w:p w14:paraId="4DFE5D8E"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1FB9565" w14:textId="77777777" w:rsidTr="00333C5F">
        <w:trPr>
          <w:trHeight w:val="462"/>
        </w:trPr>
        <w:tc>
          <w:tcPr>
            <w:tcW w:w="514" w:type="pct"/>
            <w:vAlign w:val="center"/>
          </w:tcPr>
          <w:p w14:paraId="722DC4BE" w14:textId="77777777" w:rsidR="007F5CD7" w:rsidRPr="00931575" w:rsidRDefault="007F5CD7" w:rsidP="00455547">
            <w:pPr>
              <w:pStyle w:val="TAC"/>
            </w:pPr>
            <w:r w:rsidRPr="00931575">
              <w:t>1</w:t>
            </w:r>
          </w:p>
        </w:tc>
        <w:tc>
          <w:tcPr>
            <w:tcW w:w="700" w:type="pct"/>
            <w:vAlign w:val="center"/>
          </w:tcPr>
          <w:p w14:paraId="60E18FA1" w14:textId="77777777" w:rsidR="007F5CD7" w:rsidRPr="00931575" w:rsidRDefault="007F5CD7" w:rsidP="00455547">
            <w:pPr>
              <w:pStyle w:val="TAC"/>
            </w:pPr>
          </w:p>
          <w:p w14:paraId="484FEED3" w14:textId="77777777" w:rsidR="007F5CD7" w:rsidRPr="00931575" w:rsidRDefault="007F5CD7" w:rsidP="00455547">
            <w:pPr>
              <w:pStyle w:val="TAC"/>
              <w:rPr>
                <w:rFonts w:eastAsiaTheme="minorEastAsia"/>
              </w:rPr>
            </w:pPr>
            <w:r w:rsidRPr="00931575">
              <w:t>2</w:t>
            </w:r>
          </w:p>
          <w:p w14:paraId="3D89FE9A" w14:textId="77777777" w:rsidR="007F5CD7" w:rsidRPr="00931575" w:rsidRDefault="007F5CD7" w:rsidP="00CF608D">
            <w:pPr>
              <w:pStyle w:val="TAC"/>
            </w:pPr>
          </w:p>
        </w:tc>
        <w:tc>
          <w:tcPr>
            <w:tcW w:w="421" w:type="pct"/>
            <w:vAlign w:val="center"/>
          </w:tcPr>
          <w:p w14:paraId="71F92DA3" w14:textId="77777777" w:rsidR="007F5CD7" w:rsidRPr="00931575" w:rsidRDefault="007F5CD7" w:rsidP="00CF608D">
            <w:pPr>
              <w:pStyle w:val="TAC"/>
            </w:pPr>
            <w:r w:rsidRPr="00931575">
              <w:t>Normal</w:t>
            </w:r>
          </w:p>
        </w:tc>
        <w:tc>
          <w:tcPr>
            <w:tcW w:w="701" w:type="pct"/>
            <w:vAlign w:val="center"/>
          </w:tcPr>
          <w:p w14:paraId="7F58C24B" w14:textId="77777777" w:rsidR="007F5CD7" w:rsidRPr="00931575" w:rsidRDefault="007F5CD7" w:rsidP="00CF608D">
            <w:pPr>
              <w:pStyle w:val="TAC"/>
            </w:pPr>
            <w:r w:rsidRPr="00931575">
              <w:t>TDLC300-600</w:t>
            </w:r>
          </w:p>
        </w:tc>
        <w:tc>
          <w:tcPr>
            <w:tcW w:w="419" w:type="pct"/>
          </w:tcPr>
          <w:p w14:paraId="0B22AFA9" w14:textId="77777777" w:rsidR="007F5CD7" w:rsidRPr="00931575" w:rsidRDefault="007F5CD7" w:rsidP="00455547">
            <w:pPr>
              <w:pStyle w:val="TAC"/>
            </w:pPr>
          </w:p>
          <w:p w14:paraId="4CB995F9" w14:textId="77777777" w:rsidR="007F5CD7" w:rsidRPr="00931575" w:rsidRDefault="007F5CD7" w:rsidP="00455547">
            <w:pPr>
              <w:pStyle w:val="TAC"/>
            </w:pPr>
            <w:r w:rsidRPr="00931575">
              <w:t>0</w:t>
            </w:r>
          </w:p>
        </w:tc>
        <w:tc>
          <w:tcPr>
            <w:tcW w:w="608" w:type="pct"/>
            <w:vAlign w:val="center"/>
          </w:tcPr>
          <w:p w14:paraId="06BB586A" w14:textId="77777777" w:rsidR="007F5CD7" w:rsidRPr="00931575" w:rsidRDefault="007F5CD7" w:rsidP="00CF608D">
            <w:pPr>
              <w:pStyle w:val="TAC"/>
            </w:pPr>
            <w:r w:rsidRPr="00931575">
              <w:t>70 %</w:t>
            </w:r>
          </w:p>
        </w:tc>
        <w:tc>
          <w:tcPr>
            <w:tcW w:w="747" w:type="pct"/>
            <w:vAlign w:val="center"/>
          </w:tcPr>
          <w:p w14:paraId="5C3B7DA6" w14:textId="77777777" w:rsidR="007F5CD7" w:rsidRPr="00931575" w:rsidRDefault="007F5CD7" w:rsidP="00455547">
            <w:pPr>
              <w:pStyle w:val="TAC"/>
            </w:pPr>
            <w:r w:rsidRPr="00931575">
              <w:t>G-FR1-A3-33A</w:t>
            </w:r>
          </w:p>
        </w:tc>
        <w:tc>
          <w:tcPr>
            <w:tcW w:w="514" w:type="pct"/>
            <w:vAlign w:val="center"/>
          </w:tcPr>
          <w:p w14:paraId="71502A69" w14:textId="77777777" w:rsidR="007F5CD7" w:rsidRPr="00931575" w:rsidRDefault="007F5CD7" w:rsidP="00CF608D">
            <w:pPr>
              <w:pStyle w:val="TAC"/>
            </w:pPr>
            <w:r w:rsidRPr="00931575">
              <w:t>pos2</w:t>
            </w:r>
          </w:p>
        </w:tc>
        <w:tc>
          <w:tcPr>
            <w:tcW w:w="376" w:type="pct"/>
            <w:vAlign w:val="center"/>
          </w:tcPr>
          <w:p w14:paraId="2B77E792" w14:textId="4FE46902" w:rsidR="007F5CD7" w:rsidRPr="00931575" w:rsidRDefault="002C3F3C" w:rsidP="00CF608D">
            <w:pPr>
              <w:pStyle w:val="TAC"/>
            </w:pPr>
            <w:r w:rsidRPr="00931575">
              <w:rPr>
                <w:rFonts w:cs="Arial"/>
                <w:szCs w:val="18"/>
              </w:rPr>
              <w:t>[-1.</w:t>
            </w:r>
            <w:r>
              <w:rPr>
                <w:rFonts w:cs="Arial"/>
                <w:szCs w:val="18"/>
              </w:rPr>
              <w:t>3</w:t>
            </w:r>
            <w:r w:rsidRPr="00931575">
              <w:rPr>
                <w:rFonts w:cs="Arial"/>
                <w:szCs w:val="18"/>
              </w:rPr>
              <w:t>]</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333C5F">
        <w:trPr>
          <w:trHeight w:val="728"/>
        </w:trPr>
        <w:tc>
          <w:tcPr>
            <w:tcW w:w="514" w:type="pct"/>
          </w:tcPr>
          <w:p w14:paraId="588D5463"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333C5F">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333C5F">
            <w:pPr>
              <w:pStyle w:val="TAH"/>
              <w:rPr>
                <w:rFonts w:cs="Arial"/>
                <w:szCs w:val="18"/>
              </w:rPr>
            </w:pPr>
            <w:r w:rsidRPr="00931575">
              <w:rPr>
                <w:rFonts w:cs="Arial"/>
                <w:szCs w:val="18"/>
              </w:rPr>
              <w:t>SNR</w:t>
            </w:r>
          </w:p>
          <w:p w14:paraId="4A5B2AC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796ADB8B" w14:textId="77777777" w:rsidTr="00333C5F">
        <w:trPr>
          <w:trHeight w:val="462"/>
        </w:trPr>
        <w:tc>
          <w:tcPr>
            <w:tcW w:w="514" w:type="pct"/>
            <w:vAlign w:val="center"/>
          </w:tcPr>
          <w:p w14:paraId="49F17BCA" w14:textId="77777777" w:rsidR="007F5CD7" w:rsidRPr="00931575" w:rsidRDefault="007F5CD7" w:rsidP="00455547">
            <w:pPr>
              <w:pStyle w:val="TAC"/>
            </w:pPr>
            <w:r w:rsidRPr="00931575">
              <w:t>1</w:t>
            </w:r>
          </w:p>
        </w:tc>
        <w:tc>
          <w:tcPr>
            <w:tcW w:w="700" w:type="pct"/>
            <w:vAlign w:val="center"/>
          </w:tcPr>
          <w:p w14:paraId="5026C634" w14:textId="77777777" w:rsidR="007F5CD7" w:rsidRPr="00931575" w:rsidRDefault="007F5CD7" w:rsidP="00455547">
            <w:pPr>
              <w:pStyle w:val="TAC"/>
            </w:pPr>
          </w:p>
          <w:p w14:paraId="7A8EA037" w14:textId="77777777" w:rsidR="007F5CD7" w:rsidRPr="00931575" w:rsidRDefault="007F5CD7" w:rsidP="002C3F3C">
            <w:pPr>
              <w:pStyle w:val="TAC"/>
              <w:rPr>
                <w:rFonts w:eastAsiaTheme="minorEastAsia"/>
              </w:rPr>
            </w:pPr>
            <w:r w:rsidRPr="00931575">
              <w:t>2</w:t>
            </w:r>
          </w:p>
          <w:p w14:paraId="4CA54A54" w14:textId="77777777" w:rsidR="007F5CD7" w:rsidRPr="00931575" w:rsidRDefault="007F5CD7" w:rsidP="00455547">
            <w:pPr>
              <w:pStyle w:val="TAC"/>
              <w:rPr>
                <w:rFonts w:eastAsiaTheme="minorEastAsia"/>
              </w:rPr>
            </w:pPr>
          </w:p>
        </w:tc>
        <w:tc>
          <w:tcPr>
            <w:tcW w:w="421" w:type="pct"/>
            <w:vAlign w:val="center"/>
          </w:tcPr>
          <w:p w14:paraId="7C21452A" w14:textId="77777777" w:rsidR="007F5CD7" w:rsidRPr="00931575" w:rsidRDefault="007F5CD7" w:rsidP="002C3F3C">
            <w:pPr>
              <w:pStyle w:val="TAC"/>
            </w:pPr>
            <w:r w:rsidRPr="00931575">
              <w:t>Normal</w:t>
            </w:r>
          </w:p>
        </w:tc>
        <w:tc>
          <w:tcPr>
            <w:tcW w:w="747" w:type="pct"/>
            <w:vAlign w:val="center"/>
          </w:tcPr>
          <w:p w14:paraId="2367557E" w14:textId="77777777" w:rsidR="007F5CD7" w:rsidRPr="00931575" w:rsidRDefault="007F5CD7" w:rsidP="002C3F3C">
            <w:pPr>
              <w:pStyle w:val="TAC"/>
            </w:pPr>
            <w:r w:rsidRPr="00931575">
              <w:t>TDLC300-1200</w:t>
            </w:r>
          </w:p>
        </w:tc>
        <w:tc>
          <w:tcPr>
            <w:tcW w:w="373" w:type="pct"/>
          </w:tcPr>
          <w:p w14:paraId="4E4798B7" w14:textId="77777777" w:rsidR="007F5CD7" w:rsidRPr="00931575" w:rsidRDefault="007F5CD7" w:rsidP="00455547">
            <w:pPr>
              <w:pStyle w:val="TAC"/>
            </w:pPr>
          </w:p>
          <w:p w14:paraId="2BBA8B6F" w14:textId="77777777" w:rsidR="007F5CD7" w:rsidRPr="00931575" w:rsidRDefault="007F5CD7" w:rsidP="002C3F3C">
            <w:pPr>
              <w:pStyle w:val="TAC"/>
            </w:pPr>
            <w:r w:rsidRPr="00931575">
              <w:t>0</w:t>
            </w:r>
          </w:p>
        </w:tc>
        <w:tc>
          <w:tcPr>
            <w:tcW w:w="608" w:type="pct"/>
            <w:vAlign w:val="center"/>
          </w:tcPr>
          <w:p w14:paraId="2E83EAD5" w14:textId="77777777" w:rsidR="007F5CD7" w:rsidRPr="00931575" w:rsidRDefault="007F5CD7" w:rsidP="002C3F3C">
            <w:pPr>
              <w:pStyle w:val="TAC"/>
            </w:pPr>
            <w:r w:rsidRPr="00931575">
              <w:t>70 %</w:t>
            </w:r>
          </w:p>
        </w:tc>
        <w:tc>
          <w:tcPr>
            <w:tcW w:w="747" w:type="pct"/>
            <w:vAlign w:val="center"/>
          </w:tcPr>
          <w:p w14:paraId="15D4A820" w14:textId="77777777" w:rsidR="007F5CD7" w:rsidRPr="00931575" w:rsidRDefault="007F5CD7" w:rsidP="00455547">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2C3F3C">
            <w:pPr>
              <w:pStyle w:val="TAC"/>
            </w:pPr>
            <w:r w:rsidRPr="00931575">
              <w:t>pos2</w:t>
            </w:r>
          </w:p>
        </w:tc>
        <w:tc>
          <w:tcPr>
            <w:tcW w:w="376" w:type="pct"/>
            <w:vAlign w:val="center"/>
          </w:tcPr>
          <w:p w14:paraId="079BA739" w14:textId="089D5589" w:rsidR="007F5CD7" w:rsidRPr="00931575" w:rsidRDefault="002D5610" w:rsidP="002C3F3C">
            <w:pPr>
              <w:pStyle w:val="TAC"/>
            </w:pPr>
            <w:r w:rsidRPr="00931575">
              <w:rPr>
                <w:rFonts w:cs="Arial"/>
                <w:szCs w:val="18"/>
              </w:rPr>
              <w:t>[-1.</w:t>
            </w:r>
            <w:r>
              <w:rPr>
                <w:rFonts w:cs="Arial"/>
                <w:szCs w:val="18"/>
              </w:rPr>
              <w:t>4</w:t>
            </w:r>
            <w:r w:rsidRPr="00931575">
              <w:rPr>
                <w:rFonts w:cs="Arial"/>
                <w:szCs w:val="18"/>
              </w:rPr>
              <w:t>]</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3662" w:name="_Toc45886198"/>
      <w:bookmarkStart w:id="3663" w:name="_Toc53183277"/>
      <w:bookmarkStart w:id="3664" w:name="_Toc58915947"/>
      <w:bookmarkStart w:id="3665" w:name="_Toc58918128"/>
      <w:bookmarkStart w:id="3666" w:name="_Toc6669399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3662"/>
      <w:bookmarkEnd w:id="3663"/>
      <w:bookmarkEnd w:id="3664"/>
      <w:bookmarkEnd w:id="3665"/>
      <w:bookmarkEnd w:id="3666"/>
      <w:r w:rsidRPr="00931575">
        <w:t xml:space="preserve"> </w:t>
      </w:r>
    </w:p>
    <w:p w14:paraId="7689F09A" w14:textId="77777777" w:rsidR="00805C39" w:rsidRPr="00931575" w:rsidRDefault="00805C39" w:rsidP="00805C39">
      <w:pPr>
        <w:pStyle w:val="Heading4"/>
      </w:pPr>
      <w:bookmarkStart w:id="3667" w:name="_Toc45886199"/>
      <w:bookmarkStart w:id="3668" w:name="_Toc53183278"/>
      <w:bookmarkStart w:id="3669" w:name="_Toc58915948"/>
      <w:bookmarkStart w:id="3670" w:name="_Toc58918129"/>
      <w:bookmarkStart w:id="3671" w:name="_Toc66693999"/>
      <w:r w:rsidRPr="00931575">
        <w:t>8.2.</w:t>
      </w:r>
      <w:r w:rsidRPr="00931575">
        <w:rPr>
          <w:rFonts w:hint="eastAsia"/>
          <w:lang w:eastAsia="zh-CN"/>
        </w:rPr>
        <w:t>5</w:t>
      </w:r>
      <w:r w:rsidRPr="00931575">
        <w:t>.1</w:t>
      </w:r>
      <w:r w:rsidRPr="00931575">
        <w:tab/>
        <w:t>Definition and applicability</w:t>
      </w:r>
      <w:bookmarkEnd w:id="3667"/>
      <w:bookmarkEnd w:id="3668"/>
      <w:bookmarkEnd w:id="3669"/>
      <w:bookmarkEnd w:id="3670"/>
      <w:bookmarkEnd w:id="3671"/>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3672" w:name="_Toc45886200"/>
      <w:bookmarkStart w:id="3673" w:name="_Toc53183279"/>
      <w:bookmarkStart w:id="3674" w:name="_Toc58915949"/>
      <w:bookmarkStart w:id="3675" w:name="_Toc58918130"/>
      <w:bookmarkStart w:id="3676" w:name="_Toc66694000"/>
      <w:r w:rsidRPr="00931575">
        <w:t>8.2.</w:t>
      </w:r>
      <w:r w:rsidRPr="00931575">
        <w:rPr>
          <w:rFonts w:hint="eastAsia"/>
          <w:lang w:eastAsia="zh-CN"/>
        </w:rPr>
        <w:t>5</w:t>
      </w:r>
      <w:r w:rsidRPr="00931575">
        <w:t>.2</w:t>
      </w:r>
      <w:r w:rsidRPr="00931575">
        <w:tab/>
        <w:t>Minimum Requirement</w:t>
      </w:r>
      <w:bookmarkEnd w:id="3672"/>
      <w:bookmarkEnd w:id="3673"/>
      <w:bookmarkEnd w:id="3674"/>
      <w:bookmarkEnd w:id="3675"/>
      <w:bookmarkEnd w:id="3676"/>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3677" w:name="_Toc45886201"/>
      <w:bookmarkStart w:id="3678" w:name="_Toc53183280"/>
      <w:bookmarkStart w:id="3679" w:name="_Toc58915950"/>
      <w:bookmarkStart w:id="3680" w:name="_Toc58918131"/>
      <w:bookmarkStart w:id="3681" w:name="_Toc66694001"/>
      <w:r w:rsidRPr="00931575">
        <w:t>8.2.</w:t>
      </w:r>
      <w:r w:rsidRPr="00931575">
        <w:rPr>
          <w:rFonts w:hint="eastAsia"/>
          <w:lang w:eastAsia="zh-CN"/>
        </w:rPr>
        <w:t>5</w:t>
      </w:r>
      <w:r w:rsidRPr="00931575">
        <w:t>.3</w:t>
      </w:r>
      <w:r w:rsidRPr="00931575">
        <w:tab/>
        <w:t>Test Purpose</w:t>
      </w:r>
      <w:bookmarkEnd w:id="3677"/>
      <w:bookmarkEnd w:id="3678"/>
      <w:bookmarkEnd w:id="3679"/>
      <w:bookmarkEnd w:id="3680"/>
      <w:bookmarkEnd w:id="3681"/>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3682" w:name="_Toc45886202"/>
      <w:bookmarkStart w:id="3683" w:name="_Toc53183281"/>
      <w:bookmarkStart w:id="3684" w:name="_Toc58915951"/>
      <w:bookmarkStart w:id="3685" w:name="_Toc58918132"/>
      <w:bookmarkStart w:id="3686" w:name="_Toc66694002"/>
      <w:r w:rsidRPr="00931575">
        <w:t>8.2.</w:t>
      </w:r>
      <w:r w:rsidRPr="00931575">
        <w:rPr>
          <w:rFonts w:hint="eastAsia"/>
          <w:lang w:eastAsia="zh-CN"/>
        </w:rPr>
        <w:t>5</w:t>
      </w:r>
      <w:r w:rsidRPr="00931575">
        <w:t>.4</w:t>
      </w:r>
      <w:r w:rsidRPr="00931575">
        <w:tab/>
        <w:t>Method of test</w:t>
      </w:r>
      <w:bookmarkEnd w:id="3682"/>
      <w:bookmarkEnd w:id="3683"/>
      <w:bookmarkEnd w:id="3684"/>
      <w:bookmarkEnd w:id="3685"/>
      <w:bookmarkEnd w:id="3686"/>
    </w:p>
    <w:p w14:paraId="1C2F2D55" w14:textId="77777777" w:rsidR="00805C39" w:rsidRPr="00931575" w:rsidRDefault="00805C39" w:rsidP="00805C39">
      <w:pPr>
        <w:pStyle w:val="Heading5"/>
      </w:pPr>
      <w:bookmarkStart w:id="3687" w:name="_Toc45886203"/>
      <w:bookmarkStart w:id="3688" w:name="_Toc53183282"/>
      <w:bookmarkStart w:id="3689" w:name="_Toc58915952"/>
      <w:bookmarkStart w:id="3690" w:name="_Toc58918133"/>
      <w:bookmarkStart w:id="3691" w:name="_Toc66694003"/>
      <w:r w:rsidRPr="00931575">
        <w:t>8.2.</w:t>
      </w:r>
      <w:r w:rsidRPr="00931575">
        <w:rPr>
          <w:rFonts w:hint="eastAsia"/>
          <w:lang w:eastAsia="zh-CN"/>
        </w:rPr>
        <w:t>5</w:t>
      </w:r>
      <w:r w:rsidRPr="00931575">
        <w:t>.4.1</w:t>
      </w:r>
      <w:r w:rsidRPr="00931575">
        <w:tab/>
        <w:t>Initial Conditions</w:t>
      </w:r>
      <w:bookmarkEnd w:id="3687"/>
      <w:bookmarkEnd w:id="3688"/>
      <w:bookmarkEnd w:id="3689"/>
      <w:bookmarkEnd w:id="3690"/>
      <w:bookmarkEnd w:id="3691"/>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3692" w:name="_Toc45886204"/>
      <w:bookmarkStart w:id="3693" w:name="_Toc53183283"/>
      <w:bookmarkStart w:id="3694" w:name="_Toc58915953"/>
      <w:bookmarkStart w:id="3695" w:name="_Toc58918134"/>
      <w:bookmarkStart w:id="3696" w:name="_Toc66694004"/>
      <w:r w:rsidRPr="00931575">
        <w:t>8.2.</w:t>
      </w:r>
      <w:r w:rsidRPr="00931575">
        <w:rPr>
          <w:rFonts w:hint="eastAsia"/>
          <w:lang w:eastAsia="zh-CN"/>
        </w:rPr>
        <w:t>5</w:t>
      </w:r>
      <w:r w:rsidRPr="00931575">
        <w:t>.4.2</w:t>
      </w:r>
      <w:r w:rsidRPr="00931575">
        <w:tab/>
        <w:t>Procedure</w:t>
      </w:r>
      <w:bookmarkEnd w:id="3692"/>
      <w:bookmarkEnd w:id="3693"/>
      <w:bookmarkEnd w:id="3694"/>
      <w:bookmarkEnd w:id="3695"/>
      <w:bookmarkEnd w:id="3696"/>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77777777" w:rsidR="002A669B" w:rsidRPr="00931575" w:rsidRDefault="002A669B" w:rsidP="00333C5F">
            <w:pPr>
              <w:pStyle w:val="TAC"/>
            </w:pPr>
            <w:r w:rsidRPr="00931575">
              <w:t>1-O</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5A63D450" w14:textId="77777777" w:rsidR="002A669B" w:rsidRPr="00931575" w:rsidDel="00B34EE5" w:rsidRDefault="002A669B"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3697" w:name="_Toc45886205"/>
      <w:bookmarkStart w:id="3698" w:name="_Toc53183284"/>
      <w:bookmarkStart w:id="3699" w:name="_Toc58915954"/>
      <w:bookmarkStart w:id="3700" w:name="_Toc58918135"/>
      <w:bookmarkStart w:id="3701" w:name="_Toc66694005"/>
      <w:r w:rsidRPr="00931575">
        <w:t>8.2.</w:t>
      </w:r>
      <w:r w:rsidRPr="00931575">
        <w:rPr>
          <w:rFonts w:hint="eastAsia"/>
          <w:lang w:eastAsia="zh-CN"/>
        </w:rPr>
        <w:t>5</w:t>
      </w:r>
      <w:r w:rsidRPr="00931575">
        <w:t>.5</w:t>
      </w:r>
      <w:r w:rsidRPr="00931575">
        <w:tab/>
        <w:t>Test Requirement</w:t>
      </w:r>
      <w:bookmarkEnd w:id="3697"/>
      <w:bookmarkEnd w:id="3698"/>
      <w:r w:rsidRPr="00931575">
        <w:rPr>
          <w:rFonts w:hint="eastAsia"/>
          <w:lang w:eastAsia="zh-CN"/>
        </w:rPr>
        <w:t xml:space="preserve"> for High Speed Train</w:t>
      </w:r>
      <w:bookmarkEnd w:id="3699"/>
      <w:bookmarkEnd w:id="3700"/>
      <w:bookmarkEnd w:id="3701"/>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3702" w:name="_Toc36636172"/>
      <w:bookmarkStart w:id="3703" w:name="_Toc37273118"/>
      <w:bookmarkStart w:id="3704" w:name="_Toc45886206"/>
      <w:bookmarkStart w:id="3705"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333C5F">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333C5F">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333C5F">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2A669B" w:rsidRPr="00931575" w14:paraId="115EEF84" w14:textId="77777777" w:rsidTr="00333C5F">
        <w:trPr>
          <w:cantSplit/>
          <w:jc w:val="center"/>
        </w:trPr>
        <w:tc>
          <w:tcPr>
            <w:tcW w:w="1008" w:type="dxa"/>
            <w:vMerge w:val="restart"/>
            <w:shd w:val="clear" w:color="auto" w:fill="auto"/>
          </w:tcPr>
          <w:p w14:paraId="22309F23" w14:textId="77777777" w:rsidR="002A669B" w:rsidRPr="00931575" w:rsidRDefault="002A669B" w:rsidP="00333C5F">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333C5F">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333C5F">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333C5F">
            <w:pPr>
              <w:pStyle w:val="TAL"/>
              <w:jc w:val="center"/>
              <w:rPr>
                <w:lang w:eastAsia="en-GB"/>
              </w:rPr>
            </w:pPr>
          </w:p>
        </w:tc>
        <w:tc>
          <w:tcPr>
            <w:tcW w:w="1124" w:type="dxa"/>
            <w:vMerge/>
            <w:shd w:val="clear" w:color="auto" w:fill="auto"/>
          </w:tcPr>
          <w:p w14:paraId="541738E6" w14:textId="77777777" w:rsidR="002A669B" w:rsidRPr="00931575" w:rsidRDefault="002A669B" w:rsidP="00333C5F">
            <w:pPr>
              <w:pStyle w:val="TAL"/>
              <w:jc w:val="center"/>
              <w:rPr>
                <w:lang w:eastAsia="en-GB"/>
              </w:rPr>
            </w:pPr>
          </w:p>
        </w:tc>
        <w:tc>
          <w:tcPr>
            <w:tcW w:w="845" w:type="dxa"/>
            <w:vMerge/>
            <w:shd w:val="clear" w:color="auto" w:fill="auto"/>
          </w:tcPr>
          <w:p w14:paraId="19EEAC2C" w14:textId="77777777" w:rsidR="002A669B" w:rsidRPr="00931575" w:rsidRDefault="002A669B" w:rsidP="00333C5F">
            <w:pPr>
              <w:pStyle w:val="TAL"/>
              <w:jc w:val="center"/>
              <w:rPr>
                <w:lang w:eastAsia="en-GB"/>
              </w:rPr>
            </w:pPr>
          </w:p>
        </w:tc>
        <w:tc>
          <w:tcPr>
            <w:tcW w:w="1024" w:type="dxa"/>
            <w:vMerge/>
            <w:tcBorders>
              <w:bottom w:val="nil"/>
            </w:tcBorders>
          </w:tcPr>
          <w:p w14:paraId="744FCB94" w14:textId="77777777" w:rsidR="002A669B" w:rsidRPr="00931575" w:rsidRDefault="002A669B" w:rsidP="00333C5F">
            <w:pPr>
              <w:pStyle w:val="TAL"/>
              <w:jc w:val="center"/>
              <w:rPr>
                <w:lang w:eastAsia="en-GB"/>
              </w:rPr>
            </w:pPr>
          </w:p>
        </w:tc>
        <w:tc>
          <w:tcPr>
            <w:tcW w:w="889" w:type="dxa"/>
            <w:vMerge/>
            <w:tcBorders>
              <w:bottom w:val="nil"/>
            </w:tcBorders>
          </w:tcPr>
          <w:p w14:paraId="3441E46D" w14:textId="77777777" w:rsidR="002A669B" w:rsidRPr="00931575" w:rsidRDefault="002A669B" w:rsidP="00333C5F">
            <w:pPr>
              <w:pStyle w:val="TAL"/>
              <w:jc w:val="center"/>
              <w:rPr>
                <w:lang w:eastAsia="en-GB"/>
              </w:rPr>
            </w:pPr>
          </w:p>
        </w:tc>
        <w:tc>
          <w:tcPr>
            <w:tcW w:w="1855" w:type="dxa"/>
            <w:vAlign w:val="center"/>
          </w:tcPr>
          <w:p w14:paraId="5EE50695"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7CC7EEC5" w14:textId="77777777" w:rsidTr="00333C5F">
        <w:trPr>
          <w:cantSplit/>
          <w:jc w:val="center"/>
        </w:trPr>
        <w:tc>
          <w:tcPr>
            <w:tcW w:w="1008" w:type="dxa"/>
            <w:vMerge/>
            <w:shd w:val="clear" w:color="auto" w:fill="auto"/>
          </w:tcPr>
          <w:p w14:paraId="7A1182A1" w14:textId="77777777" w:rsidR="002A669B" w:rsidRPr="00931575" w:rsidRDefault="002A669B" w:rsidP="00333C5F">
            <w:pPr>
              <w:pStyle w:val="TAL"/>
              <w:jc w:val="center"/>
              <w:rPr>
                <w:lang w:eastAsia="en-GB"/>
              </w:rPr>
            </w:pPr>
          </w:p>
        </w:tc>
        <w:tc>
          <w:tcPr>
            <w:tcW w:w="1124" w:type="dxa"/>
            <w:vMerge/>
            <w:shd w:val="clear" w:color="auto" w:fill="auto"/>
          </w:tcPr>
          <w:p w14:paraId="0CCD5DC4" w14:textId="77777777" w:rsidR="002A669B" w:rsidRPr="00931575" w:rsidRDefault="002A669B" w:rsidP="00333C5F">
            <w:pPr>
              <w:pStyle w:val="TAL"/>
              <w:jc w:val="center"/>
              <w:rPr>
                <w:lang w:eastAsia="en-GB"/>
              </w:rPr>
            </w:pPr>
          </w:p>
        </w:tc>
        <w:tc>
          <w:tcPr>
            <w:tcW w:w="845" w:type="dxa"/>
            <w:vMerge/>
            <w:shd w:val="clear" w:color="auto" w:fill="auto"/>
          </w:tcPr>
          <w:p w14:paraId="3D92E4AC" w14:textId="77777777" w:rsidR="002A669B" w:rsidRPr="00931575" w:rsidRDefault="002A669B" w:rsidP="00333C5F">
            <w:pPr>
              <w:pStyle w:val="TAL"/>
              <w:jc w:val="center"/>
              <w:rPr>
                <w:lang w:eastAsia="en-GB"/>
              </w:rPr>
            </w:pPr>
          </w:p>
        </w:tc>
        <w:tc>
          <w:tcPr>
            <w:tcW w:w="1024" w:type="dxa"/>
            <w:tcBorders>
              <w:bottom w:val="nil"/>
            </w:tcBorders>
          </w:tcPr>
          <w:p w14:paraId="475B645D" w14:textId="77777777" w:rsidR="002A669B" w:rsidRPr="00931575" w:rsidRDefault="002A669B" w:rsidP="00333C5F">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333C5F">
            <w:pPr>
              <w:pStyle w:val="TAL"/>
              <w:jc w:val="center"/>
              <w:rPr>
                <w:lang w:eastAsia="en-GB"/>
              </w:rPr>
            </w:pPr>
            <w:r w:rsidRPr="00931575">
              <w:rPr>
                <w:lang w:eastAsia="en-GB"/>
              </w:rPr>
              <w:t>15</w:t>
            </w:r>
          </w:p>
        </w:tc>
        <w:tc>
          <w:tcPr>
            <w:tcW w:w="1855" w:type="dxa"/>
          </w:tcPr>
          <w:p w14:paraId="09DB0E56"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1E9835A6" w14:textId="77777777" w:rsidTr="00333C5F">
        <w:trPr>
          <w:cantSplit/>
          <w:jc w:val="center"/>
        </w:trPr>
        <w:tc>
          <w:tcPr>
            <w:tcW w:w="1008" w:type="dxa"/>
            <w:vMerge/>
            <w:shd w:val="clear" w:color="auto" w:fill="auto"/>
          </w:tcPr>
          <w:p w14:paraId="1D1FF374" w14:textId="77777777" w:rsidR="002A669B" w:rsidRPr="00931575" w:rsidRDefault="002A669B" w:rsidP="00333C5F">
            <w:pPr>
              <w:pStyle w:val="TAL"/>
              <w:jc w:val="center"/>
              <w:rPr>
                <w:lang w:eastAsia="en-GB"/>
              </w:rPr>
            </w:pPr>
          </w:p>
        </w:tc>
        <w:tc>
          <w:tcPr>
            <w:tcW w:w="1124" w:type="dxa"/>
            <w:vMerge/>
            <w:shd w:val="clear" w:color="auto" w:fill="auto"/>
          </w:tcPr>
          <w:p w14:paraId="6DCB7497" w14:textId="77777777" w:rsidR="002A669B" w:rsidRPr="00931575" w:rsidRDefault="002A669B" w:rsidP="00333C5F">
            <w:pPr>
              <w:pStyle w:val="TAL"/>
              <w:jc w:val="center"/>
              <w:rPr>
                <w:lang w:eastAsia="en-GB"/>
              </w:rPr>
            </w:pPr>
          </w:p>
        </w:tc>
        <w:tc>
          <w:tcPr>
            <w:tcW w:w="845" w:type="dxa"/>
            <w:vMerge/>
            <w:shd w:val="clear" w:color="auto" w:fill="auto"/>
          </w:tcPr>
          <w:p w14:paraId="3144C1B0" w14:textId="77777777" w:rsidR="002A669B" w:rsidRPr="00931575" w:rsidRDefault="002A669B" w:rsidP="00333C5F">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333C5F">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333C5F">
            <w:pPr>
              <w:pStyle w:val="TAL"/>
              <w:jc w:val="center"/>
              <w:rPr>
                <w:lang w:eastAsia="en-GB"/>
              </w:rPr>
            </w:pPr>
          </w:p>
        </w:tc>
        <w:tc>
          <w:tcPr>
            <w:tcW w:w="1855" w:type="dxa"/>
            <w:vAlign w:val="center"/>
          </w:tcPr>
          <w:p w14:paraId="6DF8878C"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333C5F">
            <w:pPr>
              <w:pStyle w:val="TAC"/>
              <w:rPr>
                <w:lang w:eastAsia="zh-CN"/>
              </w:rPr>
            </w:pPr>
            <w:r w:rsidRPr="00931575">
              <w:rPr>
                <w:rFonts w:hint="eastAsia"/>
                <w:lang w:eastAsia="zh-CN"/>
              </w:rPr>
              <w:t>[8.8]</w:t>
            </w:r>
          </w:p>
        </w:tc>
      </w:tr>
      <w:tr w:rsidR="002A669B" w:rsidRPr="00931575" w14:paraId="66F94E53" w14:textId="77777777" w:rsidTr="00333C5F">
        <w:trPr>
          <w:cantSplit/>
          <w:jc w:val="center"/>
        </w:trPr>
        <w:tc>
          <w:tcPr>
            <w:tcW w:w="1008" w:type="dxa"/>
            <w:vMerge/>
            <w:shd w:val="clear" w:color="auto" w:fill="auto"/>
          </w:tcPr>
          <w:p w14:paraId="504EF347" w14:textId="77777777" w:rsidR="002A669B" w:rsidRPr="00931575" w:rsidRDefault="002A669B" w:rsidP="00333C5F">
            <w:pPr>
              <w:pStyle w:val="TAL"/>
              <w:jc w:val="center"/>
              <w:rPr>
                <w:lang w:eastAsia="en-GB"/>
              </w:rPr>
            </w:pPr>
          </w:p>
        </w:tc>
        <w:tc>
          <w:tcPr>
            <w:tcW w:w="1124" w:type="dxa"/>
            <w:vMerge/>
            <w:shd w:val="clear" w:color="auto" w:fill="auto"/>
          </w:tcPr>
          <w:p w14:paraId="7FD7B9B0" w14:textId="77777777" w:rsidR="002A669B" w:rsidRPr="00931575" w:rsidRDefault="002A669B" w:rsidP="00333C5F">
            <w:pPr>
              <w:pStyle w:val="TAL"/>
              <w:jc w:val="center"/>
              <w:rPr>
                <w:lang w:eastAsia="en-GB"/>
              </w:rPr>
            </w:pPr>
          </w:p>
        </w:tc>
        <w:tc>
          <w:tcPr>
            <w:tcW w:w="845" w:type="dxa"/>
            <w:vMerge/>
            <w:shd w:val="clear" w:color="auto" w:fill="auto"/>
          </w:tcPr>
          <w:p w14:paraId="11FB9F68" w14:textId="77777777" w:rsidR="002A669B" w:rsidRPr="00931575" w:rsidRDefault="002A669B" w:rsidP="00333C5F">
            <w:pPr>
              <w:pStyle w:val="TAL"/>
              <w:jc w:val="center"/>
              <w:rPr>
                <w:lang w:eastAsia="en-GB"/>
              </w:rPr>
            </w:pPr>
          </w:p>
        </w:tc>
        <w:tc>
          <w:tcPr>
            <w:tcW w:w="1024" w:type="dxa"/>
            <w:vMerge w:val="restart"/>
          </w:tcPr>
          <w:p w14:paraId="7D1F2607" w14:textId="77777777" w:rsidR="002A669B" w:rsidRPr="00931575" w:rsidRDefault="002A669B" w:rsidP="00333C5F">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333C5F">
            <w:pPr>
              <w:pStyle w:val="TAL"/>
              <w:jc w:val="center"/>
              <w:rPr>
                <w:lang w:eastAsia="en-GB"/>
              </w:rPr>
            </w:pPr>
          </w:p>
        </w:tc>
        <w:tc>
          <w:tcPr>
            <w:tcW w:w="1124" w:type="dxa"/>
            <w:vMerge/>
            <w:shd w:val="clear" w:color="auto" w:fill="auto"/>
          </w:tcPr>
          <w:p w14:paraId="5321702E" w14:textId="77777777" w:rsidR="002A669B" w:rsidRPr="00931575" w:rsidRDefault="002A669B" w:rsidP="00333C5F">
            <w:pPr>
              <w:pStyle w:val="TAL"/>
              <w:jc w:val="center"/>
              <w:rPr>
                <w:lang w:eastAsia="en-GB"/>
              </w:rPr>
            </w:pPr>
          </w:p>
        </w:tc>
        <w:tc>
          <w:tcPr>
            <w:tcW w:w="845" w:type="dxa"/>
            <w:vMerge/>
            <w:shd w:val="clear" w:color="auto" w:fill="auto"/>
          </w:tcPr>
          <w:p w14:paraId="44D974B2" w14:textId="77777777" w:rsidR="002A669B" w:rsidRPr="00931575" w:rsidRDefault="002A669B" w:rsidP="00333C5F">
            <w:pPr>
              <w:pStyle w:val="TAL"/>
              <w:jc w:val="center"/>
              <w:rPr>
                <w:lang w:eastAsia="en-GB"/>
              </w:rPr>
            </w:pPr>
          </w:p>
        </w:tc>
        <w:tc>
          <w:tcPr>
            <w:tcW w:w="1024" w:type="dxa"/>
            <w:vMerge/>
            <w:tcBorders>
              <w:bottom w:val="nil"/>
            </w:tcBorders>
          </w:tcPr>
          <w:p w14:paraId="655E9E4A" w14:textId="77777777" w:rsidR="002A669B" w:rsidRPr="00931575" w:rsidRDefault="002A669B" w:rsidP="00333C5F">
            <w:pPr>
              <w:pStyle w:val="TAL"/>
              <w:jc w:val="center"/>
              <w:rPr>
                <w:lang w:eastAsia="en-GB"/>
              </w:rPr>
            </w:pPr>
          </w:p>
        </w:tc>
        <w:tc>
          <w:tcPr>
            <w:tcW w:w="889" w:type="dxa"/>
            <w:vMerge/>
            <w:tcBorders>
              <w:bottom w:val="nil"/>
            </w:tcBorders>
          </w:tcPr>
          <w:p w14:paraId="79EB5D9D" w14:textId="77777777" w:rsidR="002A669B" w:rsidRPr="00931575" w:rsidRDefault="002A669B" w:rsidP="00333C5F">
            <w:pPr>
              <w:pStyle w:val="TAL"/>
              <w:jc w:val="center"/>
              <w:rPr>
                <w:lang w:eastAsia="en-GB"/>
              </w:rPr>
            </w:pPr>
          </w:p>
        </w:tc>
        <w:tc>
          <w:tcPr>
            <w:tcW w:w="1855" w:type="dxa"/>
            <w:vAlign w:val="center"/>
          </w:tcPr>
          <w:p w14:paraId="55733CFB"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0F74DD71" w14:textId="77777777" w:rsidTr="00333C5F">
        <w:trPr>
          <w:cantSplit/>
          <w:jc w:val="center"/>
        </w:trPr>
        <w:tc>
          <w:tcPr>
            <w:tcW w:w="1008" w:type="dxa"/>
            <w:vMerge/>
            <w:shd w:val="clear" w:color="auto" w:fill="auto"/>
          </w:tcPr>
          <w:p w14:paraId="0601C613" w14:textId="77777777" w:rsidR="002A669B" w:rsidRPr="00931575" w:rsidRDefault="002A669B" w:rsidP="00333C5F">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333C5F">
            <w:pPr>
              <w:pStyle w:val="TAL"/>
              <w:jc w:val="center"/>
              <w:rPr>
                <w:lang w:eastAsia="en-GB"/>
              </w:rPr>
            </w:pPr>
          </w:p>
        </w:tc>
        <w:tc>
          <w:tcPr>
            <w:tcW w:w="845" w:type="dxa"/>
            <w:vMerge/>
            <w:shd w:val="clear" w:color="auto" w:fill="auto"/>
          </w:tcPr>
          <w:p w14:paraId="01F00C53" w14:textId="77777777" w:rsidR="002A669B" w:rsidRPr="00931575" w:rsidRDefault="002A669B" w:rsidP="00333C5F">
            <w:pPr>
              <w:pStyle w:val="TAL"/>
              <w:jc w:val="center"/>
              <w:rPr>
                <w:lang w:eastAsia="en-GB"/>
              </w:rPr>
            </w:pPr>
          </w:p>
        </w:tc>
        <w:tc>
          <w:tcPr>
            <w:tcW w:w="1024" w:type="dxa"/>
            <w:tcBorders>
              <w:bottom w:val="nil"/>
            </w:tcBorders>
          </w:tcPr>
          <w:p w14:paraId="71157C7A" w14:textId="77777777" w:rsidR="002A669B" w:rsidRPr="00931575" w:rsidRDefault="002A669B" w:rsidP="00333C5F">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333C5F">
            <w:pPr>
              <w:pStyle w:val="TAL"/>
              <w:jc w:val="center"/>
              <w:rPr>
                <w:lang w:eastAsia="en-GB"/>
              </w:rPr>
            </w:pPr>
            <w:r w:rsidRPr="00931575">
              <w:rPr>
                <w:lang w:eastAsia="en-GB"/>
              </w:rPr>
              <w:t>30</w:t>
            </w:r>
          </w:p>
        </w:tc>
        <w:tc>
          <w:tcPr>
            <w:tcW w:w="1855" w:type="dxa"/>
          </w:tcPr>
          <w:p w14:paraId="458156F4"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2AE62AE2" w14:textId="77777777" w:rsidTr="00333C5F">
        <w:trPr>
          <w:cantSplit/>
          <w:jc w:val="center"/>
        </w:trPr>
        <w:tc>
          <w:tcPr>
            <w:tcW w:w="1008" w:type="dxa"/>
            <w:vMerge/>
            <w:shd w:val="clear" w:color="auto" w:fill="auto"/>
          </w:tcPr>
          <w:p w14:paraId="115FE623" w14:textId="77777777" w:rsidR="002A669B" w:rsidRPr="00931575" w:rsidRDefault="002A669B" w:rsidP="00333C5F">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333C5F">
            <w:pPr>
              <w:pStyle w:val="TAL"/>
              <w:jc w:val="center"/>
              <w:rPr>
                <w:lang w:eastAsia="en-GB"/>
              </w:rPr>
            </w:pPr>
          </w:p>
        </w:tc>
        <w:tc>
          <w:tcPr>
            <w:tcW w:w="845" w:type="dxa"/>
            <w:vMerge/>
            <w:shd w:val="clear" w:color="auto" w:fill="auto"/>
          </w:tcPr>
          <w:p w14:paraId="23F25CBF" w14:textId="77777777" w:rsidR="002A669B" w:rsidRPr="00931575" w:rsidRDefault="002A669B" w:rsidP="00333C5F">
            <w:pPr>
              <w:pStyle w:val="TAL"/>
              <w:jc w:val="center"/>
              <w:rPr>
                <w:lang w:eastAsia="en-GB"/>
              </w:rPr>
            </w:pPr>
          </w:p>
        </w:tc>
        <w:tc>
          <w:tcPr>
            <w:tcW w:w="1024" w:type="dxa"/>
            <w:tcBorders>
              <w:top w:val="nil"/>
            </w:tcBorders>
          </w:tcPr>
          <w:p w14:paraId="23DCBEA4" w14:textId="77777777" w:rsidR="002A669B" w:rsidRPr="00931575" w:rsidRDefault="002A669B" w:rsidP="00333C5F">
            <w:pPr>
              <w:pStyle w:val="TAL"/>
              <w:jc w:val="center"/>
              <w:rPr>
                <w:lang w:eastAsia="en-GB"/>
              </w:rPr>
            </w:pPr>
          </w:p>
        </w:tc>
        <w:tc>
          <w:tcPr>
            <w:tcW w:w="889" w:type="dxa"/>
            <w:tcBorders>
              <w:top w:val="nil"/>
            </w:tcBorders>
          </w:tcPr>
          <w:p w14:paraId="668A5658" w14:textId="77777777" w:rsidR="002A669B" w:rsidRPr="00931575" w:rsidRDefault="002A669B" w:rsidP="00333C5F">
            <w:pPr>
              <w:pStyle w:val="TAL"/>
              <w:jc w:val="center"/>
              <w:rPr>
                <w:lang w:eastAsia="en-GB"/>
              </w:rPr>
            </w:pPr>
          </w:p>
        </w:tc>
        <w:tc>
          <w:tcPr>
            <w:tcW w:w="1855" w:type="dxa"/>
            <w:vAlign w:val="center"/>
          </w:tcPr>
          <w:p w14:paraId="641F53B8"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333C5F">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3706" w:name="_Toc58915955"/>
      <w:bookmarkStart w:id="3707" w:name="_Toc58918136"/>
      <w:bookmarkStart w:id="3708" w:name="_Toc6669400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3706"/>
      <w:bookmarkEnd w:id="3707"/>
      <w:bookmarkEnd w:id="370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2A669B" w:rsidRPr="00931575" w14:paraId="601F9A99" w14:textId="77777777" w:rsidTr="00333C5F">
        <w:trPr>
          <w:cantSplit/>
          <w:jc w:val="center"/>
        </w:trPr>
        <w:tc>
          <w:tcPr>
            <w:tcW w:w="1008" w:type="dxa"/>
            <w:vMerge w:val="restart"/>
            <w:shd w:val="clear" w:color="auto" w:fill="auto"/>
          </w:tcPr>
          <w:p w14:paraId="762DD850"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333C5F">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333C5F">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7C8868D" w14:textId="77777777" w:rsidTr="00333C5F">
        <w:trPr>
          <w:cantSplit/>
          <w:jc w:val="center"/>
        </w:trPr>
        <w:tc>
          <w:tcPr>
            <w:tcW w:w="1008" w:type="dxa"/>
            <w:vMerge/>
            <w:shd w:val="clear" w:color="auto" w:fill="auto"/>
          </w:tcPr>
          <w:p w14:paraId="377ADBD0" w14:textId="77777777" w:rsidR="002A669B" w:rsidRPr="00931575" w:rsidRDefault="002A669B" w:rsidP="00333C5F">
            <w:pPr>
              <w:pStyle w:val="TAL"/>
              <w:jc w:val="center"/>
              <w:rPr>
                <w:lang w:eastAsia="en-GB"/>
              </w:rPr>
            </w:pPr>
          </w:p>
        </w:tc>
        <w:tc>
          <w:tcPr>
            <w:tcW w:w="1124" w:type="dxa"/>
            <w:vMerge/>
            <w:shd w:val="clear" w:color="auto" w:fill="auto"/>
          </w:tcPr>
          <w:p w14:paraId="7F4F9A8B" w14:textId="77777777" w:rsidR="002A669B" w:rsidRPr="00931575" w:rsidRDefault="002A669B" w:rsidP="00333C5F">
            <w:pPr>
              <w:pStyle w:val="TAL"/>
              <w:jc w:val="center"/>
              <w:rPr>
                <w:lang w:eastAsia="en-GB"/>
              </w:rPr>
            </w:pPr>
          </w:p>
        </w:tc>
        <w:tc>
          <w:tcPr>
            <w:tcW w:w="845" w:type="dxa"/>
            <w:vMerge/>
            <w:shd w:val="clear" w:color="auto" w:fill="auto"/>
          </w:tcPr>
          <w:p w14:paraId="2BE8BA7D" w14:textId="77777777" w:rsidR="002A669B" w:rsidRPr="00931575" w:rsidRDefault="002A669B" w:rsidP="00333C5F">
            <w:pPr>
              <w:pStyle w:val="TAL"/>
              <w:jc w:val="center"/>
              <w:rPr>
                <w:lang w:eastAsia="en-GB"/>
              </w:rPr>
            </w:pPr>
          </w:p>
        </w:tc>
        <w:tc>
          <w:tcPr>
            <w:tcW w:w="1024" w:type="dxa"/>
            <w:shd w:val="clear" w:color="auto" w:fill="auto"/>
          </w:tcPr>
          <w:p w14:paraId="1A4707C8" w14:textId="77777777" w:rsidR="002A669B" w:rsidRPr="00931575" w:rsidRDefault="002A669B" w:rsidP="00333C5F">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333C5F">
            <w:pPr>
              <w:pStyle w:val="TAL"/>
              <w:jc w:val="center"/>
              <w:rPr>
                <w:lang w:eastAsia="en-GB"/>
              </w:rPr>
            </w:pPr>
            <w:r w:rsidRPr="00931575">
              <w:rPr>
                <w:lang w:eastAsia="en-GB"/>
              </w:rPr>
              <w:t>15</w:t>
            </w:r>
          </w:p>
        </w:tc>
        <w:tc>
          <w:tcPr>
            <w:tcW w:w="1855" w:type="dxa"/>
          </w:tcPr>
          <w:p w14:paraId="1CE6E40C"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333C5F">
            <w:pPr>
              <w:pStyle w:val="TAC"/>
              <w:rPr>
                <w:lang w:eastAsia="zh-CN"/>
              </w:rPr>
            </w:pPr>
            <w:r w:rsidRPr="00931575">
              <w:rPr>
                <w:rFonts w:hint="eastAsia"/>
                <w:lang w:eastAsia="zh-CN"/>
              </w:rPr>
              <w:t>[11.8]</w:t>
            </w:r>
          </w:p>
        </w:tc>
      </w:tr>
      <w:tr w:rsidR="002A669B" w:rsidRPr="00931575" w14:paraId="45F43B37" w14:textId="77777777" w:rsidTr="00333C5F">
        <w:trPr>
          <w:cantSplit/>
          <w:jc w:val="center"/>
        </w:trPr>
        <w:tc>
          <w:tcPr>
            <w:tcW w:w="1008" w:type="dxa"/>
            <w:vMerge/>
            <w:shd w:val="clear" w:color="auto" w:fill="auto"/>
          </w:tcPr>
          <w:p w14:paraId="02DE9CA1" w14:textId="77777777" w:rsidR="002A669B" w:rsidRPr="00931575" w:rsidRDefault="002A669B" w:rsidP="00333C5F">
            <w:pPr>
              <w:pStyle w:val="TAL"/>
              <w:jc w:val="center"/>
              <w:rPr>
                <w:lang w:eastAsia="en-GB"/>
              </w:rPr>
            </w:pPr>
          </w:p>
        </w:tc>
        <w:tc>
          <w:tcPr>
            <w:tcW w:w="1124" w:type="dxa"/>
            <w:vMerge/>
            <w:shd w:val="clear" w:color="auto" w:fill="auto"/>
          </w:tcPr>
          <w:p w14:paraId="312B71F4" w14:textId="77777777" w:rsidR="002A669B" w:rsidRPr="00931575" w:rsidRDefault="002A669B" w:rsidP="00333C5F">
            <w:pPr>
              <w:pStyle w:val="TAL"/>
              <w:jc w:val="center"/>
              <w:rPr>
                <w:lang w:eastAsia="en-GB"/>
              </w:rPr>
            </w:pPr>
          </w:p>
        </w:tc>
        <w:tc>
          <w:tcPr>
            <w:tcW w:w="845" w:type="dxa"/>
            <w:vMerge/>
            <w:shd w:val="clear" w:color="auto" w:fill="auto"/>
          </w:tcPr>
          <w:p w14:paraId="6ABF7096" w14:textId="77777777" w:rsidR="002A669B" w:rsidRPr="00931575" w:rsidRDefault="002A669B" w:rsidP="00333C5F">
            <w:pPr>
              <w:pStyle w:val="TAL"/>
              <w:jc w:val="center"/>
              <w:rPr>
                <w:lang w:eastAsia="en-GB"/>
              </w:rPr>
            </w:pPr>
          </w:p>
        </w:tc>
        <w:tc>
          <w:tcPr>
            <w:tcW w:w="1024" w:type="dxa"/>
            <w:shd w:val="clear" w:color="auto" w:fill="auto"/>
          </w:tcPr>
          <w:p w14:paraId="4D4F1E42" w14:textId="77777777" w:rsidR="002A669B" w:rsidRPr="00931575" w:rsidRDefault="002A669B" w:rsidP="00333C5F">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333C5F">
            <w:pPr>
              <w:pStyle w:val="TAC"/>
              <w:rPr>
                <w:lang w:eastAsia="zh-CN"/>
              </w:rPr>
            </w:pPr>
            <w:r w:rsidRPr="00931575">
              <w:rPr>
                <w:rFonts w:hint="eastAsia"/>
                <w:lang w:eastAsia="zh-CN"/>
              </w:rPr>
              <w:t>[11.4]</w:t>
            </w:r>
          </w:p>
        </w:tc>
      </w:tr>
      <w:tr w:rsidR="002A669B" w:rsidRPr="00931575" w14:paraId="35072366" w14:textId="77777777" w:rsidTr="00333C5F">
        <w:trPr>
          <w:cantSplit/>
          <w:jc w:val="center"/>
        </w:trPr>
        <w:tc>
          <w:tcPr>
            <w:tcW w:w="1008" w:type="dxa"/>
            <w:vMerge/>
            <w:shd w:val="clear" w:color="auto" w:fill="auto"/>
          </w:tcPr>
          <w:p w14:paraId="45908A31" w14:textId="77777777" w:rsidR="002A669B" w:rsidRPr="00931575" w:rsidRDefault="002A669B" w:rsidP="00333C5F">
            <w:pPr>
              <w:pStyle w:val="TAL"/>
              <w:jc w:val="center"/>
              <w:rPr>
                <w:lang w:eastAsia="en-GB"/>
              </w:rPr>
            </w:pPr>
          </w:p>
        </w:tc>
        <w:tc>
          <w:tcPr>
            <w:tcW w:w="1124" w:type="dxa"/>
            <w:vMerge/>
            <w:shd w:val="clear" w:color="auto" w:fill="auto"/>
          </w:tcPr>
          <w:p w14:paraId="55125224" w14:textId="77777777" w:rsidR="002A669B" w:rsidRPr="00931575" w:rsidRDefault="002A669B" w:rsidP="00333C5F">
            <w:pPr>
              <w:pStyle w:val="TAL"/>
              <w:jc w:val="center"/>
              <w:rPr>
                <w:lang w:eastAsia="en-GB"/>
              </w:rPr>
            </w:pPr>
          </w:p>
        </w:tc>
        <w:tc>
          <w:tcPr>
            <w:tcW w:w="845" w:type="dxa"/>
            <w:vMerge/>
            <w:shd w:val="clear" w:color="auto" w:fill="auto"/>
          </w:tcPr>
          <w:p w14:paraId="3AE60ED6" w14:textId="77777777" w:rsidR="002A669B" w:rsidRPr="00931575" w:rsidRDefault="002A669B" w:rsidP="00333C5F">
            <w:pPr>
              <w:pStyle w:val="TAL"/>
              <w:jc w:val="center"/>
              <w:rPr>
                <w:lang w:eastAsia="en-GB"/>
              </w:rPr>
            </w:pPr>
          </w:p>
        </w:tc>
        <w:tc>
          <w:tcPr>
            <w:tcW w:w="1024" w:type="dxa"/>
            <w:shd w:val="clear" w:color="auto" w:fill="auto"/>
          </w:tcPr>
          <w:p w14:paraId="26D406D4" w14:textId="77777777" w:rsidR="002A669B" w:rsidRPr="00931575" w:rsidRDefault="002A669B" w:rsidP="00333C5F">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333C5F">
            <w:pPr>
              <w:pStyle w:val="TAL"/>
              <w:jc w:val="center"/>
              <w:rPr>
                <w:lang w:eastAsia="en-GB"/>
              </w:rPr>
            </w:pPr>
            <w:r w:rsidRPr="00931575">
              <w:rPr>
                <w:lang w:eastAsia="en-GB"/>
              </w:rPr>
              <w:t>30</w:t>
            </w:r>
          </w:p>
        </w:tc>
        <w:tc>
          <w:tcPr>
            <w:tcW w:w="1855" w:type="dxa"/>
          </w:tcPr>
          <w:p w14:paraId="15E0C036"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333C5F">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2A669B" w:rsidRPr="00931575" w14:paraId="378BE773" w14:textId="77777777" w:rsidTr="00333C5F">
        <w:trPr>
          <w:cantSplit/>
          <w:jc w:val="center"/>
        </w:trPr>
        <w:tc>
          <w:tcPr>
            <w:tcW w:w="1008" w:type="dxa"/>
            <w:vMerge w:val="restart"/>
            <w:shd w:val="clear" w:color="auto" w:fill="auto"/>
          </w:tcPr>
          <w:p w14:paraId="0EB2F756"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333C5F">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333C5F">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8C6CDA4" w14:textId="77777777" w:rsidTr="00333C5F">
        <w:trPr>
          <w:cantSplit/>
          <w:jc w:val="center"/>
        </w:trPr>
        <w:tc>
          <w:tcPr>
            <w:tcW w:w="1008" w:type="dxa"/>
            <w:vMerge/>
            <w:shd w:val="clear" w:color="auto" w:fill="auto"/>
          </w:tcPr>
          <w:p w14:paraId="0D3AE605" w14:textId="77777777" w:rsidR="002A669B" w:rsidRPr="00931575" w:rsidRDefault="002A669B" w:rsidP="00333C5F">
            <w:pPr>
              <w:pStyle w:val="TAL"/>
              <w:jc w:val="center"/>
              <w:rPr>
                <w:lang w:eastAsia="en-GB"/>
              </w:rPr>
            </w:pPr>
          </w:p>
        </w:tc>
        <w:tc>
          <w:tcPr>
            <w:tcW w:w="1124" w:type="dxa"/>
            <w:vMerge/>
            <w:shd w:val="clear" w:color="auto" w:fill="auto"/>
          </w:tcPr>
          <w:p w14:paraId="27970CFC" w14:textId="77777777" w:rsidR="002A669B" w:rsidRPr="00931575" w:rsidRDefault="002A669B" w:rsidP="00333C5F">
            <w:pPr>
              <w:pStyle w:val="TAL"/>
              <w:jc w:val="center"/>
              <w:rPr>
                <w:lang w:eastAsia="en-GB"/>
              </w:rPr>
            </w:pPr>
          </w:p>
        </w:tc>
        <w:tc>
          <w:tcPr>
            <w:tcW w:w="845" w:type="dxa"/>
            <w:vMerge/>
            <w:shd w:val="clear" w:color="auto" w:fill="auto"/>
          </w:tcPr>
          <w:p w14:paraId="68D9D7BE" w14:textId="77777777" w:rsidR="002A669B" w:rsidRPr="00931575" w:rsidRDefault="002A669B" w:rsidP="00333C5F">
            <w:pPr>
              <w:pStyle w:val="TAL"/>
              <w:jc w:val="center"/>
              <w:rPr>
                <w:lang w:eastAsia="en-GB"/>
              </w:rPr>
            </w:pPr>
          </w:p>
        </w:tc>
        <w:tc>
          <w:tcPr>
            <w:tcW w:w="1024" w:type="dxa"/>
          </w:tcPr>
          <w:p w14:paraId="083676B5" w14:textId="77777777" w:rsidR="002A669B" w:rsidRPr="00931575" w:rsidRDefault="002A669B" w:rsidP="00333C5F">
            <w:pPr>
              <w:pStyle w:val="TAL"/>
              <w:jc w:val="center"/>
              <w:rPr>
                <w:lang w:eastAsia="en-GB"/>
              </w:rPr>
            </w:pPr>
            <w:r w:rsidRPr="00931575">
              <w:rPr>
                <w:lang w:eastAsia="en-GB"/>
              </w:rPr>
              <w:t>10</w:t>
            </w:r>
          </w:p>
        </w:tc>
        <w:tc>
          <w:tcPr>
            <w:tcW w:w="889" w:type="dxa"/>
          </w:tcPr>
          <w:p w14:paraId="2C74B9B3" w14:textId="77777777" w:rsidR="002A669B" w:rsidRPr="00931575" w:rsidRDefault="002A669B" w:rsidP="00333C5F">
            <w:pPr>
              <w:pStyle w:val="TAL"/>
              <w:jc w:val="center"/>
              <w:rPr>
                <w:lang w:eastAsia="en-GB"/>
              </w:rPr>
            </w:pPr>
            <w:r w:rsidRPr="00931575">
              <w:rPr>
                <w:lang w:eastAsia="en-GB"/>
              </w:rPr>
              <w:t>15</w:t>
            </w:r>
          </w:p>
        </w:tc>
        <w:tc>
          <w:tcPr>
            <w:tcW w:w="1855" w:type="dxa"/>
          </w:tcPr>
          <w:p w14:paraId="1504C77F"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333C5F">
            <w:pPr>
              <w:pStyle w:val="TAC"/>
              <w:rPr>
                <w:lang w:eastAsia="zh-CN"/>
              </w:rPr>
            </w:pPr>
            <w:r w:rsidRPr="00931575">
              <w:rPr>
                <w:rFonts w:hint="eastAsia"/>
                <w:lang w:eastAsia="zh-CN"/>
              </w:rPr>
              <w:t>[11.9]</w:t>
            </w:r>
          </w:p>
        </w:tc>
      </w:tr>
      <w:tr w:rsidR="002A669B" w:rsidRPr="00931575" w14:paraId="29F51FFB" w14:textId="77777777" w:rsidTr="00333C5F">
        <w:trPr>
          <w:cantSplit/>
          <w:jc w:val="center"/>
        </w:trPr>
        <w:tc>
          <w:tcPr>
            <w:tcW w:w="1008" w:type="dxa"/>
            <w:vMerge/>
            <w:shd w:val="clear" w:color="auto" w:fill="auto"/>
          </w:tcPr>
          <w:p w14:paraId="1DCBC4ED" w14:textId="77777777" w:rsidR="002A669B" w:rsidRPr="00931575" w:rsidRDefault="002A669B" w:rsidP="00333C5F">
            <w:pPr>
              <w:pStyle w:val="TAL"/>
              <w:jc w:val="center"/>
              <w:rPr>
                <w:lang w:eastAsia="en-GB"/>
              </w:rPr>
            </w:pPr>
          </w:p>
        </w:tc>
        <w:tc>
          <w:tcPr>
            <w:tcW w:w="1124" w:type="dxa"/>
            <w:vMerge/>
            <w:shd w:val="clear" w:color="auto" w:fill="auto"/>
          </w:tcPr>
          <w:p w14:paraId="2D4E825A" w14:textId="77777777" w:rsidR="002A669B" w:rsidRPr="00931575" w:rsidRDefault="002A669B" w:rsidP="00333C5F">
            <w:pPr>
              <w:pStyle w:val="TAL"/>
              <w:jc w:val="center"/>
              <w:rPr>
                <w:lang w:eastAsia="en-GB"/>
              </w:rPr>
            </w:pPr>
          </w:p>
        </w:tc>
        <w:tc>
          <w:tcPr>
            <w:tcW w:w="845" w:type="dxa"/>
            <w:vMerge/>
            <w:shd w:val="clear" w:color="auto" w:fill="auto"/>
          </w:tcPr>
          <w:p w14:paraId="37EB90C3" w14:textId="77777777" w:rsidR="002A669B" w:rsidRPr="00931575" w:rsidRDefault="002A669B" w:rsidP="00333C5F">
            <w:pPr>
              <w:pStyle w:val="TAL"/>
              <w:jc w:val="center"/>
              <w:rPr>
                <w:lang w:eastAsia="en-GB"/>
              </w:rPr>
            </w:pPr>
          </w:p>
        </w:tc>
        <w:tc>
          <w:tcPr>
            <w:tcW w:w="1024" w:type="dxa"/>
          </w:tcPr>
          <w:p w14:paraId="631D490D" w14:textId="77777777" w:rsidR="002A669B" w:rsidRPr="00931575" w:rsidRDefault="002A669B" w:rsidP="00333C5F">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333C5F">
            <w:pPr>
              <w:pStyle w:val="TAC"/>
              <w:rPr>
                <w:lang w:eastAsia="zh-CN"/>
              </w:rPr>
            </w:pPr>
            <w:r w:rsidRPr="00931575">
              <w:rPr>
                <w:rFonts w:hint="eastAsia"/>
                <w:lang w:eastAsia="zh-CN"/>
              </w:rPr>
              <w:t>[11.3]</w:t>
            </w:r>
          </w:p>
        </w:tc>
      </w:tr>
      <w:tr w:rsidR="002A669B" w:rsidRPr="00931575" w14:paraId="0911288F" w14:textId="77777777" w:rsidTr="00333C5F">
        <w:trPr>
          <w:cantSplit/>
          <w:jc w:val="center"/>
        </w:trPr>
        <w:tc>
          <w:tcPr>
            <w:tcW w:w="1008" w:type="dxa"/>
            <w:vMerge/>
            <w:shd w:val="clear" w:color="auto" w:fill="auto"/>
          </w:tcPr>
          <w:p w14:paraId="3BD8A6B1" w14:textId="77777777" w:rsidR="002A669B" w:rsidRPr="00931575" w:rsidRDefault="002A669B" w:rsidP="00333C5F">
            <w:pPr>
              <w:pStyle w:val="TAL"/>
              <w:jc w:val="center"/>
              <w:rPr>
                <w:lang w:eastAsia="en-GB"/>
              </w:rPr>
            </w:pPr>
          </w:p>
        </w:tc>
        <w:tc>
          <w:tcPr>
            <w:tcW w:w="1124" w:type="dxa"/>
            <w:vMerge/>
            <w:shd w:val="clear" w:color="auto" w:fill="auto"/>
          </w:tcPr>
          <w:p w14:paraId="017FAB39" w14:textId="77777777" w:rsidR="002A669B" w:rsidRPr="00931575" w:rsidRDefault="002A669B" w:rsidP="00333C5F">
            <w:pPr>
              <w:pStyle w:val="TAL"/>
              <w:jc w:val="center"/>
              <w:rPr>
                <w:lang w:eastAsia="en-GB"/>
              </w:rPr>
            </w:pPr>
          </w:p>
        </w:tc>
        <w:tc>
          <w:tcPr>
            <w:tcW w:w="845" w:type="dxa"/>
            <w:vMerge/>
            <w:shd w:val="clear" w:color="auto" w:fill="auto"/>
          </w:tcPr>
          <w:p w14:paraId="19D851CC" w14:textId="77777777" w:rsidR="002A669B" w:rsidRPr="00931575" w:rsidRDefault="002A669B" w:rsidP="00333C5F">
            <w:pPr>
              <w:pStyle w:val="TAL"/>
              <w:jc w:val="center"/>
              <w:rPr>
                <w:lang w:eastAsia="en-GB"/>
              </w:rPr>
            </w:pPr>
          </w:p>
        </w:tc>
        <w:tc>
          <w:tcPr>
            <w:tcW w:w="1024" w:type="dxa"/>
          </w:tcPr>
          <w:p w14:paraId="1AC6B968" w14:textId="77777777" w:rsidR="002A669B" w:rsidRPr="00931575" w:rsidRDefault="002A669B" w:rsidP="00333C5F">
            <w:pPr>
              <w:pStyle w:val="TAL"/>
              <w:jc w:val="center"/>
              <w:rPr>
                <w:lang w:eastAsia="en-GB"/>
              </w:rPr>
            </w:pPr>
            <w:r w:rsidRPr="00931575">
              <w:rPr>
                <w:lang w:eastAsia="en-GB"/>
              </w:rPr>
              <w:t>40</w:t>
            </w:r>
          </w:p>
        </w:tc>
        <w:tc>
          <w:tcPr>
            <w:tcW w:w="889" w:type="dxa"/>
          </w:tcPr>
          <w:p w14:paraId="54C395E5" w14:textId="77777777" w:rsidR="002A669B" w:rsidRPr="00931575" w:rsidRDefault="002A669B" w:rsidP="00333C5F">
            <w:pPr>
              <w:pStyle w:val="TAL"/>
              <w:jc w:val="center"/>
              <w:rPr>
                <w:lang w:eastAsia="en-GB"/>
              </w:rPr>
            </w:pPr>
            <w:r w:rsidRPr="00931575">
              <w:rPr>
                <w:lang w:eastAsia="en-GB"/>
              </w:rPr>
              <w:t>30</w:t>
            </w:r>
          </w:p>
        </w:tc>
        <w:tc>
          <w:tcPr>
            <w:tcW w:w="1855" w:type="dxa"/>
          </w:tcPr>
          <w:p w14:paraId="6E5A62D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333C5F">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3709" w:name="_Toc58915956"/>
      <w:bookmarkStart w:id="3710" w:name="_Toc58918137"/>
      <w:bookmarkStart w:id="3711" w:name="_Toc6669400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3709"/>
      <w:bookmarkEnd w:id="3710"/>
      <w:bookmarkEnd w:id="3711"/>
    </w:p>
    <w:p w14:paraId="2471D707" w14:textId="77777777" w:rsidR="002C0395" w:rsidRPr="00931575" w:rsidRDefault="002C0395" w:rsidP="002C0395">
      <w:pPr>
        <w:pStyle w:val="Heading4"/>
      </w:pPr>
      <w:bookmarkStart w:id="3712" w:name="_Toc58915957"/>
      <w:bookmarkStart w:id="3713" w:name="_Toc58918138"/>
      <w:bookmarkStart w:id="3714" w:name="_Toc66694008"/>
      <w:r w:rsidRPr="00931575">
        <w:t>8.2.</w:t>
      </w:r>
      <w:r w:rsidRPr="00931575">
        <w:rPr>
          <w:lang w:eastAsia="zh-CN"/>
        </w:rPr>
        <w:t>6</w:t>
      </w:r>
      <w:r w:rsidRPr="00931575">
        <w:t>.1</w:t>
      </w:r>
      <w:r w:rsidRPr="00931575">
        <w:tab/>
        <w:t>Definition and applicability</w:t>
      </w:r>
      <w:bookmarkEnd w:id="3712"/>
      <w:bookmarkEnd w:id="3713"/>
      <w:bookmarkEnd w:id="371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3715" w:name="_Toc58915958"/>
      <w:bookmarkStart w:id="3716" w:name="_Toc58918139"/>
      <w:bookmarkStart w:id="3717" w:name="_Toc66694009"/>
      <w:r w:rsidRPr="00931575">
        <w:t>8.2.</w:t>
      </w:r>
      <w:r w:rsidRPr="00931575">
        <w:rPr>
          <w:lang w:eastAsia="zh-CN"/>
        </w:rPr>
        <w:t>6</w:t>
      </w:r>
      <w:r w:rsidRPr="00931575">
        <w:t>.2</w:t>
      </w:r>
      <w:r w:rsidRPr="00931575">
        <w:tab/>
        <w:t>Minimum Requirement</w:t>
      </w:r>
      <w:bookmarkEnd w:id="3715"/>
      <w:bookmarkEnd w:id="3716"/>
      <w:bookmarkEnd w:id="3717"/>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3718" w:name="_Toc58915959"/>
      <w:bookmarkStart w:id="3719" w:name="_Toc58918140"/>
      <w:bookmarkStart w:id="3720" w:name="_Toc66694010"/>
      <w:r w:rsidRPr="00931575">
        <w:t>8.2.</w:t>
      </w:r>
      <w:r w:rsidRPr="00931575">
        <w:rPr>
          <w:lang w:eastAsia="zh-CN"/>
        </w:rPr>
        <w:t>6</w:t>
      </w:r>
      <w:r w:rsidRPr="00931575">
        <w:t>.3</w:t>
      </w:r>
      <w:r w:rsidRPr="00931575">
        <w:tab/>
        <w:t>Test Purpose</w:t>
      </w:r>
      <w:bookmarkEnd w:id="3718"/>
      <w:bookmarkEnd w:id="3719"/>
      <w:bookmarkEnd w:id="3720"/>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3721" w:name="_Toc58915960"/>
      <w:bookmarkStart w:id="3722" w:name="_Toc58918141"/>
      <w:bookmarkStart w:id="3723" w:name="_Toc66694011"/>
      <w:r w:rsidRPr="00931575">
        <w:t>8.2.</w:t>
      </w:r>
      <w:r w:rsidRPr="00931575">
        <w:rPr>
          <w:lang w:eastAsia="zh-CN"/>
        </w:rPr>
        <w:t>6</w:t>
      </w:r>
      <w:r w:rsidRPr="00931575">
        <w:t>.4</w:t>
      </w:r>
      <w:r w:rsidRPr="00931575">
        <w:tab/>
        <w:t>Method of test</w:t>
      </w:r>
      <w:bookmarkEnd w:id="3721"/>
      <w:bookmarkEnd w:id="3722"/>
      <w:bookmarkEnd w:id="3723"/>
    </w:p>
    <w:p w14:paraId="179F41AD" w14:textId="77777777" w:rsidR="002C0395" w:rsidRPr="00931575" w:rsidRDefault="002C0395" w:rsidP="002C0395">
      <w:pPr>
        <w:pStyle w:val="Heading5"/>
      </w:pPr>
      <w:bookmarkStart w:id="3724" w:name="_Toc58915961"/>
      <w:bookmarkStart w:id="3725" w:name="_Toc58918142"/>
      <w:bookmarkStart w:id="3726" w:name="_Toc66694012"/>
      <w:r w:rsidRPr="00931575">
        <w:t>8.2.</w:t>
      </w:r>
      <w:r w:rsidRPr="00931575">
        <w:rPr>
          <w:lang w:eastAsia="zh-CN"/>
        </w:rPr>
        <w:t>6</w:t>
      </w:r>
      <w:r w:rsidRPr="00931575">
        <w:t>.4.1</w:t>
      </w:r>
      <w:r w:rsidRPr="00931575">
        <w:tab/>
        <w:t>Initial Conditions</w:t>
      </w:r>
      <w:bookmarkEnd w:id="3724"/>
      <w:bookmarkEnd w:id="3725"/>
      <w:bookmarkEnd w:id="3726"/>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3727" w:name="_Toc58915962"/>
      <w:bookmarkStart w:id="3728" w:name="_Toc58918143"/>
      <w:bookmarkStart w:id="3729" w:name="_Toc66694013"/>
      <w:r w:rsidRPr="00931575">
        <w:t>8.2.6.4.2</w:t>
      </w:r>
      <w:r w:rsidRPr="00931575">
        <w:tab/>
        <w:t>Procedure</w:t>
      </w:r>
      <w:bookmarkEnd w:id="3727"/>
      <w:bookmarkEnd w:id="3728"/>
      <w:bookmarkEnd w:id="3729"/>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77777777" w:rsidR="002C0395" w:rsidRPr="00931575" w:rsidRDefault="002C0395" w:rsidP="00333C5F">
            <w:pPr>
              <w:pStyle w:val="TAC"/>
              <w:rPr>
                <w:iCs/>
              </w:rPr>
            </w:pPr>
            <w:r w:rsidRPr="00931575">
              <w:rPr>
                <w:iCs/>
              </w:rPr>
              <w:t>1-O</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7E480E4F" w14:textId="388B8019" w:rsidR="002C0395" w:rsidRPr="00931575" w:rsidDel="00B34EE5" w:rsidRDefault="002C0395"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3730" w:name="_Toc58915963"/>
      <w:bookmarkStart w:id="3731" w:name="_Toc58918144"/>
      <w:bookmarkStart w:id="3732" w:name="_Toc66694014"/>
      <w:r w:rsidRPr="00931575">
        <w:t>8.2.</w:t>
      </w:r>
      <w:r w:rsidRPr="00931575">
        <w:rPr>
          <w:lang w:eastAsia="zh-CN"/>
        </w:rPr>
        <w:t>6</w:t>
      </w:r>
      <w:r w:rsidRPr="00931575">
        <w:t>.5</w:t>
      </w:r>
      <w:r w:rsidRPr="00931575">
        <w:tab/>
        <w:t>Test requirement</w:t>
      </w:r>
      <w:bookmarkEnd w:id="3730"/>
      <w:bookmarkEnd w:id="3731"/>
      <w:bookmarkEnd w:id="3732"/>
    </w:p>
    <w:p w14:paraId="23E95FC3" w14:textId="77777777" w:rsidR="002C0395" w:rsidRPr="00931575" w:rsidRDefault="002C0395" w:rsidP="002C0395">
      <w:pPr>
        <w:pStyle w:val="Heading5"/>
        <w:rPr>
          <w:rFonts w:cs="Arial"/>
          <w:i/>
          <w:iCs/>
          <w:szCs w:val="22"/>
          <w:lang w:eastAsia="zh-CN"/>
        </w:rPr>
      </w:pPr>
      <w:bookmarkStart w:id="3733" w:name="_Toc58915964"/>
      <w:bookmarkStart w:id="3734" w:name="_Toc58918145"/>
      <w:bookmarkStart w:id="3735" w:name="_Toc6669401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33"/>
      <w:bookmarkEnd w:id="3734"/>
      <w:bookmarkEnd w:id="3735"/>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3736" w:name="_Toc58915965"/>
      <w:bookmarkStart w:id="3737" w:name="_Toc58918146"/>
      <w:bookmarkStart w:id="3738" w:name="_Toc6669401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3736"/>
      <w:bookmarkEnd w:id="3737"/>
      <w:bookmarkEnd w:id="3738"/>
    </w:p>
    <w:p w14:paraId="71AA0460" w14:textId="77777777" w:rsidR="002C0395" w:rsidRPr="00931575" w:rsidRDefault="002C0395" w:rsidP="002C0395">
      <w:pPr>
        <w:pStyle w:val="Heading4"/>
      </w:pPr>
      <w:bookmarkStart w:id="3739" w:name="_Toc58915966"/>
      <w:bookmarkStart w:id="3740" w:name="_Toc58918147"/>
      <w:bookmarkStart w:id="3741" w:name="_Toc66694017"/>
      <w:r w:rsidRPr="00931575">
        <w:t>8.2.7.1</w:t>
      </w:r>
      <w:r w:rsidRPr="00931575">
        <w:tab/>
        <w:t>Definition and applicability</w:t>
      </w:r>
      <w:bookmarkEnd w:id="3739"/>
      <w:bookmarkEnd w:id="3740"/>
      <w:bookmarkEnd w:id="3741"/>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3742" w:name="_Toc58915967"/>
      <w:bookmarkStart w:id="3743" w:name="_Toc58918148"/>
      <w:bookmarkStart w:id="3744" w:name="_Toc66694018"/>
      <w:r w:rsidRPr="00931575">
        <w:t>8.2.7.2</w:t>
      </w:r>
      <w:r w:rsidRPr="00931575">
        <w:tab/>
        <w:t>Minimum Requirement</w:t>
      </w:r>
      <w:bookmarkEnd w:id="3742"/>
      <w:bookmarkEnd w:id="3743"/>
      <w:bookmarkEnd w:id="3744"/>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3745" w:name="_Toc58915968"/>
      <w:bookmarkStart w:id="3746" w:name="_Toc58918149"/>
      <w:bookmarkStart w:id="3747" w:name="_Toc66694019"/>
      <w:r w:rsidRPr="00931575">
        <w:t>8.2.7.3</w:t>
      </w:r>
      <w:r w:rsidRPr="00931575">
        <w:tab/>
        <w:t>Test purpose</w:t>
      </w:r>
      <w:bookmarkEnd w:id="3745"/>
      <w:bookmarkEnd w:id="3746"/>
      <w:bookmarkEnd w:id="374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3748" w:name="_Toc58915969"/>
      <w:bookmarkStart w:id="3749" w:name="_Toc58918150"/>
      <w:bookmarkStart w:id="3750" w:name="_Toc66694020"/>
      <w:r w:rsidRPr="00931575">
        <w:t>8.2.7.4</w:t>
      </w:r>
      <w:r w:rsidRPr="00931575">
        <w:tab/>
        <w:t>Method of test</w:t>
      </w:r>
      <w:bookmarkEnd w:id="3748"/>
      <w:bookmarkEnd w:id="3749"/>
      <w:bookmarkEnd w:id="3750"/>
    </w:p>
    <w:p w14:paraId="09C7AABA" w14:textId="77777777" w:rsidR="002C0395" w:rsidRPr="00931575" w:rsidRDefault="002C0395" w:rsidP="002C0395">
      <w:pPr>
        <w:pStyle w:val="Heading5"/>
        <w:rPr>
          <w:b/>
        </w:rPr>
      </w:pPr>
      <w:bookmarkStart w:id="3751" w:name="_Toc58915970"/>
      <w:bookmarkStart w:id="3752" w:name="_Toc58918151"/>
      <w:bookmarkStart w:id="3753" w:name="_Toc66694021"/>
      <w:r w:rsidRPr="00931575">
        <w:t>8.2.7.4.1</w:t>
      </w:r>
      <w:r w:rsidRPr="00931575">
        <w:tab/>
        <w:t>Initial conditions</w:t>
      </w:r>
      <w:bookmarkEnd w:id="3751"/>
      <w:bookmarkEnd w:id="3752"/>
      <w:bookmarkEnd w:id="3753"/>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3754" w:name="_Toc58915971"/>
      <w:bookmarkStart w:id="3755" w:name="_Toc58918152"/>
      <w:bookmarkStart w:id="3756" w:name="_Toc66694022"/>
      <w:r w:rsidRPr="00931575">
        <w:t>8.2.7.4.2</w:t>
      </w:r>
      <w:r w:rsidRPr="00931575">
        <w:tab/>
        <w:t>Procedure</w:t>
      </w:r>
      <w:bookmarkEnd w:id="3754"/>
      <w:bookmarkEnd w:id="3755"/>
      <w:bookmarkEnd w:id="3756"/>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0B6B783F" w14:textId="77777777" w:rsidTr="00333C5F">
        <w:trPr>
          <w:cantSplit/>
          <w:jc w:val="center"/>
        </w:trPr>
        <w:tc>
          <w:tcPr>
            <w:tcW w:w="1423" w:type="dxa"/>
            <w:tcBorders>
              <w:bottom w:val="nil"/>
            </w:tcBorders>
            <w:shd w:val="clear" w:color="auto" w:fill="auto"/>
          </w:tcPr>
          <w:p w14:paraId="43E330DA" w14:textId="77777777" w:rsidR="002C0395" w:rsidRPr="00931575" w:rsidRDefault="002C0395" w:rsidP="00333C5F">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333C5F">
        <w:trPr>
          <w:cantSplit/>
          <w:jc w:val="center"/>
        </w:trPr>
        <w:tc>
          <w:tcPr>
            <w:tcW w:w="1423" w:type="dxa"/>
            <w:tcBorders>
              <w:top w:val="nil"/>
              <w:bottom w:val="nil"/>
            </w:tcBorders>
            <w:shd w:val="clear" w:color="auto" w:fill="auto"/>
          </w:tcPr>
          <w:p w14:paraId="34F0ACEE" w14:textId="77777777" w:rsidR="002C0395" w:rsidRPr="00931575" w:rsidRDefault="002C0395" w:rsidP="00333C5F">
            <w:pPr>
              <w:pStyle w:val="TAC"/>
            </w:pPr>
          </w:p>
        </w:tc>
        <w:tc>
          <w:tcPr>
            <w:tcW w:w="1959" w:type="dxa"/>
            <w:tcBorders>
              <w:top w:val="nil"/>
              <w:bottom w:val="nil"/>
            </w:tcBorders>
            <w:shd w:val="clear" w:color="auto" w:fill="auto"/>
          </w:tcPr>
          <w:p w14:paraId="1026E81A" w14:textId="77777777" w:rsidR="002C0395" w:rsidRPr="00931575" w:rsidRDefault="002C0395" w:rsidP="00333C5F">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333C5F">
        <w:trPr>
          <w:cantSplit/>
          <w:jc w:val="center"/>
        </w:trPr>
        <w:tc>
          <w:tcPr>
            <w:tcW w:w="1423" w:type="dxa"/>
            <w:tcBorders>
              <w:top w:val="nil"/>
              <w:bottom w:val="nil"/>
            </w:tcBorders>
            <w:shd w:val="clear" w:color="auto" w:fill="auto"/>
          </w:tcPr>
          <w:p w14:paraId="0C7ACC61"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333C5F">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333C5F">
        <w:trPr>
          <w:cantSplit/>
          <w:jc w:val="center"/>
        </w:trPr>
        <w:tc>
          <w:tcPr>
            <w:tcW w:w="1423" w:type="dxa"/>
            <w:tcBorders>
              <w:top w:val="nil"/>
              <w:bottom w:val="nil"/>
            </w:tcBorders>
            <w:shd w:val="clear" w:color="auto" w:fill="auto"/>
          </w:tcPr>
          <w:p w14:paraId="5D1334B7"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333C5F">
            <w:pPr>
              <w:pStyle w:val="TAC"/>
              <w:rPr>
                <w:rFonts w:eastAsia="‚c‚e‚o“Á‘¾ƒSƒVƒbƒN‘Ì"/>
              </w:rPr>
            </w:pPr>
          </w:p>
        </w:tc>
        <w:tc>
          <w:tcPr>
            <w:tcW w:w="1985" w:type="dxa"/>
          </w:tcPr>
          <w:p w14:paraId="021A6C02" w14:textId="77777777" w:rsidR="002C0395" w:rsidRPr="00931575" w:rsidRDefault="002C0395" w:rsidP="00333C5F">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333C5F">
        <w:trPr>
          <w:cantSplit/>
          <w:jc w:val="center"/>
        </w:trPr>
        <w:tc>
          <w:tcPr>
            <w:tcW w:w="1423" w:type="dxa"/>
            <w:tcBorders>
              <w:bottom w:val="nil"/>
            </w:tcBorders>
            <w:shd w:val="clear" w:color="auto" w:fill="auto"/>
          </w:tcPr>
          <w:p w14:paraId="3F898376" w14:textId="77777777" w:rsidR="002C0395" w:rsidRPr="00931575" w:rsidRDefault="002C0395"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333C5F">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333C5F">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3757" w:name="_Toc58915972"/>
      <w:bookmarkStart w:id="3758" w:name="_Toc58918153"/>
      <w:bookmarkStart w:id="3759" w:name="_Toc66694023"/>
      <w:r w:rsidRPr="00931575">
        <w:t>8.2.</w:t>
      </w:r>
      <w:r>
        <w:t>7</w:t>
      </w:r>
      <w:r w:rsidRPr="00931575">
        <w:t>.5</w:t>
      </w:r>
      <w:r w:rsidR="002C0395" w:rsidRPr="00931575">
        <w:tab/>
        <w:t>Test Requirement</w:t>
      </w:r>
      <w:bookmarkEnd w:id="3757"/>
      <w:bookmarkEnd w:id="3758"/>
      <w:bookmarkEnd w:id="3759"/>
    </w:p>
    <w:p w14:paraId="2D9E85C1" w14:textId="19CDF613" w:rsidR="002C0395" w:rsidRPr="00931575" w:rsidRDefault="001D129D" w:rsidP="002C0395">
      <w:pPr>
        <w:pStyle w:val="Heading5"/>
        <w:rPr>
          <w:rFonts w:cs="Arial"/>
          <w:b/>
          <w:i/>
          <w:iCs/>
          <w:szCs w:val="22"/>
          <w:lang w:eastAsia="zh-CN"/>
        </w:rPr>
      </w:pPr>
      <w:bookmarkStart w:id="3760" w:name="_Toc58915973"/>
      <w:bookmarkStart w:id="3761" w:name="_Toc58918154"/>
      <w:bookmarkStart w:id="3762" w:name="_Toc66694024"/>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3760"/>
      <w:bookmarkEnd w:id="3761"/>
      <w:bookmarkEnd w:id="3762"/>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C0395" w:rsidRPr="00931575" w14:paraId="50487CF4" w14:textId="77777777" w:rsidTr="00333C5F">
        <w:trPr>
          <w:trHeight w:val="105"/>
          <w:jc w:val="center"/>
        </w:trPr>
        <w:tc>
          <w:tcPr>
            <w:tcW w:w="1008" w:type="dxa"/>
            <w:vAlign w:val="center"/>
          </w:tcPr>
          <w:p w14:paraId="1CCEC096" w14:textId="77777777" w:rsidR="002C0395" w:rsidRPr="00931575" w:rsidRDefault="002C0395" w:rsidP="00333C5F">
            <w:pPr>
              <w:pStyle w:val="TAC"/>
            </w:pPr>
            <w:r w:rsidRPr="00931575">
              <w:t>1</w:t>
            </w:r>
          </w:p>
        </w:tc>
        <w:tc>
          <w:tcPr>
            <w:tcW w:w="1396" w:type="dxa"/>
            <w:vAlign w:val="center"/>
          </w:tcPr>
          <w:p w14:paraId="42BEEF77" w14:textId="77777777" w:rsidR="002C0395" w:rsidRPr="00931575" w:rsidRDefault="002C0395" w:rsidP="00333C5F">
            <w:pPr>
              <w:pStyle w:val="TAC"/>
            </w:pPr>
            <w:r w:rsidRPr="00931575">
              <w:t>2</w:t>
            </w:r>
          </w:p>
        </w:tc>
        <w:tc>
          <w:tcPr>
            <w:tcW w:w="831" w:type="dxa"/>
            <w:vAlign w:val="center"/>
          </w:tcPr>
          <w:p w14:paraId="31F5922E" w14:textId="77777777" w:rsidR="002C0395" w:rsidRPr="00931575" w:rsidRDefault="002C0395" w:rsidP="00333C5F">
            <w:pPr>
              <w:pStyle w:val="TAC"/>
              <w:rPr>
                <w:rFonts w:cs="Arial"/>
              </w:rPr>
            </w:pPr>
            <w:r w:rsidRPr="00931575">
              <w:rPr>
                <w:rFonts w:cs="Arial"/>
              </w:rPr>
              <w:t>Normal</w:t>
            </w:r>
          </w:p>
        </w:tc>
        <w:tc>
          <w:tcPr>
            <w:tcW w:w="1734" w:type="dxa"/>
            <w:vAlign w:val="center"/>
          </w:tcPr>
          <w:p w14:paraId="34F5C268" w14:textId="77777777" w:rsidR="002C0395" w:rsidRPr="00931575" w:rsidRDefault="002C0395" w:rsidP="00333C5F">
            <w:pPr>
              <w:pStyle w:val="TAC"/>
            </w:pPr>
            <w:r w:rsidRPr="00931575">
              <w:t>TDLB100-400 Low</w:t>
            </w:r>
          </w:p>
        </w:tc>
        <w:tc>
          <w:tcPr>
            <w:tcW w:w="1350" w:type="dxa"/>
          </w:tcPr>
          <w:p w14:paraId="532FE580" w14:textId="77777777" w:rsidR="002C0395" w:rsidRPr="00931575" w:rsidRDefault="002C0395" w:rsidP="00333C5F">
            <w:pPr>
              <w:pStyle w:val="TAC"/>
              <w:rPr>
                <w:rFonts w:eastAsiaTheme="minorEastAsia"/>
              </w:rPr>
            </w:pPr>
            <w:r w:rsidRPr="00931575">
              <w:t>1% (Note 1)</w:t>
            </w:r>
          </w:p>
        </w:tc>
        <w:tc>
          <w:tcPr>
            <w:tcW w:w="1430" w:type="dxa"/>
            <w:vAlign w:val="center"/>
          </w:tcPr>
          <w:p w14:paraId="6F84318B" w14:textId="77777777" w:rsidR="002C0395" w:rsidRPr="00931575" w:rsidRDefault="002C0395" w:rsidP="00333C5F">
            <w:pPr>
              <w:pStyle w:val="TAC"/>
            </w:pPr>
            <w:r w:rsidRPr="00931575">
              <w:t>G-FR1-A3A-1</w:t>
            </w:r>
          </w:p>
        </w:tc>
        <w:tc>
          <w:tcPr>
            <w:tcW w:w="1096" w:type="dxa"/>
            <w:vAlign w:val="center"/>
          </w:tcPr>
          <w:p w14:paraId="3D6D9DBA" w14:textId="77777777" w:rsidR="002C0395" w:rsidRPr="00931575" w:rsidRDefault="002C0395" w:rsidP="00333C5F">
            <w:pPr>
              <w:pStyle w:val="TAC"/>
            </w:pPr>
            <w:r w:rsidRPr="00931575">
              <w:t>pos1</w:t>
            </w:r>
          </w:p>
        </w:tc>
        <w:tc>
          <w:tcPr>
            <w:tcW w:w="1010" w:type="dxa"/>
          </w:tcPr>
          <w:p w14:paraId="3148C8B4" w14:textId="77777777" w:rsidR="002C0395" w:rsidRPr="00931575" w:rsidRDefault="002C0395" w:rsidP="00333C5F">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333C5F">
        <w:trPr>
          <w:trHeight w:val="105"/>
          <w:jc w:val="center"/>
        </w:trPr>
        <w:tc>
          <w:tcPr>
            <w:tcW w:w="9855" w:type="dxa"/>
            <w:gridSpan w:val="8"/>
            <w:vAlign w:val="center"/>
          </w:tcPr>
          <w:p w14:paraId="07EE7522" w14:textId="7970E9CA"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333C5F">
        <w:trPr>
          <w:jc w:val="center"/>
        </w:trPr>
        <w:tc>
          <w:tcPr>
            <w:tcW w:w="1008" w:type="dxa"/>
          </w:tcPr>
          <w:p w14:paraId="293F617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333C5F">
            <w:pPr>
              <w:pStyle w:val="TAH"/>
            </w:pPr>
            <w:r w:rsidRPr="00931575">
              <w:t>Number of demodulation branches</w:t>
            </w:r>
          </w:p>
        </w:tc>
        <w:tc>
          <w:tcPr>
            <w:tcW w:w="831" w:type="dxa"/>
          </w:tcPr>
          <w:p w14:paraId="1CD4E75A" w14:textId="77777777" w:rsidR="002C0395" w:rsidRPr="00931575" w:rsidRDefault="002C0395" w:rsidP="00333C5F">
            <w:pPr>
              <w:pStyle w:val="TAH"/>
            </w:pPr>
            <w:r w:rsidRPr="00931575">
              <w:t>Cyclic prefix</w:t>
            </w:r>
          </w:p>
        </w:tc>
        <w:tc>
          <w:tcPr>
            <w:tcW w:w="1734" w:type="dxa"/>
          </w:tcPr>
          <w:p w14:paraId="2EBC1BC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333C5F">
            <w:pPr>
              <w:pStyle w:val="TAH"/>
            </w:pPr>
            <w:r w:rsidRPr="00931575">
              <w:t>FRC</w:t>
            </w:r>
            <w:r w:rsidRPr="00931575">
              <w:br/>
              <w:t>(annex A)</w:t>
            </w:r>
          </w:p>
        </w:tc>
        <w:tc>
          <w:tcPr>
            <w:tcW w:w="1096" w:type="dxa"/>
          </w:tcPr>
          <w:p w14:paraId="44BAA515" w14:textId="77777777" w:rsidR="002C0395" w:rsidRPr="00931575" w:rsidRDefault="002C0395" w:rsidP="00333C5F">
            <w:pPr>
              <w:pStyle w:val="TAH"/>
            </w:pPr>
            <w:r w:rsidRPr="00931575">
              <w:t>Additional DM-RS position</w:t>
            </w:r>
          </w:p>
        </w:tc>
        <w:tc>
          <w:tcPr>
            <w:tcW w:w="1010" w:type="dxa"/>
          </w:tcPr>
          <w:p w14:paraId="475BF81C" w14:textId="77777777" w:rsidR="002C0395" w:rsidRPr="00931575" w:rsidRDefault="002C0395" w:rsidP="00333C5F">
            <w:pPr>
              <w:pStyle w:val="TAH"/>
            </w:pPr>
            <w:r w:rsidRPr="00931575">
              <w:t>SNR</w:t>
            </w:r>
          </w:p>
          <w:p w14:paraId="2E4A3013" w14:textId="77777777" w:rsidR="002C0395" w:rsidRPr="00931575" w:rsidRDefault="002C0395" w:rsidP="00333C5F">
            <w:pPr>
              <w:pStyle w:val="TAH"/>
            </w:pPr>
            <w:r w:rsidRPr="00931575">
              <w:t>(dB)</w:t>
            </w:r>
          </w:p>
        </w:tc>
      </w:tr>
      <w:tr w:rsidR="002C0395" w:rsidRPr="00931575" w14:paraId="6BB3A6CA" w14:textId="77777777" w:rsidTr="00333C5F">
        <w:trPr>
          <w:trHeight w:val="105"/>
          <w:jc w:val="center"/>
        </w:trPr>
        <w:tc>
          <w:tcPr>
            <w:tcW w:w="1008" w:type="dxa"/>
            <w:vAlign w:val="center"/>
          </w:tcPr>
          <w:p w14:paraId="3226A2A1" w14:textId="77777777" w:rsidR="002C0395" w:rsidRPr="00931575" w:rsidRDefault="002C0395" w:rsidP="00333C5F">
            <w:pPr>
              <w:pStyle w:val="TAC"/>
            </w:pPr>
            <w:r w:rsidRPr="00931575">
              <w:t>1</w:t>
            </w:r>
          </w:p>
        </w:tc>
        <w:tc>
          <w:tcPr>
            <w:tcW w:w="1396" w:type="dxa"/>
            <w:vAlign w:val="center"/>
          </w:tcPr>
          <w:p w14:paraId="0F39B875" w14:textId="77777777" w:rsidR="002C0395" w:rsidRPr="00931575" w:rsidRDefault="002C0395" w:rsidP="00333C5F">
            <w:pPr>
              <w:pStyle w:val="TAC"/>
            </w:pPr>
            <w:r w:rsidRPr="00931575">
              <w:t>2</w:t>
            </w:r>
          </w:p>
        </w:tc>
        <w:tc>
          <w:tcPr>
            <w:tcW w:w="831" w:type="dxa"/>
            <w:vAlign w:val="center"/>
          </w:tcPr>
          <w:p w14:paraId="34661C4C" w14:textId="77777777" w:rsidR="002C0395" w:rsidRPr="00931575" w:rsidRDefault="002C0395" w:rsidP="00333C5F">
            <w:pPr>
              <w:pStyle w:val="TAC"/>
              <w:rPr>
                <w:rFonts w:cs="Arial"/>
              </w:rPr>
            </w:pPr>
            <w:r w:rsidRPr="00931575">
              <w:rPr>
                <w:rFonts w:cs="Arial"/>
              </w:rPr>
              <w:t>Normal</w:t>
            </w:r>
          </w:p>
        </w:tc>
        <w:tc>
          <w:tcPr>
            <w:tcW w:w="1734" w:type="dxa"/>
            <w:vAlign w:val="center"/>
          </w:tcPr>
          <w:p w14:paraId="4C586780" w14:textId="77777777" w:rsidR="002C0395" w:rsidRPr="00931575" w:rsidRDefault="002C0395" w:rsidP="00333C5F">
            <w:pPr>
              <w:pStyle w:val="TAC"/>
            </w:pPr>
            <w:r w:rsidRPr="00931575">
              <w:t>TDLB100-400 Low</w:t>
            </w:r>
          </w:p>
        </w:tc>
        <w:tc>
          <w:tcPr>
            <w:tcW w:w="1350" w:type="dxa"/>
          </w:tcPr>
          <w:p w14:paraId="768775C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333C5F">
            <w:pPr>
              <w:pStyle w:val="TAC"/>
            </w:pPr>
            <w:r w:rsidRPr="00931575">
              <w:t>G-FR1-A3A-2</w:t>
            </w:r>
          </w:p>
        </w:tc>
        <w:tc>
          <w:tcPr>
            <w:tcW w:w="1096" w:type="dxa"/>
            <w:vAlign w:val="center"/>
          </w:tcPr>
          <w:p w14:paraId="5E51FDA6" w14:textId="77777777" w:rsidR="002C0395" w:rsidRPr="00931575" w:rsidRDefault="002C0395" w:rsidP="00333C5F">
            <w:pPr>
              <w:pStyle w:val="TAC"/>
            </w:pPr>
            <w:r w:rsidRPr="00931575">
              <w:t>pos1</w:t>
            </w:r>
          </w:p>
        </w:tc>
        <w:tc>
          <w:tcPr>
            <w:tcW w:w="1010" w:type="dxa"/>
          </w:tcPr>
          <w:p w14:paraId="0A7CAADD" w14:textId="77777777" w:rsidR="002C0395" w:rsidRPr="00931575" w:rsidRDefault="002C0395" w:rsidP="00333C5F">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333C5F">
        <w:trPr>
          <w:trHeight w:val="105"/>
          <w:jc w:val="center"/>
        </w:trPr>
        <w:tc>
          <w:tcPr>
            <w:tcW w:w="9855" w:type="dxa"/>
            <w:gridSpan w:val="8"/>
            <w:vAlign w:val="center"/>
          </w:tcPr>
          <w:p w14:paraId="661290A9" w14:textId="3D2807BC"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333C5F">
        <w:trPr>
          <w:jc w:val="center"/>
        </w:trPr>
        <w:tc>
          <w:tcPr>
            <w:tcW w:w="1008" w:type="dxa"/>
          </w:tcPr>
          <w:p w14:paraId="3A25169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333C5F">
            <w:pPr>
              <w:pStyle w:val="TAH"/>
            </w:pPr>
            <w:r w:rsidRPr="00931575">
              <w:t>Number of demodulation branches</w:t>
            </w:r>
          </w:p>
        </w:tc>
        <w:tc>
          <w:tcPr>
            <w:tcW w:w="831" w:type="dxa"/>
          </w:tcPr>
          <w:p w14:paraId="2531162B" w14:textId="77777777" w:rsidR="002C0395" w:rsidRPr="00931575" w:rsidRDefault="002C0395" w:rsidP="00333C5F">
            <w:pPr>
              <w:pStyle w:val="TAH"/>
            </w:pPr>
            <w:r w:rsidRPr="00931575">
              <w:t>Cyclic prefix</w:t>
            </w:r>
          </w:p>
        </w:tc>
        <w:tc>
          <w:tcPr>
            <w:tcW w:w="1734" w:type="dxa"/>
          </w:tcPr>
          <w:p w14:paraId="672C39A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333C5F">
            <w:pPr>
              <w:pStyle w:val="TAH"/>
            </w:pPr>
            <w:r w:rsidRPr="00931575">
              <w:t>FRC</w:t>
            </w:r>
            <w:r w:rsidRPr="00931575">
              <w:br/>
              <w:t>(annex A)</w:t>
            </w:r>
          </w:p>
        </w:tc>
        <w:tc>
          <w:tcPr>
            <w:tcW w:w="1096" w:type="dxa"/>
          </w:tcPr>
          <w:p w14:paraId="4FCAC01F" w14:textId="77777777" w:rsidR="002C0395" w:rsidRPr="00931575" w:rsidRDefault="002C0395" w:rsidP="00333C5F">
            <w:pPr>
              <w:pStyle w:val="TAH"/>
            </w:pPr>
            <w:r w:rsidRPr="00931575">
              <w:t>Additional DM-RS position</w:t>
            </w:r>
          </w:p>
        </w:tc>
        <w:tc>
          <w:tcPr>
            <w:tcW w:w="1010" w:type="dxa"/>
          </w:tcPr>
          <w:p w14:paraId="30393F2D" w14:textId="77777777" w:rsidR="002C0395" w:rsidRPr="00931575" w:rsidRDefault="002C0395" w:rsidP="00333C5F">
            <w:pPr>
              <w:pStyle w:val="TAH"/>
            </w:pPr>
            <w:r w:rsidRPr="00931575">
              <w:t>SNR</w:t>
            </w:r>
          </w:p>
          <w:p w14:paraId="1F3979FD" w14:textId="77777777" w:rsidR="002C0395" w:rsidRPr="00931575" w:rsidRDefault="002C0395" w:rsidP="00333C5F">
            <w:pPr>
              <w:pStyle w:val="TAH"/>
            </w:pPr>
            <w:r w:rsidRPr="00931575">
              <w:t>(dB)</w:t>
            </w:r>
          </w:p>
        </w:tc>
      </w:tr>
      <w:tr w:rsidR="002C0395" w:rsidRPr="00931575" w14:paraId="75C5E83D" w14:textId="77777777" w:rsidTr="00333C5F">
        <w:trPr>
          <w:trHeight w:val="105"/>
          <w:jc w:val="center"/>
        </w:trPr>
        <w:tc>
          <w:tcPr>
            <w:tcW w:w="1008" w:type="dxa"/>
            <w:vAlign w:val="center"/>
          </w:tcPr>
          <w:p w14:paraId="3E521750" w14:textId="77777777" w:rsidR="002C0395" w:rsidRPr="00931575" w:rsidRDefault="002C0395" w:rsidP="00333C5F">
            <w:pPr>
              <w:pStyle w:val="TAC"/>
            </w:pPr>
            <w:r w:rsidRPr="00931575">
              <w:t>1</w:t>
            </w:r>
          </w:p>
        </w:tc>
        <w:tc>
          <w:tcPr>
            <w:tcW w:w="1396" w:type="dxa"/>
            <w:vAlign w:val="center"/>
          </w:tcPr>
          <w:p w14:paraId="6E55205E" w14:textId="77777777" w:rsidR="002C0395" w:rsidRPr="00931575" w:rsidRDefault="002C0395" w:rsidP="00333C5F">
            <w:pPr>
              <w:pStyle w:val="TAC"/>
            </w:pPr>
            <w:r w:rsidRPr="00931575">
              <w:t>2</w:t>
            </w:r>
          </w:p>
        </w:tc>
        <w:tc>
          <w:tcPr>
            <w:tcW w:w="831" w:type="dxa"/>
            <w:vAlign w:val="center"/>
          </w:tcPr>
          <w:p w14:paraId="52C79ADA" w14:textId="77777777" w:rsidR="002C0395" w:rsidRPr="00931575" w:rsidRDefault="002C0395" w:rsidP="00333C5F">
            <w:pPr>
              <w:pStyle w:val="TAC"/>
              <w:rPr>
                <w:rFonts w:cs="Arial"/>
              </w:rPr>
            </w:pPr>
            <w:r w:rsidRPr="00931575">
              <w:rPr>
                <w:rFonts w:cs="Arial"/>
              </w:rPr>
              <w:t>Normal</w:t>
            </w:r>
          </w:p>
        </w:tc>
        <w:tc>
          <w:tcPr>
            <w:tcW w:w="1734" w:type="dxa"/>
            <w:vAlign w:val="center"/>
          </w:tcPr>
          <w:p w14:paraId="4E8C7BD4" w14:textId="77777777" w:rsidR="002C0395" w:rsidRPr="00931575" w:rsidRDefault="002C0395" w:rsidP="00333C5F">
            <w:pPr>
              <w:pStyle w:val="TAC"/>
            </w:pPr>
            <w:r w:rsidRPr="00931575">
              <w:t>TDLB100-400 Low</w:t>
            </w:r>
          </w:p>
        </w:tc>
        <w:tc>
          <w:tcPr>
            <w:tcW w:w="1350" w:type="dxa"/>
          </w:tcPr>
          <w:p w14:paraId="7E775DA9"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333C5F">
            <w:pPr>
              <w:pStyle w:val="TAC"/>
            </w:pPr>
            <w:r w:rsidRPr="00931575">
              <w:t>G-FR1-A3A-3</w:t>
            </w:r>
          </w:p>
        </w:tc>
        <w:tc>
          <w:tcPr>
            <w:tcW w:w="1096" w:type="dxa"/>
            <w:vAlign w:val="center"/>
          </w:tcPr>
          <w:p w14:paraId="7769A3D3" w14:textId="77777777" w:rsidR="002C0395" w:rsidRPr="00931575" w:rsidRDefault="002C0395" w:rsidP="00333C5F">
            <w:pPr>
              <w:pStyle w:val="TAC"/>
            </w:pPr>
            <w:r w:rsidRPr="00931575">
              <w:t>pos1</w:t>
            </w:r>
          </w:p>
        </w:tc>
        <w:tc>
          <w:tcPr>
            <w:tcW w:w="1010" w:type="dxa"/>
          </w:tcPr>
          <w:p w14:paraId="2ABED389" w14:textId="0D6605BB" w:rsidR="002C0395" w:rsidRPr="00931575" w:rsidRDefault="00191302" w:rsidP="00333C5F">
            <w:pPr>
              <w:pStyle w:val="TAC"/>
              <w:rPr>
                <w:rFonts w:eastAsia="MS Mincho"/>
              </w:rPr>
            </w:pPr>
            <w:r w:rsidRPr="00931575">
              <w:rPr>
                <w:rFonts w:eastAsia="MS Mincho" w:hint="eastAsia"/>
              </w:rPr>
              <w:t>[-</w:t>
            </w:r>
            <w:r>
              <w:rPr>
                <w:rFonts w:eastAsia="MS Mincho"/>
              </w:rPr>
              <w:t>8.2</w:t>
            </w:r>
            <w:r w:rsidRPr="00931575">
              <w:rPr>
                <w:rFonts w:eastAsia="MS Mincho" w:hint="eastAsia"/>
              </w:rPr>
              <w:t>]</w:t>
            </w:r>
          </w:p>
        </w:tc>
      </w:tr>
      <w:tr w:rsidR="002C0395" w:rsidRPr="00931575" w14:paraId="643DCABD" w14:textId="77777777" w:rsidTr="00333C5F">
        <w:trPr>
          <w:trHeight w:val="105"/>
          <w:jc w:val="center"/>
        </w:trPr>
        <w:tc>
          <w:tcPr>
            <w:tcW w:w="9855" w:type="dxa"/>
            <w:gridSpan w:val="8"/>
            <w:vAlign w:val="center"/>
          </w:tcPr>
          <w:p w14:paraId="446B5236" w14:textId="773F0363"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333C5F">
        <w:trPr>
          <w:jc w:val="center"/>
        </w:trPr>
        <w:tc>
          <w:tcPr>
            <w:tcW w:w="1008" w:type="dxa"/>
          </w:tcPr>
          <w:p w14:paraId="2414364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333C5F">
            <w:pPr>
              <w:pStyle w:val="TAH"/>
            </w:pPr>
            <w:r w:rsidRPr="00931575">
              <w:t>Number of demodulation branches</w:t>
            </w:r>
          </w:p>
        </w:tc>
        <w:tc>
          <w:tcPr>
            <w:tcW w:w="831" w:type="dxa"/>
          </w:tcPr>
          <w:p w14:paraId="502FBD3C" w14:textId="77777777" w:rsidR="002C0395" w:rsidRPr="00931575" w:rsidRDefault="002C0395" w:rsidP="00333C5F">
            <w:pPr>
              <w:pStyle w:val="TAH"/>
            </w:pPr>
            <w:r w:rsidRPr="00931575">
              <w:t>Cyclic prefix</w:t>
            </w:r>
          </w:p>
        </w:tc>
        <w:tc>
          <w:tcPr>
            <w:tcW w:w="1734" w:type="dxa"/>
          </w:tcPr>
          <w:p w14:paraId="527B862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333C5F">
            <w:pPr>
              <w:pStyle w:val="TAH"/>
            </w:pPr>
            <w:r w:rsidRPr="00931575">
              <w:t>FRC</w:t>
            </w:r>
            <w:r w:rsidRPr="00931575">
              <w:br/>
              <w:t>(annex A)</w:t>
            </w:r>
          </w:p>
        </w:tc>
        <w:tc>
          <w:tcPr>
            <w:tcW w:w="1096" w:type="dxa"/>
          </w:tcPr>
          <w:p w14:paraId="0D7E45CB" w14:textId="77777777" w:rsidR="002C0395" w:rsidRPr="00931575" w:rsidRDefault="002C0395" w:rsidP="00333C5F">
            <w:pPr>
              <w:pStyle w:val="TAH"/>
            </w:pPr>
            <w:r w:rsidRPr="00931575">
              <w:t>Additional DM-RS position</w:t>
            </w:r>
          </w:p>
        </w:tc>
        <w:tc>
          <w:tcPr>
            <w:tcW w:w="1010" w:type="dxa"/>
          </w:tcPr>
          <w:p w14:paraId="40482A14" w14:textId="77777777" w:rsidR="002C0395" w:rsidRPr="00931575" w:rsidRDefault="002C0395" w:rsidP="00333C5F">
            <w:pPr>
              <w:pStyle w:val="TAH"/>
            </w:pPr>
            <w:r w:rsidRPr="00931575">
              <w:t>SNR</w:t>
            </w:r>
          </w:p>
          <w:p w14:paraId="2B8316FC" w14:textId="77777777" w:rsidR="002C0395" w:rsidRPr="00931575" w:rsidRDefault="002C0395" w:rsidP="00333C5F">
            <w:pPr>
              <w:pStyle w:val="TAH"/>
            </w:pPr>
            <w:r w:rsidRPr="00931575">
              <w:t>(dB)</w:t>
            </w:r>
          </w:p>
        </w:tc>
      </w:tr>
      <w:tr w:rsidR="002C0395" w:rsidRPr="00931575" w14:paraId="140630DC" w14:textId="77777777" w:rsidTr="00333C5F">
        <w:trPr>
          <w:trHeight w:val="105"/>
          <w:jc w:val="center"/>
        </w:trPr>
        <w:tc>
          <w:tcPr>
            <w:tcW w:w="1008" w:type="dxa"/>
            <w:vAlign w:val="center"/>
          </w:tcPr>
          <w:p w14:paraId="59CC0416" w14:textId="77777777" w:rsidR="002C0395" w:rsidRPr="00931575" w:rsidRDefault="002C0395" w:rsidP="00333C5F">
            <w:pPr>
              <w:pStyle w:val="TAC"/>
            </w:pPr>
            <w:r w:rsidRPr="00931575">
              <w:t>1</w:t>
            </w:r>
          </w:p>
        </w:tc>
        <w:tc>
          <w:tcPr>
            <w:tcW w:w="1396" w:type="dxa"/>
            <w:vAlign w:val="center"/>
          </w:tcPr>
          <w:p w14:paraId="02C59FFB" w14:textId="77777777" w:rsidR="002C0395" w:rsidRPr="00931575" w:rsidRDefault="002C0395" w:rsidP="00333C5F">
            <w:pPr>
              <w:pStyle w:val="TAC"/>
            </w:pPr>
            <w:r w:rsidRPr="00931575">
              <w:t>2</w:t>
            </w:r>
          </w:p>
        </w:tc>
        <w:tc>
          <w:tcPr>
            <w:tcW w:w="831" w:type="dxa"/>
            <w:vAlign w:val="center"/>
          </w:tcPr>
          <w:p w14:paraId="72970771" w14:textId="77777777" w:rsidR="002C0395" w:rsidRPr="00931575" w:rsidRDefault="002C0395" w:rsidP="00333C5F">
            <w:pPr>
              <w:pStyle w:val="TAC"/>
              <w:rPr>
                <w:rFonts w:cs="Arial"/>
              </w:rPr>
            </w:pPr>
            <w:r w:rsidRPr="00931575">
              <w:rPr>
                <w:rFonts w:cs="Arial"/>
              </w:rPr>
              <w:t>Normal</w:t>
            </w:r>
          </w:p>
        </w:tc>
        <w:tc>
          <w:tcPr>
            <w:tcW w:w="1734" w:type="dxa"/>
            <w:vAlign w:val="center"/>
          </w:tcPr>
          <w:p w14:paraId="27058127" w14:textId="77777777" w:rsidR="002C0395" w:rsidRPr="00931575" w:rsidRDefault="002C0395" w:rsidP="00333C5F">
            <w:pPr>
              <w:pStyle w:val="TAC"/>
            </w:pPr>
            <w:r w:rsidRPr="00931575">
              <w:t>TDLB100-400 Low</w:t>
            </w:r>
          </w:p>
        </w:tc>
        <w:tc>
          <w:tcPr>
            <w:tcW w:w="1350" w:type="dxa"/>
          </w:tcPr>
          <w:p w14:paraId="19386C65"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333C5F">
            <w:pPr>
              <w:pStyle w:val="TAC"/>
            </w:pPr>
            <w:r w:rsidRPr="00931575">
              <w:t>G-FR1-A3A-4</w:t>
            </w:r>
          </w:p>
        </w:tc>
        <w:tc>
          <w:tcPr>
            <w:tcW w:w="1096" w:type="dxa"/>
            <w:vAlign w:val="center"/>
          </w:tcPr>
          <w:p w14:paraId="1E3C35F6" w14:textId="77777777" w:rsidR="002C0395" w:rsidRPr="00931575" w:rsidRDefault="002C0395" w:rsidP="00333C5F">
            <w:pPr>
              <w:pStyle w:val="TAC"/>
            </w:pPr>
            <w:r w:rsidRPr="00931575">
              <w:t>pos1</w:t>
            </w:r>
          </w:p>
        </w:tc>
        <w:tc>
          <w:tcPr>
            <w:tcW w:w="1010" w:type="dxa"/>
          </w:tcPr>
          <w:p w14:paraId="06EED8F7" w14:textId="77777777" w:rsidR="002C0395" w:rsidRPr="00931575" w:rsidRDefault="002C0395" w:rsidP="00333C5F">
            <w:pPr>
              <w:pStyle w:val="TAC"/>
              <w:rPr>
                <w:rFonts w:eastAsia="MS Mincho"/>
              </w:rPr>
            </w:pPr>
            <w:r w:rsidRPr="00931575">
              <w:rPr>
                <w:rFonts w:eastAsia="MS Mincho" w:hint="eastAsia"/>
              </w:rPr>
              <w:t>[-9.7]</w:t>
            </w:r>
          </w:p>
        </w:tc>
      </w:tr>
      <w:tr w:rsidR="002C0395" w:rsidRPr="00931575" w14:paraId="5B21D815" w14:textId="77777777" w:rsidTr="00333C5F">
        <w:trPr>
          <w:trHeight w:val="105"/>
          <w:jc w:val="center"/>
        </w:trPr>
        <w:tc>
          <w:tcPr>
            <w:tcW w:w="9855" w:type="dxa"/>
            <w:gridSpan w:val="8"/>
            <w:vAlign w:val="center"/>
          </w:tcPr>
          <w:p w14:paraId="4C8D1315" w14:textId="7027AB0F"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333C5F">
        <w:trPr>
          <w:jc w:val="center"/>
        </w:trPr>
        <w:tc>
          <w:tcPr>
            <w:tcW w:w="1008" w:type="dxa"/>
          </w:tcPr>
          <w:p w14:paraId="35905504"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333C5F">
            <w:pPr>
              <w:pStyle w:val="TAH"/>
            </w:pPr>
            <w:r w:rsidRPr="00931575">
              <w:t>Number of demodulation branches</w:t>
            </w:r>
          </w:p>
        </w:tc>
        <w:tc>
          <w:tcPr>
            <w:tcW w:w="831" w:type="dxa"/>
          </w:tcPr>
          <w:p w14:paraId="71DC4F86" w14:textId="77777777" w:rsidR="002C0395" w:rsidRPr="00931575" w:rsidRDefault="002C0395" w:rsidP="00333C5F">
            <w:pPr>
              <w:pStyle w:val="TAH"/>
            </w:pPr>
            <w:r w:rsidRPr="00931575">
              <w:t>Cyclic prefix</w:t>
            </w:r>
          </w:p>
        </w:tc>
        <w:tc>
          <w:tcPr>
            <w:tcW w:w="1734" w:type="dxa"/>
          </w:tcPr>
          <w:p w14:paraId="2BE3B899"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333C5F">
            <w:pPr>
              <w:pStyle w:val="TAH"/>
            </w:pPr>
            <w:r w:rsidRPr="00931575">
              <w:t>FRC</w:t>
            </w:r>
            <w:r w:rsidRPr="00931575">
              <w:br/>
              <w:t>(annex A)</w:t>
            </w:r>
          </w:p>
        </w:tc>
        <w:tc>
          <w:tcPr>
            <w:tcW w:w="1096" w:type="dxa"/>
          </w:tcPr>
          <w:p w14:paraId="4A85338A" w14:textId="77777777" w:rsidR="002C0395" w:rsidRPr="00931575" w:rsidRDefault="002C0395" w:rsidP="00333C5F">
            <w:pPr>
              <w:pStyle w:val="TAH"/>
            </w:pPr>
            <w:r w:rsidRPr="00931575">
              <w:t>Additional DM-RS position</w:t>
            </w:r>
          </w:p>
        </w:tc>
        <w:tc>
          <w:tcPr>
            <w:tcW w:w="1010" w:type="dxa"/>
          </w:tcPr>
          <w:p w14:paraId="73171D21" w14:textId="77777777" w:rsidR="002C0395" w:rsidRPr="00931575" w:rsidRDefault="002C0395" w:rsidP="00333C5F">
            <w:pPr>
              <w:pStyle w:val="TAH"/>
            </w:pPr>
            <w:r w:rsidRPr="00931575">
              <w:t>SNR</w:t>
            </w:r>
          </w:p>
          <w:p w14:paraId="58C57FAF" w14:textId="77777777" w:rsidR="002C0395" w:rsidRPr="00931575" w:rsidRDefault="002C0395" w:rsidP="00333C5F">
            <w:pPr>
              <w:pStyle w:val="TAH"/>
            </w:pPr>
            <w:r w:rsidRPr="00931575">
              <w:t>(dB)</w:t>
            </w:r>
          </w:p>
        </w:tc>
      </w:tr>
      <w:tr w:rsidR="002C0395" w:rsidRPr="00931575" w14:paraId="27D567AC" w14:textId="77777777" w:rsidTr="00333C5F">
        <w:trPr>
          <w:trHeight w:val="105"/>
          <w:jc w:val="center"/>
        </w:trPr>
        <w:tc>
          <w:tcPr>
            <w:tcW w:w="1008" w:type="dxa"/>
            <w:vAlign w:val="center"/>
          </w:tcPr>
          <w:p w14:paraId="0BE824A9" w14:textId="77777777" w:rsidR="002C0395" w:rsidRPr="00931575" w:rsidRDefault="002C0395" w:rsidP="00333C5F">
            <w:pPr>
              <w:pStyle w:val="TAC"/>
            </w:pPr>
            <w:r w:rsidRPr="00931575">
              <w:t>1</w:t>
            </w:r>
          </w:p>
        </w:tc>
        <w:tc>
          <w:tcPr>
            <w:tcW w:w="1396" w:type="dxa"/>
            <w:vAlign w:val="center"/>
          </w:tcPr>
          <w:p w14:paraId="63D3219D" w14:textId="77777777" w:rsidR="002C0395" w:rsidRPr="00931575" w:rsidRDefault="002C0395" w:rsidP="00333C5F">
            <w:pPr>
              <w:pStyle w:val="TAC"/>
            </w:pPr>
            <w:r w:rsidRPr="00931575">
              <w:t>2</w:t>
            </w:r>
          </w:p>
        </w:tc>
        <w:tc>
          <w:tcPr>
            <w:tcW w:w="831" w:type="dxa"/>
            <w:vAlign w:val="center"/>
          </w:tcPr>
          <w:p w14:paraId="35BD630C" w14:textId="77777777" w:rsidR="002C0395" w:rsidRPr="00931575" w:rsidRDefault="002C0395" w:rsidP="00333C5F">
            <w:pPr>
              <w:pStyle w:val="TAC"/>
              <w:rPr>
                <w:rFonts w:cs="Arial"/>
              </w:rPr>
            </w:pPr>
            <w:r w:rsidRPr="00931575">
              <w:rPr>
                <w:rFonts w:cs="Arial"/>
              </w:rPr>
              <w:t>Normal</w:t>
            </w:r>
          </w:p>
        </w:tc>
        <w:tc>
          <w:tcPr>
            <w:tcW w:w="1734" w:type="dxa"/>
            <w:vAlign w:val="center"/>
          </w:tcPr>
          <w:p w14:paraId="3D8D8320" w14:textId="77777777" w:rsidR="002C0395" w:rsidRPr="00931575" w:rsidRDefault="002C0395" w:rsidP="00333C5F">
            <w:pPr>
              <w:pStyle w:val="TAC"/>
            </w:pPr>
            <w:r w:rsidRPr="00931575">
              <w:t>TDLB100-400 Low</w:t>
            </w:r>
          </w:p>
        </w:tc>
        <w:tc>
          <w:tcPr>
            <w:tcW w:w="1350" w:type="dxa"/>
          </w:tcPr>
          <w:p w14:paraId="78EC2C34"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333C5F">
            <w:pPr>
              <w:pStyle w:val="TAC"/>
            </w:pPr>
            <w:r w:rsidRPr="00931575">
              <w:t>G-FR1-A3A-1</w:t>
            </w:r>
          </w:p>
        </w:tc>
        <w:tc>
          <w:tcPr>
            <w:tcW w:w="1096" w:type="dxa"/>
            <w:vAlign w:val="center"/>
          </w:tcPr>
          <w:p w14:paraId="260D1F1C" w14:textId="77777777" w:rsidR="002C0395" w:rsidRPr="00931575" w:rsidRDefault="002C0395" w:rsidP="00333C5F">
            <w:pPr>
              <w:pStyle w:val="TAC"/>
            </w:pPr>
            <w:r w:rsidRPr="00931575">
              <w:t>pos1</w:t>
            </w:r>
          </w:p>
        </w:tc>
        <w:tc>
          <w:tcPr>
            <w:tcW w:w="1010" w:type="dxa"/>
          </w:tcPr>
          <w:p w14:paraId="606F45CB" w14:textId="1DF68DB5" w:rsidR="002C0395" w:rsidRPr="00931575" w:rsidRDefault="00E74B39" w:rsidP="00333C5F">
            <w:pPr>
              <w:pStyle w:val="TAC"/>
              <w:rPr>
                <w:rFonts w:eastAsia="MS Mincho"/>
              </w:rPr>
            </w:pPr>
            <w:r w:rsidRPr="00931575">
              <w:rPr>
                <w:rFonts w:eastAsia="MS Mincho" w:hint="eastAsia"/>
              </w:rPr>
              <w:t>[-7.</w:t>
            </w:r>
            <w:r>
              <w:rPr>
                <w:rFonts w:eastAsia="MS Mincho"/>
              </w:rPr>
              <w:t>8</w:t>
            </w:r>
            <w:r w:rsidRPr="00931575">
              <w:rPr>
                <w:rFonts w:eastAsia="MS Mincho" w:hint="eastAsia"/>
              </w:rPr>
              <w:t>]</w:t>
            </w:r>
          </w:p>
        </w:tc>
      </w:tr>
      <w:tr w:rsidR="002C0395" w:rsidRPr="00931575" w14:paraId="5BE295B8" w14:textId="77777777" w:rsidTr="00333C5F">
        <w:trPr>
          <w:trHeight w:val="105"/>
          <w:jc w:val="center"/>
        </w:trPr>
        <w:tc>
          <w:tcPr>
            <w:tcW w:w="9855" w:type="dxa"/>
            <w:gridSpan w:val="8"/>
            <w:vAlign w:val="center"/>
          </w:tcPr>
          <w:p w14:paraId="40F6ECAE" w14:textId="09022881"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333C5F">
        <w:trPr>
          <w:jc w:val="center"/>
        </w:trPr>
        <w:tc>
          <w:tcPr>
            <w:tcW w:w="1008" w:type="dxa"/>
          </w:tcPr>
          <w:p w14:paraId="547ADC8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333C5F">
            <w:pPr>
              <w:pStyle w:val="TAH"/>
            </w:pPr>
            <w:r w:rsidRPr="00931575">
              <w:t>Number of demodulation branches</w:t>
            </w:r>
          </w:p>
        </w:tc>
        <w:tc>
          <w:tcPr>
            <w:tcW w:w="831" w:type="dxa"/>
          </w:tcPr>
          <w:p w14:paraId="1F1E942E" w14:textId="77777777" w:rsidR="002C0395" w:rsidRPr="00931575" w:rsidRDefault="002C0395" w:rsidP="00333C5F">
            <w:pPr>
              <w:pStyle w:val="TAH"/>
            </w:pPr>
            <w:r w:rsidRPr="00931575">
              <w:t>Cyclic prefix</w:t>
            </w:r>
          </w:p>
        </w:tc>
        <w:tc>
          <w:tcPr>
            <w:tcW w:w="1734" w:type="dxa"/>
          </w:tcPr>
          <w:p w14:paraId="732772A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333C5F">
            <w:pPr>
              <w:pStyle w:val="TAH"/>
            </w:pPr>
            <w:r w:rsidRPr="00931575">
              <w:t>FRC</w:t>
            </w:r>
            <w:r w:rsidRPr="00931575">
              <w:br/>
              <w:t>(annex A)</w:t>
            </w:r>
          </w:p>
        </w:tc>
        <w:tc>
          <w:tcPr>
            <w:tcW w:w="1096" w:type="dxa"/>
          </w:tcPr>
          <w:p w14:paraId="6EFB451B" w14:textId="77777777" w:rsidR="002C0395" w:rsidRPr="00931575" w:rsidRDefault="002C0395" w:rsidP="00333C5F">
            <w:pPr>
              <w:pStyle w:val="TAH"/>
            </w:pPr>
            <w:r w:rsidRPr="00931575">
              <w:t>Additional DM-RS position</w:t>
            </w:r>
          </w:p>
        </w:tc>
        <w:tc>
          <w:tcPr>
            <w:tcW w:w="1010" w:type="dxa"/>
          </w:tcPr>
          <w:p w14:paraId="3897185E" w14:textId="77777777" w:rsidR="002C0395" w:rsidRPr="00931575" w:rsidRDefault="002C0395" w:rsidP="00333C5F">
            <w:pPr>
              <w:pStyle w:val="TAH"/>
            </w:pPr>
            <w:r w:rsidRPr="00931575">
              <w:t>SNR</w:t>
            </w:r>
          </w:p>
          <w:p w14:paraId="178E95DC" w14:textId="77777777" w:rsidR="002C0395" w:rsidRPr="00931575" w:rsidRDefault="002C0395" w:rsidP="00333C5F">
            <w:pPr>
              <w:pStyle w:val="TAH"/>
            </w:pPr>
            <w:r w:rsidRPr="00931575">
              <w:t>(dB)</w:t>
            </w:r>
          </w:p>
        </w:tc>
      </w:tr>
      <w:tr w:rsidR="002C0395" w:rsidRPr="00931575" w14:paraId="42AF7807" w14:textId="77777777" w:rsidTr="00333C5F">
        <w:trPr>
          <w:trHeight w:val="105"/>
          <w:jc w:val="center"/>
        </w:trPr>
        <w:tc>
          <w:tcPr>
            <w:tcW w:w="1008" w:type="dxa"/>
            <w:vAlign w:val="center"/>
          </w:tcPr>
          <w:p w14:paraId="2F0F21FB" w14:textId="77777777" w:rsidR="002C0395" w:rsidRPr="00931575" w:rsidRDefault="002C0395" w:rsidP="00333C5F">
            <w:pPr>
              <w:pStyle w:val="TAC"/>
            </w:pPr>
            <w:r w:rsidRPr="00931575">
              <w:t>1</w:t>
            </w:r>
          </w:p>
        </w:tc>
        <w:tc>
          <w:tcPr>
            <w:tcW w:w="1396" w:type="dxa"/>
            <w:vAlign w:val="center"/>
          </w:tcPr>
          <w:p w14:paraId="72975A78" w14:textId="77777777" w:rsidR="002C0395" w:rsidRPr="00931575" w:rsidRDefault="002C0395" w:rsidP="00333C5F">
            <w:pPr>
              <w:pStyle w:val="TAC"/>
            </w:pPr>
            <w:r w:rsidRPr="00931575">
              <w:t>2</w:t>
            </w:r>
          </w:p>
        </w:tc>
        <w:tc>
          <w:tcPr>
            <w:tcW w:w="831" w:type="dxa"/>
            <w:vAlign w:val="center"/>
          </w:tcPr>
          <w:p w14:paraId="3376A7F4" w14:textId="77777777" w:rsidR="002C0395" w:rsidRPr="00931575" w:rsidRDefault="002C0395" w:rsidP="00333C5F">
            <w:pPr>
              <w:pStyle w:val="TAC"/>
              <w:rPr>
                <w:rFonts w:cs="Arial"/>
              </w:rPr>
            </w:pPr>
            <w:r w:rsidRPr="00931575">
              <w:rPr>
                <w:rFonts w:cs="Arial"/>
              </w:rPr>
              <w:t>Normal</w:t>
            </w:r>
          </w:p>
        </w:tc>
        <w:tc>
          <w:tcPr>
            <w:tcW w:w="1734" w:type="dxa"/>
            <w:vAlign w:val="center"/>
          </w:tcPr>
          <w:p w14:paraId="6A1606F1" w14:textId="77777777" w:rsidR="002C0395" w:rsidRPr="00931575" w:rsidRDefault="002C0395" w:rsidP="00333C5F">
            <w:pPr>
              <w:pStyle w:val="TAC"/>
            </w:pPr>
            <w:r w:rsidRPr="00931575">
              <w:t>TDLB100-400 Low</w:t>
            </w:r>
          </w:p>
        </w:tc>
        <w:tc>
          <w:tcPr>
            <w:tcW w:w="1350" w:type="dxa"/>
          </w:tcPr>
          <w:p w14:paraId="6A153A71"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333C5F">
            <w:pPr>
              <w:pStyle w:val="TAC"/>
            </w:pPr>
            <w:r w:rsidRPr="00931575">
              <w:t>G-FR1-A3A-2</w:t>
            </w:r>
          </w:p>
        </w:tc>
        <w:tc>
          <w:tcPr>
            <w:tcW w:w="1096" w:type="dxa"/>
            <w:vAlign w:val="center"/>
          </w:tcPr>
          <w:p w14:paraId="21EFF7AB" w14:textId="77777777" w:rsidR="002C0395" w:rsidRPr="00931575" w:rsidRDefault="002C0395" w:rsidP="00333C5F">
            <w:pPr>
              <w:pStyle w:val="TAC"/>
            </w:pPr>
            <w:r w:rsidRPr="00931575">
              <w:t>pos1</w:t>
            </w:r>
          </w:p>
        </w:tc>
        <w:tc>
          <w:tcPr>
            <w:tcW w:w="1010" w:type="dxa"/>
          </w:tcPr>
          <w:p w14:paraId="0DFD1F89" w14:textId="16A72A21" w:rsidR="002C0395" w:rsidRPr="00931575" w:rsidRDefault="00062CD1" w:rsidP="00333C5F">
            <w:pPr>
              <w:pStyle w:val="TAC"/>
              <w:rPr>
                <w:rFonts w:eastAsia="MS Mincho"/>
              </w:rPr>
            </w:pPr>
            <w:r w:rsidRPr="00931575">
              <w:rPr>
                <w:rFonts w:eastAsia="MS Mincho" w:hint="eastAsia"/>
              </w:rPr>
              <w:t>[-9.</w:t>
            </w:r>
            <w:r>
              <w:rPr>
                <w:rFonts w:eastAsia="MS Mincho"/>
              </w:rPr>
              <w:t>7</w:t>
            </w:r>
            <w:r w:rsidRPr="00931575">
              <w:rPr>
                <w:rFonts w:eastAsia="MS Mincho" w:hint="eastAsia"/>
              </w:rPr>
              <w:t>]</w:t>
            </w:r>
          </w:p>
        </w:tc>
      </w:tr>
      <w:tr w:rsidR="002C0395" w:rsidRPr="00931575" w14:paraId="6CFFDA69" w14:textId="77777777" w:rsidTr="00333C5F">
        <w:trPr>
          <w:trHeight w:val="105"/>
          <w:jc w:val="center"/>
        </w:trPr>
        <w:tc>
          <w:tcPr>
            <w:tcW w:w="9855" w:type="dxa"/>
            <w:gridSpan w:val="8"/>
            <w:vAlign w:val="center"/>
          </w:tcPr>
          <w:p w14:paraId="609C734A" w14:textId="067B6CD2" w:rsidR="002C0395" w:rsidRPr="00931575" w:rsidRDefault="002C0395" w:rsidP="00333C5F">
            <w:pPr>
              <w:pStyle w:val="TAN"/>
            </w:pPr>
            <w:r w:rsidRPr="00931575">
              <w:rPr>
                <w:lang w:eastAsia="zh-CN"/>
              </w:rPr>
              <w:t>Note 1:</w:t>
            </w:r>
            <w:r w:rsidR="00E74B39" w:rsidRPr="00931575">
              <w:t xml:space="preserve"> </w:t>
            </w:r>
            <w:r w:rsidR="00E74B39"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333C5F">
        <w:trPr>
          <w:jc w:val="center"/>
        </w:trPr>
        <w:tc>
          <w:tcPr>
            <w:tcW w:w="1008" w:type="dxa"/>
          </w:tcPr>
          <w:p w14:paraId="4F3747F7"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333C5F">
            <w:pPr>
              <w:pStyle w:val="TAH"/>
            </w:pPr>
            <w:r w:rsidRPr="00931575">
              <w:t>Number of demodulation branches</w:t>
            </w:r>
          </w:p>
        </w:tc>
        <w:tc>
          <w:tcPr>
            <w:tcW w:w="831" w:type="dxa"/>
          </w:tcPr>
          <w:p w14:paraId="5E023928" w14:textId="77777777" w:rsidR="002C0395" w:rsidRPr="00931575" w:rsidRDefault="002C0395" w:rsidP="00333C5F">
            <w:pPr>
              <w:pStyle w:val="TAH"/>
            </w:pPr>
            <w:r w:rsidRPr="00931575">
              <w:t>Cyclic prefix</w:t>
            </w:r>
          </w:p>
        </w:tc>
        <w:tc>
          <w:tcPr>
            <w:tcW w:w="1734" w:type="dxa"/>
          </w:tcPr>
          <w:p w14:paraId="1657A833"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333C5F">
            <w:pPr>
              <w:pStyle w:val="TAH"/>
            </w:pPr>
            <w:r w:rsidRPr="00931575">
              <w:t>FRC</w:t>
            </w:r>
            <w:r w:rsidRPr="00931575">
              <w:br/>
              <w:t>(annex A)</w:t>
            </w:r>
          </w:p>
        </w:tc>
        <w:tc>
          <w:tcPr>
            <w:tcW w:w="1096" w:type="dxa"/>
          </w:tcPr>
          <w:p w14:paraId="425A5F0C" w14:textId="77777777" w:rsidR="002C0395" w:rsidRPr="00931575" w:rsidRDefault="002C0395" w:rsidP="00333C5F">
            <w:pPr>
              <w:pStyle w:val="TAH"/>
            </w:pPr>
            <w:r w:rsidRPr="00931575">
              <w:t>Additional DM-RS position</w:t>
            </w:r>
          </w:p>
        </w:tc>
        <w:tc>
          <w:tcPr>
            <w:tcW w:w="1010" w:type="dxa"/>
          </w:tcPr>
          <w:p w14:paraId="1FFD205C" w14:textId="77777777" w:rsidR="002C0395" w:rsidRPr="00931575" w:rsidRDefault="002C0395" w:rsidP="00333C5F">
            <w:pPr>
              <w:pStyle w:val="TAH"/>
            </w:pPr>
            <w:r w:rsidRPr="00931575">
              <w:t>SNR</w:t>
            </w:r>
          </w:p>
          <w:p w14:paraId="4CCF2A76" w14:textId="77777777" w:rsidR="002C0395" w:rsidRPr="00931575" w:rsidRDefault="002C0395" w:rsidP="00333C5F">
            <w:pPr>
              <w:pStyle w:val="TAH"/>
            </w:pPr>
            <w:r w:rsidRPr="00931575">
              <w:t>(dB)</w:t>
            </w:r>
          </w:p>
        </w:tc>
      </w:tr>
      <w:tr w:rsidR="002C0395" w:rsidRPr="00931575" w14:paraId="46861C86" w14:textId="77777777" w:rsidTr="00333C5F">
        <w:trPr>
          <w:trHeight w:val="105"/>
          <w:jc w:val="center"/>
        </w:trPr>
        <w:tc>
          <w:tcPr>
            <w:tcW w:w="1008" w:type="dxa"/>
            <w:vAlign w:val="center"/>
          </w:tcPr>
          <w:p w14:paraId="122AE9AC" w14:textId="77777777" w:rsidR="002C0395" w:rsidRPr="00931575" w:rsidRDefault="002C0395" w:rsidP="00333C5F">
            <w:pPr>
              <w:pStyle w:val="TAC"/>
            </w:pPr>
            <w:r w:rsidRPr="00931575">
              <w:t>1</w:t>
            </w:r>
          </w:p>
        </w:tc>
        <w:tc>
          <w:tcPr>
            <w:tcW w:w="1396" w:type="dxa"/>
            <w:vAlign w:val="center"/>
          </w:tcPr>
          <w:p w14:paraId="135330CC" w14:textId="77777777" w:rsidR="002C0395" w:rsidRPr="00931575" w:rsidRDefault="002C0395" w:rsidP="00333C5F">
            <w:pPr>
              <w:pStyle w:val="TAC"/>
            </w:pPr>
            <w:r w:rsidRPr="00931575">
              <w:t>2</w:t>
            </w:r>
          </w:p>
        </w:tc>
        <w:tc>
          <w:tcPr>
            <w:tcW w:w="831" w:type="dxa"/>
            <w:vAlign w:val="center"/>
          </w:tcPr>
          <w:p w14:paraId="7983B642" w14:textId="77777777" w:rsidR="002C0395" w:rsidRPr="00931575" w:rsidRDefault="002C0395" w:rsidP="00333C5F">
            <w:pPr>
              <w:pStyle w:val="TAC"/>
              <w:rPr>
                <w:rFonts w:cs="Arial"/>
              </w:rPr>
            </w:pPr>
            <w:r w:rsidRPr="00931575">
              <w:rPr>
                <w:rFonts w:cs="Arial"/>
              </w:rPr>
              <w:t>Normal</w:t>
            </w:r>
          </w:p>
        </w:tc>
        <w:tc>
          <w:tcPr>
            <w:tcW w:w="1734" w:type="dxa"/>
            <w:vAlign w:val="center"/>
          </w:tcPr>
          <w:p w14:paraId="4CF3EC00" w14:textId="77777777" w:rsidR="002C0395" w:rsidRPr="00931575" w:rsidRDefault="002C0395" w:rsidP="00333C5F">
            <w:pPr>
              <w:pStyle w:val="TAC"/>
            </w:pPr>
            <w:r w:rsidRPr="00931575">
              <w:t>TDLB100-400 Low</w:t>
            </w:r>
          </w:p>
        </w:tc>
        <w:tc>
          <w:tcPr>
            <w:tcW w:w="1350" w:type="dxa"/>
          </w:tcPr>
          <w:p w14:paraId="44B196BD"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333C5F">
            <w:pPr>
              <w:pStyle w:val="TAC"/>
            </w:pPr>
            <w:r w:rsidRPr="00931575">
              <w:t>G-FR1-A3A-3</w:t>
            </w:r>
          </w:p>
        </w:tc>
        <w:tc>
          <w:tcPr>
            <w:tcW w:w="1096" w:type="dxa"/>
            <w:vAlign w:val="center"/>
          </w:tcPr>
          <w:p w14:paraId="0A98E460" w14:textId="77777777" w:rsidR="002C0395" w:rsidRPr="00931575" w:rsidRDefault="002C0395" w:rsidP="00333C5F">
            <w:pPr>
              <w:pStyle w:val="TAC"/>
            </w:pPr>
            <w:r w:rsidRPr="00931575">
              <w:t>pos1</w:t>
            </w:r>
          </w:p>
        </w:tc>
        <w:tc>
          <w:tcPr>
            <w:tcW w:w="1010" w:type="dxa"/>
          </w:tcPr>
          <w:p w14:paraId="267DE34F" w14:textId="2607F182" w:rsidR="002C0395" w:rsidRPr="00931575" w:rsidRDefault="006243E5" w:rsidP="00333C5F">
            <w:pPr>
              <w:pStyle w:val="TAC"/>
              <w:rPr>
                <w:rFonts w:eastAsia="MS Mincho"/>
              </w:rPr>
            </w:pPr>
            <w:r w:rsidRPr="00931575">
              <w:rPr>
                <w:rFonts w:eastAsia="MS Mincho" w:hint="eastAsia"/>
              </w:rPr>
              <w:t>[-</w:t>
            </w:r>
            <w:r>
              <w:rPr>
                <w:rFonts w:eastAsia="MS Mincho"/>
              </w:rPr>
              <w:t>10.2</w:t>
            </w:r>
            <w:r w:rsidRPr="00931575">
              <w:rPr>
                <w:rFonts w:eastAsia="MS Mincho" w:hint="eastAsia"/>
              </w:rPr>
              <w:t>]</w:t>
            </w:r>
          </w:p>
        </w:tc>
      </w:tr>
      <w:tr w:rsidR="002C0395" w:rsidRPr="00931575" w14:paraId="1FE1AC4D" w14:textId="77777777" w:rsidTr="00333C5F">
        <w:trPr>
          <w:trHeight w:val="105"/>
          <w:jc w:val="center"/>
        </w:trPr>
        <w:tc>
          <w:tcPr>
            <w:tcW w:w="9855" w:type="dxa"/>
            <w:gridSpan w:val="8"/>
            <w:vAlign w:val="center"/>
          </w:tcPr>
          <w:p w14:paraId="22011DD1" w14:textId="62362056"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333C5F">
        <w:trPr>
          <w:jc w:val="center"/>
        </w:trPr>
        <w:tc>
          <w:tcPr>
            <w:tcW w:w="1008" w:type="dxa"/>
          </w:tcPr>
          <w:p w14:paraId="03AB7C85"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333C5F">
            <w:pPr>
              <w:pStyle w:val="TAH"/>
            </w:pPr>
            <w:r w:rsidRPr="00931575">
              <w:t>Number of demodulation branches</w:t>
            </w:r>
          </w:p>
        </w:tc>
        <w:tc>
          <w:tcPr>
            <w:tcW w:w="831" w:type="dxa"/>
          </w:tcPr>
          <w:p w14:paraId="4E24B608" w14:textId="77777777" w:rsidR="002C0395" w:rsidRPr="00931575" w:rsidRDefault="002C0395" w:rsidP="00333C5F">
            <w:pPr>
              <w:pStyle w:val="TAH"/>
            </w:pPr>
            <w:r w:rsidRPr="00931575">
              <w:t>Cyclic prefix</w:t>
            </w:r>
          </w:p>
        </w:tc>
        <w:tc>
          <w:tcPr>
            <w:tcW w:w="1734" w:type="dxa"/>
          </w:tcPr>
          <w:p w14:paraId="71681DE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333C5F">
            <w:pPr>
              <w:pStyle w:val="TAH"/>
            </w:pPr>
            <w:r w:rsidRPr="00931575">
              <w:t>FRC</w:t>
            </w:r>
            <w:r w:rsidRPr="00931575">
              <w:br/>
              <w:t>(annex A)</w:t>
            </w:r>
          </w:p>
        </w:tc>
        <w:tc>
          <w:tcPr>
            <w:tcW w:w="1096" w:type="dxa"/>
          </w:tcPr>
          <w:p w14:paraId="6A119687" w14:textId="77777777" w:rsidR="002C0395" w:rsidRPr="00931575" w:rsidRDefault="002C0395" w:rsidP="00333C5F">
            <w:pPr>
              <w:pStyle w:val="TAH"/>
            </w:pPr>
            <w:r w:rsidRPr="00931575">
              <w:t>Additional DM-RS position</w:t>
            </w:r>
          </w:p>
        </w:tc>
        <w:tc>
          <w:tcPr>
            <w:tcW w:w="1010" w:type="dxa"/>
          </w:tcPr>
          <w:p w14:paraId="3FC89B6D" w14:textId="77777777" w:rsidR="002C0395" w:rsidRPr="00931575" w:rsidRDefault="002C0395" w:rsidP="00333C5F">
            <w:pPr>
              <w:pStyle w:val="TAH"/>
            </w:pPr>
            <w:r w:rsidRPr="00931575">
              <w:t>SNR</w:t>
            </w:r>
          </w:p>
          <w:p w14:paraId="0DFF6B09" w14:textId="77777777" w:rsidR="002C0395" w:rsidRPr="00931575" w:rsidRDefault="002C0395" w:rsidP="00333C5F">
            <w:pPr>
              <w:pStyle w:val="TAH"/>
            </w:pPr>
            <w:r w:rsidRPr="00931575">
              <w:t>(dB)</w:t>
            </w:r>
          </w:p>
        </w:tc>
      </w:tr>
      <w:tr w:rsidR="002C0395" w:rsidRPr="00931575" w14:paraId="18FF6A30" w14:textId="77777777" w:rsidTr="00333C5F">
        <w:trPr>
          <w:trHeight w:val="105"/>
          <w:jc w:val="center"/>
        </w:trPr>
        <w:tc>
          <w:tcPr>
            <w:tcW w:w="1008" w:type="dxa"/>
            <w:vAlign w:val="center"/>
          </w:tcPr>
          <w:p w14:paraId="681A6121" w14:textId="77777777" w:rsidR="002C0395" w:rsidRPr="00931575" w:rsidRDefault="002C0395" w:rsidP="00333C5F">
            <w:pPr>
              <w:pStyle w:val="TAC"/>
            </w:pPr>
            <w:r w:rsidRPr="00931575">
              <w:t>1</w:t>
            </w:r>
          </w:p>
        </w:tc>
        <w:tc>
          <w:tcPr>
            <w:tcW w:w="1396" w:type="dxa"/>
            <w:vAlign w:val="center"/>
          </w:tcPr>
          <w:p w14:paraId="570D0F45" w14:textId="77777777" w:rsidR="002C0395" w:rsidRPr="00931575" w:rsidRDefault="002C0395" w:rsidP="00333C5F">
            <w:pPr>
              <w:pStyle w:val="TAC"/>
            </w:pPr>
            <w:r w:rsidRPr="00931575">
              <w:t>2</w:t>
            </w:r>
          </w:p>
        </w:tc>
        <w:tc>
          <w:tcPr>
            <w:tcW w:w="831" w:type="dxa"/>
            <w:vAlign w:val="center"/>
          </w:tcPr>
          <w:p w14:paraId="2B0FB391" w14:textId="77777777" w:rsidR="002C0395" w:rsidRPr="00931575" w:rsidRDefault="002C0395" w:rsidP="00333C5F">
            <w:pPr>
              <w:pStyle w:val="TAC"/>
              <w:rPr>
                <w:rFonts w:cs="Arial"/>
              </w:rPr>
            </w:pPr>
            <w:r w:rsidRPr="00931575">
              <w:rPr>
                <w:rFonts w:cs="Arial"/>
              </w:rPr>
              <w:t>Normal</w:t>
            </w:r>
          </w:p>
        </w:tc>
        <w:tc>
          <w:tcPr>
            <w:tcW w:w="1734" w:type="dxa"/>
            <w:vAlign w:val="center"/>
          </w:tcPr>
          <w:p w14:paraId="146891ED" w14:textId="77777777" w:rsidR="002C0395" w:rsidRPr="00931575" w:rsidRDefault="002C0395" w:rsidP="00333C5F">
            <w:pPr>
              <w:pStyle w:val="TAC"/>
            </w:pPr>
            <w:r w:rsidRPr="00931575">
              <w:t>TDLB100-400 Low</w:t>
            </w:r>
          </w:p>
        </w:tc>
        <w:tc>
          <w:tcPr>
            <w:tcW w:w="1350" w:type="dxa"/>
          </w:tcPr>
          <w:p w14:paraId="0AB2F92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333C5F">
            <w:pPr>
              <w:pStyle w:val="TAC"/>
            </w:pPr>
            <w:r w:rsidRPr="00931575">
              <w:t>G-FR1-A3A-4</w:t>
            </w:r>
          </w:p>
        </w:tc>
        <w:tc>
          <w:tcPr>
            <w:tcW w:w="1096" w:type="dxa"/>
            <w:vAlign w:val="center"/>
          </w:tcPr>
          <w:p w14:paraId="2D5B4B3A" w14:textId="77777777" w:rsidR="002C0395" w:rsidRPr="00931575" w:rsidRDefault="002C0395" w:rsidP="00333C5F">
            <w:pPr>
              <w:pStyle w:val="TAC"/>
            </w:pPr>
            <w:r w:rsidRPr="00931575">
              <w:t>pos1</w:t>
            </w:r>
          </w:p>
        </w:tc>
        <w:tc>
          <w:tcPr>
            <w:tcW w:w="1010" w:type="dxa"/>
          </w:tcPr>
          <w:p w14:paraId="2261B23C" w14:textId="77777777" w:rsidR="002C0395" w:rsidRPr="00931575" w:rsidRDefault="002C0395" w:rsidP="00333C5F">
            <w:pPr>
              <w:pStyle w:val="TAC"/>
              <w:rPr>
                <w:rFonts w:eastAsia="MS Mincho"/>
              </w:rPr>
            </w:pPr>
            <w:r w:rsidRPr="00931575">
              <w:rPr>
                <w:rFonts w:eastAsia="MS Mincho" w:hint="eastAsia"/>
              </w:rPr>
              <w:t>[-9.6]</w:t>
            </w:r>
          </w:p>
        </w:tc>
      </w:tr>
      <w:tr w:rsidR="002C0395" w:rsidRPr="00931575" w14:paraId="2CAC3514" w14:textId="77777777" w:rsidTr="00333C5F">
        <w:trPr>
          <w:trHeight w:val="105"/>
          <w:jc w:val="center"/>
        </w:trPr>
        <w:tc>
          <w:tcPr>
            <w:tcW w:w="9855" w:type="dxa"/>
            <w:gridSpan w:val="8"/>
            <w:vAlign w:val="center"/>
          </w:tcPr>
          <w:p w14:paraId="1999645E" w14:textId="77DC1702"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3763" w:name="_Toc58915974"/>
      <w:bookmarkStart w:id="3764" w:name="_Toc58918155"/>
      <w:bookmarkStart w:id="3765" w:name="_Toc6669402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63"/>
      <w:bookmarkEnd w:id="3764"/>
      <w:bookmarkEnd w:id="3765"/>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333C5F">
        <w:trPr>
          <w:cantSplit/>
          <w:jc w:val="center"/>
        </w:trPr>
        <w:tc>
          <w:tcPr>
            <w:tcW w:w="995" w:type="dxa"/>
            <w:tcBorders>
              <w:bottom w:val="single" w:sz="4" w:space="0" w:color="auto"/>
            </w:tcBorders>
          </w:tcPr>
          <w:p w14:paraId="57604855"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333C5F">
            <w:pPr>
              <w:pStyle w:val="TAH"/>
            </w:pPr>
            <w:r w:rsidRPr="00931575">
              <w:t>Cyclic prefix</w:t>
            </w:r>
          </w:p>
        </w:tc>
        <w:tc>
          <w:tcPr>
            <w:tcW w:w="1634" w:type="dxa"/>
            <w:tcBorders>
              <w:bottom w:val="single" w:sz="4" w:space="0" w:color="auto"/>
            </w:tcBorders>
          </w:tcPr>
          <w:p w14:paraId="7AC2FBC0"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333C5F">
            <w:pPr>
              <w:pStyle w:val="TAH"/>
            </w:pPr>
            <w:r w:rsidRPr="00931575">
              <w:t>BLER</w:t>
            </w:r>
          </w:p>
        </w:tc>
        <w:tc>
          <w:tcPr>
            <w:tcW w:w="1380" w:type="dxa"/>
          </w:tcPr>
          <w:p w14:paraId="4678382E" w14:textId="77777777" w:rsidR="002C0395" w:rsidRPr="00931575" w:rsidRDefault="002C0395" w:rsidP="00333C5F">
            <w:pPr>
              <w:pStyle w:val="TAH"/>
            </w:pPr>
            <w:r w:rsidRPr="00931575">
              <w:t>FRC</w:t>
            </w:r>
            <w:r w:rsidRPr="00931575">
              <w:br/>
              <w:t>(annex A)</w:t>
            </w:r>
          </w:p>
        </w:tc>
        <w:tc>
          <w:tcPr>
            <w:tcW w:w="1280" w:type="dxa"/>
          </w:tcPr>
          <w:p w14:paraId="0D10192D" w14:textId="77777777" w:rsidR="002C0395" w:rsidRPr="00931575" w:rsidRDefault="002C0395" w:rsidP="00333C5F">
            <w:pPr>
              <w:pStyle w:val="TAH"/>
            </w:pPr>
            <w:r w:rsidRPr="00931575">
              <w:t>Additional DM-RS position</w:t>
            </w:r>
          </w:p>
        </w:tc>
        <w:tc>
          <w:tcPr>
            <w:tcW w:w="597" w:type="dxa"/>
          </w:tcPr>
          <w:p w14:paraId="3DA28C5E" w14:textId="77777777" w:rsidR="002C0395" w:rsidRPr="00931575" w:rsidRDefault="002C0395" w:rsidP="00333C5F">
            <w:pPr>
              <w:pStyle w:val="TAH"/>
            </w:pPr>
            <w:r w:rsidRPr="00931575">
              <w:t>PT-RS</w:t>
            </w:r>
          </w:p>
        </w:tc>
        <w:tc>
          <w:tcPr>
            <w:tcW w:w="1134" w:type="dxa"/>
          </w:tcPr>
          <w:p w14:paraId="1FEFD4C2" w14:textId="77777777" w:rsidR="002C0395" w:rsidRPr="00931575" w:rsidRDefault="002C0395" w:rsidP="00333C5F">
            <w:pPr>
              <w:pStyle w:val="TAH"/>
            </w:pPr>
            <w:r w:rsidRPr="00931575">
              <w:t>SNR</w:t>
            </w:r>
          </w:p>
          <w:p w14:paraId="4EC1CB73" w14:textId="77777777" w:rsidR="002C0395" w:rsidRPr="00931575" w:rsidRDefault="002C0395" w:rsidP="00333C5F">
            <w:pPr>
              <w:pStyle w:val="TAH"/>
            </w:pPr>
            <w:r w:rsidRPr="00931575">
              <w:t>(dB)</w:t>
            </w:r>
          </w:p>
        </w:tc>
      </w:tr>
      <w:tr w:rsidR="00FF2FEC" w:rsidRPr="00931575" w14:paraId="171725C9" w14:textId="77777777" w:rsidTr="00333C5F">
        <w:trPr>
          <w:cantSplit/>
          <w:jc w:val="center"/>
        </w:trPr>
        <w:tc>
          <w:tcPr>
            <w:tcW w:w="995" w:type="dxa"/>
            <w:tcBorders>
              <w:top w:val="single" w:sz="4" w:space="0" w:color="auto"/>
              <w:bottom w:val="single" w:sz="4" w:space="0" w:color="auto"/>
            </w:tcBorders>
            <w:shd w:val="clear" w:color="auto" w:fill="auto"/>
          </w:tcPr>
          <w:p w14:paraId="4CA18744" w14:textId="77777777" w:rsidR="00FF2FEC" w:rsidRPr="00931575" w:rsidRDefault="00FF2FEC" w:rsidP="00FF2FEC">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FF2FEC" w:rsidRPr="00931575" w:rsidRDefault="00FF2FEC" w:rsidP="00FF2FEC">
            <w:pPr>
              <w:pStyle w:val="TAC"/>
            </w:pPr>
            <w:r w:rsidRPr="00931575">
              <w:t>2</w:t>
            </w:r>
          </w:p>
        </w:tc>
        <w:tc>
          <w:tcPr>
            <w:tcW w:w="850" w:type="dxa"/>
            <w:tcBorders>
              <w:top w:val="nil"/>
              <w:bottom w:val="single" w:sz="4" w:space="0" w:color="auto"/>
            </w:tcBorders>
            <w:shd w:val="clear" w:color="auto" w:fill="auto"/>
          </w:tcPr>
          <w:p w14:paraId="01DF0E28" w14:textId="77777777" w:rsidR="00FF2FEC" w:rsidRPr="00931575" w:rsidRDefault="00FF2FEC" w:rsidP="00FF2FEC">
            <w:pPr>
              <w:pStyle w:val="TAC"/>
            </w:pPr>
            <w:r w:rsidRPr="00931575">
              <w:t>Normal</w:t>
            </w:r>
          </w:p>
        </w:tc>
        <w:tc>
          <w:tcPr>
            <w:tcW w:w="1634" w:type="dxa"/>
            <w:tcBorders>
              <w:top w:val="nil"/>
              <w:bottom w:val="single" w:sz="4" w:space="0" w:color="auto"/>
            </w:tcBorders>
            <w:shd w:val="clear" w:color="auto" w:fill="auto"/>
          </w:tcPr>
          <w:p w14:paraId="652EBFEA" w14:textId="459091A8" w:rsidR="00FF2FEC" w:rsidRPr="00931575" w:rsidRDefault="00FF2FEC" w:rsidP="00FF2FEC">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016CDCA8" w:rsidR="00FF2FEC" w:rsidRPr="00931575" w:rsidRDefault="00FF2FEC" w:rsidP="00FF2FEC">
            <w:pPr>
              <w:pStyle w:val="TAC"/>
            </w:pPr>
            <w:r w:rsidRPr="00931575">
              <w:t>1 %</w:t>
            </w:r>
          </w:p>
        </w:tc>
        <w:tc>
          <w:tcPr>
            <w:tcW w:w="1380" w:type="dxa"/>
            <w:tcBorders>
              <w:bottom w:val="single" w:sz="4" w:space="0" w:color="auto"/>
            </w:tcBorders>
          </w:tcPr>
          <w:p w14:paraId="0F027B42" w14:textId="2579E34C" w:rsidR="00FF2FEC" w:rsidRPr="00931575" w:rsidRDefault="00FF2FEC" w:rsidP="00FF2FEC">
            <w:pPr>
              <w:pStyle w:val="TAC"/>
            </w:pPr>
            <w:r>
              <w:rPr>
                <w:lang w:eastAsia="zh-CN"/>
              </w:rPr>
              <w:t>G-FR2-A3A-5</w:t>
            </w:r>
          </w:p>
        </w:tc>
        <w:tc>
          <w:tcPr>
            <w:tcW w:w="1280" w:type="dxa"/>
            <w:tcBorders>
              <w:bottom w:val="single" w:sz="4" w:space="0" w:color="auto"/>
            </w:tcBorders>
          </w:tcPr>
          <w:p w14:paraId="6D3F5609" w14:textId="2C3487CB" w:rsidR="00FF2FEC" w:rsidRPr="00931575" w:rsidRDefault="00FF2FEC" w:rsidP="00FF2FEC">
            <w:pPr>
              <w:pStyle w:val="TAC"/>
              <w:rPr>
                <w:lang w:eastAsia="zh-CN"/>
              </w:rPr>
            </w:pPr>
            <w:r w:rsidRPr="00931575">
              <w:rPr>
                <w:lang w:eastAsia="zh-CN"/>
              </w:rPr>
              <w:t>pos1</w:t>
            </w:r>
          </w:p>
        </w:tc>
        <w:tc>
          <w:tcPr>
            <w:tcW w:w="597" w:type="dxa"/>
          </w:tcPr>
          <w:p w14:paraId="31D486EA" w14:textId="5058E790" w:rsidR="00FF2FEC" w:rsidRPr="00931575" w:rsidRDefault="00FF2FEC" w:rsidP="00FF2FEC">
            <w:pPr>
              <w:pStyle w:val="TAC"/>
            </w:pPr>
            <w:r>
              <w:rPr>
                <w:lang w:eastAsia="zh-CN"/>
              </w:rPr>
              <w:t>No</w:t>
            </w:r>
          </w:p>
        </w:tc>
        <w:tc>
          <w:tcPr>
            <w:tcW w:w="1134" w:type="dxa"/>
          </w:tcPr>
          <w:p w14:paraId="41488B5C" w14:textId="264F072D" w:rsidR="00FF2FEC" w:rsidRPr="00931575" w:rsidRDefault="00FF2FEC" w:rsidP="00FF2FEC">
            <w:pPr>
              <w:pStyle w:val="TAC"/>
            </w:pPr>
            <w:r>
              <w:rPr>
                <w:lang w:eastAsia="zh-CN"/>
              </w:rPr>
              <w:t>[-11.4]</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333C5F">
        <w:trPr>
          <w:cantSplit/>
          <w:jc w:val="center"/>
        </w:trPr>
        <w:tc>
          <w:tcPr>
            <w:tcW w:w="995" w:type="dxa"/>
            <w:tcBorders>
              <w:bottom w:val="single" w:sz="4" w:space="0" w:color="auto"/>
            </w:tcBorders>
          </w:tcPr>
          <w:p w14:paraId="58A0F870"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333C5F">
            <w:pPr>
              <w:pStyle w:val="TAH"/>
            </w:pPr>
            <w:r w:rsidRPr="00931575">
              <w:t>Cyclic prefix</w:t>
            </w:r>
          </w:p>
        </w:tc>
        <w:tc>
          <w:tcPr>
            <w:tcW w:w="1634" w:type="dxa"/>
            <w:tcBorders>
              <w:bottom w:val="single" w:sz="4" w:space="0" w:color="auto"/>
            </w:tcBorders>
          </w:tcPr>
          <w:p w14:paraId="028A180D"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333C5F">
            <w:pPr>
              <w:pStyle w:val="TAH"/>
            </w:pPr>
            <w:r w:rsidRPr="00931575">
              <w:t>BLER</w:t>
            </w:r>
          </w:p>
        </w:tc>
        <w:tc>
          <w:tcPr>
            <w:tcW w:w="1380" w:type="dxa"/>
          </w:tcPr>
          <w:p w14:paraId="77D9090F" w14:textId="77777777" w:rsidR="002C0395" w:rsidRPr="00931575" w:rsidRDefault="002C0395" w:rsidP="00333C5F">
            <w:pPr>
              <w:pStyle w:val="TAH"/>
            </w:pPr>
            <w:r w:rsidRPr="00931575">
              <w:t>FRC</w:t>
            </w:r>
            <w:r w:rsidRPr="00931575">
              <w:br/>
              <w:t>(annex A)</w:t>
            </w:r>
          </w:p>
        </w:tc>
        <w:tc>
          <w:tcPr>
            <w:tcW w:w="1280" w:type="dxa"/>
          </w:tcPr>
          <w:p w14:paraId="5C3D78BA" w14:textId="77777777" w:rsidR="002C0395" w:rsidRPr="00931575" w:rsidRDefault="002C0395" w:rsidP="00333C5F">
            <w:pPr>
              <w:pStyle w:val="TAH"/>
            </w:pPr>
            <w:r w:rsidRPr="00931575">
              <w:t>Additional DM-RS position</w:t>
            </w:r>
          </w:p>
        </w:tc>
        <w:tc>
          <w:tcPr>
            <w:tcW w:w="597" w:type="dxa"/>
          </w:tcPr>
          <w:p w14:paraId="3D4D650B" w14:textId="77777777" w:rsidR="002C0395" w:rsidRPr="00931575" w:rsidRDefault="002C0395" w:rsidP="00333C5F">
            <w:pPr>
              <w:pStyle w:val="TAH"/>
            </w:pPr>
            <w:r w:rsidRPr="00931575">
              <w:t>PT-RS</w:t>
            </w:r>
          </w:p>
        </w:tc>
        <w:tc>
          <w:tcPr>
            <w:tcW w:w="1134" w:type="dxa"/>
          </w:tcPr>
          <w:p w14:paraId="5D2A18EE" w14:textId="77777777" w:rsidR="002C0395" w:rsidRPr="00931575" w:rsidRDefault="002C0395" w:rsidP="00333C5F">
            <w:pPr>
              <w:pStyle w:val="TAH"/>
            </w:pPr>
            <w:r w:rsidRPr="00931575">
              <w:t>SNR</w:t>
            </w:r>
          </w:p>
          <w:p w14:paraId="330B5CAC" w14:textId="77777777" w:rsidR="002C0395" w:rsidRPr="00931575" w:rsidRDefault="002C0395" w:rsidP="00333C5F">
            <w:pPr>
              <w:pStyle w:val="TAH"/>
            </w:pPr>
            <w:r w:rsidRPr="00931575">
              <w:t>(dB)</w:t>
            </w:r>
          </w:p>
        </w:tc>
      </w:tr>
      <w:tr w:rsidR="00C61B51" w:rsidRPr="00931575" w14:paraId="4E564A90" w14:textId="77777777" w:rsidTr="00333C5F">
        <w:trPr>
          <w:cantSplit/>
          <w:jc w:val="center"/>
        </w:trPr>
        <w:tc>
          <w:tcPr>
            <w:tcW w:w="995" w:type="dxa"/>
            <w:tcBorders>
              <w:top w:val="single" w:sz="4" w:space="0" w:color="auto"/>
              <w:bottom w:val="single" w:sz="4" w:space="0" w:color="auto"/>
            </w:tcBorders>
            <w:shd w:val="clear" w:color="auto" w:fill="auto"/>
          </w:tcPr>
          <w:p w14:paraId="4A716F19" w14:textId="77777777" w:rsidR="00C61B51" w:rsidRPr="00931575" w:rsidRDefault="00C61B51" w:rsidP="00C61B51">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C61B51" w:rsidRPr="00931575" w:rsidRDefault="00C61B51" w:rsidP="00C61B51">
            <w:pPr>
              <w:pStyle w:val="TAC"/>
            </w:pPr>
            <w:r w:rsidRPr="00931575">
              <w:t>2</w:t>
            </w:r>
          </w:p>
        </w:tc>
        <w:tc>
          <w:tcPr>
            <w:tcW w:w="850" w:type="dxa"/>
            <w:tcBorders>
              <w:top w:val="nil"/>
              <w:bottom w:val="single" w:sz="4" w:space="0" w:color="auto"/>
            </w:tcBorders>
            <w:shd w:val="clear" w:color="auto" w:fill="auto"/>
          </w:tcPr>
          <w:p w14:paraId="694EF3F7" w14:textId="77777777" w:rsidR="00C61B51" w:rsidRPr="00931575" w:rsidRDefault="00C61B51" w:rsidP="00C61B51">
            <w:pPr>
              <w:pStyle w:val="TAC"/>
            </w:pPr>
            <w:r w:rsidRPr="00931575">
              <w:t>Normal</w:t>
            </w:r>
          </w:p>
        </w:tc>
        <w:tc>
          <w:tcPr>
            <w:tcW w:w="1634" w:type="dxa"/>
            <w:tcBorders>
              <w:top w:val="nil"/>
              <w:bottom w:val="single" w:sz="4" w:space="0" w:color="auto"/>
            </w:tcBorders>
            <w:shd w:val="clear" w:color="auto" w:fill="auto"/>
          </w:tcPr>
          <w:p w14:paraId="14F23BF3" w14:textId="7B22A656" w:rsidR="00C61B51" w:rsidRPr="00931575" w:rsidRDefault="00C61B51" w:rsidP="00C61B5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662AC6EA" w:rsidR="00C61B51" w:rsidRPr="00931575" w:rsidRDefault="00C61B51" w:rsidP="00C61B51">
            <w:pPr>
              <w:pStyle w:val="TAC"/>
            </w:pPr>
            <w:r w:rsidRPr="00931575">
              <w:t>1 %</w:t>
            </w:r>
          </w:p>
        </w:tc>
        <w:tc>
          <w:tcPr>
            <w:tcW w:w="1380" w:type="dxa"/>
            <w:tcBorders>
              <w:bottom w:val="single" w:sz="4" w:space="0" w:color="auto"/>
            </w:tcBorders>
          </w:tcPr>
          <w:p w14:paraId="15B21B65" w14:textId="66674644" w:rsidR="00C61B51" w:rsidRPr="00931575" w:rsidRDefault="00C61B51" w:rsidP="00C61B51">
            <w:pPr>
              <w:pStyle w:val="TAC"/>
            </w:pPr>
            <w:r>
              <w:rPr>
                <w:lang w:eastAsia="zh-CN"/>
              </w:rPr>
              <w:t>G-FR2-A3A-6</w:t>
            </w:r>
          </w:p>
        </w:tc>
        <w:tc>
          <w:tcPr>
            <w:tcW w:w="1280" w:type="dxa"/>
            <w:tcBorders>
              <w:bottom w:val="single" w:sz="4" w:space="0" w:color="auto"/>
            </w:tcBorders>
          </w:tcPr>
          <w:p w14:paraId="6CD1C1B6" w14:textId="2DF322C5" w:rsidR="00C61B51" w:rsidRPr="00931575" w:rsidRDefault="00C61B51" w:rsidP="00C61B51">
            <w:pPr>
              <w:pStyle w:val="TAC"/>
              <w:rPr>
                <w:lang w:eastAsia="zh-CN"/>
              </w:rPr>
            </w:pPr>
            <w:r w:rsidRPr="00931575">
              <w:rPr>
                <w:lang w:eastAsia="zh-CN"/>
              </w:rPr>
              <w:t>pos1</w:t>
            </w:r>
          </w:p>
        </w:tc>
        <w:tc>
          <w:tcPr>
            <w:tcW w:w="597" w:type="dxa"/>
          </w:tcPr>
          <w:p w14:paraId="46016305" w14:textId="3EF6B033" w:rsidR="00C61B51" w:rsidRPr="00931575" w:rsidRDefault="00C61B51" w:rsidP="00C61B51">
            <w:pPr>
              <w:pStyle w:val="TAC"/>
            </w:pPr>
            <w:r>
              <w:rPr>
                <w:lang w:eastAsia="zh-CN"/>
              </w:rPr>
              <w:t>No</w:t>
            </w:r>
          </w:p>
        </w:tc>
        <w:tc>
          <w:tcPr>
            <w:tcW w:w="1134" w:type="dxa"/>
          </w:tcPr>
          <w:p w14:paraId="3E40930E" w14:textId="5E1A0436" w:rsidR="00C61B51" w:rsidRPr="00931575" w:rsidRDefault="00C61B51" w:rsidP="00C61B51">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333C5F">
        <w:trPr>
          <w:cantSplit/>
          <w:jc w:val="center"/>
        </w:trPr>
        <w:tc>
          <w:tcPr>
            <w:tcW w:w="995" w:type="dxa"/>
            <w:tcBorders>
              <w:bottom w:val="single" w:sz="4" w:space="0" w:color="auto"/>
            </w:tcBorders>
          </w:tcPr>
          <w:p w14:paraId="6A58EBA9"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333C5F">
            <w:pPr>
              <w:pStyle w:val="TAH"/>
            </w:pPr>
            <w:r w:rsidRPr="00931575">
              <w:t>Cyclic prefix</w:t>
            </w:r>
          </w:p>
        </w:tc>
        <w:tc>
          <w:tcPr>
            <w:tcW w:w="1634" w:type="dxa"/>
            <w:tcBorders>
              <w:bottom w:val="single" w:sz="4" w:space="0" w:color="auto"/>
            </w:tcBorders>
          </w:tcPr>
          <w:p w14:paraId="0347F907"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333C5F">
            <w:pPr>
              <w:pStyle w:val="TAH"/>
            </w:pPr>
            <w:r w:rsidRPr="00931575">
              <w:t>BLER</w:t>
            </w:r>
          </w:p>
        </w:tc>
        <w:tc>
          <w:tcPr>
            <w:tcW w:w="1380" w:type="dxa"/>
            <w:tcBorders>
              <w:bottom w:val="single" w:sz="4" w:space="0" w:color="auto"/>
            </w:tcBorders>
          </w:tcPr>
          <w:p w14:paraId="76BE742B"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333C5F">
            <w:pPr>
              <w:pStyle w:val="TAH"/>
            </w:pPr>
            <w:r w:rsidRPr="00931575">
              <w:t>PT-RS</w:t>
            </w:r>
          </w:p>
        </w:tc>
        <w:tc>
          <w:tcPr>
            <w:tcW w:w="1134" w:type="dxa"/>
            <w:tcBorders>
              <w:bottom w:val="single" w:sz="4" w:space="0" w:color="auto"/>
            </w:tcBorders>
          </w:tcPr>
          <w:p w14:paraId="44B6874A" w14:textId="77777777" w:rsidR="002C0395" w:rsidRPr="00931575" w:rsidRDefault="002C0395" w:rsidP="00333C5F">
            <w:pPr>
              <w:pStyle w:val="TAH"/>
            </w:pPr>
            <w:r w:rsidRPr="00931575">
              <w:t>SNR</w:t>
            </w:r>
          </w:p>
          <w:p w14:paraId="2970E8FE" w14:textId="77777777" w:rsidR="002C0395" w:rsidRPr="00931575" w:rsidRDefault="002C0395" w:rsidP="00333C5F">
            <w:pPr>
              <w:pStyle w:val="TAH"/>
            </w:pPr>
            <w:r w:rsidRPr="00931575">
              <w:t>(dB)</w:t>
            </w:r>
          </w:p>
        </w:tc>
      </w:tr>
      <w:tr w:rsidR="001B439E" w:rsidRPr="00931575" w14:paraId="74615C91" w14:textId="77777777" w:rsidTr="00333C5F">
        <w:trPr>
          <w:cantSplit/>
          <w:jc w:val="center"/>
        </w:trPr>
        <w:tc>
          <w:tcPr>
            <w:tcW w:w="995" w:type="dxa"/>
            <w:tcBorders>
              <w:bottom w:val="single" w:sz="4" w:space="0" w:color="auto"/>
            </w:tcBorders>
            <w:shd w:val="clear" w:color="auto" w:fill="auto"/>
          </w:tcPr>
          <w:p w14:paraId="04A55D77" w14:textId="77777777" w:rsidR="001B439E" w:rsidRPr="00931575" w:rsidRDefault="001B439E" w:rsidP="001B439E">
            <w:pPr>
              <w:pStyle w:val="TAC"/>
            </w:pPr>
            <w:r w:rsidRPr="00931575">
              <w:t>1</w:t>
            </w:r>
          </w:p>
        </w:tc>
        <w:tc>
          <w:tcPr>
            <w:tcW w:w="1485" w:type="dxa"/>
            <w:tcBorders>
              <w:bottom w:val="single" w:sz="4" w:space="0" w:color="auto"/>
            </w:tcBorders>
            <w:shd w:val="clear" w:color="auto" w:fill="auto"/>
          </w:tcPr>
          <w:p w14:paraId="56FF5B98" w14:textId="77777777" w:rsidR="001B439E" w:rsidRPr="00931575" w:rsidRDefault="001B439E" w:rsidP="001B439E">
            <w:pPr>
              <w:pStyle w:val="TAC"/>
            </w:pPr>
            <w:r w:rsidRPr="00931575">
              <w:t>2</w:t>
            </w:r>
          </w:p>
        </w:tc>
        <w:tc>
          <w:tcPr>
            <w:tcW w:w="850" w:type="dxa"/>
            <w:tcBorders>
              <w:bottom w:val="single" w:sz="4" w:space="0" w:color="auto"/>
            </w:tcBorders>
            <w:shd w:val="clear" w:color="auto" w:fill="auto"/>
          </w:tcPr>
          <w:p w14:paraId="1D69CD5B" w14:textId="77777777" w:rsidR="001B439E" w:rsidRPr="00931575" w:rsidRDefault="001B439E" w:rsidP="001B439E">
            <w:pPr>
              <w:pStyle w:val="TAC"/>
            </w:pPr>
            <w:r w:rsidRPr="00931575">
              <w:t>Normal</w:t>
            </w:r>
          </w:p>
        </w:tc>
        <w:tc>
          <w:tcPr>
            <w:tcW w:w="1634" w:type="dxa"/>
            <w:tcBorders>
              <w:bottom w:val="single" w:sz="4" w:space="0" w:color="auto"/>
            </w:tcBorders>
            <w:shd w:val="clear" w:color="auto" w:fill="auto"/>
          </w:tcPr>
          <w:p w14:paraId="7EF7EE8D" w14:textId="2502DB96" w:rsidR="001B439E" w:rsidRPr="00931575" w:rsidRDefault="001B439E" w:rsidP="001B439E">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2E118EED" w:rsidR="001B439E" w:rsidRPr="00931575" w:rsidRDefault="001B439E" w:rsidP="001B439E">
            <w:pPr>
              <w:pStyle w:val="TAC"/>
            </w:pPr>
            <w:r w:rsidRPr="00931575">
              <w:t>1 %</w:t>
            </w:r>
          </w:p>
        </w:tc>
        <w:tc>
          <w:tcPr>
            <w:tcW w:w="1380" w:type="dxa"/>
            <w:tcBorders>
              <w:bottom w:val="single" w:sz="4" w:space="0" w:color="auto"/>
            </w:tcBorders>
          </w:tcPr>
          <w:p w14:paraId="54B4E32D" w14:textId="4234E981" w:rsidR="001B439E" w:rsidRPr="00931575" w:rsidRDefault="001B439E" w:rsidP="001B439E">
            <w:pPr>
              <w:pStyle w:val="TAC"/>
            </w:pPr>
            <w:r>
              <w:rPr>
                <w:lang w:eastAsia="zh-CN"/>
              </w:rPr>
              <w:t>G-FR2-A3A-7</w:t>
            </w:r>
          </w:p>
        </w:tc>
        <w:tc>
          <w:tcPr>
            <w:tcW w:w="1280" w:type="dxa"/>
            <w:tcBorders>
              <w:bottom w:val="single" w:sz="4" w:space="0" w:color="auto"/>
            </w:tcBorders>
          </w:tcPr>
          <w:p w14:paraId="3A7C0539" w14:textId="10941BF0" w:rsidR="001B439E" w:rsidRPr="00931575" w:rsidRDefault="001B439E" w:rsidP="001B439E">
            <w:pPr>
              <w:pStyle w:val="TAC"/>
            </w:pPr>
            <w:r w:rsidRPr="00931575">
              <w:rPr>
                <w:lang w:eastAsia="zh-CN"/>
              </w:rPr>
              <w:t>pos1</w:t>
            </w:r>
          </w:p>
        </w:tc>
        <w:tc>
          <w:tcPr>
            <w:tcW w:w="597" w:type="dxa"/>
            <w:tcBorders>
              <w:bottom w:val="single" w:sz="4" w:space="0" w:color="auto"/>
            </w:tcBorders>
          </w:tcPr>
          <w:p w14:paraId="42E1274F" w14:textId="1E61FBE5" w:rsidR="001B439E" w:rsidRPr="00931575" w:rsidRDefault="001B439E" w:rsidP="001B439E">
            <w:pPr>
              <w:pStyle w:val="TAC"/>
            </w:pPr>
            <w:r>
              <w:rPr>
                <w:lang w:eastAsia="zh-CN"/>
              </w:rPr>
              <w:t>No</w:t>
            </w:r>
          </w:p>
        </w:tc>
        <w:tc>
          <w:tcPr>
            <w:tcW w:w="1134" w:type="dxa"/>
            <w:tcBorders>
              <w:bottom w:val="single" w:sz="4" w:space="0" w:color="auto"/>
            </w:tcBorders>
          </w:tcPr>
          <w:p w14:paraId="52ADE61A" w14:textId="6CF045B5" w:rsidR="001B439E" w:rsidRPr="00931575" w:rsidRDefault="001B439E" w:rsidP="001B439E">
            <w:pPr>
              <w:pStyle w:val="TAC"/>
            </w:pPr>
            <w:r>
              <w:rPr>
                <w:lang w:eastAsia="zh-CN"/>
              </w:rPr>
              <w:t>[-10.4]</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333C5F">
        <w:trPr>
          <w:cantSplit/>
          <w:jc w:val="center"/>
        </w:trPr>
        <w:tc>
          <w:tcPr>
            <w:tcW w:w="995" w:type="dxa"/>
            <w:tcBorders>
              <w:bottom w:val="single" w:sz="4" w:space="0" w:color="auto"/>
            </w:tcBorders>
          </w:tcPr>
          <w:p w14:paraId="60756F21"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333C5F">
            <w:pPr>
              <w:pStyle w:val="TAH"/>
            </w:pPr>
            <w:r w:rsidRPr="00931575">
              <w:t>Cyclic prefix</w:t>
            </w:r>
          </w:p>
        </w:tc>
        <w:tc>
          <w:tcPr>
            <w:tcW w:w="1634" w:type="dxa"/>
            <w:tcBorders>
              <w:bottom w:val="single" w:sz="4" w:space="0" w:color="auto"/>
            </w:tcBorders>
          </w:tcPr>
          <w:p w14:paraId="10492AEC"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333C5F">
            <w:pPr>
              <w:pStyle w:val="TAH"/>
            </w:pPr>
            <w:r w:rsidRPr="00931575">
              <w:t>BLER</w:t>
            </w:r>
          </w:p>
        </w:tc>
        <w:tc>
          <w:tcPr>
            <w:tcW w:w="1380" w:type="dxa"/>
            <w:tcBorders>
              <w:bottom w:val="single" w:sz="4" w:space="0" w:color="auto"/>
            </w:tcBorders>
          </w:tcPr>
          <w:p w14:paraId="4287C4A6"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333C5F">
            <w:pPr>
              <w:pStyle w:val="TAH"/>
            </w:pPr>
            <w:r w:rsidRPr="00931575">
              <w:t>PT-RS</w:t>
            </w:r>
          </w:p>
        </w:tc>
        <w:tc>
          <w:tcPr>
            <w:tcW w:w="1134" w:type="dxa"/>
            <w:tcBorders>
              <w:bottom w:val="single" w:sz="4" w:space="0" w:color="auto"/>
            </w:tcBorders>
          </w:tcPr>
          <w:p w14:paraId="2A5EAF25" w14:textId="77777777" w:rsidR="002C0395" w:rsidRPr="00931575" w:rsidRDefault="002C0395" w:rsidP="00333C5F">
            <w:pPr>
              <w:pStyle w:val="TAH"/>
            </w:pPr>
            <w:r w:rsidRPr="00931575">
              <w:t>SNR</w:t>
            </w:r>
          </w:p>
          <w:p w14:paraId="0D71EB52" w14:textId="77777777" w:rsidR="002C0395" w:rsidRPr="00931575" w:rsidRDefault="002C0395" w:rsidP="00333C5F">
            <w:pPr>
              <w:pStyle w:val="TAH"/>
            </w:pPr>
            <w:r w:rsidRPr="00931575">
              <w:t>(dB)</w:t>
            </w:r>
          </w:p>
        </w:tc>
      </w:tr>
      <w:tr w:rsidR="009E2CBB" w:rsidRPr="00931575" w14:paraId="4D5ADA2E" w14:textId="77777777" w:rsidTr="00333C5F">
        <w:trPr>
          <w:cantSplit/>
          <w:jc w:val="center"/>
        </w:trPr>
        <w:tc>
          <w:tcPr>
            <w:tcW w:w="995" w:type="dxa"/>
            <w:tcBorders>
              <w:bottom w:val="single" w:sz="4" w:space="0" w:color="auto"/>
            </w:tcBorders>
            <w:shd w:val="clear" w:color="auto" w:fill="auto"/>
          </w:tcPr>
          <w:p w14:paraId="28C01652" w14:textId="77777777" w:rsidR="009E2CBB" w:rsidRPr="00931575" w:rsidRDefault="009E2CBB" w:rsidP="009E2CBB">
            <w:pPr>
              <w:pStyle w:val="TAC"/>
            </w:pPr>
            <w:r w:rsidRPr="00931575">
              <w:t>1</w:t>
            </w:r>
          </w:p>
        </w:tc>
        <w:tc>
          <w:tcPr>
            <w:tcW w:w="1485" w:type="dxa"/>
            <w:tcBorders>
              <w:bottom w:val="single" w:sz="4" w:space="0" w:color="auto"/>
            </w:tcBorders>
            <w:shd w:val="clear" w:color="auto" w:fill="auto"/>
          </w:tcPr>
          <w:p w14:paraId="6C2521ED" w14:textId="77777777" w:rsidR="009E2CBB" w:rsidRPr="00931575" w:rsidRDefault="009E2CBB" w:rsidP="009E2CBB">
            <w:pPr>
              <w:pStyle w:val="TAC"/>
            </w:pPr>
            <w:r w:rsidRPr="00931575">
              <w:t>2</w:t>
            </w:r>
          </w:p>
        </w:tc>
        <w:tc>
          <w:tcPr>
            <w:tcW w:w="850" w:type="dxa"/>
            <w:tcBorders>
              <w:bottom w:val="single" w:sz="4" w:space="0" w:color="auto"/>
            </w:tcBorders>
            <w:shd w:val="clear" w:color="auto" w:fill="auto"/>
          </w:tcPr>
          <w:p w14:paraId="67936EA4" w14:textId="77777777" w:rsidR="009E2CBB" w:rsidRPr="00931575" w:rsidRDefault="009E2CBB" w:rsidP="009E2CBB">
            <w:pPr>
              <w:pStyle w:val="TAC"/>
            </w:pPr>
            <w:r w:rsidRPr="00931575">
              <w:t>Normal</w:t>
            </w:r>
          </w:p>
        </w:tc>
        <w:tc>
          <w:tcPr>
            <w:tcW w:w="1634" w:type="dxa"/>
            <w:tcBorders>
              <w:bottom w:val="single" w:sz="4" w:space="0" w:color="auto"/>
            </w:tcBorders>
            <w:shd w:val="clear" w:color="auto" w:fill="auto"/>
          </w:tcPr>
          <w:p w14:paraId="1E087900" w14:textId="505B4257" w:rsidR="009E2CBB" w:rsidRPr="00931575" w:rsidRDefault="009E2CBB" w:rsidP="009E2CBB">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3BA3FE8C" w:rsidR="009E2CBB" w:rsidRPr="00931575" w:rsidRDefault="009E2CBB" w:rsidP="009E2CBB">
            <w:pPr>
              <w:pStyle w:val="TAC"/>
            </w:pPr>
            <w:r w:rsidRPr="00931575">
              <w:t>1 %</w:t>
            </w:r>
          </w:p>
        </w:tc>
        <w:tc>
          <w:tcPr>
            <w:tcW w:w="1380" w:type="dxa"/>
            <w:tcBorders>
              <w:bottom w:val="single" w:sz="4" w:space="0" w:color="auto"/>
            </w:tcBorders>
          </w:tcPr>
          <w:p w14:paraId="6EDCBB65" w14:textId="7FA3DB13" w:rsidR="009E2CBB" w:rsidRPr="00931575" w:rsidRDefault="009E2CBB" w:rsidP="009E2CBB">
            <w:pPr>
              <w:pStyle w:val="TAC"/>
            </w:pPr>
            <w:r>
              <w:rPr>
                <w:lang w:eastAsia="zh-CN"/>
              </w:rPr>
              <w:t>G-FR2-A3A-8</w:t>
            </w:r>
          </w:p>
        </w:tc>
        <w:tc>
          <w:tcPr>
            <w:tcW w:w="1280" w:type="dxa"/>
            <w:tcBorders>
              <w:bottom w:val="single" w:sz="4" w:space="0" w:color="auto"/>
            </w:tcBorders>
          </w:tcPr>
          <w:p w14:paraId="250DFF17" w14:textId="78D0D9E7" w:rsidR="009E2CBB" w:rsidRPr="00931575" w:rsidRDefault="009E2CBB" w:rsidP="009E2CBB">
            <w:pPr>
              <w:pStyle w:val="TAC"/>
            </w:pPr>
            <w:r w:rsidRPr="00931575">
              <w:rPr>
                <w:lang w:eastAsia="zh-CN"/>
              </w:rPr>
              <w:t>pos1</w:t>
            </w:r>
          </w:p>
        </w:tc>
        <w:tc>
          <w:tcPr>
            <w:tcW w:w="597" w:type="dxa"/>
            <w:tcBorders>
              <w:bottom w:val="single" w:sz="4" w:space="0" w:color="auto"/>
            </w:tcBorders>
          </w:tcPr>
          <w:p w14:paraId="24FFD053" w14:textId="600DFD97" w:rsidR="009E2CBB" w:rsidRPr="00931575" w:rsidRDefault="009E2CBB" w:rsidP="009E2CBB">
            <w:pPr>
              <w:pStyle w:val="TAC"/>
            </w:pPr>
            <w:r>
              <w:rPr>
                <w:lang w:eastAsia="zh-CN"/>
              </w:rPr>
              <w:t>No</w:t>
            </w:r>
          </w:p>
        </w:tc>
        <w:tc>
          <w:tcPr>
            <w:tcW w:w="1134" w:type="dxa"/>
            <w:tcBorders>
              <w:bottom w:val="single" w:sz="4" w:space="0" w:color="auto"/>
            </w:tcBorders>
          </w:tcPr>
          <w:p w14:paraId="04E7D81F" w14:textId="3F6C787F" w:rsidR="009E2CBB" w:rsidRPr="00931575" w:rsidRDefault="009E2CBB" w:rsidP="009E2CBB">
            <w:pPr>
              <w:pStyle w:val="TAC"/>
            </w:pPr>
            <w:r>
              <w:rPr>
                <w:lang w:eastAsia="zh-CN"/>
              </w:rPr>
              <w:t>[-11.2]</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3766" w:name="_Toc58915975"/>
      <w:bookmarkStart w:id="3767" w:name="_Toc58918156"/>
      <w:bookmarkStart w:id="3768" w:name="_Toc66694026"/>
      <w:r w:rsidRPr="00931575">
        <w:t>8.2.8.1</w:t>
      </w:r>
      <w:r w:rsidRPr="00931575">
        <w:tab/>
        <w:t>Definition and applicability</w:t>
      </w:r>
      <w:bookmarkEnd w:id="3766"/>
      <w:bookmarkEnd w:id="3767"/>
      <w:bookmarkEnd w:id="3768"/>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3769" w:name="_Toc58915976"/>
      <w:bookmarkStart w:id="3770" w:name="_Toc58918157"/>
      <w:bookmarkStart w:id="3771" w:name="_Toc66694027"/>
      <w:r w:rsidRPr="00931575">
        <w:t>8.2.8.2</w:t>
      </w:r>
      <w:r w:rsidRPr="00931575">
        <w:tab/>
        <w:t>Minimum Requirement</w:t>
      </w:r>
      <w:bookmarkEnd w:id="3769"/>
      <w:bookmarkEnd w:id="3770"/>
      <w:bookmarkEnd w:id="3771"/>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3772" w:name="_Toc58915977"/>
      <w:bookmarkStart w:id="3773" w:name="_Toc58918158"/>
      <w:bookmarkStart w:id="3774" w:name="_Toc66694028"/>
      <w:r w:rsidRPr="00931575">
        <w:t>8.2.8.3</w:t>
      </w:r>
      <w:r w:rsidRPr="00931575">
        <w:tab/>
        <w:t>Test purpose</w:t>
      </w:r>
      <w:bookmarkEnd w:id="3772"/>
      <w:bookmarkEnd w:id="3773"/>
      <w:bookmarkEnd w:id="3774"/>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3775" w:name="_Toc58915978"/>
      <w:bookmarkStart w:id="3776" w:name="_Toc58918159"/>
      <w:bookmarkStart w:id="3777" w:name="_Toc66694029"/>
      <w:r w:rsidRPr="00931575">
        <w:t>8.2.8.4</w:t>
      </w:r>
      <w:r w:rsidRPr="00931575">
        <w:tab/>
        <w:t>Method of test</w:t>
      </w:r>
      <w:bookmarkEnd w:id="3775"/>
      <w:bookmarkEnd w:id="3776"/>
      <w:bookmarkEnd w:id="3777"/>
    </w:p>
    <w:p w14:paraId="7A1A6E7B" w14:textId="77777777" w:rsidR="007F5CD7" w:rsidRPr="00931575" w:rsidRDefault="007F5CD7" w:rsidP="007F5CD7">
      <w:pPr>
        <w:pStyle w:val="Heading5"/>
      </w:pPr>
      <w:bookmarkStart w:id="3778" w:name="_Toc58915979"/>
      <w:bookmarkStart w:id="3779" w:name="_Toc58918160"/>
      <w:bookmarkStart w:id="3780" w:name="_Toc66694030"/>
      <w:r w:rsidRPr="00931575">
        <w:t>8.2.8.4.1</w:t>
      </w:r>
      <w:r w:rsidRPr="00931575">
        <w:tab/>
        <w:t>Initial conditions</w:t>
      </w:r>
      <w:bookmarkEnd w:id="3778"/>
      <w:bookmarkEnd w:id="3779"/>
      <w:bookmarkEnd w:id="3780"/>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781" w:name="_Toc58915980"/>
      <w:bookmarkStart w:id="3782" w:name="_Toc58918161"/>
      <w:bookmarkStart w:id="3783" w:name="_Toc66694031"/>
      <w:r w:rsidRPr="00931575">
        <w:t>8.2.8.4.2</w:t>
      </w:r>
      <w:r w:rsidRPr="00931575">
        <w:tab/>
        <w:t>Procedure</w:t>
      </w:r>
      <w:bookmarkEnd w:id="3781"/>
      <w:bookmarkEnd w:id="3782"/>
      <w:bookmarkEnd w:id="3783"/>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A5FBFE2" w14:textId="77777777" w:rsidTr="00333C5F">
        <w:trPr>
          <w:cantSplit/>
          <w:jc w:val="center"/>
        </w:trPr>
        <w:tc>
          <w:tcPr>
            <w:tcW w:w="1423" w:type="dxa"/>
            <w:tcBorders>
              <w:bottom w:val="nil"/>
            </w:tcBorders>
            <w:shd w:val="clear" w:color="auto" w:fill="auto"/>
          </w:tcPr>
          <w:p w14:paraId="705F438D" w14:textId="77777777" w:rsidR="007F5CD7" w:rsidRPr="00931575" w:rsidRDefault="007F5CD7" w:rsidP="00333C5F">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333C5F">
        <w:trPr>
          <w:cantSplit/>
          <w:jc w:val="center"/>
        </w:trPr>
        <w:tc>
          <w:tcPr>
            <w:tcW w:w="1423" w:type="dxa"/>
            <w:tcBorders>
              <w:top w:val="nil"/>
              <w:bottom w:val="nil"/>
            </w:tcBorders>
            <w:shd w:val="clear" w:color="auto" w:fill="auto"/>
          </w:tcPr>
          <w:p w14:paraId="1650E692" w14:textId="77777777" w:rsidR="007F5CD7" w:rsidRPr="00931575" w:rsidRDefault="007F5CD7" w:rsidP="00333C5F">
            <w:pPr>
              <w:pStyle w:val="TAC"/>
            </w:pPr>
          </w:p>
        </w:tc>
        <w:tc>
          <w:tcPr>
            <w:tcW w:w="1959" w:type="dxa"/>
            <w:tcBorders>
              <w:top w:val="nil"/>
              <w:bottom w:val="nil"/>
            </w:tcBorders>
            <w:shd w:val="clear" w:color="auto" w:fill="auto"/>
          </w:tcPr>
          <w:p w14:paraId="38AA1B9F"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333C5F">
        <w:trPr>
          <w:cantSplit/>
          <w:jc w:val="center"/>
        </w:trPr>
        <w:tc>
          <w:tcPr>
            <w:tcW w:w="1423" w:type="dxa"/>
            <w:tcBorders>
              <w:top w:val="nil"/>
              <w:bottom w:val="nil"/>
            </w:tcBorders>
            <w:shd w:val="clear" w:color="auto" w:fill="auto"/>
          </w:tcPr>
          <w:p w14:paraId="67D31262"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333C5F">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333C5F">
        <w:trPr>
          <w:cantSplit/>
          <w:jc w:val="center"/>
        </w:trPr>
        <w:tc>
          <w:tcPr>
            <w:tcW w:w="1423" w:type="dxa"/>
            <w:tcBorders>
              <w:top w:val="nil"/>
              <w:bottom w:val="nil"/>
            </w:tcBorders>
            <w:shd w:val="clear" w:color="auto" w:fill="auto"/>
          </w:tcPr>
          <w:p w14:paraId="3872D38C"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333C5F">
            <w:pPr>
              <w:pStyle w:val="TAC"/>
              <w:rPr>
                <w:rFonts w:eastAsia="‚c‚e‚o“Á‘¾ƒSƒVƒbƒN‘Ì"/>
              </w:rPr>
            </w:pPr>
          </w:p>
        </w:tc>
        <w:tc>
          <w:tcPr>
            <w:tcW w:w="1985" w:type="dxa"/>
          </w:tcPr>
          <w:p w14:paraId="7EFE0909"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333C5F">
        <w:trPr>
          <w:cantSplit/>
          <w:jc w:val="center"/>
        </w:trPr>
        <w:tc>
          <w:tcPr>
            <w:tcW w:w="1423" w:type="dxa"/>
            <w:tcBorders>
              <w:bottom w:val="nil"/>
            </w:tcBorders>
            <w:shd w:val="clear" w:color="auto" w:fill="auto"/>
          </w:tcPr>
          <w:p w14:paraId="54FD8106" w14:textId="77777777" w:rsidR="007F5CD7" w:rsidRPr="00931575" w:rsidRDefault="007F5CD7"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333C5F">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784" w:name="_Toc58915981"/>
      <w:bookmarkStart w:id="3785" w:name="_Toc58918162"/>
      <w:bookmarkStart w:id="3786" w:name="_Toc66694032"/>
      <w:r w:rsidRPr="00931575">
        <w:t>8.2.8.5</w:t>
      </w:r>
      <w:r w:rsidRPr="00931575">
        <w:tab/>
        <w:t>Test Requirement</w:t>
      </w:r>
      <w:bookmarkEnd w:id="3784"/>
      <w:bookmarkEnd w:id="3785"/>
      <w:bookmarkEnd w:id="3786"/>
    </w:p>
    <w:p w14:paraId="2E3931B5" w14:textId="77777777" w:rsidR="007F5CD7" w:rsidRPr="00931575" w:rsidRDefault="007F5CD7" w:rsidP="007F5CD7">
      <w:pPr>
        <w:pStyle w:val="Heading5"/>
        <w:rPr>
          <w:rFonts w:cs="Arial"/>
          <w:i/>
          <w:iCs/>
          <w:szCs w:val="22"/>
          <w:lang w:eastAsia="zh-CN"/>
        </w:rPr>
      </w:pPr>
      <w:bookmarkStart w:id="3787" w:name="_Toc58915982"/>
      <w:bookmarkStart w:id="3788" w:name="_Toc58918163"/>
      <w:bookmarkStart w:id="3789" w:name="_Toc6669403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787"/>
      <w:bookmarkEnd w:id="3788"/>
      <w:bookmarkEnd w:id="3789"/>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790" w:name="_Toc58915983"/>
      <w:bookmarkStart w:id="3791" w:name="_Toc58918164"/>
      <w:bookmarkStart w:id="3792" w:name="_Toc6669403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790"/>
      <w:bookmarkEnd w:id="3791"/>
      <w:bookmarkEnd w:id="3792"/>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793" w:name="_Toc58915984"/>
      <w:bookmarkStart w:id="3794" w:name="_Toc58918165"/>
      <w:bookmarkStart w:id="3795" w:name="_Toc66694035"/>
      <w:r w:rsidRPr="00931575">
        <w:t>8.2.</w:t>
      </w:r>
      <w:r w:rsidRPr="00931575">
        <w:rPr>
          <w:lang w:eastAsia="zh-CN"/>
        </w:rPr>
        <w:t>9</w:t>
      </w:r>
      <w:r w:rsidRPr="00931575">
        <w:tab/>
        <w:t xml:space="preserve">Performance requirements for </w:t>
      </w:r>
      <w:r w:rsidRPr="00931575">
        <w:rPr>
          <w:lang w:eastAsia="zh-CN"/>
        </w:rPr>
        <w:t>MsgA PUSCH</w:t>
      </w:r>
      <w:bookmarkEnd w:id="3793"/>
      <w:bookmarkEnd w:id="3794"/>
      <w:bookmarkEnd w:id="3795"/>
    </w:p>
    <w:p w14:paraId="03F12F64" w14:textId="5A954A3E" w:rsidR="00BA36CA" w:rsidRPr="00931575" w:rsidRDefault="00BA36CA" w:rsidP="00BA36CA">
      <w:pPr>
        <w:pStyle w:val="Heading4"/>
      </w:pPr>
      <w:bookmarkStart w:id="3796" w:name="_Toc58915985"/>
      <w:bookmarkStart w:id="3797" w:name="_Toc58918166"/>
      <w:bookmarkStart w:id="3798" w:name="_Toc66694036"/>
      <w:r w:rsidRPr="00931575">
        <w:t>8.2.</w:t>
      </w:r>
      <w:r w:rsidRPr="00931575">
        <w:rPr>
          <w:lang w:eastAsia="zh-CN"/>
        </w:rPr>
        <w:t>9</w:t>
      </w:r>
      <w:r w:rsidRPr="00931575">
        <w:t>.1</w:t>
      </w:r>
      <w:r w:rsidRPr="00931575">
        <w:tab/>
        <w:t>Definition and applicability</w:t>
      </w:r>
      <w:bookmarkEnd w:id="3796"/>
      <w:bookmarkEnd w:id="3797"/>
      <w:bookmarkEnd w:id="379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799" w:name="_Toc58915986"/>
      <w:bookmarkStart w:id="3800" w:name="_Toc58918167"/>
      <w:bookmarkStart w:id="3801" w:name="_Toc66694037"/>
      <w:bookmarkStart w:id="3802" w:name="_Hlk58915356"/>
      <w:r w:rsidRPr="00931575">
        <w:t>8.2.</w:t>
      </w:r>
      <w:r w:rsidRPr="00931575">
        <w:rPr>
          <w:lang w:eastAsia="zh-CN"/>
        </w:rPr>
        <w:t>9</w:t>
      </w:r>
      <w:r w:rsidRPr="00931575">
        <w:t>.2</w:t>
      </w:r>
      <w:r w:rsidRPr="00931575">
        <w:tab/>
        <w:t>Minimum Requirement</w:t>
      </w:r>
      <w:bookmarkEnd w:id="3799"/>
      <w:bookmarkEnd w:id="3800"/>
      <w:bookmarkEnd w:id="3801"/>
    </w:p>
    <w:p w14:paraId="7AE2597C" w14:textId="17A68252" w:rsidR="00E55975" w:rsidRPr="00BF5400" w:rsidRDefault="00E55975" w:rsidP="00E55975">
      <w:pPr>
        <w:rPr>
          <w:rFonts w:eastAsia="DengXian"/>
        </w:rPr>
      </w:pPr>
      <w:bookmarkStart w:id="3803" w:name="_Toc58915987"/>
      <w:bookmarkStart w:id="3804" w:name="_Toc58918168"/>
      <w:bookmarkEnd w:id="3802"/>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3805" w:name="_Toc66694038"/>
      <w:r w:rsidRPr="00931575">
        <w:t>8.2.</w:t>
      </w:r>
      <w:r w:rsidRPr="00931575">
        <w:rPr>
          <w:lang w:eastAsia="zh-CN"/>
        </w:rPr>
        <w:t>9</w:t>
      </w:r>
      <w:r w:rsidRPr="00931575">
        <w:t>.3</w:t>
      </w:r>
      <w:r w:rsidRPr="00931575">
        <w:tab/>
        <w:t>Test Purpose</w:t>
      </w:r>
      <w:bookmarkEnd w:id="3803"/>
      <w:bookmarkEnd w:id="3804"/>
      <w:bookmarkEnd w:id="3805"/>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806" w:name="_Toc58915988"/>
      <w:bookmarkStart w:id="3807" w:name="_Toc58918169"/>
      <w:bookmarkStart w:id="3808" w:name="_Toc66694039"/>
      <w:r w:rsidRPr="00931575">
        <w:t>8.2.</w:t>
      </w:r>
      <w:r w:rsidRPr="00931575">
        <w:rPr>
          <w:lang w:eastAsia="zh-CN"/>
        </w:rPr>
        <w:t>9</w:t>
      </w:r>
      <w:r w:rsidRPr="00931575">
        <w:t>.4</w:t>
      </w:r>
      <w:r w:rsidRPr="00931575">
        <w:tab/>
        <w:t>Method of test</w:t>
      </w:r>
      <w:bookmarkEnd w:id="3806"/>
      <w:bookmarkEnd w:id="3807"/>
      <w:bookmarkEnd w:id="3808"/>
    </w:p>
    <w:p w14:paraId="108672F0" w14:textId="32A7E57B" w:rsidR="00BA36CA" w:rsidRPr="00931575" w:rsidRDefault="00BA36CA" w:rsidP="00BA36CA">
      <w:pPr>
        <w:pStyle w:val="Heading5"/>
      </w:pPr>
      <w:bookmarkStart w:id="3809" w:name="_Toc58915989"/>
      <w:bookmarkStart w:id="3810" w:name="_Toc58918170"/>
      <w:bookmarkStart w:id="3811" w:name="_Toc66694040"/>
      <w:r w:rsidRPr="00931575">
        <w:t>8.2.</w:t>
      </w:r>
      <w:r w:rsidRPr="00931575">
        <w:rPr>
          <w:lang w:eastAsia="zh-CN"/>
        </w:rPr>
        <w:t>9</w:t>
      </w:r>
      <w:r w:rsidRPr="00931575">
        <w:t>.4.1</w:t>
      </w:r>
      <w:r w:rsidRPr="00931575">
        <w:tab/>
        <w:t>Initial Conditions</w:t>
      </w:r>
      <w:bookmarkEnd w:id="3809"/>
      <w:bookmarkEnd w:id="3810"/>
      <w:bookmarkEnd w:id="3811"/>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3812" w:name="_Toc58915990"/>
      <w:bookmarkStart w:id="381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3814" w:name="_Toc66694041"/>
      <w:r w:rsidRPr="00931575">
        <w:t>8.2.</w:t>
      </w:r>
      <w:r w:rsidRPr="00931575">
        <w:rPr>
          <w:lang w:eastAsia="zh-CN"/>
        </w:rPr>
        <w:t>9</w:t>
      </w:r>
      <w:r w:rsidRPr="00931575">
        <w:t>.4.2</w:t>
      </w:r>
      <w:r w:rsidRPr="00931575">
        <w:tab/>
        <w:t>Procedure</w:t>
      </w:r>
      <w:bookmarkEnd w:id="3812"/>
      <w:bookmarkEnd w:id="3813"/>
      <w:bookmarkEnd w:id="3814"/>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700DBD" w:rsidRPr="00931575" w14:paraId="5309393D" w14:textId="77777777" w:rsidTr="00333C5F">
        <w:trPr>
          <w:cantSplit/>
          <w:jc w:val="center"/>
        </w:trPr>
        <w:tc>
          <w:tcPr>
            <w:tcW w:w="1423" w:type="dxa"/>
            <w:vMerge w:val="restart"/>
            <w:shd w:val="clear" w:color="auto" w:fill="auto"/>
          </w:tcPr>
          <w:p w14:paraId="0E96FF33" w14:textId="77777777" w:rsidR="00700DBD" w:rsidRPr="00931575" w:rsidRDefault="00700DBD" w:rsidP="00700DBD">
            <w:pPr>
              <w:pStyle w:val="TAC"/>
              <w:rPr>
                <w:rFonts w:eastAsia="‚c‚e‚o“Á‘¾ƒSƒVƒbƒN‘Ì"/>
                <w:i/>
                <w:iCs/>
              </w:rPr>
            </w:pPr>
            <w:r w:rsidRPr="00931575">
              <w:rPr>
                <w:i/>
                <w:iCs/>
              </w:rPr>
              <w:t>BS type 1-O</w:t>
            </w:r>
          </w:p>
        </w:tc>
        <w:tc>
          <w:tcPr>
            <w:tcW w:w="1959" w:type="dxa"/>
          </w:tcPr>
          <w:p w14:paraId="51C90651" w14:textId="77777777" w:rsidR="00700DBD" w:rsidRPr="00931575" w:rsidRDefault="00700DBD" w:rsidP="00700DB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700DBD" w:rsidRPr="00931575" w:rsidRDefault="00700DBD" w:rsidP="00700DBD">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700DBD" w:rsidRPr="00931575" w:rsidRDefault="00700DBD" w:rsidP="00700DBD">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700DBD"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700DBD" w:rsidRPr="00931575" w:rsidRDefault="00700DBD" w:rsidP="00700DBD">
            <w:pPr>
              <w:pStyle w:val="TAC"/>
              <w:rPr>
                <w:rFonts w:eastAsia="‚c‚e‚o“Á‘¾ƒSƒVƒbƒN‘Ì"/>
                <w:i/>
                <w:iCs/>
              </w:rPr>
            </w:pPr>
          </w:p>
        </w:tc>
        <w:tc>
          <w:tcPr>
            <w:tcW w:w="1959" w:type="dxa"/>
          </w:tcPr>
          <w:p w14:paraId="3CC087CE" w14:textId="77777777" w:rsidR="00700DBD" w:rsidRPr="00931575" w:rsidRDefault="00700DBD" w:rsidP="00700DBD">
            <w:pPr>
              <w:pStyle w:val="TAC"/>
              <w:rPr>
                <w:rFonts w:eastAsia="‚c‚e‚o“Á‘¾ƒSƒVƒbƒN‘Ì" w:cs="v5.0.0"/>
              </w:rPr>
            </w:pPr>
            <w:r w:rsidRPr="00931575">
              <w:rPr>
                <w:rFonts w:eastAsia="‚c‚e‚o“Á‘¾ƒSƒVƒbƒN‘Ì"/>
              </w:rPr>
              <w:t xml:space="preserve">30 </w:t>
            </w:r>
          </w:p>
        </w:tc>
        <w:tc>
          <w:tcPr>
            <w:tcW w:w="1985" w:type="dxa"/>
          </w:tcPr>
          <w:p w14:paraId="4126B2AB" w14:textId="2D59CD47" w:rsidR="00700DBD" w:rsidRPr="00931575" w:rsidRDefault="00700DBD" w:rsidP="00700DBD">
            <w:pPr>
              <w:pStyle w:val="TAC"/>
              <w:rPr>
                <w:rFonts w:eastAsia="‚c‚e‚o“Á‘¾ƒSƒVƒbƒN‘Ì"/>
              </w:rPr>
            </w:pPr>
            <w:r>
              <w:rPr>
                <w:rFonts w:eastAsia="‚c‚e‚o“Á‘¾ƒSƒVƒbƒN‘Ì"/>
              </w:rPr>
              <w:t>40</w:t>
            </w:r>
          </w:p>
        </w:tc>
        <w:tc>
          <w:tcPr>
            <w:tcW w:w="3402" w:type="dxa"/>
          </w:tcPr>
          <w:p w14:paraId="04A112E1" w14:textId="46DD7BA4" w:rsidR="00700DBD" w:rsidRPr="00931575" w:rsidRDefault="00700DBD" w:rsidP="00700DBD">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700DBD" w:rsidRPr="00931575" w14:paraId="251A480E" w14:textId="77777777" w:rsidTr="00333C5F">
        <w:trPr>
          <w:cantSplit/>
          <w:jc w:val="center"/>
        </w:trPr>
        <w:tc>
          <w:tcPr>
            <w:tcW w:w="1423" w:type="dxa"/>
            <w:vMerge w:val="restart"/>
            <w:shd w:val="clear" w:color="auto" w:fill="auto"/>
          </w:tcPr>
          <w:p w14:paraId="5BBA17F3" w14:textId="77777777" w:rsidR="00700DBD" w:rsidRPr="00931575" w:rsidRDefault="00700DBD" w:rsidP="00700DBD">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700DBD" w:rsidRPr="00931575" w:rsidRDefault="00700DBD" w:rsidP="00700DBD">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700DBD" w:rsidRPr="00931575" w:rsidRDefault="00700DBD" w:rsidP="00700DBD">
            <w:pPr>
              <w:pStyle w:val="TAC"/>
              <w:rPr>
                <w:lang w:eastAsia="zh-CN"/>
              </w:rPr>
            </w:pPr>
            <w:r>
              <w:rPr>
                <w:rFonts w:eastAsia="‚c‚e‚o“Á‘¾ƒSƒVƒbƒN‘Ì"/>
              </w:rPr>
              <w:t>50</w:t>
            </w:r>
          </w:p>
        </w:tc>
        <w:tc>
          <w:tcPr>
            <w:tcW w:w="3402" w:type="dxa"/>
          </w:tcPr>
          <w:p w14:paraId="69135113" w14:textId="11EBC85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75pt" o:ole="">
            <v:imagedata r:id="rId63" o:title=""/>
          </v:shape>
          <o:OLEObject Type="Embed" ProgID="Visio.Drawing.11" ShapeID="_x0000_i1045" DrawAspect="Content" ObjectID="_1679414515"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75pt" o:ole="">
            <v:imagedata r:id="rId65" o:title=""/>
          </v:shape>
          <o:OLEObject Type="Embed" ProgID="Visio.Drawing.11" ShapeID="_x0000_i1046" DrawAspect="Content" ObjectID="_1679414516"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75pt" o:ole="">
            <v:imagedata r:id="rId67" o:title=""/>
          </v:shape>
          <o:OLEObject Type="Embed" ProgID="Visio.Drawing.11" ShapeID="_x0000_i1047" DrawAspect="Content" ObjectID="_1679414517"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75pt" o:ole="">
            <v:imagedata r:id="rId69" o:title=""/>
          </v:shape>
          <o:OLEObject Type="Embed" ProgID="Visio.Drawing.11" ShapeID="_x0000_i1048" DrawAspect="Content" ObjectID="_1679414518"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815" w:name="_Toc58915991"/>
      <w:bookmarkStart w:id="3816" w:name="_Toc58918172"/>
      <w:bookmarkStart w:id="3817" w:name="_Toc66694042"/>
      <w:r w:rsidRPr="00931575">
        <w:t>8.2.</w:t>
      </w:r>
      <w:r w:rsidRPr="00931575">
        <w:rPr>
          <w:lang w:eastAsia="zh-CN"/>
        </w:rPr>
        <w:t>9</w:t>
      </w:r>
      <w:r w:rsidRPr="00931575">
        <w:t>.5</w:t>
      </w:r>
      <w:r w:rsidRPr="00931575">
        <w:tab/>
        <w:t>Test Requirement</w:t>
      </w:r>
      <w:bookmarkEnd w:id="3815"/>
      <w:bookmarkEnd w:id="3816"/>
      <w:bookmarkEnd w:id="3817"/>
    </w:p>
    <w:p w14:paraId="13D11B7C" w14:textId="7F49D1B4" w:rsidR="00BA36CA" w:rsidRPr="00931575" w:rsidRDefault="00BA36CA" w:rsidP="00BA36CA">
      <w:pPr>
        <w:pStyle w:val="Heading5"/>
        <w:rPr>
          <w:i/>
        </w:rPr>
      </w:pPr>
      <w:bookmarkStart w:id="3818" w:name="_Toc58915992"/>
      <w:bookmarkStart w:id="3819" w:name="_Toc58918173"/>
      <w:bookmarkStart w:id="3820" w:name="_Toc6669404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818"/>
      <w:bookmarkEnd w:id="3819"/>
      <w:bookmarkEnd w:id="3820"/>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821" w:name="_Toc58915993"/>
      <w:bookmarkStart w:id="3822" w:name="_Toc58918174"/>
      <w:bookmarkStart w:id="3823" w:name="_Toc66694044"/>
      <w:r w:rsidRPr="00931575">
        <w:t>8.2.9</w:t>
      </w:r>
      <w:r w:rsidRPr="00931575">
        <w:rPr>
          <w:rFonts w:hint="eastAsia"/>
        </w:rPr>
        <w:t>.5</w:t>
      </w:r>
      <w:r w:rsidRPr="00931575">
        <w:t>.2</w:t>
      </w:r>
      <w:r w:rsidRPr="00931575">
        <w:tab/>
        <w:t xml:space="preserve">Test Requirement for </w:t>
      </w:r>
      <w:r w:rsidRPr="00931575">
        <w:rPr>
          <w:i/>
        </w:rPr>
        <w:t>BS type 2-O</w:t>
      </w:r>
      <w:bookmarkEnd w:id="3821"/>
      <w:bookmarkEnd w:id="3822"/>
      <w:bookmarkEnd w:id="3823"/>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552F54">
      <w:pPr>
        <w:keepNext/>
        <w:keepLines/>
        <w:spacing w:before="60"/>
        <w:jc w:val="center"/>
        <w:rPr>
          <w:rFonts w:ascii="Arial" w:eastAsia="Malgun Gothic" w:hAnsi="Arial"/>
          <w:b/>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ascii="Arial" w:eastAsia="DengXian" w:hAnsi="Arial" w:hint="eastAsia"/>
          <w:b/>
          <w:lang w:eastAsia="zh-CN"/>
        </w:rPr>
        <w:t>Test</w:t>
      </w:r>
      <w:r w:rsidR="00552F54" w:rsidRPr="00BF5400">
        <w:rPr>
          <w:rFonts w:ascii="Arial" w:eastAsia="Malgun Gothic" w:hAnsi="Arial"/>
          <w:b/>
        </w:rPr>
        <w:t xml:space="preserve"> requirements for </w:t>
      </w:r>
      <w:r w:rsidR="00552F54" w:rsidRPr="00BF5400">
        <w:rPr>
          <w:rFonts w:ascii="Arial" w:eastAsia="DengXian" w:hAnsi="Arial"/>
          <w:b/>
          <w:lang w:eastAsia="zh-CN"/>
        </w:rPr>
        <w:t>MsgA PUSCH</w:t>
      </w:r>
      <w:r w:rsidR="00552F54">
        <w:rPr>
          <w:rFonts w:ascii="Arial" w:eastAsia="DengXian" w:hAnsi="Arial"/>
          <w:b/>
          <w:lang w:eastAsia="zh-CN"/>
        </w:rPr>
        <w:t xml:space="preserve"> for 2-step RA type</w:t>
      </w:r>
      <w:r w:rsidR="00552F54" w:rsidRPr="00BF5400">
        <w:rPr>
          <w:rFonts w:ascii="Arial" w:eastAsia="DengXian" w:hAnsi="Arial"/>
          <w:b/>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8E094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D95DE3">
            <w:pPr>
              <w:keepNext/>
              <w:keepLines/>
              <w:spacing w:after="0"/>
              <w:jc w:val="center"/>
              <w:rPr>
                <w:rFonts w:ascii="Arial" w:hAnsi="Arial"/>
                <w:sz w:val="18"/>
              </w:rPr>
            </w:pPr>
            <w:r w:rsidRPr="00931575">
              <w:rPr>
                <w:rFonts w:ascii="Arial" w:hAnsi="Arial"/>
                <w:sz w:val="18"/>
              </w:rPr>
              <w:t>1</w:t>
            </w:r>
          </w:p>
        </w:tc>
        <w:tc>
          <w:tcPr>
            <w:tcW w:w="1044" w:type="dxa"/>
            <w:vAlign w:val="center"/>
          </w:tcPr>
          <w:p w14:paraId="16FCA6ED"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4E991784"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29824B75"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D32D6F4" w14:textId="364744D2" w:rsidR="00D95DE3" w:rsidRPr="00931575" w:rsidRDefault="00D95DE3" w:rsidP="00D95DE3">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5180B88"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0, 0.1, 0.6</w:t>
            </w:r>
          </w:p>
        </w:tc>
        <w:tc>
          <w:tcPr>
            <w:tcW w:w="754" w:type="dxa"/>
            <w:vAlign w:val="center"/>
          </w:tcPr>
          <w:p w14:paraId="43296C3D" w14:textId="345D72DB" w:rsidR="00D95DE3" w:rsidRPr="00931575" w:rsidRDefault="00D95DE3" w:rsidP="00D95DE3">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45397234"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00917A32" w:rsidRPr="00BF5400">
        <w:rPr>
          <w:rFonts w:eastAsia="Malgun Gothic"/>
        </w:rPr>
        <w:t>Test requirements for MsgA PUSCH</w:t>
      </w:r>
      <w:r w:rsidR="00917A32">
        <w:rPr>
          <w:rFonts w:eastAsia="Malgun Gothic"/>
        </w:rPr>
        <w:t xml:space="preserve"> for 2-step RA type</w:t>
      </w:r>
      <w:r w:rsidR="00917A32"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461187">
        <w:trPr>
          <w:jc w:val="center"/>
        </w:trPr>
        <w:tc>
          <w:tcPr>
            <w:tcW w:w="1046" w:type="dxa"/>
          </w:tcPr>
          <w:p w14:paraId="235075E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0C75EA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461187" w:rsidRPr="00931575" w14:paraId="08644F8B" w14:textId="77777777" w:rsidTr="00461187">
        <w:trPr>
          <w:trHeight w:val="105"/>
          <w:jc w:val="center"/>
        </w:trPr>
        <w:tc>
          <w:tcPr>
            <w:tcW w:w="1046" w:type="dxa"/>
            <w:vAlign w:val="center"/>
          </w:tcPr>
          <w:p w14:paraId="2F41AAAD" w14:textId="77777777" w:rsidR="00461187" w:rsidRPr="00931575" w:rsidRDefault="00461187" w:rsidP="00461187">
            <w:pPr>
              <w:keepNext/>
              <w:keepLines/>
              <w:spacing w:after="0"/>
              <w:jc w:val="center"/>
              <w:rPr>
                <w:rFonts w:ascii="Arial" w:hAnsi="Arial"/>
                <w:sz w:val="18"/>
              </w:rPr>
            </w:pPr>
            <w:r w:rsidRPr="00931575">
              <w:rPr>
                <w:rFonts w:ascii="Arial" w:hAnsi="Arial"/>
                <w:sz w:val="18"/>
              </w:rPr>
              <w:t>1</w:t>
            </w:r>
          </w:p>
        </w:tc>
        <w:tc>
          <w:tcPr>
            <w:tcW w:w="1044" w:type="dxa"/>
            <w:vAlign w:val="center"/>
          </w:tcPr>
          <w:p w14:paraId="053D8DDC"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0B321AF4"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0F91241E"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0E9C2D8" w14:textId="783B9E37" w:rsidR="00461187" w:rsidRPr="00931575" w:rsidRDefault="00461187" w:rsidP="00461187">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202C2D73"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0, 0.1, 0.5</w:t>
            </w:r>
          </w:p>
        </w:tc>
        <w:tc>
          <w:tcPr>
            <w:tcW w:w="754" w:type="dxa"/>
            <w:vAlign w:val="center"/>
          </w:tcPr>
          <w:p w14:paraId="1DEC2C18" w14:textId="3B29438B" w:rsidR="00461187" w:rsidRPr="00931575" w:rsidRDefault="00461187" w:rsidP="00461187">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461187">
        <w:trPr>
          <w:trHeight w:val="105"/>
          <w:jc w:val="center"/>
        </w:trPr>
        <w:tc>
          <w:tcPr>
            <w:tcW w:w="9631" w:type="dxa"/>
            <w:gridSpan w:val="8"/>
            <w:vAlign w:val="center"/>
          </w:tcPr>
          <w:p w14:paraId="0B4C422B" w14:textId="3910F719" w:rsidR="00BA36CA" w:rsidRPr="00931575" w:rsidRDefault="00BA36CA" w:rsidP="00BA36CA">
            <w:pPr>
              <w:pStyle w:val="TAN"/>
            </w:pPr>
            <w:r w:rsidRPr="00931575">
              <w:t>Note 1:</w:t>
            </w:r>
            <w:r w:rsidRPr="00931575">
              <w:tab/>
            </w:r>
            <w:r w:rsidR="00BC39EC">
              <w:t>T</w:t>
            </w:r>
            <w:r w:rsidR="00BC39EC" w:rsidRPr="00BF5400">
              <w: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824" w:name="_Toc58915994"/>
      <w:bookmarkStart w:id="3825" w:name="_Toc58918175"/>
      <w:bookmarkStart w:id="3826" w:name="_Toc66694045"/>
      <w:r w:rsidRPr="00931575">
        <w:t>8.3</w:t>
      </w:r>
      <w:r w:rsidRPr="00931575">
        <w:tab/>
        <w:t>OTA performance requirements for PUCCH</w:t>
      </w:r>
      <w:bookmarkEnd w:id="3605"/>
      <w:bookmarkEnd w:id="3606"/>
      <w:bookmarkEnd w:id="3702"/>
      <w:bookmarkEnd w:id="3703"/>
      <w:bookmarkEnd w:id="3704"/>
      <w:bookmarkEnd w:id="3705"/>
      <w:bookmarkEnd w:id="3824"/>
      <w:bookmarkEnd w:id="3825"/>
      <w:bookmarkEnd w:id="3826"/>
    </w:p>
    <w:p w14:paraId="70767A8A" w14:textId="77777777" w:rsidR="00C45907" w:rsidRPr="00931575" w:rsidRDefault="00C45907" w:rsidP="00C45907">
      <w:pPr>
        <w:pStyle w:val="Heading3"/>
        <w:rPr>
          <w:lang w:eastAsia="zh-CN"/>
        </w:rPr>
      </w:pPr>
      <w:bookmarkStart w:id="3827" w:name="_Toc21102964"/>
      <w:bookmarkStart w:id="3828" w:name="_Toc29810813"/>
      <w:bookmarkStart w:id="3829" w:name="_Toc36636173"/>
      <w:bookmarkStart w:id="3830" w:name="_Toc37273119"/>
      <w:bookmarkStart w:id="3831" w:name="_Toc45886207"/>
      <w:bookmarkStart w:id="3832" w:name="_Toc53183286"/>
      <w:bookmarkStart w:id="3833" w:name="_Toc58915995"/>
      <w:bookmarkStart w:id="3834" w:name="_Toc58918176"/>
      <w:bookmarkStart w:id="3835" w:name="_Toc66694046"/>
      <w:r w:rsidRPr="00931575">
        <w:t>8.3.1</w:t>
      </w:r>
      <w:r w:rsidRPr="00931575">
        <w:tab/>
        <w:t xml:space="preserve">Performance requirements for PUCCH format </w:t>
      </w:r>
      <w:r w:rsidRPr="00931575">
        <w:rPr>
          <w:rFonts w:hint="eastAsia"/>
          <w:lang w:eastAsia="zh-CN"/>
        </w:rPr>
        <w:t>0</w:t>
      </w:r>
      <w:bookmarkEnd w:id="3827"/>
      <w:bookmarkEnd w:id="3828"/>
      <w:bookmarkEnd w:id="3829"/>
      <w:bookmarkEnd w:id="3830"/>
      <w:bookmarkEnd w:id="3831"/>
      <w:bookmarkEnd w:id="3832"/>
      <w:bookmarkEnd w:id="3833"/>
      <w:bookmarkEnd w:id="3834"/>
      <w:bookmarkEnd w:id="3835"/>
    </w:p>
    <w:p w14:paraId="0C47E1EB" w14:textId="77777777" w:rsidR="00C45907" w:rsidRPr="00931575" w:rsidRDefault="00C45907" w:rsidP="00C45907">
      <w:pPr>
        <w:pStyle w:val="Heading4"/>
      </w:pPr>
      <w:bookmarkStart w:id="3836" w:name="_Toc21102965"/>
      <w:bookmarkStart w:id="3837" w:name="_Toc29810814"/>
      <w:bookmarkStart w:id="3838" w:name="_Toc36636174"/>
      <w:bookmarkStart w:id="3839" w:name="_Toc37273120"/>
      <w:bookmarkStart w:id="3840" w:name="_Toc45886208"/>
      <w:bookmarkStart w:id="3841" w:name="_Toc53183287"/>
      <w:bookmarkStart w:id="3842" w:name="_Toc58915996"/>
      <w:bookmarkStart w:id="3843" w:name="_Toc58918177"/>
      <w:bookmarkStart w:id="3844" w:name="_Toc66694047"/>
      <w:r w:rsidRPr="00931575">
        <w:t>8.3.1.1</w:t>
      </w:r>
      <w:r w:rsidRPr="00931575">
        <w:tab/>
        <w:t>Definition and applicability</w:t>
      </w:r>
      <w:bookmarkEnd w:id="3836"/>
      <w:bookmarkEnd w:id="3837"/>
      <w:bookmarkEnd w:id="3838"/>
      <w:bookmarkEnd w:id="3839"/>
      <w:bookmarkEnd w:id="3840"/>
      <w:bookmarkEnd w:id="3841"/>
      <w:bookmarkEnd w:id="3842"/>
      <w:bookmarkEnd w:id="3843"/>
      <w:bookmarkEnd w:id="3844"/>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845" w:name="_Toc21102966"/>
      <w:bookmarkStart w:id="3846" w:name="_Toc29810815"/>
      <w:bookmarkStart w:id="3847" w:name="_Toc36636175"/>
      <w:bookmarkStart w:id="3848" w:name="_Toc37273121"/>
      <w:bookmarkStart w:id="3849" w:name="_Toc45886209"/>
      <w:bookmarkStart w:id="3850" w:name="_Toc53183288"/>
      <w:bookmarkStart w:id="3851" w:name="_Toc58915997"/>
      <w:bookmarkStart w:id="3852" w:name="_Toc58918178"/>
      <w:bookmarkStart w:id="3853" w:name="_Toc66694048"/>
      <w:r w:rsidRPr="00931575">
        <w:t>8.3.1.2</w:t>
      </w:r>
      <w:r w:rsidRPr="00931575">
        <w:tab/>
        <w:t>Minimum Requirement</w:t>
      </w:r>
      <w:bookmarkEnd w:id="3845"/>
      <w:bookmarkEnd w:id="3846"/>
      <w:bookmarkEnd w:id="3847"/>
      <w:bookmarkEnd w:id="3848"/>
      <w:bookmarkEnd w:id="3849"/>
      <w:bookmarkEnd w:id="3850"/>
      <w:bookmarkEnd w:id="3851"/>
      <w:bookmarkEnd w:id="3852"/>
      <w:bookmarkEnd w:id="3853"/>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854" w:name="_Toc21102967"/>
      <w:bookmarkStart w:id="3855" w:name="_Toc29810816"/>
      <w:bookmarkStart w:id="3856" w:name="_Toc36636176"/>
      <w:bookmarkStart w:id="3857" w:name="_Toc37273122"/>
      <w:bookmarkStart w:id="3858" w:name="_Toc45886210"/>
      <w:bookmarkStart w:id="3859" w:name="_Toc53183289"/>
      <w:bookmarkStart w:id="3860" w:name="_Toc58915998"/>
      <w:bookmarkStart w:id="3861" w:name="_Toc58918179"/>
      <w:bookmarkStart w:id="3862" w:name="_Toc66694049"/>
      <w:r w:rsidRPr="00931575">
        <w:t>8.3.1.3</w:t>
      </w:r>
      <w:r w:rsidRPr="00931575">
        <w:tab/>
        <w:t>Test purpose</w:t>
      </w:r>
      <w:bookmarkEnd w:id="3854"/>
      <w:bookmarkEnd w:id="3855"/>
      <w:bookmarkEnd w:id="3856"/>
      <w:bookmarkEnd w:id="3857"/>
      <w:bookmarkEnd w:id="3858"/>
      <w:bookmarkEnd w:id="3859"/>
      <w:bookmarkEnd w:id="3860"/>
      <w:bookmarkEnd w:id="3861"/>
      <w:bookmarkEnd w:id="3862"/>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863" w:name="_Toc21102968"/>
      <w:bookmarkStart w:id="3864" w:name="_Toc29810817"/>
      <w:bookmarkStart w:id="3865" w:name="_Toc36636177"/>
      <w:bookmarkStart w:id="3866" w:name="_Toc37273123"/>
      <w:bookmarkStart w:id="3867" w:name="_Toc45886211"/>
      <w:bookmarkStart w:id="3868" w:name="_Toc53183290"/>
      <w:bookmarkStart w:id="3869" w:name="_Toc58915999"/>
      <w:bookmarkStart w:id="3870" w:name="_Toc58918180"/>
      <w:bookmarkStart w:id="3871" w:name="_Toc66694050"/>
      <w:r w:rsidRPr="00931575">
        <w:t>8.3.1.4</w:t>
      </w:r>
      <w:r w:rsidRPr="00931575">
        <w:tab/>
        <w:t>Method of test</w:t>
      </w:r>
      <w:bookmarkEnd w:id="3863"/>
      <w:bookmarkEnd w:id="3864"/>
      <w:bookmarkEnd w:id="3865"/>
      <w:bookmarkEnd w:id="3866"/>
      <w:bookmarkEnd w:id="3867"/>
      <w:bookmarkEnd w:id="3868"/>
      <w:bookmarkEnd w:id="3869"/>
      <w:bookmarkEnd w:id="3870"/>
      <w:bookmarkEnd w:id="3871"/>
    </w:p>
    <w:p w14:paraId="09C9BE1A" w14:textId="77777777" w:rsidR="00C45907" w:rsidRPr="00931575" w:rsidRDefault="00C45907" w:rsidP="00C45907">
      <w:pPr>
        <w:pStyle w:val="Heading5"/>
      </w:pPr>
      <w:bookmarkStart w:id="3872" w:name="_Toc21102969"/>
      <w:bookmarkStart w:id="3873" w:name="_Toc29810818"/>
      <w:bookmarkStart w:id="3874" w:name="_Toc36636178"/>
      <w:bookmarkStart w:id="3875" w:name="_Toc37273124"/>
      <w:bookmarkStart w:id="3876" w:name="_Toc45886212"/>
      <w:bookmarkStart w:id="3877" w:name="_Toc53183291"/>
      <w:bookmarkStart w:id="3878" w:name="_Toc58916000"/>
      <w:bookmarkStart w:id="3879" w:name="_Toc58918181"/>
      <w:bookmarkStart w:id="3880" w:name="_Toc66694051"/>
      <w:r w:rsidRPr="00931575">
        <w:t>8.3.1.4.1</w:t>
      </w:r>
      <w:r w:rsidRPr="00931575">
        <w:tab/>
        <w:t>Initial conditions</w:t>
      </w:r>
      <w:bookmarkEnd w:id="3872"/>
      <w:bookmarkEnd w:id="3873"/>
      <w:bookmarkEnd w:id="3874"/>
      <w:bookmarkEnd w:id="3875"/>
      <w:bookmarkEnd w:id="3876"/>
      <w:bookmarkEnd w:id="3877"/>
      <w:bookmarkEnd w:id="3878"/>
      <w:bookmarkEnd w:id="3879"/>
      <w:bookmarkEnd w:id="3880"/>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88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882" w:name="_Toc29810819"/>
      <w:bookmarkStart w:id="3883" w:name="_Toc36636179"/>
      <w:bookmarkStart w:id="3884" w:name="_Toc37273125"/>
      <w:bookmarkStart w:id="3885" w:name="_Toc45886213"/>
      <w:bookmarkStart w:id="3886" w:name="_Toc53183292"/>
      <w:bookmarkStart w:id="3887" w:name="_Toc58916001"/>
      <w:bookmarkStart w:id="3888" w:name="_Toc58918182"/>
      <w:bookmarkStart w:id="3889" w:name="_Toc66694052"/>
      <w:r w:rsidRPr="00931575">
        <w:t>8.3.1.4.2</w:t>
      </w:r>
      <w:r w:rsidRPr="00931575">
        <w:tab/>
        <w:t>Procedure</w:t>
      </w:r>
      <w:bookmarkEnd w:id="3881"/>
      <w:bookmarkEnd w:id="3882"/>
      <w:bookmarkEnd w:id="3883"/>
      <w:bookmarkEnd w:id="3884"/>
      <w:bookmarkEnd w:id="3885"/>
      <w:bookmarkEnd w:id="3886"/>
      <w:bookmarkEnd w:id="3887"/>
      <w:bookmarkEnd w:id="3888"/>
      <w:bookmarkEnd w:id="3889"/>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65pt" o:ole="" fillcolor="window">
            <v:imagedata r:id="rId71" o:title=""/>
          </v:shape>
          <o:OLEObject Type="Embed" ProgID="Word.Picture.8" ShapeID="_x0000_i1049" DrawAspect="Content" ObjectID="_1679414519"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890" w:name="_Toc21102971"/>
      <w:bookmarkStart w:id="3891" w:name="_Toc29810820"/>
      <w:bookmarkStart w:id="3892" w:name="_Toc36636180"/>
      <w:bookmarkStart w:id="3893" w:name="_Toc37273126"/>
      <w:bookmarkStart w:id="3894" w:name="_Toc45886214"/>
      <w:bookmarkStart w:id="3895" w:name="_Toc53183293"/>
      <w:bookmarkStart w:id="3896" w:name="_Toc58916002"/>
      <w:bookmarkStart w:id="3897" w:name="_Toc58918183"/>
      <w:bookmarkStart w:id="3898" w:name="_Toc66694053"/>
      <w:r w:rsidRPr="00931575">
        <w:t>8.3.1.5</w:t>
      </w:r>
      <w:r w:rsidRPr="00931575">
        <w:tab/>
        <w:t>Test Requirement</w:t>
      </w:r>
      <w:bookmarkEnd w:id="3890"/>
      <w:bookmarkEnd w:id="3891"/>
      <w:bookmarkEnd w:id="3892"/>
      <w:bookmarkEnd w:id="3893"/>
      <w:bookmarkEnd w:id="3894"/>
      <w:bookmarkEnd w:id="3895"/>
      <w:bookmarkEnd w:id="3896"/>
      <w:bookmarkEnd w:id="3897"/>
      <w:bookmarkEnd w:id="3898"/>
    </w:p>
    <w:p w14:paraId="48BB0FD3" w14:textId="77777777" w:rsidR="00C45907" w:rsidRPr="00931575" w:rsidRDefault="00C45907" w:rsidP="00C45907">
      <w:pPr>
        <w:pStyle w:val="Heading5"/>
        <w:rPr>
          <w:i/>
          <w:iCs/>
          <w:lang w:eastAsia="zh-CN"/>
        </w:rPr>
      </w:pPr>
      <w:bookmarkStart w:id="3899" w:name="_Toc21102972"/>
      <w:bookmarkStart w:id="3900" w:name="_Toc29810821"/>
      <w:bookmarkStart w:id="3901" w:name="_Toc36636181"/>
      <w:bookmarkStart w:id="3902" w:name="_Toc37273127"/>
      <w:bookmarkStart w:id="3903" w:name="_Toc45886215"/>
      <w:bookmarkStart w:id="3904" w:name="_Toc53183294"/>
      <w:bookmarkStart w:id="3905" w:name="_Toc58916003"/>
      <w:bookmarkStart w:id="3906" w:name="_Toc58918184"/>
      <w:bookmarkStart w:id="3907" w:name="_Toc6669405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899"/>
      <w:bookmarkEnd w:id="3900"/>
      <w:bookmarkEnd w:id="3901"/>
      <w:bookmarkEnd w:id="3902"/>
      <w:bookmarkEnd w:id="3903"/>
      <w:bookmarkEnd w:id="3904"/>
      <w:bookmarkEnd w:id="3905"/>
      <w:bookmarkEnd w:id="3906"/>
      <w:bookmarkEnd w:id="390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908" w:name="_Toc21102973"/>
      <w:bookmarkStart w:id="3909" w:name="_Toc29810822"/>
      <w:bookmarkStart w:id="3910" w:name="_Toc36636182"/>
      <w:bookmarkStart w:id="3911" w:name="_Toc37273128"/>
      <w:bookmarkStart w:id="3912" w:name="_Toc45886216"/>
      <w:bookmarkStart w:id="3913" w:name="_Toc53183295"/>
      <w:bookmarkStart w:id="3914" w:name="_Toc58916004"/>
      <w:bookmarkStart w:id="3915" w:name="_Toc58918185"/>
      <w:bookmarkStart w:id="3916" w:name="_Toc6669405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908"/>
      <w:bookmarkEnd w:id="3909"/>
      <w:bookmarkEnd w:id="3910"/>
      <w:bookmarkEnd w:id="3911"/>
      <w:bookmarkEnd w:id="3912"/>
      <w:bookmarkEnd w:id="3913"/>
      <w:bookmarkEnd w:id="3914"/>
      <w:bookmarkEnd w:id="3915"/>
      <w:bookmarkEnd w:id="3916"/>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917" w:name="_Toc21102974"/>
      <w:bookmarkStart w:id="3918" w:name="_Toc29810823"/>
      <w:bookmarkStart w:id="3919" w:name="_Toc36636183"/>
      <w:bookmarkStart w:id="3920" w:name="_Toc37273129"/>
      <w:bookmarkStart w:id="3921" w:name="_Toc45886217"/>
      <w:bookmarkStart w:id="3922" w:name="_Toc53183296"/>
      <w:bookmarkStart w:id="3923" w:name="_Toc58916005"/>
      <w:bookmarkStart w:id="3924" w:name="_Toc58918186"/>
      <w:bookmarkStart w:id="3925" w:name="_Toc66694056"/>
      <w:r w:rsidRPr="00931575">
        <w:rPr>
          <w:lang w:val="en-US"/>
        </w:rPr>
        <w:t>8.3.2</w:t>
      </w:r>
      <w:r w:rsidRPr="00931575">
        <w:tab/>
      </w:r>
      <w:r w:rsidRPr="00931575">
        <w:rPr>
          <w:lang w:val="en-US"/>
        </w:rPr>
        <w:t>Performance requirements for PUCCH format 1</w:t>
      </w:r>
      <w:bookmarkEnd w:id="3917"/>
      <w:bookmarkEnd w:id="3918"/>
      <w:bookmarkEnd w:id="3919"/>
      <w:bookmarkEnd w:id="3920"/>
      <w:bookmarkEnd w:id="3921"/>
      <w:bookmarkEnd w:id="3922"/>
      <w:bookmarkEnd w:id="3923"/>
      <w:bookmarkEnd w:id="3924"/>
      <w:bookmarkEnd w:id="3925"/>
    </w:p>
    <w:p w14:paraId="0DF4EBDD" w14:textId="77777777" w:rsidR="00C45907" w:rsidRPr="00931575" w:rsidRDefault="00C45907" w:rsidP="00C45907">
      <w:pPr>
        <w:pStyle w:val="Heading4"/>
        <w:rPr>
          <w:lang w:val="en-US"/>
        </w:rPr>
      </w:pPr>
      <w:bookmarkStart w:id="3926" w:name="_Toc21102975"/>
      <w:bookmarkStart w:id="3927" w:name="_Toc29810824"/>
      <w:bookmarkStart w:id="3928" w:name="_Toc36636184"/>
      <w:bookmarkStart w:id="3929" w:name="_Toc37273130"/>
      <w:bookmarkStart w:id="3930" w:name="_Toc45886218"/>
      <w:bookmarkStart w:id="3931" w:name="_Toc53183297"/>
      <w:bookmarkStart w:id="3932" w:name="_Toc58916006"/>
      <w:bookmarkStart w:id="3933" w:name="_Toc58918187"/>
      <w:bookmarkStart w:id="3934" w:name="_Toc66694057"/>
      <w:r w:rsidRPr="00931575">
        <w:rPr>
          <w:lang w:val="en-US"/>
        </w:rPr>
        <w:t>8.3.2.1</w:t>
      </w:r>
      <w:r w:rsidRPr="00931575">
        <w:rPr>
          <w:lang w:val="en-US"/>
        </w:rPr>
        <w:tab/>
        <w:t>NACK to ACK detection</w:t>
      </w:r>
      <w:bookmarkEnd w:id="3926"/>
      <w:bookmarkEnd w:id="3927"/>
      <w:bookmarkEnd w:id="3928"/>
      <w:bookmarkEnd w:id="3929"/>
      <w:bookmarkEnd w:id="3930"/>
      <w:bookmarkEnd w:id="3931"/>
      <w:bookmarkEnd w:id="3932"/>
      <w:bookmarkEnd w:id="3933"/>
      <w:bookmarkEnd w:id="3934"/>
    </w:p>
    <w:p w14:paraId="08093795" w14:textId="77777777" w:rsidR="00C45907" w:rsidRPr="00931575" w:rsidRDefault="00C45907" w:rsidP="00C45907">
      <w:pPr>
        <w:pStyle w:val="Heading5"/>
        <w:rPr>
          <w:lang w:val="en-US"/>
        </w:rPr>
      </w:pPr>
      <w:bookmarkStart w:id="3935" w:name="_Toc21102976"/>
      <w:bookmarkStart w:id="3936" w:name="_Toc29810825"/>
      <w:bookmarkStart w:id="3937" w:name="_Toc36636185"/>
      <w:bookmarkStart w:id="3938" w:name="_Toc37273131"/>
      <w:bookmarkStart w:id="3939" w:name="_Toc45886219"/>
      <w:bookmarkStart w:id="3940" w:name="_Toc53183298"/>
      <w:bookmarkStart w:id="3941" w:name="_Toc58916007"/>
      <w:bookmarkStart w:id="3942" w:name="_Toc58918188"/>
      <w:bookmarkStart w:id="3943" w:name="_Toc66694058"/>
      <w:r w:rsidRPr="00931575">
        <w:rPr>
          <w:lang w:val="en-US"/>
        </w:rPr>
        <w:t>8.3.2.1.1</w:t>
      </w:r>
      <w:r w:rsidRPr="00931575">
        <w:rPr>
          <w:lang w:val="en-US"/>
        </w:rPr>
        <w:tab/>
        <w:t>Definition and applicability</w:t>
      </w:r>
      <w:bookmarkEnd w:id="3935"/>
      <w:bookmarkEnd w:id="3936"/>
      <w:bookmarkEnd w:id="3937"/>
      <w:bookmarkEnd w:id="3938"/>
      <w:bookmarkEnd w:id="3939"/>
      <w:bookmarkEnd w:id="3940"/>
      <w:bookmarkEnd w:id="3941"/>
      <w:bookmarkEnd w:id="3942"/>
      <w:bookmarkEnd w:id="3943"/>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944" w:name="_Toc21102977"/>
      <w:bookmarkStart w:id="3945" w:name="_Toc29810826"/>
      <w:bookmarkStart w:id="3946" w:name="_Toc36636186"/>
      <w:bookmarkStart w:id="3947" w:name="_Toc37273132"/>
      <w:bookmarkStart w:id="3948" w:name="_Toc45886220"/>
      <w:bookmarkStart w:id="3949" w:name="_Toc53183299"/>
      <w:bookmarkStart w:id="3950" w:name="_Toc58916008"/>
      <w:bookmarkStart w:id="3951" w:name="_Toc58918189"/>
      <w:bookmarkStart w:id="3952" w:name="_Toc66694059"/>
      <w:r w:rsidRPr="00931575">
        <w:rPr>
          <w:lang w:val="en-US"/>
        </w:rPr>
        <w:t>8.3.2.1.2</w:t>
      </w:r>
      <w:r w:rsidRPr="00931575">
        <w:rPr>
          <w:lang w:val="en-US"/>
        </w:rPr>
        <w:tab/>
        <w:t>Minimum Requirement</w:t>
      </w:r>
      <w:bookmarkEnd w:id="3944"/>
      <w:bookmarkEnd w:id="3945"/>
      <w:bookmarkEnd w:id="3946"/>
      <w:bookmarkEnd w:id="3947"/>
      <w:bookmarkEnd w:id="3948"/>
      <w:bookmarkEnd w:id="3949"/>
      <w:bookmarkEnd w:id="3950"/>
      <w:bookmarkEnd w:id="3951"/>
      <w:bookmarkEnd w:id="3952"/>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953" w:name="_Toc21102978"/>
      <w:bookmarkStart w:id="3954" w:name="_Toc29810827"/>
      <w:bookmarkStart w:id="3955" w:name="_Toc36636187"/>
      <w:bookmarkStart w:id="3956" w:name="_Toc37273133"/>
      <w:bookmarkStart w:id="3957" w:name="_Toc45886221"/>
      <w:bookmarkStart w:id="3958" w:name="_Toc53183300"/>
      <w:bookmarkStart w:id="3959" w:name="_Toc58916009"/>
      <w:bookmarkStart w:id="3960" w:name="_Toc58918190"/>
      <w:bookmarkStart w:id="3961" w:name="_Toc66694060"/>
      <w:r w:rsidRPr="00931575">
        <w:rPr>
          <w:lang w:val="en-US"/>
        </w:rPr>
        <w:t>8.3.2.1.3</w:t>
      </w:r>
      <w:r w:rsidRPr="00931575">
        <w:rPr>
          <w:lang w:val="en-US"/>
        </w:rPr>
        <w:tab/>
        <w:t>Test purpose</w:t>
      </w:r>
      <w:bookmarkEnd w:id="3953"/>
      <w:bookmarkEnd w:id="3954"/>
      <w:bookmarkEnd w:id="3955"/>
      <w:bookmarkEnd w:id="3956"/>
      <w:bookmarkEnd w:id="3957"/>
      <w:bookmarkEnd w:id="3958"/>
      <w:bookmarkEnd w:id="3959"/>
      <w:bookmarkEnd w:id="3960"/>
      <w:bookmarkEnd w:id="3961"/>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962" w:name="_Toc21102979"/>
      <w:bookmarkStart w:id="3963" w:name="_Toc29810828"/>
      <w:bookmarkStart w:id="3964" w:name="_Toc36636188"/>
      <w:bookmarkStart w:id="3965" w:name="_Toc37273134"/>
      <w:bookmarkStart w:id="3966" w:name="_Toc45886222"/>
      <w:bookmarkStart w:id="3967" w:name="_Toc53183301"/>
      <w:bookmarkStart w:id="3968" w:name="_Toc58916010"/>
      <w:bookmarkStart w:id="3969" w:name="_Toc58918191"/>
      <w:bookmarkStart w:id="3970" w:name="_Toc66694061"/>
      <w:r w:rsidRPr="00931575">
        <w:rPr>
          <w:lang w:val="en-US"/>
        </w:rPr>
        <w:t>8.3.2.1.4</w:t>
      </w:r>
      <w:r w:rsidRPr="00931575">
        <w:rPr>
          <w:lang w:val="en-US"/>
        </w:rPr>
        <w:tab/>
        <w:t>Method of test</w:t>
      </w:r>
      <w:bookmarkEnd w:id="3962"/>
      <w:bookmarkEnd w:id="3963"/>
      <w:bookmarkEnd w:id="3964"/>
      <w:bookmarkEnd w:id="3965"/>
      <w:bookmarkEnd w:id="3966"/>
      <w:bookmarkEnd w:id="3967"/>
      <w:bookmarkEnd w:id="3968"/>
      <w:bookmarkEnd w:id="3969"/>
      <w:bookmarkEnd w:id="3970"/>
    </w:p>
    <w:p w14:paraId="16F7FD37" w14:textId="77777777" w:rsidR="00C45907" w:rsidRPr="00931575" w:rsidRDefault="00C45907" w:rsidP="005624C7">
      <w:pPr>
        <w:pStyle w:val="H6"/>
        <w:rPr>
          <w:lang w:val="en-US"/>
        </w:rPr>
      </w:pPr>
      <w:bookmarkStart w:id="3971" w:name="_Toc21102980"/>
      <w:bookmarkStart w:id="3972" w:name="_Toc29810829"/>
      <w:bookmarkStart w:id="3973" w:name="_Toc36636189"/>
      <w:bookmarkStart w:id="3974" w:name="_Toc37273135"/>
      <w:bookmarkStart w:id="3975" w:name="_Toc45886223"/>
      <w:r w:rsidRPr="00931575">
        <w:rPr>
          <w:lang w:val="en-US"/>
        </w:rPr>
        <w:t>8.3.2.1.4.1</w:t>
      </w:r>
      <w:r w:rsidRPr="00931575">
        <w:rPr>
          <w:lang w:val="en-US"/>
        </w:rPr>
        <w:tab/>
        <w:t>Initial Conditions</w:t>
      </w:r>
      <w:bookmarkEnd w:id="3971"/>
      <w:bookmarkEnd w:id="3972"/>
      <w:bookmarkEnd w:id="3973"/>
      <w:bookmarkEnd w:id="3974"/>
      <w:bookmarkEnd w:id="3975"/>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976" w:name="_Toc21102981"/>
      <w:bookmarkStart w:id="3977" w:name="_Toc29810830"/>
      <w:bookmarkStart w:id="3978" w:name="_Toc36636190"/>
      <w:bookmarkStart w:id="3979" w:name="_Toc37273136"/>
      <w:bookmarkStart w:id="3980" w:name="_Toc45886224"/>
      <w:r w:rsidRPr="00931575">
        <w:rPr>
          <w:lang w:val="en-US"/>
        </w:rPr>
        <w:t>8.3.2.1.4.2</w:t>
      </w:r>
      <w:r w:rsidRPr="00931575">
        <w:rPr>
          <w:lang w:val="en-US"/>
        </w:rPr>
        <w:tab/>
        <w:t>Procedure</w:t>
      </w:r>
      <w:bookmarkEnd w:id="3976"/>
      <w:bookmarkEnd w:id="3977"/>
      <w:bookmarkEnd w:id="3978"/>
      <w:bookmarkEnd w:id="3979"/>
      <w:bookmarkEnd w:id="3980"/>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981" w:name="_Toc21102982"/>
      <w:bookmarkStart w:id="3982" w:name="_Toc29810831"/>
      <w:bookmarkStart w:id="3983" w:name="_Toc36636191"/>
      <w:bookmarkStart w:id="3984" w:name="_Toc37273137"/>
      <w:bookmarkStart w:id="3985" w:name="_Toc45886225"/>
      <w:bookmarkStart w:id="3986" w:name="_Toc53183302"/>
      <w:bookmarkStart w:id="3987" w:name="_Toc58916011"/>
      <w:bookmarkStart w:id="3988" w:name="_Toc58918192"/>
      <w:bookmarkStart w:id="3989" w:name="_Toc66694062"/>
      <w:r w:rsidRPr="00931575">
        <w:rPr>
          <w:lang w:val="en-US"/>
        </w:rPr>
        <w:t>8.3.2.1.5</w:t>
      </w:r>
      <w:r w:rsidRPr="00931575">
        <w:rPr>
          <w:lang w:val="en-US"/>
        </w:rPr>
        <w:tab/>
        <w:t>Test Requirement</w:t>
      </w:r>
      <w:bookmarkEnd w:id="3981"/>
      <w:bookmarkEnd w:id="3982"/>
      <w:bookmarkEnd w:id="3983"/>
      <w:bookmarkEnd w:id="3984"/>
      <w:bookmarkEnd w:id="3985"/>
      <w:bookmarkEnd w:id="3986"/>
      <w:bookmarkEnd w:id="3987"/>
      <w:bookmarkEnd w:id="3988"/>
      <w:bookmarkEnd w:id="3989"/>
    </w:p>
    <w:p w14:paraId="7699306B" w14:textId="77777777" w:rsidR="00C45907" w:rsidRPr="00931575" w:rsidRDefault="00C45907" w:rsidP="005624C7">
      <w:pPr>
        <w:pStyle w:val="H6"/>
        <w:rPr>
          <w:lang w:val="en-US"/>
        </w:rPr>
      </w:pPr>
      <w:bookmarkStart w:id="3990" w:name="_Toc21102983"/>
      <w:bookmarkStart w:id="3991" w:name="_Toc29810832"/>
      <w:bookmarkStart w:id="3992" w:name="_Toc36636192"/>
      <w:bookmarkStart w:id="3993" w:name="_Toc37273138"/>
      <w:bookmarkStart w:id="3994" w:name="_Toc45886226"/>
      <w:r w:rsidRPr="00931575">
        <w:rPr>
          <w:lang w:val="en-US"/>
        </w:rPr>
        <w:t>8.3.2.1.5.1</w:t>
      </w:r>
      <w:r w:rsidRPr="00931575">
        <w:rPr>
          <w:lang w:val="en-US"/>
        </w:rPr>
        <w:tab/>
        <w:t xml:space="preserve">Test Requirement for </w:t>
      </w:r>
      <w:r w:rsidRPr="00931575">
        <w:rPr>
          <w:i/>
          <w:lang w:val="en-US"/>
        </w:rPr>
        <w:t>BS type 1-O</w:t>
      </w:r>
      <w:bookmarkEnd w:id="3990"/>
      <w:bookmarkEnd w:id="3991"/>
      <w:bookmarkEnd w:id="3992"/>
      <w:bookmarkEnd w:id="3993"/>
      <w:bookmarkEnd w:id="3994"/>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3995" w:name="_Toc21102984"/>
      <w:bookmarkStart w:id="3996" w:name="_Toc29810833"/>
      <w:bookmarkStart w:id="3997" w:name="_Toc36636193"/>
      <w:bookmarkStart w:id="3998" w:name="_Toc37273139"/>
      <w:bookmarkStart w:id="3999" w:name="_Toc45886227"/>
      <w:r w:rsidRPr="00931575">
        <w:rPr>
          <w:lang w:val="en-US"/>
        </w:rPr>
        <w:t>8.3.2.1.5.2</w:t>
      </w:r>
      <w:r w:rsidRPr="00931575">
        <w:rPr>
          <w:lang w:val="en-US"/>
        </w:rPr>
        <w:tab/>
        <w:t>Test Requirement for BS type 2-O</w:t>
      </w:r>
      <w:bookmarkEnd w:id="3995"/>
      <w:bookmarkEnd w:id="3996"/>
      <w:bookmarkEnd w:id="3997"/>
      <w:bookmarkEnd w:id="3998"/>
      <w:bookmarkEnd w:id="3999"/>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4000" w:name="_Toc21102985"/>
      <w:bookmarkStart w:id="4001" w:name="_Toc29810834"/>
      <w:bookmarkStart w:id="4002" w:name="_Toc36636194"/>
      <w:bookmarkStart w:id="4003" w:name="_Toc37273140"/>
      <w:bookmarkStart w:id="4004" w:name="_Toc45886228"/>
      <w:bookmarkStart w:id="4005" w:name="_Toc53183303"/>
      <w:bookmarkStart w:id="4006" w:name="_Toc58916012"/>
      <w:bookmarkStart w:id="4007" w:name="_Toc58918193"/>
      <w:bookmarkStart w:id="4008" w:name="_Toc66694063"/>
      <w:r w:rsidRPr="00931575">
        <w:rPr>
          <w:lang w:val="en-US"/>
        </w:rPr>
        <w:t>8.3.2.2</w:t>
      </w:r>
      <w:r w:rsidRPr="00931575">
        <w:rPr>
          <w:lang w:val="en-US"/>
        </w:rPr>
        <w:tab/>
        <w:t>ACK missed detection</w:t>
      </w:r>
      <w:bookmarkEnd w:id="4000"/>
      <w:bookmarkEnd w:id="4001"/>
      <w:bookmarkEnd w:id="4002"/>
      <w:bookmarkEnd w:id="4003"/>
      <w:bookmarkEnd w:id="4004"/>
      <w:bookmarkEnd w:id="4005"/>
      <w:bookmarkEnd w:id="4006"/>
      <w:bookmarkEnd w:id="4007"/>
      <w:bookmarkEnd w:id="4008"/>
    </w:p>
    <w:p w14:paraId="7E4D3CC1" w14:textId="77777777" w:rsidR="00C45907" w:rsidRPr="00931575" w:rsidRDefault="00C45907" w:rsidP="00C45907">
      <w:pPr>
        <w:pStyle w:val="Heading5"/>
        <w:rPr>
          <w:lang w:val="en-US"/>
        </w:rPr>
      </w:pPr>
      <w:bookmarkStart w:id="4009" w:name="_Toc21102986"/>
      <w:bookmarkStart w:id="4010" w:name="_Toc29810835"/>
      <w:bookmarkStart w:id="4011" w:name="_Toc36636195"/>
      <w:bookmarkStart w:id="4012" w:name="_Toc37273141"/>
      <w:bookmarkStart w:id="4013" w:name="_Toc45886229"/>
      <w:bookmarkStart w:id="4014" w:name="_Toc53183304"/>
      <w:bookmarkStart w:id="4015" w:name="_Toc58916013"/>
      <w:bookmarkStart w:id="4016" w:name="_Toc58918194"/>
      <w:bookmarkStart w:id="4017" w:name="_Toc66694064"/>
      <w:r w:rsidRPr="00931575">
        <w:rPr>
          <w:lang w:val="en-US"/>
        </w:rPr>
        <w:t>8.3.2.2.1</w:t>
      </w:r>
      <w:r w:rsidRPr="00931575">
        <w:rPr>
          <w:lang w:val="en-US"/>
        </w:rPr>
        <w:tab/>
        <w:t>Definition and applicability</w:t>
      </w:r>
      <w:bookmarkEnd w:id="4009"/>
      <w:bookmarkEnd w:id="4010"/>
      <w:bookmarkEnd w:id="4011"/>
      <w:bookmarkEnd w:id="4012"/>
      <w:bookmarkEnd w:id="4013"/>
      <w:bookmarkEnd w:id="4014"/>
      <w:bookmarkEnd w:id="4015"/>
      <w:bookmarkEnd w:id="4016"/>
      <w:bookmarkEnd w:id="401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4018" w:name="_Toc21102987"/>
      <w:bookmarkStart w:id="4019" w:name="_Toc29810836"/>
      <w:bookmarkStart w:id="4020" w:name="_Toc36636196"/>
      <w:bookmarkStart w:id="4021" w:name="_Toc37273142"/>
      <w:bookmarkStart w:id="4022" w:name="_Toc45886230"/>
      <w:bookmarkStart w:id="4023" w:name="_Toc53183305"/>
      <w:bookmarkStart w:id="4024" w:name="_Toc58916014"/>
      <w:bookmarkStart w:id="4025" w:name="_Toc58918195"/>
      <w:bookmarkStart w:id="4026" w:name="_Toc66694065"/>
      <w:r w:rsidRPr="00931575">
        <w:rPr>
          <w:lang w:val="en-US"/>
        </w:rPr>
        <w:t>8.3.2.2.2</w:t>
      </w:r>
      <w:r w:rsidRPr="00931575">
        <w:rPr>
          <w:lang w:val="en-US"/>
        </w:rPr>
        <w:tab/>
        <w:t>Minimum Requirement</w:t>
      </w:r>
      <w:bookmarkEnd w:id="4018"/>
      <w:bookmarkEnd w:id="4019"/>
      <w:bookmarkEnd w:id="4020"/>
      <w:bookmarkEnd w:id="4021"/>
      <w:bookmarkEnd w:id="4022"/>
      <w:bookmarkEnd w:id="4023"/>
      <w:bookmarkEnd w:id="4024"/>
      <w:bookmarkEnd w:id="4025"/>
      <w:bookmarkEnd w:id="4026"/>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4027" w:name="_Toc21102988"/>
      <w:bookmarkStart w:id="4028" w:name="_Toc29810837"/>
      <w:bookmarkStart w:id="4029" w:name="_Toc36636197"/>
      <w:bookmarkStart w:id="4030" w:name="_Toc37273143"/>
      <w:bookmarkStart w:id="4031" w:name="_Toc45886231"/>
      <w:bookmarkStart w:id="4032" w:name="_Toc53183306"/>
      <w:bookmarkStart w:id="4033" w:name="_Toc58916015"/>
      <w:bookmarkStart w:id="4034" w:name="_Toc58918196"/>
      <w:bookmarkStart w:id="4035" w:name="_Toc66694066"/>
      <w:r w:rsidRPr="00931575">
        <w:rPr>
          <w:lang w:val="en-US"/>
        </w:rPr>
        <w:t>8.3.2.2.3</w:t>
      </w:r>
      <w:r w:rsidRPr="00931575">
        <w:rPr>
          <w:lang w:val="en-US"/>
        </w:rPr>
        <w:tab/>
        <w:t>Test purpose</w:t>
      </w:r>
      <w:bookmarkEnd w:id="4027"/>
      <w:bookmarkEnd w:id="4028"/>
      <w:bookmarkEnd w:id="4029"/>
      <w:bookmarkEnd w:id="4030"/>
      <w:bookmarkEnd w:id="4031"/>
      <w:bookmarkEnd w:id="4032"/>
      <w:bookmarkEnd w:id="4033"/>
      <w:bookmarkEnd w:id="4034"/>
      <w:bookmarkEnd w:id="4035"/>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4036" w:name="_Toc21102989"/>
      <w:bookmarkStart w:id="4037" w:name="_Toc29810838"/>
      <w:bookmarkStart w:id="4038" w:name="_Toc36636198"/>
      <w:bookmarkStart w:id="4039" w:name="_Toc37273144"/>
      <w:bookmarkStart w:id="4040" w:name="_Toc45886232"/>
      <w:bookmarkStart w:id="4041" w:name="_Toc53183307"/>
      <w:bookmarkStart w:id="4042" w:name="_Toc58916016"/>
      <w:bookmarkStart w:id="4043" w:name="_Toc58918197"/>
      <w:bookmarkStart w:id="4044" w:name="_Toc66694067"/>
      <w:r w:rsidRPr="00931575">
        <w:rPr>
          <w:lang w:val="en-US"/>
        </w:rPr>
        <w:t>8.3.2.2.4</w:t>
      </w:r>
      <w:r w:rsidRPr="00931575">
        <w:rPr>
          <w:lang w:val="en-US"/>
        </w:rPr>
        <w:tab/>
        <w:t>Method of test</w:t>
      </w:r>
      <w:bookmarkEnd w:id="4036"/>
      <w:bookmarkEnd w:id="4037"/>
      <w:bookmarkEnd w:id="4038"/>
      <w:bookmarkEnd w:id="4039"/>
      <w:bookmarkEnd w:id="4040"/>
      <w:bookmarkEnd w:id="4041"/>
      <w:bookmarkEnd w:id="4042"/>
      <w:bookmarkEnd w:id="4043"/>
      <w:bookmarkEnd w:id="4044"/>
    </w:p>
    <w:p w14:paraId="067624AF" w14:textId="77777777" w:rsidR="00C45907" w:rsidRPr="00931575" w:rsidRDefault="00C45907" w:rsidP="005624C7">
      <w:pPr>
        <w:pStyle w:val="H6"/>
        <w:rPr>
          <w:lang w:val="en-US"/>
        </w:rPr>
      </w:pPr>
      <w:bookmarkStart w:id="4045" w:name="_Toc21102990"/>
      <w:bookmarkStart w:id="4046" w:name="_Toc29810839"/>
      <w:bookmarkStart w:id="4047" w:name="_Toc36636199"/>
      <w:bookmarkStart w:id="4048" w:name="_Toc37273145"/>
      <w:bookmarkStart w:id="4049" w:name="_Toc45886233"/>
      <w:r w:rsidRPr="00931575">
        <w:rPr>
          <w:lang w:val="en-US"/>
        </w:rPr>
        <w:t>8.3.2.2.4.1</w:t>
      </w:r>
      <w:r w:rsidRPr="00931575">
        <w:rPr>
          <w:lang w:val="en-US"/>
        </w:rPr>
        <w:tab/>
        <w:t>Initial Conditions</w:t>
      </w:r>
      <w:bookmarkEnd w:id="4045"/>
      <w:bookmarkEnd w:id="4046"/>
      <w:bookmarkEnd w:id="4047"/>
      <w:bookmarkEnd w:id="4048"/>
      <w:bookmarkEnd w:id="4049"/>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4050" w:name="_Toc21102991"/>
      <w:bookmarkStart w:id="4051" w:name="_Toc29810840"/>
      <w:bookmarkStart w:id="4052" w:name="_Toc36636200"/>
      <w:bookmarkStart w:id="4053" w:name="_Toc37273146"/>
      <w:bookmarkStart w:id="4054" w:name="_Toc45886234"/>
      <w:r w:rsidRPr="00931575">
        <w:rPr>
          <w:lang w:val="en-US"/>
        </w:rPr>
        <w:t>8.3.2.2.4.2</w:t>
      </w:r>
      <w:r w:rsidRPr="00931575">
        <w:rPr>
          <w:lang w:val="en-US"/>
        </w:rPr>
        <w:tab/>
        <w:t>Procedure</w:t>
      </w:r>
      <w:bookmarkEnd w:id="4050"/>
      <w:bookmarkEnd w:id="4051"/>
      <w:bookmarkEnd w:id="4052"/>
      <w:bookmarkEnd w:id="4053"/>
      <w:bookmarkEnd w:id="4054"/>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4055" w:name="_Toc21102992"/>
      <w:bookmarkStart w:id="4056" w:name="_Toc29810841"/>
      <w:bookmarkStart w:id="4057" w:name="_Toc36636201"/>
      <w:bookmarkStart w:id="4058" w:name="_Toc37273147"/>
      <w:bookmarkStart w:id="4059" w:name="_Toc45886235"/>
      <w:bookmarkStart w:id="4060" w:name="_Toc53183308"/>
      <w:bookmarkStart w:id="4061" w:name="_Toc58916017"/>
      <w:bookmarkStart w:id="4062" w:name="_Toc58918198"/>
      <w:bookmarkStart w:id="4063" w:name="_Toc66694068"/>
      <w:r w:rsidRPr="00931575">
        <w:rPr>
          <w:lang w:val="en-US"/>
        </w:rPr>
        <w:t>8.3.2.2.5</w:t>
      </w:r>
      <w:r w:rsidRPr="00931575">
        <w:rPr>
          <w:lang w:val="en-US"/>
        </w:rPr>
        <w:tab/>
        <w:t>Test Requirement</w:t>
      </w:r>
      <w:bookmarkEnd w:id="4055"/>
      <w:bookmarkEnd w:id="4056"/>
      <w:bookmarkEnd w:id="4057"/>
      <w:bookmarkEnd w:id="4058"/>
      <w:bookmarkEnd w:id="4059"/>
      <w:bookmarkEnd w:id="4060"/>
      <w:bookmarkEnd w:id="4061"/>
      <w:bookmarkEnd w:id="4062"/>
      <w:bookmarkEnd w:id="4063"/>
    </w:p>
    <w:p w14:paraId="638AEEA6" w14:textId="528B4035" w:rsidR="00C45907" w:rsidRPr="00931575" w:rsidRDefault="00C45907" w:rsidP="005624C7">
      <w:pPr>
        <w:pStyle w:val="H6"/>
        <w:rPr>
          <w:lang w:val="en-US"/>
        </w:rPr>
      </w:pPr>
      <w:bookmarkStart w:id="4064" w:name="_Toc21102993"/>
      <w:bookmarkStart w:id="4065" w:name="_Toc29810842"/>
      <w:bookmarkStart w:id="4066" w:name="_Toc36636202"/>
      <w:bookmarkStart w:id="4067" w:name="_Toc37273148"/>
      <w:bookmarkStart w:id="406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4064"/>
      <w:bookmarkEnd w:id="4065"/>
      <w:bookmarkEnd w:id="4066"/>
      <w:bookmarkEnd w:id="4067"/>
      <w:bookmarkEnd w:id="4068"/>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4069" w:name="_Toc21102994"/>
      <w:bookmarkStart w:id="4070" w:name="_Toc29810843"/>
      <w:bookmarkStart w:id="4071" w:name="_Toc36636203"/>
      <w:bookmarkStart w:id="4072" w:name="_Toc37273149"/>
      <w:bookmarkStart w:id="4073" w:name="_Toc45886237"/>
      <w:r w:rsidRPr="00931575">
        <w:rPr>
          <w:lang w:val="en-US"/>
        </w:rPr>
        <w:t>8.3.2.2.5.2</w:t>
      </w:r>
      <w:r w:rsidRPr="00931575">
        <w:rPr>
          <w:lang w:val="en-US"/>
        </w:rPr>
        <w:tab/>
        <w:t>Test Requirement for BS type 2-O</w:t>
      </w:r>
      <w:bookmarkEnd w:id="4069"/>
      <w:bookmarkEnd w:id="4070"/>
      <w:bookmarkEnd w:id="4071"/>
      <w:bookmarkEnd w:id="4072"/>
      <w:bookmarkEnd w:id="4073"/>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4074" w:name="_Toc21102995"/>
      <w:bookmarkStart w:id="4075" w:name="_Toc29810844"/>
      <w:bookmarkStart w:id="4076" w:name="_Toc36636204"/>
      <w:bookmarkStart w:id="4077" w:name="_Toc37273150"/>
      <w:bookmarkStart w:id="4078" w:name="_Toc45886238"/>
      <w:bookmarkStart w:id="4079" w:name="_Toc53183309"/>
      <w:bookmarkStart w:id="4080" w:name="_Toc58916018"/>
      <w:bookmarkStart w:id="4081" w:name="_Toc58918199"/>
      <w:bookmarkStart w:id="4082" w:name="_Toc66694069"/>
      <w:r w:rsidRPr="00931575">
        <w:t>8.3.3</w:t>
      </w:r>
      <w:r w:rsidRPr="00931575">
        <w:tab/>
        <w:t>Performance requirements for PUCCH format 2</w:t>
      </w:r>
      <w:bookmarkEnd w:id="4074"/>
      <w:bookmarkEnd w:id="4075"/>
      <w:bookmarkEnd w:id="4076"/>
      <w:bookmarkEnd w:id="4077"/>
      <w:bookmarkEnd w:id="4078"/>
      <w:bookmarkEnd w:id="4079"/>
      <w:bookmarkEnd w:id="4080"/>
      <w:bookmarkEnd w:id="4081"/>
      <w:bookmarkEnd w:id="4082"/>
    </w:p>
    <w:p w14:paraId="483D0D4C" w14:textId="77777777" w:rsidR="00C45907" w:rsidRPr="00931575" w:rsidRDefault="00C45907" w:rsidP="00C45907">
      <w:pPr>
        <w:pStyle w:val="Heading4"/>
      </w:pPr>
      <w:bookmarkStart w:id="4083" w:name="_Toc21102996"/>
      <w:bookmarkStart w:id="4084" w:name="_Toc29810845"/>
      <w:bookmarkStart w:id="4085" w:name="_Toc36636205"/>
      <w:bookmarkStart w:id="4086" w:name="_Toc37273151"/>
      <w:bookmarkStart w:id="4087" w:name="_Toc45886239"/>
      <w:bookmarkStart w:id="4088" w:name="_Toc53183310"/>
      <w:bookmarkStart w:id="4089" w:name="_Toc58916019"/>
      <w:bookmarkStart w:id="4090" w:name="_Toc58918200"/>
      <w:bookmarkStart w:id="4091" w:name="_Toc66694070"/>
      <w:r w:rsidRPr="00931575">
        <w:t>8.3.3.1</w:t>
      </w:r>
      <w:r w:rsidRPr="00931575">
        <w:tab/>
        <w:t>ACK missed detection performance requirements</w:t>
      </w:r>
      <w:bookmarkEnd w:id="4083"/>
      <w:bookmarkEnd w:id="4084"/>
      <w:bookmarkEnd w:id="4085"/>
      <w:bookmarkEnd w:id="4086"/>
      <w:bookmarkEnd w:id="4087"/>
      <w:bookmarkEnd w:id="4088"/>
      <w:bookmarkEnd w:id="4089"/>
      <w:bookmarkEnd w:id="4090"/>
      <w:bookmarkEnd w:id="4091"/>
    </w:p>
    <w:p w14:paraId="6933E703" w14:textId="77777777" w:rsidR="00C45907" w:rsidRPr="00931575" w:rsidRDefault="00C45907" w:rsidP="00C45907">
      <w:pPr>
        <w:pStyle w:val="Heading5"/>
      </w:pPr>
      <w:bookmarkStart w:id="4092" w:name="_Toc21102997"/>
      <w:bookmarkStart w:id="4093" w:name="_Toc29810846"/>
      <w:bookmarkStart w:id="4094" w:name="_Toc36636206"/>
      <w:bookmarkStart w:id="4095" w:name="_Toc37273152"/>
      <w:bookmarkStart w:id="4096" w:name="_Toc45886240"/>
      <w:bookmarkStart w:id="4097" w:name="_Toc53183311"/>
      <w:bookmarkStart w:id="4098" w:name="_Toc58916020"/>
      <w:bookmarkStart w:id="4099" w:name="_Toc58918201"/>
      <w:bookmarkStart w:id="4100" w:name="_Toc66694071"/>
      <w:r w:rsidRPr="00931575">
        <w:t>8.3.3.1.1</w:t>
      </w:r>
      <w:r w:rsidRPr="00931575">
        <w:tab/>
        <w:t>Definition and applicability</w:t>
      </w:r>
      <w:bookmarkEnd w:id="4092"/>
      <w:bookmarkEnd w:id="4093"/>
      <w:bookmarkEnd w:id="4094"/>
      <w:bookmarkEnd w:id="4095"/>
      <w:bookmarkEnd w:id="4096"/>
      <w:bookmarkEnd w:id="4097"/>
      <w:bookmarkEnd w:id="4098"/>
      <w:bookmarkEnd w:id="4099"/>
      <w:bookmarkEnd w:id="4100"/>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4101"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4102" w:name="_Toc29810847"/>
      <w:bookmarkStart w:id="4103" w:name="_Toc36636207"/>
      <w:bookmarkStart w:id="4104" w:name="_Toc37273153"/>
      <w:bookmarkStart w:id="4105" w:name="_Toc45886241"/>
      <w:bookmarkStart w:id="4106" w:name="_Toc53183312"/>
      <w:bookmarkStart w:id="4107" w:name="_Toc58916021"/>
      <w:bookmarkStart w:id="4108" w:name="_Toc58918202"/>
      <w:bookmarkStart w:id="4109" w:name="_Toc66694072"/>
      <w:r w:rsidRPr="00931575">
        <w:t>8.3.3.1.2</w:t>
      </w:r>
      <w:r w:rsidRPr="00931575">
        <w:tab/>
        <w:t>Minimum Requirement</w:t>
      </w:r>
      <w:bookmarkEnd w:id="4101"/>
      <w:bookmarkEnd w:id="4102"/>
      <w:bookmarkEnd w:id="4103"/>
      <w:bookmarkEnd w:id="4104"/>
      <w:bookmarkEnd w:id="4105"/>
      <w:bookmarkEnd w:id="4106"/>
      <w:bookmarkEnd w:id="4107"/>
      <w:bookmarkEnd w:id="4108"/>
      <w:bookmarkEnd w:id="4109"/>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4110" w:name="_Toc21102999"/>
      <w:bookmarkStart w:id="4111" w:name="_Toc29810848"/>
      <w:bookmarkStart w:id="4112" w:name="_Toc36636208"/>
      <w:bookmarkStart w:id="4113" w:name="_Toc37273154"/>
      <w:bookmarkStart w:id="4114" w:name="_Toc45886242"/>
      <w:bookmarkStart w:id="4115" w:name="_Toc53183313"/>
      <w:bookmarkStart w:id="4116" w:name="_Toc58916022"/>
      <w:bookmarkStart w:id="4117" w:name="_Toc58918203"/>
      <w:bookmarkStart w:id="4118" w:name="_Toc66694073"/>
      <w:r w:rsidRPr="00931575">
        <w:t>8.3.3.1.3</w:t>
      </w:r>
      <w:r w:rsidRPr="00931575">
        <w:tab/>
        <w:t>Test Purpose</w:t>
      </w:r>
      <w:bookmarkEnd w:id="4110"/>
      <w:bookmarkEnd w:id="4111"/>
      <w:bookmarkEnd w:id="4112"/>
      <w:bookmarkEnd w:id="4113"/>
      <w:bookmarkEnd w:id="4114"/>
      <w:bookmarkEnd w:id="4115"/>
      <w:bookmarkEnd w:id="4116"/>
      <w:bookmarkEnd w:id="4117"/>
      <w:bookmarkEnd w:id="4118"/>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4119" w:name="_Toc21103000"/>
      <w:bookmarkStart w:id="4120" w:name="_Toc29810849"/>
      <w:bookmarkStart w:id="4121" w:name="_Toc36636209"/>
      <w:bookmarkStart w:id="4122" w:name="_Toc37273155"/>
      <w:bookmarkStart w:id="4123" w:name="_Toc45886243"/>
      <w:bookmarkStart w:id="4124" w:name="_Toc53183314"/>
      <w:bookmarkStart w:id="4125" w:name="_Toc58916023"/>
      <w:bookmarkStart w:id="4126" w:name="_Toc58918204"/>
      <w:bookmarkStart w:id="4127" w:name="_Toc66694074"/>
      <w:r w:rsidRPr="00931575">
        <w:t>8.3.3.1.4</w:t>
      </w:r>
      <w:r w:rsidRPr="00931575">
        <w:tab/>
        <w:t>Method of test</w:t>
      </w:r>
      <w:bookmarkEnd w:id="4119"/>
      <w:bookmarkEnd w:id="4120"/>
      <w:bookmarkEnd w:id="4121"/>
      <w:bookmarkEnd w:id="4122"/>
      <w:bookmarkEnd w:id="4123"/>
      <w:bookmarkEnd w:id="4124"/>
      <w:bookmarkEnd w:id="4125"/>
      <w:bookmarkEnd w:id="4126"/>
      <w:bookmarkEnd w:id="4127"/>
    </w:p>
    <w:p w14:paraId="6774FBB6" w14:textId="77777777" w:rsidR="00C45907" w:rsidRPr="00931575" w:rsidRDefault="00C45907" w:rsidP="005624C7">
      <w:pPr>
        <w:pStyle w:val="H6"/>
      </w:pPr>
      <w:bookmarkStart w:id="4128" w:name="_Toc21103001"/>
      <w:bookmarkStart w:id="4129" w:name="_Toc29810850"/>
      <w:bookmarkStart w:id="4130" w:name="_Toc36636210"/>
      <w:bookmarkStart w:id="4131" w:name="_Toc37273156"/>
      <w:bookmarkStart w:id="4132" w:name="_Toc45886244"/>
      <w:r w:rsidRPr="00931575">
        <w:t>8.3.3.1.4.1</w:t>
      </w:r>
      <w:r w:rsidRPr="00931575">
        <w:tab/>
        <w:t>Initial conditions</w:t>
      </w:r>
      <w:bookmarkEnd w:id="4128"/>
      <w:bookmarkEnd w:id="4129"/>
      <w:bookmarkEnd w:id="4130"/>
      <w:bookmarkEnd w:id="4131"/>
      <w:bookmarkEnd w:id="413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413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4134" w:name="_Toc29810851"/>
      <w:bookmarkStart w:id="4135" w:name="_Toc36636211"/>
      <w:bookmarkStart w:id="4136" w:name="_Toc37273157"/>
      <w:bookmarkStart w:id="413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4133"/>
      <w:bookmarkEnd w:id="4134"/>
      <w:bookmarkEnd w:id="4135"/>
      <w:bookmarkEnd w:id="4136"/>
      <w:bookmarkEnd w:id="4137"/>
    </w:p>
    <w:p w14:paraId="1E23D2AD" w14:textId="77777777" w:rsidR="00C45907" w:rsidRPr="00931575" w:rsidRDefault="00C45907" w:rsidP="00136C94">
      <w:pPr>
        <w:pStyle w:val="B1"/>
        <w:rPr>
          <w:rFonts w:eastAsia="DengXian"/>
        </w:rPr>
      </w:pPr>
      <w:bookmarkStart w:id="4138" w:name="_MON_1283843391"/>
      <w:bookmarkEnd w:id="413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4139" w:name="_MON_1290324379"/>
    <w:bookmarkEnd w:id="4139"/>
    <w:p w14:paraId="3F61C38F" w14:textId="77777777" w:rsidR="00C45907" w:rsidRPr="00931575" w:rsidRDefault="00C45907" w:rsidP="00136C94">
      <w:pPr>
        <w:pStyle w:val="TH"/>
      </w:pPr>
      <w:r w:rsidRPr="00931575">
        <w:object w:dxaOrig="8670" w:dyaOrig="570" w14:anchorId="7F01573C">
          <v:shape id="_x0000_i1050" type="#_x0000_t75" style="width:6in;height:25.65pt" o:ole="" fillcolor="window">
            <v:imagedata r:id="rId71" o:title=""/>
          </v:shape>
          <o:OLEObject Type="Embed" ProgID="Word.Picture.8" ShapeID="_x0000_i1050" DrawAspect="Content" ObjectID="_1679414520"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4140" w:name="_Toc21103003"/>
      <w:bookmarkStart w:id="4141" w:name="_Toc29810852"/>
      <w:bookmarkStart w:id="4142" w:name="_Toc36636212"/>
      <w:bookmarkStart w:id="4143" w:name="_Toc37273158"/>
      <w:bookmarkStart w:id="4144" w:name="_Toc45886246"/>
      <w:bookmarkStart w:id="4145" w:name="_Toc53183315"/>
      <w:bookmarkStart w:id="4146" w:name="_Toc58916024"/>
      <w:bookmarkStart w:id="4147" w:name="_Toc58918205"/>
      <w:bookmarkStart w:id="4148" w:name="_Toc66694075"/>
      <w:r w:rsidRPr="00931575">
        <w:t>8.3.3.1.5</w:t>
      </w:r>
      <w:r w:rsidRPr="00931575">
        <w:tab/>
        <w:t>Test requirement</w:t>
      </w:r>
      <w:bookmarkEnd w:id="4140"/>
      <w:bookmarkEnd w:id="4141"/>
      <w:bookmarkEnd w:id="4142"/>
      <w:bookmarkEnd w:id="4143"/>
      <w:bookmarkEnd w:id="4144"/>
      <w:bookmarkEnd w:id="4145"/>
      <w:bookmarkEnd w:id="4146"/>
      <w:bookmarkEnd w:id="4147"/>
      <w:bookmarkEnd w:id="4148"/>
    </w:p>
    <w:p w14:paraId="12192768" w14:textId="77777777" w:rsidR="00C45907" w:rsidRPr="00931575" w:rsidRDefault="00C45907" w:rsidP="005624C7">
      <w:pPr>
        <w:pStyle w:val="H6"/>
      </w:pPr>
      <w:bookmarkStart w:id="4149" w:name="_Toc21103004"/>
      <w:bookmarkStart w:id="4150" w:name="_Toc29810853"/>
      <w:bookmarkStart w:id="4151" w:name="_Toc36636213"/>
      <w:bookmarkStart w:id="4152" w:name="_Toc37273159"/>
      <w:bookmarkStart w:id="4153"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4149"/>
      <w:bookmarkEnd w:id="4150"/>
      <w:bookmarkEnd w:id="4151"/>
      <w:bookmarkEnd w:id="4152"/>
      <w:bookmarkEnd w:id="4153"/>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4154" w:name="_Toc21103005"/>
      <w:bookmarkStart w:id="4155" w:name="_Toc29810854"/>
      <w:bookmarkStart w:id="4156" w:name="_Toc36636214"/>
      <w:bookmarkStart w:id="4157" w:name="_Toc37273160"/>
      <w:bookmarkStart w:id="4158"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4154"/>
      <w:bookmarkEnd w:id="4155"/>
      <w:bookmarkEnd w:id="4156"/>
      <w:bookmarkEnd w:id="4157"/>
      <w:bookmarkEnd w:id="4158"/>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4159"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4159"/>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4160" w:name="_Toc21103006"/>
      <w:bookmarkStart w:id="4161" w:name="_Toc29810855"/>
      <w:bookmarkStart w:id="4162" w:name="_Toc36636215"/>
      <w:bookmarkStart w:id="4163" w:name="_Toc37273161"/>
      <w:bookmarkStart w:id="4164" w:name="_Toc45886249"/>
      <w:bookmarkStart w:id="4165" w:name="_Toc53183316"/>
      <w:bookmarkStart w:id="4166" w:name="_Toc58916025"/>
      <w:bookmarkStart w:id="4167" w:name="_Toc58918206"/>
      <w:bookmarkStart w:id="4168" w:name="_Toc66694076"/>
      <w:r w:rsidRPr="00931575">
        <w:t>8.3.3.2</w:t>
      </w:r>
      <w:r w:rsidRPr="00931575">
        <w:tab/>
        <w:t>UCI BLER performance requirements</w:t>
      </w:r>
      <w:bookmarkEnd w:id="4160"/>
      <w:bookmarkEnd w:id="4161"/>
      <w:bookmarkEnd w:id="4162"/>
      <w:bookmarkEnd w:id="4163"/>
      <w:bookmarkEnd w:id="4164"/>
      <w:bookmarkEnd w:id="4165"/>
      <w:bookmarkEnd w:id="4166"/>
      <w:bookmarkEnd w:id="4167"/>
      <w:bookmarkEnd w:id="4168"/>
    </w:p>
    <w:p w14:paraId="4C16B05F" w14:textId="77777777" w:rsidR="00C45907" w:rsidRPr="00931575" w:rsidRDefault="00C45907" w:rsidP="00C45907">
      <w:pPr>
        <w:pStyle w:val="Heading5"/>
      </w:pPr>
      <w:bookmarkStart w:id="4169" w:name="_Toc21103007"/>
      <w:bookmarkStart w:id="4170" w:name="_Toc29810856"/>
      <w:bookmarkStart w:id="4171" w:name="_Toc36636216"/>
      <w:bookmarkStart w:id="4172" w:name="_Toc37273162"/>
      <w:bookmarkStart w:id="4173" w:name="_Toc45886250"/>
      <w:bookmarkStart w:id="4174" w:name="_Toc53183317"/>
      <w:bookmarkStart w:id="4175" w:name="_Toc58916026"/>
      <w:bookmarkStart w:id="4176" w:name="_Toc58918207"/>
      <w:bookmarkStart w:id="4177" w:name="_Toc66694077"/>
      <w:r w:rsidRPr="00931575">
        <w:t>8.3.3.2.1</w:t>
      </w:r>
      <w:r w:rsidRPr="00931575">
        <w:tab/>
        <w:t>Definition and applicability</w:t>
      </w:r>
      <w:bookmarkEnd w:id="4169"/>
      <w:bookmarkEnd w:id="4170"/>
      <w:bookmarkEnd w:id="4171"/>
      <w:bookmarkEnd w:id="4172"/>
      <w:bookmarkEnd w:id="4173"/>
      <w:bookmarkEnd w:id="4174"/>
      <w:bookmarkEnd w:id="4175"/>
      <w:bookmarkEnd w:id="4176"/>
      <w:bookmarkEnd w:id="4177"/>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4178" w:name="OLE_LINK14"/>
    </w:p>
    <w:p w14:paraId="6E263439" w14:textId="77777777" w:rsidR="00C45907" w:rsidRPr="00931575" w:rsidRDefault="00C45907" w:rsidP="00C45907">
      <w:pPr>
        <w:pStyle w:val="Heading5"/>
      </w:pPr>
      <w:bookmarkStart w:id="4179" w:name="_Toc21103008"/>
      <w:bookmarkStart w:id="4180" w:name="_Toc29810857"/>
      <w:bookmarkStart w:id="4181" w:name="_Toc36636217"/>
      <w:bookmarkStart w:id="4182" w:name="_Toc37273163"/>
      <w:bookmarkStart w:id="4183" w:name="_Toc45886251"/>
      <w:bookmarkStart w:id="4184" w:name="_Toc53183318"/>
      <w:bookmarkStart w:id="4185" w:name="_Toc58916027"/>
      <w:bookmarkStart w:id="4186" w:name="_Toc58918208"/>
      <w:bookmarkStart w:id="4187" w:name="_Toc66694078"/>
      <w:bookmarkEnd w:id="4178"/>
      <w:r w:rsidRPr="00931575">
        <w:t>8.3.3.2.2</w:t>
      </w:r>
      <w:r w:rsidRPr="00931575">
        <w:tab/>
        <w:t>Minimum Requirement</w:t>
      </w:r>
      <w:bookmarkEnd w:id="4179"/>
      <w:bookmarkEnd w:id="4180"/>
      <w:bookmarkEnd w:id="4181"/>
      <w:bookmarkEnd w:id="4182"/>
      <w:bookmarkEnd w:id="4183"/>
      <w:bookmarkEnd w:id="4184"/>
      <w:bookmarkEnd w:id="4185"/>
      <w:bookmarkEnd w:id="4186"/>
      <w:bookmarkEnd w:id="4187"/>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4188" w:name="_Toc21103009"/>
      <w:bookmarkStart w:id="4189" w:name="_Toc29810858"/>
      <w:bookmarkStart w:id="4190" w:name="_Toc36636218"/>
      <w:bookmarkStart w:id="4191" w:name="_Toc37273164"/>
      <w:bookmarkStart w:id="4192" w:name="_Toc45886252"/>
      <w:bookmarkStart w:id="4193" w:name="_Toc53183319"/>
      <w:bookmarkStart w:id="4194" w:name="_Toc58916028"/>
      <w:bookmarkStart w:id="4195" w:name="_Toc58918209"/>
      <w:bookmarkStart w:id="4196" w:name="_Toc66694079"/>
      <w:r w:rsidRPr="00931575">
        <w:t>8.3.3.2.3</w:t>
      </w:r>
      <w:r w:rsidRPr="00931575">
        <w:tab/>
        <w:t>Test Purpose</w:t>
      </w:r>
      <w:bookmarkEnd w:id="4188"/>
      <w:bookmarkEnd w:id="4189"/>
      <w:bookmarkEnd w:id="4190"/>
      <w:bookmarkEnd w:id="4191"/>
      <w:bookmarkEnd w:id="4192"/>
      <w:bookmarkEnd w:id="4193"/>
      <w:bookmarkEnd w:id="4194"/>
      <w:bookmarkEnd w:id="4195"/>
      <w:bookmarkEnd w:id="4196"/>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4197" w:name="_Toc21103010"/>
      <w:bookmarkStart w:id="4198" w:name="_Toc29810859"/>
      <w:bookmarkStart w:id="4199" w:name="_Toc36636219"/>
      <w:bookmarkStart w:id="4200" w:name="_Toc37273165"/>
      <w:bookmarkStart w:id="4201" w:name="_Toc45886253"/>
      <w:bookmarkStart w:id="4202" w:name="_Toc53183320"/>
      <w:bookmarkStart w:id="4203" w:name="_Toc58916029"/>
      <w:bookmarkStart w:id="4204" w:name="_Toc58918210"/>
      <w:bookmarkStart w:id="4205" w:name="_Toc66694080"/>
      <w:r w:rsidRPr="00931575">
        <w:t>8.3.3.2.4</w:t>
      </w:r>
      <w:r w:rsidRPr="00931575">
        <w:tab/>
        <w:t>Method of test</w:t>
      </w:r>
      <w:bookmarkEnd w:id="4197"/>
      <w:bookmarkEnd w:id="4198"/>
      <w:bookmarkEnd w:id="4199"/>
      <w:bookmarkEnd w:id="4200"/>
      <w:bookmarkEnd w:id="4201"/>
      <w:bookmarkEnd w:id="4202"/>
      <w:bookmarkEnd w:id="4203"/>
      <w:bookmarkEnd w:id="4204"/>
      <w:bookmarkEnd w:id="4205"/>
    </w:p>
    <w:p w14:paraId="05E6659C" w14:textId="77777777" w:rsidR="00C45907" w:rsidRPr="00931575" w:rsidRDefault="00C45907" w:rsidP="005624C7">
      <w:pPr>
        <w:pStyle w:val="H6"/>
      </w:pPr>
      <w:bookmarkStart w:id="4206" w:name="_Toc21103011"/>
      <w:bookmarkStart w:id="4207" w:name="_Toc29810860"/>
      <w:bookmarkStart w:id="4208" w:name="_Toc36636220"/>
      <w:bookmarkStart w:id="4209" w:name="_Toc37273166"/>
      <w:bookmarkStart w:id="421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206"/>
      <w:bookmarkEnd w:id="4207"/>
      <w:bookmarkEnd w:id="4208"/>
      <w:bookmarkEnd w:id="4209"/>
      <w:bookmarkEnd w:id="4210"/>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421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4212" w:name="_Toc29810861"/>
      <w:bookmarkStart w:id="4213" w:name="_Toc36636221"/>
      <w:bookmarkStart w:id="4214" w:name="_Toc37273167"/>
      <w:bookmarkStart w:id="421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4211"/>
      <w:bookmarkEnd w:id="4212"/>
      <w:bookmarkEnd w:id="4213"/>
      <w:bookmarkEnd w:id="4214"/>
      <w:bookmarkEnd w:id="4215"/>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4216" w:name="_MON_1281253042"/>
    <w:bookmarkEnd w:id="4216"/>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65pt" o:ole="" fillcolor="window">
            <v:imagedata r:id="rId74" o:title=""/>
          </v:shape>
          <o:OLEObject Type="Embed" ProgID="Word.Picture.8" ShapeID="_x0000_i1051" DrawAspect="Content" ObjectID="_1679414521"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4217" w:name="_Toc21103013"/>
      <w:bookmarkStart w:id="4218" w:name="_Toc29810862"/>
      <w:bookmarkStart w:id="4219" w:name="_Toc36636222"/>
      <w:bookmarkStart w:id="4220" w:name="_Toc37273168"/>
      <w:bookmarkStart w:id="4221" w:name="_Toc45886256"/>
      <w:bookmarkStart w:id="4222" w:name="_Toc53183321"/>
      <w:bookmarkStart w:id="4223" w:name="_Toc58916030"/>
      <w:bookmarkStart w:id="4224" w:name="_Toc58918211"/>
      <w:bookmarkStart w:id="4225" w:name="_Toc66694081"/>
      <w:r w:rsidRPr="00931575">
        <w:t>8.3.3.2.5</w:t>
      </w:r>
      <w:r w:rsidRPr="00931575">
        <w:tab/>
        <w:t>Test requirement</w:t>
      </w:r>
      <w:bookmarkEnd w:id="4217"/>
      <w:bookmarkEnd w:id="4218"/>
      <w:bookmarkEnd w:id="4219"/>
      <w:bookmarkEnd w:id="4220"/>
      <w:bookmarkEnd w:id="4221"/>
      <w:bookmarkEnd w:id="4222"/>
      <w:bookmarkEnd w:id="4223"/>
      <w:bookmarkEnd w:id="4224"/>
      <w:bookmarkEnd w:id="4225"/>
    </w:p>
    <w:p w14:paraId="1600ACC6" w14:textId="77777777" w:rsidR="00C45907" w:rsidRPr="00931575" w:rsidRDefault="00C45907" w:rsidP="005624C7">
      <w:pPr>
        <w:pStyle w:val="H6"/>
      </w:pPr>
      <w:bookmarkStart w:id="4226" w:name="_Toc21103014"/>
      <w:bookmarkStart w:id="4227" w:name="_Toc29810863"/>
      <w:bookmarkStart w:id="4228" w:name="_Toc36636223"/>
      <w:bookmarkStart w:id="4229" w:name="_Toc37273169"/>
      <w:bookmarkStart w:id="4230" w:name="_Toc45886257"/>
      <w:r w:rsidRPr="00931575">
        <w:t>8.3.3.2.5.1</w:t>
      </w:r>
      <w:r w:rsidRPr="00931575">
        <w:tab/>
        <w:t>Requirements for BS type 1-O</w:t>
      </w:r>
      <w:bookmarkEnd w:id="4226"/>
      <w:bookmarkEnd w:id="4227"/>
      <w:bookmarkEnd w:id="4228"/>
      <w:bookmarkEnd w:id="4229"/>
      <w:bookmarkEnd w:id="4230"/>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4231" w:name="_Toc21103015"/>
      <w:bookmarkStart w:id="4232" w:name="_Toc29810864"/>
      <w:bookmarkStart w:id="4233" w:name="_Toc36636224"/>
      <w:bookmarkStart w:id="4234" w:name="_Toc37273170"/>
      <w:bookmarkStart w:id="423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4231"/>
      <w:bookmarkEnd w:id="4232"/>
      <w:bookmarkEnd w:id="4233"/>
      <w:bookmarkEnd w:id="4234"/>
      <w:bookmarkEnd w:id="4235"/>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4236" w:name="_Toc21103016"/>
      <w:bookmarkStart w:id="4237" w:name="_Toc29810865"/>
      <w:bookmarkStart w:id="4238" w:name="_Toc36636225"/>
      <w:bookmarkStart w:id="4239" w:name="_Toc37273171"/>
      <w:bookmarkStart w:id="4240" w:name="_Toc45886259"/>
      <w:bookmarkStart w:id="4241" w:name="_Toc53183322"/>
      <w:bookmarkStart w:id="4242" w:name="_Toc58916031"/>
      <w:bookmarkStart w:id="4243" w:name="_Toc58918212"/>
      <w:bookmarkStart w:id="4244" w:name="_Toc66694082"/>
      <w:r w:rsidRPr="00931575">
        <w:t>8.3.4</w:t>
      </w:r>
      <w:r w:rsidRPr="00931575">
        <w:tab/>
        <w:t>Performance requirements for PUCCH format 3</w:t>
      </w:r>
      <w:bookmarkEnd w:id="4236"/>
      <w:bookmarkEnd w:id="4237"/>
      <w:bookmarkEnd w:id="4238"/>
      <w:bookmarkEnd w:id="4239"/>
      <w:bookmarkEnd w:id="4240"/>
      <w:bookmarkEnd w:id="4241"/>
      <w:bookmarkEnd w:id="4242"/>
      <w:bookmarkEnd w:id="4243"/>
      <w:bookmarkEnd w:id="4244"/>
    </w:p>
    <w:p w14:paraId="259364FD" w14:textId="77777777" w:rsidR="00C45907" w:rsidRPr="00931575" w:rsidRDefault="00C45907" w:rsidP="00C45907">
      <w:pPr>
        <w:pStyle w:val="Heading4"/>
      </w:pPr>
      <w:bookmarkStart w:id="4245" w:name="_Toc21103017"/>
      <w:bookmarkStart w:id="4246" w:name="_Toc29810866"/>
      <w:bookmarkStart w:id="4247" w:name="_Toc36636226"/>
      <w:bookmarkStart w:id="4248" w:name="_Toc37273172"/>
      <w:bookmarkStart w:id="4249" w:name="_Toc45886260"/>
      <w:bookmarkStart w:id="4250" w:name="_Toc53183323"/>
      <w:bookmarkStart w:id="4251" w:name="_Toc58916032"/>
      <w:bookmarkStart w:id="4252" w:name="_Toc58918213"/>
      <w:bookmarkStart w:id="4253" w:name="_Toc66694083"/>
      <w:r w:rsidRPr="00931575">
        <w:t>8.3.4.1</w:t>
      </w:r>
      <w:r w:rsidRPr="00931575">
        <w:tab/>
        <w:t>Definition and applicability</w:t>
      </w:r>
      <w:bookmarkEnd w:id="4245"/>
      <w:bookmarkEnd w:id="4246"/>
      <w:bookmarkEnd w:id="4247"/>
      <w:bookmarkEnd w:id="4248"/>
      <w:bookmarkEnd w:id="4249"/>
      <w:bookmarkEnd w:id="4250"/>
      <w:bookmarkEnd w:id="4251"/>
      <w:bookmarkEnd w:id="4252"/>
      <w:bookmarkEnd w:id="4253"/>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4254" w:name="_Toc21103018"/>
      <w:bookmarkStart w:id="4255" w:name="_Toc29810867"/>
      <w:bookmarkStart w:id="4256" w:name="_Toc36636227"/>
      <w:bookmarkStart w:id="4257" w:name="_Toc37273173"/>
      <w:bookmarkStart w:id="4258" w:name="_Toc45886261"/>
      <w:bookmarkStart w:id="4259" w:name="_Toc53183324"/>
      <w:bookmarkStart w:id="4260" w:name="_Toc58916033"/>
      <w:bookmarkStart w:id="4261" w:name="_Toc58918214"/>
      <w:bookmarkStart w:id="4262" w:name="_Toc66694084"/>
      <w:r w:rsidRPr="00931575">
        <w:t>8.3.4.2</w:t>
      </w:r>
      <w:r w:rsidRPr="00931575">
        <w:tab/>
        <w:t>Minimum requirement</w:t>
      </w:r>
      <w:bookmarkEnd w:id="4254"/>
      <w:bookmarkEnd w:id="4255"/>
      <w:bookmarkEnd w:id="4256"/>
      <w:bookmarkEnd w:id="4257"/>
      <w:bookmarkEnd w:id="4258"/>
      <w:bookmarkEnd w:id="4259"/>
      <w:bookmarkEnd w:id="4260"/>
      <w:bookmarkEnd w:id="4261"/>
      <w:bookmarkEnd w:id="426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4263" w:name="_Toc21103019"/>
      <w:bookmarkStart w:id="4264" w:name="_Toc29810868"/>
      <w:bookmarkStart w:id="4265" w:name="_Toc36636228"/>
      <w:bookmarkStart w:id="4266" w:name="_Toc37273174"/>
      <w:bookmarkStart w:id="4267" w:name="_Toc45886262"/>
      <w:bookmarkStart w:id="4268" w:name="_Toc53183325"/>
      <w:bookmarkStart w:id="4269" w:name="_Toc58916034"/>
      <w:bookmarkStart w:id="4270" w:name="_Toc58918215"/>
      <w:bookmarkStart w:id="4271" w:name="_Toc66694085"/>
      <w:r w:rsidRPr="00931575">
        <w:t>8.3.4.3</w:t>
      </w:r>
      <w:r w:rsidRPr="00931575">
        <w:tab/>
        <w:t>Test purpose</w:t>
      </w:r>
      <w:bookmarkEnd w:id="4263"/>
      <w:bookmarkEnd w:id="4264"/>
      <w:bookmarkEnd w:id="4265"/>
      <w:bookmarkEnd w:id="4266"/>
      <w:bookmarkEnd w:id="4267"/>
      <w:bookmarkEnd w:id="4268"/>
      <w:bookmarkEnd w:id="4269"/>
      <w:bookmarkEnd w:id="4270"/>
      <w:bookmarkEnd w:id="4271"/>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4272" w:name="_Toc21103020"/>
      <w:bookmarkStart w:id="4273" w:name="_Toc29810869"/>
      <w:bookmarkStart w:id="4274" w:name="_Toc36636229"/>
      <w:bookmarkStart w:id="4275" w:name="_Toc37273175"/>
      <w:bookmarkStart w:id="4276" w:name="_Toc45886263"/>
      <w:bookmarkStart w:id="4277" w:name="_Toc53183326"/>
      <w:bookmarkStart w:id="4278" w:name="_Toc58916035"/>
      <w:bookmarkStart w:id="4279" w:name="_Toc58918216"/>
      <w:bookmarkStart w:id="4280" w:name="_Toc66694086"/>
      <w:r w:rsidRPr="00931575">
        <w:t>8.3.4.4</w:t>
      </w:r>
      <w:r w:rsidRPr="00931575">
        <w:tab/>
        <w:t>Method of test</w:t>
      </w:r>
      <w:bookmarkEnd w:id="4272"/>
      <w:bookmarkEnd w:id="4273"/>
      <w:bookmarkEnd w:id="4274"/>
      <w:bookmarkEnd w:id="4275"/>
      <w:bookmarkEnd w:id="4276"/>
      <w:bookmarkEnd w:id="4277"/>
      <w:bookmarkEnd w:id="4278"/>
      <w:bookmarkEnd w:id="4279"/>
      <w:bookmarkEnd w:id="4280"/>
    </w:p>
    <w:p w14:paraId="12973DB5" w14:textId="77777777" w:rsidR="00C45907" w:rsidRPr="00931575" w:rsidRDefault="00C45907" w:rsidP="00C45907">
      <w:pPr>
        <w:pStyle w:val="Heading5"/>
      </w:pPr>
      <w:bookmarkStart w:id="4281" w:name="_Toc21103021"/>
      <w:bookmarkStart w:id="4282" w:name="_Toc29810870"/>
      <w:bookmarkStart w:id="4283" w:name="_Toc36636230"/>
      <w:bookmarkStart w:id="4284" w:name="_Toc37273176"/>
      <w:bookmarkStart w:id="4285" w:name="_Toc45886264"/>
      <w:bookmarkStart w:id="4286" w:name="_Toc53183327"/>
      <w:bookmarkStart w:id="4287" w:name="_Toc58916036"/>
      <w:bookmarkStart w:id="4288" w:name="_Toc58918217"/>
      <w:bookmarkStart w:id="4289" w:name="_Toc66694087"/>
      <w:r w:rsidRPr="00931575">
        <w:t>8.3.4.4.1</w:t>
      </w:r>
      <w:r w:rsidRPr="00931575">
        <w:tab/>
        <w:t>Initial conditions</w:t>
      </w:r>
      <w:bookmarkEnd w:id="4281"/>
      <w:bookmarkEnd w:id="4282"/>
      <w:bookmarkEnd w:id="4283"/>
      <w:bookmarkEnd w:id="4284"/>
      <w:bookmarkEnd w:id="4285"/>
      <w:bookmarkEnd w:id="4286"/>
      <w:bookmarkEnd w:id="4287"/>
      <w:bookmarkEnd w:id="4288"/>
      <w:bookmarkEnd w:id="4289"/>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429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4291" w:name="_Toc29810871"/>
      <w:bookmarkStart w:id="4292" w:name="_Toc36636231"/>
      <w:bookmarkStart w:id="4293" w:name="_Toc37273177"/>
      <w:bookmarkStart w:id="4294" w:name="_Toc45886265"/>
      <w:bookmarkStart w:id="4295" w:name="_Toc53183328"/>
      <w:bookmarkStart w:id="4296" w:name="_Toc58916037"/>
      <w:bookmarkStart w:id="4297" w:name="_Toc58918218"/>
      <w:bookmarkStart w:id="4298" w:name="_Toc66694088"/>
      <w:r w:rsidRPr="00931575">
        <w:t>8.3.4.4.2</w:t>
      </w:r>
      <w:r w:rsidRPr="00931575">
        <w:tab/>
        <w:t>Procedure</w:t>
      </w:r>
      <w:bookmarkEnd w:id="4290"/>
      <w:bookmarkEnd w:id="4291"/>
      <w:bookmarkEnd w:id="4292"/>
      <w:bookmarkEnd w:id="4293"/>
      <w:bookmarkEnd w:id="4294"/>
      <w:bookmarkEnd w:id="4295"/>
      <w:bookmarkEnd w:id="4296"/>
      <w:bookmarkEnd w:id="4297"/>
      <w:bookmarkEnd w:id="4298"/>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4299" w:name="_Toc21103023"/>
      <w:bookmarkStart w:id="4300" w:name="_Toc29810872"/>
      <w:bookmarkStart w:id="4301" w:name="_Toc36636232"/>
      <w:bookmarkStart w:id="4302" w:name="_Toc37273178"/>
      <w:bookmarkStart w:id="4303" w:name="_Toc45886266"/>
      <w:bookmarkStart w:id="4304" w:name="_Toc53183329"/>
      <w:bookmarkStart w:id="4305" w:name="_Toc58916038"/>
      <w:bookmarkStart w:id="4306" w:name="_Toc58918219"/>
      <w:bookmarkStart w:id="4307" w:name="_Toc66694089"/>
      <w:r w:rsidRPr="00931575">
        <w:t>8.3.4.5</w:t>
      </w:r>
      <w:r w:rsidRPr="00931575">
        <w:tab/>
        <w:t>Test requirement</w:t>
      </w:r>
      <w:bookmarkEnd w:id="4299"/>
      <w:bookmarkEnd w:id="4300"/>
      <w:bookmarkEnd w:id="4301"/>
      <w:bookmarkEnd w:id="4302"/>
      <w:bookmarkEnd w:id="4303"/>
      <w:bookmarkEnd w:id="4304"/>
      <w:bookmarkEnd w:id="4305"/>
      <w:bookmarkEnd w:id="4306"/>
      <w:bookmarkEnd w:id="4307"/>
    </w:p>
    <w:p w14:paraId="6C390B50" w14:textId="77777777" w:rsidR="00C45907" w:rsidRPr="00931575" w:rsidRDefault="00C45907" w:rsidP="00C45907">
      <w:pPr>
        <w:pStyle w:val="Heading5"/>
        <w:rPr>
          <w:rFonts w:cs="Arial"/>
          <w:i/>
          <w:iCs/>
          <w:szCs w:val="22"/>
          <w:lang w:eastAsia="zh-CN"/>
        </w:rPr>
      </w:pPr>
      <w:bookmarkStart w:id="4308" w:name="_Toc21103024"/>
      <w:bookmarkStart w:id="4309" w:name="_Toc29810873"/>
      <w:bookmarkStart w:id="4310" w:name="_Toc36636233"/>
      <w:bookmarkStart w:id="4311" w:name="_Toc37273179"/>
      <w:bookmarkStart w:id="4312" w:name="_Toc45886267"/>
      <w:bookmarkStart w:id="4313" w:name="_Toc53183330"/>
      <w:bookmarkStart w:id="4314" w:name="_Toc58916039"/>
      <w:bookmarkStart w:id="4315" w:name="_Toc58918220"/>
      <w:bookmarkStart w:id="4316" w:name="_Toc6669409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308"/>
      <w:bookmarkEnd w:id="4309"/>
      <w:bookmarkEnd w:id="4310"/>
      <w:bookmarkEnd w:id="4311"/>
      <w:bookmarkEnd w:id="4312"/>
      <w:bookmarkEnd w:id="4313"/>
      <w:bookmarkEnd w:id="4314"/>
      <w:bookmarkEnd w:id="4315"/>
      <w:bookmarkEnd w:id="4316"/>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4317" w:name="_Toc21103025"/>
      <w:bookmarkStart w:id="4318" w:name="_Toc29810874"/>
      <w:bookmarkStart w:id="4319" w:name="_Toc36636234"/>
      <w:bookmarkStart w:id="4320" w:name="_Toc37273180"/>
      <w:bookmarkStart w:id="4321" w:name="_Toc45886268"/>
      <w:bookmarkStart w:id="4322" w:name="_Toc53183331"/>
      <w:bookmarkStart w:id="4323" w:name="_Toc58916040"/>
      <w:bookmarkStart w:id="4324" w:name="_Toc58918221"/>
      <w:bookmarkStart w:id="4325" w:name="_Toc6669409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317"/>
      <w:bookmarkEnd w:id="4318"/>
      <w:bookmarkEnd w:id="4319"/>
      <w:bookmarkEnd w:id="4320"/>
      <w:bookmarkEnd w:id="4321"/>
      <w:bookmarkEnd w:id="4322"/>
      <w:bookmarkEnd w:id="4323"/>
      <w:bookmarkEnd w:id="4324"/>
      <w:bookmarkEnd w:id="4325"/>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4326" w:name="_Toc21103026"/>
      <w:bookmarkStart w:id="4327" w:name="_Toc29810875"/>
      <w:bookmarkStart w:id="4328" w:name="_Toc36636235"/>
      <w:bookmarkStart w:id="4329" w:name="_Toc37273181"/>
      <w:bookmarkStart w:id="4330" w:name="_Toc45886269"/>
      <w:bookmarkStart w:id="4331" w:name="_Toc53183332"/>
      <w:bookmarkStart w:id="4332" w:name="_Toc58916041"/>
      <w:bookmarkStart w:id="4333" w:name="_Toc58918222"/>
      <w:bookmarkStart w:id="4334" w:name="_Toc66694092"/>
      <w:r w:rsidRPr="00931575">
        <w:t>8.3.5</w:t>
      </w:r>
      <w:r w:rsidRPr="00931575">
        <w:tab/>
        <w:t>Performance requirements for PUCCH format 4</w:t>
      </w:r>
      <w:bookmarkEnd w:id="4326"/>
      <w:bookmarkEnd w:id="4327"/>
      <w:bookmarkEnd w:id="4328"/>
      <w:bookmarkEnd w:id="4329"/>
      <w:bookmarkEnd w:id="4330"/>
      <w:bookmarkEnd w:id="4331"/>
      <w:bookmarkEnd w:id="4332"/>
      <w:bookmarkEnd w:id="4333"/>
      <w:bookmarkEnd w:id="4334"/>
    </w:p>
    <w:p w14:paraId="73C59C84" w14:textId="77777777" w:rsidR="00C45907" w:rsidRPr="00931575" w:rsidRDefault="00C45907" w:rsidP="00C45907">
      <w:pPr>
        <w:pStyle w:val="Heading4"/>
      </w:pPr>
      <w:bookmarkStart w:id="4335" w:name="_Toc21103027"/>
      <w:bookmarkStart w:id="4336" w:name="_Toc29810876"/>
      <w:bookmarkStart w:id="4337" w:name="_Toc36636236"/>
      <w:bookmarkStart w:id="4338" w:name="_Toc37273182"/>
      <w:bookmarkStart w:id="4339" w:name="_Toc45886270"/>
      <w:bookmarkStart w:id="4340" w:name="_Toc53183333"/>
      <w:bookmarkStart w:id="4341" w:name="_Toc58916042"/>
      <w:bookmarkStart w:id="4342" w:name="_Toc58918223"/>
      <w:bookmarkStart w:id="4343" w:name="_Toc66694093"/>
      <w:r w:rsidRPr="00931575">
        <w:t>8.3.5.1</w:t>
      </w:r>
      <w:r w:rsidRPr="00931575">
        <w:tab/>
        <w:t>Definition and applicability</w:t>
      </w:r>
      <w:bookmarkEnd w:id="4335"/>
      <w:bookmarkEnd w:id="4336"/>
      <w:bookmarkEnd w:id="4337"/>
      <w:bookmarkEnd w:id="4338"/>
      <w:bookmarkEnd w:id="4339"/>
      <w:bookmarkEnd w:id="4340"/>
      <w:bookmarkEnd w:id="4341"/>
      <w:bookmarkEnd w:id="4342"/>
      <w:bookmarkEnd w:id="4343"/>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4344" w:name="_Toc21103028"/>
      <w:bookmarkStart w:id="4345" w:name="_Toc29810877"/>
      <w:bookmarkStart w:id="4346" w:name="_Toc36636237"/>
      <w:bookmarkStart w:id="4347" w:name="_Toc37273183"/>
      <w:bookmarkStart w:id="4348" w:name="_Toc45886271"/>
      <w:bookmarkStart w:id="4349" w:name="_Toc53183334"/>
      <w:bookmarkStart w:id="4350" w:name="_Toc58916043"/>
      <w:bookmarkStart w:id="4351" w:name="_Toc58918224"/>
      <w:bookmarkStart w:id="4352" w:name="_Toc66694094"/>
      <w:r w:rsidRPr="00931575">
        <w:t>8.3.5.2</w:t>
      </w:r>
      <w:r w:rsidRPr="00931575">
        <w:tab/>
        <w:t>Minimum requirement</w:t>
      </w:r>
      <w:bookmarkEnd w:id="4344"/>
      <w:bookmarkEnd w:id="4345"/>
      <w:bookmarkEnd w:id="4346"/>
      <w:bookmarkEnd w:id="4347"/>
      <w:bookmarkEnd w:id="4348"/>
      <w:bookmarkEnd w:id="4349"/>
      <w:bookmarkEnd w:id="4350"/>
      <w:bookmarkEnd w:id="4351"/>
      <w:bookmarkEnd w:id="435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4353" w:name="_Toc21103029"/>
      <w:bookmarkStart w:id="4354" w:name="_Toc29810878"/>
      <w:bookmarkStart w:id="4355" w:name="_Toc36636238"/>
      <w:bookmarkStart w:id="4356" w:name="_Toc37273184"/>
      <w:bookmarkStart w:id="4357" w:name="_Toc45886272"/>
      <w:bookmarkStart w:id="4358" w:name="_Toc53183335"/>
      <w:bookmarkStart w:id="4359" w:name="_Toc58916044"/>
      <w:bookmarkStart w:id="4360" w:name="_Toc58918225"/>
      <w:bookmarkStart w:id="4361" w:name="_Toc66694095"/>
      <w:r w:rsidRPr="00931575">
        <w:t>8.3.5.3</w:t>
      </w:r>
      <w:r w:rsidRPr="00931575">
        <w:tab/>
        <w:t>Test purpose</w:t>
      </w:r>
      <w:bookmarkEnd w:id="4353"/>
      <w:bookmarkEnd w:id="4354"/>
      <w:bookmarkEnd w:id="4355"/>
      <w:bookmarkEnd w:id="4356"/>
      <w:bookmarkEnd w:id="4357"/>
      <w:bookmarkEnd w:id="4358"/>
      <w:bookmarkEnd w:id="4359"/>
      <w:bookmarkEnd w:id="4360"/>
      <w:bookmarkEnd w:id="4361"/>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4362" w:name="_Toc21103030"/>
      <w:bookmarkStart w:id="4363" w:name="_Toc29810879"/>
      <w:bookmarkStart w:id="4364" w:name="_Toc36636239"/>
      <w:bookmarkStart w:id="4365" w:name="_Toc37273185"/>
      <w:bookmarkStart w:id="4366" w:name="_Toc45886273"/>
      <w:bookmarkStart w:id="4367" w:name="_Toc53183336"/>
      <w:bookmarkStart w:id="4368" w:name="_Toc58916045"/>
      <w:bookmarkStart w:id="4369" w:name="_Toc58918226"/>
      <w:bookmarkStart w:id="4370" w:name="_Toc66694096"/>
      <w:r w:rsidRPr="00931575">
        <w:t>8.3.5.4</w:t>
      </w:r>
      <w:r w:rsidRPr="00931575">
        <w:tab/>
        <w:t>Method of test</w:t>
      </w:r>
      <w:bookmarkEnd w:id="4362"/>
      <w:bookmarkEnd w:id="4363"/>
      <w:bookmarkEnd w:id="4364"/>
      <w:bookmarkEnd w:id="4365"/>
      <w:bookmarkEnd w:id="4366"/>
      <w:bookmarkEnd w:id="4367"/>
      <w:bookmarkEnd w:id="4368"/>
      <w:bookmarkEnd w:id="4369"/>
      <w:bookmarkEnd w:id="4370"/>
    </w:p>
    <w:p w14:paraId="5B690729" w14:textId="77777777" w:rsidR="00C45907" w:rsidRPr="00931575" w:rsidRDefault="00C45907" w:rsidP="00C45907">
      <w:pPr>
        <w:pStyle w:val="Heading5"/>
      </w:pPr>
      <w:bookmarkStart w:id="4371" w:name="_Toc21103031"/>
      <w:bookmarkStart w:id="4372" w:name="_Toc29810880"/>
      <w:bookmarkStart w:id="4373" w:name="_Toc36636240"/>
      <w:bookmarkStart w:id="4374" w:name="_Toc37273186"/>
      <w:bookmarkStart w:id="4375" w:name="_Toc45886274"/>
      <w:bookmarkStart w:id="4376" w:name="_Toc53183337"/>
      <w:bookmarkStart w:id="4377" w:name="_Toc58916046"/>
      <w:bookmarkStart w:id="4378" w:name="_Toc58918227"/>
      <w:bookmarkStart w:id="4379" w:name="_Toc66694097"/>
      <w:r w:rsidRPr="00931575">
        <w:t>8.3.5.4.1</w:t>
      </w:r>
      <w:r w:rsidRPr="00931575">
        <w:tab/>
        <w:t>Initial conditions</w:t>
      </w:r>
      <w:bookmarkEnd w:id="4371"/>
      <w:bookmarkEnd w:id="4372"/>
      <w:bookmarkEnd w:id="4373"/>
      <w:bookmarkEnd w:id="4374"/>
      <w:bookmarkEnd w:id="4375"/>
      <w:bookmarkEnd w:id="4376"/>
      <w:bookmarkEnd w:id="4377"/>
      <w:bookmarkEnd w:id="4378"/>
      <w:bookmarkEnd w:id="4379"/>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438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4381" w:name="_Toc29810881"/>
      <w:bookmarkStart w:id="4382" w:name="_Toc36636241"/>
      <w:bookmarkStart w:id="4383" w:name="_Toc37273187"/>
      <w:bookmarkStart w:id="4384" w:name="_Toc45886275"/>
      <w:bookmarkStart w:id="4385" w:name="_Toc53183338"/>
      <w:bookmarkStart w:id="4386" w:name="_Toc58916047"/>
      <w:bookmarkStart w:id="4387" w:name="_Toc58918228"/>
      <w:bookmarkStart w:id="4388" w:name="_Toc66694098"/>
      <w:r w:rsidRPr="00931575">
        <w:t>8.3.5.4.2</w:t>
      </w:r>
      <w:r w:rsidRPr="00931575">
        <w:tab/>
        <w:t>Procedure</w:t>
      </w:r>
      <w:bookmarkEnd w:id="4380"/>
      <w:bookmarkEnd w:id="4381"/>
      <w:bookmarkEnd w:id="4382"/>
      <w:bookmarkEnd w:id="4383"/>
      <w:bookmarkEnd w:id="4384"/>
      <w:bookmarkEnd w:id="4385"/>
      <w:bookmarkEnd w:id="4386"/>
      <w:bookmarkEnd w:id="4387"/>
      <w:bookmarkEnd w:id="4388"/>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4389" w:name="_Toc21103033"/>
      <w:bookmarkStart w:id="4390" w:name="_Toc29810882"/>
      <w:bookmarkStart w:id="4391" w:name="_Toc36636242"/>
      <w:bookmarkStart w:id="4392" w:name="_Toc37273188"/>
      <w:bookmarkStart w:id="4393" w:name="_Toc45886276"/>
      <w:bookmarkStart w:id="4394" w:name="_Toc53183339"/>
      <w:bookmarkStart w:id="4395" w:name="_Toc58916048"/>
      <w:bookmarkStart w:id="4396" w:name="_Toc58918229"/>
      <w:bookmarkStart w:id="4397" w:name="_Toc66694099"/>
      <w:r w:rsidRPr="00931575">
        <w:t>8.3.5.5</w:t>
      </w:r>
      <w:r w:rsidRPr="00931575">
        <w:tab/>
        <w:t>Test requirement</w:t>
      </w:r>
      <w:bookmarkEnd w:id="4389"/>
      <w:bookmarkEnd w:id="4390"/>
      <w:bookmarkEnd w:id="4391"/>
      <w:bookmarkEnd w:id="4392"/>
      <w:bookmarkEnd w:id="4393"/>
      <w:bookmarkEnd w:id="4394"/>
      <w:bookmarkEnd w:id="4395"/>
      <w:bookmarkEnd w:id="4396"/>
      <w:bookmarkEnd w:id="4397"/>
    </w:p>
    <w:p w14:paraId="2CCD3B76" w14:textId="77777777" w:rsidR="00C45907" w:rsidRPr="00931575" w:rsidRDefault="00C45907" w:rsidP="00C45907">
      <w:pPr>
        <w:pStyle w:val="Heading5"/>
        <w:rPr>
          <w:rFonts w:cs="Arial"/>
          <w:i/>
          <w:iCs/>
          <w:szCs w:val="22"/>
          <w:lang w:eastAsia="zh-CN"/>
        </w:rPr>
      </w:pPr>
      <w:bookmarkStart w:id="4398" w:name="_Toc21103034"/>
      <w:bookmarkStart w:id="4399" w:name="_Toc29810883"/>
      <w:bookmarkStart w:id="4400" w:name="_Toc36636243"/>
      <w:bookmarkStart w:id="4401" w:name="_Toc37273189"/>
      <w:bookmarkStart w:id="4402" w:name="_Toc45886277"/>
      <w:bookmarkStart w:id="4403" w:name="_Toc53183340"/>
      <w:bookmarkStart w:id="4404" w:name="_Toc58916049"/>
      <w:bookmarkStart w:id="4405" w:name="_Toc58918230"/>
      <w:bookmarkStart w:id="4406" w:name="_Toc6669410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398"/>
      <w:bookmarkEnd w:id="4399"/>
      <w:bookmarkEnd w:id="4400"/>
      <w:bookmarkEnd w:id="4401"/>
      <w:bookmarkEnd w:id="4402"/>
      <w:bookmarkEnd w:id="4403"/>
      <w:bookmarkEnd w:id="4404"/>
      <w:bookmarkEnd w:id="4405"/>
      <w:bookmarkEnd w:id="4406"/>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4407" w:name="_Toc21103035"/>
      <w:bookmarkStart w:id="4408" w:name="_Toc29810884"/>
      <w:bookmarkStart w:id="4409" w:name="_Toc36636244"/>
      <w:bookmarkStart w:id="4410" w:name="_Toc37273190"/>
      <w:bookmarkStart w:id="4411" w:name="_Toc45886278"/>
      <w:bookmarkStart w:id="4412" w:name="_Toc53183341"/>
      <w:bookmarkStart w:id="4413" w:name="_Toc58916050"/>
      <w:bookmarkStart w:id="4414" w:name="_Toc58918231"/>
      <w:bookmarkStart w:id="4415" w:name="_Toc6669410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407"/>
      <w:bookmarkEnd w:id="4408"/>
      <w:bookmarkEnd w:id="4409"/>
      <w:bookmarkEnd w:id="4410"/>
      <w:bookmarkEnd w:id="4411"/>
      <w:bookmarkEnd w:id="4412"/>
      <w:bookmarkEnd w:id="4413"/>
      <w:bookmarkEnd w:id="4414"/>
      <w:bookmarkEnd w:id="4415"/>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4416" w:name="_Toc21103036"/>
      <w:bookmarkStart w:id="4417" w:name="_Toc29810885"/>
      <w:bookmarkStart w:id="4418" w:name="_Toc36636245"/>
      <w:bookmarkStart w:id="4419" w:name="_Toc37273191"/>
      <w:bookmarkStart w:id="4420" w:name="_Toc45886279"/>
      <w:bookmarkStart w:id="4421" w:name="_Toc53183342"/>
      <w:bookmarkStart w:id="4422" w:name="_Toc58916051"/>
      <w:bookmarkStart w:id="4423" w:name="_Toc58918232"/>
      <w:bookmarkStart w:id="4424" w:name="_Toc66694102"/>
      <w:r w:rsidRPr="00931575">
        <w:rPr>
          <w:lang w:val="en-US"/>
        </w:rPr>
        <w:t>8.3.6</w:t>
      </w:r>
      <w:r w:rsidRPr="00931575">
        <w:tab/>
      </w:r>
      <w:r w:rsidRPr="00931575">
        <w:rPr>
          <w:lang w:val="en-US"/>
        </w:rPr>
        <w:t>Performance requirements for multi-slot PUCCH format</w:t>
      </w:r>
      <w:bookmarkEnd w:id="4416"/>
      <w:bookmarkEnd w:id="4417"/>
      <w:bookmarkEnd w:id="4418"/>
      <w:bookmarkEnd w:id="4419"/>
      <w:bookmarkEnd w:id="4420"/>
      <w:bookmarkEnd w:id="4421"/>
      <w:bookmarkEnd w:id="4422"/>
      <w:bookmarkEnd w:id="4423"/>
      <w:bookmarkEnd w:id="4424"/>
    </w:p>
    <w:p w14:paraId="1F7C22CB" w14:textId="77777777" w:rsidR="00C45907" w:rsidRPr="00931575" w:rsidRDefault="00C45907" w:rsidP="00C45907">
      <w:pPr>
        <w:pStyle w:val="Heading4"/>
        <w:rPr>
          <w:lang w:val="en-US"/>
        </w:rPr>
      </w:pPr>
      <w:bookmarkStart w:id="4425" w:name="_Toc21103037"/>
      <w:bookmarkStart w:id="4426" w:name="_Toc29810886"/>
      <w:bookmarkStart w:id="4427" w:name="_Toc36636246"/>
      <w:bookmarkStart w:id="4428" w:name="_Toc37273192"/>
      <w:bookmarkStart w:id="4429" w:name="_Toc45886280"/>
      <w:bookmarkStart w:id="4430" w:name="_Toc53183343"/>
      <w:bookmarkStart w:id="4431" w:name="_Toc58916052"/>
      <w:bookmarkStart w:id="4432" w:name="_Toc58918233"/>
      <w:bookmarkStart w:id="4433" w:name="_Toc66694103"/>
      <w:r w:rsidRPr="00931575">
        <w:rPr>
          <w:lang w:val="en-US"/>
        </w:rPr>
        <w:t>8.3.6.1</w:t>
      </w:r>
      <w:r w:rsidRPr="00931575">
        <w:rPr>
          <w:lang w:val="en-US"/>
        </w:rPr>
        <w:tab/>
        <w:t>Performance requirements for multi-slot PUCCH format 1</w:t>
      </w:r>
      <w:bookmarkEnd w:id="4425"/>
      <w:bookmarkEnd w:id="4426"/>
      <w:bookmarkEnd w:id="4427"/>
      <w:bookmarkEnd w:id="4428"/>
      <w:bookmarkEnd w:id="4429"/>
      <w:bookmarkEnd w:id="4430"/>
      <w:bookmarkEnd w:id="4431"/>
      <w:bookmarkEnd w:id="4432"/>
      <w:bookmarkEnd w:id="4433"/>
    </w:p>
    <w:p w14:paraId="784F7745" w14:textId="77777777" w:rsidR="00C45907" w:rsidRPr="00931575" w:rsidRDefault="00C45907" w:rsidP="00C45907">
      <w:pPr>
        <w:pStyle w:val="Heading5"/>
        <w:rPr>
          <w:lang w:val="en-US"/>
        </w:rPr>
      </w:pPr>
      <w:bookmarkStart w:id="4434" w:name="_Toc21103038"/>
      <w:bookmarkStart w:id="4435" w:name="_Toc29810887"/>
      <w:bookmarkStart w:id="4436" w:name="_Toc36636247"/>
      <w:bookmarkStart w:id="4437" w:name="_Toc37273193"/>
      <w:bookmarkStart w:id="4438" w:name="_Toc45886281"/>
      <w:bookmarkStart w:id="4439" w:name="_Toc53183344"/>
      <w:bookmarkStart w:id="4440" w:name="_Toc58916053"/>
      <w:bookmarkStart w:id="4441" w:name="_Toc58918234"/>
      <w:bookmarkStart w:id="4442" w:name="_Toc66694104"/>
      <w:r w:rsidRPr="00931575">
        <w:rPr>
          <w:lang w:val="en-US"/>
        </w:rPr>
        <w:t>8.3.6.1.1</w:t>
      </w:r>
      <w:r w:rsidRPr="00931575">
        <w:rPr>
          <w:lang w:val="en-US"/>
        </w:rPr>
        <w:tab/>
        <w:t>NACK to ACK detection</w:t>
      </w:r>
      <w:bookmarkEnd w:id="4434"/>
      <w:bookmarkEnd w:id="4435"/>
      <w:bookmarkEnd w:id="4436"/>
      <w:bookmarkEnd w:id="4437"/>
      <w:bookmarkEnd w:id="4438"/>
      <w:bookmarkEnd w:id="4439"/>
      <w:bookmarkEnd w:id="4440"/>
      <w:bookmarkEnd w:id="4441"/>
      <w:bookmarkEnd w:id="4442"/>
    </w:p>
    <w:p w14:paraId="1B9F94BE" w14:textId="77777777" w:rsidR="00C45907" w:rsidRPr="00931575" w:rsidRDefault="00C45907" w:rsidP="005624C7">
      <w:pPr>
        <w:pStyle w:val="H6"/>
        <w:rPr>
          <w:lang w:eastAsia="zh-CN"/>
        </w:rPr>
      </w:pPr>
      <w:bookmarkStart w:id="4443" w:name="_Toc21103039"/>
      <w:bookmarkStart w:id="4444" w:name="_Toc29810888"/>
      <w:bookmarkStart w:id="4445" w:name="_Toc36636248"/>
      <w:bookmarkStart w:id="4446" w:name="_Toc37273194"/>
      <w:bookmarkStart w:id="4447" w:name="_Toc45886282"/>
      <w:r w:rsidRPr="00931575">
        <w:rPr>
          <w:lang w:val="en-US"/>
        </w:rPr>
        <w:t>8.3.6.1.1.1</w:t>
      </w:r>
      <w:r w:rsidRPr="00931575">
        <w:rPr>
          <w:lang w:val="en-US"/>
        </w:rPr>
        <w:tab/>
        <w:t>Definition and applicability</w:t>
      </w:r>
      <w:bookmarkEnd w:id="4443"/>
      <w:bookmarkEnd w:id="4444"/>
      <w:bookmarkEnd w:id="4445"/>
      <w:bookmarkEnd w:id="4446"/>
      <w:bookmarkEnd w:id="444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444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4449" w:name="_Toc29810889"/>
      <w:bookmarkStart w:id="4450" w:name="_Toc36636249"/>
      <w:bookmarkStart w:id="4451" w:name="_Toc37273195"/>
      <w:bookmarkStart w:id="4452" w:name="_Toc45886283"/>
      <w:r w:rsidRPr="00931575">
        <w:rPr>
          <w:lang w:eastAsia="zh-CN"/>
        </w:rPr>
        <w:t>8.3.6.1.1.2</w:t>
      </w:r>
      <w:r w:rsidRPr="00931575">
        <w:rPr>
          <w:lang w:eastAsia="zh-CN"/>
        </w:rPr>
        <w:tab/>
        <w:t>Minimum Requirement</w:t>
      </w:r>
      <w:bookmarkEnd w:id="4448"/>
      <w:bookmarkEnd w:id="4449"/>
      <w:bookmarkEnd w:id="4450"/>
      <w:bookmarkEnd w:id="4451"/>
      <w:bookmarkEnd w:id="4452"/>
    </w:p>
    <w:p w14:paraId="5CC62614" w14:textId="6A9E8E90" w:rsidR="00C45907" w:rsidRPr="00931575" w:rsidRDefault="00C45907" w:rsidP="00136C94">
      <w:pPr>
        <w:rPr>
          <w:lang w:eastAsia="zh-CN"/>
        </w:rPr>
      </w:pPr>
      <w:bookmarkStart w:id="445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4454" w:name="_Toc29810890"/>
      <w:bookmarkStart w:id="4455" w:name="_Toc36636250"/>
      <w:bookmarkStart w:id="4456" w:name="_Toc37273196"/>
      <w:bookmarkStart w:id="4457" w:name="_Toc45886284"/>
      <w:r w:rsidRPr="00931575">
        <w:rPr>
          <w:lang w:val="en-US"/>
        </w:rPr>
        <w:t>8.3.6.1.1.3</w:t>
      </w:r>
      <w:r w:rsidRPr="00931575">
        <w:rPr>
          <w:lang w:val="en-US"/>
        </w:rPr>
        <w:tab/>
        <w:t>Test purpose</w:t>
      </w:r>
      <w:bookmarkEnd w:id="4453"/>
      <w:bookmarkEnd w:id="4454"/>
      <w:bookmarkEnd w:id="4455"/>
      <w:bookmarkEnd w:id="4456"/>
      <w:bookmarkEnd w:id="445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4458" w:name="_Toc21103042"/>
      <w:bookmarkStart w:id="4459" w:name="_Toc29810891"/>
      <w:bookmarkStart w:id="4460" w:name="_Toc36636251"/>
      <w:bookmarkStart w:id="4461" w:name="_Toc37273197"/>
      <w:bookmarkStart w:id="4462" w:name="_Toc45886285"/>
      <w:r w:rsidRPr="00931575">
        <w:rPr>
          <w:lang w:val="en-US"/>
        </w:rPr>
        <w:t>8.3.6.1.1</w:t>
      </w:r>
      <w:r w:rsidRPr="00931575">
        <w:rPr>
          <w:lang w:val="en-US" w:eastAsia="zh-CN"/>
        </w:rPr>
        <w:t>.4</w:t>
      </w:r>
      <w:r w:rsidRPr="00931575">
        <w:rPr>
          <w:lang w:val="en-US" w:eastAsia="zh-CN"/>
        </w:rPr>
        <w:tab/>
        <w:t>Method of test</w:t>
      </w:r>
      <w:bookmarkEnd w:id="4458"/>
      <w:bookmarkEnd w:id="4459"/>
      <w:bookmarkEnd w:id="4460"/>
      <w:bookmarkEnd w:id="4461"/>
      <w:bookmarkEnd w:id="4462"/>
    </w:p>
    <w:p w14:paraId="62844157" w14:textId="77777777" w:rsidR="00C45907" w:rsidRPr="00931575" w:rsidRDefault="00C45907" w:rsidP="005624C7">
      <w:pPr>
        <w:pStyle w:val="H6"/>
        <w:rPr>
          <w:lang w:val="en-US" w:eastAsia="zh-CN"/>
        </w:rPr>
      </w:pPr>
      <w:bookmarkStart w:id="4463" w:name="_Toc21103043"/>
      <w:bookmarkStart w:id="4464" w:name="_Toc29810892"/>
      <w:bookmarkStart w:id="4465" w:name="_Toc36636252"/>
      <w:bookmarkStart w:id="4466" w:name="_Toc37273198"/>
      <w:bookmarkStart w:id="4467" w:name="_Toc45886286"/>
      <w:r w:rsidRPr="00931575">
        <w:rPr>
          <w:lang w:val="en-US"/>
        </w:rPr>
        <w:t>8.3.6.1.1</w:t>
      </w:r>
      <w:r w:rsidRPr="00931575">
        <w:rPr>
          <w:lang w:val="en-US" w:eastAsia="zh-CN"/>
        </w:rPr>
        <w:t>.4.1</w:t>
      </w:r>
      <w:r w:rsidRPr="00931575">
        <w:rPr>
          <w:lang w:val="en-US" w:eastAsia="zh-CN"/>
        </w:rPr>
        <w:tab/>
        <w:t>Initial conditions</w:t>
      </w:r>
      <w:bookmarkEnd w:id="4463"/>
      <w:bookmarkEnd w:id="4464"/>
      <w:bookmarkEnd w:id="4465"/>
      <w:bookmarkEnd w:id="4466"/>
      <w:bookmarkEnd w:id="446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4468" w:name="_Toc21103044"/>
      <w:bookmarkStart w:id="4469" w:name="_Toc29810893"/>
      <w:bookmarkStart w:id="4470" w:name="_Toc36636253"/>
      <w:bookmarkStart w:id="4471" w:name="_Toc37273199"/>
      <w:bookmarkStart w:id="4472" w:name="_Toc45886287"/>
      <w:r w:rsidRPr="00931575">
        <w:rPr>
          <w:lang w:val="en-US"/>
        </w:rPr>
        <w:t>8.3.6.1.1</w:t>
      </w:r>
      <w:r w:rsidRPr="00931575">
        <w:rPr>
          <w:lang w:val="en-US" w:eastAsia="zh-CN"/>
        </w:rPr>
        <w:t>.4.2</w:t>
      </w:r>
      <w:r w:rsidRPr="00931575">
        <w:rPr>
          <w:lang w:val="en-US" w:eastAsia="zh-CN"/>
        </w:rPr>
        <w:tab/>
        <w:t>Procedure</w:t>
      </w:r>
      <w:bookmarkEnd w:id="4468"/>
      <w:bookmarkEnd w:id="4469"/>
      <w:bookmarkEnd w:id="4470"/>
      <w:bookmarkEnd w:id="4471"/>
      <w:bookmarkEnd w:id="447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4473" w:name="_Toc21103045"/>
      <w:bookmarkStart w:id="4474" w:name="_Toc29810894"/>
      <w:bookmarkStart w:id="4475" w:name="_Toc36636254"/>
      <w:bookmarkStart w:id="4476" w:name="_Toc37273200"/>
      <w:bookmarkStart w:id="4477" w:name="_Toc45886288"/>
      <w:r w:rsidRPr="00931575">
        <w:rPr>
          <w:lang w:val="en-US"/>
        </w:rPr>
        <w:t>8.3.6.1.1.5</w:t>
      </w:r>
      <w:r w:rsidRPr="00931575">
        <w:rPr>
          <w:lang w:val="en-US"/>
        </w:rPr>
        <w:tab/>
        <w:t>Test Requirement</w:t>
      </w:r>
      <w:bookmarkEnd w:id="4473"/>
      <w:bookmarkEnd w:id="4474"/>
      <w:bookmarkEnd w:id="4475"/>
      <w:bookmarkEnd w:id="4476"/>
      <w:bookmarkEnd w:id="4477"/>
    </w:p>
    <w:p w14:paraId="7B5A2302" w14:textId="77777777" w:rsidR="00C45907" w:rsidRPr="00931575" w:rsidRDefault="00C45907" w:rsidP="005624C7">
      <w:pPr>
        <w:pStyle w:val="H6"/>
        <w:rPr>
          <w:lang w:val="en-US"/>
        </w:rPr>
      </w:pPr>
      <w:bookmarkStart w:id="4478" w:name="_Toc21103046"/>
      <w:bookmarkStart w:id="4479" w:name="_Toc29810895"/>
      <w:bookmarkStart w:id="4480" w:name="_Toc36636255"/>
      <w:bookmarkStart w:id="4481" w:name="_Toc37273201"/>
      <w:bookmarkStart w:id="4482" w:name="_Toc45886289"/>
      <w:r w:rsidRPr="00931575">
        <w:rPr>
          <w:lang w:val="en-US"/>
        </w:rPr>
        <w:t>8.3.6.1.1.5.1</w:t>
      </w:r>
      <w:r w:rsidRPr="00931575">
        <w:rPr>
          <w:lang w:val="en-US"/>
        </w:rPr>
        <w:tab/>
        <w:t xml:space="preserve">Test Requirement for </w:t>
      </w:r>
      <w:r w:rsidRPr="00931575">
        <w:rPr>
          <w:i/>
          <w:lang w:val="en-US"/>
        </w:rPr>
        <w:t>BS type 1-O</w:t>
      </w:r>
      <w:bookmarkEnd w:id="4478"/>
      <w:bookmarkEnd w:id="4479"/>
      <w:bookmarkEnd w:id="4480"/>
      <w:bookmarkEnd w:id="4481"/>
      <w:bookmarkEnd w:id="448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4483" w:name="_Toc21103047"/>
      <w:bookmarkStart w:id="4484" w:name="_Toc29810896"/>
      <w:bookmarkStart w:id="4485" w:name="_Toc36636256"/>
      <w:bookmarkStart w:id="4486" w:name="_Toc37273202"/>
      <w:bookmarkStart w:id="4487" w:name="_Toc45886290"/>
      <w:r w:rsidRPr="00931575">
        <w:rPr>
          <w:lang w:val="en-US"/>
        </w:rPr>
        <w:t>8.3.6.1.1.5.2</w:t>
      </w:r>
      <w:r w:rsidRPr="00931575">
        <w:rPr>
          <w:lang w:val="en-US"/>
        </w:rPr>
        <w:tab/>
      </w:r>
      <w:bookmarkEnd w:id="4483"/>
      <w:r w:rsidRPr="00931575">
        <w:rPr>
          <w:lang w:val="en-US"/>
        </w:rPr>
        <w:t>Void</w:t>
      </w:r>
      <w:bookmarkEnd w:id="4484"/>
      <w:bookmarkEnd w:id="4485"/>
      <w:bookmarkEnd w:id="4486"/>
      <w:bookmarkEnd w:id="4487"/>
    </w:p>
    <w:p w14:paraId="7BB8C3B5" w14:textId="77777777" w:rsidR="00C45907" w:rsidRPr="00931575" w:rsidRDefault="00C45907" w:rsidP="00C45907">
      <w:pPr>
        <w:pStyle w:val="Heading5"/>
        <w:rPr>
          <w:lang w:eastAsia="zh-CN"/>
        </w:rPr>
      </w:pPr>
      <w:bookmarkStart w:id="4488" w:name="_Toc21103048"/>
      <w:bookmarkStart w:id="4489" w:name="_Toc29810897"/>
      <w:bookmarkStart w:id="4490" w:name="_Toc36636257"/>
      <w:bookmarkStart w:id="4491" w:name="_Toc37273203"/>
      <w:bookmarkStart w:id="4492" w:name="_Toc45886291"/>
      <w:bookmarkStart w:id="4493" w:name="_Toc53183345"/>
      <w:bookmarkStart w:id="4494" w:name="_Toc58916054"/>
      <w:bookmarkStart w:id="4495" w:name="_Toc58918235"/>
      <w:bookmarkStart w:id="4496" w:name="_Toc66694105"/>
      <w:r w:rsidRPr="00931575">
        <w:rPr>
          <w:lang w:eastAsia="zh-CN"/>
        </w:rPr>
        <w:t>8.3.6.1.2</w:t>
      </w:r>
      <w:r w:rsidRPr="00931575">
        <w:rPr>
          <w:lang w:eastAsia="zh-CN"/>
        </w:rPr>
        <w:tab/>
        <w:t>ACK missed detection</w:t>
      </w:r>
      <w:bookmarkEnd w:id="4488"/>
      <w:bookmarkEnd w:id="4489"/>
      <w:bookmarkEnd w:id="4490"/>
      <w:bookmarkEnd w:id="4491"/>
      <w:bookmarkEnd w:id="4492"/>
      <w:bookmarkEnd w:id="4493"/>
      <w:bookmarkEnd w:id="4494"/>
      <w:bookmarkEnd w:id="4495"/>
      <w:bookmarkEnd w:id="4496"/>
    </w:p>
    <w:p w14:paraId="7A38F4C8" w14:textId="77777777" w:rsidR="00C45907" w:rsidRPr="00931575" w:rsidRDefault="00C45907" w:rsidP="005624C7">
      <w:pPr>
        <w:pStyle w:val="H6"/>
        <w:rPr>
          <w:lang w:eastAsia="zh-CN"/>
        </w:rPr>
      </w:pPr>
      <w:bookmarkStart w:id="4497" w:name="_Toc21103049"/>
      <w:bookmarkStart w:id="4498" w:name="_Toc29810898"/>
      <w:bookmarkStart w:id="4499" w:name="_Toc36636258"/>
      <w:bookmarkStart w:id="4500" w:name="_Toc37273204"/>
      <w:bookmarkStart w:id="4501" w:name="_Toc45886292"/>
      <w:r w:rsidRPr="00931575">
        <w:rPr>
          <w:lang w:eastAsia="zh-CN"/>
        </w:rPr>
        <w:t>8.3.6.1.2.1</w:t>
      </w:r>
      <w:r w:rsidRPr="00931575">
        <w:rPr>
          <w:lang w:eastAsia="zh-CN"/>
        </w:rPr>
        <w:tab/>
        <w:t>Definition and applicability</w:t>
      </w:r>
      <w:bookmarkEnd w:id="4497"/>
      <w:bookmarkEnd w:id="4498"/>
      <w:bookmarkEnd w:id="4499"/>
      <w:bookmarkEnd w:id="4500"/>
      <w:bookmarkEnd w:id="4501"/>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4502" w:name="_Toc21103050"/>
      <w:bookmarkStart w:id="4503" w:name="_Toc29810899"/>
      <w:bookmarkStart w:id="4504" w:name="_Toc36636259"/>
      <w:bookmarkStart w:id="4505" w:name="_Toc37273205"/>
      <w:bookmarkStart w:id="4506" w:name="_Toc45886293"/>
      <w:r w:rsidRPr="00931575">
        <w:rPr>
          <w:lang w:eastAsia="zh-CN"/>
        </w:rPr>
        <w:t>8.3.6.1.2.2</w:t>
      </w:r>
      <w:r w:rsidRPr="00931575">
        <w:rPr>
          <w:lang w:eastAsia="zh-CN"/>
        </w:rPr>
        <w:tab/>
        <w:t>Minimum Requirement</w:t>
      </w:r>
      <w:bookmarkEnd w:id="4502"/>
      <w:bookmarkEnd w:id="4503"/>
      <w:bookmarkEnd w:id="4504"/>
      <w:bookmarkEnd w:id="4505"/>
      <w:bookmarkEnd w:id="4506"/>
    </w:p>
    <w:p w14:paraId="3439565E" w14:textId="5CBA91FC" w:rsidR="00C45907" w:rsidRPr="00931575" w:rsidRDefault="00C45907" w:rsidP="00136C94">
      <w:pPr>
        <w:rPr>
          <w:lang w:eastAsia="zh-CN"/>
        </w:rPr>
      </w:pPr>
      <w:bookmarkStart w:id="4507"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4508" w:name="_Toc29810900"/>
      <w:bookmarkStart w:id="4509" w:name="_Toc36636260"/>
      <w:bookmarkStart w:id="4510" w:name="_Toc37273206"/>
      <w:bookmarkStart w:id="4511" w:name="_Toc45886294"/>
      <w:r w:rsidRPr="00931575">
        <w:rPr>
          <w:lang w:eastAsia="zh-CN"/>
        </w:rPr>
        <w:t>8.3.6.1.2.3</w:t>
      </w:r>
      <w:r w:rsidRPr="00931575">
        <w:rPr>
          <w:lang w:eastAsia="zh-CN"/>
        </w:rPr>
        <w:tab/>
        <w:t>Test purpose</w:t>
      </w:r>
      <w:bookmarkEnd w:id="4507"/>
      <w:bookmarkEnd w:id="4508"/>
      <w:bookmarkEnd w:id="4509"/>
      <w:bookmarkEnd w:id="4510"/>
      <w:bookmarkEnd w:id="4511"/>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4512" w:name="_Toc21103052"/>
      <w:bookmarkStart w:id="4513" w:name="_Toc29810901"/>
      <w:bookmarkStart w:id="4514" w:name="_Toc36636261"/>
      <w:bookmarkStart w:id="4515" w:name="_Toc37273207"/>
      <w:bookmarkStart w:id="4516" w:name="_Toc45886295"/>
      <w:r w:rsidRPr="00931575">
        <w:rPr>
          <w:lang w:eastAsia="zh-CN"/>
        </w:rPr>
        <w:t>8.3.6.1.2.4</w:t>
      </w:r>
      <w:r w:rsidRPr="00931575">
        <w:rPr>
          <w:lang w:eastAsia="zh-CN"/>
        </w:rPr>
        <w:tab/>
        <w:t>Method of test</w:t>
      </w:r>
      <w:bookmarkEnd w:id="4512"/>
      <w:bookmarkEnd w:id="4513"/>
      <w:bookmarkEnd w:id="4514"/>
      <w:bookmarkEnd w:id="4515"/>
      <w:bookmarkEnd w:id="4516"/>
    </w:p>
    <w:p w14:paraId="76CF7156" w14:textId="77777777" w:rsidR="00C45907" w:rsidRPr="00931575" w:rsidRDefault="00C45907" w:rsidP="005624C7">
      <w:pPr>
        <w:pStyle w:val="H6"/>
        <w:rPr>
          <w:lang w:val="en-US"/>
        </w:rPr>
      </w:pPr>
      <w:bookmarkStart w:id="4517" w:name="_Toc21103053"/>
      <w:bookmarkStart w:id="4518" w:name="_Toc29810902"/>
      <w:bookmarkStart w:id="4519" w:name="_Toc36636262"/>
      <w:bookmarkStart w:id="4520" w:name="_Toc37273208"/>
      <w:bookmarkStart w:id="4521" w:name="_Toc45886296"/>
      <w:r w:rsidRPr="00931575">
        <w:rPr>
          <w:lang w:eastAsia="zh-CN"/>
        </w:rPr>
        <w:t>8.3.6.1.2.4</w:t>
      </w:r>
      <w:r w:rsidRPr="00931575">
        <w:rPr>
          <w:lang w:val="en-US"/>
        </w:rPr>
        <w:t>.1</w:t>
      </w:r>
      <w:r w:rsidRPr="00931575">
        <w:rPr>
          <w:lang w:val="en-US"/>
        </w:rPr>
        <w:tab/>
        <w:t>Initial Conditions</w:t>
      </w:r>
      <w:bookmarkEnd w:id="4517"/>
      <w:bookmarkEnd w:id="4518"/>
      <w:bookmarkEnd w:id="4519"/>
      <w:bookmarkEnd w:id="4520"/>
      <w:bookmarkEnd w:id="4521"/>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4522" w:name="_Toc21103054"/>
      <w:bookmarkStart w:id="4523" w:name="_Toc29810903"/>
      <w:bookmarkStart w:id="4524" w:name="_Toc36636263"/>
      <w:bookmarkStart w:id="4525" w:name="_Toc37273209"/>
      <w:bookmarkStart w:id="4526" w:name="_Toc45886297"/>
      <w:r w:rsidRPr="00931575">
        <w:rPr>
          <w:lang w:eastAsia="zh-CN"/>
        </w:rPr>
        <w:t>8.3.6.1.2.4</w:t>
      </w:r>
      <w:r w:rsidRPr="00931575">
        <w:rPr>
          <w:lang w:val="en-US"/>
        </w:rPr>
        <w:t>.2</w:t>
      </w:r>
      <w:r w:rsidRPr="00931575">
        <w:rPr>
          <w:lang w:val="en-US"/>
        </w:rPr>
        <w:tab/>
        <w:t>Procedure</w:t>
      </w:r>
      <w:bookmarkEnd w:id="4522"/>
      <w:bookmarkEnd w:id="4523"/>
      <w:bookmarkEnd w:id="4524"/>
      <w:bookmarkEnd w:id="4525"/>
      <w:bookmarkEnd w:id="4526"/>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65pt" o:ole="" fillcolor="window">
            <v:imagedata r:id="rId71" o:title=""/>
          </v:shape>
          <o:OLEObject Type="Embed" ProgID="Word.Picture.8" ShapeID="_x0000_i1052" DrawAspect="Content" ObjectID="_1679414522"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4527" w:name="_Toc21103055"/>
      <w:bookmarkStart w:id="4528" w:name="_Toc29810904"/>
      <w:bookmarkStart w:id="4529" w:name="_Toc36636264"/>
      <w:bookmarkStart w:id="4530" w:name="_Toc37273210"/>
      <w:bookmarkStart w:id="4531" w:name="_Toc45886298"/>
      <w:r w:rsidRPr="00931575">
        <w:rPr>
          <w:lang w:val="en-US"/>
        </w:rPr>
        <w:t>8.3.6.1.2.5</w:t>
      </w:r>
      <w:r w:rsidRPr="00931575">
        <w:rPr>
          <w:lang w:val="en-US"/>
        </w:rPr>
        <w:tab/>
        <w:t>Test Requirement</w:t>
      </w:r>
      <w:bookmarkEnd w:id="4527"/>
      <w:bookmarkEnd w:id="4528"/>
      <w:bookmarkEnd w:id="4529"/>
      <w:bookmarkEnd w:id="4530"/>
      <w:bookmarkEnd w:id="4531"/>
    </w:p>
    <w:p w14:paraId="052C6829" w14:textId="77777777" w:rsidR="00C45907" w:rsidRPr="00931575" w:rsidRDefault="00C45907" w:rsidP="005624C7">
      <w:pPr>
        <w:pStyle w:val="H6"/>
        <w:rPr>
          <w:lang w:val="en-US"/>
        </w:rPr>
      </w:pPr>
      <w:bookmarkStart w:id="4532" w:name="_Toc21103056"/>
      <w:bookmarkStart w:id="4533" w:name="_Toc29810905"/>
      <w:bookmarkStart w:id="4534" w:name="_Toc36636265"/>
      <w:bookmarkStart w:id="4535" w:name="_Toc37273211"/>
      <w:bookmarkStart w:id="4536" w:name="_Toc45886299"/>
      <w:r w:rsidRPr="00931575">
        <w:rPr>
          <w:lang w:val="en-US"/>
        </w:rPr>
        <w:t>8.3.6.1.2.5.1</w:t>
      </w:r>
      <w:r w:rsidRPr="00931575">
        <w:rPr>
          <w:lang w:val="en-US"/>
        </w:rPr>
        <w:tab/>
        <w:t>Test Requirement for BS type 1-O</w:t>
      </w:r>
      <w:bookmarkEnd w:id="4532"/>
      <w:bookmarkEnd w:id="4533"/>
      <w:bookmarkEnd w:id="4534"/>
      <w:bookmarkEnd w:id="4535"/>
      <w:bookmarkEnd w:id="4536"/>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4537" w:name="_Toc21103057"/>
      <w:bookmarkStart w:id="4538" w:name="_Toc29810906"/>
      <w:bookmarkStart w:id="4539" w:name="_Toc36636266"/>
      <w:bookmarkStart w:id="4540" w:name="_Toc37273212"/>
      <w:bookmarkStart w:id="4541" w:name="_Toc45886300"/>
      <w:r w:rsidRPr="00931575">
        <w:rPr>
          <w:lang w:val="en-US"/>
        </w:rPr>
        <w:t>8.3.6.1.2.5.2</w:t>
      </w:r>
      <w:r w:rsidRPr="00931575">
        <w:rPr>
          <w:lang w:val="en-US"/>
        </w:rPr>
        <w:tab/>
      </w:r>
      <w:bookmarkEnd w:id="4537"/>
      <w:r w:rsidRPr="00931575">
        <w:rPr>
          <w:lang w:val="en-US"/>
        </w:rPr>
        <w:t>Void</w:t>
      </w:r>
      <w:bookmarkEnd w:id="4538"/>
      <w:bookmarkEnd w:id="4539"/>
      <w:bookmarkEnd w:id="4540"/>
      <w:bookmarkEnd w:id="4541"/>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4542" w:name="_Toc21103058"/>
      <w:bookmarkStart w:id="4543" w:name="_Toc29810907"/>
      <w:bookmarkStart w:id="4544" w:name="_Toc36636267"/>
      <w:bookmarkStart w:id="4545" w:name="_Toc37273213"/>
      <w:bookmarkStart w:id="4546" w:name="_Toc45886301"/>
      <w:bookmarkStart w:id="4547" w:name="_Toc53183346"/>
      <w:bookmarkStart w:id="4548" w:name="_Toc58916055"/>
      <w:bookmarkStart w:id="4549" w:name="_Toc58918236"/>
      <w:bookmarkStart w:id="4550" w:name="_Toc66694106"/>
      <w:r w:rsidRPr="00931575">
        <w:t>8.4</w:t>
      </w:r>
      <w:r w:rsidRPr="00931575">
        <w:tab/>
        <w:t>OTA performance requirements for PRACH</w:t>
      </w:r>
      <w:bookmarkEnd w:id="4542"/>
      <w:bookmarkEnd w:id="4543"/>
      <w:bookmarkEnd w:id="4544"/>
      <w:bookmarkEnd w:id="4545"/>
      <w:bookmarkEnd w:id="4546"/>
      <w:bookmarkEnd w:id="4547"/>
      <w:bookmarkEnd w:id="4548"/>
      <w:bookmarkEnd w:id="4549"/>
      <w:bookmarkEnd w:id="4550"/>
    </w:p>
    <w:p w14:paraId="10B5FE76" w14:textId="77777777" w:rsidR="00C45907" w:rsidRPr="00931575" w:rsidRDefault="00C45907" w:rsidP="00C45907">
      <w:pPr>
        <w:pStyle w:val="Heading3"/>
      </w:pPr>
      <w:bookmarkStart w:id="4551" w:name="_Toc21103059"/>
      <w:bookmarkStart w:id="4552" w:name="_Toc29810908"/>
      <w:bookmarkStart w:id="4553" w:name="_Toc36636268"/>
      <w:bookmarkStart w:id="4554" w:name="_Toc37273214"/>
      <w:bookmarkStart w:id="4555" w:name="_Toc45886302"/>
      <w:bookmarkStart w:id="4556" w:name="_Toc53183347"/>
      <w:bookmarkStart w:id="4557" w:name="_Toc58916056"/>
      <w:bookmarkStart w:id="4558" w:name="_Toc58918237"/>
      <w:bookmarkStart w:id="4559" w:name="_Toc66694107"/>
      <w:r w:rsidRPr="00931575">
        <w:t>8.4.1</w:t>
      </w:r>
      <w:r w:rsidRPr="00931575">
        <w:tab/>
        <w:t>PRACH false alarm probability and missed detection</w:t>
      </w:r>
      <w:bookmarkEnd w:id="4551"/>
      <w:bookmarkEnd w:id="4552"/>
      <w:bookmarkEnd w:id="4553"/>
      <w:bookmarkEnd w:id="4554"/>
      <w:bookmarkEnd w:id="4555"/>
      <w:bookmarkEnd w:id="4556"/>
      <w:bookmarkEnd w:id="4557"/>
      <w:bookmarkEnd w:id="4558"/>
      <w:bookmarkEnd w:id="4559"/>
    </w:p>
    <w:p w14:paraId="30EFAE30" w14:textId="77777777" w:rsidR="00C45907" w:rsidRPr="00931575" w:rsidRDefault="00C45907" w:rsidP="00C45907">
      <w:pPr>
        <w:pStyle w:val="Heading4"/>
        <w:rPr>
          <w:lang w:eastAsia="zh-CN"/>
        </w:rPr>
      </w:pPr>
      <w:bookmarkStart w:id="4560" w:name="_Toc21103060"/>
      <w:bookmarkStart w:id="4561" w:name="_Toc29810909"/>
      <w:bookmarkStart w:id="4562" w:name="_Toc36636269"/>
      <w:bookmarkStart w:id="4563" w:name="_Toc37273215"/>
      <w:bookmarkStart w:id="4564" w:name="_Toc45886303"/>
      <w:bookmarkStart w:id="4565" w:name="_Toc53183348"/>
      <w:bookmarkStart w:id="4566" w:name="_Toc58916057"/>
      <w:bookmarkStart w:id="4567" w:name="_Toc58918238"/>
      <w:bookmarkStart w:id="4568" w:name="_Toc66694108"/>
      <w:r w:rsidRPr="00931575">
        <w:t>8.4.1.1</w:t>
      </w:r>
      <w:r w:rsidRPr="00931575">
        <w:tab/>
        <w:t>Definition and applicability</w:t>
      </w:r>
      <w:bookmarkEnd w:id="4560"/>
      <w:bookmarkEnd w:id="4561"/>
      <w:bookmarkEnd w:id="4562"/>
      <w:bookmarkEnd w:id="4563"/>
      <w:bookmarkEnd w:id="4564"/>
      <w:bookmarkEnd w:id="4565"/>
      <w:bookmarkEnd w:id="4566"/>
      <w:bookmarkEnd w:id="4567"/>
      <w:bookmarkEnd w:id="4568"/>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4569" w:name="_Toc21103061"/>
      <w:bookmarkStart w:id="4570" w:name="_Toc29810910"/>
      <w:bookmarkStart w:id="4571"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4572" w:name="_Toc37273216"/>
      <w:bookmarkStart w:id="4573" w:name="_Toc45886304"/>
      <w:bookmarkStart w:id="4574" w:name="_Toc53183349"/>
      <w:bookmarkStart w:id="4575" w:name="_Toc58916058"/>
      <w:bookmarkStart w:id="4576" w:name="_Toc58918239"/>
      <w:bookmarkStart w:id="4577" w:name="_Toc66694109"/>
      <w:r w:rsidRPr="00931575">
        <w:t>8.4.1.</w:t>
      </w:r>
      <w:r w:rsidRPr="00931575">
        <w:rPr>
          <w:rFonts w:hint="eastAsia"/>
        </w:rPr>
        <w:t>2</w:t>
      </w:r>
      <w:r w:rsidRPr="00931575">
        <w:tab/>
        <w:t>Minimum requirement</w:t>
      </w:r>
      <w:bookmarkEnd w:id="4569"/>
      <w:bookmarkEnd w:id="4570"/>
      <w:bookmarkEnd w:id="4571"/>
      <w:bookmarkEnd w:id="4572"/>
      <w:bookmarkEnd w:id="4573"/>
      <w:bookmarkEnd w:id="4574"/>
      <w:bookmarkEnd w:id="4575"/>
      <w:bookmarkEnd w:id="4576"/>
      <w:bookmarkEnd w:id="457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4578" w:name="_Toc21103062"/>
      <w:bookmarkStart w:id="4579" w:name="_Toc29810911"/>
      <w:bookmarkStart w:id="4580" w:name="_Toc36636271"/>
      <w:bookmarkStart w:id="4581" w:name="_Toc37273217"/>
      <w:bookmarkStart w:id="4582" w:name="_Toc45886305"/>
      <w:bookmarkStart w:id="4583" w:name="_Toc53183350"/>
      <w:bookmarkStart w:id="4584" w:name="_Toc58916059"/>
      <w:bookmarkStart w:id="4585" w:name="_Toc58918240"/>
      <w:bookmarkStart w:id="4586" w:name="_Toc66694110"/>
      <w:r w:rsidRPr="00931575">
        <w:t>8.4.1.3</w:t>
      </w:r>
      <w:r w:rsidRPr="00931575">
        <w:tab/>
        <w:t>Test purpose</w:t>
      </w:r>
      <w:bookmarkEnd w:id="4578"/>
      <w:bookmarkEnd w:id="4579"/>
      <w:bookmarkEnd w:id="4580"/>
      <w:bookmarkEnd w:id="4581"/>
      <w:bookmarkEnd w:id="4582"/>
      <w:bookmarkEnd w:id="4583"/>
      <w:bookmarkEnd w:id="4584"/>
      <w:bookmarkEnd w:id="4585"/>
      <w:bookmarkEnd w:id="4586"/>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4587" w:name="_Toc21103063"/>
      <w:bookmarkStart w:id="4588" w:name="_Toc29810912"/>
      <w:bookmarkStart w:id="4589" w:name="_Toc36636272"/>
      <w:bookmarkStart w:id="4590" w:name="_Toc37273218"/>
      <w:bookmarkStart w:id="4591" w:name="_Toc45886306"/>
      <w:bookmarkStart w:id="4592" w:name="_Toc53183351"/>
      <w:bookmarkStart w:id="4593" w:name="_Toc58916060"/>
      <w:bookmarkStart w:id="4594" w:name="_Toc58918241"/>
      <w:bookmarkStart w:id="4595" w:name="_Toc66694111"/>
      <w:r w:rsidRPr="00931575">
        <w:t>8.4.1.4</w:t>
      </w:r>
      <w:r w:rsidRPr="00931575">
        <w:tab/>
        <w:t>Method of test</w:t>
      </w:r>
      <w:bookmarkEnd w:id="4587"/>
      <w:bookmarkEnd w:id="4588"/>
      <w:bookmarkEnd w:id="4589"/>
      <w:bookmarkEnd w:id="4590"/>
      <w:bookmarkEnd w:id="4591"/>
      <w:bookmarkEnd w:id="4592"/>
      <w:bookmarkEnd w:id="4593"/>
      <w:bookmarkEnd w:id="4594"/>
      <w:bookmarkEnd w:id="4595"/>
    </w:p>
    <w:p w14:paraId="290AC8DA" w14:textId="77777777" w:rsidR="00C45907" w:rsidRPr="00931575" w:rsidRDefault="00C45907" w:rsidP="00C45907">
      <w:pPr>
        <w:pStyle w:val="Heading5"/>
        <w:rPr>
          <w:lang w:eastAsia="zh-CN"/>
        </w:rPr>
      </w:pPr>
      <w:bookmarkStart w:id="4596" w:name="_Toc21103064"/>
      <w:bookmarkStart w:id="4597" w:name="_Toc29810913"/>
      <w:bookmarkStart w:id="4598" w:name="_Toc36636273"/>
      <w:bookmarkStart w:id="4599" w:name="_Toc37273219"/>
      <w:bookmarkStart w:id="4600" w:name="_Toc45886307"/>
      <w:bookmarkStart w:id="4601" w:name="_Toc53183352"/>
      <w:bookmarkStart w:id="4602" w:name="_Toc58916061"/>
      <w:bookmarkStart w:id="4603" w:name="_Toc58918242"/>
      <w:bookmarkStart w:id="4604" w:name="_Toc66694112"/>
      <w:r w:rsidRPr="00931575">
        <w:t>8.4.1.4.1</w:t>
      </w:r>
      <w:r w:rsidRPr="00931575">
        <w:tab/>
        <w:t>Initial conditions</w:t>
      </w:r>
      <w:bookmarkEnd w:id="4596"/>
      <w:bookmarkEnd w:id="4597"/>
      <w:bookmarkEnd w:id="4598"/>
      <w:bookmarkEnd w:id="4599"/>
      <w:bookmarkEnd w:id="4600"/>
      <w:bookmarkEnd w:id="4601"/>
      <w:bookmarkEnd w:id="4602"/>
      <w:bookmarkEnd w:id="4603"/>
      <w:bookmarkEnd w:id="4604"/>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460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4606" w:name="_Toc29810914"/>
      <w:bookmarkStart w:id="4607" w:name="_Toc36636274"/>
      <w:bookmarkStart w:id="4608" w:name="_Toc37273220"/>
      <w:bookmarkStart w:id="4609" w:name="_Toc45886308"/>
      <w:bookmarkStart w:id="4610" w:name="_Toc53183353"/>
      <w:bookmarkStart w:id="4611" w:name="_Toc58916062"/>
      <w:bookmarkStart w:id="4612" w:name="_Toc58918243"/>
      <w:bookmarkStart w:id="4613" w:name="_Toc66694113"/>
      <w:r w:rsidRPr="00931575">
        <w:t>8.4.1.4.2</w:t>
      </w:r>
      <w:r w:rsidRPr="00931575">
        <w:tab/>
        <w:t>Procedure</w:t>
      </w:r>
      <w:bookmarkEnd w:id="4605"/>
      <w:bookmarkEnd w:id="4606"/>
      <w:bookmarkEnd w:id="4607"/>
      <w:bookmarkEnd w:id="4608"/>
      <w:bookmarkEnd w:id="4609"/>
      <w:bookmarkEnd w:id="4610"/>
      <w:bookmarkEnd w:id="4611"/>
      <w:bookmarkEnd w:id="4612"/>
      <w:bookmarkEnd w:id="4613"/>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5.65pt" o:ole="" fillcolor="window">
            <v:imagedata r:id="rId77" o:title=""/>
          </v:shape>
          <o:OLEObject Type="Embed" ProgID="Word.Picture.8" ShapeID="_x0000_i1053" DrawAspect="Content" ObjectID="_1679414523"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8.75pt" o:ole="">
            <v:imagedata r:id="rId79" o:title=""/>
          </v:shape>
          <o:OLEObject Type="Embed" ProgID="Visio.Drawing.11" ShapeID="_x0000_i1054" DrawAspect="Content" ObjectID="_1679414524"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75pt;height:128.75pt" o:ole="">
            <v:imagedata r:id="rId81" o:title=""/>
          </v:shape>
          <o:OLEObject Type="Embed" ProgID="Visio.Drawing.11" ShapeID="_x0000_i1055" DrawAspect="Content" ObjectID="_1679414525"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4614" w:name="_Toc21103066"/>
      <w:bookmarkStart w:id="4615" w:name="_Toc29810915"/>
      <w:bookmarkStart w:id="4616" w:name="_Toc36636275"/>
      <w:bookmarkStart w:id="4617" w:name="_Toc37273221"/>
      <w:bookmarkStart w:id="4618" w:name="_Toc45886309"/>
      <w:bookmarkStart w:id="4619" w:name="_Toc53183354"/>
      <w:bookmarkStart w:id="4620" w:name="_Toc58916063"/>
      <w:bookmarkStart w:id="4621" w:name="_Toc58918244"/>
      <w:bookmarkStart w:id="4622" w:name="_Toc66694114"/>
      <w:r w:rsidRPr="00931575">
        <w:t>8.4.1.5</w:t>
      </w:r>
      <w:r w:rsidRPr="00931575">
        <w:tab/>
        <w:t>Test requirement</w:t>
      </w:r>
      <w:bookmarkEnd w:id="4614"/>
      <w:bookmarkEnd w:id="4615"/>
      <w:bookmarkEnd w:id="4616"/>
      <w:bookmarkEnd w:id="4617"/>
      <w:r w:rsidR="00E25B82" w:rsidRPr="00931575">
        <w:t xml:space="preserve"> for Normal Mode</w:t>
      </w:r>
      <w:bookmarkEnd w:id="4618"/>
      <w:bookmarkEnd w:id="4619"/>
      <w:bookmarkEnd w:id="4620"/>
      <w:bookmarkEnd w:id="4621"/>
      <w:bookmarkEnd w:id="4622"/>
    </w:p>
    <w:p w14:paraId="79F833FE" w14:textId="77777777" w:rsidR="00C45907" w:rsidRPr="00931575" w:rsidRDefault="00C45907" w:rsidP="00C45907">
      <w:pPr>
        <w:pStyle w:val="Heading5"/>
        <w:rPr>
          <w:rFonts w:cs="Arial"/>
          <w:i/>
          <w:iCs/>
          <w:szCs w:val="22"/>
          <w:lang w:eastAsia="zh-CN"/>
        </w:rPr>
      </w:pPr>
      <w:bookmarkStart w:id="4623" w:name="_Toc21103067"/>
      <w:bookmarkStart w:id="4624" w:name="_Toc29810916"/>
      <w:bookmarkStart w:id="4625" w:name="_Toc36636276"/>
      <w:bookmarkStart w:id="4626" w:name="_Toc37273222"/>
      <w:bookmarkStart w:id="4627" w:name="_Toc45886310"/>
      <w:bookmarkStart w:id="4628" w:name="_Toc53183355"/>
      <w:bookmarkStart w:id="4629" w:name="_Toc58916064"/>
      <w:bookmarkStart w:id="4630" w:name="_Toc58918245"/>
      <w:bookmarkStart w:id="4631" w:name="_Toc6669411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23"/>
      <w:bookmarkEnd w:id="4624"/>
      <w:bookmarkEnd w:id="4625"/>
      <w:bookmarkEnd w:id="4626"/>
      <w:bookmarkEnd w:id="4627"/>
      <w:bookmarkEnd w:id="4628"/>
      <w:bookmarkEnd w:id="4629"/>
      <w:bookmarkEnd w:id="4630"/>
      <w:bookmarkEnd w:id="463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4632" w:name="_Toc45886311"/>
      <w:bookmarkStart w:id="4633" w:name="_Toc53183356"/>
      <w:bookmarkStart w:id="4634" w:name="_Toc58916065"/>
      <w:bookmarkStart w:id="4635" w:name="_Toc58918246"/>
      <w:bookmarkStart w:id="4636" w:name="_Toc66694116"/>
      <w:r w:rsidRPr="00931575">
        <w:t>8.4.1.6</w:t>
      </w:r>
      <w:r w:rsidRPr="00931575">
        <w:tab/>
        <w:t>Test requirement for high speed train</w:t>
      </w:r>
      <w:bookmarkEnd w:id="4632"/>
      <w:bookmarkEnd w:id="4633"/>
      <w:bookmarkEnd w:id="4634"/>
      <w:bookmarkEnd w:id="4635"/>
      <w:bookmarkEnd w:id="4636"/>
    </w:p>
    <w:p w14:paraId="44D4CB18" w14:textId="77777777" w:rsidR="002C0692" w:rsidRPr="00931575" w:rsidRDefault="002C0692" w:rsidP="0096131C">
      <w:pPr>
        <w:pStyle w:val="Heading5"/>
        <w:rPr>
          <w:rFonts w:cs="Arial"/>
          <w:i/>
          <w:iCs/>
          <w:szCs w:val="22"/>
        </w:rPr>
      </w:pPr>
      <w:bookmarkStart w:id="4637" w:name="_Toc45886312"/>
      <w:bookmarkStart w:id="4638" w:name="_Toc53183357"/>
      <w:bookmarkStart w:id="4639" w:name="_Toc58916066"/>
      <w:bookmarkStart w:id="4640" w:name="_Toc58918247"/>
      <w:bookmarkStart w:id="4641" w:name="_Toc6669411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37"/>
      <w:bookmarkEnd w:id="4638"/>
      <w:bookmarkEnd w:id="4639"/>
      <w:bookmarkEnd w:id="4640"/>
      <w:bookmarkEnd w:id="464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AE45E7C" w:rsidR="00063EAF" w:rsidRPr="00931575" w:rsidRDefault="00631255" w:rsidP="00333C5F">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609A42D" w:rsidR="00063EAF" w:rsidRPr="00931575" w:rsidRDefault="002574B2" w:rsidP="00333C5F">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4642" w:name="_Toc21103068"/>
      <w:bookmarkStart w:id="4643" w:name="_Toc29810917"/>
      <w:bookmarkStart w:id="4644" w:name="_Toc36636277"/>
      <w:bookmarkStart w:id="4645" w:name="_Toc37273223"/>
      <w:bookmarkStart w:id="4646" w:name="_Toc45886313"/>
      <w:bookmarkStart w:id="4647" w:name="_Toc53183358"/>
      <w:bookmarkStart w:id="4648" w:name="_Toc58916067"/>
      <w:bookmarkStart w:id="4649" w:name="_Toc58918248"/>
      <w:bookmarkStart w:id="4650" w:name="_Toc6669411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642"/>
      <w:bookmarkEnd w:id="4643"/>
      <w:bookmarkEnd w:id="4644"/>
      <w:bookmarkEnd w:id="4645"/>
      <w:bookmarkEnd w:id="4646"/>
      <w:bookmarkEnd w:id="4647"/>
      <w:bookmarkEnd w:id="4648"/>
      <w:bookmarkEnd w:id="4649"/>
      <w:bookmarkEnd w:id="4650"/>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4651" w:name="_Toc21103069"/>
      <w:bookmarkStart w:id="4652" w:name="_Toc29810918"/>
      <w:bookmarkStart w:id="4653" w:name="_Toc36636278"/>
      <w:bookmarkStart w:id="4654" w:name="_Toc37273224"/>
      <w:bookmarkStart w:id="4655" w:name="_Toc45886314"/>
      <w:bookmarkStart w:id="4656" w:name="_Toc53183359"/>
      <w:bookmarkStart w:id="4657" w:name="_Toc58916068"/>
      <w:bookmarkStart w:id="4658" w:name="_Toc58918249"/>
      <w:bookmarkStart w:id="4659" w:name="_Toc66694119"/>
      <w:r w:rsidRPr="00931575">
        <w:t>Annex A (normative):</w:t>
      </w:r>
      <w:r w:rsidRPr="00931575">
        <w:br/>
        <w:t>Reference measurement channels</w:t>
      </w:r>
      <w:bookmarkEnd w:id="4651"/>
      <w:bookmarkEnd w:id="4652"/>
      <w:bookmarkEnd w:id="4653"/>
      <w:bookmarkEnd w:id="4654"/>
      <w:bookmarkEnd w:id="4655"/>
      <w:bookmarkEnd w:id="4656"/>
      <w:bookmarkEnd w:id="4657"/>
      <w:bookmarkEnd w:id="4658"/>
      <w:bookmarkEnd w:id="4659"/>
    </w:p>
    <w:p w14:paraId="16BCCEDA" w14:textId="77777777" w:rsidR="00C45907" w:rsidRPr="00931575" w:rsidRDefault="00C45907" w:rsidP="00C45907">
      <w:pPr>
        <w:pStyle w:val="Heading1"/>
      </w:pPr>
      <w:bookmarkStart w:id="4660" w:name="_Toc21103070"/>
      <w:bookmarkStart w:id="4661" w:name="_Toc29810919"/>
      <w:bookmarkStart w:id="4662" w:name="_Toc36636279"/>
      <w:bookmarkStart w:id="4663" w:name="_Toc37273225"/>
      <w:bookmarkStart w:id="4664" w:name="_Toc45886315"/>
      <w:bookmarkStart w:id="4665" w:name="_Toc53183360"/>
      <w:bookmarkStart w:id="4666" w:name="_Toc58916069"/>
      <w:bookmarkStart w:id="4667" w:name="_Toc58918250"/>
      <w:bookmarkStart w:id="4668" w:name="_Toc6669412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4660"/>
      <w:bookmarkEnd w:id="4661"/>
      <w:bookmarkEnd w:id="4662"/>
      <w:bookmarkEnd w:id="4663"/>
      <w:bookmarkEnd w:id="4664"/>
      <w:bookmarkEnd w:id="4665"/>
      <w:bookmarkEnd w:id="4666"/>
      <w:bookmarkEnd w:id="4667"/>
      <w:bookmarkEnd w:id="4668"/>
    </w:p>
    <w:p w14:paraId="645850EB" w14:textId="77777777" w:rsidR="00C45907" w:rsidRPr="00931575" w:rsidRDefault="00C45907" w:rsidP="00136C94">
      <w:bookmarkStart w:id="4669" w:name="OLE_LINK15"/>
      <w:bookmarkStart w:id="467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4669"/>
      <w:bookmarkEnd w:id="4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4671" w:name="OLE_LINK11"/>
            <w:bookmarkStart w:id="4672" w:name="OLE_LINK12"/>
            <w:bookmarkStart w:id="4673" w:name="OLE_LINK13"/>
            <w:r w:rsidRPr="00931575">
              <w:t>Reference channel</w:t>
            </w:r>
          </w:p>
        </w:tc>
        <w:tc>
          <w:tcPr>
            <w:tcW w:w="923" w:type="dxa"/>
          </w:tcPr>
          <w:p w14:paraId="57E5AD3B" w14:textId="77777777" w:rsidR="00C45907" w:rsidRPr="00931575" w:rsidRDefault="00C45907" w:rsidP="00136C94">
            <w:pPr>
              <w:pStyle w:val="TAH"/>
            </w:pPr>
            <w:bookmarkStart w:id="4674" w:name="OLE_LINK32"/>
            <w:bookmarkStart w:id="4675" w:name="OLE_LINK33"/>
            <w:bookmarkStart w:id="4676" w:name="OLE_LINK40"/>
            <w:bookmarkStart w:id="4677" w:name="OLE_LINK41"/>
            <w:r w:rsidRPr="00931575">
              <w:rPr>
                <w:lang w:eastAsia="zh-CN"/>
              </w:rPr>
              <w:t>G-FR1-A1-1</w:t>
            </w:r>
            <w:bookmarkEnd w:id="4674"/>
            <w:bookmarkEnd w:id="4675"/>
            <w:bookmarkEnd w:id="4676"/>
            <w:bookmarkEnd w:id="4677"/>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4678" w:name="OLE_LINK19"/>
            <w:r w:rsidRPr="00931575">
              <w:rPr>
                <w:lang w:eastAsia="zh-CN"/>
              </w:rPr>
              <w:t>1</w:t>
            </w:r>
            <w:bookmarkEnd w:id="4678"/>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4679"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71"/>
      <w:bookmarkEnd w:id="4672"/>
      <w:bookmarkEnd w:id="4673"/>
      <w:bookmarkEnd w:id="4679"/>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4680"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80"/>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4681" w:name="_Toc21103071"/>
      <w:bookmarkStart w:id="4682" w:name="_Toc29810920"/>
      <w:bookmarkStart w:id="4683" w:name="_Toc36636280"/>
      <w:bookmarkStart w:id="4684" w:name="_Toc37273226"/>
      <w:bookmarkStart w:id="4685" w:name="_Toc45886316"/>
      <w:bookmarkStart w:id="4686" w:name="_Toc53183361"/>
      <w:bookmarkStart w:id="4687" w:name="_Toc58916070"/>
      <w:bookmarkStart w:id="4688" w:name="_Toc58918251"/>
      <w:bookmarkStart w:id="4689" w:name="_Toc66694121"/>
      <w:r w:rsidRPr="00931575">
        <w:t>A.2</w:t>
      </w:r>
      <w:r w:rsidRPr="00931575">
        <w:tab/>
        <w:t>Fixed Reference Channels for OTA dynamic range (16QAM, R=2/3)</w:t>
      </w:r>
      <w:bookmarkEnd w:id="4681"/>
      <w:bookmarkEnd w:id="4682"/>
      <w:bookmarkEnd w:id="4683"/>
      <w:bookmarkEnd w:id="4684"/>
      <w:bookmarkEnd w:id="4685"/>
      <w:bookmarkEnd w:id="4686"/>
      <w:bookmarkEnd w:id="4687"/>
      <w:bookmarkEnd w:id="4688"/>
      <w:bookmarkEnd w:id="4689"/>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4690" w:name="OLE_LINK104"/>
            <w:bookmarkStart w:id="4691" w:name="OLE_LINK105"/>
            <w:r w:rsidRPr="00931575">
              <w:rPr>
                <w:lang w:eastAsia="zh-CN"/>
              </w:rPr>
              <w:t xml:space="preserve">slot </w:t>
            </w:r>
            <w:bookmarkEnd w:id="4690"/>
            <w:bookmarkEnd w:id="4691"/>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4692" w:name="_Hlk498674609"/>
            <w:bookmarkStart w:id="4693"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4692"/>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469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4694"/>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693"/>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4695" w:name="_Toc21103072"/>
      <w:bookmarkStart w:id="4696" w:name="_Toc29810921"/>
      <w:bookmarkStart w:id="4697" w:name="_Toc36636281"/>
      <w:bookmarkStart w:id="4698" w:name="_Toc37273227"/>
      <w:bookmarkStart w:id="4699" w:name="_Toc45886317"/>
      <w:bookmarkStart w:id="4700" w:name="_Toc53183362"/>
      <w:bookmarkStart w:id="4701" w:name="_Toc58916071"/>
      <w:bookmarkStart w:id="4702" w:name="_Toc58918252"/>
      <w:bookmarkStart w:id="4703" w:name="_Toc66694122"/>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4695"/>
      <w:bookmarkEnd w:id="4696"/>
      <w:bookmarkEnd w:id="4697"/>
      <w:bookmarkEnd w:id="4698"/>
      <w:bookmarkEnd w:id="4699"/>
      <w:bookmarkEnd w:id="4700"/>
      <w:bookmarkEnd w:id="4701"/>
      <w:bookmarkEnd w:id="4702"/>
      <w:bookmarkEnd w:id="4703"/>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4704" w:name="_Hlk58913395"/>
            <w:r w:rsidR="00C45907" w:rsidRPr="00931575">
              <w:rPr>
                <w:rFonts w:hint="eastAsia"/>
              </w:rPr>
              <w:tab/>
            </w:r>
            <w:bookmarkEnd w:id="470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4705" w:name="_Toc58916072"/>
      <w:bookmarkStart w:id="4706" w:name="_Toc58918253"/>
      <w:bookmarkStart w:id="4707" w:name="_Toc6669412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4705"/>
      <w:bookmarkEnd w:id="4706"/>
      <w:bookmarkEnd w:id="470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06115A">
        <w:trPr>
          <w:trHeight w:val="128"/>
          <w:jc w:val="center"/>
        </w:trPr>
        <w:tc>
          <w:tcPr>
            <w:tcW w:w="3620" w:type="dxa"/>
          </w:tcPr>
          <w:p w14:paraId="385EB430" w14:textId="77777777" w:rsidR="00835626" w:rsidRPr="00E26D09" w:rsidRDefault="00835626" w:rsidP="0006115A">
            <w:pPr>
              <w:pStyle w:val="TAH"/>
            </w:pPr>
            <w:r w:rsidRPr="00E26D09">
              <w:t>Reference channel</w:t>
            </w:r>
          </w:p>
        </w:tc>
        <w:tc>
          <w:tcPr>
            <w:tcW w:w="1571" w:type="dxa"/>
          </w:tcPr>
          <w:p w14:paraId="24336550" w14:textId="77777777" w:rsidR="00835626" w:rsidRDefault="00835626" w:rsidP="0006115A">
            <w:pPr>
              <w:pStyle w:val="TAH"/>
              <w:rPr>
                <w:lang w:eastAsia="zh-CN"/>
              </w:rPr>
            </w:pPr>
            <w:r>
              <w:rPr>
                <w:lang w:eastAsia="zh-CN"/>
              </w:rPr>
              <w:t>G-FR2-A3A-1</w:t>
            </w:r>
          </w:p>
        </w:tc>
        <w:tc>
          <w:tcPr>
            <w:tcW w:w="1348" w:type="dxa"/>
          </w:tcPr>
          <w:p w14:paraId="62C279AA" w14:textId="77777777" w:rsidR="00835626" w:rsidRDefault="00835626" w:rsidP="0006115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06115A">
            <w:pPr>
              <w:pStyle w:val="TAH"/>
            </w:pPr>
            <w:r>
              <w:rPr>
                <w:lang w:eastAsia="zh-CN"/>
              </w:rPr>
              <w:t>G-FR2-A3A-3</w:t>
            </w:r>
          </w:p>
        </w:tc>
        <w:tc>
          <w:tcPr>
            <w:tcW w:w="1435" w:type="dxa"/>
          </w:tcPr>
          <w:p w14:paraId="0EFD3506" w14:textId="77777777" w:rsidR="00835626" w:rsidRDefault="00835626" w:rsidP="0006115A">
            <w:pPr>
              <w:pStyle w:val="TAH"/>
              <w:rPr>
                <w:lang w:eastAsia="zh-CN"/>
              </w:rPr>
            </w:pPr>
            <w:r>
              <w:rPr>
                <w:lang w:eastAsia="zh-CN"/>
              </w:rPr>
              <w:t>G-FR2-A3A-4</w:t>
            </w:r>
          </w:p>
        </w:tc>
      </w:tr>
      <w:tr w:rsidR="00835626" w:rsidRPr="00E26D09" w14:paraId="6C1D8007" w14:textId="77777777" w:rsidTr="0006115A">
        <w:trPr>
          <w:trHeight w:val="128"/>
          <w:jc w:val="center"/>
        </w:trPr>
        <w:tc>
          <w:tcPr>
            <w:tcW w:w="3620" w:type="dxa"/>
          </w:tcPr>
          <w:p w14:paraId="32D35B2E" w14:textId="77777777" w:rsidR="00835626" w:rsidRPr="00E26D09" w:rsidRDefault="00835626" w:rsidP="0006115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06115A">
            <w:pPr>
              <w:pStyle w:val="TAC"/>
              <w:rPr>
                <w:lang w:eastAsia="zh-CN"/>
              </w:rPr>
            </w:pPr>
            <w:r>
              <w:rPr>
                <w:lang w:eastAsia="zh-CN"/>
              </w:rPr>
              <w:t>60</w:t>
            </w:r>
          </w:p>
        </w:tc>
        <w:tc>
          <w:tcPr>
            <w:tcW w:w="1348" w:type="dxa"/>
          </w:tcPr>
          <w:p w14:paraId="34DA6075" w14:textId="77777777" w:rsidR="00835626" w:rsidRDefault="00835626" w:rsidP="0006115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06115A">
            <w:pPr>
              <w:pStyle w:val="TAC"/>
            </w:pPr>
            <w:r>
              <w:rPr>
                <w:lang w:eastAsia="zh-CN"/>
              </w:rPr>
              <w:t>120</w:t>
            </w:r>
          </w:p>
        </w:tc>
        <w:tc>
          <w:tcPr>
            <w:tcW w:w="1435" w:type="dxa"/>
          </w:tcPr>
          <w:p w14:paraId="506C76FC" w14:textId="77777777" w:rsidR="00835626" w:rsidRDefault="00835626" w:rsidP="0006115A">
            <w:pPr>
              <w:pStyle w:val="TAC"/>
              <w:rPr>
                <w:lang w:eastAsia="zh-CN"/>
              </w:rPr>
            </w:pPr>
            <w:r>
              <w:rPr>
                <w:rFonts w:hint="eastAsia"/>
                <w:lang w:eastAsia="zh-CN"/>
              </w:rPr>
              <w:t>1</w:t>
            </w:r>
            <w:r>
              <w:rPr>
                <w:lang w:eastAsia="zh-CN"/>
              </w:rPr>
              <w:t>20</w:t>
            </w:r>
          </w:p>
        </w:tc>
      </w:tr>
      <w:tr w:rsidR="00835626" w:rsidRPr="00E26D09" w14:paraId="7C6A0E7D" w14:textId="77777777" w:rsidTr="0006115A">
        <w:trPr>
          <w:trHeight w:val="121"/>
          <w:jc w:val="center"/>
        </w:trPr>
        <w:tc>
          <w:tcPr>
            <w:tcW w:w="3620" w:type="dxa"/>
          </w:tcPr>
          <w:p w14:paraId="42C58E9E" w14:textId="77777777" w:rsidR="00835626" w:rsidRPr="00E26D09" w:rsidRDefault="00835626" w:rsidP="0006115A">
            <w:pPr>
              <w:pStyle w:val="TAC"/>
            </w:pPr>
            <w:r w:rsidRPr="00E26D09">
              <w:t>Allocated resource blocks</w:t>
            </w:r>
          </w:p>
        </w:tc>
        <w:tc>
          <w:tcPr>
            <w:tcW w:w="1571" w:type="dxa"/>
          </w:tcPr>
          <w:p w14:paraId="2FFD29D4" w14:textId="77777777" w:rsidR="00835626" w:rsidRPr="00AB6CA6" w:rsidRDefault="00835626" w:rsidP="0006115A">
            <w:pPr>
              <w:pStyle w:val="TAC"/>
              <w:rPr>
                <w:lang w:eastAsia="zh-CN"/>
              </w:rPr>
            </w:pPr>
            <w:r>
              <w:rPr>
                <w:lang w:eastAsia="zh-CN"/>
              </w:rPr>
              <w:t>66</w:t>
            </w:r>
          </w:p>
        </w:tc>
        <w:tc>
          <w:tcPr>
            <w:tcW w:w="1348" w:type="dxa"/>
          </w:tcPr>
          <w:p w14:paraId="1E3A691C" w14:textId="77777777" w:rsidR="00835626" w:rsidRPr="002559E4" w:rsidRDefault="00835626" w:rsidP="0006115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06115A">
            <w:pPr>
              <w:pStyle w:val="TAC"/>
              <w:rPr>
                <w:rFonts w:eastAsia="Yu Mincho"/>
              </w:rPr>
            </w:pPr>
            <w:r>
              <w:rPr>
                <w:rFonts w:eastAsia="Yu Mincho"/>
              </w:rPr>
              <w:t>32</w:t>
            </w:r>
          </w:p>
        </w:tc>
        <w:tc>
          <w:tcPr>
            <w:tcW w:w="1435" w:type="dxa"/>
          </w:tcPr>
          <w:p w14:paraId="245217DC" w14:textId="77777777" w:rsidR="00835626" w:rsidRPr="002559E4" w:rsidRDefault="00835626" w:rsidP="0006115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06115A">
        <w:trPr>
          <w:trHeight w:val="128"/>
          <w:jc w:val="center"/>
        </w:trPr>
        <w:tc>
          <w:tcPr>
            <w:tcW w:w="3620" w:type="dxa"/>
          </w:tcPr>
          <w:p w14:paraId="0BBABAC3" w14:textId="77777777" w:rsidR="00835626" w:rsidRPr="00E26D09" w:rsidRDefault="00835626" w:rsidP="0006115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06115A">
            <w:pPr>
              <w:pStyle w:val="TAC"/>
              <w:rPr>
                <w:lang w:eastAsia="zh-CN"/>
              </w:rPr>
            </w:pPr>
            <w:r>
              <w:rPr>
                <w:lang w:eastAsia="zh-CN"/>
              </w:rPr>
              <w:t>3</w:t>
            </w:r>
          </w:p>
        </w:tc>
        <w:tc>
          <w:tcPr>
            <w:tcW w:w="1348" w:type="dxa"/>
          </w:tcPr>
          <w:p w14:paraId="0B88A13C" w14:textId="77777777" w:rsidR="00835626" w:rsidRDefault="00835626" w:rsidP="0006115A">
            <w:pPr>
              <w:pStyle w:val="TAC"/>
              <w:rPr>
                <w:lang w:eastAsia="zh-CN"/>
              </w:rPr>
            </w:pPr>
            <w:r>
              <w:rPr>
                <w:rFonts w:hint="eastAsia"/>
                <w:lang w:eastAsia="zh-CN"/>
              </w:rPr>
              <w:t>3</w:t>
            </w:r>
          </w:p>
        </w:tc>
        <w:tc>
          <w:tcPr>
            <w:tcW w:w="1573" w:type="dxa"/>
          </w:tcPr>
          <w:p w14:paraId="139E419B" w14:textId="61566115" w:rsidR="00835626" w:rsidRPr="00E26D09" w:rsidRDefault="00835626" w:rsidP="0006115A">
            <w:pPr>
              <w:pStyle w:val="TAC"/>
            </w:pPr>
            <w:r>
              <w:rPr>
                <w:lang w:eastAsia="zh-CN"/>
              </w:rPr>
              <w:t>3</w:t>
            </w:r>
          </w:p>
        </w:tc>
        <w:tc>
          <w:tcPr>
            <w:tcW w:w="1435" w:type="dxa"/>
          </w:tcPr>
          <w:p w14:paraId="3947A3BC" w14:textId="77777777" w:rsidR="00835626" w:rsidRDefault="00835626" w:rsidP="0006115A">
            <w:pPr>
              <w:pStyle w:val="TAC"/>
              <w:rPr>
                <w:lang w:eastAsia="zh-CN"/>
              </w:rPr>
            </w:pPr>
            <w:r>
              <w:rPr>
                <w:rFonts w:hint="eastAsia"/>
                <w:lang w:eastAsia="zh-CN"/>
              </w:rPr>
              <w:t>3</w:t>
            </w:r>
          </w:p>
        </w:tc>
      </w:tr>
      <w:tr w:rsidR="00835626" w:rsidRPr="00E26D09" w14:paraId="59868670" w14:textId="77777777" w:rsidTr="0006115A">
        <w:trPr>
          <w:trHeight w:val="128"/>
          <w:jc w:val="center"/>
        </w:trPr>
        <w:tc>
          <w:tcPr>
            <w:tcW w:w="3620" w:type="dxa"/>
          </w:tcPr>
          <w:p w14:paraId="0B05A749" w14:textId="77777777" w:rsidR="00835626" w:rsidRPr="00E26D09" w:rsidRDefault="00835626" w:rsidP="0006115A">
            <w:pPr>
              <w:pStyle w:val="TAC"/>
            </w:pPr>
            <w:r w:rsidRPr="00E26D09">
              <w:t>Modulation</w:t>
            </w:r>
          </w:p>
        </w:tc>
        <w:tc>
          <w:tcPr>
            <w:tcW w:w="1571" w:type="dxa"/>
          </w:tcPr>
          <w:p w14:paraId="72EF4D0B" w14:textId="77777777" w:rsidR="00835626" w:rsidRPr="00E26D09" w:rsidRDefault="00835626" w:rsidP="0006115A">
            <w:pPr>
              <w:pStyle w:val="TAC"/>
              <w:rPr>
                <w:lang w:eastAsia="zh-CN"/>
              </w:rPr>
            </w:pPr>
            <w:r w:rsidRPr="00E26D09">
              <w:rPr>
                <w:lang w:eastAsia="zh-CN"/>
              </w:rPr>
              <w:t>QPSK</w:t>
            </w:r>
          </w:p>
        </w:tc>
        <w:tc>
          <w:tcPr>
            <w:tcW w:w="1348" w:type="dxa"/>
          </w:tcPr>
          <w:p w14:paraId="616BA1AB" w14:textId="77777777" w:rsidR="00835626" w:rsidRPr="00E26D09" w:rsidRDefault="00835626" w:rsidP="0006115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06115A">
            <w:pPr>
              <w:pStyle w:val="TAC"/>
              <w:rPr>
                <w:lang w:eastAsia="zh-CN"/>
              </w:rPr>
            </w:pPr>
            <w:r w:rsidRPr="00E26D09">
              <w:rPr>
                <w:lang w:eastAsia="zh-CN"/>
              </w:rPr>
              <w:t>QPSK</w:t>
            </w:r>
          </w:p>
        </w:tc>
        <w:tc>
          <w:tcPr>
            <w:tcW w:w="1435" w:type="dxa"/>
          </w:tcPr>
          <w:p w14:paraId="44FDD94F" w14:textId="77777777" w:rsidR="00835626" w:rsidRPr="00E26D09" w:rsidRDefault="00835626" w:rsidP="0006115A">
            <w:pPr>
              <w:pStyle w:val="TAC"/>
              <w:rPr>
                <w:lang w:eastAsia="zh-CN"/>
              </w:rPr>
            </w:pPr>
            <w:r>
              <w:rPr>
                <w:rFonts w:hint="eastAsia"/>
                <w:lang w:eastAsia="zh-CN"/>
              </w:rPr>
              <w:t>Q</w:t>
            </w:r>
            <w:r>
              <w:rPr>
                <w:lang w:eastAsia="zh-CN"/>
              </w:rPr>
              <w:t>PSK</w:t>
            </w:r>
          </w:p>
        </w:tc>
      </w:tr>
      <w:tr w:rsidR="00835626" w:rsidRPr="00E26D09" w14:paraId="54213493" w14:textId="77777777" w:rsidTr="0006115A">
        <w:trPr>
          <w:trHeight w:val="128"/>
          <w:jc w:val="center"/>
        </w:trPr>
        <w:tc>
          <w:tcPr>
            <w:tcW w:w="3620" w:type="dxa"/>
          </w:tcPr>
          <w:p w14:paraId="18E04F41" w14:textId="77777777" w:rsidR="00835626" w:rsidRPr="00E26D09" w:rsidRDefault="00835626" w:rsidP="0006115A">
            <w:pPr>
              <w:pStyle w:val="TAC"/>
            </w:pPr>
            <w:r w:rsidRPr="00E26D09">
              <w:t>Code rate</w:t>
            </w:r>
            <w:r w:rsidRPr="00E26D09">
              <w:rPr>
                <w:lang w:eastAsia="zh-CN"/>
              </w:rPr>
              <w:t xml:space="preserve"> (Note 2)</w:t>
            </w:r>
          </w:p>
        </w:tc>
        <w:tc>
          <w:tcPr>
            <w:tcW w:w="1571" w:type="dxa"/>
          </w:tcPr>
          <w:p w14:paraId="704D3EE9" w14:textId="77777777" w:rsidR="00835626" w:rsidRDefault="00835626" w:rsidP="0006115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06115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06115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06115A">
            <w:pPr>
              <w:pStyle w:val="TAC"/>
              <w:rPr>
                <w:lang w:eastAsia="zh-CN"/>
              </w:rPr>
            </w:pPr>
            <w:r>
              <w:rPr>
                <w:rFonts w:hint="eastAsia"/>
                <w:lang w:eastAsia="zh-CN"/>
              </w:rPr>
              <w:t>9</w:t>
            </w:r>
            <w:r>
              <w:rPr>
                <w:lang w:eastAsia="zh-CN"/>
              </w:rPr>
              <w:t>9/1024</w:t>
            </w:r>
          </w:p>
        </w:tc>
      </w:tr>
      <w:tr w:rsidR="00835626" w:rsidRPr="00E26D09" w14:paraId="55FF6578" w14:textId="77777777" w:rsidTr="0006115A">
        <w:trPr>
          <w:trHeight w:val="128"/>
          <w:jc w:val="center"/>
        </w:trPr>
        <w:tc>
          <w:tcPr>
            <w:tcW w:w="3620" w:type="dxa"/>
          </w:tcPr>
          <w:p w14:paraId="18EAD2CE" w14:textId="77777777" w:rsidR="00835626" w:rsidRPr="00E26D09" w:rsidRDefault="00835626" w:rsidP="0006115A">
            <w:pPr>
              <w:pStyle w:val="TAC"/>
            </w:pPr>
            <w:r w:rsidRPr="00E26D09">
              <w:t>Payload size (bits)</w:t>
            </w:r>
          </w:p>
        </w:tc>
        <w:tc>
          <w:tcPr>
            <w:tcW w:w="1571" w:type="dxa"/>
          </w:tcPr>
          <w:p w14:paraId="03A5F5CB" w14:textId="47049099" w:rsidR="00835626" w:rsidRDefault="00835626" w:rsidP="0006115A">
            <w:pPr>
              <w:pStyle w:val="TAC"/>
              <w:rPr>
                <w:lang w:eastAsia="zh-CN"/>
              </w:rPr>
            </w:pPr>
            <w:r>
              <w:rPr>
                <w:lang w:eastAsia="zh-CN"/>
              </w:rPr>
              <w:t>456</w:t>
            </w:r>
          </w:p>
        </w:tc>
        <w:tc>
          <w:tcPr>
            <w:tcW w:w="1348" w:type="dxa"/>
          </w:tcPr>
          <w:p w14:paraId="10D30EC4" w14:textId="77777777" w:rsidR="00835626" w:rsidRDefault="00835626" w:rsidP="0006115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06115A">
            <w:pPr>
              <w:pStyle w:val="TAC"/>
              <w:rPr>
                <w:lang w:eastAsia="zh-CN"/>
              </w:rPr>
            </w:pPr>
            <w:r>
              <w:rPr>
                <w:lang w:eastAsia="zh-CN"/>
              </w:rPr>
              <w:t>224</w:t>
            </w:r>
          </w:p>
        </w:tc>
        <w:tc>
          <w:tcPr>
            <w:tcW w:w="1435" w:type="dxa"/>
          </w:tcPr>
          <w:p w14:paraId="33D38E1B" w14:textId="77777777" w:rsidR="00835626" w:rsidRDefault="00835626" w:rsidP="0006115A">
            <w:pPr>
              <w:pStyle w:val="TAC"/>
              <w:rPr>
                <w:lang w:eastAsia="zh-CN"/>
              </w:rPr>
            </w:pPr>
            <w:r>
              <w:rPr>
                <w:rFonts w:hint="eastAsia"/>
                <w:lang w:eastAsia="zh-CN"/>
              </w:rPr>
              <w:t>4</w:t>
            </w:r>
            <w:r>
              <w:rPr>
                <w:lang w:eastAsia="zh-CN"/>
              </w:rPr>
              <w:t>56</w:t>
            </w:r>
          </w:p>
        </w:tc>
      </w:tr>
      <w:tr w:rsidR="00835626" w:rsidRPr="00E26D09" w14:paraId="5B7FAD9B" w14:textId="77777777" w:rsidTr="0006115A">
        <w:trPr>
          <w:trHeight w:val="121"/>
          <w:jc w:val="center"/>
        </w:trPr>
        <w:tc>
          <w:tcPr>
            <w:tcW w:w="3620" w:type="dxa"/>
          </w:tcPr>
          <w:p w14:paraId="41E48742" w14:textId="77777777" w:rsidR="00835626" w:rsidRPr="00E26D09" w:rsidRDefault="00835626" w:rsidP="0006115A">
            <w:pPr>
              <w:pStyle w:val="TAC"/>
              <w:rPr>
                <w:szCs w:val="22"/>
              </w:rPr>
            </w:pPr>
            <w:r w:rsidRPr="00E26D09">
              <w:rPr>
                <w:szCs w:val="22"/>
              </w:rPr>
              <w:t>Transport block CRC (bits)</w:t>
            </w:r>
          </w:p>
        </w:tc>
        <w:tc>
          <w:tcPr>
            <w:tcW w:w="1571" w:type="dxa"/>
          </w:tcPr>
          <w:p w14:paraId="7725C092" w14:textId="77777777" w:rsidR="00835626" w:rsidRDefault="00835626" w:rsidP="0006115A">
            <w:pPr>
              <w:pStyle w:val="TAC"/>
              <w:rPr>
                <w:lang w:eastAsia="zh-CN"/>
              </w:rPr>
            </w:pPr>
            <w:r>
              <w:rPr>
                <w:lang w:eastAsia="zh-CN"/>
              </w:rPr>
              <w:t>16</w:t>
            </w:r>
          </w:p>
        </w:tc>
        <w:tc>
          <w:tcPr>
            <w:tcW w:w="1348" w:type="dxa"/>
          </w:tcPr>
          <w:p w14:paraId="7E5999D2" w14:textId="77777777" w:rsidR="00835626" w:rsidRDefault="00835626" w:rsidP="0006115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06115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06115A">
            <w:pPr>
              <w:pStyle w:val="TAC"/>
              <w:rPr>
                <w:lang w:eastAsia="zh-CN"/>
              </w:rPr>
            </w:pPr>
            <w:r>
              <w:rPr>
                <w:rFonts w:hint="eastAsia"/>
                <w:lang w:eastAsia="zh-CN"/>
              </w:rPr>
              <w:t>1</w:t>
            </w:r>
            <w:r>
              <w:rPr>
                <w:lang w:eastAsia="zh-CN"/>
              </w:rPr>
              <w:t>6</w:t>
            </w:r>
          </w:p>
        </w:tc>
      </w:tr>
      <w:tr w:rsidR="00835626" w:rsidRPr="00E26D09" w14:paraId="324DD1FA" w14:textId="77777777" w:rsidTr="0006115A">
        <w:trPr>
          <w:trHeight w:val="128"/>
          <w:jc w:val="center"/>
        </w:trPr>
        <w:tc>
          <w:tcPr>
            <w:tcW w:w="3620" w:type="dxa"/>
          </w:tcPr>
          <w:p w14:paraId="4C3404AD" w14:textId="77777777" w:rsidR="00835626" w:rsidRPr="00E26D09" w:rsidRDefault="00835626" w:rsidP="0006115A">
            <w:pPr>
              <w:pStyle w:val="TAC"/>
            </w:pPr>
            <w:r w:rsidRPr="00E26D09">
              <w:t>Code block CRC size (bits)</w:t>
            </w:r>
          </w:p>
        </w:tc>
        <w:tc>
          <w:tcPr>
            <w:tcW w:w="1571" w:type="dxa"/>
            <w:vAlign w:val="center"/>
          </w:tcPr>
          <w:p w14:paraId="02A433DF" w14:textId="77777777" w:rsidR="00835626" w:rsidRDefault="00835626" w:rsidP="0006115A">
            <w:pPr>
              <w:pStyle w:val="TAC"/>
              <w:rPr>
                <w:lang w:eastAsia="zh-CN"/>
              </w:rPr>
            </w:pPr>
            <w:r>
              <w:rPr>
                <w:rFonts w:hint="eastAsia"/>
                <w:lang w:eastAsia="zh-CN"/>
              </w:rPr>
              <w:t>-</w:t>
            </w:r>
          </w:p>
        </w:tc>
        <w:tc>
          <w:tcPr>
            <w:tcW w:w="1348" w:type="dxa"/>
          </w:tcPr>
          <w:p w14:paraId="7066AF60" w14:textId="77777777" w:rsidR="00835626" w:rsidRDefault="00835626" w:rsidP="0006115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06115A">
            <w:pPr>
              <w:pStyle w:val="TAC"/>
              <w:rPr>
                <w:lang w:eastAsia="zh-CN"/>
              </w:rPr>
            </w:pPr>
            <w:r>
              <w:rPr>
                <w:rFonts w:hint="eastAsia"/>
                <w:lang w:eastAsia="zh-CN"/>
              </w:rPr>
              <w:t>-</w:t>
            </w:r>
          </w:p>
        </w:tc>
        <w:tc>
          <w:tcPr>
            <w:tcW w:w="1435" w:type="dxa"/>
          </w:tcPr>
          <w:p w14:paraId="242B75AA" w14:textId="77777777" w:rsidR="00835626" w:rsidRDefault="00835626" w:rsidP="0006115A">
            <w:pPr>
              <w:pStyle w:val="TAC"/>
              <w:rPr>
                <w:lang w:eastAsia="zh-CN"/>
              </w:rPr>
            </w:pPr>
            <w:r>
              <w:rPr>
                <w:rFonts w:hint="eastAsia"/>
                <w:lang w:eastAsia="zh-CN"/>
              </w:rPr>
              <w:t>-</w:t>
            </w:r>
          </w:p>
        </w:tc>
      </w:tr>
      <w:tr w:rsidR="00835626" w:rsidRPr="00E26D09" w14:paraId="6468762F" w14:textId="77777777" w:rsidTr="0006115A">
        <w:trPr>
          <w:trHeight w:val="128"/>
          <w:jc w:val="center"/>
        </w:trPr>
        <w:tc>
          <w:tcPr>
            <w:tcW w:w="3620" w:type="dxa"/>
          </w:tcPr>
          <w:p w14:paraId="6E7D27C7" w14:textId="77777777" w:rsidR="00835626" w:rsidRPr="00E26D09" w:rsidRDefault="00835626" w:rsidP="0006115A">
            <w:pPr>
              <w:pStyle w:val="TAC"/>
            </w:pPr>
            <w:r w:rsidRPr="00E26D09">
              <w:t>Number of code blocks - C</w:t>
            </w:r>
          </w:p>
        </w:tc>
        <w:tc>
          <w:tcPr>
            <w:tcW w:w="1571" w:type="dxa"/>
            <w:vAlign w:val="center"/>
          </w:tcPr>
          <w:p w14:paraId="526BF3D4" w14:textId="77777777" w:rsidR="00835626" w:rsidRDefault="00835626" w:rsidP="0006115A">
            <w:pPr>
              <w:pStyle w:val="TAC"/>
              <w:rPr>
                <w:lang w:eastAsia="zh-CN"/>
              </w:rPr>
            </w:pPr>
            <w:r>
              <w:rPr>
                <w:lang w:eastAsia="zh-CN"/>
              </w:rPr>
              <w:t>1</w:t>
            </w:r>
          </w:p>
        </w:tc>
        <w:tc>
          <w:tcPr>
            <w:tcW w:w="1348" w:type="dxa"/>
          </w:tcPr>
          <w:p w14:paraId="1275F3A5" w14:textId="77777777" w:rsidR="00835626" w:rsidRDefault="00835626" w:rsidP="0006115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06115A">
            <w:pPr>
              <w:pStyle w:val="TAC"/>
              <w:rPr>
                <w:lang w:eastAsia="zh-CN"/>
              </w:rPr>
            </w:pPr>
            <w:r>
              <w:rPr>
                <w:rFonts w:hint="eastAsia"/>
                <w:lang w:eastAsia="zh-CN"/>
              </w:rPr>
              <w:t>1</w:t>
            </w:r>
          </w:p>
        </w:tc>
        <w:tc>
          <w:tcPr>
            <w:tcW w:w="1435" w:type="dxa"/>
          </w:tcPr>
          <w:p w14:paraId="6719D0B4" w14:textId="77777777" w:rsidR="00835626" w:rsidRDefault="00835626" w:rsidP="0006115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06115A">
            <w:pPr>
              <w:pStyle w:val="TAC"/>
              <w:rPr>
                <w:lang w:eastAsia="zh-CN"/>
              </w:rPr>
            </w:pPr>
            <w:r>
              <w:rPr>
                <w:lang w:eastAsia="zh-CN"/>
              </w:rPr>
              <w:t>472</w:t>
            </w:r>
          </w:p>
        </w:tc>
        <w:tc>
          <w:tcPr>
            <w:tcW w:w="1348" w:type="dxa"/>
            <w:vAlign w:val="center"/>
          </w:tcPr>
          <w:p w14:paraId="29C9870E" w14:textId="77777777" w:rsidR="00835626" w:rsidRDefault="00835626" w:rsidP="0006115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06115A">
            <w:pPr>
              <w:pStyle w:val="TAC"/>
              <w:rPr>
                <w:lang w:eastAsia="zh-CN"/>
              </w:rPr>
            </w:pPr>
            <w:r>
              <w:rPr>
                <w:lang w:eastAsia="zh-CN"/>
              </w:rPr>
              <w:t>240</w:t>
            </w:r>
          </w:p>
        </w:tc>
        <w:tc>
          <w:tcPr>
            <w:tcW w:w="1435" w:type="dxa"/>
            <w:vAlign w:val="center"/>
          </w:tcPr>
          <w:p w14:paraId="750945F4" w14:textId="77777777" w:rsidR="00835626" w:rsidRDefault="00835626" w:rsidP="0006115A">
            <w:pPr>
              <w:pStyle w:val="TAC"/>
              <w:rPr>
                <w:lang w:eastAsia="zh-CN"/>
              </w:rPr>
            </w:pPr>
            <w:r>
              <w:rPr>
                <w:rFonts w:hint="eastAsia"/>
                <w:lang w:eastAsia="zh-CN"/>
              </w:rPr>
              <w:t>4</w:t>
            </w:r>
            <w:r>
              <w:rPr>
                <w:lang w:eastAsia="zh-CN"/>
              </w:rPr>
              <w:t>72</w:t>
            </w:r>
          </w:p>
        </w:tc>
      </w:tr>
      <w:tr w:rsidR="00835626" w:rsidRPr="00E26D09" w14:paraId="14D6CEEB" w14:textId="77777777" w:rsidTr="0006115A">
        <w:trPr>
          <w:trHeight w:val="121"/>
          <w:jc w:val="center"/>
        </w:trPr>
        <w:tc>
          <w:tcPr>
            <w:tcW w:w="3620" w:type="dxa"/>
          </w:tcPr>
          <w:p w14:paraId="0C1D6BF2" w14:textId="77777777" w:rsidR="00835626" w:rsidRPr="00E26D09" w:rsidRDefault="00835626" w:rsidP="0006115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06115A">
            <w:pPr>
              <w:pStyle w:val="TAC"/>
              <w:rPr>
                <w:lang w:eastAsia="zh-CN"/>
              </w:rPr>
            </w:pPr>
            <w:r>
              <w:rPr>
                <w:lang w:eastAsia="zh-CN"/>
              </w:rPr>
              <w:t>4752</w:t>
            </w:r>
          </w:p>
        </w:tc>
        <w:tc>
          <w:tcPr>
            <w:tcW w:w="1348" w:type="dxa"/>
          </w:tcPr>
          <w:p w14:paraId="4F93986A" w14:textId="77777777" w:rsidR="00835626" w:rsidRDefault="00835626" w:rsidP="0006115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06115A">
            <w:pPr>
              <w:pStyle w:val="TAC"/>
              <w:rPr>
                <w:lang w:eastAsia="zh-CN"/>
              </w:rPr>
            </w:pPr>
            <w:r>
              <w:rPr>
                <w:lang w:eastAsia="zh-CN"/>
              </w:rPr>
              <w:t>2304</w:t>
            </w:r>
          </w:p>
        </w:tc>
        <w:tc>
          <w:tcPr>
            <w:tcW w:w="1435" w:type="dxa"/>
          </w:tcPr>
          <w:p w14:paraId="14477817" w14:textId="77777777" w:rsidR="00835626" w:rsidRDefault="00835626" w:rsidP="0006115A">
            <w:pPr>
              <w:pStyle w:val="TAC"/>
              <w:rPr>
                <w:lang w:eastAsia="zh-CN"/>
              </w:rPr>
            </w:pPr>
            <w:r>
              <w:rPr>
                <w:rFonts w:hint="eastAsia"/>
                <w:lang w:eastAsia="zh-CN"/>
              </w:rPr>
              <w:t>4</w:t>
            </w:r>
            <w:r>
              <w:rPr>
                <w:lang w:eastAsia="zh-CN"/>
              </w:rPr>
              <w:t>752</w:t>
            </w:r>
          </w:p>
        </w:tc>
      </w:tr>
      <w:tr w:rsidR="00835626" w:rsidRPr="00E26D09" w14:paraId="292CC544" w14:textId="77777777" w:rsidTr="0006115A">
        <w:trPr>
          <w:trHeight w:val="128"/>
          <w:jc w:val="center"/>
        </w:trPr>
        <w:tc>
          <w:tcPr>
            <w:tcW w:w="3620" w:type="dxa"/>
          </w:tcPr>
          <w:p w14:paraId="0FCCC891" w14:textId="77777777" w:rsidR="00835626" w:rsidRPr="00E26D09" w:rsidRDefault="00835626" w:rsidP="0006115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06115A">
            <w:pPr>
              <w:pStyle w:val="TAC"/>
              <w:rPr>
                <w:lang w:eastAsia="zh-CN"/>
              </w:rPr>
            </w:pPr>
            <w:r>
              <w:rPr>
                <w:lang w:eastAsia="zh-CN"/>
              </w:rPr>
              <w:t>2376</w:t>
            </w:r>
          </w:p>
        </w:tc>
        <w:tc>
          <w:tcPr>
            <w:tcW w:w="1348" w:type="dxa"/>
          </w:tcPr>
          <w:p w14:paraId="6533C6FD" w14:textId="77777777" w:rsidR="00835626" w:rsidRDefault="00835626" w:rsidP="0006115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06115A">
            <w:pPr>
              <w:pStyle w:val="TAC"/>
              <w:rPr>
                <w:lang w:eastAsia="zh-CN"/>
              </w:rPr>
            </w:pPr>
            <w:r>
              <w:rPr>
                <w:lang w:eastAsia="zh-CN"/>
              </w:rPr>
              <w:t>1152</w:t>
            </w:r>
          </w:p>
        </w:tc>
        <w:tc>
          <w:tcPr>
            <w:tcW w:w="1435" w:type="dxa"/>
          </w:tcPr>
          <w:p w14:paraId="726BB5DD" w14:textId="77777777" w:rsidR="00835626" w:rsidRDefault="00835626" w:rsidP="0006115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06115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06115A">
            <w:pPr>
              <w:pStyle w:val="TAH"/>
            </w:pPr>
            <w:r w:rsidRPr="00E26D09">
              <w:t>Reference channel</w:t>
            </w:r>
          </w:p>
        </w:tc>
        <w:tc>
          <w:tcPr>
            <w:tcW w:w="1566" w:type="dxa"/>
          </w:tcPr>
          <w:p w14:paraId="015749BA" w14:textId="7DB947E2" w:rsidR="00835626" w:rsidRDefault="00835626" w:rsidP="0006115A">
            <w:pPr>
              <w:pStyle w:val="TAH"/>
              <w:rPr>
                <w:lang w:eastAsia="zh-CN"/>
              </w:rPr>
            </w:pPr>
            <w:r>
              <w:rPr>
                <w:lang w:eastAsia="zh-CN"/>
              </w:rPr>
              <w:t>G-FR2-A3A-5</w:t>
            </w:r>
          </w:p>
        </w:tc>
        <w:tc>
          <w:tcPr>
            <w:tcW w:w="1343" w:type="dxa"/>
          </w:tcPr>
          <w:p w14:paraId="0CB4041E" w14:textId="77777777" w:rsidR="00835626" w:rsidRDefault="00835626" w:rsidP="0006115A">
            <w:pPr>
              <w:pStyle w:val="TAH"/>
              <w:rPr>
                <w:lang w:eastAsia="zh-CN"/>
              </w:rPr>
            </w:pPr>
            <w:r>
              <w:rPr>
                <w:lang w:eastAsia="zh-CN"/>
              </w:rPr>
              <w:t>G-FR2-A3A-6</w:t>
            </w:r>
          </w:p>
        </w:tc>
        <w:tc>
          <w:tcPr>
            <w:tcW w:w="1566" w:type="dxa"/>
          </w:tcPr>
          <w:p w14:paraId="710EB86E" w14:textId="7940BE1A" w:rsidR="00835626" w:rsidRPr="00E26D09" w:rsidRDefault="00835626" w:rsidP="0006115A">
            <w:pPr>
              <w:pStyle w:val="TAH"/>
            </w:pPr>
            <w:r>
              <w:rPr>
                <w:lang w:eastAsia="zh-CN"/>
              </w:rPr>
              <w:t>G-FR2-A3A-7</w:t>
            </w:r>
          </w:p>
        </w:tc>
        <w:tc>
          <w:tcPr>
            <w:tcW w:w="1428" w:type="dxa"/>
          </w:tcPr>
          <w:p w14:paraId="5CC64EE1" w14:textId="77777777" w:rsidR="00835626" w:rsidRDefault="00835626" w:rsidP="0006115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06115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06115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06115A">
            <w:pPr>
              <w:pStyle w:val="TAC"/>
            </w:pPr>
            <w:r w:rsidRPr="00E26D09">
              <w:t>Allocated resource blocks</w:t>
            </w:r>
          </w:p>
        </w:tc>
        <w:tc>
          <w:tcPr>
            <w:tcW w:w="1566" w:type="dxa"/>
          </w:tcPr>
          <w:p w14:paraId="58BFE65D" w14:textId="77777777" w:rsidR="00835626" w:rsidRPr="00AB6CA6" w:rsidRDefault="00835626" w:rsidP="0006115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06115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06115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06115A">
            <w:pPr>
              <w:pStyle w:val="TAC"/>
            </w:pPr>
            <w:r w:rsidRPr="00E26D09">
              <w:t>Modulation</w:t>
            </w:r>
          </w:p>
        </w:tc>
        <w:tc>
          <w:tcPr>
            <w:tcW w:w="1566" w:type="dxa"/>
          </w:tcPr>
          <w:p w14:paraId="47FFCC48" w14:textId="77777777" w:rsidR="00835626" w:rsidRPr="00E26D09" w:rsidRDefault="00835626" w:rsidP="0006115A">
            <w:pPr>
              <w:pStyle w:val="TAC"/>
              <w:rPr>
                <w:lang w:eastAsia="zh-CN"/>
              </w:rPr>
            </w:pPr>
            <w:r w:rsidRPr="00E26D09">
              <w:rPr>
                <w:lang w:eastAsia="zh-CN"/>
              </w:rPr>
              <w:t>QPSK</w:t>
            </w:r>
          </w:p>
        </w:tc>
        <w:tc>
          <w:tcPr>
            <w:tcW w:w="1343" w:type="dxa"/>
          </w:tcPr>
          <w:p w14:paraId="3B4CBA60" w14:textId="77777777" w:rsidR="00835626" w:rsidRPr="00E26D09" w:rsidRDefault="00835626" w:rsidP="0006115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06115A">
            <w:pPr>
              <w:pStyle w:val="TAC"/>
              <w:rPr>
                <w:lang w:eastAsia="zh-CN"/>
              </w:rPr>
            </w:pPr>
            <w:r w:rsidRPr="00E26D09">
              <w:rPr>
                <w:lang w:eastAsia="zh-CN"/>
              </w:rPr>
              <w:t>QPSK</w:t>
            </w:r>
          </w:p>
        </w:tc>
        <w:tc>
          <w:tcPr>
            <w:tcW w:w="1428" w:type="dxa"/>
          </w:tcPr>
          <w:p w14:paraId="7A768949" w14:textId="77777777" w:rsidR="00835626" w:rsidRPr="00E26D09" w:rsidRDefault="00835626" w:rsidP="0006115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06115A">
            <w:pPr>
              <w:pStyle w:val="TAC"/>
            </w:pPr>
            <w:r w:rsidRPr="00E26D09">
              <w:t>Code rate</w:t>
            </w:r>
            <w:r w:rsidRPr="00E26D09">
              <w:rPr>
                <w:lang w:eastAsia="zh-CN"/>
              </w:rPr>
              <w:t xml:space="preserve"> (Note 2)</w:t>
            </w:r>
          </w:p>
        </w:tc>
        <w:tc>
          <w:tcPr>
            <w:tcW w:w="1566" w:type="dxa"/>
          </w:tcPr>
          <w:p w14:paraId="28C83DF8" w14:textId="77777777" w:rsidR="00835626" w:rsidRDefault="00835626" w:rsidP="0006115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06115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06115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06115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06115A">
            <w:pPr>
              <w:pStyle w:val="TAC"/>
            </w:pPr>
            <w:r w:rsidRPr="00E26D09">
              <w:t>Payload size (bits)</w:t>
            </w:r>
          </w:p>
        </w:tc>
        <w:tc>
          <w:tcPr>
            <w:tcW w:w="1566" w:type="dxa"/>
          </w:tcPr>
          <w:p w14:paraId="2746AA57" w14:textId="77777777" w:rsidR="00835626" w:rsidRDefault="00835626" w:rsidP="0006115A">
            <w:pPr>
              <w:pStyle w:val="TAC"/>
              <w:rPr>
                <w:lang w:eastAsia="zh-CN"/>
              </w:rPr>
            </w:pPr>
            <w:r>
              <w:rPr>
                <w:lang w:eastAsia="zh-CN"/>
              </w:rPr>
              <w:t>1224</w:t>
            </w:r>
          </w:p>
        </w:tc>
        <w:tc>
          <w:tcPr>
            <w:tcW w:w="1343" w:type="dxa"/>
          </w:tcPr>
          <w:p w14:paraId="5D018440" w14:textId="77777777" w:rsidR="00835626" w:rsidRDefault="00835626" w:rsidP="0006115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06115A">
            <w:pPr>
              <w:pStyle w:val="TAC"/>
              <w:rPr>
                <w:lang w:eastAsia="zh-CN"/>
              </w:rPr>
            </w:pPr>
            <w:r>
              <w:rPr>
                <w:lang w:eastAsia="zh-CN"/>
              </w:rPr>
              <w:t>608</w:t>
            </w:r>
          </w:p>
        </w:tc>
        <w:tc>
          <w:tcPr>
            <w:tcW w:w="1428" w:type="dxa"/>
          </w:tcPr>
          <w:p w14:paraId="69795FD1" w14:textId="77777777" w:rsidR="00835626" w:rsidRDefault="00835626" w:rsidP="0006115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06115A">
            <w:pPr>
              <w:pStyle w:val="TAC"/>
              <w:rPr>
                <w:szCs w:val="22"/>
              </w:rPr>
            </w:pPr>
            <w:r w:rsidRPr="00E26D09">
              <w:rPr>
                <w:szCs w:val="22"/>
              </w:rPr>
              <w:t>Transport block CRC (bits)</w:t>
            </w:r>
          </w:p>
        </w:tc>
        <w:tc>
          <w:tcPr>
            <w:tcW w:w="1566" w:type="dxa"/>
          </w:tcPr>
          <w:p w14:paraId="49E80FFD" w14:textId="77777777" w:rsidR="00835626" w:rsidRDefault="00835626" w:rsidP="0006115A">
            <w:pPr>
              <w:pStyle w:val="TAC"/>
              <w:rPr>
                <w:lang w:eastAsia="zh-CN"/>
              </w:rPr>
            </w:pPr>
            <w:r>
              <w:rPr>
                <w:lang w:eastAsia="zh-CN"/>
              </w:rPr>
              <w:t>16</w:t>
            </w:r>
          </w:p>
        </w:tc>
        <w:tc>
          <w:tcPr>
            <w:tcW w:w="1343" w:type="dxa"/>
          </w:tcPr>
          <w:p w14:paraId="66BA4BF4" w14:textId="77777777" w:rsidR="00835626" w:rsidRDefault="00835626" w:rsidP="0006115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06115A">
            <w:pPr>
              <w:pStyle w:val="TAC"/>
              <w:rPr>
                <w:lang w:eastAsia="zh-CN"/>
              </w:rPr>
            </w:pPr>
            <w:r>
              <w:rPr>
                <w:lang w:eastAsia="zh-CN"/>
              </w:rPr>
              <w:t>16</w:t>
            </w:r>
          </w:p>
        </w:tc>
        <w:tc>
          <w:tcPr>
            <w:tcW w:w="1428" w:type="dxa"/>
          </w:tcPr>
          <w:p w14:paraId="798C58AE" w14:textId="77777777" w:rsidR="00835626" w:rsidRDefault="00835626" w:rsidP="0006115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06115A">
            <w:pPr>
              <w:pStyle w:val="TAC"/>
            </w:pPr>
            <w:r w:rsidRPr="00E26D09">
              <w:t>Code block CRC size (bits)</w:t>
            </w:r>
          </w:p>
        </w:tc>
        <w:tc>
          <w:tcPr>
            <w:tcW w:w="1566" w:type="dxa"/>
            <w:vAlign w:val="center"/>
          </w:tcPr>
          <w:p w14:paraId="37847B26" w14:textId="77777777" w:rsidR="00835626" w:rsidRDefault="00835626" w:rsidP="0006115A">
            <w:pPr>
              <w:pStyle w:val="TAC"/>
              <w:rPr>
                <w:lang w:eastAsia="zh-CN"/>
              </w:rPr>
            </w:pPr>
            <w:r>
              <w:rPr>
                <w:lang w:eastAsia="zh-CN"/>
              </w:rPr>
              <w:t>-</w:t>
            </w:r>
          </w:p>
        </w:tc>
        <w:tc>
          <w:tcPr>
            <w:tcW w:w="1343" w:type="dxa"/>
          </w:tcPr>
          <w:p w14:paraId="707536BF" w14:textId="77777777" w:rsidR="00835626" w:rsidRDefault="00835626" w:rsidP="0006115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06115A">
            <w:pPr>
              <w:pStyle w:val="TAC"/>
              <w:rPr>
                <w:lang w:eastAsia="zh-CN"/>
              </w:rPr>
            </w:pPr>
            <w:r>
              <w:rPr>
                <w:lang w:eastAsia="zh-CN"/>
              </w:rPr>
              <w:t>-</w:t>
            </w:r>
          </w:p>
        </w:tc>
        <w:tc>
          <w:tcPr>
            <w:tcW w:w="1428" w:type="dxa"/>
          </w:tcPr>
          <w:p w14:paraId="41F8E743" w14:textId="77777777" w:rsidR="00835626" w:rsidRDefault="00835626" w:rsidP="0006115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06115A">
            <w:pPr>
              <w:pStyle w:val="TAC"/>
            </w:pPr>
            <w:r w:rsidRPr="00E26D09">
              <w:t>Number of code blocks - C</w:t>
            </w:r>
          </w:p>
        </w:tc>
        <w:tc>
          <w:tcPr>
            <w:tcW w:w="1566" w:type="dxa"/>
            <w:vAlign w:val="center"/>
          </w:tcPr>
          <w:p w14:paraId="23ED7508" w14:textId="77777777" w:rsidR="00835626" w:rsidRDefault="00835626" w:rsidP="0006115A">
            <w:pPr>
              <w:pStyle w:val="TAC"/>
              <w:rPr>
                <w:lang w:eastAsia="zh-CN"/>
              </w:rPr>
            </w:pPr>
            <w:r>
              <w:rPr>
                <w:lang w:eastAsia="zh-CN"/>
              </w:rPr>
              <w:t>1</w:t>
            </w:r>
          </w:p>
        </w:tc>
        <w:tc>
          <w:tcPr>
            <w:tcW w:w="1343" w:type="dxa"/>
          </w:tcPr>
          <w:p w14:paraId="67AF7910" w14:textId="77777777" w:rsidR="00835626" w:rsidRDefault="00835626" w:rsidP="0006115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06115A">
            <w:pPr>
              <w:pStyle w:val="TAC"/>
              <w:rPr>
                <w:lang w:eastAsia="zh-CN"/>
              </w:rPr>
            </w:pPr>
            <w:r>
              <w:rPr>
                <w:lang w:eastAsia="zh-CN"/>
              </w:rPr>
              <w:t>1</w:t>
            </w:r>
          </w:p>
        </w:tc>
        <w:tc>
          <w:tcPr>
            <w:tcW w:w="1428" w:type="dxa"/>
          </w:tcPr>
          <w:p w14:paraId="72E7B103" w14:textId="77777777" w:rsidR="00835626" w:rsidRDefault="00835626" w:rsidP="0006115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0611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06115A">
            <w:pPr>
              <w:pStyle w:val="TAC"/>
              <w:rPr>
                <w:lang w:eastAsia="zh-CN"/>
              </w:rPr>
            </w:pPr>
            <w:r>
              <w:rPr>
                <w:lang w:eastAsia="zh-CN"/>
              </w:rPr>
              <w:t>1240</w:t>
            </w:r>
          </w:p>
        </w:tc>
        <w:tc>
          <w:tcPr>
            <w:tcW w:w="1343" w:type="dxa"/>
            <w:vAlign w:val="center"/>
          </w:tcPr>
          <w:p w14:paraId="14FEE545" w14:textId="77777777" w:rsidR="00835626" w:rsidRDefault="00835626" w:rsidP="0006115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06115A">
            <w:pPr>
              <w:pStyle w:val="TAC"/>
              <w:rPr>
                <w:lang w:eastAsia="zh-CN"/>
              </w:rPr>
            </w:pPr>
            <w:r>
              <w:rPr>
                <w:lang w:eastAsia="zh-CN"/>
              </w:rPr>
              <w:t>624</w:t>
            </w:r>
          </w:p>
        </w:tc>
        <w:tc>
          <w:tcPr>
            <w:tcW w:w="1428" w:type="dxa"/>
            <w:vAlign w:val="center"/>
          </w:tcPr>
          <w:p w14:paraId="674B5158" w14:textId="77777777" w:rsidR="00835626" w:rsidRDefault="00835626" w:rsidP="0006115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06115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06115A">
            <w:pPr>
              <w:pStyle w:val="TAC"/>
              <w:rPr>
                <w:lang w:eastAsia="zh-CN"/>
              </w:rPr>
            </w:pPr>
            <w:r>
              <w:rPr>
                <w:lang w:eastAsia="zh-CN"/>
              </w:rPr>
              <w:t>12672</w:t>
            </w:r>
          </w:p>
        </w:tc>
        <w:tc>
          <w:tcPr>
            <w:tcW w:w="1343" w:type="dxa"/>
          </w:tcPr>
          <w:p w14:paraId="49838DC6" w14:textId="77777777" w:rsidR="00835626" w:rsidRDefault="00835626" w:rsidP="0006115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06115A">
            <w:pPr>
              <w:pStyle w:val="TAC"/>
              <w:rPr>
                <w:lang w:eastAsia="zh-CN"/>
              </w:rPr>
            </w:pPr>
            <w:r>
              <w:rPr>
                <w:lang w:eastAsia="zh-CN"/>
              </w:rPr>
              <w:t>6144</w:t>
            </w:r>
          </w:p>
        </w:tc>
        <w:tc>
          <w:tcPr>
            <w:tcW w:w="1428" w:type="dxa"/>
          </w:tcPr>
          <w:p w14:paraId="52111082" w14:textId="77777777" w:rsidR="00835626" w:rsidRDefault="00835626" w:rsidP="0006115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06115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06115A">
            <w:pPr>
              <w:pStyle w:val="TAC"/>
              <w:rPr>
                <w:lang w:eastAsia="zh-CN"/>
              </w:rPr>
            </w:pPr>
            <w:r>
              <w:rPr>
                <w:lang w:eastAsia="zh-CN"/>
              </w:rPr>
              <w:t>6336</w:t>
            </w:r>
          </w:p>
        </w:tc>
        <w:tc>
          <w:tcPr>
            <w:tcW w:w="1343" w:type="dxa"/>
          </w:tcPr>
          <w:p w14:paraId="5CC32C31" w14:textId="77777777" w:rsidR="00835626" w:rsidRDefault="00835626" w:rsidP="0006115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06115A">
            <w:pPr>
              <w:pStyle w:val="TAC"/>
              <w:rPr>
                <w:lang w:eastAsia="zh-CN"/>
              </w:rPr>
            </w:pPr>
            <w:r>
              <w:rPr>
                <w:lang w:eastAsia="zh-CN"/>
              </w:rPr>
              <w:t>3072</w:t>
            </w:r>
          </w:p>
        </w:tc>
        <w:tc>
          <w:tcPr>
            <w:tcW w:w="1428" w:type="dxa"/>
          </w:tcPr>
          <w:p w14:paraId="3615493A" w14:textId="77777777" w:rsidR="00835626" w:rsidRDefault="00835626" w:rsidP="0006115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4708" w:name="_Toc58916073"/>
      <w:bookmarkStart w:id="4709" w:name="_Toc58918254"/>
      <w:bookmarkStart w:id="4710" w:name="_Toc66694124"/>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4708"/>
      <w:bookmarkEnd w:id="4709"/>
      <w:bookmarkEnd w:id="4710"/>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4711" w:name="_Toc21103073"/>
      <w:bookmarkStart w:id="4712" w:name="_Toc29810922"/>
      <w:bookmarkStart w:id="4713" w:name="_Toc36636282"/>
      <w:bookmarkStart w:id="4714" w:name="_Toc37273228"/>
      <w:bookmarkStart w:id="4715" w:name="_Toc45886318"/>
      <w:bookmarkStart w:id="4716" w:name="_Toc53183363"/>
      <w:bookmarkStart w:id="4717" w:name="_Toc58916074"/>
      <w:bookmarkStart w:id="4718" w:name="_Toc58918255"/>
      <w:bookmarkStart w:id="4719" w:name="_Toc66694125"/>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4711"/>
      <w:bookmarkEnd w:id="4712"/>
      <w:bookmarkEnd w:id="4713"/>
      <w:bookmarkEnd w:id="4714"/>
      <w:bookmarkEnd w:id="4715"/>
      <w:bookmarkEnd w:id="4716"/>
      <w:bookmarkEnd w:id="4717"/>
      <w:bookmarkEnd w:id="4718"/>
      <w:bookmarkEnd w:id="471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333C5F">
            <w:pPr>
              <w:pStyle w:val="TAH"/>
            </w:pPr>
            <w:r w:rsidRPr="00931575">
              <w:t>Reference channel</w:t>
            </w:r>
          </w:p>
        </w:tc>
        <w:tc>
          <w:tcPr>
            <w:tcW w:w="1630" w:type="dxa"/>
          </w:tcPr>
          <w:p w14:paraId="502B815A" w14:textId="77777777" w:rsidR="002A669B" w:rsidRPr="00931575" w:rsidRDefault="002A669B" w:rsidP="00333C5F">
            <w:pPr>
              <w:pStyle w:val="TAH"/>
              <w:rPr>
                <w:lang w:eastAsia="zh-CN"/>
              </w:rPr>
            </w:pPr>
            <w:r w:rsidRPr="00931575">
              <w:rPr>
                <w:lang w:eastAsia="zh-CN"/>
              </w:rPr>
              <w:t>G-FR1-A3-31A</w:t>
            </w:r>
          </w:p>
        </w:tc>
        <w:tc>
          <w:tcPr>
            <w:tcW w:w="1548" w:type="dxa"/>
          </w:tcPr>
          <w:p w14:paraId="300E4B5D" w14:textId="77777777" w:rsidR="002A669B" w:rsidRPr="00931575" w:rsidRDefault="002A669B" w:rsidP="00333C5F">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333C5F">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333C5F">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4720" w:name="_Toc21103074"/>
      <w:bookmarkStart w:id="4721" w:name="_Toc29810923"/>
      <w:bookmarkStart w:id="4722" w:name="_Toc36636283"/>
      <w:bookmarkStart w:id="4723" w:name="_Toc37273229"/>
      <w:bookmarkStart w:id="4724" w:name="_Toc45886319"/>
      <w:bookmarkStart w:id="4725" w:name="_Toc53183364"/>
      <w:bookmarkStart w:id="4726" w:name="_Toc58916075"/>
      <w:bookmarkStart w:id="4727" w:name="_Toc58918256"/>
      <w:bookmarkStart w:id="4728" w:name="_Toc6669412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4720"/>
      <w:bookmarkEnd w:id="4721"/>
      <w:bookmarkEnd w:id="4722"/>
      <w:bookmarkEnd w:id="4723"/>
      <w:bookmarkEnd w:id="4724"/>
      <w:bookmarkEnd w:id="4725"/>
      <w:bookmarkEnd w:id="4726"/>
      <w:bookmarkEnd w:id="4727"/>
      <w:bookmarkEnd w:id="4728"/>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4729" w:name="_Toc21103075"/>
      <w:bookmarkStart w:id="4730" w:name="_Toc29810924"/>
      <w:bookmarkStart w:id="4731" w:name="_Toc36636284"/>
      <w:bookmarkStart w:id="4732" w:name="_Toc37273230"/>
      <w:bookmarkStart w:id="4733" w:name="_Toc45886320"/>
      <w:bookmarkStart w:id="4734" w:name="_Toc53183365"/>
      <w:bookmarkStart w:id="4735" w:name="_Toc58916076"/>
      <w:bookmarkStart w:id="4736" w:name="_Toc58918257"/>
      <w:bookmarkStart w:id="4737" w:name="_Toc66694127"/>
      <w:r w:rsidRPr="00931575">
        <w:t>A.6</w:t>
      </w:r>
      <w:r w:rsidRPr="00931575">
        <w:tab/>
        <w:t>PRACH Test preambles</w:t>
      </w:r>
      <w:bookmarkEnd w:id="4729"/>
      <w:bookmarkEnd w:id="4730"/>
      <w:bookmarkEnd w:id="4731"/>
      <w:bookmarkEnd w:id="4732"/>
      <w:bookmarkEnd w:id="4733"/>
      <w:bookmarkEnd w:id="4734"/>
      <w:bookmarkEnd w:id="4735"/>
      <w:bookmarkEnd w:id="4736"/>
      <w:bookmarkEnd w:id="4737"/>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4738" w:name="_Toc36636285"/>
      <w:bookmarkStart w:id="4739" w:name="_Toc37273231"/>
      <w:bookmarkStart w:id="4740" w:name="_Toc45886321"/>
      <w:bookmarkStart w:id="4741" w:name="_Toc53183366"/>
      <w:bookmarkStart w:id="4742" w:name="_Toc58916077"/>
      <w:bookmarkStart w:id="4743" w:name="_Toc58918258"/>
      <w:bookmarkStart w:id="4744" w:name="_Toc66694128"/>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4738"/>
      <w:bookmarkEnd w:id="4739"/>
      <w:bookmarkEnd w:id="4740"/>
      <w:bookmarkEnd w:id="4741"/>
      <w:bookmarkEnd w:id="4742"/>
      <w:bookmarkEnd w:id="4743"/>
      <w:bookmarkEnd w:id="4744"/>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4745" w:name="_Toc58916078"/>
      <w:bookmarkStart w:id="4746" w:name="_Toc58918259"/>
      <w:bookmarkStart w:id="4747" w:name="_Toc66694129"/>
      <w:bookmarkStart w:id="4748" w:name="_Toc37260495"/>
      <w:bookmarkStart w:id="4749" w:name="_Toc37267883"/>
      <w:bookmarkStart w:id="4750" w:name="_Toc44712490"/>
      <w:bookmarkStart w:id="4751"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4745"/>
      <w:bookmarkEnd w:id="4746"/>
      <w:bookmarkEnd w:id="474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4748"/>
    <w:bookmarkEnd w:id="4749"/>
    <w:bookmarkEnd w:id="4750"/>
    <w:bookmarkEnd w:id="4751"/>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4752" w:name="_Toc21103076"/>
      <w:bookmarkStart w:id="4753" w:name="_Toc29810925"/>
      <w:bookmarkStart w:id="4754" w:name="_Toc36636286"/>
      <w:bookmarkStart w:id="4755" w:name="_Toc37273232"/>
      <w:bookmarkStart w:id="4756" w:name="_Toc45886322"/>
      <w:bookmarkStart w:id="4757" w:name="_Toc53183367"/>
      <w:bookmarkStart w:id="4758" w:name="_Toc58916079"/>
      <w:bookmarkStart w:id="4759" w:name="_Toc58918260"/>
      <w:bookmarkStart w:id="4760" w:name="_Toc66694130"/>
      <w:r w:rsidRPr="00931575">
        <w:t>Annex B (normative):</w:t>
      </w:r>
      <w:r w:rsidRPr="00931575">
        <w:br/>
        <w:t>Environmental requirements for the BS equipment</w:t>
      </w:r>
      <w:bookmarkEnd w:id="4752"/>
      <w:bookmarkEnd w:id="4753"/>
      <w:bookmarkEnd w:id="4754"/>
      <w:bookmarkEnd w:id="4755"/>
      <w:bookmarkEnd w:id="4756"/>
      <w:bookmarkEnd w:id="4757"/>
      <w:bookmarkEnd w:id="4758"/>
      <w:bookmarkEnd w:id="4759"/>
      <w:bookmarkEnd w:id="4760"/>
    </w:p>
    <w:p w14:paraId="648936E3" w14:textId="77777777" w:rsidR="00C45907" w:rsidRPr="00931575" w:rsidRDefault="00C45907" w:rsidP="00C45907">
      <w:pPr>
        <w:pStyle w:val="Heading1"/>
      </w:pPr>
      <w:bookmarkStart w:id="4761" w:name="_Toc21103077"/>
      <w:bookmarkStart w:id="4762" w:name="_Toc29810926"/>
      <w:bookmarkStart w:id="4763" w:name="_Toc36636287"/>
      <w:bookmarkStart w:id="4764" w:name="_Toc37273233"/>
      <w:bookmarkStart w:id="4765" w:name="_Toc45886323"/>
      <w:bookmarkStart w:id="4766" w:name="_Toc53183368"/>
      <w:bookmarkStart w:id="4767" w:name="_Toc58916080"/>
      <w:bookmarkStart w:id="4768" w:name="_Toc58918261"/>
      <w:bookmarkStart w:id="4769" w:name="_Toc66694131"/>
      <w:r w:rsidRPr="00931575">
        <w:t>B.1</w:t>
      </w:r>
      <w:r w:rsidRPr="00931575">
        <w:tab/>
        <w:t>General</w:t>
      </w:r>
      <w:bookmarkEnd w:id="4761"/>
      <w:bookmarkEnd w:id="4762"/>
      <w:bookmarkEnd w:id="4763"/>
      <w:bookmarkEnd w:id="4764"/>
      <w:bookmarkEnd w:id="4765"/>
      <w:bookmarkEnd w:id="4766"/>
      <w:bookmarkEnd w:id="4767"/>
      <w:bookmarkEnd w:id="4768"/>
      <w:bookmarkEnd w:id="4769"/>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4770" w:name="_Toc21103078"/>
      <w:bookmarkStart w:id="4771" w:name="_Toc29810927"/>
      <w:bookmarkStart w:id="4772" w:name="_Toc36636288"/>
      <w:bookmarkStart w:id="4773" w:name="_Toc37273234"/>
      <w:bookmarkStart w:id="4774" w:name="_Toc45886324"/>
      <w:bookmarkStart w:id="4775" w:name="_Toc53183369"/>
      <w:bookmarkStart w:id="4776" w:name="_Toc58916081"/>
      <w:bookmarkStart w:id="4777" w:name="_Toc58918262"/>
      <w:bookmarkStart w:id="4778" w:name="_Toc66694132"/>
      <w:r w:rsidRPr="00931575">
        <w:t>B.2</w:t>
      </w:r>
      <w:r w:rsidRPr="00931575">
        <w:tab/>
      </w:r>
      <w:r w:rsidRPr="00931575">
        <w:rPr>
          <w:rFonts w:cs="v4.2.0"/>
        </w:rPr>
        <w:t>Normal test environment</w:t>
      </w:r>
      <w:bookmarkEnd w:id="4770"/>
      <w:bookmarkEnd w:id="4771"/>
      <w:bookmarkEnd w:id="4772"/>
      <w:bookmarkEnd w:id="4773"/>
      <w:bookmarkEnd w:id="4774"/>
      <w:bookmarkEnd w:id="4775"/>
      <w:bookmarkEnd w:id="4776"/>
      <w:bookmarkEnd w:id="4777"/>
      <w:bookmarkEnd w:id="477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4779" w:name="_Toc21103079"/>
      <w:bookmarkStart w:id="4780" w:name="_Toc29810928"/>
      <w:bookmarkStart w:id="4781" w:name="_Toc36636289"/>
      <w:bookmarkStart w:id="4782" w:name="_Toc37273235"/>
      <w:bookmarkStart w:id="4783" w:name="_Toc45886325"/>
      <w:bookmarkStart w:id="4784" w:name="_Toc53183370"/>
      <w:bookmarkStart w:id="4785" w:name="_Toc58916082"/>
      <w:bookmarkStart w:id="4786" w:name="_Toc58918263"/>
      <w:bookmarkStart w:id="4787" w:name="_Toc66694133"/>
      <w:r w:rsidRPr="00931575">
        <w:t>B.3</w:t>
      </w:r>
      <w:r w:rsidRPr="00931575">
        <w:tab/>
      </w:r>
      <w:r w:rsidRPr="00931575">
        <w:rPr>
          <w:rFonts w:cs="v4.2.0"/>
        </w:rPr>
        <w:t>Extreme test environment</w:t>
      </w:r>
      <w:bookmarkEnd w:id="4779"/>
      <w:bookmarkEnd w:id="4780"/>
      <w:bookmarkEnd w:id="4781"/>
      <w:bookmarkEnd w:id="4782"/>
      <w:bookmarkEnd w:id="4783"/>
      <w:bookmarkEnd w:id="4784"/>
      <w:bookmarkEnd w:id="4785"/>
      <w:bookmarkEnd w:id="4786"/>
      <w:bookmarkEnd w:id="4787"/>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4788" w:name="_Toc21103080"/>
      <w:bookmarkStart w:id="4789" w:name="_Toc29810929"/>
      <w:bookmarkStart w:id="4790" w:name="_Toc36636290"/>
      <w:bookmarkStart w:id="4791" w:name="_Toc37273236"/>
      <w:bookmarkStart w:id="4792" w:name="_Toc45886326"/>
      <w:bookmarkStart w:id="4793" w:name="_Toc53183371"/>
      <w:bookmarkStart w:id="4794" w:name="_Toc58916083"/>
      <w:bookmarkStart w:id="4795" w:name="_Toc58918264"/>
      <w:bookmarkStart w:id="4796" w:name="_Toc66694134"/>
      <w:r w:rsidRPr="00931575">
        <w:t>B.3.1</w:t>
      </w:r>
      <w:r w:rsidRPr="00931575">
        <w:tab/>
        <w:t>Extreme temperature</w:t>
      </w:r>
      <w:bookmarkEnd w:id="4788"/>
      <w:bookmarkEnd w:id="4789"/>
      <w:bookmarkEnd w:id="4790"/>
      <w:bookmarkEnd w:id="4791"/>
      <w:bookmarkEnd w:id="4792"/>
      <w:bookmarkEnd w:id="4793"/>
      <w:bookmarkEnd w:id="4794"/>
      <w:bookmarkEnd w:id="4795"/>
      <w:bookmarkEnd w:id="479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4797" w:name="_Toc21103081"/>
      <w:bookmarkStart w:id="4798" w:name="_Toc29810930"/>
      <w:bookmarkStart w:id="4799" w:name="_Toc36636291"/>
      <w:bookmarkStart w:id="4800" w:name="_Toc37273237"/>
      <w:bookmarkStart w:id="4801" w:name="_Toc45886327"/>
      <w:bookmarkStart w:id="4802" w:name="_Toc53183372"/>
      <w:bookmarkStart w:id="4803" w:name="_Toc58916084"/>
      <w:bookmarkStart w:id="4804" w:name="_Toc58918265"/>
      <w:bookmarkStart w:id="4805" w:name="_Toc66694135"/>
      <w:r w:rsidRPr="00931575">
        <w:t>B.4</w:t>
      </w:r>
      <w:r w:rsidRPr="00931575">
        <w:tab/>
      </w:r>
      <w:r w:rsidRPr="00931575">
        <w:rPr>
          <w:rFonts w:cs="v4.2.0"/>
        </w:rPr>
        <w:t>Vibration</w:t>
      </w:r>
      <w:bookmarkEnd w:id="4797"/>
      <w:bookmarkEnd w:id="4798"/>
      <w:bookmarkEnd w:id="4799"/>
      <w:bookmarkEnd w:id="4800"/>
      <w:bookmarkEnd w:id="4801"/>
      <w:bookmarkEnd w:id="4802"/>
      <w:bookmarkEnd w:id="4803"/>
      <w:bookmarkEnd w:id="4804"/>
      <w:bookmarkEnd w:id="4805"/>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4806" w:name="_Toc21103082"/>
      <w:bookmarkStart w:id="4807" w:name="_Toc29810931"/>
      <w:bookmarkStart w:id="4808" w:name="_Toc36636292"/>
      <w:bookmarkStart w:id="4809" w:name="_Toc37273238"/>
      <w:bookmarkStart w:id="4810" w:name="_Toc45886328"/>
      <w:bookmarkStart w:id="4811" w:name="_Toc53183373"/>
      <w:bookmarkStart w:id="4812" w:name="_Toc58916085"/>
      <w:bookmarkStart w:id="4813" w:name="_Toc58918266"/>
      <w:bookmarkStart w:id="4814" w:name="_Toc66694136"/>
      <w:r w:rsidRPr="00931575">
        <w:t>B.5</w:t>
      </w:r>
      <w:r w:rsidRPr="00931575">
        <w:tab/>
      </w:r>
      <w:r w:rsidRPr="00931575">
        <w:rPr>
          <w:rFonts w:cs="v4.2.0"/>
        </w:rPr>
        <w:t>Power supply</w:t>
      </w:r>
      <w:bookmarkEnd w:id="4806"/>
      <w:bookmarkEnd w:id="4807"/>
      <w:bookmarkEnd w:id="4808"/>
      <w:bookmarkEnd w:id="4809"/>
      <w:bookmarkEnd w:id="4810"/>
      <w:bookmarkEnd w:id="4811"/>
      <w:bookmarkEnd w:id="4812"/>
      <w:bookmarkEnd w:id="4813"/>
      <w:bookmarkEnd w:id="481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4815" w:name="_Toc21103083"/>
      <w:bookmarkStart w:id="4816" w:name="_Toc29810932"/>
      <w:bookmarkStart w:id="4817" w:name="_Toc36636293"/>
      <w:bookmarkStart w:id="4818" w:name="_Toc37273239"/>
      <w:bookmarkStart w:id="4819" w:name="_Toc45886329"/>
      <w:bookmarkStart w:id="4820" w:name="_Toc53183374"/>
      <w:bookmarkStart w:id="4821" w:name="_Toc58916086"/>
      <w:bookmarkStart w:id="4822" w:name="_Toc58918267"/>
      <w:bookmarkStart w:id="4823" w:name="_Toc66694137"/>
      <w:r w:rsidRPr="00931575">
        <w:rPr>
          <w:lang w:eastAsia="sv-SE"/>
        </w:rPr>
        <w:t>B.6</w:t>
      </w:r>
      <w:r w:rsidRPr="00931575">
        <w:rPr>
          <w:lang w:eastAsia="sv-SE"/>
        </w:rPr>
        <w:tab/>
        <w:t>Measurement of test environments</w:t>
      </w:r>
      <w:bookmarkEnd w:id="4815"/>
      <w:bookmarkEnd w:id="4816"/>
      <w:bookmarkEnd w:id="4817"/>
      <w:bookmarkEnd w:id="4818"/>
      <w:bookmarkEnd w:id="4819"/>
      <w:bookmarkEnd w:id="4820"/>
      <w:bookmarkEnd w:id="4821"/>
      <w:bookmarkEnd w:id="4822"/>
      <w:bookmarkEnd w:id="4823"/>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4824" w:name="_Toc21103084"/>
      <w:bookmarkStart w:id="4825" w:name="_Toc29810933"/>
      <w:bookmarkStart w:id="4826" w:name="_Toc36636294"/>
      <w:bookmarkStart w:id="4827" w:name="_Toc37273240"/>
      <w:bookmarkStart w:id="4828" w:name="_Toc45886330"/>
      <w:bookmarkStart w:id="4829" w:name="_Toc53183375"/>
      <w:bookmarkStart w:id="4830" w:name="_Toc58916087"/>
      <w:bookmarkStart w:id="4831" w:name="_Toc58918268"/>
      <w:bookmarkStart w:id="4832" w:name="_Toc66694138"/>
      <w:r w:rsidRPr="00931575">
        <w:rPr>
          <w:lang w:eastAsia="sv-SE"/>
        </w:rPr>
        <w:t>B.7</w:t>
      </w:r>
      <w:r w:rsidRPr="00931575">
        <w:rPr>
          <w:lang w:eastAsia="sv-SE"/>
        </w:rPr>
        <w:tab/>
        <w:t>OTA extreme test methods</w:t>
      </w:r>
      <w:bookmarkEnd w:id="4824"/>
      <w:bookmarkEnd w:id="4825"/>
      <w:bookmarkEnd w:id="4826"/>
      <w:bookmarkEnd w:id="4827"/>
      <w:bookmarkEnd w:id="4828"/>
      <w:bookmarkEnd w:id="4829"/>
      <w:bookmarkEnd w:id="4830"/>
      <w:bookmarkEnd w:id="4831"/>
      <w:bookmarkEnd w:id="4832"/>
    </w:p>
    <w:p w14:paraId="7FAD6199" w14:textId="77777777" w:rsidR="00C45907" w:rsidRPr="00931575" w:rsidRDefault="00C45907" w:rsidP="00C45907">
      <w:pPr>
        <w:pStyle w:val="Heading2"/>
        <w:rPr>
          <w:lang w:eastAsia="sv-SE"/>
        </w:rPr>
      </w:pPr>
      <w:bookmarkStart w:id="4833" w:name="_Toc21103085"/>
      <w:bookmarkStart w:id="4834" w:name="_Toc29810934"/>
      <w:bookmarkStart w:id="4835" w:name="_Toc36636295"/>
      <w:bookmarkStart w:id="4836" w:name="_Toc37273241"/>
      <w:bookmarkStart w:id="4837" w:name="_Toc45886331"/>
      <w:bookmarkStart w:id="4838" w:name="_Toc53183376"/>
      <w:bookmarkStart w:id="4839" w:name="_Toc58916088"/>
      <w:bookmarkStart w:id="4840" w:name="_Toc58918269"/>
      <w:bookmarkStart w:id="4841" w:name="_Toc66694139"/>
      <w:r w:rsidRPr="00931575">
        <w:rPr>
          <w:lang w:eastAsia="sv-SE"/>
        </w:rPr>
        <w:t>B.7.1</w:t>
      </w:r>
      <w:r w:rsidRPr="00931575">
        <w:rPr>
          <w:lang w:eastAsia="sv-SE"/>
        </w:rPr>
        <w:tab/>
        <w:t>Direct far field method</w:t>
      </w:r>
      <w:bookmarkEnd w:id="4833"/>
      <w:bookmarkEnd w:id="4834"/>
      <w:bookmarkEnd w:id="4835"/>
      <w:bookmarkEnd w:id="4836"/>
      <w:bookmarkEnd w:id="4837"/>
      <w:bookmarkEnd w:id="4838"/>
      <w:bookmarkEnd w:id="4839"/>
      <w:bookmarkEnd w:id="4840"/>
      <w:bookmarkEnd w:id="484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4842" w:name="_Toc21103086"/>
      <w:bookmarkStart w:id="4843" w:name="_Toc29810935"/>
      <w:bookmarkStart w:id="4844" w:name="_Toc36636296"/>
      <w:bookmarkStart w:id="4845" w:name="_Toc37273242"/>
      <w:bookmarkStart w:id="4846" w:name="_Toc45886332"/>
      <w:bookmarkStart w:id="4847" w:name="_Toc53183377"/>
      <w:bookmarkStart w:id="4848" w:name="_Toc58916089"/>
      <w:bookmarkStart w:id="4849" w:name="_Toc58918270"/>
      <w:bookmarkStart w:id="4850" w:name="_Toc66694140"/>
      <w:r w:rsidRPr="00931575">
        <w:rPr>
          <w:lang w:eastAsia="sv-SE"/>
        </w:rPr>
        <w:t>B.7.</w:t>
      </w:r>
      <w:r w:rsidRPr="00931575">
        <w:rPr>
          <w:lang w:val="en-US" w:eastAsia="sv-SE"/>
        </w:rPr>
        <w:t>2</w:t>
      </w:r>
      <w:r w:rsidRPr="00931575">
        <w:rPr>
          <w:lang w:eastAsia="sv-SE"/>
        </w:rPr>
        <w:tab/>
        <w:t>Relative method</w:t>
      </w:r>
      <w:bookmarkEnd w:id="4842"/>
      <w:bookmarkEnd w:id="4843"/>
      <w:bookmarkEnd w:id="4844"/>
      <w:bookmarkEnd w:id="4845"/>
      <w:bookmarkEnd w:id="4846"/>
      <w:bookmarkEnd w:id="4847"/>
      <w:bookmarkEnd w:id="4848"/>
      <w:bookmarkEnd w:id="4849"/>
      <w:bookmarkEnd w:id="4850"/>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4851" w:name="_Toc21103087"/>
      <w:bookmarkStart w:id="4852" w:name="_Toc29810936"/>
      <w:bookmarkStart w:id="4853" w:name="_Toc36636297"/>
      <w:bookmarkStart w:id="4854" w:name="_Toc37273243"/>
      <w:bookmarkStart w:id="4855" w:name="_Toc45886333"/>
      <w:bookmarkStart w:id="4856" w:name="_Toc53183378"/>
      <w:bookmarkStart w:id="4857" w:name="_Toc58916090"/>
      <w:bookmarkStart w:id="4858" w:name="_Toc58918271"/>
      <w:bookmarkStart w:id="4859" w:name="_Toc66694141"/>
      <w:r w:rsidRPr="00931575">
        <w:t>Annex C (informative):</w:t>
      </w:r>
      <w:r w:rsidRPr="00931575">
        <w:br/>
        <w:t>Test tolerances and derivation of test requirements</w:t>
      </w:r>
      <w:bookmarkEnd w:id="4851"/>
      <w:bookmarkEnd w:id="4852"/>
      <w:bookmarkEnd w:id="4853"/>
      <w:bookmarkEnd w:id="4854"/>
      <w:bookmarkEnd w:id="4855"/>
      <w:bookmarkEnd w:id="4856"/>
      <w:bookmarkEnd w:id="4857"/>
      <w:bookmarkEnd w:id="4858"/>
      <w:bookmarkEnd w:id="4859"/>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4860" w:name="_Toc21103088"/>
      <w:bookmarkStart w:id="4861" w:name="_Toc29810937"/>
      <w:bookmarkStart w:id="4862" w:name="_Toc36636298"/>
      <w:bookmarkStart w:id="4863" w:name="_Toc37273244"/>
      <w:bookmarkStart w:id="4864" w:name="_Toc45886334"/>
      <w:bookmarkStart w:id="4865" w:name="_Toc53183379"/>
      <w:bookmarkStart w:id="4866" w:name="_Toc58916091"/>
      <w:bookmarkStart w:id="4867" w:name="_Toc58918272"/>
      <w:bookmarkStart w:id="4868" w:name="_Toc66694142"/>
      <w:r w:rsidRPr="00931575">
        <w:t>C.1</w:t>
      </w:r>
      <w:r w:rsidRPr="00931575">
        <w:tab/>
      </w:r>
      <w:r w:rsidRPr="00931575">
        <w:rPr>
          <w:lang w:eastAsia="sv-SE"/>
        </w:rPr>
        <w:t>Measurement of t</w:t>
      </w:r>
      <w:r w:rsidRPr="00931575">
        <w:t>ransmitter</w:t>
      </w:r>
      <w:bookmarkEnd w:id="4860"/>
      <w:bookmarkEnd w:id="4861"/>
      <w:bookmarkEnd w:id="4862"/>
      <w:bookmarkEnd w:id="4863"/>
      <w:bookmarkEnd w:id="4864"/>
      <w:bookmarkEnd w:id="4865"/>
      <w:bookmarkEnd w:id="4866"/>
      <w:bookmarkEnd w:id="4867"/>
      <w:bookmarkEnd w:id="4868"/>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4869" w:name="_Toc21103089"/>
      <w:bookmarkStart w:id="4870" w:name="_Toc29810938"/>
      <w:bookmarkStart w:id="4871" w:name="_Toc36636299"/>
      <w:bookmarkStart w:id="4872" w:name="_Toc37273245"/>
      <w:bookmarkStart w:id="4873" w:name="_Toc45886335"/>
      <w:bookmarkStart w:id="4874" w:name="_Toc53183380"/>
      <w:bookmarkStart w:id="4875" w:name="_Toc58916092"/>
      <w:bookmarkStart w:id="4876" w:name="_Toc58918273"/>
      <w:bookmarkStart w:id="4877" w:name="_Toc66694143"/>
      <w:r w:rsidRPr="00931575">
        <w:t>C.2</w:t>
      </w:r>
      <w:r w:rsidRPr="00931575">
        <w:tab/>
      </w:r>
      <w:r w:rsidRPr="00931575">
        <w:rPr>
          <w:lang w:eastAsia="sv-SE"/>
        </w:rPr>
        <w:t>Measurement of receiv</w:t>
      </w:r>
      <w:r w:rsidRPr="00931575">
        <w:t>er</w:t>
      </w:r>
      <w:bookmarkEnd w:id="4869"/>
      <w:bookmarkEnd w:id="4870"/>
      <w:bookmarkEnd w:id="4871"/>
      <w:bookmarkEnd w:id="4872"/>
      <w:bookmarkEnd w:id="4873"/>
      <w:bookmarkEnd w:id="4874"/>
      <w:bookmarkEnd w:id="4875"/>
      <w:bookmarkEnd w:id="4876"/>
      <w:bookmarkEnd w:id="4877"/>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4878" w:name="_Toc21103090"/>
      <w:bookmarkStart w:id="4879" w:name="_Toc29810939"/>
      <w:bookmarkStart w:id="4880" w:name="_Toc36636300"/>
      <w:bookmarkStart w:id="4881" w:name="_Toc37273246"/>
      <w:bookmarkStart w:id="4882" w:name="_Toc45886336"/>
      <w:bookmarkStart w:id="4883" w:name="_Toc53183381"/>
      <w:bookmarkStart w:id="4884" w:name="_Toc58916093"/>
      <w:bookmarkStart w:id="4885" w:name="_Toc58918274"/>
      <w:bookmarkStart w:id="4886" w:name="_Toc66694144"/>
      <w:r w:rsidRPr="00931575">
        <w:t>C.3</w:t>
      </w:r>
      <w:r w:rsidRPr="00931575">
        <w:tab/>
      </w:r>
      <w:r w:rsidRPr="00931575">
        <w:rPr>
          <w:lang w:eastAsia="sv-SE"/>
        </w:rPr>
        <w:t>Measurement of performance requirements</w:t>
      </w:r>
      <w:bookmarkEnd w:id="4878"/>
      <w:bookmarkEnd w:id="4879"/>
      <w:bookmarkEnd w:id="4880"/>
      <w:bookmarkEnd w:id="4881"/>
      <w:bookmarkEnd w:id="4882"/>
      <w:bookmarkEnd w:id="4883"/>
      <w:bookmarkEnd w:id="4884"/>
      <w:bookmarkEnd w:id="4885"/>
      <w:bookmarkEnd w:id="488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4887" w:name="_Toc21103091"/>
      <w:bookmarkStart w:id="4888" w:name="_Toc29810940"/>
      <w:bookmarkStart w:id="4889" w:name="_Toc36636301"/>
      <w:bookmarkStart w:id="4890" w:name="_Toc37273247"/>
      <w:bookmarkStart w:id="4891" w:name="_Toc45886337"/>
      <w:bookmarkStart w:id="4892" w:name="_Toc53183382"/>
      <w:bookmarkStart w:id="4893" w:name="_Toc58916094"/>
      <w:bookmarkStart w:id="4894" w:name="_Toc58918275"/>
      <w:bookmarkStart w:id="4895" w:name="_Toc66694145"/>
      <w:r w:rsidRPr="00931575">
        <w:t>Annex D (normative):</w:t>
      </w:r>
      <w:r w:rsidRPr="00931575">
        <w:br/>
        <w:t>Calibration</w:t>
      </w:r>
      <w:bookmarkEnd w:id="4887"/>
      <w:bookmarkEnd w:id="4888"/>
      <w:bookmarkEnd w:id="4889"/>
      <w:bookmarkEnd w:id="4890"/>
      <w:bookmarkEnd w:id="4891"/>
      <w:bookmarkEnd w:id="4892"/>
      <w:bookmarkEnd w:id="4893"/>
      <w:bookmarkEnd w:id="4894"/>
      <w:bookmarkEnd w:id="4895"/>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4896" w:name="_Toc21103092"/>
      <w:bookmarkStart w:id="4897" w:name="_Toc29810941"/>
      <w:bookmarkStart w:id="4898" w:name="_Toc36636302"/>
      <w:bookmarkStart w:id="4899" w:name="_Toc37273248"/>
      <w:bookmarkStart w:id="4900" w:name="_Toc45886338"/>
      <w:bookmarkStart w:id="4901" w:name="_Toc53183383"/>
      <w:bookmarkStart w:id="4902" w:name="_Toc58916095"/>
      <w:bookmarkStart w:id="4903" w:name="_Toc58918276"/>
      <w:bookmarkStart w:id="4904" w:name="_Toc66694146"/>
      <w:r w:rsidRPr="00931575">
        <w:t>Annex E (informative):</w:t>
      </w:r>
      <w:r w:rsidRPr="00931575">
        <w:br/>
        <w:t>OTA measurement system set-up</w:t>
      </w:r>
      <w:bookmarkEnd w:id="4896"/>
      <w:bookmarkEnd w:id="4897"/>
      <w:bookmarkEnd w:id="4898"/>
      <w:bookmarkEnd w:id="4899"/>
      <w:bookmarkEnd w:id="4900"/>
      <w:bookmarkEnd w:id="4901"/>
      <w:bookmarkEnd w:id="4902"/>
      <w:bookmarkEnd w:id="4903"/>
      <w:bookmarkEnd w:id="4904"/>
    </w:p>
    <w:p w14:paraId="288F12D7" w14:textId="77777777" w:rsidR="00C45907" w:rsidRPr="00931575" w:rsidRDefault="00C45907" w:rsidP="00C45907">
      <w:pPr>
        <w:pStyle w:val="Heading1"/>
      </w:pPr>
      <w:bookmarkStart w:id="4905" w:name="_Toc21103093"/>
      <w:bookmarkStart w:id="4906" w:name="_Toc29810942"/>
      <w:bookmarkStart w:id="4907" w:name="_Toc36636303"/>
      <w:bookmarkStart w:id="4908" w:name="_Toc37273249"/>
      <w:bookmarkStart w:id="4909" w:name="_Toc45886339"/>
      <w:bookmarkStart w:id="4910" w:name="_Toc53183384"/>
      <w:bookmarkStart w:id="4911" w:name="_Toc58916096"/>
      <w:bookmarkStart w:id="4912" w:name="_Toc58918277"/>
      <w:bookmarkStart w:id="4913" w:name="_Toc66694147"/>
      <w:r w:rsidRPr="00931575">
        <w:t>E.1</w:t>
      </w:r>
      <w:r w:rsidRPr="00931575">
        <w:tab/>
        <w:t>Transmitter</w:t>
      </w:r>
      <w:bookmarkEnd w:id="4905"/>
      <w:bookmarkEnd w:id="4906"/>
      <w:bookmarkEnd w:id="4907"/>
      <w:bookmarkEnd w:id="4908"/>
      <w:bookmarkEnd w:id="4909"/>
      <w:bookmarkEnd w:id="4910"/>
      <w:bookmarkEnd w:id="4911"/>
      <w:bookmarkEnd w:id="4912"/>
      <w:bookmarkEnd w:id="4913"/>
    </w:p>
    <w:p w14:paraId="13D28B2A" w14:textId="77777777" w:rsidR="00C45907" w:rsidRPr="00931575" w:rsidRDefault="00C45907" w:rsidP="00C45907">
      <w:pPr>
        <w:pStyle w:val="Heading2"/>
      </w:pPr>
      <w:bookmarkStart w:id="4914" w:name="_Toc21103094"/>
      <w:bookmarkStart w:id="4915" w:name="_Toc29810943"/>
      <w:bookmarkStart w:id="4916" w:name="_Toc36636304"/>
      <w:bookmarkStart w:id="4917" w:name="_Toc37273250"/>
      <w:bookmarkStart w:id="4918" w:name="_Toc45886340"/>
      <w:bookmarkStart w:id="4919" w:name="_Toc53183385"/>
      <w:bookmarkStart w:id="4920" w:name="_Toc58916097"/>
      <w:bookmarkStart w:id="4921" w:name="_Toc58918278"/>
      <w:bookmarkStart w:id="4922" w:name="_Toc6669414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4914"/>
      <w:bookmarkEnd w:id="4915"/>
      <w:bookmarkEnd w:id="4916"/>
      <w:bookmarkEnd w:id="4917"/>
      <w:bookmarkEnd w:id="4918"/>
      <w:bookmarkEnd w:id="4919"/>
      <w:bookmarkEnd w:id="4920"/>
      <w:bookmarkEnd w:id="4921"/>
      <w:bookmarkEnd w:id="4922"/>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4923" w:name="_Toc21103095"/>
      <w:bookmarkStart w:id="4924" w:name="_Toc29810944"/>
      <w:bookmarkStart w:id="4925" w:name="_Toc36636305"/>
      <w:bookmarkStart w:id="4926" w:name="_Toc37273251"/>
      <w:bookmarkStart w:id="4927" w:name="_Toc45886341"/>
      <w:bookmarkStart w:id="4928" w:name="_Toc53183386"/>
      <w:bookmarkStart w:id="4929" w:name="_Toc58916098"/>
      <w:bookmarkStart w:id="4930" w:name="_Toc58918279"/>
      <w:bookmarkStart w:id="4931" w:name="_Toc66694149"/>
      <w:r w:rsidRPr="00931575">
        <w:t>E.1.2</w:t>
      </w:r>
      <w:r w:rsidRPr="00931575">
        <w:tab/>
        <w:t>OTA base station</w:t>
      </w:r>
      <w:r w:rsidRPr="00931575" w:rsidDel="002421F5">
        <w:t xml:space="preserve"> </w:t>
      </w:r>
      <w:r w:rsidRPr="00931575">
        <w:t>output power, OTA ACLR, OTA operating band unwanted emissions</w:t>
      </w:r>
      <w:bookmarkEnd w:id="4923"/>
      <w:bookmarkEnd w:id="4924"/>
      <w:bookmarkEnd w:id="4925"/>
      <w:bookmarkEnd w:id="4926"/>
      <w:bookmarkEnd w:id="4927"/>
      <w:bookmarkEnd w:id="4928"/>
      <w:bookmarkEnd w:id="4929"/>
      <w:bookmarkEnd w:id="4930"/>
      <w:bookmarkEnd w:id="493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4932" w:name="_Toc21103096"/>
      <w:bookmarkStart w:id="4933" w:name="_Toc29810945"/>
      <w:bookmarkStart w:id="4934" w:name="_Toc36636306"/>
      <w:bookmarkStart w:id="4935" w:name="_Toc37273252"/>
      <w:bookmarkStart w:id="4936" w:name="_Toc45886342"/>
      <w:bookmarkStart w:id="4937" w:name="_Toc53183387"/>
      <w:bookmarkStart w:id="4938" w:name="_Toc58916099"/>
      <w:bookmarkStart w:id="4939" w:name="_Toc58918280"/>
      <w:bookmarkStart w:id="4940" w:name="_Toc66694150"/>
      <w:r w:rsidRPr="00931575">
        <w:t>E.1.3</w:t>
      </w:r>
      <w:r w:rsidRPr="00931575">
        <w:tab/>
        <w:t>OTA spurious emissions</w:t>
      </w:r>
      <w:bookmarkEnd w:id="4932"/>
      <w:bookmarkEnd w:id="4933"/>
      <w:bookmarkEnd w:id="4934"/>
      <w:bookmarkEnd w:id="4935"/>
      <w:bookmarkEnd w:id="4936"/>
      <w:bookmarkEnd w:id="4937"/>
      <w:bookmarkEnd w:id="4938"/>
      <w:bookmarkEnd w:id="4939"/>
      <w:bookmarkEnd w:id="4940"/>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4941" w:name="_Toc21103097"/>
      <w:bookmarkStart w:id="4942" w:name="_Toc29810946"/>
      <w:bookmarkStart w:id="4943" w:name="_Toc36636307"/>
      <w:bookmarkStart w:id="4944" w:name="_Toc37273253"/>
      <w:bookmarkStart w:id="4945" w:name="_Toc45886343"/>
      <w:bookmarkStart w:id="4946" w:name="_Toc53183388"/>
      <w:bookmarkStart w:id="4947" w:name="_Toc58916100"/>
      <w:bookmarkStart w:id="4948" w:name="_Toc58918281"/>
      <w:bookmarkStart w:id="4949" w:name="_Toc66694151"/>
      <w:r w:rsidRPr="00931575">
        <w:t>E.1.4</w:t>
      </w:r>
      <w:r w:rsidRPr="00931575">
        <w:tab/>
        <w:t>OTA co-location emissions, OTA transmit ON/OFF power (</w:t>
      </w:r>
      <w:r w:rsidRPr="00931575">
        <w:rPr>
          <w:i/>
        </w:rPr>
        <w:t>BS type 1-O</w:t>
      </w:r>
      <w:r w:rsidRPr="00931575">
        <w:t>)</w:t>
      </w:r>
      <w:bookmarkEnd w:id="4941"/>
      <w:bookmarkEnd w:id="4942"/>
      <w:bookmarkEnd w:id="4943"/>
      <w:bookmarkEnd w:id="4944"/>
      <w:bookmarkEnd w:id="4945"/>
      <w:bookmarkEnd w:id="4946"/>
      <w:bookmarkEnd w:id="4947"/>
      <w:bookmarkEnd w:id="4948"/>
      <w:bookmarkEnd w:id="494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4950" w:name="_Toc21103098"/>
      <w:bookmarkStart w:id="4951" w:name="_Toc29810947"/>
      <w:bookmarkStart w:id="4952" w:name="_Toc36636308"/>
      <w:bookmarkStart w:id="4953" w:name="_Toc37273254"/>
      <w:bookmarkStart w:id="4954" w:name="_Toc45886344"/>
      <w:bookmarkStart w:id="4955" w:name="_Toc53183389"/>
      <w:bookmarkStart w:id="4956" w:name="_Toc58916101"/>
      <w:bookmarkStart w:id="4957" w:name="_Toc58918282"/>
      <w:bookmarkStart w:id="4958" w:name="_Toc66694152"/>
      <w:r w:rsidRPr="00931575">
        <w:t>E.1.5</w:t>
      </w:r>
      <w:r w:rsidRPr="00931575">
        <w:tab/>
        <w:t>OTA transmitter intermodulation</w:t>
      </w:r>
      <w:bookmarkEnd w:id="4950"/>
      <w:bookmarkEnd w:id="4951"/>
      <w:bookmarkEnd w:id="4952"/>
      <w:bookmarkEnd w:id="4953"/>
      <w:bookmarkEnd w:id="4954"/>
      <w:bookmarkEnd w:id="4955"/>
      <w:bookmarkEnd w:id="4956"/>
      <w:bookmarkEnd w:id="4957"/>
      <w:bookmarkEnd w:id="4958"/>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4959" w:name="_Toc21103099"/>
      <w:bookmarkStart w:id="4960" w:name="_Toc29810948"/>
      <w:bookmarkStart w:id="4961" w:name="_Toc36636309"/>
      <w:bookmarkStart w:id="4962" w:name="_Toc37273255"/>
      <w:bookmarkStart w:id="4963" w:name="_Toc45886345"/>
      <w:bookmarkStart w:id="4964" w:name="_Toc53183390"/>
      <w:bookmarkStart w:id="4965" w:name="_Toc58916102"/>
      <w:bookmarkStart w:id="4966" w:name="_Toc58918283"/>
      <w:bookmarkStart w:id="4967" w:name="_Toc66694153"/>
      <w:r w:rsidRPr="00931575">
        <w:t>E.2</w:t>
      </w:r>
      <w:r w:rsidRPr="00931575">
        <w:tab/>
        <w:t>Receiver</w:t>
      </w:r>
      <w:bookmarkEnd w:id="4959"/>
      <w:bookmarkEnd w:id="4960"/>
      <w:bookmarkEnd w:id="4961"/>
      <w:bookmarkEnd w:id="4962"/>
      <w:bookmarkEnd w:id="4963"/>
      <w:bookmarkEnd w:id="4964"/>
      <w:bookmarkEnd w:id="4965"/>
      <w:bookmarkEnd w:id="4966"/>
      <w:bookmarkEnd w:id="4967"/>
    </w:p>
    <w:p w14:paraId="33F87757" w14:textId="77777777" w:rsidR="00C45907" w:rsidRPr="00931575" w:rsidRDefault="00C45907" w:rsidP="00C45907">
      <w:pPr>
        <w:pStyle w:val="Heading2"/>
      </w:pPr>
      <w:bookmarkStart w:id="4968" w:name="_Toc21103100"/>
      <w:bookmarkStart w:id="4969" w:name="_Toc29810949"/>
      <w:bookmarkStart w:id="4970" w:name="_Toc36636310"/>
      <w:bookmarkStart w:id="4971" w:name="_Toc37273256"/>
      <w:bookmarkStart w:id="4972" w:name="_Toc45886346"/>
      <w:bookmarkStart w:id="4973" w:name="_Toc53183391"/>
      <w:bookmarkStart w:id="4974" w:name="_Toc58916103"/>
      <w:bookmarkStart w:id="4975" w:name="_Toc58918284"/>
      <w:bookmarkStart w:id="4976" w:name="_Toc66694154"/>
      <w:r w:rsidRPr="00931575">
        <w:t>E.2.1</w:t>
      </w:r>
      <w:r w:rsidRPr="00931575">
        <w:tab/>
        <w:t>OTA sensitivity and OTA reference sensitivity level</w:t>
      </w:r>
      <w:bookmarkEnd w:id="4968"/>
      <w:bookmarkEnd w:id="4969"/>
      <w:bookmarkEnd w:id="4970"/>
      <w:bookmarkEnd w:id="4971"/>
      <w:bookmarkEnd w:id="4972"/>
      <w:bookmarkEnd w:id="4973"/>
      <w:bookmarkEnd w:id="4974"/>
      <w:bookmarkEnd w:id="4975"/>
      <w:bookmarkEnd w:id="4976"/>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4977" w:name="_Toc21103101"/>
      <w:bookmarkStart w:id="4978" w:name="_Toc29810950"/>
      <w:bookmarkStart w:id="4979" w:name="_Toc36636311"/>
      <w:bookmarkStart w:id="4980" w:name="_Toc37273257"/>
      <w:bookmarkStart w:id="4981" w:name="_Toc45886347"/>
      <w:bookmarkStart w:id="4982" w:name="_Toc53183392"/>
      <w:bookmarkStart w:id="4983" w:name="_Toc58916104"/>
      <w:bookmarkStart w:id="4984" w:name="_Toc58918285"/>
      <w:bookmarkStart w:id="4985" w:name="_Toc66694155"/>
      <w:r w:rsidRPr="00931575">
        <w:t>E.2.2</w:t>
      </w:r>
      <w:r w:rsidRPr="00931575">
        <w:tab/>
        <w:t>OTA dynamic range</w:t>
      </w:r>
      <w:bookmarkEnd w:id="4977"/>
      <w:bookmarkEnd w:id="4978"/>
      <w:bookmarkEnd w:id="4979"/>
      <w:bookmarkEnd w:id="4980"/>
      <w:bookmarkEnd w:id="4981"/>
      <w:bookmarkEnd w:id="4982"/>
      <w:bookmarkEnd w:id="4983"/>
      <w:bookmarkEnd w:id="4984"/>
      <w:bookmarkEnd w:id="4985"/>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4986" w:name="_Toc21103102"/>
      <w:bookmarkStart w:id="4987" w:name="_Toc29810951"/>
      <w:bookmarkStart w:id="4988" w:name="_Toc36636312"/>
      <w:bookmarkStart w:id="4989" w:name="_Toc37273258"/>
      <w:bookmarkStart w:id="4990" w:name="_Toc45886348"/>
      <w:bookmarkStart w:id="4991" w:name="_Toc53183393"/>
      <w:bookmarkStart w:id="4992" w:name="_Toc58916105"/>
      <w:bookmarkStart w:id="4993" w:name="_Toc58918286"/>
      <w:bookmarkStart w:id="4994" w:name="_Toc66694156"/>
      <w:r w:rsidRPr="00931575">
        <w:t>E.2.3</w:t>
      </w:r>
      <w:r w:rsidRPr="00931575">
        <w:tab/>
        <w:t>OTA adjacent channel selectivity, general OTA blocking, and OTA narrowband blocking</w:t>
      </w:r>
      <w:bookmarkEnd w:id="4986"/>
      <w:bookmarkEnd w:id="4987"/>
      <w:bookmarkEnd w:id="4988"/>
      <w:bookmarkEnd w:id="4989"/>
      <w:bookmarkEnd w:id="4990"/>
      <w:bookmarkEnd w:id="4991"/>
      <w:bookmarkEnd w:id="4992"/>
      <w:bookmarkEnd w:id="4993"/>
      <w:bookmarkEnd w:id="4994"/>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4995" w:name="_Toc21103103"/>
      <w:bookmarkStart w:id="4996" w:name="_Toc29810952"/>
      <w:bookmarkStart w:id="4997" w:name="_Toc36636313"/>
      <w:bookmarkStart w:id="4998" w:name="_Toc37273259"/>
      <w:bookmarkStart w:id="4999" w:name="_Toc45886349"/>
      <w:bookmarkStart w:id="5000" w:name="_Toc53183394"/>
      <w:bookmarkStart w:id="5001" w:name="_Toc58916106"/>
      <w:bookmarkStart w:id="5002" w:name="_Toc58918287"/>
      <w:bookmarkStart w:id="5003" w:name="_Toc66694157"/>
      <w:r w:rsidRPr="00931575">
        <w:t>E.2.4</w:t>
      </w:r>
      <w:r w:rsidRPr="00931575">
        <w:tab/>
        <w:t>OTA blocking</w:t>
      </w:r>
      <w:bookmarkEnd w:id="4995"/>
      <w:bookmarkEnd w:id="4996"/>
      <w:bookmarkEnd w:id="4997"/>
      <w:bookmarkEnd w:id="4998"/>
      <w:bookmarkEnd w:id="4999"/>
      <w:bookmarkEnd w:id="5000"/>
      <w:bookmarkEnd w:id="5001"/>
      <w:bookmarkEnd w:id="5002"/>
      <w:bookmarkEnd w:id="5003"/>
    </w:p>
    <w:p w14:paraId="0485720D" w14:textId="77777777" w:rsidR="00C45907" w:rsidRPr="00931575" w:rsidRDefault="00C45907" w:rsidP="00C45907">
      <w:pPr>
        <w:pStyle w:val="Heading3"/>
        <w:rPr>
          <w:lang w:val="en-US"/>
        </w:rPr>
      </w:pPr>
      <w:bookmarkStart w:id="5004" w:name="_Toc21103104"/>
      <w:bookmarkStart w:id="5005" w:name="_Toc29810953"/>
      <w:bookmarkStart w:id="5006" w:name="_Toc36636314"/>
      <w:bookmarkStart w:id="5007" w:name="_Toc37273260"/>
      <w:bookmarkStart w:id="5008" w:name="_Toc45886350"/>
      <w:bookmarkStart w:id="5009" w:name="_Toc53183395"/>
      <w:bookmarkStart w:id="5010" w:name="_Toc58916107"/>
      <w:bookmarkStart w:id="5011" w:name="_Toc58918288"/>
      <w:bookmarkStart w:id="5012" w:name="_Toc6669415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5004"/>
      <w:bookmarkEnd w:id="5005"/>
      <w:bookmarkEnd w:id="5006"/>
      <w:bookmarkEnd w:id="5007"/>
      <w:bookmarkEnd w:id="5008"/>
      <w:bookmarkEnd w:id="5009"/>
      <w:bookmarkEnd w:id="5010"/>
      <w:bookmarkEnd w:id="5011"/>
      <w:bookmarkEnd w:id="5012"/>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5013" w:name="_Toc21103105"/>
      <w:bookmarkStart w:id="5014" w:name="_Toc29810954"/>
      <w:bookmarkStart w:id="5015" w:name="_Toc36636315"/>
      <w:bookmarkStart w:id="5016" w:name="_Toc37273261"/>
      <w:bookmarkStart w:id="5017" w:name="_Toc45886351"/>
      <w:bookmarkStart w:id="5018" w:name="_Toc53183396"/>
      <w:bookmarkStart w:id="5019" w:name="_Toc58916108"/>
      <w:bookmarkStart w:id="5020" w:name="_Toc58918289"/>
      <w:bookmarkStart w:id="5021" w:name="_Toc6669415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5013"/>
      <w:bookmarkEnd w:id="5014"/>
      <w:bookmarkEnd w:id="5015"/>
      <w:bookmarkEnd w:id="5016"/>
      <w:bookmarkEnd w:id="5017"/>
      <w:bookmarkEnd w:id="5018"/>
      <w:bookmarkEnd w:id="5019"/>
      <w:bookmarkEnd w:id="5020"/>
      <w:bookmarkEnd w:id="5021"/>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5022" w:name="_Toc21103106"/>
      <w:bookmarkStart w:id="5023" w:name="_Toc29810955"/>
      <w:bookmarkStart w:id="5024" w:name="_Toc36636316"/>
      <w:bookmarkStart w:id="5025" w:name="_Toc37273262"/>
      <w:bookmarkStart w:id="5026" w:name="_Toc45886352"/>
      <w:bookmarkStart w:id="5027" w:name="_Toc53183397"/>
      <w:bookmarkStart w:id="5028" w:name="_Toc58916109"/>
      <w:bookmarkStart w:id="5029" w:name="_Toc58918290"/>
      <w:bookmarkStart w:id="5030" w:name="_Toc66694160"/>
      <w:r w:rsidRPr="00931575">
        <w:t>E.2.5</w:t>
      </w:r>
      <w:r w:rsidRPr="00931575">
        <w:tab/>
        <w:t>OTA receiver spurious emissions</w:t>
      </w:r>
      <w:bookmarkEnd w:id="5022"/>
      <w:bookmarkEnd w:id="5023"/>
      <w:bookmarkEnd w:id="5024"/>
      <w:bookmarkEnd w:id="5025"/>
      <w:bookmarkEnd w:id="5026"/>
      <w:bookmarkEnd w:id="5027"/>
      <w:bookmarkEnd w:id="5028"/>
      <w:bookmarkEnd w:id="5029"/>
      <w:bookmarkEnd w:id="5030"/>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5031" w:name="_Toc21103107"/>
      <w:bookmarkStart w:id="5032" w:name="_Toc29810956"/>
      <w:bookmarkStart w:id="5033" w:name="_Toc36636317"/>
      <w:bookmarkStart w:id="5034" w:name="_Toc37273263"/>
      <w:bookmarkStart w:id="5035" w:name="_Toc45886353"/>
      <w:bookmarkStart w:id="5036" w:name="_Toc53183398"/>
      <w:bookmarkStart w:id="5037" w:name="_Toc58916110"/>
      <w:bookmarkStart w:id="5038" w:name="_Toc58918291"/>
      <w:bookmarkStart w:id="5039" w:name="_Toc66694161"/>
      <w:r w:rsidRPr="00931575">
        <w:t>E.2.6</w:t>
      </w:r>
      <w:r w:rsidRPr="00931575">
        <w:tab/>
        <w:t>OTA receiver intermodulation</w:t>
      </w:r>
      <w:bookmarkEnd w:id="5031"/>
      <w:bookmarkEnd w:id="5032"/>
      <w:bookmarkEnd w:id="5033"/>
      <w:bookmarkEnd w:id="5034"/>
      <w:bookmarkEnd w:id="5035"/>
      <w:bookmarkEnd w:id="5036"/>
      <w:bookmarkEnd w:id="5037"/>
      <w:bookmarkEnd w:id="5038"/>
      <w:bookmarkEnd w:id="503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5040" w:name="_Toc21103108"/>
      <w:bookmarkStart w:id="5041" w:name="_Toc29810957"/>
      <w:bookmarkStart w:id="5042" w:name="_Toc36636318"/>
      <w:bookmarkStart w:id="5043" w:name="_Toc37273264"/>
      <w:bookmarkStart w:id="5044" w:name="_Toc45886354"/>
      <w:bookmarkStart w:id="5045" w:name="_Toc53183399"/>
      <w:bookmarkStart w:id="5046" w:name="_Toc58916111"/>
      <w:bookmarkStart w:id="5047" w:name="_Toc58918292"/>
      <w:bookmarkStart w:id="5048" w:name="_Toc66694162"/>
      <w:r w:rsidRPr="00931575">
        <w:t>E.2.7</w:t>
      </w:r>
      <w:r w:rsidRPr="00931575">
        <w:tab/>
        <w:t>OTA in-channel selectivity</w:t>
      </w:r>
      <w:bookmarkEnd w:id="5040"/>
      <w:bookmarkEnd w:id="5041"/>
      <w:bookmarkEnd w:id="5042"/>
      <w:bookmarkEnd w:id="5043"/>
      <w:bookmarkEnd w:id="5044"/>
      <w:bookmarkEnd w:id="5045"/>
      <w:bookmarkEnd w:id="5046"/>
      <w:bookmarkEnd w:id="5047"/>
      <w:bookmarkEnd w:id="5048"/>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5049" w:name="_Toc21103109"/>
      <w:bookmarkStart w:id="5050" w:name="_Toc29810958"/>
      <w:bookmarkStart w:id="5051" w:name="_Toc36636319"/>
      <w:bookmarkStart w:id="5052" w:name="_Toc37273265"/>
      <w:bookmarkStart w:id="5053" w:name="_Toc45886355"/>
      <w:bookmarkStart w:id="5054" w:name="_Toc53183400"/>
      <w:bookmarkStart w:id="5055" w:name="_Toc58916112"/>
      <w:bookmarkStart w:id="5056" w:name="_Toc58918293"/>
      <w:bookmarkStart w:id="5057" w:name="_Toc66694163"/>
      <w:r w:rsidRPr="00931575">
        <w:t>E.3</w:t>
      </w:r>
      <w:r w:rsidRPr="00931575">
        <w:tab/>
        <w:t>Performance requirements</w:t>
      </w:r>
      <w:bookmarkEnd w:id="5049"/>
      <w:bookmarkEnd w:id="5050"/>
      <w:bookmarkEnd w:id="5051"/>
      <w:bookmarkEnd w:id="5052"/>
      <w:bookmarkEnd w:id="5053"/>
      <w:bookmarkEnd w:id="5054"/>
      <w:bookmarkEnd w:id="5055"/>
      <w:bookmarkEnd w:id="5056"/>
      <w:bookmarkEnd w:id="5057"/>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3.25pt;height:175.1pt" o:ole="">
            <v:imagedata r:id="rId102" o:title=""/>
          </v:shape>
          <o:OLEObject Type="Embed" ProgID="Visio.Drawing.11" ShapeID="_x0000_i1056" DrawAspect="Content" ObjectID="_1679414526"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5058" w:name="_Toc21103110"/>
      <w:bookmarkStart w:id="5059" w:name="_Toc29810959"/>
      <w:bookmarkStart w:id="5060" w:name="_Toc36636320"/>
      <w:bookmarkStart w:id="5061" w:name="_Toc37273266"/>
      <w:bookmarkStart w:id="5062" w:name="_Toc45886356"/>
      <w:bookmarkStart w:id="506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5064" w:name="_Toc58916113"/>
      <w:bookmarkStart w:id="5065" w:name="_Toc58918294"/>
      <w:bookmarkStart w:id="5066" w:name="_Toc66694164"/>
      <w:r w:rsidRPr="00931575">
        <w:t>Annex F (normative):</w:t>
      </w:r>
      <w:r w:rsidRPr="00931575">
        <w:br/>
        <w:t>Void</w:t>
      </w:r>
      <w:bookmarkEnd w:id="5058"/>
      <w:bookmarkEnd w:id="5059"/>
      <w:bookmarkEnd w:id="5060"/>
      <w:bookmarkEnd w:id="5061"/>
      <w:bookmarkEnd w:id="5062"/>
      <w:bookmarkEnd w:id="5063"/>
      <w:bookmarkEnd w:id="5064"/>
      <w:bookmarkEnd w:id="5065"/>
      <w:bookmarkEnd w:id="5066"/>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5067" w:name="_Toc21103111"/>
      <w:bookmarkStart w:id="5068" w:name="_Toc29810960"/>
      <w:bookmarkStart w:id="5069" w:name="_Toc36636321"/>
      <w:bookmarkStart w:id="5070" w:name="_Toc37273267"/>
      <w:bookmarkStart w:id="5071" w:name="_Toc45886357"/>
      <w:bookmarkStart w:id="5072" w:name="_Toc53183402"/>
      <w:bookmarkStart w:id="5073" w:name="_Toc58916114"/>
      <w:bookmarkStart w:id="5074" w:name="_Toc58918295"/>
      <w:bookmarkStart w:id="5075" w:name="_Toc66694165"/>
      <w:r w:rsidRPr="00931575">
        <w:t>Annex G (informative):</w:t>
      </w:r>
      <w:r w:rsidRPr="00931575">
        <w:br/>
        <w:t>Transmitter spatial emissions declaration</w:t>
      </w:r>
      <w:bookmarkEnd w:id="5067"/>
      <w:bookmarkEnd w:id="5068"/>
      <w:bookmarkEnd w:id="5069"/>
      <w:bookmarkEnd w:id="5070"/>
      <w:bookmarkEnd w:id="5071"/>
      <w:bookmarkEnd w:id="5072"/>
      <w:bookmarkEnd w:id="5073"/>
      <w:bookmarkEnd w:id="5074"/>
      <w:bookmarkEnd w:id="5075"/>
    </w:p>
    <w:p w14:paraId="40AAD1EC" w14:textId="77777777" w:rsidR="00C45907" w:rsidRPr="00931575" w:rsidRDefault="00C45907" w:rsidP="00C45907">
      <w:pPr>
        <w:pStyle w:val="Heading1"/>
      </w:pPr>
      <w:bookmarkStart w:id="5076" w:name="_Toc21103112"/>
      <w:bookmarkStart w:id="5077" w:name="_Toc29810961"/>
      <w:bookmarkStart w:id="5078" w:name="_Toc36636322"/>
      <w:bookmarkStart w:id="5079" w:name="_Toc37273268"/>
      <w:bookmarkStart w:id="5080" w:name="_Toc45886358"/>
      <w:bookmarkStart w:id="5081" w:name="_Toc53183403"/>
      <w:bookmarkStart w:id="5082" w:name="_Toc58916115"/>
      <w:bookmarkStart w:id="5083" w:name="_Toc58918296"/>
      <w:bookmarkStart w:id="5084" w:name="_Toc66694166"/>
      <w:r w:rsidRPr="00931575">
        <w:t>G.1</w:t>
      </w:r>
      <w:r w:rsidRPr="00931575">
        <w:tab/>
        <w:t>General</w:t>
      </w:r>
      <w:bookmarkEnd w:id="5076"/>
      <w:bookmarkEnd w:id="5077"/>
      <w:bookmarkEnd w:id="5078"/>
      <w:bookmarkEnd w:id="5079"/>
      <w:bookmarkEnd w:id="5080"/>
      <w:bookmarkEnd w:id="5081"/>
      <w:bookmarkEnd w:id="5082"/>
      <w:bookmarkEnd w:id="5083"/>
      <w:bookmarkEnd w:id="5084"/>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5085" w:name="_Toc21103113"/>
      <w:bookmarkStart w:id="5086" w:name="_Toc29810962"/>
      <w:bookmarkStart w:id="5087" w:name="_Toc36636323"/>
      <w:bookmarkStart w:id="5088" w:name="_Toc37273269"/>
      <w:bookmarkStart w:id="5089" w:name="_Toc45886359"/>
      <w:bookmarkStart w:id="5090" w:name="_Toc53183404"/>
      <w:bookmarkStart w:id="5091" w:name="_Toc58916116"/>
      <w:bookmarkStart w:id="5092" w:name="_Toc58918297"/>
      <w:bookmarkStart w:id="5093" w:name="_Toc66694167"/>
      <w:r w:rsidRPr="00931575">
        <w:t>G.2</w:t>
      </w:r>
      <w:r w:rsidRPr="00931575">
        <w:tab/>
        <w:t>Declarations</w:t>
      </w:r>
      <w:bookmarkEnd w:id="5085"/>
      <w:bookmarkEnd w:id="5086"/>
      <w:bookmarkEnd w:id="5087"/>
      <w:bookmarkEnd w:id="5088"/>
      <w:bookmarkEnd w:id="5089"/>
      <w:bookmarkEnd w:id="5090"/>
      <w:bookmarkEnd w:id="5091"/>
      <w:bookmarkEnd w:id="5092"/>
      <w:bookmarkEnd w:id="5093"/>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5094" w:name="_Toc21103114"/>
      <w:bookmarkStart w:id="5095" w:name="_Toc29810963"/>
      <w:bookmarkStart w:id="5096" w:name="_Toc36636324"/>
      <w:bookmarkStart w:id="5097" w:name="_Toc37273270"/>
      <w:bookmarkStart w:id="5098" w:name="_Toc45886360"/>
      <w:bookmarkStart w:id="5099" w:name="_Toc53183405"/>
      <w:bookmarkStart w:id="5100" w:name="_Toc58916117"/>
      <w:bookmarkStart w:id="5101" w:name="_Toc58918298"/>
      <w:bookmarkStart w:id="5102" w:name="_Toc66694168"/>
      <w:r w:rsidRPr="00931575">
        <w:t>Annex H (normative):</w:t>
      </w:r>
      <w:r w:rsidRPr="00931575">
        <w:br/>
        <w:t>Characteristics of the interfering signals</w:t>
      </w:r>
      <w:bookmarkEnd w:id="5094"/>
      <w:bookmarkEnd w:id="5095"/>
      <w:bookmarkEnd w:id="5096"/>
      <w:bookmarkEnd w:id="5097"/>
      <w:bookmarkEnd w:id="5098"/>
      <w:bookmarkEnd w:id="5099"/>
      <w:bookmarkEnd w:id="5100"/>
      <w:bookmarkEnd w:id="5101"/>
      <w:bookmarkEnd w:id="5102"/>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5103" w:name="_Toc21103115"/>
      <w:bookmarkStart w:id="5104" w:name="_Toc29810964"/>
      <w:bookmarkStart w:id="5105" w:name="_Toc36636325"/>
      <w:bookmarkStart w:id="5106" w:name="_Toc37273271"/>
      <w:bookmarkStart w:id="5107" w:name="_Toc45886361"/>
      <w:bookmarkStart w:id="5108" w:name="_Toc53183406"/>
      <w:bookmarkStart w:id="5109" w:name="_Toc58916118"/>
      <w:bookmarkStart w:id="5110" w:name="_Toc58918299"/>
      <w:bookmarkStart w:id="5111" w:name="_Toc66694169"/>
      <w:r w:rsidRPr="00931575">
        <w:t>Annex I (normative):</w:t>
      </w:r>
      <w:r w:rsidRPr="00931575">
        <w:br/>
        <w:t>TRP measurement procedures</w:t>
      </w:r>
      <w:bookmarkEnd w:id="5103"/>
      <w:bookmarkEnd w:id="5104"/>
      <w:bookmarkEnd w:id="5105"/>
      <w:bookmarkEnd w:id="5106"/>
      <w:bookmarkEnd w:id="5107"/>
      <w:bookmarkEnd w:id="5108"/>
      <w:bookmarkEnd w:id="5109"/>
      <w:bookmarkEnd w:id="5110"/>
      <w:bookmarkEnd w:id="5111"/>
    </w:p>
    <w:p w14:paraId="7C802D00" w14:textId="77777777" w:rsidR="00C45907" w:rsidRPr="00931575" w:rsidRDefault="00C45907" w:rsidP="00C45907">
      <w:pPr>
        <w:pStyle w:val="Heading1"/>
      </w:pPr>
      <w:bookmarkStart w:id="5112" w:name="_Toc21103116"/>
      <w:bookmarkStart w:id="5113" w:name="_Toc29810965"/>
      <w:bookmarkStart w:id="5114" w:name="_Toc36636326"/>
      <w:bookmarkStart w:id="5115" w:name="_Toc37273272"/>
      <w:bookmarkStart w:id="5116" w:name="_Toc45886362"/>
      <w:bookmarkStart w:id="5117" w:name="_Toc53183407"/>
      <w:bookmarkStart w:id="5118" w:name="_Toc58916119"/>
      <w:bookmarkStart w:id="5119" w:name="_Toc58918300"/>
      <w:bookmarkStart w:id="5120" w:name="_Toc66694170"/>
      <w:r w:rsidRPr="00931575">
        <w:t>I.1</w:t>
      </w:r>
      <w:r w:rsidRPr="00931575">
        <w:tab/>
        <w:t>General</w:t>
      </w:r>
      <w:bookmarkEnd w:id="5112"/>
      <w:bookmarkEnd w:id="5113"/>
      <w:bookmarkEnd w:id="5114"/>
      <w:bookmarkEnd w:id="5115"/>
      <w:bookmarkEnd w:id="5116"/>
      <w:bookmarkEnd w:id="5117"/>
      <w:bookmarkEnd w:id="5118"/>
      <w:bookmarkEnd w:id="5119"/>
      <w:bookmarkEnd w:id="5120"/>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5121" w:name="_Toc21103117"/>
      <w:bookmarkStart w:id="5122" w:name="_Toc29810966"/>
      <w:bookmarkStart w:id="5123" w:name="_Toc36636327"/>
      <w:bookmarkStart w:id="5124" w:name="_Toc37273273"/>
      <w:bookmarkStart w:id="5125" w:name="_Toc45886363"/>
      <w:bookmarkStart w:id="5126" w:name="_Toc53183408"/>
      <w:bookmarkStart w:id="5127" w:name="_Toc58916120"/>
      <w:bookmarkStart w:id="5128" w:name="_Toc58918301"/>
      <w:bookmarkStart w:id="5129" w:name="_Toc66694171"/>
      <w:r w:rsidRPr="00931575">
        <w:t>I.2</w:t>
      </w:r>
      <w:r w:rsidRPr="00931575">
        <w:tab/>
        <w:t>Spherical equal angle grid</w:t>
      </w:r>
      <w:bookmarkEnd w:id="5121"/>
      <w:bookmarkEnd w:id="5122"/>
      <w:bookmarkEnd w:id="5123"/>
      <w:bookmarkEnd w:id="5124"/>
      <w:bookmarkEnd w:id="5125"/>
      <w:bookmarkEnd w:id="5126"/>
      <w:bookmarkEnd w:id="5127"/>
      <w:bookmarkEnd w:id="5128"/>
      <w:bookmarkEnd w:id="5129"/>
    </w:p>
    <w:p w14:paraId="681129E1" w14:textId="77777777" w:rsidR="00C45907" w:rsidRPr="00931575" w:rsidRDefault="00C45907" w:rsidP="00C45907">
      <w:pPr>
        <w:pStyle w:val="Heading2"/>
      </w:pPr>
      <w:bookmarkStart w:id="5130" w:name="_Toc21103118"/>
      <w:bookmarkStart w:id="5131" w:name="_Toc29810967"/>
      <w:bookmarkStart w:id="5132" w:name="_Toc36636328"/>
      <w:bookmarkStart w:id="5133" w:name="_Toc37273274"/>
      <w:bookmarkStart w:id="5134" w:name="_Toc45886364"/>
      <w:bookmarkStart w:id="5135" w:name="_Toc53183409"/>
      <w:bookmarkStart w:id="5136" w:name="_Toc58916121"/>
      <w:bookmarkStart w:id="5137" w:name="_Toc58918302"/>
      <w:bookmarkStart w:id="5138" w:name="_Toc66694172"/>
      <w:r w:rsidRPr="00931575">
        <w:rPr>
          <w:rFonts w:hint="eastAsia"/>
          <w:lang w:eastAsia="zh-CN"/>
        </w:rPr>
        <w:t>I.2.</w:t>
      </w:r>
      <w:r w:rsidRPr="00931575">
        <w:rPr>
          <w:lang w:eastAsia="zh-CN"/>
        </w:rPr>
        <w:t>1</w:t>
      </w:r>
      <w:r w:rsidRPr="00931575">
        <w:rPr>
          <w:lang w:eastAsia="en-GB"/>
        </w:rPr>
        <w:tab/>
        <w:t>General</w:t>
      </w:r>
      <w:bookmarkEnd w:id="5130"/>
      <w:bookmarkEnd w:id="5131"/>
      <w:bookmarkEnd w:id="5132"/>
      <w:bookmarkEnd w:id="5133"/>
      <w:bookmarkEnd w:id="5134"/>
      <w:bookmarkEnd w:id="5135"/>
      <w:bookmarkEnd w:id="5136"/>
      <w:bookmarkEnd w:id="5137"/>
      <w:bookmarkEnd w:id="5138"/>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2559E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2559E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5139" w:name="_Toc21103119"/>
      <w:bookmarkStart w:id="5140" w:name="_Toc29810968"/>
      <w:bookmarkStart w:id="5141" w:name="_Toc36636329"/>
      <w:bookmarkStart w:id="5142" w:name="_Toc37273275"/>
      <w:bookmarkStart w:id="5143" w:name="_Toc45886365"/>
      <w:bookmarkStart w:id="5144" w:name="_Toc53183410"/>
      <w:bookmarkStart w:id="5145" w:name="_Toc58916122"/>
      <w:bookmarkStart w:id="5146" w:name="_Toc58918303"/>
      <w:bookmarkStart w:id="5147" w:name="_Toc66694173"/>
      <w:r w:rsidRPr="00931575">
        <w:rPr>
          <w:rFonts w:hint="eastAsia"/>
          <w:lang w:eastAsia="zh-CN"/>
        </w:rPr>
        <w:t>I.2.2</w:t>
      </w:r>
      <w:r w:rsidRPr="00931575">
        <w:rPr>
          <w:lang w:eastAsia="en-GB"/>
        </w:rPr>
        <w:tab/>
        <w:t>Reference angular step criteria</w:t>
      </w:r>
      <w:bookmarkEnd w:id="5139"/>
      <w:bookmarkEnd w:id="5140"/>
      <w:bookmarkEnd w:id="5141"/>
      <w:bookmarkEnd w:id="5142"/>
      <w:bookmarkEnd w:id="5143"/>
      <w:bookmarkEnd w:id="5144"/>
      <w:bookmarkEnd w:id="5145"/>
      <w:bookmarkEnd w:id="5146"/>
      <w:bookmarkEnd w:id="5147"/>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5.25pt;height:15.25pt" o:ole="">
            <v:imagedata r:id="rId106" o:title=""/>
          </v:shape>
          <o:OLEObject Type="Embed" ProgID="Equation.3" ShapeID="_x0000_i1057" DrawAspect="Content" ObjectID="_1679414527"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5148" w:name="_Toc21103120"/>
      <w:bookmarkStart w:id="5149" w:name="_Toc29810969"/>
      <w:bookmarkStart w:id="5150" w:name="_Toc36636330"/>
      <w:bookmarkStart w:id="5151" w:name="_Toc37273276"/>
      <w:bookmarkStart w:id="5152" w:name="_Toc45886366"/>
      <w:bookmarkStart w:id="5153" w:name="_Toc53183411"/>
      <w:bookmarkStart w:id="5154" w:name="_Toc58916123"/>
      <w:bookmarkStart w:id="5155" w:name="_Toc58918304"/>
      <w:bookmarkStart w:id="5156" w:name="_Toc66694174"/>
      <w:r w:rsidRPr="00931575">
        <w:t>I.3</w:t>
      </w:r>
      <w:r w:rsidRPr="00931575">
        <w:tab/>
        <w:t>Spherical equal area grid</w:t>
      </w:r>
      <w:bookmarkEnd w:id="5148"/>
      <w:bookmarkEnd w:id="5149"/>
      <w:bookmarkEnd w:id="5150"/>
      <w:bookmarkEnd w:id="5151"/>
      <w:bookmarkEnd w:id="5152"/>
      <w:bookmarkEnd w:id="5153"/>
      <w:bookmarkEnd w:id="5154"/>
      <w:bookmarkEnd w:id="5155"/>
      <w:bookmarkEnd w:id="5156"/>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58" type="#_x0000_t75" style="width:76.9pt;height:36pt" o:ole="">
            <v:imagedata r:id="rId109" o:title=""/>
          </v:shape>
          <o:OLEObject Type="Embed" ProgID="Equation.3" ShapeID="_x0000_i1058" DrawAspect="Content" ObjectID="_1679414528"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5157" w:name="_Toc21103121"/>
      <w:bookmarkStart w:id="5158" w:name="_Toc29810970"/>
      <w:bookmarkStart w:id="5159" w:name="_Toc36636331"/>
      <w:bookmarkStart w:id="5160" w:name="_Toc37273277"/>
      <w:bookmarkStart w:id="5161" w:name="_Toc45886367"/>
      <w:bookmarkStart w:id="5162" w:name="_Toc53183412"/>
      <w:bookmarkStart w:id="5163" w:name="_Toc58916124"/>
      <w:bookmarkStart w:id="5164" w:name="_Toc58918305"/>
      <w:bookmarkStart w:id="5165" w:name="_Toc66694175"/>
      <w:r w:rsidRPr="00931575">
        <w:t>I.4</w:t>
      </w:r>
      <w:r w:rsidRPr="00931575">
        <w:tab/>
        <w:t>Spherical Fibonacci grid</w:t>
      </w:r>
      <w:bookmarkEnd w:id="5157"/>
      <w:bookmarkEnd w:id="5158"/>
      <w:bookmarkEnd w:id="5159"/>
      <w:bookmarkEnd w:id="5160"/>
      <w:bookmarkEnd w:id="5161"/>
      <w:bookmarkEnd w:id="5162"/>
      <w:bookmarkEnd w:id="5163"/>
      <w:bookmarkEnd w:id="5164"/>
      <w:bookmarkEnd w:id="5165"/>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6.9pt;height:36pt" o:ole="">
            <v:imagedata r:id="rId109" o:title=""/>
          </v:shape>
          <o:OLEObject Type="Embed" ProgID="Equation.3" ShapeID="_x0000_i1059" DrawAspect="Content" ObjectID="_1679414529"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2559E4"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2559E4"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5166" w:name="_Toc21103122"/>
      <w:bookmarkStart w:id="5167" w:name="_Toc29810971"/>
      <w:bookmarkStart w:id="5168" w:name="_Toc36636332"/>
      <w:bookmarkStart w:id="5169" w:name="_Toc37273278"/>
      <w:bookmarkStart w:id="5170" w:name="_Toc45886368"/>
      <w:bookmarkStart w:id="5171" w:name="_Toc53183413"/>
      <w:bookmarkStart w:id="5172" w:name="_Toc58916125"/>
      <w:bookmarkStart w:id="5173" w:name="_Toc58918306"/>
      <w:bookmarkStart w:id="5174" w:name="_Toc66694176"/>
      <w:r w:rsidRPr="00931575">
        <w:t>I.5</w:t>
      </w:r>
      <w:r w:rsidRPr="00931575">
        <w:tab/>
        <w:t>Orthogonal cut grid</w:t>
      </w:r>
      <w:bookmarkEnd w:id="5166"/>
      <w:bookmarkEnd w:id="5167"/>
      <w:bookmarkEnd w:id="5168"/>
      <w:bookmarkEnd w:id="5169"/>
      <w:bookmarkEnd w:id="5170"/>
      <w:bookmarkEnd w:id="5171"/>
      <w:bookmarkEnd w:id="5172"/>
      <w:bookmarkEnd w:id="5173"/>
      <w:bookmarkEnd w:id="5174"/>
    </w:p>
    <w:p w14:paraId="7761AEA7" w14:textId="77777777" w:rsidR="00C45907" w:rsidRPr="00931575" w:rsidRDefault="00C45907" w:rsidP="00C45907">
      <w:pPr>
        <w:pStyle w:val="Heading2"/>
      </w:pPr>
      <w:bookmarkStart w:id="5175" w:name="_Toc21103123"/>
      <w:bookmarkStart w:id="5176" w:name="_Toc29810972"/>
      <w:bookmarkStart w:id="5177" w:name="_Toc36636333"/>
      <w:bookmarkStart w:id="5178" w:name="_Toc37273279"/>
      <w:bookmarkStart w:id="5179" w:name="_Toc45886369"/>
      <w:bookmarkStart w:id="5180" w:name="_Toc53183414"/>
      <w:bookmarkStart w:id="5181" w:name="_Toc58916126"/>
      <w:bookmarkStart w:id="5182" w:name="_Toc58918307"/>
      <w:bookmarkStart w:id="5183" w:name="_Toc66694177"/>
      <w:r w:rsidRPr="00931575">
        <w:t>I.5.1</w:t>
      </w:r>
      <w:r w:rsidRPr="00931575">
        <w:tab/>
        <w:t>General</w:t>
      </w:r>
      <w:bookmarkEnd w:id="5175"/>
      <w:bookmarkEnd w:id="5176"/>
      <w:bookmarkEnd w:id="5177"/>
      <w:bookmarkEnd w:id="5178"/>
      <w:bookmarkEnd w:id="5179"/>
      <w:bookmarkEnd w:id="5180"/>
      <w:bookmarkEnd w:id="5181"/>
      <w:bookmarkEnd w:id="5182"/>
      <w:bookmarkEnd w:id="5183"/>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5184" w:name="_Toc21103124"/>
      <w:bookmarkStart w:id="5185" w:name="_Toc29810973"/>
      <w:bookmarkStart w:id="5186" w:name="_Toc36636334"/>
      <w:bookmarkStart w:id="5187" w:name="_Toc37273280"/>
      <w:bookmarkStart w:id="5188" w:name="_Toc45886370"/>
      <w:bookmarkStart w:id="5189" w:name="_Toc53183415"/>
      <w:bookmarkStart w:id="5190" w:name="_Toc58916127"/>
      <w:bookmarkStart w:id="5191" w:name="_Toc58918308"/>
      <w:bookmarkStart w:id="5192" w:name="_Toc66694178"/>
      <w:r w:rsidRPr="00931575">
        <w:rPr>
          <w:lang w:val="en-US"/>
        </w:rPr>
        <w:t>I.5</w:t>
      </w:r>
      <w:r w:rsidRPr="00931575">
        <w:t>.2</w:t>
      </w:r>
      <w:r w:rsidRPr="00931575">
        <w:tab/>
      </w:r>
      <w:r w:rsidRPr="00931575">
        <w:rPr>
          <w:lang w:val="en-US"/>
        </w:rPr>
        <w:t>Operating band unwanted emissions</w:t>
      </w:r>
      <w:bookmarkEnd w:id="5184"/>
      <w:bookmarkEnd w:id="5185"/>
      <w:bookmarkEnd w:id="5186"/>
      <w:bookmarkEnd w:id="5187"/>
      <w:bookmarkEnd w:id="5188"/>
      <w:bookmarkEnd w:id="5189"/>
      <w:bookmarkEnd w:id="5190"/>
      <w:bookmarkEnd w:id="5191"/>
      <w:bookmarkEnd w:id="5192"/>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5193" w:name="_Toc21103125"/>
      <w:bookmarkStart w:id="5194" w:name="_Toc29810974"/>
      <w:bookmarkStart w:id="5195" w:name="_Toc36636335"/>
      <w:bookmarkStart w:id="5196" w:name="_Toc37273281"/>
      <w:bookmarkStart w:id="5197" w:name="_Toc45886371"/>
      <w:bookmarkStart w:id="5198" w:name="_Toc53183416"/>
      <w:bookmarkStart w:id="5199" w:name="_Toc58916128"/>
      <w:bookmarkStart w:id="5200" w:name="_Toc58918309"/>
      <w:bookmarkStart w:id="5201" w:name="_Toc66694179"/>
      <w:r w:rsidRPr="00931575">
        <w:rPr>
          <w:lang w:val="en-US"/>
        </w:rPr>
        <w:t>I.5.3</w:t>
      </w:r>
      <w:r w:rsidRPr="00931575">
        <w:tab/>
      </w:r>
      <w:r w:rsidRPr="00931575">
        <w:rPr>
          <w:lang w:val="en-US"/>
        </w:rPr>
        <w:t>Spurious unwanted emissions</w:t>
      </w:r>
      <w:bookmarkEnd w:id="5193"/>
      <w:bookmarkEnd w:id="5194"/>
      <w:bookmarkEnd w:id="5195"/>
      <w:bookmarkEnd w:id="5196"/>
      <w:bookmarkEnd w:id="5197"/>
      <w:bookmarkEnd w:id="5198"/>
      <w:bookmarkEnd w:id="5199"/>
      <w:bookmarkEnd w:id="5200"/>
      <w:bookmarkEnd w:id="5201"/>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5202" w:name="_Toc21103126"/>
      <w:bookmarkStart w:id="5203" w:name="_Toc29810975"/>
      <w:bookmarkStart w:id="5204" w:name="_Toc36636336"/>
      <w:bookmarkStart w:id="5205" w:name="_Toc37273282"/>
      <w:bookmarkStart w:id="5206" w:name="_Toc45886372"/>
      <w:bookmarkStart w:id="5207" w:name="_Toc53183417"/>
      <w:bookmarkStart w:id="5208" w:name="_Toc58916129"/>
      <w:bookmarkStart w:id="5209" w:name="_Toc58918310"/>
      <w:bookmarkStart w:id="5210" w:name="_Toc66694180"/>
      <w:r w:rsidRPr="00931575">
        <w:t>I.6</w:t>
      </w:r>
      <w:r w:rsidRPr="00931575">
        <w:tab/>
        <w:t>Wave vector space grid</w:t>
      </w:r>
      <w:bookmarkEnd w:id="5202"/>
      <w:bookmarkEnd w:id="5203"/>
      <w:bookmarkEnd w:id="5204"/>
      <w:bookmarkEnd w:id="5205"/>
      <w:bookmarkEnd w:id="5206"/>
      <w:bookmarkEnd w:id="5207"/>
      <w:bookmarkEnd w:id="5208"/>
      <w:bookmarkEnd w:id="5209"/>
      <w:bookmarkEnd w:id="5210"/>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5211" w:name="_Toc21103127"/>
      <w:bookmarkStart w:id="5212" w:name="_Toc29810976"/>
      <w:bookmarkStart w:id="5213" w:name="_Toc36636337"/>
      <w:bookmarkStart w:id="5214" w:name="_Toc37273283"/>
      <w:bookmarkStart w:id="5215" w:name="_Toc45886373"/>
      <w:bookmarkStart w:id="5216" w:name="_Toc53183418"/>
      <w:bookmarkStart w:id="5217" w:name="_Toc58916130"/>
      <w:bookmarkStart w:id="5218" w:name="_Toc58918311"/>
      <w:bookmarkStart w:id="5219" w:name="_Toc66694181"/>
      <w:r w:rsidRPr="00931575">
        <w:t>I.7</w:t>
      </w:r>
      <w:r w:rsidRPr="00931575">
        <w:tab/>
        <w:t>Void</w:t>
      </w:r>
      <w:bookmarkEnd w:id="5211"/>
      <w:bookmarkEnd w:id="5212"/>
      <w:bookmarkEnd w:id="5213"/>
      <w:bookmarkEnd w:id="5214"/>
      <w:bookmarkEnd w:id="5215"/>
      <w:bookmarkEnd w:id="5216"/>
      <w:bookmarkEnd w:id="5217"/>
      <w:bookmarkEnd w:id="5218"/>
      <w:bookmarkEnd w:id="5219"/>
    </w:p>
    <w:p w14:paraId="64DF6200" w14:textId="77777777" w:rsidR="00C45907" w:rsidRPr="00931575" w:rsidRDefault="00C45907" w:rsidP="00C45907">
      <w:pPr>
        <w:pStyle w:val="Heading1"/>
      </w:pPr>
      <w:bookmarkStart w:id="5220" w:name="_Toc21103128"/>
      <w:bookmarkStart w:id="5221" w:name="_Toc29810977"/>
      <w:bookmarkStart w:id="5222" w:name="_Toc36636338"/>
      <w:bookmarkStart w:id="5223" w:name="_Toc37273284"/>
      <w:bookmarkStart w:id="5224" w:name="_Toc45886374"/>
      <w:bookmarkStart w:id="5225" w:name="_Toc53183419"/>
      <w:bookmarkStart w:id="5226" w:name="_Toc58916131"/>
      <w:bookmarkStart w:id="5227" w:name="_Toc58918312"/>
      <w:bookmarkStart w:id="5228" w:name="_Toc66694182"/>
      <w:r w:rsidRPr="00931575">
        <w:t>I.8</w:t>
      </w:r>
      <w:r w:rsidRPr="00931575">
        <w:tab/>
        <w:t>Void</w:t>
      </w:r>
      <w:bookmarkEnd w:id="5220"/>
      <w:bookmarkEnd w:id="5221"/>
      <w:bookmarkEnd w:id="5222"/>
      <w:bookmarkEnd w:id="5223"/>
      <w:bookmarkEnd w:id="5224"/>
      <w:bookmarkEnd w:id="5225"/>
      <w:bookmarkEnd w:id="5226"/>
      <w:bookmarkEnd w:id="5227"/>
      <w:bookmarkEnd w:id="5228"/>
    </w:p>
    <w:p w14:paraId="68BF8153" w14:textId="77777777" w:rsidR="00C45907" w:rsidRPr="00931575" w:rsidRDefault="00C45907" w:rsidP="00C45907">
      <w:pPr>
        <w:pStyle w:val="Heading1"/>
      </w:pPr>
      <w:bookmarkStart w:id="5229" w:name="_Toc21103129"/>
      <w:bookmarkStart w:id="5230" w:name="_Toc29810978"/>
      <w:bookmarkStart w:id="5231" w:name="_Toc36636339"/>
      <w:bookmarkStart w:id="5232" w:name="_Toc37273285"/>
      <w:bookmarkStart w:id="5233" w:name="_Toc45886375"/>
      <w:bookmarkStart w:id="5234" w:name="_Toc53183420"/>
      <w:bookmarkStart w:id="5235" w:name="_Toc58916132"/>
      <w:bookmarkStart w:id="5236" w:name="_Toc58918313"/>
      <w:bookmarkStart w:id="5237" w:name="_Toc66694183"/>
      <w:r w:rsidRPr="00931575">
        <w:t>I.9</w:t>
      </w:r>
      <w:r w:rsidRPr="00931575">
        <w:tab/>
        <w:t>Full sphere with sparse sampling</w:t>
      </w:r>
      <w:bookmarkEnd w:id="5229"/>
      <w:bookmarkEnd w:id="5230"/>
      <w:bookmarkEnd w:id="5231"/>
      <w:bookmarkEnd w:id="5232"/>
      <w:bookmarkEnd w:id="5233"/>
      <w:bookmarkEnd w:id="5234"/>
      <w:bookmarkEnd w:id="5235"/>
      <w:bookmarkEnd w:id="5236"/>
      <w:bookmarkEnd w:id="523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5238"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5239" w:name="_Toc29810979"/>
      <w:bookmarkStart w:id="5240" w:name="_Toc36636340"/>
      <w:bookmarkStart w:id="5241" w:name="_Toc37273286"/>
      <w:bookmarkStart w:id="5242" w:name="_Toc45886376"/>
      <w:bookmarkStart w:id="5243" w:name="_Toc53183421"/>
      <w:bookmarkStart w:id="5244" w:name="_Toc58916133"/>
      <w:bookmarkStart w:id="5245" w:name="_Toc58918314"/>
      <w:bookmarkStart w:id="5246" w:name="_Toc66694184"/>
      <w:r w:rsidRPr="00931575">
        <w:t>I.10</w:t>
      </w:r>
      <w:r w:rsidRPr="00931575">
        <w:tab/>
        <w:t>Beam-based directions</w:t>
      </w:r>
      <w:bookmarkEnd w:id="5238"/>
      <w:bookmarkEnd w:id="5239"/>
      <w:bookmarkEnd w:id="5240"/>
      <w:bookmarkEnd w:id="5241"/>
      <w:bookmarkEnd w:id="5242"/>
      <w:bookmarkEnd w:id="5243"/>
      <w:bookmarkEnd w:id="5244"/>
      <w:bookmarkEnd w:id="5245"/>
      <w:bookmarkEnd w:id="5246"/>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2559E4"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5247" w:name="_Toc21103131"/>
      <w:bookmarkStart w:id="5248" w:name="_Toc29810980"/>
      <w:bookmarkStart w:id="5249" w:name="_Toc36636341"/>
      <w:bookmarkStart w:id="5250" w:name="_Toc37273287"/>
      <w:bookmarkStart w:id="5251" w:name="_Toc45886377"/>
      <w:bookmarkStart w:id="5252" w:name="_Toc53183422"/>
      <w:bookmarkStart w:id="5253" w:name="_Toc58916134"/>
      <w:bookmarkStart w:id="5254" w:name="_Toc58918315"/>
      <w:bookmarkStart w:id="5255" w:name="_Toc66694185"/>
      <w:r w:rsidRPr="00931575">
        <w:t>I.11</w:t>
      </w:r>
      <w:r w:rsidRPr="00931575">
        <w:tab/>
        <w:t>Peak method</w:t>
      </w:r>
      <w:bookmarkEnd w:id="5247"/>
      <w:bookmarkEnd w:id="5248"/>
      <w:bookmarkEnd w:id="5249"/>
      <w:bookmarkEnd w:id="5250"/>
      <w:bookmarkEnd w:id="5251"/>
      <w:bookmarkEnd w:id="5252"/>
      <w:bookmarkEnd w:id="5253"/>
      <w:bookmarkEnd w:id="5254"/>
      <w:bookmarkEnd w:id="5255"/>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5256" w:name="_Toc21103132"/>
      <w:bookmarkStart w:id="5257" w:name="_Toc29810981"/>
      <w:bookmarkStart w:id="5258" w:name="_Toc36636342"/>
      <w:bookmarkStart w:id="5259" w:name="_Toc37273288"/>
      <w:bookmarkStart w:id="5260" w:name="_Toc45886378"/>
      <w:bookmarkStart w:id="5261" w:name="_Toc53183423"/>
      <w:bookmarkStart w:id="5262" w:name="_Toc58916135"/>
      <w:bookmarkStart w:id="5263" w:name="_Toc58918316"/>
      <w:bookmarkStart w:id="5264" w:name="_Toc66694186"/>
      <w:r w:rsidRPr="00931575">
        <w:t>I.12</w:t>
      </w:r>
      <w:r w:rsidRPr="00931575">
        <w:tab/>
        <w:t>Equal sector with peak average</w:t>
      </w:r>
      <w:bookmarkEnd w:id="5256"/>
      <w:bookmarkEnd w:id="5257"/>
      <w:bookmarkEnd w:id="5258"/>
      <w:bookmarkEnd w:id="5259"/>
      <w:bookmarkEnd w:id="5260"/>
      <w:bookmarkEnd w:id="5261"/>
      <w:bookmarkEnd w:id="5262"/>
      <w:bookmarkEnd w:id="5263"/>
      <w:bookmarkEnd w:id="5264"/>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5265" w:name="_Toc21103133"/>
      <w:bookmarkStart w:id="5266" w:name="_Toc29810982"/>
      <w:bookmarkStart w:id="5267" w:name="_Toc36636343"/>
      <w:bookmarkStart w:id="5268" w:name="_Toc37273289"/>
      <w:bookmarkStart w:id="5269" w:name="_Toc45886379"/>
      <w:bookmarkStart w:id="5270" w:name="_Toc53183424"/>
      <w:bookmarkStart w:id="5271" w:name="_Toc58916136"/>
      <w:bookmarkStart w:id="5272" w:name="_Toc58918317"/>
      <w:bookmarkStart w:id="5273" w:name="_Toc66694187"/>
      <w:r w:rsidRPr="00931575">
        <w:t>I.13</w:t>
      </w:r>
      <w:r w:rsidRPr="00931575">
        <w:tab/>
        <w:t>Pre-scan</w:t>
      </w:r>
      <w:bookmarkEnd w:id="5265"/>
      <w:bookmarkEnd w:id="5266"/>
      <w:bookmarkEnd w:id="5267"/>
      <w:bookmarkEnd w:id="5268"/>
      <w:bookmarkEnd w:id="5269"/>
      <w:bookmarkEnd w:id="5270"/>
      <w:bookmarkEnd w:id="5271"/>
      <w:bookmarkEnd w:id="5272"/>
      <w:bookmarkEnd w:id="5273"/>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5274" w:name="_Toc21103134"/>
      <w:bookmarkStart w:id="5275" w:name="_Toc29810983"/>
      <w:bookmarkStart w:id="5276" w:name="_Toc36636344"/>
      <w:bookmarkStart w:id="5277" w:name="_Toc37273290"/>
      <w:bookmarkStart w:id="5278" w:name="_Toc45886380"/>
      <w:bookmarkStart w:id="5279" w:name="_Toc53183425"/>
      <w:bookmarkStart w:id="5280" w:name="_Toc58916137"/>
      <w:bookmarkStart w:id="5281" w:name="_Toc58918318"/>
      <w:bookmarkStart w:id="5282" w:name="_Toc66694188"/>
      <w:r w:rsidRPr="00931575">
        <w:rPr>
          <w:lang w:val="fr-FR"/>
        </w:rPr>
        <w:t>Annex J (normative):</w:t>
      </w:r>
      <w:r w:rsidRPr="00931575">
        <w:rPr>
          <w:lang w:val="fr-FR"/>
        </w:rPr>
        <w:br/>
        <w:t>Propagation conditions</w:t>
      </w:r>
      <w:bookmarkEnd w:id="5274"/>
      <w:bookmarkEnd w:id="5275"/>
      <w:bookmarkEnd w:id="5276"/>
      <w:bookmarkEnd w:id="5277"/>
      <w:bookmarkEnd w:id="5278"/>
      <w:bookmarkEnd w:id="5279"/>
      <w:bookmarkEnd w:id="5280"/>
      <w:bookmarkEnd w:id="5281"/>
      <w:bookmarkEnd w:id="5282"/>
    </w:p>
    <w:p w14:paraId="57782CC0" w14:textId="77777777" w:rsidR="00C45907" w:rsidRPr="00931575" w:rsidRDefault="00C45907" w:rsidP="00C45907">
      <w:pPr>
        <w:pStyle w:val="Heading1"/>
      </w:pPr>
      <w:bookmarkStart w:id="5283" w:name="_Toc21103135"/>
      <w:bookmarkStart w:id="5284" w:name="_Toc29810984"/>
      <w:bookmarkStart w:id="5285" w:name="_Toc36636345"/>
      <w:bookmarkStart w:id="5286" w:name="_Toc37273291"/>
      <w:bookmarkStart w:id="5287" w:name="_Toc45886381"/>
      <w:bookmarkStart w:id="5288" w:name="_Toc53183426"/>
      <w:bookmarkStart w:id="5289" w:name="_Toc58916138"/>
      <w:bookmarkStart w:id="5290" w:name="_Toc58918319"/>
      <w:bookmarkStart w:id="5291" w:name="_Toc66694189"/>
      <w:r w:rsidRPr="00931575">
        <w:t>J.1</w:t>
      </w:r>
      <w:r w:rsidRPr="00931575">
        <w:rPr>
          <w:rFonts w:hint="eastAsia"/>
        </w:rPr>
        <w:tab/>
      </w:r>
      <w:r w:rsidRPr="00931575">
        <w:t>Static propagation condition</w:t>
      </w:r>
      <w:bookmarkEnd w:id="5283"/>
      <w:bookmarkEnd w:id="5284"/>
      <w:bookmarkEnd w:id="5285"/>
      <w:bookmarkEnd w:id="5286"/>
      <w:bookmarkEnd w:id="5287"/>
      <w:bookmarkEnd w:id="5288"/>
      <w:bookmarkEnd w:id="5289"/>
      <w:bookmarkEnd w:id="5290"/>
      <w:bookmarkEnd w:id="5291"/>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5292" w:name="_Toc21103136"/>
      <w:bookmarkStart w:id="5293" w:name="_Toc29810985"/>
      <w:bookmarkStart w:id="5294" w:name="_Toc36636346"/>
      <w:bookmarkStart w:id="5295" w:name="_Toc37273292"/>
      <w:bookmarkStart w:id="5296" w:name="_Toc45886382"/>
      <w:bookmarkStart w:id="5297" w:name="_Toc53183427"/>
      <w:bookmarkStart w:id="5298" w:name="_Toc58916139"/>
      <w:bookmarkStart w:id="5299" w:name="_Toc58918320"/>
      <w:bookmarkStart w:id="5300" w:name="_Toc66694190"/>
      <w:r w:rsidRPr="00931575">
        <w:t>J.2</w:t>
      </w:r>
      <w:r w:rsidRPr="00931575">
        <w:tab/>
        <w:t>Multi-path fading propagation conditions</w:t>
      </w:r>
      <w:bookmarkEnd w:id="5292"/>
      <w:bookmarkEnd w:id="5293"/>
      <w:bookmarkEnd w:id="5294"/>
      <w:bookmarkEnd w:id="5295"/>
      <w:bookmarkEnd w:id="5296"/>
      <w:bookmarkEnd w:id="5297"/>
      <w:bookmarkEnd w:id="5298"/>
      <w:bookmarkEnd w:id="5299"/>
      <w:bookmarkEnd w:id="5300"/>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5301" w:name="_Toc21103137"/>
      <w:bookmarkStart w:id="5302" w:name="_Toc29810986"/>
      <w:bookmarkStart w:id="5303" w:name="_Toc36636347"/>
      <w:bookmarkStart w:id="5304" w:name="_Toc37273293"/>
      <w:bookmarkStart w:id="5305" w:name="_Toc45886383"/>
      <w:bookmarkStart w:id="5306" w:name="_Toc53183428"/>
      <w:bookmarkStart w:id="5307" w:name="_Toc58916140"/>
      <w:bookmarkStart w:id="5308" w:name="_Toc58918321"/>
      <w:bookmarkStart w:id="5309" w:name="_Toc66694191"/>
      <w:r w:rsidRPr="00931575">
        <w:t>J.2.1</w:t>
      </w:r>
      <w:r w:rsidRPr="00931575">
        <w:tab/>
        <w:t>Delay profiles</w:t>
      </w:r>
      <w:bookmarkEnd w:id="5301"/>
      <w:bookmarkEnd w:id="5302"/>
      <w:bookmarkEnd w:id="5303"/>
      <w:bookmarkEnd w:id="5304"/>
      <w:bookmarkEnd w:id="5305"/>
      <w:bookmarkEnd w:id="5306"/>
      <w:bookmarkEnd w:id="5307"/>
      <w:bookmarkEnd w:id="5308"/>
      <w:bookmarkEnd w:id="5309"/>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5310" w:name="_Toc21103138"/>
      <w:bookmarkStart w:id="5311" w:name="_Toc29810987"/>
      <w:bookmarkStart w:id="5312" w:name="_Toc36636348"/>
      <w:bookmarkStart w:id="5313" w:name="_Toc37273294"/>
      <w:bookmarkStart w:id="5314" w:name="_Toc45886384"/>
      <w:bookmarkStart w:id="5315" w:name="_Toc53183429"/>
      <w:bookmarkStart w:id="5316" w:name="_Toc58916141"/>
      <w:bookmarkStart w:id="5317" w:name="_Toc58918322"/>
      <w:bookmarkStart w:id="5318" w:name="_Toc66694192"/>
      <w:r w:rsidRPr="00931575">
        <w:t>J.2.</w:t>
      </w:r>
      <w:r w:rsidRPr="00931575">
        <w:rPr>
          <w:rFonts w:hint="eastAsia"/>
        </w:rPr>
        <w:t>1</w:t>
      </w:r>
      <w:r w:rsidRPr="00931575">
        <w:t>.1</w:t>
      </w:r>
      <w:r w:rsidRPr="00931575">
        <w:tab/>
        <w:t>Delay profiles for FR1</w:t>
      </w:r>
      <w:bookmarkEnd w:id="5310"/>
      <w:bookmarkEnd w:id="5311"/>
      <w:bookmarkEnd w:id="5312"/>
      <w:bookmarkEnd w:id="5313"/>
      <w:bookmarkEnd w:id="5314"/>
      <w:bookmarkEnd w:id="5315"/>
      <w:bookmarkEnd w:id="5316"/>
      <w:bookmarkEnd w:id="5317"/>
      <w:bookmarkEnd w:id="5318"/>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5319" w:name="_Toc21103139"/>
      <w:bookmarkStart w:id="5320" w:name="_Toc29810988"/>
      <w:bookmarkStart w:id="5321" w:name="_Toc36636349"/>
      <w:bookmarkStart w:id="5322" w:name="_Toc37273295"/>
      <w:bookmarkStart w:id="5323" w:name="_Toc45886385"/>
      <w:bookmarkStart w:id="5324" w:name="_Toc53183430"/>
      <w:bookmarkStart w:id="5325" w:name="_Toc58916142"/>
      <w:bookmarkStart w:id="5326" w:name="_Toc58918323"/>
      <w:bookmarkStart w:id="5327" w:name="_Toc66694193"/>
      <w:r w:rsidRPr="00931575">
        <w:t>J.2.</w:t>
      </w:r>
      <w:r w:rsidRPr="00931575">
        <w:rPr>
          <w:rFonts w:hint="eastAsia"/>
        </w:rPr>
        <w:t>1</w:t>
      </w:r>
      <w:r w:rsidRPr="00931575">
        <w:t>.2</w:t>
      </w:r>
      <w:r w:rsidRPr="00931575">
        <w:tab/>
        <w:t>Delay profiles for FR2</w:t>
      </w:r>
      <w:bookmarkEnd w:id="5319"/>
      <w:bookmarkEnd w:id="5320"/>
      <w:bookmarkEnd w:id="5321"/>
      <w:bookmarkEnd w:id="5322"/>
      <w:bookmarkEnd w:id="5323"/>
      <w:bookmarkEnd w:id="5324"/>
      <w:bookmarkEnd w:id="5325"/>
      <w:bookmarkEnd w:id="5326"/>
      <w:bookmarkEnd w:id="532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5328" w:name="_Toc21103140"/>
      <w:bookmarkStart w:id="5329" w:name="_Toc29810989"/>
      <w:bookmarkStart w:id="5330" w:name="_Toc36636350"/>
      <w:bookmarkStart w:id="5331" w:name="_Toc37273296"/>
      <w:bookmarkStart w:id="5332" w:name="_Toc45886386"/>
      <w:bookmarkStart w:id="5333" w:name="_Toc53183431"/>
      <w:bookmarkStart w:id="5334" w:name="_Toc58916143"/>
      <w:bookmarkStart w:id="5335" w:name="_Toc58918324"/>
      <w:bookmarkStart w:id="5336" w:name="_Toc66694194"/>
      <w:r w:rsidRPr="00931575">
        <w:t>J.2.2</w:t>
      </w:r>
      <w:r w:rsidRPr="00931575">
        <w:tab/>
        <w:t>Combinations of channel model parameters</w:t>
      </w:r>
      <w:bookmarkEnd w:id="5328"/>
      <w:bookmarkEnd w:id="5329"/>
      <w:bookmarkEnd w:id="5330"/>
      <w:bookmarkEnd w:id="5331"/>
      <w:bookmarkEnd w:id="5332"/>
      <w:bookmarkEnd w:id="5333"/>
      <w:bookmarkEnd w:id="5334"/>
      <w:bookmarkEnd w:id="5335"/>
      <w:bookmarkEnd w:id="5336"/>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5337" w:name="_Toc21103141"/>
      <w:bookmarkStart w:id="5338" w:name="_Toc29810990"/>
      <w:bookmarkStart w:id="5339" w:name="_Toc36636351"/>
      <w:bookmarkStart w:id="5340" w:name="_Toc37273297"/>
      <w:bookmarkStart w:id="5341" w:name="_Toc45886387"/>
      <w:bookmarkStart w:id="5342" w:name="_Toc53183432"/>
      <w:bookmarkStart w:id="5343" w:name="_Toc58916144"/>
      <w:bookmarkStart w:id="5344" w:name="_Toc58918325"/>
      <w:bookmarkStart w:id="5345" w:name="_Toc66694195"/>
      <w:r w:rsidRPr="00931575">
        <w:t>J.2.</w:t>
      </w:r>
      <w:r w:rsidRPr="00931575">
        <w:rPr>
          <w:rFonts w:hint="eastAsia"/>
        </w:rPr>
        <w:t>3</w:t>
      </w:r>
      <w:r w:rsidRPr="00931575">
        <w:tab/>
        <w:t>MIMO channel correlation matrices</w:t>
      </w:r>
      <w:bookmarkEnd w:id="5337"/>
      <w:bookmarkEnd w:id="5338"/>
      <w:bookmarkEnd w:id="5339"/>
      <w:bookmarkEnd w:id="5340"/>
      <w:bookmarkEnd w:id="5341"/>
      <w:bookmarkEnd w:id="5342"/>
      <w:bookmarkEnd w:id="5343"/>
      <w:bookmarkEnd w:id="5344"/>
      <w:bookmarkEnd w:id="5345"/>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5346" w:name="_Toc21103142"/>
      <w:bookmarkStart w:id="5347" w:name="_Toc29810991"/>
      <w:bookmarkStart w:id="5348" w:name="_Toc36636352"/>
      <w:bookmarkStart w:id="5349" w:name="_Toc37273298"/>
      <w:bookmarkStart w:id="5350" w:name="_Toc45886388"/>
      <w:bookmarkStart w:id="5351" w:name="_Toc53183433"/>
      <w:bookmarkStart w:id="5352" w:name="_Toc58916145"/>
      <w:bookmarkStart w:id="5353" w:name="_Toc58918326"/>
      <w:bookmarkStart w:id="5354" w:name="_Toc6669419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5346"/>
      <w:bookmarkEnd w:id="5347"/>
      <w:bookmarkEnd w:id="5348"/>
      <w:bookmarkEnd w:id="5349"/>
      <w:bookmarkEnd w:id="5350"/>
      <w:bookmarkEnd w:id="5351"/>
      <w:bookmarkEnd w:id="5352"/>
      <w:bookmarkEnd w:id="5353"/>
      <w:bookmarkEnd w:id="5354"/>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5355" w:name="_Toc21103143"/>
      <w:bookmarkStart w:id="5356" w:name="_Toc29810992"/>
      <w:bookmarkStart w:id="5357" w:name="_Toc36636353"/>
      <w:bookmarkStart w:id="5358" w:name="_Toc37273299"/>
      <w:bookmarkStart w:id="5359" w:name="_Toc45886389"/>
      <w:bookmarkStart w:id="5360" w:name="_Toc53183434"/>
      <w:bookmarkStart w:id="5361" w:name="_Toc58916146"/>
      <w:bookmarkStart w:id="5362" w:name="_Toc58918327"/>
      <w:bookmarkStart w:id="5363" w:name="_Toc6669419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5355"/>
      <w:bookmarkEnd w:id="5356"/>
      <w:bookmarkEnd w:id="5357"/>
      <w:bookmarkEnd w:id="5358"/>
      <w:bookmarkEnd w:id="5359"/>
      <w:bookmarkEnd w:id="5360"/>
      <w:bookmarkEnd w:id="5361"/>
      <w:bookmarkEnd w:id="5362"/>
      <w:bookmarkEnd w:id="5363"/>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1pt;height:159.85pt" o:ole="">
                  <v:imagedata r:id="rId115" o:title=""/>
                </v:shape>
                <o:OLEObject Type="Embed" ProgID="Equation.DSMT4" ShapeID="_x0000_i1060" DrawAspect="Content" ObjectID="_1679414530"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5364" w:name="_Toc21103144"/>
      <w:bookmarkStart w:id="5365" w:name="_Toc29810993"/>
      <w:bookmarkStart w:id="5366" w:name="_Toc36636354"/>
      <w:bookmarkStart w:id="5367" w:name="_Toc37273300"/>
      <w:bookmarkStart w:id="5368" w:name="_Toc45886390"/>
      <w:bookmarkStart w:id="5369" w:name="_Toc53183435"/>
      <w:bookmarkStart w:id="5370" w:name="_Toc58916147"/>
      <w:bookmarkStart w:id="5371" w:name="_Toc58918328"/>
      <w:bookmarkStart w:id="5372" w:name="_Toc6669419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5364"/>
      <w:bookmarkEnd w:id="5365"/>
      <w:bookmarkEnd w:id="5366"/>
      <w:bookmarkEnd w:id="5367"/>
      <w:bookmarkEnd w:id="5368"/>
      <w:bookmarkEnd w:id="5369"/>
      <w:bookmarkEnd w:id="5370"/>
      <w:bookmarkEnd w:id="5371"/>
      <w:bookmarkEnd w:id="5372"/>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0.9pt;height:15.25pt" o:ole="">
                  <v:imagedata r:id="rId142" o:title=""/>
                </v:shape>
                <o:OLEObject Type="Embed" ProgID="Equation.3" ShapeID="_x0000_i1061" DrawAspect="Content" ObjectID="_1679414531"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6.35pt;height:15.25pt" o:ole="">
                  <v:imagedata r:id="rId145" o:title=""/>
                </v:shape>
                <o:OLEObject Type="Embed" ProgID="Equation.3" ShapeID="_x0000_i1062" DrawAspect="Content" ObjectID="_1679414532"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5373" w:name="_Toc21103145"/>
      <w:bookmarkStart w:id="5374" w:name="_Toc29810994"/>
      <w:bookmarkStart w:id="5375" w:name="_Toc36636355"/>
      <w:bookmarkStart w:id="5376" w:name="_Toc37273301"/>
      <w:bookmarkStart w:id="5377" w:name="_Toc45886391"/>
      <w:bookmarkStart w:id="5378" w:name="_Toc53183436"/>
      <w:bookmarkStart w:id="5379" w:name="_Toc58916148"/>
      <w:bookmarkStart w:id="5380" w:name="_Toc58918329"/>
      <w:bookmarkStart w:id="5381" w:name="_Toc66694199"/>
      <w:r w:rsidRPr="00931575">
        <w:t>J.2.</w:t>
      </w:r>
      <w:r w:rsidRPr="00931575">
        <w:rPr>
          <w:rFonts w:hint="eastAsia"/>
        </w:rPr>
        <w:t>3</w:t>
      </w:r>
      <w:r w:rsidRPr="00931575">
        <w:t>.2</w:t>
      </w:r>
      <w:r w:rsidRPr="00931575">
        <w:tab/>
        <w:t>Multi-antenna channel models using cross polarized antennas</w:t>
      </w:r>
      <w:bookmarkEnd w:id="5373"/>
      <w:bookmarkEnd w:id="5374"/>
      <w:bookmarkEnd w:id="5375"/>
      <w:bookmarkEnd w:id="5376"/>
      <w:bookmarkEnd w:id="5377"/>
      <w:bookmarkEnd w:id="5378"/>
      <w:bookmarkEnd w:id="5379"/>
      <w:bookmarkEnd w:id="5380"/>
      <w:bookmarkEnd w:id="5381"/>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5382" w:name="_Toc21103146"/>
      <w:bookmarkStart w:id="5383" w:name="_Toc29810995"/>
      <w:bookmarkStart w:id="5384" w:name="_Toc36636356"/>
      <w:bookmarkStart w:id="5385" w:name="_Toc37273302"/>
      <w:bookmarkStart w:id="5386" w:name="_Toc45886392"/>
      <w:bookmarkStart w:id="5387" w:name="_Toc53183437"/>
      <w:bookmarkStart w:id="5388" w:name="_Toc58916149"/>
      <w:bookmarkStart w:id="5389" w:name="_Toc58918330"/>
      <w:bookmarkStart w:id="5390" w:name="_Toc66694200"/>
      <w:r w:rsidRPr="00931575">
        <w:rPr>
          <w:lang w:eastAsia="ko-KR"/>
        </w:rPr>
        <w:t>J.2.3.2.1</w:t>
      </w:r>
      <w:r w:rsidRPr="00931575">
        <w:rPr>
          <w:lang w:eastAsia="ko-KR"/>
        </w:rPr>
        <w:tab/>
        <w:t>Definition of MIMO correlation matrices using cross polarized antennas</w:t>
      </w:r>
      <w:bookmarkEnd w:id="5382"/>
      <w:bookmarkEnd w:id="5383"/>
      <w:bookmarkEnd w:id="5384"/>
      <w:bookmarkEnd w:id="5385"/>
      <w:bookmarkEnd w:id="5386"/>
      <w:bookmarkEnd w:id="5387"/>
      <w:bookmarkEnd w:id="5388"/>
      <w:bookmarkEnd w:id="5389"/>
      <w:bookmarkEnd w:id="5390"/>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5391" w:name="_Toc21103147"/>
      <w:bookmarkStart w:id="5392" w:name="_Toc29810996"/>
      <w:bookmarkStart w:id="5393" w:name="_Toc36636357"/>
      <w:bookmarkStart w:id="5394" w:name="_Toc37273303"/>
      <w:bookmarkStart w:id="5395" w:name="_Toc45886393"/>
      <w:bookmarkStart w:id="5396" w:name="_Toc53183438"/>
      <w:bookmarkStart w:id="5397" w:name="_Toc58916150"/>
      <w:bookmarkStart w:id="5398" w:name="_Toc58918331"/>
      <w:bookmarkStart w:id="5399" w:name="_Toc6669420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5391"/>
      <w:bookmarkEnd w:id="5392"/>
      <w:bookmarkEnd w:id="5393"/>
      <w:bookmarkEnd w:id="5394"/>
      <w:bookmarkEnd w:id="5395"/>
      <w:bookmarkEnd w:id="5396"/>
      <w:bookmarkEnd w:id="5397"/>
      <w:bookmarkEnd w:id="5398"/>
      <w:bookmarkEnd w:id="5399"/>
    </w:p>
    <w:p w14:paraId="711C6060" w14:textId="77777777" w:rsidR="00C45907" w:rsidRPr="00931575" w:rsidRDefault="00C45907" w:rsidP="00C45907">
      <w:pPr>
        <w:pStyle w:val="Heading5"/>
      </w:pPr>
      <w:bookmarkStart w:id="5400" w:name="_Toc21103148"/>
      <w:bookmarkStart w:id="5401" w:name="_Toc29810997"/>
      <w:bookmarkStart w:id="5402" w:name="_Toc36636358"/>
      <w:bookmarkStart w:id="5403" w:name="_Toc37273304"/>
      <w:bookmarkStart w:id="5404" w:name="_Toc45886394"/>
      <w:bookmarkStart w:id="5405" w:name="_Toc53183439"/>
      <w:bookmarkStart w:id="5406" w:name="_Toc58916151"/>
      <w:bookmarkStart w:id="5407" w:name="_Toc58918332"/>
      <w:bookmarkStart w:id="5408" w:name="_Toc66694202"/>
      <w:r w:rsidRPr="00931575">
        <w:t>J.2.3.2.2.1</w:t>
      </w:r>
      <w:r w:rsidRPr="00931575">
        <w:tab/>
        <w:t>Spatial correlation matrices at UE side</w:t>
      </w:r>
      <w:bookmarkEnd w:id="5400"/>
      <w:bookmarkEnd w:id="5401"/>
      <w:bookmarkEnd w:id="5402"/>
      <w:bookmarkEnd w:id="5403"/>
      <w:bookmarkEnd w:id="5404"/>
      <w:bookmarkEnd w:id="5405"/>
      <w:bookmarkEnd w:id="5406"/>
      <w:bookmarkEnd w:id="5407"/>
      <w:bookmarkEnd w:id="5408"/>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5409" w:name="_Toc21103149"/>
      <w:bookmarkStart w:id="5410" w:name="_Toc29810998"/>
      <w:bookmarkStart w:id="5411" w:name="_Toc36636359"/>
      <w:bookmarkStart w:id="5412" w:name="_Toc37273305"/>
      <w:bookmarkStart w:id="5413" w:name="_Toc45886395"/>
      <w:bookmarkStart w:id="5414" w:name="_Toc53183440"/>
      <w:bookmarkStart w:id="5415" w:name="_Toc58916152"/>
      <w:bookmarkStart w:id="5416" w:name="_Toc58918333"/>
      <w:bookmarkStart w:id="5417" w:name="_Toc66694203"/>
      <w:r w:rsidRPr="00931575">
        <w:t>J.2.3.2.2.2</w:t>
      </w:r>
      <w:r w:rsidRPr="00931575">
        <w:tab/>
        <w:t>Spatial correlation matrices at gNB side</w:t>
      </w:r>
      <w:bookmarkEnd w:id="5409"/>
      <w:bookmarkEnd w:id="5410"/>
      <w:bookmarkEnd w:id="5411"/>
      <w:bookmarkEnd w:id="5412"/>
      <w:bookmarkEnd w:id="5413"/>
      <w:bookmarkEnd w:id="5414"/>
      <w:bookmarkEnd w:id="5415"/>
      <w:bookmarkEnd w:id="5416"/>
      <w:bookmarkEnd w:id="5417"/>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5418" w:name="_Toc21103150"/>
      <w:bookmarkStart w:id="5419" w:name="_Toc29810999"/>
      <w:bookmarkStart w:id="5420" w:name="_Toc36636360"/>
      <w:bookmarkStart w:id="5421" w:name="_Toc37273306"/>
      <w:bookmarkStart w:id="5422" w:name="_Toc45886396"/>
      <w:bookmarkStart w:id="5423" w:name="_Toc53183441"/>
      <w:bookmarkStart w:id="5424" w:name="_Toc58916153"/>
      <w:bookmarkStart w:id="5425" w:name="_Toc58918334"/>
      <w:bookmarkStart w:id="5426" w:name="_Toc66694204"/>
      <w:r w:rsidRPr="00931575">
        <w:rPr>
          <w:rFonts w:hint="eastAsia"/>
          <w:lang w:eastAsia="ko-KR"/>
        </w:rPr>
        <w:t>J.2.3.2.3</w:t>
      </w:r>
      <w:r w:rsidRPr="00931575">
        <w:rPr>
          <w:lang w:eastAsia="ko-KR"/>
        </w:rPr>
        <w:tab/>
        <w:t>MIMO correlation matrices using cross polarized antennas</w:t>
      </w:r>
      <w:bookmarkEnd w:id="5418"/>
      <w:bookmarkEnd w:id="5419"/>
      <w:bookmarkEnd w:id="5420"/>
      <w:bookmarkEnd w:id="5421"/>
      <w:bookmarkEnd w:id="5422"/>
      <w:bookmarkEnd w:id="5423"/>
      <w:bookmarkEnd w:id="5424"/>
      <w:bookmarkEnd w:id="5425"/>
      <w:bookmarkEnd w:id="5426"/>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5427" w:name="_Toc36636361"/>
      <w:bookmarkStart w:id="5428" w:name="_Toc37273307"/>
      <w:bookmarkStart w:id="5429" w:name="_Toc45886397"/>
      <w:bookmarkStart w:id="5430" w:name="_Toc53183442"/>
      <w:bookmarkStart w:id="5431" w:name="_Toc58916154"/>
      <w:bookmarkStart w:id="5432" w:name="_Toc58918335"/>
      <w:bookmarkStart w:id="5433" w:name="_Toc66694205"/>
      <w:r w:rsidRPr="00931575">
        <w:t>J.3</w:t>
      </w:r>
      <w:r w:rsidRPr="00931575">
        <w:tab/>
        <w:t>High speed train condition</w:t>
      </w:r>
      <w:bookmarkEnd w:id="5427"/>
      <w:bookmarkEnd w:id="5428"/>
      <w:bookmarkEnd w:id="5429"/>
      <w:bookmarkEnd w:id="5430"/>
      <w:bookmarkEnd w:id="5431"/>
      <w:bookmarkEnd w:id="5432"/>
      <w:bookmarkEnd w:id="5433"/>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3" type="#_x0000_t75" style="width:97.65pt;height:20.75pt" o:ole="">
            <v:imagedata r:id="rId167" o:title=""/>
          </v:shape>
          <o:OLEObject Type="Embed" ProgID="Equation.3" ShapeID="_x0000_i1063" DrawAspect="Content" ObjectID="_1679414533"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5.65pt;height:15.25pt" o:ole="">
            <v:imagedata r:id="rId169" o:title=""/>
          </v:shape>
          <o:OLEObject Type="Embed" ProgID="Equation.3" ShapeID="_x0000_i1064" DrawAspect="Content" ObjectID="_1679414534" r:id="rId170"/>
        </w:object>
      </w:r>
      <w:r w:rsidRPr="00931575">
        <w:t xml:space="preserve"> is the Doppler shift and </w:t>
      </w:r>
      <w:r w:rsidRPr="00931575">
        <w:rPr>
          <w:position w:val="-10"/>
        </w:rPr>
        <w:object w:dxaOrig="285" w:dyaOrig="285" w14:anchorId="28649224">
          <v:shape id="_x0000_i1065" type="#_x0000_t75" style="width:15.25pt;height:15.25pt" o:ole="">
            <v:imagedata r:id="rId171" o:title=""/>
          </v:shape>
          <o:OLEObject Type="Embed" ProgID="Equation.3" ShapeID="_x0000_i1065" DrawAspect="Content" ObjectID="_1679414535" r:id="rId172"/>
        </w:object>
      </w:r>
      <w:r w:rsidRPr="00931575">
        <w:t xml:space="preserve"> is the maximum Doppler frequency. The cosine of angle </w:t>
      </w:r>
      <w:r w:rsidRPr="00931575">
        <w:rPr>
          <w:position w:val="-10"/>
        </w:rPr>
        <w:object w:dxaOrig="435" w:dyaOrig="285" w14:anchorId="15F7DF9C">
          <v:shape id="_x0000_i1066" type="#_x0000_t75" style="width:20.75pt;height:15.25pt" o:ole="">
            <v:imagedata r:id="rId173" o:title=""/>
          </v:shape>
          <o:OLEObject Type="Embed" ProgID="Equation.3" ShapeID="_x0000_i1066" DrawAspect="Content" ObjectID="_1679414536"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9.25pt;height:46.35pt" o:ole="">
            <v:imagedata r:id="rId175" o:title=""/>
          </v:shape>
          <o:OLEObject Type="Embed" ProgID="Equation.3" ShapeID="_x0000_i1067" DrawAspect="Content" ObjectID="_1679414537" r:id="rId176"/>
        </w:object>
      </w:r>
      <w:r w:rsidRPr="00931575">
        <w:t xml:space="preserve">, </w:t>
      </w:r>
      <w:r w:rsidRPr="00931575">
        <w:rPr>
          <w:position w:val="-10"/>
        </w:rPr>
        <w:object w:dxaOrig="1290" w:dyaOrig="435" w14:anchorId="5C459855">
          <v:shape id="_x0000_i1068" type="#_x0000_t75" style="width:67.1pt;height:20.75pt" o:ole="">
            <v:imagedata r:id="rId177" o:title=""/>
          </v:shape>
          <o:OLEObject Type="Embed" ProgID="Equation.3" ShapeID="_x0000_i1068" DrawAspect="Content" ObjectID="_1679414538"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0.75pt;height:46.35pt" o:ole="">
            <v:imagedata r:id="rId179" o:title=""/>
          </v:shape>
          <o:OLEObject Type="Embed" ProgID="Equation.3" ShapeID="_x0000_i1069" DrawAspect="Content" ObjectID="_1679414539" r:id="rId180"/>
        </w:object>
      </w:r>
      <w:r w:rsidRPr="00931575">
        <w:t xml:space="preserve">, </w:t>
      </w:r>
      <w:r w:rsidRPr="00931575">
        <w:rPr>
          <w:position w:val="-10"/>
        </w:rPr>
        <w:object w:dxaOrig="1875" w:dyaOrig="435" w14:anchorId="5106F0A6">
          <v:shape id="_x0000_i1070" type="#_x0000_t75" style="width:92.75pt;height:20.75pt" o:ole="">
            <v:imagedata r:id="rId181" o:title=""/>
          </v:shape>
          <o:OLEObject Type="Embed" ProgID="Equation.3" ShapeID="_x0000_i1070" DrawAspect="Content" ObjectID="_1679414540"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48.9pt;height:20.75pt" o:ole="">
            <v:imagedata r:id="rId183" o:title=""/>
          </v:shape>
          <o:OLEObject Type="Embed" ProgID="Equation.3" ShapeID="_x0000_i1071" DrawAspect="Content" ObjectID="_1679414541" r:id="rId184"/>
        </w:object>
      </w:r>
      <w:r w:rsidRPr="00931575">
        <w:t xml:space="preserve">, </w:t>
      </w:r>
      <w:r w:rsidRPr="00931575">
        <w:rPr>
          <w:position w:val="-12"/>
        </w:rPr>
        <w:object w:dxaOrig="1290" w:dyaOrig="435" w14:anchorId="500D0F6B">
          <v:shape id="_x0000_i1072" type="#_x0000_t75" style="width:67.1pt;height:20.75pt" o:ole="">
            <v:imagedata r:id="rId185" o:title=""/>
          </v:shape>
          <o:OLEObject Type="Embed" ProgID="Equation.3" ShapeID="_x0000_i1072" DrawAspect="Content" ObjectID="_1679414542"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25.65pt;height:15.25pt" o:ole="">
            <v:imagedata r:id="rId187" o:title=""/>
          </v:shape>
          <o:OLEObject Type="Embed" ProgID="Equation.3" ShapeID="_x0000_i1073" DrawAspect="Content" ObjectID="_1679414543" r:id="rId188"/>
        </w:object>
      </w:r>
      <w:r w:rsidRPr="00931575">
        <w:t xml:space="preserve"> is the initial distance in metres of the train from BS, and </w:t>
      </w:r>
      <w:r w:rsidRPr="00931575">
        <w:rPr>
          <w:position w:val="-10"/>
        </w:rPr>
        <w:object w:dxaOrig="460" w:dyaOrig="300" w14:anchorId="641A88BA">
          <v:shape id="_x0000_i1074" type="#_x0000_t75" style="width:25.65pt;height:15.25pt" o:ole="">
            <v:imagedata r:id="rId189" o:title=""/>
          </v:shape>
          <o:OLEObject Type="Embed" ProgID="Equation.3" ShapeID="_x0000_i1074" DrawAspect="Content" ObjectID="_1679414544"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4.9pt;height:15.25pt" o:ole="">
            <v:imagedata r:id="rId191" o:title=""/>
          </v:shape>
          <o:OLEObject Type="Embed" ProgID="Equation.3" ShapeID="_x0000_i1075" DrawAspect="Content" ObjectID="_1679414545" r:id="rId192"/>
        </w:object>
      </w:r>
      <w:r w:rsidRPr="00931575">
        <w:t xml:space="preserve"> is the velocity of the train in m/s, </w:t>
      </w:r>
      <w:r w:rsidRPr="00931575">
        <w:rPr>
          <w:position w:val="-6"/>
        </w:rPr>
        <w:object w:dxaOrig="139" w:dyaOrig="220" w14:anchorId="3BBF34BA">
          <v:shape id="_x0000_i1076" type="#_x0000_t75" style="width:4.9pt;height:15.25pt" o:ole="">
            <v:imagedata r:id="rId193" o:title=""/>
          </v:shape>
          <o:OLEObject Type="Embed" ProgID="Equation.3" ShapeID="_x0000_i1076" DrawAspect="Content" ObjectID="_1679414546"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5.25pt;height:20.75pt" o:ole="">
                  <v:imagedata r:id="rId195" o:title=""/>
                </v:shape>
                <o:OLEObject Type="Embed" ProgID="Equation.3" ShapeID="_x0000_i1077" DrawAspect="Content" ObjectID="_1679414547"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5.65pt;height:15.25pt" o:ole="">
                  <v:imagedata r:id="rId189" o:title=""/>
                </v:shape>
                <o:OLEObject Type="Embed" ProgID="Equation.3" ShapeID="_x0000_i1078" DrawAspect="Content" ObjectID="_1679414548"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4.9pt;height:4.9pt" o:ole="">
                  <v:imagedata r:id="rId198" o:title=""/>
                </v:shape>
                <o:OLEObject Type="Embed" ProgID="Equation.3" ShapeID="_x0000_i1079" DrawAspect="Content" ObjectID="_1679414549"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5.25pt;height:15.25pt" o:ole="">
                  <v:imagedata r:id="rId200" o:title=""/>
                </v:shape>
                <o:OLEObject Type="Embed" ProgID="Equation.3" ShapeID="_x0000_i1080" DrawAspect="Content" ObjectID="_1679414550"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5.25pt;height:20.75pt" o:ole="">
                  <v:imagedata r:id="rId195" o:title=""/>
                </v:shape>
                <o:OLEObject Type="Embed" ProgID="Equation.3" ShapeID="_x0000_i1081" DrawAspect="Content" ObjectID="_1679414551"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5.65pt;height:15.25pt" o:ole="">
                  <v:imagedata r:id="rId189" o:title=""/>
                </v:shape>
                <o:OLEObject Type="Embed" ProgID="Equation.3" ShapeID="_x0000_i1082" DrawAspect="Content" ObjectID="_1679414552"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4.9pt;height:4.9pt" o:ole="">
                  <v:imagedata r:id="rId198" o:title=""/>
                </v:shape>
                <o:OLEObject Type="Embed" ProgID="Equation.3" ShapeID="_x0000_i1083" DrawAspect="Content" ObjectID="_1679414553"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5.25pt;height:15.25pt" o:ole="">
                  <v:imagedata r:id="rId200" o:title=""/>
                </v:shape>
                <o:OLEObject Type="Embed" ProgID="Equation.3" ShapeID="_x0000_i1084" DrawAspect="Content" ObjectID="_1679414554"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5434" w:name="_Toc508717195"/>
      <w:bookmarkStart w:id="5435" w:name="_Toc45886398"/>
      <w:bookmarkStart w:id="5436" w:name="_Toc53183443"/>
      <w:bookmarkStart w:id="5437" w:name="_Toc58916155"/>
      <w:bookmarkStart w:id="5438" w:name="_Toc58918336"/>
      <w:bookmarkStart w:id="5439" w:name="_Toc66694206"/>
      <w:r w:rsidRPr="00931575">
        <w:rPr>
          <w:rFonts w:hint="eastAsia"/>
          <w:noProof/>
          <w:lang w:eastAsia="zh-CN"/>
        </w:rPr>
        <w:t>J</w:t>
      </w:r>
      <w:r w:rsidRPr="00931575">
        <w:rPr>
          <w:noProof/>
        </w:rPr>
        <w:t>.4</w:t>
      </w:r>
      <w:r w:rsidRPr="00931575">
        <w:rPr>
          <w:noProof/>
        </w:rPr>
        <w:tab/>
        <w:t>Moving propagation conditions</w:t>
      </w:r>
      <w:bookmarkEnd w:id="5434"/>
      <w:bookmarkEnd w:id="5435"/>
      <w:bookmarkEnd w:id="5436"/>
      <w:bookmarkEnd w:id="5437"/>
      <w:bookmarkEnd w:id="5438"/>
      <w:bookmarkEnd w:id="5439"/>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5440" w:name="_MON_1280167494"/>
    <w:bookmarkStart w:id="5441" w:name="_MON_987700724"/>
    <w:bookmarkStart w:id="5442" w:name="_MON_987701350"/>
    <w:bookmarkStart w:id="5443" w:name="_MON_987701393"/>
    <w:bookmarkStart w:id="5444" w:name="_MON_987701529"/>
    <w:bookmarkStart w:id="5445" w:name="_MON_987701557"/>
    <w:bookmarkStart w:id="5446" w:name="_MON_987701658"/>
    <w:bookmarkStart w:id="5447" w:name="_MON_987701769"/>
    <w:bookmarkStart w:id="5448" w:name="_MON_987702060"/>
    <w:bookmarkStart w:id="5449" w:name="_MON_987702611"/>
    <w:bookmarkStart w:id="5450" w:name="_MON_987703631"/>
    <w:bookmarkStart w:id="5451" w:name="_MON_987703744"/>
    <w:bookmarkStart w:id="5452" w:name="_MON_987703773"/>
    <w:bookmarkStart w:id="5453" w:name="_MON_989248841"/>
    <w:bookmarkStart w:id="5454" w:name="_MON_1280167238"/>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Start w:id="5455" w:name="_MON_1280167446"/>
    <w:bookmarkEnd w:id="5455"/>
    <w:p w14:paraId="4E4B2009" w14:textId="77777777" w:rsidR="009E21BD" w:rsidRPr="00931575" w:rsidRDefault="009E21BD" w:rsidP="00136C94">
      <w:pPr>
        <w:pStyle w:val="TH"/>
      </w:pPr>
      <w:r w:rsidRPr="00931575">
        <w:object w:dxaOrig="4317" w:dyaOrig="2878" w14:anchorId="444ED5CF">
          <v:shape id="_x0000_i1085" type="#_x0000_t75" style="width:267.25pt;height:108pt" o:ole="" fillcolor="window">
            <v:imagedata r:id="rId214" o:title=""/>
          </v:shape>
          <o:OLEObject Type="Embed" ProgID="Word.Picture.8" ShapeID="_x0000_i1085" DrawAspect="Content" ObjectID="_1679414555"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7.65pt;height:31.1pt" o:ole="">
            <v:imagedata r:id="rId216" o:title=""/>
          </v:shape>
          <o:OLEObject Type="Embed" ProgID="Equation.3" ShapeID="_x0000_i1086" DrawAspect="Content" ObjectID="_1679414556"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5456" w:name="_Toc21103151"/>
      <w:bookmarkStart w:id="5457" w:name="_Toc29811000"/>
      <w:bookmarkStart w:id="5458" w:name="_Toc36636362"/>
      <w:bookmarkStart w:id="5459" w:name="_Toc37273308"/>
      <w:bookmarkStart w:id="546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5461" w:name="_Toc53183444"/>
      <w:bookmarkStart w:id="5462" w:name="_Toc58916156"/>
      <w:bookmarkStart w:id="5463" w:name="_Toc58918337"/>
      <w:bookmarkStart w:id="5464" w:name="_Toc66694207"/>
      <w:r w:rsidRPr="00931575">
        <w:t>Annex K (informative):</w:t>
      </w:r>
      <w:r w:rsidRPr="00931575">
        <w:br/>
        <w:t>Measuring noise close to noise-floor</w:t>
      </w:r>
      <w:bookmarkEnd w:id="5456"/>
      <w:bookmarkEnd w:id="5457"/>
      <w:bookmarkEnd w:id="5458"/>
      <w:bookmarkEnd w:id="5459"/>
      <w:bookmarkEnd w:id="5460"/>
      <w:bookmarkEnd w:id="5461"/>
      <w:bookmarkEnd w:id="5462"/>
      <w:bookmarkEnd w:id="5463"/>
      <w:bookmarkEnd w:id="5464"/>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5465" w:name="_Hlk521396356"/>
      <w:r w:rsidR="00C45907" w:rsidRPr="00931575">
        <w:rPr>
          <w:rFonts w:ascii="Symbol" w:hAnsi="Symbol"/>
          <w:i/>
        </w:rPr>
        <w:t></w:t>
      </w:r>
      <w:r w:rsidR="00C45907" w:rsidRPr="00931575">
        <w:rPr>
          <w:i/>
          <w:vertAlign w:val="subscript"/>
        </w:rPr>
        <w:t>2</w:t>
      </w:r>
      <w:bookmarkEnd w:id="5465"/>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5466" w:name="_Toc21103152"/>
      <w:bookmarkStart w:id="5467" w:name="_Toc29811001"/>
      <w:bookmarkStart w:id="5468" w:name="_Toc36636363"/>
      <w:bookmarkStart w:id="5469" w:name="_Toc37273309"/>
      <w:bookmarkStart w:id="5470" w:name="_Toc45886400"/>
      <w:r w:rsidRPr="00931575">
        <w:br w:type="page"/>
      </w:r>
    </w:p>
    <w:p w14:paraId="267ABAB9" w14:textId="0D61BE4D" w:rsidR="00C45907" w:rsidRPr="00931575" w:rsidRDefault="00C45907" w:rsidP="00C45907">
      <w:pPr>
        <w:pStyle w:val="Heading8"/>
      </w:pPr>
      <w:bookmarkStart w:id="5471" w:name="_Toc53183445"/>
      <w:bookmarkStart w:id="5472" w:name="_Toc58916157"/>
      <w:bookmarkStart w:id="5473" w:name="_Toc58918338"/>
      <w:bookmarkStart w:id="5474" w:name="_Toc66694208"/>
      <w:r w:rsidRPr="00931575">
        <w:t>Annex L (normative):</w:t>
      </w:r>
      <w:r w:rsidRPr="00931575">
        <w:br/>
        <w:t>In-channel TX tests</w:t>
      </w:r>
      <w:bookmarkEnd w:id="5466"/>
      <w:bookmarkEnd w:id="5467"/>
      <w:bookmarkEnd w:id="5468"/>
      <w:bookmarkEnd w:id="5469"/>
      <w:bookmarkEnd w:id="5470"/>
      <w:bookmarkEnd w:id="5471"/>
      <w:bookmarkEnd w:id="5472"/>
      <w:bookmarkEnd w:id="5473"/>
      <w:bookmarkEnd w:id="5474"/>
    </w:p>
    <w:p w14:paraId="4D5A0101" w14:textId="77777777" w:rsidR="00C45907" w:rsidRPr="00931575" w:rsidRDefault="00C45907" w:rsidP="00C45907">
      <w:pPr>
        <w:pStyle w:val="Heading1"/>
      </w:pPr>
      <w:bookmarkStart w:id="5475" w:name="_Toc21103153"/>
      <w:bookmarkStart w:id="5476" w:name="_Toc29811002"/>
      <w:bookmarkStart w:id="5477" w:name="_Toc36636364"/>
      <w:bookmarkStart w:id="5478" w:name="_Toc37273310"/>
      <w:bookmarkStart w:id="5479" w:name="_Toc45886401"/>
      <w:bookmarkStart w:id="5480" w:name="_Toc53183446"/>
      <w:bookmarkStart w:id="5481" w:name="_Toc58916158"/>
      <w:bookmarkStart w:id="5482" w:name="_Toc58918339"/>
      <w:bookmarkStart w:id="5483" w:name="_Toc66694209"/>
      <w:r w:rsidRPr="00931575">
        <w:t>L.1</w:t>
      </w:r>
      <w:r w:rsidRPr="00931575">
        <w:tab/>
        <w:t>General</w:t>
      </w:r>
      <w:bookmarkEnd w:id="5475"/>
      <w:bookmarkEnd w:id="5476"/>
      <w:bookmarkEnd w:id="5477"/>
      <w:bookmarkEnd w:id="5478"/>
      <w:bookmarkEnd w:id="5479"/>
      <w:bookmarkEnd w:id="5480"/>
      <w:bookmarkEnd w:id="5481"/>
      <w:bookmarkEnd w:id="5482"/>
      <w:bookmarkEnd w:id="5483"/>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5484" w:name="_Toc21103154"/>
      <w:bookmarkStart w:id="5485" w:name="_Toc29811003"/>
      <w:bookmarkStart w:id="5486" w:name="_Toc36636365"/>
      <w:bookmarkStart w:id="5487" w:name="_Toc37273311"/>
      <w:bookmarkStart w:id="5488" w:name="_Toc45886402"/>
      <w:bookmarkStart w:id="5489" w:name="_Toc53183447"/>
      <w:bookmarkStart w:id="5490" w:name="_Toc58916159"/>
      <w:bookmarkStart w:id="5491" w:name="_Toc58918340"/>
      <w:bookmarkStart w:id="5492" w:name="_Toc66694210"/>
      <w:r w:rsidRPr="00931575">
        <w:t>L.2</w:t>
      </w:r>
      <w:r w:rsidRPr="00931575">
        <w:tab/>
        <w:t>Basic principles</w:t>
      </w:r>
      <w:bookmarkEnd w:id="5484"/>
      <w:bookmarkEnd w:id="5485"/>
      <w:bookmarkEnd w:id="5486"/>
      <w:bookmarkEnd w:id="5487"/>
      <w:bookmarkEnd w:id="5488"/>
      <w:bookmarkEnd w:id="5489"/>
      <w:bookmarkEnd w:id="5490"/>
      <w:bookmarkEnd w:id="5491"/>
      <w:bookmarkEnd w:id="5492"/>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5493" w:name="_Toc21103155"/>
      <w:bookmarkStart w:id="5494" w:name="_Toc29811004"/>
      <w:bookmarkStart w:id="5495" w:name="_Toc36636366"/>
      <w:bookmarkStart w:id="5496" w:name="_Toc37273312"/>
      <w:bookmarkStart w:id="5497" w:name="_Toc45886403"/>
      <w:bookmarkStart w:id="5498" w:name="_Toc53183448"/>
      <w:bookmarkStart w:id="5499" w:name="_Toc58916160"/>
      <w:bookmarkStart w:id="5500" w:name="_Toc58918341"/>
      <w:bookmarkStart w:id="5501" w:name="_Toc66694211"/>
      <w:r w:rsidRPr="00931575">
        <w:t>L.2.1</w:t>
      </w:r>
      <w:r w:rsidRPr="00931575">
        <w:tab/>
        <w:t>Output signal of the TX under test</w:t>
      </w:r>
      <w:bookmarkEnd w:id="5493"/>
      <w:bookmarkEnd w:id="5494"/>
      <w:bookmarkEnd w:id="5495"/>
      <w:bookmarkEnd w:id="5496"/>
      <w:bookmarkEnd w:id="5497"/>
      <w:bookmarkEnd w:id="5498"/>
      <w:bookmarkEnd w:id="5499"/>
      <w:bookmarkEnd w:id="5500"/>
      <w:bookmarkEnd w:id="5501"/>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5502" w:name="_Toc21103156"/>
      <w:bookmarkStart w:id="5503" w:name="_Toc29811005"/>
      <w:bookmarkStart w:id="5504" w:name="_Toc36636367"/>
      <w:bookmarkStart w:id="5505" w:name="_Toc37273313"/>
      <w:bookmarkStart w:id="5506" w:name="_Toc45886404"/>
      <w:bookmarkStart w:id="5507" w:name="_Toc53183449"/>
      <w:bookmarkStart w:id="5508" w:name="_Toc58916161"/>
      <w:bookmarkStart w:id="5509" w:name="_Toc58918342"/>
      <w:bookmarkStart w:id="5510" w:name="_Toc66694212"/>
      <w:r w:rsidRPr="00931575">
        <w:t>L.2.2</w:t>
      </w:r>
      <w:r w:rsidRPr="00931575">
        <w:tab/>
        <w:t>Ideal signal</w:t>
      </w:r>
      <w:bookmarkEnd w:id="5502"/>
      <w:bookmarkEnd w:id="5503"/>
      <w:bookmarkEnd w:id="5504"/>
      <w:bookmarkEnd w:id="5505"/>
      <w:bookmarkEnd w:id="5506"/>
      <w:bookmarkEnd w:id="5507"/>
      <w:bookmarkEnd w:id="5508"/>
      <w:bookmarkEnd w:id="5509"/>
      <w:bookmarkEnd w:id="5510"/>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5511" w:name="_Toc21103157"/>
      <w:bookmarkStart w:id="5512" w:name="_Toc29811006"/>
      <w:bookmarkStart w:id="5513" w:name="_Toc36636368"/>
      <w:bookmarkStart w:id="5514" w:name="_Toc37273314"/>
      <w:bookmarkStart w:id="5515" w:name="_Toc45886405"/>
      <w:bookmarkStart w:id="5516" w:name="_Toc53183450"/>
      <w:bookmarkStart w:id="5517" w:name="_Toc58916162"/>
      <w:bookmarkStart w:id="5518" w:name="_Toc58918343"/>
      <w:bookmarkStart w:id="5519" w:name="_Toc66694213"/>
      <w:r w:rsidRPr="00931575">
        <w:t>L.2.3</w:t>
      </w:r>
      <w:r w:rsidRPr="00931575">
        <w:tab/>
        <w:t>Measurement results</w:t>
      </w:r>
      <w:bookmarkEnd w:id="5511"/>
      <w:bookmarkEnd w:id="5512"/>
      <w:bookmarkEnd w:id="5513"/>
      <w:bookmarkEnd w:id="5514"/>
      <w:bookmarkEnd w:id="5515"/>
      <w:bookmarkEnd w:id="5516"/>
      <w:bookmarkEnd w:id="5517"/>
      <w:bookmarkEnd w:id="5518"/>
      <w:bookmarkEnd w:id="5519"/>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5520" w:name="_Toc21103158"/>
      <w:bookmarkStart w:id="5521" w:name="_Toc29811007"/>
      <w:bookmarkStart w:id="5522" w:name="_Toc36636369"/>
      <w:bookmarkStart w:id="5523" w:name="_Toc37273315"/>
      <w:bookmarkStart w:id="5524" w:name="_Toc45886406"/>
      <w:bookmarkStart w:id="5525" w:name="_Toc53183451"/>
      <w:bookmarkStart w:id="5526" w:name="_Toc58916163"/>
      <w:bookmarkStart w:id="5527" w:name="_Toc58918344"/>
      <w:bookmarkStart w:id="5528" w:name="_Toc66694214"/>
      <w:r w:rsidRPr="00931575">
        <w:t>L.2.4</w:t>
      </w:r>
      <w:r w:rsidRPr="00931575">
        <w:tab/>
        <w:t>Measurement points</w:t>
      </w:r>
      <w:bookmarkEnd w:id="5520"/>
      <w:bookmarkEnd w:id="5521"/>
      <w:bookmarkEnd w:id="5522"/>
      <w:bookmarkEnd w:id="5523"/>
      <w:bookmarkEnd w:id="5524"/>
      <w:bookmarkEnd w:id="5525"/>
      <w:bookmarkEnd w:id="5526"/>
      <w:bookmarkEnd w:id="5527"/>
      <w:bookmarkEnd w:id="5528"/>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0.9pt" o:ole="">
            <v:imagedata r:id="rId220" o:title=""/>
          </v:shape>
          <o:OLEObject Type="Embed" ProgID="Word.Picture.8" ShapeID="_x0000_i1087" DrawAspect="Content" ObjectID="_1679414557"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0.75pt;height:200.75pt" o:ole="">
            <v:imagedata r:id="rId222" o:title=""/>
          </v:shape>
          <o:OLEObject Type="Embed" ProgID="Word.Picture.8" ShapeID="_x0000_i1088" DrawAspect="Content" ObjectID="_1679414558"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5529" w:name="_Toc21103159"/>
      <w:bookmarkStart w:id="5530" w:name="_Toc29811008"/>
      <w:bookmarkStart w:id="5531" w:name="_Toc36636370"/>
      <w:bookmarkStart w:id="5532" w:name="_Toc37273316"/>
      <w:bookmarkStart w:id="5533" w:name="_Toc45886407"/>
      <w:bookmarkStart w:id="5534" w:name="_Toc53183452"/>
      <w:bookmarkStart w:id="5535" w:name="_Toc58916164"/>
      <w:bookmarkStart w:id="5536" w:name="_Toc58918345"/>
      <w:bookmarkStart w:id="5537" w:name="_Toc66694215"/>
      <w:r w:rsidRPr="00931575">
        <w:t>L.3</w:t>
      </w:r>
      <w:r w:rsidRPr="00931575">
        <w:tab/>
        <w:t>Pre-FFT minimization process</w:t>
      </w:r>
      <w:bookmarkEnd w:id="5529"/>
      <w:bookmarkEnd w:id="5530"/>
      <w:bookmarkEnd w:id="5531"/>
      <w:bookmarkEnd w:id="5532"/>
      <w:bookmarkEnd w:id="5533"/>
      <w:bookmarkEnd w:id="5534"/>
      <w:bookmarkEnd w:id="5535"/>
      <w:bookmarkEnd w:id="5536"/>
      <w:bookmarkEnd w:id="5537"/>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5538" w:name="_Toc21103160"/>
      <w:bookmarkStart w:id="5539" w:name="_Toc29811009"/>
      <w:bookmarkStart w:id="5540" w:name="_Toc36636371"/>
      <w:bookmarkStart w:id="5541" w:name="_Toc37273317"/>
      <w:bookmarkStart w:id="5542" w:name="_Toc45886408"/>
      <w:bookmarkStart w:id="5543" w:name="_Toc53183453"/>
      <w:bookmarkStart w:id="5544" w:name="_Toc58916165"/>
      <w:bookmarkStart w:id="5545" w:name="_Toc58918346"/>
      <w:bookmarkStart w:id="5546" w:name="_Toc66694216"/>
      <w:r w:rsidRPr="00931575">
        <w:t>L.4</w:t>
      </w:r>
      <w:r w:rsidRPr="00931575">
        <w:tab/>
        <w:t>Timing of the FFT window</w:t>
      </w:r>
      <w:bookmarkEnd w:id="5538"/>
      <w:bookmarkEnd w:id="5539"/>
      <w:bookmarkEnd w:id="5540"/>
      <w:bookmarkEnd w:id="5541"/>
      <w:bookmarkEnd w:id="5542"/>
      <w:bookmarkEnd w:id="5543"/>
      <w:bookmarkEnd w:id="5544"/>
      <w:bookmarkEnd w:id="5545"/>
      <w:bookmarkEnd w:id="5546"/>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5547" w:name="_Toc21103161"/>
      <w:bookmarkStart w:id="5548" w:name="_Toc29811010"/>
      <w:bookmarkStart w:id="5549" w:name="_Toc36636372"/>
      <w:bookmarkStart w:id="5550" w:name="_Toc37273318"/>
      <w:bookmarkStart w:id="5551" w:name="_Toc45886409"/>
      <w:bookmarkStart w:id="5552" w:name="_Toc53183454"/>
      <w:bookmarkStart w:id="5553" w:name="_Toc58916166"/>
      <w:bookmarkStart w:id="5554" w:name="_Toc58918347"/>
      <w:bookmarkStart w:id="5555" w:name="_Toc66694217"/>
      <w:r w:rsidRPr="00931575">
        <w:t>L.5</w:t>
      </w:r>
      <w:r w:rsidRPr="00931575">
        <w:tab/>
        <w:t>Resource element TX power</w:t>
      </w:r>
      <w:bookmarkEnd w:id="5547"/>
      <w:bookmarkEnd w:id="5548"/>
      <w:bookmarkEnd w:id="5549"/>
      <w:bookmarkEnd w:id="5550"/>
      <w:bookmarkEnd w:id="5551"/>
      <w:bookmarkEnd w:id="5552"/>
      <w:bookmarkEnd w:id="5553"/>
      <w:bookmarkEnd w:id="5554"/>
      <w:bookmarkEnd w:id="5555"/>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5556" w:name="_Toc21103162"/>
      <w:bookmarkStart w:id="5557" w:name="_Toc29811011"/>
      <w:bookmarkStart w:id="5558" w:name="_Toc36636373"/>
      <w:bookmarkStart w:id="5559" w:name="_Toc37273319"/>
      <w:bookmarkStart w:id="5560" w:name="_Toc45886410"/>
      <w:bookmarkStart w:id="5561" w:name="_Toc53183455"/>
      <w:bookmarkStart w:id="5562" w:name="_Toc58916167"/>
      <w:bookmarkStart w:id="5563" w:name="_Toc58918348"/>
      <w:bookmarkStart w:id="5564" w:name="_Toc66694218"/>
      <w:r w:rsidRPr="00931575">
        <w:t>L.6</w:t>
      </w:r>
      <w:r w:rsidRPr="00931575">
        <w:tab/>
        <w:t>Post-FFT equalisation</w:t>
      </w:r>
      <w:bookmarkEnd w:id="5556"/>
      <w:bookmarkEnd w:id="5557"/>
      <w:bookmarkEnd w:id="5558"/>
      <w:bookmarkEnd w:id="5559"/>
      <w:bookmarkEnd w:id="5560"/>
      <w:bookmarkEnd w:id="5561"/>
      <w:bookmarkEnd w:id="5562"/>
      <w:bookmarkEnd w:id="5563"/>
      <w:bookmarkEnd w:id="5564"/>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5565" w:name="_MON_1587198493"/>
    <w:bookmarkEnd w:id="5565"/>
    <w:p w14:paraId="2DE346C7" w14:textId="1FA6FAF8" w:rsidR="005C1240" w:rsidRPr="00931575" w:rsidRDefault="005C1240" w:rsidP="00333C5F">
      <w:pPr>
        <w:pStyle w:val="TH"/>
      </w:pPr>
      <w:r w:rsidRPr="00931575">
        <w:object w:dxaOrig="9498" w:dyaOrig="7227" w14:anchorId="152E5799">
          <v:shape id="_x0000_i1089" type="#_x0000_t75" style="width:472.9pt;height:5in" o:ole="">
            <v:imagedata r:id="rId224" o:title=""/>
          </v:shape>
          <o:OLEObject Type="Embed" ProgID="Word.Picture.8" ShapeID="_x0000_i1089" DrawAspect="Content" ObjectID="_1679414559"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5566" w:name="_Toc21103163"/>
      <w:bookmarkStart w:id="5567" w:name="_Toc29811012"/>
      <w:bookmarkStart w:id="5568" w:name="_Toc36636374"/>
      <w:bookmarkStart w:id="5569" w:name="_Toc37273320"/>
      <w:bookmarkStart w:id="5570" w:name="_Toc45886411"/>
      <w:bookmarkStart w:id="5571" w:name="_Toc53183456"/>
      <w:bookmarkStart w:id="5572" w:name="_Toc58916168"/>
      <w:bookmarkStart w:id="5573" w:name="_Toc58918349"/>
      <w:bookmarkStart w:id="5574" w:name="_Toc66694219"/>
      <w:r w:rsidRPr="00931575">
        <w:t>L.7</w:t>
      </w:r>
      <w:r w:rsidRPr="00931575">
        <w:tab/>
        <w:t>EVM</w:t>
      </w:r>
      <w:bookmarkEnd w:id="5566"/>
      <w:bookmarkEnd w:id="5567"/>
      <w:bookmarkEnd w:id="5568"/>
      <w:bookmarkEnd w:id="5569"/>
      <w:bookmarkEnd w:id="5570"/>
      <w:bookmarkEnd w:id="5571"/>
      <w:bookmarkEnd w:id="5572"/>
      <w:bookmarkEnd w:id="5573"/>
      <w:bookmarkEnd w:id="5574"/>
    </w:p>
    <w:p w14:paraId="3A021DFD" w14:textId="77777777" w:rsidR="00C45907" w:rsidRPr="00931575" w:rsidRDefault="00C45907" w:rsidP="00C45907">
      <w:pPr>
        <w:pStyle w:val="Heading3"/>
        <w:rPr>
          <w:rFonts w:eastAsia="Osaka"/>
        </w:rPr>
      </w:pPr>
      <w:bookmarkStart w:id="5575" w:name="_Toc29811013"/>
      <w:bookmarkStart w:id="5576" w:name="_Toc36636375"/>
      <w:bookmarkStart w:id="5577" w:name="_Toc37273321"/>
      <w:bookmarkStart w:id="5578" w:name="_Toc45886412"/>
      <w:bookmarkStart w:id="5579" w:name="_Toc53183457"/>
      <w:bookmarkStart w:id="5580" w:name="_Toc58916169"/>
      <w:bookmarkStart w:id="5581" w:name="_Toc58918350"/>
      <w:bookmarkStart w:id="5582" w:name="_Toc66694220"/>
      <w:r w:rsidRPr="00931575">
        <w:rPr>
          <w:rFonts w:eastAsia="Osaka"/>
        </w:rPr>
        <w:t>L.7.0</w:t>
      </w:r>
      <w:r w:rsidRPr="00931575">
        <w:rPr>
          <w:rFonts w:eastAsia="Osaka"/>
        </w:rPr>
        <w:tab/>
        <w:t>General</w:t>
      </w:r>
      <w:bookmarkEnd w:id="5575"/>
      <w:bookmarkEnd w:id="5576"/>
      <w:bookmarkEnd w:id="5577"/>
      <w:bookmarkEnd w:id="5578"/>
      <w:bookmarkEnd w:id="5579"/>
      <w:bookmarkEnd w:id="5580"/>
      <w:bookmarkEnd w:id="5581"/>
      <w:bookmarkEnd w:id="5582"/>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5583" w:name="_Toc21103164"/>
      <w:bookmarkStart w:id="5584" w:name="_Toc29811014"/>
      <w:bookmarkStart w:id="5585" w:name="_Toc36636376"/>
      <w:bookmarkStart w:id="5586" w:name="_Toc37273322"/>
      <w:bookmarkStart w:id="5587" w:name="_Toc45886413"/>
      <w:bookmarkStart w:id="5588" w:name="_Toc53183458"/>
      <w:bookmarkStart w:id="5589" w:name="_Toc58916170"/>
      <w:bookmarkStart w:id="5590" w:name="_Toc58918351"/>
      <w:bookmarkStart w:id="5591" w:name="_Toc66694221"/>
      <w:r w:rsidRPr="00931575">
        <w:rPr>
          <w:lang w:eastAsia="en-CA"/>
        </w:rPr>
        <w:t>L.7.1</w:t>
      </w:r>
      <w:r w:rsidRPr="00931575">
        <w:rPr>
          <w:lang w:eastAsia="en-CA"/>
        </w:rPr>
        <w:tab/>
        <w:t>Averaged EVM (FDD)</w:t>
      </w:r>
      <w:bookmarkEnd w:id="5583"/>
      <w:bookmarkEnd w:id="5584"/>
      <w:bookmarkEnd w:id="5585"/>
      <w:bookmarkEnd w:id="5586"/>
      <w:bookmarkEnd w:id="5587"/>
      <w:bookmarkEnd w:id="5588"/>
      <w:bookmarkEnd w:id="5589"/>
      <w:bookmarkEnd w:id="5590"/>
      <w:bookmarkEnd w:id="5591"/>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5592"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5593" w:name="_Toc29811015"/>
      <w:bookmarkStart w:id="5594" w:name="_Toc36636377"/>
      <w:bookmarkStart w:id="5595" w:name="_Toc37273323"/>
      <w:bookmarkStart w:id="5596" w:name="_Toc45886414"/>
      <w:bookmarkStart w:id="5597" w:name="_Toc53183459"/>
      <w:bookmarkStart w:id="5598" w:name="_Toc58916171"/>
      <w:bookmarkStart w:id="5599" w:name="_Toc58918352"/>
      <w:bookmarkStart w:id="5600" w:name="_Toc66694222"/>
      <w:r w:rsidRPr="00931575">
        <w:t>L.7.2</w:t>
      </w:r>
      <w:r w:rsidRPr="00931575">
        <w:tab/>
        <w:t>Averaged EVM (TDD)</w:t>
      </w:r>
      <w:bookmarkEnd w:id="5592"/>
      <w:bookmarkEnd w:id="5593"/>
      <w:bookmarkEnd w:id="5594"/>
      <w:bookmarkEnd w:id="5595"/>
      <w:bookmarkEnd w:id="5596"/>
      <w:bookmarkEnd w:id="5597"/>
      <w:bookmarkEnd w:id="5598"/>
      <w:bookmarkEnd w:id="5599"/>
      <w:bookmarkEnd w:id="5600"/>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2559E4"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5601" w:name="_Toc58916172"/>
      <w:bookmarkStart w:id="5602" w:name="_Toc58918353"/>
      <w:bookmarkStart w:id="5603" w:name="_Toc66694223"/>
      <w:r w:rsidRPr="00931575">
        <w:rPr>
          <w:noProof/>
        </w:rPr>
        <w:t>Annex M (normative):</w:t>
      </w:r>
      <w:r w:rsidRPr="00931575">
        <w:rPr>
          <w:noProof/>
        </w:rPr>
        <w:br/>
        <w:t>General rules for statistical testing</w:t>
      </w:r>
      <w:bookmarkEnd w:id="5601"/>
      <w:bookmarkEnd w:id="5602"/>
      <w:bookmarkEnd w:id="5603"/>
    </w:p>
    <w:p w14:paraId="7822952F" w14:textId="77777777" w:rsidR="002C0395" w:rsidRPr="00931575" w:rsidRDefault="002C0395" w:rsidP="002C0395">
      <w:pPr>
        <w:pStyle w:val="Heading1"/>
      </w:pPr>
      <w:bookmarkStart w:id="5604" w:name="_Toc58916173"/>
      <w:bookmarkStart w:id="5605" w:name="_Toc58918354"/>
      <w:bookmarkStart w:id="5606" w:name="_Toc66694224"/>
      <w:r w:rsidRPr="00931575">
        <w:t>M.1</w:t>
      </w:r>
      <w:r w:rsidRPr="00931575">
        <w:tab/>
        <w:t>Testing methodology of PUSCH performance requirements with 0.001% BLER</w:t>
      </w:r>
      <w:bookmarkEnd w:id="5604"/>
      <w:bookmarkEnd w:id="5605"/>
      <w:bookmarkEnd w:id="5606"/>
    </w:p>
    <w:p w14:paraId="61C23604" w14:textId="77777777" w:rsidR="002C0395" w:rsidRPr="00931575" w:rsidRDefault="002C0395" w:rsidP="002C0395">
      <w:pPr>
        <w:pStyle w:val="Heading2"/>
      </w:pPr>
      <w:bookmarkStart w:id="5607" w:name="_Toc58916174"/>
      <w:bookmarkStart w:id="5608" w:name="_Toc58918355"/>
      <w:bookmarkStart w:id="5609" w:name="_Toc66694225"/>
      <w:r w:rsidRPr="00931575">
        <w:t>M.1.1</w:t>
      </w:r>
      <w:r w:rsidRPr="00931575">
        <w:tab/>
        <w:t>General</w:t>
      </w:r>
      <w:bookmarkEnd w:id="5607"/>
      <w:bookmarkEnd w:id="5608"/>
      <w:bookmarkEnd w:id="5609"/>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5610" w:name="_Toc58916175"/>
      <w:bookmarkStart w:id="5611" w:name="_Toc58918356"/>
      <w:bookmarkStart w:id="5612" w:name="_Toc66694226"/>
      <w:r w:rsidRPr="00931575">
        <w:t>M.1.2</w:t>
      </w:r>
      <w:r w:rsidRPr="00931575">
        <w:tab/>
        <w:t>Numerical definition of the pass-fail limits for testing PUSCH 0.001% BLER</w:t>
      </w:r>
      <w:bookmarkEnd w:id="5610"/>
      <w:bookmarkEnd w:id="5611"/>
      <w:bookmarkEnd w:id="5612"/>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5613" w:name="_Toc58916176"/>
      <w:bookmarkStart w:id="5614" w:name="_Toc58918357"/>
      <w:bookmarkStart w:id="5615" w:name="_Toc66694227"/>
      <w:r w:rsidRPr="00931575">
        <w:t>M.1.3</w:t>
      </w:r>
      <w:r w:rsidRPr="00931575">
        <w:tab/>
        <w:t>Theory to derive the early pass/fail limits in M.1.2 (informative)</w:t>
      </w:r>
      <w:bookmarkEnd w:id="5613"/>
      <w:bookmarkEnd w:id="5614"/>
      <w:bookmarkEnd w:id="5615"/>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5616" w:name="_Toc58916177"/>
      <w:bookmarkStart w:id="5617" w:name="_Toc58918358"/>
      <w:bookmarkStart w:id="5618" w:name="_Toc66694228"/>
      <w:r w:rsidRPr="00931575">
        <w:t>M.1.3.1</w:t>
      </w:r>
      <w:r w:rsidRPr="00931575">
        <w:tab/>
        <w:t>Numerical definition of the pass-fail limits for testing PUSCH 0.001% BLER</w:t>
      </w:r>
      <w:bookmarkEnd w:id="5616"/>
      <w:bookmarkEnd w:id="5617"/>
      <w:bookmarkEnd w:id="5618"/>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5619" w:name="_Toc58916178"/>
      <w:bookmarkStart w:id="5620" w:name="_Toc58918359"/>
      <w:bookmarkStart w:id="5621" w:name="_Toc66694229"/>
      <w:r w:rsidRPr="00931575">
        <w:t>M.1.3.2</w:t>
      </w:r>
      <w:r w:rsidRPr="00931575">
        <w:tab/>
        <w:t>Simulation to derive the pass-fail limits for testing PUSCH 0.001% BLER</w:t>
      </w:r>
      <w:bookmarkEnd w:id="5619"/>
      <w:bookmarkEnd w:id="5620"/>
      <w:bookmarkEnd w:id="5621"/>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2.35pt;height:97.65pt" o:ole="">
            <v:imagedata r:id="rId226" o:title=""/>
          </v:shape>
          <o:OLEObject Type="Embed" ProgID="Equation.DSMT4" ShapeID="_x0000_i1090" DrawAspect="Content" ObjectID="_1679414560"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5622" w:name="_Toc21103166"/>
      <w:bookmarkStart w:id="5623" w:name="_Toc29811016"/>
      <w:bookmarkStart w:id="5624" w:name="_Toc36636378"/>
      <w:bookmarkStart w:id="5625" w:name="_Toc37273324"/>
      <w:bookmarkStart w:id="5626" w:name="_Toc45886415"/>
      <w:r w:rsidRPr="00931575">
        <w:br w:type="page"/>
      </w:r>
    </w:p>
    <w:p w14:paraId="2089789B" w14:textId="3C07C161" w:rsidR="00C45907" w:rsidRPr="00931575" w:rsidRDefault="00C45907" w:rsidP="00C45907">
      <w:pPr>
        <w:pStyle w:val="Heading8"/>
      </w:pPr>
      <w:bookmarkStart w:id="5627" w:name="_Toc53183460"/>
      <w:bookmarkStart w:id="5628" w:name="_Toc58916179"/>
      <w:bookmarkStart w:id="5629" w:name="_Toc58918360"/>
      <w:bookmarkStart w:id="5630" w:name="_Toc66694230"/>
      <w:r w:rsidRPr="00931575">
        <w:t xml:space="preserve">Annex </w:t>
      </w:r>
      <w:r w:rsidR="002C0395" w:rsidRPr="00931575">
        <w:t>N</w:t>
      </w:r>
      <w:r w:rsidRPr="00931575">
        <w:t xml:space="preserve"> (informative):</w:t>
      </w:r>
      <w:r w:rsidRPr="00931575">
        <w:br/>
        <w:t>Change history</w:t>
      </w:r>
      <w:bookmarkEnd w:id="5622"/>
      <w:bookmarkEnd w:id="5623"/>
      <w:bookmarkEnd w:id="5624"/>
      <w:bookmarkEnd w:id="5625"/>
      <w:bookmarkEnd w:id="5626"/>
      <w:bookmarkEnd w:id="5627"/>
      <w:bookmarkEnd w:id="5628"/>
      <w:bookmarkEnd w:id="5629"/>
      <w:bookmarkEnd w:id="563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680"/>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5631" w:name="irecnoe"/>
            <w:bookmarkEnd w:id="5631"/>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7E0BF3" w:rsidRDefault="007E0BF3" w:rsidP="00136C94">
      <w:r>
        <w:separator/>
      </w:r>
    </w:p>
  </w:endnote>
  <w:endnote w:type="continuationSeparator" w:id="0">
    <w:p w14:paraId="77FB630F" w14:textId="77777777" w:rsidR="007E0BF3" w:rsidRDefault="007E0BF3"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333C5F" w:rsidRDefault="00333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7E0BF3" w:rsidRDefault="007E0BF3" w:rsidP="00136C94">
      <w:r>
        <w:separator/>
      </w:r>
    </w:p>
  </w:footnote>
  <w:footnote w:type="continuationSeparator" w:id="0">
    <w:p w14:paraId="3A9F5316" w14:textId="77777777" w:rsidR="007E0BF3" w:rsidRDefault="007E0BF3"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45562F6A" w:rsidR="002559E4" w:rsidRPr="00294ACE" w:rsidRDefault="002559E4"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2559E4" w:rsidRDefault="002559E4"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5D685D21" w:rsidR="002559E4" w:rsidRPr="00294ACE" w:rsidRDefault="002559E4"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3GPP TS 38.141-2 V17.1.0 (2021-03)</w:t>
    </w:r>
    <w:r w:rsidRPr="00294ACE">
      <w:rPr>
        <w:rFonts w:ascii="Arial" w:hAnsi="Arial" w:cs="Arial"/>
        <w:b/>
        <w:color w:val="auto"/>
        <w:sz w:val="18"/>
        <w:szCs w:val="18"/>
        <w:lang w:eastAsia="en-US"/>
      </w:rPr>
      <w:fldChar w:fldCharType="end"/>
    </w:r>
  </w:p>
  <w:p w14:paraId="36029BBD" w14:textId="0E200A8C" w:rsidR="00333C5F" w:rsidRDefault="00333C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2CD1"/>
    <w:rsid w:val="00063EAF"/>
    <w:rsid w:val="000655A6"/>
    <w:rsid w:val="0006664D"/>
    <w:rsid w:val="000671AC"/>
    <w:rsid w:val="00076F72"/>
    <w:rsid w:val="00080512"/>
    <w:rsid w:val="00081572"/>
    <w:rsid w:val="0008405B"/>
    <w:rsid w:val="000876C3"/>
    <w:rsid w:val="000A147A"/>
    <w:rsid w:val="000A4E4B"/>
    <w:rsid w:val="000A6F3B"/>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202A5"/>
    <w:rsid w:val="00123D5A"/>
    <w:rsid w:val="00127A24"/>
    <w:rsid w:val="00133525"/>
    <w:rsid w:val="00133A54"/>
    <w:rsid w:val="001360FC"/>
    <w:rsid w:val="00136C94"/>
    <w:rsid w:val="00147E50"/>
    <w:rsid w:val="001535BF"/>
    <w:rsid w:val="00154160"/>
    <w:rsid w:val="0015419E"/>
    <w:rsid w:val="00155C52"/>
    <w:rsid w:val="00160DD3"/>
    <w:rsid w:val="00166487"/>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F0C1D"/>
    <w:rsid w:val="001F1132"/>
    <w:rsid w:val="001F168B"/>
    <w:rsid w:val="00201806"/>
    <w:rsid w:val="002042D9"/>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5AA1"/>
    <w:rsid w:val="00311046"/>
    <w:rsid w:val="0031725B"/>
    <w:rsid w:val="003172DC"/>
    <w:rsid w:val="00320A95"/>
    <w:rsid w:val="003274C2"/>
    <w:rsid w:val="0032776B"/>
    <w:rsid w:val="00331564"/>
    <w:rsid w:val="00332B26"/>
    <w:rsid w:val="00333C5F"/>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5773"/>
    <w:rsid w:val="00543E6C"/>
    <w:rsid w:val="0054672A"/>
    <w:rsid w:val="00547530"/>
    <w:rsid w:val="00552F54"/>
    <w:rsid w:val="005624C7"/>
    <w:rsid w:val="005631DC"/>
    <w:rsid w:val="005633B8"/>
    <w:rsid w:val="00563F1A"/>
    <w:rsid w:val="00565087"/>
    <w:rsid w:val="0057195B"/>
    <w:rsid w:val="00573C25"/>
    <w:rsid w:val="005744DA"/>
    <w:rsid w:val="00576041"/>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11DAB"/>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DA4"/>
    <w:rsid w:val="00781F0F"/>
    <w:rsid w:val="007939E9"/>
    <w:rsid w:val="00795969"/>
    <w:rsid w:val="007A1AB8"/>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5626"/>
    <w:rsid w:val="00837C7F"/>
    <w:rsid w:val="008456DD"/>
    <w:rsid w:val="00856606"/>
    <w:rsid w:val="00860FB8"/>
    <w:rsid w:val="008668EA"/>
    <w:rsid w:val="00867AF3"/>
    <w:rsid w:val="008733F6"/>
    <w:rsid w:val="008768CA"/>
    <w:rsid w:val="008801FC"/>
    <w:rsid w:val="008853D2"/>
    <w:rsid w:val="0089017E"/>
    <w:rsid w:val="00895D1F"/>
    <w:rsid w:val="008A4997"/>
    <w:rsid w:val="008A4A59"/>
    <w:rsid w:val="008A7CE6"/>
    <w:rsid w:val="008A7FCA"/>
    <w:rsid w:val="008B2EE7"/>
    <w:rsid w:val="008B6B53"/>
    <w:rsid w:val="008C384C"/>
    <w:rsid w:val="008D66B5"/>
    <w:rsid w:val="008E119B"/>
    <w:rsid w:val="008E36E0"/>
    <w:rsid w:val="008E53F3"/>
    <w:rsid w:val="008E56A3"/>
    <w:rsid w:val="008E5B01"/>
    <w:rsid w:val="008E6F26"/>
    <w:rsid w:val="00900C89"/>
    <w:rsid w:val="00901933"/>
    <w:rsid w:val="0090271F"/>
    <w:rsid w:val="00902E23"/>
    <w:rsid w:val="009114D7"/>
    <w:rsid w:val="009130DB"/>
    <w:rsid w:val="0091348E"/>
    <w:rsid w:val="00916147"/>
    <w:rsid w:val="00917A32"/>
    <w:rsid w:val="00917CCB"/>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5853"/>
    <w:rsid w:val="009905C5"/>
    <w:rsid w:val="00990EAF"/>
    <w:rsid w:val="00997388"/>
    <w:rsid w:val="009A79C0"/>
    <w:rsid w:val="009B00C1"/>
    <w:rsid w:val="009C0F66"/>
    <w:rsid w:val="009D0ED3"/>
    <w:rsid w:val="009D194F"/>
    <w:rsid w:val="009D3CA7"/>
    <w:rsid w:val="009D631F"/>
    <w:rsid w:val="009E21BD"/>
    <w:rsid w:val="009E2CBB"/>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71CF"/>
    <w:rsid w:val="00A61928"/>
    <w:rsid w:val="00A71C17"/>
    <w:rsid w:val="00A72C7D"/>
    <w:rsid w:val="00A73129"/>
    <w:rsid w:val="00A73B8C"/>
    <w:rsid w:val="00A7636B"/>
    <w:rsid w:val="00A7683B"/>
    <w:rsid w:val="00A77608"/>
    <w:rsid w:val="00A81026"/>
    <w:rsid w:val="00A82346"/>
    <w:rsid w:val="00A87623"/>
    <w:rsid w:val="00A9154E"/>
    <w:rsid w:val="00A92BA1"/>
    <w:rsid w:val="00A92FAB"/>
    <w:rsid w:val="00A965CC"/>
    <w:rsid w:val="00AA0CD3"/>
    <w:rsid w:val="00AB4B53"/>
    <w:rsid w:val="00AB4C79"/>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C6A"/>
    <w:rsid w:val="00C80F1D"/>
    <w:rsid w:val="00C8280F"/>
    <w:rsid w:val="00C83519"/>
    <w:rsid w:val="00C83DD4"/>
    <w:rsid w:val="00C8447A"/>
    <w:rsid w:val="00C87301"/>
    <w:rsid w:val="00C92935"/>
    <w:rsid w:val="00C9330A"/>
    <w:rsid w:val="00C93F40"/>
    <w:rsid w:val="00CA0A47"/>
    <w:rsid w:val="00CA3D0C"/>
    <w:rsid w:val="00CB0CA0"/>
    <w:rsid w:val="00CB5A87"/>
    <w:rsid w:val="00CC0322"/>
    <w:rsid w:val="00CD430A"/>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342A6"/>
    <w:rsid w:val="00E346C7"/>
    <w:rsid w:val="00E369ED"/>
    <w:rsid w:val="00E4155B"/>
    <w:rsid w:val="00E42FA1"/>
    <w:rsid w:val="00E44582"/>
    <w:rsid w:val="00E44746"/>
    <w:rsid w:val="00E53697"/>
    <w:rsid w:val="00E55975"/>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185</Pages>
  <Words>119393</Words>
  <Characters>680544</Characters>
  <Application>Microsoft Office Word</Application>
  <DocSecurity>0</DocSecurity>
  <Lines>5671</Lines>
  <Paragraphs>1596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2021-04-08T17:07:00Z</dcterms:created>
  <dcterms:modified xsi:type="dcterms:W3CDTF">2021-04-08T17:12:00Z</dcterms:modified>
</cp:coreProperties>
</file>