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5046083A"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6D0753">
              <w:t>11</w:t>
            </w:r>
            <w:r w:rsidRPr="006F0B54">
              <w:t xml:space="preserve">.0 </w:t>
            </w:r>
            <w:r w:rsidRPr="006F0B54">
              <w:rPr>
                <w:sz w:val="32"/>
              </w:rPr>
              <w:t>(</w:t>
            </w:r>
            <w:r w:rsidR="00375248" w:rsidRPr="006F0B54">
              <w:rPr>
                <w:sz w:val="32"/>
              </w:rPr>
              <w:t>202</w:t>
            </w:r>
            <w:r w:rsidR="00375248">
              <w:rPr>
                <w:sz w:val="32"/>
              </w:rPr>
              <w:t>1</w:t>
            </w:r>
            <w:r w:rsidRPr="006F0B54">
              <w:rPr>
                <w:sz w:val="32"/>
              </w:rPr>
              <w:t>-</w:t>
            </w:r>
            <w:r w:rsidR="006D0753">
              <w:rPr>
                <w:sz w:val="32"/>
              </w:rPr>
              <w:t>09</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7FD759B8" w14:textId="3FFFF76C" w:rsidR="001E6A77" w:rsidRDefault="001E6A7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_Toc82538795 \h </w:instrText>
      </w:r>
      <w:r>
        <w:fldChar w:fldCharType="separate"/>
      </w:r>
      <w:r>
        <w:t>13</w:t>
      </w:r>
      <w:r>
        <w:fldChar w:fldCharType="end"/>
      </w:r>
    </w:p>
    <w:p w14:paraId="0399EA73" w14:textId="34DD822A" w:rsidR="001E6A77" w:rsidRDefault="001E6A7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_Toc82538796 \h </w:instrText>
      </w:r>
      <w:r>
        <w:fldChar w:fldCharType="separate"/>
      </w:r>
      <w:r>
        <w:t>14</w:t>
      </w:r>
      <w:r>
        <w:fldChar w:fldCharType="end"/>
      </w:r>
    </w:p>
    <w:p w14:paraId="42C3E1F8" w14:textId="69F54053" w:rsidR="001E6A77" w:rsidRDefault="001E6A7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_Toc82538797 \h </w:instrText>
      </w:r>
      <w:r>
        <w:fldChar w:fldCharType="separate"/>
      </w:r>
      <w:r>
        <w:t>14</w:t>
      </w:r>
      <w:r>
        <w:fldChar w:fldCharType="end"/>
      </w:r>
    </w:p>
    <w:p w14:paraId="6FC0B6AA" w14:textId="2176C167" w:rsidR="001E6A77" w:rsidRDefault="001E6A7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_Toc82538798 \h </w:instrText>
      </w:r>
      <w:r>
        <w:fldChar w:fldCharType="separate"/>
      </w:r>
      <w:r>
        <w:t>15</w:t>
      </w:r>
      <w:r>
        <w:fldChar w:fldCharType="end"/>
      </w:r>
    </w:p>
    <w:p w14:paraId="4F2C9437" w14:textId="595AA35F" w:rsidR="001E6A77" w:rsidRDefault="001E6A7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_Toc82538799 \h </w:instrText>
      </w:r>
      <w:r>
        <w:fldChar w:fldCharType="separate"/>
      </w:r>
      <w:r>
        <w:t>15</w:t>
      </w:r>
      <w:r>
        <w:fldChar w:fldCharType="end"/>
      </w:r>
    </w:p>
    <w:p w14:paraId="7C3ED094" w14:textId="4E2552EF" w:rsidR="001E6A77" w:rsidRDefault="001E6A7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_Toc82538800 \h </w:instrText>
      </w:r>
      <w:r>
        <w:fldChar w:fldCharType="separate"/>
      </w:r>
      <w:r>
        <w:t>19</w:t>
      </w:r>
      <w:r>
        <w:fldChar w:fldCharType="end"/>
      </w:r>
    </w:p>
    <w:p w14:paraId="10D4AC5D" w14:textId="7A9FBD42" w:rsidR="001E6A77" w:rsidRDefault="001E6A7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_Toc82538801 \h </w:instrText>
      </w:r>
      <w:r>
        <w:fldChar w:fldCharType="separate"/>
      </w:r>
      <w:r>
        <w:t>21</w:t>
      </w:r>
      <w:r>
        <w:fldChar w:fldCharType="end"/>
      </w:r>
    </w:p>
    <w:p w14:paraId="49E52328" w14:textId="05B59F39" w:rsidR="001E6A77" w:rsidRDefault="001E6A7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_Toc82538802 \h </w:instrText>
      </w:r>
      <w:r>
        <w:fldChar w:fldCharType="separate"/>
      </w:r>
      <w:r>
        <w:t>22</w:t>
      </w:r>
      <w:r>
        <w:fldChar w:fldCharType="end"/>
      </w:r>
    </w:p>
    <w:p w14:paraId="76829849" w14:textId="08FE222E" w:rsidR="001E6A77" w:rsidRDefault="001E6A7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_Toc82538803 \h </w:instrText>
      </w:r>
      <w:r>
        <w:fldChar w:fldCharType="separate"/>
      </w:r>
      <w:r>
        <w:t>22</w:t>
      </w:r>
      <w:r>
        <w:fldChar w:fldCharType="end"/>
      </w:r>
    </w:p>
    <w:p w14:paraId="0B1911CC" w14:textId="0BA45D8E" w:rsidR="001E6A77" w:rsidRDefault="001E6A7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_Toc82538804 \h </w:instrText>
      </w:r>
      <w:r>
        <w:fldChar w:fldCharType="separate"/>
      </w:r>
      <w:r>
        <w:t>22</w:t>
      </w:r>
      <w:r>
        <w:fldChar w:fldCharType="end"/>
      </w:r>
    </w:p>
    <w:p w14:paraId="5BCC7A87" w14:textId="20DD8550" w:rsidR="001E6A77" w:rsidRDefault="001E6A7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_Toc82538805 \h </w:instrText>
      </w:r>
      <w:r>
        <w:fldChar w:fldCharType="separate"/>
      </w:r>
      <w:r>
        <w:t>24</w:t>
      </w:r>
      <w:r>
        <w:fldChar w:fldCharType="end"/>
      </w:r>
    </w:p>
    <w:p w14:paraId="4E856874" w14:textId="47EB66A1" w:rsidR="001E6A77" w:rsidRDefault="001E6A7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_Toc82538806 \h </w:instrText>
      </w:r>
      <w:r>
        <w:fldChar w:fldCharType="separate"/>
      </w:r>
      <w:r>
        <w:t>24</w:t>
      </w:r>
      <w:r>
        <w:fldChar w:fldCharType="end"/>
      </w:r>
    </w:p>
    <w:p w14:paraId="6F051B0E" w14:textId="11744140" w:rsidR="001E6A77" w:rsidRDefault="001E6A77">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_Toc82538807 \h </w:instrText>
      </w:r>
      <w:r>
        <w:fldChar w:fldCharType="separate"/>
      </w:r>
      <w:r>
        <w:t>25</w:t>
      </w:r>
      <w:r>
        <w:fldChar w:fldCharType="end"/>
      </w:r>
    </w:p>
    <w:p w14:paraId="31EBDE06" w14:textId="1FA03AFA" w:rsidR="001E6A77" w:rsidRDefault="001E6A7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_Toc82538808 \h </w:instrText>
      </w:r>
      <w:r>
        <w:fldChar w:fldCharType="separate"/>
      </w:r>
      <w:r>
        <w:t>27</w:t>
      </w:r>
      <w:r>
        <w:fldChar w:fldCharType="end"/>
      </w:r>
    </w:p>
    <w:p w14:paraId="40B1626C" w14:textId="5746C2D2" w:rsidR="001E6A77" w:rsidRDefault="001E6A77">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_Toc82538809 \h </w:instrText>
      </w:r>
      <w:r>
        <w:fldChar w:fldCharType="separate"/>
      </w:r>
      <w:r>
        <w:t>29</w:t>
      </w:r>
      <w:r>
        <w:fldChar w:fldCharType="end"/>
      </w:r>
    </w:p>
    <w:p w14:paraId="7019A5B1" w14:textId="33F94E10" w:rsidR="001E6A77" w:rsidRDefault="001E6A7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_Toc82538810 \h </w:instrText>
      </w:r>
      <w:r>
        <w:fldChar w:fldCharType="separate"/>
      </w:r>
      <w:r>
        <w:t>30</w:t>
      </w:r>
      <w:r>
        <w:fldChar w:fldCharType="end"/>
      </w:r>
    </w:p>
    <w:p w14:paraId="22F67D0D" w14:textId="7D1E9A6C" w:rsidR="001E6A77" w:rsidRDefault="001E6A7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_Toc82538811 \h </w:instrText>
      </w:r>
      <w:r>
        <w:fldChar w:fldCharType="separate"/>
      </w:r>
      <w:r>
        <w:t>31</w:t>
      </w:r>
      <w:r>
        <w:fldChar w:fldCharType="end"/>
      </w:r>
    </w:p>
    <w:p w14:paraId="6528180A" w14:textId="7E9BEC62" w:rsidR="001E6A77" w:rsidRDefault="001E6A77">
      <w:pPr>
        <w:pStyle w:val="TOC2"/>
        <w:rPr>
          <w:rFonts w:asciiTheme="minorHAnsi" w:eastAsiaTheme="minorEastAsia" w:hAnsiTheme="minorHAnsi" w:cstheme="minorBidi"/>
          <w:sz w:val="22"/>
          <w:szCs w:val="22"/>
          <w:lang w:eastAsia="en-GB"/>
        </w:rPr>
      </w:pPr>
      <w:r w:rsidRPr="007A08E6">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_Toc82538812 \h </w:instrText>
      </w:r>
      <w:r>
        <w:fldChar w:fldCharType="separate"/>
      </w:r>
      <w:r>
        <w:t>32</w:t>
      </w:r>
      <w:r>
        <w:fldChar w:fldCharType="end"/>
      </w:r>
    </w:p>
    <w:p w14:paraId="4E2F19F0" w14:textId="28F693C0" w:rsidR="001E6A77" w:rsidRDefault="001E6A7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_Toc82538813 \h </w:instrText>
      </w:r>
      <w:r>
        <w:fldChar w:fldCharType="separate"/>
      </w:r>
      <w:r>
        <w:t>32</w:t>
      </w:r>
      <w:r>
        <w:fldChar w:fldCharType="end"/>
      </w:r>
    </w:p>
    <w:p w14:paraId="0002F205" w14:textId="0BE45766" w:rsidR="001E6A77" w:rsidRDefault="001E6A77">
      <w:pPr>
        <w:pStyle w:val="TOC2"/>
        <w:rPr>
          <w:rFonts w:asciiTheme="minorHAnsi" w:eastAsiaTheme="minorEastAsia" w:hAnsiTheme="minorHAnsi" w:cstheme="minorBidi"/>
          <w:sz w:val="22"/>
          <w:szCs w:val="22"/>
          <w:lang w:eastAsia="en-GB"/>
        </w:rPr>
      </w:pPr>
      <w:r w:rsidRPr="007A08E6">
        <w:rPr>
          <w:rFonts w:cs="v4.2.0"/>
        </w:rPr>
        <w:t>4.5</w:t>
      </w:r>
      <w:r>
        <w:rPr>
          <w:rFonts w:asciiTheme="minorHAnsi" w:eastAsiaTheme="minorEastAsia" w:hAnsiTheme="minorHAnsi" w:cstheme="minorBidi"/>
          <w:sz w:val="22"/>
          <w:szCs w:val="22"/>
          <w:lang w:eastAsia="en-GB"/>
        </w:rPr>
        <w:tab/>
      </w:r>
      <w:r w:rsidRPr="007A08E6">
        <w:rPr>
          <w:rFonts w:cs="v4.2.0"/>
        </w:rPr>
        <w:t>BS configurations</w:t>
      </w:r>
      <w:r>
        <w:tab/>
      </w:r>
      <w:r>
        <w:fldChar w:fldCharType="begin"/>
      </w:r>
      <w:r>
        <w:instrText xml:space="preserve"> PAGEREF _Toc82538814 \h </w:instrText>
      </w:r>
      <w:r>
        <w:fldChar w:fldCharType="separate"/>
      </w:r>
      <w:r>
        <w:t>33</w:t>
      </w:r>
      <w:r>
        <w:fldChar w:fldCharType="end"/>
      </w:r>
    </w:p>
    <w:p w14:paraId="0C0B5787" w14:textId="365B1072" w:rsidR="001E6A77" w:rsidRDefault="001E6A7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_Toc82538815 \h </w:instrText>
      </w:r>
      <w:r>
        <w:fldChar w:fldCharType="separate"/>
      </w:r>
      <w:r>
        <w:t>33</w:t>
      </w:r>
      <w:r>
        <w:fldChar w:fldCharType="end"/>
      </w:r>
    </w:p>
    <w:p w14:paraId="2A2981E1" w14:textId="62D7CFD8" w:rsidR="001E6A77" w:rsidRDefault="001E6A7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_Toc82538816 \h </w:instrText>
      </w:r>
      <w:r>
        <w:fldChar w:fldCharType="separate"/>
      </w:r>
      <w:r>
        <w:t>34</w:t>
      </w:r>
      <w:r>
        <w:fldChar w:fldCharType="end"/>
      </w:r>
    </w:p>
    <w:p w14:paraId="15686004" w14:textId="0077578E" w:rsidR="001E6A77" w:rsidRDefault="001E6A7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_Toc82538817 \h </w:instrText>
      </w:r>
      <w:r>
        <w:fldChar w:fldCharType="separate"/>
      </w:r>
      <w:r>
        <w:t>35</w:t>
      </w:r>
      <w:r>
        <w:fldChar w:fldCharType="end"/>
      </w:r>
    </w:p>
    <w:p w14:paraId="60383A90" w14:textId="293C9F1F" w:rsidR="001E6A77" w:rsidRDefault="001E6A77">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_Toc82538818 \h </w:instrText>
      </w:r>
      <w:r>
        <w:fldChar w:fldCharType="separate"/>
      </w:r>
      <w:r>
        <w:t>35</w:t>
      </w:r>
      <w:r>
        <w:fldChar w:fldCharType="end"/>
      </w:r>
    </w:p>
    <w:p w14:paraId="682BA098" w14:textId="30E00A8D" w:rsidR="001E6A77" w:rsidRDefault="001E6A77">
      <w:pPr>
        <w:pStyle w:val="TOC2"/>
        <w:rPr>
          <w:rFonts w:asciiTheme="minorHAnsi" w:eastAsiaTheme="minorEastAsia" w:hAnsiTheme="minorHAnsi" w:cstheme="minorBidi"/>
          <w:sz w:val="22"/>
          <w:szCs w:val="22"/>
          <w:lang w:eastAsia="en-GB"/>
        </w:rPr>
      </w:pPr>
      <w:r w:rsidRPr="007A08E6">
        <w:rPr>
          <w:rFonts w:cs="v4.2.0"/>
        </w:rPr>
        <w:t>4.6</w:t>
      </w:r>
      <w:r>
        <w:rPr>
          <w:rFonts w:asciiTheme="minorHAnsi" w:eastAsiaTheme="minorEastAsia" w:hAnsiTheme="minorHAnsi" w:cstheme="minorBidi"/>
          <w:sz w:val="22"/>
          <w:szCs w:val="22"/>
          <w:lang w:eastAsia="en-GB"/>
        </w:rPr>
        <w:tab/>
      </w:r>
      <w:r w:rsidRPr="007A08E6">
        <w:rPr>
          <w:rFonts w:cs="v4.2.0"/>
        </w:rPr>
        <w:t>Manufacturer</w:t>
      </w:r>
      <w:r>
        <w:rPr>
          <w:lang w:eastAsia="zh-CN"/>
        </w:rPr>
        <w:t>'</w:t>
      </w:r>
      <w:r w:rsidRPr="007A08E6">
        <w:rPr>
          <w:rFonts w:cs="v4.2.0"/>
        </w:rPr>
        <w:t>s declarations</w:t>
      </w:r>
      <w:r>
        <w:tab/>
      </w:r>
      <w:r>
        <w:fldChar w:fldCharType="begin"/>
      </w:r>
      <w:r>
        <w:instrText xml:space="preserve"> PAGEREF _Toc82538819 \h </w:instrText>
      </w:r>
      <w:r>
        <w:fldChar w:fldCharType="separate"/>
      </w:r>
      <w:r>
        <w:t>35</w:t>
      </w:r>
      <w:r>
        <w:fldChar w:fldCharType="end"/>
      </w:r>
    </w:p>
    <w:p w14:paraId="6CBCD1D7" w14:textId="058853B7" w:rsidR="001E6A77" w:rsidRDefault="001E6A7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_Toc82538820 \h </w:instrText>
      </w:r>
      <w:r>
        <w:fldChar w:fldCharType="separate"/>
      </w:r>
      <w:r>
        <w:t>42</w:t>
      </w:r>
      <w:r>
        <w:fldChar w:fldCharType="end"/>
      </w:r>
    </w:p>
    <w:p w14:paraId="22CB1127" w14:textId="75F4D199" w:rsidR="001E6A77" w:rsidRDefault="001E6A77">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_Toc82538821 \h </w:instrText>
      </w:r>
      <w:r>
        <w:fldChar w:fldCharType="separate"/>
      </w:r>
      <w:r>
        <w:t>42</w:t>
      </w:r>
      <w:r>
        <w:fldChar w:fldCharType="end"/>
      </w:r>
    </w:p>
    <w:p w14:paraId="635DDC4F" w14:textId="2AD1174D" w:rsidR="001E6A77" w:rsidRDefault="001E6A77">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_Toc82538822 \h </w:instrText>
      </w:r>
      <w:r>
        <w:fldChar w:fldCharType="separate"/>
      </w:r>
      <w:r>
        <w:t>43</w:t>
      </w:r>
      <w:r>
        <w:fldChar w:fldCharType="end"/>
      </w:r>
    </w:p>
    <w:p w14:paraId="22D9A60E" w14:textId="258EDDE8" w:rsidR="001E6A77" w:rsidRDefault="001E6A7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_Toc82538823 \h </w:instrText>
      </w:r>
      <w:r>
        <w:fldChar w:fldCharType="separate"/>
      </w:r>
      <w:r>
        <w:t>43</w:t>
      </w:r>
      <w:r>
        <w:fldChar w:fldCharType="end"/>
      </w:r>
    </w:p>
    <w:p w14:paraId="12C43B62" w14:textId="6A2378D2" w:rsidR="001E6A77" w:rsidRDefault="001E6A77">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_Toc82538824 \h </w:instrText>
      </w:r>
      <w:r>
        <w:fldChar w:fldCharType="separate"/>
      </w:r>
      <w:r>
        <w:t>43</w:t>
      </w:r>
      <w:r>
        <w:fldChar w:fldCharType="end"/>
      </w:r>
    </w:p>
    <w:p w14:paraId="0D26DF58" w14:textId="019F1064" w:rsidR="001E6A77" w:rsidRDefault="001E6A7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_Toc82538825 \h </w:instrText>
      </w:r>
      <w:r>
        <w:fldChar w:fldCharType="separate"/>
      </w:r>
      <w:r>
        <w:t>43</w:t>
      </w:r>
      <w:r>
        <w:fldChar w:fldCharType="end"/>
      </w:r>
    </w:p>
    <w:p w14:paraId="2752E40C" w14:textId="6799A672" w:rsidR="001E6A77" w:rsidRDefault="001E6A7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_Toc82538826 \h </w:instrText>
      </w:r>
      <w:r>
        <w:fldChar w:fldCharType="separate"/>
      </w:r>
      <w:r>
        <w:t>43</w:t>
      </w:r>
      <w:r>
        <w:fldChar w:fldCharType="end"/>
      </w:r>
    </w:p>
    <w:p w14:paraId="3203793A" w14:textId="4FF1975F" w:rsidR="001E6A77" w:rsidRDefault="001E6A77">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_Toc82538827 \h </w:instrText>
      </w:r>
      <w:r>
        <w:fldChar w:fldCharType="separate"/>
      </w:r>
      <w:r>
        <w:t>44</w:t>
      </w:r>
      <w:r>
        <w:fldChar w:fldCharType="end"/>
      </w:r>
    </w:p>
    <w:p w14:paraId="4A4E69E1" w14:textId="16179CC4" w:rsidR="001E6A77" w:rsidRDefault="001E6A77">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_Toc82538828 \h </w:instrText>
      </w:r>
      <w:r>
        <w:fldChar w:fldCharType="separate"/>
      </w:r>
      <w:r>
        <w:t>44</w:t>
      </w:r>
      <w:r>
        <w:fldChar w:fldCharType="end"/>
      </w:r>
    </w:p>
    <w:p w14:paraId="3D40C557" w14:textId="521367F8" w:rsidR="001E6A77" w:rsidRDefault="001E6A77">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_Toc82538829 \h </w:instrText>
      </w:r>
      <w:r>
        <w:fldChar w:fldCharType="separate"/>
      </w:r>
      <w:r>
        <w:t>44</w:t>
      </w:r>
      <w:r>
        <w:fldChar w:fldCharType="end"/>
      </w:r>
    </w:p>
    <w:p w14:paraId="78DF63F5" w14:textId="0833D4D5" w:rsidR="001E6A77" w:rsidRDefault="001E6A77">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_Toc82538830 \h </w:instrText>
      </w:r>
      <w:r>
        <w:fldChar w:fldCharType="separate"/>
      </w:r>
      <w:r>
        <w:t>44</w:t>
      </w:r>
      <w:r>
        <w:fldChar w:fldCharType="end"/>
      </w:r>
    </w:p>
    <w:p w14:paraId="2D0AA78A" w14:textId="47E2DD44" w:rsidR="001E6A77" w:rsidRDefault="001E6A77">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_Toc82538831 \h </w:instrText>
      </w:r>
      <w:r>
        <w:fldChar w:fldCharType="separate"/>
      </w:r>
      <w:r>
        <w:t>44</w:t>
      </w:r>
      <w:r>
        <w:fldChar w:fldCharType="end"/>
      </w:r>
    </w:p>
    <w:p w14:paraId="0CCA2497" w14:textId="04DD1A0E" w:rsidR="001E6A77" w:rsidRDefault="001E6A77">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_Toc82538832 \h </w:instrText>
      </w:r>
      <w:r>
        <w:fldChar w:fldCharType="separate"/>
      </w:r>
      <w:r>
        <w:t>45</w:t>
      </w:r>
      <w:r>
        <w:fldChar w:fldCharType="end"/>
      </w:r>
    </w:p>
    <w:p w14:paraId="41EA64F6" w14:textId="7A13FD0D" w:rsidR="001E6A77" w:rsidRDefault="001E6A77">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_Toc82538833 \h </w:instrText>
      </w:r>
      <w:r>
        <w:fldChar w:fldCharType="separate"/>
      </w:r>
      <w:r>
        <w:t>45</w:t>
      </w:r>
      <w:r>
        <w:fldChar w:fldCharType="end"/>
      </w:r>
    </w:p>
    <w:p w14:paraId="582FFC5F" w14:textId="072F6B66" w:rsidR="001E6A77" w:rsidRDefault="001E6A77">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_Toc82538834 \h </w:instrText>
      </w:r>
      <w:r>
        <w:fldChar w:fldCharType="separate"/>
      </w:r>
      <w:r>
        <w:t>45</w:t>
      </w:r>
      <w:r>
        <w:fldChar w:fldCharType="end"/>
      </w:r>
    </w:p>
    <w:p w14:paraId="43F19B88" w14:textId="79A537F1" w:rsidR="001E6A77" w:rsidRDefault="001E6A77">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_Toc82538835 \h </w:instrText>
      </w:r>
      <w:r>
        <w:fldChar w:fldCharType="separate"/>
      </w:r>
      <w:r>
        <w:t>46</w:t>
      </w:r>
      <w:r>
        <w:fldChar w:fldCharType="end"/>
      </w:r>
    </w:p>
    <w:p w14:paraId="26E89423" w14:textId="44A746B6" w:rsidR="001E6A77" w:rsidRDefault="001E6A77">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_Toc82538836 \h </w:instrText>
      </w:r>
      <w:r>
        <w:fldChar w:fldCharType="separate"/>
      </w:r>
      <w:r>
        <w:t>46</w:t>
      </w:r>
      <w:r>
        <w:fldChar w:fldCharType="end"/>
      </w:r>
    </w:p>
    <w:p w14:paraId="4387D37D" w14:textId="1F043964" w:rsidR="001E6A77" w:rsidRDefault="001E6A77">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_Toc82538837 \h </w:instrText>
      </w:r>
      <w:r>
        <w:fldChar w:fldCharType="separate"/>
      </w:r>
      <w:r>
        <w:t>46</w:t>
      </w:r>
      <w:r>
        <w:fldChar w:fldCharType="end"/>
      </w:r>
    </w:p>
    <w:p w14:paraId="4CC934E8" w14:textId="6F65EA5A" w:rsidR="001E6A77" w:rsidRDefault="001E6A77">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_Toc82538838 \h </w:instrText>
      </w:r>
      <w:r>
        <w:fldChar w:fldCharType="separate"/>
      </w:r>
      <w:r>
        <w:t>46</w:t>
      </w:r>
      <w:r>
        <w:fldChar w:fldCharType="end"/>
      </w:r>
    </w:p>
    <w:p w14:paraId="5DFF8198" w14:textId="4AA94992" w:rsidR="001E6A77" w:rsidRDefault="001E6A77">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_Toc82538839 \h </w:instrText>
      </w:r>
      <w:r>
        <w:fldChar w:fldCharType="separate"/>
      </w:r>
      <w:r>
        <w:t>47</w:t>
      </w:r>
      <w:r>
        <w:fldChar w:fldCharType="end"/>
      </w:r>
    </w:p>
    <w:p w14:paraId="2E1B91D7" w14:textId="33B7CF3F" w:rsidR="001E6A77" w:rsidRDefault="001E6A77">
      <w:pPr>
        <w:pStyle w:val="TOC3"/>
        <w:rPr>
          <w:rFonts w:asciiTheme="minorHAnsi" w:eastAsiaTheme="minorEastAsia" w:hAnsiTheme="minorHAnsi" w:cstheme="minorBidi"/>
          <w:sz w:val="22"/>
          <w:szCs w:val="22"/>
          <w:lang w:eastAsia="en-GB"/>
        </w:rPr>
      </w:pPr>
      <w:r>
        <w:t>4.</w:t>
      </w:r>
      <w:r w:rsidRPr="007A08E6">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7A08E6">
        <w:rPr>
          <w:rFonts w:eastAsia="SimSun"/>
        </w:rPr>
        <w:t xml:space="preserve">test configurations for </w:t>
      </w:r>
      <w:r w:rsidRPr="007A08E6">
        <w:rPr>
          <w:rFonts w:eastAsia="SimSun"/>
          <w:i/>
        </w:rPr>
        <w:t>single-band RIB</w:t>
      </w:r>
      <w:r>
        <w:tab/>
      </w:r>
      <w:r>
        <w:fldChar w:fldCharType="begin"/>
      </w:r>
      <w:r>
        <w:instrText xml:space="preserve"> PAGEREF _Toc82538840 \h </w:instrText>
      </w:r>
      <w:r>
        <w:fldChar w:fldCharType="separate"/>
      </w:r>
      <w:r>
        <w:t>47</w:t>
      </w:r>
      <w:r>
        <w:fldChar w:fldCharType="end"/>
      </w:r>
    </w:p>
    <w:p w14:paraId="72B6B4FA" w14:textId="15CFFD77" w:rsidR="001E6A77" w:rsidRDefault="001E6A77">
      <w:pPr>
        <w:pStyle w:val="TOC3"/>
        <w:rPr>
          <w:rFonts w:asciiTheme="minorHAnsi" w:eastAsiaTheme="minorEastAsia" w:hAnsiTheme="minorHAnsi" w:cstheme="minorBidi"/>
          <w:sz w:val="22"/>
          <w:szCs w:val="22"/>
          <w:lang w:eastAsia="en-GB"/>
        </w:rPr>
      </w:pPr>
      <w:r>
        <w:t>4.</w:t>
      </w:r>
      <w:r w:rsidRPr="007A08E6">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7A08E6">
        <w:rPr>
          <w:rFonts w:eastAsia="SimSun"/>
        </w:rPr>
        <w:t xml:space="preserve">test configurations for </w:t>
      </w:r>
      <w:r w:rsidRPr="007A08E6">
        <w:rPr>
          <w:rFonts w:eastAsia="SimSun"/>
          <w:i/>
        </w:rPr>
        <w:t>multi-band RIB</w:t>
      </w:r>
      <w:r>
        <w:tab/>
      </w:r>
      <w:r>
        <w:fldChar w:fldCharType="begin"/>
      </w:r>
      <w:r>
        <w:instrText xml:space="preserve"> PAGEREF _Toc82538841 \h </w:instrText>
      </w:r>
      <w:r>
        <w:fldChar w:fldCharType="separate"/>
      </w:r>
      <w:r>
        <w:t>48</w:t>
      </w:r>
      <w:r>
        <w:fldChar w:fldCharType="end"/>
      </w:r>
    </w:p>
    <w:p w14:paraId="6649CCC9" w14:textId="7772D5F9" w:rsidR="001E6A77" w:rsidRDefault="001E6A7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_Toc82538842 \h </w:instrText>
      </w:r>
      <w:r>
        <w:fldChar w:fldCharType="separate"/>
      </w:r>
      <w:r>
        <w:t>49</w:t>
      </w:r>
      <w:r>
        <w:fldChar w:fldCharType="end"/>
      </w:r>
    </w:p>
    <w:p w14:paraId="38421F80" w14:textId="5FBCE2A0" w:rsidR="001E6A77" w:rsidRDefault="001E6A77">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_Toc82538843 \h </w:instrText>
      </w:r>
      <w:r>
        <w:fldChar w:fldCharType="separate"/>
      </w:r>
      <w:r>
        <w:t>49</w:t>
      </w:r>
      <w:r>
        <w:fldChar w:fldCharType="end"/>
      </w:r>
    </w:p>
    <w:p w14:paraId="5BBF3B3A" w14:textId="2F12B5A6" w:rsidR="001E6A77" w:rsidRDefault="001E6A77">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_Toc82538844 \h </w:instrText>
      </w:r>
      <w:r>
        <w:fldChar w:fldCharType="separate"/>
      </w:r>
      <w:r>
        <w:t>50</w:t>
      </w:r>
      <w:r>
        <w:fldChar w:fldCharType="end"/>
      </w:r>
    </w:p>
    <w:p w14:paraId="52501615" w14:textId="79756A07" w:rsidR="001E6A77" w:rsidRDefault="001E6A77">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_Toc82538845 \h </w:instrText>
      </w:r>
      <w:r>
        <w:fldChar w:fldCharType="separate"/>
      </w:r>
      <w:r>
        <w:t>50</w:t>
      </w:r>
      <w:r>
        <w:fldChar w:fldCharType="end"/>
      </w:r>
    </w:p>
    <w:p w14:paraId="656C00B0" w14:textId="66266AD9" w:rsidR="001E6A77" w:rsidRDefault="001E6A77">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7A08E6">
        <w:rPr>
          <w:lang w:val="en-US" w:eastAsia="zh-CN"/>
        </w:rPr>
        <w:t xml:space="preserve">FR2 </w:t>
      </w:r>
      <w:r>
        <w:t>test models</w:t>
      </w:r>
      <w:r>
        <w:tab/>
      </w:r>
      <w:r>
        <w:fldChar w:fldCharType="begin"/>
      </w:r>
      <w:r>
        <w:instrText xml:space="preserve"> PAGEREF _Toc82538846 \h </w:instrText>
      </w:r>
      <w:r>
        <w:fldChar w:fldCharType="separate"/>
      </w:r>
      <w:r>
        <w:t>50</w:t>
      </w:r>
      <w:r>
        <w:fldChar w:fldCharType="end"/>
      </w:r>
    </w:p>
    <w:p w14:paraId="7B6350B4" w14:textId="109A45F7" w:rsidR="001E6A77" w:rsidRDefault="001E6A77">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7A08E6">
        <w:rPr>
          <w:lang w:val="en-US" w:eastAsia="zh-CN"/>
        </w:rPr>
        <w:t xml:space="preserve">FR2 </w:t>
      </w:r>
      <w:r>
        <w:t>test model 1.1 (NR-</w:t>
      </w:r>
      <w:r w:rsidRPr="007A08E6">
        <w:rPr>
          <w:lang w:val="en-US" w:eastAsia="zh-CN"/>
        </w:rPr>
        <w:t>FR2-</w:t>
      </w:r>
      <w:r>
        <w:t>TM1.1)</w:t>
      </w:r>
      <w:r>
        <w:tab/>
      </w:r>
      <w:r>
        <w:fldChar w:fldCharType="begin"/>
      </w:r>
      <w:r>
        <w:instrText xml:space="preserve"> PAGEREF _Toc82538847 \h </w:instrText>
      </w:r>
      <w:r>
        <w:fldChar w:fldCharType="separate"/>
      </w:r>
      <w:r>
        <w:t>51</w:t>
      </w:r>
      <w:r>
        <w:fldChar w:fldCharType="end"/>
      </w:r>
    </w:p>
    <w:p w14:paraId="2C1BF165" w14:textId="1C1EE09B" w:rsidR="001E6A77" w:rsidRDefault="001E6A77">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7A08E6">
        <w:rPr>
          <w:lang w:val="en-US" w:eastAsia="zh-CN"/>
        </w:rPr>
        <w:t>FR2-</w:t>
      </w:r>
      <w:r>
        <w:t>TM2)</w:t>
      </w:r>
      <w:r>
        <w:tab/>
      </w:r>
      <w:r>
        <w:fldChar w:fldCharType="begin"/>
      </w:r>
      <w:r>
        <w:instrText xml:space="preserve"> PAGEREF _Toc82538848 \h </w:instrText>
      </w:r>
      <w:r>
        <w:fldChar w:fldCharType="separate"/>
      </w:r>
      <w:r>
        <w:t>52</w:t>
      </w:r>
      <w:r>
        <w:fldChar w:fldCharType="end"/>
      </w:r>
    </w:p>
    <w:p w14:paraId="470867AA" w14:textId="5C602533" w:rsidR="001E6A77" w:rsidRDefault="001E6A77">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_Toc82538849 \h </w:instrText>
      </w:r>
      <w:r>
        <w:fldChar w:fldCharType="separate"/>
      </w:r>
      <w:r>
        <w:t>53</w:t>
      </w:r>
      <w:r>
        <w:fldChar w:fldCharType="end"/>
      </w:r>
    </w:p>
    <w:p w14:paraId="287DB289" w14:textId="2FEBD938" w:rsidR="001E6A77" w:rsidRDefault="001E6A77">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_Toc82538850 \h </w:instrText>
      </w:r>
      <w:r>
        <w:fldChar w:fldCharType="separate"/>
      </w:r>
      <w:r>
        <w:t>53</w:t>
      </w:r>
      <w:r>
        <w:fldChar w:fldCharType="end"/>
      </w:r>
    </w:p>
    <w:p w14:paraId="7936FA12" w14:textId="6E081DCF" w:rsidR="001E6A77" w:rsidRDefault="001E6A77">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_Toc82538851 \h </w:instrText>
      </w:r>
      <w:r>
        <w:fldChar w:fldCharType="separate"/>
      </w:r>
      <w:r>
        <w:t>53</w:t>
      </w:r>
      <w:r>
        <w:fldChar w:fldCharType="end"/>
      </w:r>
    </w:p>
    <w:p w14:paraId="4D248F9B" w14:textId="6AF387CC" w:rsidR="001E6A77" w:rsidRDefault="001E6A7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_Toc82538852 \h </w:instrText>
      </w:r>
      <w:r>
        <w:fldChar w:fldCharType="separate"/>
      </w:r>
      <w:r>
        <w:t>54</w:t>
      </w:r>
      <w:r>
        <w:fldChar w:fldCharType="end"/>
      </w:r>
    </w:p>
    <w:p w14:paraId="0EA60BF2" w14:textId="58873175" w:rsidR="001E6A77" w:rsidRDefault="001E6A7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_Toc82538853 \h </w:instrText>
      </w:r>
      <w:r>
        <w:fldChar w:fldCharType="separate"/>
      </w:r>
      <w:r>
        <w:t>55</w:t>
      </w:r>
      <w:r>
        <w:fldChar w:fldCharType="end"/>
      </w:r>
    </w:p>
    <w:p w14:paraId="13250634" w14:textId="607B5879" w:rsidR="001E6A77" w:rsidRDefault="001E6A7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_Toc82538854 \h </w:instrText>
      </w:r>
      <w:r>
        <w:fldChar w:fldCharType="separate"/>
      </w:r>
      <w:r>
        <w:t>55</w:t>
      </w:r>
      <w:r>
        <w:fldChar w:fldCharType="end"/>
      </w:r>
    </w:p>
    <w:p w14:paraId="0E6BB0B7" w14:textId="4403F497" w:rsidR="001E6A77" w:rsidRDefault="001E6A7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_Toc82538855 \h </w:instrText>
      </w:r>
      <w:r>
        <w:fldChar w:fldCharType="separate"/>
      </w:r>
      <w:r>
        <w:t>55</w:t>
      </w:r>
      <w:r>
        <w:fldChar w:fldCharType="end"/>
      </w:r>
    </w:p>
    <w:p w14:paraId="54671C52" w14:textId="26692DB0" w:rsidR="001E6A77" w:rsidRDefault="001E6A77">
      <w:pPr>
        <w:pStyle w:val="TOC3"/>
        <w:rPr>
          <w:rFonts w:asciiTheme="minorHAnsi" w:eastAsiaTheme="minorEastAsia" w:hAnsiTheme="minorHAnsi" w:cstheme="minorBidi"/>
          <w:sz w:val="22"/>
          <w:szCs w:val="22"/>
          <w:lang w:eastAsia="en-GB"/>
        </w:rPr>
      </w:pPr>
      <w:r>
        <w:rPr>
          <w:lang w:eastAsia="zh-CN"/>
        </w:rPr>
        <w:t>4.1</w:t>
      </w:r>
      <w:r w:rsidRPr="007A08E6">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_Toc82538856 \h </w:instrText>
      </w:r>
      <w:r>
        <w:fldChar w:fldCharType="separate"/>
      </w:r>
      <w:r>
        <w:t>55</w:t>
      </w:r>
      <w:r>
        <w:fldChar w:fldCharType="end"/>
      </w:r>
    </w:p>
    <w:p w14:paraId="12B64657" w14:textId="16D89A4B" w:rsidR="001E6A77" w:rsidRDefault="001E6A77">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_Toc82538857 \h </w:instrText>
      </w:r>
      <w:r>
        <w:fldChar w:fldCharType="separate"/>
      </w:r>
      <w:r>
        <w:t>56</w:t>
      </w:r>
      <w:r>
        <w:fldChar w:fldCharType="end"/>
      </w:r>
    </w:p>
    <w:p w14:paraId="75B53532" w14:textId="6FD06508" w:rsidR="001E6A77" w:rsidRDefault="001E6A77">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_Toc82538858 \h </w:instrText>
      </w:r>
      <w:r>
        <w:fldChar w:fldCharType="separate"/>
      </w:r>
      <w:r>
        <w:t>56</w:t>
      </w:r>
      <w:r>
        <w:fldChar w:fldCharType="end"/>
      </w:r>
    </w:p>
    <w:p w14:paraId="43C6A4D8" w14:textId="3A203520" w:rsidR="001E6A77" w:rsidRDefault="001E6A77">
      <w:pPr>
        <w:pStyle w:val="TOC4"/>
        <w:rPr>
          <w:rFonts w:asciiTheme="minorHAnsi" w:eastAsiaTheme="minorEastAsia" w:hAnsiTheme="minorHAnsi" w:cstheme="minorBidi"/>
          <w:sz w:val="22"/>
          <w:szCs w:val="22"/>
          <w:lang w:eastAsia="en-GB"/>
        </w:rPr>
      </w:pPr>
      <w:r>
        <w:rPr>
          <w:lang w:eastAsia="zh-CN"/>
        </w:rPr>
        <w:t>4.1</w:t>
      </w:r>
      <w:r w:rsidRPr="007A08E6">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7A08E6">
        <w:rPr>
          <w:lang w:val="en-US" w:eastAsia="zh-CN"/>
        </w:rPr>
        <w:t xml:space="preserve"> </w:t>
      </w:r>
      <w:r>
        <w:rPr>
          <w:lang w:eastAsia="zh-CN"/>
        </w:rPr>
        <w:t>test antenna</w:t>
      </w:r>
      <w:r w:rsidRPr="007A08E6">
        <w:rPr>
          <w:lang w:val="en-US" w:eastAsia="zh-CN"/>
        </w:rPr>
        <w:t xml:space="preserve"> characteristics</w:t>
      </w:r>
      <w:r>
        <w:tab/>
      </w:r>
      <w:r>
        <w:fldChar w:fldCharType="begin"/>
      </w:r>
      <w:r>
        <w:instrText xml:space="preserve"> PAGEREF _Toc82538859 \h </w:instrText>
      </w:r>
      <w:r>
        <w:fldChar w:fldCharType="separate"/>
      </w:r>
      <w:r>
        <w:t>56</w:t>
      </w:r>
      <w:r>
        <w:fldChar w:fldCharType="end"/>
      </w:r>
    </w:p>
    <w:p w14:paraId="36AEB8AD" w14:textId="4E0FE24E" w:rsidR="001E6A77" w:rsidRDefault="001E6A77">
      <w:pPr>
        <w:pStyle w:val="TOC4"/>
        <w:rPr>
          <w:rFonts w:asciiTheme="minorHAnsi" w:eastAsiaTheme="minorEastAsia" w:hAnsiTheme="minorHAnsi" w:cstheme="minorBidi"/>
          <w:sz w:val="22"/>
          <w:szCs w:val="22"/>
          <w:lang w:eastAsia="en-GB"/>
        </w:rPr>
      </w:pPr>
      <w:r>
        <w:rPr>
          <w:lang w:eastAsia="zh-CN"/>
        </w:rPr>
        <w:t>4.1</w:t>
      </w:r>
      <w:r w:rsidRPr="007A08E6">
        <w:rPr>
          <w:lang w:val="en-US" w:eastAsia="zh-CN"/>
        </w:rPr>
        <w:t>2</w:t>
      </w:r>
      <w:r>
        <w:rPr>
          <w:lang w:eastAsia="zh-CN"/>
        </w:rPr>
        <w:t>.2.</w:t>
      </w:r>
      <w:r w:rsidRPr="007A08E6">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7A08E6">
        <w:rPr>
          <w:lang w:val="en-US" w:eastAsia="zh-CN"/>
        </w:rPr>
        <w:t xml:space="preserve"> alignment</w:t>
      </w:r>
      <w:r>
        <w:tab/>
      </w:r>
      <w:r>
        <w:fldChar w:fldCharType="begin"/>
      </w:r>
      <w:r>
        <w:instrText xml:space="preserve"> PAGEREF _Toc82538860 \h </w:instrText>
      </w:r>
      <w:r>
        <w:fldChar w:fldCharType="separate"/>
      </w:r>
      <w:r>
        <w:t>57</w:t>
      </w:r>
      <w:r>
        <w:fldChar w:fldCharType="end"/>
      </w:r>
    </w:p>
    <w:p w14:paraId="67EFA641" w14:textId="7010F8B7" w:rsidR="001E6A77" w:rsidRDefault="001E6A7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_Toc82538861 \h </w:instrText>
      </w:r>
      <w:r>
        <w:fldChar w:fldCharType="separate"/>
      </w:r>
      <w:r>
        <w:t>58</w:t>
      </w:r>
      <w:r>
        <w:fldChar w:fldCharType="end"/>
      </w:r>
    </w:p>
    <w:p w14:paraId="6FC9EA8B" w14:textId="3EF78755" w:rsidR="001E6A77" w:rsidRDefault="001E6A77">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_Toc82538862 \h </w:instrText>
      </w:r>
      <w:r>
        <w:fldChar w:fldCharType="separate"/>
      </w:r>
      <w:r>
        <w:t>59</w:t>
      </w:r>
      <w:r>
        <w:fldChar w:fldCharType="end"/>
      </w:r>
    </w:p>
    <w:p w14:paraId="3037DC05" w14:textId="7156EC41" w:rsidR="001E6A77" w:rsidRDefault="001E6A7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_Toc82538863 \h </w:instrText>
      </w:r>
      <w:r>
        <w:fldChar w:fldCharType="separate"/>
      </w:r>
      <w:r>
        <w:t>61</w:t>
      </w:r>
      <w:r>
        <w:fldChar w:fldCharType="end"/>
      </w:r>
    </w:p>
    <w:p w14:paraId="6A0079AA" w14:textId="6F5E5730" w:rsidR="001E6A77" w:rsidRDefault="001E6A7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_Toc82538864 \h </w:instrText>
      </w:r>
      <w:r>
        <w:fldChar w:fldCharType="separate"/>
      </w:r>
      <w:r>
        <w:t>62</w:t>
      </w:r>
      <w:r>
        <w:fldChar w:fldCharType="end"/>
      </w:r>
    </w:p>
    <w:p w14:paraId="2F486466" w14:textId="48DC9AEA" w:rsidR="001E6A77" w:rsidRDefault="001E6A7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_Toc82538865 \h </w:instrText>
      </w:r>
      <w:r>
        <w:fldChar w:fldCharType="separate"/>
      </w:r>
      <w:r>
        <w:t>62</w:t>
      </w:r>
      <w:r>
        <w:fldChar w:fldCharType="end"/>
      </w:r>
    </w:p>
    <w:p w14:paraId="07405747" w14:textId="13273640" w:rsidR="001E6A77" w:rsidRDefault="001E6A7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_Toc82538866 \h </w:instrText>
      </w:r>
      <w:r>
        <w:fldChar w:fldCharType="separate"/>
      </w:r>
      <w:r>
        <w:t>62</w:t>
      </w:r>
      <w:r>
        <w:fldChar w:fldCharType="end"/>
      </w:r>
    </w:p>
    <w:p w14:paraId="4A60F770" w14:textId="1B3751E1" w:rsidR="001E6A77" w:rsidRDefault="001E6A77">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_Toc82538867 \h </w:instrText>
      </w:r>
      <w:r>
        <w:fldChar w:fldCharType="separate"/>
      </w:r>
      <w:r>
        <w:t>62</w:t>
      </w:r>
      <w:r>
        <w:fldChar w:fldCharType="end"/>
      </w:r>
    </w:p>
    <w:p w14:paraId="050169D2" w14:textId="6079DAC6" w:rsidR="001E6A77" w:rsidRDefault="001E6A77">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_Toc82538868 \h </w:instrText>
      </w:r>
      <w:r>
        <w:fldChar w:fldCharType="separate"/>
      </w:r>
      <w:r>
        <w:t>63</w:t>
      </w:r>
      <w:r>
        <w:fldChar w:fldCharType="end"/>
      </w:r>
    </w:p>
    <w:p w14:paraId="22454082" w14:textId="09881967" w:rsidR="001E6A77" w:rsidRDefault="001E6A77">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_Toc82538869 \h </w:instrText>
      </w:r>
      <w:r>
        <w:fldChar w:fldCharType="separate"/>
      </w:r>
      <w:r>
        <w:t>63</w:t>
      </w:r>
      <w:r>
        <w:fldChar w:fldCharType="end"/>
      </w:r>
    </w:p>
    <w:p w14:paraId="55C87CF0" w14:textId="3377E82C" w:rsidR="001E6A77" w:rsidRDefault="001E6A7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_Toc82538870 \h </w:instrText>
      </w:r>
      <w:r>
        <w:fldChar w:fldCharType="separate"/>
      </w:r>
      <w:r>
        <w:t>63</w:t>
      </w:r>
      <w:r>
        <w:fldChar w:fldCharType="end"/>
      </w:r>
    </w:p>
    <w:p w14:paraId="076DE87F" w14:textId="63BBCAE7" w:rsidR="001E6A77" w:rsidRDefault="001E6A77">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_Toc82538871 \h </w:instrText>
      </w:r>
      <w:r>
        <w:fldChar w:fldCharType="separate"/>
      </w:r>
      <w:r>
        <w:t>63</w:t>
      </w:r>
      <w:r>
        <w:fldChar w:fldCharType="end"/>
      </w:r>
    </w:p>
    <w:p w14:paraId="1E7CF36E" w14:textId="6B559509" w:rsidR="001E6A77" w:rsidRDefault="001E6A77">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_Toc82538872 \h </w:instrText>
      </w:r>
      <w:r>
        <w:fldChar w:fldCharType="separate"/>
      </w:r>
      <w:r>
        <w:t>63</w:t>
      </w:r>
      <w:r>
        <w:fldChar w:fldCharType="end"/>
      </w:r>
    </w:p>
    <w:p w14:paraId="3A938BA4" w14:textId="1C8FD5D7" w:rsidR="001E6A77" w:rsidRDefault="001E6A7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_Toc82538873 \h </w:instrText>
      </w:r>
      <w:r>
        <w:fldChar w:fldCharType="separate"/>
      </w:r>
      <w:r>
        <w:t>64</w:t>
      </w:r>
      <w:r>
        <w:fldChar w:fldCharType="end"/>
      </w:r>
    </w:p>
    <w:p w14:paraId="4960F3C3" w14:textId="6983F94D" w:rsidR="001E6A77" w:rsidRDefault="001E6A7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_Toc82538874 \h </w:instrText>
      </w:r>
      <w:r>
        <w:fldChar w:fldCharType="separate"/>
      </w:r>
      <w:r>
        <w:t>64</w:t>
      </w:r>
      <w:r>
        <w:fldChar w:fldCharType="end"/>
      </w:r>
    </w:p>
    <w:p w14:paraId="277449DF" w14:textId="58DDAF58" w:rsidR="001E6A77" w:rsidRDefault="001E6A77">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_Toc82538875 \h </w:instrText>
      </w:r>
      <w:r>
        <w:fldChar w:fldCharType="separate"/>
      </w:r>
      <w:r>
        <w:t>64</w:t>
      </w:r>
      <w:r>
        <w:fldChar w:fldCharType="end"/>
      </w:r>
    </w:p>
    <w:p w14:paraId="3342B52C" w14:textId="6A8FF50F" w:rsidR="001E6A77" w:rsidRDefault="001E6A77">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_Toc82538876 \h </w:instrText>
      </w:r>
      <w:r>
        <w:fldChar w:fldCharType="separate"/>
      </w:r>
      <w:r>
        <w:t>64</w:t>
      </w:r>
      <w:r>
        <w:fldChar w:fldCharType="end"/>
      </w:r>
    </w:p>
    <w:p w14:paraId="212D2590" w14:textId="04EF073B" w:rsidR="001E6A77" w:rsidRDefault="001E6A77">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_Toc82538877 \h </w:instrText>
      </w:r>
      <w:r>
        <w:fldChar w:fldCharType="separate"/>
      </w:r>
      <w:r>
        <w:t>65</w:t>
      </w:r>
      <w:r>
        <w:fldChar w:fldCharType="end"/>
      </w:r>
    </w:p>
    <w:p w14:paraId="5C06D137" w14:textId="51148DF1" w:rsidR="001E6A77" w:rsidRDefault="001E6A7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_Toc82538878 \h </w:instrText>
      </w:r>
      <w:r>
        <w:fldChar w:fldCharType="separate"/>
      </w:r>
      <w:r>
        <w:t>65</w:t>
      </w:r>
      <w:r>
        <w:fldChar w:fldCharType="end"/>
      </w:r>
    </w:p>
    <w:p w14:paraId="0C9504E6" w14:textId="06792AFB" w:rsidR="001E6A77" w:rsidRDefault="001E6A77">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_Toc82538879 \h </w:instrText>
      </w:r>
      <w:r>
        <w:fldChar w:fldCharType="separate"/>
      </w:r>
      <w:r>
        <w:t>65</w:t>
      </w:r>
      <w:r>
        <w:fldChar w:fldCharType="end"/>
      </w:r>
    </w:p>
    <w:p w14:paraId="4BE99DD5" w14:textId="61CBC567" w:rsidR="001E6A77" w:rsidRDefault="001E6A77">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_Toc82538880 \h </w:instrText>
      </w:r>
      <w:r>
        <w:fldChar w:fldCharType="separate"/>
      </w:r>
      <w:r>
        <w:t>65</w:t>
      </w:r>
      <w:r>
        <w:fldChar w:fldCharType="end"/>
      </w:r>
    </w:p>
    <w:p w14:paraId="5C58C9A5" w14:textId="127B97DF" w:rsidR="001E6A77" w:rsidRDefault="001E6A7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_Toc82538881 \h </w:instrText>
      </w:r>
      <w:r>
        <w:fldChar w:fldCharType="separate"/>
      </w:r>
      <w:r>
        <w:t>66</w:t>
      </w:r>
      <w:r>
        <w:fldChar w:fldCharType="end"/>
      </w:r>
    </w:p>
    <w:p w14:paraId="553CB3E7" w14:textId="3EB65BD8" w:rsidR="001E6A77" w:rsidRDefault="001E6A77">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_Toc82538882 \h </w:instrText>
      </w:r>
      <w:r>
        <w:fldChar w:fldCharType="separate"/>
      </w:r>
      <w:r>
        <w:t>66</w:t>
      </w:r>
      <w:r>
        <w:fldChar w:fldCharType="end"/>
      </w:r>
    </w:p>
    <w:p w14:paraId="14CE9384" w14:textId="2EFA95FE" w:rsidR="001E6A77" w:rsidRDefault="001E6A77">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_Toc82538883 \h </w:instrText>
      </w:r>
      <w:r>
        <w:fldChar w:fldCharType="separate"/>
      </w:r>
      <w:r>
        <w:t>66</w:t>
      </w:r>
      <w:r>
        <w:fldChar w:fldCharType="end"/>
      </w:r>
    </w:p>
    <w:p w14:paraId="53FDE653" w14:textId="1E2F1165" w:rsidR="001E6A77" w:rsidRDefault="001E6A7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_Toc82538884 \h </w:instrText>
      </w:r>
      <w:r>
        <w:fldChar w:fldCharType="separate"/>
      </w:r>
      <w:r>
        <w:t>66</w:t>
      </w:r>
      <w:r>
        <w:fldChar w:fldCharType="end"/>
      </w:r>
    </w:p>
    <w:p w14:paraId="4E79E0E8" w14:textId="7E465C59" w:rsidR="001E6A77" w:rsidRDefault="001E6A7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_Toc82538885 \h </w:instrText>
      </w:r>
      <w:r>
        <w:fldChar w:fldCharType="separate"/>
      </w:r>
      <w:r>
        <w:t>66</w:t>
      </w:r>
      <w:r>
        <w:fldChar w:fldCharType="end"/>
      </w:r>
    </w:p>
    <w:p w14:paraId="34B60D8E" w14:textId="3FB4BCD8" w:rsidR="001E6A77" w:rsidRDefault="001E6A7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_Toc82538886 \h </w:instrText>
      </w:r>
      <w:r>
        <w:fldChar w:fldCharType="separate"/>
      </w:r>
      <w:r>
        <w:t>66</w:t>
      </w:r>
      <w:r>
        <w:fldChar w:fldCharType="end"/>
      </w:r>
    </w:p>
    <w:p w14:paraId="4732E24B" w14:textId="31B8D80A" w:rsidR="001E6A77" w:rsidRDefault="001E6A77">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_Toc82538887 \h </w:instrText>
      </w:r>
      <w:r>
        <w:fldChar w:fldCharType="separate"/>
      </w:r>
      <w:r>
        <w:t>66</w:t>
      </w:r>
      <w:r>
        <w:fldChar w:fldCharType="end"/>
      </w:r>
    </w:p>
    <w:p w14:paraId="06202BB2" w14:textId="69547386" w:rsidR="001E6A77" w:rsidRDefault="001E6A77">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_Toc82538888 \h </w:instrText>
      </w:r>
      <w:r>
        <w:fldChar w:fldCharType="separate"/>
      </w:r>
      <w:r>
        <w:t>66</w:t>
      </w:r>
      <w:r>
        <w:fldChar w:fldCharType="end"/>
      </w:r>
    </w:p>
    <w:p w14:paraId="1B38F3FA" w14:textId="400CFE8D"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_Toc82538889 \h </w:instrText>
      </w:r>
      <w:r>
        <w:fldChar w:fldCharType="separate"/>
      </w:r>
      <w:r>
        <w:t>66</w:t>
      </w:r>
      <w:r>
        <w:fldChar w:fldCharType="end"/>
      </w:r>
    </w:p>
    <w:p w14:paraId="72F48D04" w14:textId="4747DD8D" w:rsidR="001E6A77" w:rsidRDefault="001E6A7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_Toc82538890 \h </w:instrText>
      </w:r>
      <w:r>
        <w:fldChar w:fldCharType="separate"/>
      </w:r>
      <w:r>
        <w:t>67</w:t>
      </w:r>
      <w:r>
        <w:fldChar w:fldCharType="end"/>
      </w:r>
    </w:p>
    <w:p w14:paraId="2AD2D26F" w14:textId="47A52005" w:rsidR="001E6A77" w:rsidRDefault="001E6A77">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_Toc82538891 \h </w:instrText>
      </w:r>
      <w:r>
        <w:fldChar w:fldCharType="separate"/>
      </w:r>
      <w:r>
        <w:t>67</w:t>
      </w:r>
      <w:r>
        <w:fldChar w:fldCharType="end"/>
      </w:r>
    </w:p>
    <w:p w14:paraId="74DFA917" w14:textId="0C856569" w:rsidR="001E6A77" w:rsidRDefault="001E6A77">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_Toc82538892 \h </w:instrText>
      </w:r>
      <w:r>
        <w:fldChar w:fldCharType="separate"/>
      </w:r>
      <w:r>
        <w:t>67</w:t>
      </w:r>
      <w:r>
        <w:fldChar w:fldCharType="end"/>
      </w:r>
    </w:p>
    <w:p w14:paraId="4366BD1C" w14:textId="055B93B0" w:rsidR="001E6A77" w:rsidRDefault="001E6A77">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_Toc82538893 \h </w:instrText>
      </w:r>
      <w:r>
        <w:fldChar w:fldCharType="separate"/>
      </w:r>
      <w:r>
        <w:t>67</w:t>
      </w:r>
      <w:r>
        <w:fldChar w:fldCharType="end"/>
      </w:r>
    </w:p>
    <w:p w14:paraId="5771A86C" w14:textId="2C30F1E7"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_Toc82538894 \h </w:instrText>
      </w:r>
      <w:r>
        <w:fldChar w:fldCharType="separate"/>
      </w:r>
      <w:r>
        <w:t>67</w:t>
      </w:r>
      <w:r>
        <w:fldChar w:fldCharType="end"/>
      </w:r>
    </w:p>
    <w:p w14:paraId="3E571B7D" w14:textId="512DBB45" w:rsidR="001E6A77" w:rsidRDefault="001E6A77">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_Toc82538895 \h </w:instrText>
      </w:r>
      <w:r>
        <w:fldChar w:fldCharType="separate"/>
      </w:r>
      <w:r>
        <w:t>67</w:t>
      </w:r>
      <w:r>
        <w:fldChar w:fldCharType="end"/>
      </w:r>
    </w:p>
    <w:p w14:paraId="2EC66599" w14:textId="47A82455" w:rsidR="001E6A77" w:rsidRDefault="001E6A77">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_Toc82538896 \h </w:instrText>
      </w:r>
      <w:r>
        <w:fldChar w:fldCharType="separate"/>
      </w:r>
      <w:r>
        <w:t>67</w:t>
      </w:r>
      <w:r>
        <w:fldChar w:fldCharType="end"/>
      </w:r>
    </w:p>
    <w:p w14:paraId="0C347A99" w14:textId="1E93D5C7"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_Toc82538897 \h </w:instrText>
      </w:r>
      <w:r>
        <w:fldChar w:fldCharType="separate"/>
      </w:r>
      <w:r>
        <w:t>68</w:t>
      </w:r>
      <w:r>
        <w:fldChar w:fldCharType="end"/>
      </w:r>
    </w:p>
    <w:p w14:paraId="544FF528" w14:textId="52030B97" w:rsidR="001E6A77" w:rsidRDefault="001E6A77">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_Toc82538898 \h </w:instrText>
      </w:r>
      <w:r>
        <w:fldChar w:fldCharType="separate"/>
      </w:r>
      <w:r>
        <w:t>68</w:t>
      </w:r>
      <w:r>
        <w:fldChar w:fldCharType="end"/>
      </w:r>
    </w:p>
    <w:p w14:paraId="1A7CD481" w14:textId="553F27BC" w:rsidR="001E6A77" w:rsidRDefault="001E6A77">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_Toc82538899 \h </w:instrText>
      </w:r>
      <w:r>
        <w:fldChar w:fldCharType="separate"/>
      </w:r>
      <w:r>
        <w:t>69</w:t>
      </w:r>
      <w:r>
        <w:fldChar w:fldCharType="end"/>
      </w:r>
    </w:p>
    <w:p w14:paraId="41F10B97" w14:textId="58FFA003" w:rsidR="001E6A77" w:rsidRDefault="001E6A7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_Toc82538900 \h </w:instrText>
      </w:r>
      <w:r>
        <w:fldChar w:fldCharType="separate"/>
      </w:r>
      <w:r>
        <w:t>69</w:t>
      </w:r>
      <w:r>
        <w:fldChar w:fldCharType="end"/>
      </w:r>
    </w:p>
    <w:p w14:paraId="57567892" w14:textId="779051DA" w:rsidR="001E6A77" w:rsidRDefault="001E6A7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_Toc82538901 \h </w:instrText>
      </w:r>
      <w:r>
        <w:fldChar w:fldCharType="separate"/>
      </w:r>
      <w:r>
        <w:t>69</w:t>
      </w:r>
      <w:r>
        <w:fldChar w:fldCharType="end"/>
      </w:r>
    </w:p>
    <w:p w14:paraId="2B5C5547" w14:textId="52A3A667" w:rsidR="001E6A77" w:rsidRDefault="001E6A7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_Toc82538902 \h </w:instrText>
      </w:r>
      <w:r>
        <w:fldChar w:fldCharType="separate"/>
      </w:r>
      <w:r>
        <w:t>69</w:t>
      </w:r>
      <w:r>
        <w:fldChar w:fldCharType="end"/>
      </w:r>
    </w:p>
    <w:p w14:paraId="10404F46" w14:textId="76E33E12" w:rsidR="001E6A77" w:rsidRDefault="001E6A7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_Toc82538903 \h </w:instrText>
      </w:r>
      <w:r>
        <w:fldChar w:fldCharType="separate"/>
      </w:r>
      <w:r>
        <w:t>69</w:t>
      </w:r>
      <w:r>
        <w:fldChar w:fldCharType="end"/>
      </w:r>
    </w:p>
    <w:p w14:paraId="0E2DF90A" w14:textId="093B3054" w:rsidR="001E6A77" w:rsidRDefault="001E6A77">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_Toc82538904 \h </w:instrText>
      </w:r>
      <w:r>
        <w:fldChar w:fldCharType="separate"/>
      </w:r>
      <w:r>
        <w:t>69</w:t>
      </w:r>
      <w:r>
        <w:fldChar w:fldCharType="end"/>
      </w:r>
    </w:p>
    <w:p w14:paraId="14B7A87C" w14:textId="4D6A4793" w:rsidR="001E6A77" w:rsidRDefault="001E6A77">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_Toc82538905 \h </w:instrText>
      </w:r>
      <w:r>
        <w:fldChar w:fldCharType="separate"/>
      </w:r>
      <w:r>
        <w:t>69</w:t>
      </w:r>
      <w:r>
        <w:fldChar w:fldCharType="end"/>
      </w:r>
    </w:p>
    <w:p w14:paraId="64C76B32" w14:textId="622011D0" w:rsidR="001E6A77" w:rsidRDefault="001E6A77">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_Toc82538906 \h </w:instrText>
      </w:r>
      <w:r>
        <w:fldChar w:fldCharType="separate"/>
      </w:r>
      <w:r>
        <w:t>69</w:t>
      </w:r>
      <w:r>
        <w:fldChar w:fldCharType="end"/>
      </w:r>
    </w:p>
    <w:p w14:paraId="51684850" w14:textId="1101523B" w:rsidR="001E6A77" w:rsidRDefault="001E6A7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_Toc82538907 \h </w:instrText>
      </w:r>
      <w:r>
        <w:fldChar w:fldCharType="separate"/>
      </w:r>
      <w:r>
        <w:t>70</w:t>
      </w:r>
      <w:r>
        <w:fldChar w:fldCharType="end"/>
      </w:r>
    </w:p>
    <w:p w14:paraId="28AAF52A" w14:textId="07B9F728" w:rsidR="001E6A77" w:rsidRDefault="001E6A7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_Toc82538908 \h </w:instrText>
      </w:r>
      <w:r>
        <w:fldChar w:fldCharType="separate"/>
      </w:r>
      <w:r>
        <w:t>70</w:t>
      </w:r>
      <w:r>
        <w:fldChar w:fldCharType="end"/>
      </w:r>
    </w:p>
    <w:p w14:paraId="418C0667" w14:textId="0A0B12FE" w:rsidR="001E6A77" w:rsidRDefault="001E6A7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_Toc82538909 \h </w:instrText>
      </w:r>
      <w:r>
        <w:fldChar w:fldCharType="separate"/>
      </w:r>
      <w:r>
        <w:t>70</w:t>
      </w:r>
      <w:r>
        <w:fldChar w:fldCharType="end"/>
      </w:r>
    </w:p>
    <w:p w14:paraId="33DE7576" w14:textId="51094F50" w:rsidR="001E6A77" w:rsidRDefault="001E6A7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_Toc82538910 \h </w:instrText>
      </w:r>
      <w:r>
        <w:fldChar w:fldCharType="separate"/>
      </w:r>
      <w:r>
        <w:t>70</w:t>
      </w:r>
      <w:r>
        <w:fldChar w:fldCharType="end"/>
      </w:r>
    </w:p>
    <w:p w14:paraId="784CF3C0" w14:textId="5B8E8B14" w:rsidR="001E6A77" w:rsidRDefault="001E6A77">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_Toc82538911 \h </w:instrText>
      </w:r>
      <w:r>
        <w:fldChar w:fldCharType="separate"/>
      </w:r>
      <w:r>
        <w:t>70</w:t>
      </w:r>
      <w:r>
        <w:fldChar w:fldCharType="end"/>
      </w:r>
    </w:p>
    <w:p w14:paraId="3B2FFC52" w14:textId="09CF5670" w:rsidR="001E6A77" w:rsidRDefault="001E6A77">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_Toc82538912 \h </w:instrText>
      </w:r>
      <w:r>
        <w:fldChar w:fldCharType="separate"/>
      </w:r>
      <w:r>
        <w:t>70</w:t>
      </w:r>
      <w:r>
        <w:fldChar w:fldCharType="end"/>
      </w:r>
    </w:p>
    <w:p w14:paraId="3AEF9B19" w14:textId="4A3BFFC2" w:rsidR="001E6A77" w:rsidRDefault="001E6A77">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_Toc82538913 \h </w:instrText>
      </w:r>
      <w:r>
        <w:fldChar w:fldCharType="separate"/>
      </w:r>
      <w:r>
        <w:t>71</w:t>
      </w:r>
      <w:r>
        <w:fldChar w:fldCharType="end"/>
      </w:r>
    </w:p>
    <w:p w14:paraId="151DE899" w14:textId="2CF97FEA" w:rsidR="001E6A77" w:rsidRDefault="001E6A7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_Toc82538914 \h </w:instrText>
      </w:r>
      <w:r>
        <w:fldChar w:fldCharType="separate"/>
      </w:r>
      <w:r>
        <w:t>72</w:t>
      </w:r>
      <w:r>
        <w:fldChar w:fldCharType="end"/>
      </w:r>
    </w:p>
    <w:p w14:paraId="3770F93E" w14:textId="04CD88E8" w:rsidR="001E6A77" w:rsidRDefault="001E6A7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_Toc82538915 \h </w:instrText>
      </w:r>
      <w:r>
        <w:fldChar w:fldCharType="separate"/>
      </w:r>
      <w:r>
        <w:t>72</w:t>
      </w:r>
      <w:r>
        <w:fldChar w:fldCharType="end"/>
      </w:r>
    </w:p>
    <w:p w14:paraId="04169A31" w14:textId="1F281EE0" w:rsidR="001E6A77" w:rsidRDefault="001E6A7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_Toc82538916 \h </w:instrText>
      </w:r>
      <w:r>
        <w:fldChar w:fldCharType="separate"/>
      </w:r>
      <w:r>
        <w:t>72</w:t>
      </w:r>
      <w:r>
        <w:fldChar w:fldCharType="end"/>
      </w:r>
    </w:p>
    <w:p w14:paraId="7225F508" w14:textId="50938A5D" w:rsidR="001E6A77" w:rsidRDefault="001E6A7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_Toc82538917 \h </w:instrText>
      </w:r>
      <w:r>
        <w:fldChar w:fldCharType="separate"/>
      </w:r>
      <w:r>
        <w:t>72</w:t>
      </w:r>
      <w:r>
        <w:fldChar w:fldCharType="end"/>
      </w:r>
    </w:p>
    <w:p w14:paraId="35362CB1" w14:textId="7C413801" w:rsidR="001E6A77" w:rsidRDefault="001E6A7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_Toc82538918 \h </w:instrText>
      </w:r>
      <w:r>
        <w:fldChar w:fldCharType="separate"/>
      </w:r>
      <w:r>
        <w:t>72</w:t>
      </w:r>
      <w:r>
        <w:fldChar w:fldCharType="end"/>
      </w:r>
    </w:p>
    <w:p w14:paraId="7A5D54A5" w14:textId="08340135" w:rsidR="001E6A77" w:rsidRDefault="001E6A7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_Toc82538919 \h </w:instrText>
      </w:r>
      <w:r>
        <w:fldChar w:fldCharType="separate"/>
      </w:r>
      <w:r>
        <w:t>72</w:t>
      </w:r>
      <w:r>
        <w:fldChar w:fldCharType="end"/>
      </w:r>
    </w:p>
    <w:p w14:paraId="69852FAE" w14:textId="17BE9027" w:rsidR="001E6A77" w:rsidRDefault="001E6A7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_Toc82538920 \h </w:instrText>
      </w:r>
      <w:r>
        <w:fldChar w:fldCharType="separate"/>
      </w:r>
      <w:r>
        <w:t>72</w:t>
      </w:r>
      <w:r>
        <w:fldChar w:fldCharType="end"/>
      </w:r>
    </w:p>
    <w:p w14:paraId="35831C39" w14:textId="6DDE77A5" w:rsidR="001E6A77" w:rsidRDefault="001E6A7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_Toc82538921 \h </w:instrText>
      </w:r>
      <w:r>
        <w:fldChar w:fldCharType="separate"/>
      </w:r>
      <w:r>
        <w:t>72</w:t>
      </w:r>
      <w:r>
        <w:fldChar w:fldCharType="end"/>
      </w:r>
    </w:p>
    <w:p w14:paraId="01DE93C6" w14:textId="48E3F6B8" w:rsidR="001E6A77" w:rsidRDefault="001E6A7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_Toc82538922 \h </w:instrText>
      </w:r>
      <w:r>
        <w:fldChar w:fldCharType="separate"/>
      </w:r>
      <w:r>
        <w:t>73</w:t>
      </w:r>
      <w:r>
        <w:fldChar w:fldCharType="end"/>
      </w:r>
    </w:p>
    <w:p w14:paraId="52D7B6F8" w14:textId="44F7E0EF" w:rsidR="001E6A77" w:rsidRDefault="001E6A7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_Toc82538923 \h </w:instrText>
      </w:r>
      <w:r>
        <w:fldChar w:fldCharType="separate"/>
      </w:r>
      <w:r>
        <w:t>73</w:t>
      </w:r>
      <w:r>
        <w:fldChar w:fldCharType="end"/>
      </w:r>
    </w:p>
    <w:p w14:paraId="38933019" w14:textId="0AD945AB" w:rsidR="001E6A77" w:rsidRDefault="001E6A7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_Toc82538924 \h </w:instrText>
      </w:r>
      <w:r>
        <w:fldChar w:fldCharType="separate"/>
      </w:r>
      <w:r>
        <w:t>73</w:t>
      </w:r>
      <w:r>
        <w:fldChar w:fldCharType="end"/>
      </w:r>
    </w:p>
    <w:p w14:paraId="01A8FE10" w14:textId="11FFAEDA" w:rsidR="001E6A77" w:rsidRDefault="001E6A7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_Toc82538925 \h </w:instrText>
      </w:r>
      <w:r>
        <w:fldChar w:fldCharType="separate"/>
      </w:r>
      <w:r>
        <w:t>73</w:t>
      </w:r>
      <w:r>
        <w:fldChar w:fldCharType="end"/>
      </w:r>
    </w:p>
    <w:p w14:paraId="4B274A28" w14:textId="19401B1C" w:rsidR="001E6A77" w:rsidRDefault="001E6A7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_Toc82538926 \h </w:instrText>
      </w:r>
      <w:r>
        <w:fldChar w:fldCharType="separate"/>
      </w:r>
      <w:r>
        <w:t>73</w:t>
      </w:r>
      <w:r>
        <w:fldChar w:fldCharType="end"/>
      </w:r>
    </w:p>
    <w:p w14:paraId="3D54D007" w14:textId="27F1B007" w:rsidR="001E6A77" w:rsidRDefault="001E6A7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_Toc82538927 \h </w:instrText>
      </w:r>
      <w:r>
        <w:fldChar w:fldCharType="separate"/>
      </w:r>
      <w:r>
        <w:t>73</w:t>
      </w:r>
      <w:r>
        <w:fldChar w:fldCharType="end"/>
      </w:r>
    </w:p>
    <w:p w14:paraId="79BD6645" w14:textId="673B0EE6" w:rsidR="001E6A77" w:rsidRDefault="001E6A7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_Toc82538928 \h </w:instrText>
      </w:r>
      <w:r>
        <w:fldChar w:fldCharType="separate"/>
      </w:r>
      <w:r>
        <w:t>73</w:t>
      </w:r>
      <w:r>
        <w:fldChar w:fldCharType="end"/>
      </w:r>
    </w:p>
    <w:p w14:paraId="72095B13" w14:textId="7542280A" w:rsidR="001E6A77" w:rsidRDefault="001E6A7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_Toc82538929 \h </w:instrText>
      </w:r>
      <w:r>
        <w:fldChar w:fldCharType="separate"/>
      </w:r>
      <w:r>
        <w:t>73</w:t>
      </w:r>
      <w:r>
        <w:fldChar w:fldCharType="end"/>
      </w:r>
    </w:p>
    <w:p w14:paraId="6BF7EB66" w14:textId="2D363005" w:rsidR="001E6A77" w:rsidRDefault="001E6A7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_Toc82538930 \h </w:instrText>
      </w:r>
      <w:r>
        <w:fldChar w:fldCharType="separate"/>
      </w:r>
      <w:r>
        <w:t>73</w:t>
      </w:r>
      <w:r>
        <w:fldChar w:fldCharType="end"/>
      </w:r>
    </w:p>
    <w:p w14:paraId="210E9FDE" w14:textId="521863FE" w:rsidR="001E6A77" w:rsidRDefault="001E6A7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_Toc82538931 \h </w:instrText>
      </w:r>
      <w:r>
        <w:fldChar w:fldCharType="separate"/>
      </w:r>
      <w:r>
        <w:t>73</w:t>
      </w:r>
      <w:r>
        <w:fldChar w:fldCharType="end"/>
      </w:r>
    </w:p>
    <w:p w14:paraId="4917CC35" w14:textId="1B574BB3" w:rsidR="001E6A77" w:rsidRDefault="001E6A7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_Toc82538932 \h </w:instrText>
      </w:r>
      <w:r>
        <w:fldChar w:fldCharType="separate"/>
      </w:r>
      <w:r>
        <w:t>74</w:t>
      </w:r>
      <w:r>
        <w:fldChar w:fldCharType="end"/>
      </w:r>
    </w:p>
    <w:p w14:paraId="3101EED0" w14:textId="1F6EE584" w:rsidR="001E6A77" w:rsidRDefault="001E6A7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_Toc82538933 \h </w:instrText>
      </w:r>
      <w:r>
        <w:fldChar w:fldCharType="separate"/>
      </w:r>
      <w:r>
        <w:t>75</w:t>
      </w:r>
      <w:r>
        <w:fldChar w:fldCharType="end"/>
      </w:r>
    </w:p>
    <w:p w14:paraId="32336812" w14:textId="556F05DE" w:rsidR="001E6A77" w:rsidRDefault="001E6A7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7A08E6">
        <w:rPr>
          <w:i/>
          <w:iCs/>
          <w:lang w:val="en-US" w:eastAsia="zh-CN"/>
        </w:rPr>
        <w:t>BS type 1-O</w:t>
      </w:r>
      <w:r>
        <w:tab/>
      </w:r>
      <w:r>
        <w:fldChar w:fldCharType="begin"/>
      </w:r>
      <w:r>
        <w:instrText xml:space="preserve"> PAGEREF _Toc82538934 \h </w:instrText>
      </w:r>
      <w:r>
        <w:fldChar w:fldCharType="separate"/>
      </w:r>
      <w:r>
        <w:t>75</w:t>
      </w:r>
      <w:r>
        <w:fldChar w:fldCharType="end"/>
      </w:r>
    </w:p>
    <w:p w14:paraId="792C5174" w14:textId="1929D48A" w:rsidR="001E6A77" w:rsidRDefault="001E6A7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7A08E6">
        <w:rPr>
          <w:i/>
          <w:lang w:val="en-US" w:eastAsia="zh-CN"/>
        </w:rPr>
        <w:t>BS type 2-O</w:t>
      </w:r>
      <w:r>
        <w:tab/>
      </w:r>
      <w:r>
        <w:fldChar w:fldCharType="begin"/>
      </w:r>
      <w:r>
        <w:instrText xml:space="preserve"> PAGEREF _Toc82538935 \h </w:instrText>
      </w:r>
      <w:r>
        <w:fldChar w:fldCharType="separate"/>
      </w:r>
      <w:r>
        <w:t>76</w:t>
      </w:r>
      <w:r>
        <w:fldChar w:fldCharType="end"/>
      </w:r>
    </w:p>
    <w:p w14:paraId="343DC3F4" w14:textId="18B02EE5" w:rsidR="001E6A77" w:rsidRDefault="001E6A7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_Toc82538936 \h </w:instrText>
      </w:r>
      <w:r>
        <w:fldChar w:fldCharType="separate"/>
      </w:r>
      <w:r>
        <w:t>77</w:t>
      </w:r>
      <w:r>
        <w:fldChar w:fldCharType="end"/>
      </w:r>
    </w:p>
    <w:p w14:paraId="40934860" w14:textId="2C48A7C0" w:rsidR="001E6A77" w:rsidRDefault="001E6A7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_Toc82538937 \h </w:instrText>
      </w:r>
      <w:r>
        <w:fldChar w:fldCharType="separate"/>
      </w:r>
      <w:r>
        <w:t>77</w:t>
      </w:r>
      <w:r>
        <w:fldChar w:fldCharType="end"/>
      </w:r>
    </w:p>
    <w:p w14:paraId="6D4C5174" w14:textId="79122D92" w:rsidR="001E6A77" w:rsidRDefault="001E6A7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_Toc82538938 \h </w:instrText>
      </w:r>
      <w:r>
        <w:fldChar w:fldCharType="separate"/>
      </w:r>
      <w:r>
        <w:t>77</w:t>
      </w:r>
      <w:r>
        <w:fldChar w:fldCharType="end"/>
      </w:r>
    </w:p>
    <w:p w14:paraId="23DDD364" w14:textId="3B6E18E9" w:rsidR="001E6A77" w:rsidRDefault="001E6A7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_Toc82538939 \h </w:instrText>
      </w:r>
      <w:r>
        <w:fldChar w:fldCharType="separate"/>
      </w:r>
      <w:r>
        <w:t>78</w:t>
      </w:r>
      <w:r>
        <w:fldChar w:fldCharType="end"/>
      </w:r>
    </w:p>
    <w:p w14:paraId="10036DBC" w14:textId="53BEEB41"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_Toc82538940 \h </w:instrText>
      </w:r>
      <w:r>
        <w:fldChar w:fldCharType="separate"/>
      </w:r>
      <w:r>
        <w:t>78</w:t>
      </w:r>
      <w:r>
        <w:fldChar w:fldCharType="end"/>
      </w:r>
    </w:p>
    <w:p w14:paraId="6E9586EE" w14:textId="75C5560E" w:rsidR="001E6A77" w:rsidRDefault="001E6A77">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_Toc82538941 \h </w:instrText>
      </w:r>
      <w:r>
        <w:fldChar w:fldCharType="separate"/>
      </w:r>
      <w:r>
        <w:t>78</w:t>
      </w:r>
      <w:r>
        <w:fldChar w:fldCharType="end"/>
      </w:r>
    </w:p>
    <w:p w14:paraId="79665D28" w14:textId="55677756" w:rsidR="001E6A77" w:rsidRDefault="001E6A77">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_Toc82538942 \h </w:instrText>
      </w:r>
      <w:r>
        <w:fldChar w:fldCharType="separate"/>
      </w:r>
      <w:r>
        <w:t>78</w:t>
      </w:r>
      <w:r>
        <w:fldChar w:fldCharType="end"/>
      </w:r>
    </w:p>
    <w:p w14:paraId="6710BBBE" w14:textId="6F7C82C1"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_Toc82538943 \h </w:instrText>
      </w:r>
      <w:r>
        <w:fldChar w:fldCharType="separate"/>
      </w:r>
      <w:r>
        <w:t>79</w:t>
      </w:r>
      <w:r>
        <w:fldChar w:fldCharType="end"/>
      </w:r>
    </w:p>
    <w:p w14:paraId="07FF5DBD" w14:textId="3740B118" w:rsidR="001E6A77" w:rsidRDefault="001E6A7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_Toc82538944 \h </w:instrText>
      </w:r>
      <w:r>
        <w:fldChar w:fldCharType="separate"/>
      </w:r>
      <w:r>
        <w:t>79</w:t>
      </w:r>
      <w:r>
        <w:fldChar w:fldCharType="end"/>
      </w:r>
    </w:p>
    <w:p w14:paraId="6ABBDCD8" w14:textId="13CA92DD" w:rsidR="001E6A77" w:rsidRDefault="001E6A7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_Toc82538945 \h </w:instrText>
      </w:r>
      <w:r>
        <w:fldChar w:fldCharType="separate"/>
      </w:r>
      <w:r>
        <w:t>79</w:t>
      </w:r>
      <w:r>
        <w:fldChar w:fldCharType="end"/>
      </w:r>
    </w:p>
    <w:p w14:paraId="44144BB8" w14:textId="12328587" w:rsidR="001E6A77" w:rsidRDefault="001E6A7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_Toc82538946 \h </w:instrText>
      </w:r>
      <w:r>
        <w:fldChar w:fldCharType="separate"/>
      </w:r>
      <w:r>
        <w:t>79</w:t>
      </w:r>
      <w:r>
        <w:fldChar w:fldCharType="end"/>
      </w:r>
    </w:p>
    <w:p w14:paraId="59A9B858" w14:textId="1E3493FD" w:rsidR="001E6A77" w:rsidRDefault="001E6A7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_Toc82538947 \h </w:instrText>
      </w:r>
      <w:r>
        <w:fldChar w:fldCharType="separate"/>
      </w:r>
      <w:r>
        <w:t>79</w:t>
      </w:r>
      <w:r>
        <w:fldChar w:fldCharType="end"/>
      </w:r>
    </w:p>
    <w:p w14:paraId="5F11F463" w14:textId="5E329202" w:rsidR="001E6A77" w:rsidRDefault="001E6A7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_Toc82538948 \h </w:instrText>
      </w:r>
      <w:r>
        <w:fldChar w:fldCharType="separate"/>
      </w:r>
      <w:r>
        <w:t>80</w:t>
      </w:r>
      <w:r>
        <w:fldChar w:fldCharType="end"/>
      </w:r>
    </w:p>
    <w:p w14:paraId="4ED973CC" w14:textId="4B3BB4A4" w:rsidR="001E6A77" w:rsidRDefault="001E6A77">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_Toc82538949 \h </w:instrText>
      </w:r>
      <w:r>
        <w:fldChar w:fldCharType="separate"/>
      </w:r>
      <w:r>
        <w:t>80</w:t>
      </w:r>
      <w:r>
        <w:fldChar w:fldCharType="end"/>
      </w:r>
    </w:p>
    <w:p w14:paraId="073C404A" w14:textId="295C6062" w:rsidR="001E6A77" w:rsidRDefault="001E6A77">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_Toc82538950 \h </w:instrText>
      </w:r>
      <w:r>
        <w:fldChar w:fldCharType="separate"/>
      </w:r>
      <w:r>
        <w:t>80</w:t>
      </w:r>
      <w:r>
        <w:fldChar w:fldCharType="end"/>
      </w:r>
    </w:p>
    <w:p w14:paraId="2D7B0EEE" w14:textId="4B9E53F6" w:rsidR="001E6A77" w:rsidRDefault="001E6A77">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_Toc82538951 \h </w:instrText>
      </w:r>
      <w:r>
        <w:fldChar w:fldCharType="separate"/>
      </w:r>
      <w:r>
        <w:t>80</w:t>
      </w:r>
      <w:r>
        <w:fldChar w:fldCharType="end"/>
      </w:r>
    </w:p>
    <w:p w14:paraId="64F89534" w14:textId="0C5F3251"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_Toc82538952 \h </w:instrText>
      </w:r>
      <w:r>
        <w:fldChar w:fldCharType="separate"/>
      </w:r>
      <w:r>
        <w:t>80</w:t>
      </w:r>
      <w:r>
        <w:fldChar w:fldCharType="end"/>
      </w:r>
    </w:p>
    <w:p w14:paraId="2F80D671" w14:textId="2D4DB856" w:rsidR="001E6A77" w:rsidRDefault="001E6A77">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_Toc82538953 \h </w:instrText>
      </w:r>
      <w:r>
        <w:fldChar w:fldCharType="separate"/>
      </w:r>
      <w:r>
        <w:t>80</w:t>
      </w:r>
      <w:r>
        <w:fldChar w:fldCharType="end"/>
      </w:r>
    </w:p>
    <w:p w14:paraId="7CAF6BC3" w14:textId="5840C7A9" w:rsidR="001E6A77" w:rsidRDefault="001E6A77">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_Toc82538954 \h </w:instrText>
      </w:r>
      <w:r>
        <w:fldChar w:fldCharType="separate"/>
      </w:r>
      <w:r>
        <w:t>80</w:t>
      </w:r>
      <w:r>
        <w:fldChar w:fldCharType="end"/>
      </w:r>
    </w:p>
    <w:p w14:paraId="70C61950" w14:textId="68100A65" w:rsidR="001E6A77" w:rsidRDefault="001E6A7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_Toc82538955 \h </w:instrText>
      </w:r>
      <w:r>
        <w:fldChar w:fldCharType="separate"/>
      </w:r>
      <w:r>
        <w:t>82</w:t>
      </w:r>
      <w:r>
        <w:fldChar w:fldCharType="end"/>
      </w:r>
    </w:p>
    <w:p w14:paraId="7AC60D77" w14:textId="54307CA8" w:rsidR="001E6A77" w:rsidRDefault="001E6A77">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7A08E6">
        <w:rPr>
          <w:i/>
          <w:lang w:eastAsia="ja-JP"/>
        </w:rPr>
        <w:t>BS type 1-O</w:t>
      </w:r>
      <w:r>
        <w:tab/>
      </w:r>
      <w:r>
        <w:fldChar w:fldCharType="begin"/>
      </w:r>
      <w:r>
        <w:instrText xml:space="preserve"> PAGEREF _Toc82538956 \h </w:instrText>
      </w:r>
      <w:r>
        <w:fldChar w:fldCharType="separate"/>
      </w:r>
      <w:r>
        <w:t>82</w:t>
      </w:r>
      <w:r>
        <w:fldChar w:fldCharType="end"/>
      </w:r>
    </w:p>
    <w:p w14:paraId="1AFF94BB" w14:textId="54C70EDA" w:rsidR="001E6A77" w:rsidRDefault="001E6A77">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7A08E6">
        <w:rPr>
          <w:i/>
          <w:lang w:eastAsia="ja-JP"/>
        </w:rPr>
        <w:t>BS type 2-O</w:t>
      </w:r>
      <w:r>
        <w:tab/>
      </w:r>
      <w:r>
        <w:fldChar w:fldCharType="begin"/>
      </w:r>
      <w:r>
        <w:instrText xml:space="preserve"> PAGEREF _Toc82538957 \h </w:instrText>
      </w:r>
      <w:r>
        <w:fldChar w:fldCharType="separate"/>
      </w:r>
      <w:r>
        <w:t>82</w:t>
      </w:r>
      <w:r>
        <w:fldChar w:fldCharType="end"/>
      </w:r>
    </w:p>
    <w:p w14:paraId="59F97F35" w14:textId="7D4BBC56" w:rsidR="001E6A77" w:rsidRDefault="001E6A7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_Toc82538958 \h </w:instrText>
      </w:r>
      <w:r>
        <w:fldChar w:fldCharType="separate"/>
      </w:r>
      <w:r>
        <w:t>82</w:t>
      </w:r>
      <w:r>
        <w:fldChar w:fldCharType="end"/>
      </w:r>
    </w:p>
    <w:p w14:paraId="5391F3B6" w14:textId="691EEB89" w:rsidR="001E6A77" w:rsidRDefault="001E6A77">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_Toc82538959 \h </w:instrText>
      </w:r>
      <w:r>
        <w:fldChar w:fldCharType="separate"/>
      </w:r>
      <w:r>
        <w:t>82</w:t>
      </w:r>
      <w:r>
        <w:fldChar w:fldCharType="end"/>
      </w:r>
    </w:p>
    <w:p w14:paraId="213F76B1" w14:textId="055AB477" w:rsidR="001E6A77" w:rsidRDefault="001E6A77">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_Toc82538960 \h </w:instrText>
      </w:r>
      <w:r>
        <w:fldChar w:fldCharType="separate"/>
      </w:r>
      <w:r>
        <w:t>82</w:t>
      </w:r>
      <w:r>
        <w:fldChar w:fldCharType="end"/>
      </w:r>
    </w:p>
    <w:p w14:paraId="1AB93B85" w14:textId="7F332068" w:rsidR="001E6A77" w:rsidRDefault="001E6A77">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_Toc82538961 \h </w:instrText>
      </w:r>
      <w:r>
        <w:fldChar w:fldCharType="separate"/>
      </w:r>
      <w:r>
        <w:t>82</w:t>
      </w:r>
      <w:r>
        <w:fldChar w:fldCharType="end"/>
      </w:r>
    </w:p>
    <w:p w14:paraId="4F2D2147" w14:textId="6D8938AB" w:rsidR="001E6A77" w:rsidRDefault="001E6A77">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_Toc82538962 \h </w:instrText>
      </w:r>
      <w:r>
        <w:fldChar w:fldCharType="separate"/>
      </w:r>
      <w:r>
        <w:t>82</w:t>
      </w:r>
      <w:r>
        <w:fldChar w:fldCharType="end"/>
      </w:r>
    </w:p>
    <w:p w14:paraId="116270F8" w14:textId="46D3D92F" w:rsidR="001E6A77" w:rsidRDefault="001E6A77">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_Toc82538963 \h </w:instrText>
      </w:r>
      <w:r>
        <w:fldChar w:fldCharType="separate"/>
      </w:r>
      <w:r>
        <w:t>82</w:t>
      </w:r>
      <w:r>
        <w:fldChar w:fldCharType="end"/>
      </w:r>
    </w:p>
    <w:p w14:paraId="08949B36" w14:textId="6F1E9FFB" w:rsidR="001E6A77" w:rsidRDefault="001E6A77">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_Toc82538964 \h </w:instrText>
      </w:r>
      <w:r>
        <w:fldChar w:fldCharType="separate"/>
      </w:r>
      <w:r>
        <w:t>83</w:t>
      </w:r>
      <w:r>
        <w:fldChar w:fldCharType="end"/>
      </w:r>
    </w:p>
    <w:p w14:paraId="4813142C" w14:textId="6A375E6D" w:rsidR="001E6A77" w:rsidRDefault="001E6A77">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_Toc82538965 \h </w:instrText>
      </w:r>
      <w:r>
        <w:fldChar w:fldCharType="separate"/>
      </w:r>
      <w:r>
        <w:t>84</w:t>
      </w:r>
      <w:r>
        <w:fldChar w:fldCharType="end"/>
      </w:r>
    </w:p>
    <w:p w14:paraId="1EF9C69C" w14:textId="0644D8B4" w:rsidR="001E6A77" w:rsidRDefault="001E6A77">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_Toc82538966 \h </w:instrText>
      </w:r>
      <w:r>
        <w:fldChar w:fldCharType="separate"/>
      </w:r>
      <w:r>
        <w:t>84</w:t>
      </w:r>
      <w:r>
        <w:fldChar w:fldCharType="end"/>
      </w:r>
    </w:p>
    <w:p w14:paraId="6F45145A" w14:textId="1C519284" w:rsidR="001E6A77" w:rsidRDefault="001E6A77">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_Toc82538967 \h </w:instrText>
      </w:r>
      <w:r>
        <w:fldChar w:fldCharType="separate"/>
      </w:r>
      <w:r>
        <w:t>86</w:t>
      </w:r>
      <w:r>
        <w:fldChar w:fldCharType="end"/>
      </w:r>
    </w:p>
    <w:p w14:paraId="482ABE0D" w14:textId="38A683D9" w:rsidR="001E6A77" w:rsidRDefault="001E6A7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_Toc82538968 \h </w:instrText>
      </w:r>
      <w:r>
        <w:fldChar w:fldCharType="separate"/>
      </w:r>
      <w:r>
        <w:t>89</w:t>
      </w:r>
      <w:r>
        <w:fldChar w:fldCharType="end"/>
      </w:r>
    </w:p>
    <w:p w14:paraId="2AC9CE38" w14:textId="4AB1FA1D" w:rsidR="001E6A77" w:rsidRDefault="001E6A77">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_Toc82538969 \h </w:instrText>
      </w:r>
      <w:r>
        <w:fldChar w:fldCharType="separate"/>
      </w:r>
      <w:r>
        <w:t>89</w:t>
      </w:r>
      <w:r>
        <w:fldChar w:fldCharType="end"/>
      </w:r>
    </w:p>
    <w:p w14:paraId="1AF8F77D" w14:textId="0441BCDC" w:rsidR="001E6A77" w:rsidRDefault="001E6A77">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_Toc82538970 \h </w:instrText>
      </w:r>
      <w:r>
        <w:fldChar w:fldCharType="separate"/>
      </w:r>
      <w:r>
        <w:t>89</w:t>
      </w:r>
      <w:r>
        <w:fldChar w:fldCharType="end"/>
      </w:r>
    </w:p>
    <w:p w14:paraId="5C3B3247" w14:textId="044827F5" w:rsidR="001E6A77" w:rsidRDefault="001E6A77">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_Toc82538971 \h </w:instrText>
      </w:r>
      <w:r>
        <w:fldChar w:fldCharType="separate"/>
      </w:r>
      <w:r>
        <w:t>89</w:t>
      </w:r>
      <w:r>
        <w:fldChar w:fldCharType="end"/>
      </w:r>
    </w:p>
    <w:p w14:paraId="6604ACA6" w14:textId="41E07269" w:rsidR="001E6A77" w:rsidRDefault="001E6A77">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_Toc82538972 \h </w:instrText>
      </w:r>
      <w:r>
        <w:fldChar w:fldCharType="separate"/>
      </w:r>
      <w:r>
        <w:t>89</w:t>
      </w:r>
      <w:r>
        <w:fldChar w:fldCharType="end"/>
      </w:r>
    </w:p>
    <w:p w14:paraId="5C605ADB" w14:textId="001D8574" w:rsidR="001E6A77" w:rsidRDefault="001E6A77">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_Toc82538973 \h </w:instrText>
      </w:r>
      <w:r>
        <w:fldChar w:fldCharType="separate"/>
      </w:r>
      <w:r>
        <w:t>89</w:t>
      </w:r>
      <w:r>
        <w:fldChar w:fldCharType="end"/>
      </w:r>
    </w:p>
    <w:p w14:paraId="778A7BBE" w14:textId="4A362CDC" w:rsidR="001E6A77" w:rsidRDefault="001E6A77">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_Toc82538974 \h </w:instrText>
      </w:r>
      <w:r>
        <w:fldChar w:fldCharType="separate"/>
      </w:r>
      <w:r>
        <w:t>89</w:t>
      </w:r>
      <w:r>
        <w:fldChar w:fldCharType="end"/>
      </w:r>
    </w:p>
    <w:p w14:paraId="16BA0F5A" w14:textId="02F1D5AD" w:rsidR="001E6A77" w:rsidRDefault="001E6A77">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_Toc82538975 \h </w:instrText>
      </w:r>
      <w:r>
        <w:fldChar w:fldCharType="separate"/>
      </w:r>
      <w:r>
        <w:t>90</w:t>
      </w:r>
      <w:r>
        <w:fldChar w:fldCharType="end"/>
      </w:r>
    </w:p>
    <w:p w14:paraId="7AEBB5C0" w14:textId="3D61318C" w:rsidR="001E6A77" w:rsidRDefault="001E6A77">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_Toc82538976 \h </w:instrText>
      </w:r>
      <w:r>
        <w:fldChar w:fldCharType="separate"/>
      </w:r>
      <w:r>
        <w:t>90</w:t>
      </w:r>
      <w:r>
        <w:fldChar w:fldCharType="end"/>
      </w:r>
    </w:p>
    <w:p w14:paraId="3FA88095" w14:textId="5A3FAE19" w:rsidR="001E6A77" w:rsidRDefault="001E6A77">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_Toc82538977 \h </w:instrText>
      </w:r>
      <w:r>
        <w:fldChar w:fldCharType="separate"/>
      </w:r>
      <w:r>
        <w:t>101</w:t>
      </w:r>
      <w:r>
        <w:fldChar w:fldCharType="end"/>
      </w:r>
    </w:p>
    <w:p w14:paraId="3E59BB75" w14:textId="63C93476" w:rsidR="001E6A77" w:rsidRDefault="001E6A7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_Toc82538978 \h </w:instrText>
      </w:r>
      <w:r>
        <w:fldChar w:fldCharType="separate"/>
      </w:r>
      <w:r>
        <w:t>103</w:t>
      </w:r>
      <w:r>
        <w:fldChar w:fldCharType="end"/>
      </w:r>
    </w:p>
    <w:p w14:paraId="13793D7D" w14:textId="6FDEA05B" w:rsidR="001E6A77" w:rsidRDefault="001E6A7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_Toc82538979 \h </w:instrText>
      </w:r>
      <w:r>
        <w:fldChar w:fldCharType="separate"/>
      </w:r>
      <w:r>
        <w:t>103</w:t>
      </w:r>
      <w:r>
        <w:fldChar w:fldCharType="end"/>
      </w:r>
    </w:p>
    <w:p w14:paraId="2D38B0EA" w14:textId="26353817" w:rsidR="001E6A77" w:rsidRDefault="001E6A7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_Toc82538980 \h </w:instrText>
      </w:r>
      <w:r>
        <w:fldChar w:fldCharType="separate"/>
      </w:r>
      <w:r>
        <w:t>103</w:t>
      </w:r>
      <w:r>
        <w:fldChar w:fldCharType="end"/>
      </w:r>
    </w:p>
    <w:p w14:paraId="72E7C5F0" w14:textId="4B27C89E" w:rsidR="001E6A77" w:rsidRDefault="001E6A77">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_Toc82538981 \h </w:instrText>
      </w:r>
      <w:r>
        <w:fldChar w:fldCharType="separate"/>
      </w:r>
      <w:r>
        <w:t>103</w:t>
      </w:r>
      <w:r>
        <w:fldChar w:fldCharType="end"/>
      </w:r>
    </w:p>
    <w:p w14:paraId="40A18C96" w14:textId="6379B03A" w:rsidR="001E6A77" w:rsidRDefault="001E6A77">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7A08E6">
        <w:rPr>
          <w:lang w:val="en-US" w:eastAsia="sv-SE"/>
        </w:rPr>
        <w:t>r</w:t>
      </w:r>
      <w:r>
        <w:rPr>
          <w:lang w:eastAsia="sv-SE"/>
        </w:rPr>
        <w:t>equirement</w:t>
      </w:r>
      <w:r>
        <w:tab/>
      </w:r>
      <w:r>
        <w:fldChar w:fldCharType="begin"/>
      </w:r>
      <w:r>
        <w:instrText xml:space="preserve"> PAGEREF _Toc82538982 \h </w:instrText>
      </w:r>
      <w:r>
        <w:fldChar w:fldCharType="separate"/>
      </w:r>
      <w:r>
        <w:t>103</w:t>
      </w:r>
      <w:r>
        <w:fldChar w:fldCharType="end"/>
      </w:r>
    </w:p>
    <w:p w14:paraId="109B2ED6" w14:textId="450412D1" w:rsidR="001E6A77" w:rsidRDefault="001E6A77">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_Toc82538983 \h </w:instrText>
      </w:r>
      <w:r>
        <w:fldChar w:fldCharType="separate"/>
      </w:r>
      <w:r>
        <w:t>103</w:t>
      </w:r>
      <w:r>
        <w:fldChar w:fldCharType="end"/>
      </w:r>
    </w:p>
    <w:p w14:paraId="2C608124" w14:textId="5B90DAB6" w:rsidR="001E6A77" w:rsidRDefault="001E6A77">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_Toc82538984 \h </w:instrText>
      </w:r>
      <w:r>
        <w:fldChar w:fldCharType="separate"/>
      </w:r>
      <w:r>
        <w:t>104</w:t>
      </w:r>
      <w:r>
        <w:fldChar w:fldCharType="end"/>
      </w:r>
    </w:p>
    <w:p w14:paraId="0D46FACD" w14:textId="08B7A8F7" w:rsidR="001E6A77" w:rsidRDefault="001E6A77">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7A08E6">
        <w:rPr>
          <w:lang w:val="en-US" w:eastAsia="sv-SE"/>
        </w:rPr>
        <w:t>r</w:t>
      </w:r>
      <w:r>
        <w:rPr>
          <w:lang w:eastAsia="sv-SE"/>
        </w:rPr>
        <w:t>equirement</w:t>
      </w:r>
      <w:r>
        <w:tab/>
      </w:r>
      <w:r>
        <w:fldChar w:fldCharType="begin"/>
      </w:r>
      <w:r>
        <w:instrText xml:space="preserve"> PAGEREF _Toc82538985 \h </w:instrText>
      </w:r>
      <w:r>
        <w:fldChar w:fldCharType="separate"/>
      </w:r>
      <w:r>
        <w:t>105</w:t>
      </w:r>
      <w:r>
        <w:fldChar w:fldCharType="end"/>
      </w:r>
    </w:p>
    <w:p w14:paraId="77105134" w14:textId="60515206" w:rsidR="001E6A77" w:rsidRDefault="001E6A77">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_Toc82538986 \h </w:instrText>
      </w:r>
      <w:r>
        <w:fldChar w:fldCharType="separate"/>
      </w:r>
      <w:r>
        <w:t>107</w:t>
      </w:r>
      <w:r>
        <w:fldChar w:fldCharType="end"/>
      </w:r>
    </w:p>
    <w:p w14:paraId="480823B6" w14:textId="2BB16881" w:rsidR="001E6A77" w:rsidRDefault="001E6A77">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_Toc82538987 \h </w:instrText>
      </w:r>
      <w:r>
        <w:fldChar w:fldCharType="separate"/>
      </w:r>
      <w:r>
        <w:t>107</w:t>
      </w:r>
      <w:r>
        <w:fldChar w:fldCharType="end"/>
      </w:r>
    </w:p>
    <w:p w14:paraId="7B4EE5A4" w14:textId="5D40E695" w:rsidR="001E6A77" w:rsidRDefault="001E6A77">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7A08E6">
        <w:rPr>
          <w:lang w:val="en-US" w:eastAsia="sv-SE"/>
        </w:rPr>
        <w:t>Minimum requirements</w:t>
      </w:r>
      <w:r>
        <w:tab/>
      </w:r>
      <w:r>
        <w:fldChar w:fldCharType="begin"/>
      </w:r>
      <w:r>
        <w:instrText xml:space="preserve"> PAGEREF _Toc82538988 \h </w:instrText>
      </w:r>
      <w:r>
        <w:fldChar w:fldCharType="separate"/>
      </w:r>
      <w:r>
        <w:t>107</w:t>
      </w:r>
      <w:r>
        <w:fldChar w:fldCharType="end"/>
      </w:r>
    </w:p>
    <w:p w14:paraId="1CCCAD55" w14:textId="6E8A4182" w:rsidR="001E6A77" w:rsidRDefault="001E6A77">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7A08E6">
        <w:rPr>
          <w:lang w:val="en-US" w:eastAsia="sv-SE"/>
        </w:rPr>
        <w:t>Test purpose</w:t>
      </w:r>
      <w:r>
        <w:tab/>
      </w:r>
      <w:r>
        <w:fldChar w:fldCharType="begin"/>
      </w:r>
      <w:r>
        <w:instrText xml:space="preserve"> PAGEREF _Toc82538989 \h </w:instrText>
      </w:r>
      <w:r>
        <w:fldChar w:fldCharType="separate"/>
      </w:r>
      <w:r>
        <w:t>107</w:t>
      </w:r>
      <w:r>
        <w:fldChar w:fldCharType="end"/>
      </w:r>
    </w:p>
    <w:p w14:paraId="732246F4" w14:textId="0600E87A" w:rsidR="001E6A77" w:rsidRDefault="001E6A77">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7A08E6">
        <w:rPr>
          <w:lang w:val="en-US" w:eastAsia="sv-SE"/>
        </w:rPr>
        <w:t>Method of test</w:t>
      </w:r>
      <w:r>
        <w:tab/>
      </w:r>
      <w:r>
        <w:fldChar w:fldCharType="begin"/>
      </w:r>
      <w:r>
        <w:instrText xml:space="preserve"> PAGEREF _Toc82538990 \h </w:instrText>
      </w:r>
      <w:r>
        <w:fldChar w:fldCharType="separate"/>
      </w:r>
      <w:r>
        <w:t>107</w:t>
      </w:r>
      <w:r>
        <w:fldChar w:fldCharType="end"/>
      </w:r>
    </w:p>
    <w:p w14:paraId="0508FDDF" w14:textId="43FA1BE4" w:rsidR="001E6A77" w:rsidRDefault="001E6A77">
      <w:pPr>
        <w:pStyle w:val="TOC5"/>
        <w:rPr>
          <w:rFonts w:asciiTheme="minorHAnsi" w:eastAsiaTheme="minorEastAsia" w:hAnsiTheme="minorHAnsi" w:cstheme="minorBidi"/>
          <w:sz w:val="22"/>
          <w:szCs w:val="22"/>
          <w:lang w:eastAsia="en-GB"/>
        </w:rPr>
      </w:pPr>
      <w:r>
        <w:rPr>
          <w:lang w:eastAsia="sv-SE"/>
        </w:rPr>
        <w:t>6.7.5.</w:t>
      </w:r>
      <w:r w:rsidRPr="007A08E6">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_Toc82538991 \h </w:instrText>
      </w:r>
      <w:r>
        <w:fldChar w:fldCharType="separate"/>
      </w:r>
      <w:r>
        <w:t>108</w:t>
      </w:r>
      <w:r>
        <w:fldChar w:fldCharType="end"/>
      </w:r>
    </w:p>
    <w:p w14:paraId="450017F9" w14:textId="44617762" w:rsidR="001E6A77" w:rsidRDefault="001E6A7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_Toc82538992 \h </w:instrText>
      </w:r>
      <w:r>
        <w:fldChar w:fldCharType="separate"/>
      </w:r>
      <w:r>
        <w:t>109</w:t>
      </w:r>
      <w:r>
        <w:fldChar w:fldCharType="end"/>
      </w:r>
    </w:p>
    <w:p w14:paraId="2FA47BA2" w14:textId="702EF43D" w:rsidR="001E6A77" w:rsidRDefault="001E6A77">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_Toc82538993 \h </w:instrText>
      </w:r>
      <w:r>
        <w:fldChar w:fldCharType="separate"/>
      </w:r>
      <w:r>
        <w:t>109</w:t>
      </w:r>
      <w:r>
        <w:fldChar w:fldCharType="end"/>
      </w:r>
    </w:p>
    <w:p w14:paraId="5427B6F7" w14:textId="4D7F09B2" w:rsidR="001E6A77" w:rsidRDefault="001E6A77">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_Toc82538994 \h </w:instrText>
      </w:r>
      <w:r>
        <w:fldChar w:fldCharType="separate"/>
      </w:r>
      <w:r>
        <w:t>109</w:t>
      </w:r>
      <w:r>
        <w:fldChar w:fldCharType="end"/>
      </w:r>
    </w:p>
    <w:p w14:paraId="12A2F5A7" w14:textId="254A73D4" w:rsidR="001E6A77" w:rsidRDefault="001E6A77">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_Toc82538995 \h </w:instrText>
      </w:r>
      <w:r>
        <w:fldChar w:fldCharType="separate"/>
      </w:r>
      <w:r>
        <w:t>109</w:t>
      </w:r>
      <w:r>
        <w:fldChar w:fldCharType="end"/>
      </w:r>
    </w:p>
    <w:p w14:paraId="10B6CBEE" w14:textId="778E280D" w:rsidR="001E6A77" w:rsidRDefault="001E6A77">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_Toc82538996 \h </w:instrText>
      </w:r>
      <w:r>
        <w:fldChar w:fldCharType="separate"/>
      </w:r>
      <w:r>
        <w:t>109</w:t>
      </w:r>
      <w:r>
        <w:fldChar w:fldCharType="end"/>
      </w:r>
    </w:p>
    <w:p w14:paraId="4FBA2F25" w14:textId="069054F2" w:rsidR="001E6A77" w:rsidRDefault="001E6A77">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7A08E6">
        <w:rPr>
          <w:lang w:val="en-US" w:eastAsia="sv-SE"/>
        </w:rPr>
        <w:t>r</w:t>
      </w:r>
      <w:r>
        <w:rPr>
          <w:lang w:eastAsia="sv-SE"/>
        </w:rPr>
        <w:t>equirement</w:t>
      </w:r>
      <w:r>
        <w:tab/>
      </w:r>
      <w:r>
        <w:fldChar w:fldCharType="begin"/>
      </w:r>
      <w:r>
        <w:instrText xml:space="preserve"> PAGEREF _Toc82538997 \h </w:instrText>
      </w:r>
      <w:r>
        <w:fldChar w:fldCharType="separate"/>
      </w:r>
      <w:r>
        <w:t>111</w:t>
      </w:r>
      <w:r>
        <w:fldChar w:fldCharType="end"/>
      </w:r>
    </w:p>
    <w:p w14:paraId="34AF756F" w14:textId="07A0D4FE" w:rsidR="001E6A77" w:rsidRDefault="001E6A77">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7A08E6">
        <w:rPr>
          <w:lang w:val="en-US"/>
        </w:rPr>
        <w:t>Co-location requirements</w:t>
      </w:r>
      <w:r>
        <w:tab/>
      </w:r>
      <w:r>
        <w:fldChar w:fldCharType="begin"/>
      </w:r>
      <w:r>
        <w:instrText xml:space="preserve"> PAGEREF _Toc82538998 \h </w:instrText>
      </w:r>
      <w:r>
        <w:fldChar w:fldCharType="separate"/>
      </w:r>
      <w:r>
        <w:t>117</w:t>
      </w:r>
      <w:r>
        <w:fldChar w:fldCharType="end"/>
      </w:r>
    </w:p>
    <w:p w14:paraId="4A38F8BE" w14:textId="68091A89" w:rsidR="001E6A77" w:rsidRDefault="001E6A77">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_Toc82538999 \h </w:instrText>
      </w:r>
      <w:r>
        <w:fldChar w:fldCharType="separate"/>
      </w:r>
      <w:r>
        <w:t>117</w:t>
      </w:r>
      <w:r>
        <w:fldChar w:fldCharType="end"/>
      </w:r>
    </w:p>
    <w:p w14:paraId="06AB6D90" w14:textId="27E4F0EE" w:rsidR="001E6A77" w:rsidRDefault="001E6A77">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7A08E6">
        <w:rPr>
          <w:lang w:val="en-US" w:eastAsia="sv-SE"/>
        </w:rPr>
        <w:t>Minimum requirements</w:t>
      </w:r>
      <w:r>
        <w:tab/>
      </w:r>
      <w:r>
        <w:fldChar w:fldCharType="begin"/>
      </w:r>
      <w:r>
        <w:instrText xml:space="preserve"> PAGEREF _Toc82539000 \h </w:instrText>
      </w:r>
      <w:r>
        <w:fldChar w:fldCharType="separate"/>
      </w:r>
      <w:r>
        <w:t>117</w:t>
      </w:r>
      <w:r>
        <w:fldChar w:fldCharType="end"/>
      </w:r>
    </w:p>
    <w:p w14:paraId="7996ED4C" w14:textId="7148A616" w:rsidR="001E6A77" w:rsidRDefault="001E6A77">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7A08E6">
        <w:rPr>
          <w:lang w:val="en-US" w:eastAsia="sv-SE"/>
        </w:rPr>
        <w:t>Test purpose</w:t>
      </w:r>
      <w:r>
        <w:tab/>
      </w:r>
      <w:r>
        <w:fldChar w:fldCharType="begin"/>
      </w:r>
      <w:r>
        <w:instrText xml:space="preserve"> PAGEREF _Toc82539001 \h </w:instrText>
      </w:r>
      <w:r>
        <w:fldChar w:fldCharType="separate"/>
      </w:r>
      <w:r>
        <w:t>117</w:t>
      </w:r>
      <w:r>
        <w:fldChar w:fldCharType="end"/>
      </w:r>
    </w:p>
    <w:p w14:paraId="2E1A8175" w14:textId="74A549C7" w:rsidR="001E6A77" w:rsidRDefault="001E6A77">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7A08E6">
        <w:rPr>
          <w:lang w:val="en-US" w:eastAsia="sv-SE"/>
        </w:rPr>
        <w:t>Method of test</w:t>
      </w:r>
      <w:r>
        <w:tab/>
      </w:r>
      <w:r>
        <w:fldChar w:fldCharType="begin"/>
      </w:r>
      <w:r>
        <w:instrText xml:space="preserve"> PAGEREF _Toc82539002 \h </w:instrText>
      </w:r>
      <w:r>
        <w:fldChar w:fldCharType="separate"/>
      </w:r>
      <w:r>
        <w:t>117</w:t>
      </w:r>
      <w:r>
        <w:fldChar w:fldCharType="end"/>
      </w:r>
    </w:p>
    <w:p w14:paraId="49E5414A" w14:textId="18AA3653" w:rsidR="001E6A77" w:rsidRDefault="001E6A77">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_Toc82539003 \h </w:instrText>
      </w:r>
      <w:r>
        <w:fldChar w:fldCharType="separate"/>
      </w:r>
      <w:r>
        <w:t>118</w:t>
      </w:r>
      <w:r>
        <w:fldChar w:fldCharType="end"/>
      </w:r>
    </w:p>
    <w:p w14:paraId="7B06A146" w14:textId="27F757A3" w:rsidR="001E6A77" w:rsidRDefault="001E6A7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_Toc82539004 \h </w:instrText>
      </w:r>
      <w:r>
        <w:fldChar w:fldCharType="separate"/>
      </w:r>
      <w:r>
        <w:t>122</w:t>
      </w:r>
      <w:r>
        <w:fldChar w:fldCharType="end"/>
      </w:r>
    </w:p>
    <w:p w14:paraId="48660220" w14:textId="4743AAD4" w:rsidR="001E6A77" w:rsidRDefault="001E6A77">
      <w:pPr>
        <w:pStyle w:val="TOC3"/>
        <w:rPr>
          <w:rFonts w:asciiTheme="minorHAnsi" w:eastAsiaTheme="minorEastAsia" w:hAnsiTheme="minorHAnsi" w:cstheme="minorBidi"/>
          <w:sz w:val="22"/>
          <w:szCs w:val="22"/>
          <w:lang w:eastAsia="en-GB"/>
        </w:rPr>
      </w:pPr>
      <w:r>
        <w:t>6.</w:t>
      </w:r>
      <w:r w:rsidRPr="007A08E6">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_Toc82539005 \h </w:instrText>
      </w:r>
      <w:r>
        <w:fldChar w:fldCharType="separate"/>
      </w:r>
      <w:r>
        <w:t>122</w:t>
      </w:r>
      <w:r>
        <w:fldChar w:fldCharType="end"/>
      </w:r>
    </w:p>
    <w:p w14:paraId="0C6C5DAB" w14:textId="48CB64EE" w:rsidR="001E6A77" w:rsidRDefault="001E6A7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_Toc82539006 \h </w:instrText>
      </w:r>
      <w:r>
        <w:fldChar w:fldCharType="separate"/>
      </w:r>
      <w:r>
        <w:t>122</w:t>
      </w:r>
      <w:r>
        <w:fldChar w:fldCharType="end"/>
      </w:r>
    </w:p>
    <w:p w14:paraId="34522D02" w14:textId="3DF276D5" w:rsidR="001E6A77" w:rsidRDefault="001E6A7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_Toc82539007 \h </w:instrText>
      </w:r>
      <w:r>
        <w:fldChar w:fldCharType="separate"/>
      </w:r>
      <w:r>
        <w:t>122</w:t>
      </w:r>
      <w:r>
        <w:fldChar w:fldCharType="end"/>
      </w:r>
    </w:p>
    <w:p w14:paraId="4F956EEE" w14:textId="01AA1D4D" w:rsidR="001E6A77" w:rsidRDefault="001E6A7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_Toc82539008 \h </w:instrText>
      </w:r>
      <w:r>
        <w:fldChar w:fldCharType="separate"/>
      </w:r>
      <w:r>
        <w:t>122</w:t>
      </w:r>
      <w:r>
        <w:fldChar w:fldCharType="end"/>
      </w:r>
    </w:p>
    <w:p w14:paraId="32CD8C0F" w14:textId="6F4089EB" w:rsidR="001E6A77" w:rsidRDefault="001E6A77">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_Toc82539009 \h </w:instrText>
      </w:r>
      <w:r>
        <w:fldChar w:fldCharType="separate"/>
      </w:r>
      <w:r>
        <w:t>122</w:t>
      </w:r>
      <w:r>
        <w:fldChar w:fldCharType="end"/>
      </w:r>
    </w:p>
    <w:p w14:paraId="1282EEFF" w14:textId="613E66DB" w:rsidR="001E6A77" w:rsidRDefault="001E6A77">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_Toc82539010 \h </w:instrText>
      </w:r>
      <w:r>
        <w:fldChar w:fldCharType="separate"/>
      </w:r>
      <w:r>
        <w:t>122</w:t>
      </w:r>
      <w:r>
        <w:fldChar w:fldCharType="end"/>
      </w:r>
    </w:p>
    <w:p w14:paraId="4417746B" w14:textId="31B480D2" w:rsidR="001E6A77" w:rsidRDefault="001E6A7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7A08E6">
        <w:rPr>
          <w:lang w:val="en-US"/>
        </w:rPr>
        <w:t>s</w:t>
      </w:r>
      <w:r>
        <w:tab/>
      </w:r>
      <w:r>
        <w:fldChar w:fldCharType="begin"/>
      </w:r>
      <w:r>
        <w:instrText xml:space="preserve"> PAGEREF _Toc82539011 \h </w:instrText>
      </w:r>
      <w:r>
        <w:fldChar w:fldCharType="separate"/>
      </w:r>
      <w:r>
        <w:t>124</w:t>
      </w:r>
      <w:r>
        <w:fldChar w:fldCharType="end"/>
      </w:r>
    </w:p>
    <w:p w14:paraId="52DA0729" w14:textId="64D01103" w:rsidR="001E6A77" w:rsidRDefault="001E6A77">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_Toc82539012 \h </w:instrText>
      </w:r>
      <w:r>
        <w:fldChar w:fldCharType="separate"/>
      </w:r>
      <w:r>
        <w:t>124</w:t>
      </w:r>
      <w:r>
        <w:fldChar w:fldCharType="end"/>
      </w:r>
    </w:p>
    <w:p w14:paraId="11518504" w14:textId="7E151965" w:rsidR="001E6A77" w:rsidRDefault="001E6A7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_Toc82539013 \h </w:instrText>
      </w:r>
      <w:r>
        <w:fldChar w:fldCharType="separate"/>
      </w:r>
      <w:r>
        <w:t>125</w:t>
      </w:r>
      <w:r>
        <w:fldChar w:fldCharType="end"/>
      </w:r>
    </w:p>
    <w:p w14:paraId="7F68AB1D" w14:textId="150AA8B4" w:rsidR="001E6A77" w:rsidRDefault="001E6A7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_Toc82539014 \h </w:instrText>
      </w:r>
      <w:r>
        <w:fldChar w:fldCharType="separate"/>
      </w:r>
      <w:r>
        <w:t>125</w:t>
      </w:r>
      <w:r>
        <w:fldChar w:fldCharType="end"/>
      </w:r>
    </w:p>
    <w:p w14:paraId="6D796E5E" w14:textId="3580C8EF" w:rsidR="001E6A77" w:rsidRDefault="001E6A7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_Toc82539015 \h </w:instrText>
      </w:r>
      <w:r>
        <w:fldChar w:fldCharType="separate"/>
      </w:r>
      <w:r>
        <w:t>126</w:t>
      </w:r>
      <w:r>
        <w:fldChar w:fldCharType="end"/>
      </w:r>
    </w:p>
    <w:p w14:paraId="668C0FA5" w14:textId="2C35B40D" w:rsidR="001E6A77" w:rsidRDefault="001E6A7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_Toc82539016 \h </w:instrText>
      </w:r>
      <w:r>
        <w:fldChar w:fldCharType="separate"/>
      </w:r>
      <w:r>
        <w:t>126</w:t>
      </w:r>
      <w:r>
        <w:fldChar w:fldCharType="end"/>
      </w:r>
    </w:p>
    <w:p w14:paraId="264124C1" w14:textId="7359998B" w:rsidR="001E6A77" w:rsidRDefault="001E6A7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_Toc82539017 \h </w:instrText>
      </w:r>
      <w:r>
        <w:fldChar w:fldCharType="separate"/>
      </w:r>
      <w:r>
        <w:t>126</w:t>
      </w:r>
      <w:r>
        <w:fldChar w:fldCharType="end"/>
      </w:r>
    </w:p>
    <w:p w14:paraId="2C2BC499" w14:textId="33217D0F" w:rsidR="001E6A77" w:rsidRDefault="001E6A7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_Toc82539018 \h </w:instrText>
      </w:r>
      <w:r>
        <w:fldChar w:fldCharType="separate"/>
      </w:r>
      <w:r>
        <w:t>126</w:t>
      </w:r>
      <w:r>
        <w:fldChar w:fldCharType="end"/>
      </w:r>
    </w:p>
    <w:p w14:paraId="2621FC2C" w14:textId="279D5820" w:rsidR="001E6A77" w:rsidRDefault="001E6A7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_Toc82539019 \h </w:instrText>
      </w:r>
      <w:r>
        <w:fldChar w:fldCharType="separate"/>
      </w:r>
      <w:r>
        <w:t>126</w:t>
      </w:r>
      <w:r>
        <w:fldChar w:fldCharType="end"/>
      </w:r>
    </w:p>
    <w:p w14:paraId="00D3EE9E" w14:textId="1429CF09" w:rsidR="001E6A77" w:rsidRDefault="001E6A7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_Toc82539020 \h </w:instrText>
      </w:r>
      <w:r>
        <w:fldChar w:fldCharType="separate"/>
      </w:r>
      <w:r>
        <w:t>126</w:t>
      </w:r>
      <w:r>
        <w:fldChar w:fldCharType="end"/>
      </w:r>
    </w:p>
    <w:p w14:paraId="5D75D393" w14:textId="05B5AF77" w:rsidR="001E6A77" w:rsidRDefault="001E6A7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_Toc82539021 \h </w:instrText>
      </w:r>
      <w:r>
        <w:fldChar w:fldCharType="separate"/>
      </w:r>
      <w:r>
        <w:t>127</w:t>
      </w:r>
      <w:r>
        <w:fldChar w:fldCharType="end"/>
      </w:r>
    </w:p>
    <w:p w14:paraId="0C42A6BE" w14:textId="153AF714" w:rsidR="001E6A77" w:rsidRDefault="001E6A7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_Toc82539022 \h </w:instrText>
      </w:r>
      <w:r>
        <w:fldChar w:fldCharType="separate"/>
      </w:r>
      <w:r>
        <w:t>127</w:t>
      </w:r>
      <w:r>
        <w:fldChar w:fldCharType="end"/>
      </w:r>
    </w:p>
    <w:p w14:paraId="74037B05" w14:textId="63A57865" w:rsidR="001E6A77" w:rsidRDefault="001E6A7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_Toc82539023 \h </w:instrText>
      </w:r>
      <w:r>
        <w:fldChar w:fldCharType="separate"/>
      </w:r>
      <w:r>
        <w:t>127</w:t>
      </w:r>
      <w:r>
        <w:fldChar w:fldCharType="end"/>
      </w:r>
    </w:p>
    <w:p w14:paraId="44937144" w14:textId="2E23A758" w:rsidR="001E6A77" w:rsidRDefault="001E6A7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7A08E6">
        <w:rPr>
          <w:i/>
        </w:rPr>
        <w:t>BS type 1-H</w:t>
      </w:r>
      <w:r>
        <w:t xml:space="preserve"> and </w:t>
      </w:r>
      <w:r w:rsidRPr="007A08E6">
        <w:rPr>
          <w:i/>
        </w:rPr>
        <w:t>BS type 1-O</w:t>
      </w:r>
      <w:r>
        <w:tab/>
      </w:r>
      <w:r>
        <w:fldChar w:fldCharType="begin"/>
      </w:r>
      <w:r>
        <w:instrText xml:space="preserve"> PAGEREF _Toc82539024 \h </w:instrText>
      </w:r>
      <w:r>
        <w:fldChar w:fldCharType="separate"/>
      </w:r>
      <w:r>
        <w:t>127</w:t>
      </w:r>
      <w:r>
        <w:fldChar w:fldCharType="end"/>
      </w:r>
    </w:p>
    <w:p w14:paraId="676D20AE" w14:textId="27687BB5" w:rsidR="001E6A77" w:rsidRDefault="001E6A7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7A08E6">
        <w:rPr>
          <w:i/>
        </w:rPr>
        <w:t>BS type 2-O</w:t>
      </w:r>
      <w:r>
        <w:tab/>
      </w:r>
      <w:r>
        <w:fldChar w:fldCharType="begin"/>
      </w:r>
      <w:r>
        <w:instrText xml:space="preserve"> PAGEREF _Toc82539025 \h </w:instrText>
      </w:r>
      <w:r>
        <w:fldChar w:fldCharType="separate"/>
      </w:r>
      <w:r>
        <w:t>128</w:t>
      </w:r>
      <w:r>
        <w:fldChar w:fldCharType="end"/>
      </w:r>
    </w:p>
    <w:p w14:paraId="608BB163" w14:textId="2CC0BB9B" w:rsidR="001E6A77" w:rsidRDefault="001E6A7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_Toc82539026 \h </w:instrText>
      </w:r>
      <w:r>
        <w:fldChar w:fldCharType="separate"/>
      </w:r>
      <w:r>
        <w:t>128</w:t>
      </w:r>
      <w:r>
        <w:fldChar w:fldCharType="end"/>
      </w:r>
    </w:p>
    <w:p w14:paraId="6A211EAB" w14:textId="525ED3C5" w:rsidR="001E6A77" w:rsidRDefault="001E6A7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_Toc82539027 \h </w:instrText>
      </w:r>
      <w:r>
        <w:fldChar w:fldCharType="separate"/>
      </w:r>
      <w:r>
        <w:t>128</w:t>
      </w:r>
      <w:r>
        <w:fldChar w:fldCharType="end"/>
      </w:r>
    </w:p>
    <w:p w14:paraId="13A2820E" w14:textId="0369773F" w:rsidR="001E6A77" w:rsidRDefault="001E6A7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_Toc82539028 \h </w:instrText>
      </w:r>
      <w:r>
        <w:fldChar w:fldCharType="separate"/>
      </w:r>
      <w:r>
        <w:t>128</w:t>
      </w:r>
      <w:r>
        <w:fldChar w:fldCharType="end"/>
      </w:r>
    </w:p>
    <w:p w14:paraId="5C641732" w14:textId="551EEE5C" w:rsidR="001E6A77" w:rsidRDefault="001E6A7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_Toc82539029 \h </w:instrText>
      </w:r>
      <w:r>
        <w:fldChar w:fldCharType="separate"/>
      </w:r>
      <w:r>
        <w:t>128</w:t>
      </w:r>
      <w:r>
        <w:fldChar w:fldCharType="end"/>
      </w:r>
    </w:p>
    <w:p w14:paraId="06DAB747" w14:textId="24D8E960" w:rsidR="001E6A77" w:rsidRDefault="001E6A7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_Toc82539030 \h </w:instrText>
      </w:r>
      <w:r>
        <w:fldChar w:fldCharType="separate"/>
      </w:r>
      <w:r>
        <w:t>128</w:t>
      </w:r>
      <w:r>
        <w:fldChar w:fldCharType="end"/>
      </w:r>
    </w:p>
    <w:p w14:paraId="0FB5D7AB" w14:textId="62E8CCD1" w:rsidR="001E6A77" w:rsidRDefault="001E6A7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_Toc82539031 \h </w:instrText>
      </w:r>
      <w:r>
        <w:fldChar w:fldCharType="separate"/>
      </w:r>
      <w:r>
        <w:t>128</w:t>
      </w:r>
      <w:r>
        <w:fldChar w:fldCharType="end"/>
      </w:r>
    </w:p>
    <w:p w14:paraId="4E1F696D" w14:textId="5A54AA0C" w:rsidR="001E6A77" w:rsidRDefault="001E6A7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_Toc82539032 \h </w:instrText>
      </w:r>
      <w:r>
        <w:fldChar w:fldCharType="separate"/>
      </w:r>
      <w:r>
        <w:t>129</w:t>
      </w:r>
      <w:r>
        <w:fldChar w:fldCharType="end"/>
      </w:r>
    </w:p>
    <w:p w14:paraId="261C5E2E" w14:textId="60AD385A" w:rsidR="001E6A77" w:rsidRDefault="001E6A7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_Toc82539033 \h </w:instrText>
      </w:r>
      <w:r>
        <w:fldChar w:fldCharType="separate"/>
      </w:r>
      <w:r>
        <w:t>129</w:t>
      </w:r>
      <w:r>
        <w:fldChar w:fldCharType="end"/>
      </w:r>
    </w:p>
    <w:p w14:paraId="2955CD8C" w14:textId="45521C18" w:rsidR="001E6A77" w:rsidRDefault="001E6A7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_Toc82539034 \h </w:instrText>
      </w:r>
      <w:r>
        <w:fldChar w:fldCharType="separate"/>
      </w:r>
      <w:r>
        <w:t>129</w:t>
      </w:r>
      <w:r>
        <w:fldChar w:fldCharType="end"/>
      </w:r>
    </w:p>
    <w:p w14:paraId="5BBB4E99" w14:textId="4B9745DD" w:rsidR="001E6A77" w:rsidRDefault="001E6A7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7A08E6">
        <w:rPr>
          <w:i/>
        </w:rPr>
        <w:t>BS type 1-O</w:t>
      </w:r>
      <w:r>
        <w:tab/>
      </w:r>
      <w:r>
        <w:fldChar w:fldCharType="begin"/>
      </w:r>
      <w:r>
        <w:instrText xml:space="preserve"> PAGEREF _Toc82539035 \h </w:instrText>
      </w:r>
      <w:r>
        <w:fldChar w:fldCharType="separate"/>
      </w:r>
      <w:r>
        <w:t>129</w:t>
      </w:r>
      <w:r>
        <w:fldChar w:fldCharType="end"/>
      </w:r>
    </w:p>
    <w:p w14:paraId="3BC31C26" w14:textId="5BDF6F6C" w:rsidR="001E6A77" w:rsidRDefault="001E6A7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7A08E6">
        <w:rPr>
          <w:i/>
        </w:rPr>
        <w:t>BS type 2-O</w:t>
      </w:r>
      <w:r>
        <w:tab/>
      </w:r>
      <w:r>
        <w:fldChar w:fldCharType="begin"/>
      </w:r>
      <w:r>
        <w:instrText xml:space="preserve"> PAGEREF _Toc82539036 \h </w:instrText>
      </w:r>
      <w:r>
        <w:fldChar w:fldCharType="separate"/>
      </w:r>
      <w:r>
        <w:t>131</w:t>
      </w:r>
      <w:r>
        <w:fldChar w:fldCharType="end"/>
      </w:r>
    </w:p>
    <w:p w14:paraId="471BAC1B" w14:textId="1E173BDC" w:rsidR="001E6A77" w:rsidRDefault="001E6A7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_Toc82539037 \h </w:instrText>
      </w:r>
      <w:r>
        <w:fldChar w:fldCharType="separate"/>
      </w:r>
      <w:r>
        <w:t>132</w:t>
      </w:r>
      <w:r>
        <w:fldChar w:fldCharType="end"/>
      </w:r>
    </w:p>
    <w:p w14:paraId="0BA65A88" w14:textId="3DC54950" w:rsidR="001E6A77" w:rsidRDefault="001E6A7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_Toc82539038 \h </w:instrText>
      </w:r>
      <w:r>
        <w:fldChar w:fldCharType="separate"/>
      </w:r>
      <w:r>
        <w:t>132</w:t>
      </w:r>
      <w:r>
        <w:fldChar w:fldCharType="end"/>
      </w:r>
    </w:p>
    <w:p w14:paraId="07EBDB44" w14:textId="0227C85D" w:rsidR="001E6A77" w:rsidRDefault="001E6A7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_Toc82539039 \h </w:instrText>
      </w:r>
      <w:r>
        <w:fldChar w:fldCharType="separate"/>
      </w:r>
      <w:r>
        <w:t>132</w:t>
      </w:r>
      <w:r>
        <w:fldChar w:fldCharType="end"/>
      </w:r>
    </w:p>
    <w:p w14:paraId="7E477A98" w14:textId="147DF5FC" w:rsidR="001E6A77" w:rsidRDefault="001E6A77">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_Toc82539040 \h </w:instrText>
      </w:r>
      <w:r>
        <w:fldChar w:fldCharType="separate"/>
      </w:r>
      <w:r>
        <w:t>132</w:t>
      </w:r>
      <w:r>
        <w:fldChar w:fldCharType="end"/>
      </w:r>
    </w:p>
    <w:p w14:paraId="17371095" w14:textId="5792A746" w:rsidR="001E6A77" w:rsidRDefault="001E6A77">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_Toc82539041 \h </w:instrText>
      </w:r>
      <w:r>
        <w:fldChar w:fldCharType="separate"/>
      </w:r>
      <w:r>
        <w:t>132</w:t>
      </w:r>
      <w:r>
        <w:fldChar w:fldCharType="end"/>
      </w:r>
    </w:p>
    <w:p w14:paraId="3683E53E" w14:textId="25495773" w:rsidR="001E6A77" w:rsidRDefault="001E6A77">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_Toc82539042 \h </w:instrText>
      </w:r>
      <w:r>
        <w:fldChar w:fldCharType="separate"/>
      </w:r>
      <w:r>
        <w:t>132</w:t>
      </w:r>
      <w:r>
        <w:fldChar w:fldCharType="end"/>
      </w:r>
    </w:p>
    <w:p w14:paraId="7CFE4F71" w14:textId="05D788D6" w:rsidR="001E6A77" w:rsidRDefault="001E6A77">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_Toc82539043 \h </w:instrText>
      </w:r>
      <w:r>
        <w:fldChar w:fldCharType="separate"/>
      </w:r>
      <w:r>
        <w:t>132</w:t>
      </w:r>
      <w:r>
        <w:fldChar w:fldCharType="end"/>
      </w:r>
    </w:p>
    <w:p w14:paraId="433A8CAD" w14:textId="07C16256" w:rsidR="001E6A77" w:rsidRDefault="001E6A77">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_Toc82539044 \h </w:instrText>
      </w:r>
      <w:r>
        <w:fldChar w:fldCharType="separate"/>
      </w:r>
      <w:r>
        <w:t>133</w:t>
      </w:r>
      <w:r>
        <w:fldChar w:fldCharType="end"/>
      </w:r>
    </w:p>
    <w:p w14:paraId="38338E9B" w14:textId="1E00AEB6" w:rsidR="001E6A77" w:rsidRDefault="001E6A7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_Toc82539045 \h </w:instrText>
      </w:r>
      <w:r>
        <w:fldChar w:fldCharType="separate"/>
      </w:r>
      <w:r>
        <w:t>133</w:t>
      </w:r>
      <w:r>
        <w:fldChar w:fldCharType="end"/>
      </w:r>
    </w:p>
    <w:p w14:paraId="2CF2AE45" w14:textId="16A18D0F" w:rsidR="001E6A77" w:rsidRDefault="001E6A7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7A08E6">
        <w:rPr>
          <w:i/>
        </w:rPr>
        <w:t>BS type 1-O</w:t>
      </w:r>
      <w:r>
        <w:tab/>
      </w:r>
      <w:r>
        <w:fldChar w:fldCharType="begin"/>
      </w:r>
      <w:r>
        <w:instrText xml:space="preserve"> PAGEREF _Toc82539046 \h </w:instrText>
      </w:r>
      <w:r>
        <w:fldChar w:fldCharType="separate"/>
      </w:r>
      <w:r>
        <w:t>133</w:t>
      </w:r>
      <w:r>
        <w:fldChar w:fldCharType="end"/>
      </w:r>
    </w:p>
    <w:p w14:paraId="75145E5C" w14:textId="7BB2670B" w:rsidR="001E6A77" w:rsidRDefault="001E6A7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_Toc82539047 \h </w:instrText>
      </w:r>
      <w:r>
        <w:fldChar w:fldCharType="separate"/>
      </w:r>
      <w:r>
        <w:t>139</w:t>
      </w:r>
      <w:r>
        <w:fldChar w:fldCharType="end"/>
      </w:r>
    </w:p>
    <w:p w14:paraId="2974F2B3" w14:textId="7A7C1414" w:rsidR="001E6A77" w:rsidRDefault="001E6A7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7A08E6">
        <w:rPr>
          <w:rFonts w:eastAsia="SimSun"/>
        </w:rPr>
        <w:t xml:space="preserve">OTA </w:t>
      </w:r>
      <w:r>
        <w:t>adjacent channel selectivity</w:t>
      </w:r>
      <w:r>
        <w:tab/>
      </w:r>
      <w:r>
        <w:fldChar w:fldCharType="begin"/>
      </w:r>
      <w:r>
        <w:instrText xml:space="preserve"> PAGEREF _Toc82539048 \h </w:instrText>
      </w:r>
      <w:r>
        <w:fldChar w:fldCharType="separate"/>
      </w:r>
      <w:r>
        <w:t>139</w:t>
      </w:r>
      <w:r>
        <w:fldChar w:fldCharType="end"/>
      </w:r>
    </w:p>
    <w:p w14:paraId="068F7980" w14:textId="00D27E0C" w:rsidR="001E6A77" w:rsidRDefault="001E6A77">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_Toc82539049 \h </w:instrText>
      </w:r>
      <w:r>
        <w:fldChar w:fldCharType="separate"/>
      </w:r>
      <w:r>
        <w:t>139</w:t>
      </w:r>
      <w:r>
        <w:fldChar w:fldCharType="end"/>
      </w:r>
    </w:p>
    <w:p w14:paraId="4934C704" w14:textId="23842ED8" w:rsidR="001E6A77" w:rsidRDefault="001E6A77">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_Toc82539050 \h </w:instrText>
      </w:r>
      <w:r>
        <w:fldChar w:fldCharType="separate"/>
      </w:r>
      <w:r>
        <w:t>139</w:t>
      </w:r>
      <w:r>
        <w:fldChar w:fldCharType="end"/>
      </w:r>
    </w:p>
    <w:p w14:paraId="08C3C20B" w14:textId="3F66FDA8" w:rsidR="001E6A77" w:rsidRDefault="001E6A77">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_Toc82539051 \h </w:instrText>
      </w:r>
      <w:r>
        <w:fldChar w:fldCharType="separate"/>
      </w:r>
      <w:r>
        <w:t>139</w:t>
      </w:r>
      <w:r>
        <w:fldChar w:fldCharType="end"/>
      </w:r>
    </w:p>
    <w:p w14:paraId="58F7CE73" w14:textId="3D506ECF" w:rsidR="001E6A77" w:rsidRDefault="001E6A7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_Toc82539052 \h </w:instrText>
      </w:r>
      <w:r>
        <w:fldChar w:fldCharType="separate"/>
      </w:r>
      <w:r>
        <w:t>139</w:t>
      </w:r>
      <w:r>
        <w:fldChar w:fldCharType="end"/>
      </w:r>
    </w:p>
    <w:p w14:paraId="35B8034B" w14:textId="255201C3" w:rsidR="001E6A77" w:rsidRDefault="001E6A77">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_Toc82539053 \h </w:instrText>
      </w:r>
      <w:r>
        <w:fldChar w:fldCharType="separate"/>
      </w:r>
      <w:r>
        <w:t>139</w:t>
      </w:r>
      <w:r>
        <w:fldChar w:fldCharType="end"/>
      </w:r>
    </w:p>
    <w:p w14:paraId="6F633533" w14:textId="7EC0F3AC" w:rsidR="001E6A77" w:rsidRDefault="001E6A77">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_Toc82539054 \h </w:instrText>
      </w:r>
      <w:r>
        <w:fldChar w:fldCharType="separate"/>
      </w:r>
      <w:r>
        <w:t>139</w:t>
      </w:r>
      <w:r>
        <w:fldChar w:fldCharType="end"/>
      </w:r>
    </w:p>
    <w:p w14:paraId="4BFCE761" w14:textId="528F2CF3" w:rsidR="001E6A77" w:rsidRDefault="001E6A7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_Toc82539055 \h </w:instrText>
      </w:r>
      <w:r>
        <w:fldChar w:fldCharType="separate"/>
      </w:r>
      <w:r>
        <w:t>140</w:t>
      </w:r>
      <w:r>
        <w:fldChar w:fldCharType="end"/>
      </w:r>
    </w:p>
    <w:p w14:paraId="404545D6" w14:textId="26753D9F" w:rsidR="001E6A77" w:rsidRDefault="001E6A77">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_Toc82539056 \h </w:instrText>
      </w:r>
      <w:r>
        <w:fldChar w:fldCharType="separate"/>
      </w:r>
      <w:r>
        <w:t>140</w:t>
      </w:r>
      <w:r>
        <w:fldChar w:fldCharType="end"/>
      </w:r>
    </w:p>
    <w:p w14:paraId="3C94F52A" w14:textId="53B0D8BC" w:rsidR="001E6A77" w:rsidRDefault="001E6A77">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1-O</w:t>
      </w:r>
      <w:r>
        <w:tab/>
      </w:r>
      <w:r>
        <w:fldChar w:fldCharType="begin"/>
      </w:r>
      <w:r>
        <w:instrText xml:space="preserve"> PAGEREF _Toc82539057 \h </w:instrText>
      </w:r>
      <w:r>
        <w:fldChar w:fldCharType="separate"/>
      </w:r>
      <w:r>
        <w:t>140</w:t>
      </w:r>
      <w:r>
        <w:fldChar w:fldCharType="end"/>
      </w:r>
    </w:p>
    <w:p w14:paraId="398E1E9B" w14:textId="533A3699" w:rsidR="001E6A77" w:rsidRDefault="001E6A77">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2-O</w:t>
      </w:r>
      <w:r>
        <w:tab/>
      </w:r>
      <w:r>
        <w:fldChar w:fldCharType="begin"/>
      </w:r>
      <w:r>
        <w:instrText xml:space="preserve"> PAGEREF _Toc82539058 \h </w:instrText>
      </w:r>
      <w:r>
        <w:fldChar w:fldCharType="separate"/>
      </w:r>
      <w:r>
        <w:t>141</w:t>
      </w:r>
      <w:r>
        <w:fldChar w:fldCharType="end"/>
      </w:r>
    </w:p>
    <w:p w14:paraId="1C38EBB0" w14:textId="289E131F" w:rsidR="001E6A77" w:rsidRDefault="001E6A7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7A08E6">
        <w:rPr>
          <w:rFonts w:eastAsia="SimSun"/>
        </w:rPr>
        <w:t xml:space="preserve">OTA </w:t>
      </w:r>
      <w:r>
        <w:t>in-band blocking</w:t>
      </w:r>
      <w:r>
        <w:tab/>
      </w:r>
      <w:r>
        <w:fldChar w:fldCharType="begin"/>
      </w:r>
      <w:r>
        <w:instrText xml:space="preserve"> PAGEREF _Toc82539059 \h </w:instrText>
      </w:r>
      <w:r>
        <w:fldChar w:fldCharType="separate"/>
      </w:r>
      <w:r>
        <w:t>142</w:t>
      </w:r>
      <w:r>
        <w:fldChar w:fldCharType="end"/>
      </w:r>
    </w:p>
    <w:p w14:paraId="4EB68E70" w14:textId="2B73DC85" w:rsidR="001E6A77" w:rsidRDefault="001E6A7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_Toc82539060 \h </w:instrText>
      </w:r>
      <w:r>
        <w:fldChar w:fldCharType="separate"/>
      </w:r>
      <w:r>
        <w:t>142</w:t>
      </w:r>
      <w:r>
        <w:fldChar w:fldCharType="end"/>
      </w:r>
    </w:p>
    <w:p w14:paraId="4C832DD0" w14:textId="511BF365" w:rsidR="001E6A77" w:rsidRDefault="001E6A77">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_Toc82539061 \h </w:instrText>
      </w:r>
      <w:r>
        <w:fldChar w:fldCharType="separate"/>
      </w:r>
      <w:r>
        <w:t>142</w:t>
      </w:r>
      <w:r>
        <w:fldChar w:fldCharType="end"/>
      </w:r>
    </w:p>
    <w:p w14:paraId="5F815735" w14:textId="4AE24D3D" w:rsidR="001E6A77" w:rsidRDefault="001E6A77">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_Toc82539062 \h </w:instrText>
      </w:r>
      <w:r>
        <w:fldChar w:fldCharType="separate"/>
      </w:r>
      <w:r>
        <w:t>142</w:t>
      </w:r>
      <w:r>
        <w:fldChar w:fldCharType="end"/>
      </w:r>
    </w:p>
    <w:p w14:paraId="7FFB7380" w14:textId="70A633B7" w:rsidR="001E6A77" w:rsidRDefault="001E6A7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_Toc82539063 \h </w:instrText>
      </w:r>
      <w:r>
        <w:fldChar w:fldCharType="separate"/>
      </w:r>
      <w:r>
        <w:t>142</w:t>
      </w:r>
      <w:r>
        <w:fldChar w:fldCharType="end"/>
      </w:r>
    </w:p>
    <w:p w14:paraId="6C8B013D" w14:textId="2A1D4E31" w:rsidR="001E6A77" w:rsidRDefault="001E6A77">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_Toc82539064 \h </w:instrText>
      </w:r>
      <w:r>
        <w:fldChar w:fldCharType="separate"/>
      </w:r>
      <w:r>
        <w:t>142</w:t>
      </w:r>
      <w:r>
        <w:fldChar w:fldCharType="end"/>
      </w:r>
    </w:p>
    <w:p w14:paraId="2BBB7839" w14:textId="7B72E67A" w:rsidR="001E6A77" w:rsidRDefault="001E6A77">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_Toc82539065 \h </w:instrText>
      </w:r>
      <w:r>
        <w:fldChar w:fldCharType="separate"/>
      </w:r>
      <w:r>
        <w:t>143</w:t>
      </w:r>
      <w:r>
        <w:fldChar w:fldCharType="end"/>
      </w:r>
    </w:p>
    <w:p w14:paraId="51FFEE4F" w14:textId="23493200" w:rsidR="001E6A77" w:rsidRDefault="001E6A7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_Toc82539066 \h </w:instrText>
      </w:r>
      <w:r>
        <w:fldChar w:fldCharType="separate"/>
      </w:r>
      <w:r>
        <w:t>144</w:t>
      </w:r>
      <w:r>
        <w:fldChar w:fldCharType="end"/>
      </w:r>
    </w:p>
    <w:p w14:paraId="6266311A" w14:textId="1793BDD3" w:rsidR="001E6A77" w:rsidRDefault="001E6A77">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_Toc82539067 \h </w:instrText>
      </w:r>
      <w:r>
        <w:fldChar w:fldCharType="separate"/>
      </w:r>
      <w:r>
        <w:t>144</w:t>
      </w:r>
      <w:r>
        <w:fldChar w:fldCharType="end"/>
      </w:r>
    </w:p>
    <w:p w14:paraId="05769B93" w14:textId="0B911C88" w:rsidR="001E6A77" w:rsidRDefault="001E6A77">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1-O</w:t>
      </w:r>
      <w:r>
        <w:tab/>
      </w:r>
      <w:r>
        <w:fldChar w:fldCharType="begin"/>
      </w:r>
      <w:r>
        <w:instrText xml:space="preserve"> PAGEREF _Toc82539068 \h </w:instrText>
      </w:r>
      <w:r>
        <w:fldChar w:fldCharType="separate"/>
      </w:r>
      <w:r>
        <w:t>144</w:t>
      </w:r>
      <w:r>
        <w:fldChar w:fldCharType="end"/>
      </w:r>
    </w:p>
    <w:p w14:paraId="323B03CF" w14:textId="3AF6C7F5" w:rsidR="001E6A77" w:rsidRDefault="001E6A77">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2-O</w:t>
      </w:r>
      <w:r>
        <w:tab/>
      </w:r>
      <w:r>
        <w:fldChar w:fldCharType="begin"/>
      </w:r>
      <w:r>
        <w:instrText xml:space="preserve"> PAGEREF _Toc82539069 \h </w:instrText>
      </w:r>
      <w:r>
        <w:fldChar w:fldCharType="separate"/>
      </w:r>
      <w:r>
        <w:t>147</w:t>
      </w:r>
      <w:r>
        <w:fldChar w:fldCharType="end"/>
      </w:r>
    </w:p>
    <w:p w14:paraId="1D0DF8E3" w14:textId="125DC46E" w:rsidR="001E6A77" w:rsidRDefault="001E6A7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_Toc82539070 \h </w:instrText>
      </w:r>
      <w:r>
        <w:fldChar w:fldCharType="separate"/>
      </w:r>
      <w:r>
        <w:t>148</w:t>
      </w:r>
      <w:r>
        <w:fldChar w:fldCharType="end"/>
      </w:r>
    </w:p>
    <w:p w14:paraId="3C11EA64" w14:textId="7E54399E" w:rsidR="001E6A77" w:rsidRDefault="001E6A7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_Toc82539071 \h </w:instrText>
      </w:r>
      <w:r>
        <w:fldChar w:fldCharType="separate"/>
      </w:r>
      <w:r>
        <w:t>148</w:t>
      </w:r>
      <w:r>
        <w:fldChar w:fldCharType="end"/>
      </w:r>
    </w:p>
    <w:p w14:paraId="1659D493" w14:textId="7EFAA598" w:rsidR="001E6A77" w:rsidRDefault="001E6A7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7A08E6">
        <w:rPr>
          <w:lang w:val="en-US"/>
        </w:rPr>
        <w:t>r</w:t>
      </w:r>
      <w:r>
        <w:t>equirement</w:t>
      </w:r>
      <w:r>
        <w:tab/>
      </w:r>
      <w:r>
        <w:fldChar w:fldCharType="begin"/>
      </w:r>
      <w:r>
        <w:instrText xml:space="preserve"> PAGEREF _Toc82539072 \h </w:instrText>
      </w:r>
      <w:r>
        <w:fldChar w:fldCharType="separate"/>
      </w:r>
      <w:r>
        <w:t>148</w:t>
      </w:r>
      <w:r>
        <w:fldChar w:fldCharType="end"/>
      </w:r>
    </w:p>
    <w:p w14:paraId="0F3CC181" w14:textId="75150F43" w:rsidR="001E6A77" w:rsidRDefault="001E6A7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_Toc82539073 \h </w:instrText>
      </w:r>
      <w:r>
        <w:fldChar w:fldCharType="separate"/>
      </w:r>
      <w:r>
        <w:t>148</w:t>
      </w:r>
      <w:r>
        <w:fldChar w:fldCharType="end"/>
      </w:r>
    </w:p>
    <w:p w14:paraId="28D82AE3" w14:textId="0BB66917" w:rsidR="001E6A77" w:rsidRDefault="001E6A7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_Toc82539074 \h </w:instrText>
      </w:r>
      <w:r>
        <w:fldChar w:fldCharType="separate"/>
      </w:r>
      <w:r>
        <w:t>148</w:t>
      </w:r>
      <w:r>
        <w:fldChar w:fldCharType="end"/>
      </w:r>
    </w:p>
    <w:p w14:paraId="07F202B6" w14:textId="2FFF9174" w:rsidR="001E6A77" w:rsidRDefault="001E6A77">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_Toc82539075 \h </w:instrText>
      </w:r>
      <w:r>
        <w:fldChar w:fldCharType="separate"/>
      </w:r>
      <w:r>
        <w:t>148</w:t>
      </w:r>
      <w:r>
        <w:fldChar w:fldCharType="end"/>
      </w:r>
    </w:p>
    <w:p w14:paraId="6A5EB517" w14:textId="12D27FB3" w:rsidR="001E6A77" w:rsidRDefault="001E6A77">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_Toc82539076 \h </w:instrText>
      </w:r>
      <w:r>
        <w:fldChar w:fldCharType="separate"/>
      </w:r>
      <w:r>
        <w:t>149</w:t>
      </w:r>
      <w:r>
        <w:fldChar w:fldCharType="end"/>
      </w:r>
    </w:p>
    <w:p w14:paraId="4E561D4E" w14:textId="3B1B3634" w:rsidR="001E6A77" w:rsidRDefault="001E6A77">
      <w:pPr>
        <w:pStyle w:val="TOC5"/>
        <w:rPr>
          <w:rFonts w:asciiTheme="minorHAnsi" w:eastAsiaTheme="minorEastAsia" w:hAnsiTheme="minorHAnsi" w:cstheme="minorBidi"/>
          <w:sz w:val="22"/>
          <w:szCs w:val="22"/>
          <w:lang w:eastAsia="en-GB"/>
        </w:rPr>
      </w:pPr>
      <w:r>
        <w:rPr>
          <w:lang w:eastAsia="sv-SE"/>
        </w:rPr>
        <w:t>7.6.</w:t>
      </w:r>
      <w:r w:rsidRPr="007A08E6">
        <w:rPr>
          <w:lang w:val="en-US" w:eastAsia="sv-SE"/>
        </w:rPr>
        <w:t>4</w:t>
      </w:r>
      <w:r>
        <w:rPr>
          <w:lang w:eastAsia="sv-SE"/>
        </w:rPr>
        <w:t>.</w:t>
      </w:r>
      <w:r w:rsidRPr="007A08E6">
        <w:rPr>
          <w:lang w:val="en-US" w:eastAsia="sv-SE"/>
        </w:rPr>
        <w:t>2</w:t>
      </w:r>
      <w:r>
        <w:rPr>
          <w:lang w:eastAsia="sv-SE"/>
        </w:rPr>
        <w:t>.1</w:t>
      </w:r>
      <w:r>
        <w:rPr>
          <w:rFonts w:asciiTheme="minorHAnsi" w:eastAsiaTheme="minorEastAsia" w:hAnsiTheme="minorHAnsi" w:cstheme="minorBidi"/>
          <w:sz w:val="22"/>
          <w:szCs w:val="22"/>
          <w:lang w:eastAsia="en-GB"/>
        </w:rPr>
        <w:tab/>
      </w:r>
      <w:r w:rsidRPr="007A08E6">
        <w:rPr>
          <w:i/>
          <w:lang w:val="en-US" w:eastAsia="sv-SE"/>
        </w:rPr>
        <w:t>BS type 1-O</w:t>
      </w:r>
      <w:r w:rsidRPr="007A08E6">
        <w:rPr>
          <w:lang w:val="en-US" w:eastAsia="sv-SE"/>
        </w:rPr>
        <w:t xml:space="preserve"> procedure for out-of-band blocking</w:t>
      </w:r>
      <w:r>
        <w:tab/>
      </w:r>
      <w:r>
        <w:fldChar w:fldCharType="begin"/>
      </w:r>
      <w:r>
        <w:instrText xml:space="preserve"> PAGEREF _Toc82539077 \h </w:instrText>
      </w:r>
      <w:r>
        <w:fldChar w:fldCharType="separate"/>
      </w:r>
      <w:r>
        <w:t>149</w:t>
      </w:r>
      <w:r>
        <w:fldChar w:fldCharType="end"/>
      </w:r>
    </w:p>
    <w:p w14:paraId="58AF0D08" w14:textId="0A9A39CC" w:rsidR="001E6A77" w:rsidRDefault="001E6A77">
      <w:pPr>
        <w:pStyle w:val="TOC5"/>
        <w:rPr>
          <w:rFonts w:asciiTheme="minorHAnsi" w:eastAsiaTheme="minorEastAsia" w:hAnsiTheme="minorHAnsi" w:cstheme="minorBidi"/>
          <w:sz w:val="22"/>
          <w:szCs w:val="22"/>
          <w:lang w:eastAsia="en-GB"/>
        </w:rPr>
      </w:pPr>
      <w:r>
        <w:rPr>
          <w:lang w:eastAsia="sv-SE"/>
        </w:rPr>
        <w:t>7.6.</w:t>
      </w:r>
      <w:r w:rsidRPr="007A08E6">
        <w:rPr>
          <w:lang w:val="en-US" w:eastAsia="sv-SE"/>
        </w:rPr>
        <w:t>4</w:t>
      </w:r>
      <w:r>
        <w:rPr>
          <w:lang w:eastAsia="sv-SE"/>
        </w:rPr>
        <w:t>.</w:t>
      </w:r>
      <w:r w:rsidRPr="007A08E6">
        <w:rPr>
          <w:lang w:val="en-US" w:eastAsia="sv-SE"/>
        </w:rPr>
        <w:t>2</w:t>
      </w:r>
      <w:r>
        <w:rPr>
          <w:lang w:eastAsia="sv-SE"/>
        </w:rPr>
        <w:t>.</w:t>
      </w:r>
      <w:r w:rsidRPr="007A08E6">
        <w:rPr>
          <w:lang w:val="en-US" w:eastAsia="sv-SE"/>
        </w:rPr>
        <w:t>2</w:t>
      </w:r>
      <w:r>
        <w:rPr>
          <w:rFonts w:asciiTheme="minorHAnsi" w:eastAsiaTheme="minorEastAsia" w:hAnsiTheme="minorHAnsi" w:cstheme="minorBidi"/>
          <w:sz w:val="22"/>
          <w:szCs w:val="22"/>
          <w:lang w:eastAsia="en-GB"/>
        </w:rPr>
        <w:tab/>
      </w:r>
      <w:r w:rsidRPr="007A08E6">
        <w:rPr>
          <w:i/>
          <w:lang w:val="en-US" w:eastAsia="sv-SE"/>
        </w:rPr>
        <w:t>BS type 1-O</w:t>
      </w:r>
      <w:r w:rsidRPr="007A08E6">
        <w:rPr>
          <w:lang w:val="en-US" w:eastAsia="sv-SE"/>
        </w:rPr>
        <w:t xml:space="preserve"> procedure for co-location blocking</w:t>
      </w:r>
      <w:r>
        <w:tab/>
      </w:r>
      <w:r>
        <w:fldChar w:fldCharType="begin"/>
      </w:r>
      <w:r>
        <w:instrText xml:space="preserve"> PAGEREF _Toc82539078 \h </w:instrText>
      </w:r>
      <w:r>
        <w:fldChar w:fldCharType="separate"/>
      </w:r>
      <w:r>
        <w:t>149</w:t>
      </w:r>
      <w:r>
        <w:fldChar w:fldCharType="end"/>
      </w:r>
    </w:p>
    <w:p w14:paraId="4E93C1A0" w14:textId="31DA2B29" w:rsidR="001E6A77" w:rsidRDefault="001E6A77">
      <w:pPr>
        <w:pStyle w:val="TOC5"/>
        <w:rPr>
          <w:rFonts w:asciiTheme="minorHAnsi" w:eastAsiaTheme="minorEastAsia" w:hAnsiTheme="minorHAnsi" w:cstheme="minorBidi"/>
          <w:sz w:val="22"/>
          <w:szCs w:val="22"/>
          <w:lang w:eastAsia="en-GB"/>
        </w:rPr>
      </w:pPr>
      <w:r>
        <w:t>7.</w:t>
      </w:r>
      <w:r w:rsidRPr="007A08E6">
        <w:rPr>
          <w:lang w:val="en-US"/>
        </w:rPr>
        <w:t>6</w:t>
      </w:r>
      <w:r>
        <w:t>.</w:t>
      </w:r>
      <w:r w:rsidRPr="007A08E6">
        <w:rPr>
          <w:lang w:val="en-US"/>
        </w:rPr>
        <w:t>4</w:t>
      </w:r>
      <w:r>
        <w:t>.</w:t>
      </w:r>
      <w:r w:rsidRPr="007A08E6">
        <w:rPr>
          <w:lang w:val="en-US"/>
        </w:rPr>
        <w:t>2</w:t>
      </w:r>
      <w:r>
        <w:t>.</w:t>
      </w:r>
      <w:r w:rsidRPr="007A08E6">
        <w:rPr>
          <w:lang w:val="en-US"/>
        </w:rPr>
        <w:t>3</w:t>
      </w:r>
      <w:r>
        <w:rPr>
          <w:rFonts w:asciiTheme="minorHAnsi" w:eastAsiaTheme="minorEastAsia" w:hAnsiTheme="minorHAnsi" w:cstheme="minorBidi"/>
          <w:sz w:val="22"/>
          <w:szCs w:val="22"/>
          <w:lang w:eastAsia="en-GB"/>
        </w:rPr>
        <w:tab/>
      </w:r>
      <w:r w:rsidRPr="007A08E6">
        <w:rPr>
          <w:i/>
        </w:rPr>
        <w:t>BS type 2-O</w:t>
      </w:r>
      <w:r>
        <w:t xml:space="preserve"> procedure for out-of-band blocking</w:t>
      </w:r>
      <w:r>
        <w:tab/>
      </w:r>
      <w:r>
        <w:fldChar w:fldCharType="begin"/>
      </w:r>
      <w:r>
        <w:instrText xml:space="preserve"> PAGEREF _Toc82539079 \h </w:instrText>
      </w:r>
      <w:r>
        <w:fldChar w:fldCharType="separate"/>
      </w:r>
      <w:r>
        <w:t>150</w:t>
      </w:r>
      <w:r>
        <w:fldChar w:fldCharType="end"/>
      </w:r>
    </w:p>
    <w:p w14:paraId="1577E92D" w14:textId="14E45EEE" w:rsidR="001E6A77" w:rsidRDefault="001E6A77">
      <w:pPr>
        <w:pStyle w:val="TOC3"/>
        <w:rPr>
          <w:rFonts w:asciiTheme="minorHAnsi" w:eastAsiaTheme="minorEastAsia" w:hAnsiTheme="minorHAnsi" w:cstheme="minorBidi"/>
          <w:sz w:val="22"/>
          <w:szCs w:val="22"/>
          <w:lang w:eastAsia="en-GB"/>
        </w:rPr>
      </w:pPr>
      <w:r>
        <w:t>7.</w:t>
      </w:r>
      <w:r w:rsidRPr="007A08E6">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_Toc82539080 \h </w:instrText>
      </w:r>
      <w:r>
        <w:fldChar w:fldCharType="separate"/>
      </w:r>
      <w:r>
        <w:t>151</w:t>
      </w:r>
      <w:r>
        <w:fldChar w:fldCharType="end"/>
      </w:r>
    </w:p>
    <w:p w14:paraId="343912DA" w14:textId="3CC67289" w:rsidR="001E6A77" w:rsidRDefault="001E6A77">
      <w:pPr>
        <w:pStyle w:val="TOC4"/>
        <w:rPr>
          <w:rFonts w:asciiTheme="minorHAnsi" w:eastAsiaTheme="minorEastAsia" w:hAnsiTheme="minorHAnsi" w:cstheme="minorBidi"/>
          <w:sz w:val="22"/>
          <w:szCs w:val="22"/>
          <w:lang w:eastAsia="en-GB"/>
        </w:rPr>
      </w:pPr>
      <w:r>
        <w:t>7.</w:t>
      </w:r>
      <w:r w:rsidRPr="007A08E6">
        <w:rPr>
          <w:lang w:val="en-US"/>
        </w:rPr>
        <w:t>6</w:t>
      </w:r>
      <w:r>
        <w:t>.5.1</w:t>
      </w:r>
      <w:r>
        <w:rPr>
          <w:rFonts w:asciiTheme="minorHAnsi" w:eastAsiaTheme="minorEastAsia" w:hAnsiTheme="minorHAnsi" w:cstheme="minorBidi"/>
          <w:sz w:val="22"/>
          <w:szCs w:val="22"/>
          <w:lang w:eastAsia="en-GB"/>
        </w:rPr>
        <w:tab/>
      </w:r>
      <w:r>
        <w:t xml:space="preserve">Requirement for </w:t>
      </w:r>
      <w:r w:rsidRPr="007A08E6">
        <w:rPr>
          <w:i/>
        </w:rPr>
        <w:t>BS type 1-O</w:t>
      </w:r>
      <w:r>
        <w:tab/>
      </w:r>
      <w:r>
        <w:fldChar w:fldCharType="begin"/>
      </w:r>
      <w:r>
        <w:instrText xml:space="preserve"> PAGEREF _Toc82539081 \h </w:instrText>
      </w:r>
      <w:r>
        <w:fldChar w:fldCharType="separate"/>
      </w:r>
      <w:r>
        <w:t>151</w:t>
      </w:r>
      <w:r>
        <w:fldChar w:fldCharType="end"/>
      </w:r>
    </w:p>
    <w:p w14:paraId="0C95152F" w14:textId="66414867" w:rsidR="001E6A77" w:rsidRDefault="001E6A77">
      <w:pPr>
        <w:pStyle w:val="TOC5"/>
        <w:rPr>
          <w:rFonts w:asciiTheme="minorHAnsi" w:eastAsiaTheme="minorEastAsia" w:hAnsiTheme="minorHAnsi" w:cstheme="minorBidi"/>
          <w:sz w:val="22"/>
          <w:szCs w:val="22"/>
          <w:lang w:eastAsia="en-GB"/>
        </w:rPr>
      </w:pPr>
      <w:r>
        <w:t>7.</w:t>
      </w:r>
      <w:r w:rsidRPr="007A08E6">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_Toc82539082 \h </w:instrText>
      </w:r>
      <w:r>
        <w:fldChar w:fldCharType="separate"/>
      </w:r>
      <w:r>
        <w:t>151</w:t>
      </w:r>
      <w:r>
        <w:fldChar w:fldCharType="end"/>
      </w:r>
    </w:p>
    <w:p w14:paraId="4E5A5356" w14:textId="62335909" w:rsidR="001E6A77" w:rsidRDefault="001E6A77">
      <w:pPr>
        <w:pStyle w:val="TOC5"/>
        <w:rPr>
          <w:rFonts w:asciiTheme="minorHAnsi" w:eastAsiaTheme="minorEastAsia" w:hAnsiTheme="minorHAnsi" w:cstheme="minorBidi"/>
          <w:sz w:val="22"/>
          <w:szCs w:val="22"/>
          <w:lang w:eastAsia="en-GB"/>
        </w:rPr>
      </w:pPr>
      <w:r>
        <w:t>7.</w:t>
      </w:r>
      <w:r w:rsidRPr="007A08E6">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_Toc82539083 \h </w:instrText>
      </w:r>
      <w:r>
        <w:fldChar w:fldCharType="separate"/>
      </w:r>
      <w:r>
        <w:t>151</w:t>
      </w:r>
      <w:r>
        <w:fldChar w:fldCharType="end"/>
      </w:r>
    </w:p>
    <w:p w14:paraId="7A3BEAF9" w14:textId="6361DB6B" w:rsidR="001E6A77" w:rsidRDefault="001E6A77">
      <w:pPr>
        <w:pStyle w:val="TOC4"/>
        <w:rPr>
          <w:rFonts w:asciiTheme="minorHAnsi" w:eastAsiaTheme="minorEastAsia" w:hAnsiTheme="minorHAnsi" w:cstheme="minorBidi"/>
          <w:sz w:val="22"/>
          <w:szCs w:val="22"/>
          <w:lang w:eastAsia="en-GB"/>
        </w:rPr>
      </w:pPr>
      <w:r>
        <w:t>7.</w:t>
      </w:r>
      <w:r w:rsidRPr="007A08E6">
        <w:rPr>
          <w:lang w:val="en-US"/>
        </w:rPr>
        <w:t>6</w:t>
      </w:r>
      <w:r>
        <w:t>.5.2</w:t>
      </w:r>
      <w:r>
        <w:rPr>
          <w:rFonts w:asciiTheme="minorHAnsi" w:eastAsiaTheme="minorEastAsia" w:hAnsiTheme="minorHAnsi" w:cstheme="minorBidi"/>
          <w:sz w:val="22"/>
          <w:szCs w:val="22"/>
          <w:lang w:eastAsia="en-GB"/>
        </w:rPr>
        <w:tab/>
      </w:r>
      <w:r>
        <w:t xml:space="preserve">Requirement for </w:t>
      </w:r>
      <w:r w:rsidRPr="007A08E6">
        <w:rPr>
          <w:i/>
        </w:rPr>
        <w:t>BS type 2-O</w:t>
      </w:r>
      <w:r>
        <w:tab/>
      </w:r>
      <w:r>
        <w:fldChar w:fldCharType="begin"/>
      </w:r>
      <w:r>
        <w:instrText xml:space="preserve"> PAGEREF _Toc82539084 \h </w:instrText>
      </w:r>
      <w:r>
        <w:fldChar w:fldCharType="separate"/>
      </w:r>
      <w:r>
        <w:t>152</w:t>
      </w:r>
      <w:r>
        <w:fldChar w:fldCharType="end"/>
      </w:r>
    </w:p>
    <w:p w14:paraId="67B23F67" w14:textId="6BCA9477" w:rsidR="001E6A77" w:rsidRDefault="001E6A77">
      <w:pPr>
        <w:pStyle w:val="TOC5"/>
        <w:rPr>
          <w:rFonts w:asciiTheme="minorHAnsi" w:eastAsiaTheme="minorEastAsia" w:hAnsiTheme="minorHAnsi" w:cstheme="minorBidi"/>
          <w:sz w:val="22"/>
          <w:szCs w:val="22"/>
          <w:lang w:eastAsia="en-GB"/>
        </w:rPr>
      </w:pPr>
      <w:r>
        <w:t>7.</w:t>
      </w:r>
      <w:r w:rsidRPr="007A08E6">
        <w:rPr>
          <w:lang w:val="en-US"/>
        </w:rPr>
        <w:t>6</w:t>
      </w:r>
      <w:r>
        <w:t>.5.</w:t>
      </w:r>
      <w:r w:rsidRPr="007A08E6">
        <w:rPr>
          <w:lang w:val="en-US"/>
        </w:rPr>
        <w:t>2</w:t>
      </w:r>
      <w:r>
        <w:t>.1</w:t>
      </w:r>
      <w:r>
        <w:rPr>
          <w:rFonts w:asciiTheme="minorHAnsi" w:eastAsiaTheme="minorEastAsia" w:hAnsiTheme="minorHAnsi" w:cstheme="minorBidi"/>
          <w:sz w:val="22"/>
          <w:szCs w:val="22"/>
          <w:lang w:eastAsia="en-GB"/>
        </w:rPr>
        <w:tab/>
      </w:r>
      <w:r>
        <w:t>General r</w:t>
      </w:r>
      <w:r w:rsidRPr="007A08E6">
        <w:rPr>
          <w:lang w:val="en-US"/>
        </w:rPr>
        <w:t>equirement</w:t>
      </w:r>
      <w:r>
        <w:tab/>
      </w:r>
      <w:r>
        <w:fldChar w:fldCharType="begin"/>
      </w:r>
      <w:r>
        <w:instrText xml:space="preserve"> PAGEREF _Toc82539085 \h </w:instrText>
      </w:r>
      <w:r>
        <w:fldChar w:fldCharType="separate"/>
      </w:r>
      <w:r>
        <w:t>152</w:t>
      </w:r>
      <w:r>
        <w:fldChar w:fldCharType="end"/>
      </w:r>
    </w:p>
    <w:p w14:paraId="3C373074" w14:textId="18907D2D" w:rsidR="001E6A77" w:rsidRDefault="001E6A7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_Toc82539086 \h </w:instrText>
      </w:r>
      <w:r>
        <w:fldChar w:fldCharType="separate"/>
      </w:r>
      <w:r>
        <w:t>152</w:t>
      </w:r>
      <w:r>
        <w:fldChar w:fldCharType="end"/>
      </w:r>
    </w:p>
    <w:p w14:paraId="2C4AAA68" w14:textId="38A31111" w:rsidR="001E6A77" w:rsidRDefault="001E6A7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_Toc82539087 \h </w:instrText>
      </w:r>
      <w:r>
        <w:fldChar w:fldCharType="separate"/>
      </w:r>
      <w:r>
        <w:t>152</w:t>
      </w:r>
      <w:r>
        <w:fldChar w:fldCharType="end"/>
      </w:r>
    </w:p>
    <w:p w14:paraId="47783092" w14:textId="33386481" w:rsidR="001E6A77" w:rsidRDefault="001E6A7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_Toc82539088 \h </w:instrText>
      </w:r>
      <w:r>
        <w:fldChar w:fldCharType="separate"/>
      </w:r>
      <w:r>
        <w:t>153</w:t>
      </w:r>
      <w:r>
        <w:fldChar w:fldCharType="end"/>
      </w:r>
    </w:p>
    <w:p w14:paraId="68EC343E" w14:textId="234E7695" w:rsidR="001E6A77" w:rsidRDefault="001E6A77">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_Toc82539089 \h </w:instrText>
      </w:r>
      <w:r>
        <w:fldChar w:fldCharType="separate"/>
      </w:r>
      <w:r>
        <w:t>153</w:t>
      </w:r>
      <w:r>
        <w:fldChar w:fldCharType="end"/>
      </w:r>
    </w:p>
    <w:p w14:paraId="489D1B3F" w14:textId="37B4256A" w:rsidR="001E6A77" w:rsidRDefault="001E6A77">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_Toc82539090 \h </w:instrText>
      </w:r>
      <w:r>
        <w:fldChar w:fldCharType="separate"/>
      </w:r>
      <w:r>
        <w:t>153</w:t>
      </w:r>
      <w:r>
        <w:fldChar w:fldCharType="end"/>
      </w:r>
    </w:p>
    <w:p w14:paraId="4E2B08DE" w14:textId="571BD5D6" w:rsidR="001E6A77" w:rsidRDefault="001E6A77">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_Toc82539091 \h </w:instrText>
      </w:r>
      <w:r>
        <w:fldChar w:fldCharType="separate"/>
      </w:r>
      <w:r>
        <w:t>153</w:t>
      </w:r>
      <w:r>
        <w:fldChar w:fldCharType="end"/>
      </w:r>
    </w:p>
    <w:p w14:paraId="64000357" w14:textId="7C2BC748" w:rsidR="001E6A77" w:rsidRDefault="001E6A77">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_Toc82539092 \h </w:instrText>
      </w:r>
      <w:r>
        <w:fldChar w:fldCharType="separate"/>
      </w:r>
      <w:r>
        <w:t>154</w:t>
      </w:r>
      <w:r>
        <w:fldChar w:fldCharType="end"/>
      </w:r>
    </w:p>
    <w:p w14:paraId="6F8D0083" w14:textId="2ED31379" w:rsidR="001E6A77" w:rsidRDefault="001E6A77">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_Toc82539093 \h </w:instrText>
      </w:r>
      <w:r>
        <w:fldChar w:fldCharType="separate"/>
      </w:r>
      <w:r>
        <w:t>154</w:t>
      </w:r>
      <w:r>
        <w:fldChar w:fldCharType="end"/>
      </w:r>
    </w:p>
    <w:p w14:paraId="0F598E9D" w14:textId="2150B441" w:rsidR="001E6A77" w:rsidRDefault="001E6A7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7A08E6">
        <w:rPr>
          <w:i/>
        </w:rPr>
        <w:t>BS type 1-O</w:t>
      </w:r>
      <w:r>
        <w:tab/>
      </w:r>
      <w:r>
        <w:fldChar w:fldCharType="begin"/>
      </w:r>
      <w:r>
        <w:instrText xml:space="preserve"> PAGEREF _Toc82539094 \h </w:instrText>
      </w:r>
      <w:r>
        <w:fldChar w:fldCharType="separate"/>
      </w:r>
      <w:r>
        <w:t>154</w:t>
      </w:r>
      <w:r>
        <w:fldChar w:fldCharType="end"/>
      </w:r>
    </w:p>
    <w:p w14:paraId="79C0DB99" w14:textId="03F196DE" w:rsidR="001E6A77" w:rsidRDefault="001E6A7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7A08E6">
        <w:rPr>
          <w:i/>
        </w:rPr>
        <w:t>BS type 2-O</w:t>
      </w:r>
      <w:r>
        <w:tab/>
      </w:r>
      <w:r>
        <w:fldChar w:fldCharType="begin"/>
      </w:r>
      <w:r>
        <w:instrText xml:space="preserve"> PAGEREF _Toc82539095 \h </w:instrText>
      </w:r>
      <w:r>
        <w:fldChar w:fldCharType="separate"/>
      </w:r>
      <w:r>
        <w:t>155</w:t>
      </w:r>
      <w:r>
        <w:fldChar w:fldCharType="end"/>
      </w:r>
    </w:p>
    <w:p w14:paraId="76B5701E" w14:textId="3DCCFE92" w:rsidR="001E6A77" w:rsidRDefault="001E6A7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_Toc82539096 \h </w:instrText>
      </w:r>
      <w:r>
        <w:fldChar w:fldCharType="separate"/>
      </w:r>
      <w:r>
        <w:t>156</w:t>
      </w:r>
      <w:r>
        <w:fldChar w:fldCharType="end"/>
      </w:r>
    </w:p>
    <w:p w14:paraId="299B32B3" w14:textId="17A50A5F" w:rsidR="001E6A77" w:rsidRDefault="001E6A7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_Toc82539097 \h </w:instrText>
      </w:r>
      <w:r>
        <w:fldChar w:fldCharType="separate"/>
      </w:r>
      <w:r>
        <w:t>156</w:t>
      </w:r>
      <w:r>
        <w:fldChar w:fldCharType="end"/>
      </w:r>
    </w:p>
    <w:p w14:paraId="41F4C3FC" w14:textId="5B27B904" w:rsidR="001E6A77" w:rsidRDefault="001E6A7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_Toc82539098 \h </w:instrText>
      </w:r>
      <w:r>
        <w:fldChar w:fldCharType="separate"/>
      </w:r>
      <w:r>
        <w:t>156</w:t>
      </w:r>
      <w:r>
        <w:fldChar w:fldCharType="end"/>
      </w:r>
    </w:p>
    <w:p w14:paraId="660F74E9" w14:textId="24F58B39" w:rsidR="001E6A77" w:rsidRDefault="001E6A77">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_Toc82539099 \h </w:instrText>
      </w:r>
      <w:r>
        <w:fldChar w:fldCharType="separate"/>
      </w:r>
      <w:r>
        <w:t>156</w:t>
      </w:r>
      <w:r>
        <w:fldChar w:fldCharType="end"/>
      </w:r>
    </w:p>
    <w:p w14:paraId="7A04EABA" w14:textId="32575302" w:rsidR="001E6A77" w:rsidRDefault="001E6A7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_Toc82539100 \h </w:instrText>
      </w:r>
      <w:r>
        <w:fldChar w:fldCharType="separate"/>
      </w:r>
      <w:r>
        <w:t>156</w:t>
      </w:r>
      <w:r>
        <w:fldChar w:fldCharType="end"/>
      </w:r>
    </w:p>
    <w:p w14:paraId="29ADEAD7" w14:textId="7F94B9C3" w:rsidR="001E6A77" w:rsidRDefault="001E6A77">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_Toc82539101 \h </w:instrText>
      </w:r>
      <w:r>
        <w:fldChar w:fldCharType="separate"/>
      </w:r>
      <w:r>
        <w:t>156</w:t>
      </w:r>
      <w:r>
        <w:fldChar w:fldCharType="end"/>
      </w:r>
    </w:p>
    <w:p w14:paraId="10170AF5" w14:textId="050ABA91" w:rsidR="001E6A77" w:rsidRDefault="001E6A77">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_Toc82539102 \h </w:instrText>
      </w:r>
      <w:r>
        <w:fldChar w:fldCharType="separate"/>
      </w:r>
      <w:r>
        <w:t>156</w:t>
      </w:r>
      <w:r>
        <w:fldChar w:fldCharType="end"/>
      </w:r>
    </w:p>
    <w:p w14:paraId="5F0C0C1A" w14:textId="2A291268" w:rsidR="001E6A77" w:rsidRDefault="001E6A7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_Toc82539103 \h </w:instrText>
      </w:r>
      <w:r>
        <w:fldChar w:fldCharType="separate"/>
      </w:r>
      <w:r>
        <w:t>157</w:t>
      </w:r>
      <w:r>
        <w:fldChar w:fldCharType="end"/>
      </w:r>
    </w:p>
    <w:p w14:paraId="6C393D00" w14:textId="4F5E1430" w:rsidR="001E6A77" w:rsidRDefault="001E6A77">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_Toc82539104 \h </w:instrText>
      </w:r>
      <w:r>
        <w:fldChar w:fldCharType="separate"/>
      </w:r>
      <w:r>
        <w:t>157</w:t>
      </w:r>
      <w:r>
        <w:fldChar w:fldCharType="end"/>
      </w:r>
    </w:p>
    <w:p w14:paraId="6AE616FE" w14:textId="6DB931FD" w:rsidR="001E6A77" w:rsidRDefault="001E6A77">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_Toc82539105 \h </w:instrText>
      </w:r>
      <w:r>
        <w:fldChar w:fldCharType="separate"/>
      </w:r>
      <w:r>
        <w:t>162</w:t>
      </w:r>
      <w:r>
        <w:fldChar w:fldCharType="end"/>
      </w:r>
    </w:p>
    <w:p w14:paraId="180D00FE" w14:textId="03594F8B" w:rsidR="001E6A77" w:rsidRDefault="001E6A7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_Toc82539106 \h </w:instrText>
      </w:r>
      <w:r>
        <w:fldChar w:fldCharType="separate"/>
      </w:r>
      <w:r>
        <w:t>162</w:t>
      </w:r>
      <w:r>
        <w:fldChar w:fldCharType="end"/>
      </w:r>
    </w:p>
    <w:p w14:paraId="45EBC758" w14:textId="687DE732" w:rsidR="001E6A77" w:rsidRDefault="001E6A77">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_Toc82539107 \h </w:instrText>
      </w:r>
      <w:r>
        <w:fldChar w:fldCharType="separate"/>
      </w:r>
      <w:r>
        <w:t>162</w:t>
      </w:r>
      <w:r>
        <w:fldChar w:fldCharType="end"/>
      </w:r>
    </w:p>
    <w:p w14:paraId="014B6838" w14:textId="77CD8191" w:rsidR="001E6A77" w:rsidRDefault="001E6A77">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_Toc82539108 \h </w:instrText>
      </w:r>
      <w:r>
        <w:fldChar w:fldCharType="separate"/>
      </w:r>
      <w:r>
        <w:t>162</w:t>
      </w:r>
      <w:r>
        <w:fldChar w:fldCharType="end"/>
      </w:r>
    </w:p>
    <w:p w14:paraId="44E9D960" w14:textId="6210CFBF" w:rsidR="001E6A77" w:rsidRDefault="001E6A77">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_Toc82539109 \h </w:instrText>
      </w:r>
      <w:r>
        <w:fldChar w:fldCharType="separate"/>
      </w:r>
      <w:r>
        <w:t>163</w:t>
      </w:r>
      <w:r>
        <w:fldChar w:fldCharType="end"/>
      </w:r>
    </w:p>
    <w:p w14:paraId="5A451815" w14:textId="632DDBD4" w:rsidR="001E6A77" w:rsidRDefault="001E6A7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_Toc82539110 \h </w:instrText>
      </w:r>
      <w:r>
        <w:fldChar w:fldCharType="separate"/>
      </w:r>
      <w:r>
        <w:t>163</w:t>
      </w:r>
      <w:r>
        <w:fldChar w:fldCharType="end"/>
      </w:r>
    </w:p>
    <w:p w14:paraId="27B9CBA0" w14:textId="13584ADD" w:rsidR="001E6A77" w:rsidRDefault="001E6A77">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_Toc82539111 \h </w:instrText>
      </w:r>
      <w:r>
        <w:fldChar w:fldCharType="separate"/>
      </w:r>
      <w:r>
        <w:t>163</w:t>
      </w:r>
      <w:r>
        <w:fldChar w:fldCharType="end"/>
      </w:r>
    </w:p>
    <w:p w14:paraId="1DC5857B" w14:textId="59D267F7" w:rsidR="001E6A77" w:rsidRDefault="001E6A77">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_Toc82539112 \h </w:instrText>
      </w:r>
      <w:r>
        <w:fldChar w:fldCharType="separate"/>
      </w:r>
      <w:r>
        <w:t>163</w:t>
      </w:r>
      <w:r>
        <w:fldChar w:fldCharType="end"/>
      </w:r>
    </w:p>
    <w:p w14:paraId="3D9E76AE" w14:textId="6213F489" w:rsidR="001E6A77" w:rsidRDefault="001E6A7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_Toc82539113 \h </w:instrText>
      </w:r>
      <w:r>
        <w:fldChar w:fldCharType="separate"/>
      </w:r>
      <w:r>
        <w:t>164</w:t>
      </w:r>
      <w:r>
        <w:fldChar w:fldCharType="end"/>
      </w:r>
    </w:p>
    <w:p w14:paraId="033BD77E" w14:textId="073D595A" w:rsidR="001E6A77" w:rsidRDefault="001E6A77">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_Toc82539114 \h </w:instrText>
      </w:r>
      <w:r>
        <w:fldChar w:fldCharType="separate"/>
      </w:r>
      <w:r>
        <w:t>164</w:t>
      </w:r>
      <w:r>
        <w:fldChar w:fldCharType="end"/>
      </w:r>
    </w:p>
    <w:p w14:paraId="29C6ADEE" w14:textId="28B5D04B" w:rsidR="001E6A77" w:rsidRDefault="001E6A77">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_Toc82539115 \h </w:instrText>
      </w:r>
      <w:r>
        <w:fldChar w:fldCharType="separate"/>
      </w:r>
      <w:r>
        <w:t>166</w:t>
      </w:r>
      <w:r>
        <w:fldChar w:fldCharType="end"/>
      </w:r>
    </w:p>
    <w:p w14:paraId="460B3CEF" w14:textId="076DBD7B" w:rsidR="001E6A77" w:rsidRDefault="001E6A7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_Toc82539116 \h </w:instrText>
      </w:r>
      <w:r>
        <w:fldChar w:fldCharType="separate"/>
      </w:r>
      <w:r>
        <w:t>168</w:t>
      </w:r>
      <w:r>
        <w:fldChar w:fldCharType="end"/>
      </w:r>
    </w:p>
    <w:p w14:paraId="382D7384" w14:textId="542003A7" w:rsidR="001E6A77" w:rsidRDefault="001E6A7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_Toc82539117 \h </w:instrText>
      </w:r>
      <w:r>
        <w:fldChar w:fldCharType="separate"/>
      </w:r>
      <w:r>
        <w:t>168</w:t>
      </w:r>
      <w:r>
        <w:fldChar w:fldCharType="end"/>
      </w:r>
    </w:p>
    <w:p w14:paraId="42B56EDD" w14:textId="65C821E8" w:rsidR="001E6A77" w:rsidRDefault="001E6A77">
      <w:pPr>
        <w:pStyle w:val="TOC3"/>
        <w:rPr>
          <w:rFonts w:asciiTheme="minorHAnsi" w:eastAsiaTheme="minorEastAsia" w:hAnsiTheme="minorHAnsi" w:cstheme="minorBidi"/>
          <w:sz w:val="22"/>
          <w:szCs w:val="22"/>
          <w:lang w:eastAsia="en-GB"/>
        </w:rPr>
      </w:pPr>
      <w:r w:rsidRPr="007A08E6">
        <w:rPr>
          <w:rFonts w:eastAsia="Malgun Gothic"/>
        </w:rPr>
        <w:t>8.</w:t>
      </w:r>
      <w:r w:rsidRPr="007A08E6">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7A08E6">
        <w:rPr>
          <w:rFonts w:eastAsia="Malgun Gothic"/>
        </w:rPr>
        <w:t>Scope and definitions</w:t>
      </w:r>
      <w:r>
        <w:tab/>
      </w:r>
      <w:r>
        <w:fldChar w:fldCharType="begin"/>
      </w:r>
      <w:r>
        <w:instrText xml:space="preserve"> PAGEREF _Toc82539118 \h </w:instrText>
      </w:r>
      <w:r>
        <w:fldChar w:fldCharType="separate"/>
      </w:r>
      <w:r>
        <w:t>168</w:t>
      </w:r>
      <w:r>
        <w:fldChar w:fldCharType="end"/>
      </w:r>
    </w:p>
    <w:p w14:paraId="456ADAF1" w14:textId="61CE6AE4" w:rsidR="001E6A77" w:rsidRDefault="001E6A7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_Toc82539119 \h </w:instrText>
      </w:r>
      <w:r>
        <w:fldChar w:fldCharType="separate"/>
      </w:r>
      <w:r>
        <w:t>168</w:t>
      </w:r>
      <w:r>
        <w:fldChar w:fldCharType="end"/>
      </w:r>
    </w:p>
    <w:p w14:paraId="2F5E3468" w14:textId="15519173" w:rsidR="001E6A77" w:rsidRDefault="001E6A77">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_Toc82539120 \h </w:instrText>
      </w:r>
      <w:r>
        <w:fldChar w:fldCharType="separate"/>
      </w:r>
      <w:r>
        <w:t>169</w:t>
      </w:r>
      <w:r>
        <w:fldChar w:fldCharType="end"/>
      </w:r>
    </w:p>
    <w:p w14:paraId="4C0D3FFD" w14:textId="17081284" w:rsidR="001E6A77" w:rsidRDefault="001E6A7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_Toc82539121 \h </w:instrText>
      </w:r>
      <w:r>
        <w:fldChar w:fldCharType="separate"/>
      </w:r>
      <w:r>
        <w:t>169</w:t>
      </w:r>
      <w:r>
        <w:fldChar w:fldCharType="end"/>
      </w:r>
    </w:p>
    <w:p w14:paraId="335CAE51" w14:textId="44AB4899" w:rsidR="001E6A77" w:rsidRDefault="001E6A7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7A08E6">
        <w:rPr>
          <w:snapToGrid w:val="0"/>
          <w:lang w:eastAsia="zh-CN"/>
        </w:rPr>
        <w:t>requirements</w:t>
      </w:r>
      <w:r>
        <w:tab/>
      </w:r>
      <w:r>
        <w:fldChar w:fldCharType="begin"/>
      </w:r>
      <w:r>
        <w:instrText xml:space="preserve"> PAGEREF _Toc82539122 \h </w:instrText>
      </w:r>
      <w:r>
        <w:fldChar w:fldCharType="separate"/>
      </w:r>
      <w:r>
        <w:t>169</w:t>
      </w:r>
      <w:r>
        <w:fldChar w:fldCharType="end"/>
      </w:r>
    </w:p>
    <w:p w14:paraId="0598385D" w14:textId="5B1D3B90"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_Toc82539123 \h </w:instrText>
      </w:r>
      <w:r>
        <w:fldChar w:fldCharType="separate"/>
      </w:r>
      <w:r>
        <w:t>169</w:t>
      </w:r>
      <w:r>
        <w:fldChar w:fldCharType="end"/>
      </w:r>
    </w:p>
    <w:p w14:paraId="3BB70095" w14:textId="36132FDB" w:rsidR="001E6A77" w:rsidRDefault="001E6A77">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_Toc82539124 \h </w:instrText>
      </w:r>
      <w:r>
        <w:fldChar w:fldCharType="separate"/>
      </w:r>
      <w:r>
        <w:t>169</w:t>
      </w:r>
      <w:r>
        <w:fldChar w:fldCharType="end"/>
      </w:r>
    </w:p>
    <w:p w14:paraId="769E21D4" w14:textId="156B41B6" w:rsidR="001E6A77" w:rsidRDefault="001E6A77">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_Toc82539125 \h </w:instrText>
      </w:r>
      <w:r>
        <w:fldChar w:fldCharType="separate"/>
      </w:r>
      <w:r>
        <w:t>169</w:t>
      </w:r>
      <w:r>
        <w:fldChar w:fldCharType="end"/>
      </w:r>
    </w:p>
    <w:p w14:paraId="2B84A9B8" w14:textId="0D37A2D0" w:rsidR="001E6A77" w:rsidRDefault="001E6A77">
      <w:pPr>
        <w:pStyle w:val="TOC5"/>
        <w:rPr>
          <w:rFonts w:asciiTheme="minorHAnsi" w:eastAsiaTheme="minorEastAsia" w:hAnsiTheme="minorHAnsi" w:cstheme="minorBidi"/>
          <w:sz w:val="22"/>
          <w:szCs w:val="22"/>
          <w:lang w:eastAsia="en-GB"/>
        </w:rPr>
      </w:pPr>
      <w:r w:rsidRPr="007A08E6">
        <w:rPr>
          <w:rFonts w:eastAsia="SimSun"/>
        </w:rPr>
        <w:t>8.1.2.1</w:t>
      </w:r>
      <w:r w:rsidRPr="007A08E6">
        <w:rPr>
          <w:rFonts w:eastAsia="SimSun"/>
          <w:lang w:eastAsia="zh-CN"/>
        </w:rPr>
        <w:t>.4</w:t>
      </w:r>
      <w:r>
        <w:rPr>
          <w:rFonts w:asciiTheme="minorHAnsi" w:eastAsiaTheme="minorEastAsia" w:hAnsiTheme="minorHAnsi" w:cstheme="minorBidi"/>
          <w:sz w:val="22"/>
          <w:szCs w:val="22"/>
          <w:lang w:eastAsia="en-GB"/>
        </w:rPr>
        <w:tab/>
      </w:r>
      <w:r w:rsidRPr="007A08E6">
        <w:rPr>
          <w:rFonts w:eastAsia="SimSun"/>
        </w:rPr>
        <w:t>Applicability of requirements for</w:t>
      </w:r>
      <w:r w:rsidRPr="007A08E6">
        <w:rPr>
          <w:rFonts w:eastAsia="SimSun"/>
          <w:lang w:eastAsia="zh-CN"/>
        </w:rPr>
        <w:t xml:space="preserve"> uplink</w:t>
      </w:r>
      <w:r w:rsidRPr="007A08E6">
        <w:rPr>
          <w:rFonts w:eastAsia="SimSun"/>
        </w:rPr>
        <w:t xml:space="preserve"> </w:t>
      </w:r>
      <w:r w:rsidRPr="007A08E6">
        <w:rPr>
          <w:rFonts w:eastAsia="SimSun"/>
          <w:lang w:eastAsia="zh-CN"/>
        </w:rPr>
        <w:t>carrier aggregation</w:t>
      </w:r>
      <w:r>
        <w:tab/>
      </w:r>
      <w:r>
        <w:fldChar w:fldCharType="begin"/>
      </w:r>
      <w:r>
        <w:instrText xml:space="preserve"> PAGEREF _Toc82539126 \h </w:instrText>
      </w:r>
      <w:r>
        <w:fldChar w:fldCharType="separate"/>
      </w:r>
      <w:r>
        <w:t>169</w:t>
      </w:r>
      <w:r>
        <w:fldChar w:fldCharType="end"/>
      </w:r>
    </w:p>
    <w:p w14:paraId="1B6FBA4F" w14:textId="3A7C05A7" w:rsidR="001E6A77" w:rsidRDefault="001E6A77">
      <w:pPr>
        <w:pStyle w:val="TOC5"/>
        <w:rPr>
          <w:rFonts w:asciiTheme="minorHAnsi" w:eastAsiaTheme="minorEastAsia" w:hAnsiTheme="minorHAnsi" w:cstheme="minorBidi"/>
          <w:sz w:val="22"/>
          <w:szCs w:val="22"/>
          <w:lang w:eastAsia="en-GB"/>
        </w:rPr>
      </w:pPr>
      <w:r w:rsidRPr="007A08E6">
        <w:rPr>
          <w:rFonts w:eastAsia="SimSun"/>
        </w:rPr>
        <w:t>8.1.2.1.5</w:t>
      </w:r>
      <w:r>
        <w:rPr>
          <w:rFonts w:asciiTheme="minorHAnsi" w:eastAsiaTheme="minorEastAsia" w:hAnsiTheme="minorHAnsi" w:cstheme="minorBidi"/>
          <w:sz w:val="22"/>
          <w:szCs w:val="22"/>
          <w:lang w:eastAsia="en-GB"/>
        </w:rPr>
        <w:tab/>
      </w:r>
      <w:r w:rsidRPr="007A08E6">
        <w:rPr>
          <w:rFonts w:eastAsia="SimSun"/>
        </w:rPr>
        <w:t>Applicability of requirements for TDD with different UL-DL patterns</w:t>
      </w:r>
      <w:r>
        <w:tab/>
      </w:r>
      <w:r>
        <w:fldChar w:fldCharType="begin"/>
      </w:r>
      <w:r>
        <w:instrText xml:space="preserve"> PAGEREF _Toc82539127 \h </w:instrText>
      </w:r>
      <w:r>
        <w:fldChar w:fldCharType="separate"/>
      </w:r>
      <w:r>
        <w:t>169</w:t>
      </w:r>
      <w:r>
        <w:fldChar w:fldCharType="end"/>
      </w:r>
    </w:p>
    <w:p w14:paraId="284B2099" w14:textId="1A580683" w:rsidR="001E6A77" w:rsidRDefault="001E6A7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7A08E6">
        <w:rPr>
          <w:snapToGrid w:val="0"/>
          <w:lang w:eastAsia="zh-CN"/>
        </w:rPr>
        <w:t>requirements</w:t>
      </w:r>
      <w:r>
        <w:tab/>
      </w:r>
      <w:r>
        <w:fldChar w:fldCharType="begin"/>
      </w:r>
      <w:r>
        <w:instrText xml:space="preserve"> PAGEREF _Toc82539128 \h </w:instrText>
      </w:r>
      <w:r>
        <w:fldChar w:fldCharType="separate"/>
      </w:r>
      <w:r>
        <w:t>170</w:t>
      </w:r>
      <w:r>
        <w:fldChar w:fldCharType="end"/>
      </w:r>
    </w:p>
    <w:p w14:paraId="652E5463" w14:textId="38FE87FF"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formats</w:t>
      </w:r>
      <w:r>
        <w:tab/>
      </w:r>
      <w:r>
        <w:fldChar w:fldCharType="begin"/>
      </w:r>
      <w:r>
        <w:instrText xml:space="preserve"> PAGEREF _Toc82539129 \h </w:instrText>
      </w:r>
      <w:r>
        <w:fldChar w:fldCharType="separate"/>
      </w:r>
      <w:r>
        <w:t>170</w:t>
      </w:r>
      <w:r>
        <w:fldChar w:fldCharType="end"/>
      </w:r>
    </w:p>
    <w:p w14:paraId="3D684CC1" w14:textId="62B0216F"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_Toc82539130 \h </w:instrText>
      </w:r>
      <w:r>
        <w:fldChar w:fldCharType="separate"/>
      </w:r>
      <w:r>
        <w:t>170</w:t>
      </w:r>
      <w:r>
        <w:fldChar w:fldCharType="end"/>
      </w:r>
    </w:p>
    <w:p w14:paraId="65556C71" w14:textId="5303049B" w:rsidR="001E6A77" w:rsidRDefault="001E6A77">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_Toc82539131 \h </w:instrText>
      </w:r>
      <w:r>
        <w:fldChar w:fldCharType="separate"/>
      </w:r>
      <w:r>
        <w:t>170</w:t>
      </w:r>
      <w:r>
        <w:fldChar w:fldCharType="end"/>
      </w:r>
    </w:p>
    <w:p w14:paraId="192E0D36" w14:textId="2B69A84D" w:rsidR="001E6A77" w:rsidRDefault="001E6A77">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_Toc82539132 \h </w:instrText>
      </w:r>
      <w:r>
        <w:fldChar w:fldCharType="separate"/>
      </w:r>
      <w:r>
        <w:t>170</w:t>
      </w:r>
      <w:r>
        <w:fldChar w:fldCharType="end"/>
      </w:r>
    </w:p>
    <w:p w14:paraId="16BD8226" w14:textId="7C963419"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multi-slot PUCCH</w:t>
      </w:r>
      <w:r>
        <w:tab/>
      </w:r>
      <w:r>
        <w:fldChar w:fldCharType="begin"/>
      </w:r>
      <w:r>
        <w:instrText xml:space="preserve"> PAGEREF _Toc82539133 \h </w:instrText>
      </w:r>
      <w:r>
        <w:fldChar w:fldCharType="separate"/>
      </w:r>
      <w:r>
        <w:t>170</w:t>
      </w:r>
      <w:r>
        <w:fldChar w:fldCharType="end"/>
      </w:r>
    </w:p>
    <w:p w14:paraId="7F36A1C0" w14:textId="74562D9F" w:rsidR="001E6A77" w:rsidRDefault="001E6A7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7A08E6">
        <w:rPr>
          <w:snapToGrid w:val="0"/>
          <w:lang w:eastAsia="zh-CN"/>
        </w:rPr>
        <w:t>requirements</w:t>
      </w:r>
      <w:r>
        <w:tab/>
      </w:r>
      <w:r>
        <w:fldChar w:fldCharType="begin"/>
      </w:r>
      <w:r>
        <w:instrText xml:space="preserve"> PAGEREF _Toc82539134 \h </w:instrText>
      </w:r>
      <w:r>
        <w:fldChar w:fldCharType="separate"/>
      </w:r>
      <w:r>
        <w:t>170</w:t>
      </w:r>
      <w:r>
        <w:fldChar w:fldCharType="end"/>
      </w:r>
    </w:p>
    <w:p w14:paraId="6DE83A8F" w14:textId="02A9523D"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formats</w:t>
      </w:r>
      <w:r>
        <w:tab/>
      </w:r>
      <w:r>
        <w:fldChar w:fldCharType="begin"/>
      </w:r>
      <w:r>
        <w:instrText xml:space="preserve"> PAGEREF _Toc82539135 \h </w:instrText>
      </w:r>
      <w:r>
        <w:fldChar w:fldCharType="separate"/>
      </w:r>
      <w:r>
        <w:t>170</w:t>
      </w:r>
      <w:r>
        <w:fldChar w:fldCharType="end"/>
      </w:r>
    </w:p>
    <w:p w14:paraId="011B6AE0" w14:textId="4D0E996A" w:rsidR="001E6A77" w:rsidRDefault="001E6A7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_Toc82539136 \h </w:instrText>
      </w:r>
      <w:r>
        <w:fldChar w:fldCharType="separate"/>
      </w:r>
      <w:r>
        <w:t>170</w:t>
      </w:r>
      <w:r>
        <w:fldChar w:fldCharType="end"/>
      </w:r>
    </w:p>
    <w:p w14:paraId="13DFCEA5" w14:textId="40DF12C2" w:rsidR="001E6A77" w:rsidRDefault="001E6A77">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_Toc82539137 \h </w:instrText>
      </w:r>
      <w:r>
        <w:fldChar w:fldCharType="separate"/>
      </w:r>
      <w:r>
        <w:t>170</w:t>
      </w:r>
      <w:r>
        <w:fldChar w:fldCharType="end"/>
      </w:r>
    </w:p>
    <w:p w14:paraId="0C075D6C" w14:textId="41A4146C" w:rsidR="001E6A77" w:rsidRDefault="001E6A7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_Toc82539138 \h </w:instrText>
      </w:r>
      <w:r>
        <w:fldChar w:fldCharType="separate"/>
      </w:r>
      <w:r>
        <w:t>171</w:t>
      </w:r>
      <w:r>
        <w:fldChar w:fldCharType="end"/>
      </w:r>
    </w:p>
    <w:p w14:paraId="1197B02C" w14:textId="4864EB85" w:rsidR="001E6A77" w:rsidRDefault="001E6A77">
      <w:pPr>
        <w:pStyle w:val="TOC3"/>
        <w:rPr>
          <w:rFonts w:asciiTheme="minorHAnsi" w:eastAsiaTheme="minorEastAsia" w:hAnsiTheme="minorHAnsi" w:cstheme="minorBidi"/>
          <w:sz w:val="22"/>
          <w:szCs w:val="22"/>
          <w:lang w:eastAsia="en-GB"/>
        </w:rPr>
      </w:pPr>
      <w:r w:rsidRPr="007A08E6">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_Toc82539139 \h </w:instrText>
      </w:r>
      <w:r>
        <w:fldChar w:fldCharType="separate"/>
      </w:r>
      <w:r>
        <w:t>171</w:t>
      </w:r>
      <w:r>
        <w:fldChar w:fldCharType="end"/>
      </w:r>
    </w:p>
    <w:p w14:paraId="034E3F19" w14:textId="2DC548D3" w:rsidR="001E6A77" w:rsidRDefault="001E6A7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_Toc82539140 \h </w:instrText>
      </w:r>
      <w:r>
        <w:fldChar w:fldCharType="separate"/>
      </w:r>
      <w:r>
        <w:t>171</w:t>
      </w:r>
      <w:r>
        <w:fldChar w:fldCharType="end"/>
      </w:r>
    </w:p>
    <w:p w14:paraId="6BD75944" w14:textId="66D6C8A3" w:rsidR="001E6A77" w:rsidRDefault="001E6A7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_Toc82539141 \h </w:instrText>
      </w:r>
      <w:r>
        <w:fldChar w:fldCharType="separate"/>
      </w:r>
      <w:r>
        <w:t>171</w:t>
      </w:r>
      <w:r>
        <w:fldChar w:fldCharType="end"/>
      </w:r>
    </w:p>
    <w:p w14:paraId="3F886A39" w14:textId="51CB8C9E" w:rsidR="001E6A77" w:rsidRDefault="001E6A7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_Toc82539142 \h </w:instrText>
      </w:r>
      <w:r>
        <w:fldChar w:fldCharType="separate"/>
      </w:r>
      <w:r>
        <w:t>171</w:t>
      </w:r>
      <w:r>
        <w:fldChar w:fldCharType="end"/>
      </w:r>
    </w:p>
    <w:p w14:paraId="6F5FDDDA" w14:textId="4F031A64" w:rsidR="001E6A77" w:rsidRDefault="001E6A77">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_Toc82539143 \h </w:instrText>
      </w:r>
      <w:r>
        <w:fldChar w:fldCharType="separate"/>
      </w:r>
      <w:r>
        <w:t>171</w:t>
      </w:r>
      <w:r>
        <w:fldChar w:fldCharType="end"/>
      </w:r>
    </w:p>
    <w:p w14:paraId="4BCEE988" w14:textId="716DA0B5" w:rsidR="001E6A77" w:rsidRDefault="001E6A77">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_Toc82539144 \h </w:instrText>
      </w:r>
      <w:r>
        <w:fldChar w:fldCharType="separate"/>
      </w:r>
      <w:r>
        <w:t>171</w:t>
      </w:r>
      <w:r>
        <w:fldChar w:fldCharType="end"/>
      </w:r>
    </w:p>
    <w:p w14:paraId="5BE1F1A1" w14:textId="28EB8773" w:rsidR="001E6A77" w:rsidRDefault="001E6A77">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_Toc82539145 \h </w:instrText>
      </w:r>
      <w:r>
        <w:fldChar w:fldCharType="separate"/>
      </w:r>
      <w:r>
        <w:t>171</w:t>
      </w:r>
      <w:r>
        <w:fldChar w:fldCharType="end"/>
      </w:r>
    </w:p>
    <w:p w14:paraId="05FF848F" w14:textId="4BA9C5C4" w:rsidR="001E6A77" w:rsidRDefault="001E6A77">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_Toc82539146 \h </w:instrText>
      </w:r>
      <w:r>
        <w:fldChar w:fldCharType="separate"/>
      </w:r>
      <w:r>
        <w:t>173</w:t>
      </w:r>
      <w:r>
        <w:fldChar w:fldCharType="end"/>
      </w:r>
    </w:p>
    <w:p w14:paraId="368D17F9" w14:textId="4A8DF290" w:rsidR="001E6A77" w:rsidRDefault="001E6A7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_Toc82539147 \h </w:instrText>
      </w:r>
      <w:r>
        <w:fldChar w:fldCharType="separate"/>
      </w:r>
      <w:r>
        <w:t>173</w:t>
      </w:r>
      <w:r>
        <w:fldChar w:fldCharType="end"/>
      </w:r>
    </w:p>
    <w:p w14:paraId="5DDD83DF" w14:textId="7ECEDDAC" w:rsidR="001E6A77" w:rsidRDefault="001E6A7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2-O</w:t>
      </w:r>
      <w:r>
        <w:tab/>
      </w:r>
      <w:r>
        <w:fldChar w:fldCharType="begin"/>
      </w:r>
      <w:r>
        <w:instrText xml:space="preserve"> PAGEREF _Toc82539148 \h </w:instrText>
      </w:r>
      <w:r>
        <w:fldChar w:fldCharType="separate"/>
      </w:r>
      <w:r>
        <w:t>176</w:t>
      </w:r>
      <w:r>
        <w:fldChar w:fldCharType="end"/>
      </w:r>
    </w:p>
    <w:p w14:paraId="1618E8BE" w14:textId="5AB916B4" w:rsidR="001E6A77" w:rsidRDefault="001E6A77">
      <w:pPr>
        <w:pStyle w:val="TOC3"/>
        <w:rPr>
          <w:rFonts w:asciiTheme="minorHAnsi" w:eastAsiaTheme="minorEastAsia" w:hAnsiTheme="minorHAnsi" w:cstheme="minorBidi"/>
          <w:sz w:val="22"/>
          <w:szCs w:val="22"/>
          <w:lang w:eastAsia="en-GB"/>
        </w:rPr>
      </w:pPr>
      <w:r w:rsidRPr="007A08E6">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7A08E6">
        <w:rPr>
          <w:rFonts w:eastAsia="Malgun Gothic"/>
        </w:rPr>
        <w:t xml:space="preserve">transform </w:t>
      </w:r>
      <w:r>
        <w:rPr>
          <w:lang w:eastAsia="zh-CN"/>
        </w:rPr>
        <w:t>precoding enabled</w:t>
      </w:r>
      <w:r>
        <w:tab/>
      </w:r>
      <w:r>
        <w:fldChar w:fldCharType="begin"/>
      </w:r>
      <w:r>
        <w:instrText xml:space="preserve"> PAGEREF _Toc82539149 \h </w:instrText>
      </w:r>
      <w:r>
        <w:fldChar w:fldCharType="separate"/>
      </w:r>
      <w:r>
        <w:t>179</w:t>
      </w:r>
      <w:r>
        <w:fldChar w:fldCharType="end"/>
      </w:r>
    </w:p>
    <w:p w14:paraId="54A5759F" w14:textId="4749EA16" w:rsidR="001E6A77" w:rsidRDefault="001E6A7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_Toc82539150 \h </w:instrText>
      </w:r>
      <w:r>
        <w:fldChar w:fldCharType="separate"/>
      </w:r>
      <w:r>
        <w:t>179</w:t>
      </w:r>
      <w:r>
        <w:fldChar w:fldCharType="end"/>
      </w:r>
    </w:p>
    <w:p w14:paraId="6A9E423B" w14:textId="4F994186" w:rsidR="001E6A77" w:rsidRDefault="001E6A7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_Toc82539151 \h </w:instrText>
      </w:r>
      <w:r>
        <w:fldChar w:fldCharType="separate"/>
      </w:r>
      <w:r>
        <w:t>179</w:t>
      </w:r>
      <w:r>
        <w:fldChar w:fldCharType="end"/>
      </w:r>
    </w:p>
    <w:p w14:paraId="545FB9BC" w14:textId="0E47609C" w:rsidR="001E6A77" w:rsidRDefault="001E6A7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_Toc82539152 \h </w:instrText>
      </w:r>
      <w:r>
        <w:fldChar w:fldCharType="separate"/>
      </w:r>
      <w:r>
        <w:t>179</w:t>
      </w:r>
      <w:r>
        <w:fldChar w:fldCharType="end"/>
      </w:r>
    </w:p>
    <w:p w14:paraId="77653523" w14:textId="73899E1F" w:rsidR="001E6A77" w:rsidRDefault="001E6A77">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_Toc82539153 \h </w:instrText>
      </w:r>
      <w:r>
        <w:fldChar w:fldCharType="separate"/>
      </w:r>
      <w:r>
        <w:t>179</w:t>
      </w:r>
      <w:r>
        <w:fldChar w:fldCharType="end"/>
      </w:r>
    </w:p>
    <w:p w14:paraId="00B489BD" w14:textId="2B491206" w:rsidR="001E6A77" w:rsidRDefault="001E6A77">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_Toc82539154 \h </w:instrText>
      </w:r>
      <w:r>
        <w:fldChar w:fldCharType="separate"/>
      </w:r>
      <w:r>
        <w:t>179</w:t>
      </w:r>
      <w:r>
        <w:fldChar w:fldCharType="end"/>
      </w:r>
    </w:p>
    <w:p w14:paraId="2914BB41" w14:textId="28D2F1F7" w:rsidR="001E6A77" w:rsidRDefault="001E6A77">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_Toc82539155 \h </w:instrText>
      </w:r>
      <w:r>
        <w:fldChar w:fldCharType="separate"/>
      </w:r>
      <w:r>
        <w:t>180</w:t>
      </w:r>
      <w:r>
        <w:fldChar w:fldCharType="end"/>
      </w:r>
    </w:p>
    <w:p w14:paraId="1B606ACF" w14:textId="3CFB6550" w:rsidR="001E6A77" w:rsidRDefault="001E6A77">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_Toc82539156 \h </w:instrText>
      </w:r>
      <w:r>
        <w:fldChar w:fldCharType="separate"/>
      </w:r>
      <w:r>
        <w:t>181</w:t>
      </w:r>
      <w:r>
        <w:fldChar w:fldCharType="end"/>
      </w:r>
    </w:p>
    <w:p w14:paraId="5CEE3D09" w14:textId="19E39224" w:rsidR="001E6A77" w:rsidRDefault="001E6A7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_Toc82539157 \h </w:instrText>
      </w:r>
      <w:r>
        <w:fldChar w:fldCharType="separate"/>
      </w:r>
      <w:r>
        <w:t>181</w:t>
      </w:r>
      <w:r>
        <w:fldChar w:fldCharType="end"/>
      </w:r>
    </w:p>
    <w:p w14:paraId="3AA85C72" w14:textId="5B3CCEC1" w:rsidR="001E6A77" w:rsidRDefault="001E6A7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_Toc82539158 \h </w:instrText>
      </w:r>
      <w:r>
        <w:fldChar w:fldCharType="separate"/>
      </w:r>
      <w:r>
        <w:t>182</w:t>
      </w:r>
      <w:r>
        <w:fldChar w:fldCharType="end"/>
      </w:r>
    </w:p>
    <w:p w14:paraId="67EF5F39" w14:textId="06EC2249" w:rsidR="001E6A77" w:rsidRDefault="001E6A77">
      <w:pPr>
        <w:pStyle w:val="TOC3"/>
        <w:rPr>
          <w:rFonts w:asciiTheme="minorHAnsi" w:eastAsiaTheme="minorEastAsia" w:hAnsiTheme="minorHAnsi" w:cstheme="minorBidi"/>
          <w:sz w:val="22"/>
          <w:szCs w:val="22"/>
          <w:lang w:eastAsia="en-GB"/>
        </w:rPr>
      </w:pPr>
      <w:r w:rsidRPr="007A08E6">
        <w:rPr>
          <w:rFonts w:eastAsia="SimSun"/>
        </w:rPr>
        <w:t>8.2.3</w:t>
      </w:r>
      <w:r>
        <w:rPr>
          <w:rFonts w:asciiTheme="minorHAnsi" w:eastAsiaTheme="minorEastAsia" w:hAnsiTheme="minorHAnsi" w:cstheme="minorBidi"/>
          <w:sz w:val="22"/>
          <w:szCs w:val="22"/>
          <w:lang w:eastAsia="en-GB"/>
        </w:rPr>
        <w:tab/>
      </w:r>
      <w:r w:rsidRPr="007A08E6">
        <w:rPr>
          <w:rFonts w:eastAsia="SimSun"/>
        </w:rPr>
        <w:t>Performance requirements for UCI multiplexed on PUSCH</w:t>
      </w:r>
      <w:r>
        <w:tab/>
      </w:r>
      <w:r>
        <w:fldChar w:fldCharType="begin"/>
      </w:r>
      <w:r>
        <w:instrText xml:space="preserve"> PAGEREF _Toc82539159 \h </w:instrText>
      </w:r>
      <w:r>
        <w:fldChar w:fldCharType="separate"/>
      </w:r>
      <w:r>
        <w:t>182</w:t>
      </w:r>
      <w:r>
        <w:fldChar w:fldCharType="end"/>
      </w:r>
    </w:p>
    <w:p w14:paraId="6524F76E" w14:textId="3A251A2F" w:rsidR="001E6A77" w:rsidRDefault="001E6A7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_Toc82539160 \h </w:instrText>
      </w:r>
      <w:r>
        <w:fldChar w:fldCharType="separate"/>
      </w:r>
      <w:r>
        <w:t>182</w:t>
      </w:r>
      <w:r>
        <w:fldChar w:fldCharType="end"/>
      </w:r>
    </w:p>
    <w:p w14:paraId="56351C1D" w14:textId="63B0C103" w:rsidR="001E6A77" w:rsidRDefault="001E6A7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_Toc82539161 \h </w:instrText>
      </w:r>
      <w:r>
        <w:fldChar w:fldCharType="separate"/>
      </w:r>
      <w:r>
        <w:t>183</w:t>
      </w:r>
      <w:r>
        <w:fldChar w:fldCharType="end"/>
      </w:r>
    </w:p>
    <w:p w14:paraId="4E84669E" w14:textId="66CAAFD1" w:rsidR="001E6A77" w:rsidRDefault="001E6A77">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_Toc82539162 \h </w:instrText>
      </w:r>
      <w:r>
        <w:fldChar w:fldCharType="separate"/>
      </w:r>
      <w:r>
        <w:t>183</w:t>
      </w:r>
      <w:r>
        <w:fldChar w:fldCharType="end"/>
      </w:r>
    </w:p>
    <w:p w14:paraId="48618C52" w14:textId="3136D909" w:rsidR="001E6A77" w:rsidRDefault="001E6A77">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_Toc82539163 \h </w:instrText>
      </w:r>
      <w:r>
        <w:fldChar w:fldCharType="separate"/>
      </w:r>
      <w:r>
        <w:t>183</w:t>
      </w:r>
      <w:r>
        <w:fldChar w:fldCharType="end"/>
      </w:r>
    </w:p>
    <w:p w14:paraId="61510638" w14:textId="23B196EA" w:rsidR="001E6A77" w:rsidRDefault="001E6A77">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_Toc82539164 \h </w:instrText>
      </w:r>
      <w:r>
        <w:fldChar w:fldCharType="separate"/>
      </w:r>
      <w:r>
        <w:t>183</w:t>
      </w:r>
      <w:r>
        <w:fldChar w:fldCharType="end"/>
      </w:r>
    </w:p>
    <w:p w14:paraId="7C6889C7" w14:textId="13DB8796" w:rsidR="001E6A77" w:rsidRDefault="001E6A77">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_Toc82539165 \h </w:instrText>
      </w:r>
      <w:r>
        <w:fldChar w:fldCharType="separate"/>
      </w:r>
      <w:r>
        <w:t>183</w:t>
      </w:r>
      <w:r>
        <w:fldChar w:fldCharType="end"/>
      </w:r>
    </w:p>
    <w:p w14:paraId="517A85A9" w14:textId="54EB52B7" w:rsidR="001E6A77" w:rsidRDefault="001E6A77">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_Toc82539166 \h </w:instrText>
      </w:r>
      <w:r>
        <w:fldChar w:fldCharType="separate"/>
      </w:r>
      <w:r>
        <w:t>185</w:t>
      </w:r>
      <w:r>
        <w:fldChar w:fldCharType="end"/>
      </w:r>
    </w:p>
    <w:p w14:paraId="646693A9" w14:textId="31CD31C1" w:rsidR="001E6A77" w:rsidRDefault="001E6A77">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7A08E6">
        <w:rPr>
          <w:i/>
        </w:rPr>
        <w:t>BS type 1-O</w:t>
      </w:r>
      <w:r>
        <w:tab/>
      </w:r>
      <w:r>
        <w:fldChar w:fldCharType="begin"/>
      </w:r>
      <w:r>
        <w:instrText xml:space="preserve"> PAGEREF _Toc82539167 \h </w:instrText>
      </w:r>
      <w:r>
        <w:fldChar w:fldCharType="separate"/>
      </w:r>
      <w:r>
        <w:t>185</w:t>
      </w:r>
      <w:r>
        <w:fldChar w:fldCharType="end"/>
      </w:r>
    </w:p>
    <w:p w14:paraId="4E3BB07B" w14:textId="244731E7" w:rsidR="001E6A77" w:rsidRDefault="001E6A77">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7A08E6">
        <w:rPr>
          <w:i/>
        </w:rPr>
        <w:t>BS type 2-O</w:t>
      </w:r>
      <w:r>
        <w:tab/>
      </w:r>
      <w:r>
        <w:fldChar w:fldCharType="begin"/>
      </w:r>
      <w:r>
        <w:instrText xml:space="preserve"> PAGEREF _Toc82539168 \h </w:instrText>
      </w:r>
      <w:r>
        <w:fldChar w:fldCharType="separate"/>
      </w:r>
      <w:r>
        <w:t>186</w:t>
      </w:r>
      <w:r>
        <w:fldChar w:fldCharType="end"/>
      </w:r>
    </w:p>
    <w:p w14:paraId="62EE42B6" w14:textId="70F70B66" w:rsidR="001E6A77" w:rsidRDefault="001E6A7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_Toc82539169 \h </w:instrText>
      </w:r>
      <w:r>
        <w:fldChar w:fldCharType="separate"/>
      </w:r>
      <w:r>
        <w:t>187</w:t>
      </w:r>
      <w:r>
        <w:fldChar w:fldCharType="end"/>
      </w:r>
    </w:p>
    <w:p w14:paraId="69822CC3" w14:textId="6CD6667C" w:rsidR="001E6A77" w:rsidRDefault="001E6A7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_Toc82539170 \h </w:instrText>
      </w:r>
      <w:r>
        <w:fldChar w:fldCharType="separate"/>
      </w:r>
      <w:r>
        <w:t>187</w:t>
      </w:r>
      <w:r>
        <w:fldChar w:fldCharType="end"/>
      </w:r>
    </w:p>
    <w:p w14:paraId="41FC1D37" w14:textId="676F7D0E" w:rsidR="001E6A77" w:rsidRDefault="001E6A7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_Toc82539171 \h </w:instrText>
      </w:r>
      <w:r>
        <w:fldChar w:fldCharType="separate"/>
      </w:r>
      <w:r>
        <w:t>187</w:t>
      </w:r>
      <w:r>
        <w:fldChar w:fldCharType="end"/>
      </w:r>
    </w:p>
    <w:p w14:paraId="7FF9A1CA" w14:textId="26E406A8" w:rsidR="001E6A77" w:rsidRDefault="001E6A7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_Toc82539172 \h </w:instrText>
      </w:r>
      <w:r>
        <w:fldChar w:fldCharType="separate"/>
      </w:r>
      <w:r>
        <w:t>187</w:t>
      </w:r>
      <w:r>
        <w:fldChar w:fldCharType="end"/>
      </w:r>
    </w:p>
    <w:p w14:paraId="26C0C848" w14:textId="22074A3F" w:rsidR="001E6A77" w:rsidRDefault="001E6A77">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_Toc82539173 \h </w:instrText>
      </w:r>
      <w:r>
        <w:fldChar w:fldCharType="separate"/>
      </w:r>
      <w:r>
        <w:t>187</w:t>
      </w:r>
      <w:r>
        <w:fldChar w:fldCharType="end"/>
      </w:r>
    </w:p>
    <w:p w14:paraId="4CD03C69" w14:textId="589D3E26" w:rsidR="001E6A77" w:rsidRDefault="001E6A77">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_Toc82539174 \h </w:instrText>
      </w:r>
      <w:r>
        <w:fldChar w:fldCharType="separate"/>
      </w:r>
      <w:r>
        <w:t>188</w:t>
      </w:r>
      <w:r>
        <w:fldChar w:fldCharType="end"/>
      </w:r>
    </w:p>
    <w:p w14:paraId="6BAA6235" w14:textId="0BB281A5" w:rsidR="001E6A77" w:rsidRDefault="001E6A77">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_Toc82539175 \h </w:instrText>
      </w:r>
      <w:r>
        <w:fldChar w:fldCharType="separate"/>
      </w:r>
      <w:r>
        <w:t>188</w:t>
      </w:r>
      <w:r>
        <w:fldChar w:fldCharType="end"/>
      </w:r>
    </w:p>
    <w:p w14:paraId="028671D6" w14:textId="77F4F2DC" w:rsidR="001E6A77" w:rsidRDefault="001E6A77">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_Toc82539176 \h </w:instrText>
      </w:r>
      <w:r>
        <w:fldChar w:fldCharType="separate"/>
      </w:r>
      <w:r>
        <w:t>188</w:t>
      </w:r>
      <w:r>
        <w:fldChar w:fldCharType="end"/>
      </w:r>
    </w:p>
    <w:p w14:paraId="7AC9C57A" w14:textId="6CDCA786" w:rsidR="001E6A77" w:rsidRDefault="001E6A77">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_Toc82539177 \h </w:instrText>
      </w:r>
      <w:r>
        <w:fldChar w:fldCharType="separate"/>
      </w:r>
      <w:r>
        <w:t>189</w:t>
      </w:r>
      <w:r>
        <w:fldChar w:fldCharType="end"/>
      </w:r>
    </w:p>
    <w:p w14:paraId="29A9D601" w14:textId="2E439926" w:rsidR="001E6A77" w:rsidRDefault="001E6A7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A08E6">
        <w:rPr>
          <w:i/>
          <w:iCs/>
        </w:rPr>
        <w:t>BS type 1-O</w:t>
      </w:r>
      <w:r>
        <w:tab/>
      </w:r>
      <w:r>
        <w:fldChar w:fldCharType="begin"/>
      </w:r>
      <w:r>
        <w:instrText xml:space="preserve"> PAGEREF _Toc82539178 \h </w:instrText>
      </w:r>
      <w:r>
        <w:fldChar w:fldCharType="separate"/>
      </w:r>
      <w:r>
        <w:t>189</w:t>
      </w:r>
      <w:r>
        <w:fldChar w:fldCharType="end"/>
      </w:r>
    </w:p>
    <w:p w14:paraId="7383B881" w14:textId="0F57CC63" w:rsidR="001E6A77" w:rsidRDefault="001E6A7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A08E6">
        <w:rPr>
          <w:i/>
          <w:iCs/>
        </w:rPr>
        <w:t>BS type 2-O</w:t>
      </w:r>
      <w:r>
        <w:tab/>
      </w:r>
      <w:r>
        <w:fldChar w:fldCharType="begin"/>
      </w:r>
      <w:r>
        <w:instrText xml:space="preserve"> PAGEREF _Toc82539179 \h </w:instrText>
      </w:r>
      <w:r>
        <w:fldChar w:fldCharType="separate"/>
      </w:r>
      <w:r>
        <w:t>190</w:t>
      </w:r>
      <w:r>
        <w:fldChar w:fldCharType="end"/>
      </w:r>
    </w:p>
    <w:p w14:paraId="1F4A2C65" w14:textId="5E297A47" w:rsidR="001E6A77" w:rsidRDefault="001E6A77">
      <w:pPr>
        <w:pStyle w:val="TOC3"/>
        <w:rPr>
          <w:rFonts w:asciiTheme="minorHAnsi" w:eastAsiaTheme="minorEastAsia" w:hAnsiTheme="minorHAnsi" w:cstheme="minorBidi"/>
          <w:sz w:val="22"/>
          <w:szCs w:val="22"/>
          <w:lang w:eastAsia="en-GB"/>
        </w:rPr>
      </w:pPr>
      <w:r w:rsidRPr="007A08E6">
        <w:rPr>
          <w:lang w:val="en-US"/>
        </w:rPr>
        <w:t>8.3.2</w:t>
      </w:r>
      <w:r>
        <w:rPr>
          <w:rFonts w:asciiTheme="minorHAnsi" w:eastAsiaTheme="minorEastAsia" w:hAnsiTheme="minorHAnsi" w:cstheme="minorBidi"/>
          <w:sz w:val="22"/>
          <w:szCs w:val="22"/>
          <w:lang w:eastAsia="en-GB"/>
        </w:rPr>
        <w:tab/>
      </w:r>
      <w:r w:rsidRPr="007A08E6">
        <w:rPr>
          <w:lang w:val="en-US"/>
        </w:rPr>
        <w:t>Performance requirements for PUCCH format 1</w:t>
      </w:r>
      <w:r>
        <w:tab/>
      </w:r>
      <w:r>
        <w:fldChar w:fldCharType="begin"/>
      </w:r>
      <w:r>
        <w:instrText xml:space="preserve"> PAGEREF _Toc82539180 \h </w:instrText>
      </w:r>
      <w:r>
        <w:fldChar w:fldCharType="separate"/>
      </w:r>
      <w:r>
        <w:t>190</w:t>
      </w:r>
      <w:r>
        <w:fldChar w:fldCharType="end"/>
      </w:r>
    </w:p>
    <w:p w14:paraId="7B95D828" w14:textId="74F0858C" w:rsidR="001E6A77" w:rsidRDefault="001E6A77">
      <w:pPr>
        <w:pStyle w:val="TOC4"/>
        <w:rPr>
          <w:rFonts w:asciiTheme="minorHAnsi" w:eastAsiaTheme="minorEastAsia" w:hAnsiTheme="minorHAnsi" w:cstheme="minorBidi"/>
          <w:sz w:val="22"/>
          <w:szCs w:val="22"/>
          <w:lang w:eastAsia="en-GB"/>
        </w:rPr>
      </w:pPr>
      <w:r w:rsidRPr="007A08E6">
        <w:rPr>
          <w:lang w:val="en-US"/>
        </w:rPr>
        <w:t>8.3.2.1</w:t>
      </w:r>
      <w:r>
        <w:rPr>
          <w:rFonts w:asciiTheme="minorHAnsi" w:eastAsiaTheme="minorEastAsia" w:hAnsiTheme="minorHAnsi" w:cstheme="minorBidi"/>
          <w:sz w:val="22"/>
          <w:szCs w:val="22"/>
          <w:lang w:eastAsia="en-GB"/>
        </w:rPr>
        <w:tab/>
      </w:r>
      <w:r w:rsidRPr="007A08E6">
        <w:rPr>
          <w:lang w:val="en-US"/>
        </w:rPr>
        <w:t>NACK to ACK detection</w:t>
      </w:r>
      <w:r>
        <w:tab/>
      </w:r>
      <w:r>
        <w:fldChar w:fldCharType="begin"/>
      </w:r>
      <w:r>
        <w:instrText xml:space="preserve"> PAGEREF _Toc82539181 \h </w:instrText>
      </w:r>
      <w:r>
        <w:fldChar w:fldCharType="separate"/>
      </w:r>
      <w:r>
        <w:t>190</w:t>
      </w:r>
      <w:r>
        <w:fldChar w:fldCharType="end"/>
      </w:r>
    </w:p>
    <w:p w14:paraId="3E9282F3" w14:textId="546F7956" w:rsidR="001E6A77" w:rsidRDefault="001E6A77">
      <w:pPr>
        <w:pStyle w:val="TOC5"/>
        <w:rPr>
          <w:rFonts w:asciiTheme="minorHAnsi" w:eastAsiaTheme="minorEastAsia" w:hAnsiTheme="minorHAnsi" w:cstheme="minorBidi"/>
          <w:sz w:val="22"/>
          <w:szCs w:val="22"/>
          <w:lang w:eastAsia="en-GB"/>
        </w:rPr>
      </w:pPr>
      <w:r w:rsidRPr="007A08E6">
        <w:rPr>
          <w:lang w:val="en-US"/>
        </w:rPr>
        <w:t>8.3.2.1.1</w:t>
      </w:r>
      <w:r>
        <w:rPr>
          <w:rFonts w:asciiTheme="minorHAnsi" w:eastAsiaTheme="minorEastAsia" w:hAnsiTheme="minorHAnsi" w:cstheme="minorBidi"/>
          <w:sz w:val="22"/>
          <w:szCs w:val="22"/>
          <w:lang w:eastAsia="en-GB"/>
        </w:rPr>
        <w:tab/>
      </w:r>
      <w:r w:rsidRPr="007A08E6">
        <w:rPr>
          <w:lang w:val="en-US"/>
        </w:rPr>
        <w:t>Definition and applicability</w:t>
      </w:r>
      <w:r>
        <w:tab/>
      </w:r>
      <w:r>
        <w:fldChar w:fldCharType="begin"/>
      </w:r>
      <w:r>
        <w:instrText xml:space="preserve"> PAGEREF _Toc82539182 \h </w:instrText>
      </w:r>
      <w:r>
        <w:fldChar w:fldCharType="separate"/>
      </w:r>
      <w:r>
        <w:t>190</w:t>
      </w:r>
      <w:r>
        <w:fldChar w:fldCharType="end"/>
      </w:r>
    </w:p>
    <w:p w14:paraId="15B6670B" w14:textId="6F769834" w:rsidR="001E6A77" w:rsidRDefault="001E6A77">
      <w:pPr>
        <w:pStyle w:val="TOC5"/>
        <w:rPr>
          <w:rFonts w:asciiTheme="minorHAnsi" w:eastAsiaTheme="minorEastAsia" w:hAnsiTheme="minorHAnsi" w:cstheme="minorBidi"/>
          <w:sz w:val="22"/>
          <w:szCs w:val="22"/>
          <w:lang w:eastAsia="en-GB"/>
        </w:rPr>
      </w:pPr>
      <w:r w:rsidRPr="007A08E6">
        <w:rPr>
          <w:lang w:val="en-US"/>
        </w:rPr>
        <w:t>8.3.2.1.2</w:t>
      </w:r>
      <w:r>
        <w:rPr>
          <w:rFonts w:asciiTheme="minorHAnsi" w:eastAsiaTheme="minorEastAsia" w:hAnsiTheme="minorHAnsi" w:cstheme="minorBidi"/>
          <w:sz w:val="22"/>
          <w:szCs w:val="22"/>
          <w:lang w:eastAsia="en-GB"/>
        </w:rPr>
        <w:tab/>
      </w:r>
      <w:r w:rsidRPr="007A08E6">
        <w:rPr>
          <w:lang w:val="en-US"/>
        </w:rPr>
        <w:t>Minimum Requirement</w:t>
      </w:r>
      <w:r>
        <w:tab/>
      </w:r>
      <w:r>
        <w:fldChar w:fldCharType="begin"/>
      </w:r>
      <w:r>
        <w:instrText xml:space="preserve"> PAGEREF _Toc82539183 \h </w:instrText>
      </w:r>
      <w:r>
        <w:fldChar w:fldCharType="separate"/>
      </w:r>
      <w:r>
        <w:t>190</w:t>
      </w:r>
      <w:r>
        <w:fldChar w:fldCharType="end"/>
      </w:r>
    </w:p>
    <w:p w14:paraId="119BBE68" w14:textId="21B7ECA2" w:rsidR="001E6A77" w:rsidRDefault="001E6A77">
      <w:pPr>
        <w:pStyle w:val="TOC5"/>
        <w:rPr>
          <w:rFonts w:asciiTheme="minorHAnsi" w:eastAsiaTheme="minorEastAsia" w:hAnsiTheme="minorHAnsi" w:cstheme="minorBidi"/>
          <w:sz w:val="22"/>
          <w:szCs w:val="22"/>
          <w:lang w:eastAsia="en-GB"/>
        </w:rPr>
      </w:pPr>
      <w:r w:rsidRPr="007A08E6">
        <w:rPr>
          <w:lang w:val="en-US"/>
        </w:rPr>
        <w:t>8.3.2.1.3</w:t>
      </w:r>
      <w:r>
        <w:rPr>
          <w:rFonts w:asciiTheme="minorHAnsi" w:eastAsiaTheme="minorEastAsia" w:hAnsiTheme="minorHAnsi" w:cstheme="minorBidi"/>
          <w:sz w:val="22"/>
          <w:szCs w:val="22"/>
          <w:lang w:eastAsia="en-GB"/>
        </w:rPr>
        <w:tab/>
      </w:r>
      <w:r w:rsidRPr="007A08E6">
        <w:rPr>
          <w:lang w:val="en-US"/>
        </w:rPr>
        <w:t>Test purpose</w:t>
      </w:r>
      <w:r>
        <w:tab/>
      </w:r>
      <w:r>
        <w:fldChar w:fldCharType="begin"/>
      </w:r>
      <w:r>
        <w:instrText xml:space="preserve"> PAGEREF _Toc82539184 \h </w:instrText>
      </w:r>
      <w:r>
        <w:fldChar w:fldCharType="separate"/>
      </w:r>
      <w:r>
        <w:t>191</w:t>
      </w:r>
      <w:r>
        <w:fldChar w:fldCharType="end"/>
      </w:r>
    </w:p>
    <w:p w14:paraId="1EE4521B" w14:textId="03D5BEFD" w:rsidR="001E6A77" w:rsidRDefault="001E6A77">
      <w:pPr>
        <w:pStyle w:val="TOC5"/>
        <w:rPr>
          <w:rFonts w:asciiTheme="minorHAnsi" w:eastAsiaTheme="minorEastAsia" w:hAnsiTheme="minorHAnsi" w:cstheme="minorBidi"/>
          <w:sz w:val="22"/>
          <w:szCs w:val="22"/>
          <w:lang w:eastAsia="en-GB"/>
        </w:rPr>
      </w:pPr>
      <w:r w:rsidRPr="007A08E6">
        <w:rPr>
          <w:lang w:val="en-US"/>
        </w:rPr>
        <w:t>8.3.2.1.4</w:t>
      </w:r>
      <w:r>
        <w:rPr>
          <w:rFonts w:asciiTheme="minorHAnsi" w:eastAsiaTheme="minorEastAsia" w:hAnsiTheme="minorHAnsi" w:cstheme="minorBidi"/>
          <w:sz w:val="22"/>
          <w:szCs w:val="22"/>
          <w:lang w:eastAsia="en-GB"/>
        </w:rPr>
        <w:tab/>
      </w:r>
      <w:r w:rsidRPr="007A08E6">
        <w:rPr>
          <w:lang w:val="en-US"/>
        </w:rPr>
        <w:t>Method of test</w:t>
      </w:r>
      <w:r>
        <w:tab/>
      </w:r>
      <w:r>
        <w:fldChar w:fldCharType="begin"/>
      </w:r>
      <w:r>
        <w:instrText xml:space="preserve"> PAGEREF _Toc82539185 \h </w:instrText>
      </w:r>
      <w:r>
        <w:fldChar w:fldCharType="separate"/>
      </w:r>
      <w:r>
        <w:t>191</w:t>
      </w:r>
      <w:r>
        <w:fldChar w:fldCharType="end"/>
      </w:r>
    </w:p>
    <w:p w14:paraId="382EA3BC" w14:textId="41B00192" w:rsidR="001E6A77" w:rsidRDefault="001E6A77">
      <w:pPr>
        <w:pStyle w:val="TOC5"/>
        <w:rPr>
          <w:rFonts w:asciiTheme="minorHAnsi" w:eastAsiaTheme="minorEastAsia" w:hAnsiTheme="minorHAnsi" w:cstheme="minorBidi"/>
          <w:sz w:val="22"/>
          <w:szCs w:val="22"/>
          <w:lang w:eastAsia="en-GB"/>
        </w:rPr>
      </w:pPr>
      <w:r w:rsidRPr="007A08E6">
        <w:rPr>
          <w:lang w:val="en-US"/>
        </w:rPr>
        <w:t>8.3.2.1.5</w:t>
      </w:r>
      <w:r>
        <w:rPr>
          <w:rFonts w:asciiTheme="minorHAnsi" w:eastAsiaTheme="minorEastAsia" w:hAnsiTheme="minorHAnsi" w:cstheme="minorBidi"/>
          <w:sz w:val="22"/>
          <w:szCs w:val="22"/>
          <w:lang w:eastAsia="en-GB"/>
        </w:rPr>
        <w:tab/>
      </w:r>
      <w:r w:rsidRPr="007A08E6">
        <w:rPr>
          <w:lang w:val="en-US"/>
        </w:rPr>
        <w:t>Test Requirement</w:t>
      </w:r>
      <w:r>
        <w:tab/>
      </w:r>
      <w:r>
        <w:fldChar w:fldCharType="begin"/>
      </w:r>
      <w:r>
        <w:instrText xml:space="preserve"> PAGEREF _Toc82539186 \h </w:instrText>
      </w:r>
      <w:r>
        <w:fldChar w:fldCharType="separate"/>
      </w:r>
      <w:r>
        <w:t>192</w:t>
      </w:r>
      <w:r>
        <w:fldChar w:fldCharType="end"/>
      </w:r>
    </w:p>
    <w:p w14:paraId="704C3989" w14:textId="62947D54" w:rsidR="001E6A77" w:rsidRDefault="001E6A77">
      <w:pPr>
        <w:pStyle w:val="TOC4"/>
        <w:rPr>
          <w:rFonts w:asciiTheme="minorHAnsi" w:eastAsiaTheme="minorEastAsia" w:hAnsiTheme="minorHAnsi" w:cstheme="minorBidi"/>
          <w:sz w:val="22"/>
          <w:szCs w:val="22"/>
          <w:lang w:eastAsia="en-GB"/>
        </w:rPr>
      </w:pPr>
      <w:r w:rsidRPr="007A08E6">
        <w:rPr>
          <w:lang w:val="en-US"/>
        </w:rPr>
        <w:t>8.3.2.2</w:t>
      </w:r>
      <w:r>
        <w:rPr>
          <w:rFonts w:asciiTheme="minorHAnsi" w:eastAsiaTheme="minorEastAsia" w:hAnsiTheme="minorHAnsi" w:cstheme="minorBidi"/>
          <w:sz w:val="22"/>
          <w:szCs w:val="22"/>
          <w:lang w:eastAsia="en-GB"/>
        </w:rPr>
        <w:tab/>
      </w:r>
      <w:r w:rsidRPr="007A08E6">
        <w:rPr>
          <w:lang w:val="en-US"/>
        </w:rPr>
        <w:t>ACK missed detection</w:t>
      </w:r>
      <w:r>
        <w:tab/>
      </w:r>
      <w:r>
        <w:fldChar w:fldCharType="begin"/>
      </w:r>
      <w:r>
        <w:instrText xml:space="preserve"> PAGEREF _Toc82539187 \h </w:instrText>
      </w:r>
      <w:r>
        <w:fldChar w:fldCharType="separate"/>
      </w:r>
      <w:r>
        <w:t>193</w:t>
      </w:r>
      <w:r>
        <w:fldChar w:fldCharType="end"/>
      </w:r>
    </w:p>
    <w:p w14:paraId="37483F98" w14:textId="1682726B" w:rsidR="001E6A77" w:rsidRDefault="001E6A77">
      <w:pPr>
        <w:pStyle w:val="TOC5"/>
        <w:rPr>
          <w:rFonts w:asciiTheme="minorHAnsi" w:eastAsiaTheme="minorEastAsia" w:hAnsiTheme="minorHAnsi" w:cstheme="minorBidi"/>
          <w:sz w:val="22"/>
          <w:szCs w:val="22"/>
          <w:lang w:eastAsia="en-GB"/>
        </w:rPr>
      </w:pPr>
      <w:r w:rsidRPr="007A08E6">
        <w:rPr>
          <w:lang w:val="en-US"/>
        </w:rPr>
        <w:t>8.3.2.2.1</w:t>
      </w:r>
      <w:r>
        <w:rPr>
          <w:rFonts w:asciiTheme="minorHAnsi" w:eastAsiaTheme="minorEastAsia" w:hAnsiTheme="minorHAnsi" w:cstheme="minorBidi"/>
          <w:sz w:val="22"/>
          <w:szCs w:val="22"/>
          <w:lang w:eastAsia="en-GB"/>
        </w:rPr>
        <w:tab/>
      </w:r>
      <w:r w:rsidRPr="007A08E6">
        <w:rPr>
          <w:lang w:val="en-US"/>
        </w:rPr>
        <w:t>Definition and applicability</w:t>
      </w:r>
      <w:r>
        <w:tab/>
      </w:r>
      <w:r>
        <w:fldChar w:fldCharType="begin"/>
      </w:r>
      <w:r>
        <w:instrText xml:space="preserve"> PAGEREF _Toc82539188 \h </w:instrText>
      </w:r>
      <w:r>
        <w:fldChar w:fldCharType="separate"/>
      </w:r>
      <w:r>
        <w:t>193</w:t>
      </w:r>
      <w:r>
        <w:fldChar w:fldCharType="end"/>
      </w:r>
    </w:p>
    <w:p w14:paraId="69BC89C0" w14:textId="5DAEAE0C" w:rsidR="001E6A77" w:rsidRDefault="001E6A77">
      <w:pPr>
        <w:pStyle w:val="TOC5"/>
        <w:rPr>
          <w:rFonts w:asciiTheme="minorHAnsi" w:eastAsiaTheme="minorEastAsia" w:hAnsiTheme="minorHAnsi" w:cstheme="minorBidi"/>
          <w:sz w:val="22"/>
          <w:szCs w:val="22"/>
          <w:lang w:eastAsia="en-GB"/>
        </w:rPr>
      </w:pPr>
      <w:r w:rsidRPr="007A08E6">
        <w:rPr>
          <w:lang w:val="en-US"/>
        </w:rPr>
        <w:t>8.3.2.2.2</w:t>
      </w:r>
      <w:r>
        <w:rPr>
          <w:rFonts w:asciiTheme="minorHAnsi" w:eastAsiaTheme="minorEastAsia" w:hAnsiTheme="minorHAnsi" w:cstheme="minorBidi"/>
          <w:sz w:val="22"/>
          <w:szCs w:val="22"/>
          <w:lang w:eastAsia="en-GB"/>
        </w:rPr>
        <w:tab/>
      </w:r>
      <w:r w:rsidRPr="007A08E6">
        <w:rPr>
          <w:lang w:val="en-US"/>
        </w:rPr>
        <w:t>Minimum Requirement</w:t>
      </w:r>
      <w:r>
        <w:tab/>
      </w:r>
      <w:r>
        <w:fldChar w:fldCharType="begin"/>
      </w:r>
      <w:r>
        <w:instrText xml:space="preserve"> PAGEREF _Toc82539189 \h </w:instrText>
      </w:r>
      <w:r>
        <w:fldChar w:fldCharType="separate"/>
      </w:r>
      <w:r>
        <w:t>193</w:t>
      </w:r>
      <w:r>
        <w:fldChar w:fldCharType="end"/>
      </w:r>
    </w:p>
    <w:p w14:paraId="00FD7B4C" w14:textId="27BF545E" w:rsidR="001E6A77" w:rsidRDefault="001E6A77">
      <w:pPr>
        <w:pStyle w:val="TOC5"/>
        <w:rPr>
          <w:rFonts w:asciiTheme="minorHAnsi" w:eastAsiaTheme="minorEastAsia" w:hAnsiTheme="minorHAnsi" w:cstheme="minorBidi"/>
          <w:sz w:val="22"/>
          <w:szCs w:val="22"/>
          <w:lang w:eastAsia="en-GB"/>
        </w:rPr>
      </w:pPr>
      <w:r w:rsidRPr="007A08E6">
        <w:rPr>
          <w:lang w:val="en-US"/>
        </w:rPr>
        <w:t>8.3.2.2.3</w:t>
      </w:r>
      <w:r>
        <w:rPr>
          <w:rFonts w:asciiTheme="minorHAnsi" w:eastAsiaTheme="minorEastAsia" w:hAnsiTheme="minorHAnsi" w:cstheme="minorBidi"/>
          <w:sz w:val="22"/>
          <w:szCs w:val="22"/>
          <w:lang w:eastAsia="en-GB"/>
        </w:rPr>
        <w:tab/>
      </w:r>
      <w:r w:rsidRPr="007A08E6">
        <w:rPr>
          <w:lang w:val="en-US"/>
        </w:rPr>
        <w:t>Test purpose</w:t>
      </w:r>
      <w:r>
        <w:tab/>
      </w:r>
      <w:r>
        <w:fldChar w:fldCharType="begin"/>
      </w:r>
      <w:r>
        <w:instrText xml:space="preserve"> PAGEREF _Toc82539190 \h </w:instrText>
      </w:r>
      <w:r>
        <w:fldChar w:fldCharType="separate"/>
      </w:r>
      <w:r>
        <w:t>193</w:t>
      </w:r>
      <w:r>
        <w:fldChar w:fldCharType="end"/>
      </w:r>
    </w:p>
    <w:p w14:paraId="176FBF58" w14:textId="42028A89" w:rsidR="001E6A77" w:rsidRDefault="001E6A77">
      <w:pPr>
        <w:pStyle w:val="TOC5"/>
        <w:rPr>
          <w:rFonts w:asciiTheme="minorHAnsi" w:eastAsiaTheme="minorEastAsia" w:hAnsiTheme="minorHAnsi" w:cstheme="minorBidi"/>
          <w:sz w:val="22"/>
          <w:szCs w:val="22"/>
          <w:lang w:eastAsia="en-GB"/>
        </w:rPr>
      </w:pPr>
      <w:r w:rsidRPr="007A08E6">
        <w:rPr>
          <w:lang w:val="en-US"/>
        </w:rPr>
        <w:t>8.3.2.2.4</w:t>
      </w:r>
      <w:r>
        <w:rPr>
          <w:rFonts w:asciiTheme="minorHAnsi" w:eastAsiaTheme="minorEastAsia" w:hAnsiTheme="minorHAnsi" w:cstheme="minorBidi"/>
          <w:sz w:val="22"/>
          <w:szCs w:val="22"/>
          <w:lang w:eastAsia="en-GB"/>
        </w:rPr>
        <w:tab/>
      </w:r>
      <w:r w:rsidRPr="007A08E6">
        <w:rPr>
          <w:lang w:val="en-US"/>
        </w:rPr>
        <w:t>Method of test</w:t>
      </w:r>
      <w:r>
        <w:tab/>
      </w:r>
      <w:r>
        <w:fldChar w:fldCharType="begin"/>
      </w:r>
      <w:r>
        <w:instrText xml:space="preserve"> PAGEREF _Toc82539191 \h </w:instrText>
      </w:r>
      <w:r>
        <w:fldChar w:fldCharType="separate"/>
      </w:r>
      <w:r>
        <w:t>193</w:t>
      </w:r>
      <w:r>
        <w:fldChar w:fldCharType="end"/>
      </w:r>
    </w:p>
    <w:p w14:paraId="350C574E" w14:textId="76AAC088" w:rsidR="001E6A77" w:rsidRDefault="001E6A77">
      <w:pPr>
        <w:pStyle w:val="TOC5"/>
        <w:rPr>
          <w:rFonts w:asciiTheme="minorHAnsi" w:eastAsiaTheme="minorEastAsia" w:hAnsiTheme="minorHAnsi" w:cstheme="minorBidi"/>
          <w:sz w:val="22"/>
          <w:szCs w:val="22"/>
          <w:lang w:eastAsia="en-GB"/>
        </w:rPr>
      </w:pPr>
      <w:r w:rsidRPr="007A08E6">
        <w:rPr>
          <w:lang w:val="en-US"/>
        </w:rPr>
        <w:t>8.3.2.2.5</w:t>
      </w:r>
      <w:r>
        <w:rPr>
          <w:rFonts w:asciiTheme="minorHAnsi" w:eastAsiaTheme="minorEastAsia" w:hAnsiTheme="minorHAnsi" w:cstheme="minorBidi"/>
          <w:sz w:val="22"/>
          <w:szCs w:val="22"/>
          <w:lang w:eastAsia="en-GB"/>
        </w:rPr>
        <w:tab/>
      </w:r>
      <w:r w:rsidRPr="007A08E6">
        <w:rPr>
          <w:lang w:val="en-US"/>
        </w:rPr>
        <w:t>Test Requirement</w:t>
      </w:r>
      <w:r>
        <w:tab/>
      </w:r>
      <w:r>
        <w:fldChar w:fldCharType="begin"/>
      </w:r>
      <w:r>
        <w:instrText xml:space="preserve"> PAGEREF _Toc82539192 \h </w:instrText>
      </w:r>
      <w:r>
        <w:fldChar w:fldCharType="separate"/>
      </w:r>
      <w:r>
        <w:t>195</w:t>
      </w:r>
      <w:r>
        <w:fldChar w:fldCharType="end"/>
      </w:r>
    </w:p>
    <w:p w14:paraId="357E237D" w14:textId="7BFC81AC" w:rsidR="001E6A77" w:rsidRDefault="001E6A7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_Toc82539193 \h </w:instrText>
      </w:r>
      <w:r>
        <w:fldChar w:fldCharType="separate"/>
      </w:r>
      <w:r>
        <w:t>196</w:t>
      </w:r>
      <w:r>
        <w:fldChar w:fldCharType="end"/>
      </w:r>
    </w:p>
    <w:p w14:paraId="432453EE" w14:textId="2CA31785" w:rsidR="001E6A77" w:rsidRDefault="001E6A7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_Toc82539194 \h </w:instrText>
      </w:r>
      <w:r>
        <w:fldChar w:fldCharType="separate"/>
      </w:r>
      <w:r>
        <w:t>196</w:t>
      </w:r>
      <w:r>
        <w:fldChar w:fldCharType="end"/>
      </w:r>
    </w:p>
    <w:p w14:paraId="63B4A7A0" w14:textId="586B6E34" w:rsidR="001E6A77" w:rsidRDefault="001E6A7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_Toc82539195 \h </w:instrText>
      </w:r>
      <w:r>
        <w:fldChar w:fldCharType="separate"/>
      </w:r>
      <w:r>
        <w:t>196</w:t>
      </w:r>
      <w:r>
        <w:fldChar w:fldCharType="end"/>
      </w:r>
    </w:p>
    <w:p w14:paraId="248FA0FC" w14:textId="5291403C" w:rsidR="001E6A77" w:rsidRDefault="001E6A7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_Toc82539196 \h </w:instrText>
      </w:r>
      <w:r>
        <w:fldChar w:fldCharType="separate"/>
      </w:r>
      <w:r>
        <w:t>196</w:t>
      </w:r>
      <w:r>
        <w:fldChar w:fldCharType="end"/>
      </w:r>
    </w:p>
    <w:p w14:paraId="351FA0B0" w14:textId="59F35375" w:rsidR="001E6A77" w:rsidRDefault="001E6A77">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_Toc82539197 \h </w:instrText>
      </w:r>
      <w:r>
        <w:fldChar w:fldCharType="separate"/>
      </w:r>
      <w:r>
        <w:t>197</w:t>
      </w:r>
      <w:r>
        <w:fldChar w:fldCharType="end"/>
      </w:r>
    </w:p>
    <w:p w14:paraId="1964622C" w14:textId="542A30FB" w:rsidR="001E6A77" w:rsidRDefault="001E6A77">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_Toc82539198 \h </w:instrText>
      </w:r>
      <w:r>
        <w:fldChar w:fldCharType="separate"/>
      </w:r>
      <w:r>
        <w:t>197</w:t>
      </w:r>
      <w:r>
        <w:fldChar w:fldCharType="end"/>
      </w:r>
    </w:p>
    <w:p w14:paraId="3B16EA7B" w14:textId="2D1D179F" w:rsidR="001E6A77" w:rsidRDefault="001E6A77">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_Toc82539199 \h </w:instrText>
      </w:r>
      <w:r>
        <w:fldChar w:fldCharType="separate"/>
      </w:r>
      <w:r>
        <w:t>198</w:t>
      </w:r>
      <w:r>
        <w:fldChar w:fldCharType="end"/>
      </w:r>
    </w:p>
    <w:p w14:paraId="792E48DF" w14:textId="3C756756" w:rsidR="001E6A77" w:rsidRDefault="001E6A7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_Toc82539200 \h </w:instrText>
      </w:r>
      <w:r>
        <w:fldChar w:fldCharType="separate"/>
      </w:r>
      <w:r>
        <w:t>199</w:t>
      </w:r>
      <w:r>
        <w:fldChar w:fldCharType="end"/>
      </w:r>
    </w:p>
    <w:p w14:paraId="7FAE8B31" w14:textId="33926F35" w:rsidR="001E6A77" w:rsidRDefault="001E6A7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_Toc82539201 \h </w:instrText>
      </w:r>
      <w:r>
        <w:fldChar w:fldCharType="separate"/>
      </w:r>
      <w:r>
        <w:t>199</w:t>
      </w:r>
      <w:r>
        <w:fldChar w:fldCharType="end"/>
      </w:r>
    </w:p>
    <w:p w14:paraId="661EE47D" w14:textId="20FDB3C1" w:rsidR="001E6A77" w:rsidRDefault="001E6A7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_Toc82539202 \h </w:instrText>
      </w:r>
      <w:r>
        <w:fldChar w:fldCharType="separate"/>
      </w:r>
      <w:r>
        <w:t>199</w:t>
      </w:r>
      <w:r>
        <w:fldChar w:fldCharType="end"/>
      </w:r>
    </w:p>
    <w:p w14:paraId="4A307BD5" w14:textId="2883DDA3" w:rsidR="001E6A77" w:rsidRDefault="001E6A77">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_Toc82539203 \h </w:instrText>
      </w:r>
      <w:r>
        <w:fldChar w:fldCharType="separate"/>
      </w:r>
      <w:r>
        <w:t>199</w:t>
      </w:r>
      <w:r>
        <w:fldChar w:fldCharType="end"/>
      </w:r>
    </w:p>
    <w:p w14:paraId="410B6DD9" w14:textId="362E58A5" w:rsidR="001E6A77" w:rsidRDefault="001E6A77">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_Toc82539204 \h </w:instrText>
      </w:r>
      <w:r>
        <w:fldChar w:fldCharType="separate"/>
      </w:r>
      <w:r>
        <w:t>199</w:t>
      </w:r>
      <w:r>
        <w:fldChar w:fldCharType="end"/>
      </w:r>
    </w:p>
    <w:p w14:paraId="6E820501" w14:textId="193D65C5" w:rsidR="001E6A77" w:rsidRDefault="001E6A77">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_Toc82539205 \h </w:instrText>
      </w:r>
      <w:r>
        <w:fldChar w:fldCharType="separate"/>
      </w:r>
      <w:r>
        <w:t>201</w:t>
      </w:r>
      <w:r>
        <w:fldChar w:fldCharType="end"/>
      </w:r>
    </w:p>
    <w:p w14:paraId="0D06FC24" w14:textId="466985C3" w:rsidR="001E6A77" w:rsidRDefault="001E6A7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_Toc82539206 \h </w:instrText>
      </w:r>
      <w:r>
        <w:fldChar w:fldCharType="separate"/>
      </w:r>
      <w:r>
        <w:t>202</w:t>
      </w:r>
      <w:r>
        <w:fldChar w:fldCharType="end"/>
      </w:r>
    </w:p>
    <w:p w14:paraId="60039F75" w14:textId="07D49DB5" w:rsidR="001E6A77" w:rsidRDefault="001E6A7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_Toc82539207 \h </w:instrText>
      </w:r>
      <w:r>
        <w:fldChar w:fldCharType="separate"/>
      </w:r>
      <w:r>
        <w:t>202</w:t>
      </w:r>
      <w:r>
        <w:fldChar w:fldCharType="end"/>
      </w:r>
    </w:p>
    <w:p w14:paraId="0609360E" w14:textId="48870D2C" w:rsidR="001E6A77" w:rsidRDefault="001E6A7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_Toc82539208 \h </w:instrText>
      </w:r>
      <w:r>
        <w:fldChar w:fldCharType="separate"/>
      </w:r>
      <w:r>
        <w:t>202</w:t>
      </w:r>
      <w:r>
        <w:fldChar w:fldCharType="end"/>
      </w:r>
    </w:p>
    <w:p w14:paraId="2A6B75CD" w14:textId="22982DC2" w:rsidR="001E6A77" w:rsidRDefault="001E6A77">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_Toc82539209 \h </w:instrText>
      </w:r>
      <w:r>
        <w:fldChar w:fldCharType="separate"/>
      </w:r>
      <w:r>
        <w:t>202</w:t>
      </w:r>
      <w:r>
        <w:fldChar w:fldCharType="end"/>
      </w:r>
    </w:p>
    <w:p w14:paraId="77931495" w14:textId="593EDC9B" w:rsidR="001E6A77" w:rsidRDefault="001E6A77">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_Toc82539210 \h </w:instrText>
      </w:r>
      <w:r>
        <w:fldChar w:fldCharType="separate"/>
      </w:r>
      <w:r>
        <w:t>202</w:t>
      </w:r>
      <w:r>
        <w:fldChar w:fldCharType="end"/>
      </w:r>
    </w:p>
    <w:p w14:paraId="60899389" w14:textId="7EDA9A60" w:rsidR="001E6A77" w:rsidRDefault="001E6A77">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_Toc82539211 \h </w:instrText>
      </w:r>
      <w:r>
        <w:fldChar w:fldCharType="separate"/>
      </w:r>
      <w:r>
        <w:t>202</w:t>
      </w:r>
      <w:r>
        <w:fldChar w:fldCharType="end"/>
      </w:r>
    </w:p>
    <w:p w14:paraId="18EDCEE8" w14:textId="25FD5A92" w:rsidR="001E6A77" w:rsidRDefault="001E6A77">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_Toc82539212 \h </w:instrText>
      </w:r>
      <w:r>
        <w:fldChar w:fldCharType="separate"/>
      </w:r>
      <w:r>
        <w:t>203</w:t>
      </w:r>
      <w:r>
        <w:fldChar w:fldCharType="end"/>
      </w:r>
    </w:p>
    <w:p w14:paraId="76274F7A" w14:textId="173BE31F" w:rsidR="001E6A77" w:rsidRDefault="001E6A77">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_Toc82539213 \h </w:instrText>
      </w:r>
      <w:r>
        <w:fldChar w:fldCharType="separate"/>
      </w:r>
      <w:r>
        <w:t>204</w:t>
      </w:r>
      <w:r>
        <w:fldChar w:fldCharType="end"/>
      </w:r>
    </w:p>
    <w:p w14:paraId="5D20FA2C" w14:textId="2D821B43" w:rsidR="001E6A77" w:rsidRDefault="001E6A7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_Toc82539214 \h </w:instrText>
      </w:r>
      <w:r>
        <w:fldChar w:fldCharType="separate"/>
      </w:r>
      <w:r>
        <w:t>204</w:t>
      </w:r>
      <w:r>
        <w:fldChar w:fldCharType="end"/>
      </w:r>
    </w:p>
    <w:p w14:paraId="552A57C1" w14:textId="0316E675" w:rsidR="001E6A77" w:rsidRDefault="001E6A7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_Toc82539215 \h </w:instrText>
      </w:r>
      <w:r>
        <w:fldChar w:fldCharType="separate"/>
      </w:r>
      <w:r>
        <w:t>205</w:t>
      </w:r>
      <w:r>
        <w:fldChar w:fldCharType="end"/>
      </w:r>
    </w:p>
    <w:p w14:paraId="547564EC" w14:textId="5A6131AF" w:rsidR="001E6A77" w:rsidRDefault="001E6A7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_Toc82539216 \h </w:instrText>
      </w:r>
      <w:r>
        <w:fldChar w:fldCharType="separate"/>
      </w:r>
      <w:r>
        <w:t>205</w:t>
      </w:r>
      <w:r>
        <w:fldChar w:fldCharType="end"/>
      </w:r>
    </w:p>
    <w:p w14:paraId="36AD9B76" w14:textId="74A3EBF6" w:rsidR="001E6A77" w:rsidRDefault="001E6A7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_Toc82539217 \h </w:instrText>
      </w:r>
      <w:r>
        <w:fldChar w:fldCharType="separate"/>
      </w:r>
      <w:r>
        <w:t>205</w:t>
      </w:r>
      <w:r>
        <w:fldChar w:fldCharType="end"/>
      </w:r>
    </w:p>
    <w:p w14:paraId="3D31BCA8" w14:textId="737E719F" w:rsidR="001E6A77" w:rsidRDefault="001E6A7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_Toc82539218 \h </w:instrText>
      </w:r>
      <w:r>
        <w:fldChar w:fldCharType="separate"/>
      </w:r>
      <w:r>
        <w:t>206</w:t>
      </w:r>
      <w:r>
        <w:fldChar w:fldCharType="end"/>
      </w:r>
    </w:p>
    <w:p w14:paraId="381F5B1D" w14:textId="5851B1E3" w:rsidR="001E6A77" w:rsidRDefault="001E6A77">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_Toc82539219 \h </w:instrText>
      </w:r>
      <w:r>
        <w:fldChar w:fldCharType="separate"/>
      </w:r>
      <w:r>
        <w:t>206</w:t>
      </w:r>
      <w:r>
        <w:fldChar w:fldCharType="end"/>
      </w:r>
    </w:p>
    <w:p w14:paraId="25F73876" w14:textId="1ABA072F" w:rsidR="001E6A77" w:rsidRDefault="001E6A77">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_Toc82539220 \h </w:instrText>
      </w:r>
      <w:r>
        <w:fldChar w:fldCharType="separate"/>
      </w:r>
      <w:r>
        <w:t>206</w:t>
      </w:r>
      <w:r>
        <w:fldChar w:fldCharType="end"/>
      </w:r>
    </w:p>
    <w:p w14:paraId="183DC0F0" w14:textId="7D30BCEB" w:rsidR="001E6A77" w:rsidRDefault="001E6A77">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_Toc82539221 \h </w:instrText>
      </w:r>
      <w:r>
        <w:fldChar w:fldCharType="separate"/>
      </w:r>
      <w:r>
        <w:t>206</w:t>
      </w:r>
      <w:r>
        <w:fldChar w:fldCharType="end"/>
      </w:r>
    </w:p>
    <w:p w14:paraId="141F8843" w14:textId="27D5BB2B" w:rsidR="001E6A77" w:rsidRDefault="001E6A77">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_Toc82539222 \h </w:instrText>
      </w:r>
      <w:r>
        <w:fldChar w:fldCharType="separate"/>
      </w:r>
      <w:r>
        <w:t>206</w:t>
      </w:r>
      <w:r>
        <w:fldChar w:fldCharType="end"/>
      </w:r>
    </w:p>
    <w:p w14:paraId="18BB3A59" w14:textId="296D497A" w:rsidR="001E6A77" w:rsidRDefault="001E6A77">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_Toc82539223 \h </w:instrText>
      </w:r>
      <w:r>
        <w:fldChar w:fldCharType="separate"/>
      </w:r>
      <w:r>
        <w:t>207</w:t>
      </w:r>
      <w:r>
        <w:fldChar w:fldCharType="end"/>
      </w:r>
    </w:p>
    <w:p w14:paraId="61BA3129" w14:textId="5C11ABDB" w:rsidR="001E6A77" w:rsidRDefault="001E6A7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_Toc82539224 \h </w:instrText>
      </w:r>
      <w:r>
        <w:fldChar w:fldCharType="separate"/>
      </w:r>
      <w:r>
        <w:t>207</w:t>
      </w:r>
      <w:r>
        <w:fldChar w:fldCharType="end"/>
      </w:r>
    </w:p>
    <w:p w14:paraId="3EFCE103" w14:textId="24623DE9" w:rsidR="001E6A77" w:rsidRDefault="001E6A7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_Toc82539225 \h </w:instrText>
      </w:r>
      <w:r>
        <w:fldChar w:fldCharType="separate"/>
      </w:r>
      <w:r>
        <w:t>208</w:t>
      </w:r>
      <w:r>
        <w:fldChar w:fldCharType="end"/>
      </w:r>
    </w:p>
    <w:p w14:paraId="0651183E" w14:textId="76F276DC" w:rsidR="001E6A77" w:rsidRDefault="001E6A77">
      <w:pPr>
        <w:pStyle w:val="TOC3"/>
        <w:rPr>
          <w:rFonts w:asciiTheme="minorHAnsi" w:eastAsiaTheme="minorEastAsia" w:hAnsiTheme="minorHAnsi" w:cstheme="minorBidi"/>
          <w:sz w:val="22"/>
          <w:szCs w:val="22"/>
          <w:lang w:eastAsia="en-GB"/>
        </w:rPr>
      </w:pPr>
      <w:r w:rsidRPr="007A08E6">
        <w:rPr>
          <w:lang w:val="en-US"/>
        </w:rPr>
        <w:t>8.3.6</w:t>
      </w:r>
      <w:r>
        <w:rPr>
          <w:rFonts w:asciiTheme="minorHAnsi" w:eastAsiaTheme="minorEastAsia" w:hAnsiTheme="minorHAnsi" w:cstheme="minorBidi"/>
          <w:sz w:val="22"/>
          <w:szCs w:val="22"/>
          <w:lang w:eastAsia="en-GB"/>
        </w:rPr>
        <w:tab/>
      </w:r>
      <w:r w:rsidRPr="007A08E6">
        <w:rPr>
          <w:lang w:val="en-US"/>
        </w:rPr>
        <w:t>Performance requirements for multi-slot PUCCH format</w:t>
      </w:r>
      <w:r>
        <w:tab/>
      </w:r>
      <w:r>
        <w:fldChar w:fldCharType="begin"/>
      </w:r>
      <w:r>
        <w:instrText xml:space="preserve"> PAGEREF _Toc82539226 \h </w:instrText>
      </w:r>
      <w:r>
        <w:fldChar w:fldCharType="separate"/>
      </w:r>
      <w:r>
        <w:t>208</w:t>
      </w:r>
      <w:r>
        <w:fldChar w:fldCharType="end"/>
      </w:r>
    </w:p>
    <w:p w14:paraId="701BC86E" w14:textId="1111ED08" w:rsidR="001E6A77" w:rsidRDefault="001E6A77">
      <w:pPr>
        <w:pStyle w:val="TOC4"/>
        <w:rPr>
          <w:rFonts w:asciiTheme="minorHAnsi" w:eastAsiaTheme="minorEastAsia" w:hAnsiTheme="minorHAnsi" w:cstheme="minorBidi"/>
          <w:sz w:val="22"/>
          <w:szCs w:val="22"/>
          <w:lang w:eastAsia="en-GB"/>
        </w:rPr>
      </w:pPr>
      <w:r w:rsidRPr="007A08E6">
        <w:rPr>
          <w:lang w:val="en-US"/>
        </w:rPr>
        <w:t>8.3.6.1</w:t>
      </w:r>
      <w:r>
        <w:rPr>
          <w:rFonts w:asciiTheme="minorHAnsi" w:eastAsiaTheme="minorEastAsia" w:hAnsiTheme="minorHAnsi" w:cstheme="minorBidi"/>
          <w:sz w:val="22"/>
          <w:szCs w:val="22"/>
          <w:lang w:eastAsia="en-GB"/>
        </w:rPr>
        <w:tab/>
      </w:r>
      <w:r w:rsidRPr="007A08E6">
        <w:rPr>
          <w:lang w:val="en-US"/>
        </w:rPr>
        <w:t>Performance requirements for multi-slot PUCCH format 1</w:t>
      </w:r>
      <w:r>
        <w:tab/>
      </w:r>
      <w:r>
        <w:fldChar w:fldCharType="begin"/>
      </w:r>
      <w:r>
        <w:instrText xml:space="preserve"> PAGEREF _Toc82539227 \h </w:instrText>
      </w:r>
      <w:r>
        <w:fldChar w:fldCharType="separate"/>
      </w:r>
      <w:r>
        <w:t>208</w:t>
      </w:r>
      <w:r>
        <w:fldChar w:fldCharType="end"/>
      </w:r>
    </w:p>
    <w:p w14:paraId="74E50FDB" w14:textId="5B7353B7" w:rsidR="001E6A77" w:rsidRDefault="001E6A77">
      <w:pPr>
        <w:pStyle w:val="TOC5"/>
        <w:rPr>
          <w:rFonts w:asciiTheme="minorHAnsi" w:eastAsiaTheme="minorEastAsia" w:hAnsiTheme="minorHAnsi" w:cstheme="minorBidi"/>
          <w:sz w:val="22"/>
          <w:szCs w:val="22"/>
          <w:lang w:eastAsia="en-GB"/>
        </w:rPr>
      </w:pPr>
      <w:r w:rsidRPr="007A08E6">
        <w:rPr>
          <w:lang w:val="en-US"/>
        </w:rPr>
        <w:t>8.3.6.1.1</w:t>
      </w:r>
      <w:r>
        <w:rPr>
          <w:rFonts w:asciiTheme="minorHAnsi" w:eastAsiaTheme="minorEastAsia" w:hAnsiTheme="minorHAnsi" w:cstheme="minorBidi"/>
          <w:sz w:val="22"/>
          <w:szCs w:val="22"/>
          <w:lang w:eastAsia="en-GB"/>
        </w:rPr>
        <w:tab/>
      </w:r>
      <w:r w:rsidRPr="007A08E6">
        <w:rPr>
          <w:lang w:val="en-US"/>
        </w:rPr>
        <w:t>NACK to ACK detection</w:t>
      </w:r>
      <w:r>
        <w:tab/>
      </w:r>
      <w:r>
        <w:fldChar w:fldCharType="begin"/>
      </w:r>
      <w:r>
        <w:instrText xml:space="preserve"> PAGEREF _Toc82539228 \h </w:instrText>
      </w:r>
      <w:r>
        <w:fldChar w:fldCharType="separate"/>
      </w:r>
      <w:r>
        <w:t>208</w:t>
      </w:r>
      <w:r>
        <w:fldChar w:fldCharType="end"/>
      </w:r>
    </w:p>
    <w:p w14:paraId="129E33FB" w14:textId="48407CA9" w:rsidR="001E6A77" w:rsidRDefault="001E6A77">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_Toc82539229 \h </w:instrText>
      </w:r>
      <w:r>
        <w:fldChar w:fldCharType="separate"/>
      </w:r>
      <w:r>
        <w:t>210</w:t>
      </w:r>
      <w:r>
        <w:fldChar w:fldCharType="end"/>
      </w:r>
    </w:p>
    <w:p w14:paraId="5A3CDB8E" w14:textId="33D6A4ED" w:rsidR="001E6A77" w:rsidRDefault="001E6A7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_Toc82539230 \h </w:instrText>
      </w:r>
      <w:r>
        <w:fldChar w:fldCharType="separate"/>
      </w:r>
      <w:r>
        <w:t>212</w:t>
      </w:r>
      <w:r>
        <w:fldChar w:fldCharType="end"/>
      </w:r>
    </w:p>
    <w:p w14:paraId="6BBFB957" w14:textId="6BCB3248" w:rsidR="001E6A77" w:rsidRDefault="001E6A7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_Toc82539231 \h </w:instrText>
      </w:r>
      <w:r>
        <w:fldChar w:fldCharType="separate"/>
      </w:r>
      <w:r>
        <w:t>212</w:t>
      </w:r>
      <w:r>
        <w:fldChar w:fldCharType="end"/>
      </w:r>
    </w:p>
    <w:p w14:paraId="353627E1" w14:textId="1C6BAFB8" w:rsidR="001E6A77" w:rsidRDefault="001E6A7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_Toc82539232 \h </w:instrText>
      </w:r>
      <w:r>
        <w:fldChar w:fldCharType="separate"/>
      </w:r>
      <w:r>
        <w:t>212</w:t>
      </w:r>
      <w:r>
        <w:fldChar w:fldCharType="end"/>
      </w:r>
    </w:p>
    <w:p w14:paraId="79A4C484" w14:textId="531592F4" w:rsidR="001E6A77" w:rsidRDefault="001E6A7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_Toc82539233 \h </w:instrText>
      </w:r>
      <w:r>
        <w:fldChar w:fldCharType="separate"/>
      </w:r>
      <w:r>
        <w:t>213</w:t>
      </w:r>
      <w:r>
        <w:fldChar w:fldCharType="end"/>
      </w:r>
    </w:p>
    <w:p w14:paraId="4113FDBB" w14:textId="2DC768EC" w:rsidR="001E6A77" w:rsidRDefault="001E6A77">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_Toc82539234 \h </w:instrText>
      </w:r>
      <w:r>
        <w:fldChar w:fldCharType="separate"/>
      </w:r>
      <w:r>
        <w:t>213</w:t>
      </w:r>
      <w:r>
        <w:fldChar w:fldCharType="end"/>
      </w:r>
    </w:p>
    <w:p w14:paraId="36F9B97D" w14:textId="783F8303" w:rsidR="001E6A77" w:rsidRDefault="001E6A77">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_Toc82539235 \h </w:instrText>
      </w:r>
      <w:r>
        <w:fldChar w:fldCharType="separate"/>
      </w:r>
      <w:r>
        <w:t>213</w:t>
      </w:r>
      <w:r>
        <w:fldChar w:fldCharType="end"/>
      </w:r>
    </w:p>
    <w:p w14:paraId="254DBFFC" w14:textId="1775F342" w:rsidR="001E6A77" w:rsidRDefault="001E6A77">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_Toc82539236 \h </w:instrText>
      </w:r>
      <w:r>
        <w:fldChar w:fldCharType="separate"/>
      </w:r>
      <w:r>
        <w:t>213</w:t>
      </w:r>
      <w:r>
        <w:fldChar w:fldCharType="end"/>
      </w:r>
    </w:p>
    <w:p w14:paraId="32CAFCA4" w14:textId="32AFF5D6" w:rsidR="001E6A77" w:rsidRDefault="001E6A77">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_Toc82539237 \h </w:instrText>
      </w:r>
      <w:r>
        <w:fldChar w:fldCharType="separate"/>
      </w:r>
      <w:r>
        <w:t>213</w:t>
      </w:r>
      <w:r>
        <w:fldChar w:fldCharType="end"/>
      </w:r>
    </w:p>
    <w:p w14:paraId="304AEE1B" w14:textId="55CC2D2E" w:rsidR="001E6A77" w:rsidRDefault="001E6A77">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_Toc82539238 \h </w:instrText>
      </w:r>
      <w:r>
        <w:fldChar w:fldCharType="separate"/>
      </w:r>
      <w:r>
        <w:t>215</w:t>
      </w:r>
      <w:r>
        <w:fldChar w:fldCharType="end"/>
      </w:r>
    </w:p>
    <w:p w14:paraId="459D4312" w14:textId="6B02B62D" w:rsidR="001E6A77" w:rsidRDefault="001E6A7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_Toc82539239 \h </w:instrText>
      </w:r>
      <w:r>
        <w:fldChar w:fldCharType="separate"/>
      </w:r>
      <w:r>
        <w:t>215</w:t>
      </w:r>
      <w:r>
        <w:fldChar w:fldCharType="end"/>
      </w:r>
    </w:p>
    <w:p w14:paraId="3D22EB65" w14:textId="3849883C" w:rsidR="001E6A77" w:rsidRDefault="001E6A7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_Toc82539240 \h </w:instrText>
      </w:r>
      <w:r>
        <w:fldChar w:fldCharType="separate"/>
      </w:r>
      <w:r>
        <w:t>216</w:t>
      </w:r>
      <w:r>
        <w:fldChar w:fldCharType="end"/>
      </w:r>
    </w:p>
    <w:p w14:paraId="7FAD6412" w14:textId="7B226D73" w:rsidR="001E6A77" w:rsidRDefault="001E6A7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_Toc82539241 \h </w:instrText>
      </w:r>
      <w:r>
        <w:fldChar w:fldCharType="separate"/>
      </w:r>
      <w:r>
        <w:t>217</w:t>
      </w:r>
      <w:r>
        <w:fldChar w:fldCharType="end"/>
      </w:r>
    </w:p>
    <w:p w14:paraId="39E4F356" w14:textId="26C8CCAE" w:rsidR="001E6A77" w:rsidRDefault="001E6A7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_Toc82539242 \h </w:instrText>
      </w:r>
      <w:r>
        <w:fldChar w:fldCharType="separate"/>
      </w:r>
      <w:r>
        <w:t>217</w:t>
      </w:r>
      <w:r>
        <w:fldChar w:fldCharType="end"/>
      </w:r>
    </w:p>
    <w:p w14:paraId="1F57FA31" w14:textId="55CE837E" w:rsidR="001E6A77" w:rsidRDefault="001E6A7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_Toc82539243 \h </w:instrText>
      </w:r>
      <w:r>
        <w:fldChar w:fldCharType="separate"/>
      </w:r>
      <w:r>
        <w:t>218</w:t>
      </w:r>
      <w:r>
        <w:fldChar w:fldCharType="end"/>
      </w:r>
    </w:p>
    <w:p w14:paraId="0D25FC60" w14:textId="75774559" w:rsidR="001E6A77" w:rsidRDefault="001E6A7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_Toc82539244 \h </w:instrText>
      </w:r>
      <w:r>
        <w:fldChar w:fldCharType="separate"/>
      </w:r>
      <w:r>
        <w:t>218</w:t>
      </w:r>
      <w:r>
        <w:fldChar w:fldCharType="end"/>
      </w:r>
    </w:p>
    <w:p w14:paraId="054FA8CC" w14:textId="65B3112E" w:rsidR="001E6A77" w:rsidRDefault="001E6A7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_Toc82539245 \h </w:instrText>
      </w:r>
      <w:r>
        <w:fldChar w:fldCharType="separate"/>
      </w:r>
      <w:r>
        <w:t>223</w:t>
      </w:r>
      <w:r>
        <w:fldChar w:fldCharType="end"/>
      </w:r>
    </w:p>
    <w:p w14:paraId="5C0B5D3E" w14:textId="29D41B04" w:rsidR="001E6A77" w:rsidRDefault="001E6A7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_Toc82539246 \h </w:instrText>
      </w:r>
      <w:r>
        <w:fldChar w:fldCharType="separate"/>
      </w:r>
      <w:r>
        <w:t>227</w:t>
      </w:r>
      <w:r>
        <w:fldChar w:fldCharType="end"/>
      </w:r>
    </w:p>
    <w:p w14:paraId="3B050A23" w14:textId="39C714CE" w:rsidR="001E6A77" w:rsidRDefault="001E6A7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_Toc82539247 \h </w:instrText>
      </w:r>
      <w:r>
        <w:fldChar w:fldCharType="separate"/>
      </w:r>
      <w:r>
        <w:t>229</w:t>
      </w:r>
      <w:r>
        <w:fldChar w:fldCharType="end"/>
      </w:r>
    </w:p>
    <w:p w14:paraId="4B62A8CC" w14:textId="743D6ADC" w:rsidR="001E6A77" w:rsidRDefault="001E6A7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_Toc82539248 \h </w:instrText>
      </w:r>
      <w:r>
        <w:fldChar w:fldCharType="separate"/>
      </w:r>
      <w:r>
        <w:t>230</w:t>
      </w:r>
      <w:r>
        <w:fldChar w:fldCharType="end"/>
      </w:r>
    </w:p>
    <w:p w14:paraId="22F269E9" w14:textId="3624788D" w:rsidR="001E6A77" w:rsidRDefault="001E6A7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_Toc82539249 \h </w:instrText>
      </w:r>
      <w:r>
        <w:fldChar w:fldCharType="separate"/>
      </w:r>
      <w:r>
        <w:t>230</w:t>
      </w:r>
      <w:r>
        <w:fldChar w:fldCharType="end"/>
      </w:r>
    </w:p>
    <w:p w14:paraId="48D5D447" w14:textId="4DD964CD" w:rsidR="001E6A77" w:rsidRDefault="001E6A7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7A08E6">
        <w:rPr>
          <w:rFonts w:cs="v4.2.0"/>
        </w:rPr>
        <w:t>Normal test environment</w:t>
      </w:r>
      <w:r>
        <w:tab/>
      </w:r>
      <w:r>
        <w:fldChar w:fldCharType="begin"/>
      </w:r>
      <w:r>
        <w:instrText xml:space="preserve"> PAGEREF _Toc82539250 \h </w:instrText>
      </w:r>
      <w:r>
        <w:fldChar w:fldCharType="separate"/>
      </w:r>
      <w:r>
        <w:t>230</w:t>
      </w:r>
      <w:r>
        <w:fldChar w:fldCharType="end"/>
      </w:r>
    </w:p>
    <w:p w14:paraId="4E3D9051" w14:textId="2029E867" w:rsidR="001E6A77" w:rsidRDefault="001E6A7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7A08E6">
        <w:rPr>
          <w:rFonts w:cs="v4.2.0"/>
        </w:rPr>
        <w:t>Extreme test environment</w:t>
      </w:r>
      <w:r>
        <w:tab/>
      </w:r>
      <w:r>
        <w:fldChar w:fldCharType="begin"/>
      </w:r>
      <w:r>
        <w:instrText xml:space="preserve"> PAGEREF _Toc82539251 \h </w:instrText>
      </w:r>
      <w:r>
        <w:fldChar w:fldCharType="separate"/>
      </w:r>
      <w:r>
        <w:t>230</w:t>
      </w:r>
      <w:r>
        <w:fldChar w:fldCharType="end"/>
      </w:r>
    </w:p>
    <w:p w14:paraId="2AD65C2D" w14:textId="3EDA503D" w:rsidR="001E6A77" w:rsidRDefault="001E6A7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_Toc82539252 \h </w:instrText>
      </w:r>
      <w:r>
        <w:fldChar w:fldCharType="separate"/>
      </w:r>
      <w:r>
        <w:t>230</w:t>
      </w:r>
      <w:r>
        <w:fldChar w:fldCharType="end"/>
      </w:r>
    </w:p>
    <w:p w14:paraId="7C9B01A3" w14:textId="11628AE1" w:rsidR="001E6A77" w:rsidRDefault="001E6A7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7A08E6">
        <w:rPr>
          <w:rFonts w:cs="v4.2.0"/>
        </w:rPr>
        <w:t>Vibration</w:t>
      </w:r>
      <w:r>
        <w:tab/>
      </w:r>
      <w:r>
        <w:fldChar w:fldCharType="begin"/>
      </w:r>
      <w:r>
        <w:instrText xml:space="preserve"> PAGEREF _Toc82539253 \h </w:instrText>
      </w:r>
      <w:r>
        <w:fldChar w:fldCharType="separate"/>
      </w:r>
      <w:r>
        <w:t>231</w:t>
      </w:r>
      <w:r>
        <w:fldChar w:fldCharType="end"/>
      </w:r>
    </w:p>
    <w:p w14:paraId="619ABB81" w14:textId="3DD854E5" w:rsidR="001E6A77" w:rsidRDefault="001E6A7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7A08E6">
        <w:rPr>
          <w:rFonts w:cs="v4.2.0"/>
        </w:rPr>
        <w:t>Power supply</w:t>
      </w:r>
      <w:r>
        <w:tab/>
      </w:r>
      <w:r>
        <w:fldChar w:fldCharType="begin"/>
      </w:r>
      <w:r>
        <w:instrText xml:space="preserve"> PAGEREF _Toc82539254 \h </w:instrText>
      </w:r>
      <w:r>
        <w:fldChar w:fldCharType="separate"/>
      </w:r>
      <w:r>
        <w:t>231</w:t>
      </w:r>
      <w:r>
        <w:fldChar w:fldCharType="end"/>
      </w:r>
    </w:p>
    <w:p w14:paraId="08183648" w14:textId="5BAED554" w:rsidR="001E6A77" w:rsidRDefault="001E6A7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_Toc82539255 \h </w:instrText>
      </w:r>
      <w:r>
        <w:fldChar w:fldCharType="separate"/>
      </w:r>
      <w:r>
        <w:t>231</w:t>
      </w:r>
      <w:r>
        <w:fldChar w:fldCharType="end"/>
      </w:r>
    </w:p>
    <w:p w14:paraId="23E729A5" w14:textId="64FCBF26" w:rsidR="001E6A77" w:rsidRDefault="001E6A77">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_Toc82539256 \h </w:instrText>
      </w:r>
      <w:r>
        <w:fldChar w:fldCharType="separate"/>
      </w:r>
      <w:r>
        <w:t>232</w:t>
      </w:r>
      <w:r>
        <w:fldChar w:fldCharType="end"/>
      </w:r>
    </w:p>
    <w:p w14:paraId="76356F56" w14:textId="6D397670" w:rsidR="001E6A77" w:rsidRDefault="001E6A77">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_Toc82539257 \h </w:instrText>
      </w:r>
      <w:r>
        <w:fldChar w:fldCharType="separate"/>
      </w:r>
      <w:r>
        <w:t>232</w:t>
      </w:r>
      <w:r>
        <w:fldChar w:fldCharType="end"/>
      </w:r>
    </w:p>
    <w:p w14:paraId="7AFD329F" w14:textId="59B449C9" w:rsidR="001E6A77" w:rsidRDefault="001E6A77">
      <w:pPr>
        <w:pStyle w:val="TOC2"/>
        <w:rPr>
          <w:rFonts w:asciiTheme="minorHAnsi" w:eastAsiaTheme="minorEastAsia" w:hAnsiTheme="minorHAnsi" w:cstheme="minorBidi"/>
          <w:sz w:val="22"/>
          <w:szCs w:val="22"/>
          <w:lang w:eastAsia="en-GB"/>
        </w:rPr>
      </w:pPr>
      <w:r>
        <w:rPr>
          <w:lang w:eastAsia="sv-SE"/>
        </w:rPr>
        <w:t>B.7.</w:t>
      </w:r>
      <w:r w:rsidRPr="007A08E6">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_Toc82539258 \h </w:instrText>
      </w:r>
      <w:r>
        <w:fldChar w:fldCharType="separate"/>
      </w:r>
      <w:r>
        <w:t>232</w:t>
      </w:r>
      <w:r>
        <w:fldChar w:fldCharType="end"/>
      </w:r>
    </w:p>
    <w:p w14:paraId="5E8BEBAE" w14:textId="599AFDE4" w:rsidR="001E6A77" w:rsidRDefault="001E6A7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_Toc82539259 \h </w:instrText>
      </w:r>
      <w:r>
        <w:fldChar w:fldCharType="separate"/>
      </w:r>
      <w:r>
        <w:t>234</w:t>
      </w:r>
      <w:r>
        <w:fldChar w:fldCharType="end"/>
      </w:r>
    </w:p>
    <w:p w14:paraId="38DD5E09" w14:textId="6F66A961" w:rsidR="001E6A77" w:rsidRDefault="001E6A77">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_Toc82539260 \h </w:instrText>
      </w:r>
      <w:r>
        <w:fldChar w:fldCharType="separate"/>
      </w:r>
      <w:r>
        <w:t>235</w:t>
      </w:r>
      <w:r>
        <w:fldChar w:fldCharType="end"/>
      </w:r>
    </w:p>
    <w:p w14:paraId="1F6D415C" w14:textId="3FDFE697" w:rsidR="001E6A77" w:rsidRDefault="001E6A77">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_Toc82539261 \h </w:instrText>
      </w:r>
      <w:r>
        <w:fldChar w:fldCharType="separate"/>
      </w:r>
      <w:r>
        <w:t>238</w:t>
      </w:r>
      <w:r>
        <w:fldChar w:fldCharType="end"/>
      </w:r>
    </w:p>
    <w:p w14:paraId="3D7121D7" w14:textId="122FE43B" w:rsidR="001E6A77" w:rsidRDefault="001E6A77">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_Toc82539262 \h </w:instrText>
      </w:r>
      <w:r>
        <w:fldChar w:fldCharType="separate"/>
      </w:r>
      <w:r>
        <w:t>240</w:t>
      </w:r>
      <w:r>
        <w:fldChar w:fldCharType="end"/>
      </w:r>
    </w:p>
    <w:p w14:paraId="382C1085" w14:textId="00D279BD" w:rsidR="001E6A77" w:rsidRDefault="001E6A77">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_Toc82539263 \h </w:instrText>
      </w:r>
      <w:r>
        <w:fldChar w:fldCharType="separate"/>
      </w:r>
      <w:r>
        <w:t>242</w:t>
      </w:r>
      <w:r>
        <w:fldChar w:fldCharType="end"/>
      </w:r>
    </w:p>
    <w:p w14:paraId="0D8288E0" w14:textId="3FA2376C" w:rsidR="001E6A77" w:rsidRDefault="001E6A77">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_Toc82539264 \h </w:instrText>
      </w:r>
      <w:r>
        <w:fldChar w:fldCharType="separate"/>
      </w:r>
      <w:r>
        <w:t>243</w:t>
      </w:r>
      <w:r>
        <w:fldChar w:fldCharType="end"/>
      </w:r>
    </w:p>
    <w:p w14:paraId="63C9A295" w14:textId="6B9FF420" w:rsidR="001E6A77" w:rsidRDefault="001E6A7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_Toc82539265 \h </w:instrText>
      </w:r>
      <w:r>
        <w:fldChar w:fldCharType="separate"/>
      </w:r>
      <w:r>
        <w:t>243</w:t>
      </w:r>
      <w:r>
        <w:fldChar w:fldCharType="end"/>
      </w:r>
    </w:p>
    <w:p w14:paraId="496F2A96" w14:textId="51DAF3DB" w:rsidR="001E6A77" w:rsidRDefault="001E6A77">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7A08E6">
        <w:rPr>
          <w:i/>
        </w:rPr>
        <w:t>BS type 2-O</w:t>
      </w:r>
      <w:r>
        <w:t>)</w:t>
      </w:r>
      <w:r>
        <w:tab/>
      </w:r>
      <w:r>
        <w:fldChar w:fldCharType="begin"/>
      </w:r>
      <w:r>
        <w:instrText xml:space="preserve"> PAGEREF _Toc82539266 \h </w:instrText>
      </w:r>
      <w:r>
        <w:fldChar w:fldCharType="separate"/>
      </w:r>
      <w:r>
        <w:t>243</w:t>
      </w:r>
      <w:r>
        <w:fldChar w:fldCharType="end"/>
      </w:r>
    </w:p>
    <w:p w14:paraId="48C18B04" w14:textId="75F02BBB" w:rsidR="001E6A77" w:rsidRDefault="001E6A77">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_Toc82539267 \h </w:instrText>
      </w:r>
      <w:r>
        <w:fldChar w:fldCharType="separate"/>
      </w:r>
      <w:r>
        <w:t>244</w:t>
      </w:r>
      <w:r>
        <w:fldChar w:fldCharType="end"/>
      </w:r>
    </w:p>
    <w:p w14:paraId="43FF0014" w14:textId="60AF0CCA" w:rsidR="001E6A77" w:rsidRDefault="001E6A77">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_Toc82539268 \h </w:instrText>
      </w:r>
      <w:r>
        <w:fldChar w:fldCharType="separate"/>
      </w:r>
      <w:r>
        <w:t>244</w:t>
      </w:r>
      <w:r>
        <w:fldChar w:fldCharType="end"/>
      </w:r>
    </w:p>
    <w:p w14:paraId="28B2E120" w14:textId="71D12769" w:rsidR="001E6A77" w:rsidRDefault="001E6A77">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7A08E6">
        <w:rPr>
          <w:i/>
        </w:rPr>
        <w:t>BS type 1-O</w:t>
      </w:r>
      <w:r>
        <w:t>)</w:t>
      </w:r>
      <w:r>
        <w:tab/>
      </w:r>
      <w:r>
        <w:fldChar w:fldCharType="begin"/>
      </w:r>
      <w:r>
        <w:instrText xml:space="preserve"> PAGEREF _Toc82539269 \h </w:instrText>
      </w:r>
      <w:r>
        <w:fldChar w:fldCharType="separate"/>
      </w:r>
      <w:r>
        <w:t>245</w:t>
      </w:r>
      <w:r>
        <w:fldChar w:fldCharType="end"/>
      </w:r>
    </w:p>
    <w:p w14:paraId="717344A4" w14:textId="7A032872" w:rsidR="001E6A77" w:rsidRDefault="001E6A77">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_Toc82539270 \h </w:instrText>
      </w:r>
      <w:r>
        <w:fldChar w:fldCharType="separate"/>
      </w:r>
      <w:r>
        <w:t>246</w:t>
      </w:r>
      <w:r>
        <w:fldChar w:fldCharType="end"/>
      </w:r>
    </w:p>
    <w:p w14:paraId="6E1D345F" w14:textId="02713737" w:rsidR="001E6A77" w:rsidRDefault="001E6A7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_Toc82539271 \h </w:instrText>
      </w:r>
      <w:r>
        <w:fldChar w:fldCharType="separate"/>
      </w:r>
      <w:r>
        <w:t>247</w:t>
      </w:r>
      <w:r>
        <w:fldChar w:fldCharType="end"/>
      </w:r>
    </w:p>
    <w:p w14:paraId="716F16D2" w14:textId="78D93172" w:rsidR="001E6A77" w:rsidRDefault="001E6A7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_Toc82539272 \h </w:instrText>
      </w:r>
      <w:r>
        <w:fldChar w:fldCharType="separate"/>
      </w:r>
      <w:r>
        <w:t>247</w:t>
      </w:r>
      <w:r>
        <w:fldChar w:fldCharType="end"/>
      </w:r>
    </w:p>
    <w:p w14:paraId="4DCB6F4C" w14:textId="7A95C695" w:rsidR="001E6A77" w:rsidRDefault="001E6A7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_Toc82539273 \h </w:instrText>
      </w:r>
      <w:r>
        <w:fldChar w:fldCharType="separate"/>
      </w:r>
      <w:r>
        <w:t>247</w:t>
      </w:r>
      <w:r>
        <w:fldChar w:fldCharType="end"/>
      </w:r>
    </w:p>
    <w:p w14:paraId="10799DF0" w14:textId="64117A5A" w:rsidR="001E6A77" w:rsidRDefault="001E6A7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_Toc82539274 \h </w:instrText>
      </w:r>
      <w:r>
        <w:fldChar w:fldCharType="separate"/>
      </w:r>
      <w:r>
        <w:t>248</w:t>
      </w:r>
      <w:r>
        <w:fldChar w:fldCharType="end"/>
      </w:r>
    </w:p>
    <w:p w14:paraId="24ACC62C" w14:textId="0723CFCE" w:rsidR="001E6A77" w:rsidRDefault="001E6A7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_Toc82539275 \h </w:instrText>
      </w:r>
      <w:r>
        <w:fldChar w:fldCharType="separate"/>
      </w:r>
      <w:r>
        <w:t>249</w:t>
      </w:r>
      <w:r>
        <w:fldChar w:fldCharType="end"/>
      </w:r>
    </w:p>
    <w:p w14:paraId="133B527D" w14:textId="26983F5D" w:rsidR="001E6A77" w:rsidRDefault="001E6A77">
      <w:pPr>
        <w:pStyle w:val="TOC3"/>
        <w:rPr>
          <w:rFonts w:asciiTheme="minorHAnsi" w:eastAsiaTheme="minorEastAsia" w:hAnsiTheme="minorHAnsi" w:cstheme="minorBidi"/>
          <w:sz w:val="22"/>
          <w:szCs w:val="22"/>
          <w:lang w:eastAsia="en-GB"/>
        </w:rPr>
      </w:pPr>
      <w:r w:rsidRPr="007A08E6">
        <w:rPr>
          <w:lang w:val="en-US"/>
        </w:rPr>
        <w:t>E.2</w:t>
      </w:r>
      <w:r>
        <w:t>.</w:t>
      </w:r>
      <w:r w:rsidRPr="007A08E6">
        <w:rPr>
          <w:lang w:val="en-US"/>
        </w:rPr>
        <w:t>4</w:t>
      </w:r>
      <w:r>
        <w:t>.1</w:t>
      </w:r>
      <w:r>
        <w:rPr>
          <w:rFonts w:asciiTheme="minorHAnsi" w:eastAsiaTheme="minorEastAsia" w:hAnsiTheme="minorHAnsi" w:cstheme="minorBidi"/>
          <w:sz w:val="22"/>
          <w:szCs w:val="22"/>
          <w:lang w:eastAsia="en-GB"/>
        </w:rPr>
        <w:tab/>
      </w:r>
      <w:r w:rsidRPr="007A08E6">
        <w:rPr>
          <w:lang w:val="en-US"/>
        </w:rPr>
        <w:t xml:space="preserve">General </w:t>
      </w:r>
      <w:r>
        <w:t>OTA</w:t>
      </w:r>
      <w:r w:rsidRPr="007A08E6">
        <w:rPr>
          <w:lang w:val="en-US"/>
        </w:rPr>
        <w:t xml:space="preserve"> out-of-band blocking</w:t>
      </w:r>
      <w:r>
        <w:tab/>
      </w:r>
      <w:r>
        <w:fldChar w:fldCharType="begin"/>
      </w:r>
      <w:r>
        <w:instrText xml:space="preserve"> PAGEREF _Toc82539276 \h </w:instrText>
      </w:r>
      <w:r>
        <w:fldChar w:fldCharType="separate"/>
      </w:r>
      <w:r>
        <w:t>249</w:t>
      </w:r>
      <w:r>
        <w:fldChar w:fldCharType="end"/>
      </w:r>
    </w:p>
    <w:p w14:paraId="65D84A58" w14:textId="0EF7E2CD" w:rsidR="001E6A77" w:rsidRDefault="001E6A77">
      <w:pPr>
        <w:pStyle w:val="TOC3"/>
        <w:rPr>
          <w:rFonts w:asciiTheme="minorHAnsi" w:eastAsiaTheme="minorEastAsia" w:hAnsiTheme="minorHAnsi" w:cstheme="minorBidi"/>
          <w:sz w:val="22"/>
          <w:szCs w:val="22"/>
          <w:lang w:eastAsia="en-GB"/>
        </w:rPr>
      </w:pPr>
      <w:r w:rsidRPr="007A08E6">
        <w:rPr>
          <w:lang w:val="en-US"/>
        </w:rPr>
        <w:t>E.2</w:t>
      </w:r>
      <w:r>
        <w:t>.</w:t>
      </w:r>
      <w:r w:rsidRPr="007A08E6">
        <w:rPr>
          <w:lang w:val="en-US"/>
        </w:rPr>
        <w:t>4</w:t>
      </w:r>
      <w:r>
        <w:t>.2</w:t>
      </w:r>
      <w:r>
        <w:rPr>
          <w:rFonts w:asciiTheme="minorHAnsi" w:eastAsiaTheme="minorEastAsia" w:hAnsiTheme="minorHAnsi" w:cstheme="minorBidi"/>
          <w:sz w:val="22"/>
          <w:szCs w:val="22"/>
          <w:lang w:eastAsia="en-GB"/>
        </w:rPr>
        <w:tab/>
      </w:r>
      <w:r>
        <w:t xml:space="preserve">OTA </w:t>
      </w:r>
      <w:r w:rsidRPr="007A08E6">
        <w:rPr>
          <w:lang w:val="en-US"/>
        </w:rPr>
        <w:t>co-location blocking</w:t>
      </w:r>
      <w:r>
        <w:tab/>
      </w:r>
      <w:r>
        <w:fldChar w:fldCharType="begin"/>
      </w:r>
      <w:r>
        <w:instrText xml:space="preserve"> PAGEREF _Toc82539277 \h </w:instrText>
      </w:r>
      <w:r>
        <w:fldChar w:fldCharType="separate"/>
      </w:r>
      <w:r>
        <w:t>249</w:t>
      </w:r>
      <w:r>
        <w:fldChar w:fldCharType="end"/>
      </w:r>
    </w:p>
    <w:p w14:paraId="35A8F001" w14:textId="1A698032" w:rsidR="001E6A77" w:rsidRDefault="001E6A7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_Toc82539278 \h </w:instrText>
      </w:r>
      <w:r>
        <w:fldChar w:fldCharType="separate"/>
      </w:r>
      <w:r>
        <w:t>250</w:t>
      </w:r>
      <w:r>
        <w:fldChar w:fldCharType="end"/>
      </w:r>
    </w:p>
    <w:p w14:paraId="2D0C2EA1" w14:textId="26E7502C" w:rsidR="001E6A77" w:rsidRDefault="001E6A77">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_Toc82539279 \h </w:instrText>
      </w:r>
      <w:r>
        <w:fldChar w:fldCharType="separate"/>
      </w:r>
      <w:r>
        <w:t>250</w:t>
      </w:r>
      <w:r>
        <w:fldChar w:fldCharType="end"/>
      </w:r>
    </w:p>
    <w:p w14:paraId="4765AF47" w14:textId="7BB03124" w:rsidR="001E6A77" w:rsidRDefault="001E6A77">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_Toc82539280 \h </w:instrText>
      </w:r>
      <w:r>
        <w:fldChar w:fldCharType="separate"/>
      </w:r>
      <w:r>
        <w:t>251</w:t>
      </w:r>
      <w:r>
        <w:fldChar w:fldCharType="end"/>
      </w:r>
    </w:p>
    <w:p w14:paraId="23021A00" w14:textId="52162B44" w:rsidR="001E6A77" w:rsidRDefault="001E6A7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_Toc82539281 \h </w:instrText>
      </w:r>
      <w:r>
        <w:fldChar w:fldCharType="separate"/>
      </w:r>
      <w:r>
        <w:t>251</w:t>
      </w:r>
      <w:r>
        <w:fldChar w:fldCharType="end"/>
      </w:r>
    </w:p>
    <w:p w14:paraId="22AC385C" w14:textId="601750FB" w:rsidR="001E6A77" w:rsidRDefault="001E6A77">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_Toc82539282 \h </w:instrText>
      </w:r>
      <w:r>
        <w:fldChar w:fldCharType="separate"/>
      </w:r>
      <w:r>
        <w:t>252</w:t>
      </w:r>
      <w:r>
        <w:fldChar w:fldCharType="end"/>
      </w:r>
    </w:p>
    <w:p w14:paraId="43FAEA67" w14:textId="33630476" w:rsidR="001E6A77" w:rsidRDefault="001E6A77">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_Toc82539283 \h </w:instrText>
      </w:r>
      <w:r>
        <w:fldChar w:fldCharType="separate"/>
      </w:r>
      <w:r>
        <w:t>253</w:t>
      </w:r>
      <w:r>
        <w:fldChar w:fldCharType="end"/>
      </w:r>
    </w:p>
    <w:p w14:paraId="0BFF481D" w14:textId="231947D2" w:rsidR="001E6A77" w:rsidRDefault="001E6A7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_Toc82539284 \h </w:instrText>
      </w:r>
      <w:r>
        <w:fldChar w:fldCharType="separate"/>
      </w:r>
      <w:r>
        <w:t>253</w:t>
      </w:r>
      <w:r>
        <w:fldChar w:fldCharType="end"/>
      </w:r>
    </w:p>
    <w:p w14:paraId="5B7E3A14" w14:textId="0CC52265" w:rsidR="001E6A77" w:rsidRDefault="001E6A7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_Toc82539285 \h </w:instrText>
      </w:r>
      <w:r>
        <w:fldChar w:fldCharType="separate"/>
      </w:r>
      <w:r>
        <w:t>253</w:t>
      </w:r>
      <w:r>
        <w:fldChar w:fldCharType="end"/>
      </w:r>
    </w:p>
    <w:p w14:paraId="1486FE4A" w14:textId="4A1B88A5" w:rsidR="001E6A77" w:rsidRDefault="001E6A77">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_Toc82539286 \h </w:instrText>
      </w:r>
      <w:r>
        <w:fldChar w:fldCharType="separate"/>
      </w:r>
      <w:r>
        <w:t>255</w:t>
      </w:r>
      <w:r>
        <w:fldChar w:fldCharType="end"/>
      </w:r>
    </w:p>
    <w:p w14:paraId="19D61B60" w14:textId="75DC6A18" w:rsidR="001E6A77" w:rsidRDefault="001E6A77">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_Toc82539287 \h </w:instrText>
      </w:r>
      <w:r>
        <w:fldChar w:fldCharType="separate"/>
      </w:r>
      <w:r>
        <w:t>256</w:t>
      </w:r>
      <w:r>
        <w:fldChar w:fldCharType="end"/>
      </w:r>
    </w:p>
    <w:p w14:paraId="45E4F815" w14:textId="2C6AD3CD" w:rsidR="001E6A77" w:rsidRDefault="001E6A7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_Toc82539288 \h </w:instrText>
      </w:r>
      <w:r>
        <w:fldChar w:fldCharType="separate"/>
      </w:r>
      <w:r>
        <w:t>256</w:t>
      </w:r>
      <w:r>
        <w:fldChar w:fldCharType="end"/>
      </w:r>
    </w:p>
    <w:p w14:paraId="7C0E1F08" w14:textId="7ED45DD7" w:rsidR="001E6A77" w:rsidRDefault="001E6A77">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_Toc82539289 \h </w:instrText>
      </w:r>
      <w:r>
        <w:fldChar w:fldCharType="separate"/>
      </w:r>
      <w:r>
        <w:t>256</w:t>
      </w:r>
      <w:r>
        <w:fldChar w:fldCharType="end"/>
      </w:r>
    </w:p>
    <w:p w14:paraId="44C97B34" w14:textId="61CC4F60" w:rsidR="001E6A77" w:rsidRDefault="001E6A77">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_Toc82539290 \h </w:instrText>
      </w:r>
      <w:r>
        <w:fldChar w:fldCharType="separate"/>
      </w:r>
      <w:r>
        <w:t>256</w:t>
      </w:r>
      <w:r>
        <w:fldChar w:fldCharType="end"/>
      </w:r>
    </w:p>
    <w:p w14:paraId="00885921" w14:textId="27642927" w:rsidR="001E6A77" w:rsidRDefault="001E6A77">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_Toc82539291 \h </w:instrText>
      </w:r>
      <w:r>
        <w:fldChar w:fldCharType="separate"/>
      </w:r>
      <w:r>
        <w:t>256</w:t>
      </w:r>
      <w:r>
        <w:fldChar w:fldCharType="end"/>
      </w:r>
    </w:p>
    <w:p w14:paraId="09CFF54C" w14:textId="61D04E3A" w:rsidR="001E6A77" w:rsidRDefault="001E6A77">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_Toc82539292 \h </w:instrText>
      </w:r>
      <w:r>
        <w:fldChar w:fldCharType="separate"/>
      </w:r>
      <w:r>
        <w:t>258</w:t>
      </w:r>
      <w:r>
        <w:fldChar w:fldCharType="end"/>
      </w:r>
    </w:p>
    <w:p w14:paraId="0A0221D5" w14:textId="31D8BDC1" w:rsidR="001E6A77" w:rsidRDefault="001E6A77">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_Toc82539293 \h </w:instrText>
      </w:r>
      <w:r>
        <w:fldChar w:fldCharType="separate"/>
      </w:r>
      <w:r>
        <w:t>259</w:t>
      </w:r>
      <w:r>
        <w:fldChar w:fldCharType="end"/>
      </w:r>
    </w:p>
    <w:p w14:paraId="0ED8905B" w14:textId="01DC03FD" w:rsidR="001E6A77" w:rsidRDefault="001E6A77">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_Toc82539294 \h </w:instrText>
      </w:r>
      <w:r>
        <w:fldChar w:fldCharType="separate"/>
      </w:r>
      <w:r>
        <w:t>259</w:t>
      </w:r>
      <w:r>
        <w:fldChar w:fldCharType="end"/>
      </w:r>
    </w:p>
    <w:p w14:paraId="2526B615" w14:textId="63624B35" w:rsidR="001E6A77" w:rsidRDefault="001E6A77">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_Toc82539295 \h </w:instrText>
      </w:r>
      <w:r>
        <w:fldChar w:fldCharType="separate"/>
      </w:r>
      <w:r>
        <w:t>259</w:t>
      </w:r>
      <w:r>
        <w:fldChar w:fldCharType="end"/>
      </w:r>
    </w:p>
    <w:p w14:paraId="59241C9B" w14:textId="25A608F6" w:rsidR="001E6A77" w:rsidRDefault="001E6A77">
      <w:pPr>
        <w:pStyle w:val="TOC2"/>
        <w:rPr>
          <w:rFonts w:asciiTheme="minorHAnsi" w:eastAsiaTheme="minorEastAsia" w:hAnsiTheme="minorHAnsi" w:cstheme="minorBidi"/>
          <w:sz w:val="22"/>
          <w:szCs w:val="22"/>
          <w:lang w:eastAsia="en-GB"/>
        </w:rPr>
      </w:pPr>
      <w:r w:rsidRPr="007A08E6">
        <w:rPr>
          <w:lang w:val="en-US"/>
        </w:rPr>
        <w:t>I.5</w:t>
      </w:r>
      <w:r>
        <w:t>.2</w:t>
      </w:r>
      <w:r>
        <w:rPr>
          <w:rFonts w:asciiTheme="minorHAnsi" w:eastAsiaTheme="minorEastAsia" w:hAnsiTheme="minorHAnsi" w:cstheme="minorBidi"/>
          <w:sz w:val="22"/>
          <w:szCs w:val="22"/>
          <w:lang w:eastAsia="en-GB"/>
        </w:rPr>
        <w:tab/>
      </w:r>
      <w:r w:rsidRPr="007A08E6">
        <w:rPr>
          <w:lang w:val="en-US"/>
        </w:rPr>
        <w:t>Operating band unwanted emissions</w:t>
      </w:r>
      <w:r>
        <w:tab/>
      </w:r>
      <w:r>
        <w:fldChar w:fldCharType="begin"/>
      </w:r>
      <w:r>
        <w:instrText xml:space="preserve"> PAGEREF _Toc82539296 \h </w:instrText>
      </w:r>
      <w:r>
        <w:fldChar w:fldCharType="separate"/>
      </w:r>
      <w:r>
        <w:t>260</w:t>
      </w:r>
      <w:r>
        <w:fldChar w:fldCharType="end"/>
      </w:r>
    </w:p>
    <w:p w14:paraId="596A47C0" w14:textId="0D8835BF" w:rsidR="001E6A77" w:rsidRDefault="001E6A77">
      <w:pPr>
        <w:pStyle w:val="TOC2"/>
        <w:rPr>
          <w:rFonts w:asciiTheme="minorHAnsi" w:eastAsiaTheme="minorEastAsia" w:hAnsiTheme="minorHAnsi" w:cstheme="minorBidi"/>
          <w:sz w:val="22"/>
          <w:szCs w:val="22"/>
          <w:lang w:eastAsia="en-GB"/>
        </w:rPr>
      </w:pPr>
      <w:r w:rsidRPr="007A08E6">
        <w:rPr>
          <w:lang w:val="en-US"/>
        </w:rPr>
        <w:t>I.5.3</w:t>
      </w:r>
      <w:r>
        <w:rPr>
          <w:rFonts w:asciiTheme="minorHAnsi" w:eastAsiaTheme="minorEastAsia" w:hAnsiTheme="minorHAnsi" w:cstheme="minorBidi"/>
          <w:sz w:val="22"/>
          <w:szCs w:val="22"/>
          <w:lang w:eastAsia="en-GB"/>
        </w:rPr>
        <w:tab/>
      </w:r>
      <w:r w:rsidRPr="007A08E6">
        <w:rPr>
          <w:lang w:val="en-US"/>
        </w:rPr>
        <w:t>Spurious unwanted emissions</w:t>
      </w:r>
      <w:r>
        <w:tab/>
      </w:r>
      <w:r>
        <w:fldChar w:fldCharType="begin"/>
      </w:r>
      <w:r>
        <w:instrText xml:space="preserve"> PAGEREF _Toc82539297 \h </w:instrText>
      </w:r>
      <w:r>
        <w:fldChar w:fldCharType="separate"/>
      </w:r>
      <w:r>
        <w:t>260</w:t>
      </w:r>
      <w:r>
        <w:fldChar w:fldCharType="end"/>
      </w:r>
    </w:p>
    <w:p w14:paraId="5D4F8663" w14:textId="2F359686" w:rsidR="001E6A77" w:rsidRDefault="001E6A77">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_Toc82539298 \h </w:instrText>
      </w:r>
      <w:r>
        <w:fldChar w:fldCharType="separate"/>
      </w:r>
      <w:r>
        <w:t>261</w:t>
      </w:r>
      <w:r>
        <w:fldChar w:fldCharType="end"/>
      </w:r>
    </w:p>
    <w:p w14:paraId="4EE3648C" w14:textId="2DCDF5DE" w:rsidR="001E6A77" w:rsidRDefault="001E6A77">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_Toc82539299 \h </w:instrText>
      </w:r>
      <w:r>
        <w:fldChar w:fldCharType="separate"/>
      </w:r>
      <w:r>
        <w:t>261</w:t>
      </w:r>
      <w:r>
        <w:fldChar w:fldCharType="end"/>
      </w:r>
    </w:p>
    <w:p w14:paraId="04952DDF" w14:textId="4EE1DBDB" w:rsidR="001E6A77" w:rsidRDefault="001E6A77">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_Toc82539300 \h </w:instrText>
      </w:r>
      <w:r>
        <w:fldChar w:fldCharType="separate"/>
      </w:r>
      <w:r>
        <w:t>261</w:t>
      </w:r>
      <w:r>
        <w:fldChar w:fldCharType="end"/>
      </w:r>
    </w:p>
    <w:p w14:paraId="6A0D83C6" w14:textId="6710A822" w:rsidR="001E6A77" w:rsidRDefault="001E6A77">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_Toc82539301 \h </w:instrText>
      </w:r>
      <w:r>
        <w:fldChar w:fldCharType="separate"/>
      </w:r>
      <w:r>
        <w:t>261</w:t>
      </w:r>
      <w:r>
        <w:fldChar w:fldCharType="end"/>
      </w:r>
    </w:p>
    <w:p w14:paraId="238532E0" w14:textId="7260CD2B" w:rsidR="001E6A77" w:rsidRDefault="001E6A77">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_Toc82539302 \h </w:instrText>
      </w:r>
      <w:r>
        <w:fldChar w:fldCharType="separate"/>
      </w:r>
      <w:r>
        <w:t>262</w:t>
      </w:r>
      <w:r>
        <w:fldChar w:fldCharType="end"/>
      </w:r>
    </w:p>
    <w:p w14:paraId="47FD7D16" w14:textId="32146C8F" w:rsidR="001E6A77" w:rsidRDefault="001E6A77">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_Toc82539303 \h </w:instrText>
      </w:r>
      <w:r>
        <w:fldChar w:fldCharType="separate"/>
      </w:r>
      <w:r>
        <w:t>262</w:t>
      </w:r>
      <w:r>
        <w:fldChar w:fldCharType="end"/>
      </w:r>
    </w:p>
    <w:p w14:paraId="62B49A4B" w14:textId="04F9A882" w:rsidR="001E6A77" w:rsidRDefault="001E6A77">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_Toc82539304 \h </w:instrText>
      </w:r>
      <w:r>
        <w:fldChar w:fldCharType="separate"/>
      </w:r>
      <w:r>
        <w:t>262</w:t>
      </w:r>
      <w:r>
        <w:fldChar w:fldCharType="end"/>
      </w:r>
    </w:p>
    <w:p w14:paraId="45901F44" w14:textId="39EA8F61" w:rsidR="001E6A77" w:rsidRDefault="001E6A77">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_Toc82539305 \h </w:instrText>
      </w:r>
      <w:r>
        <w:fldChar w:fldCharType="separate"/>
      </w:r>
      <w:r>
        <w:t>263</w:t>
      </w:r>
      <w:r>
        <w:fldChar w:fldCharType="end"/>
      </w:r>
    </w:p>
    <w:p w14:paraId="450C3C62" w14:textId="19E0A8FC" w:rsidR="001E6A77" w:rsidRDefault="001E6A77">
      <w:pPr>
        <w:pStyle w:val="TOC8"/>
        <w:rPr>
          <w:rFonts w:asciiTheme="minorHAnsi" w:eastAsiaTheme="minorEastAsia" w:hAnsiTheme="minorHAnsi" w:cstheme="minorBidi"/>
          <w:b w:val="0"/>
          <w:szCs w:val="22"/>
          <w:lang w:eastAsia="en-GB"/>
        </w:rPr>
      </w:pPr>
      <w:r w:rsidRPr="007A08E6">
        <w:rPr>
          <w:lang w:val="fr-FR"/>
        </w:rPr>
        <w:t>Annex J (normative): Propagation conditions</w:t>
      </w:r>
      <w:r>
        <w:tab/>
      </w:r>
      <w:r>
        <w:fldChar w:fldCharType="begin"/>
      </w:r>
      <w:r>
        <w:instrText xml:space="preserve"> PAGEREF _Toc82539306 \h </w:instrText>
      </w:r>
      <w:r>
        <w:fldChar w:fldCharType="separate"/>
      </w:r>
      <w:r>
        <w:t>264</w:t>
      </w:r>
      <w:r>
        <w:fldChar w:fldCharType="end"/>
      </w:r>
    </w:p>
    <w:p w14:paraId="01755CCA" w14:textId="2F42DD01" w:rsidR="001E6A77" w:rsidRDefault="001E6A77">
      <w:pPr>
        <w:pStyle w:val="TOC1"/>
        <w:rPr>
          <w:rFonts w:asciiTheme="minorHAnsi" w:eastAsiaTheme="minorEastAsia" w:hAnsiTheme="minorHAnsi" w:cstheme="minorBidi"/>
          <w:szCs w:val="22"/>
          <w:lang w:eastAsia="en-GB"/>
        </w:rPr>
      </w:pPr>
      <w:r w:rsidRPr="007A08E6">
        <w:rPr>
          <w:lang w:val="fr-FR"/>
        </w:rPr>
        <w:t>J.1</w:t>
      </w:r>
      <w:r>
        <w:rPr>
          <w:rFonts w:asciiTheme="minorHAnsi" w:eastAsiaTheme="minorEastAsia" w:hAnsiTheme="minorHAnsi" w:cstheme="minorBidi"/>
          <w:szCs w:val="22"/>
          <w:lang w:eastAsia="en-GB"/>
        </w:rPr>
        <w:tab/>
      </w:r>
      <w:r w:rsidRPr="007A08E6">
        <w:rPr>
          <w:lang w:val="fr-FR"/>
        </w:rPr>
        <w:t>Static propagation condition</w:t>
      </w:r>
      <w:r>
        <w:tab/>
      </w:r>
      <w:r>
        <w:fldChar w:fldCharType="begin"/>
      </w:r>
      <w:r>
        <w:instrText xml:space="preserve"> PAGEREF _Toc82539307 \h </w:instrText>
      </w:r>
      <w:r>
        <w:fldChar w:fldCharType="separate"/>
      </w:r>
      <w:r>
        <w:t>264</w:t>
      </w:r>
      <w:r>
        <w:fldChar w:fldCharType="end"/>
      </w:r>
    </w:p>
    <w:p w14:paraId="0E75550D" w14:textId="173ED5C4" w:rsidR="001E6A77" w:rsidRDefault="001E6A7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_Toc82539308 \h </w:instrText>
      </w:r>
      <w:r>
        <w:fldChar w:fldCharType="separate"/>
      </w:r>
      <w:r>
        <w:t>264</w:t>
      </w:r>
      <w:r>
        <w:fldChar w:fldCharType="end"/>
      </w:r>
    </w:p>
    <w:p w14:paraId="464C98E2" w14:textId="22CB98C4" w:rsidR="001E6A77" w:rsidRDefault="001E6A77">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_Toc82539309 \h </w:instrText>
      </w:r>
      <w:r>
        <w:fldChar w:fldCharType="separate"/>
      </w:r>
      <w:r>
        <w:t>264</w:t>
      </w:r>
      <w:r>
        <w:fldChar w:fldCharType="end"/>
      </w:r>
    </w:p>
    <w:p w14:paraId="0391EE2F" w14:textId="232C8BCA" w:rsidR="001E6A77" w:rsidRDefault="001E6A77">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_Toc82539310 \h </w:instrText>
      </w:r>
      <w:r>
        <w:fldChar w:fldCharType="separate"/>
      </w:r>
      <w:r>
        <w:t>265</w:t>
      </w:r>
      <w:r>
        <w:fldChar w:fldCharType="end"/>
      </w:r>
    </w:p>
    <w:p w14:paraId="106B353A" w14:textId="49A61F0F" w:rsidR="001E6A77" w:rsidRDefault="001E6A77">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_Toc82539311 \h </w:instrText>
      </w:r>
      <w:r>
        <w:fldChar w:fldCharType="separate"/>
      </w:r>
      <w:r>
        <w:t>266</w:t>
      </w:r>
      <w:r>
        <w:fldChar w:fldCharType="end"/>
      </w:r>
    </w:p>
    <w:p w14:paraId="7BE5B5BA" w14:textId="4666138D" w:rsidR="001E6A77" w:rsidRDefault="001E6A77">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_Toc82539312 \h </w:instrText>
      </w:r>
      <w:r>
        <w:fldChar w:fldCharType="separate"/>
      </w:r>
      <w:r>
        <w:t>267</w:t>
      </w:r>
      <w:r>
        <w:fldChar w:fldCharType="end"/>
      </w:r>
    </w:p>
    <w:p w14:paraId="3679A199" w14:textId="3AADAF46" w:rsidR="001E6A77" w:rsidRDefault="001E6A77">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_Toc82539313 \h </w:instrText>
      </w:r>
      <w:r>
        <w:fldChar w:fldCharType="separate"/>
      </w:r>
      <w:r>
        <w:t>267</w:t>
      </w:r>
      <w:r>
        <w:fldChar w:fldCharType="end"/>
      </w:r>
    </w:p>
    <w:p w14:paraId="73393C53" w14:textId="2C640437" w:rsidR="001E6A77" w:rsidRDefault="001E6A77">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_Toc82539314 \h </w:instrText>
      </w:r>
      <w:r>
        <w:fldChar w:fldCharType="separate"/>
      </w:r>
      <w:r>
        <w:t>267</w:t>
      </w:r>
      <w:r>
        <w:fldChar w:fldCharType="end"/>
      </w:r>
    </w:p>
    <w:p w14:paraId="75CC42DF" w14:textId="2FD2C090" w:rsidR="001E6A77" w:rsidRDefault="001E6A77">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_Toc82539315 \h </w:instrText>
      </w:r>
      <w:r>
        <w:fldChar w:fldCharType="separate"/>
      </w:r>
      <w:r>
        <w:t>267</w:t>
      </w:r>
      <w:r>
        <w:fldChar w:fldCharType="end"/>
      </w:r>
    </w:p>
    <w:p w14:paraId="382E55A1" w14:textId="5EDBF07F" w:rsidR="001E6A77" w:rsidRDefault="001E6A77">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_Toc82539316 \h </w:instrText>
      </w:r>
      <w:r>
        <w:fldChar w:fldCharType="separate"/>
      </w:r>
      <w:r>
        <w:t>269</w:t>
      </w:r>
      <w:r>
        <w:fldChar w:fldCharType="end"/>
      </w:r>
    </w:p>
    <w:p w14:paraId="6497DBA0" w14:textId="1A88DEFE" w:rsidR="001E6A77" w:rsidRDefault="001E6A77">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_Toc82539317 \h </w:instrText>
      </w:r>
      <w:r>
        <w:fldChar w:fldCharType="separate"/>
      </w:r>
      <w:r>
        <w:t>271</w:t>
      </w:r>
      <w:r>
        <w:fldChar w:fldCharType="end"/>
      </w:r>
    </w:p>
    <w:p w14:paraId="30D176AC" w14:textId="440B0DA4" w:rsidR="001E6A77" w:rsidRDefault="001E6A77">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_Toc82539318 \h </w:instrText>
      </w:r>
      <w:r>
        <w:fldChar w:fldCharType="separate"/>
      </w:r>
      <w:r>
        <w:t>271</w:t>
      </w:r>
      <w:r>
        <w:fldChar w:fldCharType="end"/>
      </w:r>
    </w:p>
    <w:p w14:paraId="6EC26D63" w14:textId="4CF235EA" w:rsidR="001E6A77" w:rsidRDefault="001E6A77">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_Toc82539319 \h </w:instrText>
      </w:r>
      <w:r>
        <w:fldChar w:fldCharType="separate"/>
      </w:r>
      <w:r>
        <w:t>272</w:t>
      </w:r>
      <w:r>
        <w:fldChar w:fldCharType="end"/>
      </w:r>
    </w:p>
    <w:p w14:paraId="33EB650E" w14:textId="49CA5A5B" w:rsidR="001E6A77" w:rsidRDefault="001E6A77">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_Toc82539320 \h </w:instrText>
      </w:r>
      <w:r>
        <w:fldChar w:fldCharType="separate"/>
      </w:r>
      <w:r>
        <w:t>272</w:t>
      </w:r>
      <w:r>
        <w:fldChar w:fldCharType="end"/>
      </w:r>
    </w:p>
    <w:p w14:paraId="689087C0" w14:textId="72BD7476" w:rsidR="001E6A77" w:rsidRDefault="001E6A77">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_Toc82539321 \h </w:instrText>
      </w:r>
      <w:r>
        <w:fldChar w:fldCharType="separate"/>
      </w:r>
      <w:r>
        <w:t>272</w:t>
      </w:r>
      <w:r>
        <w:fldChar w:fldCharType="end"/>
      </w:r>
    </w:p>
    <w:p w14:paraId="0BB4BD66" w14:textId="4266BD65" w:rsidR="001E6A77" w:rsidRDefault="001E6A77">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_Toc82539322 \h </w:instrText>
      </w:r>
      <w:r>
        <w:fldChar w:fldCharType="separate"/>
      </w:r>
      <w:r>
        <w:t>272</w:t>
      </w:r>
      <w:r>
        <w:fldChar w:fldCharType="end"/>
      </w:r>
    </w:p>
    <w:p w14:paraId="2FD2B411" w14:textId="33EF7A92" w:rsidR="001E6A77" w:rsidRDefault="001E6A77">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_Toc82539323 \h </w:instrText>
      </w:r>
      <w:r>
        <w:fldChar w:fldCharType="separate"/>
      </w:r>
      <w:r>
        <w:t>274</w:t>
      </w:r>
      <w:r>
        <w:fldChar w:fldCharType="end"/>
      </w:r>
    </w:p>
    <w:p w14:paraId="4152CAFD" w14:textId="7771DF02" w:rsidR="001E6A77" w:rsidRDefault="001E6A77">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_Toc82539324 \h </w:instrText>
      </w:r>
      <w:r>
        <w:fldChar w:fldCharType="separate"/>
      </w:r>
      <w:r>
        <w:t>275</w:t>
      </w:r>
      <w:r>
        <w:fldChar w:fldCharType="end"/>
      </w:r>
    </w:p>
    <w:p w14:paraId="20422B72" w14:textId="5FB1D1FC" w:rsidR="001E6A77" w:rsidRDefault="001E6A7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_Toc82539325 \h </w:instrText>
      </w:r>
      <w:r>
        <w:fldChar w:fldCharType="separate"/>
      </w:r>
      <w:r>
        <w:t>275</w:t>
      </w:r>
      <w:r>
        <w:fldChar w:fldCharType="end"/>
      </w:r>
    </w:p>
    <w:p w14:paraId="25897E98" w14:textId="3F74D977" w:rsidR="001E6A77" w:rsidRDefault="001E6A7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_Toc82539326 \h </w:instrText>
      </w:r>
      <w:r>
        <w:fldChar w:fldCharType="separate"/>
      </w:r>
      <w:r>
        <w:t>275</w:t>
      </w:r>
      <w:r>
        <w:fldChar w:fldCharType="end"/>
      </w:r>
    </w:p>
    <w:p w14:paraId="26CA6051" w14:textId="12D6112E" w:rsidR="001E6A77" w:rsidRDefault="001E6A77">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_Toc82539327 \h </w:instrText>
      </w:r>
      <w:r>
        <w:fldChar w:fldCharType="separate"/>
      </w:r>
      <w:r>
        <w:t>275</w:t>
      </w:r>
      <w:r>
        <w:fldChar w:fldCharType="end"/>
      </w:r>
    </w:p>
    <w:p w14:paraId="3CDDC7C3" w14:textId="403CCD8E" w:rsidR="001E6A77" w:rsidRDefault="001E6A77">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_Toc82539328 \h </w:instrText>
      </w:r>
      <w:r>
        <w:fldChar w:fldCharType="separate"/>
      </w:r>
      <w:r>
        <w:t>275</w:t>
      </w:r>
      <w:r>
        <w:fldChar w:fldCharType="end"/>
      </w:r>
    </w:p>
    <w:p w14:paraId="2345507E" w14:textId="55A27C49" w:rsidR="001E6A77" w:rsidRDefault="001E6A77">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_Toc82539329 \h </w:instrText>
      </w:r>
      <w:r>
        <w:fldChar w:fldCharType="separate"/>
      </w:r>
      <w:r>
        <w:t>276</w:t>
      </w:r>
      <w:r>
        <w:fldChar w:fldCharType="end"/>
      </w:r>
    </w:p>
    <w:p w14:paraId="352DC4A5" w14:textId="41548BB9" w:rsidR="001E6A77" w:rsidRDefault="001E6A77">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_Toc82539330 \h </w:instrText>
      </w:r>
      <w:r>
        <w:fldChar w:fldCharType="separate"/>
      </w:r>
      <w:r>
        <w:t>276</w:t>
      </w:r>
      <w:r>
        <w:fldChar w:fldCharType="end"/>
      </w:r>
    </w:p>
    <w:p w14:paraId="37DDC3BC" w14:textId="16A7864E" w:rsidR="001E6A77" w:rsidRDefault="001E6A7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_Toc82539331 \h </w:instrText>
      </w:r>
      <w:r>
        <w:fldChar w:fldCharType="separate"/>
      </w:r>
      <w:r>
        <w:t>277</w:t>
      </w:r>
      <w:r>
        <w:fldChar w:fldCharType="end"/>
      </w:r>
    </w:p>
    <w:p w14:paraId="51AADC50" w14:textId="36AA5808" w:rsidR="001E6A77" w:rsidRDefault="001E6A7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_Toc82539332 \h </w:instrText>
      </w:r>
      <w:r>
        <w:fldChar w:fldCharType="separate"/>
      </w:r>
      <w:r>
        <w:t>278</w:t>
      </w:r>
      <w:r>
        <w:fldChar w:fldCharType="end"/>
      </w:r>
    </w:p>
    <w:p w14:paraId="22D2BAD0" w14:textId="1DE8DF4D" w:rsidR="001E6A77" w:rsidRDefault="001E6A77">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_Toc82539333 \h </w:instrText>
      </w:r>
      <w:r>
        <w:fldChar w:fldCharType="separate"/>
      </w:r>
      <w:r>
        <w:t>279</w:t>
      </w:r>
      <w:r>
        <w:fldChar w:fldCharType="end"/>
      </w:r>
    </w:p>
    <w:p w14:paraId="09557790" w14:textId="32B867C7" w:rsidR="001E6A77" w:rsidRDefault="001E6A77">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_Toc82539334 \h </w:instrText>
      </w:r>
      <w:r>
        <w:fldChar w:fldCharType="separate"/>
      </w:r>
      <w:r>
        <w:t>279</w:t>
      </w:r>
      <w:r>
        <w:fldChar w:fldCharType="end"/>
      </w:r>
    </w:p>
    <w:p w14:paraId="2ED8730E" w14:textId="5DD6738E" w:rsidR="001E6A77" w:rsidRDefault="001E6A77">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_Toc82539335 \h </w:instrText>
      </w:r>
      <w:r>
        <w:fldChar w:fldCharType="separate"/>
      </w:r>
      <w:r>
        <w:t>281</w:t>
      </w:r>
      <w:r>
        <w:fldChar w:fldCharType="end"/>
      </w:r>
    </w:p>
    <w:p w14:paraId="40C2AC37" w14:textId="4640B56C" w:rsidR="001E6A77" w:rsidRDefault="001E6A77">
      <w:pPr>
        <w:pStyle w:val="TOC3"/>
        <w:rPr>
          <w:rFonts w:asciiTheme="minorHAnsi" w:eastAsiaTheme="minorEastAsia" w:hAnsiTheme="minorHAnsi" w:cstheme="minorBidi"/>
          <w:sz w:val="22"/>
          <w:szCs w:val="22"/>
          <w:lang w:eastAsia="en-GB"/>
        </w:rPr>
      </w:pPr>
      <w:r w:rsidRPr="007A08E6">
        <w:rPr>
          <w:rFonts w:eastAsia="Osaka"/>
        </w:rPr>
        <w:t>L.7.0</w:t>
      </w:r>
      <w:r>
        <w:rPr>
          <w:rFonts w:asciiTheme="minorHAnsi" w:eastAsiaTheme="minorEastAsia" w:hAnsiTheme="minorHAnsi" w:cstheme="minorBidi"/>
          <w:sz w:val="22"/>
          <w:szCs w:val="22"/>
          <w:lang w:eastAsia="en-GB"/>
        </w:rPr>
        <w:tab/>
      </w:r>
      <w:r w:rsidRPr="007A08E6">
        <w:rPr>
          <w:rFonts w:eastAsia="Osaka"/>
        </w:rPr>
        <w:t>General</w:t>
      </w:r>
      <w:r>
        <w:tab/>
      </w:r>
      <w:r>
        <w:fldChar w:fldCharType="begin"/>
      </w:r>
      <w:r>
        <w:instrText xml:space="preserve"> PAGEREF _Toc82539336 \h </w:instrText>
      </w:r>
      <w:r>
        <w:fldChar w:fldCharType="separate"/>
      </w:r>
      <w:r>
        <w:t>281</w:t>
      </w:r>
      <w:r>
        <w:fldChar w:fldCharType="end"/>
      </w:r>
    </w:p>
    <w:p w14:paraId="07558271" w14:textId="7502C180" w:rsidR="001E6A77" w:rsidRDefault="001E6A77">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_Toc82539337 \h </w:instrText>
      </w:r>
      <w:r>
        <w:fldChar w:fldCharType="separate"/>
      </w:r>
      <w:r>
        <w:t>282</w:t>
      </w:r>
      <w:r>
        <w:fldChar w:fldCharType="end"/>
      </w:r>
    </w:p>
    <w:p w14:paraId="7679CEF6" w14:textId="55F1AB7B" w:rsidR="001E6A77" w:rsidRDefault="001E6A77">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_Toc82539338 \h </w:instrText>
      </w:r>
      <w:r>
        <w:fldChar w:fldCharType="separate"/>
      </w:r>
      <w:r>
        <w:t>282</w:t>
      </w:r>
      <w:r>
        <w:fldChar w:fldCharType="end"/>
      </w:r>
    </w:p>
    <w:p w14:paraId="3A05B020" w14:textId="3ADFB2CE" w:rsidR="001E6A77" w:rsidRDefault="001E6A77">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_Toc82539339 \h </w:instrText>
      </w:r>
      <w:r>
        <w:fldChar w:fldCharType="separate"/>
      </w:r>
      <w:r>
        <w:t>284</w:t>
      </w:r>
      <w:r>
        <w:fldChar w:fldCharType="end"/>
      </w:r>
    </w:p>
    <w:p w14:paraId="051B394A" w14:textId="3C3065F9" w:rsidR="00080512" w:rsidRPr="004D3578" w:rsidRDefault="001E6A77">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End w:id="9"/>
      <w:r w:rsidRPr="004D3578">
        <w:t>Foreword</w:t>
      </w:r>
      <w:bookmarkEnd w:id="10"/>
      <w:bookmarkEnd w:id="11"/>
      <w:bookmarkEnd w:id="12"/>
      <w:bookmarkEnd w:id="13"/>
      <w:bookmarkEnd w:id="14"/>
      <w:bookmarkEnd w:id="15"/>
    </w:p>
    <w:p w14:paraId="1CFCB864" w14:textId="77777777" w:rsidR="00080512" w:rsidRPr="004D3578" w:rsidRDefault="00080512">
      <w:r w:rsidRPr="004D3578">
        <w:t>This T</w:t>
      </w:r>
      <w:r w:rsidRPr="000D12FF">
        <w:t xml:space="preserve">echnical </w:t>
      </w:r>
      <w:bookmarkStart w:id="16" w:name="spectype3"/>
      <w:r w:rsidRPr="000D12FF">
        <w:t>Specification</w:t>
      </w:r>
      <w:bookmarkEnd w:id="16"/>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7" w:name="introduction"/>
      <w:bookmarkStart w:id="18" w:name="_Toc21101009"/>
      <w:bookmarkStart w:id="19" w:name="_Toc29810048"/>
      <w:bookmarkStart w:id="20" w:name="_Toc37273326"/>
      <w:bookmarkStart w:id="21" w:name="_Toc45884641"/>
      <w:bookmarkStart w:id="22" w:name="_Toc53182605"/>
      <w:bookmarkStart w:id="23" w:name="_Toc58864999"/>
      <w:bookmarkStart w:id="24" w:name="_Toc58866581"/>
      <w:bookmarkStart w:id="25" w:name="_Toc66717614"/>
      <w:bookmarkStart w:id="26" w:name="_Toc74930175"/>
      <w:bookmarkStart w:id="27" w:name="_Toc76544460"/>
      <w:bookmarkStart w:id="28" w:name="_Toc82538796"/>
      <w:bookmarkEnd w:id="17"/>
      <w:r w:rsidRPr="006F0B54">
        <w:t>1</w:t>
      </w:r>
      <w:r w:rsidRPr="006F0B54">
        <w:tab/>
        <w:t>Scope</w:t>
      </w:r>
      <w:bookmarkEnd w:id="18"/>
      <w:bookmarkEnd w:id="19"/>
      <w:bookmarkEnd w:id="20"/>
      <w:bookmarkEnd w:id="21"/>
      <w:bookmarkEnd w:id="22"/>
      <w:bookmarkEnd w:id="23"/>
      <w:bookmarkEnd w:id="24"/>
      <w:bookmarkEnd w:id="25"/>
      <w:bookmarkEnd w:id="26"/>
      <w:bookmarkEnd w:id="27"/>
      <w:bookmarkEnd w:id="28"/>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9" w:name="_Toc21101010"/>
      <w:bookmarkStart w:id="30" w:name="_Toc29810049"/>
      <w:bookmarkStart w:id="31" w:name="_Toc37273327"/>
      <w:bookmarkStart w:id="32" w:name="_Toc45884642"/>
      <w:bookmarkStart w:id="33" w:name="_Toc53182606"/>
      <w:bookmarkStart w:id="34" w:name="_Toc58865000"/>
      <w:bookmarkStart w:id="35" w:name="_Toc58866582"/>
      <w:bookmarkStart w:id="36" w:name="_Toc66717615"/>
      <w:bookmarkStart w:id="37" w:name="_Toc74930176"/>
      <w:bookmarkStart w:id="38" w:name="_Toc76544461"/>
      <w:bookmarkStart w:id="39" w:name="_Toc82538797"/>
      <w:r w:rsidRPr="006F0B54">
        <w:t>2</w:t>
      </w:r>
      <w:r w:rsidRPr="006F0B54">
        <w:tab/>
        <w:t>References</w:t>
      </w:r>
      <w:bookmarkEnd w:id="29"/>
      <w:bookmarkEnd w:id="30"/>
      <w:bookmarkEnd w:id="31"/>
      <w:bookmarkEnd w:id="32"/>
      <w:bookmarkEnd w:id="33"/>
      <w:bookmarkEnd w:id="34"/>
      <w:bookmarkEnd w:id="35"/>
      <w:bookmarkEnd w:id="36"/>
      <w:bookmarkEnd w:id="37"/>
      <w:bookmarkEnd w:id="38"/>
      <w:bookmarkEnd w:id="39"/>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40" w:name="OLE_LINK1"/>
      <w:bookmarkStart w:id="41" w:name="OLE_LINK2"/>
      <w:bookmarkStart w:id="42" w:name="OLE_LINK3"/>
      <w:bookmarkStart w:id="43"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40"/>
    <w:bookmarkEnd w:id="41"/>
    <w:bookmarkEnd w:id="42"/>
    <w:bookmarkEnd w:id="43"/>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44" w:name="_Toc21101011"/>
      <w:bookmarkStart w:id="45" w:name="_Toc29810050"/>
      <w:bookmarkStart w:id="46" w:name="_Toc37273328"/>
      <w:bookmarkStart w:id="47" w:name="_Toc45884643"/>
      <w:bookmarkStart w:id="48" w:name="_Toc53182607"/>
      <w:bookmarkStart w:id="49" w:name="_Toc58865001"/>
      <w:bookmarkStart w:id="50" w:name="_Toc58866583"/>
      <w:bookmarkStart w:id="51" w:name="_Toc66717616"/>
      <w:bookmarkStart w:id="52" w:name="_Toc74930177"/>
      <w:bookmarkStart w:id="53" w:name="_Toc76544462"/>
      <w:bookmarkStart w:id="54" w:name="_Toc82538798"/>
      <w:r w:rsidRPr="006F0B54">
        <w:t>3</w:t>
      </w:r>
      <w:r w:rsidRPr="006F0B54">
        <w:tab/>
        <w:t>Definitions, symbols and abbreviations</w:t>
      </w:r>
      <w:bookmarkEnd w:id="44"/>
      <w:bookmarkEnd w:id="45"/>
      <w:bookmarkEnd w:id="46"/>
      <w:bookmarkEnd w:id="47"/>
      <w:bookmarkEnd w:id="48"/>
      <w:bookmarkEnd w:id="49"/>
      <w:bookmarkEnd w:id="50"/>
      <w:bookmarkEnd w:id="51"/>
      <w:bookmarkEnd w:id="52"/>
      <w:bookmarkEnd w:id="53"/>
      <w:bookmarkEnd w:id="54"/>
    </w:p>
    <w:p w14:paraId="57C5573C" w14:textId="77777777" w:rsidR="00972FED" w:rsidRPr="006F0B54" w:rsidRDefault="00972FED" w:rsidP="00972FED">
      <w:pPr>
        <w:pStyle w:val="Heading2"/>
      </w:pPr>
      <w:bookmarkStart w:id="55" w:name="_Toc21101012"/>
      <w:bookmarkStart w:id="56" w:name="_Toc29810051"/>
      <w:bookmarkStart w:id="57" w:name="_Toc37273329"/>
      <w:bookmarkStart w:id="58" w:name="_Toc45884644"/>
      <w:bookmarkStart w:id="59" w:name="_Toc53182608"/>
      <w:bookmarkStart w:id="60" w:name="_Toc58865002"/>
      <w:bookmarkStart w:id="61" w:name="_Toc58866584"/>
      <w:bookmarkStart w:id="62" w:name="_Toc66717617"/>
      <w:bookmarkStart w:id="63" w:name="_Toc74930178"/>
      <w:bookmarkStart w:id="64" w:name="_Toc76544463"/>
      <w:bookmarkStart w:id="65" w:name="_Toc82538799"/>
      <w:r w:rsidRPr="006F0B54">
        <w:t>3.1</w:t>
      </w:r>
      <w:r w:rsidRPr="006F0B54">
        <w:tab/>
        <w:t>Definitions</w:t>
      </w:r>
      <w:bookmarkEnd w:id="55"/>
      <w:bookmarkEnd w:id="56"/>
      <w:bookmarkEnd w:id="57"/>
      <w:bookmarkEnd w:id="58"/>
      <w:bookmarkEnd w:id="59"/>
      <w:bookmarkEnd w:id="60"/>
      <w:bookmarkEnd w:id="61"/>
      <w:bookmarkEnd w:id="62"/>
      <w:bookmarkEnd w:id="63"/>
      <w:bookmarkEnd w:id="64"/>
      <w:bookmarkEnd w:id="6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6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6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6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6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68" w:name="_Toc21101013"/>
      <w:bookmarkStart w:id="69" w:name="_Toc29810052"/>
      <w:bookmarkStart w:id="70" w:name="_Toc37273330"/>
      <w:bookmarkStart w:id="71" w:name="_Toc45884645"/>
      <w:bookmarkStart w:id="72" w:name="_Toc53182609"/>
      <w:bookmarkStart w:id="73" w:name="_Toc58865003"/>
      <w:bookmarkStart w:id="74" w:name="_Toc58866585"/>
      <w:bookmarkStart w:id="75" w:name="_Toc66717618"/>
      <w:bookmarkStart w:id="76" w:name="_Toc74930179"/>
      <w:bookmarkStart w:id="77" w:name="_Toc76544464"/>
      <w:bookmarkStart w:id="78" w:name="_Toc82538800"/>
      <w:r w:rsidRPr="006F0B54">
        <w:t>3.2</w:t>
      </w:r>
      <w:r w:rsidRPr="006F0B54">
        <w:tab/>
        <w:t>Symbols</w:t>
      </w:r>
      <w:bookmarkEnd w:id="68"/>
      <w:bookmarkEnd w:id="69"/>
      <w:bookmarkEnd w:id="70"/>
      <w:bookmarkEnd w:id="71"/>
      <w:bookmarkEnd w:id="72"/>
      <w:bookmarkEnd w:id="73"/>
      <w:bookmarkEnd w:id="74"/>
      <w:bookmarkEnd w:id="75"/>
      <w:bookmarkEnd w:id="76"/>
      <w:bookmarkEnd w:id="77"/>
      <w:bookmarkEnd w:id="78"/>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79" w:name="_Toc21101014"/>
      <w:bookmarkStart w:id="80" w:name="_Toc29810053"/>
      <w:bookmarkStart w:id="81"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82" w:name="_Toc45884646"/>
      <w:bookmarkStart w:id="83" w:name="_Toc53182610"/>
      <w:bookmarkStart w:id="84" w:name="_Toc58865004"/>
      <w:bookmarkStart w:id="85" w:name="_Toc58866586"/>
      <w:bookmarkStart w:id="86" w:name="_Toc66717619"/>
      <w:bookmarkStart w:id="87" w:name="_Toc74930180"/>
      <w:bookmarkStart w:id="88" w:name="_Toc76544465"/>
      <w:bookmarkStart w:id="89" w:name="_Toc82538801"/>
      <w:r w:rsidRPr="006F0B54">
        <w:t>3.3</w:t>
      </w:r>
      <w:r w:rsidRPr="006F0B54">
        <w:tab/>
        <w:t>Abbreviations</w:t>
      </w:r>
      <w:bookmarkEnd w:id="79"/>
      <w:bookmarkEnd w:id="80"/>
      <w:bookmarkEnd w:id="81"/>
      <w:bookmarkEnd w:id="82"/>
      <w:bookmarkEnd w:id="83"/>
      <w:bookmarkEnd w:id="84"/>
      <w:bookmarkEnd w:id="85"/>
      <w:bookmarkEnd w:id="86"/>
      <w:bookmarkEnd w:id="87"/>
      <w:bookmarkEnd w:id="88"/>
      <w:bookmarkEnd w:id="89"/>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90" w:name="OLE_LINK20"/>
      <w:r w:rsidRPr="006F0B54">
        <w:t>CP-OFDM</w:t>
      </w:r>
      <w:r w:rsidRPr="006F0B54">
        <w:tab/>
        <w:t>Cyclic Prefix-OFD</w:t>
      </w:r>
      <w:bookmarkEnd w:id="90"/>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91"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91"/>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92"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92"/>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93"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93"/>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94" w:name="OLE_LINK28"/>
      <w:bookmarkStart w:id="95"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94"/>
      <w:r w:rsidRPr="006F0B54">
        <w:rPr>
          <w:rFonts w:eastAsia="SimSun" w:hint="eastAsia"/>
          <w:lang w:val="en-US" w:eastAsia="zh-CN"/>
        </w:rPr>
        <w:t>e</w:t>
      </w:r>
    </w:p>
    <w:bookmarkEnd w:id="95"/>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96"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96"/>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97" w:name="_Toc21101015"/>
      <w:bookmarkStart w:id="98" w:name="_Toc29810054"/>
      <w:bookmarkStart w:id="99" w:name="_Toc37273332"/>
      <w:bookmarkStart w:id="100" w:name="_Toc45884647"/>
      <w:bookmarkStart w:id="101" w:name="_Toc53182611"/>
      <w:bookmarkStart w:id="102" w:name="_Toc58865005"/>
      <w:bookmarkStart w:id="103" w:name="_Toc58866587"/>
      <w:bookmarkStart w:id="104" w:name="_Toc66717620"/>
      <w:bookmarkStart w:id="105" w:name="_Toc74930181"/>
      <w:bookmarkStart w:id="106" w:name="_Toc76544466"/>
      <w:bookmarkStart w:id="107" w:name="_Toc82538802"/>
      <w:r w:rsidRPr="006F0B54">
        <w:t>4</w:t>
      </w:r>
      <w:r w:rsidRPr="006F0B54">
        <w:tab/>
        <w:t>General radiated test conditions and declarations</w:t>
      </w:r>
      <w:bookmarkEnd w:id="97"/>
      <w:bookmarkEnd w:id="98"/>
      <w:bookmarkEnd w:id="99"/>
      <w:bookmarkEnd w:id="100"/>
      <w:bookmarkEnd w:id="101"/>
      <w:bookmarkEnd w:id="102"/>
      <w:bookmarkEnd w:id="103"/>
      <w:bookmarkEnd w:id="104"/>
      <w:bookmarkEnd w:id="105"/>
      <w:bookmarkEnd w:id="106"/>
      <w:bookmarkEnd w:id="107"/>
    </w:p>
    <w:p w14:paraId="10562AA2" w14:textId="77777777" w:rsidR="00972FED" w:rsidRPr="006F0B54" w:rsidRDefault="00972FED" w:rsidP="00972FED">
      <w:pPr>
        <w:pStyle w:val="Heading2"/>
      </w:pPr>
      <w:bookmarkStart w:id="108" w:name="_Toc21101016"/>
      <w:bookmarkStart w:id="109" w:name="_Toc29810055"/>
      <w:bookmarkStart w:id="110" w:name="_Toc37273333"/>
      <w:bookmarkStart w:id="111" w:name="_Toc45884648"/>
      <w:bookmarkStart w:id="112" w:name="_Toc53182612"/>
      <w:bookmarkStart w:id="113" w:name="_Toc58865006"/>
      <w:bookmarkStart w:id="114" w:name="_Toc58866588"/>
      <w:bookmarkStart w:id="115" w:name="_Toc66717621"/>
      <w:bookmarkStart w:id="116" w:name="_Toc74930182"/>
      <w:bookmarkStart w:id="117" w:name="_Toc76544467"/>
      <w:bookmarkStart w:id="118" w:name="_Toc82538803"/>
      <w:r w:rsidRPr="006F0B54">
        <w:t>4.1</w:t>
      </w:r>
      <w:r w:rsidRPr="006F0B54">
        <w:tab/>
        <w:t>Measurement uncertainties and test requirements</w:t>
      </w:r>
      <w:bookmarkEnd w:id="108"/>
      <w:bookmarkEnd w:id="109"/>
      <w:bookmarkEnd w:id="110"/>
      <w:bookmarkEnd w:id="111"/>
      <w:bookmarkEnd w:id="112"/>
      <w:bookmarkEnd w:id="113"/>
      <w:bookmarkEnd w:id="114"/>
      <w:bookmarkEnd w:id="115"/>
      <w:bookmarkEnd w:id="116"/>
      <w:bookmarkEnd w:id="117"/>
      <w:bookmarkEnd w:id="118"/>
    </w:p>
    <w:p w14:paraId="54AE5248" w14:textId="77777777" w:rsidR="00972FED" w:rsidRPr="006F0B54" w:rsidRDefault="00972FED" w:rsidP="00972FED">
      <w:pPr>
        <w:pStyle w:val="Heading3"/>
      </w:pPr>
      <w:bookmarkStart w:id="119" w:name="_Toc21101017"/>
      <w:bookmarkStart w:id="120" w:name="_Toc29810056"/>
      <w:bookmarkStart w:id="121" w:name="_Toc37273334"/>
      <w:bookmarkStart w:id="122" w:name="_Toc45884649"/>
      <w:bookmarkStart w:id="123" w:name="_Toc53182613"/>
      <w:bookmarkStart w:id="124" w:name="_Toc58865007"/>
      <w:bookmarkStart w:id="125" w:name="_Toc58866589"/>
      <w:bookmarkStart w:id="126" w:name="_Toc66717622"/>
      <w:bookmarkStart w:id="127" w:name="_Toc74930183"/>
      <w:bookmarkStart w:id="128" w:name="_Toc76544468"/>
      <w:bookmarkStart w:id="129" w:name="_Toc82538804"/>
      <w:r w:rsidRPr="006F0B54">
        <w:t>4.1.1</w:t>
      </w:r>
      <w:r w:rsidRPr="006F0B54">
        <w:tab/>
        <w:t>General</w:t>
      </w:r>
      <w:bookmarkEnd w:id="119"/>
      <w:bookmarkEnd w:id="120"/>
      <w:bookmarkEnd w:id="121"/>
      <w:bookmarkEnd w:id="122"/>
      <w:bookmarkEnd w:id="123"/>
      <w:bookmarkEnd w:id="124"/>
      <w:bookmarkEnd w:id="125"/>
      <w:bookmarkEnd w:id="126"/>
      <w:bookmarkEnd w:id="127"/>
      <w:bookmarkEnd w:id="128"/>
      <w:bookmarkEnd w:id="12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30" w:name="_Toc21101018"/>
      <w:bookmarkStart w:id="131" w:name="_Toc29810057"/>
      <w:bookmarkStart w:id="132" w:name="_Toc37273335"/>
      <w:bookmarkStart w:id="133" w:name="_Toc45884650"/>
      <w:bookmarkStart w:id="134" w:name="_Toc53182614"/>
      <w:bookmarkStart w:id="135" w:name="_Toc58865008"/>
      <w:bookmarkStart w:id="136" w:name="_Toc58866590"/>
      <w:bookmarkStart w:id="137" w:name="_Toc66717623"/>
      <w:bookmarkStart w:id="138" w:name="_Toc74930184"/>
      <w:bookmarkStart w:id="139" w:name="_Toc76544469"/>
      <w:bookmarkStart w:id="140" w:name="_Toc82538805"/>
      <w:r w:rsidRPr="006F0B54">
        <w:t>4.1.2</w:t>
      </w:r>
      <w:r w:rsidRPr="006F0B54">
        <w:tab/>
        <w:t>Acceptable uncertainty of OTA Test System</w:t>
      </w:r>
      <w:bookmarkEnd w:id="130"/>
      <w:bookmarkEnd w:id="131"/>
      <w:bookmarkEnd w:id="132"/>
      <w:bookmarkEnd w:id="133"/>
      <w:bookmarkEnd w:id="134"/>
      <w:bookmarkEnd w:id="135"/>
      <w:bookmarkEnd w:id="136"/>
      <w:bookmarkEnd w:id="137"/>
      <w:bookmarkEnd w:id="138"/>
      <w:bookmarkEnd w:id="139"/>
      <w:bookmarkEnd w:id="140"/>
    </w:p>
    <w:p w14:paraId="296CD94E" w14:textId="77777777" w:rsidR="00972FED" w:rsidRPr="006F0B54" w:rsidRDefault="00972FED" w:rsidP="00972FED">
      <w:pPr>
        <w:pStyle w:val="Heading4"/>
      </w:pPr>
      <w:bookmarkStart w:id="141" w:name="_Toc21101019"/>
      <w:bookmarkStart w:id="142" w:name="_Toc29810058"/>
      <w:bookmarkStart w:id="143" w:name="_Toc37273336"/>
      <w:bookmarkStart w:id="144" w:name="_Toc45884651"/>
      <w:bookmarkStart w:id="145" w:name="_Toc53182615"/>
      <w:bookmarkStart w:id="146" w:name="_Toc58865009"/>
      <w:bookmarkStart w:id="147" w:name="_Toc58866591"/>
      <w:bookmarkStart w:id="148" w:name="_Toc66717624"/>
      <w:bookmarkStart w:id="149" w:name="_Toc74930185"/>
      <w:bookmarkStart w:id="150" w:name="_Toc76544470"/>
      <w:bookmarkStart w:id="151" w:name="_Toc82538806"/>
      <w:r w:rsidRPr="006F0B54">
        <w:t>4.1.2.1</w:t>
      </w:r>
      <w:r w:rsidRPr="006F0B54">
        <w:tab/>
        <w:t>General</w:t>
      </w:r>
      <w:bookmarkEnd w:id="141"/>
      <w:bookmarkEnd w:id="142"/>
      <w:bookmarkEnd w:id="143"/>
      <w:bookmarkEnd w:id="144"/>
      <w:bookmarkEnd w:id="145"/>
      <w:bookmarkEnd w:id="146"/>
      <w:bookmarkEnd w:id="147"/>
      <w:bookmarkEnd w:id="148"/>
      <w:bookmarkEnd w:id="149"/>
      <w:bookmarkEnd w:id="150"/>
      <w:bookmarkEnd w:id="151"/>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52" w:name="_Toc21101020"/>
      <w:bookmarkStart w:id="153" w:name="_Toc29810059"/>
      <w:bookmarkStart w:id="154" w:name="_Toc37273337"/>
      <w:bookmarkStart w:id="155" w:name="_Toc45884652"/>
      <w:bookmarkStart w:id="156" w:name="_Toc53182616"/>
      <w:bookmarkStart w:id="157" w:name="_Toc58865010"/>
      <w:bookmarkStart w:id="158" w:name="_Toc58866592"/>
      <w:bookmarkStart w:id="159" w:name="_Toc66717625"/>
      <w:bookmarkStart w:id="160" w:name="_Toc74930186"/>
      <w:bookmarkStart w:id="161" w:name="_Toc76544471"/>
      <w:bookmarkStart w:id="162" w:name="_Toc82538807"/>
      <w:r w:rsidRPr="006F0B54">
        <w:rPr>
          <w:lang w:eastAsia="sv-SE"/>
        </w:rPr>
        <w:t>4.1.2.2</w:t>
      </w:r>
      <w:r w:rsidRPr="006F0B54">
        <w:rPr>
          <w:lang w:eastAsia="sv-SE"/>
        </w:rPr>
        <w:tab/>
        <w:t>Measurement of transmitter</w:t>
      </w:r>
      <w:bookmarkEnd w:id="152"/>
      <w:bookmarkEnd w:id="153"/>
      <w:bookmarkEnd w:id="154"/>
      <w:bookmarkEnd w:id="155"/>
      <w:bookmarkEnd w:id="156"/>
      <w:bookmarkEnd w:id="157"/>
      <w:bookmarkEnd w:id="158"/>
      <w:bookmarkEnd w:id="159"/>
      <w:bookmarkEnd w:id="160"/>
      <w:bookmarkEnd w:id="161"/>
      <w:bookmarkEnd w:id="162"/>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63" w:name="_Toc21101021"/>
      <w:bookmarkStart w:id="164" w:name="_Toc29810060"/>
      <w:bookmarkStart w:id="165" w:name="_Toc37273338"/>
      <w:bookmarkStart w:id="166" w:name="_Toc45884653"/>
      <w:bookmarkStart w:id="167" w:name="_Toc53182617"/>
      <w:bookmarkStart w:id="168" w:name="_Toc58865011"/>
      <w:bookmarkStart w:id="169" w:name="_Toc58866593"/>
      <w:bookmarkStart w:id="170" w:name="_Toc66717626"/>
      <w:bookmarkStart w:id="171" w:name="_Toc74930187"/>
      <w:bookmarkStart w:id="172" w:name="_Toc76544472"/>
      <w:bookmarkStart w:id="173" w:name="_Toc82538808"/>
      <w:r w:rsidRPr="006F0B54">
        <w:rPr>
          <w:lang w:eastAsia="sv-SE"/>
        </w:rPr>
        <w:t>4.1.</w:t>
      </w:r>
      <w:r w:rsidRPr="006F0B54">
        <w:t>2.3</w:t>
      </w:r>
      <w:r w:rsidRPr="006F0B54">
        <w:rPr>
          <w:lang w:eastAsia="sv-SE"/>
        </w:rPr>
        <w:tab/>
        <w:t xml:space="preserve">Measurement of </w:t>
      </w:r>
      <w:r w:rsidRPr="006F0B54">
        <w:t>receiver</w:t>
      </w:r>
      <w:bookmarkEnd w:id="163"/>
      <w:bookmarkEnd w:id="164"/>
      <w:bookmarkEnd w:id="165"/>
      <w:bookmarkEnd w:id="166"/>
      <w:bookmarkEnd w:id="167"/>
      <w:bookmarkEnd w:id="168"/>
      <w:bookmarkEnd w:id="169"/>
      <w:bookmarkEnd w:id="170"/>
      <w:bookmarkEnd w:id="171"/>
      <w:bookmarkEnd w:id="172"/>
      <w:bookmarkEnd w:id="173"/>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174" w:name="_Toc21101022"/>
      <w:bookmarkStart w:id="175" w:name="_Toc29810061"/>
      <w:bookmarkStart w:id="176" w:name="_Toc37273339"/>
      <w:bookmarkStart w:id="177" w:name="_Toc45884654"/>
      <w:bookmarkStart w:id="178" w:name="_Toc53182618"/>
      <w:bookmarkStart w:id="179" w:name="_Toc58865012"/>
      <w:bookmarkStart w:id="180" w:name="_Toc58866594"/>
      <w:bookmarkStart w:id="181" w:name="_Toc66717627"/>
      <w:bookmarkStart w:id="182" w:name="_Toc74930188"/>
      <w:bookmarkStart w:id="183" w:name="_Toc76544473"/>
      <w:bookmarkStart w:id="184" w:name="_Toc82538809"/>
      <w:r w:rsidRPr="006F0B54">
        <w:rPr>
          <w:lang w:eastAsia="sv-SE"/>
        </w:rPr>
        <w:t>4.1.</w:t>
      </w:r>
      <w:r w:rsidRPr="006F0B54">
        <w:t>2.4</w:t>
      </w:r>
      <w:r w:rsidRPr="006F0B54">
        <w:rPr>
          <w:lang w:eastAsia="sv-SE"/>
        </w:rPr>
        <w:tab/>
        <w:t xml:space="preserve">Measurement of </w:t>
      </w:r>
      <w:r w:rsidRPr="006F0B54">
        <w:t>performance requirement</w:t>
      </w:r>
      <w:bookmarkEnd w:id="174"/>
      <w:bookmarkEnd w:id="175"/>
      <w:bookmarkEnd w:id="176"/>
      <w:bookmarkEnd w:id="177"/>
      <w:bookmarkEnd w:id="178"/>
      <w:bookmarkEnd w:id="179"/>
      <w:bookmarkEnd w:id="180"/>
      <w:bookmarkEnd w:id="181"/>
      <w:bookmarkEnd w:id="182"/>
      <w:bookmarkEnd w:id="183"/>
      <w:bookmarkEnd w:id="18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185" w:name="_Toc21101023"/>
      <w:bookmarkStart w:id="186" w:name="_Toc29810062"/>
      <w:bookmarkStart w:id="187" w:name="_Toc37273340"/>
      <w:bookmarkStart w:id="188" w:name="_Toc45884655"/>
      <w:bookmarkStart w:id="189" w:name="_Toc53182619"/>
      <w:bookmarkStart w:id="190" w:name="_Toc58865013"/>
      <w:bookmarkStart w:id="191" w:name="_Toc58866595"/>
      <w:bookmarkStart w:id="192" w:name="_Toc66717628"/>
      <w:bookmarkStart w:id="193" w:name="_Toc74930189"/>
      <w:bookmarkStart w:id="194" w:name="_Toc76544474"/>
      <w:bookmarkStart w:id="195" w:name="_Toc82538810"/>
      <w:r w:rsidRPr="006F0B54">
        <w:rPr>
          <w:lang w:eastAsia="sv-SE"/>
        </w:rPr>
        <w:t>4.1.</w:t>
      </w:r>
      <w:r w:rsidRPr="006F0B54">
        <w:t>3</w:t>
      </w:r>
      <w:r w:rsidRPr="006F0B54">
        <w:rPr>
          <w:lang w:eastAsia="sv-SE"/>
        </w:rPr>
        <w:tab/>
        <w:t>Interpretation of measurement results</w:t>
      </w:r>
      <w:bookmarkEnd w:id="185"/>
      <w:bookmarkEnd w:id="186"/>
      <w:bookmarkEnd w:id="187"/>
      <w:bookmarkEnd w:id="188"/>
      <w:bookmarkEnd w:id="189"/>
      <w:bookmarkEnd w:id="190"/>
      <w:bookmarkEnd w:id="191"/>
      <w:bookmarkEnd w:id="192"/>
      <w:bookmarkEnd w:id="193"/>
      <w:bookmarkEnd w:id="194"/>
      <w:bookmarkEnd w:id="195"/>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196"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197" w:name="_Toc29810063"/>
      <w:bookmarkStart w:id="198" w:name="_Toc37273341"/>
      <w:bookmarkStart w:id="199" w:name="_Toc45884656"/>
      <w:bookmarkStart w:id="200" w:name="_Toc53182620"/>
      <w:bookmarkStart w:id="201" w:name="_Toc58865014"/>
      <w:bookmarkStart w:id="202" w:name="_Toc58866596"/>
      <w:bookmarkStart w:id="203" w:name="_Toc66717629"/>
      <w:bookmarkStart w:id="204" w:name="_Toc74930190"/>
      <w:bookmarkStart w:id="205" w:name="_Toc76544475"/>
      <w:bookmarkStart w:id="206" w:name="_Toc82538811"/>
      <w:r w:rsidRPr="006F0B54">
        <w:t>4.2</w:t>
      </w:r>
      <w:r w:rsidRPr="006F0B54">
        <w:tab/>
        <w:t>Radiated requirement reference points</w:t>
      </w:r>
      <w:bookmarkEnd w:id="196"/>
      <w:bookmarkEnd w:id="197"/>
      <w:bookmarkEnd w:id="198"/>
      <w:bookmarkEnd w:id="199"/>
      <w:bookmarkEnd w:id="200"/>
      <w:bookmarkEnd w:id="201"/>
      <w:bookmarkEnd w:id="202"/>
      <w:bookmarkEnd w:id="203"/>
      <w:bookmarkEnd w:id="204"/>
      <w:bookmarkEnd w:id="205"/>
      <w:bookmarkEnd w:id="206"/>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07" w:name="_Toc21101025"/>
      <w:bookmarkStart w:id="208" w:name="_Toc29810064"/>
      <w:bookmarkStart w:id="209" w:name="_Toc37273342"/>
      <w:bookmarkStart w:id="210" w:name="_Toc45884657"/>
      <w:bookmarkStart w:id="211" w:name="_Toc53182621"/>
      <w:bookmarkStart w:id="212" w:name="_Toc58865015"/>
      <w:bookmarkStart w:id="213" w:name="_Toc58866597"/>
      <w:bookmarkStart w:id="214" w:name="_Toc66717630"/>
      <w:bookmarkStart w:id="215" w:name="_Toc74930191"/>
      <w:bookmarkStart w:id="216" w:name="_Toc76544476"/>
      <w:bookmarkStart w:id="217" w:name="_Toc82538812"/>
      <w:r w:rsidRPr="006F0B54">
        <w:rPr>
          <w:snapToGrid w:val="0"/>
        </w:rPr>
        <w:t>4.3</w:t>
      </w:r>
      <w:r w:rsidRPr="006F0B54">
        <w:rPr>
          <w:snapToGrid w:val="0"/>
        </w:rPr>
        <w:tab/>
      </w:r>
      <w:r w:rsidRPr="006F0B54">
        <w:rPr>
          <w:rFonts w:hint="eastAsia"/>
          <w:lang w:eastAsia="zh-CN"/>
        </w:rPr>
        <w:t>Base station classes</w:t>
      </w:r>
      <w:bookmarkEnd w:id="207"/>
      <w:bookmarkEnd w:id="208"/>
      <w:bookmarkEnd w:id="209"/>
      <w:bookmarkEnd w:id="210"/>
      <w:bookmarkEnd w:id="211"/>
      <w:bookmarkEnd w:id="212"/>
      <w:bookmarkEnd w:id="213"/>
      <w:bookmarkEnd w:id="214"/>
      <w:bookmarkEnd w:id="215"/>
      <w:bookmarkEnd w:id="216"/>
      <w:bookmarkEnd w:id="217"/>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18" w:name="_Toc21101026"/>
      <w:bookmarkStart w:id="219" w:name="_Toc29810065"/>
      <w:bookmarkStart w:id="220" w:name="_Toc37273343"/>
      <w:bookmarkStart w:id="221" w:name="_Toc45884658"/>
      <w:bookmarkStart w:id="222" w:name="_Toc53182622"/>
      <w:bookmarkStart w:id="223" w:name="_Toc58865016"/>
      <w:bookmarkStart w:id="224" w:name="_Toc58866598"/>
      <w:bookmarkStart w:id="225" w:name="_Toc66717631"/>
      <w:bookmarkStart w:id="226" w:name="_Toc74930192"/>
      <w:bookmarkStart w:id="227" w:name="_Toc76544477"/>
      <w:bookmarkStart w:id="228" w:name="_Toc82538813"/>
      <w:r w:rsidRPr="006F0B54">
        <w:rPr>
          <w:lang w:eastAsia="zh-CN"/>
        </w:rPr>
        <w:t>4.4</w:t>
      </w:r>
      <w:r w:rsidRPr="006F0B54">
        <w:rPr>
          <w:lang w:eastAsia="zh-CN"/>
        </w:rPr>
        <w:tab/>
        <w:t>Regional requirements</w:t>
      </w:r>
      <w:bookmarkEnd w:id="218"/>
      <w:bookmarkEnd w:id="219"/>
      <w:bookmarkEnd w:id="220"/>
      <w:bookmarkEnd w:id="221"/>
      <w:bookmarkEnd w:id="222"/>
      <w:bookmarkEnd w:id="223"/>
      <w:bookmarkEnd w:id="224"/>
      <w:bookmarkEnd w:id="225"/>
      <w:bookmarkEnd w:id="226"/>
      <w:bookmarkEnd w:id="227"/>
      <w:bookmarkEnd w:id="228"/>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29" w:name="_Toc21101027"/>
      <w:bookmarkStart w:id="230" w:name="_Toc29810066"/>
      <w:bookmarkStart w:id="231" w:name="_Toc37273344"/>
      <w:bookmarkStart w:id="232" w:name="_Toc45884659"/>
      <w:bookmarkStart w:id="233" w:name="_Toc53182623"/>
      <w:bookmarkStart w:id="234" w:name="_Toc58865017"/>
      <w:bookmarkStart w:id="235" w:name="_Toc58866599"/>
      <w:bookmarkStart w:id="236" w:name="_Toc66717632"/>
      <w:bookmarkStart w:id="237" w:name="_Toc74930193"/>
      <w:bookmarkStart w:id="238" w:name="_Toc76544478"/>
      <w:bookmarkStart w:id="239" w:name="_Toc82538814"/>
      <w:r w:rsidRPr="006F0B54">
        <w:rPr>
          <w:rFonts w:cs="v4.2.0"/>
        </w:rPr>
        <w:t>4.5</w:t>
      </w:r>
      <w:r w:rsidRPr="006F0B54">
        <w:rPr>
          <w:rFonts w:cs="v4.2.0"/>
        </w:rPr>
        <w:tab/>
        <w:t>BS configurations</w:t>
      </w:r>
      <w:bookmarkEnd w:id="229"/>
      <w:bookmarkEnd w:id="230"/>
      <w:bookmarkEnd w:id="231"/>
      <w:bookmarkEnd w:id="232"/>
      <w:bookmarkEnd w:id="233"/>
      <w:bookmarkEnd w:id="234"/>
      <w:bookmarkEnd w:id="235"/>
      <w:bookmarkEnd w:id="236"/>
      <w:bookmarkEnd w:id="237"/>
      <w:bookmarkEnd w:id="238"/>
      <w:bookmarkEnd w:id="239"/>
    </w:p>
    <w:p w14:paraId="41207C1C" w14:textId="77777777" w:rsidR="00972FED" w:rsidRPr="006F0B54" w:rsidRDefault="00972FED" w:rsidP="00972FED">
      <w:pPr>
        <w:pStyle w:val="Heading3"/>
      </w:pPr>
      <w:bookmarkStart w:id="240" w:name="_Toc21101028"/>
      <w:bookmarkStart w:id="241" w:name="_Toc29810067"/>
      <w:bookmarkStart w:id="242" w:name="_Toc37273345"/>
      <w:bookmarkStart w:id="243" w:name="_Toc45884660"/>
      <w:bookmarkStart w:id="244" w:name="_Toc53182624"/>
      <w:bookmarkStart w:id="245" w:name="_Toc58865018"/>
      <w:bookmarkStart w:id="246" w:name="_Toc58866600"/>
      <w:bookmarkStart w:id="247" w:name="_Toc66717633"/>
      <w:bookmarkStart w:id="248" w:name="_Toc74930194"/>
      <w:bookmarkStart w:id="249" w:name="_Toc76544479"/>
      <w:bookmarkStart w:id="250" w:name="_Toc82538815"/>
      <w:r w:rsidRPr="006F0B54">
        <w:t>4.5.1</w:t>
      </w:r>
      <w:r w:rsidRPr="006F0B54">
        <w:tab/>
        <w:t>Transmit configurations</w:t>
      </w:r>
      <w:bookmarkEnd w:id="240"/>
      <w:bookmarkEnd w:id="241"/>
      <w:bookmarkEnd w:id="242"/>
      <w:bookmarkEnd w:id="243"/>
      <w:bookmarkEnd w:id="244"/>
      <w:bookmarkEnd w:id="245"/>
      <w:bookmarkEnd w:id="246"/>
      <w:bookmarkEnd w:id="247"/>
      <w:bookmarkEnd w:id="248"/>
      <w:bookmarkEnd w:id="249"/>
      <w:bookmarkEnd w:id="250"/>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51" w:name="_Toc21101029"/>
      <w:bookmarkStart w:id="252" w:name="_Toc29810068"/>
      <w:bookmarkStart w:id="253" w:name="_Toc37273346"/>
      <w:bookmarkStart w:id="254" w:name="_Toc45884661"/>
      <w:bookmarkStart w:id="255" w:name="_Toc53182625"/>
      <w:bookmarkStart w:id="256" w:name="_Toc58865019"/>
      <w:bookmarkStart w:id="257" w:name="_Toc58866601"/>
      <w:bookmarkStart w:id="258" w:name="_Toc66717634"/>
      <w:bookmarkStart w:id="259" w:name="_Toc74930195"/>
      <w:bookmarkStart w:id="260" w:name="_Toc76544480"/>
      <w:bookmarkStart w:id="261" w:name="_Toc82538816"/>
      <w:r w:rsidRPr="006F0B54">
        <w:t>4.5.2</w:t>
      </w:r>
      <w:r w:rsidRPr="006F0B54">
        <w:tab/>
        <w:t>Receive configurations</w:t>
      </w:r>
      <w:bookmarkEnd w:id="251"/>
      <w:bookmarkEnd w:id="252"/>
      <w:bookmarkEnd w:id="253"/>
      <w:bookmarkEnd w:id="254"/>
      <w:bookmarkEnd w:id="255"/>
      <w:bookmarkEnd w:id="256"/>
      <w:bookmarkEnd w:id="257"/>
      <w:bookmarkEnd w:id="258"/>
      <w:bookmarkEnd w:id="259"/>
      <w:bookmarkEnd w:id="260"/>
      <w:bookmarkEnd w:id="261"/>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62" w:name="_Toc21101030"/>
      <w:bookmarkStart w:id="263" w:name="_Toc29810069"/>
      <w:bookmarkStart w:id="264" w:name="_Toc37273347"/>
      <w:bookmarkStart w:id="265" w:name="_Toc45884662"/>
      <w:bookmarkStart w:id="266" w:name="_Toc53182626"/>
      <w:bookmarkStart w:id="267" w:name="_Toc58865020"/>
      <w:bookmarkStart w:id="268" w:name="_Toc58866602"/>
      <w:bookmarkStart w:id="269" w:name="_Toc66717635"/>
      <w:bookmarkStart w:id="270" w:name="_Toc74930196"/>
      <w:bookmarkStart w:id="271" w:name="_Toc76544481"/>
      <w:bookmarkStart w:id="272" w:name="_Toc82538817"/>
      <w:r w:rsidRPr="006F0B54">
        <w:t>4.5.3</w:t>
      </w:r>
      <w:r w:rsidRPr="006F0B54">
        <w:tab/>
        <w:t>Power supply options</w:t>
      </w:r>
      <w:bookmarkEnd w:id="262"/>
      <w:bookmarkEnd w:id="263"/>
      <w:bookmarkEnd w:id="264"/>
      <w:bookmarkEnd w:id="265"/>
      <w:bookmarkEnd w:id="266"/>
      <w:bookmarkEnd w:id="267"/>
      <w:bookmarkEnd w:id="268"/>
      <w:bookmarkEnd w:id="269"/>
      <w:bookmarkEnd w:id="270"/>
      <w:bookmarkEnd w:id="271"/>
      <w:bookmarkEnd w:id="272"/>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73" w:name="_Toc21101031"/>
      <w:bookmarkStart w:id="274" w:name="_Toc29810070"/>
      <w:bookmarkStart w:id="275" w:name="_Toc37273348"/>
      <w:bookmarkStart w:id="276" w:name="_Toc45884663"/>
      <w:bookmarkStart w:id="277" w:name="_Toc53182627"/>
      <w:bookmarkStart w:id="278" w:name="_Toc58865021"/>
      <w:bookmarkStart w:id="279" w:name="_Toc58866603"/>
      <w:bookmarkStart w:id="280" w:name="_Toc66717636"/>
      <w:bookmarkStart w:id="281" w:name="_Toc74930197"/>
      <w:bookmarkStart w:id="282" w:name="_Toc76544482"/>
      <w:bookmarkStart w:id="283" w:name="_Toc82538818"/>
      <w:r w:rsidRPr="006F0B54">
        <w:t>4.5.4</w:t>
      </w:r>
      <w:r w:rsidRPr="006F0B54">
        <w:tab/>
        <w:t>BS with integrated Iuant BS modem</w:t>
      </w:r>
      <w:bookmarkEnd w:id="273"/>
      <w:bookmarkEnd w:id="274"/>
      <w:bookmarkEnd w:id="275"/>
      <w:bookmarkEnd w:id="276"/>
      <w:bookmarkEnd w:id="277"/>
      <w:bookmarkEnd w:id="278"/>
      <w:bookmarkEnd w:id="279"/>
      <w:bookmarkEnd w:id="280"/>
      <w:bookmarkEnd w:id="281"/>
      <w:bookmarkEnd w:id="282"/>
      <w:bookmarkEnd w:id="283"/>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84" w:name="_Toc21101032"/>
      <w:bookmarkStart w:id="285" w:name="_Toc29810071"/>
      <w:bookmarkStart w:id="286" w:name="_Toc37273349"/>
      <w:bookmarkStart w:id="287" w:name="_Toc45884664"/>
      <w:bookmarkStart w:id="288" w:name="_Toc53182628"/>
      <w:bookmarkStart w:id="289" w:name="_Toc58865022"/>
      <w:bookmarkStart w:id="290" w:name="_Toc58866604"/>
      <w:bookmarkStart w:id="291" w:name="_Toc66717637"/>
      <w:bookmarkStart w:id="292" w:name="_Toc74930198"/>
      <w:bookmarkStart w:id="293" w:name="_Toc76544483"/>
      <w:bookmarkStart w:id="294" w:name="_Toc82538819"/>
      <w:r w:rsidRPr="006F0B54">
        <w:rPr>
          <w:rFonts w:cs="v4.2.0"/>
        </w:rPr>
        <w:t>4.6</w:t>
      </w:r>
      <w:r w:rsidRPr="006F0B54">
        <w:rPr>
          <w:rFonts w:cs="v4.2.0"/>
        </w:rPr>
        <w:tab/>
        <w:t>Manufacturer</w:t>
      </w:r>
      <w:r w:rsidRPr="006F0B54">
        <w:rPr>
          <w:lang w:eastAsia="zh-CN"/>
        </w:rPr>
        <w:t>'</w:t>
      </w:r>
      <w:r w:rsidRPr="006F0B54">
        <w:rPr>
          <w:rFonts w:cs="v4.2.0"/>
        </w:rPr>
        <w:t>s declarations</w:t>
      </w:r>
      <w:bookmarkEnd w:id="284"/>
      <w:bookmarkEnd w:id="285"/>
      <w:bookmarkEnd w:id="286"/>
      <w:bookmarkEnd w:id="287"/>
      <w:bookmarkEnd w:id="288"/>
      <w:bookmarkEnd w:id="289"/>
      <w:bookmarkEnd w:id="290"/>
      <w:bookmarkEnd w:id="291"/>
      <w:bookmarkEnd w:id="292"/>
      <w:bookmarkEnd w:id="293"/>
      <w:bookmarkEnd w:id="2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295" w:name="_Toc21101033"/>
      <w:bookmarkStart w:id="296" w:name="_Toc29810072"/>
      <w:bookmarkStart w:id="297" w:name="_Toc37273350"/>
      <w:bookmarkStart w:id="298" w:name="_Toc45884665"/>
      <w:bookmarkStart w:id="299" w:name="_Toc53182629"/>
      <w:bookmarkStart w:id="300" w:name="_Toc58865023"/>
      <w:bookmarkStart w:id="301" w:name="_Toc58866605"/>
      <w:bookmarkStart w:id="302" w:name="_Toc66717638"/>
      <w:bookmarkStart w:id="303" w:name="_Toc74930199"/>
      <w:bookmarkStart w:id="304" w:name="_Toc76544484"/>
      <w:bookmarkStart w:id="305" w:name="_Toc82538820"/>
      <w:r w:rsidRPr="006F0B54">
        <w:t>4.7</w:t>
      </w:r>
      <w:r w:rsidRPr="006F0B54">
        <w:tab/>
        <w:t>Test configurations</w:t>
      </w:r>
      <w:bookmarkEnd w:id="295"/>
      <w:bookmarkEnd w:id="296"/>
      <w:bookmarkEnd w:id="297"/>
      <w:bookmarkEnd w:id="298"/>
      <w:bookmarkEnd w:id="299"/>
      <w:bookmarkEnd w:id="300"/>
      <w:bookmarkEnd w:id="301"/>
      <w:bookmarkEnd w:id="302"/>
      <w:bookmarkEnd w:id="303"/>
      <w:bookmarkEnd w:id="304"/>
      <w:bookmarkEnd w:id="305"/>
    </w:p>
    <w:p w14:paraId="3D90963B" w14:textId="77777777" w:rsidR="00972FED" w:rsidRPr="006F0B54" w:rsidRDefault="00972FED" w:rsidP="00972FED">
      <w:pPr>
        <w:pStyle w:val="Heading3"/>
        <w:rPr>
          <w:lang w:eastAsia="zh-CN"/>
        </w:rPr>
      </w:pPr>
      <w:bookmarkStart w:id="306" w:name="_Toc21101034"/>
      <w:bookmarkStart w:id="307" w:name="_Toc29810073"/>
      <w:bookmarkStart w:id="308" w:name="_Toc37273351"/>
      <w:bookmarkStart w:id="309" w:name="_Toc45884666"/>
      <w:bookmarkStart w:id="310" w:name="_Toc53182630"/>
      <w:bookmarkStart w:id="311" w:name="_Toc58865024"/>
      <w:bookmarkStart w:id="312" w:name="_Toc58866606"/>
      <w:bookmarkStart w:id="313" w:name="_Toc66717639"/>
      <w:bookmarkStart w:id="314" w:name="_Toc74930200"/>
      <w:bookmarkStart w:id="315" w:name="_Toc76544485"/>
      <w:bookmarkStart w:id="316" w:name="_Toc82538821"/>
      <w:r w:rsidRPr="006F0B54">
        <w:rPr>
          <w:lang w:eastAsia="zh-CN"/>
        </w:rPr>
        <w:t>4.7.1</w:t>
      </w:r>
      <w:r w:rsidRPr="006F0B54">
        <w:rPr>
          <w:lang w:eastAsia="zh-CN"/>
        </w:rPr>
        <w:tab/>
        <w:t>General</w:t>
      </w:r>
      <w:bookmarkEnd w:id="306"/>
      <w:bookmarkEnd w:id="307"/>
      <w:bookmarkEnd w:id="308"/>
      <w:bookmarkEnd w:id="309"/>
      <w:bookmarkEnd w:id="310"/>
      <w:bookmarkEnd w:id="311"/>
      <w:bookmarkEnd w:id="312"/>
      <w:bookmarkEnd w:id="313"/>
      <w:bookmarkEnd w:id="314"/>
      <w:bookmarkEnd w:id="315"/>
      <w:bookmarkEnd w:id="316"/>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17" w:name="_Toc21101035"/>
      <w:bookmarkStart w:id="318" w:name="_Toc29810074"/>
      <w:bookmarkStart w:id="319"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20" w:name="_Toc45884667"/>
      <w:bookmarkStart w:id="321" w:name="_Toc53182631"/>
      <w:bookmarkStart w:id="322" w:name="_Toc58865025"/>
      <w:bookmarkStart w:id="323" w:name="_Toc58866607"/>
      <w:bookmarkStart w:id="324" w:name="_Toc66717640"/>
      <w:bookmarkStart w:id="325" w:name="_Toc74930201"/>
      <w:bookmarkStart w:id="326" w:name="_Toc76544486"/>
      <w:bookmarkStart w:id="327" w:name="_Toc82538822"/>
      <w:r w:rsidRPr="006F0B54">
        <w:rPr>
          <w:lang w:eastAsia="zh-CN"/>
        </w:rPr>
        <w:t>4.7.2</w:t>
      </w:r>
      <w:r w:rsidRPr="006F0B54">
        <w:rPr>
          <w:lang w:eastAsia="zh-CN"/>
        </w:rPr>
        <w:tab/>
        <w:t>Test signal configurations</w:t>
      </w:r>
      <w:bookmarkEnd w:id="317"/>
      <w:bookmarkEnd w:id="318"/>
      <w:bookmarkEnd w:id="319"/>
      <w:bookmarkEnd w:id="320"/>
      <w:bookmarkEnd w:id="321"/>
      <w:bookmarkEnd w:id="322"/>
      <w:bookmarkEnd w:id="323"/>
      <w:bookmarkEnd w:id="324"/>
      <w:bookmarkEnd w:id="325"/>
      <w:bookmarkEnd w:id="326"/>
      <w:bookmarkEnd w:id="327"/>
    </w:p>
    <w:p w14:paraId="5FE5AB58" w14:textId="77777777" w:rsidR="00972FED" w:rsidRPr="006F0B54" w:rsidRDefault="00972FED" w:rsidP="00972FED">
      <w:pPr>
        <w:pStyle w:val="Heading4"/>
      </w:pPr>
      <w:bookmarkStart w:id="328" w:name="_Toc21101036"/>
      <w:bookmarkStart w:id="329" w:name="_Toc29810075"/>
      <w:bookmarkStart w:id="330" w:name="_Toc37273353"/>
      <w:bookmarkStart w:id="331" w:name="_Toc45884668"/>
      <w:bookmarkStart w:id="332" w:name="_Toc53182632"/>
      <w:bookmarkStart w:id="333" w:name="_Toc58865026"/>
      <w:bookmarkStart w:id="334" w:name="_Toc58866608"/>
      <w:bookmarkStart w:id="335" w:name="_Toc66717641"/>
      <w:bookmarkStart w:id="336" w:name="_Toc74930202"/>
      <w:bookmarkStart w:id="337" w:name="_Toc76544487"/>
      <w:bookmarkStart w:id="338" w:name="_Toc82538823"/>
      <w:r w:rsidRPr="006F0B54">
        <w:t>4.7.2.1</w:t>
      </w:r>
      <w:r w:rsidRPr="006F0B54">
        <w:tab/>
        <w:t>Test signal used to build Test Configurations</w:t>
      </w:r>
      <w:bookmarkEnd w:id="328"/>
      <w:bookmarkEnd w:id="329"/>
      <w:bookmarkEnd w:id="330"/>
      <w:bookmarkEnd w:id="331"/>
      <w:bookmarkEnd w:id="332"/>
      <w:bookmarkEnd w:id="333"/>
      <w:bookmarkEnd w:id="334"/>
      <w:bookmarkEnd w:id="335"/>
      <w:bookmarkEnd w:id="336"/>
      <w:bookmarkEnd w:id="337"/>
      <w:bookmarkEnd w:id="338"/>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39" w:name="_Ref516750404"/>
      <w:r w:rsidRPr="006F0B54">
        <w:t>Table</w:t>
      </w:r>
      <w:bookmarkEnd w:id="339"/>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40" w:name="_Toc21101037"/>
      <w:bookmarkStart w:id="341" w:name="_Toc29810076"/>
      <w:bookmarkStart w:id="342" w:name="_Toc37273354"/>
      <w:bookmarkStart w:id="343" w:name="_Toc45884669"/>
      <w:bookmarkStart w:id="344" w:name="_Toc53182633"/>
      <w:bookmarkStart w:id="345" w:name="_Toc58865027"/>
      <w:bookmarkStart w:id="346" w:name="_Toc58866609"/>
      <w:bookmarkStart w:id="347" w:name="_Toc66717642"/>
      <w:bookmarkStart w:id="348" w:name="_Toc74930203"/>
      <w:bookmarkStart w:id="349" w:name="_Toc76544488"/>
      <w:bookmarkStart w:id="350" w:name="_Toc82538824"/>
      <w:r w:rsidRPr="006F0B54">
        <w:rPr>
          <w:lang w:eastAsia="zh-CN"/>
        </w:rPr>
        <w:t>4</w:t>
      </w:r>
      <w:bookmarkStart w:id="351" w:name="_Hlk517255432"/>
      <w:r w:rsidRPr="006F0B54">
        <w:rPr>
          <w:lang w:eastAsia="zh-CN"/>
        </w:rPr>
        <w:t>.7.2</w:t>
      </w:r>
      <w:bookmarkEnd w:id="351"/>
      <w:r w:rsidRPr="006F0B54">
        <w:rPr>
          <w:lang w:eastAsia="zh-CN"/>
        </w:rPr>
        <w:t>.2</w:t>
      </w:r>
      <w:r w:rsidRPr="006F0B54">
        <w:rPr>
          <w:lang w:eastAsia="zh-CN"/>
        </w:rPr>
        <w:tab/>
        <w:t>NRTC1: Contiguous spectrum operation</w:t>
      </w:r>
      <w:bookmarkEnd w:id="340"/>
      <w:bookmarkEnd w:id="341"/>
      <w:bookmarkEnd w:id="342"/>
      <w:bookmarkEnd w:id="343"/>
      <w:bookmarkEnd w:id="344"/>
      <w:bookmarkEnd w:id="345"/>
      <w:bookmarkEnd w:id="346"/>
      <w:bookmarkEnd w:id="347"/>
      <w:bookmarkEnd w:id="348"/>
      <w:bookmarkEnd w:id="349"/>
      <w:bookmarkEnd w:id="35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52" w:name="_Toc21101038"/>
      <w:bookmarkStart w:id="353" w:name="_Toc29810077"/>
      <w:bookmarkStart w:id="354" w:name="_Toc37273355"/>
      <w:bookmarkStart w:id="355" w:name="_Toc45884670"/>
      <w:bookmarkStart w:id="356" w:name="_Toc53182634"/>
      <w:bookmarkStart w:id="357" w:name="_Toc58865028"/>
      <w:bookmarkStart w:id="358" w:name="_Toc58866610"/>
      <w:bookmarkStart w:id="359" w:name="_Toc66717643"/>
      <w:bookmarkStart w:id="360" w:name="_Toc74930204"/>
      <w:bookmarkStart w:id="361" w:name="_Toc76544489"/>
      <w:bookmarkStart w:id="362" w:name="_Toc82538825"/>
      <w:r w:rsidRPr="006F0B54">
        <w:t>4</w:t>
      </w:r>
      <w:r w:rsidRPr="006F0B54">
        <w:rPr>
          <w:lang w:eastAsia="zh-CN"/>
        </w:rPr>
        <w:t>.7.2</w:t>
      </w:r>
      <w:r w:rsidRPr="006F0B54">
        <w:t>.2</w:t>
      </w:r>
      <w:r w:rsidRPr="006F0B54">
        <w:rPr>
          <w:lang w:eastAsia="zh-CN"/>
        </w:rPr>
        <w:t>.1</w:t>
      </w:r>
      <w:r w:rsidRPr="006F0B54">
        <w:tab/>
        <w:t>NRTC1 generation</w:t>
      </w:r>
      <w:bookmarkEnd w:id="352"/>
      <w:bookmarkEnd w:id="353"/>
      <w:bookmarkEnd w:id="354"/>
      <w:bookmarkEnd w:id="355"/>
      <w:bookmarkEnd w:id="356"/>
      <w:bookmarkEnd w:id="357"/>
      <w:bookmarkEnd w:id="358"/>
      <w:bookmarkEnd w:id="359"/>
      <w:bookmarkEnd w:id="360"/>
      <w:bookmarkEnd w:id="361"/>
      <w:bookmarkEnd w:id="362"/>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63" w:name="_Toc21101039"/>
      <w:bookmarkStart w:id="364"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65" w:name="_Toc37273356"/>
      <w:bookmarkStart w:id="366" w:name="_Toc45884671"/>
      <w:bookmarkStart w:id="367" w:name="_Toc53182635"/>
      <w:bookmarkStart w:id="368" w:name="_Toc58865029"/>
      <w:bookmarkStart w:id="369" w:name="_Toc58866611"/>
      <w:bookmarkStart w:id="370" w:name="_Toc66717644"/>
      <w:bookmarkStart w:id="371" w:name="_Toc74930205"/>
      <w:bookmarkStart w:id="372" w:name="_Toc76544490"/>
      <w:bookmarkStart w:id="373" w:name="_Toc82538826"/>
      <w:r w:rsidRPr="006F0B54">
        <w:t>4</w:t>
      </w:r>
      <w:r w:rsidRPr="006F0B54">
        <w:rPr>
          <w:lang w:eastAsia="zh-CN"/>
        </w:rPr>
        <w:t>.7.2</w:t>
      </w:r>
      <w:r w:rsidRPr="006F0B54">
        <w:t>.2.</w:t>
      </w:r>
      <w:r w:rsidRPr="006F0B54">
        <w:rPr>
          <w:lang w:eastAsia="zh-CN"/>
        </w:rPr>
        <w:t>2</w:t>
      </w:r>
      <w:r w:rsidRPr="006F0B54">
        <w:tab/>
        <w:t>NRTC1 power allocation</w:t>
      </w:r>
      <w:bookmarkEnd w:id="363"/>
      <w:bookmarkEnd w:id="364"/>
      <w:bookmarkEnd w:id="365"/>
      <w:bookmarkEnd w:id="366"/>
      <w:bookmarkEnd w:id="367"/>
      <w:bookmarkEnd w:id="368"/>
      <w:bookmarkEnd w:id="369"/>
      <w:bookmarkEnd w:id="370"/>
      <w:bookmarkEnd w:id="371"/>
      <w:bookmarkEnd w:id="372"/>
      <w:bookmarkEnd w:id="373"/>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74" w:name="_Toc21101040"/>
      <w:bookmarkStart w:id="375" w:name="_Toc29810079"/>
      <w:bookmarkStart w:id="376" w:name="_Toc37273357"/>
      <w:bookmarkStart w:id="377" w:name="_Toc45884672"/>
      <w:bookmarkStart w:id="378" w:name="_Toc53182636"/>
      <w:bookmarkStart w:id="379" w:name="_Toc58865030"/>
      <w:bookmarkStart w:id="380" w:name="_Toc58866612"/>
      <w:bookmarkStart w:id="381" w:name="_Toc66717645"/>
      <w:bookmarkStart w:id="382" w:name="_Toc74930206"/>
      <w:bookmarkStart w:id="383" w:name="_Toc76544491"/>
      <w:bookmarkStart w:id="384" w:name="_Toc82538827"/>
      <w:r w:rsidRPr="006F0B54">
        <w:t>4.</w:t>
      </w:r>
      <w:r w:rsidRPr="006F0B54">
        <w:rPr>
          <w:lang w:eastAsia="zh-CN"/>
        </w:rPr>
        <w:t>7.2</w:t>
      </w:r>
      <w:r w:rsidRPr="006F0B54">
        <w:t>.3</w:t>
      </w:r>
      <w:r w:rsidRPr="006F0B54">
        <w:tab/>
      </w:r>
      <w:r w:rsidRPr="006F0B54">
        <w:rPr>
          <w:lang w:eastAsia="zh-CN"/>
        </w:rPr>
        <w:t>NRTC2: Contiguous CA occupied bandwidth</w:t>
      </w:r>
      <w:bookmarkEnd w:id="374"/>
      <w:bookmarkEnd w:id="375"/>
      <w:bookmarkEnd w:id="376"/>
      <w:bookmarkEnd w:id="377"/>
      <w:bookmarkEnd w:id="378"/>
      <w:bookmarkEnd w:id="379"/>
      <w:bookmarkEnd w:id="380"/>
      <w:bookmarkEnd w:id="381"/>
      <w:bookmarkEnd w:id="382"/>
      <w:bookmarkEnd w:id="383"/>
      <w:bookmarkEnd w:id="384"/>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85" w:name="_Toc21101041"/>
      <w:bookmarkStart w:id="386" w:name="_Toc29810080"/>
      <w:bookmarkStart w:id="387" w:name="_Toc37273358"/>
      <w:bookmarkStart w:id="388" w:name="_Toc45884673"/>
      <w:bookmarkStart w:id="389" w:name="_Toc53182637"/>
      <w:bookmarkStart w:id="390" w:name="_Toc58865031"/>
      <w:bookmarkStart w:id="391" w:name="_Toc58866613"/>
      <w:bookmarkStart w:id="392" w:name="_Toc66717646"/>
      <w:bookmarkStart w:id="393" w:name="_Toc74930207"/>
      <w:bookmarkStart w:id="394" w:name="_Toc76544492"/>
      <w:bookmarkStart w:id="395" w:name="_Toc82538828"/>
      <w:r w:rsidRPr="006F0B54">
        <w:rPr>
          <w:lang w:eastAsia="zh-CN"/>
        </w:rPr>
        <w:t>4.7.2.3.1</w:t>
      </w:r>
      <w:r w:rsidRPr="006F0B54">
        <w:rPr>
          <w:lang w:eastAsia="zh-CN"/>
        </w:rPr>
        <w:tab/>
        <w:t>NRTC2 generation</w:t>
      </w:r>
      <w:bookmarkEnd w:id="385"/>
      <w:bookmarkEnd w:id="386"/>
      <w:bookmarkEnd w:id="387"/>
      <w:bookmarkEnd w:id="388"/>
      <w:bookmarkEnd w:id="389"/>
      <w:bookmarkEnd w:id="390"/>
      <w:bookmarkEnd w:id="391"/>
      <w:bookmarkEnd w:id="392"/>
      <w:bookmarkEnd w:id="393"/>
      <w:bookmarkEnd w:id="394"/>
      <w:bookmarkEnd w:id="395"/>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396" w:name="OLE_LINK18"/>
      <w:r w:rsidRPr="006F0B54">
        <w:rPr>
          <w:lang w:eastAsia="zh-CN"/>
        </w:rPr>
        <w:t>component carrier</w:t>
      </w:r>
      <w:bookmarkEnd w:id="396"/>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97" w:name="_Toc21101042"/>
      <w:bookmarkStart w:id="398" w:name="_Toc29810081"/>
      <w:bookmarkStart w:id="399" w:name="_Toc37273359"/>
      <w:bookmarkStart w:id="400" w:name="_Toc45884674"/>
      <w:bookmarkStart w:id="401" w:name="_Toc53182638"/>
      <w:bookmarkStart w:id="402" w:name="_Toc58865032"/>
      <w:bookmarkStart w:id="403" w:name="_Toc58866614"/>
      <w:bookmarkStart w:id="404" w:name="_Toc66717647"/>
      <w:bookmarkStart w:id="405" w:name="_Toc74930208"/>
      <w:bookmarkStart w:id="406" w:name="_Toc76544493"/>
      <w:bookmarkStart w:id="407" w:name="_Toc82538829"/>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97"/>
      <w:bookmarkEnd w:id="398"/>
      <w:bookmarkEnd w:id="399"/>
      <w:bookmarkEnd w:id="400"/>
      <w:bookmarkEnd w:id="401"/>
      <w:bookmarkEnd w:id="402"/>
      <w:bookmarkEnd w:id="403"/>
      <w:bookmarkEnd w:id="404"/>
      <w:bookmarkEnd w:id="405"/>
      <w:bookmarkEnd w:id="406"/>
      <w:bookmarkEnd w:id="40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408" w:name="_Toc21101043"/>
      <w:bookmarkStart w:id="40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410" w:name="_Toc37273360"/>
      <w:bookmarkStart w:id="411" w:name="_Toc45884675"/>
      <w:bookmarkStart w:id="412" w:name="_Toc53182639"/>
      <w:bookmarkStart w:id="413" w:name="_Toc58865033"/>
      <w:bookmarkStart w:id="414" w:name="_Toc58866615"/>
      <w:bookmarkStart w:id="415" w:name="_Toc66717648"/>
      <w:bookmarkStart w:id="416" w:name="_Toc74930209"/>
      <w:bookmarkStart w:id="417" w:name="_Toc76544494"/>
      <w:bookmarkStart w:id="418" w:name="_Toc82538830"/>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408"/>
      <w:bookmarkEnd w:id="409"/>
      <w:bookmarkEnd w:id="410"/>
      <w:bookmarkEnd w:id="411"/>
      <w:bookmarkEnd w:id="412"/>
      <w:bookmarkEnd w:id="413"/>
      <w:bookmarkEnd w:id="414"/>
      <w:bookmarkEnd w:id="415"/>
      <w:bookmarkEnd w:id="416"/>
      <w:bookmarkEnd w:id="417"/>
      <w:bookmarkEnd w:id="418"/>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419" w:name="_Toc21101044"/>
      <w:bookmarkStart w:id="420" w:name="_Toc29810083"/>
      <w:bookmarkStart w:id="421" w:name="_Toc37273361"/>
      <w:bookmarkStart w:id="422" w:name="_Toc45884676"/>
      <w:bookmarkStart w:id="423" w:name="_Toc53182640"/>
      <w:bookmarkStart w:id="424" w:name="_Toc58865034"/>
      <w:bookmarkStart w:id="425" w:name="_Toc58866616"/>
      <w:bookmarkStart w:id="426" w:name="_Toc66717649"/>
      <w:bookmarkStart w:id="427" w:name="_Toc74930210"/>
      <w:bookmarkStart w:id="428" w:name="_Toc76544495"/>
      <w:bookmarkStart w:id="429" w:name="_Toc82538831"/>
      <w:r w:rsidRPr="006F0B54">
        <w:t>4.</w:t>
      </w:r>
      <w:r w:rsidRPr="006F0B54">
        <w:rPr>
          <w:lang w:eastAsia="zh-CN"/>
        </w:rPr>
        <w:t>7.2</w:t>
      </w:r>
      <w:r w:rsidRPr="006F0B54">
        <w:t>.4.1</w:t>
      </w:r>
      <w:r w:rsidRPr="006F0B54">
        <w:tab/>
        <w:t>NRTC3 generation</w:t>
      </w:r>
      <w:bookmarkEnd w:id="419"/>
      <w:bookmarkEnd w:id="420"/>
      <w:bookmarkEnd w:id="421"/>
      <w:bookmarkEnd w:id="422"/>
      <w:bookmarkEnd w:id="423"/>
      <w:bookmarkEnd w:id="424"/>
      <w:bookmarkEnd w:id="425"/>
      <w:bookmarkEnd w:id="426"/>
      <w:bookmarkEnd w:id="427"/>
      <w:bookmarkEnd w:id="428"/>
      <w:bookmarkEnd w:id="429"/>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430" w:name="_Toc21101045"/>
      <w:bookmarkStart w:id="431" w:name="_Toc29810084"/>
      <w:bookmarkStart w:id="432"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433" w:name="_Toc45884677"/>
      <w:bookmarkStart w:id="434" w:name="_Toc53182641"/>
      <w:bookmarkStart w:id="435" w:name="_Toc58865035"/>
      <w:bookmarkStart w:id="436" w:name="_Toc58866617"/>
      <w:bookmarkStart w:id="437" w:name="_Toc66717650"/>
      <w:bookmarkStart w:id="438" w:name="_Toc74930211"/>
      <w:bookmarkStart w:id="439" w:name="_Toc76544496"/>
      <w:bookmarkStart w:id="440" w:name="_Toc82538832"/>
      <w:r w:rsidRPr="006F0B54">
        <w:rPr>
          <w:lang w:eastAsia="zh-CN"/>
        </w:rPr>
        <w:t>4.7.2.4.2</w:t>
      </w:r>
      <w:r w:rsidRPr="006F0B54">
        <w:rPr>
          <w:lang w:eastAsia="zh-CN"/>
        </w:rPr>
        <w:tab/>
      </w:r>
      <w:r w:rsidRPr="006F0B54">
        <w:t xml:space="preserve">NRTC3 </w:t>
      </w:r>
      <w:r w:rsidRPr="006F0B54">
        <w:rPr>
          <w:lang w:eastAsia="zh-CN"/>
        </w:rPr>
        <w:t>power allocation</w:t>
      </w:r>
      <w:bookmarkEnd w:id="430"/>
      <w:bookmarkEnd w:id="431"/>
      <w:bookmarkEnd w:id="432"/>
      <w:bookmarkEnd w:id="433"/>
      <w:bookmarkEnd w:id="434"/>
      <w:bookmarkEnd w:id="435"/>
      <w:bookmarkEnd w:id="436"/>
      <w:bookmarkEnd w:id="437"/>
      <w:bookmarkEnd w:id="438"/>
      <w:bookmarkEnd w:id="439"/>
      <w:bookmarkEnd w:id="440"/>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441" w:name="_Toc21101046"/>
      <w:bookmarkStart w:id="442"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443" w:name="_Toc37273363"/>
      <w:bookmarkStart w:id="444" w:name="_Toc45884678"/>
      <w:bookmarkStart w:id="445" w:name="_Toc53182642"/>
      <w:bookmarkStart w:id="446" w:name="_Toc58865036"/>
      <w:bookmarkStart w:id="447" w:name="_Toc58866618"/>
      <w:bookmarkStart w:id="448" w:name="_Toc66717651"/>
      <w:bookmarkStart w:id="449" w:name="_Toc74930212"/>
      <w:bookmarkStart w:id="450" w:name="_Toc76544497"/>
      <w:bookmarkStart w:id="451" w:name="_Toc82538833"/>
      <w:r w:rsidRPr="006F0B54">
        <w:rPr>
          <w:lang w:eastAsia="zh-CN"/>
        </w:rPr>
        <w:t>4.7.2.5</w:t>
      </w:r>
      <w:r w:rsidRPr="006F0B54">
        <w:tab/>
        <w:t xml:space="preserve">NRTC4: Multi-band </w:t>
      </w:r>
      <w:r w:rsidRPr="006F0B54">
        <w:rPr>
          <w:lang w:eastAsia="zh-CN"/>
        </w:rPr>
        <w:t>test configuration for full carrier allocation</w:t>
      </w:r>
      <w:bookmarkEnd w:id="441"/>
      <w:bookmarkEnd w:id="442"/>
      <w:bookmarkEnd w:id="443"/>
      <w:bookmarkEnd w:id="444"/>
      <w:bookmarkEnd w:id="445"/>
      <w:bookmarkEnd w:id="446"/>
      <w:bookmarkEnd w:id="447"/>
      <w:bookmarkEnd w:id="448"/>
      <w:bookmarkEnd w:id="449"/>
      <w:bookmarkEnd w:id="450"/>
      <w:bookmarkEnd w:id="451"/>
    </w:p>
    <w:p w14:paraId="76EB5C2F" w14:textId="77777777" w:rsidR="00972FED" w:rsidRPr="006F0B54" w:rsidRDefault="00972FED" w:rsidP="00972FED">
      <w:bookmarkStart w:id="452" w:name="_Toc21101047"/>
      <w:bookmarkStart w:id="453"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454" w:name="_Toc37273364"/>
      <w:bookmarkStart w:id="455" w:name="_Toc45884679"/>
      <w:bookmarkStart w:id="456" w:name="_Toc53182643"/>
      <w:bookmarkStart w:id="457" w:name="_Toc58865037"/>
      <w:bookmarkStart w:id="458" w:name="_Toc58866619"/>
      <w:bookmarkStart w:id="459" w:name="_Toc66717652"/>
      <w:bookmarkStart w:id="460" w:name="_Toc74930213"/>
      <w:bookmarkStart w:id="461" w:name="_Toc76544498"/>
      <w:bookmarkStart w:id="462" w:name="_Toc82538834"/>
      <w:r w:rsidRPr="006F0B54">
        <w:rPr>
          <w:lang w:eastAsia="zh-CN"/>
        </w:rPr>
        <w:t>4.7.2.5</w:t>
      </w:r>
      <w:r w:rsidRPr="006F0B54">
        <w:t>.1</w:t>
      </w:r>
      <w:r w:rsidRPr="006F0B54">
        <w:tab/>
        <w:t>NRTC4 generation</w:t>
      </w:r>
      <w:bookmarkEnd w:id="452"/>
      <w:bookmarkEnd w:id="453"/>
      <w:bookmarkEnd w:id="454"/>
      <w:bookmarkEnd w:id="455"/>
      <w:bookmarkEnd w:id="456"/>
      <w:bookmarkEnd w:id="457"/>
      <w:bookmarkEnd w:id="458"/>
      <w:bookmarkEnd w:id="459"/>
      <w:bookmarkEnd w:id="460"/>
      <w:bookmarkEnd w:id="461"/>
      <w:bookmarkEnd w:id="46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463" w:name="_Toc21101048"/>
      <w:bookmarkStart w:id="464" w:name="_Toc29810087"/>
      <w:bookmarkStart w:id="465" w:name="_Toc37273365"/>
      <w:bookmarkStart w:id="466" w:name="_Toc45884680"/>
      <w:bookmarkStart w:id="467" w:name="_Toc53182644"/>
      <w:bookmarkStart w:id="468" w:name="_Toc58865038"/>
      <w:bookmarkStart w:id="469" w:name="_Toc58866620"/>
      <w:bookmarkStart w:id="470" w:name="_Toc66717653"/>
      <w:bookmarkStart w:id="471" w:name="_Toc74930214"/>
      <w:bookmarkStart w:id="472" w:name="_Toc76544499"/>
      <w:bookmarkStart w:id="473" w:name="_Toc82538835"/>
      <w:r w:rsidRPr="006F0B54">
        <w:rPr>
          <w:lang w:eastAsia="zh-CN"/>
        </w:rPr>
        <w:t>4.7.2.5</w:t>
      </w:r>
      <w:r w:rsidRPr="006F0B54">
        <w:t>.2</w:t>
      </w:r>
      <w:r w:rsidRPr="006F0B54">
        <w:tab/>
        <w:t>NRTC4 power allocation</w:t>
      </w:r>
      <w:bookmarkEnd w:id="463"/>
      <w:bookmarkEnd w:id="464"/>
      <w:bookmarkEnd w:id="465"/>
      <w:bookmarkEnd w:id="466"/>
      <w:bookmarkEnd w:id="467"/>
      <w:bookmarkEnd w:id="468"/>
      <w:bookmarkEnd w:id="469"/>
      <w:bookmarkEnd w:id="470"/>
      <w:bookmarkEnd w:id="471"/>
      <w:bookmarkEnd w:id="472"/>
      <w:bookmarkEnd w:id="473"/>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474" w:name="_Toc21101049"/>
      <w:bookmarkStart w:id="475" w:name="_Toc29810088"/>
      <w:bookmarkStart w:id="476" w:name="_Toc37273366"/>
      <w:bookmarkStart w:id="477" w:name="_Toc45884681"/>
      <w:bookmarkStart w:id="478" w:name="_Toc53182645"/>
      <w:bookmarkStart w:id="479" w:name="_Toc58865039"/>
      <w:bookmarkStart w:id="480" w:name="_Toc58866621"/>
      <w:bookmarkStart w:id="481" w:name="_Toc66717654"/>
      <w:bookmarkStart w:id="482" w:name="_Toc74930215"/>
      <w:bookmarkStart w:id="483" w:name="_Toc76544500"/>
      <w:bookmarkStart w:id="484" w:name="_Toc82538836"/>
      <w:r w:rsidRPr="006F0B54">
        <w:rPr>
          <w:lang w:eastAsia="zh-CN"/>
        </w:rPr>
        <w:t>4.7.2.6</w:t>
      </w:r>
      <w:r w:rsidRPr="006F0B54">
        <w:tab/>
        <w:t xml:space="preserve">NRTC5: Multi-band </w:t>
      </w:r>
      <w:r w:rsidRPr="006F0B54">
        <w:rPr>
          <w:lang w:eastAsia="zh-CN"/>
        </w:rPr>
        <w:t>test configuration with high PSD per carrier</w:t>
      </w:r>
      <w:bookmarkEnd w:id="474"/>
      <w:bookmarkEnd w:id="475"/>
      <w:bookmarkEnd w:id="476"/>
      <w:bookmarkEnd w:id="477"/>
      <w:bookmarkEnd w:id="478"/>
      <w:bookmarkEnd w:id="479"/>
      <w:bookmarkEnd w:id="480"/>
      <w:bookmarkEnd w:id="481"/>
      <w:bookmarkEnd w:id="482"/>
      <w:bookmarkEnd w:id="483"/>
      <w:bookmarkEnd w:id="484"/>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485" w:name="_Toc21101050"/>
      <w:bookmarkStart w:id="486" w:name="_Toc29810089"/>
      <w:bookmarkStart w:id="487" w:name="_Toc37273367"/>
      <w:bookmarkStart w:id="488" w:name="_Toc45884682"/>
      <w:bookmarkStart w:id="489" w:name="_Toc53182646"/>
      <w:bookmarkStart w:id="490" w:name="_Toc58865040"/>
      <w:bookmarkStart w:id="491" w:name="_Toc58866622"/>
      <w:bookmarkStart w:id="492" w:name="_Toc66717655"/>
      <w:bookmarkStart w:id="493" w:name="_Toc74930216"/>
      <w:bookmarkStart w:id="494" w:name="_Toc76544501"/>
      <w:bookmarkStart w:id="495" w:name="_Toc82538837"/>
      <w:r w:rsidRPr="006F0B54">
        <w:rPr>
          <w:lang w:eastAsia="zh-CN"/>
        </w:rPr>
        <w:t>4.7.2.6</w:t>
      </w:r>
      <w:r w:rsidRPr="006F0B54">
        <w:t>.1</w:t>
      </w:r>
      <w:r w:rsidRPr="006F0B54">
        <w:tab/>
        <w:t>NRTC5 generation</w:t>
      </w:r>
      <w:bookmarkEnd w:id="485"/>
      <w:bookmarkEnd w:id="486"/>
      <w:bookmarkEnd w:id="487"/>
      <w:bookmarkEnd w:id="488"/>
      <w:bookmarkEnd w:id="489"/>
      <w:bookmarkEnd w:id="490"/>
      <w:bookmarkEnd w:id="491"/>
      <w:bookmarkEnd w:id="492"/>
      <w:bookmarkEnd w:id="493"/>
      <w:bookmarkEnd w:id="494"/>
      <w:bookmarkEnd w:id="495"/>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496" w:name="_Toc21101051"/>
      <w:bookmarkStart w:id="497" w:name="_Toc29810090"/>
      <w:bookmarkStart w:id="498" w:name="_Toc37273368"/>
      <w:bookmarkStart w:id="499" w:name="_Toc45884683"/>
      <w:bookmarkStart w:id="500" w:name="_Toc53182647"/>
      <w:bookmarkStart w:id="501" w:name="_Toc58865041"/>
      <w:bookmarkStart w:id="502" w:name="_Toc58866623"/>
      <w:bookmarkStart w:id="503" w:name="_Toc66717656"/>
      <w:bookmarkStart w:id="504" w:name="_Toc74930217"/>
      <w:bookmarkStart w:id="505" w:name="_Toc76544502"/>
      <w:bookmarkStart w:id="506" w:name="_Toc82538838"/>
      <w:r w:rsidRPr="006F0B54">
        <w:rPr>
          <w:lang w:eastAsia="zh-CN"/>
        </w:rPr>
        <w:t>4.7.2.6</w:t>
      </w:r>
      <w:r w:rsidRPr="006F0B54">
        <w:t>.2</w:t>
      </w:r>
      <w:r w:rsidRPr="006F0B54">
        <w:tab/>
        <w:t>NRTC5 power allocation</w:t>
      </w:r>
      <w:bookmarkEnd w:id="496"/>
      <w:bookmarkEnd w:id="497"/>
      <w:bookmarkEnd w:id="498"/>
      <w:bookmarkEnd w:id="499"/>
      <w:bookmarkEnd w:id="500"/>
      <w:bookmarkEnd w:id="501"/>
      <w:bookmarkEnd w:id="502"/>
      <w:bookmarkEnd w:id="503"/>
      <w:bookmarkEnd w:id="504"/>
      <w:bookmarkEnd w:id="505"/>
      <w:bookmarkEnd w:id="506"/>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507" w:name="_Toc21101052"/>
      <w:bookmarkStart w:id="508"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507"/>
      <w:bookmarkEnd w:id="508"/>
    </w:p>
    <w:p w14:paraId="41207471" w14:textId="77777777" w:rsidR="00972FED" w:rsidRPr="006F0B54" w:rsidRDefault="00972FED" w:rsidP="00972FED">
      <w:pPr>
        <w:pStyle w:val="Heading3"/>
        <w:rPr>
          <w:lang w:eastAsia="zh-CN"/>
        </w:rPr>
      </w:pPr>
      <w:bookmarkStart w:id="509" w:name="_Toc21101053"/>
      <w:bookmarkStart w:id="510" w:name="_Toc29810092"/>
      <w:bookmarkStart w:id="511" w:name="_Toc37273369"/>
      <w:bookmarkStart w:id="512" w:name="_Toc45884684"/>
      <w:bookmarkStart w:id="513" w:name="_Toc53182648"/>
      <w:bookmarkStart w:id="514" w:name="_Toc58865042"/>
      <w:bookmarkStart w:id="515" w:name="_Toc58866624"/>
      <w:bookmarkStart w:id="516" w:name="_Toc66717657"/>
      <w:bookmarkStart w:id="517" w:name="_Toc74930218"/>
      <w:bookmarkStart w:id="518" w:name="_Toc76544503"/>
      <w:bookmarkStart w:id="519" w:name="_Toc82538839"/>
      <w:r w:rsidRPr="006F0B54">
        <w:rPr>
          <w:lang w:eastAsia="zh-CN"/>
        </w:rPr>
        <w:t>4.8.1</w:t>
      </w:r>
      <w:r w:rsidRPr="006F0B54">
        <w:rPr>
          <w:lang w:eastAsia="zh-CN"/>
        </w:rPr>
        <w:tab/>
        <w:t>Requirement set applicability</w:t>
      </w:r>
      <w:bookmarkEnd w:id="509"/>
      <w:bookmarkEnd w:id="510"/>
      <w:bookmarkEnd w:id="511"/>
      <w:bookmarkEnd w:id="512"/>
      <w:bookmarkEnd w:id="513"/>
      <w:bookmarkEnd w:id="514"/>
      <w:bookmarkEnd w:id="515"/>
      <w:bookmarkEnd w:id="516"/>
      <w:bookmarkEnd w:id="517"/>
      <w:bookmarkEnd w:id="518"/>
      <w:bookmarkEnd w:id="519"/>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520" w:name="_Toc21101054"/>
      <w:bookmarkStart w:id="521" w:name="_Toc29810093"/>
      <w:bookmarkStart w:id="522" w:name="_Toc37273370"/>
      <w:bookmarkStart w:id="523" w:name="_Toc45884685"/>
      <w:bookmarkStart w:id="524" w:name="_Toc53182649"/>
      <w:bookmarkStart w:id="525" w:name="_Toc58865043"/>
      <w:bookmarkStart w:id="526" w:name="_Toc58866625"/>
      <w:bookmarkStart w:id="527" w:name="_Toc66717658"/>
      <w:bookmarkStart w:id="528" w:name="_Toc74930219"/>
      <w:bookmarkStart w:id="529" w:name="_Toc76544504"/>
      <w:bookmarkStart w:id="530" w:name="_Toc82538840"/>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520"/>
      <w:bookmarkEnd w:id="521"/>
      <w:bookmarkEnd w:id="522"/>
      <w:bookmarkEnd w:id="523"/>
      <w:bookmarkEnd w:id="524"/>
      <w:bookmarkEnd w:id="525"/>
      <w:bookmarkEnd w:id="526"/>
      <w:bookmarkEnd w:id="527"/>
      <w:bookmarkEnd w:id="528"/>
      <w:bookmarkEnd w:id="529"/>
      <w:bookmarkEnd w:id="530"/>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531" w:name="_Toc21101055"/>
      <w:bookmarkStart w:id="532" w:name="_Toc29810094"/>
      <w:bookmarkStart w:id="533" w:name="_Toc37273371"/>
      <w:bookmarkStart w:id="534" w:name="_Toc45884686"/>
      <w:bookmarkStart w:id="535" w:name="_Toc53182650"/>
      <w:bookmarkStart w:id="536" w:name="_Toc58865044"/>
      <w:bookmarkStart w:id="537" w:name="_Toc58866626"/>
      <w:bookmarkStart w:id="538" w:name="_Toc66717659"/>
      <w:bookmarkStart w:id="539" w:name="_Toc74930220"/>
      <w:bookmarkStart w:id="540" w:name="_Toc76544505"/>
      <w:bookmarkStart w:id="541" w:name="_Toc82538841"/>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531"/>
      <w:bookmarkEnd w:id="532"/>
      <w:bookmarkEnd w:id="533"/>
      <w:bookmarkEnd w:id="534"/>
      <w:bookmarkEnd w:id="535"/>
      <w:bookmarkEnd w:id="536"/>
      <w:bookmarkEnd w:id="537"/>
      <w:bookmarkEnd w:id="538"/>
      <w:bookmarkEnd w:id="539"/>
      <w:bookmarkEnd w:id="540"/>
      <w:bookmarkEnd w:id="541"/>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542" w:name="_Toc21101056"/>
      <w:bookmarkStart w:id="543" w:name="_Toc29810095"/>
      <w:bookmarkStart w:id="544" w:name="_Toc37273372"/>
      <w:bookmarkStart w:id="545" w:name="_Toc45884687"/>
      <w:bookmarkStart w:id="546" w:name="_Toc53182651"/>
      <w:bookmarkStart w:id="547" w:name="_Toc58865045"/>
      <w:bookmarkStart w:id="548" w:name="_Toc58866627"/>
      <w:bookmarkStart w:id="549" w:name="_Toc66717660"/>
      <w:bookmarkStart w:id="550" w:name="_Toc74930221"/>
      <w:bookmarkStart w:id="551" w:name="_Toc76544506"/>
      <w:bookmarkStart w:id="552" w:name="_Toc82538842"/>
      <w:r w:rsidRPr="006F0B54">
        <w:t>4.9</w:t>
      </w:r>
      <w:r w:rsidRPr="006F0B54">
        <w:tab/>
        <w:t>RF channels and test models</w:t>
      </w:r>
      <w:bookmarkEnd w:id="542"/>
      <w:bookmarkEnd w:id="543"/>
      <w:bookmarkEnd w:id="544"/>
      <w:bookmarkEnd w:id="545"/>
      <w:bookmarkEnd w:id="546"/>
      <w:bookmarkEnd w:id="547"/>
      <w:bookmarkEnd w:id="548"/>
      <w:bookmarkEnd w:id="549"/>
      <w:bookmarkEnd w:id="550"/>
      <w:bookmarkEnd w:id="551"/>
      <w:bookmarkEnd w:id="552"/>
    </w:p>
    <w:p w14:paraId="5DDC5A56" w14:textId="77777777" w:rsidR="00972FED" w:rsidRPr="006F0B54" w:rsidRDefault="00972FED" w:rsidP="00972FED">
      <w:pPr>
        <w:pStyle w:val="Heading3"/>
      </w:pPr>
      <w:bookmarkStart w:id="553" w:name="_Toc21101057"/>
      <w:bookmarkStart w:id="554" w:name="_Toc29810096"/>
      <w:bookmarkStart w:id="555" w:name="_Toc37273373"/>
      <w:bookmarkStart w:id="556" w:name="_Toc45884688"/>
      <w:bookmarkStart w:id="557" w:name="_Toc53182652"/>
      <w:bookmarkStart w:id="558" w:name="_Toc58865046"/>
      <w:bookmarkStart w:id="559" w:name="_Toc58866628"/>
      <w:bookmarkStart w:id="560" w:name="_Toc66717661"/>
      <w:bookmarkStart w:id="561" w:name="_Toc74930222"/>
      <w:bookmarkStart w:id="562" w:name="_Toc76544507"/>
      <w:bookmarkStart w:id="563" w:name="_Toc82538843"/>
      <w:r w:rsidRPr="006F0B54">
        <w:t>4.9.1</w:t>
      </w:r>
      <w:r w:rsidRPr="006F0B54">
        <w:tab/>
        <w:t>RF channels</w:t>
      </w:r>
      <w:bookmarkEnd w:id="553"/>
      <w:bookmarkEnd w:id="554"/>
      <w:bookmarkEnd w:id="555"/>
      <w:bookmarkEnd w:id="556"/>
      <w:bookmarkEnd w:id="557"/>
      <w:bookmarkEnd w:id="558"/>
      <w:bookmarkEnd w:id="559"/>
      <w:bookmarkEnd w:id="560"/>
      <w:bookmarkEnd w:id="561"/>
      <w:bookmarkEnd w:id="562"/>
      <w:bookmarkEnd w:id="563"/>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564" w:name="OLE_LINK42"/>
      <w:bookmarkStart w:id="565" w:name="OLE_LINK43"/>
      <w:r w:rsidRPr="006F0B54">
        <w:rPr>
          <w:rFonts w:cs="v4.2.0"/>
          <w:lang w:eastAsia="zh-CN"/>
        </w:rPr>
        <w:t xml:space="preserve">for </w:t>
      </w:r>
      <w:bookmarkStart w:id="566" w:name="OLE_LINK63"/>
      <w:bookmarkStart w:id="567" w:name="OLE_LINK35"/>
      <w:bookmarkStart w:id="568" w:name="OLE_LINK34"/>
      <w:r w:rsidRPr="006F0B54">
        <w:rPr>
          <w:rFonts w:cs="v4.2.0"/>
          <w:lang w:eastAsia="zh-CN"/>
        </w:rPr>
        <w:t>contiguous spectrum operation</w:t>
      </w:r>
      <w:bookmarkEnd w:id="564"/>
      <w:bookmarkEnd w:id="565"/>
      <w:bookmarkEnd w:id="566"/>
      <w:bookmarkEnd w:id="567"/>
      <w:bookmarkEnd w:id="568"/>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569" w:name="_Toc21101058"/>
      <w:bookmarkStart w:id="570" w:name="_Toc29810097"/>
      <w:bookmarkStart w:id="571" w:name="_Toc37273374"/>
      <w:bookmarkStart w:id="572" w:name="_Toc45884689"/>
      <w:bookmarkStart w:id="573" w:name="_Toc53182653"/>
      <w:bookmarkStart w:id="574" w:name="_Toc58865047"/>
      <w:bookmarkStart w:id="575" w:name="_Toc58866629"/>
      <w:bookmarkStart w:id="576" w:name="_Toc66717662"/>
      <w:bookmarkStart w:id="577" w:name="_Toc74930223"/>
      <w:bookmarkStart w:id="578" w:name="_Toc76544508"/>
      <w:bookmarkStart w:id="579" w:name="_Toc82538844"/>
      <w:r w:rsidRPr="006F0B54">
        <w:t>4.9.2</w:t>
      </w:r>
      <w:r w:rsidRPr="006F0B54">
        <w:tab/>
        <w:t>Test models</w:t>
      </w:r>
      <w:bookmarkEnd w:id="569"/>
      <w:bookmarkEnd w:id="570"/>
      <w:bookmarkEnd w:id="571"/>
      <w:bookmarkEnd w:id="572"/>
      <w:bookmarkEnd w:id="573"/>
      <w:bookmarkEnd w:id="574"/>
      <w:bookmarkEnd w:id="575"/>
      <w:bookmarkEnd w:id="576"/>
      <w:bookmarkEnd w:id="577"/>
      <w:bookmarkEnd w:id="578"/>
      <w:bookmarkEnd w:id="579"/>
    </w:p>
    <w:p w14:paraId="5ADAAF75" w14:textId="77777777" w:rsidR="00972FED" w:rsidRPr="006F0B54" w:rsidRDefault="00972FED" w:rsidP="00972FED">
      <w:pPr>
        <w:pStyle w:val="Heading4"/>
      </w:pPr>
      <w:bookmarkStart w:id="580" w:name="_Toc21101059"/>
      <w:bookmarkStart w:id="581" w:name="_Toc29810098"/>
      <w:bookmarkStart w:id="582" w:name="_Toc37273375"/>
      <w:bookmarkStart w:id="583" w:name="_Toc45884690"/>
      <w:bookmarkStart w:id="584" w:name="_Toc53182654"/>
      <w:bookmarkStart w:id="585" w:name="_Toc58865048"/>
      <w:bookmarkStart w:id="586" w:name="_Toc58866630"/>
      <w:bookmarkStart w:id="587" w:name="_Toc66717663"/>
      <w:bookmarkStart w:id="588" w:name="_Toc74930224"/>
      <w:bookmarkStart w:id="589" w:name="_Toc76544509"/>
      <w:bookmarkStart w:id="590" w:name="_Toc82538845"/>
      <w:r w:rsidRPr="006F0B54">
        <w:t>4.</w:t>
      </w:r>
      <w:r w:rsidRPr="006F0B54">
        <w:rPr>
          <w:lang w:eastAsia="zh-CN"/>
        </w:rPr>
        <w:t>9.2</w:t>
      </w:r>
      <w:r w:rsidRPr="006F0B54">
        <w:t>.1</w:t>
      </w:r>
      <w:r w:rsidRPr="006F0B54">
        <w:tab/>
        <w:t>General</w:t>
      </w:r>
      <w:bookmarkEnd w:id="580"/>
      <w:bookmarkEnd w:id="581"/>
      <w:bookmarkEnd w:id="582"/>
      <w:bookmarkEnd w:id="583"/>
      <w:bookmarkEnd w:id="584"/>
      <w:bookmarkEnd w:id="585"/>
      <w:bookmarkEnd w:id="586"/>
      <w:bookmarkEnd w:id="587"/>
      <w:bookmarkEnd w:id="588"/>
      <w:bookmarkEnd w:id="589"/>
      <w:bookmarkEnd w:id="590"/>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591" w:name="_Toc21101060"/>
      <w:bookmarkStart w:id="592" w:name="_Toc29810099"/>
      <w:bookmarkStart w:id="593" w:name="_Toc37273376"/>
      <w:bookmarkStart w:id="594" w:name="_Toc45884691"/>
      <w:bookmarkStart w:id="595" w:name="_Toc53182655"/>
      <w:bookmarkStart w:id="596" w:name="_Toc58865049"/>
      <w:bookmarkStart w:id="597" w:name="_Toc58866631"/>
      <w:bookmarkStart w:id="598" w:name="_Toc66717664"/>
      <w:bookmarkStart w:id="599" w:name="_Toc74930225"/>
      <w:bookmarkStart w:id="600" w:name="_Toc76544510"/>
      <w:bookmarkStart w:id="601" w:name="_Toc82538846"/>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591"/>
      <w:bookmarkEnd w:id="592"/>
      <w:bookmarkEnd w:id="593"/>
      <w:bookmarkEnd w:id="594"/>
      <w:bookmarkEnd w:id="595"/>
      <w:bookmarkEnd w:id="596"/>
      <w:bookmarkEnd w:id="597"/>
      <w:bookmarkEnd w:id="598"/>
      <w:bookmarkEnd w:id="599"/>
      <w:bookmarkEnd w:id="600"/>
      <w:bookmarkEnd w:id="601"/>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1A2A7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602" w:name="_Toc21101061"/>
      <w:bookmarkStart w:id="603" w:name="_Toc29810100"/>
      <w:bookmarkStart w:id="604" w:name="_Toc37273377"/>
      <w:bookmarkStart w:id="605" w:name="_Toc45884692"/>
      <w:bookmarkStart w:id="606" w:name="_Toc53182656"/>
      <w:bookmarkStart w:id="607" w:name="_Toc58865050"/>
      <w:bookmarkStart w:id="608" w:name="_Toc58866632"/>
      <w:bookmarkStart w:id="609" w:name="_Toc66717665"/>
      <w:bookmarkStart w:id="610" w:name="_Toc74930226"/>
      <w:bookmarkStart w:id="611" w:name="_Toc76544511"/>
      <w:bookmarkStart w:id="612" w:name="_Toc82538847"/>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602"/>
      <w:bookmarkEnd w:id="603"/>
      <w:bookmarkEnd w:id="604"/>
      <w:bookmarkEnd w:id="605"/>
      <w:bookmarkEnd w:id="606"/>
      <w:bookmarkEnd w:id="607"/>
      <w:bookmarkEnd w:id="608"/>
      <w:bookmarkEnd w:id="609"/>
      <w:bookmarkEnd w:id="610"/>
      <w:bookmarkEnd w:id="611"/>
      <w:bookmarkEnd w:id="612"/>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613"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614" w:name="_Toc21101062"/>
      <w:bookmarkStart w:id="615" w:name="_Toc29810101"/>
      <w:bookmarkStart w:id="616" w:name="_Toc37273378"/>
      <w:bookmarkStart w:id="617" w:name="_Toc45884693"/>
      <w:bookmarkStart w:id="618" w:name="_Toc53182657"/>
      <w:bookmarkStart w:id="619" w:name="_Toc58865051"/>
      <w:bookmarkStart w:id="620" w:name="_Toc58866633"/>
      <w:bookmarkStart w:id="621" w:name="_Toc66717666"/>
      <w:bookmarkStart w:id="622" w:name="_Toc74930227"/>
      <w:bookmarkStart w:id="623" w:name="_Toc76544512"/>
      <w:bookmarkStart w:id="624" w:name="_Toc82538848"/>
      <w:bookmarkEnd w:id="613"/>
      <w:r w:rsidRPr="006F0B54">
        <w:t>4.9.2.2.2</w:t>
      </w:r>
      <w:r w:rsidRPr="006F0B54">
        <w:tab/>
        <w:t>NR FR2 test model 2 (NR-</w:t>
      </w:r>
      <w:r w:rsidRPr="006F0B54">
        <w:rPr>
          <w:rFonts w:hint="eastAsia"/>
          <w:lang w:val="en-US" w:eastAsia="zh-CN"/>
        </w:rPr>
        <w:t>FR2-</w:t>
      </w:r>
      <w:r w:rsidRPr="006F0B54">
        <w:t>TM2)</w:t>
      </w:r>
      <w:bookmarkEnd w:id="614"/>
      <w:bookmarkEnd w:id="615"/>
      <w:bookmarkEnd w:id="616"/>
      <w:bookmarkEnd w:id="617"/>
      <w:bookmarkEnd w:id="618"/>
      <w:bookmarkEnd w:id="619"/>
      <w:bookmarkEnd w:id="620"/>
      <w:bookmarkEnd w:id="621"/>
      <w:bookmarkEnd w:id="622"/>
      <w:bookmarkEnd w:id="623"/>
      <w:bookmarkEnd w:id="624"/>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1A2A7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1A2A7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1A2A7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625" w:name="_Toc21101063"/>
      <w:bookmarkStart w:id="626" w:name="_Toc29810102"/>
      <w:bookmarkStart w:id="627" w:name="_Toc37273379"/>
      <w:bookmarkStart w:id="628" w:name="_Toc45884694"/>
      <w:bookmarkStart w:id="629" w:name="_Toc53182658"/>
      <w:bookmarkStart w:id="630" w:name="_Toc58865052"/>
      <w:bookmarkStart w:id="631" w:name="_Toc58866634"/>
      <w:bookmarkStart w:id="632" w:name="_Toc66717667"/>
      <w:bookmarkStart w:id="633" w:name="_Toc74930228"/>
      <w:bookmarkStart w:id="634" w:name="_Toc76544513"/>
      <w:bookmarkStart w:id="635" w:name="_Toc82538849"/>
      <w:r w:rsidRPr="006F0B54">
        <w:t>4.9.2.2.3</w:t>
      </w:r>
      <w:r w:rsidRPr="006F0B54">
        <w:tab/>
        <w:t>NR FR2 test model 3.1 (NR-FR2-TM3.1)</w:t>
      </w:r>
      <w:bookmarkEnd w:id="625"/>
      <w:bookmarkEnd w:id="626"/>
      <w:bookmarkEnd w:id="627"/>
      <w:bookmarkEnd w:id="628"/>
      <w:bookmarkEnd w:id="629"/>
      <w:bookmarkEnd w:id="630"/>
      <w:bookmarkEnd w:id="631"/>
      <w:bookmarkEnd w:id="632"/>
      <w:bookmarkEnd w:id="633"/>
      <w:bookmarkEnd w:id="634"/>
      <w:bookmarkEnd w:id="63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636" w:name="_Toc21101064"/>
      <w:bookmarkStart w:id="637" w:name="_Toc29810103"/>
      <w:bookmarkStart w:id="638" w:name="_Toc37273380"/>
      <w:bookmarkStart w:id="639" w:name="_Toc45884695"/>
      <w:bookmarkStart w:id="640" w:name="_Toc53182659"/>
      <w:bookmarkStart w:id="641" w:name="_Toc58865053"/>
      <w:bookmarkStart w:id="642" w:name="_Toc58866635"/>
      <w:bookmarkStart w:id="643" w:name="_Toc66717668"/>
      <w:bookmarkStart w:id="644" w:name="_Toc74930229"/>
      <w:bookmarkStart w:id="645" w:name="_Toc76544514"/>
      <w:bookmarkStart w:id="646" w:name="_Toc82538850"/>
      <w:r w:rsidRPr="006F0B54">
        <w:t>4.9.2.3</w:t>
      </w:r>
      <w:r w:rsidRPr="006F0B54">
        <w:tab/>
        <w:t>Data content of physical channels and signals for NR-FR2-TM</w:t>
      </w:r>
      <w:bookmarkEnd w:id="636"/>
      <w:bookmarkEnd w:id="637"/>
      <w:bookmarkEnd w:id="638"/>
      <w:bookmarkEnd w:id="639"/>
      <w:bookmarkEnd w:id="640"/>
      <w:bookmarkEnd w:id="641"/>
      <w:bookmarkEnd w:id="642"/>
      <w:bookmarkEnd w:id="643"/>
      <w:bookmarkEnd w:id="644"/>
      <w:bookmarkEnd w:id="645"/>
      <w:bookmarkEnd w:id="646"/>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647"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648" w:name="_Toc29810104"/>
      <w:bookmarkStart w:id="649" w:name="_Toc37273381"/>
      <w:bookmarkStart w:id="650" w:name="_Toc45884696"/>
      <w:bookmarkStart w:id="651" w:name="_Toc53182660"/>
      <w:bookmarkStart w:id="652" w:name="_Toc58865054"/>
      <w:bookmarkStart w:id="653" w:name="_Toc58866636"/>
      <w:bookmarkStart w:id="654" w:name="_Toc66717669"/>
      <w:bookmarkStart w:id="655" w:name="_Toc74930230"/>
      <w:bookmarkStart w:id="656" w:name="_Toc76544515"/>
      <w:bookmarkStart w:id="657" w:name="_Toc82538851"/>
      <w:r w:rsidRPr="006F0B54">
        <w:t>4.9.2.3.1</w:t>
      </w:r>
      <w:r w:rsidRPr="006F0B54">
        <w:tab/>
        <w:t>PDCCH</w:t>
      </w:r>
      <w:bookmarkEnd w:id="647"/>
      <w:bookmarkEnd w:id="648"/>
      <w:bookmarkEnd w:id="649"/>
      <w:bookmarkEnd w:id="650"/>
      <w:bookmarkEnd w:id="651"/>
      <w:bookmarkEnd w:id="652"/>
      <w:bookmarkEnd w:id="653"/>
      <w:bookmarkEnd w:id="654"/>
      <w:bookmarkEnd w:id="655"/>
      <w:bookmarkEnd w:id="656"/>
      <w:bookmarkEnd w:id="657"/>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658" w:name="_Toc21101066"/>
      <w:bookmarkStart w:id="659" w:name="_Toc29810105"/>
      <w:bookmarkStart w:id="660" w:name="_Toc37273382"/>
      <w:bookmarkStart w:id="661" w:name="_Toc45884697"/>
      <w:bookmarkStart w:id="662" w:name="_Toc53182661"/>
      <w:bookmarkStart w:id="663" w:name="_Toc58865055"/>
      <w:bookmarkStart w:id="664" w:name="_Toc58866637"/>
      <w:bookmarkStart w:id="665" w:name="_Toc66717670"/>
      <w:bookmarkStart w:id="666" w:name="_Toc74930231"/>
      <w:bookmarkStart w:id="667" w:name="_Toc76544516"/>
      <w:bookmarkStart w:id="668" w:name="_Toc82538852"/>
      <w:r w:rsidRPr="006F0B54">
        <w:t>4.9.2.3.2</w:t>
      </w:r>
      <w:r w:rsidRPr="006F0B54">
        <w:tab/>
        <w:t>PDSCH</w:t>
      </w:r>
      <w:bookmarkEnd w:id="658"/>
      <w:bookmarkEnd w:id="659"/>
      <w:bookmarkEnd w:id="660"/>
      <w:bookmarkEnd w:id="661"/>
      <w:bookmarkEnd w:id="662"/>
      <w:bookmarkEnd w:id="663"/>
      <w:bookmarkEnd w:id="664"/>
      <w:bookmarkEnd w:id="665"/>
      <w:bookmarkEnd w:id="666"/>
      <w:bookmarkEnd w:id="667"/>
      <w:bookmarkEnd w:id="668"/>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694558900"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694558901"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694558902"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5pt" o:ole="">
            <v:imagedata r:id="rId24" o:title=""/>
          </v:shape>
          <o:OLEObject Type="Embed" ProgID="Equation.3" ShapeID="_x0000_i1028" DrawAspect="Content" ObjectID="_1694558903" r:id="rId25"/>
        </w:object>
      </w:r>
      <w:r w:rsidRPr="006F0B54">
        <w:rPr>
          <w:rFonts w:eastAsia="SimSun"/>
        </w:rPr>
        <w:t xml:space="preserve">, </w:t>
      </w:r>
      <w:r w:rsidRPr="006F0B54">
        <w:rPr>
          <w:position w:val="-14"/>
        </w:rPr>
        <w:object w:dxaOrig="1560" w:dyaOrig="375" w14:anchorId="2161275C">
          <v:shape id="_x0000_i1029" type="#_x0000_t75" style="width:79pt;height:22pt" o:ole="">
            <v:imagedata r:id="rId26" o:title=""/>
          </v:shape>
          <o:OLEObject Type="Embed" ProgID="Equation.3" ShapeID="_x0000_i1029" DrawAspect="Content" ObjectID="_1694558904"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669" w:name="_Toc21101067"/>
      <w:bookmarkStart w:id="670" w:name="_Toc29810106"/>
      <w:bookmarkStart w:id="671" w:name="_Toc37273383"/>
      <w:bookmarkStart w:id="672" w:name="_Toc45884698"/>
      <w:bookmarkStart w:id="673" w:name="_Toc53182662"/>
      <w:bookmarkStart w:id="674" w:name="_Toc58865056"/>
      <w:bookmarkStart w:id="675" w:name="_Toc58866638"/>
      <w:bookmarkStart w:id="676" w:name="_Toc66717671"/>
      <w:bookmarkStart w:id="677" w:name="_Toc74930232"/>
      <w:bookmarkStart w:id="678" w:name="_Toc76544517"/>
      <w:bookmarkStart w:id="679" w:name="_Toc82538853"/>
      <w:r w:rsidRPr="006F0B54">
        <w:t>4.10</w:t>
      </w:r>
      <w:r w:rsidRPr="006F0B54">
        <w:tab/>
        <w:t>Requirements for contiguous and non-contiguous spectrum</w:t>
      </w:r>
      <w:bookmarkEnd w:id="669"/>
      <w:bookmarkEnd w:id="670"/>
      <w:bookmarkEnd w:id="671"/>
      <w:bookmarkEnd w:id="672"/>
      <w:bookmarkEnd w:id="673"/>
      <w:bookmarkEnd w:id="674"/>
      <w:bookmarkEnd w:id="675"/>
      <w:bookmarkEnd w:id="676"/>
      <w:bookmarkEnd w:id="677"/>
      <w:bookmarkEnd w:id="678"/>
      <w:bookmarkEnd w:id="679"/>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680" w:name="_Toc21101068"/>
      <w:bookmarkStart w:id="681" w:name="_Toc29810107"/>
      <w:bookmarkStart w:id="682" w:name="_Toc37273384"/>
      <w:bookmarkStart w:id="683" w:name="_Toc45884699"/>
      <w:bookmarkStart w:id="684" w:name="_Toc53182663"/>
      <w:bookmarkStart w:id="685" w:name="_Toc58865057"/>
      <w:bookmarkStart w:id="686" w:name="_Toc58866639"/>
      <w:bookmarkStart w:id="687" w:name="_Toc66717672"/>
      <w:bookmarkStart w:id="688" w:name="_Toc74930233"/>
      <w:bookmarkStart w:id="689" w:name="_Toc76544518"/>
      <w:bookmarkStart w:id="690" w:name="_Toc82538854"/>
      <w:r w:rsidRPr="006F0B54">
        <w:t>4.11</w:t>
      </w:r>
      <w:r w:rsidRPr="006F0B54">
        <w:tab/>
        <w:t>Requirements for BS capable of multi-band operation</w:t>
      </w:r>
      <w:bookmarkEnd w:id="680"/>
      <w:bookmarkEnd w:id="681"/>
      <w:bookmarkEnd w:id="682"/>
      <w:bookmarkEnd w:id="683"/>
      <w:bookmarkEnd w:id="684"/>
      <w:bookmarkEnd w:id="685"/>
      <w:bookmarkEnd w:id="686"/>
      <w:bookmarkEnd w:id="687"/>
      <w:bookmarkEnd w:id="688"/>
      <w:bookmarkEnd w:id="689"/>
      <w:bookmarkEnd w:id="69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69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692" w:name="_Toc29810108"/>
      <w:bookmarkStart w:id="693" w:name="_Toc37273385"/>
      <w:bookmarkStart w:id="694" w:name="_Toc45884700"/>
      <w:bookmarkStart w:id="695" w:name="_Toc53182664"/>
      <w:bookmarkStart w:id="696" w:name="_Toc58865058"/>
      <w:bookmarkStart w:id="697" w:name="_Toc58866640"/>
      <w:bookmarkStart w:id="698" w:name="_Toc66717673"/>
      <w:bookmarkStart w:id="699" w:name="_Toc74930234"/>
      <w:bookmarkStart w:id="700" w:name="_Toc76544519"/>
      <w:bookmarkStart w:id="701" w:name="_Toc82538855"/>
      <w:r w:rsidRPr="006F0B54">
        <w:t>4.12</w:t>
      </w:r>
      <w:r w:rsidRPr="006F0B54">
        <w:tab/>
        <w:t>Co-location requirements</w:t>
      </w:r>
      <w:bookmarkEnd w:id="691"/>
      <w:bookmarkEnd w:id="692"/>
      <w:bookmarkEnd w:id="693"/>
      <w:bookmarkEnd w:id="694"/>
      <w:bookmarkEnd w:id="695"/>
      <w:bookmarkEnd w:id="696"/>
      <w:bookmarkEnd w:id="697"/>
      <w:bookmarkEnd w:id="698"/>
      <w:bookmarkEnd w:id="699"/>
      <w:bookmarkEnd w:id="700"/>
      <w:bookmarkEnd w:id="701"/>
    </w:p>
    <w:p w14:paraId="430CC26F" w14:textId="77777777" w:rsidR="00972FED" w:rsidRPr="006F0B54" w:rsidRDefault="00972FED" w:rsidP="00972FED">
      <w:pPr>
        <w:pStyle w:val="Heading3"/>
      </w:pPr>
      <w:bookmarkStart w:id="702" w:name="_Toc21101070"/>
      <w:bookmarkStart w:id="703" w:name="_Toc29810109"/>
      <w:bookmarkStart w:id="704" w:name="_Toc37273386"/>
      <w:bookmarkStart w:id="705" w:name="_Toc45884701"/>
      <w:bookmarkStart w:id="706" w:name="_Toc53182665"/>
      <w:bookmarkStart w:id="707" w:name="_Toc58865059"/>
      <w:bookmarkStart w:id="708" w:name="_Toc58866641"/>
      <w:bookmarkStart w:id="709" w:name="_Toc66717674"/>
      <w:bookmarkStart w:id="710" w:name="_Toc74930235"/>
      <w:bookmarkStart w:id="711" w:name="_Toc76544520"/>
      <w:bookmarkStart w:id="712" w:name="_Toc82538856"/>
      <w:r w:rsidRPr="006F0B54">
        <w:rPr>
          <w:lang w:eastAsia="zh-CN"/>
        </w:rPr>
        <w:t>4.1</w:t>
      </w:r>
      <w:r w:rsidRPr="006F0B54">
        <w:rPr>
          <w:lang w:val="en-US" w:eastAsia="zh-CN"/>
        </w:rPr>
        <w:t>2</w:t>
      </w:r>
      <w:r w:rsidRPr="006F0B54">
        <w:rPr>
          <w:lang w:eastAsia="zh-CN"/>
        </w:rPr>
        <w:t>.1</w:t>
      </w:r>
      <w:r w:rsidRPr="006F0B54">
        <w:rPr>
          <w:lang w:eastAsia="zh-CN"/>
        </w:rPr>
        <w:tab/>
        <w:t>General</w:t>
      </w:r>
      <w:bookmarkEnd w:id="702"/>
      <w:bookmarkEnd w:id="703"/>
      <w:bookmarkEnd w:id="704"/>
      <w:bookmarkEnd w:id="705"/>
      <w:bookmarkEnd w:id="706"/>
      <w:bookmarkEnd w:id="707"/>
      <w:bookmarkEnd w:id="708"/>
      <w:bookmarkEnd w:id="709"/>
      <w:bookmarkEnd w:id="710"/>
      <w:bookmarkEnd w:id="711"/>
      <w:bookmarkEnd w:id="712"/>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713" w:name="_Toc21101071"/>
      <w:bookmarkStart w:id="714" w:name="_Toc29810110"/>
      <w:bookmarkStart w:id="715" w:name="_Toc37273387"/>
      <w:bookmarkStart w:id="716" w:name="_Toc45884702"/>
      <w:bookmarkStart w:id="717" w:name="_Toc53182666"/>
      <w:bookmarkStart w:id="718" w:name="_Toc58865060"/>
      <w:bookmarkStart w:id="719" w:name="_Toc58866642"/>
      <w:bookmarkStart w:id="720" w:name="_Toc66717675"/>
      <w:bookmarkStart w:id="721" w:name="_Toc74930236"/>
      <w:bookmarkStart w:id="722" w:name="_Toc76544521"/>
      <w:bookmarkStart w:id="723" w:name="_Toc82538857"/>
      <w:r w:rsidRPr="006F0B54">
        <w:rPr>
          <w:lang w:eastAsia="zh-CN"/>
        </w:rPr>
        <w:t>4.12.2</w:t>
      </w:r>
      <w:r w:rsidRPr="006F0B54">
        <w:rPr>
          <w:lang w:eastAsia="zh-CN"/>
        </w:rPr>
        <w:tab/>
        <w:t>Co-location test antenna</w:t>
      </w:r>
      <w:bookmarkEnd w:id="713"/>
      <w:bookmarkEnd w:id="714"/>
      <w:bookmarkEnd w:id="715"/>
      <w:bookmarkEnd w:id="716"/>
      <w:bookmarkEnd w:id="717"/>
      <w:bookmarkEnd w:id="718"/>
      <w:bookmarkEnd w:id="719"/>
      <w:bookmarkEnd w:id="720"/>
      <w:bookmarkEnd w:id="721"/>
      <w:bookmarkEnd w:id="722"/>
      <w:bookmarkEnd w:id="723"/>
    </w:p>
    <w:p w14:paraId="564473EB" w14:textId="77777777" w:rsidR="00972FED" w:rsidRPr="006F0B54" w:rsidRDefault="00972FED" w:rsidP="00972FED">
      <w:pPr>
        <w:pStyle w:val="Heading4"/>
        <w:rPr>
          <w:lang w:eastAsia="zh-CN"/>
        </w:rPr>
      </w:pPr>
      <w:bookmarkStart w:id="724" w:name="_Toc21101072"/>
      <w:bookmarkStart w:id="725" w:name="_Toc29810111"/>
      <w:bookmarkStart w:id="726" w:name="_Toc37273388"/>
      <w:bookmarkStart w:id="727" w:name="_Toc45884703"/>
      <w:bookmarkStart w:id="728" w:name="_Toc53182667"/>
      <w:bookmarkStart w:id="729" w:name="_Toc58865061"/>
      <w:bookmarkStart w:id="730" w:name="_Toc58866643"/>
      <w:bookmarkStart w:id="731" w:name="_Toc66717676"/>
      <w:bookmarkStart w:id="732" w:name="_Toc74930237"/>
      <w:bookmarkStart w:id="733" w:name="_Toc76544522"/>
      <w:bookmarkStart w:id="734" w:name="_Toc82538858"/>
      <w:r w:rsidRPr="006F0B54">
        <w:rPr>
          <w:lang w:eastAsia="zh-CN"/>
        </w:rPr>
        <w:t>4.12.2.1</w:t>
      </w:r>
      <w:r w:rsidRPr="006F0B54">
        <w:rPr>
          <w:lang w:eastAsia="zh-CN"/>
        </w:rPr>
        <w:tab/>
        <w:t>General</w:t>
      </w:r>
      <w:bookmarkEnd w:id="724"/>
      <w:bookmarkEnd w:id="725"/>
      <w:bookmarkEnd w:id="726"/>
      <w:bookmarkEnd w:id="727"/>
      <w:bookmarkEnd w:id="728"/>
      <w:bookmarkEnd w:id="729"/>
      <w:bookmarkEnd w:id="730"/>
      <w:bookmarkEnd w:id="731"/>
      <w:bookmarkEnd w:id="732"/>
      <w:bookmarkEnd w:id="733"/>
      <w:bookmarkEnd w:id="734"/>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735" w:name="_Toc21101073"/>
      <w:bookmarkStart w:id="736" w:name="_Toc29810112"/>
      <w:bookmarkStart w:id="737" w:name="_Toc37273389"/>
      <w:bookmarkStart w:id="738" w:name="_Toc45884704"/>
      <w:bookmarkStart w:id="739" w:name="_Toc53182668"/>
      <w:bookmarkStart w:id="740" w:name="_Toc58865062"/>
      <w:bookmarkStart w:id="741" w:name="_Toc58866644"/>
      <w:bookmarkStart w:id="742" w:name="_Toc66717677"/>
      <w:bookmarkStart w:id="743" w:name="_Toc74930238"/>
      <w:bookmarkStart w:id="744" w:name="_Toc76544523"/>
      <w:bookmarkStart w:id="745" w:name="_Toc8253885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735"/>
      <w:bookmarkEnd w:id="736"/>
      <w:bookmarkEnd w:id="737"/>
      <w:bookmarkEnd w:id="738"/>
      <w:bookmarkEnd w:id="739"/>
      <w:bookmarkEnd w:id="740"/>
      <w:bookmarkEnd w:id="741"/>
      <w:bookmarkEnd w:id="742"/>
      <w:bookmarkEnd w:id="743"/>
      <w:bookmarkEnd w:id="744"/>
      <w:bookmarkEnd w:id="745"/>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746" w:name="_Toc21101074"/>
      <w:bookmarkStart w:id="747" w:name="_Toc29810113"/>
      <w:bookmarkStart w:id="748" w:name="_Toc37273390"/>
      <w:bookmarkStart w:id="749" w:name="_Toc45884705"/>
      <w:bookmarkStart w:id="750" w:name="_Toc53182669"/>
      <w:bookmarkStart w:id="751" w:name="_Toc58865063"/>
      <w:bookmarkStart w:id="752" w:name="_Toc58866645"/>
      <w:bookmarkStart w:id="753" w:name="_Toc66717678"/>
      <w:bookmarkStart w:id="754" w:name="_Toc74930239"/>
      <w:bookmarkStart w:id="755" w:name="_Toc76544524"/>
      <w:bookmarkStart w:id="756" w:name="_Toc8253886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746"/>
      <w:bookmarkEnd w:id="747"/>
      <w:bookmarkEnd w:id="748"/>
      <w:bookmarkEnd w:id="749"/>
      <w:bookmarkEnd w:id="750"/>
      <w:bookmarkEnd w:id="751"/>
      <w:bookmarkEnd w:id="752"/>
      <w:bookmarkEnd w:id="753"/>
      <w:bookmarkEnd w:id="754"/>
      <w:bookmarkEnd w:id="755"/>
      <w:bookmarkEnd w:id="756"/>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757" w:name="_Toc21101075"/>
      <w:bookmarkStart w:id="758" w:name="_Toc29810114"/>
      <w:bookmarkStart w:id="759" w:name="_Toc37273391"/>
      <w:bookmarkStart w:id="760" w:name="_Toc45884706"/>
      <w:bookmarkStart w:id="761" w:name="_Toc53182670"/>
      <w:bookmarkStart w:id="762" w:name="_Toc58865064"/>
      <w:bookmarkStart w:id="763" w:name="_Toc58866646"/>
      <w:bookmarkStart w:id="764" w:name="_Toc66717679"/>
      <w:bookmarkStart w:id="765" w:name="_Toc74930240"/>
      <w:bookmarkStart w:id="766" w:name="_Toc76544525"/>
      <w:bookmarkStart w:id="767" w:name="_Toc82538861"/>
      <w:r w:rsidRPr="006F0B54">
        <w:t>4.13</w:t>
      </w:r>
      <w:r w:rsidRPr="006F0B54">
        <w:tab/>
        <w:t>Format and interpretation of tests</w:t>
      </w:r>
      <w:bookmarkEnd w:id="757"/>
      <w:bookmarkEnd w:id="758"/>
      <w:bookmarkEnd w:id="759"/>
      <w:bookmarkEnd w:id="760"/>
      <w:bookmarkEnd w:id="761"/>
      <w:bookmarkEnd w:id="762"/>
      <w:bookmarkEnd w:id="763"/>
      <w:bookmarkEnd w:id="764"/>
      <w:bookmarkEnd w:id="765"/>
      <w:bookmarkEnd w:id="766"/>
      <w:bookmarkEnd w:id="767"/>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768" w:name="_Toc21101076"/>
      <w:bookmarkStart w:id="769" w:name="_Toc29810115"/>
      <w:bookmarkStart w:id="770" w:name="_Toc37273392"/>
      <w:bookmarkStart w:id="771" w:name="_Toc45884707"/>
      <w:bookmarkStart w:id="772" w:name="_Toc53182671"/>
      <w:bookmarkStart w:id="773" w:name="_Toc58865065"/>
      <w:bookmarkStart w:id="774" w:name="_Toc58866647"/>
      <w:bookmarkStart w:id="775" w:name="_Toc66717680"/>
      <w:bookmarkStart w:id="776" w:name="_Toc74930241"/>
      <w:bookmarkStart w:id="777" w:name="_Toc76544526"/>
      <w:bookmarkStart w:id="778" w:name="_Toc8253886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768"/>
      <w:bookmarkEnd w:id="769"/>
      <w:bookmarkEnd w:id="770"/>
      <w:bookmarkEnd w:id="771"/>
      <w:bookmarkEnd w:id="772"/>
      <w:bookmarkEnd w:id="773"/>
      <w:bookmarkEnd w:id="774"/>
      <w:bookmarkEnd w:id="775"/>
      <w:bookmarkEnd w:id="776"/>
      <w:bookmarkEnd w:id="777"/>
      <w:bookmarkEnd w:id="778"/>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779" w:name="_Toc21101077"/>
      <w:bookmarkStart w:id="780" w:name="_Toc29810116"/>
      <w:bookmarkStart w:id="781" w:name="_Toc37273393"/>
      <w:bookmarkStart w:id="782" w:name="_Toc45884708"/>
      <w:bookmarkStart w:id="783" w:name="_Toc53182672"/>
      <w:bookmarkStart w:id="784" w:name="_Toc58865066"/>
      <w:bookmarkStart w:id="785" w:name="_Toc58866648"/>
      <w:bookmarkStart w:id="786" w:name="_Toc66717681"/>
      <w:bookmarkStart w:id="787" w:name="_Toc74930242"/>
      <w:bookmarkStart w:id="788" w:name="_Toc76544527"/>
      <w:bookmarkStart w:id="789" w:name="_Toc82538863"/>
      <w:r w:rsidRPr="006F0B54">
        <w:rPr>
          <w:rFonts w:hint="eastAsia"/>
          <w:lang w:eastAsia="zh-CN"/>
        </w:rPr>
        <w:t>5</w:t>
      </w:r>
      <w:r w:rsidRPr="006F0B54">
        <w:rPr>
          <w:lang w:eastAsia="zh-CN"/>
        </w:rPr>
        <w:tab/>
        <w:t>Operating bands and channel arrangement</w:t>
      </w:r>
      <w:bookmarkEnd w:id="779"/>
      <w:bookmarkEnd w:id="780"/>
      <w:bookmarkEnd w:id="781"/>
      <w:bookmarkEnd w:id="782"/>
      <w:bookmarkEnd w:id="783"/>
      <w:bookmarkEnd w:id="784"/>
      <w:bookmarkEnd w:id="785"/>
      <w:bookmarkEnd w:id="786"/>
      <w:bookmarkEnd w:id="787"/>
      <w:bookmarkEnd w:id="788"/>
      <w:bookmarkEnd w:id="789"/>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790" w:name="historyclause"/>
      <w:r w:rsidRPr="007151EF">
        <w:br w:type="page"/>
      </w:r>
    </w:p>
    <w:p w14:paraId="63654B96" w14:textId="77777777" w:rsidR="00972FED" w:rsidRPr="006F0B54" w:rsidRDefault="00972FED" w:rsidP="00972FED">
      <w:pPr>
        <w:pStyle w:val="Heading1"/>
      </w:pPr>
      <w:bookmarkStart w:id="791" w:name="_Toc21101078"/>
      <w:bookmarkStart w:id="792" w:name="_Toc29810117"/>
      <w:bookmarkStart w:id="793" w:name="_Toc37273394"/>
      <w:bookmarkStart w:id="794" w:name="_Toc45884709"/>
      <w:bookmarkStart w:id="795" w:name="_Toc53182673"/>
      <w:bookmarkStart w:id="796" w:name="_Toc58865067"/>
      <w:bookmarkStart w:id="797" w:name="_Toc58866649"/>
      <w:bookmarkStart w:id="798" w:name="_Toc66717682"/>
      <w:bookmarkStart w:id="799" w:name="_Toc74930243"/>
      <w:bookmarkStart w:id="800" w:name="_Toc76544528"/>
      <w:bookmarkStart w:id="801" w:name="_Toc82538864"/>
      <w:r w:rsidRPr="006F0B54">
        <w:t>6</w:t>
      </w:r>
      <w:r w:rsidRPr="006F0B54">
        <w:tab/>
        <w:t>Radiated transmitter characteristics</w:t>
      </w:r>
      <w:bookmarkEnd w:id="791"/>
      <w:bookmarkEnd w:id="792"/>
      <w:bookmarkEnd w:id="793"/>
      <w:bookmarkEnd w:id="794"/>
      <w:bookmarkEnd w:id="795"/>
      <w:bookmarkEnd w:id="796"/>
      <w:bookmarkEnd w:id="797"/>
      <w:bookmarkEnd w:id="798"/>
      <w:bookmarkEnd w:id="799"/>
      <w:bookmarkEnd w:id="800"/>
      <w:bookmarkEnd w:id="801"/>
    </w:p>
    <w:p w14:paraId="401198A7" w14:textId="77777777" w:rsidR="00972FED" w:rsidRPr="006F0B54" w:rsidRDefault="00972FED" w:rsidP="00972FED">
      <w:pPr>
        <w:pStyle w:val="Heading2"/>
      </w:pPr>
      <w:bookmarkStart w:id="802" w:name="_Toc21101079"/>
      <w:bookmarkStart w:id="803" w:name="_Toc29810118"/>
      <w:bookmarkStart w:id="804" w:name="_Toc37273395"/>
      <w:bookmarkStart w:id="805" w:name="_Toc45884710"/>
      <w:bookmarkStart w:id="806" w:name="_Toc53182674"/>
      <w:bookmarkStart w:id="807" w:name="_Toc58865068"/>
      <w:bookmarkStart w:id="808" w:name="_Toc58866650"/>
      <w:bookmarkStart w:id="809" w:name="_Toc66717683"/>
      <w:bookmarkStart w:id="810" w:name="_Toc74930244"/>
      <w:bookmarkStart w:id="811" w:name="_Toc76544529"/>
      <w:bookmarkStart w:id="812" w:name="_Toc82538865"/>
      <w:r w:rsidRPr="006F0B54">
        <w:t>6.1</w:t>
      </w:r>
      <w:r w:rsidRPr="006F0B54">
        <w:tab/>
        <w:t>General</w:t>
      </w:r>
      <w:bookmarkEnd w:id="802"/>
      <w:bookmarkEnd w:id="803"/>
      <w:bookmarkEnd w:id="804"/>
      <w:bookmarkEnd w:id="805"/>
      <w:bookmarkEnd w:id="806"/>
      <w:bookmarkEnd w:id="807"/>
      <w:bookmarkEnd w:id="808"/>
      <w:bookmarkEnd w:id="809"/>
      <w:bookmarkEnd w:id="810"/>
      <w:bookmarkEnd w:id="811"/>
      <w:bookmarkEnd w:id="812"/>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813" w:name="_Toc21101080"/>
      <w:bookmarkStart w:id="814" w:name="_Toc29810119"/>
      <w:bookmarkStart w:id="815" w:name="_Toc37273396"/>
      <w:bookmarkStart w:id="816" w:name="_Toc45884711"/>
      <w:bookmarkStart w:id="817" w:name="_Toc53182675"/>
      <w:bookmarkStart w:id="818" w:name="_Toc58865069"/>
      <w:bookmarkStart w:id="819" w:name="_Toc58866651"/>
      <w:bookmarkStart w:id="820" w:name="_Toc66717684"/>
      <w:bookmarkStart w:id="821" w:name="_Toc74930245"/>
      <w:bookmarkStart w:id="822" w:name="_Toc76544530"/>
      <w:bookmarkStart w:id="823" w:name="_Toc82538866"/>
      <w:r w:rsidRPr="006F0B54">
        <w:t>6.2</w:t>
      </w:r>
      <w:r w:rsidRPr="006F0B54">
        <w:tab/>
        <w:t>Radiated transmit power</w:t>
      </w:r>
      <w:bookmarkEnd w:id="813"/>
      <w:bookmarkEnd w:id="814"/>
      <w:bookmarkEnd w:id="815"/>
      <w:bookmarkEnd w:id="816"/>
      <w:bookmarkEnd w:id="817"/>
      <w:bookmarkEnd w:id="818"/>
      <w:bookmarkEnd w:id="819"/>
      <w:bookmarkEnd w:id="820"/>
      <w:bookmarkEnd w:id="821"/>
      <w:bookmarkEnd w:id="822"/>
      <w:bookmarkEnd w:id="823"/>
    </w:p>
    <w:p w14:paraId="64B0854A" w14:textId="77777777" w:rsidR="00972FED" w:rsidRPr="006F0B54" w:rsidRDefault="00972FED" w:rsidP="00972FED">
      <w:pPr>
        <w:pStyle w:val="Heading3"/>
        <w:rPr>
          <w:lang w:eastAsia="sv-SE"/>
        </w:rPr>
      </w:pPr>
      <w:bookmarkStart w:id="824" w:name="_Toc21101081"/>
      <w:bookmarkStart w:id="825" w:name="_Toc29810120"/>
      <w:bookmarkStart w:id="826" w:name="_Toc37273397"/>
      <w:bookmarkStart w:id="827" w:name="_Toc45884712"/>
      <w:bookmarkStart w:id="828" w:name="_Toc53182676"/>
      <w:bookmarkStart w:id="829" w:name="_Toc58865070"/>
      <w:bookmarkStart w:id="830" w:name="_Toc58866652"/>
      <w:bookmarkStart w:id="831" w:name="_Toc66717685"/>
      <w:bookmarkStart w:id="832" w:name="_Toc74930246"/>
      <w:bookmarkStart w:id="833" w:name="_Toc76544531"/>
      <w:bookmarkStart w:id="834" w:name="_Toc82538867"/>
      <w:r w:rsidRPr="006F0B54">
        <w:rPr>
          <w:lang w:eastAsia="sv-SE"/>
        </w:rPr>
        <w:t>6.2.1</w:t>
      </w:r>
      <w:r w:rsidRPr="006F0B54">
        <w:rPr>
          <w:lang w:eastAsia="sv-SE"/>
        </w:rPr>
        <w:tab/>
        <w:t>Definition and applicability</w:t>
      </w:r>
      <w:bookmarkEnd w:id="824"/>
      <w:bookmarkEnd w:id="825"/>
      <w:bookmarkEnd w:id="826"/>
      <w:bookmarkEnd w:id="827"/>
      <w:bookmarkEnd w:id="828"/>
      <w:bookmarkEnd w:id="829"/>
      <w:bookmarkEnd w:id="830"/>
      <w:bookmarkEnd w:id="831"/>
      <w:bookmarkEnd w:id="832"/>
      <w:bookmarkEnd w:id="833"/>
      <w:bookmarkEnd w:id="834"/>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835" w:name="_Toc21101082"/>
      <w:bookmarkStart w:id="836" w:name="_Toc29810121"/>
      <w:bookmarkStart w:id="837" w:name="_Toc37273398"/>
      <w:bookmarkStart w:id="838" w:name="_Toc45884713"/>
      <w:bookmarkStart w:id="839" w:name="_Toc53182677"/>
      <w:bookmarkStart w:id="840" w:name="_Toc58865071"/>
      <w:bookmarkStart w:id="841" w:name="_Toc58866653"/>
      <w:bookmarkStart w:id="842" w:name="_Toc66717686"/>
      <w:bookmarkStart w:id="843" w:name="_Toc74930247"/>
      <w:bookmarkStart w:id="844" w:name="_Toc76544532"/>
      <w:bookmarkStart w:id="845" w:name="_Toc82538868"/>
      <w:r w:rsidRPr="006F0B54">
        <w:rPr>
          <w:lang w:eastAsia="sv-SE"/>
        </w:rPr>
        <w:t>6.2.2</w:t>
      </w:r>
      <w:r w:rsidRPr="006F0B54">
        <w:rPr>
          <w:lang w:eastAsia="sv-SE"/>
        </w:rPr>
        <w:tab/>
        <w:t>Minimum requirement</w:t>
      </w:r>
      <w:bookmarkEnd w:id="835"/>
      <w:bookmarkEnd w:id="836"/>
      <w:bookmarkEnd w:id="837"/>
      <w:bookmarkEnd w:id="838"/>
      <w:bookmarkEnd w:id="839"/>
      <w:bookmarkEnd w:id="840"/>
      <w:bookmarkEnd w:id="841"/>
      <w:bookmarkEnd w:id="842"/>
      <w:bookmarkEnd w:id="843"/>
      <w:bookmarkEnd w:id="844"/>
      <w:bookmarkEnd w:id="845"/>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846" w:name="_Toc21101083"/>
      <w:bookmarkStart w:id="847" w:name="_Toc29810122"/>
      <w:bookmarkStart w:id="848" w:name="_Toc37273399"/>
      <w:bookmarkStart w:id="849" w:name="_Toc45884714"/>
      <w:bookmarkStart w:id="850" w:name="_Toc53182678"/>
      <w:bookmarkStart w:id="851" w:name="_Toc58865072"/>
      <w:bookmarkStart w:id="852" w:name="_Toc58866654"/>
      <w:bookmarkStart w:id="853" w:name="_Toc66717687"/>
      <w:bookmarkStart w:id="854" w:name="_Toc74930248"/>
      <w:bookmarkStart w:id="855" w:name="_Toc76544533"/>
      <w:bookmarkStart w:id="856" w:name="_Toc82538869"/>
      <w:r w:rsidRPr="006F0B54">
        <w:rPr>
          <w:lang w:eastAsia="sv-SE"/>
        </w:rPr>
        <w:t>6.2.3</w:t>
      </w:r>
      <w:r w:rsidRPr="006F0B54">
        <w:rPr>
          <w:lang w:eastAsia="sv-SE"/>
        </w:rPr>
        <w:tab/>
        <w:t>Test purpose</w:t>
      </w:r>
      <w:bookmarkEnd w:id="846"/>
      <w:bookmarkEnd w:id="847"/>
      <w:bookmarkEnd w:id="848"/>
      <w:bookmarkEnd w:id="849"/>
      <w:bookmarkEnd w:id="850"/>
      <w:bookmarkEnd w:id="851"/>
      <w:bookmarkEnd w:id="852"/>
      <w:bookmarkEnd w:id="853"/>
      <w:bookmarkEnd w:id="854"/>
      <w:bookmarkEnd w:id="855"/>
      <w:bookmarkEnd w:id="85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857" w:name="_Toc21101084"/>
      <w:bookmarkStart w:id="858" w:name="_Toc29810123"/>
      <w:bookmarkStart w:id="859" w:name="_Toc37273400"/>
      <w:bookmarkStart w:id="860" w:name="_Toc45884715"/>
      <w:bookmarkStart w:id="861" w:name="_Toc53182679"/>
      <w:bookmarkStart w:id="862" w:name="_Toc58865073"/>
      <w:bookmarkStart w:id="863" w:name="_Toc58866655"/>
      <w:bookmarkStart w:id="864" w:name="_Toc66717688"/>
      <w:bookmarkStart w:id="865" w:name="_Toc74930249"/>
      <w:bookmarkStart w:id="866" w:name="_Toc76544534"/>
      <w:bookmarkStart w:id="867" w:name="_Toc82538870"/>
      <w:r w:rsidRPr="006F0B54">
        <w:rPr>
          <w:lang w:eastAsia="sv-SE"/>
        </w:rPr>
        <w:t>6.</w:t>
      </w:r>
      <w:r w:rsidRPr="006F0B54">
        <w:rPr>
          <w:lang w:eastAsia="zh-CN"/>
        </w:rPr>
        <w:t>2</w:t>
      </w:r>
      <w:r w:rsidRPr="006F0B54">
        <w:rPr>
          <w:lang w:eastAsia="sv-SE"/>
        </w:rPr>
        <w:t>.4</w:t>
      </w:r>
      <w:r w:rsidRPr="006F0B54">
        <w:rPr>
          <w:lang w:eastAsia="sv-SE"/>
        </w:rPr>
        <w:tab/>
        <w:t>Method of test</w:t>
      </w:r>
      <w:bookmarkEnd w:id="857"/>
      <w:bookmarkEnd w:id="858"/>
      <w:bookmarkEnd w:id="859"/>
      <w:bookmarkEnd w:id="860"/>
      <w:bookmarkEnd w:id="861"/>
      <w:bookmarkEnd w:id="862"/>
      <w:bookmarkEnd w:id="863"/>
      <w:bookmarkEnd w:id="864"/>
      <w:bookmarkEnd w:id="865"/>
      <w:bookmarkEnd w:id="866"/>
      <w:bookmarkEnd w:id="867"/>
    </w:p>
    <w:p w14:paraId="59368E1A" w14:textId="77777777" w:rsidR="00972FED" w:rsidRPr="006F0B54" w:rsidRDefault="00972FED" w:rsidP="00972FED">
      <w:pPr>
        <w:pStyle w:val="Heading4"/>
        <w:rPr>
          <w:lang w:eastAsia="sv-SE"/>
        </w:rPr>
      </w:pPr>
      <w:bookmarkStart w:id="868" w:name="_Toc21101085"/>
      <w:bookmarkStart w:id="869" w:name="_Toc29810124"/>
      <w:bookmarkStart w:id="870" w:name="_Toc37273401"/>
      <w:bookmarkStart w:id="871" w:name="_Toc45884716"/>
      <w:bookmarkStart w:id="872" w:name="_Toc53182680"/>
      <w:bookmarkStart w:id="873" w:name="_Toc58865074"/>
      <w:bookmarkStart w:id="874" w:name="_Toc58866656"/>
      <w:bookmarkStart w:id="875" w:name="_Toc66717689"/>
      <w:bookmarkStart w:id="876" w:name="_Toc74930250"/>
      <w:bookmarkStart w:id="877" w:name="_Toc76544535"/>
      <w:bookmarkStart w:id="878" w:name="_Toc82538871"/>
      <w:r w:rsidRPr="006F0B54">
        <w:rPr>
          <w:lang w:eastAsia="sv-SE"/>
        </w:rPr>
        <w:t>6.2.4.1</w:t>
      </w:r>
      <w:r w:rsidRPr="006F0B54">
        <w:rPr>
          <w:lang w:eastAsia="sv-SE"/>
        </w:rPr>
        <w:tab/>
        <w:t>Initial conditions</w:t>
      </w:r>
      <w:bookmarkEnd w:id="868"/>
      <w:bookmarkEnd w:id="869"/>
      <w:bookmarkEnd w:id="870"/>
      <w:bookmarkEnd w:id="871"/>
      <w:bookmarkEnd w:id="872"/>
      <w:bookmarkEnd w:id="873"/>
      <w:bookmarkEnd w:id="874"/>
      <w:bookmarkEnd w:id="875"/>
      <w:bookmarkEnd w:id="876"/>
      <w:bookmarkEnd w:id="877"/>
      <w:bookmarkEnd w:id="878"/>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879" w:name="_Toc21101086"/>
      <w:bookmarkStart w:id="880" w:name="_Toc29810125"/>
      <w:bookmarkStart w:id="881"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882" w:name="_Toc45884717"/>
      <w:bookmarkStart w:id="883" w:name="_Toc53182681"/>
      <w:bookmarkStart w:id="884" w:name="_Toc58865075"/>
      <w:bookmarkStart w:id="885" w:name="_Toc58866657"/>
      <w:bookmarkStart w:id="886" w:name="_Toc66717690"/>
      <w:bookmarkStart w:id="887" w:name="_Toc74930251"/>
      <w:bookmarkStart w:id="888" w:name="_Toc76544536"/>
      <w:bookmarkStart w:id="889" w:name="_Toc82538872"/>
      <w:r w:rsidRPr="006F0B54">
        <w:rPr>
          <w:lang w:eastAsia="sv-SE"/>
        </w:rPr>
        <w:t>6.2.4.2</w:t>
      </w:r>
      <w:r w:rsidRPr="006F0B54">
        <w:rPr>
          <w:lang w:eastAsia="sv-SE"/>
        </w:rPr>
        <w:tab/>
        <w:t>Procedure</w:t>
      </w:r>
      <w:bookmarkEnd w:id="879"/>
      <w:bookmarkEnd w:id="880"/>
      <w:bookmarkEnd w:id="881"/>
      <w:bookmarkEnd w:id="882"/>
      <w:bookmarkEnd w:id="883"/>
      <w:bookmarkEnd w:id="884"/>
      <w:bookmarkEnd w:id="885"/>
      <w:bookmarkEnd w:id="886"/>
      <w:bookmarkEnd w:id="887"/>
      <w:bookmarkEnd w:id="888"/>
      <w:bookmarkEnd w:id="889"/>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890" w:name="_Toc21101087"/>
      <w:bookmarkStart w:id="891" w:name="_Toc29810126"/>
      <w:bookmarkStart w:id="892" w:name="_Toc37273403"/>
      <w:bookmarkStart w:id="893" w:name="_Toc45884718"/>
      <w:bookmarkStart w:id="894" w:name="_Toc53182682"/>
      <w:bookmarkStart w:id="895" w:name="_Toc58865076"/>
      <w:bookmarkStart w:id="896" w:name="_Toc58866658"/>
      <w:bookmarkStart w:id="897" w:name="_Toc66717691"/>
      <w:bookmarkStart w:id="898" w:name="_Toc74930252"/>
      <w:bookmarkStart w:id="899" w:name="_Toc76544537"/>
      <w:bookmarkStart w:id="900" w:name="_Toc82538873"/>
      <w:r w:rsidRPr="006F0B54">
        <w:rPr>
          <w:lang w:eastAsia="sv-SE"/>
        </w:rPr>
        <w:t>6.</w:t>
      </w:r>
      <w:r w:rsidRPr="006F0B54">
        <w:rPr>
          <w:lang w:eastAsia="zh-CN"/>
        </w:rPr>
        <w:t>2</w:t>
      </w:r>
      <w:r w:rsidRPr="006F0B54">
        <w:rPr>
          <w:lang w:eastAsia="sv-SE"/>
        </w:rPr>
        <w:t>.5</w:t>
      </w:r>
      <w:r w:rsidRPr="006F0B54">
        <w:rPr>
          <w:lang w:eastAsia="sv-SE"/>
        </w:rPr>
        <w:tab/>
        <w:t>Test requirement</w:t>
      </w:r>
      <w:bookmarkEnd w:id="890"/>
      <w:bookmarkEnd w:id="891"/>
      <w:bookmarkEnd w:id="892"/>
      <w:bookmarkEnd w:id="893"/>
      <w:bookmarkEnd w:id="894"/>
      <w:bookmarkEnd w:id="895"/>
      <w:bookmarkEnd w:id="896"/>
      <w:bookmarkEnd w:id="897"/>
      <w:bookmarkEnd w:id="898"/>
      <w:bookmarkEnd w:id="899"/>
      <w:bookmarkEnd w:id="900"/>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901" w:name="_Toc21101088"/>
      <w:bookmarkStart w:id="902" w:name="_Toc29810127"/>
      <w:bookmarkStart w:id="903" w:name="_Toc37273404"/>
      <w:bookmarkStart w:id="904" w:name="_Toc45884719"/>
      <w:bookmarkStart w:id="905" w:name="_Toc53182683"/>
      <w:bookmarkStart w:id="906" w:name="_Toc58865077"/>
      <w:bookmarkStart w:id="907" w:name="_Toc58866659"/>
      <w:bookmarkStart w:id="908" w:name="_Toc66717692"/>
      <w:bookmarkStart w:id="909" w:name="_Toc74930253"/>
      <w:bookmarkStart w:id="910" w:name="_Toc76544538"/>
      <w:bookmarkStart w:id="911" w:name="_Toc82538874"/>
      <w:r w:rsidRPr="006F0B54">
        <w:t>6.3</w:t>
      </w:r>
      <w:r w:rsidRPr="006F0B54">
        <w:tab/>
        <w:t>OTA base station output power</w:t>
      </w:r>
      <w:bookmarkEnd w:id="901"/>
      <w:bookmarkEnd w:id="902"/>
      <w:bookmarkEnd w:id="903"/>
      <w:bookmarkEnd w:id="904"/>
      <w:bookmarkEnd w:id="905"/>
      <w:bookmarkEnd w:id="906"/>
      <w:bookmarkEnd w:id="907"/>
      <w:bookmarkEnd w:id="908"/>
      <w:bookmarkEnd w:id="909"/>
      <w:bookmarkEnd w:id="910"/>
      <w:bookmarkEnd w:id="911"/>
    </w:p>
    <w:p w14:paraId="7F5CBCFA" w14:textId="77777777" w:rsidR="00972FED" w:rsidRPr="006F0B54" w:rsidRDefault="00972FED" w:rsidP="00972FED">
      <w:pPr>
        <w:pStyle w:val="Heading3"/>
        <w:rPr>
          <w:lang w:eastAsia="sv-SE"/>
        </w:rPr>
      </w:pPr>
      <w:bookmarkStart w:id="912" w:name="_Toc21101089"/>
      <w:bookmarkStart w:id="913" w:name="_Toc29810128"/>
      <w:bookmarkStart w:id="914" w:name="_Toc37273405"/>
      <w:bookmarkStart w:id="915" w:name="_Toc45884720"/>
      <w:bookmarkStart w:id="916" w:name="_Toc53182684"/>
      <w:bookmarkStart w:id="917" w:name="_Toc58865078"/>
      <w:bookmarkStart w:id="918" w:name="_Toc58866660"/>
      <w:bookmarkStart w:id="919" w:name="_Toc66717693"/>
      <w:bookmarkStart w:id="920" w:name="_Toc74930254"/>
      <w:bookmarkStart w:id="921" w:name="_Toc76544539"/>
      <w:bookmarkStart w:id="922" w:name="_Toc82538875"/>
      <w:r w:rsidRPr="006F0B54">
        <w:rPr>
          <w:lang w:eastAsia="sv-SE"/>
        </w:rPr>
        <w:t>6.3.1</w:t>
      </w:r>
      <w:r w:rsidRPr="006F0B54">
        <w:rPr>
          <w:lang w:eastAsia="sv-SE"/>
        </w:rPr>
        <w:tab/>
        <w:t>Definition and applicability</w:t>
      </w:r>
      <w:bookmarkEnd w:id="912"/>
      <w:bookmarkEnd w:id="913"/>
      <w:bookmarkEnd w:id="914"/>
      <w:bookmarkEnd w:id="915"/>
      <w:bookmarkEnd w:id="916"/>
      <w:bookmarkEnd w:id="917"/>
      <w:bookmarkEnd w:id="918"/>
      <w:bookmarkEnd w:id="919"/>
      <w:bookmarkEnd w:id="920"/>
      <w:bookmarkEnd w:id="921"/>
      <w:bookmarkEnd w:id="922"/>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923" w:name="_Toc21101090"/>
      <w:bookmarkStart w:id="924" w:name="_Toc29810129"/>
      <w:bookmarkStart w:id="925" w:name="_Toc37273406"/>
      <w:bookmarkStart w:id="926" w:name="_Toc45884721"/>
      <w:bookmarkStart w:id="927" w:name="_Toc53182685"/>
      <w:bookmarkStart w:id="928" w:name="_Toc58865079"/>
      <w:bookmarkStart w:id="929" w:name="_Toc58866661"/>
      <w:bookmarkStart w:id="930" w:name="_Toc66717694"/>
      <w:bookmarkStart w:id="931" w:name="_Toc74930255"/>
      <w:bookmarkStart w:id="932" w:name="_Toc76544540"/>
      <w:bookmarkStart w:id="933" w:name="_Toc82538876"/>
      <w:r w:rsidRPr="006F0B54">
        <w:rPr>
          <w:lang w:eastAsia="sv-SE"/>
        </w:rPr>
        <w:t>6.3.2</w:t>
      </w:r>
      <w:r w:rsidRPr="006F0B54">
        <w:rPr>
          <w:lang w:eastAsia="sv-SE"/>
        </w:rPr>
        <w:tab/>
        <w:t>Minimum requirement</w:t>
      </w:r>
      <w:bookmarkEnd w:id="923"/>
      <w:bookmarkEnd w:id="924"/>
      <w:bookmarkEnd w:id="925"/>
      <w:bookmarkEnd w:id="926"/>
      <w:bookmarkEnd w:id="927"/>
      <w:bookmarkEnd w:id="928"/>
      <w:bookmarkEnd w:id="929"/>
      <w:bookmarkEnd w:id="930"/>
      <w:bookmarkEnd w:id="931"/>
      <w:bookmarkEnd w:id="932"/>
      <w:bookmarkEnd w:id="933"/>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934" w:name="_Toc21101091"/>
      <w:bookmarkStart w:id="935" w:name="_Toc29810130"/>
      <w:bookmarkStart w:id="936" w:name="_Toc37273407"/>
      <w:bookmarkStart w:id="937" w:name="_Toc45884722"/>
      <w:bookmarkStart w:id="938" w:name="_Toc53182686"/>
      <w:bookmarkStart w:id="939" w:name="_Toc58865080"/>
      <w:bookmarkStart w:id="940" w:name="_Toc58866662"/>
      <w:bookmarkStart w:id="941" w:name="_Toc66717695"/>
      <w:bookmarkStart w:id="942" w:name="_Toc74930256"/>
      <w:bookmarkStart w:id="943" w:name="_Toc76544541"/>
      <w:bookmarkStart w:id="944" w:name="_Toc82538877"/>
      <w:r w:rsidRPr="006F0B54">
        <w:rPr>
          <w:lang w:eastAsia="sv-SE"/>
        </w:rPr>
        <w:t>6.3.3</w:t>
      </w:r>
      <w:r w:rsidRPr="006F0B54">
        <w:rPr>
          <w:lang w:eastAsia="sv-SE"/>
        </w:rPr>
        <w:tab/>
        <w:t>Test purpose</w:t>
      </w:r>
      <w:bookmarkEnd w:id="934"/>
      <w:bookmarkEnd w:id="935"/>
      <w:bookmarkEnd w:id="936"/>
      <w:bookmarkEnd w:id="937"/>
      <w:bookmarkEnd w:id="938"/>
      <w:bookmarkEnd w:id="939"/>
      <w:bookmarkEnd w:id="940"/>
      <w:bookmarkEnd w:id="941"/>
      <w:bookmarkEnd w:id="942"/>
      <w:bookmarkEnd w:id="943"/>
      <w:bookmarkEnd w:id="944"/>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945" w:name="_Toc21101092"/>
      <w:bookmarkStart w:id="946" w:name="_Toc29810131"/>
      <w:bookmarkStart w:id="947" w:name="_Toc37273408"/>
      <w:bookmarkStart w:id="948" w:name="_Toc45884723"/>
      <w:bookmarkStart w:id="949" w:name="_Toc53182687"/>
      <w:bookmarkStart w:id="950" w:name="_Toc58865081"/>
      <w:bookmarkStart w:id="951" w:name="_Toc58866663"/>
      <w:bookmarkStart w:id="952" w:name="_Toc66717696"/>
      <w:bookmarkStart w:id="953" w:name="_Toc74930257"/>
      <w:bookmarkStart w:id="954" w:name="_Toc76544542"/>
      <w:bookmarkStart w:id="955" w:name="_Toc82538878"/>
      <w:r w:rsidRPr="006F0B54">
        <w:rPr>
          <w:lang w:eastAsia="sv-SE"/>
        </w:rPr>
        <w:t>6</w:t>
      </w:r>
      <w:r w:rsidRPr="006F0B54">
        <w:rPr>
          <w:lang w:eastAsia="zh-CN"/>
        </w:rPr>
        <w:t>.3.</w:t>
      </w:r>
      <w:r w:rsidRPr="006F0B54">
        <w:rPr>
          <w:lang w:eastAsia="sv-SE"/>
        </w:rPr>
        <w:t>4</w:t>
      </w:r>
      <w:r w:rsidRPr="006F0B54">
        <w:rPr>
          <w:lang w:eastAsia="sv-SE"/>
        </w:rPr>
        <w:tab/>
        <w:t>Method of test</w:t>
      </w:r>
      <w:bookmarkEnd w:id="945"/>
      <w:bookmarkEnd w:id="946"/>
      <w:bookmarkEnd w:id="947"/>
      <w:bookmarkEnd w:id="948"/>
      <w:bookmarkEnd w:id="949"/>
      <w:bookmarkEnd w:id="950"/>
      <w:bookmarkEnd w:id="951"/>
      <w:bookmarkEnd w:id="952"/>
      <w:bookmarkEnd w:id="953"/>
      <w:bookmarkEnd w:id="954"/>
      <w:bookmarkEnd w:id="955"/>
    </w:p>
    <w:p w14:paraId="0C78CAAD" w14:textId="77777777" w:rsidR="00972FED" w:rsidRPr="006F0B54" w:rsidRDefault="00972FED" w:rsidP="00972FED">
      <w:pPr>
        <w:pStyle w:val="Heading4"/>
        <w:rPr>
          <w:lang w:eastAsia="sv-SE"/>
        </w:rPr>
      </w:pPr>
      <w:bookmarkStart w:id="956" w:name="_Toc21101093"/>
      <w:bookmarkStart w:id="957" w:name="_Toc29810132"/>
      <w:bookmarkStart w:id="958" w:name="_Toc37273409"/>
      <w:bookmarkStart w:id="959" w:name="_Toc45884724"/>
      <w:bookmarkStart w:id="960" w:name="_Toc53182688"/>
      <w:bookmarkStart w:id="961" w:name="_Toc58865082"/>
      <w:bookmarkStart w:id="962" w:name="_Toc58866664"/>
      <w:bookmarkStart w:id="963" w:name="_Toc66717697"/>
      <w:bookmarkStart w:id="964" w:name="_Toc74930258"/>
      <w:bookmarkStart w:id="965" w:name="_Toc76544543"/>
      <w:bookmarkStart w:id="966" w:name="_Toc82538879"/>
      <w:r w:rsidRPr="006F0B54">
        <w:rPr>
          <w:lang w:eastAsia="sv-SE"/>
        </w:rPr>
        <w:t>6.3.4.1</w:t>
      </w:r>
      <w:r w:rsidRPr="006F0B54">
        <w:rPr>
          <w:lang w:eastAsia="sv-SE"/>
        </w:rPr>
        <w:tab/>
        <w:t>Initial conditions</w:t>
      </w:r>
      <w:bookmarkEnd w:id="956"/>
      <w:bookmarkEnd w:id="957"/>
      <w:bookmarkEnd w:id="958"/>
      <w:bookmarkEnd w:id="959"/>
      <w:bookmarkEnd w:id="960"/>
      <w:bookmarkEnd w:id="961"/>
      <w:bookmarkEnd w:id="962"/>
      <w:bookmarkEnd w:id="963"/>
      <w:bookmarkEnd w:id="964"/>
      <w:bookmarkEnd w:id="965"/>
      <w:bookmarkEnd w:id="96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967" w:name="_Toc21101094"/>
      <w:bookmarkStart w:id="968" w:name="_Toc29810133"/>
      <w:bookmarkStart w:id="969" w:name="_Toc37273410"/>
      <w:bookmarkStart w:id="970" w:name="_Toc45884725"/>
      <w:bookmarkStart w:id="971" w:name="_Toc53182689"/>
      <w:bookmarkStart w:id="972" w:name="_Toc58865083"/>
      <w:bookmarkStart w:id="973" w:name="_Toc58866665"/>
      <w:bookmarkStart w:id="974" w:name="_Toc66717698"/>
      <w:bookmarkStart w:id="975" w:name="_Toc74930259"/>
      <w:bookmarkStart w:id="976" w:name="_Toc76544544"/>
      <w:bookmarkStart w:id="977" w:name="_Toc82538880"/>
      <w:r w:rsidRPr="006F0B54">
        <w:rPr>
          <w:lang w:eastAsia="sv-SE"/>
        </w:rPr>
        <w:t>6.3.4.2</w:t>
      </w:r>
      <w:r w:rsidRPr="006F0B54">
        <w:rPr>
          <w:lang w:eastAsia="sv-SE"/>
        </w:rPr>
        <w:tab/>
        <w:t>Procedure</w:t>
      </w:r>
      <w:bookmarkEnd w:id="967"/>
      <w:bookmarkEnd w:id="968"/>
      <w:bookmarkEnd w:id="969"/>
      <w:bookmarkEnd w:id="970"/>
      <w:bookmarkEnd w:id="971"/>
      <w:bookmarkEnd w:id="972"/>
      <w:bookmarkEnd w:id="973"/>
      <w:bookmarkEnd w:id="974"/>
      <w:bookmarkEnd w:id="975"/>
      <w:bookmarkEnd w:id="976"/>
      <w:bookmarkEnd w:id="977"/>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978" w:name="_Toc21101095"/>
      <w:bookmarkStart w:id="979" w:name="_Toc29810134"/>
      <w:bookmarkStart w:id="980" w:name="_Toc37273411"/>
      <w:bookmarkStart w:id="981" w:name="_Toc45884726"/>
      <w:bookmarkStart w:id="982" w:name="_Toc53182690"/>
      <w:bookmarkStart w:id="983" w:name="_Toc58865084"/>
      <w:bookmarkStart w:id="984" w:name="_Toc58866666"/>
      <w:bookmarkStart w:id="985" w:name="_Toc66717699"/>
      <w:bookmarkStart w:id="986" w:name="_Toc74930260"/>
      <w:bookmarkStart w:id="987" w:name="_Toc76544545"/>
      <w:bookmarkStart w:id="988" w:name="_Toc82538881"/>
      <w:r w:rsidRPr="006F0B54">
        <w:rPr>
          <w:lang w:eastAsia="sv-SE"/>
        </w:rPr>
        <w:t>6</w:t>
      </w:r>
      <w:r w:rsidRPr="006F0B54">
        <w:rPr>
          <w:lang w:eastAsia="zh-CN"/>
        </w:rPr>
        <w:t>.3.</w:t>
      </w:r>
      <w:r w:rsidRPr="006F0B54">
        <w:rPr>
          <w:lang w:eastAsia="sv-SE"/>
        </w:rPr>
        <w:t>5</w:t>
      </w:r>
      <w:r w:rsidRPr="006F0B54">
        <w:rPr>
          <w:lang w:eastAsia="sv-SE"/>
        </w:rPr>
        <w:tab/>
        <w:t>Test requirement</w:t>
      </w:r>
      <w:bookmarkEnd w:id="978"/>
      <w:bookmarkEnd w:id="979"/>
      <w:bookmarkEnd w:id="980"/>
      <w:bookmarkEnd w:id="981"/>
      <w:bookmarkEnd w:id="982"/>
      <w:bookmarkEnd w:id="983"/>
      <w:bookmarkEnd w:id="984"/>
      <w:bookmarkEnd w:id="985"/>
      <w:bookmarkEnd w:id="986"/>
      <w:bookmarkEnd w:id="987"/>
      <w:bookmarkEnd w:id="988"/>
    </w:p>
    <w:p w14:paraId="1EB697CB" w14:textId="77777777" w:rsidR="00972FED" w:rsidRPr="006F0B54" w:rsidRDefault="00972FED" w:rsidP="00972FED">
      <w:pPr>
        <w:pStyle w:val="Heading4"/>
        <w:rPr>
          <w:lang w:eastAsia="sv-SE"/>
        </w:rPr>
      </w:pPr>
      <w:bookmarkStart w:id="989" w:name="_Toc21101096"/>
      <w:bookmarkStart w:id="990" w:name="_Toc29810135"/>
      <w:bookmarkStart w:id="991" w:name="_Toc37273412"/>
      <w:bookmarkStart w:id="992" w:name="_Toc45884727"/>
      <w:bookmarkStart w:id="993" w:name="_Toc53182691"/>
      <w:bookmarkStart w:id="994" w:name="_Toc58865085"/>
      <w:bookmarkStart w:id="995" w:name="_Toc58866667"/>
      <w:bookmarkStart w:id="996" w:name="_Toc66717700"/>
      <w:bookmarkStart w:id="997" w:name="_Toc74930261"/>
      <w:bookmarkStart w:id="998" w:name="_Toc76544546"/>
      <w:bookmarkStart w:id="999" w:name="_Toc82538882"/>
      <w:r w:rsidRPr="006F0B54">
        <w:rPr>
          <w:lang w:eastAsia="sv-SE"/>
        </w:rPr>
        <w:t>6.3.5.1</w:t>
      </w:r>
      <w:r w:rsidRPr="006F0B54">
        <w:rPr>
          <w:lang w:eastAsia="sv-SE"/>
        </w:rPr>
        <w:tab/>
      </w:r>
      <w:r w:rsidRPr="006F0B54">
        <w:rPr>
          <w:i/>
          <w:lang w:eastAsia="sv-SE"/>
        </w:rPr>
        <w:t>BS type 1-O</w:t>
      </w:r>
      <w:bookmarkEnd w:id="989"/>
      <w:bookmarkEnd w:id="990"/>
      <w:bookmarkEnd w:id="991"/>
      <w:bookmarkEnd w:id="992"/>
      <w:bookmarkEnd w:id="993"/>
      <w:bookmarkEnd w:id="994"/>
      <w:bookmarkEnd w:id="995"/>
      <w:bookmarkEnd w:id="996"/>
      <w:bookmarkEnd w:id="997"/>
      <w:bookmarkEnd w:id="998"/>
      <w:bookmarkEnd w:id="999"/>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000" w:name="_Toc21101097"/>
      <w:bookmarkStart w:id="1001" w:name="_Toc29810136"/>
      <w:bookmarkStart w:id="1002" w:name="_Toc37273413"/>
      <w:bookmarkStart w:id="1003" w:name="_Toc45884728"/>
      <w:bookmarkStart w:id="1004" w:name="_Toc53182692"/>
      <w:bookmarkStart w:id="1005" w:name="_Toc58865086"/>
      <w:bookmarkStart w:id="1006" w:name="_Toc58866668"/>
      <w:bookmarkStart w:id="1007" w:name="_Toc66717701"/>
      <w:bookmarkStart w:id="1008" w:name="_Toc74930262"/>
      <w:bookmarkStart w:id="1009" w:name="_Toc76544547"/>
      <w:bookmarkStart w:id="1010" w:name="_Toc82538883"/>
      <w:r w:rsidRPr="006F0B54">
        <w:rPr>
          <w:lang w:eastAsia="sv-SE"/>
        </w:rPr>
        <w:t>6.3.5.2</w:t>
      </w:r>
      <w:r w:rsidRPr="006F0B54">
        <w:rPr>
          <w:lang w:eastAsia="sv-SE"/>
        </w:rPr>
        <w:tab/>
      </w:r>
      <w:r w:rsidRPr="006F0B54">
        <w:rPr>
          <w:i/>
          <w:lang w:eastAsia="sv-SE"/>
        </w:rPr>
        <w:t>BS type 2-O</w:t>
      </w:r>
      <w:bookmarkEnd w:id="1000"/>
      <w:bookmarkEnd w:id="1001"/>
      <w:bookmarkEnd w:id="1002"/>
      <w:bookmarkEnd w:id="1003"/>
      <w:bookmarkEnd w:id="1004"/>
      <w:bookmarkEnd w:id="1005"/>
      <w:bookmarkEnd w:id="1006"/>
      <w:bookmarkEnd w:id="1007"/>
      <w:bookmarkEnd w:id="1008"/>
      <w:bookmarkEnd w:id="1009"/>
      <w:bookmarkEnd w:id="1010"/>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011" w:name="_Toc21101098"/>
      <w:bookmarkStart w:id="1012" w:name="_Toc29810137"/>
      <w:bookmarkStart w:id="1013" w:name="_Toc37273414"/>
      <w:bookmarkStart w:id="1014" w:name="_Toc45884729"/>
      <w:bookmarkStart w:id="1015" w:name="_Toc53182693"/>
      <w:bookmarkStart w:id="1016" w:name="_Toc58865087"/>
      <w:bookmarkStart w:id="1017" w:name="_Toc58866669"/>
      <w:bookmarkStart w:id="1018" w:name="_Toc66717702"/>
      <w:bookmarkStart w:id="1019" w:name="_Toc74930263"/>
      <w:bookmarkStart w:id="1020" w:name="_Toc76544548"/>
      <w:bookmarkStart w:id="1021" w:name="_Toc82538884"/>
      <w:r w:rsidRPr="006F0B54">
        <w:t>6.4</w:t>
      </w:r>
      <w:r w:rsidRPr="006F0B54">
        <w:tab/>
        <w:t>OTA output power dynamics</w:t>
      </w:r>
      <w:bookmarkEnd w:id="1011"/>
      <w:bookmarkEnd w:id="1012"/>
      <w:bookmarkEnd w:id="1013"/>
      <w:bookmarkEnd w:id="1014"/>
      <w:bookmarkEnd w:id="1015"/>
      <w:bookmarkEnd w:id="1016"/>
      <w:bookmarkEnd w:id="1017"/>
      <w:bookmarkEnd w:id="1018"/>
      <w:bookmarkEnd w:id="1019"/>
      <w:bookmarkEnd w:id="1020"/>
      <w:bookmarkEnd w:id="1021"/>
    </w:p>
    <w:p w14:paraId="275E2332" w14:textId="77777777" w:rsidR="00972FED" w:rsidRPr="006F0B54" w:rsidRDefault="00972FED" w:rsidP="00972FED">
      <w:pPr>
        <w:pStyle w:val="Heading3"/>
      </w:pPr>
      <w:bookmarkStart w:id="1022" w:name="_Toc21101099"/>
      <w:bookmarkStart w:id="1023" w:name="_Toc29810138"/>
      <w:bookmarkStart w:id="1024" w:name="_Toc37273415"/>
      <w:bookmarkStart w:id="1025" w:name="_Toc45884730"/>
      <w:bookmarkStart w:id="1026" w:name="_Toc53182694"/>
      <w:bookmarkStart w:id="1027" w:name="_Toc58865088"/>
      <w:bookmarkStart w:id="1028" w:name="_Toc58866670"/>
      <w:bookmarkStart w:id="1029" w:name="_Toc66717703"/>
      <w:bookmarkStart w:id="1030" w:name="_Toc74930264"/>
      <w:bookmarkStart w:id="1031" w:name="_Toc76544549"/>
      <w:bookmarkStart w:id="1032" w:name="_Toc82538885"/>
      <w:r w:rsidRPr="006F0B54">
        <w:t>6.4.1</w:t>
      </w:r>
      <w:r w:rsidRPr="006F0B54">
        <w:tab/>
        <w:t>General</w:t>
      </w:r>
      <w:bookmarkEnd w:id="1022"/>
      <w:bookmarkEnd w:id="1023"/>
      <w:bookmarkEnd w:id="1024"/>
      <w:bookmarkEnd w:id="1025"/>
      <w:bookmarkEnd w:id="1026"/>
      <w:bookmarkEnd w:id="1027"/>
      <w:bookmarkEnd w:id="1028"/>
      <w:bookmarkEnd w:id="1029"/>
      <w:bookmarkEnd w:id="1030"/>
      <w:bookmarkEnd w:id="1031"/>
      <w:bookmarkEnd w:id="1032"/>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033" w:name="_Toc21101100"/>
      <w:bookmarkStart w:id="1034" w:name="_Toc29810139"/>
      <w:bookmarkStart w:id="1035" w:name="_Toc37273416"/>
      <w:bookmarkStart w:id="1036" w:name="_Toc45884731"/>
      <w:bookmarkStart w:id="1037" w:name="_Toc53182695"/>
      <w:bookmarkStart w:id="1038" w:name="_Toc58865089"/>
      <w:bookmarkStart w:id="1039" w:name="_Toc58866671"/>
      <w:bookmarkStart w:id="1040" w:name="_Toc66717704"/>
      <w:bookmarkStart w:id="1041" w:name="_Toc74930265"/>
      <w:bookmarkStart w:id="1042" w:name="_Toc76544550"/>
      <w:bookmarkStart w:id="1043" w:name="_Toc82538886"/>
      <w:r w:rsidRPr="006F0B54">
        <w:t>6.4.2</w:t>
      </w:r>
      <w:r w:rsidRPr="006F0B54">
        <w:tab/>
        <w:t>OTA RE power control dynamic range</w:t>
      </w:r>
      <w:bookmarkEnd w:id="1033"/>
      <w:bookmarkEnd w:id="1034"/>
      <w:bookmarkEnd w:id="1035"/>
      <w:bookmarkEnd w:id="1036"/>
      <w:bookmarkEnd w:id="1037"/>
      <w:bookmarkEnd w:id="1038"/>
      <w:bookmarkEnd w:id="1039"/>
      <w:bookmarkEnd w:id="1040"/>
      <w:bookmarkEnd w:id="1041"/>
      <w:bookmarkEnd w:id="1042"/>
      <w:bookmarkEnd w:id="1043"/>
    </w:p>
    <w:p w14:paraId="26373654" w14:textId="77777777" w:rsidR="00972FED" w:rsidRPr="006F0B54" w:rsidRDefault="00972FED" w:rsidP="00972FED">
      <w:pPr>
        <w:pStyle w:val="Heading4"/>
        <w:rPr>
          <w:lang w:eastAsia="sv-SE"/>
        </w:rPr>
      </w:pPr>
      <w:bookmarkStart w:id="1044" w:name="_Toc21101101"/>
      <w:bookmarkStart w:id="1045" w:name="_Toc29810140"/>
      <w:bookmarkStart w:id="1046" w:name="_Toc37273417"/>
      <w:bookmarkStart w:id="1047" w:name="_Toc45884732"/>
      <w:bookmarkStart w:id="1048" w:name="_Toc53182696"/>
      <w:bookmarkStart w:id="1049" w:name="_Toc58865090"/>
      <w:bookmarkStart w:id="1050" w:name="_Toc58866672"/>
      <w:bookmarkStart w:id="1051" w:name="_Toc66717705"/>
      <w:bookmarkStart w:id="1052" w:name="_Toc74930266"/>
      <w:bookmarkStart w:id="1053" w:name="_Toc76544551"/>
      <w:bookmarkStart w:id="1054" w:name="_Toc82538887"/>
      <w:r w:rsidRPr="006F0B54">
        <w:rPr>
          <w:lang w:eastAsia="sv-SE"/>
        </w:rPr>
        <w:t>6.4.2.1</w:t>
      </w:r>
      <w:r w:rsidRPr="006F0B54">
        <w:rPr>
          <w:lang w:eastAsia="sv-SE"/>
        </w:rPr>
        <w:tab/>
        <w:t>Definition and applicability</w:t>
      </w:r>
      <w:bookmarkEnd w:id="1044"/>
      <w:bookmarkEnd w:id="1045"/>
      <w:bookmarkEnd w:id="1046"/>
      <w:bookmarkEnd w:id="1047"/>
      <w:bookmarkEnd w:id="1048"/>
      <w:bookmarkEnd w:id="1049"/>
      <w:bookmarkEnd w:id="1050"/>
      <w:bookmarkEnd w:id="1051"/>
      <w:bookmarkEnd w:id="1052"/>
      <w:bookmarkEnd w:id="1053"/>
      <w:bookmarkEnd w:id="1054"/>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055" w:name="_Toc21101102"/>
      <w:bookmarkStart w:id="1056" w:name="_Toc29810141"/>
      <w:bookmarkStart w:id="1057" w:name="_Toc37273418"/>
      <w:bookmarkStart w:id="1058" w:name="_Toc45884733"/>
      <w:bookmarkStart w:id="1059" w:name="_Toc53182697"/>
      <w:bookmarkStart w:id="1060" w:name="_Toc58865091"/>
      <w:bookmarkStart w:id="1061" w:name="_Toc58866673"/>
      <w:bookmarkStart w:id="1062" w:name="_Toc66717706"/>
      <w:bookmarkStart w:id="1063" w:name="_Toc74930267"/>
      <w:bookmarkStart w:id="1064" w:name="_Toc76544552"/>
      <w:bookmarkStart w:id="1065" w:name="_Toc82538888"/>
      <w:r w:rsidRPr="006F0B54">
        <w:rPr>
          <w:lang w:eastAsia="sv-SE"/>
        </w:rPr>
        <w:t>6.4.2.2</w:t>
      </w:r>
      <w:r w:rsidRPr="006F0B54">
        <w:rPr>
          <w:lang w:eastAsia="sv-SE"/>
        </w:rPr>
        <w:tab/>
        <w:t>Minimum requirement</w:t>
      </w:r>
      <w:bookmarkEnd w:id="1055"/>
      <w:bookmarkEnd w:id="1056"/>
      <w:bookmarkEnd w:id="1057"/>
      <w:bookmarkEnd w:id="1058"/>
      <w:bookmarkEnd w:id="1059"/>
      <w:bookmarkEnd w:id="1060"/>
      <w:bookmarkEnd w:id="1061"/>
      <w:bookmarkEnd w:id="1062"/>
      <w:bookmarkEnd w:id="1063"/>
      <w:bookmarkEnd w:id="1064"/>
      <w:bookmarkEnd w:id="1065"/>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066" w:name="_Toc21101103"/>
      <w:bookmarkStart w:id="1067" w:name="_Toc29810142"/>
      <w:bookmarkStart w:id="1068" w:name="_Toc37273419"/>
      <w:bookmarkStart w:id="1069" w:name="_Toc45884734"/>
      <w:bookmarkStart w:id="1070" w:name="_Toc53182698"/>
      <w:bookmarkStart w:id="1071" w:name="_Toc58865092"/>
      <w:bookmarkStart w:id="1072" w:name="_Toc58866674"/>
      <w:bookmarkStart w:id="1073" w:name="_Toc66717707"/>
      <w:bookmarkStart w:id="1074" w:name="_Toc74930268"/>
      <w:bookmarkStart w:id="1075" w:name="_Toc76544553"/>
      <w:bookmarkStart w:id="1076" w:name="_Toc82538889"/>
      <w:r w:rsidRPr="006F0B54">
        <w:rPr>
          <w:lang w:eastAsia="sv-SE"/>
        </w:rPr>
        <w:t>6.</w:t>
      </w:r>
      <w:r w:rsidRPr="006F0B54">
        <w:rPr>
          <w:lang w:eastAsia="zh-CN"/>
        </w:rPr>
        <w:t>4.2.</w:t>
      </w:r>
      <w:r w:rsidRPr="006F0B54">
        <w:rPr>
          <w:lang w:eastAsia="sv-SE"/>
        </w:rPr>
        <w:t>3</w:t>
      </w:r>
      <w:r w:rsidRPr="006F0B54">
        <w:rPr>
          <w:lang w:eastAsia="sv-SE"/>
        </w:rPr>
        <w:tab/>
        <w:t>Method of test</w:t>
      </w:r>
      <w:bookmarkEnd w:id="1066"/>
      <w:bookmarkEnd w:id="1067"/>
      <w:bookmarkEnd w:id="1068"/>
      <w:bookmarkEnd w:id="1069"/>
      <w:bookmarkEnd w:id="1070"/>
      <w:bookmarkEnd w:id="1071"/>
      <w:bookmarkEnd w:id="1072"/>
      <w:bookmarkEnd w:id="1073"/>
      <w:bookmarkEnd w:id="1074"/>
      <w:bookmarkEnd w:id="1075"/>
      <w:bookmarkEnd w:id="107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077" w:name="_Toc21101104"/>
      <w:bookmarkStart w:id="1078" w:name="_Toc29810143"/>
      <w:bookmarkStart w:id="1079" w:name="_Toc37273420"/>
      <w:bookmarkStart w:id="1080" w:name="_Toc45884735"/>
      <w:bookmarkStart w:id="1081" w:name="_Toc53182699"/>
      <w:bookmarkStart w:id="1082" w:name="_Toc58865093"/>
      <w:bookmarkStart w:id="1083" w:name="_Toc58866675"/>
      <w:bookmarkStart w:id="1084" w:name="_Toc66717708"/>
      <w:bookmarkStart w:id="1085" w:name="_Toc74930269"/>
      <w:bookmarkStart w:id="1086" w:name="_Toc76544554"/>
      <w:bookmarkStart w:id="1087" w:name="_Toc82538890"/>
      <w:r w:rsidRPr="006F0B54">
        <w:t>6.4.3</w:t>
      </w:r>
      <w:r w:rsidRPr="006F0B54">
        <w:tab/>
        <w:t>OTA total power dynamic range</w:t>
      </w:r>
      <w:bookmarkEnd w:id="1077"/>
      <w:bookmarkEnd w:id="1078"/>
      <w:bookmarkEnd w:id="1079"/>
      <w:bookmarkEnd w:id="1080"/>
      <w:bookmarkEnd w:id="1081"/>
      <w:bookmarkEnd w:id="1082"/>
      <w:bookmarkEnd w:id="1083"/>
      <w:bookmarkEnd w:id="1084"/>
      <w:bookmarkEnd w:id="1085"/>
      <w:bookmarkEnd w:id="1086"/>
      <w:bookmarkEnd w:id="1087"/>
    </w:p>
    <w:p w14:paraId="18E6694C" w14:textId="77777777" w:rsidR="00972FED" w:rsidRPr="006F0B54" w:rsidRDefault="00972FED" w:rsidP="00972FED">
      <w:pPr>
        <w:pStyle w:val="Heading4"/>
        <w:rPr>
          <w:lang w:eastAsia="sv-SE"/>
        </w:rPr>
      </w:pPr>
      <w:bookmarkStart w:id="1088" w:name="_Toc21101105"/>
      <w:bookmarkStart w:id="1089" w:name="_Toc29810144"/>
      <w:bookmarkStart w:id="1090" w:name="_Toc37273421"/>
      <w:bookmarkStart w:id="1091" w:name="_Toc45884736"/>
      <w:bookmarkStart w:id="1092" w:name="_Toc53182700"/>
      <w:bookmarkStart w:id="1093" w:name="_Toc58865094"/>
      <w:bookmarkStart w:id="1094" w:name="_Toc58866676"/>
      <w:bookmarkStart w:id="1095" w:name="_Toc66717709"/>
      <w:bookmarkStart w:id="1096" w:name="_Toc74930270"/>
      <w:bookmarkStart w:id="1097" w:name="_Toc76544555"/>
      <w:bookmarkStart w:id="1098" w:name="_Toc82538891"/>
      <w:r w:rsidRPr="006F0B54">
        <w:rPr>
          <w:lang w:eastAsia="sv-SE"/>
        </w:rPr>
        <w:t>6.4.3.1</w:t>
      </w:r>
      <w:r w:rsidRPr="006F0B54">
        <w:rPr>
          <w:lang w:eastAsia="sv-SE"/>
        </w:rPr>
        <w:tab/>
        <w:t>Definition and applicability</w:t>
      </w:r>
      <w:bookmarkEnd w:id="1088"/>
      <w:bookmarkEnd w:id="1089"/>
      <w:bookmarkEnd w:id="1090"/>
      <w:bookmarkEnd w:id="1091"/>
      <w:bookmarkEnd w:id="1092"/>
      <w:bookmarkEnd w:id="1093"/>
      <w:bookmarkEnd w:id="1094"/>
      <w:bookmarkEnd w:id="1095"/>
      <w:bookmarkEnd w:id="1096"/>
      <w:bookmarkEnd w:id="1097"/>
      <w:bookmarkEnd w:id="1098"/>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099" w:name="_Toc21101106"/>
      <w:bookmarkStart w:id="1100"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101" w:name="_Toc37273422"/>
      <w:bookmarkStart w:id="1102" w:name="_Toc45884737"/>
      <w:bookmarkStart w:id="1103" w:name="_Toc53182701"/>
      <w:bookmarkStart w:id="1104" w:name="_Toc58865095"/>
      <w:bookmarkStart w:id="1105" w:name="_Toc58866677"/>
      <w:bookmarkStart w:id="1106" w:name="_Toc66717710"/>
      <w:bookmarkStart w:id="1107" w:name="_Toc74930271"/>
      <w:bookmarkStart w:id="1108" w:name="_Toc76544556"/>
      <w:bookmarkStart w:id="1109" w:name="_Toc82538892"/>
      <w:r w:rsidRPr="006F0B54">
        <w:rPr>
          <w:lang w:eastAsia="sv-SE"/>
        </w:rPr>
        <w:t>6.4.3.2</w:t>
      </w:r>
      <w:r w:rsidRPr="006F0B54">
        <w:rPr>
          <w:lang w:eastAsia="sv-SE"/>
        </w:rPr>
        <w:tab/>
        <w:t>Minimum requirement</w:t>
      </w:r>
      <w:bookmarkEnd w:id="1099"/>
      <w:bookmarkEnd w:id="1100"/>
      <w:bookmarkEnd w:id="1101"/>
      <w:bookmarkEnd w:id="1102"/>
      <w:bookmarkEnd w:id="1103"/>
      <w:bookmarkEnd w:id="1104"/>
      <w:bookmarkEnd w:id="1105"/>
      <w:bookmarkEnd w:id="1106"/>
      <w:bookmarkEnd w:id="1107"/>
      <w:bookmarkEnd w:id="1108"/>
      <w:bookmarkEnd w:id="1109"/>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110" w:name="_Toc21101107"/>
      <w:bookmarkStart w:id="1111" w:name="_Toc29810146"/>
      <w:bookmarkStart w:id="1112" w:name="_Toc37273423"/>
      <w:bookmarkStart w:id="1113" w:name="_Toc45884738"/>
      <w:bookmarkStart w:id="1114" w:name="_Toc53182702"/>
      <w:bookmarkStart w:id="1115" w:name="_Toc58865096"/>
      <w:bookmarkStart w:id="1116" w:name="_Toc58866678"/>
      <w:bookmarkStart w:id="1117" w:name="_Toc66717711"/>
      <w:bookmarkStart w:id="1118" w:name="_Toc74930272"/>
      <w:bookmarkStart w:id="1119" w:name="_Toc76544557"/>
      <w:bookmarkStart w:id="1120" w:name="_Toc82538893"/>
      <w:r w:rsidRPr="006F0B54">
        <w:rPr>
          <w:lang w:eastAsia="sv-SE"/>
        </w:rPr>
        <w:t>6.4.3.3</w:t>
      </w:r>
      <w:r w:rsidRPr="006F0B54">
        <w:rPr>
          <w:lang w:eastAsia="sv-SE"/>
        </w:rPr>
        <w:tab/>
        <w:t>Test purpose</w:t>
      </w:r>
      <w:bookmarkEnd w:id="1110"/>
      <w:bookmarkEnd w:id="1111"/>
      <w:bookmarkEnd w:id="1112"/>
      <w:bookmarkEnd w:id="1113"/>
      <w:bookmarkEnd w:id="1114"/>
      <w:bookmarkEnd w:id="1115"/>
      <w:bookmarkEnd w:id="1116"/>
      <w:bookmarkEnd w:id="1117"/>
      <w:bookmarkEnd w:id="1118"/>
      <w:bookmarkEnd w:id="1119"/>
      <w:bookmarkEnd w:id="1120"/>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121" w:name="_Toc21101108"/>
      <w:bookmarkStart w:id="1122" w:name="_Toc29810147"/>
      <w:bookmarkStart w:id="1123" w:name="_Toc37273424"/>
      <w:bookmarkStart w:id="1124" w:name="_Toc45884739"/>
      <w:bookmarkStart w:id="1125" w:name="_Toc53182703"/>
      <w:bookmarkStart w:id="1126" w:name="_Toc58865097"/>
      <w:bookmarkStart w:id="1127" w:name="_Toc58866679"/>
      <w:bookmarkStart w:id="1128" w:name="_Toc66717712"/>
      <w:bookmarkStart w:id="1129" w:name="_Toc74930273"/>
      <w:bookmarkStart w:id="1130" w:name="_Toc76544558"/>
      <w:bookmarkStart w:id="1131" w:name="_Toc82538894"/>
      <w:r w:rsidRPr="006F0B54">
        <w:rPr>
          <w:lang w:eastAsia="sv-SE"/>
        </w:rPr>
        <w:t>6.</w:t>
      </w:r>
      <w:r w:rsidRPr="006F0B54">
        <w:rPr>
          <w:lang w:eastAsia="zh-CN"/>
        </w:rPr>
        <w:t>4.3.</w:t>
      </w:r>
      <w:r w:rsidRPr="006F0B54">
        <w:rPr>
          <w:lang w:eastAsia="sv-SE"/>
        </w:rPr>
        <w:t>4</w:t>
      </w:r>
      <w:r w:rsidRPr="006F0B54">
        <w:rPr>
          <w:lang w:eastAsia="sv-SE"/>
        </w:rPr>
        <w:tab/>
        <w:t>Method of test</w:t>
      </w:r>
      <w:bookmarkEnd w:id="1121"/>
      <w:bookmarkEnd w:id="1122"/>
      <w:bookmarkEnd w:id="1123"/>
      <w:bookmarkEnd w:id="1124"/>
      <w:bookmarkEnd w:id="1125"/>
      <w:bookmarkEnd w:id="1126"/>
      <w:bookmarkEnd w:id="1127"/>
      <w:bookmarkEnd w:id="1128"/>
      <w:bookmarkEnd w:id="1129"/>
      <w:bookmarkEnd w:id="1130"/>
      <w:bookmarkEnd w:id="1131"/>
    </w:p>
    <w:p w14:paraId="15E9F63E" w14:textId="77777777" w:rsidR="00972FED" w:rsidRPr="006F0B54" w:rsidRDefault="00972FED" w:rsidP="00972FED">
      <w:pPr>
        <w:pStyle w:val="Heading5"/>
        <w:rPr>
          <w:lang w:eastAsia="sv-SE"/>
        </w:rPr>
      </w:pPr>
      <w:bookmarkStart w:id="1132" w:name="_Toc21101109"/>
      <w:bookmarkStart w:id="1133" w:name="_Toc29810148"/>
      <w:bookmarkStart w:id="1134" w:name="_Toc37273425"/>
      <w:bookmarkStart w:id="1135" w:name="_Toc45884740"/>
      <w:bookmarkStart w:id="1136" w:name="_Toc53182704"/>
      <w:bookmarkStart w:id="1137" w:name="_Toc58865098"/>
      <w:bookmarkStart w:id="1138" w:name="_Toc58866680"/>
      <w:bookmarkStart w:id="1139" w:name="_Toc66717713"/>
      <w:bookmarkStart w:id="1140" w:name="_Toc74930274"/>
      <w:bookmarkStart w:id="1141" w:name="_Toc76544559"/>
      <w:bookmarkStart w:id="1142" w:name="_Toc82538895"/>
      <w:r w:rsidRPr="006F0B54">
        <w:rPr>
          <w:lang w:eastAsia="sv-SE"/>
        </w:rPr>
        <w:t>6.4.3.4.1</w:t>
      </w:r>
      <w:r w:rsidRPr="006F0B54">
        <w:rPr>
          <w:lang w:eastAsia="sv-SE"/>
        </w:rPr>
        <w:tab/>
        <w:t>Initial conditions</w:t>
      </w:r>
      <w:bookmarkEnd w:id="1132"/>
      <w:bookmarkEnd w:id="1133"/>
      <w:bookmarkEnd w:id="1134"/>
      <w:bookmarkEnd w:id="1135"/>
      <w:bookmarkEnd w:id="1136"/>
      <w:bookmarkEnd w:id="1137"/>
      <w:bookmarkEnd w:id="1138"/>
      <w:bookmarkEnd w:id="1139"/>
      <w:bookmarkEnd w:id="1140"/>
      <w:bookmarkEnd w:id="1141"/>
      <w:bookmarkEnd w:id="1142"/>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143" w:name="_Toc21101110"/>
      <w:bookmarkStart w:id="1144" w:name="_Toc29810149"/>
      <w:bookmarkStart w:id="1145" w:name="_Toc37273426"/>
      <w:bookmarkStart w:id="1146" w:name="_Toc45884741"/>
      <w:bookmarkStart w:id="1147" w:name="_Toc53182705"/>
      <w:bookmarkStart w:id="1148" w:name="_Toc58865099"/>
      <w:bookmarkStart w:id="1149" w:name="_Toc58866681"/>
      <w:bookmarkStart w:id="1150" w:name="_Toc66717714"/>
      <w:bookmarkStart w:id="1151" w:name="_Toc74930275"/>
      <w:bookmarkStart w:id="1152" w:name="_Toc76544560"/>
      <w:bookmarkStart w:id="1153" w:name="_Toc82538896"/>
      <w:r w:rsidRPr="006F0B54">
        <w:rPr>
          <w:lang w:eastAsia="sv-SE"/>
        </w:rPr>
        <w:t>6.4.3.4.2</w:t>
      </w:r>
      <w:r w:rsidRPr="006F0B54">
        <w:rPr>
          <w:lang w:eastAsia="sv-SE"/>
        </w:rPr>
        <w:tab/>
        <w:t>Procedure</w:t>
      </w:r>
      <w:bookmarkEnd w:id="1143"/>
      <w:bookmarkEnd w:id="1144"/>
      <w:bookmarkEnd w:id="1145"/>
      <w:bookmarkEnd w:id="1146"/>
      <w:bookmarkEnd w:id="1147"/>
      <w:bookmarkEnd w:id="1148"/>
      <w:bookmarkEnd w:id="1149"/>
      <w:bookmarkEnd w:id="1150"/>
      <w:bookmarkEnd w:id="1151"/>
      <w:bookmarkEnd w:id="1152"/>
      <w:bookmarkEnd w:id="1153"/>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154" w:name="_Toc21101111"/>
      <w:bookmarkStart w:id="1155" w:name="_Toc29810150"/>
      <w:bookmarkStart w:id="1156" w:name="_Toc37273427"/>
      <w:bookmarkStart w:id="1157" w:name="_Toc45884742"/>
      <w:bookmarkStart w:id="1158" w:name="_Toc53182706"/>
      <w:bookmarkStart w:id="1159" w:name="_Toc58865100"/>
      <w:bookmarkStart w:id="1160" w:name="_Toc58866682"/>
      <w:bookmarkStart w:id="1161" w:name="_Toc66717715"/>
      <w:bookmarkStart w:id="1162" w:name="_Toc74930276"/>
      <w:bookmarkStart w:id="1163" w:name="_Toc76544561"/>
      <w:bookmarkStart w:id="1164" w:name="_Toc82538897"/>
      <w:r w:rsidRPr="006F0B54">
        <w:rPr>
          <w:lang w:eastAsia="sv-SE"/>
        </w:rPr>
        <w:t>6.</w:t>
      </w:r>
      <w:r w:rsidRPr="006F0B54">
        <w:rPr>
          <w:lang w:eastAsia="zh-CN"/>
        </w:rPr>
        <w:t>4.3.</w:t>
      </w:r>
      <w:r w:rsidRPr="006F0B54">
        <w:rPr>
          <w:lang w:eastAsia="sv-SE"/>
        </w:rPr>
        <w:t>5</w:t>
      </w:r>
      <w:r w:rsidRPr="006F0B54">
        <w:rPr>
          <w:lang w:eastAsia="sv-SE"/>
        </w:rPr>
        <w:tab/>
        <w:t>Test requirement</w:t>
      </w:r>
      <w:bookmarkEnd w:id="1154"/>
      <w:bookmarkEnd w:id="1155"/>
      <w:bookmarkEnd w:id="1156"/>
      <w:bookmarkEnd w:id="1157"/>
      <w:bookmarkEnd w:id="1158"/>
      <w:bookmarkEnd w:id="1159"/>
      <w:bookmarkEnd w:id="1160"/>
      <w:bookmarkEnd w:id="1161"/>
      <w:bookmarkEnd w:id="1162"/>
      <w:bookmarkEnd w:id="1163"/>
      <w:bookmarkEnd w:id="1164"/>
    </w:p>
    <w:p w14:paraId="4500C554" w14:textId="77777777" w:rsidR="00972FED" w:rsidRPr="006F0B54" w:rsidRDefault="00972FED" w:rsidP="00972FED">
      <w:pPr>
        <w:pStyle w:val="Heading5"/>
        <w:rPr>
          <w:lang w:eastAsia="sv-SE"/>
        </w:rPr>
      </w:pPr>
      <w:bookmarkStart w:id="1165" w:name="_Toc21101112"/>
      <w:bookmarkStart w:id="1166" w:name="_Toc29810151"/>
      <w:bookmarkStart w:id="1167" w:name="_Toc37273428"/>
      <w:bookmarkStart w:id="1168" w:name="_Toc45884743"/>
      <w:bookmarkStart w:id="1169" w:name="_Toc53182707"/>
      <w:bookmarkStart w:id="1170" w:name="_Toc58865101"/>
      <w:bookmarkStart w:id="1171" w:name="_Toc58866683"/>
      <w:bookmarkStart w:id="1172" w:name="_Toc66717716"/>
      <w:bookmarkStart w:id="1173" w:name="_Toc74930277"/>
      <w:bookmarkStart w:id="1174" w:name="_Toc76544562"/>
      <w:bookmarkStart w:id="1175" w:name="_Toc82538898"/>
      <w:r w:rsidRPr="006F0B54">
        <w:rPr>
          <w:lang w:eastAsia="sv-SE"/>
        </w:rPr>
        <w:t>6.4.3.5.1</w:t>
      </w:r>
      <w:r w:rsidRPr="006F0B54">
        <w:rPr>
          <w:lang w:eastAsia="sv-SE"/>
        </w:rPr>
        <w:tab/>
      </w:r>
      <w:r w:rsidRPr="006F0B54">
        <w:rPr>
          <w:i/>
          <w:lang w:eastAsia="sv-SE"/>
        </w:rPr>
        <w:t>BS type 1-O</w:t>
      </w:r>
      <w:bookmarkEnd w:id="1165"/>
      <w:bookmarkEnd w:id="1166"/>
      <w:bookmarkEnd w:id="1167"/>
      <w:bookmarkEnd w:id="1168"/>
      <w:bookmarkEnd w:id="1169"/>
      <w:bookmarkEnd w:id="1170"/>
      <w:bookmarkEnd w:id="1171"/>
      <w:bookmarkEnd w:id="1172"/>
      <w:bookmarkEnd w:id="1173"/>
      <w:bookmarkEnd w:id="1174"/>
      <w:bookmarkEnd w:id="1175"/>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176" w:name="_Toc21101113"/>
      <w:bookmarkStart w:id="1177" w:name="_Toc29810152"/>
      <w:bookmarkStart w:id="1178" w:name="_Toc37273429"/>
      <w:bookmarkStart w:id="1179" w:name="_Toc45884744"/>
      <w:bookmarkStart w:id="1180" w:name="_Toc53182708"/>
      <w:bookmarkStart w:id="1181" w:name="_Toc58865102"/>
      <w:bookmarkStart w:id="1182" w:name="_Toc58866684"/>
      <w:bookmarkStart w:id="1183" w:name="_Toc66717717"/>
      <w:bookmarkStart w:id="1184" w:name="_Toc74930278"/>
      <w:bookmarkStart w:id="1185" w:name="_Toc76544563"/>
      <w:bookmarkStart w:id="1186" w:name="_Toc82538899"/>
      <w:r w:rsidRPr="006F0B54">
        <w:rPr>
          <w:lang w:eastAsia="sv-SE"/>
        </w:rPr>
        <w:t>6.4.3.5.2</w:t>
      </w:r>
      <w:r w:rsidRPr="006F0B54">
        <w:rPr>
          <w:lang w:eastAsia="sv-SE"/>
        </w:rPr>
        <w:tab/>
      </w:r>
      <w:r w:rsidRPr="006F0B54">
        <w:rPr>
          <w:i/>
          <w:lang w:eastAsia="sv-SE"/>
        </w:rPr>
        <w:t>BS type 2-O</w:t>
      </w:r>
      <w:bookmarkEnd w:id="1176"/>
      <w:bookmarkEnd w:id="1177"/>
      <w:bookmarkEnd w:id="1178"/>
      <w:bookmarkEnd w:id="1179"/>
      <w:bookmarkEnd w:id="1180"/>
      <w:bookmarkEnd w:id="1181"/>
      <w:bookmarkEnd w:id="1182"/>
      <w:bookmarkEnd w:id="1183"/>
      <w:bookmarkEnd w:id="1184"/>
      <w:bookmarkEnd w:id="1185"/>
      <w:bookmarkEnd w:id="118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187" w:name="_Toc21101114"/>
      <w:bookmarkStart w:id="1188" w:name="_Toc29810153"/>
      <w:bookmarkStart w:id="1189" w:name="_Toc37273430"/>
      <w:bookmarkStart w:id="1190" w:name="_Toc45884745"/>
      <w:bookmarkStart w:id="1191" w:name="_Toc53182709"/>
      <w:bookmarkStart w:id="1192" w:name="_Toc58865103"/>
      <w:bookmarkStart w:id="1193" w:name="_Toc58866685"/>
      <w:bookmarkStart w:id="1194" w:name="_Toc66717718"/>
      <w:bookmarkStart w:id="1195" w:name="_Toc74930279"/>
      <w:bookmarkStart w:id="1196" w:name="_Toc76544564"/>
      <w:bookmarkStart w:id="1197" w:name="_Toc82538900"/>
      <w:r w:rsidRPr="006F0B54">
        <w:t>6.5</w:t>
      </w:r>
      <w:r w:rsidRPr="006F0B54">
        <w:tab/>
        <w:t>OTA transmit ON/OFF power</w:t>
      </w:r>
      <w:bookmarkEnd w:id="1187"/>
      <w:bookmarkEnd w:id="1188"/>
      <w:bookmarkEnd w:id="1189"/>
      <w:bookmarkEnd w:id="1190"/>
      <w:bookmarkEnd w:id="1191"/>
      <w:bookmarkEnd w:id="1192"/>
      <w:bookmarkEnd w:id="1193"/>
      <w:bookmarkEnd w:id="1194"/>
      <w:bookmarkEnd w:id="1195"/>
      <w:bookmarkEnd w:id="1196"/>
      <w:bookmarkEnd w:id="1197"/>
    </w:p>
    <w:p w14:paraId="0F0F5748" w14:textId="77777777" w:rsidR="00972FED" w:rsidRPr="006F0B54" w:rsidRDefault="00972FED" w:rsidP="00972FED">
      <w:pPr>
        <w:pStyle w:val="Heading3"/>
      </w:pPr>
      <w:bookmarkStart w:id="1198" w:name="_Toc21101115"/>
      <w:bookmarkStart w:id="1199" w:name="_Toc29810154"/>
      <w:bookmarkStart w:id="1200" w:name="_Toc37273431"/>
      <w:bookmarkStart w:id="1201" w:name="_Toc45884746"/>
      <w:bookmarkStart w:id="1202" w:name="_Toc53182710"/>
      <w:bookmarkStart w:id="1203" w:name="_Toc58865104"/>
      <w:bookmarkStart w:id="1204" w:name="_Toc58866686"/>
      <w:bookmarkStart w:id="1205" w:name="_Toc66717719"/>
      <w:bookmarkStart w:id="1206" w:name="_Toc74930280"/>
      <w:bookmarkStart w:id="1207" w:name="_Toc76544565"/>
      <w:bookmarkStart w:id="1208" w:name="_Toc82538901"/>
      <w:r w:rsidRPr="006F0B54">
        <w:t>6.5.1</w:t>
      </w:r>
      <w:r w:rsidRPr="006F0B54">
        <w:tab/>
        <w:t>OTA transmitter OFF power</w:t>
      </w:r>
      <w:bookmarkEnd w:id="1198"/>
      <w:bookmarkEnd w:id="1199"/>
      <w:bookmarkEnd w:id="1200"/>
      <w:bookmarkEnd w:id="1201"/>
      <w:bookmarkEnd w:id="1202"/>
      <w:bookmarkEnd w:id="1203"/>
      <w:bookmarkEnd w:id="1204"/>
      <w:bookmarkEnd w:id="1205"/>
      <w:bookmarkEnd w:id="1206"/>
      <w:bookmarkEnd w:id="1207"/>
      <w:bookmarkEnd w:id="1208"/>
    </w:p>
    <w:p w14:paraId="5A9424EB" w14:textId="77777777" w:rsidR="00972FED" w:rsidRPr="006F0B54" w:rsidRDefault="00972FED" w:rsidP="00972FED">
      <w:pPr>
        <w:pStyle w:val="Heading4"/>
      </w:pPr>
      <w:bookmarkStart w:id="1209" w:name="_Toc21101116"/>
      <w:bookmarkStart w:id="1210" w:name="_Toc29810155"/>
      <w:bookmarkStart w:id="1211" w:name="_Toc37273432"/>
      <w:bookmarkStart w:id="1212" w:name="_Toc45884747"/>
      <w:bookmarkStart w:id="1213" w:name="_Toc53182711"/>
      <w:bookmarkStart w:id="1214" w:name="_Toc58865105"/>
      <w:bookmarkStart w:id="1215" w:name="_Toc58866687"/>
      <w:bookmarkStart w:id="1216" w:name="_Toc66717720"/>
      <w:bookmarkStart w:id="1217" w:name="_Toc74930281"/>
      <w:bookmarkStart w:id="1218" w:name="_Toc76544566"/>
      <w:bookmarkStart w:id="1219" w:name="_Toc82538902"/>
      <w:r w:rsidRPr="006F0B54">
        <w:t>6.5.1.1</w:t>
      </w:r>
      <w:r w:rsidRPr="006F0B54">
        <w:tab/>
        <w:t>Definition and applicability</w:t>
      </w:r>
      <w:bookmarkEnd w:id="1209"/>
      <w:bookmarkEnd w:id="1210"/>
      <w:bookmarkEnd w:id="1211"/>
      <w:bookmarkEnd w:id="1212"/>
      <w:bookmarkEnd w:id="1213"/>
      <w:bookmarkEnd w:id="1214"/>
      <w:bookmarkEnd w:id="1215"/>
      <w:bookmarkEnd w:id="1216"/>
      <w:bookmarkEnd w:id="1217"/>
      <w:bookmarkEnd w:id="1218"/>
      <w:bookmarkEnd w:id="1219"/>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220" w:name="_Toc21101117"/>
      <w:bookmarkStart w:id="1221" w:name="_Toc29810156"/>
      <w:bookmarkStart w:id="1222" w:name="_Toc37273433"/>
      <w:bookmarkStart w:id="1223" w:name="_Toc45884748"/>
      <w:bookmarkStart w:id="1224" w:name="_Toc53182712"/>
      <w:bookmarkStart w:id="1225" w:name="_Toc58865106"/>
      <w:bookmarkStart w:id="1226" w:name="_Toc58866688"/>
      <w:bookmarkStart w:id="1227" w:name="_Toc66717721"/>
      <w:bookmarkStart w:id="1228" w:name="_Toc74930282"/>
      <w:bookmarkStart w:id="1229" w:name="_Toc76544567"/>
      <w:bookmarkStart w:id="1230" w:name="_Toc82538903"/>
      <w:r w:rsidRPr="006F0B54">
        <w:t>6.5.1.2</w:t>
      </w:r>
      <w:r w:rsidRPr="006F0B54">
        <w:tab/>
        <w:t>Minimum requirement</w:t>
      </w:r>
      <w:bookmarkEnd w:id="1220"/>
      <w:bookmarkEnd w:id="1221"/>
      <w:bookmarkEnd w:id="1222"/>
      <w:bookmarkEnd w:id="1223"/>
      <w:bookmarkEnd w:id="1224"/>
      <w:bookmarkEnd w:id="1225"/>
      <w:bookmarkEnd w:id="1226"/>
      <w:bookmarkEnd w:id="1227"/>
      <w:bookmarkEnd w:id="1228"/>
      <w:bookmarkEnd w:id="1229"/>
      <w:bookmarkEnd w:id="1230"/>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231" w:name="_Toc21101118"/>
      <w:bookmarkStart w:id="1232" w:name="_Toc29810157"/>
      <w:bookmarkStart w:id="1233" w:name="_Toc37273434"/>
      <w:bookmarkStart w:id="1234" w:name="_Toc45884749"/>
      <w:bookmarkStart w:id="1235" w:name="_Toc53182713"/>
      <w:bookmarkStart w:id="1236" w:name="_Toc58865107"/>
      <w:bookmarkStart w:id="1237" w:name="_Toc58866689"/>
      <w:bookmarkStart w:id="1238" w:name="_Toc66717722"/>
      <w:bookmarkStart w:id="1239" w:name="_Toc74930283"/>
      <w:bookmarkStart w:id="1240" w:name="_Toc76544568"/>
      <w:bookmarkStart w:id="1241" w:name="_Toc82538904"/>
      <w:r w:rsidRPr="006F0B54">
        <w:t>6.5.1.3</w:t>
      </w:r>
      <w:r w:rsidRPr="006F0B54">
        <w:tab/>
        <w:t>Test purpose</w:t>
      </w:r>
      <w:bookmarkEnd w:id="1231"/>
      <w:bookmarkEnd w:id="1232"/>
      <w:bookmarkEnd w:id="1233"/>
      <w:bookmarkEnd w:id="1234"/>
      <w:bookmarkEnd w:id="1235"/>
      <w:bookmarkEnd w:id="1236"/>
      <w:bookmarkEnd w:id="1237"/>
      <w:bookmarkEnd w:id="1238"/>
      <w:bookmarkEnd w:id="1239"/>
      <w:bookmarkEnd w:id="1240"/>
      <w:bookmarkEnd w:id="124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242" w:name="_Toc21101119"/>
      <w:bookmarkStart w:id="1243" w:name="_Toc29810158"/>
      <w:bookmarkStart w:id="1244" w:name="_Toc37273435"/>
      <w:bookmarkStart w:id="1245" w:name="_Toc45884750"/>
      <w:bookmarkStart w:id="1246" w:name="_Toc53182714"/>
      <w:bookmarkStart w:id="1247" w:name="_Toc58865108"/>
      <w:bookmarkStart w:id="1248" w:name="_Toc58866690"/>
      <w:bookmarkStart w:id="1249" w:name="_Toc66717723"/>
      <w:bookmarkStart w:id="1250" w:name="_Toc74930284"/>
      <w:bookmarkStart w:id="1251" w:name="_Toc76544569"/>
      <w:bookmarkStart w:id="1252" w:name="_Toc82538905"/>
      <w:r w:rsidRPr="006F0B54">
        <w:t>6.5.1.4</w:t>
      </w:r>
      <w:r w:rsidRPr="006F0B54">
        <w:tab/>
        <w:t>Method of test</w:t>
      </w:r>
      <w:bookmarkEnd w:id="1242"/>
      <w:bookmarkEnd w:id="1243"/>
      <w:bookmarkEnd w:id="1244"/>
      <w:bookmarkEnd w:id="1245"/>
      <w:bookmarkEnd w:id="1246"/>
      <w:bookmarkEnd w:id="1247"/>
      <w:bookmarkEnd w:id="1248"/>
      <w:bookmarkEnd w:id="1249"/>
      <w:bookmarkEnd w:id="1250"/>
      <w:bookmarkEnd w:id="1251"/>
      <w:bookmarkEnd w:id="1252"/>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253" w:name="_Toc21101120"/>
      <w:bookmarkStart w:id="1254" w:name="_Toc29810159"/>
      <w:bookmarkStart w:id="1255" w:name="_Toc37273436"/>
      <w:bookmarkStart w:id="1256" w:name="_Toc45884751"/>
      <w:bookmarkStart w:id="1257" w:name="_Toc53182715"/>
      <w:bookmarkStart w:id="1258" w:name="_Toc58865109"/>
      <w:bookmarkStart w:id="1259" w:name="_Toc58866691"/>
      <w:bookmarkStart w:id="1260" w:name="_Toc66717724"/>
      <w:bookmarkStart w:id="1261" w:name="_Toc74930285"/>
      <w:bookmarkStart w:id="1262" w:name="_Toc76544570"/>
      <w:bookmarkStart w:id="1263" w:name="_Toc82538906"/>
      <w:r w:rsidRPr="006F0B54">
        <w:t>6.5.1.5</w:t>
      </w:r>
      <w:r w:rsidRPr="006F0B54">
        <w:tab/>
        <w:t>Test requirements</w:t>
      </w:r>
      <w:bookmarkEnd w:id="1253"/>
      <w:bookmarkEnd w:id="1254"/>
      <w:bookmarkEnd w:id="1255"/>
      <w:bookmarkEnd w:id="1256"/>
      <w:bookmarkEnd w:id="1257"/>
      <w:bookmarkEnd w:id="1258"/>
      <w:bookmarkEnd w:id="1259"/>
      <w:bookmarkEnd w:id="1260"/>
      <w:bookmarkEnd w:id="1261"/>
      <w:bookmarkEnd w:id="1262"/>
      <w:bookmarkEnd w:id="1263"/>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264" w:name="_Toc21101121"/>
      <w:bookmarkStart w:id="1265" w:name="_Toc29810160"/>
      <w:bookmarkStart w:id="1266" w:name="_Toc37273437"/>
      <w:bookmarkStart w:id="1267" w:name="_Toc45884752"/>
      <w:bookmarkStart w:id="1268" w:name="_Toc53182716"/>
      <w:bookmarkStart w:id="1269" w:name="_Toc58865110"/>
      <w:bookmarkStart w:id="1270" w:name="_Toc58866692"/>
      <w:bookmarkStart w:id="1271" w:name="_Toc66717725"/>
      <w:bookmarkStart w:id="1272" w:name="_Toc74930286"/>
      <w:bookmarkStart w:id="1273" w:name="_Toc76544571"/>
      <w:bookmarkStart w:id="1274" w:name="_Toc82538907"/>
      <w:r w:rsidRPr="006F0B54">
        <w:t>6.5.2</w:t>
      </w:r>
      <w:r w:rsidRPr="006F0B54">
        <w:tab/>
        <w:t>OTA transmitter transient period</w:t>
      </w:r>
      <w:bookmarkEnd w:id="1264"/>
      <w:bookmarkEnd w:id="1265"/>
      <w:bookmarkEnd w:id="1266"/>
      <w:bookmarkEnd w:id="1267"/>
      <w:bookmarkEnd w:id="1268"/>
      <w:bookmarkEnd w:id="1269"/>
      <w:bookmarkEnd w:id="1270"/>
      <w:bookmarkEnd w:id="1271"/>
      <w:bookmarkEnd w:id="1272"/>
      <w:bookmarkEnd w:id="1273"/>
      <w:bookmarkEnd w:id="1274"/>
    </w:p>
    <w:p w14:paraId="3319AB53" w14:textId="77777777" w:rsidR="00972FED" w:rsidRPr="006F0B54" w:rsidRDefault="00972FED" w:rsidP="00972FED">
      <w:pPr>
        <w:pStyle w:val="Heading4"/>
      </w:pPr>
      <w:bookmarkStart w:id="1275" w:name="_Toc21101122"/>
      <w:bookmarkStart w:id="1276" w:name="_Toc29810161"/>
      <w:bookmarkStart w:id="1277" w:name="_Toc37273438"/>
      <w:bookmarkStart w:id="1278" w:name="_Toc45884753"/>
      <w:bookmarkStart w:id="1279" w:name="_Toc53182717"/>
      <w:bookmarkStart w:id="1280" w:name="_Toc58865111"/>
      <w:bookmarkStart w:id="1281" w:name="_Toc58866693"/>
      <w:bookmarkStart w:id="1282" w:name="_Toc66717726"/>
      <w:bookmarkStart w:id="1283" w:name="_Toc74930287"/>
      <w:bookmarkStart w:id="1284" w:name="_Toc76544572"/>
      <w:bookmarkStart w:id="1285" w:name="_Toc82538908"/>
      <w:r w:rsidRPr="006F0B54">
        <w:t>6.5.2.1</w:t>
      </w:r>
      <w:r w:rsidRPr="006F0B54">
        <w:tab/>
        <w:t>Definition and applicability</w:t>
      </w:r>
      <w:bookmarkEnd w:id="1275"/>
      <w:bookmarkEnd w:id="1276"/>
      <w:bookmarkEnd w:id="1277"/>
      <w:bookmarkEnd w:id="1278"/>
      <w:bookmarkEnd w:id="1279"/>
      <w:bookmarkEnd w:id="1280"/>
      <w:bookmarkEnd w:id="1281"/>
      <w:bookmarkEnd w:id="1282"/>
      <w:bookmarkEnd w:id="1283"/>
      <w:bookmarkEnd w:id="1284"/>
      <w:bookmarkEnd w:id="1285"/>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286" w:name="_Toc21101123"/>
      <w:bookmarkStart w:id="1287" w:name="_Toc29810162"/>
      <w:bookmarkStart w:id="1288" w:name="_Toc37273439"/>
      <w:bookmarkStart w:id="1289" w:name="_Toc45884754"/>
      <w:bookmarkStart w:id="1290" w:name="_Toc53182718"/>
      <w:bookmarkStart w:id="1291" w:name="_Toc58865112"/>
      <w:bookmarkStart w:id="1292" w:name="_Toc58866694"/>
      <w:bookmarkStart w:id="1293" w:name="_Toc66717727"/>
      <w:bookmarkStart w:id="1294" w:name="_Toc74930288"/>
      <w:bookmarkStart w:id="1295" w:name="_Toc76544573"/>
      <w:bookmarkStart w:id="1296" w:name="_Toc82538909"/>
      <w:r w:rsidRPr="006F0B54">
        <w:t>6.5.2.2</w:t>
      </w:r>
      <w:r w:rsidRPr="006F0B54">
        <w:tab/>
        <w:t>Minimum requirement</w:t>
      </w:r>
      <w:bookmarkEnd w:id="1286"/>
      <w:bookmarkEnd w:id="1287"/>
      <w:bookmarkEnd w:id="1288"/>
      <w:bookmarkEnd w:id="1289"/>
      <w:bookmarkEnd w:id="1290"/>
      <w:bookmarkEnd w:id="1291"/>
      <w:bookmarkEnd w:id="1292"/>
      <w:bookmarkEnd w:id="1293"/>
      <w:bookmarkEnd w:id="1294"/>
      <w:bookmarkEnd w:id="1295"/>
      <w:bookmarkEnd w:id="129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297" w:name="_Toc21101124"/>
      <w:bookmarkStart w:id="1298" w:name="_Toc29810163"/>
      <w:bookmarkStart w:id="1299" w:name="_Toc37273440"/>
      <w:bookmarkStart w:id="1300" w:name="_Toc45884755"/>
      <w:bookmarkStart w:id="1301" w:name="_Toc53182719"/>
      <w:bookmarkStart w:id="1302" w:name="_Toc58865113"/>
      <w:bookmarkStart w:id="1303" w:name="_Toc58866695"/>
      <w:bookmarkStart w:id="1304" w:name="_Toc66717728"/>
      <w:bookmarkStart w:id="1305" w:name="_Toc74930289"/>
      <w:bookmarkStart w:id="1306" w:name="_Toc76544574"/>
      <w:bookmarkStart w:id="1307" w:name="_Toc82538910"/>
      <w:r w:rsidRPr="006F0B54">
        <w:t>6.5.2.3</w:t>
      </w:r>
      <w:r w:rsidRPr="006F0B54">
        <w:tab/>
        <w:t>Test purpose</w:t>
      </w:r>
      <w:bookmarkEnd w:id="1297"/>
      <w:bookmarkEnd w:id="1298"/>
      <w:bookmarkEnd w:id="1299"/>
      <w:bookmarkEnd w:id="1300"/>
      <w:bookmarkEnd w:id="1301"/>
      <w:bookmarkEnd w:id="1302"/>
      <w:bookmarkEnd w:id="1303"/>
      <w:bookmarkEnd w:id="1304"/>
      <w:bookmarkEnd w:id="1305"/>
      <w:bookmarkEnd w:id="1306"/>
      <w:bookmarkEnd w:id="1307"/>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308" w:name="_Toc21101125"/>
      <w:bookmarkStart w:id="1309" w:name="_Toc29810164"/>
      <w:bookmarkStart w:id="1310" w:name="_Toc37273441"/>
      <w:bookmarkStart w:id="1311" w:name="_Toc45884756"/>
      <w:bookmarkStart w:id="1312" w:name="_Toc53182720"/>
      <w:bookmarkStart w:id="1313" w:name="_Toc58865114"/>
      <w:bookmarkStart w:id="1314" w:name="_Toc58866696"/>
      <w:bookmarkStart w:id="1315" w:name="_Toc66717729"/>
      <w:bookmarkStart w:id="1316" w:name="_Toc74930290"/>
      <w:bookmarkStart w:id="1317" w:name="_Toc76544575"/>
      <w:bookmarkStart w:id="1318" w:name="_Toc82538911"/>
      <w:r w:rsidRPr="006F0B54">
        <w:t>6.5.2.4</w:t>
      </w:r>
      <w:r w:rsidRPr="006F0B54">
        <w:tab/>
        <w:t>Method of test</w:t>
      </w:r>
      <w:bookmarkEnd w:id="1308"/>
      <w:bookmarkEnd w:id="1309"/>
      <w:bookmarkEnd w:id="1310"/>
      <w:bookmarkEnd w:id="1311"/>
      <w:bookmarkEnd w:id="1312"/>
      <w:bookmarkEnd w:id="1313"/>
      <w:bookmarkEnd w:id="1314"/>
      <w:bookmarkEnd w:id="1315"/>
      <w:bookmarkEnd w:id="1316"/>
      <w:bookmarkEnd w:id="1317"/>
      <w:bookmarkEnd w:id="1318"/>
    </w:p>
    <w:p w14:paraId="49604CF1" w14:textId="77777777" w:rsidR="00972FED" w:rsidRPr="006F0B54" w:rsidRDefault="00972FED" w:rsidP="00972FED">
      <w:pPr>
        <w:pStyle w:val="Heading5"/>
      </w:pPr>
      <w:bookmarkStart w:id="1319" w:name="_Toc21101126"/>
      <w:bookmarkStart w:id="1320" w:name="_Toc29810165"/>
      <w:bookmarkStart w:id="1321" w:name="_Toc37273442"/>
      <w:bookmarkStart w:id="1322" w:name="_Toc45884757"/>
      <w:bookmarkStart w:id="1323" w:name="_Toc53182721"/>
      <w:bookmarkStart w:id="1324" w:name="_Toc58865115"/>
      <w:bookmarkStart w:id="1325" w:name="_Toc58866697"/>
      <w:bookmarkStart w:id="1326" w:name="_Toc66717730"/>
      <w:bookmarkStart w:id="1327" w:name="_Toc74930291"/>
      <w:bookmarkStart w:id="1328" w:name="_Toc76544576"/>
      <w:bookmarkStart w:id="1329" w:name="_Toc82538912"/>
      <w:r w:rsidRPr="006F0B54">
        <w:t>6.5.2.4.1</w:t>
      </w:r>
      <w:r w:rsidRPr="006F0B54">
        <w:tab/>
        <w:t>Initial conditions</w:t>
      </w:r>
      <w:bookmarkEnd w:id="1319"/>
      <w:bookmarkEnd w:id="1320"/>
      <w:bookmarkEnd w:id="1321"/>
      <w:bookmarkEnd w:id="1322"/>
      <w:bookmarkEnd w:id="1323"/>
      <w:bookmarkEnd w:id="1324"/>
      <w:bookmarkEnd w:id="1325"/>
      <w:bookmarkEnd w:id="1326"/>
      <w:bookmarkEnd w:id="1327"/>
      <w:bookmarkEnd w:id="1328"/>
      <w:bookmarkEnd w:id="1329"/>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330" w:name="_Toc21101127"/>
      <w:bookmarkStart w:id="1331" w:name="_Toc29810166"/>
      <w:bookmarkStart w:id="1332" w:name="_Toc37273443"/>
      <w:bookmarkStart w:id="1333" w:name="_Toc45884758"/>
      <w:bookmarkStart w:id="1334" w:name="_Toc53182722"/>
      <w:bookmarkStart w:id="1335" w:name="_Toc58865116"/>
      <w:bookmarkStart w:id="1336" w:name="_Toc58866698"/>
      <w:bookmarkStart w:id="1337" w:name="_Toc66717731"/>
      <w:bookmarkStart w:id="1338" w:name="_Toc74930292"/>
      <w:bookmarkStart w:id="1339" w:name="_Toc76544577"/>
      <w:bookmarkStart w:id="1340" w:name="_Toc82538913"/>
      <w:r w:rsidRPr="006F0B54">
        <w:t>6.5.2.4.2</w:t>
      </w:r>
      <w:r w:rsidRPr="006F0B54">
        <w:tab/>
        <w:t>Procedure</w:t>
      </w:r>
      <w:bookmarkEnd w:id="1330"/>
      <w:bookmarkEnd w:id="1331"/>
      <w:bookmarkEnd w:id="1332"/>
      <w:bookmarkEnd w:id="1333"/>
      <w:bookmarkEnd w:id="1334"/>
      <w:bookmarkEnd w:id="1335"/>
      <w:bookmarkEnd w:id="1336"/>
      <w:bookmarkEnd w:id="1337"/>
      <w:bookmarkEnd w:id="1338"/>
      <w:bookmarkEnd w:id="1339"/>
      <w:bookmarkEnd w:id="1340"/>
    </w:p>
    <w:p w14:paraId="7A5B75BC" w14:textId="77777777" w:rsidR="00972FED" w:rsidRPr="006F0B54" w:rsidRDefault="00972FED" w:rsidP="00972FED">
      <w:pPr>
        <w:pStyle w:val="H6"/>
      </w:pPr>
      <w:bookmarkStart w:id="1341" w:name="_Toc21101128"/>
      <w:bookmarkStart w:id="1342" w:name="_Toc29810167"/>
      <w:bookmarkStart w:id="1343" w:name="_Toc37273444"/>
      <w:bookmarkStart w:id="1344" w:name="_Toc45884759"/>
      <w:r w:rsidRPr="006F0B54">
        <w:t>6.5.2.4.2.1</w:t>
      </w:r>
      <w:r w:rsidRPr="006F0B54">
        <w:tab/>
        <w:t>General procedure</w:t>
      </w:r>
      <w:bookmarkEnd w:id="1341"/>
      <w:bookmarkEnd w:id="1342"/>
      <w:bookmarkEnd w:id="1343"/>
      <w:bookmarkEnd w:id="1344"/>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345" w:name="_Toc21101129"/>
      <w:bookmarkStart w:id="1346" w:name="_Toc29810168"/>
      <w:bookmarkStart w:id="1347" w:name="_Toc37273445"/>
      <w:bookmarkStart w:id="1348" w:name="_Toc45884760"/>
      <w:r w:rsidRPr="006F0B54">
        <w:t>6.5.2.4.2.2</w:t>
      </w:r>
      <w:r w:rsidRPr="006F0B54">
        <w:tab/>
      </w:r>
      <w:r w:rsidRPr="001A1BA4">
        <w:rPr>
          <w:i/>
          <w:iCs/>
        </w:rPr>
        <w:t>BS type 1-O</w:t>
      </w:r>
      <w:bookmarkEnd w:id="1345"/>
      <w:bookmarkEnd w:id="1346"/>
      <w:bookmarkEnd w:id="1347"/>
      <w:bookmarkEnd w:id="1348"/>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349" w:name="_Toc21101130"/>
      <w:bookmarkStart w:id="1350" w:name="_Toc29810169"/>
      <w:bookmarkStart w:id="1351" w:name="_Toc37273446"/>
      <w:bookmarkStart w:id="1352" w:name="_Toc45884761"/>
      <w:r w:rsidRPr="006F0B54">
        <w:t>6.5.2.4.2.3</w:t>
      </w:r>
      <w:r w:rsidRPr="006F0B54">
        <w:tab/>
      </w:r>
      <w:r w:rsidRPr="001A1BA4">
        <w:rPr>
          <w:i/>
          <w:iCs/>
        </w:rPr>
        <w:t>BS type 2-O</w:t>
      </w:r>
      <w:bookmarkEnd w:id="1349"/>
      <w:bookmarkEnd w:id="1350"/>
      <w:bookmarkEnd w:id="1351"/>
      <w:bookmarkEnd w:id="1352"/>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353" w:name="_Toc21101131"/>
      <w:bookmarkStart w:id="1354" w:name="_Toc29810170"/>
      <w:bookmarkStart w:id="1355" w:name="_Toc37273447"/>
      <w:bookmarkStart w:id="1356" w:name="_Toc45884762"/>
      <w:bookmarkStart w:id="1357" w:name="_Toc53182723"/>
      <w:bookmarkStart w:id="1358" w:name="_Toc58865117"/>
      <w:bookmarkStart w:id="1359" w:name="_Toc58866699"/>
      <w:bookmarkStart w:id="1360" w:name="_Toc66717732"/>
      <w:bookmarkStart w:id="1361" w:name="_Toc74930293"/>
      <w:bookmarkStart w:id="1362" w:name="_Toc76544578"/>
      <w:bookmarkStart w:id="1363" w:name="_Toc82538914"/>
      <w:r w:rsidRPr="006F0B54">
        <w:t>6.5.2.5</w:t>
      </w:r>
      <w:r w:rsidRPr="006F0B54">
        <w:tab/>
        <w:t>Test requirements</w:t>
      </w:r>
      <w:bookmarkEnd w:id="1353"/>
      <w:bookmarkEnd w:id="1354"/>
      <w:bookmarkEnd w:id="1355"/>
      <w:bookmarkEnd w:id="1356"/>
      <w:bookmarkEnd w:id="1357"/>
      <w:bookmarkEnd w:id="1358"/>
      <w:bookmarkEnd w:id="1359"/>
      <w:bookmarkEnd w:id="1360"/>
      <w:bookmarkEnd w:id="1361"/>
      <w:bookmarkEnd w:id="1362"/>
      <w:bookmarkEnd w:id="1363"/>
    </w:p>
    <w:p w14:paraId="173FC30D" w14:textId="77777777" w:rsidR="00972FED" w:rsidRPr="006F0B54" w:rsidRDefault="00972FED" w:rsidP="00972FED">
      <w:pPr>
        <w:pStyle w:val="Heading5"/>
      </w:pPr>
      <w:bookmarkStart w:id="1364" w:name="_Toc21101132"/>
      <w:bookmarkStart w:id="1365" w:name="_Toc29810171"/>
      <w:bookmarkStart w:id="1366" w:name="_Toc37273448"/>
      <w:bookmarkStart w:id="1367" w:name="_Toc45884763"/>
      <w:bookmarkStart w:id="1368" w:name="_Toc53182724"/>
      <w:bookmarkStart w:id="1369" w:name="_Toc58865118"/>
      <w:bookmarkStart w:id="1370" w:name="_Toc58866700"/>
      <w:bookmarkStart w:id="1371" w:name="_Toc66717733"/>
      <w:bookmarkStart w:id="1372" w:name="_Toc74930294"/>
      <w:bookmarkStart w:id="1373" w:name="_Toc76544579"/>
      <w:bookmarkStart w:id="1374" w:name="_Toc82538915"/>
      <w:r w:rsidRPr="006F0B54">
        <w:t>6.5.2.5.1</w:t>
      </w:r>
      <w:r w:rsidRPr="006F0B54">
        <w:tab/>
      </w:r>
      <w:r w:rsidRPr="006F0B54">
        <w:rPr>
          <w:i/>
        </w:rPr>
        <w:t>BS type 1-O</w:t>
      </w:r>
      <w:bookmarkEnd w:id="1364"/>
      <w:bookmarkEnd w:id="1365"/>
      <w:bookmarkEnd w:id="1366"/>
      <w:bookmarkEnd w:id="1367"/>
      <w:bookmarkEnd w:id="1368"/>
      <w:bookmarkEnd w:id="1369"/>
      <w:bookmarkEnd w:id="1370"/>
      <w:bookmarkEnd w:id="1371"/>
      <w:bookmarkEnd w:id="1372"/>
      <w:bookmarkEnd w:id="1373"/>
      <w:bookmarkEnd w:id="1374"/>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375" w:name="_Toc21101133"/>
      <w:bookmarkStart w:id="1376" w:name="_Toc29810172"/>
      <w:bookmarkStart w:id="1377" w:name="_Toc37273449"/>
      <w:bookmarkStart w:id="1378" w:name="_Toc45884764"/>
      <w:bookmarkStart w:id="1379" w:name="_Toc53182725"/>
      <w:bookmarkStart w:id="1380" w:name="_Toc58865119"/>
      <w:bookmarkStart w:id="1381" w:name="_Toc58866701"/>
      <w:bookmarkStart w:id="1382" w:name="_Toc66717734"/>
      <w:bookmarkStart w:id="1383" w:name="_Toc74930295"/>
      <w:bookmarkStart w:id="1384" w:name="_Toc76544580"/>
      <w:bookmarkStart w:id="1385" w:name="_Toc82538916"/>
      <w:r w:rsidRPr="006F0B54">
        <w:t>6.5.2.5.2</w:t>
      </w:r>
      <w:r w:rsidRPr="006F0B54">
        <w:tab/>
      </w:r>
      <w:r w:rsidRPr="006F0B54">
        <w:rPr>
          <w:i/>
        </w:rPr>
        <w:t>BS type 2-O</w:t>
      </w:r>
      <w:bookmarkEnd w:id="1375"/>
      <w:bookmarkEnd w:id="1376"/>
      <w:bookmarkEnd w:id="1377"/>
      <w:bookmarkEnd w:id="1378"/>
      <w:bookmarkEnd w:id="1379"/>
      <w:bookmarkEnd w:id="1380"/>
      <w:bookmarkEnd w:id="1381"/>
      <w:bookmarkEnd w:id="1382"/>
      <w:bookmarkEnd w:id="1383"/>
      <w:bookmarkEnd w:id="1384"/>
      <w:bookmarkEnd w:id="1385"/>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386" w:name="_Toc21101134"/>
      <w:bookmarkStart w:id="1387" w:name="_Toc29810173"/>
      <w:bookmarkStart w:id="1388" w:name="_Toc37273450"/>
      <w:bookmarkStart w:id="1389" w:name="_Toc45884765"/>
      <w:bookmarkStart w:id="1390" w:name="_Toc53182726"/>
      <w:bookmarkStart w:id="1391" w:name="_Toc58865120"/>
      <w:bookmarkStart w:id="1392" w:name="_Toc58866702"/>
      <w:bookmarkStart w:id="1393" w:name="_Toc66717735"/>
      <w:bookmarkStart w:id="1394" w:name="_Toc74930296"/>
      <w:bookmarkStart w:id="1395" w:name="_Toc76544581"/>
      <w:bookmarkStart w:id="1396" w:name="_Toc82538917"/>
      <w:r w:rsidRPr="006F0B54">
        <w:t>6.6</w:t>
      </w:r>
      <w:r w:rsidRPr="006F0B54">
        <w:tab/>
        <w:t>OTA transmitted signal quality</w:t>
      </w:r>
      <w:bookmarkEnd w:id="1386"/>
      <w:bookmarkEnd w:id="1387"/>
      <w:bookmarkEnd w:id="1388"/>
      <w:bookmarkEnd w:id="1389"/>
      <w:bookmarkEnd w:id="1390"/>
      <w:bookmarkEnd w:id="1391"/>
      <w:bookmarkEnd w:id="1392"/>
      <w:bookmarkEnd w:id="1393"/>
      <w:bookmarkEnd w:id="1394"/>
      <w:bookmarkEnd w:id="1395"/>
      <w:bookmarkEnd w:id="1396"/>
    </w:p>
    <w:p w14:paraId="21758523" w14:textId="77777777" w:rsidR="00972FED" w:rsidRPr="006F0B54" w:rsidRDefault="00972FED" w:rsidP="00972FED">
      <w:pPr>
        <w:pStyle w:val="Heading3"/>
      </w:pPr>
      <w:bookmarkStart w:id="1397" w:name="_Toc21101135"/>
      <w:bookmarkStart w:id="1398" w:name="_Toc29810174"/>
      <w:bookmarkStart w:id="1399" w:name="_Toc37273451"/>
      <w:bookmarkStart w:id="1400" w:name="_Toc45884766"/>
      <w:bookmarkStart w:id="1401" w:name="_Toc53182727"/>
      <w:bookmarkStart w:id="1402" w:name="_Toc58865121"/>
      <w:bookmarkStart w:id="1403" w:name="_Toc58866703"/>
      <w:bookmarkStart w:id="1404" w:name="_Toc66717736"/>
      <w:bookmarkStart w:id="1405" w:name="_Toc74930297"/>
      <w:bookmarkStart w:id="1406" w:name="_Toc76544582"/>
      <w:bookmarkStart w:id="1407" w:name="_Toc82538918"/>
      <w:r w:rsidRPr="006F0B54">
        <w:t>6.6.1</w:t>
      </w:r>
      <w:r w:rsidRPr="006F0B54">
        <w:tab/>
        <w:t>General</w:t>
      </w:r>
      <w:bookmarkEnd w:id="1397"/>
      <w:bookmarkEnd w:id="1398"/>
      <w:bookmarkEnd w:id="1399"/>
      <w:bookmarkEnd w:id="1400"/>
      <w:bookmarkEnd w:id="1401"/>
      <w:bookmarkEnd w:id="1402"/>
      <w:bookmarkEnd w:id="1403"/>
      <w:bookmarkEnd w:id="1404"/>
      <w:bookmarkEnd w:id="1405"/>
      <w:bookmarkEnd w:id="1406"/>
      <w:bookmarkEnd w:id="1407"/>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408" w:name="_Toc21101136"/>
      <w:bookmarkStart w:id="1409" w:name="_Toc29810175"/>
      <w:bookmarkStart w:id="1410" w:name="_Toc37273452"/>
      <w:bookmarkStart w:id="1411" w:name="_Toc45884767"/>
      <w:bookmarkStart w:id="1412" w:name="_Toc53182728"/>
      <w:bookmarkStart w:id="1413" w:name="_Toc58865122"/>
      <w:bookmarkStart w:id="1414" w:name="_Toc58866704"/>
      <w:bookmarkStart w:id="1415" w:name="_Toc66717737"/>
      <w:bookmarkStart w:id="1416" w:name="_Toc74930298"/>
      <w:bookmarkStart w:id="1417" w:name="_Toc76544583"/>
      <w:bookmarkStart w:id="1418" w:name="_Toc82538919"/>
      <w:r w:rsidRPr="006F0B54">
        <w:t>6.6.2</w:t>
      </w:r>
      <w:r w:rsidRPr="006F0B54">
        <w:tab/>
        <w:t>OTA frequency error</w:t>
      </w:r>
      <w:bookmarkEnd w:id="1408"/>
      <w:bookmarkEnd w:id="1409"/>
      <w:bookmarkEnd w:id="1410"/>
      <w:bookmarkEnd w:id="1411"/>
      <w:bookmarkEnd w:id="1412"/>
      <w:bookmarkEnd w:id="1413"/>
      <w:bookmarkEnd w:id="1414"/>
      <w:bookmarkEnd w:id="1415"/>
      <w:bookmarkEnd w:id="1416"/>
      <w:bookmarkEnd w:id="1417"/>
      <w:bookmarkEnd w:id="1418"/>
    </w:p>
    <w:p w14:paraId="62FE640A" w14:textId="77777777" w:rsidR="00972FED" w:rsidRPr="006F0B54" w:rsidRDefault="00972FED" w:rsidP="00972FED">
      <w:pPr>
        <w:pStyle w:val="Heading4"/>
      </w:pPr>
      <w:bookmarkStart w:id="1419" w:name="_Toc21101137"/>
      <w:bookmarkStart w:id="1420" w:name="_Toc29810176"/>
      <w:bookmarkStart w:id="1421" w:name="_Toc37273453"/>
      <w:bookmarkStart w:id="1422" w:name="_Toc45884768"/>
      <w:bookmarkStart w:id="1423" w:name="_Toc53182729"/>
      <w:bookmarkStart w:id="1424" w:name="_Toc58865123"/>
      <w:bookmarkStart w:id="1425" w:name="_Toc58866705"/>
      <w:bookmarkStart w:id="1426" w:name="_Toc66717738"/>
      <w:bookmarkStart w:id="1427" w:name="_Toc74930299"/>
      <w:bookmarkStart w:id="1428" w:name="_Toc76544584"/>
      <w:bookmarkStart w:id="1429" w:name="_Toc82538920"/>
      <w:r w:rsidRPr="006F0B54">
        <w:t>6.6.2.1</w:t>
      </w:r>
      <w:r w:rsidRPr="006F0B54">
        <w:tab/>
        <w:t>Definition and applicability</w:t>
      </w:r>
      <w:bookmarkEnd w:id="1419"/>
      <w:bookmarkEnd w:id="1420"/>
      <w:bookmarkEnd w:id="1421"/>
      <w:bookmarkEnd w:id="1422"/>
      <w:bookmarkEnd w:id="1423"/>
      <w:bookmarkEnd w:id="1424"/>
      <w:bookmarkEnd w:id="1425"/>
      <w:bookmarkEnd w:id="1426"/>
      <w:bookmarkEnd w:id="1427"/>
      <w:bookmarkEnd w:id="1428"/>
      <w:bookmarkEnd w:id="1429"/>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430" w:name="_Toc21101138"/>
      <w:bookmarkStart w:id="1431" w:name="_Toc29810177"/>
      <w:bookmarkStart w:id="1432" w:name="_Toc37273454"/>
      <w:bookmarkStart w:id="1433" w:name="_Toc45884769"/>
      <w:bookmarkStart w:id="1434" w:name="_Toc53182730"/>
      <w:bookmarkStart w:id="1435" w:name="_Toc58865124"/>
      <w:bookmarkStart w:id="1436" w:name="_Toc58866706"/>
      <w:bookmarkStart w:id="1437" w:name="_Toc66717739"/>
      <w:bookmarkStart w:id="1438" w:name="_Toc74930300"/>
      <w:bookmarkStart w:id="1439" w:name="_Toc76544585"/>
      <w:bookmarkStart w:id="1440" w:name="_Toc82538921"/>
      <w:r w:rsidRPr="006F0B54">
        <w:t>6.6.2.2</w:t>
      </w:r>
      <w:r w:rsidRPr="006F0B54">
        <w:tab/>
        <w:t>Minimum Requirement</w:t>
      </w:r>
      <w:bookmarkEnd w:id="1430"/>
      <w:bookmarkEnd w:id="1431"/>
      <w:bookmarkEnd w:id="1432"/>
      <w:bookmarkEnd w:id="1433"/>
      <w:bookmarkEnd w:id="1434"/>
      <w:bookmarkEnd w:id="1435"/>
      <w:bookmarkEnd w:id="1436"/>
      <w:bookmarkEnd w:id="1437"/>
      <w:bookmarkEnd w:id="1438"/>
      <w:bookmarkEnd w:id="1439"/>
      <w:bookmarkEnd w:id="1440"/>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441" w:name="_Toc21101139"/>
      <w:bookmarkStart w:id="1442" w:name="_Toc29810178"/>
      <w:bookmarkStart w:id="1443" w:name="_Toc37273455"/>
      <w:bookmarkStart w:id="1444" w:name="_Toc45884770"/>
      <w:bookmarkStart w:id="1445" w:name="_Toc53182731"/>
      <w:bookmarkStart w:id="1446" w:name="_Toc58865125"/>
      <w:bookmarkStart w:id="1447" w:name="_Toc58866707"/>
      <w:bookmarkStart w:id="1448" w:name="_Toc66717740"/>
      <w:bookmarkStart w:id="1449" w:name="_Toc74930301"/>
      <w:bookmarkStart w:id="1450" w:name="_Toc76544586"/>
      <w:bookmarkStart w:id="1451" w:name="_Toc82538922"/>
      <w:r w:rsidRPr="006F0B54">
        <w:t>6.6.2.3</w:t>
      </w:r>
      <w:r w:rsidRPr="006F0B54">
        <w:tab/>
        <w:t>Test purpose</w:t>
      </w:r>
      <w:bookmarkEnd w:id="1441"/>
      <w:bookmarkEnd w:id="1442"/>
      <w:bookmarkEnd w:id="1443"/>
      <w:bookmarkEnd w:id="1444"/>
      <w:bookmarkEnd w:id="1445"/>
      <w:bookmarkEnd w:id="1446"/>
      <w:bookmarkEnd w:id="1447"/>
      <w:bookmarkEnd w:id="1448"/>
      <w:bookmarkEnd w:id="1449"/>
      <w:bookmarkEnd w:id="1450"/>
      <w:bookmarkEnd w:id="1451"/>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452" w:name="_Toc21101140"/>
      <w:bookmarkStart w:id="1453" w:name="_Toc29810179"/>
      <w:bookmarkStart w:id="1454" w:name="_Toc37273456"/>
      <w:bookmarkStart w:id="1455" w:name="_Toc45884771"/>
      <w:bookmarkStart w:id="1456" w:name="_Toc53182732"/>
      <w:bookmarkStart w:id="1457" w:name="_Toc58865126"/>
      <w:bookmarkStart w:id="1458" w:name="_Toc58866708"/>
      <w:bookmarkStart w:id="1459" w:name="_Toc66717741"/>
      <w:bookmarkStart w:id="1460" w:name="_Toc74930302"/>
      <w:bookmarkStart w:id="1461" w:name="_Toc76544587"/>
      <w:bookmarkStart w:id="1462" w:name="_Toc82538923"/>
      <w:r w:rsidRPr="006F0B54">
        <w:t>6.6.2.4</w:t>
      </w:r>
      <w:r w:rsidRPr="006F0B54">
        <w:tab/>
        <w:t>Method of test</w:t>
      </w:r>
      <w:bookmarkEnd w:id="1452"/>
      <w:bookmarkEnd w:id="1453"/>
      <w:bookmarkEnd w:id="1454"/>
      <w:bookmarkEnd w:id="1455"/>
      <w:bookmarkEnd w:id="1456"/>
      <w:bookmarkEnd w:id="1457"/>
      <w:bookmarkEnd w:id="1458"/>
      <w:bookmarkEnd w:id="1459"/>
      <w:bookmarkEnd w:id="1460"/>
      <w:bookmarkEnd w:id="1461"/>
      <w:bookmarkEnd w:id="1462"/>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463" w:name="_Toc21101141"/>
      <w:bookmarkStart w:id="1464" w:name="_Toc29810180"/>
      <w:bookmarkStart w:id="1465" w:name="_Toc37273457"/>
      <w:bookmarkStart w:id="1466" w:name="_Toc45884772"/>
      <w:bookmarkStart w:id="1467" w:name="_Toc53182733"/>
      <w:bookmarkStart w:id="1468" w:name="_Toc58865127"/>
      <w:bookmarkStart w:id="1469" w:name="_Toc58866709"/>
      <w:bookmarkStart w:id="1470" w:name="_Toc66717742"/>
      <w:bookmarkStart w:id="1471" w:name="_Toc74930303"/>
      <w:bookmarkStart w:id="1472" w:name="_Toc76544588"/>
      <w:bookmarkStart w:id="1473" w:name="_Toc82538924"/>
      <w:r w:rsidRPr="006F0B54">
        <w:t>6.6.2.4.1</w:t>
      </w:r>
      <w:r w:rsidRPr="006F0B54">
        <w:tab/>
        <w:t>Initial conditions</w:t>
      </w:r>
      <w:bookmarkEnd w:id="1463"/>
      <w:bookmarkEnd w:id="1464"/>
      <w:bookmarkEnd w:id="1465"/>
      <w:bookmarkEnd w:id="1466"/>
      <w:bookmarkEnd w:id="1467"/>
      <w:bookmarkEnd w:id="1468"/>
      <w:bookmarkEnd w:id="1469"/>
      <w:bookmarkEnd w:id="1470"/>
      <w:bookmarkEnd w:id="1471"/>
      <w:bookmarkEnd w:id="1472"/>
      <w:bookmarkEnd w:id="147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474" w:name="_Toc21101142"/>
      <w:bookmarkStart w:id="1475" w:name="_Toc29810181"/>
      <w:bookmarkStart w:id="1476" w:name="_Toc37273458"/>
      <w:bookmarkStart w:id="1477" w:name="_Toc45884773"/>
      <w:bookmarkStart w:id="1478" w:name="_Toc53182734"/>
      <w:bookmarkStart w:id="1479" w:name="_Toc58865128"/>
      <w:bookmarkStart w:id="1480" w:name="_Toc58866710"/>
      <w:bookmarkStart w:id="1481" w:name="_Toc66717743"/>
      <w:bookmarkStart w:id="1482" w:name="_Toc74930304"/>
      <w:bookmarkStart w:id="1483" w:name="_Toc76544589"/>
      <w:bookmarkStart w:id="1484" w:name="_Toc82538925"/>
      <w:r w:rsidRPr="006F0B54">
        <w:t>6.6.2.5</w:t>
      </w:r>
      <w:r w:rsidRPr="006F0B54">
        <w:tab/>
        <w:t>Test Requirements</w:t>
      </w:r>
      <w:bookmarkEnd w:id="1474"/>
      <w:bookmarkEnd w:id="1475"/>
      <w:bookmarkEnd w:id="1476"/>
      <w:bookmarkEnd w:id="1477"/>
      <w:bookmarkEnd w:id="1478"/>
      <w:bookmarkEnd w:id="1479"/>
      <w:bookmarkEnd w:id="1480"/>
      <w:bookmarkEnd w:id="1481"/>
      <w:bookmarkEnd w:id="1482"/>
      <w:bookmarkEnd w:id="1483"/>
      <w:bookmarkEnd w:id="1484"/>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485" w:name="_Toc21101143"/>
      <w:bookmarkStart w:id="1486" w:name="_Toc29810182"/>
      <w:bookmarkStart w:id="1487" w:name="_Toc37273459"/>
      <w:bookmarkStart w:id="1488" w:name="_Toc45884774"/>
      <w:bookmarkStart w:id="1489" w:name="_Toc53182735"/>
      <w:bookmarkStart w:id="1490" w:name="_Toc58865129"/>
      <w:bookmarkStart w:id="1491" w:name="_Toc58866711"/>
      <w:bookmarkStart w:id="1492" w:name="_Toc66717744"/>
      <w:bookmarkStart w:id="1493" w:name="_Toc74930305"/>
      <w:bookmarkStart w:id="1494" w:name="_Toc76544590"/>
      <w:bookmarkStart w:id="1495" w:name="_Toc82538926"/>
      <w:r w:rsidRPr="006F0B54">
        <w:t>6.6.3</w:t>
      </w:r>
      <w:r w:rsidRPr="006F0B54">
        <w:tab/>
        <w:t>OTA modulation quality</w:t>
      </w:r>
      <w:bookmarkEnd w:id="1485"/>
      <w:bookmarkEnd w:id="1486"/>
      <w:bookmarkEnd w:id="1487"/>
      <w:bookmarkEnd w:id="1488"/>
      <w:bookmarkEnd w:id="1489"/>
      <w:bookmarkEnd w:id="1490"/>
      <w:bookmarkEnd w:id="1491"/>
      <w:bookmarkEnd w:id="1492"/>
      <w:bookmarkEnd w:id="1493"/>
      <w:bookmarkEnd w:id="1494"/>
      <w:bookmarkEnd w:id="1495"/>
    </w:p>
    <w:p w14:paraId="60D69FAE" w14:textId="77777777" w:rsidR="00972FED" w:rsidRPr="006F0B54" w:rsidRDefault="00972FED" w:rsidP="00972FED">
      <w:pPr>
        <w:pStyle w:val="Heading4"/>
        <w:rPr>
          <w:lang w:eastAsia="ja-JP"/>
        </w:rPr>
      </w:pPr>
      <w:bookmarkStart w:id="1496" w:name="_Toc21101144"/>
      <w:bookmarkStart w:id="1497" w:name="_Toc29810183"/>
      <w:bookmarkStart w:id="1498" w:name="_Toc37273460"/>
      <w:bookmarkStart w:id="1499" w:name="_Toc45884775"/>
      <w:bookmarkStart w:id="1500" w:name="_Toc53182736"/>
      <w:bookmarkStart w:id="1501" w:name="_Toc58865130"/>
      <w:bookmarkStart w:id="1502" w:name="_Toc58866712"/>
      <w:bookmarkStart w:id="1503" w:name="_Toc66717745"/>
      <w:bookmarkStart w:id="1504" w:name="_Toc74930306"/>
      <w:bookmarkStart w:id="1505" w:name="_Toc76544591"/>
      <w:bookmarkStart w:id="1506" w:name="_Toc82538927"/>
      <w:r w:rsidRPr="006F0B54">
        <w:t>6.6.3.1</w:t>
      </w:r>
      <w:r w:rsidRPr="006F0B54">
        <w:tab/>
        <w:t>Definition and applicability</w:t>
      </w:r>
      <w:bookmarkEnd w:id="1496"/>
      <w:bookmarkEnd w:id="1497"/>
      <w:bookmarkEnd w:id="1498"/>
      <w:bookmarkEnd w:id="1499"/>
      <w:bookmarkEnd w:id="1500"/>
      <w:bookmarkEnd w:id="1501"/>
      <w:bookmarkEnd w:id="1502"/>
      <w:bookmarkEnd w:id="1503"/>
      <w:bookmarkEnd w:id="1504"/>
      <w:bookmarkEnd w:id="1505"/>
      <w:bookmarkEnd w:id="1506"/>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507" w:name="_Toc21101145"/>
      <w:bookmarkStart w:id="1508" w:name="_Toc29810184"/>
      <w:bookmarkStart w:id="1509" w:name="_Toc37273461"/>
      <w:bookmarkStart w:id="1510" w:name="_Toc45884776"/>
      <w:bookmarkStart w:id="1511" w:name="_Toc53182737"/>
      <w:bookmarkStart w:id="1512" w:name="_Toc58865131"/>
      <w:bookmarkStart w:id="1513" w:name="_Toc58866713"/>
      <w:bookmarkStart w:id="1514" w:name="_Toc66717746"/>
      <w:bookmarkStart w:id="1515" w:name="_Toc74930307"/>
      <w:bookmarkStart w:id="1516" w:name="_Toc76544592"/>
      <w:bookmarkStart w:id="1517" w:name="_Toc82538928"/>
      <w:r w:rsidRPr="006F0B54">
        <w:t>6.6.3.2</w:t>
      </w:r>
      <w:r w:rsidRPr="006F0B54">
        <w:tab/>
        <w:t>Minimum Requirement</w:t>
      </w:r>
      <w:bookmarkEnd w:id="1507"/>
      <w:bookmarkEnd w:id="1508"/>
      <w:bookmarkEnd w:id="1509"/>
      <w:bookmarkEnd w:id="1510"/>
      <w:bookmarkEnd w:id="1511"/>
      <w:bookmarkEnd w:id="1512"/>
      <w:bookmarkEnd w:id="1513"/>
      <w:bookmarkEnd w:id="1514"/>
      <w:bookmarkEnd w:id="1515"/>
      <w:bookmarkEnd w:id="1516"/>
      <w:bookmarkEnd w:id="1517"/>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518" w:name="_Toc21101146"/>
      <w:bookmarkStart w:id="1519" w:name="_Toc29810185"/>
      <w:bookmarkStart w:id="1520" w:name="_Toc37273462"/>
      <w:bookmarkStart w:id="1521" w:name="_Toc45884777"/>
      <w:bookmarkStart w:id="1522" w:name="_Toc53182738"/>
      <w:bookmarkStart w:id="1523" w:name="_Toc58865132"/>
      <w:bookmarkStart w:id="1524" w:name="_Toc58866714"/>
      <w:bookmarkStart w:id="1525" w:name="_Toc66717747"/>
      <w:bookmarkStart w:id="1526" w:name="_Toc74930308"/>
      <w:bookmarkStart w:id="1527" w:name="_Toc76544593"/>
      <w:bookmarkStart w:id="1528" w:name="_Toc82538929"/>
      <w:r w:rsidRPr="006F0B54">
        <w:t>6.6.3.3</w:t>
      </w:r>
      <w:r w:rsidRPr="006F0B54">
        <w:tab/>
        <w:t>Test purpose</w:t>
      </w:r>
      <w:bookmarkEnd w:id="1518"/>
      <w:bookmarkEnd w:id="1519"/>
      <w:bookmarkEnd w:id="1520"/>
      <w:bookmarkEnd w:id="1521"/>
      <w:bookmarkEnd w:id="1522"/>
      <w:bookmarkEnd w:id="1523"/>
      <w:bookmarkEnd w:id="1524"/>
      <w:bookmarkEnd w:id="1525"/>
      <w:bookmarkEnd w:id="1526"/>
      <w:bookmarkEnd w:id="1527"/>
      <w:bookmarkEnd w:id="152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529" w:name="_Toc21101147"/>
      <w:bookmarkStart w:id="1530" w:name="_Toc29810186"/>
      <w:bookmarkStart w:id="1531" w:name="_Toc37273463"/>
      <w:bookmarkStart w:id="1532" w:name="_Toc45884778"/>
      <w:bookmarkStart w:id="1533" w:name="_Toc53182739"/>
      <w:bookmarkStart w:id="1534" w:name="_Toc58865133"/>
      <w:bookmarkStart w:id="1535" w:name="_Toc58866715"/>
      <w:bookmarkStart w:id="1536" w:name="_Toc66717748"/>
      <w:bookmarkStart w:id="1537" w:name="_Toc74930309"/>
      <w:bookmarkStart w:id="1538" w:name="_Toc76544594"/>
      <w:bookmarkStart w:id="1539" w:name="_Toc82538930"/>
      <w:r w:rsidRPr="006F0B54">
        <w:t>6.6.3.4</w:t>
      </w:r>
      <w:r w:rsidRPr="006F0B54">
        <w:tab/>
        <w:t>Method of test</w:t>
      </w:r>
      <w:bookmarkEnd w:id="1529"/>
      <w:bookmarkEnd w:id="1530"/>
      <w:bookmarkEnd w:id="1531"/>
      <w:bookmarkEnd w:id="1532"/>
      <w:bookmarkEnd w:id="1533"/>
      <w:bookmarkEnd w:id="1534"/>
      <w:bookmarkEnd w:id="1535"/>
      <w:bookmarkEnd w:id="1536"/>
      <w:bookmarkEnd w:id="1537"/>
      <w:bookmarkEnd w:id="1538"/>
      <w:bookmarkEnd w:id="1539"/>
    </w:p>
    <w:p w14:paraId="7B3EA34E" w14:textId="77777777" w:rsidR="00972FED" w:rsidRPr="006F0B54" w:rsidRDefault="00972FED" w:rsidP="00972FED">
      <w:pPr>
        <w:pStyle w:val="Heading5"/>
      </w:pPr>
      <w:bookmarkStart w:id="1540" w:name="_Toc21101148"/>
      <w:bookmarkStart w:id="1541" w:name="_Toc29810187"/>
      <w:bookmarkStart w:id="1542" w:name="_Toc37273464"/>
      <w:bookmarkStart w:id="1543" w:name="_Toc45884779"/>
      <w:bookmarkStart w:id="1544" w:name="_Toc53182740"/>
      <w:bookmarkStart w:id="1545" w:name="_Toc58865134"/>
      <w:bookmarkStart w:id="1546" w:name="_Toc58866716"/>
      <w:bookmarkStart w:id="1547" w:name="_Toc66717749"/>
      <w:bookmarkStart w:id="1548" w:name="_Toc74930310"/>
      <w:bookmarkStart w:id="1549" w:name="_Toc76544595"/>
      <w:bookmarkStart w:id="1550" w:name="_Toc82538931"/>
      <w:r w:rsidRPr="006F0B54">
        <w:t>6.6.3.4.1</w:t>
      </w:r>
      <w:r w:rsidRPr="006F0B54">
        <w:tab/>
        <w:t>Initial conditions</w:t>
      </w:r>
      <w:bookmarkEnd w:id="1540"/>
      <w:bookmarkEnd w:id="1541"/>
      <w:bookmarkEnd w:id="1542"/>
      <w:bookmarkEnd w:id="1543"/>
      <w:bookmarkEnd w:id="1544"/>
      <w:bookmarkEnd w:id="1545"/>
      <w:bookmarkEnd w:id="1546"/>
      <w:bookmarkEnd w:id="1547"/>
      <w:bookmarkEnd w:id="1548"/>
      <w:bookmarkEnd w:id="1549"/>
      <w:bookmarkEnd w:id="1550"/>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551" w:name="_Toc21101149"/>
      <w:bookmarkStart w:id="1552" w:name="_Toc29810188"/>
      <w:bookmarkStart w:id="1553" w:name="_Toc37273465"/>
      <w:bookmarkStart w:id="1554" w:name="_Toc45884780"/>
      <w:bookmarkStart w:id="1555" w:name="_Toc53182741"/>
      <w:bookmarkStart w:id="1556" w:name="_Toc58865135"/>
      <w:bookmarkStart w:id="1557" w:name="_Toc58866717"/>
      <w:bookmarkStart w:id="1558" w:name="_Toc66717750"/>
      <w:bookmarkStart w:id="1559" w:name="_Toc74930311"/>
      <w:bookmarkStart w:id="1560" w:name="_Toc76544596"/>
      <w:bookmarkStart w:id="1561" w:name="_Toc82538932"/>
      <w:r w:rsidRPr="006F0B54">
        <w:t>6.6.3.4.2</w:t>
      </w:r>
      <w:r w:rsidRPr="006F0B54">
        <w:tab/>
        <w:t>Procedure</w:t>
      </w:r>
      <w:bookmarkEnd w:id="1551"/>
      <w:bookmarkEnd w:id="1552"/>
      <w:bookmarkEnd w:id="1553"/>
      <w:bookmarkEnd w:id="1554"/>
      <w:bookmarkEnd w:id="1555"/>
      <w:bookmarkEnd w:id="1556"/>
      <w:bookmarkEnd w:id="1557"/>
      <w:bookmarkEnd w:id="1558"/>
      <w:bookmarkEnd w:id="1559"/>
      <w:bookmarkEnd w:id="1560"/>
      <w:bookmarkEnd w:id="1561"/>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562"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562"/>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563" w:name="_Toc21101150"/>
      <w:bookmarkStart w:id="1564" w:name="_Toc29810189"/>
      <w:bookmarkStart w:id="1565" w:name="_Toc37273466"/>
      <w:bookmarkStart w:id="1566" w:name="_Toc45884781"/>
      <w:bookmarkStart w:id="1567" w:name="_Toc53182742"/>
      <w:bookmarkStart w:id="1568" w:name="_Toc58865136"/>
      <w:bookmarkStart w:id="1569" w:name="_Toc58866718"/>
      <w:bookmarkStart w:id="1570" w:name="_Toc66717751"/>
      <w:bookmarkStart w:id="1571" w:name="_Toc74930312"/>
      <w:bookmarkStart w:id="1572" w:name="_Toc76544597"/>
      <w:bookmarkStart w:id="1573" w:name="_Toc82538933"/>
      <w:r w:rsidRPr="006F0B54">
        <w:t>6.6.3.5</w:t>
      </w:r>
      <w:r w:rsidRPr="006F0B54">
        <w:tab/>
        <w:t>Test requirements</w:t>
      </w:r>
      <w:bookmarkEnd w:id="1563"/>
      <w:bookmarkEnd w:id="1564"/>
      <w:bookmarkEnd w:id="1565"/>
      <w:bookmarkEnd w:id="1566"/>
      <w:bookmarkEnd w:id="1567"/>
      <w:bookmarkEnd w:id="1568"/>
      <w:bookmarkEnd w:id="1569"/>
      <w:bookmarkEnd w:id="1570"/>
      <w:bookmarkEnd w:id="1571"/>
      <w:bookmarkEnd w:id="1572"/>
      <w:bookmarkEnd w:id="1573"/>
    </w:p>
    <w:p w14:paraId="284B4B39" w14:textId="77777777" w:rsidR="00972FED" w:rsidRPr="006F0B54" w:rsidRDefault="00972FED" w:rsidP="00972FED">
      <w:pPr>
        <w:pStyle w:val="Heading5"/>
      </w:pPr>
      <w:bookmarkStart w:id="1574" w:name="_Toc21101151"/>
      <w:bookmarkStart w:id="1575" w:name="_Toc29810190"/>
      <w:bookmarkStart w:id="1576" w:name="_Toc37273467"/>
      <w:bookmarkStart w:id="1577" w:name="_Toc45884782"/>
      <w:bookmarkStart w:id="1578" w:name="_Toc53182743"/>
      <w:bookmarkStart w:id="1579" w:name="_Toc58865137"/>
      <w:bookmarkStart w:id="1580" w:name="_Toc58866719"/>
      <w:bookmarkStart w:id="1581" w:name="_Toc66717752"/>
      <w:bookmarkStart w:id="1582" w:name="_Toc74930313"/>
      <w:bookmarkStart w:id="1583" w:name="_Toc76544598"/>
      <w:bookmarkStart w:id="1584" w:name="_Toc82538934"/>
      <w:r w:rsidRPr="006F0B54">
        <w:t>6.6.3.5.1</w:t>
      </w:r>
      <w:r w:rsidRPr="006F0B54">
        <w:tab/>
      </w:r>
      <w:r w:rsidRPr="006F0B54">
        <w:rPr>
          <w:rFonts w:hint="eastAsia"/>
          <w:i/>
          <w:iCs/>
          <w:lang w:val="en-US" w:eastAsia="zh-CN"/>
        </w:rPr>
        <w:t>BS type 1-O</w:t>
      </w:r>
      <w:bookmarkEnd w:id="1574"/>
      <w:bookmarkEnd w:id="1575"/>
      <w:bookmarkEnd w:id="1576"/>
      <w:bookmarkEnd w:id="1577"/>
      <w:bookmarkEnd w:id="1578"/>
      <w:bookmarkEnd w:id="1579"/>
      <w:bookmarkEnd w:id="1580"/>
      <w:bookmarkEnd w:id="1581"/>
      <w:bookmarkEnd w:id="1582"/>
      <w:bookmarkEnd w:id="1583"/>
      <w:bookmarkEnd w:id="158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1585" w:name="_Toc21101152"/>
      <w:bookmarkStart w:id="1586" w:name="_Toc29810191"/>
      <w:bookmarkStart w:id="1587" w:name="_Toc37273468"/>
      <w:bookmarkStart w:id="1588" w:name="_Toc45884783"/>
      <w:bookmarkStart w:id="1589" w:name="_Toc53182744"/>
      <w:bookmarkStart w:id="1590" w:name="_Toc58865138"/>
      <w:bookmarkStart w:id="1591" w:name="_Toc58866720"/>
      <w:bookmarkStart w:id="1592" w:name="_Toc66717753"/>
      <w:bookmarkStart w:id="1593" w:name="_Toc74930314"/>
      <w:bookmarkStart w:id="1594" w:name="_Toc76544599"/>
      <w:bookmarkStart w:id="1595" w:name="_Toc82538935"/>
      <w:r w:rsidRPr="006F0B54">
        <w:t>6.6.3.5.2</w:t>
      </w:r>
      <w:r w:rsidRPr="006F0B54">
        <w:tab/>
      </w:r>
      <w:r w:rsidRPr="006F0B54">
        <w:rPr>
          <w:i/>
          <w:lang w:val="en-US" w:eastAsia="zh-CN"/>
        </w:rPr>
        <w:t>BS type 2-O</w:t>
      </w:r>
      <w:bookmarkEnd w:id="1585"/>
      <w:bookmarkEnd w:id="1586"/>
      <w:bookmarkEnd w:id="1587"/>
      <w:bookmarkEnd w:id="1588"/>
      <w:bookmarkEnd w:id="1589"/>
      <w:bookmarkEnd w:id="1590"/>
      <w:bookmarkEnd w:id="1591"/>
      <w:bookmarkEnd w:id="1592"/>
      <w:bookmarkEnd w:id="1593"/>
      <w:bookmarkEnd w:id="1594"/>
      <w:bookmarkEnd w:id="1595"/>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1596" w:name="_Toc21101153"/>
      <w:bookmarkStart w:id="1597" w:name="_Toc29810192"/>
      <w:bookmarkStart w:id="1598" w:name="_Toc37273469"/>
      <w:bookmarkStart w:id="1599" w:name="_Toc45884784"/>
      <w:bookmarkStart w:id="1600" w:name="_Toc53182745"/>
      <w:bookmarkStart w:id="1601" w:name="_Toc58865139"/>
      <w:bookmarkStart w:id="1602" w:name="_Toc58866721"/>
      <w:bookmarkStart w:id="1603" w:name="_Toc66717754"/>
      <w:bookmarkStart w:id="1604" w:name="_Toc74930315"/>
      <w:bookmarkStart w:id="1605" w:name="_Toc76544600"/>
      <w:bookmarkStart w:id="1606" w:name="_Toc82538936"/>
      <w:r w:rsidRPr="006F0B54">
        <w:t>6.6.4</w:t>
      </w:r>
      <w:r w:rsidRPr="006F0B54">
        <w:tab/>
        <w:t>OTA time alignment error</w:t>
      </w:r>
      <w:bookmarkEnd w:id="1596"/>
      <w:bookmarkEnd w:id="1597"/>
      <w:bookmarkEnd w:id="1598"/>
      <w:bookmarkEnd w:id="1599"/>
      <w:bookmarkEnd w:id="1600"/>
      <w:bookmarkEnd w:id="1601"/>
      <w:bookmarkEnd w:id="1602"/>
      <w:bookmarkEnd w:id="1603"/>
      <w:bookmarkEnd w:id="1604"/>
      <w:bookmarkEnd w:id="1605"/>
      <w:bookmarkEnd w:id="1606"/>
    </w:p>
    <w:p w14:paraId="2A6ED4A3" w14:textId="77777777" w:rsidR="00972FED" w:rsidRPr="006F0B54" w:rsidRDefault="00972FED" w:rsidP="00972FED">
      <w:pPr>
        <w:pStyle w:val="Heading4"/>
      </w:pPr>
      <w:bookmarkStart w:id="1607" w:name="_Toc21101154"/>
      <w:bookmarkStart w:id="1608" w:name="_Toc29810193"/>
      <w:bookmarkStart w:id="1609" w:name="_Toc37273470"/>
      <w:bookmarkStart w:id="1610" w:name="_Toc45884785"/>
      <w:bookmarkStart w:id="1611" w:name="_Toc53182746"/>
      <w:bookmarkStart w:id="1612" w:name="_Toc58865140"/>
      <w:bookmarkStart w:id="1613" w:name="_Toc58866722"/>
      <w:bookmarkStart w:id="1614" w:name="_Toc66717755"/>
      <w:bookmarkStart w:id="1615" w:name="_Toc74930316"/>
      <w:bookmarkStart w:id="1616" w:name="_Toc76544601"/>
      <w:bookmarkStart w:id="1617" w:name="_Toc82538937"/>
      <w:r w:rsidRPr="006F0B54">
        <w:t>6.6.4.1</w:t>
      </w:r>
      <w:r w:rsidRPr="006F0B54">
        <w:tab/>
        <w:t>Definition and applicability</w:t>
      </w:r>
      <w:bookmarkEnd w:id="1607"/>
      <w:bookmarkEnd w:id="1608"/>
      <w:bookmarkEnd w:id="1609"/>
      <w:bookmarkEnd w:id="1610"/>
      <w:bookmarkEnd w:id="1611"/>
      <w:bookmarkEnd w:id="1612"/>
      <w:bookmarkEnd w:id="1613"/>
      <w:bookmarkEnd w:id="1614"/>
      <w:bookmarkEnd w:id="1615"/>
      <w:bookmarkEnd w:id="1616"/>
      <w:bookmarkEnd w:id="1617"/>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1618" w:name="_Toc21101155"/>
      <w:bookmarkStart w:id="1619" w:name="_Toc29810194"/>
      <w:bookmarkStart w:id="1620" w:name="_Toc37273471"/>
      <w:bookmarkStart w:id="1621" w:name="_Toc45884786"/>
      <w:bookmarkStart w:id="1622" w:name="_Toc53182747"/>
      <w:bookmarkStart w:id="1623" w:name="_Toc58865141"/>
      <w:bookmarkStart w:id="1624" w:name="_Toc58866723"/>
      <w:bookmarkStart w:id="1625" w:name="_Toc66717756"/>
      <w:bookmarkStart w:id="1626" w:name="_Toc74930317"/>
      <w:bookmarkStart w:id="1627" w:name="_Toc76544602"/>
      <w:bookmarkStart w:id="1628" w:name="_Toc82538938"/>
      <w:r w:rsidRPr="006F0B54">
        <w:t>6.6.4.2</w:t>
      </w:r>
      <w:r w:rsidRPr="006F0B54">
        <w:tab/>
        <w:t>Minimum requirement</w:t>
      </w:r>
      <w:bookmarkEnd w:id="1618"/>
      <w:bookmarkEnd w:id="1619"/>
      <w:bookmarkEnd w:id="1620"/>
      <w:bookmarkEnd w:id="1621"/>
      <w:bookmarkEnd w:id="1622"/>
      <w:bookmarkEnd w:id="1623"/>
      <w:bookmarkEnd w:id="1624"/>
      <w:bookmarkEnd w:id="1625"/>
      <w:bookmarkEnd w:id="1626"/>
      <w:bookmarkEnd w:id="1627"/>
      <w:bookmarkEnd w:id="1628"/>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1629" w:name="_Toc21101156"/>
      <w:bookmarkStart w:id="1630" w:name="_Toc29810195"/>
      <w:bookmarkStart w:id="1631" w:name="_Toc37273472"/>
      <w:bookmarkStart w:id="1632" w:name="_Toc45884787"/>
      <w:bookmarkStart w:id="1633" w:name="_Toc53182748"/>
      <w:bookmarkStart w:id="1634" w:name="_Toc58865142"/>
      <w:bookmarkStart w:id="1635" w:name="_Toc58866724"/>
      <w:bookmarkStart w:id="1636" w:name="_Toc66717757"/>
      <w:bookmarkStart w:id="1637" w:name="_Toc74930318"/>
      <w:bookmarkStart w:id="1638" w:name="_Toc76544603"/>
      <w:bookmarkStart w:id="1639" w:name="_Toc82538939"/>
      <w:r w:rsidRPr="006F0B54">
        <w:t>6.6.4.3</w:t>
      </w:r>
      <w:r w:rsidRPr="006F0B54">
        <w:tab/>
        <w:t>Test purpose</w:t>
      </w:r>
      <w:bookmarkEnd w:id="1629"/>
      <w:bookmarkEnd w:id="1630"/>
      <w:bookmarkEnd w:id="1631"/>
      <w:bookmarkEnd w:id="1632"/>
      <w:bookmarkEnd w:id="1633"/>
      <w:bookmarkEnd w:id="1634"/>
      <w:bookmarkEnd w:id="1635"/>
      <w:bookmarkEnd w:id="1636"/>
      <w:bookmarkEnd w:id="1637"/>
      <w:bookmarkEnd w:id="1638"/>
      <w:bookmarkEnd w:id="163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1640" w:name="_Toc21101157"/>
      <w:bookmarkStart w:id="1641" w:name="_Toc29810196"/>
      <w:bookmarkStart w:id="1642" w:name="_Toc37273473"/>
      <w:bookmarkStart w:id="1643" w:name="_Toc45884788"/>
      <w:bookmarkStart w:id="1644" w:name="_Toc53182749"/>
      <w:bookmarkStart w:id="1645" w:name="_Toc58865143"/>
      <w:bookmarkStart w:id="1646" w:name="_Toc58866725"/>
      <w:bookmarkStart w:id="1647" w:name="_Toc66717758"/>
      <w:bookmarkStart w:id="1648" w:name="_Toc74930319"/>
      <w:bookmarkStart w:id="1649" w:name="_Toc76544604"/>
      <w:bookmarkStart w:id="1650" w:name="_Toc82538940"/>
      <w:r w:rsidRPr="006F0B54">
        <w:rPr>
          <w:lang w:eastAsia="sv-SE"/>
        </w:rPr>
        <w:t>6.</w:t>
      </w:r>
      <w:r w:rsidRPr="006F0B54">
        <w:rPr>
          <w:lang w:eastAsia="zh-CN"/>
        </w:rPr>
        <w:t>6.4.</w:t>
      </w:r>
      <w:r w:rsidRPr="006F0B54">
        <w:rPr>
          <w:lang w:eastAsia="sv-SE"/>
        </w:rPr>
        <w:t>4</w:t>
      </w:r>
      <w:r w:rsidRPr="006F0B54">
        <w:rPr>
          <w:lang w:eastAsia="sv-SE"/>
        </w:rPr>
        <w:tab/>
        <w:t>Method of test</w:t>
      </w:r>
      <w:bookmarkEnd w:id="1640"/>
      <w:bookmarkEnd w:id="1641"/>
      <w:bookmarkEnd w:id="1642"/>
      <w:bookmarkEnd w:id="1643"/>
      <w:bookmarkEnd w:id="1644"/>
      <w:bookmarkEnd w:id="1645"/>
      <w:bookmarkEnd w:id="1646"/>
      <w:bookmarkEnd w:id="1647"/>
      <w:bookmarkEnd w:id="1648"/>
      <w:bookmarkEnd w:id="1649"/>
      <w:bookmarkEnd w:id="1650"/>
    </w:p>
    <w:p w14:paraId="1F86599E" w14:textId="77777777" w:rsidR="00972FED" w:rsidRPr="006F0B54" w:rsidRDefault="00972FED" w:rsidP="00972FED">
      <w:pPr>
        <w:pStyle w:val="Heading5"/>
        <w:rPr>
          <w:lang w:eastAsia="sv-SE"/>
        </w:rPr>
      </w:pPr>
      <w:bookmarkStart w:id="1651" w:name="_Toc21101158"/>
      <w:bookmarkStart w:id="1652" w:name="_Toc29810197"/>
      <w:bookmarkStart w:id="1653" w:name="_Toc37273474"/>
      <w:bookmarkStart w:id="1654" w:name="_Toc45884789"/>
      <w:bookmarkStart w:id="1655" w:name="_Toc53182750"/>
      <w:bookmarkStart w:id="1656" w:name="_Toc58865144"/>
      <w:bookmarkStart w:id="1657" w:name="_Toc58866726"/>
      <w:bookmarkStart w:id="1658" w:name="_Toc66717759"/>
      <w:bookmarkStart w:id="1659" w:name="_Toc74930320"/>
      <w:bookmarkStart w:id="1660" w:name="_Toc76544605"/>
      <w:bookmarkStart w:id="1661" w:name="_Toc82538941"/>
      <w:r w:rsidRPr="006F0B54">
        <w:rPr>
          <w:lang w:eastAsia="sv-SE"/>
        </w:rPr>
        <w:t>6.6.4.4.1</w:t>
      </w:r>
      <w:r w:rsidRPr="006F0B54">
        <w:rPr>
          <w:lang w:eastAsia="sv-SE"/>
        </w:rPr>
        <w:tab/>
        <w:t>Initial conditions</w:t>
      </w:r>
      <w:bookmarkEnd w:id="1651"/>
      <w:bookmarkEnd w:id="1652"/>
      <w:bookmarkEnd w:id="1653"/>
      <w:bookmarkEnd w:id="1654"/>
      <w:bookmarkEnd w:id="1655"/>
      <w:bookmarkEnd w:id="1656"/>
      <w:bookmarkEnd w:id="1657"/>
      <w:bookmarkEnd w:id="1658"/>
      <w:bookmarkEnd w:id="1659"/>
      <w:bookmarkEnd w:id="1660"/>
      <w:bookmarkEnd w:id="1661"/>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1662" w:name="_Toc21101159"/>
      <w:bookmarkStart w:id="1663" w:name="_Toc29810198"/>
      <w:bookmarkStart w:id="1664" w:name="_Toc37273475"/>
      <w:bookmarkStart w:id="1665" w:name="_Toc45884790"/>
      <w:bookmarkStart w:id="1666" w:name="_Toc53182751"/>
      <w:bookmarkStart w:id="1667" w:name="_Toc58865145"/>
      <w:bookmarkStart w:id="1668" w:name="_Toc58866727"/>
      <w:bookmarkStart w:id="1669" w:name="_Toc66717760"/>
      <w:bookmarkStart w:id="1670" w:name="_Toc74930321"/>
      <w:bookmarkStart w:id="1671" w:name="_Toc76544606"/>
      <w:bookmarkStart w:id="1672" w:name="_Toc82538942"/>
      <w:r w:rsidRPr="006F0B54">
        <w:rPr>
          <w:lang w:eastAsia="sv-SE"/>
        </w:rPr>
        <w:t>6.6.4.4.2</w:t>
      </w:r>
      <w:r w:rsidRPr="006F0B54">
        <w:rPr>
          <w:lang w:eastAsia="sv-SE"/>
        </w:rPr>
        <w:tab/>
        <w:t>Procedure</w:t>
      </w:r>
      <w:bookmarkEnd w:id="1662"/>
      <w:bookmarkEnd w:id="1663"/>
      <w:bookmarkEnd w:id="1664"/>
      <w:bookmarkEnd w:id="1665"/>
      <w:bookmarkEnd w:id="1666"/>
      <w:bookmarkEnd w:id="1667"/>
      <w:bookmarkEnd w:id="1668"/>
      <w:bookmarkEnd w:id="1669"/>
      <w:bookmarkEnd w:id="1670"/>
      <w:bookmarkEnd w:id="1671"/>
      <w:bookmarkEnd w:id="1672"/>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1673" w:name="_Toc21101160"/>
      <w:bookmarkStart w:id="1674" w:name="_Toc29810199"/>
      <w:bookmarkStart w:id="1675" w:name="_Toc37273476"/>
      <w:bookmarkStart w:id="1676" w:name="_Toc45884791"/>
      <w:bookmarkStart w:id="1677" w:name="_Toc53182752"/>
      <w:bookmarkStart w:id="1678" w:name="_Toc58865146"/>
      <w:bookmarkStart w:id="1679" w:name="_Toc58866728"/>
      <w:bookmarkStart w:id="1680" w:name="_Toc66717761"/>
      <w:bookmarkStart w:id="1681" w:name="_Toc74930322"/>
      <w:bookmarkStart w:id="1682" w:name="_Toc76544607"/>
      <w:bookmarkStart w:id="1683" w:name="_Toc82538943"/>
      <w:r w:rsidRPr="006F0B54">
        <w:rPr>
          <w:lang w:eastAsia="sv-SE"/>
        </w:rPr>
        <w:t>6.</w:t>
      </w:r>
      <w:r w:rsidRPr="006F0B54">
        <w:rPr>
          <w:lang w:eastAsia="zh-CN"/>
        </w:rPr>
        <w:t>6.4.</w:t>
      </w:r>
      <w:r w:rsidRPr="006F0B54">
        <w:rPr>
          <w:lang w:eastAsia="sv-SE"/>
        </w:rPr>
        <w:t>5</w:t>
      </w:r>
      <w:r w:rsidRPr="006F0B54">
        <w:rPr>
          <w:lang w:eastAsia="sv-SE"/>
        </w:rPr>
        <w:tab/>
        <w:t>Test Requirement</w:t>
      </w:r>
      <w:bookmarkEnd w:id="1673"/>
      <w:bookmarkEnd w:id="1674"/>
      <w:bookmarkEnd w:id="1675"/>
      <w:bookmarkEnd w:id="1676"/>
      <w:bookmarkEnd w:id="1677"/>
      <w:bookmarkEnd w:id="1678"/>
      <w:bookmarkEnd w:id="1679"/>
      <w:bookmarkEnd w:id="1680"/>
      <w:bookmarkEnd w:id="1681"/>
      <w:bookmarkEnd w:id="1682"/>
      <w:bookmarkEnd w:id="1683"/>
    </w:p>
    <w:p w14:paraId="6CA021DA" w14:textId="77777777" w:rsidR="00972FED" w:rsidRPr="006F0B54" w:rsidRDefault="00972FED" w:rsidP="00972FED">
      <w:pPr>
        <w:pStyle w:val="Heading5"/>
      </w:pPr>
      <w:bookmarkStart w:id="1684" w:name="_Toc21101161"/>
      <w:bookmarkStart w:id="1685" w:name="_Toc29810200"/>
      <w:bookmarkStart w:id="1686" w:name="_Toc37273477"/>
      <w:bookmarkStart w:id="1687" w:name="_Toc45884792"/>
      <w:bookmarkStart w:id="1688" w:name="_Toc53182753"/>
      <w:bookmarkStart w:id="1689" w:name="_Toc58865147"/>
      <w:bookmarkStart w:id="1690" w:name="_Toc58866729"/>
      <w:bookmarkStart w:id="1691" w:name="_Toc66717762"/>
      <w:bookmarkStart w:id="1692" w:name="_Toc74930323"/>
      <w:bookmarkStart w:id="1693" w:name="_Toc76544608"/>
      <w:bookmarkStart w:id="1694" w:name="_Toc82538944"/>
      <w:r w:rsidRPr="006F0B54">
        <w:t>6.6.4.5.1</w:t>
      </w:r>
      <w:r w:rsidRPr="006F0B54">
        <w:tab/>
      </w:r>
      <w:r w:rsidRPr="006F0B54">
        <w:rPr>
          <w:i/>
        </w:rPr>
        <w:t>BS type 1-O</w:t>
      </w:r>
      <w:bookmarkEnd w:id="1684"/>
      <w:bookmarkEnd w:id="1685"/>
      <w:bookmarkEnd w:id="1686"/>
      <w:bookmarkEnd w:id="1687"/>
      <w:bookmarkEnd w:id="1688"/>
      <w:bookmarkEnd w:id="1689"/>
      <w:bookmarkEnd w:id="1690"/>
      <w:bookmarkEnd w:id="1691"/>
      <w:bookmarkEnd w:id="1692"/>
      <w:bookmarkEnd w:id="1693"/>
      <w:bookmarkEnd w:id="169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1695" w:name="_Toc21101162"/>
      <w:bookmarkStart w:id="1696" w:name="_Toc29810201"/>
      <w:bookmarkStart w:id="1697" w:name="_Toc37273478"/>
      <w:bookmarkStart w:id="1698" w:name="_Toc45884793"/>
      <w:bookmarkStart w:id="1699" w:name="_Toc53182754"/>
      <w:bookmarkStart w:id="1700" w:name="_Toc58865148"/>
      <w:bookmarkStart w:id="1701" w:name="_Toc58866730"/>
      <w:bookmarkStart w:id="1702" w:name="_Toc66717763"/>
      <w:bookmarkStart w:id="1703" w:name="_Toc74930324"/>
      <w:bookmarkStart w:id="1704" w:name="_Toc76544609"/>
      <w:bookmarkStart w:id="1705" w:name="_Toc82538945"/>
      <w:r w:rsidRPr="006F0B54">
        <w:t>6.6.4.5.2</w:t>
      </w:r>
      <w:r w:rsidRPr="006F0B54">
        <w:tab/>
      </w:r>
      <w:r w:rsidRPr="006F0B54">
        <w:rPr>
          <w:i/>
        </w:rPr>
        <w:t>BS type 2-O</w:t>
      </w:r>
      <w:bookmarkEnd w:id="1695"/>
      <w:bookmarkEnd w:id="1696"/>
      <w:bookmarkEnd w:id="1697"/>
      <w:bookmarkEnd w:id="1698"/>
      <w:bookmarkEnd w:id="1699"/>
      <w:bookmarkEnd w:id="1700"/>
      <w:bookmarkEnd w:id="1701"/>
      <w:bookmarkEnd w:id="1702"/>
      <w:bookmarkEnd w:id="1703"/>
      <w:bookmarkEnd w:id="1704"/>
      <w:bookmarkEnd w:id="1705"/>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1706" w:name="_Toc21101163"/>
      <w:bookmarkStart w:id="1707" w:name="_Toc29810202"/>
      <w:bookmarkStart w:id="1708" w:name="_Toc37273479"/>
      <w:bookmarkStart w:id="1709" w:name="_Toc45884794"/>
      <w:bookmarkStart w:id="1710" w:name="_Toc53182755"/>
      <w:bookmarkStart w:id="1711" w:name="_Toc58865149"/>
      <w:bookmarkStart w:id="1712" w:name="_Toc58866731"/>
      <w:bookmarkStart w:id="1713" w:name="_Toc66717764"/>
      <w:bookmarkStart w:id="1714" w:name="_Toc74930325"/>
      <w:bookmarkStart w:id="1715" w:name="_Toc76544610"/>
      <w:bookmarkStart w:id="1716" w:name="_Toc82538946"/>
      <w:r w:rsidRPr="006F0B54">
        <w:t>6.7</w:t>
      </w:r>
      <w:r w:rsidRPr="006F0B54">
        <w:tab/>
        <w:t>OTA unwanted emissions</w:t>
      </w:r>
      <w:bookmarkEnd w:id="1706"/>
      <w:bookmarkEnd w:id="1707"/>
      <w:bookmarkEnd w:id="1708"/>
      <w:bookmarkEnd w:id="1709"/>
      <w:bookmarkEnd w:id="1710"/>
      <w:bookmarkEnd w:id="1711"/>
      <w:bookmarkEnd w:id="1712"/>
      <w:bookmarkEnd w:id="1713"/>
      <w:bookmarkEnd w:id="1714"/>
      <w:bookmarkEnd w:id="1715"/>
      <w:bookmarkEnd w:id="1716"/>
    </w:p>
    <w:p w14:paraId="2A61D5E3" w14:textId="77777777" w:rsidR="00972FED" w:rsidRPr="006F0B54" w:rsidRDefault="00972FED" w:rsidP="00972FED">
      <w:pPr>
        <w:pStyle w:val="Heading3"/>
      </w:pPr>
      <w:bookmarkStart w:id="1717" w:name="_Toc21101164"/>
      <w:bookmarkStart w:id="1718" w:name="_Toc29810203"/>
      <w:bookmarkStart w:id="1719" w:name="_Toc37273480"/>
      <w:bookmarkStart w:id="1720" w:name="_Toc45884795"/>
      <w:bookmarkStart w:id="1721" w:name="_Toc53182756"/>
      <w:bookmarkStart w:id="1722" w:name="_Toc58865150"/>
      <w:bookmarkStart w:id="1723" w:name="_Toc58866732"/>
      <w:bookmarkStart w:id="1724" w:name="_Toc66717765"/>
      <w:bookmarkStart w:id="1725" w:name="_Toc74930326"/>
      <w:bookmarkStart w:id="1726" w:name="_Toc76544611"/>
      <w:bookmarkStart w:id="1727" w:name="_Toc82538947"/>
      <w:r w:rsidRPr="006F0B54">
        <w:t>6.7.1</w:t>
      </w:r>
      <w:r w:rsidRPr="006F0B54">
        <w:tab/>
        <w:t>General</w:t>
      </w:r>
      <w:bookmarkEnd w:id="1717"/>
      <w:bookmarkEnd w:id="1718"/>
      <w:bookmarkEnd w:id="1719"/>
      <w:bookmarkEnd w:id="1720"/>
      <w:bookmarkEnd w:id="1721"/>
      <w:bookmarkEnd w:id="1722"/>
      <w:bookmarkEnd w:id="1723"/>
      <w:bookmarkEnd w:id="1724"/>
      <w:bookmarkEnd w:id="1725"/>
      <w:bookmarkEnd w:id="1726"/>
      <w:bookmarkEnd w:id="1727"/>
    </w:p>
    <w:p w14:paraId="06573CD6" w14:textId="77777777" w:rsidR="00972FED" w:rsidRPr="006F0B54" w:rsidRDefault="00972FED" w:rsidP="00972FED">
      <w:bookmarkStart w:id="1728"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1728"/>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1729" w:name="_Toc21101165"/>
      <w:bookmarkStart w:id="1730" w:name="_Toc29810204"/>
      <w:bookmarkStart w:id="1731" w:name="_Toc37273481"/>
      <w:bookmarkStart w:id="1732" w:name="_Toc45884796"/>
      <w:bookmarkStart w:id="1733" w:name="_Toc53182757"/>
      <w:bookmarkStart w:id="1734" w:name="_Toc58865151"/>
      <w:bookmarkStart w:id="1735" w:name="_Toc58866733"/>
      <w:bookmarkStart w:id="1736" w:name="_Toc66717766"/>
      <w:bookmarkStart w:id="1737" w:name="_Toc74930327"/>
      <w:bookmarkStart w:id="1738" w:name="_Toc76544612"/>
      <w:bookmarkStart w:id="1739" w:name="_Toc82538948"/>
      <w:r w:rsidRPr="006F0B54">
        <w:t>6.7.2</w:t>
      </w:r>
      <w:r w:rsidRPr="006F0B54">
        <w:tab/>
        <w:t>OTA occupied bandwidth</w:t>
      </w:r>
      <w:bookmarkEnd w:id="1729"/>
      <w:bookmarkEnd w:id="1730"/>
      <w:bookmarkEnd w:id="1731"/>
      <w:bookmarkEnd w:id="1732"/>
      <w:bookmarkEnd w:id="1733"/>
      <w:bookmarkEnd w:id="1734"/>
      <w:bookmarkEnd w:id="1735"/>
      <w:bookmarkEnd w:id="1736"/>
      <w:bookmarkEnd w:id="1737"/>
      <w:bookmarkEnd w:id="1738"/>
      <w:bookmarkEnd w:id="1739"/>
    </w:p>
    <w:p w14:paraId="39E76623" w14:textId="77777777" w:rsidR="00972FED" w:rsidRPr="006F0B54" w:rsidRDefault="00972FED" w:rsidP="00972FED">
      <w:pPr>
        <w:pStyle w:val="Heading4"/>
        <w:rPr>
          <w:lang w:eastAsia="sv-SE"/>
        </w:rPr>
      </w:pPr>
      <w:bookmarkStart w:id="1740" w:name="_Toc21101166"/>
      <w:bookmarkStart w:id="1741" w:name="_Toc29810205"/>
      <w:bookmarkStart w:id="1742" w:name="_Toc37273482"/>
      <w:bookmarkStart w:id="1743" w:name="_Toc45884797"/>
      <w:bookmarkStart w:id="1744" w:name="_Toc53182758"/>
      <w:bookmarkStart w:id="1745" w:name="_Toc58865152"/>
      <w:bookmarkStart w:id="1746" w:name="_Toc58866734"/>
      <w:bookmarkStart w:id="1747" w:name="_Toc66717767"/>
      <w:bookmarkStart w:id="1748" w:name="_Toc74930328"/>
      <w:bookmarkStart w:id="1749" w:name="_Toc76544613"/>
      <w:bookmarkStart w:id="1750" w:name="_Toc82538949"/>
      <w:r w:rsidRPr="006F0B54">
        <w:rPr>
          <w:lang w:eastAsia="sv-SE"/>
        </w:rPr>
        <w:t>6.7.2.1</w:t>
      </w:r>
      <w:r w:rsidRPr="006F0B54">
        <w:rPr>
          <w:lang w:eastAsia="sv-SE"/>
        </w:rPr>
        <w:tab/>
        <w:t>Definition and applicability</w:t>
      </w:r>
      <w:bookmarkEnd w:id="1740"/>
      <w:bookmarkEnd w:id="1741"/>
      <w:bookmarkEnd w:id="1742"/>
      <w:bookmarkEnd w:id="1743"/>
      <w:bookmarkEnd w:id="1744"/>
      <w:bookmarkEnd w:id="1745"/>
      <w:bookmarkEnd w:id="1746"/>
      <w:bookmarkEnd w:id="1747"/>
      <w:bookmarkEnd w:id="1748"/>
      <w:bookmarkEnd w:id="1749"/>
      <w:bookmarkEnd w:id="175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1751" w:name="_Toc21101167"/>
      <w:bookmarkStart w:id="1752" w:name="_Toc29810206"/>
      <w:bookmarkStart w:id="1753" w:name="_Toc37273483"/>
      <w:bookmarkStart w:id="1754" w:name="_Toc45884798"/>
      <w:bookmarkStart w:id="1755" w:name="_Toc53182759"/>
      <w:bookmarkStart w:id="1756" w:name="_Toc58865153"/>
      <w:bookmarkStart w:id="1757" w:name="_Toc58866735"/>
      <w:bookmarkStart w:id="1758" w:name="_Toc66717768"/>
      <w:bookmarkStart w:id="1759" w:name="_Toc74930329"/>
      <w:bookmarkStart w:id="1760" w:name="_Toc76544614"/>
      <w:bookmarkStart w:id="1761" w:name="_Toc82538950"/>
      <w:r w:rsidRPr="006F0B54">
        <w:rPr>
          <w:lang w:eastAsia="sv-SE"/>
        </w:rPr>
        <w:t>6.7.2.2</w:t>
      </w:r>
      <w:r w:rsidRPr="006F0B54">
        <w:rPr>
          <w:lang w:eastAsia="sv-SE"/>
        </w:rPr>
        <w:tab/>
        <w:t>Minimum requirement</w:t>
      </w:r>
      <w:bookmarkEnd w:id="1751"/>
      <w:bookmarkEnd w:id="1752"/>
      <w:bookmarkEnd w:id="1753"/>
      <w:bookmarkEnd w:id="1754"/>
      <w:bookmarkEnd w:id="1755"/>
      <w:bookmarkEnd w:id="1756"/>
      <w:bookmarkEnd w:id="1757"/>
      <w:bookmarkEnd w:id="1758"/>
      <w:bookmarkEnd w:id="1759"/>
      <w:bookmarkEnd w:id="1760"/>
      <w:bookmarkEnd w:id="1761"/>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1762" w:name="_Toc21101168"/>
      <w:bookmarkStart w:id="1763" w:name="_Toc29810207"/>
      <w:bookmarkStart w:id="1764" w:name="_Toc37273484"/>
      <w:bookmarkStart w:id="1765" w:name="_Toc45884799"/>
      <w:bookmarkStart w:id="1766" w:name="_Toc53182760"/>
      <w:bookmarkStart w:id="1767" w:name="_Toc58865154"/>
      <w:bookmarkStart w:id="1768" w:name="_Toc58866736"/>
      <w:bookmarkStart w:id="1769" w:name="_Toc66717769"/>
      <w:bookmarkStart w:id="1770" w:name="_Toc74930330"/>
      <w:bookmarkStart w:id="1771" w:name="_Toc76544615"/>
      <w:bookmarkStart w:id="1772" w:name="_Toc82538951"/>
      <w:r w:rsidRPr="006F0B54">
        <w:rPr>
          <w:lang w:eastAsia="sv-SE"/>
        </w:rPr>
        <w:t>6.7.2.3</w:t>
      </w:r>
      <w:r w:rsidRPr="006F0B54">
        <w:rPr>
          <w:lang w:eastAsia="sv-SE"/>
        </w:rPr>
        <w:tab/>
        <w:t>Test purpose</w:t>
      </w:r>
      <w:bookmarkEnd w:id="1762"/>
      <w:bookmarkEnd w:id="1763"/>
      <w:bookmarkEnd w:id="1764"/>
      <w:bookmarkEnd w:id="1765"/>
      <w:bookmarkEnd w:id="1766"/>
      <w:bookmarkEnd w:id="1767"/>
      <w:bookmarkEnd w:id="1768"/>
      <w:bookmarkEnd w:id="1769"/>
      <w:bookmarkEnd w:id="1770"/>
      <w:bookmarkEnd w:id="1771"/>
      <w:bookmarkEnd w:id="1772"/>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1773" w:name="_Toc21101169"/>
      <w:bookmarkStart w:id="1774" w:name="_Toc29810208"/>
      <w:bookmarkStart w:id="1775" w:name="_Toc37273485"/>
      <w:bookmarkStart w:id="1776" w:name="_Toc45884800"/>
      <w:bookmarkStart w:id="1777" w:name="_Toc53182761"/>
      <w:bookmarkStart w:id="1778" w:name="_Toc58865155"/>
      <w:bookmarkStart w:id="1779" w:name="_Toc58866737"/>
      <w:bookmarkStart w:id="1780" w:name="_Toc66717770"/>
      <w:bookmarkStart w:id="1781" w:name="_Toc74930331"/>
      <w:bookmarkStart w:id="1782" w:name="_Toc76544616"/>
      <w:bookmarkStart w:id="1783" w:name="_Toc82538952"/>
      <w:r w:rsidRPr="006F0B54">
        <w:rPr>
          <w:lang w:eastAsia="sv-SE"/>
        </w:rPr>
        <w:t>6.</w:t>
      </w:r>
      <w:r w:rsidRPr="006F0B54">
        <w:rPr>
          <w:lang w:eastAsia="zh-CN"/>
        </w:rPr>
        <w:t>7.2.</w:t>
      </w:r>
      <w:r w:rsidRPr="006F0B54">
        <w:rPr>
          <w:lang w:eastAsia="sv-SE"/>
        </w:rPr>
        <w:t>4</w:t>
      </w:r>
      <w:r w:rsidRPr="006F0B54">
        <w:rPr>
          <w:lang w:eastAsia="sv-SE"/>
        </w:rPr>
        <w:tab/>
        <w:t>Method of test</w:t>
      </w:r>
      <w:bookmarkEnd w:id="1773"/>
      <w:bookmarkEnd w:id="1774"/>
      <w:bookmarkEnd w:id="1775"/>
      <w:bookmarkEnd w:id="1776"/>
      <w:bookmarkEnd w:id="1777"/>
      <w:bookmarkEnd w:id="1778"/>
      <w:bookmarkEnd w:id="1779"/>
      <w:bookmarkEnd w:id="1780"/>
      <w:bookmarkEnd w:id="1781"/>
      <w:bookmarkEnd w:id="1782"/>
      <w:bookmarkEnd w:id="1783"/>
    </w:p>
    <w:p w14:paraId="47CB8390" w14:textId="77777777" w:rsidR="00972FED" w:rsidRPr="006F0B54" w:rsidRDefault="00972FED" w:rsidP="00972FED">
      <w:pPr>
        <w:pStyle w:val="Heading5"/>
        <w:rPr>
          <w:lang w:eastAsia="sv-SE"/>
        </w:rPr>
      </w:pPr>
      <w:bookmarkStart w:id="1784" w:name="_Toc21101170"/>
      <w:bookmarkStart w:id="1785" w:name="_Toc29810209"/>
      <w:bookmarkStart w:id="1786" w:name="_Toc37273486"/>
      <w:bookmarkStart w:id="1787" w:name="_Toc45884801"/>
      <w:bookmarkStart w:id="1788" w:name="_Toc53182762"/>
      <w:bookmarkStart w:id="1789" w:name="_Toc58865156"/>
      <w:bookmarkStart w:id="1790" w:name="_Toc58866738"/>
      <w:bookmarkStart w:id="1791" w:name="_Toc66717771"/>
      <w:bookmarkStart w:id="1792" w:name="_Toc74930332"/>
      <w:bookmarkStart w:id="1793" w:name="_Toc76544617"/>
      <w:bookmarkStart w:id="1794" w:name="_Toc82538953"/>
      <w:r w:rsidRPr="006F0B54">
        <w:rPr>
          <w:lang w:eastAsia="sv-SE"/>
        </w:rPr>
        <w:t>6.7.2.4.1</w:t>
      </w:r>
      <w:r w:rsidRPr="006F0B54">
        <w:rPr>
          <w:lang w:eastAsia="sv-SE"/>
        </w:rPr>
        <w:tab/>
        <w:t>Initial conditions</w:t>
      </w:r>
      <w:bookmarkEnd w:id="1784"/>
      <w:bookmarkEnd w:id="1785"/>
      <w:bookmarkEnd w:id="1786"/>
      <w:bookmarkEnd w:id="1787"/>
      <w:bookmarkEnd w:id="1788"/>
      <w:bookmarkEnd w:id="1789"/>
      <w:bookmarkEnd w:id="1790"/>
      <w:bookmarkEnd w:id="1791"/>
      <w:bookmarkEnd w:id="1792"/>
      <w:bookmarkEnd w:id="1793"/>
      <w:bookmarkEnd w:id="1794"/>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1795" w:name="_Toc21101171"/>
      <w:bookmarkStart w:id="1796" w:name="_Toc29810210"/>
      <w:bookmarkStart w:id="1797" w:name="_Toc37273487"/>
      <w:bookmarkStart w:id="1798" w:name="_Toc45884802"/>
      <w:bookmarkStart w:id="1799" w:name="_Toc53182763"/>
      <w:bookmarkStart w:id="1800" w:name="_Toc58865157"/>
      <w:bookmarkStart w:id="1801" w:name="_Toc58866739"/>
      <w:bookmarkStart w:id="1802" w:name="_Toc66717772"/>
      <w:bookmarkStart w:id="1803" w:name="_Toc74930333"/>
      <w:bookmarkStart w:id="1804" w:name="_Toc76544618"/>
      <w:bookmarkStart w:id="1805" w:name="_Toc82538954"/>
      <w:r w:rsidRPr="006F0B54">
        <w:rPr>
          <w:lang w:eastAsia="sv-SE"/>
        </w:rPr>
        <w:t>6.7.2.4.2</w:t>
      </w:r>
      <w:r w:rsidRPr="006F0B54">
        <w:rPr>
          <w:lang w:eastAsia="sv-SE"/>
        </w:rPr>
        <w:tab/>
        <w:t>Procedure</w:t>
      </w:r>
      <w:bookmarkEnd w:id="1795"/>
      <w:bookmarkEnd w:id="1796"/>
      <w:bookmarkEnd w:id="1797"/>
      <w:bookmarkEnd w:id="1798"/>
      <w:bookmarkEnd w:id="1799"/>
      <w:bookmarkEnd w:id="1800"/>
      <w:bookmarkEnd w:id="1801"/>
      <w:bookmarkEnd w:id="1802"/>
      <w:bookmarkEnd w:id="1803"/>
      <w:bookmarkEnd w:id="1804"/>
      <w:bookmarkEnd w:id="180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1A2A7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pt;height:22.5pt" o:ole="">
                  <v:imagedata r:id="rId33" o:title=""/>
                </v:shape>
                <o:OLEObject Type="Embed" ProgID="Equation.3" ShapeID="_x0000_i1030" DrawAspect="Content" ObjectID="_1694558905"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4pt" o:ole="">
                  <v:imagedata r:id="rId35" o:title=""/>
                </v:shape>
                <o:OLEObject Type="Embed" ProgID="Equation.3" ShapeID="_x0000_i1031" DrawAspect="Content" ObjectID="_1694558906"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5pt;height:44pt" o:ole="">
                  <v:imagedata r:id="rId37" o:title=""/>
                </v:shape>
                <o:OLEObject Type="Embed" ProgID="Equation.3" ShapeID="_x0000_i1032" DrawAspect="Content" ObjectID="_1694558907"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1806" w:name="_Toc21101172"/>
      <w:bookmarkStart w:id="1807" w:name="_Toc29810211"/>
      <w:bookmarkStart w:id="1808" w:name="_Toc37273488"/>
      <w:bookmarkStart w:id="1809" w:name="_Toc45884803"/>
      <w:bookmarkStart w:id="1810" w:name="_Toc53182764"/>
      <w:bookmarkStart w:id="1811" w:name="_Toc58865158"/>
      <w:bookmarkStart w:id="1812" w:name="_Toc58866740"/>
      <w:bookmarkStart w:id="1813" w:name="_Toc66717773"/>
      <w:bookmarkStart w:id="1814" w:name="_Toc74930334"/>
      <w:bookmarkStart w:id="1815" w:name="_Toc76544619"/>
      <w:bookmarkStart w:id="1816" w:name="_Toc82538955"/>
      <w:r w:rsidRPr="006F0B54">
        <w:rPr>
          <w:lang w:eastAsia="sv-SE"/>
        </w:rPr>
        <w:t>6.</w:t>
      </w:r>
      <w:r w:rsidRPr="006F0B54">
        <w:rPr>
          <w:lang w:eastAsia="zh-CN"/>
        </w:rPr>
        <w:t>7.2.</w:t>
      </w:r>
      <w:r w:rsidRPr="006F0B54">
        <w:rPr>
          <w:lang w:eastAsia="sv-SE"/>
        </w:rPr>
        <w:t>5</w:t>
      </w:r>
      <w:r w:rsidRPr="006F0B54">
        <w:rPr>
          <w:lang w:eastAsia="sv-SE"/>
        </w:rPr>
        <w:tab/>
        <w:t>Test requirement</w:t>
      </w:r>
      <w:bookmarkEnd w:id="1806"/>
      <w:bookmarkEnd w:id="1807"/>
      <w:bookmarkEnd w:id="1808"/>
      <w:bookmarkEnd w:id="1809"/>
      <w:bookmarkEnd w:id="1810"/>
      <w:bookmarkEnd w:id="1811"/>
      <w:bookmarkEnd w:id="1812"/>
      <w:bookmarkEnd w:id="1813"/>
      <w:bookmarkEnd w:id="1814"/>
      <w:bookmarkEnd w:id="1815"/>
      <w:bookmarkEnd w:id="1816"/>
    </w:p>
    <w:p w14:paraId="1BB537D2" w14:textId="77777777" w:rsidR="00972FED" w:rsidRPr="006F0B54" w:rsidRDefault="00972FED" w:rsidP="00972FED">
      <w:pPr>
        <w:pStyle w:val="Heading5"/>
        <w:rPr>
          <w:lang w:eastAsia="ja-JP"/>
        </w:rPr>
      </w:pPr>
      <w:bookmarkStart w:id="1817" w:name="_Toc21101173"/>
      <w:bookmarkStart w:id="1818" w:name="_Toc29810212"/>
      <w:bookmarkStart w:id="1819" w:name="_Toc37273489"/>
      <w:bookmarkStart w:id="1820" w:name="_Toc45884804"/>
      <w:bookmarkStart w:id="1821" w:name="_Toc53182765"/>
      <w:bookmarkStart w:id="1822" w:name="_Toc58865159"/>
      <w:bookmarkStart w:id="1823" w:name="_Toc58866741"/>
      <w:bookmarkStart w:id="1824" w:name="_Toc66717774"/>
      <w:bookmarkStart w:id="1825" w:name="_Toc74930335"/>
      <w:bookmarkStart w:id="1826" w:name="_Toc76544620"/>
      <w:bookmarkStart w:id="1827" w:name="_Toc82538956"/>
      <w:r w:rsidRPr="006F0B54">
        <w:t>6.7.2.5.1</w:t>
      </w:r>
      <w:r w:rsidRPr="006F0B54">
        <w:tab/>
      </w:r>
      <w:r w:rsidRPr="006F0B54">
        <w:rPr>
          <w:i/>
          <w:lang w:eastAsia="ja-JP"/>
        </w:rPr>
        <w:t>BS type 1-O</w:t>
      </w:r>
      <w:bookmarkEnd w:id="1817"/>
      <w:bookmarkEnd w:id="1818"/>
      <w:bookmarkEnd w:id="1819"/>
      <w:bookmarkEnd w:id="1820"/>
      <w:bookmarkEnd w:id="1821"/>
      <w:bookmarkEnd w:id="1822"/>
      <w:bookmarkEnd w:id="1823"/>
      <w:bookmarkEnd w:id="1824"/>
      <w:bookmarkEnd w:id="1825"/>
      <w:bookmarkEnd w:id="1826"/>
      <w:bookmarkEnd w:id="1827"/>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1828" w:name="_Toc21101174"/>
      <w:bookmarkStart w:id="1829" w:name="_Toc29810213"/>
      <w:bookmarkStart w:id="1830" w:name="_Toc37273490"/>
      <w:bookmarkStart w:id="1831" w:name="_Toc45884805"/>
      <w:bookmarkStart w:id="1832" w:name="_Toc53182766"/>
      <w:bookmarkStart w:id="1833" w:name="_Toc58865160"/>
      <w:bookmarkStart w:id="1834" w:name="_Toc58866742"/>
      <w:bookmarkStart w:id="1835" w:name="_Toc66717775"/>
      <w:bookmarkStart w:id="1836" w:name="_Toc74930336"/>
      <w:bookmarkStart w:id="1837" w:name="_Toc76544621"/>
      <w:bookmarkStart w:id="1838" w:name="_Toc82538957"/>
      <w:r w:rsidRPr="006F0B54">
        <w:t>6.7.2.5.</w:t>
      </w:r>
      <w:r w:rsidRPr="006F0B54">
        <w:rPr>
          <w:rFonts w:hint="eastAsia"/>
          <w:lang w:eastAsia="ja-JP"/>
        </w:rPr>
        <w:t>2</w:t>
      </w:r>
      <w:r w:rsidRPr="006F0B54">
        <w:tab/>
      </w:r>
      <w:r w:rsidRPr="006F0B54">
        <w:rPr>
          <w:i/>
          <w:lang w:eastAsia="ja-JP"/>
        </w:rPr>
        <w:t>BS type 2-O</w:t>
      </w:r>
      <w:bookmarkEnd w:id="1828"/>
      <w:bookmarkEnd w:id="1829"/>
      <w:bookmarkEnd w:id="1830"/>
      <w:bookmarkEnd w:id="1831"/>
      <w:bookmarkEnd w:id="1832"/>
      <w:bookmarkEnd w:id="1833"/>
      <w:bookmarkEnd w:id="1834"/>
      <w:bookmarkEnd w:id="1835"/>
      <w:bookmarkEnd w:id="1836"/>
      <w:bookmarkEnd w:id="1837"/>
      <w:bookmarkEnd w:id="1838"/>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1839" w:name="_Toc21101175"/>
      <w:bookmarkStart w:id="1840" w:name="_Toc29810214"/>
      <w:bookmarkStart w:id="1841" w:name="_Toc37273491"/>
      <w:bookmarkStart w:id="1842" w:name="_Toc45884806"/>
      <w:bookmarkStart w:id="1843" w:name="_Toc53182767"/>
      <w:bookmarkStart w:id="1844" w:name="_Toc58865161"/>
      <w:bookmarkStart w:id="1845" w:name="_Toc58866743"/>
      <w:bookmarkStart w:id="1846" w:name="_Toc66717776"/>
      <w:bookmarkStart w:id="1847" w:name="_Toc74930337"/>
      <w:bookmarkStart w:id="1848" w:name="_Toc76544622"/>
      <w:bookmarkStart w:id="1849" w:name="_Toc82538958"/>
      <w:r w:rsidRPr="006F0B54">
        <w:t>6.7.3</w:t>
      </w:r>
      <w:r w:rsidRPr="006F0B54">
        <w:tab/>
        <w:t>OTA Adjacent Channel Leakage Power Ratio (ACLR)</w:t>
      </w:r>
      <w:bookmarkEnd w:id="1839"/>
      <w:bookmarkEnd w:id="1840"/>
      <w:bookmarkEnd w:id="1841"/>
      <w:bookmarkEnd w:id="1842"/>
      <w:bookmarkEnd w:id="1843"/>
      <w:bookmarkEnd w:id="1844"/>
      <w:bookmarkEnd w:id="1845"/>
      <w:bookmarkEnd w:id="1846"/>
      <w:bookmarkEnd w:id="1847"/>
      <w:bookmarkEnd w:id="1848"/>
      <w:bookmarkEnd w:id="1849"/>
    </w:p>
    <w:p w14:paraId="7BACAD0F" w14:textId="77777777" w:rsidR="00972FED" w:rsidRPr="006F0B54" w:rsidRDefault="00972FED" w:rsidP="00972FED">
      <w:pPr>
        <w:pStyle w:val="Heading4"/>
        <w:rPr>
          <w:lang w:eastAsia="zh-CN"/>
        </w:rPr>
      </w:pPr>
      <w:bookmarkStart w:id="1850" w:name="_Toc21101176"/>
      <w:bookmarkStart w:id="1851" w:name="_Toc29810215"/>
      <w:bookmarkStart w:id="1852" w:name="_Toc37273492"/>
      <w:bookmarkStart w:id="1853" w:name="_Toc45884807"/>
      <w:bookmarkStart w:id="1854" w:name="_Toc53182768"/>
      <w:bookmarkStart w:id="1855" w:name="_Toc58865162"/>
      <w:bookmarkStart w:id="1856" w:name="_Toc58866744"/>
      <w:bookmarkStart w:id="1857" w:name="_Toc66717777"/>
      <w:bookmarkStart w:id="1858" w:name="_Toc74930338"/>
      <w:bookmarkStart w:id="1859" w:name="_Toc76544623"/>
      <w:bookmarkStart w:id="1860" w:name="_Toc82538959"/>
      <w:r w:rsidRPr="006F0B54">
        <w:rPr>
          <w:lang w:eastAsia="zh-CN"/>
        </w:rPr>
        <w:t>6.7.3.1</w:t>
      </w:r>
      <w:r w:rsidRPr="006F0B54">
        <w:rPr>
          <w:lang w:eastAsia="zh-CN"/>
        </w:rPr>
        <w:tab/>
        <w:t>Definition and applicability</w:t>
      </w:r>
      <w:bookmarkEnd w:id="1850"/>
      <w:bookmarkEnd w:id="1851"/>
      <w:bookmarkEnd w:id="1852"/>
      <w:bookmarkEnd w:id="1853"/>
      <w:bookmarkEnd w:id="1854"/>
      <w:bookmarkEnd w:id="1855"/>
      <w:bookmarkEnd w:id="1856"/>
      <w:bookmarkEnd w:id="1857"/>
      <w:bookmarkEnd w:id="1858"/>
      <w:bookmarkEnd w:id="1859"/>
      <w:bookmarkEnd w:id="186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1861" w:name="_Toc21101177"/>
      <w:bookmarkStart w:id="1862" w:name="_Toc29810216"/>
      <w:bookmarkStart w:id="1863" w:name="_Toc37273493"/>
      <w:bookmarkStart w:id="1864" w:name="_Toc45884808"/>
      <w:bookmarkStart w:id="1865" w:name="_Toc53182769"/>
      <w:bookmarkStart w:id="1866" w:name="_Toc58865163"/>
      <w:bookmarkStart w:id="1867" w:name="_Toc58866745"/>
      <w:bookmarkStart w:id="1868" w:name="_Toc66717778"/>
      <w:bookmarkStart w:id="1869" w:name="_Toc74930339"/>
      <w:bookmarkStart w:id="1870" w:name="_Toc76544624"/>
      <w:bookmarkStart w:id="1871" w:name="_Toc82538960"/>
      <w:r w:rsidRPr="006F0B54">
        <w:rPr>
          <w:lang w:eastAsia="zh-CN"/>
        </w:rPr>
        <w:t>6.7.3.2</w:t>
      </w:r>
      <w:r w:rsidRPr="006F0B54">
        <w:rPr>
          <w:lang w:eastAsia="zh-CN"/>
        </w:rPr>
        <w:tab/>
        <w:t>Minimum requirement</w:t>
      </w:r>
      <w:bookmarkEnd w:id="1861"/>
      <w:bookmarkEnd w:id="1862"/>
      <w:bookmarkEnd w:id="1863"/>
      <w:bookmarkEnd w:id="1864"/>
      <w:bookmarkEnd w:id="1865"/>
      <w:bookmarkEnd w:id="1866"/>
      <w:bookmarkEnd w:id="1867"/>
      <w:bookmarkEnd w:id="1868"/>
      <w:bookmarkEnd w:id="1869"/>
      <w:bookmarkEnd w:id="1870"/>
      <w:bookmarkEnd w:id="1871"/>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1872" w:name="_Toc21101178"/>
      <w:bookmarkStart w:id="1873" w:name="_Toc29810217"/>
      <w:bookmarkStart w:id="1874" w:name="_Toc37273494"/>
      <w:bookmarkStart w:id="1875" w:name="_Toc45884809"/>
      <w:bookmarkStart w:id="1876" w:name="_Toc53182770"/>
      <w:bookmarkStart w:id="1877" w:name="_Toc58865164"/>
      <w:bookmarkStart w:id="1878" w:name="_Toc58866746"/>
      <w:bookmarkStart w:id="1879" w:name="_Toc66717779"/>
      <w:bookmarkStart w:id="1880" w:name="_Toc74930340"/>
      <w:bookmarkStart w:id="1881" w:name="_Toc76544625"/>
      <w:bookmarkStart w:id="1882" w:name="_Toc82538961"/>
      <w:r w:rsidRPr="006F0B54">
        <w:rPr>
          <w:lang w:eastAsia="zh-CN"/>
        </w:rPr>
        <w:t>6.7.3.3</w:t>
      </w:r>
      <w:r w:rsidRPr="006F0B54">
        <w:rPr>
          <w:lang w:eastAsia="zh-CN"/>
        </w:rPr>
        <w:tab/>
        <w:t>Test purpose</w:t>
      </w:r>
      <w:bookmarkEnd w:id="1872"/>
      <w:bookmarkEnd w:id="1873"/>
      <w:bookmarkEnd w:id="1874"/>
      <w:bookmarkEnd w:id="1875"/>
      <w:bookmarkEnd w:id="1876"/>
      <w:bookmarkEnd w:id="1877"/>
      <w:bookmarkEnd w:id="1878"/>
      <w:bookmarkEnd w:id="1879"/>
      <w:bookmarkEnd w:id="1880"/>
      <w:bookmarkEnd w:id="1881"/>
      <w:bookmarkEnd w:id="1882"/>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1883" w:name="_Toc21101179"/>
      <w:bookmarkStart w:id="1884" w:name="_Toc29810218"/>
      <w:bookmarkStart w:id="1885" w:name="_Toc37273495"/>
      <w:bookmarkStart w:id="1886" w:name="_Toc45884810"/>
      <w:bookmarkStart w:id="1887" w:name="_Toc53182771"/>
      <w:bookmarkStart w:id="1888" w:name="_Toc58865165"/>
      <w:bookmarkStart w:id="1889" w:name="_Toc58866747"/>
      <w:bookmarkStart w:id="1890" w:name="_Toc66717780"/>
      <w:bookmarkStart w:id="1891" w:name="_Toc74930341"/>
      <w:bookmarkStart w:id="1892" w:name="_Toc76544626"/>
      <w:bookmarkStart w:id="1893" w:name="_Toc82538962"/>
      <w:r w:rsidRPr="006F0B54">
        <w:rPr>
          <w:lang w:eastAsia="zh-CN"/>
        </w:rPr>
        <w:t>6.7.3.4</w:t>
      </w:r>
      <w:r w:rsidRPr="006F0B54">
        <w:rPr>
          <w:lang w:eastAsia="zh-CN"/>
        </w:rPr>
        <w:tab/>
        <w:t>Method of test</w:t>
      </w:r>
      <w:bookmarkEnd w:id="1883"/>
      <w:bookmarkEnd w:id="1884"/>
      <w:bookmarkEnd w:id="1885"/>
      <w:bookmarkEnd w:id="1886"/>
      <w:bookmarkEnd w:id="1887"/>
      <w:bookmarkEnd w:id="1888"/>
      <w:bookmarkEnd w:id="1889"/>
      <w:bookmarkEnd w:id="1890"/>
      <w:bookmarkEnd w:id="1891"/>
      <w:bookmarkEnd w:id="1892"/>
      <w:bookmarkEnd w:id="1893"/>
    </w:p>
    <w:p w14:paraId="2E68955C" w14:textId="77777777" w:rsidR="00972FED" w:rsidRPr="006F0B54" w:rsidRDefault="00972FED" w:rsidP="00972FED">
      <w:pPr>
        <w:pStyle w:val="Heading5"/>
        <w:rPr>
          <w:lang w:eastAsia="zh-CN"/>
        </w:rPr>
      </w:pPr>
      <w:bookmarkStart w:id="1894" w:name="_Toc21101180"/>
      <w:bookmarkStart w:id="1895" w:name="_Toc29810219"/>
      <w:bookmarkStart w:id="1896" w:name="_Toc37273496"/>
      <w:bookmarkStart w:id="1897" w:name="_Toc45884811"/>
      <w:bookmarkStart w:id="1898" w:name="_Toc53182772"/>
      <w:bookmarkStart w:id="1899" w:name="_Toc58865166"/>
      <w:bookmarkStart w:id="1900" w:name="_Toc58866748"/>
      <w:bookmarkStart w:id="1901" w:name="_Toc66717781"/>
      <w:bookmarkStart w:id="1902" w:name="_Toc74930342"/>
      <w:bookmarkStart w:id="1903" w:name="_Toc76544627"/>
      <w:bookmarkStart w:id="1904" w:name="_Toc82538963"/>
      <w:r w:rsidRPr="006F0B54">
        <w:rPr>
          <w:lang w:eastAsia="zh-CN"/>
        </w:rPr>
        <w:t>6.7.3.4.1</w:t>
      </w:r>
      <w:r w:rsidRPr="006F0B54">
        <w:rPr>
          <w:lang w:eastAsia="zh-CN"/>
        </w:rPr>
        <w:tab/>
        <w:t>Initial conditions</w:t>
      </w:r>
      <w:bookmarkEnd w:id="1894"/>
      <w:bookmarkEnd w:id="1895"/>
      <w:bookmarkEnd w:id="1896"/>
      <w:bookmarkEnd w:id="1897"/>
      <w:bookmarkEnd w:id="1898"/>
      <w:bookmarkEnd w:id="1899"/>
      <w:bookmarkEnd w:id="1900"/>
      <w:bookmarkEnd w:id="1901"/>
      <w:bookmarkEnd w:id="1902"/>
      <w:bookmarkEnd w:id="1903"/>
      <w:bookmarkEnd w:id="1904"/>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1905" w:name="_Toc21101181"/>
      <w:bookmarkStart w:id="1906" w:name="_Toc29810220"/>
      <w:bookmarkStart w:id="1907" w:name="_Toc37273497"/>
      <w:bookmarkStart w:id="1908" w:name="_Toc45884812"/>
      <w:bookmarkStart w:id="1909" w:name="_Toc53182773"/>
      <w:bookmarkStart w:id="1910" w:name="_Toc58865167"/>
      <w:bookmarkStart w:id="1911" w:name="_Toc58866749"/>
      <w:bookmarkStart w:id="1912" w:name="_Toc66717782"/>
      <w:bookmarkStart w:id="1913" w:name="_Toc74930343"/>
      <w:bookmarkStart w:id="1914" w:name="_Toc76544628"/>
      <w:bookmarkStart w:id="1915" w:name="_Toc82538964"/>
      <w:r w:rsidRPr="006F0B54">
        <w:rPr>
          <w:lang w:eastAsia="zh-CN"/>
        </w:rPr>
        <w:t>6.7.3.4.2</w:t>
      </w:r>
      <w:r w:rsidRPr="006F0B54">
        <w:rPr>
          <w:lang w:eastAsia="zh-CN"/>
        </w:rPr>
        <w:tab/>
        <w:t>Procedure</w:t>
      </w:r>
      <w:bookmarkEnd w:id="1905"/>
      <w:bookmarkEnd w:id="1906"/>
      <w:bookmarkEnd w:id="1907"/>
      <w:bookmarkEnd w:id="1908"/>
      <w:bookmarkEnd w:id="1909"/>
      <w:bookmarkEnd w:id="1910"/>
      <w:bookmarkEnd w:id="1911"/>
      <w:bookmarkEnd w:id="1912"/>
      <w:bookmarkEnd w:id="1913"/>
      <w:bookmarkEnd w:id="1914"/>
      <w:bookmarkEnd w:id="1915"/>
    </w:p>
    <w:p w14:paraId="1155DC2E" w14:textId="77777777" w:rsidR="00972FED" w:rsidRPr="006F0B54" w:rsidRDefault="00972FED" w:rsidP="00972FED">
      <w:pPr>
        <w:rPr>
          <w:lang w:eastAsia="zh-CN"/>
        </w:rPr>
      </w:pPr>
      <w:bookmarkStart w:id="191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191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1917" w:name="_Toc21101182"/>
      <w:bookmarkStart w:id="1918" w:name="_Toc29810221"/>
      <w:bookmarkStart w:id="1919" w:name="_Toc37273498"/>
      <w:bookmarkStart w:id="1920" w:name="_Toc45884813"/>
      <w:bookmarkStart w:id="1921" w:name="_Toc53182774"/>
      <w:bookmarkStart w:id="1922" w:name="_Toc58865168"/>
      <w:bookmarkStart w:id="1923" w:name="_Toc58866750"/>
      <w:bookmarkStart w:id="1924" w:name="_Toc66717783"/>
      <w:bookmarkStart w:id="1925" w:name="_Toc74930344"/>
      <w:bookmarkStart w:id="1926" w:name="_Toc76544629"/>
      <w:bookmarkStart w:id="1927" w:name="_Toc82538965"/>
      <w:r w:rsidRPr="006F0B54">
        <w:rPr>
          <w:lang w:eastAsia="zh-CN"/>
        </w:rPr>
        <w:t>6.7.3.5</w:t>
      </w:r>
      <w:r w:rsidRPr="006F0B54">
        <w:rPr>
          <w:lang w:eastAsia="zh-CN"/>
        </w:rPr>
        <w:tab/>
        <w:t>Test requirements</w:t>
      </w:r>
      <w:bookmarkEnd w:id="1917"/>
      <w:bookmarkEnd w:id="1918"/>
      <w:bookmarkEnd w:id="1919"/>
      <w:bookmarkEnd w:id="1920"/>
      <w:bookmarkEnd w:id="1921"/>
      <w:bookmarkEnd w:id="1922"/>
      <w:bookmarkEnd w:id="1923"/>
      <w:bookmarkEnd w:id="1924"/>
      <w:bookmarkEnd w:id="1925"/>
      <w:bookmarkEnd w:id="1926"/>
      <w:bookmarkEnd w:id="1927"/>
    </w:p>
    <w:p w14:paraId="50CE66B3" w14:textId="77777777" w:rsidR="00972FED" w:rsidRPr="006F0B54" w:rsidRDefault="00972FED" w:rsidP="00972FED">
      <w:pPr>
        <w:pStyle w:val="Heading5"/>
      </w:pPr>
      <w:bookmarkStart w:id="1928" w:name="_Toc21101183"/>
      <w:bookmarkStart w:id="1929" w:name="_Toc29810222"/>
      <w:bookmarkStart w:id="1930" w:name="_Toc37273499"/>
      <w:bookmarkStart w:id="1931" w:name="_Toc45884814"/>
      <w:bookmarkStart w:id="1932" w:name="_Toc53182775"/>
      <w:bookmarkStart w:id="1933" w:name="_Toc58865169"/>
      <w:bookmarkStart w:id="1934" w:name="_Toc58866751"/>
      <w:bookmarkStart w:id="1935" w:name="_Toc66717784"/>
      <w:bookmarkStart w:id="1936" w:name="_Toc74930345"/>
      <w:bookmarkStart w:id="1937" w:name="_Toc76544630"/>
      <w:bookmarkStart w:id="1938" w:name="_Toc82538966"/>
      <w:r w:rsidRPr="006F0B54">
        <w:t>6.7.3.5.1</w:t>
      </w:r>
      <w:r w:rsidRPr="006F0B54">
        <w:tab/>
      </w:r>
      <w:r w:rsidRPr="006F0B54">
        <w:rPr>
          <w:i/>
        </w:rPr>
        <w:t>BS type 1-O</w:t>
      </w:r>
      <w:bookmarkEnd w:id="1928"/>
      <w:bookmarkEnd w:id="1929"/>
      <w:bookmarkEnd w:id="1930"/>
      <w:bookmarkEnd w:id="1931"/>
      <w:bookmarkEnd w:id="1932"/>
      <w:bookmarkEnd w:id="1933"/>
      <w:bookmarkEnd w:id="1934"/>
      <w:bookmarkEnd w:id="1935"/>
      <w:bookmarkEnd w:id="1936"/>
      <w:bookmarkEnd w:id="1937"/>
      <w:bookmarkEnd w:id="1938"/>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1939" w:name="_Toc21101184"/>
      <w:bookmarkStart w:id="1940" w:name="_Toc29810223"/>
      <w:bookmarkStart w:id="1941" w:name="_Toc37273500"/>
      <w:bookmarkStart w:id="1942" w:name="_Toc45884815"/>
      <w:bookmarkStart w:id="1943" w:name="_Toc53182776"/>
      <w:bookmarkStart w:id="1944" w:name="_Toc58865170"/>
      <w:bookmarkStart w:id="1945" w:name="_Toc58866752"/>
      <w:bookmarkStart w:id="1946" w:name="_Toc66717785"/>
      <w:bookmarkStart w:id="1947" w:name="_Toc74930346"/>
      <w:bookmarkStart w:id="1948" w:name="_Toc76544631"/>
      <w:bookmarkStart w:id="1949" w:name="_Toc82538967"/>
      <w:r w:rsidRPr="006F0B54">
        <w:t>6.7.3.5.2</w:t>
      </w:r>
      <w:r w:rsidRPr="006F0B54">
        <w:tab/>
      </w:r>
      <w:r w:rsidRPr="006F0B54">
        <w:rPr>
          <w:i/>
        </w:rPr>
        <w:t>BS type 2-O</w:t>
      </w:r>
      <w:bookmarkEnd w:id="1939"/>
      <w:bookmarkEnd w:id="1940"/>
      <w:bookmarkEnd w:id="1941"/>
      <w:bookmarkEnd w:id="1942"/>
      <w:bookmarkEnd w:id="1943"/>
      <w:bookmarkEnd w:id="1944"/>
      <w:bookmarkEnd w:id="1945"/>
      <w:bookmarkEnd w:id="1946"/>
      <w:bookmarkEnd w:id="1947"/>
      <w:bookmarkEnd w:id="1948"/>
      <w:bookmarkEnd w:id="1949"/>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1950" w:name="_Toc21101185"/>
      <w:bookmarkStart w:id="1951" w:name="_Toc29810224"/>
      <w:bookmarkStart w:id="1952" w:name="_Toc37273501"/>
      <w:bookmarkStart w:id="1953" w:name="_Toc45884816"/>
      <w:bookmarkStart w:id="1954" w:name="_Toc53182777"/>
      <w:bookmarkStart w:id="1955" w:name="_Toc58865171"/>
      <w:bookmarkStart w:id="1956" w:name="_Toc58866753"/>
      <w:bookmarkStart w:id="1957" w:name="_Toc66717786"/>
      <w:bookmarkStart w:id="1958" w:name="_Toc74930347"/>
      <w:bookmarkStart w:id="1959" w:name="_Toc76544632"/>
      <w:bookmarkStart w:id="1960" w:name="_Toc82538968"/>
      <w:r w:rsidRPr="006F0B54">
        <w:t>6.7.4</w:t>
      </w:r>
      <w:r w:rsidRPr="006F0B54">
        <w:tab/>
        <w:t>OTA operating band unwanted emissions</w:t>
      </w:r>
      <w:bookmarkEnd w:id="1950"/>
      <w:bookmarkEnd w:id="1951"/>
      <w:bookmarkEnd w:id="1952"/>
      <w:bookmarkEnd w:id="1953"/>
      <w:bookmarkEnd w:id="1954"/>
      <w:bookmarkEnd w:id="1955"/>
      <w:bookmarkEnd w:id="1956"/>
      <w:bookmarkEnd w:id="1957"/>
      <w:bookmarkEnd w:id="1958"/>
      <w:bookmarkEnd w:id="1959"/>
      <w:bookmarkEnd w:id="1960"/>
      <w:r w:rsidRPr="006F0B54">
        <w:tab/>
      </w:r>
    </w:p>
    <w:p w14:paraId="530394E8" w14:textId="77777777" w:rsidR="00972FED" w:rsidRPr="006F0B54" w:rsidRDefault="00972FED" w:rsidP="00972FED">
      <w:pPr>
        <w:pStyle w:val="Heading4"/>
        <w:rPr>
          <w:lang w:eastAsia="zh-CN"/>
        </w:rPr>
      </w:pPr>
      <w:bookmarkStart w:id="1961" w:name="_Toc21101186"/>
      <w:bookmarkStart w:id="1962" w:name="_Toc29810225"/>
      <w:bookmarkStart w:id="1963" w:name="_Toc37273502"/>
      <w:bookmarkStart w:id="1964" w:name="_Toc45884817"/>
      <w:bookmarkStart w:id="1965" w:name="_Toc53182778"/>
      <w:bookmarkStart w:id="1966" w:name="_Toc58865172"/>
      <w:bookmarkStart w:id="1967" w:name="_Toc58866754"/>
      <w:bookmarkStart w:id="1968" w:name="_Toc66717787"/>
      <w:bookmarkStart w:id="1969" w:name="_Toc74930348"/>
      <w:bookmarkStart w:id="1970" w:name="_Toc76544633"/>
      <w:bookmarkStart w:id="1971" w:name="_Toc82538969"/>
      <w:r w:rsidRPr="006F0B54">
        <w:rPr>
          <w:lang w:eastAsia="zh-CN"/>
        </w:rPr>
        <w:t>6.7.4.1</w:t>
      </w:r>
      <w:r w:rsidRPr="006F0B54">
        <w:rPr>
          <w:lang w:eastAsia="zh-CN"/>
        </w:rPr>
        <w:tab/>
        <w:t>Definition and applicability</w:t>
      </w:r>
      <w:bookmarkEnd w:id="1961"/>
      <w:bookmarkEnd w:id="1962"/>
      <w:bookmarkEnd w:id="1963"/>
      <w:bookmarkEnd w:id="1964"/>
      <w:bookmarkEnd w:id="1965"/>
      <w:bookmarkEnd w:id="1966"/>
      <w:bookmarkEnd w:id="1967"/>
      <w:bookmarkEnd w:id="1968"/>
      <w:bookmarkEnd w:id="1969"/>
      <w:bookmarkEnd w:id="1970"/>
      <w:bookmarkEnd w:id="197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1972" w:name="_Toc21101187"/>
      <w:bookmarkStart w:id="1973" w:name="_Toc29810226"/>
      <w:bookmarkStart w:id="1974" w:name="_Toc37273503"/>
      <w:bookmarkStart w:id="1975" w:name="_Toc45884818"/>
      <w:bookmarkStart w:id="1976" w:name="_Toc53182779"/>
      <w:bookmarkStart w:id="1977" w:name="_Toc58865173"/>
      <w:bookmarkStart w:id="1978" w:name="_Toc58866755"/>
      <w:bookmarkStart w:id="1979" w:name="_Toc66717788"/>
      <w:bookmarkStart w:id="1980" w:name="_Toc74930349"/>
      <w:bookmarkStart w:id="1981" w:name="_Toc76544634"/>
      <w:bookmarkStart w:id="1982" w:name="_Toc82538970"/>
      <w:r w:rsidRPr="006F0B54">
        <w:rPr>
          <w:lang w:eastAsia="zh-CN"/>
        </w:rPr>
        <w:t>6.7.4.2</w:t>
      </w:r>
      <w:r w:rsidRPr="006F0B54">
        <w:rPr>
          <w:lang w:eastAsia="zh-CN"/>
        </w:rPr>
        <w:tab/>
        <w:t>Minimum requirement</w:t>
      </w:r>
      <w:bookmarkEnd w:id="1972"/>
      <w:bookmarkEnd w:id="1973"/>
      <w:bookmarkEnd w:id="1974"/>
      <w:bookmarkEnd w:id="1975"/>
      <w:bookmarkEnd w:id="1976"/>
      <w:bookmarkEnd w:id="1977"/>
      <w:bookmarkEnd w:id="1978"/>
      <w:bookmarkEnd w:id="1979"/>
      <w:bookmarkEnd w:id="1980"/>
      <w:bookmarkEnd w:id="1981"/>
      <w:bookmarkEnd w:id="1982"/>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1983" w:name="_Toc21101188"/>
      <w:bookmarkStart w:id="1984" w:name="_Toc29810227"/>
      <w:bookmarkStart w:id="1985" w:name="_Toc37273504"/>
      <w:bookmarkStart w:id="1986" w:name="_Toc45884819"/>
      <w:bookmarkStart w:id="1987" w:name="_Toc53182780"/>
      <w:bookmarkStart w:id="1988" w:name="_Toc58865174"/>
      <w:bookmarkStart w:id="1989" w:name="_Toc58866756"/>
      <w:bookmarkStart w:id="1990" w:name="_Toc66717789"/>
      <w:bookmarkStart w:id="1991" w:name="_Toc74930350"/>
      <w:bookmarkStart w:id="1992" w:name="_Toc76544635"/>
      <w:bookmarkStart w:id="1993" w:name="_Toc82538971"/>
      <w:r w:rsidRPr="006F0B54">
        <w:rPr>
          <w:lang w:eastAsia="zh-CN"/>
        </w:rPr>
        <w:t>6.7.4.3</w:t>
      </w:r>
      <w:r w:rsidRPr="006F0B54">
        <w:rPr>
          <w:lang w:eastAsia="zh-CN"/>
        </w:rPr>
        <w:tab/>
        <w:t>Test purpose</w:t>
      </w:r>
      <w:bookmarkEnd w:id="1983"/>
      <w:bookmarkEnd w:id="1984"/>
      <w:bookmarkEnd w:id="1985"/>
      <w:bookmarkEnd w:id="1986"/>
      <w:bookmarkEnd w:id="1987"/>
      <w:bookmarkEnd w:id="1988"/>
      <w:bookmarkEnd w:id="1989"/>
      <w:bookmarkEnd w:id="1990"/>
      <w:bookmarkEnd w:id="1991"/>
      <w:bookmarkEnd w:id="1992"/>
      <w:bookmarkEnd w:id="1993"/>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1994" w:name="_Toc21101189"/>
      <w:bookmarkStart w:id="1995" w:name="_Toc29810228"/>
      <w:bookmarkStart w:id="1996" w:name="_Toc37273505"/>
      <w:bookmarkStart w:id="1997" w:name="_Toc45884820"/>
      <w:bookmarkStart w:id="1998" w:name="_Toc53182781"/>
      <w:bookmarkStart w:id="1999" w:name="_Toc58865175"/>
      <w:bookmarkStart w:id="2000" w:name="_Toc58866757"/>
      <w:bookmarkStart w:id="2001" w:name="_Toc66717790"/>
      <w:bookmarkStart w:id="2002" w:name="_Toc74930351"/>
      <w:bookmarkStart w:id="2003" w:name="_Toc76544636"/>
      <w:bookmarkStart w:id="2004" w:name="_Toc82538972"/>
      <w:r w:rsidRPr="006F0B54">
        <w:rPr>
          <w:lang w:eastAsia="zh-CN"/>
        </w:rPr>
        <w:t>6.7.4.4</w:t>
      </w:r>
      <w:r w:rsidRPr="006F0B54">
        <w:rPr>
          <w:lang w:eastAsia="zh-CN"/>
        </w:rPr>
        <w:tab/>
        <w:t>Method of test</w:t>
      </w:r>
      <w:bookmarkEnd w:id="1994"/>
      <w:bookmarkEnd w:id="1995"/>
      <w:bookmarkEnd w:id="1996"/>
      <w:bookmarkEnd w:id="1997"/>
      <w:bookmarkEnd w:id="1998"/>
      <w:bookmarkEnd w:id="1999"/>
      <w:bookmarkEnd w:id="2000"/>
      <w:bookmarkEnd w:id="2001"/>
      <w:bookmarkEnd w:id="2002"/>
      <w:bookmarkEnd w:id="2003"/>
      <w:bookmarkEnd w:id="2004"/>
    </w:p>
    <w:p w14:paraId="7DF3723A" w14:textId="77777777" w:rsidR="00972FED" w:rsidRPr="006F0B54" w:rsidRDefault="00972FED" w:rsidP="00972FED">
      <w:pPr>
        <w:pStyle w:val="Heading5"/>
        <w:rPr>
          <w:lang w:eastAsia="zh-CN"/>
        </w:rPr>
      </w:pPr>
      <w:bookmarkStart w:id="2005" w:name="_Toc21101190"/>
      <w:bookmarkStart w:id="2006" w:name="_Toc29810229"/>
      <w:bookmarkStart w:id="2007" w:name="_Toc37273506"/>
      <w:bookmarkStart w:id="2008" w:name="_Toc45884821"/>
      <w:bookmarkStart w:id="2009" w:name="_Toc53182782"/>
      <w:bookmarkStart w:id="2010" w:name="_Toc58865176"/>
      <w:bookmarkStart w:id="2011" w:name="_Toc58866758"/>
      <w:bookmarkStart w:id="2012" w:name="_Toc66717791"/>
      <w:bookmarkStart w:id="2013" w:name="_Toc74930352"/>
      <w:bookmarkStart w:id="2014" w:name="_Toc76544637"/>
      <w:bookmarkStart w:id="2015" w:name="_Toc82538973"/>
      <w:r w:rsidRPr="006F0B54">
        <w:rPr>
          <w:lang w:eastAsia="zh-CN"/>
        </w:rPr>
        <w:t>6.7.4.4.1</w:t>
      </w:r>
      <w:r w:rsidRPr="006F0B54">
        <w:rPr>
          <w:lang w:eastAsia="zh-CN"/>
        </w:rPr>
        <w:tab/>
        <w:t>Initial conditions</w:t>
      </w:r>
      <w:bookmarkEnd w:id="2005"/>
      <w:bookmarkEnd w:id="2006"/>
      <w:bookmarkEnd w:id="2007"/>
      <w:bookmarkEnd w:id="2008"/>
      <w:bookmarkEnd w:id="2009"/>
      <w:bookmarkEnd w:id="2010"/>
      <w:bookmarkEnd w:id="2011"/>
      <w:bookmarkEnd w:id="2012"/>
      <w:bookmarkEnd w:id="2013"/>
      <w:bookmarkEnd w:id="2014"/>
      <w:bookmarkEnd w:id="2015"/>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016" w:name="_Toc21101191"/>
      <w:bookmarkStart w:id="2017" w:name="_Toc29810230"/>
      <w:bookmarkStart w:id="2018" w:name="_Toc37273507"/>
      <w:bookmarkStart w:id="2019" w:name="_Toc45884822"/>
      <w:bookmarkStart w:id="2020" w:name="_Toc53182783"/>
      <w:bookmarkStart w:id="2021" w:name="_Toc58865177"/>
      <w:bookmarkStart w:id="2022" w:name="_Toc58866759"/>
      <w:bookmarkStart w:id="2023" w:name="_Toc66717792"/>
      <w:bookmarkStart w:id="2024" w:name="_Toc74930353"/>
      <w:bookmarkStart w:id="2025" w:name="_Toc76544638"/>
      <w:bookmarkStart w:id="2026" w:name="_Toc82538974"/>
      <w:r w:rsidRPr="006F0B54">
        <w:rPr>
          <w:lang w:eastAsia="zh-CN"/>
        </w:rPr>
        <w:t>6.7.4.4.2</w:t>
      </w:r>
      <w:r w:rsidRPr="006F0B54">
        <w:rPr>
          <w:lang w:eastAsia="zh-CN"/>
        </w:rPr>
        <w:tab/>
        <w:t>Procedure</w:t>
      </w:r>
      <w:bookmarkEnd w:id="2016"/>
      <w:bookmarkEnd w:id="2017"/>
      <w:bookmarkEnd w:id="2018"/>
      <w:bookmarkEnd w:id="2019"/>
      <w:bookmarkEnd w:id="2020"/>
      <w:bookmarkEnd w:id="2021"/>
      <w:bookmarkEnd w:id="2022"/>
      <w:bookmarkEnd w:id="2023"/>
      <w:bookmarkEnd w:id="2024"/>
      <w:bookmarkEnd w:id="2025"/>
      <w:bookmarkEnd w:id="202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027" w:name="_Toc21101192"/>
      <w:bookmarkStart w:id="2028" w:name="_Toc29810231"/>
      <w:bookmarkStart w:id="2029" w:name="_Toc37273508"/>
      <w:bookmarkStart w:id="2030" w:name="_Toc45884823"/>
      <w:bookmarkStart w:id="2031" w:name="_Toc53182784"/>
      <w:bookmarkStart w:id="2032" w:name="_Toc58865178"/>
      <w:bookmarkStart w:id="2033" w:name="_Toc58866760"/>
      <w:bookmarkStart w:id="2034" w:name="_Toc66717793"/>
      <w:bookmarkStart w:id="2035" w:name="_Toc74930354"/>
      <w:bookmarkStart w:id="2036" w:name="_Toc76544639"/>
      <w:bookmarkStart w:id="2037" w:name="_Toc82538975"/>
      <w:r w:rsidRPr="006F0B54">
        <w:rPr>
          <w:lang w:eastAsia="zh-CN"/>
        </w:rPr>
        <w:t>6.7.4.5</w:t>
      </w:r>
      <w:r w:rsidRPr="006F0B54">
        <w:rPr>
          <w:lang w:eastAsia="zh-CN"/>
        </w:rPr>
        <w:tab/>
        <w:t>Test requirements</w:t>
      </w:r>
      <w:bookmarkEnd w:id="2027"/>
      <w:bookmarkEnd w:id="2028"/>
      <w:bookmarkEnd w:id="2029"/>
      <w:bookmarkEnd w:id="2030"/>
      <w:bookmarkEnd w:id="2031"/>
      <w:bookmarkEnd w:id="2032"/>
      <w:bookmarkEnd w:id="2033"/>
      <w:bookmarkEnd w:id="2034"/>
      <w:bookmarkEnd w:id="2035"/>
      <w:bookmarkEnd w:id="2036"/>
      <w:bookmarkEnd w:id="2037"/>
    </w:p>
    <w:p w14:paraId="3D2A7F67" w14:textId="77777777" w:rsidR="00972FED" w:rsidRPr="006F0B54" w:rsidRDefault="00972FED" w:rsidP="00972FED">
      <w:pPr>
        <w:pStyle w:val="Heading5"/>
      </w:pPr>
      <w:bookmarkStart w:id="2038" w:name="_Toc21101193"/>
      <w:bookmarkStart w:id="2039" w:name="_Toc29810232"/>
      <w:bookmarkStart w:id="2040" w:name="_Toc37273509"/>
      <w:bookmarkStart w:id="2041" w:name="_Toc45884824"/>
      <w:bookmarkStart w:id="2042" w:name="_Toc53182785"/>
      <w:bookmarkStart w:id="2043" w:name="_Toc58865179"/>
      <w:bookmarkStart w:id="2044" w:name="_Toc58866761"/>
      <w:bookmarkStart w:id="2045" w:name="_Toc66717794"/>
      <w:bookmarkStart w:id="2046" w:name="_Toc74930355"/>
      <w:bookmarkStart w:id="2047" w:name="_Toc76544640"/>
      <w:bookmarkStart w:id="2048" w:name="_Toc82538976"/>
      <w:r w:rsidRPr="006F0B54">
        <w:t>6.7.4.5.1</w:t>
      </w:r>
      <w:r w:rsidRPr="006F0B54">
        <w:tab/>
      </w:r>
      <w:r w:rsidRPr="006F0B54">
        <w:rPr>
          <w:i/>
        </w:rPr>
        <w:t>BS type 1-O</w:t>
      </w:r>
      <w:bookmarkEnd w:id="2038"/>
      <w:bookmarkEnd w:id="2039"/>
      <w:bookmarkEnd w:id="2040"/>
      <w:bookmarkEnd w:id="2041"/>
      <w:bookmarkEnd w:id="2042"/>
      <w:bookmarkEnd w:id="2043"/>
      <w:bookmarkEnd w:id="2044"/>
      <w:bookmarkEnd w:id="2045"/>
      <w:bookmarkEnd w:id="2046"/>
      <w:bookmarkEnd w:id="2047"/>
      <w:bookmarkEnd w:id="2048"/>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049" w:name="_Toc21101194"/>
      <w:bookmarkStart w:id="2050" w:name="_Toc29810233"/>
      <w:bookmarkStart w:id="2051" w:name="_Toc37273510"/>
      <w:bookmarkStart w:id="2052"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049"/>
      <w:bookmarkEnd w:id="2050"/>
      <w:bookmarkEnd w:id="2051"/>
      <w:bookmarkEnd w:id="2052"/>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053"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053"/>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054" w:name="_Toc21101195"/>
      <w:bookmarkStart w:id="2055" w:name="_Toc29810234"/>
      <w:bookmarkStart w:id="2056" w:name="_Toc37273511"/>
      <w:bookmarkStart w:id="2057"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054"/>
      <w:bookmarkEnd w:id="2055"/>
      <w:bookmarkEnd w:id="2056"/>
      <w:bookmarkEnd w:id="2057"/>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058" w:name="_Toc21101196"/>
      <w:bookmarkStart w:id="2059" w:name="_Toc29810235"/>
      <w:bookmarkStart w:id="2060" w:name="_Toc37273512"/>
      <w:bookmarkStart w:id="2061"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058"/>
      <w:bookmarkEnd w:id="2059"/>
      <w:bookmarkEnd w:id="2060"/>
      <w:bookmarkEnd w:id="2061"/>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pt" o:ole="">
                  <v:imagedata r:id="rId39" o:title=""/>
                </v:shape>
                <o:OLEObject Type="Embed" ProgID="Equation.3" ShapeID="_x0000_i1033" DrawAspect="Content" ObjectID="_1694558908"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062" w:name="_Toc21101197"/>
      <w:bookmarkStart w:id="2063" w:name="_Toc29810236"/>
      <w:bookmarkStart w:id="2064" w:name="_Toc37273513"/>
      <w:bookmarkStart w:id="2065"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062"/>
      <w:bookmarkEnd w:id="2063"/>
      <w:bookmarkEnd w:id="2064"/>
      <w:bookmarkEnd w:id="2065"/>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694558909"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694558910"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pt;height:22pt" o:ole="">
                  <v:imagedata r:id="rId45" o:title=""/>
                </v:shape>
                <o:OLEObject Type="Embed" ProgID="Equation.3" ShapeID="_x0000_i1036" DrawAspect="Content" ObjectID="_1694558911"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694558912"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pt;height:28pt" o:ole="">
                  <v:imagedata r:id="rId49" o:title=""/>
                </v:shape>
                <o:OLEObject Type="Embed" ProgID="Equation.3" ShapeID="_x0000_i1038" DrawAspect="Content" ObjectID="_1694558913"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pt;height:28pt" o:ole="">
                  <v:imagedata r:id="rId51" o:title=""/>
                </v:shape>
                <o:OLEObject Type="Embed" ProgID="Equation.3" ShapeID="_x0000_i1039" DrawAspect="Content" ObjectID="_1694558914"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066" w:name="_Toc21101198"/>
      <w:bookmarkStart w:id="2067" w:name="_Toc29810237"/>
      <w:bookmarkStart w:id="2068" w:name="_Toc37273514"/>
      <w:bookmarkStart w:id="2069"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066"/>
      <w:bookmarkEnd w:id="2067"/>
      <w:bookmarkEnd w:id="2068"/>
      <w:bookmarkEnd w:id="2069"/>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pt" o:ole="">
                  <v:imagedata r:id="rId53" o:title=""/>
                </v:shape>
                <o:OLEObject Type="Embed" ProgID="Equation.3" ShapeID="_x0000_i1040" DrawAspect="Content" ObjectID="_1694558915"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pt;height:28pt" o:ole="">
                  <v:imagedata r:id="rId55" o:title=""/>
                </v:shape>
                <o:OLEObject Type="Embed" ProgID="Equation.3" ShapeID="_x0000_i1041" DrawAspect="Content" ObjectID="_1694558916"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pt;height:28pt" o:ole="">
                  <v:imagedata r:id="rId57" o:title=""/>
                </v:shape>
                <o:OLEObject Type="Embed" ProgID="Equation.3" ShapeID="_x0000_i1042" DrawAspect="Content" ObjectID="_1694558917"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070" w:name="_Toc21101199"/>
      <w:bookmarkStart w:id="2071" w:name="_Toc29810238"/>
      <w:bookmarkStart w:id="2072" w:name="_Toc37273515"/>
      <w:bookmarkStart w:id="2073" w:name="_Toc45884830"/>
      <w:r w:rsidRPr="006F0B54">
        <w:rPr>
          <w:rFonts w:hint="eastAsia"/>
          <w:lang w:val="en-US" w:eastAsia="zh-CN"/>
        </w:rPr>
        <w:t>6.7.4.5.1.6</w:t>
      </w:r>
      <w:r w:rsidRPr="006F0B54">
        <w:tab/>
        <w:t>Additional requirements</w:t>
      </w:r>
      <w:bookmarkEnd w:id="2070"/>
      <w:bookmarkEnd w:id="2071"/>
      <w:bookmarkEnd w:id="2072"/>
      <w:bookmarkEnd w:id="2073"/>
    </w:p>
    <w:p w14:paraId="0303E7DC" w14:textId="77777777" w:rsidR="00972FED" w:rsidRPr="006F0B54" w:rsidRDefault="00972FED" w:rsidP="00972FED">
      <w:pPr>
        <w:pStyle w:val="H6"/>
      </w:pPr>
      <w:bookmarkStart w:id="2074" w:name="_Toc21101200"/>
      <w:bookmarkStart w:id="2075" w:name="_Toc29810239"/>
      <w:bookmarkStart w:id="2076" w:name="_Toc37273516"/>
      <w:bookmarkStart w:id="2077" w:name="_Toc45884831"/>
      <w:r w:rsidRPr="006F0B54">
        <w:rPr>
          <w:rFonts w:hint="eastAsia"/>
        </w:rPr>
        <w:t>6.7.4.5.1.6</w:t>
      </w:r>
      <w:r w:rsidRPr="006F0B54">
        <w:t>.</w:t>
      </w:r>
      <w:r w:rsidRPr="006F0B54">
        <w:rPr>
          <w:rFonts w:hint="eastAsia"/>
        </w:rPr>
        <w:t>1</w:t>
      </w:r>
      <w:r w:rsidRPr="006F0B54">
        <w:tab/>
        <w:t>Limits in FCC Title 47</w:t>
      </w:r>
      <w:bookmarkEnd w:id="2074"/>
      <w:bookmarkEnd w:id="2075"/>
      <w:bookmarkEnd w:id="2076"/>
      <w:bookmarkEnd w:id="2077"/>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078" w:name="_Toc21101201"/>
      <w:bookmarkStart w:id="2079" w:name="_Toc29810240"/>
      <w:bookmarkStart w:id="2080" w:name="_Toc37273517"/>
      <w:bookmarkStart w:id="2081"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078"/>
      <w:bookmarkEnd w:id="2079"/>
      <w:bookmarkEnd w:id="2080"/>
      <w:bookmarkEnd w:id="2081"/>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082"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082"/>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083" w:name="_Toc21101202"/>
      <w:bookmarkStart w:id="2084" w:name="_Toc29810241"/>
      <w:bookmarkStart w:id="2085" w:name="_Toc37273518"/>
      <w:bookmarkStart w:id="2086" w:name="_Toc45884833"/>
      <w:bookmarkStart w:id="2087" w:name="_Toc53182786"/>
      <w:bookmarkStart w:id="2088" w:name="_Toc58865180"/>
      <w:bookmarkStart w:id="2089" w:name="_Toc58866762"/>
      <w:bookmarkStart w:id="2090" w:name="_Toc66717795"/>
      <w:bookmarkStart w:id="2091" w:name="_Toc74930356"/>
      <w:bookmarkStart w:id="2092" w:name="_Toc76544641"/>
      <w:bookmarkStart w:id="2093" w:name="_Toc82538977"/>
      <w:r w:rsidRPr="006F0B54">
        <w:t>6.7.4.5.2</w:t>
      </w:r>
      <w:r w:rsidRPr="006F0B54">
        <w:tab/>
      </w:r>
      <w:r w:rsidRPr="006F0B54">
        <w:rPr>
          <w:i/>
        </w:rPr>
        <w:t>BS type 2-O</w:t>
      </w:r>
      <w:bookmarkEnd w:id="2083"/>
      <w:bookmarkEnd w:id="2084"/>
      <w:bookmarkEnd w:id="2085"/>
      <w:bookmarkEnd w:id="2086"/>
      <w:bookmarkEnd w:id="2087"/>
      <w:bookmarkEnd w:id="2088"/>
      <w:bookmarkEnd w:id="2089"/>
      <w:bookmarkEnd w:id="2090"/>
      <w:bookmarkEnd w:id="2091"/>
      <w:bookmarkEnd w:id="2092"/>
      <w:bookmarkEnd w:id="2093"/>
    </w:p>
    <w:p w14:paraId="1414AEAB" w14:textId="77777777" w:rsidR="00972FED" w:rsidRPr="006F0B54" w:rsidRDefault="00972FED" w:rsidP="00972FED">
      <w:pPr>
        <w:pStyle w:val="H6"/>
      </w:pPr>
      <w:bookmarkStart w:id="2094" w:name="_Toc21101203"/>
      <w:bookmarkStart w:id="2095" w:name="_Toc29810242"/>
      <w:bookmarkStart w:id="2096" w:name="_Toc37273519"/>
      <w:bookmarkStart w:id="2097" w:name="_Toc45884834"/>
      <w:r w:rsidRPr="006F0B54">
        <w:t>6.7.4.5.2.1</w:t>
      </w:r>
      <w:r w:rsidRPr="006F0B54">
        <w:tab/>
        <w:t>General</w:t>
      </w:r>
      <w:bookmarkEnd w:id="2094"/>
      <w:bookmarkEnd w:id="2095"/>
      <w:bookmarkEnd w:id="2096"/>
      <w:bookmarkEnd w:id="2097"/>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098" w:name="_Toc21101204"/>
      <w:bookmarkStart w:id="2099" w:name="_Toc29810243"/>
      <w:bookmarkStart w:id="2100" w:name="_Toc37273520"/>
      <w:bookmarkStart w:id="2101" w:name="_Toc45884835"/>
      <w:r w:rsidRPr="006F0B54">
        <w:t>6.7.4.5.2.2</w:t>
      </w:r>
      <w:r w:rsidRPr="006F0B54">
        <w:tab/>
        <w:t xml:space="preserve">OTA </w:t>
      </w:r>
      <w:r w:rsidRPr="006F0B54">
        <w:rPr>
          <w:rFonts w:eastAsia="Malgun Gothic"/>
        </w:rPr>
        <w:t>operating band unwanted emission limits (Category A)</w:t>
      </w:r>
      <w:bookmarkEnd w:id="2098"/>
      <w:bookmarkEnd w:id="2099"/>
      <w:bookmarkEnd w:id="2100"/>
      <w:bookmarkEnd w:id="2101"/>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102" w:name="_Toc21101205"/>
      <w:bookmarkStart w:id="2103" w:name="_Toc29810244"/>
      <w:bookmarkStart w:id="2104" w:name="_Toc37273521"/>
      <w:bookmarkStart w:id="2105" w:name="_Toc45884836"/>
      <w:r w:rsidRPr="006F0B54">
        <w:t>6.7.4.5.2.3</w:t>
      </w:r>
      <w:r w:rsidRPr="006F0B54">
        <w:tab/>
        <w:t xml:space="preserve">OTA </w:t>
      </w:r>
      <w:r w:rsidRPr="006F0B54">
        <w:rPr>
          <w:rFonts w:eastAsia="Malgun Gothic"/>
        </w:rPr>
        <w:t>operating band unwanted emission limits (Category B)</w:t>
      </w:r>
      <w:bookmarkEnd w:id="2102"/>
      <w:bookmarkEnd w:id="2103"/>
      <w:bookmarkEnd w:id="2104"/>
      <w:bookmarkEnd w:id="2105"/>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106" w:name="_Toc45884837"/>
      <w:r>
        <w:t>6.7.4.5.2.4</w:t>
      </w:r>
      <w:r w:rsidRPr="00C6449B">
        <w:tab/>
        <w:t xml:space="preserve">Additional OTA </w:t>
      </w:r>
      <w:r w:rsidRPr="00785109">
        <w:t xml:space="preserve">operating band unwanted emission </w:t>
      </w:r>
      <w:r>
        <w:t>limits</w:t>
      </w:r>
      <w:bookmarkEnd w:id="2106"/>
    </w:p>
    <w:p w14:paraId="0BBB4384" w14:textId="77777777" w:rsidR="00972FED" w:rsidRPr="00972FED" w:rsidRDefault="00972FED" w:rsidP="00972FED">
      <w:pPr>
        <w:pStyle w:val="H6"/>
      </w:pPr>
      <w:bookmarkStart w:id="2107" w:name="_Toc45884838"/>
      <w:r>
        <w:t>6.7.4.5.2.4.1</w:t>
      </w:r>
      <w:r w:rsidRPr="00972FED">
        <w:tab/>
        <w:t>Protection of Earth Exploration Satellite Service</w:t>
      </w:r>
      <w:bookmarkEnd w:id="2107"/>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108" w:name="_Toc21101206"/>
      <w:bookmarkStart w:id="2109" w:name="_Toc29810245"/>
      <w:bookmarkStart w:id="2110" w:name="_Toc37273522"/>
      <w:bookmarkStart w:id="2111" w:name="_Toc45884839"/>
      <w:bookmarkStart w:id="2112" w:name="_Toc53182787"/>
      <w:bookmarkStart w:id="2113" w:name="_Toc58865181"/>
      <w:bookmarkStart w:id="2114" w:name="_Toc58866763"/>
      <w:bookmarkStart w:id="2115" w:name="_Toc66717796"/>
      <w:bookmarkStart w:id="2116" w:name="_Toc74930357"/>
      <w:bookmarkStart w:id="2117" w:name="_Toc76544642"/>
      <w:bookmarkStart w:id="2118" w:name="_Toc82538978"/>
      <w:r w:rsidRPr="006F0B54">
        <w:t>6.7.5</w:t>
      </w:r>
      <w:r w:rsidRPr="006F0B54">
        <w:tab/>
        <w:t>OTA transmitter spurious emissions</w:t>
      </w:r>
      <w:bookmarkEnd w:id="2108"/>
      <w:bookmarkEnd w:id="2109"/>
      <w:bookmarkEnd w:id="2110"/>
      <w:bookmarkEnd w:id="2111"/>
      <w:bookmarkEnd w:id="2112"/>
      <w:bookmarkEnd w:id="2113"/>
      <w:bookmarkEnd w:id="2114"/>
      <w:bookmarkEnd w:id="2115"/>
      <w:bookmarkEnd w:id="2116"/>
      <w:bookmarkEnd w:id="2117"/>
      <w:bookmarkEnd w:id="2118"/>
    </w:p>
    <w:p w14:paraId="442D9BED" w14:textId="77777777" w:rsidR="00972FED" w:rsidRPr="006F0B54" w:rsidRDefault="00972FED" w:rsidP="00972FED">
      <w:pPr>
        <w:pStyle w:val="Heading4"/>
      </w:pPr>
      <w:bookmarkStart w:id="2119" w:name="_Toc21101207"/>
      <w:bookmarkStart w:id="2120" w:name="_Toc29810246"/>
      <w:bookmarkStart w:id="2121" w:name="_Toc37273523"/>
      <w:bookmarkStart w:id="2122" w:name="_Toc45884840"/>
      <w:bookmarkStart w:id="2123" w:name="_Toc53182788"/>
      <w:bookmarkStart w:id="2124" w:name="_Toc58865182"/>
      <w:bookmarkStart w:id="2125" w:name="_Toc58866764"/>
      <w:bookmarkStart w:id="2126" w:name="_Toc66717797"/>
      <w:bookmarkStart w:id="2127" w:name="_Toc74930358"/>
      <w:bookmarkStart w:id="2128" w:name="_Toc76544643"/>
      <w:bookmarkStart w:id="2129" w:name="_Toc82538979"/>
      <w:r w:rsidRPr="006F0B54">
        <w:t>6.7.5.1</w:t>
      </w:r>
      <w:r w:rsidRPr="006F0B54">
        <w:tab/>
        <w:t>General</w:t>
      </w:r>
      <w:bookmarkEnd w:id="2119"/>
      <w:bookmarkEnd w:id="2120"/>
      <w:bookmarkEnd w:id="2121"/>
      <w:bookmarkEnd w:id="2122"/>
      <w:bookmarkEnd w:id="2123"/>
      <w:bookmarkEnd w:id="2124"/>
      <w:bookmarkEnd w:id="2125"/>
      <w:bookmarkEnd w:id="2126"/>
      <w:bookmarkEnd w:id="2127"/>
      <w:bookmarkEnd w:id="2128"/>
      <w:bookmarkEnd w:id="212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130" w:name="_Toc21101208"/>
      <w:bookmarkStart w:id="2131" w:name="_Toc29810247"/>
      <w:bookmarkStart w:id="2132" w:name="_Toc37273524"/>
      <w:bookmarkStart w:id="2133" w:name="_Toc45884841"/>
      <w:bookmarkStart w:id="2134" w:name="_Toc53182789"/>
      <w:bookmarkStart w:id="2135" w:name="_Toc58865183"/>
      <w:bookmarkStart w:id="2136" w:name="_Toc58866765"/>
      <w:bookmarkStart w:id="2137" w:name="_Toc66717798"/>
      <w:bookmarkStart w:id="2138" w:name="_Toc74930359"/>
      <w:bookmarkStart w:id="2139" w:name="_Toc76544644"/>
      <w:bookmarkStart w:id="2140" w:name="_Toc82538980"/>
      <w:r w:rsidRPr="006F0B54">
        <w:t>6.7.5.2</w:t>
      </w:r>
      <w:r w:rsidRPr="006F0B54">
        <w:tab/>
        <w:t>General OTA transmitter spurious emissions requirements</w:t>
      </w:r>
      <w:bookmarkEnd w:id="2130"/>
      <w:bookmarkEnd w:id="2131"/>
      <w:bookmarkEnd w:id="2132"/>
      <w:bookmarkEnd w:id="2133"/>
      <w:bookmarkEnd w:id="2134"/>
      <w:bookmarkEnd w:id="2135"/>
      <w:bookmarkEnd w:id="2136"/>
      <w:bookmarkEnd w:id="2137"/>
      <w:bookmarkEnd w:id="2138"/>
      <w:bookmarkEnd w:id="2139"/>
      <w:bookmarkEnd w:id="2140"/>
    </w:p>
    <w:p w14:paraId="2472B7EF" w14:textId="77777777" w:rsidR="00972FED" w:rsidRPr="006F0B54" w:rsidRDefault="00972FED" w:rsidP="00972FED">
      <w:pPr>
        <w:pStyle w:val="Heading5"/>
        <w:rPr>
          <w:lang w:eastAsia="sv-SE"/>
        </w:rPr>
      </w:pPr>
      <w:bookmarkStart w:id="2141" w:name="_Toc21101209"/>
      <w:bookmarkStart w:id="2142" w:name="_Toc29810248"/>
      <w:bookmarkStart w:id="2143" w:name="_Toc37273525"/>
      <w:bookmarkStart w:id="2144" w:name="_Toc45884842"/>
      <w:bookmarkStart w:id="2145" w:name="_Toc53182790"/>
      <w:bookmarkStart w:id="2146" w:name="_Toc58865184"/>
      <w:bookmarkStart w:id="2147" w:name="_Toc58866766"/>
      <w:bookmarkStart w:id="2148" w:name="_Toc66717799"/>
      <w:bookmarkStart w:id="2149" w:name="_Toc74930360"/>
      <w:bookmarkStart w:id="2150" w:name="_Toc76544645"/>
      <w:bookmarkStart w:id="2151" w:name="_Toc82538981"/>
      <w:r w:rsidRPr="006F0B54">
        <w:rPr>
          <w:lang w:eastAsia="sv-SE"/>
        </w:rPr>
        <w:t>6.7.5.2.1</w:t>
      </w:r>
      <w:r w:rsidRPr="006F0B54">
        <w:rPr>
          <w:lang w:eastAsia="sv-SE"/>
        </w:rPr>
        <w:tab/>
        <w:t>Definition and applicability</w:t>
      </w:r>
      <w:bookmarkEnd w:id="2141"/>
      <w:bookmarkEnd w:id="2142"/>
      <w:bookmarkEnd w:id="2143"/>
      <w:bookmarkEnd w:id="2144"/>
      <w:bookmarkEnd w:id="2145"/>
      <w:bookmarkEnd w:id="2146"/>
      <w:bookmarkEnd w:id="2147"/>
      <w:bookmarkEnd w:id="2148"/>
      <w:bookmarkEnd w:id="2149"/>
      <w:bookmarkEnd w:id="2150"/>
      <w:bookmarkEnd w:id="2151"/>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152" w:name="_Toc21101210"/>
      <w:bookmarkStart w:id="2153" w:name="_Toc29810249"/>
      <w:bookmarkStart w:id="2154" w:name="_Toc37273526"/>
      <w:bookmarkStart w:id="2155" w:name="_Toc45884843"/>
      <w:bookmarkStart w:id="2156" w:name="_Toc53182791"/>
      <w:bookmarkStart w:id="2157" w:name="_Toc58865185"/>
      <w:bookmarkStart w:id="2158" w:name="_Toc58866767"/>
      <w:bookmarkStart w:id="2159" w:name="_Toc66717800"/>
      <w:bookmarkStart w:id="2160" w:name="_Toc74930361"/>
      <w:bookmarkStart w:id="2161" w:name="_Toc76544646"/>
      <w:bookmarkStart w:id="2162" w:name="_Toc82538982"/>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152"/>
      <w:bookmarkEnd w:id="2153"/>
      <w:bookmarkEnd w:id="2154"/>
      <w:bookmarkEnd w:id="2155"/>
      <w:bookmarkEnd w:id="2156"/>
      <w:bookmarkEnd w:id="2157"/>
      <w:bookmarkEnd w:id="2158"/>
      <w:bookmarkEnd w:id="2159"/>
      <w:bookmarkEnd w:id="2160"/>
      <w:bookmarkEnd w:id="2161"/>
      <w:bookmarkEnd w:id="2162"/>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163" w:name="_Toc21101211"/>
      <w:bookmarkStart w:id="2164" w:name="_Toc29810250"/>
      <w:bookmarkStart w:id="2165" w:name="_Toc37273527"/>
      <w:bookmarkStart w:id="2166" w:name="_Toc45884844"/>
      <w:bookmarkStart w:id="2167" w:name="_Toc53182792"/>
      <w:bookmarkStart w:id="2168" w:name="_Toc58865186"/>
      <w:bookmarkStart w:id="2169" w:name="_Toc58866768"/>
      <w:bookmarkStart w:id="2170" w:name="_Toc66717801"/>
      <w:bookmarkStart w:id="2171" w:name="_Toc74930362"/>
      <w:bookmarkStart w:id="2172" w:name="_Toc76544647"/>
      <w:bookmarkStart w:id="2173" w:name="_Toc82538983"/>
      <w:r w:rsidRPr="006F0B54">
        <w:rPr>
          <w:lang w:eastAsia="sv-SE"/>
        </w:rPr>
        <w:t>6.7.5.2.3</w:t>
      </w:r>
      <w:r w:rsidRPr="006F0B54">
        <w:rPr>
          <w:lang w:eastAsia="sv-SE"/>
        </w:rPr>
        <w:tab/>
        <w:t>Test purpose</w:t>
      </w:r>
      <w:bookmarkEnd w:id="2163"/>
      <w:bookmarkEnd w:id="2164"/>
      <w:bookmarkEnd w:id="2165"/>
      <w:bookmarkEnd w:id="2166"/>
      <w:bookmarkEnd w:id="2167"/>
      <w:bookmarkEnd w:id="2168"/>
      <w:bookmarkEnd w:id="2169"/>
      <w:bookmarkEnd w:id="2170"/>
      <w:bookmarkEnd w:id="2171"/>
      <w:bookmarkEnd w:id="2172"/>
      <w:bookmarkEnd w:id="2173"/>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174" w:name="_Toc21101212"/>
      <w:bookmarkStart w:id="2175" w:name="_Toc29810251"/>
      <w:bookmarkStart w:id="2176" w:name="_Toc37273528"/>
      <w:bookmarkStart w:id="2177" w:name="_Toc45884845"/>
      <w:bookmarkStart w:id="2178" w:name="_Toc53182793"/>
      <w:bookmarkStart w:id="2179" w:name="_Toc58865187"/>
      <w:bookmarkStart w:id="2180" w:name="_Toc58866769"/>
      <w:bookmarkStart w:id="2181" w:name="_Toc66717802"/>
      <w:bookmarkStart w:id="2182" w:name="_Toc74930363"/>
      <w:bookmarkStart w:id="2183" w:name="_Toc76544648"/>
      <w:bookmarkStart w:id="2184" w:name="_Toc82538984"/>
      <w:r w:rsidRPr="006F0B54">
        <w:rPr>
          <w:lang w:eastAsia="sv-SE"/>
        </w:rPr>
        <w:t>6.7.5</w:t>
      </w:r>
      <w:r w:rsidRPr="006F0B54">
        <w:rPr>
          <w:lang w:eastAsia="zh-CN"/>
        </w:rPr>
        <w:t>.2.4</w:t>
      </w:r>
      <w:r w:rsidRPr="006F0B54">
        <w:rPr>
          <w:lang w:eastAsia="sv-SE"/>
        </w:rPr>
        <w:tab/>
        <w:t>Method of test</w:t>
      </w:r>
      <w:bookmarkEnd w:id="2174"/>
      <w:bookmarkEnd w:id="2175"/>
      <w:bookmarkEnd w:id="2176"/>
      <w:bookmarkEnd w:id="2177"/>
      <w:bookmarkEnd w:id="2178"/>
      <w:bookmarkEnd w:id="2179"/>
      <w:bookmarkEnd w:id="2180"/>
      <w:bookmarkEnd w:id="2181"/>
      <w:bookmarkEnd w:id="2182"/>
      <w:bookmarkEnd w:id="2183"/>
      <w:bookmarkEnd w:id="2184"/>
    </w:p>
    <w:p w14:paraId="203A3394" w14:textId="77777777" w:rsidR="00972FED" w:rsidRPr="006F0B54" w:rsidRDefault="00972FED" w:rsidP="00972FED">
      <w:pPr>
        <w:pStyle w:val="H6"/>
        <w:rPr>
          <w:lang w:eastAsia="sv-SE"/>
        </w:rPr>
      </w:pPr>
      <w:bookmarkStart w:id="2185" w:name="_Toc21101213"/>
      <w:bookmarkStart w:id="2186" w:name="_Toc29810252"/>
      <w:bookmarkStart w:id="2187" w:name="_Toc37273529"/>
      <w:bookmarkStart w:id="2188" w:name="_Toc45884846"/>
      <w:r w:rsidRPr="006F0B54">
        <w:rPr>
          <w:lang w:eastAsia="sv-SE"/>
        </w:rPr>
        <w:t>6.7.5.2.4.1</w:t>
      </w:r>
      <w:r w:rsidRPr="006F0B54">
        <w:rPr>
          <w:lang w:eastAsia="sv-SE"/>
        </w:rPr>
        <w:tab/>
        <w:t>Initial conditions</w:t>
      </w:r>
      <w:bookmarkEnd w:id="2185"/>
      <w:bookmarkEnd w:id="2186"/>
      <w:bookmarkEnd w:id="2187"/>
      <w:bookmarkEnd w:id="218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189" w:name="_Toc21101214"/>
      <w:bookmarkStart w:id="2190" w:name="_Toc29810253"/>
      <w:bookmarkStart w:id="2191" w:name="_Toc37273530"/>
      <w:bookmarkStart w:id="2192" w:name="_Toc45884847"/>
      <w:r w:rsidRPr="006F0B54">
        <w:rPr>
          <w:lang w:eastAsia="sv-SE"/>
        </w:rPr>
        <w:t>6.7.5.2.4.2</w:t>
      </w:r>
      <w:r w:rsidRPr="006F0B54">
        <w:rPr>
          <w:lang w:eastAsia="sv-SE"/>
        </w:rPr>
        <w:tab/>
        <w:t>Procedure</w:t>
      </w:r>
      <w:bookmarkEnd w:id="2189"/>
      <w:bookmarkEnd w:id="2190"/>
      <w:bookmarkEnd w:id="2191"/>
      <w:bookmarkEnd w:id="219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193" w:name="_Toc21101215"/>
      <w:bookmarkStart w:id="2194" w:name="_Toc29810254"/>
      <w:bookmarkStart w:id="2195" w:name="_Toc37273531"/>
      <w:bookmarkStart w:id="2196" w:name="_Toc45884848"/>
      <w:bookmarkStart w:id="2197" w:name="_Toc53182794"/>
      <w:bookmarkStart w:id="2198" w:name="_Toc58865188"/>
      <w:bookmarkStart w:id="2199" w:name="_Toc58866770"/>
      <w:bookmarkStart w:id="2200" w:name="_Toc66717803"/>
      <w:bookmarkStart w:id="2201" w:name="_Toc74930364"/>
      <w:bookmarkStart w:id="2202" w:name="_Toc76544649"/>
      <w:bookmarkStart w:id="2203" w:name="_Toc82538985"/>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193"/>
      <w:bookmarkEnd w:id="2194"/>
      <w:bookmarkEnd w:id="2195"/>
      <w:bookmarkEnd w:id="2196"/>
      <w:bookmarkEnd w:id="2197"/>
      <w:bookmarkEnd w:id="2198"/>
      <w:bookmarkEnd w:id="2199"/>
      <w:bookmarkEnd w:id="2200"/>
      <w:bookmarkEnd w:id="2201"/>
      <w:bookmarkEnd w:id="2202"/>
      <w:bookmarkEnd w:id="2203"/>
    </w:p>
    <w:p w14:paraId="3FF9CFCA" w14:textId="77777777" w:rsidR="00972FED" w:rsidRPr="006F0B54" w:rsidRDefault="00972FED" w:rsidP="00972FED">
      <w:pPr>
        <w:pStyle w:val="H6"/>
      </w:pPr>
      <w:bookmarkStart w:id="2204" w:name="_Toc21101216"/>
      <w:bookmarkStart w:id="2205" w:name="_Toc29810255"/>
      <w:bookmarkStart w:id="2206" w:name="_Toc37273532"/>
      <w:bookmarkStart w:id="2207" w:name="_Toc45884849"/>
      <w:r w:rsidRPr="006F0B54">
        <w:t>6.7.5.2.5.1</w:t>
      </w:r>
      <w:r w:rsidRPr="006F0B54">
        <w:tab/>
        <w:t xml:space="preserve">Test requirement for </w:t>
      </w:r>
      <w:r w:rsidRPr="001A1BA4">
        <w:rPr>
          <w:i/>
          <w:iCs/>
        </w:rPr>
        <w:t>BS type 1-O</w:t>
      </w:r>
      <w:bookmarkEnd w:id="2204"/>
      <w:bookmarkEnd w:id="2205"/>
      <w:bookmarkEnd w:id="2206"/>
      <w:bookmarkEnd w:id="2207"/>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208" w:name="_Toc21101217"/>
      <w:bookmarkStart w:id="2209" w:name="_Toc29810256"/>
      <w:bookmarkStart w:id="2210" w:name="_Toc37273533"/>
      <w:bookmarkStart w:id="2211" w:name="_Toc45884850"/>
      <w:r w:rsidRPr="006F0B54">
        <w:t>6.7.5.2.5.2</w:t>
      </w:r>
      <w:r w:rsidRPr="006F0B54">
        <w:tab/>
        <w:t xml:space="preserve">Test requirement for </w:t>
      </w:r>
      <w:r w:rsidRPr="001A1BA4">
        <w:rPr>
          <w:i/>
          <w:iCs/>
        </w:rPr>
        <w:t>BS type 2-O</w:t>
      </w:r>
      <w:bookmarkEnd w:id="2208"/>
      <w:bookmarkEnd w:id="2209"/>
      <w:bookmarkEnd w:id="2210"/>
      <w:bookmarkEnd w:id="2211"/>
    </w:p>
    <w:p w14:paraId="736C3C3E" w14:textId="77777777" w:rsidR="00972FED" w:rsidRPr="006F0B54" w:rsidRDefault="00972FED" w:rsidP="00972FED">
      <w:pPr>
        <w:pStyle w:val="H6"/>
      </w:pPr>
      <w:bookmarkStart w:id="2212" w:name="_Toc21101218"/>
      <w:bookmarkStart w:id="2213" w:name="_Toc29810257"/>
      <w:bookmarkStart w:id="2214" w:name="_Toc37273534"/>
      <w:bookmarkStart w:id="2215" w:name="_Toc45884851"/>
      <w:r w:rsidRPr="006F0B54">
        <w:t>6.7.5.2.5.2.1</w:t>
      </w:r>
      <w:r w:rsidRPr="006F0B54">
        <w:tab/>
        <w:t>General</w:t>
      </w:r>
      <w:bookmarkEnd w:id="2212"/>
      <w:bookmarkEnd w:id="2213"/>
      <w:bookmarkEnd w:id="2214"/>
      <w:bookmarkEnd w:id="2215"/>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216" w:name="_Toc21101219"/>
      <w:bookmarkStart w:id="2217" w:name="_Toc29810258"/>
      <w:bookmarkStart w:id="2218" w:name="_Toc37273535"/>
      <w:bookmarkStart w:id="2219" w:name="_Toc45884852"/>
      <w:r w:rsidRPr="006F0B54">
        <w:t>6.7.5.2.5.2.2</w:t>
      </w:r>
      <w:r w:rsidRPr="006F0B54">
        <w:tab/>
        <w:t>OTA transmitter spurious emissions (Category A)</w:t>
      </w:r>
      <w:bookmarkEnd w:id="2216"/>
      <w:bookmarkEnd w:id="2217"/>
      <w:bookmarkEnd w:id="2218"/>
      <w:bookmarkEnd w:id="2219"/>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220" w:name="_Toc21101220"/>
      <w:bookmarkStart w:id="2221" w:name="_Toc29810259"/>
      <w:bookmarkStart w:id="2222" w:name="_Toc37273536"/>
      <w:bookmarkStart w:id="2223" w:name="_Toc45884853"/>
      <w:r w:rsidRPr="006F0B54">
        <w:t>6.7.5.2.5.2.3</w:t>
      </w:r>
      <w:r w:rsidRPr="006F0B54">
        <w:tab/>
        <w:t>OTA transmitter spurious emissions (Category B)</w:t>
      </w:r>
      <w:bookmarkEnd w:id="2220"/>
      <w:bookmarkEnd w:id="2221"/>
      <w:bookmarkEnd w:id="2222"/>
      <w:bookmarkEnd w:id="2223"/>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224" w:name="_Toc21101221"/>
      <w:bookmarkStart w:id="2225" w:name="_Toc29810260"/>
      <w:bookmarkStart w:id="2226" w:name="_Toc37273537"/>
      <w:bookmarkStart w:id="2227" w:name="_Toc45884854"/>
      <w:bookmarkStart w:id="2228"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229" w:name="_Toc58865189"/>
      <w:bookmarkStart w:id="2230" w:name="_Toc58866771"/>
      <w:bookmarkStart w:id="2231" w:name="_Toc66717804"/>
      <w:bookmarkStart w:id="2232" w:name="_Toc74930365"/>
      <w:bookmarkStart w:id="2233" w:name="_Toc76544650"/>
      <w:bookmarkStart w:id="2234" w:name="_Toc82538986"/>
      <w:r w:rsidRPr="006F0B54">
        <w:t>6.7.5.3</w:t>
      </w:r>
      <w:r w:rsidRPr="006F0B54">
        <w:tab/>
        <w:t>Protection of the BS receiver of own or different BS</w:t>
      </w:r>
      <w:bookmarkEnd w:id="2224"/>
      <w:bookmarkEnd w:id="2225"/>
      <w:bookmarkEnd w:id="2226"/>
      <w:bookmarkEnd w:id="2227"/>
      <w:bookmarkEnd w:id="2228"/>
      <w:bookmarkEnd w:id="2229"/>
      <w:bookmarkEnd w:id="2230"/>
      <w:bookmarkEnd w:id="2231"/>
      <w:bookmarkEnd w:id="2232"/>
      <w:bookmarkEnd w:id="2233"/>
      <w:bookmarkEnd w:id="2234"/>
    </w:p>
    <w:p w14:paraId="6F57DF46" w14:textId="77777777" w:rsidR="00972FED" w:rsidRPr="006F0B54" w:rsidRDefault="00972FED" w:rsidP="00972FED">
      <w:pPr>
        <w:pStyle w:val="Heading5"/>
        <w:rPr>
          <w:lang w:eastAsia="sv-SE"/>
        </w:rPr>
      </w:pPr>
      <w:bookmarkStart w:id="2235" w:name="_Toc21101222"/>
      <w:bookmarkStart w:id="2236" w:name="_Toc29810261"/>
      <w:bookmarkStart w:id="2237" w:name="_Toc37273538"/>
      <w:bookmarkStart w:id="2238" w:name="_Toc45884855"/>
      <w:bookmarkStart w:id="2239" w:name="_Toc53182796"/>
      <w:bookmarkStart w:id="2240" w:name="_Toc58865190"/>
      <w:bookmarkStart w:id="2241" w:name="_Toc58866772"/>
      <w:bookmarkStart w:id="2242" w:name="_Toc66717805"/>
      <w:bookmarkStart w:id="2243" w:name="_Toc74930366"/>
      <w:bookmarkStart w:id="2244" w:name="_Toc76544651"/>
      <w:bookmarkStart w:id="2245" w:name="_Toc82538987"/>
      <w:r w:rsidRPr="006F0B54">
        <w:rPr>
          <w:lang w:eastAsia="sv-SE"/>
        </w:rPr>
        <w:t>6.7.5.3.1</w:t>
      </w:r>
      <w:r w:rsidRPr="006F0B54">
        <w:rPr>
          <w:lang w:eastAsia="sv-SE"/>
        </w:rPr>
        <w:tab/>
        <w:t>Definition and applicability</w:t>
      </w:r>
      <w:bookmarkEnd w:id="2235"/>
      <w:bookmarkEnd w:id="2236"/>
      <w:bookmarkEnd w:id="2237"/>
      <w:bookmarkEnd w:id="2238"/>
      <w:bookmarkEnd w:id="2239"/>
      <w:bookmarkEnd w:id="2240"/>
      <w:bookmarkEnd w:id="2241"/>
      <w:bookmarkEnd w:id="2242"/>
      <w:bookmarkEnd w:id="2243"/>
      <w:bookmarkEnd w:id="2244"/>
      <w:bookmarkEnd w:id="2245"/>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246" w:name="_Toc21101223"/>
      <w:bookmarkStart w:id="2247" w:name="_Toc29810262"/>
      <w:bookmarkStart w:id="2248" w:name="_Toc37273539"/>
      <w:bookmarkStart w:id="2249" w:name="_Toc45884856"/>
      <w:bookmarkStart w:id="2250" w:name="_Toc53182797"/>
      <w:bookmarkStart w:id="2251" w:name="_Toc58865191"/>
      <w:bookmarkStart w:id="2252" w:name="_Toc58866773"/>
      <w:bookmarkStart w:id="2253" w:name="_Toc66717806"/>
      <w:bookmarkStart w:id="2254" w:name="_Toc74930367"/>
      <w:bookmarkStart w:id="2255" w:name="_Toc76544652"/>
      <w:bookmarkStart w:id="2256" w:name="_Toc82538988"/>
      <w:r w:rsidRPr="006F0B54">
        <w:rPr>
          <w:lang w:eastAsia="sv-SE"/>
        </w:rPr>
        <w:t>6.7.5.3.2</w:t>
      </w:r>
      <w:r w:rsidRPr="006F0B54">
        <w:rPr>
          <w:lang w:eastAsia="sv-SE"/>
        </w:rPr>
        <w:tab/>
      </w:r>
      <w:r w:rsidRPr="006F0B54">
        <w:rPr>
          <w:lang w:val="en-US" w:eastAsia="sv-SE"/>
        </w:rPr>
        <w:t>Minimum requirements</w:t>
      </w:r>
      <w:bookmarkEnd w:id="2246"/>
      <w:bookmarkEnd w:id="2247"/>
      <w:bookmarkEnd w:id="2248"/>
      <w:bookmarkEnd w:id="2249"/>
      <w:bookmarkEnd w:id="2250"/>
      <w:bookmarkEnd w:id="2251"/>
      <w:bookmarkEnd w:id="2252"/>
      <w:bookmarkEnd w:id="2253"/>
      <w:bookmarkEnd w:id="2254"/>
      <w:bookmarkEnd w:id="2255"/>
      <w:bookmarkEnd w:id="2256"/>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257" w:name="_Toc21101224"/>
      <w:bookmarkStart w:id="2258" w:name="_Toc29810263"/>
      <w:bookmarkStart w:id="2259" w:name="_Toc37273540"/>
      <w:bookmarkStart w:id="2260" w:name="_Toc45884857"/>
      <w:bookmarkStart w:id="2261" w:name="_Toc53182798"/>
      <w:bookmarkStart w:id="2262" w:name="_Toc58865192"/>
      <w:bookmarkStart w:id="2263" w:name="_Toc58866774"/>
      <w:bookmarkStart w:id="2264" w:name="_Toc66717807"/>
      <w:bookmarkStart w:id="2265" w:name="_Toc74930368"/>
      <w:bookmarkStart w:id="2266" w:name="_Toc76544653"/>
      <w:bookmarkStart w:id="2267" w:name="_Toc82538989"/>
      <w:r w:rsidRPr="006F0B54">
        <w:rPr>
          <w:lang w:eastAsia="sv-SE"/>
        </w:rPr>
        <w:t>6.7.5.3.3</w:t>
      </w:r>
      <w:r w:rsidRPr="006F0B54">
        <w:rPr>
          <w:lang w:eastAsia="sv-SE"/>
        </w:rPr>
        <w:tab/>
      </w:r>
      <w:r w:rsidRPr="006F0B54">
        <w:rPr>
          <w:lang w:val="en-US" w:eastAsia="sv-SE"/>
        </w:rPr>
        <w:t>Test purpose</w:t>
      </w:r>
      <w:bookmarkEnd w:id="2257"/>
      <w:bookmarkEnd w:id="2258"/>
      <w:bookmarkEnd w:id="2259"/>
      <w:bookmarkEnd w:id="2260"/>
      <w:bookmarkEnd w:id="2261"/>
      <w:bookmarkEnd w:id="2262"/>
      <w:bookmarkEnd w:id="2263"/>
      <w:bookmarkEnd w:id="2264"/>
      <w:bookmarkEnd w:id="2265"/>
      <w:bookmarkEnd w:id="2266"/>
      <w:bookmarkEnd w:id="2267"/>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268" w:name="_Toc21101225"/>
      <w:bookmarkStart w:id="2269" w:name="_Toc29810264"/>
      <w:bookmarkStart w:id="2270" w:name="_Toc37273541"/>
      <w:bookmarkStart w:id="2271" w:name="_Toc45884858"/>
      <w:bookmarkStart w:id="2272" w:name="_Toc53182799"/>
      <w:bookmarkStart w:id="2273" w:name="_Toc58865193"/>
      <w:bookmarkStart w:id="2274" w:name="_Toc58866775"/>
      <w:bookmarkStart w:id="2275" w:name="_Toc66717808"/>
      <w:bookmarkStart w:id="2276" w:name="_Toc74930369"/>
      <w:bookmarkStart w:id="2277" w:name="_Toc76544654"/>
      <w:bookmarkStart w:id="2278" w:name="_Toc82538990"/>
      <w:r w:rsidRPr="006F0B54">
        <w:rPr>
          <w:lang w:eastAsia="sv-SE"/>
        </w:rPr>
        <w:t>6.7.5.3.4</w:t>
      </w:r>
      <w:r w:rsidRPr="006F0B54">
        <w:rPr>
          <w:lang w:eastAsia="sv-SE"/>
        </w:rPr>
        <w:tab/>
      </w:r>
      <w:r w:rsidRPr="006F0B54">
        <w:rPr>
          <w:lang w:val="en-US" w:eastAsia="sv-SE"/>
        </w:rPr>
        <w:t>Method of test</w:t>
      </w:r>
      <w:bookmarkEnd w:id="2268"/>
      <w:bookmarkEnd w:id="2269"/>
      <w:bookmarkEnd w:id="2270"/>
      <w:bookmarkEnd w:id="2271"/>
      <w:bookmarkEnd w:id="2272"/>
      <w:bookmarkEnd w:id="2273"/>
      <w:bookmarkEnd w:id="2274"/>
      <w:bookmarkEnd w:id="2275"/>
      <w:bookmarkEnd w:id="2276"/>
      <w:bookmarkEnd w:id="2277"/>
      <w:bookmarkEnd w:id="2278"/>
    </w:p>
    <w:p w14:paraId="221F7BA2" w14:textId="77777777" w:rsidR="00972FED" w:rsidRPr="006F0B54" w:rsidRDefault="00972FED" w:rsidP="00972FED">
      <w:pPr>
        <w:pStyle w:val="H6"/>
      </w:pPr>
      <w:bookmarkStart w:id="2279" w:name="_Toc21101226"/>
      <w:bookmarkStart w:id="2280" w:name="_Toc29810265"/>
      <w:bookmarkStart w:id="2281" w:name="_Toc37273542"/>
      <w:bookmarkStart w:id="2282" w:name="_Toc45884859"/>
      <w:r w:rsidRPr="006F0B54">
        <w:t>6.7.5.3.4.1</w:t>
      </w:r>
      <w:r w:rsidRPr="006F0B54">
        <w:tab/>
        <w:t>Initial conditions</w:t>
      </w:r>
      <w:bookmarkEnd w:id="2279"/>
      <w:bookmarkEnd w:id="2280"/>
      <w:bookmarkEnd w:id="2281"/>
      <w:bookmarkEnd w:id="2282"/>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283" w:name="_Toc21101227"/>
      <w:bookmarkStart w:id="2284" w:name="_Toc29810266"/>
      <w:bookmarkStart w:id="2285" w:name="_Toc37273543"/>
      <w:bookmarkStart w:id="2286" w:name="_Toc45884860"/>
      <w:r w:rsidRPr="006F0B54">
        <w:t>6.7.5.3.4.2</w:t>
      </w:r>
      <w:r w:rsidRPr="006F0B54">
        <w:tab/>
        <w:t>Procedure</w:t>
      </w:r>
      <w:bookmarkEnd w:id="2283"/>
      <w:bookmarkEnd w:id="2284"/>
      <w:bookmarkEnd w:id="2285"/>
      <w:bookmarkEnd w:id="2286"/>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287" w:name="_Hlk508280732"/>
      <w:r w:rsidRPr="006F0B54">
        <w:t>depicted in annex E.1.3.</w:t>
      </w:r>
    </w:p>
    <w:bookmarkEnd w:id="2287"/>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288" w:name="_Toc21101228"/>
      <w:bookmarkStart w:id="2289" w:name="_Toc29810267"/>
      <w:bookmarkStart w:id="2290" w:name="_Toc37273544"/>
      <w:bookmarkStart w:id="2291" w:name="_Toc45884861"/>
      <w:bookmarkStart w:id="2292" w:name="_Toc53182800"/>
      <w:bookmarkStart w:id="2293" w:name="_Toc58865194"/>
      <w:bookmarkStart w:id="2294" w:name="_Toc58866776"/>
      <w:bookmarkStart w:id="2295" w:name="_Toc66717809"/>
      <w:bookmarkStart w:id="2296" w:name="_Toc74930370"/>
      <w:bookmarkStart w:id="2297" w:name="_Toc76544655"/>
      <w:bookmarkStart w:id="2298" w:name="_Toc82538991"/>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288"/>
      <w:bookmarkEnd w:id="2289"/>
      <w:bookmarkEnd w:id="2290"/>
      <w:bookmarkEnd w:id="2291"/>
      <w:bookmarkEnd w:id="2292"/>
      <w:bookmarkEnd w:id="2293"/>
      <w:bookmarkEnd w:id="2294"/>
      <w:bookmarkEnd w:id="2295"/>
      <w:bookmarkEnd w:id="2296"/>
      <w:bookmarkEnd w:id="2297"/>
      <w:bookmarkEnd w:id="2298"/>
    </w:p>
    <w:p w14:paraId="6FA15D57" w14:textId="77777777" w:rsidR="00972FED" w:rsidRPr="006F0B54" w:rsidRDefault="00972FED" w:rsidP="00972FED">
      <w:pPr>
        <w:pStyle w:val="H6"/>
      </w:pPr>
      <w:bookmarkStart w:id="2299" w:name="_Toc21101229"/>
      <w:bookmarkStart w:id="2300" w:name="_Toc29810268"/>
      <w:bookmarkStart w:id="2301" w:name="_Toc37273545"/>
      <w:bookmarkStart w:id="2302" w:name="_Toc45884862"/>
      <w:r w:rsidRPr="006F0B54">
        <w:t>6.7.5.3.5.1</w:t>
      </w:r>
      <w:r w:rsidRPr="006F0B54">
        <w:tab/>
        <w:t xml:space="preserve">Test requirement for </w:t>
      </w:r>
      <w:r w:rsidRPr="001A1BA4">
        <w:rPr>
          <w:i/>
          <w:iCs/>
        </w:rPr>
        <w:t>BS type 1-O</w:t>
      </w:r>
      <w:bookmarkEnd w:id="2299"/>
      <w:bookmarkEnd w:id="2300"/>
      <w:bookmarkEnd w:id="2301"/>
      <w:bookmarkEnd w:id="2302"/>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303" w:name="_Toc21101230"/>
      <w:bookmarkStart w:id="2304" w:name="_Toc29810269"/>
      <w:bookmarkStart w:id="2305" w:name="_Toc37273546"/>
      <w:bookmarkStart w:id="2306" w:name="_Toc45884863"/>
      <w:bookmarkStart w:id="2307" w:name="_Toc53182801"/>
      <w:bookmarkStart w:id="2308" w:name="_Toc58865195"/>
      <w:bookmarkStart w:id="2309" w:name="_Toc58866777"/>
      <w:bookmarkStart w:id="2310" w:name="_Toc66717810"/>
      <w:bookmarkStart w:id="2311" w:name="_Toc74930371"/>
      <w:bookmarkStart w:id="2312" w:name="_Toc76544656"/>
      <w:bookmarkStart w:id="2313" w:name="_Toc82538992"/>
      <w:r w:rsidRPr="006F0B54">
        <w:t>6.7.5.4</w:t>
      </w:r>
      <w:r w:rsidRPr="006F0B54">
        <w:tab/>
        <w:t>Additional spurious emissions requirements</w:t>
      </w:r>
      <w:bookmarkEnd w:id="2303"/>
      <w:bookmarkEnd w:id="2304"/>
      <w:bookmarkEnd w:id="2305"/>
      <w:bookmarkEnd w:id="2306"/>
      <w:bookmarkEnd w:id="2307"/>
      <w:bookmarkEnd w:id="2308"/>
      <w:bookmarkEnd w:id="2309"/>
      <w:bookmarkEnd w:id="2310"/>
      <w:bookmarkEnd w:id="2311"/>
      <w:bookmarkEnd w:id="2312"/>
      <w:bookmarkEnd w:id="2313"/>
    </w:p>
    <w:p w14:paraId="2778AC36" w14:textId="77777777" w:rsidR="00972FED" w:rsidRPr="006F0B54" w:rsidRDefault="00972FED" w:rsidP="00972FED">
      <w:pPr>
        <w:pStyle w:val="Heading5"/>
        <w:rPr>
          <w:lang w:eastAsia="sv-SE"/>
        </w:rPr>
      </w:pPr>
      <w:bookmarkStart w:id="2314" w:name="_Toc21101231"/>
      <w:bookmarkStart w:id="2315" w:name="_Toc29810270"/>
      <w:bookmarkStart w:id="2316" w:name="_Toc37273547"/>
      <w:bookmarkStart w:id="2317" w:name="_Toc45884864"/>
      <w:bookmarkStart w:id="2318" w:name="_Toc53182802"/>
      <w:bookmarkStart w:id="2319" w:name="_Toc58865196"/>
      <w:bookmarkStart w:id="2320" w:name="_Toc58866778"/>
      <w:bookmarkStart w:id="2321" w:name="_Toc66717811"/>
      <w:bookmarkStart w:id="2322" w:name="_Toc74930372"/>
      <w:bookmarkStart w:id="2323" w:name="_Toc76544657"/>
      <w:bookmarkStart w:id="2324" w:name="_Toc82538993"/>
      <w:r w:rsidRPr="006F0B54">
        <w:rPr>
          <w:lang w:eastAsia="sv-SE"/>
        </w:rPr>
        <w:t>6.7.5.4.1</w:t>
      </w:r>
      <w:r w:rsidRPr="006F0B54">
        <w:rPr>
          <w:lang w:eastAsia="sv-SE"/>
        </w:rPr>
        <w:tab/>
        <w:t>Definition and applicability</w:t>
      </w:r>
      <w:bookmarkEnd w:id="2314"/>
      <w:bookmarkEnd w:id="2315"/>
      <w:bookmarkEnd w:id="2316"/>
      <w:bookmarkEnd w:id="2317"/>
      <w:bookmarkEnd w:id="2318"/>
      <w:bookmarkEnd w:id="2319"/>
      <w:bookmarkEnd w:id="2320"/>
      <w:bookmarkEnd w:id="2321"/>
      <w:bookmarkEnd w:id="2322"/>
      <w:bookmarkEnd w:id="2323"/>
      <w:bookmarkEnd w:id="2324"/>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325" w:name="_Toc21101232"/>
      <w:bookmarkStart w:id="2326" w:name="_Toc29810271"/>
      <w:bookmarkStart w:id="2327" w:name="_Toc37273548"/>
      <w:bookmarkStart w:id="2328" w:name="_Toc45884865"/>
      <w:bookmarkStart w:id="2329" w:name="_Toc53182803"/>
      <w:bookmarkStart w:id="2330" w:name="_Toc58865197"/>
      <w:bookmarkStart w:id="2331" w:name="_Toc58866779"/>
      <w:bookmarkStart w:id="2332" w:name="_Toc66717812"/>
      <w:bookmarkStart w:id="2333" w:name="_Toc74930373"/>
      <w:bookmarkStart w:id="2334" w:name="_Toc76544658"/>
      <w:bookmarkStart w:id="2335" w:name="_Toc82538994"/>
      <w:r w:rsidRPr="006F0B54">
        <w:rPr>
          <w:lang w:eastAsia="sv-SE"/>
        </w:rPr>
        <w:t>6.7.5.4.2</w:t>
      </w:r>
      <w:r w:rsidRPr="006F0B54">
        <w:rPr>
          <w:lang w:eastAsia="sv-SE"/>
        </w:rPr>
        <w:tab/>
        <w:t>Minimum Requirement</w:t>
      </w:r>
      <w:bookmarkEnd w:id="2325"/>
      <w:bookmarkEnd w:id="2326"/>
      <w:bookmarkEnd w:id="2327"/>
      <w:bookmarkEnd w:id="2328"/>
      <w:bookmarkEnd w:id="2329"/>
      <w:bookmarkEnd w:id="2330"/>
      <w:bookmarkEnd w:id="2331"/>
      <w:bookmarkEnd w:id="2332"/>
      <w:bookmarkEnd w:id="2333"/>
      <w:bookmarkEnd w:id="2334"/>
      <w:bookmarkEnd w:id="23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336" w:name="_Toc21101233"/>
      <w:bookmarkStart w:id="2337" w:name="_Toc29810272"/>
      <w:bookmarkStart w:id="2338" w:name="_Toc37273549"/>
      <w:bookmarkStart w:id="2339" w:name="_Toc45884866"/>
      <w:bookmarkStart w:id="2340" w:name="_Toc53182804"/>
      <w:bookmarkStart w:id="2341" w:name="_Toc58865198"/>
      <w:bookmarkStart w:id="2342" w:name="_Toc58866780"/>
      <w:bookmarkStart w:id="2343" w:name="_Toc66717813"/>
      <w:bookmarkStart w:id="2344" w:name="_Toc74930374"/>
      <w:bookmarkStart w:id="2345" w:name="_Toc76544659"/>
      <w:bookmarkStart w:id="2346" w:name="_Toc82538995"/>
      <w:r w:rsidRPr="006F0B54">
        <w:rPr>
          <w:lang w:eastAsia="sv-SE"/>
        </w:rPr>
        <w:t>6.7.5.4.3</w:t>
      </w:r>
      <w:r w:rsidRPr="006F0B54">
        <w:rPr>
          <w:lang w:eastAsia="sv-SE"/>
        </w:rPr>
        <w:tab/>
        <w:t>Test purpose</w:t>
      </w:r>
      <w:bookmarkEnd w:id="2336"/>
      <w:bookmarkEnd w:id="2337"/>
      <w:bookmarkEnd w:id="2338"/>
      <w:bookmarkEnd w:id="2339"/>
      <w:bookmarkEnd w:id="2340"/>
      <w:bookmarkEnd w:id="2341"/>
      <w:bookmarkEnd w:id="2342"/>
      <w:bookmarkEnd w:id="2343"/>
      <w:bookmarkEnd w:id="2344"/>
      <w:bookmarkEnd w:id="2345"/>
      <w:bookmarkEnd w:id="2346"/>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347" w:name="_Toc21101234"/>
      <w:bookmarkStart w:id="2348" w:name="_Toc29810273"/>
      <w:bookmarkStart w:id="2349" w:name="_Toc37273550"/>
      <w:bookmarkStart w:id="2350" w:name="_Toc45884867"/>
      <w:bookmarkStart w:id="2351" w:name="_Toc53182805"/>
      <w:bookmarkStart w:id="2352" w:name="_Toc58865199"/>
      <w:bookmarkStart w:id="2353" w:name="_Toc58866781"/>
      <w:bookmarkStart w:id="2354" w:name="_Toc66717814"/>
      <w:bookmarkStart w:id="2355" w:name="_Toc74930375"/>
      <w:bookmarkStart w:id="2356" w:name="_Toc76544660"/>
      <w:bookmarkStart w:id="2357" w:name="_Toc82538996"/>
      <w:r w:rsidRPr="006F0B54">
        <w:rPr>
          <w:lang w:eastAsia="sv-SE"/>
        </w:rPr>
        <w:t>6.7.5</w:t>
      </w:r>
      <w:r w:rsidRPr="006F0B54">
        <w:rPr>
          <w:lang w:eastAsia="zh-CN"/>
        </w:rPr>
        <w:t>.4.4</w:t>
      </w:r>
      <w:r w:rsidRPr="006F0B54">
        <w:rPr>
          <w:lang w:eastAsia="sv-SE"/>
        </w:rPr>
        <w:tab/>
        <w:t>Method of test</w:t>
      </w:r>
      <w:bookmarkEnd w:id="2347"/>
      <w:bookmarkEnd w:id="2348"/>
      <w:bookmarkEnd w:id="2349"/>
      <w:bookmarkEnd w:id="2350"/>
      <w:bookmarkEnd w:id="2351"/>
      <w:bookmarkEnd w:id="2352"/>
      <w:bookmarkEnd w:id="2353"/>
      <w:bookmarkEnd w:id="2354"/>
      <w:bookmarkEnd w:id="2355"/>
      <w:bookmarkEnd w:id="2356"/>
      <w:bookmarkEnd w:id="2357"/>
    </w:p>
    <w:p w14:paraId="74E62A91" w14:textId="77777777" w:rsidR="00972FED" w:rsidRPr="006F0B54" w:rsidRDefault="00972FED" w:rsidP="00972FED">
      <w:pPr>
        <w:pStyle w:val="H6"/>
        <w:rPr>
          <w:lang w:eastAsia="sv-SE"/>
        </w:rPr>
      </w:pPr>
      <w:bookmarkStart w:id="2358" w:name="_Toc21101235"/>
      <w:bookmarkStart w:id="2359" w:name="_Toc29810274"/>
      <w:bookmarkStart w:id="2360" w:name="_Toc37273551"/>
      <w:bookmarkStart w:id="2361" w:name="_Toc45884868"/>
      <w:r w:rsidRPr="006F0B54">
        <w:rPr>
          <w:lang w:eastAsia="sv-SE"/>
        </w:rPr>
        <w:t>6.7.5.4.4.1</w:t>
      </w:r>
      <w:r w:rsidRPr="006F0B54">
        <w:rPr>
          <w:lang w:eastAsia="sv-SE"/>
        </w:rPr>
        <w:tab/>
        <w:t>Initial conditions</w:t>
      </w:r>
      <w:bookmarkEnd w:id="2358"/>
      <w:bookmarkEnd w:id="2359"/>
      <w:bookmarkEnd w:id="2360"/>
      <w:bookmarkEnd w:id="2361"/>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362" w:name="_Toc21101236"/>
      <w:bookmarkStart w:id="2363" w:name="_Toc29810275"/>
      <w:bookmarkStart w:id="2364"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365" w:name="_Toc45884869"/>
      <w:r w:rsidRPr="006F0B54">
        <w:rPr>
          <w:lang w:eastAsia="sv-SE"/>
        </w:rPr>
        <w:t>6.7.5.4.4.2</w:t>
      </w:r>
      <w:r w:rsidRPr="006F0B54">
        <w:rPr>
          <w:lang w:eastAsia="sv-SE"/>
        </w:rPr>
        <w:tab/>
        <w:t>Procedure</w:t>
      </w:r>
      <w:bookmarkEnd w:id="2362"/>
      <w:bookmarkEnd w:id="2363"/>
      <w:bookmarkEnd w:id="2364"/>
      <w:bookmarkEnd w:id="2365"/>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366" w:name="_Toc21101237"/>
      <w:bookmarkStart w:id="2367" w:name="_Toc29810276"/>
      <w:bookmarkStart w:id="2368" w:name="_Toc37273553"/>
      <w:bookmarkStart w:id="2369" w:name="_Toc45884870"/>
      <w:bookmarkStart w:id="2370" w:name="_Toc53182806"/>
      <w:bookmarkStart w:id="2371" w:name="_Toc58865200"/>
      <w:bookmarkStart w:id="2372" w:name="_Toc58866782"/>
      <w:bookmarkStart w:id="2373" w:name="_Toc66717815"/>
      <w:bookmarkStart w:id="2374" w:name="_Toc74930376"/>
      <w:bookmarkStart w:id="2375" w:name="_Toc76544661"/>
      <w:bookmarkStart w:id="2376" w:name="_Toc82538997"/>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366"/>
      <w:bookmarkEnd w:id="2367"/>
      <w:bookmarkEnd w:id="2368"/>
      <w:bookmarkEnd w:id="2369"/>
      <w:bookmarkEnd w:id="2370"/>
      <w:bookmarkEnd w:id="2371"/>
      <w:bookmarkEnd w:id="2372"/>
      <w:bookmarkEnd w:id="2373"/>
      <w:bookmarkEnd w:id="2374"/>
      <w:bookmarkEnd w:id="2375"/>
      <w:bookmarkEnd w:id="2376"/>
    </w:p>
    <w:p w14:paraId="278A88DE" w14:textId="77777777" w:rsidR="00972FED" w:rsidRPr="006F0B54" w:rsidRDefault="00972FED" w:rsidP="00972FED">
      <w:pPr>
        <w:pStyle w:val="H6"/>
        <w:rPr>
          <w:lang w:eastAsia="sv-SE"/>
        </w:rPr>
      </w:pPr>
      <w:bookmarkStart w:id="2377" w:name="_Toc21101238"/>
      <w:bookmarkStart w:id="2378" w:name="_Toc29810277"/>
      <w:bookmarkStart w:id="2379" w:name="_Toc37273554"/>
      <w:bookmarkStart w:id="2380" w:name="_Toc45884871"/>
      <w:r w:rsidRPr="006F0B54">
        <w:t>6.7.5.4.5.1</w:t>
      </w:r>
      <w:r w:rsidRPr="006F0B54">
        <w:tab/>
        <w:t xml:space="preserve">Test requirement for </w:t>
      </w:r>
      <w:r w:rsidRPr="001A1BA4">
        <w:rPr>
          <w:i/>
          <w:iCs/>
        </w:rPr>
        <w:t>BS type 1-O</w:t>
      </w:r>
      <w:bookmarkEnd w:id="2377"/>
      <w:bookmarkEnd w:id="2378"/>
      <w:bookmarkEnd w:id="2379"/>
      <w:bookmarkEnd w:id="2380"/>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381" w:name="_Toc45884872"/>
      <w:bookmarkStart w:id="2382" w:name="_Hlk40357176"/>
      <w:r>
        <w:t>6.7.5.4.5.2</w:t>
      </w:r>
      <w:r>
        <w:tab/>
        <w:t xml:space="preserve">Test requirement for </w:t>
      </w:r>
      <w:r w:rsidRPr="001A1BA4">
        <w:rPr>
          <w:i/>
          <w:iCs/>
        </w:rPr>
        <w:t>BS type 2-O</w:t>
      </w:r>
      <w:bookmarkEnd w:id="2381"/>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382"/>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383" w:name="_Toc21101239"/>
      <w:bookmarkStart w:id="2384" w:name="_Toc29810278"/>
      <w:bookmarkStart w:id="2385" w:name="_Toc37273555"/>
      <w:bookmarkStart w:id="2386" w:name="_Toc45884873"/>
      <w:bookmarkStart w:id="2387" w:name="_Toc53182807"/>
      <w:bookmarkStart w:id="2388" w:name="_Toc58865201"/>
      <w:bookmarkStart w:id="2389" w:name="_Toc58866783"/>
      <w:bookmarkStart w:id="2390" w:name="_Toc66717816"/>
      <w:bookmarkStart w:id="2391" w:name="_Toc74930377"/>
      <w:bookmarkStart w:id="2392" w:name="_Toc76544662"/>
      <w:bookmarkStart w:id="2393" w:name="_Toc82538998"/>
      <w:r w:rsidRPr="006F0B54">
        <w:t>6.7.5.5</w:t>
      </w:r>
      <w:r w:rsidRPr="006F0B54">
        <w:tab/>
      </w:r>
      <w:r w:rsidRPr="006F0B54">
        <w:rPr>
          <w:lang w:val="en-US"/>
        </w:rPr>
        <w:t>Co-location requirements</w:t>
      </w:r>
      <w:bookmarkEnd w:id="2383"/>
      <w:bookmarkEnd w:id="2384"/>
      <w:bookmarkEnd w:id="2385"/>
      <w:bookmarkEnd w:id="2386"/>
      <w:bookmarkEnd w:id="2387"/>
      <w:bookmarkEnd w:id="2388"/>
      <w:bookmarkEnd w:id="2389"/>
      <w:bookmarkEnd w:id="2390"/>
      <w:bookmarkEnd w:id="2391"/>
      <w:bookmarkEnd w:id="2392"/>
      <w:bookmarkEnd w:id="2393"/>
    </w:p>
    <w:p w14:paraId="07A2A2AA" w14:textId="77777777" w:rsidR="00972FED" w:rsidRPr="006F0B54" w:rsidRDefault="00972FED" w:rsidP="00972FED">
      <w:pPr>
        <w:pStyle w:val="Heading5"/>
        <w:rPr>
          <w:lang w:eastAsia="sv-SE"/>
        </w:rPr>
      </w:pPr>
      <w:bookmarkStart w:id="2394" w:name="_Toc21101240"/>
      <w:bookmarkStart w:id="2395" w:name="_Toc29810279"/>
      <w:bookmarkStart w:id="2396" w:name="_Toc37273556"/>
      <w:bookmarkStart w:id="2397" w:name="_Toc45884874"/>
      <w:bookmarkStart w:id="2398" w:name="_Toc53182808"/>
      <w:bookmarkStart w:id="2399" w:name="_Toc58865202"/>
      <w:bookmarkStart w:id="2400" w:name="_Toc58866784"/>
      <w:bookmarkStart w:id="2401" w:name="_Toc66717817"/>
      <w:bookmarkStart w:id="2402" w:name="_Toc74930378"/>
      <w:bookmarkStart w:id="2403" w:name="_Toc76544663"/>
      <w:bookmarkStart w:id="2404" w:name="_Toc82538999"/>
      <w:r w:rsidRPr="006F0B54">
        <w:rPr>
          <w:lang w:eastAsia="sv-SE"/>
        </w:rPr>
        <w:t>6.7.5.5.1</w:t>
      </w:r>
      <w:r w:rsidRPr="006F0B54">
        <w:rPr>
          <w:lang w:eastAsia="sv-SE"/>
        </w:rPr>
        <w:tab/>
        <w:t>Definition and applicability</w:t>
      </w:r>
      <w:bookmarkEnd w:id="2394"/>
      <w:bookmarkEnd w:id="2395"/>
      <w:bookmarkEnd w:id="2396"/>
      <w:bookmarkEnd w:id="2397"/>
      <w:bookmarkEnd w:id="2398"/>
      <w:bookmarkEnd w:id="2399"/>
      <w:bookmarkEnd w:id="2400"/>
      <w:bookmarkEnd w:id="2401"/>
      <w:bookmarkEnd w:id="2402"/>
      <w:bookmarkEnd w:id="2403"/>
      <w:bookmarkEnd w:id="240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2405" w:name="_Toc21101241"/>
      <w:bookmarkStart w:id="2406" w:name="_Toc29810280"/>
      <w:bookmarkStart w:id="2407" w:name="_Toc37273557"/>
      <w:bookmarkStart w:id="2408" w:name="_Toc45884875"/>
      <w:bookmarkStart w:id="2409" w:name="_Toc53182809"/>
      <w:bookmarkStart w:id="2410" w:name="_Toc58865203"/>
      <w:bookmarkStart w:id="2411" w:name="_Toc58866785"/>
      <w:bookmarkStart w:id="2412" w:name="_Toc66717818"/>
      <w:bookmarkStart w:id="2413" w:name="_Toc74930379"/>
      <w:bookmarkStart w:id="2414" w:name="_Toc76544664"/>
      <w:bookmarkStart w:id="2415" w:name="_Toc82539000"/>
      <w:r w:rsidRPr="006F0B54">
        <w:rPr>
          <w:lang w:eastAsia="sv-SE"/>
        </w:rPr>
        <w:t>6.7.5.5.2</w:t>
      </w:r>
      <w:r w:rsidRPr="006F0B54">
        <w:rPr>
          <w:lang w:eastAsia="sv-SE"/>
        </w:rPr>
        <w:tab/>
      </w:r>
      <w:r w:rsidRPr="006F0B54">
        <w:rPr>
          <w:lang w:val="en-US" w:eastAsia="sv-SE"/>
        </w:rPr>
        <w:t>Minimum requirements</w:t>
      </w:r>
      <w:bookmarkEnd w:id="2405"/>
      <w:bookmarkEnd w:id="2406"/>
      <w:bookmarkEnd w:id="2407"/>
      <w:bookmarkEnd w:id="2408"/>
      <w:bookmarkEnd w:id="2409"/>
      <w:bookmarkEnd w:id="2410"/>
      <w:bookmarkEnd w:id="2411"/>
      <w:bookmarkEnd w:id="2412"/>
      <w:bookmarkEnd w:id="2413"/>
      <w:bookmarkEnd w:id="2414"/>
      <w:bookmarkEnd w:id="2415"/>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2416" w:name="_Toc21101242"/>
      <w:bookmarkStart w:id="2417" w:name="_Toc29810281"/>
      <w:bookmarkStart w:id="2418" w:name="_Toc37273558"/>
      <w:bookmarkStart w:id="2419" w:name="_Toc45884876"/>
      <w:bookmarkStart w:id="2420" w:name="_Toc53182810"/>
      <w:bookmarkStart w:id="2421" w:name="_Toc58865204"/>
      <w:bookmarkStart w:id="2422" w:name="_Toc58866786"/>
      <w:bookmarkStart w:id="2423" w:name="_Toc66717819"/>
      <w:bookmarkStart w:id="2424" w:name="_Toc74930380"/>
      <w:bookmarkStart w:id="2425" w:name="_Toc76544665"/>
      <w:bookmarkStart w:id="2426" w:name="_Toc82539001"/>
      <w:r w:rsidRPr="006F0B54">
        <w:rPr>
          <w:lang w:eastAsia="sv-SE"/>
        </w:rPr>
        <w:t>6.7.5.5.3</w:t>
      </w:r>
      <w:r w:rsidRPr="006F0B54">
        <w:rPr>
          <w:lang w:eastAsia="sv-SE"/>
        </w:rPr>
        <w:tab/>
      </w:r>
      <w:r w:rsidRPr="006F0B54">
        <w:rPr>
          <w:lang w:val="en-US" w:eastAsia="sv-SE"/>
        </w:rPr>
        <w:t>Test purpose</w:t>
      </w:r>
      <w:bookmarkEnd w:id="2416"/>
      <w:bookmarkEnd w:id="2417"/>
      <w:bookmarkEnd w:id="2418"/>
      <w:bookmarkEnd w:id="2419"/>
      <w:bookmarkEnd w:id="2420"/>
      <w:bookmarkEnd w:id="2421"/>
      <w:bookmarkEnd w:id="2422"/>
      <w:bookmarkEnd w:id="2423"/>
      <w:bookmarkEnd w:id="2424"/>
      <w:bookmarkEnd w:id="2425"/>
      <w:bookmarkEnd w:id="2426"/>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2427" w:name="_Toc21101243"/>
      <w:bookmarkStart w:id="2428" w:name="_Toc29810282"/>
      <w:bookmarkStart w:id="2429" w:name="_Toc37273559"/>
      <w:bookmarkStart w:id="2430" w:name="_Toc45884877"/>
      <w:bookmarkStart w:id="2431" w:name="_Toc53182811"/>
      <w:bookmarkStart w:id="2432" w:name="_Toc58865205"/>
      <w:bookmarkStart w:id="2433" w:name="_Toc58866787"/>
      <w:bookmarkStart w:id="2434" w:name="_Toc66717820"/>
      <w:bookmarkStart w:id="2435" w:name="_Toc74930381"/>
      <w:bookmarkStart w:id="2436" w:name="_Toc76544666"/>
      <w:bookmarkStart w:id="2437" w:name="_Toc82539002"/>
      <w:r w:rsidRPr="006F0B54">
        <w:rPr>
          <w:lang w:eastAsia="sv-SE"/>
        </w:rPr>
        <w:t>6.7.5.5.4</w:t>
      </w:r>
      <w:r w:rsidRPr="006F0B54">
        <w:rPr>
          <w:lang w:eastAsia="sv-SE"/>
        </w:rPr>
        <w:tab/>
      </w:r>
      <w:r w:rsidRPr="006F0B54">
        <w:rPr>
          <w:lang w:val="en-US" w:eastAsia="sv-SE"/>
        </w:rPr>
        <w:t>Method of test</w:t>
      </w:r>
      <w:bookmarkEnd w:id="2427"/>
      <w:bookmarkEnd w:id="2428"/>
      <w:bookmarkEnd w:id="2429"/>
      <w:bookmarkEnd w:id="2430"/>
      <w:bookmarkEnd w:id="2431"/>
      <w:bookmarkEnd w:id="2432"/>
      <w:bookmarkEnd w:id="2433"/>
      <w:bookmarkEnd w:id="2434"/>
      <w:bookmarkEnd w:id="2435"/>
      <w:bookmarkEnd w:id="2436"/>
      <w:bookmarkEnd w:id="2437"/>
    </w:p>
    <w:p w14:paraId="1AE0A6B4" w14:textId="77777777" w:rsidR="00972FED" w:rsidRPr="006F0B54" w:rsidRDefault="00972FED" w:rsidP="00972FED">
      <w:pPr>
        <w:pStyle w:val="H6"/>
      </w:pPr>
      <w:bookmarkStart w:id="2438" w:name="_Toc21101244"/>
      <w:bookmarkStart w:id="2439" w:name="_Toc29810283"/>
      <w:bookmarkStart w:id="2440" w:name="_Toc37273560"/>
      <w:bookmarkStart w:id="2441" w:name="_Toc45884878"/>
      <w:r w:rsidRPr="006F0B54">
        <w:t>6.7.5.5.4.1</w:t>
      </w:r>
      <w:r w:rsidRPr="006F0B54">
        <w:tab/>
        <w:t>Initial conditions</w:t>
      </w:r>
      <w:bookmarkEnd w:id="2438"/>
      <w:bookmarkEnd w:id="2439"/>
      <w:bookmarkEnd w:id="2440"/>
      <w:bookmarkEnd w:id="2441"/>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2442" w:name="_Toc21101245"/>
      <w:bookmarkStart w:id="2443" w:name="_Toc29810284"/>
      <w:bookmarkStart w:id="2444" w:name="_Toc37273561"/>
      <w:bookmarkStart w:id="2445" w:name="_Toc45884879"/>
      <w:r w:rsidRPr="006F0B54">
        <w:t>6.7.5.5.4.2</w:t>
      </w:r>
      <w:r w:rsidRPr="006F0B54">
        <w:tab/>
        <w:t>Procedure</w:t>
      </w:r>
      <w:bookmarkEnd w:id="2442"/>
      <w:bookmarkEnd w:id="2443"/>
      <w:bookmarkEnd w:id="2444"/>
      <w:bookmarkEnd w:id="2445"/>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2446" w:name="_Toc21101246"/>
      <w:bookmarkStart w:id="2447" w:name="_Toc29810285"/>
      <w:bookmarkStart w:id="2448" w:name="_Toc37273562"/>
      <w:bookmarkStart w:id="2449" w:name="_Toc45884880"/>
      <w:bookmarkStart w:id="2450" w:name="_Toc53182812"/>
      <w:bookmarkStart w:id="2451" w:name="_Toc58865206"/>
      <w:bookmarkStart w:id="2452" w:name="_Toc58866788"/>
      <w:bookmarkStart w:id="2453" w:name="_Toc66717821"/>
      <w:bookmarkStart w:id="2454" w:name="_Toc74930382"/>
      <w:bookmarkStart w:id="2455" w:name="_Toc76544667"/>
      <w:bookmarkStart w:id="2456" w:name="_Toc82539003"/>
      <w:r w:rsidRPr="006F0B54">
        <w:rPr>
          <w:lang w:eastAsia="sv-SE"/>
        </w:rPr>
        <w:t>6.7.5.5.5</w:t>
      </w:r>
      <w:r w:rsidRPr="006F0B54">
        <w:rPr>
          <w:lang w:eastAsia="sv-SE"/>
        </w:rPr>
        <w:tab/>
        <w:t>Test requirements</w:t>
      </w:r>
      <w:bookmarkEnd w:id="2446"/>
      <w:bookmarkEnd w:id="2447"/>
      <w:bookmarkEnd w:id="2448"/>
      <w:bookmarkEnd w:id="2449"/>
      <w:bookmarkEnd w:id="2450"/>
      <w:bookmarkEnd w:id="2451"/>
      <w:bookmarkEnd w:id="2452"/>
      <w:bookmarkEnd w:id="2453"/>
      <w:bookmarkEnd w:id="2454"/>
      <w:bookmarkEnd w:id="2455"/>
      <w:bookmarkEnd w:id="2456"/>
    </w:p>
    <w:p w14:paraId="428F7AE8" w14:textId="77777777" w:rsidR="00972FED" w:rsidRPr="006F0B54" w:rsidRDefault="00972FED" w:rsidP="00972FED">
      <w:pPr>
        <w:pStyle w:val="H6"/>
      </w:pPr>
      <w:bookmarkStart w:id="2457" w:name="_Toc21101247"/>
      <w:bookmarkStart w:id="2458" w:name="_Toc29810286"/>
      <w:bookmarkStart w:id="2459" w:name="_Toc37273563"/>
      <w:bookmarkStart w:id="2460" w:name="_Toc45884881"/>
      <w:r w:rsidRPr="006F0B54">
        <w:t>6.7.5.5.5.1</w:t>
      </w:r>
      <w:r w:rsidRPr="006F0B54">
        <w:tab/>
        <w:t xml:space="preserve">Test requirement for </w:t>
      </w:r>
      <w:r w:rsidRPr="001A1BA4">
        <w:rPr>
          <w:i/>
          <w:iCs/>
        </w:rPr>
        <w:t>BS type 1-O</w:t>
      </w:r>
      <w:bookmarkEnd w:id="2457"/>
      <w:bookmarkEnd w:id="2458"/>
      <w:bookmarkEnd w:id="2459"/>
      <w:bookmarkEnd w:id="2460"/>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2461" w:name="_Toc21101248"/>
      <w:bookmarkStart w:id="2462" w:name="_Toc29810287"/>
      <w:bookmarkStart w:id="2463" w:name="_Toc37273564"/>
      <w:bookmarkStart w:id="2464" w:name="_Toc45884882"/>
      <w:bookmarkStart w:id="2465" w:name="_Toc53182813"/>
      <w:bookmarkStart w:id="2466" w:name="_Toc58865207"/>
      <w:bookmarkStart w:id="2467" w:name="_Toc58866789"/>
      <w:bookmarkStart w:id="2468" w:name="_Toc66717822"/>
      <w:bookmarkStart w:id="2469" w:name="_Toc74930383"/>
      <w:bookmarkStart w:id="2470" w:name="_Toc76544668"/>
      <w:bookmarkStart w:id="2471" w:name="_Toc82539004"/>
      <w:r w:rsidRPr="006F0B54">
        <w:t>6.8</w:t>
      </w:r>
      <w:r w:rsidRPr="006F0B54">
        <w:tab/>
        <w:t>OTA transmitter intermodulation</w:t>
      </w:r>
      <w:bookmarkEnd w:id="2461"/>
      <w:bookmarkEnd w:id="2462"/>
      <w:bookmarkEnd w:id="2463"/>
      <w:bookmarkEnd w:id="2464"/>
      <w:bookmarkEnd w:id="2465"/>
      <w:bookmarkEnd w:id="2466"/>
      <w:bookmarkEnd w:id="2467"/>
      <w:bookmarkEnd w:id="2468"/>
      <w:bookmarkEnd w:id="2469"/>
      <w:bookmarkEnd w:id="2470"/>
      <w:bookmarkEnd w:id="2471"/>
    </w:p>
    <w:p w14:paraId="3E22F383" w14:textId="77777777" w:rsidR="00972FED" w:rsidRPr="006F0B54" w:rsidRDefault="00972FED" w:rsidP="00972FED">
      <w:pPr>
        <w:pStyle w:val="Heading3"/>
      </w:pPr>
      <w:bookmarkStart w:id="2472" w:name="_Toc21101249"/>
      <w:bookmarkStart w:id="2473" w:name="_Toc29810288"/>
      <w:bookmarkStart w:id="2474" w:name="_Toc37273565"/>
      <w:bookmarkStart w:id="2475" w:name="_Toc45884883"/>
      <w:bookmarkStart w:id="2476" w:name="_Toc53182814"/>
      <w:bookmarkStart w:id="2477" w:name="_Toc58865208"/>
      <w:bookmarkStart w:id="2478" w:name="_Toc58866790"/>
      <w:bookmarkStart w:id="2479" w:name="_Toc66717823"/>
      <w:bookmarkStart w:id="2480" w:name="_Toc74930384"/>
      <w:bookmarkStart w:id="2481" w:name="_Toc76544669"/>
      <w:bookmarkStart w:id="2482" w:name="_Toc82539005"/>
      <w:r w:rsidRPr="006F0B54">
        <w:t>6.</w:t>
      </w:r>
      <w:r w:rsidRPr="006F0B54">
        <w:rPr>
          <w:lang w:val="en-US"/>
        </w:rPr>
        <w:t>8</w:t>
      </w:r>
      <w:r w:rsidRPr="006F0B54">
        <w:t>.1</w:t>
      </w:r>
      <w:r w:rsidRPr="006F0B54">
        <w:tab/>
        <w:t>Definition and applicability</w:t>
      </w:r>
      <w:bookmarkEnd w:id="2472"/>
      <w:bookmarkEnd w:id="2473"/>
      <w:bookmarkEnd w:id="2474"/>
      <w:bookmarkEnd w:id="2475"/>
      <w:bookmarkEnd w:id="2476"/>
      <w:bookmarkEnd w:id="2477"/>
      <w:bookmarkEnd w:id="2478"/>
      <w:bookmarkEnd w:id="2479"/>
      <w:bookmarkEnd w:id="2480"/>
      <w:bookmarkEnd w:id="2481"/>
      <w:bookmarkEnd w:id="2482"/>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2483" w:name="_Toc21101250"/>
      <w:bookmarkStart w:id="2484" w:name="_Toc29810289"/>
      <w:bookmarkStart w:id="2485" w:name="_Toc37273566"/>
      <w:bookmarkStart w:id="2486" w:name="_Toc45884884"/>
      <w:bookmarkStart w:id="2487" w:name="_Toc53182815"/>
      <w:bookmarkStart w:id="2488" w:name="_Toc58865209"/>
      <w:bookmarkStart w:id="2489" w:name="_Toc58866791"/>
      <w:bookmarkStart w:id="2490" w:name="_Toc66717824"/>
      <w:bookmarkStart w:id="2491" w:name="_Toc74930385"/>
      <w:bookmarkStart w:id="2492" w:name="_Toc76544670"/>
      <w:bookmarkStart w:id="2493" w:name="_Toc82539006"/>
      <w:r w:rsidRPr="006F0B54">
        <w:t>6.8.2</w:t>
      </w:r>
      <w:r w:rsidRPr="006F0B54">
        <w:tab/>
        <w:t>Minimum requirement</w:t>
      </w:r>
      <w:bookmarkEnd w:id="2483"/>
      <w:bookmarkEnd w:id="2484"/>
      <w:bookmarkEnd w:id="2485"/>
      <w:bookmarkEnd w:id="2486"/>
      <w:bookmarkEnd w:id="2487"/>
      <w:bookmarkEnd w:id="2488"/>
      <w:bookmarkEnd w:id="2489"/>
      <w:bookmarkEnd w:id="2490"/>
      <w:bookmarkEnd w:id="2491"/>
      <w:bookmarkEnd w:id="2492"/>
      <w:bookmarkEnd w:id="2493"/>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2494" w:name="_Toc21101251"/>
      <w:bookmarkStart w:id="2495" w:name="_Toc29810290"/>
      <w:bookmarkStart w:id="2496" w:name="_Toc37273567"/>
      <w:bookmarkStart w:id="2497" w:name="_Toc45884885"/>
      <w:bookmarkStart w:id="2498" w:name="_Toc53182816"/>
      <w:bookmarkStart w:id="2499" w:name="_Toc58865210"/>
      <w:bookmarkStart w:id="2500" w:name="_Toc58866792"/>
      <w:bookmarkStart w:id="2501" w:name="_Toc66717825"/>
      <w:bookmarkStart w:id="2502" w:name="_Toc74930386"/>
      <w:bookmarkStart w:id="2503" w:name="_Toc76544671"/>
      <w:bookmarkStart w:id="2504" w:name="_Toc82539007"/>
      <w:r w:rsidRPr="006F0B54">
        <w:t>6.8.3</w:t>
      </w:r>
      <w:r w:rsidRPr="006F0B54">
        <w:tab/>
        <w:t>Test purpose</w:t>
      </w:r>
      <w:bookmarkEnd w:id="2494"/>
      <w:bookmarkEnd w:id="2495"/>
      <w:bookmarkEnd w:id="2496"/>
      <w:bookmarkEnd w:id="2497"/>
      <w:bookmarkEnd w:id="2498"/>
      <w:bookmarkEnd w:id="2499"/>
      <w:bookmarkEnd w:id="2500"/>
      <w:bookmarkEnd w:id="2501"/>
      <w:bookmarkEnd w:id="2502"/>
      <w:bookmarkEnd w:id="2503"/>
      <w:bookmarkEnd w:id="2504"/>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2505" w:name="_Toc21101252"/>
      <w:bookmarkStart w:id="2506" w:name="_Toc29810291"/>
      <w:bookmarkStart w:id="2507" w:name="_Toc37273568"/>
      <w:bookmarkStart w:id="2508" w:name="_Toc45884886"/>
      <w:bookmarkStart w:id="2509" w:name="_Toc53182817"/>
      <w:bookmarkStart w:id="2510" w:name="_Toc58865211"/>
      <w:bookmarkStart w:id="2511" w:name="_Toc58866793"/>
      <w:bookmarkStart w:id="2512" w:name="_Toc66717826"/>
      <w:bookmarkStart w:id="2513" w:name="_Toc74930387"/>
      <w:bookmarkStart w:id="2514" w:name="_Toc76544672"/>
      <w:bookmarkStart w:id="2515" w:name="_Toc82539008"/>
      <w:r w:rsidRPr="006F0B54">
        <w:t>6.8.4</w:t>
      </w:r>
      <w:r w:rsidRPr="006F0B54">
        <w:tab/>
        <w:t>Method of test</w:t>
      </w:r>
      <w:bookmarkEnd w:id="2505"/>
      <w:bookmarkEnd w:id="2506"/>
      <w:bookmarkEnd w:id="2507"/>
      <w:bookmarkEnd w:id="2508"/>
      <w:bookmarkEnd w:id="2509"/>
      <w:bookmarkEnd w:id="2510"/>
      <w:bookmarkEnd w:id="2511"/>
      <w:bookmarkEnd w:id="2512"/>
      <w:bookmarkEnd w:id="2513"/>
      <w:bookmarkEnd w:id="2514"/>
      <w:bookmarkEnd w:id="2515"/>
    </w:p>
    <w:p w14:paraId="36D85B40" w14:textId="77777777" w:rsidR="00972FED" w:rsidRPr="006F0B54" w:rsidRDefault="00972FED" w:rsidP="00972FED">
      <w:pPr>
        <w:pStyle w:val="Heading4"/>
      </w:pPr>
      <w:bookmarkStart w:id="2516" w:name="_Toc21101253"/>
      <w:bookmarkStart w:id="2517" w:name="_Toc29810292"/>
      <w:bookmarkStart w:id="2518" w:name="_Toc37273569"/>
      <w:bookmarkStart w:id="2519" w:name="_Toc45884887"/>
      <w:bookmarkStart w:id="2520" w:name="_Toc53182818"/>
      <w:bookmarkStart w:id="2521" w:name="_Toc58865212"/>
      <w:bookmarkStart w:id="2522" w:name="_Toc58866794"/>
      <w:bookmarkStart w:id="2523" w:name="_Toc66717827"/>
      <w:bookmarkStart w:id="2524" w:name="_Toc74930388"/>
      <w:bookmarkStart w:id="2525" w:name="_Toc76544673"/>
      <w:bookmarkStart w:id="2526" w:name="_Toc82539009"/>
      <w:r w:rsidRPr="006F0B54">
        <w:t>6.8.4.1</w:t>
      </w:r>
      <w:r w:rsidRPr="006F0B54">
        <w:tab/>
        <w:t>Initial conditions</w:t>
      </w:r>
      <w:bookmarkEnd w:id="2516"/>
      <w:bookmarkEnd w:id="2517"/>
      <w:bookmarkEnd w:id="2518"/>
      <w:bookmarkEnd w:id="2519"/>
      <w:bookmarkEnd w:id="2520"/>
      <w:bookmarkEnd w:id="2521"/>
      <w:bookmarkEnd w:id="2522"/>
      <w:bookmarkEnd w:id="2523"/>
      <w:bookmarkEnd w:id="2524"/>
      <w:bookmarkEnd w:id="2525"/>
      <w:bookmarkEnd w:id="252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2527" w:name="_Toc21101254"/>
      <w:bookmarkStart w:id="2528" w:name="_Toc29810293"/>
      <w:bookmarkStart w:id="2529" w:name="_Toc37273570"/>
      <w:bookmarkStart w:id="2530" w:name="_Toc45884888"/>
      <w:bookmarkStart w:id="2531" w:name="_Toc53182819"/>
      <w:bookmarkStart w:id="2532" w:name="_Toc58865213"/>
      <w:bookmarkStart w:id="2533" w:name="_Toc58866795"/>
      <w:bookmarkStart w:id="2534" w:name="_Toc66717828"/>
      <w:bookmarkStart w:id="2535" w:name="_Toc74930389"/>
      <w:bookmarkStart w:id="2536" w:name="_Toc76544674"/>
      <w:bookmarkStart w:id="2537" w:name="_Toc82539010"/>
      <w:r w:rsidRPr="001A1BA4">
        <w:t>6.8.4.2</w:t>
      </w:r>
      <w:r w:rsidRPr="001A1BA4">
        <w:tab/>
        <w:t>Procedure</w:t>
      </w:r>
      <w:bookmarkEnd w:id="2527"/>
      <w:bookmarkEnd w:id="2528"/>
      <w:bookmarkEnd w:id="2529"/>
      <w:bookmarkEnd w:id="2530"/>
      <w:bookmarkEnd w:id="2531"/>
      <w:bookmarkEnd w:id="2532"/>
      <w:bookmarkEnd w:id="2533"/>
      <w:bookmarkEnd w:id="2534"/>
      <w:bookmarkEnd w:id="2535"/>
      <w:bookmarkEnd w:id="2536"/>
      <w:bookmarkEnd w:id="2537"/>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2538" w:name="_Toc21101255"/>
      <w:bookmarkStart w:id="2539" w:name="_Toc29810294"/>
      <w:bookmarkStart w:id="2540" w:name="_Toc37273571"/>
      <w:bookmarkStart w:id="2541" w:name="_Toc45884889"/>
      <w:bookmarkStart w:id="2542" w:name="_Toc53182820"/>
      <w:bookmarkStart w:id="2543" w:name="_Toc58865214"/>
      <w:bookmarkStart w:id="2544" w:name="_Toc58866796"/>
      <w:bookmarkStart w:id="2545" w:name="_Toc66717829"/>
      <w:bookmarkStart w:id="2546" w:name="_Toc74930390"/>
      <w:bookmarkStart w:id="2547" w:name="_Toc76544675"/>
      <w:bookmarkStart w:id="2548" w:name="_Toc82539011"/>
      <w:r w:rsidRPr="006F0B54">
        <w:t>6.8.5</w:t>
      </w:r>
      <w:r w:rsidRPr="006F0B54">
        <w:tab/>
        <w:t>Test requirement</w:t>
      </w:r>
      <w:r w:rsidRPr="006F0B54">
        <w:rPr>
          <w:lang w:val="en-US"/>
        </w:rPr>
        <w:t>s</w:t>
      </w:r>
      <w:bookmarkEnd w:id="2538"/>
      <w:bookmarkEnd w:id="2539"/>
      <w:bookmarkEnd w:id="2540"/>
      <w:bookmarkEnd w:id="2541"/>
      <w:bookmarkEnd w:id="2542"/>
      <w:bookmarkEnd w:id="2543"/>
      <w:bookmarkEnd w:id="2544"/>
      <w:bookmarkEnd w:id="2545"/>
      <w:bookmarkEnd w:id="2546"/>
      <w:bookmarkEnd w:id="2547"/>
      <w:bookmarkEnd w:id="2548"/>
    </w:p>
    <w:p w14:paraId="11EA6D88" w14:textId="77777777" w:rsidR="00972FED" w:rsidRPr="001A1BA4" w:rsidRDefault="00972FED" w:rsidP="00972FED">
      <w:pPr>
        <w:pStyle w:val="Heading4"/>
      </w:pPr>
      <w:bookmarkStart w:id="2549" w:name="_Toc21101256"/>
      <w:bookmarkStart w:id="2550" w:name="_Toc29810295"/>
      <w:bookmarkStart w:id="2551" w:name="_Toc37273572"/>
      <w:bookmarkStart w:id="2552" w:name="_Toc45884890"/>
      <w:bookmarkStart w:id="2553" w:name="_Toc53182821"/>
      <w:bookmarkStart w:id="2554" w:name="_Toc58865215"/>
      <w:bookmarkStart w:id="2555" w:name="_Toc58866797"/>
      <w:bookmarkStart w:id="2556" w:name="_Toc66717830"/>
      <w:bookmarkStart w:id="2557" w:name="_Toc74930391"/>
      <w:bookmarkStart w:id="2558" w:name="_Toc76544676"/>
      <w:bookmarkStart w:id="2559" w:name="_Toc82539012"/>
      <w:r w:rsidRPr="001A1BA4">
        <w:t>6.8.5.1</w:t>
      </w:r>
      <w:r w:rsidRPr="001A1BA4">
        <w:tab/>
        <w:t>Requirement for BS type 1-O</w:t>
      </w:r>
      <w:bookmarkEnd w:id="2549"/>
      <w:bookmarkEnd w:id="2550"/>
      <w:bookmarkEnd w:id="2551"/>
      <w:bookmarkEnd w:id="2552"/>
      <w:bookmarkEnd w:id="2553"/>
      <w:bookmarkEnd w:id="2554"/>
      <w:bookmarkEnd w:id="2555"/>
      <w:bookmarkEnd w:id="2556"/>
      <w:bookmarkEnd w:id="2557"/>
      <w:bookmarkEnd w:id="2558"/>
      <w:bookmarkEnd w:id="2559"/>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100pt;height:28pt;mso-position-horizontal-relative:page;mso-position-vertical-relative:page" o:ole="">
                  <v:fill o:detectmouseclick="t"/>
                  <v:imagedata r:id="rId59" o:title=""/>
                </v:shape>
                <o:OLEObject Type="Embed" ProgID="Equation.3" ShapeID="对象 9" DrawAspect="Content" ObjectID="_1694558918"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2560" w:name="_Toc21101257"/>
      <w:bookmarkStart w:id="2561" w:name="_Toc29810296"/>
      <w:bookmarkStart w:id="2562" w:name="_Toc37273573"/>
      <w:bookmarkStart w:id="2563" w:name="_Toc45884891"/>
      <w:bookmarkStart w:id="2564" w:name="_Toc53182822"/>
      <w:bookmarkStart w:id="2565" w:name="_Toc58865216"/>
      <w:bookmarkStart w:id="2566" w:name="_Toc58866798"/>
      <w:bookmarkStart w:id="2567" w:name="_Toc66717831"/>
      <w:bookmarkStart w:id="2568" w:name="_Toc74930392"/>
      <w:bookmarkStart w:id="2569" w:name="_Toc76544677"/>
      <w:bookmarkStart w:id="2570" w:name="_Toc82539013"/>
      <w:r w:rsidRPr="006F0B54">
        <w:t>7</w:t>
      </w:r>
      <w:r w:rsidRPr="006F0B54">
        <w:tab/>
        <w:t>Radiated receiver characteristics</w:t>
      </w:r>
      <w:bookmarkEnd w:id="2560"/>
      <w:bookmarkEnd w:id="2561"/>
      <w:bookmarkEnd w:id="2562"/>
      <w:bookmarkEnd w:id="2563"/>
      <w:bookmarkEnd w:id="2564"/>
      <w:bookmarkEnd w:id="2565"/>
      <w:bookmarkEnd w:id="2566"/>
      <w:bookmarkEnd w:id="2567"/>
      <w:bookmarkEnd w:id="2568"/>
      <w:bookmarkEnd w:id="2569"/>
      <w:bookmarkEnd w:id="2570"/>
    </w:p>
    <w:p w14:paraId="670B08C2" w14:textId="77777777" w:rsidR="00972FED" w:rsidRPr="006F0B54" w:rsidRDefault="00972FED" w:rsidP="00972FED">
      <w:pPr>
        <w:pStyle w:val="Heading2"/>
      </w:pPr>
      <w:bookmarkStart w:id="2571" w:name="_Toc21101258"/>
      <w:bookmarkStart w:id="2572" w:name="_Toc29810297"/>
      <w:bookmarkStart w:id="2573" w:name="_Toc37273574"/>
      <w:bookmarkStart w:id="2574" w:name="_Toc45884892"/>
      <w:bookmarkStart w:id="2575" w:name="_Toc53182823"/>
      <w:bookmarkStart w:id="2576" w:name="_Toc58865217"/>
      <w:bookmarkStart w:id="2577" w:name="_Toc58866799"/>
      <w:bookmarkStart w:id="2578" w:name="_Toc66717832"/>
      <w:bookmarkStart w:id="2579" w:name="_Toc74930393"/>
      <w:bookmarkStart w:id="2580" w:name="_Toc76544678"/>
      <w:bookmarkStart w:id="2581" w:name="_Toc82539014"/>
      <w:r w:rsidRPr="006F0B54">
        <w:t>7.1</w:t>
      </w:r>
      <w:r w:rsidRPr="006F0B54">
        <w:tab/>
        <w:t>General</w:t>
      </w:r>
      <w:bookmarkEnd w:id="2571"/>
      <w:bookmarkEnd w:id="2572"/>
      <w:bookmarkEnd w:id="2573"/>
      <w:bookmarkEnd w:id="2574"/>
      <w:bookmarkEnd w:id="2575"/>
      <w:bookmarkEnd w:id="2576"/>
      <w:bookmarkEnd w:id="2577"/>
      <w:bookmarkEnd w:id="2578"/>
      <w:bookmarkEnd w:id="2579"/>
      <w:bookmarkEnd w:id="2580"/>
      <w:bookmarkEnd w:id="258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2582" w:name="_Toc21101259"/>
      <w:bookmarkStart w:id="2583" w:name="_Toc29810298"/>
      <w:bookmarkStart w:id="2584" w:name="_Toc37273575"/>
      <w:bookmarkStart w:id="2585" w:name="_Toc45884893"/>
      <w:bookmarkStart w:id="2586" w:name="_Toc53182824"/>
      <w:bookmarkStart w:id="2587" w:name="_Toc58865218"/>
      <w:bookmarkStart w:id="2588" w:name="_Toc58866800"/>
      <w:bookmarkStart w:id="2589" w:name="_Toc66717833"/>
      <w:bookmarkStart w:id="2590" w:name="_Toc74930394"/>
      <w:bookmarkStart w:id="2591" w:name="_Toc76544679"/>
      <w:bookmarkStart w:id="2592" w:name="_Toc82539015"/>
      <w:r w:rsidRPr="006F0B54">
        <w:t>7.2</w:t>
      </w:r>
      <w:r w:rsidRPr="006F0B54">
        <w:tab/>
        <w:t>OTA sensitivity</w:t>
      </w:r>
      <w:bookmarkEnd w:id="2582"/>
      <w:bookmarkEnd w:id="2583"/>
      <w:bookmarkEnd w:id="2584"/>
      <w:bookmarkEnd w:id="2585"/>
      <w:bookmarkEnd w:id="2586"/>
      <w:bookmarkEnd w:id="2587"/>
      <w:bookmarkEnd w:id="2588"/>
      <w:bookmarkEnd w:id="2589"/>
      <w:bookmarkEnd w:id="2590"/>
      <w:bookmarkEnd w:id="2591"/>
      <w:bookmarkEnd w:id="2592"/>
    </w:p>
    <w:p w14:paraId="79728B71" w14:textId="77777777" w:rsidR="00972FED" w:rsidRPr="006F0B54" w:rsidRDefault="00972FED" w:rsidP="00972FED">
      <w:pPr>
        <w:pStyle w:val="Heading3"/>
      </w:pPr>
      <w:bookmarkStart w:id="2593" w:name="_Toc21101260"/>
      <w:bookmarkStart w:id="2594" w:name="_Toc29810299"/>
      <w:bookmarkStart w:id="2595" w:name="_Toc37273576"/>
      <w:bookmarkStart w:id="2596" w:name="_Toc45884894"/>
      <w:bookmarkStart w:id="2597" w:name="_Toc53182825"/>
      <w:bookmarkStart w:id="2598" w:name="_Toc58865219"/>
      <w:bookmarkStart w:id="2599" w:name="_Toc58866801"/>
      <w:bookmarkStart w:id="2600" w:name="_Toc66717834"/>
      <w:bookmarkStart w:id="2601" w:name="_Toc74930395"/>
      <w:bookmarkStart w:id="2602" w:name="_Toc76544680"/>
      <w:bookmarkStart w:id="2603" w:name="_Toc82539016"/>
      <w:r w:rsidRPr="006F0B54">
        <w:t>7.2.1</w:t>
      </w:r>
      <w:r w:rsidRPr="006F0B54">
        <w:tab/>
        <w:t>Definition and applicability</w:t>
      </w:r>
      <w:bookmarkEnd w:id="2593"/>
      <w:bookmarkEnd w:id="2594"/>
      <w:bookmarkEnd w:id="2595"/>
      <w:bookmarkEnd w:id="2596"/>
      <w:bookmarkEnd w:id="2597"/>
      <w:bookmarkEnd w:id="2598"/>
      <w:bookmarkEnd w:id="2599"/>
      <w:bookmarkEnd w:id="2600"/>
      <w:bookmarkEnd w:id="2601"/>
      <w:bookmarkEnd w:id="2602"/>
      <w:bookmarkEnd w:id="2603"/>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2604" w:name="_Toc21101261"/>
      <w:bookmarkStart w:id="2605" w:name="_Toc29810300"/>
      <w:bookmarkStart w:id="2606" w:name="_Toc37273577"/>
      <w:bookmarkStart w:id="2607" w:name="_Toc45884895"/>
      <w:bookmarkStart w:id="2608" w:name="_Toc53182826"/>
      <w:bookmarkStart w:id="2609" w:name="_Toc58865220"/>
      <w:bookmarkStart w:id="2610" w:name="_Toc58866802"/>
      <w:bookmarkStart w:id="2611" w:name="_Toc66717835"/>
      <w:bookmarkStart w:id="2612" w:name="_Toc74930396"/>
      <w:bookmarkStart w:id="2613" w:name="_Toc76544681"/>
      <w:bookmarkStart w:id="2614" w:name="_Toc82539017"/>
      <w:r w:rsidRPr="006F0B54">
        <w:t>7.2.2</w:t>
      </w:r>
      <w:r w:rsidRPr="006F0B54">
        <w:tab/>
        <w:t>Minimum requirement</w:t>
      </w:r>
      <w:bookmarkEnd w:id="2604"/>
      <w:bookmarkEnd w:id="2605"/>
      <w:bookmarkEnd w:id="2606"/>
      <w:bookmarkEnd w:id="2607"/>
      <w:bookmarkEnd w:id="2608"/>
      <w:bookmarkEnd w:id="2609"/>
      <w:bookmarkEnd w:id="2610"/>
      <w:bookmarkEnd w:id="2611"/>
      <w:bookmarkEnd w:id="2612"/>
      <w:bookmarkEnd w:id="2613"/>
      <w:bookmarkEnd w:id="2614"/>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2615" w:name="_Toc21101262"/>
      <w:bookmarkStart w:id="2616" w:name="_Toc29810301"/>
      <w:bookmarkStart w:id="2617" w:name="_Toc37273578"/>
      <w:bookmarkStart w:id="2618" w:name="_Toc45884896"/>
      <w:bookmarkStart w:id="2619" w:name="_Toc53182827"/>
      <w:bookmarkStart w:id="2620" w:name="_Toc58865221"/>
      <w:bookmarkStart w:id="2621" w:name="_Toc58866803"/>
      <w:bookmarkStart w:id="2622" w:name="_Toc66717836"/>
      <w:bookmarkStart w:id="2623" w:name="_Toc74930397"/>
      <w:bookmarkStart w:id="2624" w:name="_Toc76544682"/>
      <w:bookmarkStart w:id="2625" w:name="_Toc82539018"/>
      <w:r w:rsidRPr="006F0B54">
        <w:t>7.2.3</w:t>
      </w:r>
      <w:r w:rsidRPr="006F0B54">
        <w:tab/>
        <w:t>Test Purpose</w:t>
      </w:r>
      <w:bookmarkEnd w:id="2615"/>
      <w:bookmarkEnd w:id="2616"/>
      <w:bookmarkEnd w:id="2617"/>
      <w:bookmarkEnd w:id="2618"/>
      <w:bookmarkEnd w:id="2619"/>
      <w:bookmarkEnd w:id="2620"/>
      <w:bookmarkEnd w:id="2621"/>
      <w:bookmarkEnd w:id="2622"/>
      <w:bookmarkEnd w:id="2623"/>
      <w:bookmarkEnd w:id="2624"/>
      <w:bookmarkEnd w:id="2625"/>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2626" w:name="_Toc21101263"/>
      <w:bookmarkStart w:id="2627" w:name="_Toc29810302"/>
      <w:bookmarkStart w:id="2628" w:name="_Toc37273579"/>
      <w:bookmarkStart w:id="2629" w:name="_Toc45884897"/>
      <w:bookmarkStart w:id="2630" w:name="_Toc53182828"/>
      <w:bookmarkStart w:id="2631" w:name="_Toc58865222"/>
      <w:bookmarkStart w:id="2632" w:name="_Toc58866804"/>
      <w:bookmarkStart w:id="2633" w:name="_Toc66717837"/>
      <w:bookmarkStart w:id="2634" w:name="_Toc74930398"/>
      <w:bookmarkStart w:id="2635" w:name="_Toc76544683"/>
      <w:bookmarkStart w:id="2636" w:name="_Toc82539019"/>
      <w:r w:rsidRPr="006F0B54">
        <w:t>7.2.4</w:t>
      </w:r>
      <w:r w:rsidRPr="006F0B54">
        <w:tab/>
        <w:t>Method of test</w:t>
      </w:r>
      <w:bookmarkEnd w:id="2626"/>
      <w:bookmarkEnd w:id="2627"/>
      <w:bookmarkEnd w:id="2628"/>
      <w:bookmarkEnd w:id="2629"/>
      <w:bookmarkEnd w:id="2630"/>
      <w:bookmarkEnd w:id="2631"/>
      <w:bookmarkEnd w:id="2632"/>
      <w:bookmarkEnd w:id="2633"/>
      <w:bookmarkEnd w:id="2634"/>
      <w:bookmarkEnd w:id="2635"/>
      <w:bookmarkEnd w:id="2636"/>
    </w:p>
    <w:p w14:paraId="235DD102" w14:textId="77777777" w:rsidR="00972FED" w:rsidRPr="006F0B54" w:rsidRDefault="00972FED" w:rsidP="00972FED">
      <w:pPr>
        <w:pStyle w:val="Heading4"/>
      </w:pPr>
      <w:bookmarkStart w:id="2637" w:name="_Toc21101264"/>
      <w:bookmarkStart w:id="2638" w:name="_Toc29810303"/>
      <w:bookmarkStart w:id="2639" w:name="_Toc37273580"/>
      <w:bookmarkStart w:id="2640" w:name="_Toc45884898"/>
      <w:bookmarkStart w:id="2641" w:name="_Toc53182829"/>
      <w:bookmarkStart w:id="2642" w:name="_Toc58865223"/>
      <w:bookmarkStart w:id="2643" w:name="_Toc58866805"/>
      <w:bookmarkStart w:id="2644" w:name="_Toc66717838"/>
      <w:bookmarkStart w:id="2645" w:name="_Toc74930399"/>
      <w:bookmarkStart w:id="2646" w:name="_Toc76544684"/>
      <w:bookmarkStart w:id="2647" w:name="_Toc82539020"/>
      <w:r w:rsidRPr="006F0B54">
        <w:t>7.2.4.1</w:t>
      </w:r>
      <w:r w:rsidRPr="006F0B54">
        <w:tab/>
        <w:t>Initial conditions</w:t>
      </w:r>
      <w:bookmarkEnd w:id="2637"/>
      <w:bookmarkEnd w:id="2638"/>
      <w:bookmarkEnd w:id="2639"/>
      <w:bookmarkEnd w:id="2640"/>
      <w:bookmarkEnd w:id="2641"/>
      <w:bookmarkEnd w:id="2642"/>
      <w:bookmarkEnd w:id="2643"/>
      <w:bookmarkEnd w:id="2644"/>
      <w:bookmarkEnd w:id="2645"/>
      <w:bookmarkEnd w:id="2646"/>
      <w:bookmarkEnd w:id="2647"/>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2648" w:name="_Toc21101265"/>
      <w:bookmarkStart w:id="2649" w:name="_Toc29810304"/>
      <w:bookmarkStart w:id="2650" w:name="_Toc37273581"/>
      <w:bookmarkStart w:id="2651" w:name="_Toc45884899"/>
      <w:bookmarkStart w:id="2652" w:name="_Toc53182830"/>
      <w:bookmarkStart w:id="2653" w:name="_Toc58865224"/>
      <w:bookmarkStart w:id="2654" w:name="_Toc58866806"/>
      <w:bookmarkStart w:id="2655" w:name="_Toc66717839"/>
      <w:bookmarkStart w:id="2656" w:name="_Toc74930400"/>
      <w:bookmarkStart w:id="2657" w:name="_Toc76544685"/>
      <w:bookmarkStart w:id="2658" w:name="_Toc82539021"/>
      <w:r w:rsidRPr="006F0B54">
        <w:t>7.2.4.2</w:t>
      </w:r>
      <w:r w:rsidRPr="006F0B54">
        <w:tab/>
        <w:t>Procedure</w:t>
      </w:r>
      <w:bookmarkEnd w:id="2648"/>
      <w:bookmarkEnd w:id="2649"/>
      <w:bookmarkEnd w:id="2650"/>
      <w:bookmarkEnd w:id="2651"/>
      <w:bookmarkEnd w:id="2652"/>
      <w:bookmarkEnd w:id="2653"/>
      <w:bookmarkEnd w:id="2654"/>
      <w:bookmarkEnd w:id="2655"/>
      <w:bookmarkEnd w:id="2656"/>
      <w:bookmarkEnd w:id="2657"/>
      <w:bookmarkEnd w:id="2658"/>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2659" w:name="_Toc21101266"/>
      <w:bookmarkStart w:id="2660" w:name="_Toc29810305"/>
      <w:bookmarkStart w:id="2661" w:name="_Toc37273582"/>
      <w:bookmarkStart w:id="2662" w:name="_Toc45884900"/>
      <w:bookmarkStart w:id="2663" w:name="_Toc53182831"/>
      <w:bookmarkStart w:id="2664" w:name="_Toc58865225"/>
      <w:bookmarkStart w:id="2665" w:name="_Toc58866807"/>
      <w:bookmarkStart w:id="2666" w:name="_Toc66717840"/>
      <w:bookmarkStart w:id="2667" w:name="_Toc74930401"/>
      <w:bookmarkStart w:id="2668" w:name="_Toc76544686"/>
      <w:bookmarkStart w:id="2669" w:name="_Toc82539022"/>
      <w:r w:rsidRPr="006F0B54">
        <w:t>7.2.5</w:t>
      </w:r>
      <w:r w:rsidRPr="006F0B54">
        <w:tab/>
        <w:t>Test requirements</w:t>
      </w:r>
      <w:bookmarkEnd w:id="2659"/>
      <w:bookmarkEnd w:id="2660"/>
      <w:bookmarkEnd w:id="2661"/>
      <w:bookmarkEnd w:id="2662"/>
      <w:bookmarkEnd w:id="2663"/>
      <w:bookmarkEnd w:id="2664"/>
      <w:bookmarkEnd w:id="2665"/>
      <w:bookmarkEnd w:id="2666"/>
      <w:bookmarkEnd w:id="2667"/>
      <w:bookmarkEnd w:id="2668"/>
      <w:bookmarkEnd w:id="2669"/>
    </w:p>
    <w:p w14:paraId="69BF8FD2" w14:textId="77777777" w:rsidR="00972FED" w:rsidRPr="006F0B54" w:rsidRDefault="00972FED" w:rsidP="00972FED">
      <w:pPr>
        <w:pStyle w:val="Heading4"/>
      </w:pPr>
      <w:bookmarkStart w:id="2670" w:name="_Toc21101267"/>
      <w:bookmarkStart w:id="2671" w:name="_Toc29810306"/>
      <w:bookmarkStart w:id="2672" w:name="_Toc37273583"/>
      <w:bookmarkStart w:id="2673" w:name="_Toc45884901"/>
      <w:bookmarkStart w:id="2674" w:name="_Toc53182832"/>
      <w:bookmarkStart w:id="2675" w:name="_Toc58865226"/>
      <w:bookmarkStart w:id="2676" w:name="_Toc58866808"/>
      <w:bookmarkStart w:id="2677" w:name="_Toc66717841"/>
      <w:bookmarkStart w:id="2678" w:name="_Toc74930402"/>
      <w:bookmarkStart w:id="2679" w:name="_Toc76544687"/>
      <w:bookmarkStart w:id="2680" w:name="_Toc82539023"/>
      <w:r w:rsidRPr="006F0B54">
        <w:t>7.2.5.1</w:t>
      </w:r>
      <w:r w:rsidRPr="006F0B54">
        <w:tab/>
        <w:t>General</w:t>
      </w:r>
      <w:bookmarkEnd w:id="2670"/>
      <w:bookmarkEnd w:id="2671"/>
      <w:bookmarkEnd w:id="2672"/>
      <w:bookmarkEnd w:id="2673"/>
      <w:bookmarkEnd w:id="2674"/>
      <w:bookmarkEnd w:id="2675"/>
      <w:bookmarkEnd w:id="2676"/>
      <w:bookmarkEnd w:id="2677"/>
      <w:bookmarkEnd w:id="2678"/>
      <w:bookmarkEnd w:id="2679"/>
      <w:bookmarkEnd w:id="2680"/>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2681" w:name="_Toc21101268"/>
      <w:bookmarkStart w:id="2682" w:name="_Toc29810307"/>
      <w:bookmarkStart w:id="2683" w:name="_Toc37273584"/>
      <w:bookmarkStart w:id="2684" w:name="_Toc45884902"/>
      <w:bookmarkStart w:id="2685" w:name="_Toc53182833"/>
      <w:bookmarkStart w:id="2686" w:name="_Toc58865227"/>
      <w:bookmarkStart w:id="2687" w:name="_Toc58866809"/>
      <w:bookmarkStart w:id="2688" w:name="_Toc66717842"/>
      <w:bookmarkStart w:id="2689" w:name="_Toc74930403"/>
      <w:bookmarkStart w:id="2690" w:name="_Toc76544688"/>
      <w:bookmarkStart w:id="2691" w:name="_Toc82539024"/>
      <w:r w:rsidRPr="006F0B54">
        <w:t>7.2.5.2</w:t>
      </w:r>
      <w:r w:rsidRPr="006F0B54">
        <w:tab/>
        <w:t xml:space="preserve">Test requirements for </w:t>
      </w:r>
      <w:r w:rsidRPr="006F0B54">
        <w:rPr>
          <w:i/>
        </w:rPr>
        <w:t>BS type 1-H</w:t>
      </w:r>
      <w:r w:rsidRPr="006F0B54">
        <w:t xml:space="preserve"> and </w:t>
      </w:r>
      <w:r w:rsidRPr="006F0B54">
        <w:rPr>
          <w:i/>
        </w:rPr>
        <w:t>BS type 1-O</w:t>
      </w:r>
      <w:bookmarkEnd w:id="2681"/>
      <w:bookmarkEnd w:id="2682"/>
      <w:bookmarkEnd w:id="2683"/>
      <w:bookmarkEnd w:id="2684"/>
      <w:bookmarkEnd w:id="2685"/>
      <w:bookmarkEnd w:id="2686"/>
      <w:bookmarkEnd w:id="2687"/>
      <w:bookmarkEnd w:id="2688"/>
      <w:bookmarkEnd w:id="2689"/>
      <w:bookmarkEnd w:id="2690"/>
      <w:bookmarkEnd w:id="269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2692" w:name="_Toc21101269"/>
      <w:bookmarkStart w:id="2693" w:name="_Toc29810308"/>
      <w:bookmarkStart w:id="2694" w:name="_Toc37273585"/>
      <w:bookmarkStart w:id="2695" w:name="_Toc45884903"/>
      <w:bookmarkStart w:id="2696" w:name="_Toc53182834"/>
      <w:bookmarkStart w:id="2697" w:name="_Toc58865228"/>
      <w:bookmarkStart w:id="2698" w:name="_Toc58866810"/>
      <w:bookmarkStart w:id="2699" w:name="_Toc66717843"/>
      <w:bookmarkStart w:id="2700" w:name="_Toc74930404"/>
      <w:bookmarkStart w:id="2701" w:name="_Toc76544689"/>
      <w:bookmarkStart w:id="2702" w:name="_Toc82539025"/>
      <w:r w:rsidRPr="006F0B54">
        <w:t>7.2.5.3</w:t>
      </w:r>
      <w:r w:rsidRPr="006F0B54">
        <w:tab/>
        <w:t xml:space="preserve">Test requirements for </w:t>
      </w:r>
      <w:r w:rsidRPr="006F0B54">
        <w:rPr>
          <w:i/>
        </w:rPr>
        <w:t>BS type 2-O</w:t>
      </w:r>
      <w:bookmarkEnd w:id="2692"/>
      <w:bookmarkEnd w:id="2693"/>
      <w:bookmarkEnd w:id="2694"/>
      <w:bookmarkEnd w:id="2695"/>
      <w:bookmarkEnd w:id="2696"/>
      <w:bookmarkEnd w:id="2697"/>
      <w:bookmarkEnd w:id="2698"/>
      <w:bookmarkEnd w:id="2699"/>
      <w:bookmarkEnd w:id="2700"/>
      <w:bookmarkEnd w:id="2701"/>
      <w:bookmarkEnd w:id="2702"/>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2703" w:name="_Toc21101270"/>
      <w:bookmarkStart w:id="2704" w:name="_Toc29810309"/>
      <w:bookmarkStart w:id="2705" w:name="_Toc37273586"/>
      <w:bookmarkStart w:id="2706" w:name="_Toc45884904"/>
      <w:bookmarkStart w:id="2707" w:name="_Toc53182835"/>
      <w:bookmarkStart w:id="2708" w:name="_Toc58865229"/>
      <w:bookmarkStart w:id="2709" w:name="_Toc58866811"/>
      <w:bookmarkStart w:id="2710" w:name="_Toc66717844"/>
      <w:bookmarkStart w:id="2711" w:name="_Toc74930405"/>
      <w:bookmarkStart w:id="2712" w:name="_Toc76544690"/>
      <w:bookmarkStart w:id="2713" w:name="_Toc82539026"/>
      <w:r w:rsidRPr="006F0B54">
        <w:t>7.3</w:t>
      </w:r>
      <w:r w:rsidRPr="006F0B54">
        <w:tab/>
        <w:t>OTA reference sensitivity level</w:t>
      </w:r>
      <w:bookmarkEnd w:id="2703"/>
      <w:bookmarkEnd w:id="2704"/>
      <w:bookmarkEnd w:id="2705"/>
      <w:bookmarkEnd w:id="2706"/>
      <w:bookmarkEnd w:id="2707"/>
      <w:bookmarkEnd w:id="2708"/>
      <w:bookmarkEnd w:id="2709"/>
      <w:bookmarkEnd w:id="2710"/>
      <w:bookmarkEnd w:id="2711"/>
      <w:bookmarkEnd w:id="2712"/>
      <w:bookmarkEnd w:id="2713"/>
    </w:p>
    <w:p w14:paraId="7A87236C" w14:textId="77777777" w:rsidR="00972FED" w:rsidRPr="006F0B54" w:rsidRDefault="00972FED" w:rsidP="00972FED">
      <w:pPr>
        <w:pStyle w:val="Heading3"/>
      </w:pPr>
      <w:bookmarkStart w:id="2714" w:name="_Toc21101271"/>
      <w:bookmarkStart w:id="2715" w:name="_Toc29810310"/>
      <w:bookmarkStart w:id="2716" w:name="_Toc37273587"/>
      <w:bookmarkStart w:id="2717" w:name="_Toc45884905"/>
      <w:bookmarkStart w:id="2718" w:name="_Toc53182836"/>
      <w:bookmarkStart w:id="2719" w:name="_Toc58865230"/>
      <w:bookmarkStart w:id="2720" w:name="_Toc58866812"/>
      <w:bookmarkStart w:id="2721" w:name="_Toc66717845"/>
      <w:bookmarkStart w:id="2722" w:name="_Toc74930406"/>
      <w:bookmarkStart w:id="2723" w:name="_Toc76544691"/>
      <w:bookmarkStart w:id="2724" w:name="_Toc82539027"/>
      <w:r w:rsidRPr="006F0B54">
        <w:t>7.3.1</w:t>
      </w:r>
      <w:r w:rsidRPr="006F0B54">
        <w:tab/>
        <w:t>Definition and applicability</w:t>
      </w:r>
      <w:bookmarkEnd w:id="2714"/>
      <w:bookmarkEnd w:id="2715"/>
      <w:bookmarkEnd w:id="2716"/>
      <w:bookmarkEnd w:id="2717"/>
      <w:bookmarkEnd w:id="2718"/>
      <w:bookmarkEnd w:id="2719"/>
      <w:bookmarkEnd w:id="2720"/>
      <w:bookmarkEnd w:id="2721"/>
      <w:bookmarkEnd w:id="2722"/>
      <w:bookmarkEnd w:id="2723"/>
      <w:bookmarkEnd w:id="2724"/>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2725" w:name="_Toc21101272"/>
      <w:bookmarkStart w:id="2726" w:name="_Toc29810311"/>
      <w:bookmarkStart w:id="2727" w:name="_Toc37273588"/>
      <w:bookmarkStart w:id="2728" w:name="_Toc45884906"/>
      <w:bookmarkStart w:id="2729" w:name="_Toc53182837"/>
      <w:bookmarkStart w:id="2730" w:name="_Toc58865231"/>
      <w:bookmarkStart w:id="2731" w:name="_Toc58866813"/>
      <w:bookmarkStart w:id="2732" w:name="_Toc66717846"/>
      <w:bookmarkStart w:id="2733" w:name="_Toc74930407"/>
      <w:bookmarkStart w:id="2734" w:name="_Toc76544692"/>
      <w:bookmarkStart w:id="2735" w:name="_Toc82539028"/>
      <w:r w:rsidRPr="006F0B54">
        <w:t>7.3.2</w:t>
      </w:r>
      <w:r w:rsidRPr="006F0B54">
        <w:tab/>
        <w:t>Minimum requirement</w:t>
      </w:r>
      <w:bookmarkEnd w:id="2725"/>
      <w:bookmarkEnd w:id="2726"/>
      <w:bookmarkEnd w:id="2727"/>
      <w:bookmarkEnd w:id="2728"/>
      <w:bookmarkEnd w:id="2729"/>
      <w:bookmarkEnd w:id="2730"/>
      <w:bookmarkEnd w:id="2731"/>
      <w:bookmarkEnd w:id="2732"/>
      <w:bookmarkEnd w:id="2733"/>
      <w:bookmarkEnd w:id="2734"/>
      <w:bookmarkEnd w:id="2735"/>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2736" w:name="_Toc21101273"/>
      <w:bookmarkStart w:id="2737" w:name="_Toc29810312"/>
      <w:bookmarkStart w:id="2738" w:name="_Toc37273589"/>
      <w:bookmarkStart w:id="2739" w:name="_Toc45884907"/>
      <w:bookmarkStart w:id="2740" w:name="_Toc53182838"/>
      <w:bookmarkStart w:id="2741" w:name="_Toc58865232"/>
      <w:bookmarkStart w:id="2742" w:name="_Toc58866814"/>
      <w:bookmarkStart w:id="2743" w:name="_Toc66717847"/>
      <w:bookmarkStart w:id="2744" w:name="_Toc74930408"/>
      <w:bookmarkStart w:id="2745" w:name="_Toc76544693"/>
      <w:bookmarkStart w:id="2746" w:name="_Toc82539029"/>
      <w:r w:rsidRPr="006F0B54">
        <w:t>7.3.3</w:t>
      </w:r>
      <w:r w:rsidRPr="006F0B54">
        <w:tab/>
        <w:t>Test Purpose</w:t>
      </w:r>
      <w:bookmarkEnd w:id="2736"/>
      <w:bookmarkEnd w:id="2737"/>
      <w:bookmarkEnd w:id="2738"/>
      <w:bookmarkEnd w:id="2739"/>
      <w:bookmarkEnd w:id="2740"/>
      <w:bookmarkEnd w:id="2741"/>
      <w:bookmarkEnd w:id="2742"/>
      <w:bookmarkEnd w:id="2743"/>
      <w:bookmarkEnd w:id="2744"/>
      <w:bookmarkEnd w:id="2745"/>
      <w:bookmarkEnd w:id="274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2747" w:name="_Toc21101274"/>
      <w:bookmarkStart w:id="2748" w:name="_Toc29810313"/>
      <w:bookmarkStart w:id="2749" w:name="_Toc37273590"/>
      <w:bookmarkStart w:id="2750" w:name="_Toc45884908"/>
      <w:bookmarkStart w:id="2751" w:name="_Toc53182839"/>
      <w:bookmarkStart w:id="2752" w:name="_Toc58865233"/>
      <w:bookmarkStart w:id="2753" w:name="_Toc58866815"/>
      <w:bookmarkStart w:id="2754" w:name="_Toc66717848"/>
      <w:bookmarkStart w:id="2755" w:name="_Toc74930409"/>
      <w:bookmarkStart w:id="2756" w:name="_Toc76544694"/>
      <w:bookmarkStart w:id="2757" w:name="_Toc82539030"/>
      <w:r w:rsidRPr="006F0B54">
        <w:t>7.3.4</w:t>
      </w:r>
      <w:r w:rsidRPr="006F0B54">
        <w:tab/>
        <w:t>Method of test</w:t>
      </w:r>
      <w:bookmarkEnd w:id="2747"/>
      <w:bookmarkEnd w:id="2748"/>
      <w:bookmarkEnd w:id="2749"/>
      <w:bookmarkEnd w:id="2750"/>
      <w:bookmarkEnd w:id="2751"/>
      <w:bookmarkEnd w:id="2752"/>
      <w:bookmarkEnd w:id="2753"/>
      <w:bookmarkEnd w:id="2754"/>
      <w:bookmarkEnd w:id="2755"/>
      <w:bookmarkEnd w:id="2756"/>
      <w:bookmarkEnd w:id="2757"/>
    </w:p>
    <w:p w14:paraId="77ABF5DE" w14:textId="77777777" w:rsidR="00972FED" w:rsidRPr="006F0B54" w:rsidRDefault="00972FED" w:rsidP="00972FED">
      <w:pPr>
        <w:pStyle w:val="Heading4"/>
      </w:pPr>
      <w:bookmarkStart w:id="2758" w:name="_Toc21101275"/>
      <w:bookmarkStart w:id="2759" w:name="_Toc29810314"/>
      <w:bookmarkStart w:id="2760" w:name="_Toc37273591"/>
      <w:bookmarkStart w:id="2761" w:name="_Toc45884909"/>
      <w:bookmarkStart w:id="2762" w:name="_Toc53182840"/>
      <w:bookmarkStart w:id="2763" w:name="_Toc58865234"/>
      <w:bookmarkStart w:id="2764" w:name="_Toc58866816"/>
      <w:bookmarkStart w:id="2765" w:name="_Toc66717849"/>
      <w:bookmarkStart w:id="2766" w:name="_Toc74930410"/>
      <w:bookmarkStart w:id="2767" w:name="_Toc76544695"/>
      <w:bookmarkStart w:id="2768" w:name="_Toc82539031"/>
      <w:r w:rsidRPr="006F0B54">
        <w:t>7.3.4.1</w:t>
      </w:r>
      <w:r w:rsidRPr="006F0B54">
        <w:tab/>
        <w:t>Initial conditions</w:t>
      </w:r>
      <w:bookmarkEnd w:id="2758"/>
      <w:bookmarkEnd w:id="2759"/>
      <w:bookmarkEnd w:id="2760"/>
      <w:bookmarkEnd w:id="2761"/>
      <w:bookmarkEnd w:id="2762"/>
      <w:bookmarkEnd w:id="2763"/>
      <w:bookmarkEnd w:id="2764"/>
      <w:bookmarkEnd w:id="2765"/>
      <w:bookmarkEnd w:id="2766"/>
      <w:bookmarkEnd w:id="2767"/>
      <w:bookmarkEnd w:id="2768"/>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2769" w:name="_Toc21101276"/>
      <w:bookmarkStart w:id="2770" w:name="_Toc29810315"/>
      <w:bookmarkStart w:id="2771" w:name="_Toc37273592"/>
      <w:bookmarkStart w:id="2772" w:name="_Toc45884910"/>
      <w:bookmarkStart w:id="2773" w:name="_Toc53182841"/>
      <w:bookmarkStart w:id="2774" w:name="_Toc58865235"/>
      <w:bookmarkStart w:id="2775" w:name="_Toc58866817"/>
      <w:bookmarkStart w:id="2776" w:name="_Toc66717850"/>
      <w:bookmarkStart w:id="2777" w:name="_Toc74930411"/>
      <w:bookmarkStart w:id="2778" w:name="_Toc76544696"/>
      <w:bookmarkStart w:id="2779" w:name="_Toc82539032"/>
      <w:r w:rsidRPr="006F0B54">
        <w:t>7.3.4.2</w:t>
      </w:r>
      <w:r w:rsidRPr="006F0B54">
        <w:tab/>
        <w:t>Procedure</w:t>
      </w:r>
      <w:bookmarkEnd w:id="2769"/>
      <w:bookmarkEnd w:id="2770"/>
      <w:bookmarkEnd w:id="2771"/>
      <w:bookmarkEnd w:id="2772"/>
      <w:bookmarkEnd w:id="2773"/>
      <w:bookmarkEnd w:id="2774"/>
      <w:bookmarkEnd w:id="2775"/>
      <w:bookmarkEnd w:id="2776"/>
      <w:bookmarkEnd w:id="2777"/>
      <w:bookmarkEnd w:id="2778"/>
      <w:bookmarkEnd w:id="2779"/>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2780" w:name="_Toc21101277"/>
      <w:bookmarkStart w:id="2781" w:name="_Toc29810316"/>
      <w:bookmarkStart w:id="2782" w:name="_Toc37273593"/>
      <w:bookmarkStart w:id="2783" w:name="_Toc45884911"/>
      <w:bookmarkStart w:id="2784" w:name="_Toc53182842"/>
      <w:bookmarkStart w:id="2785" w:name="_Toc58865236"/>
      <w:bookmarkStart w:id="2786" w:name="_Toc58866818"/>
      <w:bookmarkStart w:id="2787" w:name="_Toc66717851"/>
      <w:bookmarkStart w:id="2788" w:name="_Toc74930412"/>
      <w:bookmarkStart w:id="2789" w:name="_Toc76544697"/>
      <w:bookmarkStart w:id="2790" w:name="_Toc82539033"/>
      <w:r w:rsidRPr="006F0B54">
        <w:t>7.3.5</w:t>
      </w:r>
      <w:r w:rsidRPr="006F0B54">
        <w:tab/>
        <w:t>Test requirements</w:t>
      </w:r>
      <w:bookmarkEnd w:id="2780"/>
      <w:bookmarkEnd w:id="2781"/>
      <w:bookmarkEnd w:id="2782"/>
      <w:bookmarkEnd w:id="2783"/>
      <w:bookmarkEnd w:id="2784"/>
      <w:bookmarkEnd w:id="2785"/>
      <w:bookmarkEnd w:id="2786"/>
      <w:bookmarkEnd w:id="2787"/>
      <w:bookmarkEnd w:id="2788"/>
      <w:bookmarkEnd w:id="2789"/>
      <w:bookmarkEnd w:id="2790"/>
    </w:p>
    <w:p w14:paraId="49E3EDB3" w14:textId="77777777" w:rsidR="00972FED" w:rsidRPr="006F0B54" w:rsidRDefault="00972FED" w:rsidP="00972FED">
      <w:pPr>
        <w:pStyle w:val="Heading4"/>
      </w:pPr>
      <w:bookmarkStart w:id="2791" w:name="_Toc21101278"/>
      <w:bookmarkStart w:id="2792" w:name="_Toc29810317"/>
      <w:bookmarkStart w:id="2793" w:name="_Toc37273594"/>
      <w:bookmarkStart w:id="2794" w:name="_Toc45884912"/>
      <w:bookmarkStart w:id="2795" w:name="_Toc53182843"/>
      <w:bookmarkStart w:id="2796" w:name="_Toc58865237"/>
      <w:bookmarkStart w:id="2797" w:name="_Toc58866819"/>
      <w:bookmarkStart w:id="2798" w:name="_Toc66717852"/>
      <w:bookmarkStart w:id="2799" w:name="_Toc74930413"/>
      <w:bookmarkStart w:id="2800" w:name="_Toc76544698"/>
      <w:bookmarkStart w:id="2801" w:name="_Toc82539034"/>
      <w:r w:rsidRPr="006F0B54">
        <w:t>7.3.5.1</w:t>
      </w:r>
      <w:r w:rsidRPr="006F0B54">
        <w:tab/>
        <w:t>General</w:t>
      </w:r>
      <w:bookmarkEnd w:id="2791"/>
      <w:bookmarkEnd w:id="2792"/>
      <w:bookmarkEnd w:id="2793"/>
      <w:bookmarkEnd w:id="2794"/>
      <w:bookmarkEnd w:id="2795"/>
      <w:bookmarkEnd w:id="2796"/>
      <w:bookmarkEnd w:id="2797"/>
      <w:bookmarkEnd w:id="2798"/>
      <w:bookmarkEnd w:id="2799"/>
      <w:bookmarkEnd w:id="2800"/>
      <w:bookmarkEnd w:id="280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2802" w:name="_Toc21101279"/>
      <w:bookmarkStart w:id="2803" w:name="_Toc29810318"/>
      <w:bookmarkStart w:id="2804" w:name="_Toc37273595"/>
      <w:bookmarkStart w:id="2805" w:name="_Toc45884913"/>
      <w:bookmarkStart w:id="2806" w:name="_Toc53182844"/>
      <w:bookmarkStart w:id="2807" w:name="_Toc58865238"/>
      <w:bookmarkStart w:id="2808" w:name="_Toc58866820"/>
      <w:bookmarkStart w:id="2809" w:name="_Toc66717853"/>
      <w:bookmarkStart w:id="2810" w:name="_Toc74930414"/>
      <w:bookmarkStart w:id="2811" w:name="_Toc76544699"/>
      <w:bookmarkStart w:id="2812" w:name="_Toc82539035"/>
      <w:r w:rsidRPr="006F0B54">
        <w:t>7.3.5.2</w:t>
      </w:r>
      <w:r w:rsidRPr="006F0B54">
        <w:tab/>
        <w:t xml:space="preserve">Test requirements for </w:t>
      </w:r>
      <w:r w:rsidRPr="006F0B54">
        <w:rPr>
          <w:i/>
        </w:rPr>
        <w:t>BS type 1-O</w:t>
      </w:r>
      <w:bookmarkEnd w:id="2802"/>
      <w:bookmarkEnd w:id="2803"/>
      <w:bookmarkEnd w:id="2804"/>
      <w:bookmarkEnd w:id="2805"/>
      <w:bookmarkEnd w:id="2806"/>
      <w:bookmarkEnd w:id="2807"/>
      <w:bookmarkEnd w:id="2808"/>
      <w:bookmarkEnd w:id="2809"/>
      <w:bookmarkEnd w:id="2810"/>
      <w:bookmarkEnd w:id="2811"/>
      <w:bookmarkEnd w:id="2812"/>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2813" w:name="_Toc21101280"/>
      <w:bookmarkStart w:id="2814" w:name="_Toc29810319"/>
      <w:bookmarkStart w:id="2815" w:name="_Toc37273596"/>
      <w:bookmarkStart w:id="2816" w:name="_Toc45884914"/>
      <w:bookmarkStart w:id="2817" w:name="_Toc53182845"/>
      <w:bookmarkStart w:id="2818" w:name="_Toc58865239"/>
      <w:bookmarkStart w:id="2819" w:name="_Toc58866821"/>
      <w:bookmarkStart w:id="2820" w:name="_Toc66717854"/>
      <w:bookmarkStart w:id="2821" w:name="_Toc74930415"/>
      <w:bookmarkStart w:id="2822" w:name="_Toc76544700"/>
      <w:bookmarkStart w:id="2823" w:name="_Toc82539036"/>
      <w:r w:rsidRPr="006F0B54">
        <w:t>7.3.5.3</w:t>
      </w:r>
      <w:r w:rsidRPr="006F0B54">
        <w:tab/>
        <w:t xml:space="preserve">Test requirements for </w:t>
      </w:r>
      <w:r w:rsidRPr="006F0B54">
        <w:rPr>
          <w:i/>
        </w:rPr>
        <w:t>BS type 2-O</w:t>
      </w:r>
      <w:bookmarkEnd w:id="2813"/>
      <w:bookmarkEnd w:id="2814"/>
      <w:bookmarkEnd w:id="2815"/>
      <w:bookmarkEnd w:id="2816"/>
      <w:bookmarkEnd w:id="2817"/>
      <w:bookmarkEnd w:id="2818"/>
      <w:bookmarkEnd w:id="2819"/>
      <w:bookmarkEnd w:id="2820"/>
      <w:bookmarkEnd w:id="2821"/>
      <w:bookmarkEnd w:id="2822"/>
      <w:bookmarkEnd w:id="2823"/>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2824" w:name="_Toc21101281"/>
      <w:bookmarkStart w:id="2825" w:name="_Toc29810320"/>
      <w:bookmarkStart w:id="2826" w:name="_Toc37273597"/>
      <w:bookmarkStart w:id="2827" w:name="_Toc45884915"/>
      <w:bookmarkStart w:id="2828" w:name="_Toc53182846"/>
      <w:bookmarkStart w:id="2829" w:name="_Toc58865240"/>
      <w:bookmarkStart w:id="2830" w:name="_Toc58866822"/>
      <w:bookmarkStart w:id="2831" w:name="_Toc66717855"/>
      <w:bookmarkStart w:id="2832" w:name="_Toc74930416"/>
      <w:bookmarkStart w:id="2833" w:name="_Toc76544701"/>
      <w:bookmarkStart w:id="2834" w:name="_Toc82539037"/>
      <w:r w:rsidRPr="006F0B54">
        <w:t>7.4</w:t>
      </w:r>
      <w:r w:rsidRPr="006F0B54">
        <w:tab/>
        <w:t>OTA dynamic range</w:t>
      </w:r>
      <w:bookmarkEnd w:id="2824"/>
      <w:bookmarkEnd w:id="2825"/>
      <w:bookmarkEnd w:id="2826"/>
      <w:bookmarkEnd w:id="2827"/>
      <w:bookmarkEnd w:id="2828"/>
      <w:bookmarkEnd w:id="2829"/>
      <w:bookmarkEnd w:id="2830"/>
      <w:bookmarkEnd w:id="2831"/>
      <w:bookmarkEnd w:id="2832"/>
      <w:bookmarkEnd w:id="2833"/>
      <w:bookmarkEnd w:id="2834"/>
    </w:p>
    <w:p w14:paraId="6FB2304C" w14:textId="77777777" w:rsidR="00972FED" w:rsidRPr="006F0B54" w:rsidRDefault="00972FED" w:rsidP="00972FED">
      <w:pPr>
        <w:pStyle w:val="Heading3"/>
        <w:rPr>
          <w:lang w:eastAsia="sv-SE"/>
        </w:rPr>
      </w:pPr>
      <w:bookmarkStart w:id="2835" w:name="_Toc21101282"/>
      <w:bookmarkStart w:id="2836" w:name="_Toc29810321"/>
      <w:bookmarkStart w:id="2837" w:name="_Toc37273598"/>
      <w:bookmarkStart w:id="2838" w:name="_Toc45884916"/>
      <w:bookmarkStart w:id="2839" w:name="_Toc53182847"/>
      <w:bookmarkStart w:id="2840" w:name="_Toc58865241"/>
      <w:bookmarkStart w:id="2841" w:name="_Toc58866823"/>
      <w:bookmarkStart w:id="2842" w:name="_Toc66717856"/>
      <w:bookmarkStart w:id="2843" w:name="_Toc74930417"/>
      <w:bookmarkStart w:id="2844" w:name="_Toc76544702"/>
      <w:bookmarkStart w:id="2845" w:name="_Toc82539038"/>
      <w:r w:rsidRPr="006F0B54">
        <w:rPr>
          <w:lang w:eastAsia="sv-SE"/>
        </w:rPr>
        <w:t>7.4.1</w:t>
      </w:r>
      <w:r w:rsidRPr="006F0B54">
        <w:rPr>
          <w:lang w:eastAsia="sv-SE"/>
        </w:rPr>
        <w:tab/>
        <w:t>Definition and applicability</w:t>
      </w:r>
      <w:bookmarkEnd w:id="2835"/>
      <w:bookmarkEnd w:id="2836"/>
      <w:bookmarkEnd w:id="2837"/>
      <w:bookmarkEnd w:id="2838"/>
      <w:bookmarkEnd w:id="2839"/>
      <w:bookmarkEnd w:id="2840"/>
      <w:bookmarkEnd w:id="2841"/>
      <w:bookmarkEnd w:id="2842"/>
      <w:bookmarkEnd w:id="2843"/>
      <w:bookmarkEnd w:id="2844"/>
      <w:bookmarkEnd w:id="2845"/>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2846" w:name="_Toc21101283"/>
      <w:bookmarkStart w:id="2847" w:name="_Toc29810322"/>
      <w:bookmarkStart w:id="2848" w:name="_Toc37273599"/>
      <w:bookmarkStart w:id="2849" w:name="_Toc45884917"/>
      <w:bookmarkStart w:id="2850" w:name="_Toc53182848"/>
      <w:bookmarkStart w:id="2851" w:name="_Toc58865242"/>
      <w:bookmarkStart w:id="2852" w:name="_Toc58866824"/>
      <w:bookmarkStart w:id="2853" w:name="_Toc66717857"/>
      <w:bookmarkStart w:id="2854" w:name="_Toc74930418"/>
      <w:bookmarkStart w:id="2855" w:name="_Toc76544703"/>
      <w:bookmarkStart w:id="2856" w:name="_Toc82539039"/>
      <w:r w:rsidRPr="006F0B54">
        <w:rPr>
          <w:lang w:eastAsia="sv-SE"/>
        </w:rPr>
        <w:t>7.4.2</w:t>
      </w:r>
      <w:r w:rsidRPr="006F0B54">
        <w:rPr>
          <w:lang w:eastAsia="sv-SE"/>
        </w:rPr>
        <w:tab/>
        <w:t>Minimum requirement</w:t>
      </w:r>
      <w:bookmarkEnd w:id="2846"/>
      <w:bookmarkEnd w:id="2847"/>
      <w:bookmarkEnd w:id="2848"/>
      <w:bookmarkEnd w:id="2849"/>
      <w:bookmarkEnd w:id="2850"/>
      <w:bookmarkEnd w:id="2851"/>
      <w:bookmarkEnd w:id="2852"/>
      <w:bookmarkEnd w:id="2853"/>
      <w:bookmarkEnd w:id="2854"/>
      <w:bookmarkEnd w:id="2855"/>
      <w:bookmarkEnd w:id="285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2857" w:name="_Toc21101284"/>
      <w:bookmarkStart w:id="2858" w:name="_Toc29810323"/>
      <w:bookmarkStart w:id="2859" w:name="_Toc37273600"/>
      <w:bookmarkStart w:id="2860" w:name="_Toc45884918"/>
      <w:bookmarkStart w:id="2861" w:name="_Toc53182849"/>
      <w:bookmarkStart w:id="2862" w:name="_Toc58865243"/>
      <w:bookmarkStart w:id="2863" w:name="_Toc58866825"/>
      <w:bookmarkStart w:id="2864" w:name="_Toc66717858"/>
      <w:bookmarkStart w:id="2865" w:name="_Toc74930419"/>
      <w:bookmarkStart w:id="2866" w:name="_Toc76544704"/>
      <w:bookmarkStart w:id="2867" w:name="_Toc82539040"/>
      <w:r w:rsidRPr="006F0B54">
        <w:rPr>
          <w:lang w:eastAsia="sv-SE"/>
        </w:rPr>
        <w:t>7.4.3</w:t>
      </w:r>
      <w:r w:rsidRPr="006F0B54">
        <w:rPr>
          <w:lang w:eastAsia="sv-SE"/>
        </w:rPr>
        <w:tab/>
        <w:t>Test purpose</w:t>
      </w:r>
      <w:bookmarkEnd w:id="2857"/>
      <w:bookmarkEnd w:id="2858"/>
      <w:bookmarkEnd w:id="2859"/>
      <w:bookmarkEnd w:id="2860"/>
      <w:bookmarkEnd w:id="2861"/>
      <w:bookmarkEnd w:id="2862"/>
      <w:bookmarkEnd w:id="2863"/>
      <w:bookmarkEnd w:id="2864"/>
      <w:bookmarkEnd w:id="2865"/>
      <w:bookmarkEnd w:id="2866"/>
      <w:bookmarkEnd w:id="2867"/>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2868" w:name="_Toc21101285"/>
      <w:bookmarkStart w:id="2869" w:name="_Toc29810324"/>
      <w:bookmarkStart w:id="2870" w:name="_Toc37273601"/>
      <w:bookmarkStart w:id="2871" w:name="_Toc45884919"/>
      <w:bookmarkStart w:id="2872" w:name="_Toc53182850"/>
      <w:bookmarkStart w:id="2873" w:name="_Toc58865244"/>
      <w:bookmarkStart w:id="2874" w:name="_Toc58866826"/>
      <w:bookmarkStart w:id="2875" w:name="_Toc66717859"/>
      <w:bookmarkStart w:id="2876" w:name="_Toc74930420"/>
      <w:bookmarkStart w:id="2877" w:name="_Toc76544705"/>
      <w:bookmarkStart w:id="2878" w:name="_Toc82539041"/>
      <w:r w:rsidRPr="006F0B54">
        <w:rPr>
          <w:lang w:eastAsia="sv-SE"/>
        </w:rPr>
        <w:t>7.4</w:t>
      </w:r>
      <w:r w:rsidRPr="006F0B54">
        <w:rPr>
          <w:lang w:eastAsia="zh-CN"/>
        </w:rPr>
        <w:t>.</w:t>
      </w:r>
      <w:r w:rsidRPr="006F0B54">
        <w:rPr>
          <w:lang w:eastAsia="sv-SE"/>
        </w:rPr>
        <w:t>4</w:t>
      </w:r>
      <w:r w:rsidRPr="006F0B54">
        <w:rPr>
          <w:lang w:eastAsia="sv-SE"/>
        </w:rPr>
        <w:tab/>
        <w:t>Method of test</w:t>
      </w:r>
      <w:bookmarkEnd w:id="2868"/>
      <w:bookmarkEnd w:id="2869"/>
      <w:bookmarkEnd w:id="2870"/>
      <w:bookmarkEnd w:id="2871"/>
      <w:bookmarkEnd w:id="2872"/>
      <w:bookmarkEnd w:id="2873"/>
      <w:bookmarkEnd w:id="2874"/>
      <w:bookmarkEnd w:id="2875"/>
      <w:bookmarkEnd w:id="2876"/>
      <w:bookmarkEnd w:id="2877"/>
      <w:bookmarkEnd w:id="2878"/>
    </w:p>
    <w:p w14:paraId="726AD747" w14:textId="77777777" w:rsidR="00972FED" w:rsidRPr="006F0B54" w:rsidRDefault="00972FED" w:rsidP="00972FED">
      <w:pPr>
        <w:pStyle w:val="Heading4"/>
        <w:rPr>
          <w:lang w:eastAsia="sv-SE"/>
        </w:rPr>
      </w:pPr>
      <w:bookmarkStart w:id="2879" w:name="_Toc21101286"/>
      <w:bookmarkStart w:id="2880" w:name="_Toc29810325"/>
      <w:bookmarkStart w:id="2881" w:name="_Toc37273602"/>
      <w:bookmarkStart w:id="2882" w:name="_Toc45884920"/>
      <w:bookmarkStart w:id="2883" w:name="_Toc53182851"/>
      <w:bookmarkStart w:id="2884" w:name="_Toc58865245"/>
      <w:bookmarkStart w:id="2885" w:name="_Toc58866827"/>
      <w:bookmarkStart w:id="2886" w:name="_Toc66717860"/>
      <w:bookmarkStart w:id="2887" w:name="_Toc74930421"/>
      <w:bookmarkStart w:id="2888" w:name="_Toc76544706"/>
      <w:bookmarkStart w:id="2889" w:name="_Toc82539042"/>
      <w:r w:rsidRPr="006F0B54">
        <w:rPr>
          <w:lang w:eastAsia="sv-SE"/>
        </w:rPr>
        <w:t>7.4.4.1</w:t>
      </w:r>
      <w:r w:rsidRPr="006F0B54">
        <w:rPr>
          <w:lang w:eastAsia="sv-SE"/>
        </w:rPr>
        <w:tab/>
        <w:t>Initial conditions</w:t>
      </w:r>
      <w:bookmarkEnd w:id="2879"/>
      <w:bookmarkEnd w:id="2880"/>
      <w:bookmarkEnd w:id="2881"/>
      <w:bookmarkEnd w:id="2882"/>
      <w:bookmarkEnd w:id="2883"/>
      <w:bookmarkEnd w:id="2884"/>
      <w:bookmarkEnd w:id="2885"/>
      <w:bookmarkEnd w:id="2886"/>
      <w:bookmarkEnd w:id="2887"/>
      <w:bookmarkEnd w:id="2888"/>
      <w:bookmarkEnd w:id="2889"/>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2890" w:name="_Toc21101287"/>
      <w:bookmarkStart w:id="2891" w:name="_Toc29810326"/>
      <w:bookmarkStart w:id="2892" w:name="_Toc37273603"/>
      <w:bookmarkStart w:id="2893" w:name="_Toc45884921"/>
      <w:bookmarkStart w:id="2894" w:name="_Toc53182852"/>
      <w:bookmarkStart w:id="2895" w:name="_Toc58865246"/>
      <w:bookmarkStart w:id="2896" w:name="_Toc58866828"/>
      <w:bookmarkStart w:id="2897" w:name="_Toc66717861"/>
      <w:bookmarkStart w:id="2898" w:name="_Toc74930422"/>
      <w:bookmarkStart w:id="2899" w:name="_Toc76544707"/>
      <w:bookmarkStart w:id="2900" w:name="_Toc82539043"/>
      <w:r w:rsidRPr="006F0B54">
        <w:rPr>
          <w:lang w:eastAsia="sv-SE"/>
        </w:rPr>
        <w:t>7.4.4.2</w:t>
      </w:r>
      <w:r w:rsidRPr="006F0B54">
        <w:rPr>
          <w:lang w:eastAsia="sv-SE"/>
        </w:rPr>
        <w:tab/>
        <w:t>Procedure</w:t>
      </w:r>
      <w:bookmarkEnd w:id="2890"/>
      <w:bookmarkEnd w:id="2891"/>
      <w:bookmarkEnd w:id="2892"/>
      <w:bookmarkEnd w:id="2893"/>
      <w:bookmarkEnd w:id="2894"/>
      <w:bookmarkEnd w:id="2895"/>
      <w:bookmarkEnd w:id="2896"/>
      <w:bookmarkEnd w:id="2897"/>
      <w:bookmarkEnd w:id="2898"/>
      <w:bookmarkEnd w:id="2899"/>
      <w:bookmarkEnd w:id="2900"/>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2901" w:name="_Toc21101288"/>
      <w:bookmarkStart w:id="2902" w:name="_Toc29810327"/>
      <w:bookmarkStart w:id="2903" w:name="_Toc37273604"/>
      <w:bookmarkStart w:id="2904" w:name="_Toc45884922"/>
      <w:bookmarkStart w:id="2905" w:name="_Toc53182853"/>
      <w:bookmarkStart w:id="2906" w:name="_Toc58865247"/>
      <w:bookmarkStart w:id="2907" w:name="_Toc58866829"/>
      <w:bookmarkStart w:id="2908" w:name="_Toc66717862"/>
      <w:bookmarkStart w:id="2909" w:name="_Toc74930423"/>
      <w:bookmarkStart w:id="2910" w:name="_Toc76544708"/>
      <w:bookmarkStart w:id="2911" w:name="_Toc82539044"/>
      <w:r w:rsidRPr="006F0B54">
        <w:rPr>
          <w:lang w:eastAsia="sv-SE"/>
        </w:rPr>
        <w:t>7.4.5</w:t>
      </w:r>
      <w:r w:rsidRPr="006F0B54">
        <w:rPr>
          <w:lang w:eastAsia="sv-SE"/>
        </w:rPr>
        <w:tab/>
        <w:t>Test requirement</w:t>
      </w:r>
      <w:bookmarkEnd w:id="2901"/>
      <w:bookmarkEnd w:id="2902"/>
      <w:bookmarkEnd w:id="2903"/>
      <w:bookmarkEnd w:id="2904"/>
      <w:bookmarkEnd w:id="2905"/>
      <w:bookmarkEnd w:id="2906"/>
      <w:bookmarkEnd w:id="2907"/>
      <w:bookmarkEnd w:id="2908"/>
      <w:bookmarkEnd w:id="2909"/>
      <w:bookmarkEnd w:id="2910"/>
      <w:bookmarkEnd w:id="2911"/>
    </w:p>
    <w:p w14:paraId="19FCE08F" w14:textId="77777777" w:rsidR="00972FED" w:rsidRPr="006F0B54" w:rsidRDefault="00972FED" w:rsidP="00972FED">
      <w:pPr>
        <w:pStyle w:val="Heading4"/>
      </w:pPr>
      <w:bookmarkStart w:id="2912" w:name="_Toc21101289"/>
      <w:bookmarkStart w:id="2913" w:name="_Toc29810328"/>
      <w:bookmarkStart w:id="2914" w:name="_Toc37273605"/>
      <w:bookmarkStart w:id="2915" w:name="_Toc45884923"/>
      <w:bookmarkStart w:id="2916" w:name="_Toc53182854"/>
      <w:bookmarkStart w:id="2917" w:name="_Toc58865248"/>
      <w:bookmarkStart w:id="2918" w:name="_Toc58866830"/>
      <w:bookmarkStart w:id="2919" w:name="_Toc66717863"/>
      <w:bookmarkStart w:id="2920" w:name="_Toc74930424"/>
      <w:bookmarkStart w:id="2921" w:name="_Toc76544709"/>
      <w:bookmarkStart w:id="2922" w:name="_Toc82539045"/>
      <w:r w:rsidRPr="006F0B54">
        <w:t>7.4.5.1</w:t>
      </w:r>
      <w:r w:rsidRPr="006F0B54">
        <w:tab/>
        <w:t>General</w:t>
      </w:r>
      <w:bookmarkEnd w:id="2912"/>
      <w:bookmarkEnd w:id="2913"/>
      <w:bookmarkEnd w:id="2914"/>
      <w:bookmarkEnd w:id="2915"/>
      <w:bookmarkEnd w:id="2916"/>
      <w:bookmarkEnd w:id="2917"/>
      <w:bookmarkEnd w:id="2918"/>
      <w:bookmarkEnd w:id="2919"/>
      <w:bookmarkEnd w:id="2920"/>
      <w:bookmarkEnd w:id="2921"/>
      <w:bookmarkEnd w:id="2922"/>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2923" w:name="_Toc21101290"/>
      <w:bookmarkStart w:id="2924" w:name="_Toc29810329"/>
      <w:bookmarkStart w:id="2925" w:name="_Toc37273606"/>
      <w:bookmarkStart w:id="2926" w:name="_Toc45884924"/>
      <w:bookmarkStart w:id="2927" w:name="_Toc53182855"/>
      <w:bookmarkStart w:id="2928" w:name="_Toc58865249"/>
      <w:bookmarkStart w:id="2929" w:name="_Toc58866831"/>
      <w:bookmarkStart w:id="2930" w:name="_Toc66717864"/>
      <w:bookmarkStart w:id="2931" w:name="_Toc74930425"/>
      <w:bookmarkStart w:id="2932" w:name="_Toc76544710"/>
      <w:bookmarkStart w:id="2933" w:name="_Toc82539046"/>
      <w:r w:rsidRPr="006F0B54">
        <w:t>7.4.5.2</w:t>
      </w:r>
      <w:r w:rsidRPr="006F0B54">
        <w:tab/>
        <w:t xml:space="preserve">Test requirements for </w:t>
      </w:r>
      <w:r w:rsidRPr="006F0B54">
        <w:rPr>
          <w:i/>
        </w:rPr>
        <w:t>BS type 1-O</w:t>
      </w:r>
      <w:bookmarkEnd w:id="2923"/>
      <w:bookmarkEnd w:id="2924"/>
      <w:bookmarkEnd w:id="2925"/>
      <w:bookmarkEnd w:id="2926"/>
      <w:bookmarkEnd w:id="2927"/>
      <w:bookmarkEnd w:id="2928"/>
      <w:bookmarkEnd w:id="2929"/>
      <w:bookmarkEnd w:id="2930"/>
      <w:bookmarkEnd w:id="2931"/>
      <w:bookmarkEnd w:id="2932"/>
      <w:bookmarkEnd w:id="2933"/>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2934" w:name="_Toc21101291"/>
      <w:bookmarkStart w:id="2935" w:name="_Toc29810330"/>
      <w:bookmarkStart w:id="2936" w:name="_Toc37273607"/>
      <w:bookmarkStart w:id="2937" w:name="_Toc45884925"/>
      <w:bookmarkStart w:id="2938" w:name="_Toc53182856"/>
      <w:bookmarkStart w:id="2939" w:name="_Toc58865250"/>
      <w:bookmarkStart w:id="2940" w:name="_Toc58866832"/>
      <w:bookmarkStart w:id="2941" w:name="_Toc66717865"/>
      <w:bookmarkStart w:id="2942" w:name="_Toc74930426"/>
      <w:bookmarkStart w:id="2943" w:name="_Toc76544711"/>
      <w:bookmarkStart w:id="2944" w:name="_Toc82539047"/>
      <w:r w:rsidRPr="006F0B54">
        <w:t>7.5</w:t>
      </w:r>
      <w:r w:rsidRPr="006F0B54">
        <w:tab/>
        <w:t>OTA in-band selectivity and blocking</w:t>
      </w:r>
      <w:bookmarkEnd w:id="2934"/>
      <w:bookmarkEnd w:id="2935"/>
      <w:bookmarkEnd w:id="2936"/>
      <w:bookmarkEnd w:id="2937"/>
      <w:bookmarkEnd w:id="2938"/>
      <w:bookmarkEnd w:id="2939"/>
      <w:bookmarkEnd w:id="2940"/>
      <w:bookmarkEnd w:id="2941"/>
      <w:bookmarkEnd w:id="2942"/>
      <w:bookmarkEnd w:id="2943"/>
      <w:bookmarkEnd w:id="2944"/>
    </w:p>
    <w:p w14:paraId="0D494D49" w14:textId="77777777" w:rsidR="00972FED" w:rsidRPr="001A1BA4" w:rsidRDefault="00972FED" w:rsidP="00972FED">
      <w:pPr>
        <w:pStyle w:val="Heading3"/>
      </w:pPr>
      <w:bookmarkStart w:id="2945" w:name="_Toc21101292"/>
      <w:bookmarkStart w:id="2946" w:name="_Toc29810331"/>
      <w:bookmarkStart w:id="2947" w:name="_Toc37273608"/>
      <w:bookmarkStart w:id="2948" w:name="_Toc45884926"/>
      <w:bookmarkStart w:id="2949" w:name="_Toc53182857"/>
      <w:bookmarkStart w:id="2950" w:name="_Toc58865251"/>
      <w:bookmarkStart w:id="2951" w:name="_Toc58866833"/>
      <w:bookmarkStart w:id="2952" w:name="_Toc66717866"/>
      <w:bookmarkStart w:id="2953" w:name="_Toc74930427"/>
      <w:bookmarkStart w:id="2954" w:name="_Toc76544712"/>
      <w:bookmarkStart w:id="2955" w:name="_Toc82539048"/>
      <w:r w:rsidRPr="001A1BA4">
        <w:t>7.5.1</w:t>
      </w:r>
      <w:r w:rsidRPr="001A1BA4">
        <w:tab/>
      </w:r>
      <w:r w:rsidRPr="001A1BA4">
        <w:rPr>
          <w:rFonts w:eastAsia="SimSun"/>
        </w:rPr>
        <w:t xml:space="preserve">OTA </w:t>
      </w:r>
      <w:r w:rsidRPr="001A1BA4">
        <w:t>adjacent channel selectivity</w:t>
      </w:r>
      <w:bookmarkEnd w:id="2945"/>
      <w:bookmarkEnd w:id="2946"/>
      <w:bookmarkEnd w:id="2947"/>
      <w:bookmarkEnd w:id="2948"/>
      <w:bookmarkEnd w:id="2949"/>
      <w:bookmarkEnd w:id="2950"/>
      <w:bookmarkEnd w:id="2951"/>
      <w:bookmarkEnd w:id="2952"/>
      <w:bookmarkEnd w:id="2953"/>
      <w:bookmarkEnd w:id="2954"/>
      <w:bookmarkEnd w:id="2955"/>
    </w:p>
    <w:p w14:paraId="5026950D" w14:textId="77777777" w:rsidR="00972FED" w:rsidRPr="006F0B54" w:rsidRDefault="00972FED" w:rsidP="00972FED">
      <w:pPr>
        <w:pStyle w:val="Heading4"/>
        <w:rPr>
          <w:lang w:eastAsia="sv-SE"/>
        </w:rPr>
      </w:pPr>
      <w:bookmarkStart w:id="2956" w:name="_Toc21101293"/>
      <w:bookmarkStart w:id="2957" w:name="_Toc29810332"/>
      <w:bookmarkStart w:id="2958" w:name="_Toc37273609"/>
      <w:bookmarkStart w:id="2959" w:name="_Toc45884927"/>
      <w:bookmarkStart w:id="2960" w:name="_Toc53182858"/>
      <w:bookmarkStart w:id="2961" w:name="_Toc58865252"/>
      <w:bookmarkStart w:id="2962" w:name="_Toc58866834"/>
      <w:bookmarkStart w:id="2963" w:name="_Toc66717867"/>
      <w:bookmarkStart w:id="2964" w:name="_Toc74930428"/>
      <w:bookmarkStart w:id="2965" w:name="_Toc76544713"/>
      <w:bookmarkStart w:id="2966" w:name="_Toc82539049"/>
      <w:r w:rsidRPr="006F0B54">
        <w:rPr>
          <w:lang w:eastAsia="sv-SE"/>
        </w:rPr>
        <w:t>7.5.1.1</w:t>
      </w:r>
      <w:r w:rsidRPr="006F0B54">
        <w:rPr>
          <w:lang w:eastAsia="sv-SE"/>
        </w:rPr>
        <w:tab/>
        <w:t>Definition and applicability</w:t>
      </w:r>
      <w:bookmarkEnd w:id="2956"/>
      <w:bookmarkEnd w:id="2957"/>
      <w:bookmarkEnd w:id="2958"/>
      <w:bookmarkEnd w:id="2959"/>
      <w:bookmarkEnd w:id="2960"/>
      <w:bookmarkEnd w:id="2961"/>
      <w:bookmarkEnd w:id="2962"/>
      <w:bookmarkEnd w:id="2963"/>
      <w:bookmarkEnd w:id="2964"/>
      <w:bookmarkEnd w:id="2965"/>
      <w:bookmarkEnd w:id="296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2967" w:name="_Toc21101294"/>
      <w:bookmarkStart w:id="2968" w:name="_Toc29810333"/>
      <w:bookmarkStart w:id="2969" w:name="_Toc37273610"/>
      <w:bookmarkStart w:id="2970" w:name="_Toc45884928"/>
      <w:bookmarkStart w:id="2971" w:name="_Toc53182859"/>
      <w:bookmarkStart w:id="2972" w:name="_Toc58865253"/>
      <w:bookmarkStart w:id="2973" w:name="_Toc58866835"/>
      <w:bookmarkStart w:id="2974" w:name="_Toc66717868"/>
      <w:bookmarkStart w:id="2975" w:name="_Toc74930429"/>
      <w:bookmarkStart w:id="2976" w:name="_Toc76544714"/>
      <w:bookmarkStart w:id="2977" w:name="_Toc82539050"/>
      <w:r w:rsidRPr="006F0B54">
        <w:rPr>
          <w:lang w:eastAsia="sv-SE"/>
        </w:rPr>
        <w:t>7.5.1.2</w:t>
      </w:r>
      <w:r w:rsidRPr="006F0B54">
        <w:rPr>
          <w:lang w:eastAsia="sv-SE"/>
        </w:rPr>
        <w:tab/>
        <w:t>Minimum requirement</w:t>
      </w:r>
      <w:bookmarkEnd w:id="2967"/>
      <w:bookmarkEnd w:id="2968"/>
      <w:bookmarkEnd w:id="2969"/>
      <w:bookmarkEnd w:id="2970"/>
      <w:bookmarkEnd w:id="2971"/>
      <w:bookmarkEnd w:id="2972"/>
      <w:bookmarkEnd w:id="2973"/>
      <w:bookmarkEnd w:id="2974"/>
      <w:bookmarkEnd w:id="2975"/>
      <w:bookmarkEnd w:id="2976"/>
      <w:bookmarkEnd w:id="2977"/>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2978" w:name="_Toc21101295"/>
      <w:bookmarkStart w:id="2979" w:name="_Toc29810334"/>
      <w:bookmarkStart w:id="2980" w:name="_Toc37273611"/>
      <w:bookmarkStart w:id="2981" w:name="_Toc45884929"/>
      <w:bookmarkStart w:id="2982" w:name="_Toc53182860"/>
      <w:bookmarkStart w:id="2983" w:name="_Toc58865254"/>
      <w:bookmarkStart w:id="2984" w:name="_Toc58866836"/>
      <w:bookmarkStart w:id="2985" w:name="_Toc66717869"/>
      <w:bookmarkStart w:id="2986" w:name="_Toc74930430"/>
      <w:bookmarkStart w:id="2987" w:name="_Toc76544715"/>
      <w:bookmarkStart w:id="2988" w:name="_Toc82539051"/>
      <w:r w:rsidRPr="006F0B54">
        <w:rPr>
          <w:lang w:eastAsia="sv-SE"/>
        </w:rPr>
        <w:t>7.5.1.3</w:t>
      </w:r>
      <w:r w:rsidRPr="006F0B54">
        <w:rPr>
          <w:lang w:eastAsia="sv-SE"/>
        </w:rPr>
        <w:tab/>
        <w:t>Test purpose</w:t>
      </w:r>
      <w:bookmarkEnd w:id="2978"/>
      <w:bookmarkEnd w:id="2979"/>
      <w:bookmarkEnd w:id="2980"/>
      <w:bookmarkEnd w:id="2981"/>
      <w:bookmarkEnd w:id="2982"/>
      <w:bookmarkEnd w:id="2983"/>
      <w:bookmarkEnd w:id="2984"/>
      <w:bookmarkEnd w:id="2985"/>
      <w:bookmarkEnd w:id="2986"/>
      <w:bookmarkEnd w:id="2987"/>
      <w:bookmarkEnd w:id="2988"/>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2989" w:name="_Toc21101296"/>
      <w:bookmarkStart w:id="2990" w:name="_Toc29810335"/>
      <w:bookmarkStart w:id="2991" w:name="_Toc37273612"/>
      <w:bookmarkStart w:id="2992" w:name="_Toc45884930"/>
      <w:bookmarkStart w:id="2993" w:name="_Toc53182861"/>
      <w:bookmarkStart w:id="2994" w:name="_Toc58865255"/>
      <w:bookmarkStart w:id="2995" w:name="_Toc58866837"/>
      <w:bookmarkStart w:id="2996" w:name="_Toc66717870"/>
      <w:bookmarkStart w:id="2997" w:name="_Toc74930431"/>
      <w:bookmarkStart w:id="2998" w:name="_Toc76544716"/>
      <w:bookmarkStart w:id="2999" w:name="_Toc82539052"/>
      <w:r w:rsidRPr="006F0B54">
        <w:rPr>
          <w:lang w:eastAsia="sv-SE"/>
        </w:rPr>
        <w:t>7.5.1</w:t>
      </w:r>
      <w:r w:rsidRPr="006F0B54">
        <w:rPr>
          <w:lang w:eastAsia="zh-CN"/>
        </w:rPr>
        <w:t>.</w:t>
      </w:r>
      <w:r w:rsidRPr="006F0B54">
        <w:rPr>
          <w:lang w:eastAsia="sv-SE"/>
        </w:rPr>
        <w:t>4</w:t>
      </w:r>
      <w:r w:rsidRPr="006F0B54">
        <w:rPr>
          <w:lang w:eastAsia="sv-SE"/>
        </w:rPr>
        <w:tab/>
        <w:t>Method of test</w:t>
      </w:r>
      <w:bookmarkEnd w:id="2989"/>
      <w:bookmarkEnd w:id="2990"/>
      <w:bookmarkEnd w:id="2991"/>
      <w:bookmarkEnd w:id="2992"/>
      <w:bookmarkEnd w:id="2993"/>
      <w:bookmarkEnd w:id="2994"/>
      <w:bookmarkEnd w:id="2995"/>
      <w:bookmarkEnd w:id="2996"/>
      <w:bookmarkEnd w:id="2997"/>
      <w:bookmarkEnd w:id="2998"/>
      <w:bookmarkEnd w:id="2999"/>
    </w:p>
    <w:p w14:paraId="1260C523" w14:textId="77777777" w:rsidR="00972FED" w:rsidRPr="006F0B54" w:rsidRDefault="00972FED" w:rsidP="00972FED">
      <w:pPr>
        <w:pStyle w:val="Heading5"/>
        <w:rPr>
          <w:lang w:eastAsia="sv-SE"/>
        </w:rPr>
      </w:pPr>
      <w:bookmarkStart w:id="3000" w:name="_Toc21101297"/>
      <w:bookmarkStart w:id="3001" w:name="_Toc29810336"/>
      <w:bookmarkStart w:id="3002" w:name="_Toc37273613"/>
      <w:bookmarkStart w:id="3003" w:name="_Toc45884931"/>
      <w:bookmarkStart w:id="3004" w:name="_Toc53182862"/>
      <w:bookmarkStart w:id="3005" w:name="_Toc58865256"/>
      <w:bookmarkStart w:id="3006" w:name="_Toc58866838"/>
      <w:bookmarkStart w:id="3007" w:name="_Toc66717871"/>
      <w:bookmarkStart w:id="3008" w:name="_Toc74930432"/>
      <w:bookmarkStart w:id="3009" w:name="_Toc76544717"/>
      <w:bookmarkStart w:id="3010" w:name="_Toc82539053"/>
      <w:r w:rsidRPr="006F0B54">
        <w:rPr>
          <w:lang w:eastAsia="sv-SE"/>
        </w:rPr>
        <w:t>7.5.1.4.1</w:t>
      </w:r>
      <w:r w:rsidRPr="006F0B54">
        <w:rPr>
          <w:lang w:eastAsia="sv-SE"/>
        </w:rPr>
        <w:tab/>
        <w:t>Initial conditions</w:t>
      </w:r>
      <w:bookmarkEnd w:id="3000"/>
      <w:bookmarkEnd w:id="3001"/>
      <w:bookmarkEnd w:id="3002"/>
      <w:bookmarkEnd w:id="3003"/>
      <w:bookmarkEnd w:id="3004"/>
      <w:bookmarkEnd w:id="3005"/>
      <w:bookmarkEnd w:id="3006"/>
      <w:bookmarkEnd w:id="3007"/>
      <w:bookmarkEnd w:id="3008"/>
      <w:bookmarkEnd w:id="3009"/>
      <w:bookmarkEnd w:id="3010"/>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011" w:name="_Toc21101298"/>
      <w:bookmarkStart w:id="3012" w:name="_Toc29810337"/>
      <w:bookmarkStart w:id="3013" w:name="_Toc37273614"/>
      <w:bookmarkStart w:id="3014" w:name="_Toc45884932"/>
      <w:bookmarkStart w:id="3015" w:name="_Toc53182863"/>
      <w:bookmarkStart w:id="3016" w:name="_Toc58865257"/>
      <w:bookmarkStart w:id="3017" w:name="_Toc58866839"/>
      <w:bookmarkStart w:id="3018" w:name="_Toc66717872"/>
      <w:bookmarkStart w:id="3019" w:name="_Toc74930433"/>
      <w:bookmarkStart w:id="3020" w:name="_Toc76544718"/>
      <w:bookmarkStart w:id="3021" w:name="_Toc82539054"/>
      <w:r w:rsidRPr="006F0B54">
        <w:rPr>
          <w:lang w:eastAsia="sv-SE"/>
        </w:rPr>
        <w:t>7.5.1.4.2</w:t>
      </w:r>
      <w:r w:rsidRPr="006F0B54">
        <w:rPr>
          <w:lang w:eastAsia="sv-SE"/>
        </w:rPr>
        <w:tab/>
        <w:t>Procedure</w:t>
      </w:r>
      <w:bookmarkEnd w:id="3011"/>
      <w:bookmarkEnd w:id="3012"/>
      <w:bookmarkEnd w:id="3013"/>
      <w:bookmarkEnd w:id="3014"/>
      <w:bookmarkEnd w:id="3015"/>
      <w:bookmarkEnd w:id="3016"/>
      <w:bookmarkEnd w:id="3017"/>
      <w:bookmarkEnd w:id="3018"/>
      <w:bookmarkEnd w:id="3019"/>
      <w:bookmarkEnd w:id="3020"/>
      <w:bookmarkEnd w:id="302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022" w:name="_Toc21101299"/>
      <w:bookmarkStart w:id="3023" w:name="_Toc29810338"/>
      <w:bookmarkStart w:id="3024" w:name="_Toc37273615"/>
      <w:bookmarkStart w:id="3025" w:name="_Toc45884933"/>
      <w:bookmarkStart w:id="3026" w:name="_Toc53182864"/>
      <w:bookmarkStart w:id="3027" w:name="_Toc58865258"/>
      <w:bookmarkStart w:id="3028" w:name="_Toc58866840"/>
      <w:bookmarkStart w:id="3029" w:name="_Toc66717873"/>
      <w:bookmarkStart w:id="3030" w:name="_Toc74930434"/>
      <w:bookmarkStart w:id="3031" w:name="_Toc76544719"/>
      <w:bookmarkStart w:id="3032" w:name="_Toc82539055"/>
      <w:r w:rsidRPr="006F0B54">
        <w:rPr>
          <w:lang w:eastAsia="sv-SE"/>
        </w:rPr>
        <w:t>7.5.1</w:t>
      </w:r>
      <w:r w:rsidRPr="006F0B54">
        <w:rPr>
          <w:lang w:eastAsia="zh-CN"/>
        </w:rPr>
        <w:t>.</w:t>
      </w:r>
      <w:r w:rsidRPr="006F0B54">
        <w:rPr>
          <w:lang w:eastAsia="sv-SE"/>
        </w:rPr>
        <w:t>5</w:t>
      </w:r>
      <w:r w:rsidRPr="006F0B54">
        <w:rPr>
          <w:lang w:eastAsia="sv-SE"/>
        </w:rPr>
        <w:tab/>
      </w:r>
      <w:bookmarkStart w:id="3033" w:name="_Hlk513649853"/>
      <w:r w:rsidRPr="006F0B54">
        <w:rPr>
          <w:lang w:eastAsia="sv-SE"/>
        </w:rPr>
        <w:t xml:space="preserve">Test </w:t>
      </w:r>
      <w:bookmarkEnd w:id="3033"/>
      <w:r w:rsidRPr="006F0B54">
        <w:rPr>
          <w:lang w:eastAsia="sv-SE"/>
        </w:rPr>
        <w:t>requirement</w:t>
      </w:r>
      <w:bookmarkEnd w:id="3022"/>
      <w:bookmarkEnd w:id="3023"/>
      <w:bookmarkEnd w:id="3024"/>
      <w:bookmarkEnd w:id="3025"/>
      <w:bookmarkEnd w:id="3026"/>
      <w:bookmarkEnd w:id="3027"/>
      <w:bookmarkEnd w:id="3028"/>
      <w:bookmarkEnd w:id="3029"/>
      <w:bookmarkEnd w:id="3030"/>
      <w:bookmarkEnd w:id="3031"/>
      <w:bookmarkEnd w:id="3032"/>
    </w:p>
    <w:p w14:paraId="69368BF2" w14:textId="77777777" w:rsidR="00972FED" w:rsidRPr="006F0B54" w:rsidRDefault="00972FED" w:rsidP="00972FED">
      <w:pPr>
        <w:pStyle w:val="Heading5"/>
        <w:rPr>
          <w:lang w:eastAsia="sv-SE"/>
        </w:rPr>
      </w:pPr>
      <w:bookmarkStart w:id="3034" w:name="_Toc21101300"/>
      <w:bookmarkStart w:id="3035" w:name="_Toc29810339"/>
      <w:bookmarkStart w:id="3036" w:name="_Toc37273616"/>
      <w:bookmarkStart w:id="3037" w:name="_Toc45884934"/>
      <w:bookmarkStart w:id="3038" w:name="_Toc53182865"/>
      <w:bookmarkStart w:id="3039" w:name="_Toc58865259"/>
      <w:bookmarkStart w:id="3040" w:name="_Toc58866841"/>
      <w:bookmarkStart w:id="3041" w:name="_Toc66717874"/>
      <w:bookmarkStart w:id="3042" w:name="_Toc74930435"/>
      <w:bookmarkStart w:id="3043" w:name="_Toc76544720"/>
      <w:bookmarkStart w:id="3044" w:name="_Toc82539056"/>
      <w:r w:rsidRPr="006F0B54">
        <w:rPr>
          <w:lang w:eastAsia="sv-SE"/>
        </w:rPr>
        <w:t>7.5.1.5.1</w:t>
      </w:r>
      <w:r w:rsidRPr="006F0B54">
        <w:rPr>
          <w:lang w:eastAsia="sv-SE"/>
        </w:rPr>
        <w:tab/>
        <w:t>General</w:t>
      </w:r>
      <w:bookmarkEnd w:id="3034"/>
      <w:bookmarkEnd w:id="3035"/>
      <w:bookmarkEnd w:id="3036"/>
      <w:bookmarkEnd w:id="3037"/>
      <w:bookmarkEnd w:id="3038"/>
      <w:bookmarkEnd w:id="3039"/>
      <w:bookmarkEnd w:id="3040"/>
      <w:bookmarkEnd w:id="3041"/>
      <w:bookmarkEnd w:id="3042"/>
      <w:bookmarkEnd w:id="3043"/>
      <w:bookmarkEnd w:id="3044"/>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045" w:name="_Toc21101301"/>
      <w:bookmarkStart w:id="3046" w:name="_Toc29810340"/>
      <w:bookmarkStart w:id="3047" w:name="_Toc37273617"/>
      <w:bookmarkStart w:id="3048" w:name="_Toc45884935"/>
      <w:bookmarkStart w:id="3049" w:name="_Toc53182866"/>
      <w:bookmarkStart w:id="3050" w:name="_Toc58865260"/>
      <w:bookmarkStart w:id="3051" w:name="_Toc58866842"/>
      <w:bookmarkStart w:id="3052" w:name="_Toc66717875"/>
      <w:bookmarkStart w:id="3053" w:name="_Toc74930436"/>
      <w:bookmarkStart w:id="3054" w:name="_Toc76544721"/>
      <w:bookmarkStart w:id="3055" w:name="_Toc82539057"/>
      <w:r w:rsidRPr="006F0B54">
        <w:rPr>
          <w:lang w:eastAsia="sv-SE"/>
        </w:rPr>
        <w:t>7.5.1.5.2</w:t>
      </w:r>
      <w:r w:rsidRPr="006F0B54">
        <w:rPr>
          <w:lang w:eastAsia="sv-SE"/>
        </w:rPr>
        <w:tab/>
        <w:t xml:space="preserve">Test requirements for </w:t>
      </w:r>
      <w:r w:rsidRPr="006F0B54">
        <w:rPr>
          <w:i/>
          <w:lang w:eastAsia="sv-SE"/>
        </w:rPr>
        <w:t>BS type 1-O</w:t>
      </w:r>
      <w:bookmarkEnd w:id="3045"/>
      <w:bookmarkEnd w:id="3046"/>
      <w:bookmarkEnd w:id="3047"/>
      <w:bookmarkEnd w:id="3048"/>
      <w:bookmarkEnd w:id="3049"/>
      <w:bookmarkEnd w:id="3050"/>
      <w:bookmarkEnd w:id="3051"/>
      <w:bookmarkEnd w:id="3052"/>
      <w:bookmarkEnd w:id="3053"/>
      <w:bookmarkEnd w:id="3054"/>
      <w:bookmarkEnd w:id="3055"/>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056" w:name="_Toc21101302"/>
      <w:bookmarkStart w:id="3057" w:name="_Toc29810341"/>
      <w:bookmarkStart w:id="3058" w:name="_Toc37273618"/>
      <w:bookmarkStart w:id="3059" w:name="_Toc45884936"/>
      <w:bookmarkStart w:id="3060" w:name="_Toc53182867"/>
      <w:bookmarkStart w:id="3061" w:name="_Toc58865261"/>
      <w:bookmarkStart w:id="3062" w:name="_Toc58866843"/>
      <w:bookmarkStart w:id="3063" w:name="_Toc66717876"/>
      <w:bookmarkStart w:id="3064" w:name="_Toc74930437"/>
      <w:bookmarkStart w:id="3065" w:name="_Toc76544722"/>
      <w:bookmarkStart w:id="3066" w:name="_Toc82539058"/>
      <w:r w:rsidRPr="006F0B54">
        <w:rPr>
          <w:lang w:eastAsia="sv-SE"/>
        </w:rPr>
        <w:t>7.5.1.5.3</w:t>
      </w:r>
      <w:r w:rsidRPr="006F0B54">
        <w:rPr>
          <w:lang w:eastAsia="sv-SE"/>
        </w:rPr>
        <w:tab/>
        <w:t xml:space="preserve">Test requirements for </w:t>
      </w:r>
      <w:r w:rsidRPr="006F0B54">
        <w:rPr>
          <w:i/>
          <w:lang w:eastAsia="sv-SE"/>
        </w:rPr>
        <w:t>BS type 2-O</w:t>
      </w:r>
      <w:bookmarkEnd w:id="3056"/>
      <w:bookmarkEnd w:id="3057"/>
      <w:bookmarkEnd w:id="3058"/>
      <w:bookmarkEnd w:id="3059"/>
      <w:bookmarkEnd w:id="3060"/>
      <w:bookmarkEnd w:id="3061"/>
      <w:bookmarkEnd w:id="3062"/>
      <w:bookmarkEnd w:id="3063"/>
      <w:bookmarkEnd w:id="3064"/>
      <w:bookmarkEnd w:id="3065"/>
      <w:bookmarkEnd w:id="3066"/>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067" w:name="_Toc21101303"/>
      <w:bookmarkStart w:id="3068" w:name="_Toc29810342"/>
      <w:bookmarkStart w:id="3069" w:name="_Toc37273619"/>
      <w:bookmarkStart w:id="3070" w:name="_Toc45884937"/>
      <w:bookmarkStart w:id="3071" w:name="_Toc53182868"/>
      <w:bookmarkStart w:id="3072" w:name="_Toc58865262"/>
      <w:bookmarkStart w:id="3073" w:name="_Toc58866844"/>
      <w:bookmarkStart w:id="3074" w:name="_Toc66717877"/>
      <w:bookmarkStart w:id="3075" w:name="_Toc74930438"/>
      <w:bookmarkStart w:id="3076" w:name="_Toc76544723"/>
      <w:bookmarkStart w:id="3077" w:name="_Toc82539059"/>
      <w:r w:rsidRPr="001A1BA4">
        <w:t>7.5.2</w:t>
      </w:r>
      <w:r w:rsidRPr="001A1BA4">
        <w:tab/>
      </w:r>
      <w:r w:rsidRPr="001A1BA4">
        <w:rPr>
          <w:rFonts w:eastAsia="SimSun"/>
        </w:rPr>
        <w:t xml:space="preserve">OTA </w:t>
      </w:r>
      <w:r w:rsidRPr="001A1BA4">
        <w:t>in-band blocking</w:t>
      </w:r>
      <w:bookmarkEnd w:id="3067"/>
      <w:bookmarkEnd w:id="3068"/>
      <w:bookmarkEnd w:id="3069"/>
      <w:bookmarkEnd w:id="3070"/>
      <w:bookmarkEnd w:id="3071"/>
      <w:bookmarkEnd w:id="3072"/>
      <w:bookmarkEnd w:id="3073"/>
      <w:bookmarkEnd w:id="3074"/>
      <w:bookmarkEnd w:id="3075"/>
      <w:bookmarkEnd w:id="3076"/>
      <w:bookmarkEnd w:id="3077"/>
    </w:p>
    <w:p w14:paraId="656B7248" w14:textId="77777777" w:rsidR="00972FED" w:rsidRPr="006F0B54" w:rsidRDefault="00972FED" w:rsidP="00972FED">
      <w:pPr>
        <w:pStyle w:val="Heading4"/>
        <w:rPr>
          <w:lang w:eastAsia="sv-SE"/>
        </w:rPr>
      </w:pPr>
      <w:bookmarkStart w:id="3078" w:name="_Toc21101304"/>
      <w:bookmarkStart w:id="3079" w:name="_Toc29810343"/>
      <w:bookmarkStart w:id="3080" w:name="_Toc37273620"/>
      <w:bookmarkStart w:id="3081" w:name="_Toc45884938"/>
      <w:bookmarkStart w:id="3082" w:name="_Toc53182869"/>
      <w:bookmarkStart w:id="3083" w:name="_Toc58865263"/>
      <w:bookmarkStart w:id="3084" w:name="_Toc58866845"/>
      <w:bookmarkStart w:id="3085" w:name="_Toc66717878"/>
      <w:bookmarkStart w:id="3086" w:name="_Toc74930439"/>
      <w:bookmarkStart w:id="3087" w:name="_Toc76544724"/>
      <w:bookmarkStart w:id="3088" w:name="_Toc82539060"/>
      <w:r w:rsidRPr="006F0B54">
        <w:rPr>
          <w:lang w:eastAsia="sv-SE"/>
        </w:rPr>
        <w:t>7.5.2.1</w:t>
      </w:r>
      <w:r w:rsidRPr="006F0B54">
        <w:rPr>
          <w:lang w:eastAsia="sv-SE"/>
        </w:rPr>
        <w:tab/>
        <w:t>Definition and applicability</w:t>
      </w:r>
      <w:bookmarkEnd w:id="3078"/>
      <w:bookmarkEnd w:id="3079"/>
      <w:bookmarkEnd w:id="3080"/>
      <w:bookmarkEnd w:id="3081"/>
      <w:bookmarkEnd w:id="3082"/>
      <w:bookmarkEnd w:id="3083"/>
      <w:bookmarkEnd w:id="3084"/>
      <w:bookmarkEnd w:id="3085"/>
      <w:bookmarkEnd w:id="3086"/>
      <w:bookmarkEnd w:id="3087"/>
      <w:bookmarkEnd w:id="3088"/>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089" w:name="_Toc21101305"/>
      <w:bookmarkStart w:id="3090" w:name="_Toc29810344"/>
      <w:bookmarkStart w:id="3091" w:name="_Toc37273621"/>
      <w:bookmarkStart w:id="3092" w:name="_Toc45884939"/>
      <w:bookmarkStart w:id="3093" w:name="_Toc53182870"/>
      <w:bookmarkStart w:id="3094" w:name="_Toc58865264"/>
      <w:bookmarkStart w:id="3095" w:name="_Toc58866846"/>
      <w:bookmarkStart w:id="3096" w:name="_Toc66717879"/>
      <w:bookmarkStart w:id="3097" w:name="_Toc74930440"/>
      <w:bookmarkStart w:id="3098" w:name="_Toc76544725"/>
      <w:bookmarkStart w:id="3099" w:name="_Toc82539061"/>
      <w:r w:rsidRPr="006F0B54">
        <w:rPr>
          <w:lang w:eastAsia="sv-SE"/>
        </w:rPr>
        <w:t>7.5.2.2</w:t>
      </w:r>
      <w:r w:rsidRPr="006F0B5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100" w:name="_Toc21101306"/>
      <w:bookmarkStart w:id="3101" w:name="_Toc29810345"/>
      <w:bookmarkStart w:id="3102" w:name="_Toc37273622"/>
      <w:bookmarkStart w:id="3103" w:name="_Toc45884940"/>
      <w:bookmarkStart w:id="3104" w:name="_Toc53182871"/>
      <w:bookmarkStart w:id="3105" w:name="_Toc58865265"/>
      <w:bookmarkStart w:id="3106" w:name="_Toc58866847"/>
      <w:bookmarkStart w:id="3107" w:name="_Toc66717880"/>
      <w:bookmarkStart w:id="3108" w:name="_Toc74930441"/>
      <w:bookmarkStart w:id="3109" w:name="_Toc76544726"/>
      <w:bookmarkStart w:id="3110" w:name="_Toc82539062"/>
      <w:r w:rsidRPr="006F0B54">
        <w:rPr>
          <w:lang w:eastAsia="sv-SE"/>
        </w:rPr>
        <w:t>7.5.2.3</w:t>
      </w:r>
      <w:r w:rsidRPr="006F0B54">
        <w:rPr>
          <w:lang w:eastAsia="sv-SE"/>
        </w:rPr>
        <w:tab/>
        <w:t>Test purpose</w:t>
      </w:r>
      <w:bookmarkEnd w:id="3100"/>
      <w:bookmarkEnd w:id="3101"/>
      <w:bookmarkEnd w:id="3102"/>
      <w:bookmarkEnd w:id="3103"/>
      <w:bookmarkEnd w:id="3104"/>
      <w:bookmarkEnd w:id="3105"/>
      <w:bookmarkEnd w:id="3106"/>
      <w:bookmarkEnd w:id="3107"/>
      <w:bookmarkEnd w:id="3108"/>
      <w:bookmarkEnd w:id="3109"/>
      <w:bookmarkEnd w:id="3110"/>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111" w:name="_Toc21101307"/>
      <w:bookmarkStart w:id="3112" w:name="_Toc29810346"/>
      <w:bookmarkStart w:id="3113" w:name="_Toc37273623"/>
      <w:bookmarkStart w:id="3114" w:name="_Toc45884941"/>
      <w:bookmarkStart w:id="3115" w:name="_Toc53182872"/>
      <w:bookmarkStart w:id="3116" w:name="_Toc58865266"/>
      <w:bookmarkStart w:id="3117" w:name="_Toc58866848"/>
      <w:bookmarkStart w:id="3118" w:name="_Toc66717881"/>
      <w:bookmarkStart w:id="3119" w:name="_Toc74930442"/>
      <w:bookmarkStart w:id="3120" w:name="_Toc76544727"/>
      <w:bookmarkStart w:id="3121" w:name="_Toc82539063"/>
      <w:r w:rsidRPr="006F0B54">
        <w:rPr>
          <w:lang w:eastAsia="sv-SE"/>
        </w:rPr>
        <w:t>7.5.2</w:t>
      </w:r>
      <w:r w:rsidRPr="006F0B54">
        <w:rPr>
          <w:lang w:eastAsia="zh-CN"/>
        </w:rPr>
        <w:t>.</w:t>
      </w:r>
      <w:r w:rsidRPr="006F0B54">
        <w:rPr>
          <w:lang w:eastAsia="sv-SE"/>
        </w:rPr>
        <w:t>4</w:t>
      </w:r>
      <w:r w:rsidRPr="006F0B54">
        <w:rPr>
          <w:lang w:eastAsia="sv-SE"/>
        </w:rPr>
        <w:tab/>
        <w:t>Method of test</w:t>
      </w:r>
      <w:bookmarkEnd w:id="3111"/>
      <w:bookmarkEnd w:id="3112"/>
      <w:bookmarkEnd w:id="3113"/>
      <w:bookmarkEnd w:id="3114"/>
      <w:bookmarkEnd w:id="3115"/>
      <w:bookmarkEnd w:id="3116"/>
      <w:bookmarkEnd w:id="3117"/>
      <w:bookmarkEnd w:id="3118"/>
      <w:bookmarkEnd w:id="3119"/>
      <w:bookmarkEnd w:id="3120"/>
      <w:bookmarkEnd w:id="3121"/>
    </w:p>
    <w:p w14:paraId="77467CEE" w14:textId="77777777" w:rsidR="00972FED" w:rsidRPr="006F0B54" w:rsidRDefault="00972FED" w:rsidP="00972FED">
      <w:pPr>
        <w:pStyle w:val="Heading5"/>
        <w:rPr>
          <w:lang w:eastAsia="sv-SE"/>
        </w:rPr>
      </w:pPr>
      <w:bookmarkStart w:id="3122" w:name="_Toc21101308"/>
      <w:bookmarkStart w:id="3123" w:name="_Toc29810347"/>
      <w:bookmarkStart w:id="3124" w:name="_Toc37273624"/>
      <w:bookmarkStart w:id="3125" w:name="_Toc45884942"/>
      <w:bookmarkStart w:id="3126" w:name="_Toc53182873"/>
      <w:bookmarkStart w:id="3127" w:name="_Toc58865267"/>
      <w:bookmarkStart w:id="3128" w:name="_Toc58866849"/>
      <w:bookmarkStart w:id="3129" w:name="_Toc66717882"/>
      <w:bookmarkStart w:id="3130" w:name="_Toc74930443"/>
      <w:bookmarkStart w:id="3131" w:name="_Toc76544728"/>
      <w:bookmarkStart w:id="3132" w:name="_Toc82539064"/>
      <w:r w:rsidRPr="006F0B54">
        <w:rPr>
          <w:lang w:eastAsia="sv-SE"/>
        </w:rPr>
        <w:t>7.5.2.4.1</w:t>
      </w:r>
      <w:r w:rsidRPr="006F0B54">
        <w:rPr>
          <w:lang w:eastAsia="sv-SE"/>
        </w:rPr>
        <w:tab/>
        <w:t>Initial conditions</w:t>
      </w:r>
      <w:bookmarkEnd w:id="3122"/>
      <w:bookmarkEnd w:id="3123"/>
      <w:bookmarkEnd w:id="3124"/>
      <w:bookmarkEnd w:id="3125"/>
      <w:bookmarkEnd w:id="3126"/>
      <w:bookmarkEnd w:id="3127"/>
      <w:bookmarkEnd w:id="3128"/>
      <w:bookmarkEnd w:id="3129"/>
      <w:bookmarkEnd w:id="3130"/>
      <w:bookmarkEnd w:id="3131"/>
      <w:bookmarkEnd w:id="313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133" w:name="_Toc21101309"/>
      <w:bookmarkStart w:id="3134" w:name="_Toc29810348"/>
      <w:bookmarkStart w:id="3135" w:name="_Toc37273625"/>
      <w:bookmarkStart w:id="3136" w:name="_Toc45884943"/>
      <w:bookmarkStart w:id="3137" w:name="_Toc53182874"/>
      <w:bookmarkStart w:id="3138" w:name="_Toc58865268"/>
      <w:bookmarkStart w:id="3139" w:name="_Toc58866850"/>
      <w:bookmarkStart w:id="3140" w:name="_Toc66717883"/>
      <w:bookmarkStart w:id="3141" w:name="_Toc74930444"/>
      <w:bookmarkStart w:id="3142" w:name="_Toc76544729"/>
      <w:bookmarkStart w:id="3143" w:name="_Toc82539065"/>
      <w:r w:rsidRPr="006F0B54">
        <w:rPr>
          <w:lang w:eastAsia="sv-SE"/>
        </w:rPr>
        <w:t>7.5.2.4.2</w:t>
      </w:r>
      <w:r w:rsidRPr="006F0B54">
        <w:rPr>
          <w:lang w:eastAsia="sv-SE"/>
        </w:rPr>
        <w:tab/>
        <w:t>Procedure</w:t>
      </w:r>
      <w:bookmarkEnd w:id="3133"/>
      <w:bookmarkEnd w:id="3134"/>
      <w:bookmarkEnd w:id="3135"/>
      <w:bookmarkEnd w:id="3136"/>
      <w:bookmarkEnd w:id="3137"/>
      <w:bookmarkEnd w:id="3138"/>
      <w:bookmarkEnd w:id="3139"/>
      <w:bookmarkEnd w:id="3140"/>
      <w:bookmarkEnd w:id="3141"/>
      <w:bookmarkEnd w:id="3142"/>
      <w:bookmarkEnd w:id="3143"/>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144" w:name="_Toc21101310"/>
      <w:bookmarkStart w:id="3145" w:name="_Toc29810349"/>
      <w:bookmarkStart w:id="3146" w:name="_Toc37273626"/>
      <w:bookmarkStart w:id="3147" w:name="_Toc45884944"/>
      <w:bookmarkStart w:id="3148" w:name="_Toc53182875"/>
      <w:bookmarkStart w:id="3149" w:name="_Toc58865269"/>
      <w:bookmarkStart w:id="3150" w:name="_Toc58866851"/>
      <w:bookmarkStart w:id="3151" w:name="_Toc66717884"/>
      <w:bookmarkStart w:id="3152" w:name="_Toc74930445"/>
      <w:bookmarkStart w:id="3153" w:name="_Toc76544730"/>
      <w:bookmarkStart w:id="3154" w:name="_Toc82539066"/>
      <w:r w:rsidRPr="006F0B54">
        <w:rPr>
          <w:lang w:eastAsia="sv-SE"/>
        </w:rPr>
        <w:t>7.5.2</w:t>
      </w:r>
      <w:r w:rsidRPr="006F0B54">
        <w:rPr>
          <w:lang w:eastAsia="zh-CN"/>
        </w:rPr>
        <w:t>.</w:t>
      </w:r>
      <w:r w:rsidRPr="006F0B54">
        <w:rPr>
          <w:lang w:eastAsia="sv-SE"/>
        </w:rPr>
        <w:t>5</w:t>
      </w:r>
      <w:r w:rsidRPr="006F0B54">
        <w:rPr>
          <w:lang w:eastAsia="sv-SE"/>
        </w:rPr>
        <w:tab/>
        <w:t>Test requirement</w:t>
      </w:r>
      <w:bookmarkEnd w:id="3144"/>
      <w:bookmarkEnd w:id="3145"/>
      <w:bookmarkEnd w:id="3146"/>
      <w:bookmarkEnd w:id="3147"/>
      <w:bookmarkEnd w:id="3148"/>
      <w:bookmarkEnd w:id="3149"/>
      <w:bookmarkEnd w:id="3150"/>
      <w:bookmarkEnd w:id="3151"/>
      <w:bookmarkEnd w:id="3152"/>
      <w:bookmarkEnd w:id="3153"/>
      <w:bookmarkEnd w:id="3154"/>
    </w:p>
    <w:p w14:paraId="5B361BCE" w14:textId="77777777" w:rsidR="00972FED" w:rsidRPr="006F0B54" w:rsidRDefault="00972FED" w:rsidP="00972FED">
      <w:pPr>
        <w:pStyle w:val="Heading5"/>
        <w:rPr>
          <w:lang w:eastAsia="sv-SE"/>
        </w:rPr>
      </w:pPr>
      <w:bookmarkStart w:id="3155" w:name="_Toc21101311"/>
      <w:bookmarkStart w:id="3156" w:name="_Toc29810350"/>
      <w:bookmarkStart w:id="3157" w:name="_Toc37273627"/>
      <w:bookmarkStart w:id="3158" w:name="_Toc45884945"/>
      <w:bookmarkStart w:id="3159" w:name="_Toc53182876"/>
      <w:bookmarkStart w:id="3160" w:name="_Toc58865270"/>
      <w:bookmarkStart w:id="3161" w:name="_Toc58866852"/>
      <w:bookmarkStart w:id="3162" w:name="_Toc66717885"/>
      <w:bookmarkStart w:id="3163" w:name="_Toc74930446"/>
      <w:bookmarkStart w:id="3164" w:name="_Toc76544731"/>
      <w:bookmarkStart w:id="3165" w:name="_Toc82539067"/>
      <w:r w:rsidRPr="006F0B54">
        <w:rPr>
          <w:lang w:eastAsia="sv-SE"/>
        </w:rPr>
        <w:t>7.5.2.5.1</w:t>
      </w:r>
      <w:r w:rsidRPr="006F0B54">
        <w:rPr>
          <w:lang w:eastAsia="sv-SE"/>
        </w:rPr>
        <w:tab/>
        <w:t>General</w:t>
      </w:r>
      <w:bookmarkEnd w:id="3155"/>
      <w:bookmarkEnd w:id="3156"/>
      <w:bookmarkEnd w:id="3157"/>
      <w:bookmarkEnd w:id="3158"/>
      <w:bookmarkEnd w:id="3159"/>
      <w:bookmarkEnd w:id="3160"/>
      <w:bookmarkEnd w:id="3161"/>
      <w:bookmarkEnd w:id="3162"/>
      <w:bookmarkEnd w:id="3163"/>
      <w:bookmarkEnd w:id="3164"/>
      <w:bookmarkEnd w:id="3165"/>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166" w:name="_Toc21101312"/>
      <w:bookmarkStart w:id="3167" w:name="_Toc29810351"/>
      <w:bookmarkStart w:id="3168" w:name="_Toc37273628"/>
      <w:bookmarkStart w:id="3169" w:name="_Toc45884946"/>
      <w:bookmarkStart w:id="3170" w:name="_Toc53182877"/>
      <w:bookmarkStart w:id="3171" w:name="_Toc58865271"/>
      <w:bookmarkStart w:id="3172" w:name="_Toc58866853"/>
      <w:bookmarkStart w:id="3173" w:name="_Toc66717886"/>
      <w:bookmarkStart w:id="3174" w:name="_Toc74930447"/>
      <w:bookmarkStart w:id="3175" w:name="_Toc76544732"/>
      <w:bookmarkStart w:id="3176" w:name="_Toc82539068"/>
      <w:r w:rsidRPr="006F0B54">
        <w:rPr>
          <w:lang w:eastAsia="sv-SE"/>
        </w:rPr>
        <w:t>7.5.2.5.2</w:t>
      </w:r>
      <w:r w:rsidRPr="006F0B54">
        <w:rPr>
          <w:lang w:eastAsia="sv-SE"/>
        </w:rPr>
        <w:tab/>
        <w:t xml:space="preserve">Test requirements for </w:t>
      </w:r>
      <w:r w:rsidRPr="006F0B54">
        <w:rPr>
          <w:i/>
          <w:lang w:eastAsia="sv-SE"/>
        </w:rPr>
        <w:t>BS type 1-O</w:t>
      </w:r>
      <w:bookmarkEnd w:id="3166"/>
      <w:bookmarkEnd w:id="3167"/>
      <w:bookmarkEnd w:id="3168"/>
      <w:bookmarkEnd w:id="3169"/>
      <w:bookmarkEnd w:id="3170"/>
      <w:bookmarkEnd w:id="3171"/>
      <w:bookmarkEnd w:id="3172"/>
      <w:bookmarkEnd w:id="3173"/>
      <w:bookmarkEnd w:id="3174"/>
      <w:bookmarkEnd w:id="3175"/>
      <w:bookmarkEnd w:id="3176"/>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3177" w:name="_Toc21101313"/>
      <w:bookmarkStart w:id="3178" w:name="_Toc29810352"/>
      <w:bookmarkStart w:id="3179" w:name="_Toc37273629"/>
      <w:bookmarkStart w:id="3180" w:name="_Toc45884947"/>
      <w:bookmarkStart w:id="3181" w:name="_Toc53182878"/>
      <w:bookmarkStart w:id="3182" w:name="_Toc58865272"/>
      <w:bookmarkStart w:id="3183" w:name="_Toc58866854"/>
      <w:bookmarkStart w:id="3184" w:name="_Toc66717887"/>
      <w:bookmarkStart w:id="3185" w:name="_Toc74930448"/>
      <w:bookmarkStart w:id="3186" w:name="_Toc76544733"/>
      <w:bookmarkStart w:id="3187" w:name="_Toc82539069"/>
      <w:r w:rsidRPr="006F0B54">
        <w:rPr>
          <w:lang w:eastAsia="sv-SE"/>
        </w:rPr>
        <w:t>7.5.2.5.3</w:t>
      </w:r>
      <w:r w:rsidRPr="006F0B54">
        <w:rPr>
          <w:lang w:eastAsia="sv-SE"/>
        </w:rPr>
        <w:tab/>
        <w:t xml:space="preserve">Test requirements for </w:t>
      </w:r>
      <w:r w:rsidRPr="006F0B54">
        <w:rPr>
          <w:i/>
          <w:lang w:eastAsia="sv-SE"/>
        </w:rPr>
        <w:t>BS type 2-O</w:t>
      </w:r>
      <w:bookmarkEnd w:id="3177"/>
      <w:bookmarkEnd w:id="3178"/>
      <w:bookmarkEnd w:id="3179"/>
      <w:bookmarkEnd w:id="3180"/>
      <w:bookmarkEnd w:id="3181"/>
      <w:bookmarkEnd w:id="3182"/>
      <w:bookmarkEnd w:id="3183"/>
      <w:bookmarkEnd w:id="3184"/>
      <w:bookmarkEnd w:id="3185"/>
      <w:bookmarkEnd w:id="3186"/>
      <w:bookmarkEnd w:id="318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3188" w:name="_Toc21101314"/>
      <w:bookmarkStart w:id="3189" w:name="_Toc29810353"/>
      <w:bookmarkStart w:id="3190" w:name="_Toc37273630"/>
      <w:bookmarkStart w:id="3191" w:name="_Toc45884948"/>
      <w:bookmarkStart w:id="3192" w:name="_Toc53182879"/>
      <w:bookmarkStart w:id="3193" w:name="_Toc58865273"/>
      <w:bookmarkStart w:id="3194" w:name="_Toc58866855"/>
      <w:bookmarkStart w:id="3195" w:name="_Toc66717888"/>
      <w:bookmarkStart w:id="3196" w:name="_Toc74930449"/>
      <w:bookmarkStart w:id="3197" w:name="_Toc76544734"/>
      <w:bookmarkStart w:id="3198" w:name="_Toc82539070"/>
      <w:r w:rsidRPr="006F0B54">
        <w:t>7.6</w:t>
      </w:r>
      <w:r w:rsidRPr="006F0B54">
        <w:tab/>
        <w:t>OTA out-of-band blocking</w:t>
      </w:r>
      <w:bookmarkEnd w:id="3188"/>
      <w:bookmarkEnd w:id="3189"/>
      <w:bookmarkEnd w:id="3190"/>
      <w:bookmarkEnd w:id="3191"/>
      <w:bookmarkEnd w:id="3192"/>
      <w:bookmarkEnd w:id="3193"/>
      <w:bookmarkEnd w:id="3194"/>
      <w:bookmarkEnd w:id="3195"/>
      <w:bookmarkEnd w:id="3196"/>
      <w:bookmarkEnd w:id="3197"/>
      <w:bookmarkEnd w:id="3198"/>
    </w:p>
    <w:p w14:paraId="418E66C3" w14:textId="77777777" w:rsidR="00972FED" w:rsidRPr="006F0B54" w:rsidRDefault="00972FED" w:rsidP="00972FED">
      <w:pPr>
        <w:pStyle w:val="Heading3"/>
      </w:pPr>
      <w:bookmarkStart w:id="3199" w:name="_Toc21101315"/>
      <w:bookmarkStart w:id="3200" w:name="_Toc29810354"/>
      <w:bookmarkStart w:id="3201" w:name="_Toc37273631"/>
      <w:bookmarkStart w:id="3202" w:name="_Toc45884949"/>
      <w:bookmarkStart w:id="3203" w:name="_Toc53182880"/>
      <w:bookmarkStart w:id="3204" w:name="_Toc58865274"/>
      <w:bookmarkStart w:id="3205" w:name="_Toc58866856"/>
      <w:bookmarkStart w:id="3206" w:name="_Toc66717889"/>
      <w:bookmarkStart w:id="3207" w:name="_Toc74930450"/>
      <w:bookmarkStart w:id="3208" w:name="_Toc76544735"/>
      <w:bookmarkStart w:id="3209" w:name="_Toc82539071"/>
      <w:r w:rsidRPr="006F0B54">
        <w:t>7.6.1</w:t>
      </w:r>
      <w:r w:rsidRPr="006F0B54">
        <w:tab/>
        <w:t>Definition and applicability</w:t>
      </w:r>
      <w:bookmarkEnd w:id="3199"/>
      <w:bookmarkEnd w:id="3200"/>
      <w:bookmarkEnd w:id="3201"/>
      <w:bookmarkEnd w:id="3202"/>
      <w:bookmarkEnd w:id="3203"/>
      <w:bookmarkEnd w:id="3204"/>
      <w:bookmarkEnd w:id="3205"/>
      <w:bookmarkEnd w:id="3206"/>
      <w:bookmarkEnd w:id="3207"/>
      <w:bookmarkEnd w:id="3208"/>
      <w:bookmarkEnd w:id="3209"/>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3210" w:name="_Toc21101316"/>
      <w:bookmarkStart w:id="3211" w:name="_Toc29810355"/>
      <w:bookmarkStart w:id="3212" w:name="_Toc37273632"/>
      <w:bookmarkStart w:id="3213" w:name="_Toc45884950"/>
      <w:bookmarkStart w:id="3214" w:name="_Toc53182881"/>
      <w:bookmarkStart w:id="3215" w:name="_Toc58865275"/>
      <w:bookmarkStart w:id="3216" w:name="_Toc58866857"/>
      <w:bookmarkStart w:id="3217" w:name="_Toc66717890"/>
      <w:bookmarkStart w:id="3218" w:name="_Toc74930451"/>
      <w:bookmarkStart w:id="3219" w:name="_Toc76544736"/>
      <w:bookmarkStart w:id="3220" w:name="_Toc82539072"/>
      <w:r w:rsidRPr="006F0B54">
        <w:t>7.6.2</w:t>
      </w:r>
      <w:r w:rsidRPr="006F0B54">
        <w:tab/>
        <w:t xml:space="preserve">Minimum </w:t>
      </w:r>
      <w:r w:rsidRPr="006F0B54">
        <w:rPr>
          <w:lang w:val="en-US"/>
        </w:rPr>
        <w:t>r</w:t>
      </w:r>
      <w:r w:rsidRPr="006F0B54">
        <w:t>equirement</w:t>
      </w:r>
      <w:bookmarkEnd w:id="3210"/>
      <w:bookmarkEnd w:id="3211"/>
      <w:bookmarkEnd w:id="3212"/>
      <w:bookmarkEnd w:id="3213"/>
      <w:bookmarkEnd w:id="3214"/>
      <w:bookmarkEnd w:id="3215"/>
      <w:bookmarkEnd w:id="3216"/>
      <w:bookmarkEnd w:id="3217"/>
      <w:bookmarkEnd w:id="3218"/>
      <w:bookmarkEnd w:id="3219"/>
      <w:bookmarkEnd w:id="3220"/>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3221" w:name="_Toc21101317"/>
      <w:bookmarkStart w:id="3222" w:name="_Toc29810356"/>
      <w:bookmarkStart w:id="3223" w:name="_Toc37273633"/>
      <w:bookmarkStart w:id="3224" w:name="_Toc45884951"/>
      <w:bookmarkStart w:id="3225" w:name="_Toc53182882"/>
      <w:bookmarkStart w:id="3226" w:name="_Toc58865276"/>
      <w:bookmarkStart w:id="3227" w:name="_Toc58866858"/>
      <w:bookmarkStart w:id="3228" w:name="_Toc66717891"/>
      <w:bookmarkStart w:id="3229" w:name="_Toc74930452"/>
      <w:bookmarkStart w:id="3230" w:name="_Toc76544737"/>
      <w:bookmarkStart w:id="3231" w:name="_Toc82539073"/>
      <w:r w:rsidRPr="006F0B54">
        <w:t>7.6.3</w:t>
      </w:r>
      <w:r w:rsidRPr="006F0B54">
        <w:tab/>
        <w:t>Test purpose</w:t>
      </w:r>
      <w:bookmarkEnd w:id="3221"/>
      <w:bookmarkEnd w:id="3222"/>
      <w:bookmarkEnd w:id="3223"/>
      <w:bookmarkEnd w:id="3224"/>
      <w:bookmarkEnd w:id="3225"/>
      <w:bookmarkEnd w:id="3226"/>
      <w:bookmarkEnd w:id="3227"/>
      <w:bookmarkEnd w:id="3228"/>
      <w:bookmarkEnd w:id="3229"/>
      <w:bookmarkEnd w:id="3230"/>
      <w:bookmarkEnd w:id="3231"/>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3232" w:name="_Toc21101318"/>
      <w:bookmarkStart w:id="3233" w:name="_Toc29810357"/>
      <w:bookmarkStart w:id="3234" w:name="_Toc37273634"/>
      <w:bookmarkStart w:id="3235" w:name="_Toc45884952"/>
      <w:bookmarkStart w:id="3236" w:name="_Toc53182883"/>
      <w:bookmarkStart w:id="3237" w:name="_Toc58865277"/>
      <w:bookmarkStart w:id="3238" w:name="_Toc58866859"/>
      <w:bookmarkStart w:id="3239" w:name="_Toc66717892"/>
      <w:bookmarkStart w:id="3240" w:name="_Toc74930453"/>
      <w:bookmarkStart w:id="3241" w:name="_Toc76544738"/>
      <w:bookmarkStart w:id="3242" w:name="_Toc82539074"/>
      <w:r w:rsidRPr="006F0B54">
        <w:t>7.6.4</w:t>
      </w:r>
      <w:r w:rsidRPr="006F0B54">
        <w:tab/>
        <w:t>Method of test</w:t>
      </w:r>
      <w:bookmarkEnd w:id="3232"/>
      <w:bookmarkEnd w:id="3233"/>
      <w:bookmarkEnd w:id="3234"/>
      <w:bookmarkEnd w:id="3235"/>
      <w:bookmarkEnd w:id="3236"/>
      <w:bookmarkEnd w:id="3237"/>
      <w:bookmarkEnd w:id="3238"/>
      <w:bookmarkEnd w:id="3239"/>
      <w:bookmarkEnd w:id="3240"/>
      <w:bookmarkEnd w:id="3241"/>
      <w:bookmarkEnd w:id="3242"/>
    </w:p>
    <w:p w14:paraId="66713D7B" w14:textId="77777777" w:rsidR="00972FED" w:rsidRPr="006F0B54" w:rsidRDefault="00972FED" w:rsidP="00972FED">
      <w:pPr>
        <w:pStyle w:val="Heading4"/>
        <w:rPr>
          <w:lang w:eastAsia="sv-SE"/>
        </w:rPr>
      </w:pPr>
      <w:bookmarkStart w:id="3243" w:name="_Toc21101319"/>
      <w:bookmarkStart w:id="3244" w:name="_Toc29810358"/>
      <w:bookmarkStart w:id="3245" w:name="_Toc37273635"/>
      <w:bookmarkStart w:id="3246" w:name="_Toc45884953"/>
      <w:bookmarkStart w:id="3247" w:name="_Toc53182884"/>
      <w:bookmarkStart w:id="3248" w:name="_Toc58865278"/>
      <w:bookmarkStart w:id="3249" w:name="_Toc58866860"/>
      <w:bookmarkStart w:id="3250" w:name="_Toc66717893"/>
      <w:bookmarkStart w:id="3251" w:name="_Toc74930454"/>
      <w:bookmarkStart w:id="3252" w:name="_Toc76544739"/>
      <w:bookmarkStart w:id="3253" w:name="_Toc82539075"/>
      <w:r w:rsidRPr="006F0B54">
        <w:rPr>
          <w:lang w:eastAsia="sv-SE"/>
        </w:rPr>
        <w:t>7.6.4.1</w:t>
      </w:r>
      <w:r w:rsidRPr="006F0B54">
        <w:rPr>
          <w:lang w:eastAsia="sv-SE"/>
        </w:rPr>
        <w:tab/>
        <w:t>Initial conditions</w:t>
      </w:r>
      <w:bookmarkEnd w:id="3243"/>
      <w:bookmarkEnd w:id="3244"/>
      <w:bookmarkEnd w:id="3245"/>
      <w:bookmarkEnd w:id="3246"/>
      <w:bookmarkEnd w:id="3247"/>
      <w:bookmarkEnd w:id="3248"/>
      <w:bookmarkEnd w:id="3249"/>
      <w:bookmarkEnd w:id="3250"/>
      <w:bookmarkEnd w:id="3251"/>
      <w:bookmarkEnd w:id="3252"/>
      <w:bookmarkEnd w:id="3253"/>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3254" w:name="_Toc21101320"/>
      <w:bookmarkStart w:id="3255" w:name="_Toc29810359"/>
      <w:bookmarkStart w:id="3256" w:name="_Toc37273636"/>
      <w:bookmarkStart w:id="3257" w:name="_Toc45884954"/>
      <w:bookmarkStart w:id="3258" w:name="_Toc53182885"/>
      <w:bookmarkStart w:id="3259" w:name="_Toc58865279"/>
      <w:bookmarkStart w:id="3260" w:name="_Toc58866861"/>
      <w:bookmarkStart w:id="3261" w:name="_Toc66717894"/>
      <w:bookmarkStart w:id="3262" w:name="_Toc74930455"/>
      <w:bookmarkStart w:id="3263" w:name="_Toc76544740"/>
      <w:bookmarkStart w:id="3264" w:name="_Toc82539076"/>
      <w:r w:rsidRPr="006F0B54">
        <w:rPr>
          <w:lang w:eastAsia="sv-SE"/>
        </w:rPr>
        <w:t>7.6.4.2</w:t>
      </w:r>
      <w:r w:rsidRPr="006F0B54">
        <w:rPr>
          <w:lang w:eastAsia="sv-SE"/>
        </w:rPr>
        <w:tab/>
        <w:t>Procedure</w:t>
      </w:r>
      <w:bookmarkEnd w:id="3254"/>
      <w:bookmarkEnd w:id="3255"/>
      <w:bookmarkEnd w:id="3256"/>
      <w:bookmarkEnd w:id="3257"/>
      <w:bookmarkEnd w:id="3258"/>
      <w:bookmarkEnd w:id="3259"/>
      <w:bookmarkEnd w:id="3260"/>
      <w:bookmarkEnd w:id="3261"/>
      <w:bookmarkEnd w:id="3262"/>
      <w:bookmarkEnd w:id="3263"/>
      <w:bookmarkEnd w:id="3264"/>
    </w:p>
    <w:p w14:paraId="19FD2A48" w14:textId="77777777" w:rsidR="00972FED" w:rsidRPr="006F0B54" w:rsidRDefault="00972FED" w:rsidP="00972FED">
      <w:pPr>
        <w:pStyle w:val="Heading5"/>
        <w:rPr>
          <w:lang w:eastAsia="sv-SE"/>
        </w:rPr>
      </w:pPr>
      <w:bookmarkStart w:id="3265" w:name="_Toc21101321"/>
      <w:bookmarkStart w:id="3266" w:name="_Toc29810360"/>
      <w:bookmarkStart w:id="3267" w:name="_Toc37273637"/>
      <w:bookmarkStart w:id="3268" w:name="_Toc45884955"/>
      <w:bookmarkStart w:id="3269" w:name="_Toc53182886"/>
      <w:bookmarkStart w:id="3270" w:name="_Toc58865280"/>
      <w:bookmarkStart w:id="3271" w:name="_Toc58866862"/>
      <w:bookmarkStart w:id="3272" w:name="_Toc66717895"/>
      <w:bookmarkStart w:id="3273" w:name="_Toc74930456"/>
      <w:bookmarkStart w:id="3274" w:name="_Toc76544741"/>
      <w:bookmarkStart w:id="3275" w:name="_Toc8253907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3265"/>
      <w:bookmarkEnd w:id="3266"/>
      <w:bookmarkEnd w:id="3267"/>
      <w:bookmarkEnd w:id="3268"/>
      <w:bookmarkEnd w:id="3269"/>
      <w:bookmarkEnd w:id="3270"/>
      <w:bookmarkEnd w:id="3271"/>
      <w:bookmarkEnd w:id="3272"/>
      <w:bookmarkEnd w:id="3273"/>
      <w:bookmarkEnd w:id="3274"/>
      <w:bookmarkEnd w:id="3275"/>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3276" w:name="_Toc21101322"/>
      <w:bookmarkStart w:id="3277" w:name="_Toc29810361"/>
      <w:bookmarkStart w:id="3278" w:name="_Toc37273638"/>
      <w:bookmarkStart w:id="3279" w:name="_Toc45884956"/>
      <w:bookmarkStart w:id="3280" w:name="_Toc53182887"/>
      <w:bookmarkStart w:id="3281" w:name="_Toc58865281"/>
      <w:bookmarkStart w:id="3282" w:name="_Toc58866863"/>
      <w:bookmarkStart w:id="3283" w:name="_Toc66717896"/>
      <w:bookmarkStart w:id="3284" w:name="_Toc74930457"/>
      <w:bookmarkStart w:id="3285" w:name="_Toc76544742"/>
      <w:bookmarkStart w:id="3286" w:name="_Toc8253907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3276"/>
      <w:bookmarkEnd w:id="3277"/>
      <w:bookmarkEnd w:id="3278"/>
      <w:bookmarkEnd w:id="3279"/>
      <w:bookmarkEnd w:id="3280"/>
      <w:bookmarkEnd w:id="3281"/>
      <w:bookmarkEnd w:id="3282"/>
      <w:bookmarkEnd w:id="3283"/>
      <w:bookmarkEnd w:id="3284"/>
      <w:bookmarkEnd w:id="3285"/>
      <w:bookmarkEnd w:id="3286"/>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3287" w:name="_Toc21101323"/>
      <w:bookmarkStart w:id="3288" w:name="_Toc29810362"/>
      <w:bookmarkStart w:id="3289" w:name="_Toc37273639"/>
      <w:bookmarkStart w:id="3290" w:name="_Toc45884957"/>
      <w:bookmarkStart w:id="3291" w:name="_Toc53182888"/>
      <w:bookmarkStart w:id="3292" w:name="_Toc58865282"/>
      <w:bookmarkStart w:id="3293" w:name="_Toc58866864"/>
      <w:bookmarkStart w:id="3294" w:name="_Toc66717897"/>
      <w:bookmarkStart w:id="3295" w:name="_Toc74930458"/>
      <w:bookmarkStart w:id="3296" w:name="_Toc76544743"/>
      <w:bookmarkStart w:id="3297" w:name="_Toc8253907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3287"/>
      <w:bookmarkEnd w:id="3288"/>
      <w:bookmarkEnd w:id="3289"/>
      <w:bookmarkEnd w:id="3290"/>
      <w:bookmarkEnd w:id="3291"/>
      <w:bookmarkEnd w:id="3292"/>
      <w:bookmarkEnd w:id="3293"/>
      <w:bookmarkEnd w:id="3294"/>
      <w:bookmarkEnd w:id="3295"/>
      <w:bookmarkEnd w:id="3296"/>
      <w:bookmarkEnd w:id="329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3298" w:name="_Toc21101324"/>
      <w:bookmarkStart w:id="3299" w:name="_Toc29810363"/>
      <w:bookmarkStart w:id="3300" w:name="_Toc37273640"/>
      <w:bookmarkStart w:id="3301" w:name="_Toc45884958"/>
      <w:bookmarkStart w:id="3302" w:name="_Toc53182889"/>
      <w:bookmarkStart w:id="3303" w:name="_Toc58865283"/>
      <w:bookmarkStart w:id="3304" w:name="_Toc58866865"/>
      <w:r>
        <w:t>10)</w:t>
      </w:r>
      <w:r>
        <w:tab/>
        <w:t>Repeat for all supported polarizations.</w:t>
      </w:r>
    </w:p>
    <w:p w14:paraId="693F943D" w14:textId="77777777" w:rsidR="00972FED" w:rsidRPr="006F0B54" w:rsidRDefault="00972FED" w:rsidP="00972FED">
      <w:pPr>
        <w:pStyle w:val="Heading3"/>
      </w:pPr>
      <w:bookmarkStart w:id="3305" w:name="_Toc66717898"/>
      <w:bookmarkStart w:id="3306" w:name="_Toc74930459"/>
      <w:bookmarkStart w:id="3307" w:name="_Toc76544744"/>
      <w:bookmarkStart w:id="3308" w:name="_Toc82539080"/>
      <w:r w:rsidRPr="006F0B54">
        <w:t>7.</w:t>
      </w:r>
      <w:r w:rsidRPr="006F0B54">
        <w:rPr>
          <w:lang w:val="en-US"/>
        </w:rPr>
        <w:t>6</w:t>
      </w:r>
      <w:r w:rsidRPr="006F0B54">
        <w:t>.5</w:t>
      </w:r>
      <w:r w:rsidRPr="006F0B54">
        <w:tab/>
        <w:t>Test requirements</w:t>
      </w:r>
      <w:bookmarkEnd w:id="3298"/>
      <w:bookmarkEnd w:id="3299"/>
      <w:bookmarkEnd w:id="3300"/>
      <w:bookmarkEnd w:id="3301"/>
      <w:bookmarkEnd w:id="3302"/>
      <w:bookmarkEnd w:id="3303"/>
      <w:bookmarkEnd w:id="3304"/>
      <w:bookmarkEnd w:id="3305"/>
      <w:bookmarkEnd w:id="3306"/>
      <w:bookmarkEnd w:id="3307"/>
      <w:bookmarkEnd w:id="3308"/>
    </w:p>
    <w:p w14:paraId="4726C8AB" w14:textId="77777777" w:rsidR="00972FED" w:rsidRPr="006F0B54" w:rsidRDefault="00972FED" w:rsidP="00972FED">
      <w:pPr>
        <w:pStyle w:val="Heading4"/>
        <w:rPr>
          <w:i/>
        </w:rPr>
      </w:pPr>
      <w:bookmarkStart w:id="3309" w:name="_Toc21101325"/>
      <w:bookmarkStart w:id="3310" w:name="_Toc29810364"/>
      <w:bookmarkStart w:id="3311" w:name="_Toc37273641"/>
      <w:bookmarkStart w:id="3312" w:name="_Toc45884959"/>
      <w:bookmarkStart w:id="3313" w:name="_Toc53182890"/>
      <w:bookmarkStart w:id="3314" w:name="_Toc58865284"/>
      <w:bookmarkStart w:id="3315" w:name="_Toc58866866"/>
      <w:bookmarkStart w:id="3316" w:name="_Toc66717899"/>
      <w:bookmarkStart w:id="3317" w:name="_Toc74930460"/>
      <w:bookmarkStart w:id="3318" w:name="_Toc76544745"/>
      <w:bookmarkStart w:id="3319" w:name="_Toc82539081"/>
      <w:r w:rsidRPr="006F0B54">
        <w:t>7.</w:t>
      </w:r>
      <w:r w:rsidRPr="006F0B54">
        <w:rPr>
          <w:lang w:val="en-US"/>
        </w:rPr>
        <w:t>6</w:t>
      </w:r>
      <w:r w:rsidRPr="006F0B54">
        <w:t>.5.1</w:t>
      </w:r>
      <w:r w:rsidRPr="006F0B54">
        <w:tab/>
        <w:t xml:space="preserve">Requirement for </w:t>
      </w:r>
      <w:r w:rsidRPr="006F0B54">
        <w:rPr>
          <w:i/>
        </w:rPr>
        <w:t>BS type 1-O</w:t>
      </w:r>
      <w:bookmarkEnd w:id="3309"/>
      <w:bookmarkEnd w:id="3310"/>
      <w:bookmarkEnd w:id="3311"/>
      <w:bookmarkEnd w:id="3312"/>
      <w:bookmarkEnd w:id="3313"/>
      <w:bookmarkEnd w:id="3314"/>
      <w:bookmarkEnd w:id="3315"/>
      <w:bookmarkEnd w:id="3316"/>
      <w:bookmarkEnd w:id="3317"/>
      <w:bookmarkEnd w:id="3318"/>
      <w:bookmarkEnd w:id="3319"/>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3320" w:name="_Toc21101326"/>
      <w:bookmarkStart w:id="3321" w:name="_Toc29810365"/>
      <w:bookmarkStart w:id="3322" w:name="_Toc37273642"/>
      <w:bookmarkStart w:id="3323" w:name="_Toc45884960"/>
      <w:bookmarkStart w:id="3324" w:name="_Toc53182891"/>
      <w:bookmarkStart w:id="3325" w:name="_Toc58865285"/>
      <w:bookmarkStart w:id="3326" w:name="_Toc58866867"/>
      <w:bookmarkStart w:id="3327" w:name="_Toc66717900"/>
      <w:bookmarkStart w:id="3328" w:name="_Toc74930461"/>
      <w:bookmarkStart w:id="3329" w:name="_Toc76544746"/>
      <w:bookmarkStart w:id="3330" w:name="_Toc82539082"/>
      <w:r w:rsidRPr="006F0B54">
        <w:t>7.</w:t>
      </w:r>
      <w:r w:rsidRPr="006F0B54">
        <w:rPr>
          <w:lang w:val="en-US"/>
        </w:rPr>
        <w:t>6</w:t>
      </w:r>
      <w:r w:rsidRPr="006F0B54">
        <w:t>.5.1.1</w:t>
      </w:r>
      <w:r w:rsidRPr="006F0B54">
        <w:tab/>
        <w:t>General</w:t>
      </w:r>
      <w:bookmarkEnd w:id="3320"/>
      <w:bookmarkEnd w:id="3321"/>
      <w:bookmarkEnd w:id="3322"/>
      <w:bookmarkEnd w:id="3323"/>
      <w:bookmarkEnd w:id="3324"/>
      <w:bookmarkEnd w:id="3325"/>
      <w:bookmarkEnd w:id="3326"/>
      <w:bookmarkEnd w:id="3327"/>
      <w:bookmarkEnd w:id="3328"/>
      <w:bookmarkEnd w:id="3329"/>
      <w:bookmarkEnd w:id="3330"/>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3331" w:name="_Toc21101327"/>
      <w:bookmarkStart w:id="3332" w:name="_Toc29810366"/>
      <w:bookmarkStart w:id="3333" w:name="_Toc37273643"/>
      <w:bookmarkStart w:id="3334" w:name="_Toc45884961"/>
      <w:bookmarkStart w:id="3335" w:name="_Toc53182892"/>
      <w:bookmarkStart w:id="3336" w:name="_Toc58865286"/>
      <w:bookmarkStart w:id="3337" w:name="_Toc58866868"/>
      <w:bookmarkStart w:id="3338" w:name="_Toc66717901"/>
      <w:bookmarkStart w:id="3339" w:name="_Toc74930462"/>
      <w:bookmarkStart w:id="3340" w:name="_Toc76544747"/>
      <w:bookmarkStart w:id="3341" w:name="_Toc82539083"/>
      <w:r w:rsidRPr="006F0B54">
        <w:t>7.</w:t>
      </w:r>
      <w:r w:rsidRPr="006F0B54">
        <w:rPr>
          <w:lang w:val="en-US"/>
        </w:rPr>
        <w:t>6</w:t>
      </w:r>
      <w:r w:rsidRPr="006F0B54">
        <w:t>.5.1.2</w:t>
      </w:r>
      <w:r w:rsidRPr="006F0B54">
        <w:tab/>
        <w:t>Co-location requirement</w:t>
      </w:r>
      <w:bookmarkEnd w:id="3331"/>
      <w:bookmarkEnd w:id="3332"/>
      <w:bookmarkEnd w:id="3333"/>
      <w:bookmarkEnd w:id="3334"/>
      <w:bookmarkEnd w:id="3335"/>
      <w:bookmarkEnd w:id="3336"/>
      <w:bookmarkEnd w:id="3337"/>
      <w:bookmarkEnd w:id="3338"/>
      <w:bookmarkEnd w:id="3339"/>
      <w:bookmarkEnd w:id="3340"/>
      <w:bookmarkEnd w:id="3341"/>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3342" w:name="_Toc21101328"/>
      <w:bookmarkStart w:id="3343" w:name="_Toc29810367"/>
      <w:bookmarkStart w:id="3344" w:name="_Toc37273644"/>
      <w:bookmarkStart w:id="3345" w:name="_Toc45884962"/>
      <w:bookmarkStart w:id="3346" w:name="_Toc53182893"/>
      <w:bookmarkStart w:id="3347" w:name="_Toc58865287"/>
      <w:bookmarkStart w:id="3348" w:name="_Toc58866869"/>
      <w:bookmarkStart w:id="3349" w:name="_Toc66717902"/>
      <w:bookmarkStart w:id="3350" w:name="_Toc74930463"/>
      <w:bookmarkStart w:id="3351" w:name="_Toc76544748"/>
      <w:bookmarkStart w:id="3352" w:name="_Toc82539084"/>
      <w:r w:rsidRPr="006F0B54">
        <w:t>7.</w:t>
      </w:r>
      <w:r w:rsidRPr="006F0B54">
        <w:rPr>
          <w:lang w:val="en-US"/>
        </w:rPr>
        <w:t>6</w:t>
      </w:r>
      <w:r w:rsidRPr="006F0B54">
        <w:t>.5.2</w:t>
      </w:r>
      <w:r w:rsidRPr="006F0B54">
        <w:tab/>
        <w:t xml:space="preserve">Requirement for </w:t>
      </w:r>
      <w:r w:rsidRPr="006F0B54">
        <w:rPr>
          <w:i/>
        </w:rPr>
        <w:t>BS type 2-O</w:t>
      </w:r>
      <w:bookmarkEnd w:id="3342"/>
      <w:bookmarkEnd w:id="3343"/>
      <w:bookmarkEnd w:id="3344"/>
      <w:bookmarkEnd w:id="3345"/>
      <w:bookmarkEnd w:id="3346"/>
      <w:bookmarkEnd w:id="3347"/>
      <w:bookmarkEnd w:id="3348"/>
      <w:bookmarkEnd w:id="3349"/>
      <w:bookmarkEnd w:id="3350"/>
      <w:bookmarkEnd w:id="3351"/>
      <w:bookmarkEnd w:id="335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3353" w:name="_Toc21101329"/>
      <w:bookmarkStart w:id="3354" w:name="_Toc29810368"/>
      <w:bookmarkStart w:id="3355" w:name="_Toc37273645"/>
      <w:bookmarkStart w:id="3356" w:name="_Toc45884963"/>
      <w:bookmarkStart w:id="3357" w:name="_Toc53182894"/>
      <w:bookmarkStart w:id="3358" w:name="_Toc58865288"/>
      <w:bookmarkStart w:id="3359" w:name="_Toc58866870"/>
      <w:bookmarkStart w:id="3360" w:name="_Toc66717903"/>
      <w:bookmarkStart w:id="3361" w:name="_Toc74930464"/>
      <w:bookmarkStart w:id="3362" w:name="_Toc76544749"/>
      <w:bookmarkStart w:id="3363" w:name="_Toc82539085"/>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3353"/>
      <w:bookmarkEnd w:id="3354"/>
      <w:bookmarkEnd w:id="3355"/>
      <w:bookmarkEnd w:id="3356"/>
      <w:bookmarkEnd w:id="3357"/>
      <w:bookmarkEnd w:id="3358"/>
      <w:bookmarkEnd w:id="3359"/>
      <w:bookmarkEnd w:id="3360"/>
      <w:bookmarkEnd w:id="3361"/>
      <w:bookmarkEnd w:id="3362"/>
      <w:bookmarkEnd w:id="3363"/>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3364" w:name="_Toc21101330"/>
      <w:bookmarkStart w:id="3365" w:name="_Toc29810369"/>
      <w:bookmarkStart w:id="3366" w:name="_Toc37273646"/>
      <w:bookmarkStart w:id="3367" w:name="_Toc45884964"/>
      <w:bookmarkStart w:id="3368" w:name="_Toc53182895"/>
      <w:bookmarkStart w:id="3369" w:name="_Toc58865289"/>
      <w:bookmarkStart w:id="3370" w:name="_Toc58866871"/>
      <w:bookmarkStart w:id="3371" w:name="_Toc66717904"/>
      <w:bookmarkStart w:id="3372" w:name="_Toc74930465"/>
      <w:bookmarkStart w:id="3373" w:name="_Toc76544750"/>
      <w:bookmarkStart w:id="3374" w:name="_Toc82539086"/>
      <w:r w:rsidRPr="006F0B54">
        <w:t>7.7</w:t>
      </w:r>
      <w:r w:rsidRPr="006F0B54">
        <w:tab/>
        <w:t>OTA receiver spurious emissions</w:t>
      </w:r>
      <w:bookmarkEnd w:id="3364"/>
      <w:bookmarkEnd w:id="3365"/>
      <w:bookmarkEnd w:id="3366"/>
      <w:bookmarkEnd w:id="3367"/>
      <w:bookmarkEnd w:id="3368"/>
      <w:bookmarkEnd w:id="3369"/>
      <w:bookmarkEnd w:id="3370"/>
      <w:bookmarkEnd w:id="3371"/>
      <w:bookmarkEnd w:id="3372"/>
      <w:bookmarkEnd w:id="3373"/>
      <w:bookmarkEnd w:id="3374"/>
    </w:p>
    <w:p w14:paraId="68F04FA9" w14:textId="77777777" w:rsidR="00972FED" w:rsidRPr="006F0B54" w:rsidRDefault="00972FED" w:rsidP="00972FED">
      <w:pPr>
        <w:pStyle w:val="Heading3"/>
        <w:rPr>
          <w:lang w:eastAsia="sv-SE"/>
        </w:rPr>
      </w:pPr>
      <w:bookmarkStart w:id="3375" w:name="_Toc21101331"/>
      <w:bookmarkStart w:id="3376" w:name="_Toc29810370"/>
      <w:bookmarkStart w:id="3377" w:name="_Toc37273647"/>
      <w:bookmarkStart w:id="3378" w:name="_Toc45884965"/>
      <w:bookmarkStart w:id="3379" w:name="_Toc53182896"/>
      <w:bookmarkStart w:id="3380" w:name="_Toc58865290"/>
      <w:bookmarkStart w:id="3381" w:name="_Toc58866872"/>
      <w:bookmarkStart w:id="3382" w:name="_Toc66717905"/>
      <w:bookmarkStart w:id="3383" w:name="_Toc74930466"/>
      <w:bookmarkStart w:id="3384" w:name="_Toc76544751"/>
      <w:bookmarkStart w:id="3385" w:name="_Toc82539087"/>
      <w:r w:rsidRPr="006F0B54">
        <w:rPr>
          <w:lang w:eastAsia="sv-SE"/>
        </w:rPr>
        <w:t>7.7.1</w:t>
      </w:r>
      <w:r w:rsidRPr="006F0B54">
        <w:rPr>
          <w:lang w:eastAsia="sv-SE"/>
        </w:rPr>
        <w:tab/>
        <w:t>Definition and applicability</w:t>
      </w:r>
      <w:bookmarkEnd w:id="3375"/>
      <w:bookmarkEnd w:id="3376"/>
      <w:bookmarkEnd w:id="3377"/>
      <w:bookmarkEnd w:id="3378"/>
      <w:bookmarkEnd w:id="3379"/>
      <w:bookmarkEnd w:id="3380"/>
      <w:bookmarkEnd w:id="3381"/>
      <w:bookmarkEnd w:id="3382"/>
      <w:bookmarkEnd w:id="3383"/>
      <w:bookmarkEnd w:id="3384"/>
      <w:bookmarkEnd w:id="3385"/>
    </w:p>
    <w:p w14:paraId="662CF9A2" w14:textId="77777777" w:rsidR="00972FED" w:rsidRPr="006F0B54" w:rsidRDefault="00972FED" w:rsidP="00972FED">
      <w:pPr>
        <w:rPr>
          <w:lang w:val="en-US" w:eastAsia="zh-CN"/>
        </w:rPr>
      </w:pPr>
      <w:bookmarkStart w:id="3386"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3386"/>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3387" w:name="_Toc21101332"/>
      <w:bookmarkStart w:id="3388" w:name="_Toc29810371"/>
      <w:bookmarkStart w:id="3389" w:name="_Toc37273648"/>
      <w:bookmarkStart w:id="3390" w:name="_Toc45884966"/>
      <w:bookmarkStart w:id="3391" w:name="_Toc53182897"/>
      <w:bookmarkStart w:id="3392" w:name="_Toc58865291"/>
      <w:bookmarkStart w:id="3393" w:name="_Toc58866873"/>
      <w:bookmarkStart w:id="3394" w:name="_Toc66717906"/>
      <w:bookmarkStart w:id="3395" w:name="_Toc74930467"/>
      <w:bookmarkStart w:id="3396" w:name="_Toc76544752"/>
      <w:bookmarkStart w:id="3397" w:name="_Toc82539088"/>
      <w:r w:rsidRPr="006F0B54">
        <w:rPr>
          <w:lang w:eastAsia="sv-SE"/>
        </w:rPr>
        <w:t>7.7.2</w:t>
      </w:r>
      <w:r w:rsidRPr="006F0B54">
        <w:rPr>
          <w:lang w:eastAsia="sv-SE"/>
        </w:rPr>
        <w:tab/>
        <w:t>Minimum requirement</w:t>
      </w:r>
      <w:bookmarkEnd w:id="3387"/>
      <w:bookmarkEnd w:id="3388"/>
      <w:bookmarkEnd w:id="3389"/>
      <w:bookmarkEnd w:id="3390"/>
      <w:bookmarkEnd w:id="3391"/>
      <w:bookmarkEnd w:id="3392"/>
      <w:bookmarkEnd w:id="3393"/>
      <w:bookmarkEnd w:id="3394"/>
      <w:bookmarkEnd w:id="3395"/>
      <w:bookmarkEnd w:id="3396"/>
      <w:bookmarkEnd w:id="3397"/>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3398" w:name="_Toc21101333"/>
      <w:bookmarkStart w:id="3399" w:name="_Toc29810372"/>
      <w:bookmarkStart w:id="3400" w:name="_Toc37273649"/>
      <w:bookmarkStart w:id="3401" w:name="_Toc45884967"/>
      <w:bookmarkStart w:id="3402" w:name="_Toc53182898"/>
      <w:bookmarkStart w:id="3403" w:name="_Toc58865292"/>
      <w:bookmarkStart w:id="3404" w:name="_Toc58866874"/>
      <w:bookmarkStart w:id="3405" w:name="_Toc66717907"/>
      <w:bookmarkStart w:id="3406" w:name="_Toc74930468"/>
      <w:bookmarkStart w:id="3407" w:name="_Toc76544753"/>
      <w:bookmarkStart w:id="3408" w:name="_Toc82539089"/>
      <w:r w:rsidRPr="006F0B54">
        <w:rPr>
          <w:lang w:eastAsia="sv-SE"/>
        </w:rPr>
        <w:t>7.7.3</w:t>
      </w:r>
      <w:r w:rsidRPr="006F0B54">
        <w:rPr>
          <w:lang w:eastAsia="sv-SE"/>
        </w:rPr>
        <w:tab/>
        <w:t>Test purpose</w:t>
      </w:r>
      <w:bookmarkEnd w:id="3398"/>
      <w:bookmarkEnd w:id="3399"/>
      <w:bookmarkEnd w:id="3400"/>
      <w:bookmarkEnd w:id="3401"/>
      <w:bookmarkEnd w:id="3402"/>
      <w:bookmarkEnd w:id="3403"/>
      <w:bookmarkEnd w:id="3404"/>
      <w:bookmarkEnd w:id="3405"/>
      <w:bookmarkEnd w:id="3406"/>
      <w:bookmarkEnd w:id="3407"/>
      <w:bookmarkEnd w:id="340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3409" w:name="_Toc21101334"/>
      <w:bookmarkStart w:id="3410" w:name="_Toc29810373"/>
      <w:bookmarkStart w:id="3411" w:name="_Toc37273650"/>
      <w:bookmarkStart w:id="3412" w:name="_Toc45884968"/>
      <w:bookmarkStart w:id="3413" w:name="_Toc53182899"/>
      <w:bookmarkStart w:id="3414" w:name="_Toc58865293"/>
      <w:bookmarkStart w:id="3415" w:name="_Toc58866875"/>
      <w:bookmarkStart w:id="3416" w:name="_Toc66717908"/>
      <w:bookmarkStart w:id="3417" w:name="_Toc74930469"/>
      <w:bookmarkStart w:id="3418" w:name="_Toc76544754"/>
      <w:bookmarkStart w:id="3419" w:name="_Toc82539090"/>
      <w:r w:rsidRPr="006F0B54">
        <w:rPr>
          <w:lang w:eastAsia="sv-SE"/>
        </w:rPr>
        <w:t>7.7.4</w:t>
      </w:r>
      <w:r w:rsidRPr="006F0B54">
        <w:rPr>
          <w:lang w:eastAsia="sv-SE"/>
        </w:rPr>
        <w:tab/>
        <w:t>Method of test</w:t>
      </w:r>
      <w:bookmarkEnd w:id="3409"/>
      <w:bookmarkEnd w:id="3410"/>
      <w:bookmarkEnd w:id="3411"/>
      <w:bookmarkEnd w:id="3412"/>
      <w:bookmarkEnd w:id="3413"/>
      <w:bookmarkEnd w:id="3414"/>
      <w:bookmarkEnd w:id="3415"/>
      <w:bookmarkEnd w:id="3416"/>
      <w:bookmarkEnd w:id="3417"/>
      <w:bookmarkEnd w:id="3418"/>
      <w:bookmarkEnd w:id="3419"/>
    </w:p>
    <w:p w14:paraId="5520576C" w14:textId="77777777" w:rsidR="00972FED" w:rsidRPr="006F0B54" w:rsidRDefault="00972FED" w:rsidP="00972FED">
      <w:pPr>
        <w:pStyle w:val="Heading4"/>
        <w:rPr>
          <w:lang w:eastAsia="sv-SE"/>
        </w:rPr>
      </w:pPr>
      <w:bookmarkStart w:id="3420" w:name="_Toc21101335"/>
      <w:bookmarkStart w:id="3421" w:name="_Toc29810374"/>
      <w:bookmarkStart w:id="3422" w:name="_Toc37273651"/>
      <w:bookmarkStart w:id="3423" w:name="_Toc45884969"/>
      <w:bookmarkStart w:id="3424" w:name="_Toc53182900"/>
      <w:bookmarkStart w:id="3425" w:name="_Toc58865294"/>
      <w:bookmarkStart w:id="3426" w:name="_Toc58866876"/>
      <w:bookmarkStart w:id="3427" w:name="_Toc66717909"/>
      <w:bookmarkStart w:id="3428" w:name="_Toc74930470"/>
      <w:bookmarkStart w:id="3429" w:name="_Toc76544755"/>
      <w:bookmarkStart w:id="3430" w:name="_Toc82539091"/>
      <w:r w:rsidRPr="006F0B54">
        <w:rPr>
          <w:lang w:eastAsia="sv-SE"/>
        </w:rPr>
        <w:t>7.7.4.1</w:t>
      </w:r>
      <w:r w:rsidRPr="006F0B54">
        <w:rPr>
          <w:lang w:eastAsia="sv-SE"/>
        </w:rPr>
        <w:tab/>
        <w:t>Initial conditions</w:t>
      </w:r>
      <w:bookmarkEnd w:id="3420"/>
      <w:bookmarkEnd w:id="3421"/>
      <w:bookmarkEnd w:id="3422"/>
      <w:bookmarkEnd w:id="3423"/>
      <w:bookmarkEnd w:id="3424"/>
      <w:bookmarkEnd w:id="3425"/>
      <w:bookmarkEnd w:id="3426"/>
      <w:bookmarkEnd w:id="3427"/>
      <w:bookmarkEnd w:id="3428"/>
      <w:bookmarkEnd w:id="3429"/>
      <w:bookmarkEnd w:id="3430"/>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3431" w:name="_Toc21101336"/>
      <w:bookmarkStart w:id="3432" w:name="_Toc29810375"/>
      <w:bookmarkStart w:id="3433" w:name="_Toc37273652"/>
      <w:bookmarkStart w:id="3434" w:name="_Toc45884970"/>
      <w:bookmarkStart w:id="3435" w:name="_Toc53182901"/>
      <w:bookmarkStart w:id="3436" w:name="_Toc58865295"/>
      <w:bookmarkStart w:id="3437" w:name="_Toc58866877"/>
      <w:bookmarkStart w:id="3438" w:name="_Toc66717910"/>
      <w:bookmarkStart w:id="3439" w:name="_Toc74930471"/>
      <w:bookmarkStart w:id="3440" w:name="_Toc76544756"/>
      <w:bookmarkStart w:id="3441" w:name="_Toc82539092"/>
      <w:r w:rsidRPr="006F0B54">
        <w:rPr>
          <w:lang w:eastAsia="sv-SE"/>
        </w:rPr>
        <w:t>7.7.4.2</w:t>
      </w:r>
      <w:r w:rsidRPr="006F0B54">
        <w:rPr>
          <w:lang w:eastAsia="sv-SE"/>
        </w:rPr>
        <w:tab/>
        <w:t>Procedure</w:t>
      </w:r>
      <w:bookmarkEnd w:id="3431"/>
      <w:bookmarkEnd w:id="3432"/>
      <w:bookmarkEnd w:id="3433"/>
      <w:bookmarkEnd w:id="3434"/>
      <w:bookmarkEnd w:id="3435"/>
      <w:bookmarkEnd w:id="3436"/>
      <w:bookmarkEnd w:id="3437"/>
      <w:bookmarkEnd w:id="3438"/>
      <w:bookmarkEnd w:id="3439"/>
      <w:bookmarkEnd w:id="3440"/>
      <w:bookmarkEnd w:id="3441"/>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3442" w:name="_Toc21101337"/>
      <w:bookmarkStart w:id="3443" w:name="_Toc29810376"/>
      <w:bookmarkStart w:id="3444" w:name="_Toc37273653"/>
      <w:bookmarkStart w:id="3445" w:name="_Toc45884971"/>
      <w:bookmarkStart w:id="3446" w:name="_Toc53182902"/>
      <w:bookmarkStart w:id="3447" w:name="_Toc58865296"/>
      <w:bookmarkStart w:id="3448" w:name="_Toc58866878"/>
      <w:bookmarkStart w:id="3449" w:name="_Toc66717911"/>
      <w:bookmarkStart w:id="3450" w:name="_Toc74930472"/>
      <w:bookmarkStart w:id="3451" w:name="_Toc76544757"/>
      <w:bookmarkStart w:id="3452" w:name="_Toc82539093"/>
      <w:r w:rsidRPr="006F0B54">
        <w:rPr>
          <w:lang w:eastAsia="sv-SE"/>
        </w:rPr>
        <w:t>7.7.5</w:t>
      </w:r>
      <w:r w:rsidRPr="006F0B54">
        <w:rPr>
          <w:lang w:eastAsia="sv-SE"/>
        </w:rPr>
        <w:tab/>
        <w:t>Test requirement</w:t>
      </w:r>
      <w:bookmarkEnd w:id="3442"/>
      <w:bookmarkEnd w:id="3443"/>
      <w:bookmarkEnd w:id="3444"/>
      <w:bookmarkEnd w:id="3445"/>
      <w:bookmarkEnd w:id="3446"/>
      <w:bookmarkEnd w:id="3447"/>
      <w:bookmarkEnd w:id="3448"/>
      <w:bookmarkEnd w:id="3449"/>
      <w:bookmarkEnd w:id="3450"/>
      <w:bookmarkEnd w:id="3451"/>
      <w:bookmarkEnd w:id="3452"/>
    </w:p>
    <w:p w14:paraId="67B2E561" w14:textId="77777777" w:rsidR="00972FED" w:rsidRPr="006F0B54" w:rsidRDefault="00972FED" w:rsidP="00972FED">
      <w:pPr>
        <w:pStyle w:val="Heading4"/>
      </w:pPr>
      <w:bookmarkStart w:id="3453" w:name="_Toc21101338"/>
      <w:bookmarkStart w:id="3454" w:name="_Toc29810377"/>
      <w:bookmarkStart w:id="3455" w:name="_Toc37273654"/>
      <w:bookmarkStart w:id="3456" w:name="_Toc45884972"/>
      <w:bookmarkStart w:id="3457" w:name="_Toc53182903"/>
      <w:bookmarkStart w:id="3458" w:name="_Toc58865297"/>
      <w:bookmarkStart w:id="3459" w:name="_Toc58866879"/>
      <w:bookmarkStart w:id="3460" w:name="_Toc66717912"/>
      <w:bookmarkStart w:id="3461" w:name="_Toc74930473"/>
      <w:bookmarkStart w:id="3462" w:name="_Toc76544758"/>
      <w:bookmarkStart w:id="3463" w:name="_Toc82539094"/>
      <w:r w:rsidRPr="006F0B54">
        <w:t>7.7.5.1</w:t>
      </w:r>
      <w:r w:rsidRPr="006F0B54">
        <w:tab/>
        <w:t xml:space="preserve">Test requirement for </w:t>
      </w:r>
      <w:r w:rsidRPr="006F0B54">
        <w:rPr>
          <w:i/>
        </w:rPr>
        <w:t>BS type 1-O</w:t>
      </w:r>
      <w:bookmarkEnd w:id="3453"/>
      <w:bookmarkEnd w:id="3454"/>
      <w:bookmarkEnd w:id="3455"/>
      <w:bookmarkEnd w:id="3456"/>
      <w:bookmarkEnd w:id="3457"/>
      <w:bookmarkEnd w:id="3458"/>
      <w:bookmarkEnd w:id="3459"/>
      <w:bookmarkEnd w:id="3460"/>
      <w:bookmarkEnd w:id="3461"/>
      <w:bookmarkEnd w:id="3462"/>
      <w:bookmarkEnd w:id="34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3464" w:name="_Toc21101339"/>
      <w:bookmarkStart w:id="3465" w:name="_Toc29810378"/>
      <w:bookmarkStart w:id="3466" w:name="_Toc37273655"/>
      <w:bookmarkStart w:id="3467" w:name="_Toc45884973"/>
      <w:bookmarkStart w:id="3468" w:name="_Toc53182904"/>
      <w:bookmarkStart w:id="3469" w:name="_Toc58865298"/>
      <w:bookmarkStart w:id="3470" w:name="_Toc58866880"/>
      <w:bookmarkStart w:id="3471" w:name="_Toc66717913"/>
      <w:bookmarkStart w:id="3472" w:name="_Toc74930474"/>
      <w:bookmarkStart w:id="3473" w:name="_Toc76544759"/>
      <w:bookmarkStart w:id="3474" w:name="_Toc82539095"/>
      <w:r w:rsidRPr="006F0B54">
        <w:t>7.7.5.2</w:t>
      </w:r>
      <w:r w:rsidRPr="006F0B54">
        <w:tab/>
        <w:t xml:space="preserve">Test requirement for </w:t>
      </w:r>
      <w:r w:rsidRPr="006F0B54">
        <w:rPr>
          <w:i/>
        </w:rPr>
        <w:t>BS type 2-O</w:t>
      </w:r>
      <w:bookmarkEnd w:id="3464"/>
      <w:bookmarkEnd w:id="3465"/>
      <w:bookmarkEnd w:id="3466"/>
      <w:bookmarkEnd w:id="3467"/>
      <w:bookmarkEnd w:id="3468"/>
      <w:bookmarkEnd w:id="3469"/>
      <w:bookmarkEnd w:id="3470"/>
      <w:bookmarkEnd w:id="3471"/>
      <w:bookmarkEnd w:id="3472"/>
      <w:bookmarkEnd w:id="3473"/>
      <w:bookmarkEnd w:id="3474"/>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3475" w:name="_Hlk41916936"/>
      <w:r w:rsidRPr="000609B1">
        <w:t xml:space="preserve">Limits for </w:t>
      </w:r>
      <w:r>
        <w:t>protection of</w:t>
      </w:r>
      <w:r w:rsidRPr="000609B1">
        <w:t xml:space="preserve"> Earth Exploration Satellite Service</w:t>
      </w:r>
      <w:bookmarkEnd w:id="347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3476" w:name="_Toc21101340"/>
      <w:bookmarkStart w:id="3477" w:name="_Toc29810379"/>
      <w:bookmarkStart w:id="3478" w:name="_Toc37273656"/>
      <w:bookmarkStart w:id="3479" w:name="_Toc45884974"/>
      <w:bookmarkStart w:id="3480" w:name="_Toc53182905"/>
      <w:bookmarkStart w:id="3481" w:name="_Toc58865299"/>
      <w:bookmarkStart w:id="3482" w:name="_Toc58866881"/>
      <w:bookmarkStart w:id="3483" w:name="_Toc66717914"/>
      <w:bookmarkStart w:id="3484" w:name="_Toc74930475"/>
      <w:bookmarkStart w:id="3485" w:name="_Toc76544760"/>
      <w:bookmarkStart w:id="3486" w:name="_Toc82539096"/>
      <w:r w:rsidRPr="006F0B54">
        <w:t>7.8</w:t>
      </w:r>
      <w:r w:rsidRPr="006F0B54">
        <w:tab/>
        <w:t>OTA receiver intermodulation</w:t>
      </w:r>
      <w:bookmarkEnd w:id="3476"/>
      <w:bookmarkEnd w:id="3477"/>
      <w:bookmarkEnd w:id="3478"/>
      <w:bookmarkEnd w:id="3479"/>
      <w:bookmarkEnd w:id="3480"/>
      <w:bookmarkEnd w:id="3481"/>
      <w:bookmarkEnd w:id="3482"/>
      <w:bookmarkEnd w:id="3483"/>
      <w:bookmarkEnd w:id="3484"/>
      <w:bookmarkEnd w:id="3485"/>
      <w:bookmarkEnd w:id="3486"/>
    </w:p>
    <w:p w14:paraId="1FCE8776" w14:textId="77777777" w:rsidR="00972FED" w:rsidRPr="006F0B54" w:rsidRDefault="00972FED" w:rsidP="00972FED">
      <w:pPr>
        <w:pStyle w:val="Heading3"/>
        <w:rPr>
          <w:lang w:eastAsia="sv-SE"/>
        </w:rPr>
      </w:pPr>
      <w:bookmarkStart w:id="3487" w:name="_Toc21101341"/>
      <w:bookmarkStart w:id="3488" w:name="_Toc29810380"/>
      <w:bookmarkStart w:id="3489" w:name="_Toc37273657"/>
      <w:bookmarkStart w:id="3490" w:name="_Toc45884975"/>
      <w:bookmarkStart w:id="3491" w:name="_Toc53182906"/>
      <w:bookmarkStart w:id="3492" w:name="_Toc58865300"/>
      <w:bookmarkStart w:id="3493" w:name="_Toc58866882"/>
      <w:bookmarkStart w:id="3494" w:name="_Toc66717915"/>
      <w:bookmarkStart w:id="3495" w:name="_Toc74930476"/>
      <w:bookmarkStart w:id="3496" w:name="_Toc76544761"/>
      <w:bookmarkStart w:id="3497" w:name="_Toc82539097"/>
      <w:r w:rsidRPr="006F0B54">
        <w:rPr>
          <w:lang w:eastAsia="sv-SE"/>
        </w:rPr>
        <w:t>7.8.1</w:t>
      </w:r>
      <w:r w:rsidRPr="006F0B54">
        <w:rPr>
          <w:lang w:eastAsia="sv-SE"/>
        </w:rPr>
        <w:tab/>
        <w:t>Definition and applicability</w:t>
      </w:r>
      <w:bookmarkEnd w:id="3487"/>
      <w:bookmarkEnd w:id="3488"/>
      <w:bookmarkEnd w:id="3489"/>
      <w:bookmarkEnd w:id="3490"/>
      <w:bookmarkEnd w:id="3491"/>
      <w:bookmarkEnd w:id="3492"/>
      <w:bookmarkEnd w:id="3493"/>
      <w:bookmarkEnd w:id="3494"/>
      <w:bookmarkEnd w:id="3495"/>
      <w:bookmarkEnd w:id="3496"/>
      <w:bookmarkEnd w:id="3497"/>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3498" w:name="_Toc21101342"/>
      <w:bookmarkStart w:id="3499" w:name="_Toc29810381"/>
      <w:bookmarkStart w:id="3500" w:name="_Toc37273658"/>
      <w:bookmarkStart w:id="3501" w:name="_Toc45884976"/>
      <w:bookmarkStart w:id="3502" w:name="_Toc53182907"/>
      <w:bookmarkStart w:id="3503" w:name="_Toc58865301"/>
      <w:bookmarkStart w:id="3504" w:name="_Toc58866883"/>
      <w:bookmarkStart w:id="3505" w:name="_Toc66717916"/>
      <w:bookmarkStart w:id="3506" w:name="_Toc74930477"/>
      <w:bookmarkStart w:id="3507" w:name="_Toc76544762"/>
      <w:bookmarkStart w:id="3508" w:name="_Toc82539098"/>
      <w:r w:rsidRPr="006F0B54">
        <w:rPr>
          <w:lang w:eastAsia="sv-SE"/>
        </w:rPr>
        <w:t>7.8.2</w:t>
      </w:r>
      <w:r w:rsidRPr="006F0B54">
        <w:rPr>
          <w:lang w:eastAsia="sv-SE"/>
        </w:rPr>
        <w:tab/>
        <w:t>Minimum requirement</w:t>
      </w:r>
      <w:bookmarkEnd w:id="3498"/>
      <w:bookmarkEnd w:id="3499"/>
      <w:bookmarkEnd w:id="3500"/>
      <w:bookmarkEnd w:id="3501"/>
      <w:bookmarkEnd w:id="3502"/>
      <w:bookmarkEnd w:id="3503"/>
      <w:bookmarkEnd w:id="3504"/>
      <w:bookmarkEnd w:id="3505"/>
      <w:bookmarkEnd w:id="3506"/>
      <w:bookmarkEnd w:id="3507"/>
      <w:bookmarkEnd w:id="3508"/>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3509" w:name="_Toc21101343"/>
      <w:bookmarkStart w:id="3510" w:name="_Toc29810382"/>
      <w:bookmarkStart w:id="3511" w:name="_Toc37273659"/>
      <w:bookmarkStart w:id="3512" w:name="_Toc45884977"/>
      <w:bookmarkStart w:id="3513" w:name="_Toc53182908"/>
      <w:bookmarkStart w:id="3514" w:name="_Toc58865302"/>
      <w:bookmarkStart w:id="3515" w:name="_Toc58866884"/>
      <w:bookmarkStart w:id="3516" w:name="_Toc66717917"/>
      <w:bookmarkStart w:id="3517" w:name="_Toc74930478"/>
      <w:bookmarkStart w:id="3518" w:name="_Toc76544763"/>
      <w:bookmarkStart w:id="3519" w:name="_Toc82539099"/>
      <w:r w:rsidRPr="006F0B54">
        <w:rPr>
          <w:lang w:eastAsia="sv-SE"/>
        </w:rPr>
        <w:t>7.8.3</w:t>
      </w:r>
      <w:r w:rsidRPr="006F0B54">
        <w:rPr>
          <w:lang w:eastAsia="sv-SE"/>
        </w:rPr>
        <w:tab/>
        <w:t>Test purpose</w:t>
      </w:r>
      <w:bookmarkEnd w:id="3509"/>
      <w:bookmarkEnd w:id="3510"/>
      <w:bookmarkEnd w:id="3511"/>
      <w:bookmarkEnd w:id="3512"/>
      <w:bookmarkEnd w:id="3513"/>
      <w:bookmarkEnd w:id="3514"/>
      <w:bookmarkEnd w:id="3515"/>
      <w:bookmarkEnd w:id="3516"/>
      <w:bookmarkEnd w:id="3517"/>
      <w:bookmarkEnd w:id="3518"/>
      <w:bookmarkEnd w:id="351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3520" w:name="_Toc21101344"/>
      <w:bookmarkStart w:id="3521" w:name="_Toc29810383"/>
      <w:bookmarkStart w:id="3522" w:name="_Toc37273660"/>
      <w:bookmarkStart w:id="3523" w:name="_Toc45884978"/>
      <w:bookmarkStart w:id="3524" w:name="_Toc53182909"/>
      <w:bookmarkStart w:id="3525" w:name="_Toc58865303"/>
      <w:bookmarkStart w:id="3526" w:name="_Toc58866885"/>
      <w:bookmarkStart w:id="3527" w:name="_Toc66717918"/>
      <w:bookmarkStart w:id="3528" w:name="_Toc74930479"/>
      <w:bookmarkStart w:id="3529" w:name="_Toc76544764"/>
      <w:bookmarkStart w:id="3530" w:name="_Toc82539100"/>
      <w:r w:rsidRPr="006F0B54">
        <w:rPr>
          <w:lang w:eastAsia="sv-SE"/>
        </w:rPr>
        <w:t>7.8</w:t>
      </w:r>
      <w:r w:rsidRPr="006F0B54">
        <w:rPr>
          <w:lang w:eastAsia="zh-CN"/>
        </w:rPr>
        <w:t>.</w:t>
      </w:r>
      <w:r w:rsidRPr="006F0B54">
        <w:rPr>
          <w:lang w:eastAsia="sv-SE"/>
        </w:rPr>
        <w:t>4</w:t>
      </w:r>
      <w:r w:rsidRPr="006F0B54">
        <w:rPr>
          <w:lang w:eastAsia="sv-SE"/>
        </w:rPr>
        <w:tab/>
        <w:t>Method of test</w:t>
      </w:r>
      <w:bookmarkEnd w:id="3520"/>
      <w:bookmarkEnd w:id="3521"/>
      <w:bookmarkEnd w:id="3522"/>
      <w:bookmarkEnd w:id="3523"/>
      <w:bookmarkEnd w:id="3524"/>
      <w:bookmarkEnd w:id="3525"/>
      <w:bookmarkEnd w:id="3526"/>
      <w:bookmarkEnd w:id="3527"/>
      <w:bookmarkEnd w:id="3528"/>
      <w:bookmarkEnd w:id="3529"/>
      <w:bookmarkEnd w:id="3530"/>
    </w:p>
    <w:p w14:paraId="087B225B" w14:textId="77777777" w:rsidR="00972FED" w:rsidRPr="006F0B54" w:rsidRDefault="00972FED" w:rsidP="00972FED">
      <w:pPr>
        <w:pStyle w:val="Heading4"/>
        <w:rPr>
          <w:lang w:eastAsia="sv-SE"/>
        </w:rPr>
      </w:pPr>
      <w:bookmarkStart w:id="3531" w:name="_Toc21101345"/>
      <w:bookmarkStart w:id="3532" w:name="_Toc29810384"/>
      <w:bookmarkStart w:id="3533" w:name="_Toc37273661"/>
      <w:bookmarkStart w:id="3534" w:name="_Toc45884979"/>
      <w:bookmarkStart w:id="3535" w:name="_Toc53182910"/>
      <w:bookmarkStart w:id="3536" w:name="_Toc58865304"/>
      <w:bookmarkStart w:id="3537" w:name="_Toc58866886"/>
      <w:bookmarkStart w:id="3538" w:name="_Toc66717919"/>
      <w:bookmarkStart w:id="3539" w:name="_Toc74930480"/>
      <w:bookmarkStart w:id="3540" w:name="_Toc76544765"/>
      <w:bookmarkStart w:id="3541" w:name="_Toc82539101"/>
      <w:r w:rsidRPr="006F0B54">
        <w:rPr>
          <w:lang w:eastAsia="sv-SE"/>
        </w:rPr>
        <w:t>7.8.4.1</w:t>
      </w:r>
      <w:r w:rsidRPr="006F0B54">
        <w:rPr>
          <w:lang w:eastAsia="sv-SE"/>
        </w:rPr>
        <w:tab/>
        <w:t>Initial conditions</w:t>
      </w:r>
      <w:bookmarkEnd w:id="3531"/>
      <w:bookmarkEnd w:id="3532"/>
      <w:bookmarkEnd w:id="3533"/>
      <w:bookmarkEnd w:id="3534"/>
      <w:bookmarkEnd w:id="3535"/>
      <w:bookmarkEnd w:id="3536"/>
      <w:bookmarkEnd w:id="3537"/>
      <w:bookmarkEnd w:id="3538"/>
      <w:bookmarkEnd w:id="3539"/>
      <w:bookmarkEnd w:id="3540"/>
      <w:bookmarkEnd w:id="3541"/>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3542" w:name="_Toc21101346"/>
      <w:bookmarkStart w:id="3543" w:name="_Toc29810385"/>
      <w:bookmarkStart w:id="3544" w:name="_Toc37273662"/>
      <w:bookmarkStart w:id="3545" w:name="_Toc45884980"/>
      <w:bookmarkStart w:id="3546" w:name="_Toc53182911"/>
      <w:bookmarkStart w:id="3547" w:name="_Toc58865305"/>
      <w:bookmarkStart w:id="3548" w:name="_Toc58866887"/>
      <w:bookmarkStart w:id="3549" w:name="_Toc66717920"/>
      <w:bookmarkStart w:id="3550" w:name="_Toc74930481"/>
      <w:bookmarkStart w:id="3551" w:name="_Toc76544766"/>
      <w:bookmarkStart w:id="3552" w:name="_Toc82539102"/>
      <w:r w:rsidRPr="006F0B54">
        <w:rPr>
          <w:lang w:eastAsia="sv-SE"/>
        </w:rPr>
        <w:t>7.8.4.2</w:t>
      </w:r>
      <w:r w:rsidRPr="006F0B54">
        <w:rPr>
          <w:lang w:eastAsia="sv-SE"/>
        </w:rPr>
        <w:tab/>
        <w:t>Procedure</w:t>
      </w:r>
      <w:bookmarkEnd w:id="3542"/>
      <w:bookmarkEnd w:id="3543"/>
      <w:bookmarkEnd w:id="3544"/>
      <w:bookmarkEnd w:id="3545"/>
      <w:bookmarkEnd w:id="3546"/>
      <w:bookmarkEnd w:id="3547"/>
      <w:bookmarkEnd w:id="3548"/>
      <w:bookmarkEnd w:id="3549"/>
      <w:bookmarkEnd w:id="3550"/>
      <w:bookmarkEnd w:id="3551"/>
      <w:bookmarkEnd w:id="3552"/>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3553" w:name="_Toc21101347"/>
      <w:bookmarkStart w:id="3554" w:name="_Toc29810386"/>
      <w:bookmarkStart w:id="3555" w:name="_Toc37273663"/>
      <w:bookmarkStart w:id="3556" w:name="_Toc45884981"/>
      <w:bookmarkStart w:id="3557" w:name="_Toc53182912"/>
      <w:bookmarkStart w:id="3558" w:name="_Toc58865306"/>
      <w:bookmarkStart w:id="3559" w:name="_Toc58866888"/>
      <w:bookmarkStart w:id="3560" w:name="_Toc66717921"/>
      <w:bookmarkStart w:id="3561" w:name="_Toc74930482"/>
      <w:bookmarkStart w:id="3562" w:name="_Toc76544767"/>
      <w:bookmarkStart w:id="3563" w:name="_Toc82539103"/>
      <w:r w:rsidRPr="006F0B54">
        <w:rPr>
          <w:lang w:eastAsia="sv-SE"/>
        </w:rPr>
        <w:t>7.8</w:t>
      </w:r>
      <w:r w:rsidRPr="006F0B54">
        <w:rPr>
          <w:lang w:eastAsia="zh-CN"/>
        </w:rPr>
        <w:t>.</w:t>
      </w:r>
      <w:r w:rsidRPr="006F0B54">
        <w:rPr>
          <w:lang w:eastAsia="sv-SE"/>
        </w:rPr>
        <w:t>5</w:t>
      </w:r>
      <w:r w:rsidRPr="006F0B54">
        <w:rPr>
          <w:lang w:eastAsia="sv-SE"/>
        </w:rPr>
        <w:tab/>
        <w:t>Test requirement</w:t>
      </w:r>
      <w:bookmarkEnd w:id="3553"/>
      <w:bookmarkEnd w:id="3554"/>
      <w:bookmarkEnd w:id="3555"/>
      <w:bookmarkEnd w:id="3556"/>
      <w:bookmarkEnd w:id="3557"/>
      <w:bookmarkEnd w:id="3558"/>
      <w:bookmarkEnd w:id="3559"/>
      <w:bookmarkEnd w:id="3560"/>
      <w:bookmarkEnd w:id="3561"/>
      <w:bookmarkEnd w:id="3562"/>
      <w:bookmarkEnd w:id="3563"/>
    </w:p>
    <w:p w14:paraId="61858C92" w14:textId="77777777" w:rsidR="00972FED" w:rsidRPr="006F0B54" w:rsidRDefault="00972FED" w:rsidP="00972FED">
      <w:pPr>
        <w:pStyle w:val="Heading4"/>
        <w:rPr>
          <w:lang w:eastAsia="sv-SE"/>
        </w:rPr>
      </w:pPr>
      <w:bookmarkStart w:id="3564" w:name="_Toc21101348"/>
      <w:bookmarkStart w:id="3565" w:name="_Toc29810387"/>
      <w:bookmarkStart w:id="3566" w:name="_Toc37273664"/>
      <w:bookmarkStart w:id="3567" w:name="_Toc45884982"/>
      <w:bookmarkStart w:id="3568" w:name="_Toc53182913"/>
      <w:bookmarkStart w:id="3569" w:name="_Toc58865307"/>
      <w:bookmarkStart w:id="3570" w:name="_Toc58866889"/>
      <w:bookmarkStart w:id="3571" w:name="_Toc66717922"/>
      <w:bookmarkStart w:id="3572" w:name="_Toc74930483"/>
      <w:bookmarkStart w:id="3573" w:name="_Toc76544768"/>
      <w:bookmarkStart w:id="3574" w:name="_Toc82539104"/>
      <w:r w:rsidRPr="006F0B54">
        <w:rPr>
          <w:lang w:eastAsia="sv-SE"/>
        </w:rPr>
        <w:t>7.8.5.1</w:t>
      </w:r>
      <w:r w:rsidRPr="006F0B54">
        <w:rPr>
          <w:lang w:eastAsia="sv-SE"/>
        </w:rPr>
        <w:tab/>
      </w:r>
      <w:r w:rsidRPr="006F0B54">
        <w:rPr>
          <w:i/>
          <w:lang w:eastAsia="sv-SE"/>
        </w:rPr>
        <w:t>BS type 1-O</w:t>
      </w:r>
      <w:bookmarkEnd w:id="3564"/>
      <w:bookmarkEnd w:id="3565"/>
      <w:bookmarkEnd w:id="3566"/>
      <w:bookmarkEnd w:id="3567"/>
      <w:bookmarkEnd w:id="3568"/>
      <w:bookmarkEnd w:id="3569"/>
      <w:bookmarkEnd w:id="3570"/>
      <w:bookmarkEnd w:id="3571"/>
      <w:bookmarkEnd w:id="3572"/>
      <w:bookmarkEnd w:id="3573"/>
      <w:bookmarkEnd w:id="357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357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3576" w:name="_Hlk499831507"/>
            <w:r w:rsidRPr="006F0B54">
              <w:t>±7.465</w:t>
            </w:r>
            <w:bookmarkEnd w:id="357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357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3577" w:name="_Toc21101349"/>
      <w:bookmarkStart w:id="3578" w:name="_Toc29810388"/>
      <w:bookmarkStart w:id="3579" w:name="_Toc37273665"/>
      <w:bookmarkStart w:id="3580" w:name="_Toc45884983"/>
      <w:bookmarkStart w:id="3581" w:name="_Toc53182914"/>
      <w:bookmarkStart w:id="3582" w:name="_Toc58865308"/>
      <w:bookmarkStart w:id="3583" w:name="_Toc58866890"/>
      <w:bookmarkStart w:id="3584" w:name="_Toc66717923"/>
      <w:bookmarkStart w:id="3585" w:name="_Toc74930484"/>
      <w:bookmarkStart w:id="3586" w:name="_Toc76544769"/>
      <w:bookmarkStart w:id="3587" w:name="_Toc82539105"/>
      <w:r w:rsidRPr="006F0B54">
        <w:rPr>
          <w:lang w:eastAsia="sv-SE"/>
        </w:rPr>
        <w:t>7.8.5.2</w:t>
      </w:r>
      <w:r w:rsidRPr="006F0B54">
        <w:rPr>
          <w:lang w:eastAsia="sv-SE"/>
        </w:rPr>
        <w:tab/>
      </w:r>
      <w:r w:rsidRPr="006F0B54">
        <w:rPr>
          <w:i/>
          <w:lang w:eastAsia="sv-SE"/>
        </w:rPr>
        <w:t>BS type 2-O</w:t>
      </w:r>
      <w:bookmarkEnd w:id="3577"/>
      <w:bookmarkEnd w:id="3578"/>
      <w:bookmarkEnd w:id="3579"/>
      <w:bookmarkEnd w:id="3580"/>
      <w:bookmarkEnd w:id="3581"/>
      <w:bookmarkEnd w:id="3582"/>
      <w:bookmarkEnd w:id="3583"/>
      <w:bookmarkEnd w:id="3584"/>
      <w:bookmarkEnd w:id="3585"/>
      <w:bookmarkEnd w:id="3586"/>
      <w:bookmarkEnd w:id="3587"/>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3588" w:name="_Toc21101350"/>
      <w:bookmarkStart w:id="3589" w:name="_Toc29810389"/>
      <w:bookmarkStart w:id="3590" w:name="_Toc37273666"/>
      <w:bookmarkStart w:id="3591" w:name="_Toc45884984"/>
      <w:bookmarkStart w:id="3592" w:name="_Toc53182915"/>
      <w:bookmarkStart w:id="3593" w:name="_Toc58865309"/>
      <w:bookmarkStart w:id="3594" w:name="_Toc58866891"/>
      <w:bookmarkStart w:id="3595" w:name="_Toc66717924"/>
      <w:bookmarkStart w:id="3596" w:name="_Toc74930485"/>
      <w:bookmarkStart w:id="3597" w:name="_Toc76544770"/>
      <w:bookmarkStart w:id="3598" w:name="_Toc82539106"/>
      <w:r w:rsidRPr="006F0B54">
        <w:t>7.9</w:t>
      </w:r>
      <w:r w:rsidRPr="006F0B54">
        <w:tab/>
        <w:t>OTA in-channel selectivity</w:t>
      </w:r>
      <w:bookmarkEnd w:id="3588"/>
      <w:bookmarkEnd w:id="3589"/>
      <w:bookmarkEnd w:id="3590"/>
      <w:bookmarkEnd w:id="3591"/>
      <w:bookmarkEnd w:id="3592"/>
      <w:bookmarkEnd w:id="3593"/>
      <w:bookmarkEnd w:id="3594"/>
      <w:bookmarkEnd w:id="3595"/>
      <w:bookmarkEnd w:id="3596"/>
      <w:bookmarkEnd w:id="3597"/>
      <w:bookmarkEnd w:id="3598"/>
    </w:p>
    <w:p w14:paraId="482A2378" w14:textId="77777777" w:rsidR="00972FED" w:rsidRPr="006F0B54" w:rsidRDefault="00972FED" w:rsidP="00972FED">
      <w:pPr>
        <w:pStyle w:val="Heading3"/>
        <w:rPr>
          <w:lang w:eastAsia="sv-SE"/>
        </w:rPr>
      </w:pPr>
      <w:bookmarkStart w:id="3599" w:name="_Toc21101351"/>
      <w:bookmarkStart w:id="3600" w:name="_Toc29810390"/>
      <w:bookmarkStart w:id="3601" w:name="_Toc37273667"/>
      <w:bookmarkStart w:id="3602" w:name="_Toc45884985"/>
      <w:bookmarkStart w:id="3603" w:name="_Toc53182916"/>
      <w:bookmarkStart w:id="3604" w:name="_Toc58865310"/>
      <w:bookmarkStart w:id="3605" w:name="_Toc58866892"/>
      <w:bookmarkStart w:id="3606" w:name="_Toc66717925"/>
      <w:bookmarkStart w:id="3607" w:name="_Toc74930486"/>
      <w:bookmarkStart w:id="3608" w:name="_Toc76544771"/>
      <w:bookmarkStart w:id="3609" w:name="_Toc82539107"/>
      <w:r w:rsidRPr="006F0B54">
        <w:rPr>
          <w:lang w:eastAsia="sv-SE"/>
        </w:rPr>
        <w:t>7.9.1</w:t>
      </w:r>
      <w:r w:rsidRPr="006F0B54">
        <w:rPr>
          <w:lang w:eastAsia="sv-SE"/>
        </w:rPr>
        <w:tab/>
        <w:t>Definition and applicability</w:t>
      </w:r>
      <w:bookmarkEnd w:id="3599"/>
      <w:bookmarkEnd w:id="3600"/>
      <w:bookmarkEnd w:id="3601"/>
      <w:bookmarkEnd w:id="3602"/>
      <w:bookmarkEnd w:id="3603"/>
      <w:bookmarkEnd w:id="3604"/>
      <w:bookmarkEnd w:id="3605"/>
      <w:bookmarkEnd w:id="3606"/>
      <w:bookmarkEnd w:id="3607"/>
      <w:bookmarkEnd w:id="3608"/>
      <w:bookmarkEnd w:id="3609"/>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3610" w:name="_Toc21101352"/>
      <w:bookmarkStart w:id="3611" w:name="_Toc29810391"/>
      <w:bookmarkStart w:id="3612" w:name="_Toc37273668"/>
      <w:bookmarkStart w:id="3613" w:name="_Toc45884986"/>
      <w:bookmarkStart w:id="3614" w:name="_Toc53182917"/>
      <w:bookmarkStart w:id="3615" w:name="_Toc58865311"/>
      <w:bookmarkStart w:id="3616" w:name="_Toc58866893"/>
      <w:bookmarkStart w:id="3617" w:name="_Toc66717926"/>
      <w:bookmarkStart w:id="3618" w:name="_Toc74930487"/>
      <w:bookmarkStart w:id="3619" w:name="_Toc76544772"/>
      <w:bookmarkStart w:id="3620" w:name="_Toc82539108"/>
      <w:r w:rsidRPr="006F0B54">
        <w:rPr>
          <w:lang w:eastAsia="sv-SE"/>
        </w:rPr>
        <w:t>7.9.2</w:t>
      </w:r>
      <w:r w:rsidRPr="006F0B54">
        <w:rPr>
          <w:lang w:eastAsia="sv-SE"/>
        </w:rPr>
        <w:tab/>
        <w:t>Minimum requirement</w:t>
      </w:r>
      <w:bookmarkEnd w:id="3610"/>
      <w:bookmarkEnd w:id="3611"/>
      <w:bookmarkEnd w:id="3612"/>
      <w:bookmarkEnd w:id="3613"/>
      <w:bookmarkEnd w:id="3614"/>
      <w:bookmarkEnd w:id="3615"/>
      <w:bookmarkEnd w:id="3616"/>
      <w:bookmarkEnd w:id="3617"/>
      <w:bookmarkEnd w:id="3618"/>
      <w:bookmarkEnd w:id="3619"/>
      <w:bookmarkEnd w:id="3620"/>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3621" w:name="_Toc21101353"/>
      <w:bookmarkStart w:id="3622" w:name="_Toc29810392"/>
      <w:bookmarkStart w:id="3623" w:name="_Toc37273669"/>
      <w:bookmarkStart w:id="3624" w:name="_Toc45884987"/>
      <w:bookmarkStart w:id="3625" w:name="_Toc53182918"/>
      <w:bookmarkStart w:id="3626" w:name="_Toc58865312"/>
      <w:bookmarkStart w:id="3627" w:name="_Toc58866894"/>
      <w:bookmarkStart w:id="3628" w:name="_Toc66717927"/>
      <w:bookmarkStart w:id="3629" w:name="_Toc74930488"/>
      <w:bookmarkStart w:id="3630" w:name="_Toc76544773"/>
      <w:bookmarkStart w:id="3631" w:name="_Toc82539109"/>
      <w:r w:rsidRPr="006F0B54">
        <w:rPr>
          <w:lang w:eastAsia="sv-SE"/>
        </w:rPr>
        <w:t>7.9.3</w:t>
      </w:r>
      <w:r w:rsidRPr="006F0B54">
        <w:rPr>
          <w:lang w:eastAsia="sv-SE"/>
        </w:rPr>
        <w:tab/>
        <w:t>Test purpose</w:t>
      </w:r>
      <w:bookmarkEnd w:id="3621"/>
      <w:bookmarkEnd w:id="3622"/>
      <w:bookmarkEnd w:id="3623"/>
      <w:bookmarkEnd w:id="3624"/>
      <w:bookmarkEnd w:id="3625"/>
      <w:bookmarkEnd w:id="3626"/>
      <w:bookmarkEnd w:id="3627"/>
      <w:bookmarkEnd w:id="3628"/>
      <w:bookmarkEnd w:id="3629"/>
      <w:bookmarkEnd w:id="3630"/>
      <w:bookmarkEnd w:id="363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3632" w:name="_Toc21101354"/>
      <w:bookmarkStart w:id="3633" w:name="_Toc29810393"/>
      <w:bookmarkStart w:id="3634" w:name="_Toc37273670"/>
      <w:bookmarkStart w:id="3635" w:name="_Toc45884988"/>
      <w:bookmarkStart w:id="3636" w:name="_Toc53182919"/>
      <w:bookmarkStart w:id="3637" w:name="_Toc58865313"/>
      <w:bookmarkStart w:id="3638" w:name="_Toc58866895"/>
      <w:bookmarkStart w:id="3639" w:name="_Toc66717928"/>
      <w:bookmarkStart w:id="3640" w:name="_Toc74930489"/>
      <w:bookmarkStart w:id="3641" w:name="_Toc76544774"/>
      <w:bookmarkStart w:id="3642" w:name="_Toc82539110"/>
      <w:r w:rsidRPr="006F0B54">
        <w:rPr>
          <w:lang w:eastAsia="sv-SE"/>
        </w:rPr>
        <w:t>7.9</w:t>
      </w:r>
      <w:r w:rsidRPr="006F0B54">
        <w:rPr>
          <w:lang w:eastAsia="zh-CN"/>
        </w:rPr>
        <w:t>.</w:t>
      </w:r>
      <w:r w:rsidRPr="006F0B54">
        <w:rPr>
          <w:lang w:eastAsia="sv-SE"/>
        </w:rPr>
        <w:t>4</w:t>
      </w:r>
      <w:r w:rsidRPr="006F0B54">
        <w:rPr>
          <w:lang w:eastAsia="sv-SE"/>
        </w:rPr>
        <w:tab/>
        <w:t>Method of test</w:t>
      </w:r>
      <w:bookmarkEnd w:id="3632"/>
      <w:bookmarkEnd w:id="3633"/>
      <w:bookmarkEnd w:id="3634"/>
      <w:bookmarkEnd w:id="3635"/>
      <w:bookmarkEnd w:id="3636"/>
      <w:bookmarkEnd w:id="3637"/>
      <w:bookmarkEnd w:id="3638"/>
      <w:bookmarkEnd w:id="3639"/>
      <w:bookmarkEnd w:id="3640"/>
      <w:bookmarkEnd w:id="3641"/>
      <w:bookmarkEnd w:id="3642"/>
    </w:p>
    <w:p w14:paraId="07E1BFD1" w14:textId="77777777" w:rsidR="00972FED" w:rsidRPr="006F0B54" w:rsidRDefault="00972FED" w:rsidP="00972FED">
      <w:pPr>
        <w:pStyle w:val="Heading4"/>
        <w:rPr>
          <w:lang w:eastAsia="sv-SE"/>
        </w:rPr>
      </w:pPr>
      <w:bookmarkStart w:id="3643" w:name="_Toc21101355"/>
      <w:bookmarkStart w:id="3644" w:name="_Toc29810394"/>
      <w:bookmarkStart w:id="3645" w:name="_Toc37273671"/>
      <w:bookmarkStart w:id="3646" w:name="_Toc45884989"/>
      <w:bookmarkStart w:id="3647" w:name="_Toc53182920"/>
      <w:bookmarkStart w:id="3648" w:name="_Toc58865314"/>
      <w:bookmarkStart w:id="3649" w:name="_Toc58866896"/>
      <w:bookmarkStart w:id="3650" w:name="_Toc66717929"/>
      <w:bookmarkStart w:id="3651" w:name="_Toc74930490"/>
      <w:bookmarkStart w:id="3652" w:name="_Toc76544775"/>
      <w:bookmarkStart w:id="3653" w:name="_Toc82539111"/>
      <w:r w:rsidRPr="006F0B54">
        <w:rPr>
          <w:lang w:eastAsia="sv-SE"/>
        </w:rPr>
        <w:t>7.9.4.1</w:t>
      </w:r>
      <w:r w:rsidRPr="006F0B54">
        <w:rPr>
          <w:lang w:eastAsia="sv-SE"/>
        </w:rPr>
        <w:tab/>
        <w:t>Initial conditions</w:t>
      </w:r>
      <w:bookmarkEnd w:id="3643"/>
      <w:bookmarkEnd w:id="3644"/>
      <w:bookmarkEnd w:id="3645"/>
      <w:bookmarkEnd w:id="3646"/>
      <w:bookmarkEnd w:id="3647"/>
      <w:bookmarkEnd w:id="3648"/>
      <w:bookmarkEnd w:id="3649"/>
      <w:bookmarkEnd w:id="3650"/>
      <w:bookmarkEnd w:id="3651"/>
      <w:bookmarkEnd w:id="3652"/>
      <w:bookmarkEnd w:id="3653"/>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3654" w:name="_Toc21101356"/>
      <w:bookmarkStart w:id="3655" w:name="_Toc29810395"/>
      <w:bookmarkStart w:id="3656" w:name="_Toc37273672"/>
      <w:bookmarkStart w:id="3657" w:name="_Toc45884990"/>
      <w:bookmarkStart w:id="3658" w:name="_Toc53182921"/>
      <w:bookmarkStart w:id="3659" w:name="_Toc58865315"/>
      <w:bookmarkStart w:id="3660" w:name="_Toc58866897"/>
      <w:bookmarkStart w:id="3661" w:name="_Toc66717930"/>
      <w:bookmarkStart w:id="3662" w:name="_Toc74930491"/>
      <w:bookmarkStart w:id="3663" w:name="_Toc76544776"/>
      <w:bookmarkStart w:id="3664" w:name="_Toc82539112"/>
      <w:r w:rsidRPr="006F0B54">
        <w:rPr>
          <w:lang w:eastAsia="sv-SE"/>
        </w:rPr>
        <w:t>7.9.4.2</w:t>
      </w:r>
      <w:r w:rsidRPr="006F0B54">
        <w:rPr>
          <w:lang w:eastAsia="sv-SE"/>
        </w:rPr>
        <w:tab/>
        <w:t>Procedure</w:t>
      </w:r>
      <w:bookmarkEnd w:id="3654"/>
      <w:bookmarkEnd w:id="3655"/>
      <w:bookmarkEnd w:id="3656"/>
      <w:bookmarkEnd w:id="3657"/>
      <w:bookmarkEnd w:id="3658"/>
      <w:bookmarkEnd w:id="3659"/>
      <w:bookmarkEnd w:id="3660"/>
      <w:bookmarkEnd w:id="3661"/>
      <w:bookmarkEnd w:id="3662"/>
      <w:bookmarkEnd w:id="3663"/>
      <w:bookmarkEnd w:id="3664"/>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3665" w:name="_Toc21101357"/>
      <w:bookmarkStart w:id="3666" w:name="_Toc29810396"/>
      <w:bookmarkStart w:id="3667" w:name="_Toc37273673"/>
      <w:bookmarkStart w:id="3668" w:name="_Toc45884991"/>
      <w:bookmarkStart w:id="3669" w:name="_Toc53182922"/>
      <w:bookmarkStart w:id="3670" w:name="_Toc58865316"/>
      <w:bookmarkStart w:id="3671" w:name="_Toc58866898"/>
      <w:bookmarkStart w:id="3672" w:name="_Toc66717931"/>
      <w:bookmarkStart w:id="3673" w:name="_Toc74930492"/>
      <w:bookmarkStart w:id="3674" w:name="_Toc76544777"/>
      <w:bookmarkStart w:id="3675" w:name="_Toc82539113"/>
      <w:r w:rsidRPr="006F0B54">
        <w:rPr>
          <w:lang w:eastAsia="sv-SE"/>
        </w:rPr>
        <w:t>7.9</w:t>
      </w:r>
      <w:r w:rsidRPr="006F0B54">
        <w:rPr>
          <w:lang w:eastAsia="zh-CN"/>
        </w:rPr>
        <w:t>.</w:t>
      </w:r>
      <w:r w:rsidRPr="006F0B54">
        <w:rPr>
          <w:lang w:eastAsia="sv-SE"/>
        </w:rPr>
        <w:t>5</w:t>
      </w:r>
      <w:r w:rsidRPr="006F0B54">
        <w:rPr>
          <w:lang w:eastAsia="sv-SE"/>
        </w:rPr>
        <w:tab/>
        <w:t>Test requirement</w:t>
      </w:r>
      <w:bookmarkEnd w:id="3665"/>
      <w:bookmarkEnd w:id="3666"/>
      <w:bookmarkEnd w:id="3667"/>
      <w:bookmarkEnd w:id="3668"/>
      <w:bookmarkEnd w:id="3669"/>
      <w:bookmarkEnd w:id="3670"/>
      <w:bookmarkEnd w:id="3671"/>
      <w:bookmarkEnd w:id="3672"/>
      <w:bookmarkEnd w:id="3673"/>
      <w:bookmarkEnd w:id="3674"/>
      <w:bookmarkEnd w:id="3675"/>
    </w:p>
    <w:p w14:paraId="4F96A5CB" w14:textId="77777777" w:rsidR="00972FED" w:rsidRPr="006F0B54" w:rsidRDefault="00972FED" w:rsidP="00972FED">
      <w:pPr>
        <w:pStyle w:val="Heading4"/>
        <w:rPr>
          <w:lang w:eastAsia="sv-SE"/>
        </w:rPr>
      </w:pPr>
      <w:bookmarkStart w:id="3676" w:name="_Toc21101358"/>
      <w:bookmarkStart w:id="3677" w:name="_Toc29810397"/>
      <w:bookmarkStart w:id="3678" w:name="_Toc37273674"/>
      <w:bookmarkStart w:id="3679" w:name="_Toc45884992"/>
      <w:bookmarkStart w:id="3680" w:name="_Toc53182923"/>
      <w:bookmarkStart w:id="3681" w:name="_Toc58865317"/>
      <w:bookmarkStart w:id="3682" w:name="_Toc58866899"/>
      <w:bookmarkStart w:id="3683" w:name="_Toc66717932"/>
      <w:bookmarkStart w:id="3684" w:name="_Toc74930493"/>
      <w:bookmarkStart w:id="3685" w:name="_Toc76544778"/>
      <w:bookmarkStart w:id="3686" w:name="_Toc82539114"/>
      <w:r w:rsidRPr="006F0B54">
        <w:rPr>
          <w:lang w:eastAsia="sv-SE"/>
        </w:rPr>
        <w:t>7.9.5.1</w:t>
      </w:r>
      <w:r w:rsidRPr="006F0B54">
        <w:rPr>
          <w:lang w:eastAsia="sv-SE"/>
        </w:rPr>
        <w:tab/>
      </w:r>
      <w:r w:rsidRPr="006F0B54">
        <w:rPr>
          <w:i/>
          <w:lang w:eastAsia="sv-SE"/>
        </w:rPr>
        <w:t>BS type 1-O</w:t>
      </w:r>
      <w:bookmarkEnd w:id="3676"/>
      <w:bookmarkEnd w:id="3677"/>
      <w:bookmarkEnd w:id="3678"/>
      <w:bookmarkEnd w:id="3679"/>
      <w:bookmarkEnd w:id="3680"/>
      <w:bookmarkEnd w:id="3681"/>
      <w:bookmarkEnd w:id="3682"/>
      <w:bookmarkEnd w:id="3683"/>
      <w:bookmarkEnd w:id="3684"/>
      <w:bookmarkEnd w:id="3685"/>
      <w:bookmarkEnd w:id="368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3687" w:name="_Toc21101359"/>
      <w:bookmarkStart w:id="3688" w:name="_Toc29810398"/>
      <w:bookmarkStart w:id="3689" w:name="_Toc37273675"/>
      <w:bookmarkStart w:id="3690" w:name="_Toc45884993"/>
      <w:bookmarkStart w:id="3691" w:name="_Toc53182924"/>
      <w:bookmarkStart w:id="3692" w:name="_Toc58865318"/>
      <w:bookmarkStart w:id="3693" w:name="_Toc58866900"/>
      <w:bookmarkStart w:id="3694" w:name="_Toc66717933"/>
      <w:bookmarkStart w:id="3695" w:name="_Toc74930494"/>
      <w:bookmarkStart w:id="3696" w:name="_Toc76544779"/>
      <w:bookmarkStart w:id="3697" w:name="_Toc82539115"/>
      <w:r w:rsidRPr="006F0B54">
        <w:rPr>
          <w:lang w:eastAsia="sv-SE"/>
        </w:rPr>
        <w:t>7.9.5.2</w:t>
      </w:r>
      <w:r w:rsidRPr="006F0B54">
        <w:rPr>
          <w:lang w:eastAsia="sv-SE"/>
        </w:rPr>
        <w:tab/>
      </w:r>
      <w:r w:rsidRPr="006F0B54">
        <w:rPr>
          <w:i/>
          <w:lang w:eastAsia="sv-SE"/>
        </w:rPr>
        <w:t>BS type 2-O</w:t>
      </w:r>
      <w:bookmarkEnd w:id="3687"/>
      <w:bookmarkEnd w:id="3688"/>
      <w:bookmarkEnd w:id="3689"/>
      <w:bookmarkEnd w:id="3690"/>
      <w:bookmarkEnd w:id="3691"/>
      <w:bookmarkEnd w:id="3692"/>
      <w:bookmarkEnd w:id="3693"/>
      <w:bookmarkEnd w:id="3694"/>
      <w:bookmarkEnd w:id="3695"/>
      <w:bookmarkEnd w:id="3696"/>
      <w:bookmarkEnd w:id="3697"/>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3698" w:name="_Toc21101360"/>
      <w:bookmarkStart w:id="3699" w:name="_Toc29810399"/>
      <w:bookmarkStart w:id="3700" w:name="_Toc37273676"/>
      <w:bookmarkStart w:id="3701" w:name="_Toc45884994"/>
      <w:bookmarkStart w:id="3702" w:name="_Toc53182925"/>
      <w:bookmarkStart w:id="3703" w:name="_Toc58865319"/>
      <w:bookmarkStart w:id="3704" w:name="_Toc58866901"/>
      <w:bookmarkStart w:id="3705" w:name="_Toc66717934"/>
      <w:bookmarkStart w:id="3706" w:name="_Toc74930495"/>
      <w:bookmarkStart w:id="3707" w:name="_Toc76544780"/>
      <w:bookmarkStart w:id="3708" w:name="_Toc82539116"/>
      <w:r w:rsidRPr="006F0B54">
        <w:t>8</w:t>
      </w:r>
      <w:r w:rsidRPr="006F0B54">
        <w:tab/>
        <w:t>Radiated performance requirements</w:t>
      </w:r>
      <w:bookmarkEnd w:id="3698"/>
      <w:bookmarkEnd w:id="3699"/>
      <w:bookmarkEnd w:id="3700"/>
      <w:bookmarkEnd w:id="3701"/>
      <w:bookmarkEnd w:id="3702"/>
      <w:bookmarkEnd w:id="3703"/>
      <w:bookmarkEnd w:id="3704"/>
      <w:bookmarkEnd w:id="3705"/>
      <w:bookmarkEnd w:id="3706"/>
      <w:bookmarkEnd w:id="3707"/>
      <w:bookmarkEnd w:id="3708"/>
    </w:p>
    <w:p w14:paraId="14E1F8F4" w14:textId="77777777" w:rsidR="00972FED" w:rsidRPr="006F0B54" w:rsidRDefault="00972FED" w:rsidP="00972FED">
      <w:pPr>
        <w:pStyle w:val="Heading2"/>
      </w:pPr>
      <w:bookmarkStart w:id="3709" w:name="_Toc21101361"/>
      <w:bookmarkStart w:id="3710" w:name="_Toc29810400"/>
      <w:bookmarkStart w:id="3711" w:name="_Toc37273677"/>
      <w:bookmarkStart w:id="3712" w:name="_Toc45884995"/>
      <w:bookmarkStart w:id="3713" w:name="_Toc53182926"/>
      <w:bookmarkStart w:id="3714" w:name="_Toc58865320"/>
      <w:bookmarkStart w:id="3715" w:name="_Toc58866902"/>
      <w:bookmarkStart w:id="3716" w:name="_Toc66717935"/>
      <w:bookmarkStart w:id="3717" w:name="_Toc74930496"/>
      <w:bookmarkStart w:id="3718" w:name="_Toc76544781"/>
      <w:bookmarkStart w:id="3719" w:name="_Toc82539117"/>
      <w:r w:rsidRPr="006F0B54">
        <w:t>8.1</w:t>
      </w:r>
      <w:r w:rsidRPr="006F0B54">
        <w:tab/>
        <w:t>General</w:t>
      </w:r>
      <w:bookmarkEnd w:id="3709"/>
      <w:bookmarkEnd w:id="3710"/>
      <w:bookmarkEnd w:id="3711"/>
      <w:bookmarkEnd w:id="3712"/>
      <w:bookmarkEnd w:id="3713"/>
      <w:bookmarkEnd w:id="3714"/>
      <w:bookmarkEnd w:id="3715"/>
      <w:bookmarkEnd w:id="3716"/>
      <w:bookmarkEnd w:id="3717"/>
      <w:bookmarkEnd w:id="3718"/>
      <w:bookmarkEnd w:id="3719"/>
    </w:p>
    <w:p w14:paraId="3C1873B8" w14:textId="77777777" w:rsidR="00972FED" w:rsidRPr="006F0B54" w:rsidRDefault="00972FED" w:rsidP="00972FED">
      <w:pPr>
        <w:pStyle w:val="Heading3"/>
        <w:rPr>
          <w:lang w:eastAsia="ko-KR"/>
        </w:rPr>
      </w:pPr>
      <w:bookmarkStart w:id="3720" w:name="_Toc21101362"/>
      <w:bookmarkStart w:id="3721" w:name="_Toc29810401"/>
      <w:bookmarkStart w:id="3722" w:name="_Toc37273678"/>
      <w:bookmarkStart w:id="3723" w:name="_Toc45884996"/>
      <w:bookmarkStart w:id="3724" w:name="_Toc53182927"/>
      <w:bookmarkStart w:id="3725" w:name="_Toc58865321"/>
      <w:bookmarkStart w:id="3726" w:name="_Toc58866903"/>
      <w:bookmarkStart w:id="3727" w:name="_Toc66717936"/>
      <w:bookmarkStart w:id="3728" w:name="_Toc74930497"/>
      <w:bookmarkStart w:id="3729" w:name="_Toc76544782"/>
      <w:bookmarkStart w:id="3730" w:name="_Toc82539118"/>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3720"/>
      <w:bookmarkEnd w:id="3721"/>
      <w:bookmarkEnd w:id="3722"/>
      <w:bookmarkEnd w:id="3723"/>
      <w:bookmarkEnd w:id="3724"/>
      <w:bookmarkEnd w:id="3725"/>
      <w:bookmarkEnd w:id="3726"/>
      <w:bookmarkEnd w:id="3727"/>
      <w:bookmarkEnd w:id="3728"/>
      <w:bookmarkEnd w:id="3729"/>
      <w:bookmarkEnd w:id="3730"/>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3731" w:name="_Toc21101363"/>
      <w:bookmarkStart w:id="3732" w:name="_Toc29810402"/>
      <w:bookmarkStart w:id="3733" w:name="_Toc37273679"/>
      <w:bookmarkStart w:id="3734" w:name="_Toc45884997"/>
      <w:bookmarkStart w:id="3735" w:name="_Toc53182928"/>
      <w:bookmarkStart w:id="3736" w:name="_Toc58865322"/>
      <w:bookmarkStart w:id="3737" w:name="_Toc58866904"/>
      <w:bookmarkStart w:id="3738" w:name="_Toc66717937"/>
      <w:bookmarkStart w:id="3739" w:name="_Toc74930498"/>
      <w:bookmarkStart w:id="3740" w:name="_Toc76544783"/>
      <w:bookmarkStart w:id="3741" w:name="_Toc82539119"/>
      <w:r w:rsidRPr="006F0B54">
        <w:t>8.1.1</w:t>
      </w:r>
      <w:r w:rsidRPr="006F0B54">
        <w:tab/>
        <w:t>OTA demodulation branches</w:t>
      </w:r>
      <w:bookmarkEnd w:id="3731"/>
      <w:bookmarkEnd w:id="3732"/>
      <w:bookmarkEnd w:id="3733"/>
      <w:bookmarkEnd w:id="3734"/>
      <w:bookmarkEnd w:id="3735"/>
      <w:bookmarkEnd w:id="3736"/>
      <w:bookmarkEnd w:id="3737"/>
      <w:bookmarkEnd w:id="3738"/>
      <w:bookmarkEnd w:id="3739"/>
      <w:bookmarkEnd w:id="3740"/>
      <w:bookmarkEnd w:id="374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3742" w:name="_Toc21101364"/>
      <w:bookmarkStart w:id="3743" w:name="_Toc29810403"/>
      <w:bookmarkStart w:id="3744" w:name="_Toc37273680"/>
      <w:bookmarkStart w:id="3745" w:name="_Toc45884998"/>
      <w:bookmarkStart w:id="3746" w:name="_Toc53182929"/>
      <w:bookmarkStart w:id="3747" w:name="_Toc58865323"/>
      <w:bookmarkStart w:id="3748" w:name="_Toc58866905"/>
      <w:bookmarkStart w:id="3749" w:name="_Toc66717938"/>
      <w:bookmarkStart w:id="3750" w:name="_Toc74930499"/>
      <w:bookmarkStart w:id="3751" w:name="_Toc76544784"/>
      <w:bookmarkStart w:id="3752" w:name="_Toc82539120"/>
      <w:r w:rsidRPr="006F0B54">
        <w:rPr>
          <w:lang w:eastAsia="ko-KR"/>
        </w:rPr>
        <w:t>8.1.</w:t>
      </w:r>
      <w:r w:rsidRPr="006F0B54">
        <w:rPr>
          <w:rFonts w:hint="eastAsia"/>
          <w:lang w:eastAsia="zh-CN"/>
        </w:rPr>
        <w:t>2</w:t>
      </w:r>
      <w:r w:rsidRPr="006F0B54">
        <w:rPr>
          <w:lang w:eastAsia="ko-KR"/>
        </w:rPr>
        <w:tab/>
      </w:r>
      <w:r w:rsidRPr="006F0B54">
        <w:t>Applicability rule</w:t>
      </w:r>
      <w:bookmarkEnd w:id="3742"/>
      <w:bookmarkEnd w:id="3743"/>
      <w:bookmarkEnd w:id="3744"/>
      <w:bookmarkEnd w:id="3745"/>
      <w:bookmarkEnd w:id="3746"/>
      <w:bookmarkEnd w:id="3747"/>
      <w:bookmarkEnd w:id="3748"/>
      <w:bookmarkEnd w:id="3749"/>
      <w:bookmarkEnd w:id="3750"/>
      <w:bookmarkEnd w:id="3751"/>
      <w:bookmarkEnd w:id="3752"/>
    </w:p>
    <w:p w14:paraId="16D6CDF2" w14:textId="77777777" w:rsidR="00972FED" w:rsidRPr="006F0B54" w:rsidRDefault="00972FED" w:rsidP="00972FED">
      <w:pPr>
        <w:pStyle w:val="Heading4"/>
      </w:pPr>
      <w:bookmarkStart w:id="3753" w:name="_Toc21101365"/>
      <w:bookmarkStart w:id="3754" w:name="_Toc29810404"/>
      <w:bookmarkStart w:id="3755" w:name="_Toc37273681"/>
      <w:bookmarkStart w:id="3756" w:name="_Toc45884999"/>
      <w:bookmarkStart w:id="3757" w:name="_Toc53182930"/>
      <w:bookmarkStart w:id="3758" w:name="_Toc58865324"/>
      <w:bookmarkStart w:id="3759" w:name="_Toc58866906"/>
      <w:bookmarkStart w:id="3760" w:name="_Toc66717939"/>
      <w:bookmarkStart w:id="3761" w:name="_Toc74930500"/>
      <w:bookmarkStart w:id="3762" w:name="_Toc76544785"/>
      <w:bookmarkStart w:id="3763" w:name="_Toc8253912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3753"/>
      <w:bookmarkEnd w:id="3754"/>
      <w:bookmarkEnd w:id="3755"/>
      <w:bookmarkEnd w:id="3756"/>
      <w:bookmarkEnd w:id="3757"/>
      <w:bookmarkEnd w:id="3758"/>
      <w:bookmarkEnd w:id="3759"/>
      <w:bookmarkEnd w:id="3760"/>
      <w:bookmarkEnd w:id="3761"/>
      <w:bookmarkEnd w:id="3762"/>
      <w:bookmarkEnd w:id="3763"/>
    </w:p>
    <w:p w14:paraId="49A7831F" w14:textId="77777777" w:rsidR="00972FED" w:rsidRPr="00972FED" w:rsidRDefault="00972FED" w:rsidP="00972FED">
      <w:pPr>
        <w:rPr>
          <w:lang w:eastAsia="zh-CN"/>
        </w:rPr>
      </w:pPr>
      <w:bookmarkStart w:id="3764"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3765" w:name="_Toc29810405"/>
      <w:bookmarkStart w:id="3766" w:name="_Toc37273682"/>
      <w:bookmarkStart w:id="3767" w:name="_Toc45885000"/>
      <w:bookmarkStart w:id="3768" w:name="_Toc53182931"/>
      <w:bookmarkStart w:id="3769" w:name="_Toc58865325"/>
      <w:bookmarkStart w:id="3770" w:name="_Toc58866907"/>
      <w:bookmarkStart w:id="3771" w:name="_Toc66717940"/>
      <w:bookmarkStart w:id="3772" w:name="_Toc74930501"/>
      <w:bookmarkStart w:id="3773" w:name="_Toc76544786"/>
      <w:bookmarkStart w:id="3774" w:name="_Toc8253912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3764"/>
      <w:bookmarkEnd w:id="3765"/>
      <w:bookmarkEnd w:id="3766"/>
      <w:bookmarkEnd w:id="3767"/>
      <w:bookmarkEnd w:id="3768"/>
      <w:bookmarkEnd w:id="3769"/>
      <w:bookmarkEnd w:id="3770"/>
      <w:bookmarkEnd w:id="3771"/>
      <w:bookmarkEnd w:id="3772"/>
      <w:bookmarkEnd w:id="3773"/>
      <w:bookmarkEnd w:id="3774"/>
    </w:p>
    <w:p w14:paraId="2132E03F" w14:textId="77777777" w:rsidR="00972FED" w:rsidRPr="006F0B54" w:rsidRDefault="00972FED" w:rsidP="00972FED">
      <w:pPr>
        <w:pStyle w:val="Heading5"/>
        <w:rPr>
          <w:snapToGrid w:val="0"/>
          <w:lang w:eastAsia="zh-CN"/>
        </w:rPr>
      </w:pPr>
      <w:bookmarkStart w:id="3775" w:name="_Toc21101367"/>
      <w:bookmarkStart w:id="3776" w:name="_Toc29810406"/>
      <w:bookmarkStart w:id="3777" w:name="_Toc37273683"/>
      <w:bookmarkStart w:id="3778" w:name="_Toc45885001"/>
      <w:bookmarkStart w:id="3779" w:name="_Toc53182932"/>
      <w:bookmarkStart w:id="3780" w:name="_Toc58865326"/>
      <w:bookmarkStart w:id="3781" w:name="_Toc58866908"/>
      <w:bookmarkStart w:id="3782" w:name="_Toc66717941"/>
      <w:bookmarkStart w:id="3783" w:name="_Toc74930502"/>
      <w:bookmarkStart w:id="3784" w:name="_Toc76544787"/>
      <w:bookmarkStart w:id="3785" w:name="_Toc8253912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775"/>
      <w:bookmarkEnd w:id="3776"/>
      <w:bookmarkEnd w:id="3777"/>
      <w:bookmarkEnd w:id="3778"/>
      <w:bookmarkEnd w:id="3779"/>
      <w:bookmarkEnd w:id="3780"/>
      <w:bookmarkEnd w:id="3781"/>
      <w:bookmarkEnd w:id="3782"/>
      <w:bookmarkEnd w:id="3783"/>
      <w:bookmarkEnd w:id="3784"/>
      <w:bookmarkEnd w:id="3785"/>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3786" w:name="_Toc21101368"/>
      <w:bookmarkStart w:id="3787" w:name="_Toc29810407"/>
      <w:bookmarkStart w:id="3788" w:name="_Toc37273684"/>
      <w:bookmarkStart w:id="3789" w:name="_Toc45885002"/>
      <w:bookmarkStart w:id="3790" w:name="_Toc53182933"/>
      <w:bookmarkStart w:id="3791" w:name="_Toc58865327"/>
      <w:bookmarkStart w:id="3792" w:name="_Toc58866909"/>
      <w:bookmarkStart w:id="3793" w:name="_Toc66717942"/>
      <w:bookmarkStart w:id="3794" w:name="_Toc74930503"/>
      <w:bookmarkStart w:id="3795" w:name="_Toc76544788"/>
      <w:bookmarkStart w:id="3796" w:name="_Toc8253912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786"/>
      <w:bookmarkEnd w:id="3787"/>
      <w:bookmarkEnd w:id="3788"/>
      <w:bookmarkEnd w:id="3789"/>
      <w:bookmarkEnd w:id="3790"/>
      <w:bookmarkEnd w:id="3791"/>
      <w:bookmarkEnd w:id="3792"/>
      <w:bookmarkEnd w:id="3793"/>
      <w:bookmarkEnd w:id="3794"/>
      <w:bookmarkEnd w:id="3795"/>
      <w:bookmarkEnd w:id="379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3797" w:name="_Toc21101369"/>
      <w:bookmarkStart w:id="3798" w:name="_Toc29810408"/>
      <w:bookmarkStart w:id="3799" w:name="_Toc37273685"/>
      <w:bookmarkStart w:id="3800" w:name="_Toc45885003"/>
      <w:bookmarkStart w:id="3801" w:name="_Toc53182934"/>
      <w:bookmarkStart w:id="3802" w:name="_Toc58865328"/>
      <w:bookmarkStart w:id="3803" w:name="_Toc58866910"/>
      <w:bookmarkStart w:id="3804" w:name="_Toc66717943"/>
      <w:bookmarkStart w:id="3805" w:name="_Toc74930504"/>
      <w:bookmarkStart w:id="3806" w:name="_Toc76544789"/>
      <w:bookmarkStart w:id="3807" w:name="_Toc8253912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3797"/>
      <w:bookmarkEnd w:id="3798"/>
      <w:bookmarkEnd w:id="3799"/>
      <w:bookmarkEnd w:id="3800"/>
      <w:bookmarkEnd w:id="3801"/>
      <w:bookmarkEnd w:id="3802"/>
      <w:bookmarkEnd w:id="3803"/>
      <w:bookmarkEnd w:id="3804"/>
      <w:bookmarkEnd w:id="3805"/>
      <w:bookmarkEnd w:id="3806"/>
      <w:bookmarkEnd w:id="3807"/>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3808"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3809" w:name="_Toc53182935"/>
      <w:bookmarkStart w:id="3810" w:name="_Toc58865329"/>
      <w:bookmarkStart w:id="3811" w:name="_Toc58866911"/>
      <w:bookmarkStart w:id="3812" w:name="_Toc66717944"/>
      <w:bookmarkStart w:id="3813" w:name="_Toc74930505"/>
      <w:bookmarkStart w:id="3814" w:name="_Toc76544790"/>
      <w:bookmarkStart w:id="3815" w:name="_Toc82539126"/>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3809"/>
      <w:bookmarkEnd w:id="3810"/>
      <w:bookmarkEnd w:id="3811"/>
      <w:bookmarkEnd w:id="3812"/>
      <w:bookmarkEnd w:id="3813"/>
      <w:bookmarkEnd w:id="3814"/>
      <w:bookmarkEnd w:id="3815"/>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3816" w:name="_Toc53182936"/>
      <w:bookmarkStart w:id="3817" w:name="_Toc58865330"/>
      <w:bookmarkStart w:id="3818" w:name="_Toc58866912"/>
      <w:bookmarkStart w:id="3819" w:name="_Toc66717945"/>
      <w:bookmarkStart w:id="3820" w:name="_Toc74930506"/>
      <w:bookmarkStart w:id="3821" w:name="_Toc76544791"/>
      <w:bookmarkStart w:id="3822" w:name="_Toc82539127"/>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3816"/>
      <w:bookmarkEnd w:id="3817"/>
      <w:bookmarkEnd w:id="3818"/>
      <w:bookmarkEnd w:id="3819"/>
      <w:bookmarkEnd w:id="3820"/>
      <w:bookmarkEnd w:id="3821"/>
      <w:bookmarkEnd w:id="3822"/>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3823" w:name="_Toc29810409"/>
      <w:bookmarkStart w:id="3824" w:name="_Toc37273686"/>
      <w:bookmarkStart w:id="3825" w:name="_Toc45885004"/>
      <w:bookmarkStart w:id="3826" w:name="_Toc53182937"/>
      <w:bookmarkStart w:id="3827" w:name="_Toc58865331"/>
      <w:bookmarkStart w:id="3828" w:name="_Toc58866913"/>
      <w:bookmarkStart w:id="3829" w:name="_Toc66717946"/>
      <w:bookmarkStart w:id="3830" w:name="_Toc74930507"/>
      <w:bookmarkStart w:id="3831" w:name="_Toc76544792"/>
      <w:bookmarkStart w:id="3832" w:name="_Toc8253912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3808"/>
      <w:bookmarkEnd w:id="3823"/>
      <w:bookmarkEnd w:id="3824"/>
      <w:bookmarkEnd w:id="3825"/>
      <w:bookmarkEnd w:id="3826"/>
      <w:bookmarkEnd w:id="3827"/>
      <w:bookmarkEnd w:id="3828"/>
      <w:bookmarkEnd w:id="3829"/>
      <w:bookmarkEnd w:id="3830"/>
      <w:bookmarkEnd w:id="3831"/>
      <w:bookmarkEnd w:id="3832"/>
    </w:p>
    <w:p w14:paraId="30DDC780" w14:textId="77777777" w:rsidR="00972FED" w:rsidRPr="006F0B54" w:rsidRDefault="00972FED" w:rsidP="00972FED">
      <w:pPr>
        <w:pStyle w:val="Heading5"/>
        <w:rPr>
          <w:snapToGrid w:val="0"/>
          <w:lang w:eastAsia="zh-CN"/>
        </w:rPr>
      </w:pPr>
      <w:bookmarkStart w:id="3833" w:name="_Toc21101371"/>
      <w:bookmarkStart w:id="3834" w:name="_Toc29810410"/>
      <w:bookmarkStart w:id="3835" w:name="_Toc37273687"/>
      <w:bookmarkStart w:id="3836" w:name="_Toc45885005"/>
      <w:bookmarkStart w:id="3837" w:name="_Toc53182938"/>
      <w:bookmarkStart w:id="3838" w:name="_Toc58865332"/>
      <w:bookmarkStart w:id="3839" w:name="_Toc58866914"/>
      <w:bookmarkStart w:id="3840" w:name="_Toc66717947"/>
      <w:bookmarkStart w:id="3841" w:name="_Toc74930508"/>
      <w:bookmarkStart w:id="3842" w:name="_Toc76544793"/>
      <w:bookmarkStart w:id="3843" w:name="_Toc8253912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3833"/>
      <w:bookmarkEnd w:id="3834"/>
      <w:bookmarkEnd w:id="3835"/>
      <w:bookmarkEnd w:id="3836"/>
      <w:bookmarkEnd w:id="3837"/>
      <w:bookmarkEnd w:id="3838"/>
      <w:bookmarkEnd w:id="3839"/>
      <w:bookmarkEnd w:id="3840"/>
      <w:bookmarkEnd w:id="3841"/>
      <w:bookmarkEnd w:id="3842"/>
      <w:bookmarkEnd w:id="384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3844" w:name="_Toc21101372"/>
      <w:bookmarkStart w:id="3845" w:name="_Toc29810411"/>
      <w:bookmarkStart w:id="3846" w:name="_Toc37273688"/>
      <w:bookmarkStart w:id="3847" w:name="_Toc45885006"/>
      <w:bookmarkStart w:id="3848" w:name="_Toc53182939"/>
      <w:bookmarkStart w:id="3849" w:name="_Toc58865333"/>
      <w:bookmarkStart w:id="3850" w:name="_Toc58866915"/>
      <w:bookmarkStart w:id="3851" w:name="_Toc66717948"/>
      <w:bookmarkStart w:id="3852" w:name="_Toc74930509"/>
      <w:bookmarkStart w:id="3853" w:name="_Toc76544794"/>
      <w:bookmarkStart w:id="3854" w:name="_Toc8253913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844"/>
      <w:bookmarkEnd w:id="3845"/>
      <w:bookmarkEnd w:id="3846"/>
      <w:bookmarkEnd w:id="3847"/>
      <w:bookmarkEnd w:id="3848"/>
      <w:bookmarkEnd w:id="3849"/>
      <w:bookmarkEnd w:id="3850"/>
      <w:bookmarkEnd w:id="3851"/>
      <w:bookmarkEnd w:id="3852"/>
      <w:bookmarkEnd w:id="3853"/>
      <w:bookmarkEnd w:id="3854"/>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3855" w:name="_Toc21101373"/>
      <w:bookmarkStart w:id="3856" w:name="_Toc29810412"/>
      <w:bookmarkStart w:id="3857" w:name="_Toc37273689"/>
      <w:bookmarkStart w:id="3858" w:name="_Toc45885007"/>
      <w:bookmarkStart w:id="3859" w:name="_Toc53182940"/>
      <w:bookmarkStart w:id="3860" w:name="_Toc58865334"/>
      <w:bookmarkStart w:id="3861" w:name="_Toc58866916"/>
      <w:bookmarkStart w:id="3862" w:name="_Toc66717949"/>
      <w:bookmarkStart w:id="3863" w:name="_Toc74930510"/>
      <w:bookmarkStart w:id="3864" w:name="_Toc76544795"/>
      <w:bookmarkStart w:id="3865" w:name="_Toc8253913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855"/>
      <w:bookmarkEnd w:id="3856"/>
      <w:bookmarkEnd w:id="3857"/>
      <w:bookmarkEnd w:id="3858"/>
      <w:bookmarkEnd w:id="3859"/>
      <w:bookmarkEnd w:id="3860"/>
      <w:bookmarkEnd w:id="3861"/>
      <w:bookmarkEnd w:id="3862"/>
      <w:bookmarkEnd w:id="3863"/>
      <w:bookmarkEnd w:id="3864"/>
      <w:bookmarkEnd w:id="3865"/>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3866" w:name="_Toc21101374"/>
      <w:bookmarkStart w:id="3867" w:name="_Toc29810413"/>
      <w:bookmarkStart w:id="3868" w:name="_Toc37273690"/>
      <w:bookmarkStart w:id="3869" w:name="_Toc45885008"/>
      <w:bookmarkStart w:id="3870" w:name="_Toc53182941"/>
      <w:bookmarkStart w:id="3871" w:name="_Toc58865335"/>
      <w:bookmarkStart w:id="3872" w:name="_Toc58866917"/>
      <w:bookmarkStart w:id="3873" w:name="_Toc66717950"/>
      <w:bookmarkStart w:id="3874" w:name="_Toc74930511"/>
      <w:bookmarkStart w:id="3875" w:name="_Toc76544796"/>
      <w:bookmarkStart w:id="3876" w:name="_Toc82539132"/>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3866"/>
      <w:bookmarkEnd w:id="3867"/>
      <w:bookmarkEnd w:id="3868"/>
      <w:bookmarkEnd w:id="3869"/>
      <w:bookmarkEnd w:id="3870"/>
      <w:bookmarkEnd w:id="3871"/>
      <w:bookmarkEnd w:id="3872"/>
      <w:bookmarkEnd w:id="3873"/>
      <w:bookmarkEnd w:id="3874"/>
      <w:bookmarkEnd w:id="3875"/>
      <w:bookmarkEnd w:id="3876"/>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3877" w:name="_Toc21101375"/>
      <w:bookmarkStart w:id="3878" w:name="_Toc29810414"/>
      <w:bookmarkStart w:id="3879" w:name="_Toc37273691"/>
      <w:bookmarkStart w:id="3880" w:name="_Toc45885009"/>
      <w:bookmarkStart w:id="3881" w:name="_Toc53182942"/>
      <w:bookmarkStart w:id="3882" w:name="_Toc58865336"/>
      <w:bookmarkStart w:id="3883" w:name="_Toc58866918"/>
      <w:bookmarkStart w:id="3884" w:name="_Toc66717951"/>
      <w:bookmarkStart w:id="3885" w:name="_Toc74930512"/>
      <w:bookmarkStart w:id="3886" w:name="_Toc76544797"/>
      <w:bookmarkStart w:id="3887" w:name="_Toc82539133"/>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3877"/>
      <w:bookmarkEnd w:id="3878"/>
      <w:bookmarkEnd w:id="3879"/>
      <w:bookmarkEnd w:id="3880"/>
      <w:bookmarkEnd w:id="3881"/>
      <w:bookmarkEnd w:id="3882"/>
      <w:bookmarkEnd w:id="3883"/>
      <w:bookmarkEnd w:id="3884"/>
      <w:bookmarkEnd w:id="3885"/>
      <w:bookmarkEnd w:id="3886"/>
      <w:bookmarkEnd w:id="3887"/>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3888" w:name="_Toc21101376"/>
      <w:bookmarkStart w:id="3889" w:name="_Toc29810415"/>
      <w:bookmarkStart w:id="3890" w:name="_Toc37273692"/>
      <w:bookmarkStart w:id="3891" w:name="_Toc45885010"/>
      <w:bookmarkStart w:id="3892" w:name="_Toc53182943"/>
      <w:bookmarkStart w:id="3893" w:name="_Toc58865337"/>
      <w:bookmarkStart w:id="3894" w:name="_Toc58866919"/>
      <w:bookmarkStart w:id="3895" w:name="_Toc66717952"/>
      <w:bookmarkStart w:id="3896" w:name="_Toc74930513"/>
      <w:bookmarkStart w:id="3897" w:name="_Toc76544798"/>
      <w:bookmarkStart w:id="3898" w:name="_Toc8253913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3888"/>
      <w:bookmarkEnd w:id="3889"/>
      <w:bookmarkEnd w:id="3890"/>
      <w:bookmarkEnd w:id="3891"/>
      <w:bookmarkEnd w:id="3892"/>
      <w:bookmarkEnd w:id="3893"/>
      <w:bookmarkEnd w:id="3894"/>
      <w:bookmarkEnd w:id="3895"/>
      <w:bookmarkEnd w:id="3896"/>
      <w:bookmarkEnd w:id="3897"/>
      <w:bookmarkEnd w:id="3898"/>
    </w:p>
    <w:p w14:paraId="105B1E84" w14:textId="77777777" w:rsidR="00972FED" w:rsidRPr="006F0B54" w:rsidRDefault="00972FED" w:rsidP="00972FED">
      <w:pPr>
        <w:pStyle w:val="Heading5"/>
        <w:rPr>
          <w:snapToGrid w:val="0"/>
          <w:lang w:eastAsia="zh-CN"/>
        </w:rPr>
      </w:pPr>
      <w:bookmarkStart w:id="3899" w:name="_Toc21101377"/>
      <w:bookmarkStart w:id="3900" w:name="_Toc29810416"/>
      <w:bookmarkStart w:id="3901" w:name="_Toc37273693"/>
      <w:bookmarkStart w:id="3902" w:name="_Toc45885011"/>
      <w:bookmarkStart w:id="3903" w:name="_Toc53182944"/>
      <w:bookmarkStart w:id="3904" w:name="_Toc58865338"/>
      <w:bookmarkStart w:id="3905" w:name="_Toc58866920"/>
      <w:bookmarkStart w:id="3906" w:name="_Toc66717953"/>
      <w:bookmarkStart w:id="3907" w:name="_Toc74930514"/>
      <w:bookmarkStart w:id="3908" w:name="_Toc76544799"/>
      <w:bookmarkStart w:id="3909" w:name="_Toc8253913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3899"/>
      <w:bookmarkEnd w:id="3900"/>
      <w:bookmarkEnd w:id="3901"/>
      <w:bookmarkEnd w:id="3902"/>
      <w:bookmarkEnd w:id="3903"/>
      <w:bookmarkEnd w:id="3904"/>
      <w:bookmarkEnd w:id="3905"/>
      <w:bookmarkEnd w:id="3906"/>
      <w:bookmarkEnd w:id="3907"/>
      <w:bookmarkEnd w:id="3908"/>
      <w:bookmarkEnd w:id="3909"/>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3910" w:name="_Toc21101378"/>
      <w:bookmarkStart w:id="3911" w:name="_Toc29810417"/>
      <w:bookmarkStart w:id="3912" w:name="_Toc37273694"/>
      <w:bookmarkStart w:id="3913" w:name="_Toc45885012"/>
      <w:bookmarkStart w:id="3914" w:name="_Toc53182945"/>
      <w:bookmarkStart w:id="3915" w:name="_Toc58865339"/>
      <w:bookmarkStart w:id="3916" w:name="_Toc58866921"/>
      <w:bookmarkStart w:id="3917" w:name="_Toc66717954"/>
      <w:bookmarkStart w:id="3918" w:name="_Toc74930515"/>
      <w:bookmarkStart w:id="3919" w:name="_Toc76544800"/>
      <w:bookmarkStart w:id="3920" w:name="_Toc8253913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910"/>
      <w:bookmarkEnd w:id="3911"/>
      <w:bookmarkEnd w:id="3912"/>
      <w:bookmarkEnd w:id="3913"/>
      <w:bookmarkEnd w:id="3914"/>
      <w:bookmarkEnd w:id="3915"/>
      <w:bookmarkEnd w:id="3916"/>
      <w:bookmarkEnd w:id="3917"/>
      <w:bookmarkEnd w:id="3918"/>
      <w:bookmarkEnd w:id="3919"/>
      <w:bookmarkEnd w:id="3920"/>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3921" w:name="_Toc21101379"/>
      <w:bookmarkStart w:id="3922" w:name="_Toc29810418"/>
      <w:bookmarkStart w:id="3923" w:name="_Toc37273695"/>
      <w:bookmarkStart w:id="3924" w:name="_Toc45885013"/>
      <w:bookmarkStart w:id="3925" w:name="_Toc53182946"/>
      <w:bookmarkStart w:id="3926" w:name="_Toc58865340"/>
      <w:bookmarkStart w:id="3927" w:name="_Toc58866922"/>
      <w:bookmarkStart w:id="3928" w:name="_Toc66717955"/>
      <w:bookmarkStart w:id="3929" w:name="_Toc74930516"/>
      <w:bookmarkStart w:id="3930" w:name="_Toc76544801"/>
      <w:bookmarkStart w:id="3931" w:name="_Toc8253913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921"/>
      <w:bookmarkEnd w:id="3922"/>
      <w:bookmarkEnd w:id="3923"/>
      <w:bookmarkEnd w:id="3924"/>
      <w:bookmarkEnd w:id="3925"/>
      <w:bookmarkEnd w:id="3926"/>
      <w:bookmarkEnd w:id="3927"/>
      <w:bookmarkEnd w:id="3928"/>
      <w:bookmarkEnd w:id="3929"/>
      <w:bookmarkEnd w:id="3930"/>
      <w:bookmarkEnd w:id="3931"/>
    </w:p>
    <w:p w14:paraId="6525FFDB" w14:textId="484BE74F" w:rsidR="00445D6C" w:rsidRPr="006F0B54" w:rsidRDefault="00445D6C" w:rsidP="00445D6C">
      <w:bookmarkStart w:id="3932" w:name="_Toc21101380"/>
      <w:bookmarkStart w:id="3933" w:name="_Toc29810419"/>
      <w:bookmarkStart w:id="3934" w:name="_Toc37273696"/>
      <w:bookmarkStart w:id="3935" w:name="_Toc45885014"/>
      <w:bookmarkStart w:id="3936" w:name="_Toc53182947"/>
      <w:bookmarkStart w:id="3937" w:name="_Toc58865341"/>
      <w:bookmarkStart w:id="3938"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3939" w:name="_Toc66717956"/>
      <w:bookmarkStart w:id="3940" w:name="_Toc74930517"/>
      <w:bookmarkStart w:id="3941" w:name="_Toc76544802"/>
      <w:bookmarkStart w:id="3942" w:name="_Toc82539138"/>
      <w:r w:rsidRPr="006F0B54">
        <w:t>8.2</w:t>
      </w:r>
      <w:r w:rsidRPr="006F0B54">
        <w:tab/>
        <w:t>OTA performance requirements for PUSCH</w:t>
      </w:r>
      <w:bookmarkEnd w:id="3932"/>
      <w:bookmarkEnd w:id="3933"/>
      <w:bookmarkEnd w:id="3934"/>
      <w:bookmarkEnd w:id="3935"/>
      <w:bookmarkEnd w:id="3936"/>
      <w:bookmarkEnd w:id="3937"/>
      <w:bookmarkEnd w:id="3938"/>
      <w:bookmarkEnd w:id="3939"/>
      <w:bookmarkEnd w:id="3940"/>
      <w:bookmarkEnd w:id="3941"/>
      <w:bookmarkEnd w:id="3942"/>
    </w:p>
    <w:p w14:paraId="566F64E2" w14:textId="77777777" w:rsidR="00972FED" w:rsidRPr="006F0B54" w:rsidRDefault="00972FED" w:rsidP="00972FED">
      <w:pPr>
        <w:pStyle w:val="Heading3"/>
        <w:rPr>
          <w:rFonts w:eastAsia="SimSun"/>
        </w:rPr>
      </w:pPr>
      <w:bookmarkStart w:id="3943" w:name="_Toc21101381"/>
      <w:bookmarkStart w:id="3944" w:name="_Toc29810420"/>
      <w:bookmarkStart w:id="3945" w:name="_Toc37273697"/>
      <w:bookmarkStart w:id="3946" w:name="_Toc45885015"/>
      <w:bookmarkStart w:id="3947" w:name="_Toc53182948"/>
      <w:bookmarkStart w:id="3948" w:name="_Toc58865342"/>
      <w:bookmarkStart w:id="3949" w:name="_Toc58866924"/>
      <w:bookmarkStart w:id="3950" w:name="_Toc66717957"/>
      <w:bookmarkStart w:id="3951" w:name="_Toc74930518"/>
      <w:bookmarkStart w:id="3952" w:name="_Toc76544803"/>
      <w:bookmarkStart w:id="3953" w:name="_Toc82539139"/>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3943"/>
      <w:bookmarkEnd w:id="3944"/>
      <w:bookmarkEnd w:id="3945"/>
      <w:bookmarkEnd w:id="3946"/>
      <w:bookmarkEnd w:id="3947"/>
      <w:bookmarkEnd w:id="3948"/>
      <w:bookmarkEnd w:id="3949"/>
      <w:bookmarkEnd w:id="3950"/>
      <w:bookmarkEnd w:id="3951"/>
      <w:bookmarkEnd w:id="3952"/>
      <w:bookmarkEnd w:id="3953"/>
    </w:p>
    <w:p w14:paraId="0A7E0AF8" w14:textId="77777777" w:rsidR="00972FED" w:rsidRPr="006F0B54" w:rsidRDefault="00972FED" w:rsidP="00972FED">
      <w:pPr>
        <w:pStyle w:val="Heading4"/>
      </w:pPr>
      <w:bookmarkStart w:id="3954" w:name="_Toc21101382"/>
      <w:bookmarkStart w:id="3955" w:name="_Toc29810421"/>
      <w:bookmarkStart w:id="3956" w:name="_Toc37273698"/>
      <w:bookmarkStart w:id="3957" w:name="_Toc45885016"/>
      <w:bookmarkStart w:id="3958" w:name="_Toc53182949"/>
      <w:bookmarkStart w:id="3959" w:name="_Toc58865343"/>
      <w:bookmarkStart w:id="3960" w:name="_Toc58866925"/>
      <w:bookmarkStart w:id="3961" w:name="_Toc66717958"/>
      <w:bookmarkStart w:id="3962" w:name="_Toc74930519"/>
      <w:bookmarkStart w:id="3963" w:name="_Toc76544804"/>
      <w:bookmarkStart w:id="3964" w:name="_Toc82539140"/>
      <w:r w:rsidRPr="006F0B54">
        <w:t>8.2.1.1</w:t>
      </w:r>
      <w:r w:rsidRPr="006F0B54">
        <w:tab/>
        <w:t>Definition and applicability</w:t>
      </w:r>
      <w:bookmarkEnd w:id="3954"/>
      <w:bookmarkEnd w:id="3955"/>
      <w:bookmarkEnd w:id="3956"/>
      <w:bookmarkEnd w:id="3957"/>
      <w:bookmarkEnd w:id="3958"/>
      <w:bookmarkEnd w:id="3959"/>
      <w:bookmarkEnd w:id="3960"/>
      <w:bookmarkEnd w:id="3961"/>
      <w:bookmarkEnd w:id="3962"/>
      <w:bookmarkEnd w:id="3963"/>
      <w:bookmarkEnd w:id="3964"/>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3965" w:name="_Toc21101383"/>
      <w:bookmarkStart w:id="3966" w:name="_Toc29810422"/>
      <w:bookmarkStart w:id="3967" w:name="_Toc37273699"/>
      <w:bookmarkStart w:id="3968" w:name="_Toc45885017"/>
      <w:bookmarkStart w:id="3969" w:name="_Toc53182950"/>
      <w:bookmarkStart w:id="3970" w:name="_Toc58865344"/>
      <w:bookmarkStart w:id="3971" w:name="_Toc58866926"/>
      <w:bookmarkStart w:id="3972" w:name="_Toc66717959"/>
      <w:bookmarkStart w:id="3973" w:name="_Toc74930520"/>
      <w:bookmarkStart w:id="3974" w:name="_Toc76544805"/>
      <w:bookmarkStart w:id="3975" w:name="_Toc82539141"/>
      <w:r w:rsidRPr="006F0B54">
        <w:t>8.2.1.2</w:t>
      </w:r>
      <w:r w:rsidRPr="006F0B54">
        <w:tab/>
        <w:t>Minimum Requirement</w:t>
      </w:r>
      <w:bookmarkEnd w:id="3965"/>
      <w:bookmarkEnd w:id="3966"/>
      <w:bookmarkEnd w:id="3967"/>
      <w:bookmarkEnd w:id="3968"/>
      <w:bookmarkEnd w:id="3969"/>
      <w:bookmarkEnd w:id="3970"/>
      <w:bookmarkEnd w:id="3971"/>
      <w:bookmarkEnd w:id="3972"/>
      <w:bookmarkEnd w:id="3973"/>
      <w:bookmarkEnd w:id="3974"/>
      <w:bookmarkEnd w:id="3975"/>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3976" w:name="_Toc21101384"/>
      <w:bookmarkStart w:id="3977" w:name="_Toc29810423"/>
      <w:bookmarkStart w:id="3978" w:name="_Toc37273700"/>
      <w:bookmarkStart w:id="3979" w:name="_Toc45885018"/>
      <w:bookmarkStart w:id="3980" w:name="_Toc53182951"/>
      <w:bookmarkStart w:id="3981" w:name="_Toc58865345"/>
      <w:bookmarkStart w:id="3982" w:name="_Toc58866927"/>
      <w:bookmarkStart w:id="3983" w:name="_Toc66717960"/>
      <w:bookmarkStart w:id="3984" w:name="_Toc74930521"/>
      <w:bookmarkStart w:id="3985" w:name="_Toc76544806"/>
      <w:bookmarkStart w:id="3986" w:name="_Toc82539142"/>
      <w:r w:rsidRPr="006F0B54">
        <w:t>8.2.1.3</w:t>
      </w:r>
      <w:r w:rsidRPr="006F0B54">
        <w:tab/>
        <w:t>Test purpose</w:t>
      </w:r>
      <w:bookmarkEnd w:id="3976"/>
      <w:bookmarkEnd w:id="3977"/>
      <w:bookmarkEnd w:id="3978"/>
      <w:bookmarkEnd w:id="3979"/>
      <w:bookmarkEnd w:id="3980"/>
      <w:bookmarkEnd w:id="3981"/>
      <w:bookmarkEnd w:id="3982"/>
      <w:bookmarkEnd w:id="3983"/>
      <w:bookmarkEnd w:id="3984"/>
      <w:bookmarkEnd w:id="3985"/>
      <w:bookmarkEnd w:id="3986"/>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3987" w:name="_Toc21101385"/>
      <w:bookmarkStart w:id="3988" w:name="_Toc29810424"/>
      <w:bookmarkStart w:id="3989" w:name="_Toc37273701"/>
      <w:bookmarkStart w:id="3990" w:name="_Toc45885019"/>
      <w:bookmarkStart w:id="3991" w:name="_Toc53182952"/>
      <w:bookmarkStart w:id="3992" w:name="_Toc58865346"/>
      <w:bookmarkStart w:id="3993" w:name="_Toc58866928"/>
      <w:bookmarkStart w:id="3994" w:name="_Toc66717961"/>
      <w:bookmarkStart w:id="3995" w:name="_Toc74930522"/>
      <w:bookmarkStart w:id="3996" w:name="_Toc76544807"/>
      <w:bookmarkStart w:id="3997" w:name="_Toc82539143"/>
      <w:r w:rsidRPr="006F0B54">
        <w:t>8.2.1.4</w:t>
      </w:r>
      <w:r w:rsidRPr="006F0B54">
        <w:tab/>
        <w:t>Method of test</w:t>
      </w:r>
      <w:bookmarkEnd w:id="3987"/>
      <w:bookmarkEnd w:id="3988"/>
      <w:bookmarkEnd w:id="3989"/>
      <w:bookmarkEnd w:id="3990"/>
      <w:bookmarkEnd w:id="3991"/>
      <w:bookmarkEnd w:id="3992"/>
      <w:bookmarkEnd w:id="3993"/>
      <w:bookmarkEnd w:id="3994"/>
      <w:bookmarkEnd w:id="3995"/>
      <w:bookmarkEnd w:id="3996"/>
      <w:bookmarkEnd w:id="3997"/>
    </w:p>
    <w:p w14:paraId="00F48DEA" w14:textId="77777777" w:rsidR="00972FED" w:rsidRPr="006F0B54" w:rsidRDefault="00972FED" w:rsidP="00972FED">
      <w:pPr>
        <w:pStyle w:val="Heading5"/>
      </w:pPr>
      <w:bookmarkStart w:id="3998" w:name="_Toc21101386"/>
      <w:bookmarkStart w:id="3999" w:name="_Toc29810425"/>
      <w:bookmarkStart w:id="4000" w:name="_Toc37273702"/>
      <w:bookmarkStart w:id="4001" w:name="_Toc45885020"/>
      <w:bookmarkStart w:id="4002" w:name="_Toc53182953"/>
      <w:bookmarkStart w:id="4003" w:name="_Toc58865347"/>
      <w:bookmarkStart w:id="4004" w:name="_Toc58866929"/>
      <w:bookmarkStart w:id="4005" w:name="_Toc66717962"/>
      <w:bookmarkStart w:id="4006" w:name="_Toc74930523"/>
      <w:bookmarkStart w:id="4007" w:name="_Toc76544808"/>
      <w:bookmarkStart w:id="4008" w:name="_Toc82539144"/>
      <w:r w:rsidRPr="006F0B54">
        <w:t>8.2.1.4.1</w:t>
      </w:r>
      <w:r w:rsidRPr="006F0B54">
        <w:tab/>
        <w:t>Initial conditions</w:t>
      </w:r>
      <w:bookmarkEnd w:id="3998"/>
      <w:bookmarkEnd w:id="3999"/>
      <w:bookmarkEnd w:id="4000"/>
      <w:bookmarkEnd w:id="4001"/>
      <w:bookmarkEnd w:id="4002"/>
      <w:bookmarkEnd w:id="4003"/>
      <w:bookmarkEnd w:id="4004"/>
      <w:bookmarkEnd w:id="4005"/>
      <w:bookmarkEnd w:id="4006"/>
      <w:bookmarkEnd w:id="4007"/>
      <w:bookmarkEnd w:id="400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4009" w:name="_Toc21101387"/>
      <w:bookmarkStart w:id="4010" w:name="_Toc29810426"/>
      <w:bookmarkStart w:id="4011" w:name="_Toc37273703"/>
      <w:bookmarkStart w:id="4012" w:name="_Toc45885021"/>
      <w:bookmarkStart w:id="4013" w:name="_Toc53182954"/>
      <w:bookmarkStart w:id="4014" w:name="_Toc58865348"/>
      <w:bookmarkStart w:id="4015" w:name="_Toc58866930"/>
      <w:bookmarkStart w:id="4016" w:name="_Toc66717963"/>
      <w:bookmarkStart w:id="4017" w:name="_Toc74930524"/>
      <w:bookmarkStart w:id="4018" w:name="_Toc76544809"/>
      <w:bookmarkStart w:id="4019" w:name="_Toc82539145"/>
      <w:bookmarkStart w:id="4020" w:name="_Hlk530007046"/>
      <w:r w:rsidRPr="006F0B54">
        <w:t>8.2.1.4.2</w:t>
      </w:r>
      <w:r w:rsidRPr="006F0B54">
        <w:tab/>
        <w:t>Procedure</w:t>
      </w:r>
      <w:bookmarkEnd w:id="4009"/>
      <w:bookmarkEnd w:id="4010"/>
      <w:bookmarkEnd w:id="4011"/>
      <w:bookmarkEnd w:id="4012"/>
      <w:bookmarkEnd w:id="4013"/>
      <w:bookmarkEnd w:id="4014"/>
      <w:bookmarkEnd w:id="4015"/>
      <w:bookmarkEnd w:id="4016"/>
      <w:bookmarkEnd w:id="4017"/>
      <w:bookmarkEnd w:id="4018"/>
      <w:bookmarkEnd w:id="4019"/>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4020"/>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4021" w:name="_Toc21101388"/>
      <w:bookmarkStart w:id="4022" w:name="_Toc29810427"/>
      <w:bookmarkStart w:id="4023" w:name="_Toc37273704"/>
      <w:bookmarkStart w:id="4024" w:name="_Toc45885022"/>
      <w:bookmarkStart w:id="4025" w:name="_Toc53182955"/>
      <w:bookmarkStart w:id="4026" w:name="_Toc58865349"/>
      <w:bookmarkStart w:id="4027" w:name="_Toc58866931"/>
      <w:bookmarkStart w:id="4028" w:name="_Toc66717964"/>
      <w:bookmarkStart w:id="4029" w:name="_Toc74930525"/>
      <w:bookmarkStart w:id="4030" w:name="_Toc76544810"/>
      <w:bookmarkStart w:id="4031" w:name="_Toc82539146"/>
      <w:r w:rsidRPr="006F0B54">
        <w:t>8.2.1.5</w:t>
      </w:r>
      <w:r w:rsidRPr="006F0B54">
        <w:tab/>
        <w:t>Test Requirement</w:t>
      </w:r>
      <w:bookmarkEnd w:id="4021"/>
      <w:bookmarkEnd w:id="4022"/>
      <w:bookmarkEnd w:id="4023"/>
      <w:bookmarkEnd w:id="4024"/>
      <w:bookmarkEnd w:id="4025"/>
      <w:bookmarkEnd w:id="4026"/>
      <w:bookmarkEnd w:id="4027"/>
      <w:bookmarkEnd w:id="4028"/>
      <w:bookmarkEnd w:id="4029"/>
      <w:bookmarkEnd w:id="4030"/>
      <w:bookmarkEnd w:id="4031"/>
    </w:p>
    <w:p w14:paraId="37154D71" w14:textId="77777777" w:rsidR="00972FED" w:rsidRPr="006F0B54" w:rsidRDefault="00972FED" w:rsidP="00972FED">
      <w:pPr>
        <w:pStyle w:val="Heading5"/>
        <w:rPr>
          <w:rFonts w:cs="Arial"/>
          <w:i/>
          <w:iCs/>
          <w:szCs w:val="22"/>
          <w:lang w:eastAsia="zh-CN"/>
        </w:rPr>
      </w:pPr>
      <w:bookmarkStart w:id="4032" w:name="_Toc21101389"/>
      <w:bookmarkStart w:id="4033" w:name="_Toc29810428"/>
      <w:bookmarkStart w:id="4034" w:name="_Toc37273705"/>
      <w:bookmarkStart w:id="4035" w:name="_Toc45885023"/>
      <w:bookmarkStart w:id="4036" w:name="_Toc53182956"/>
      <w:bookmarkStart w:id="4037" w:name="_Toc58865350"/>
      <w:bookmarkStart w:id="4038" w:name="_Toc58866932"/>
      <w:bookmarkStart w:id="4039" w:name="_Toc66717965"/>
      <w:bookmarkStart w:id="4040" w:name="_Toc74930526"/>
      <w:bookmarkStart w:id="4041" w:name="_Toc76544811"/>
      <w:bookmarkStart w:id="4042" w:name="_Toc82539147"/>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4032"/>
      <w:bookmarkEnd w:id="4033"/>
      <w:bookmarkEnd w:id="4034"/>
      <w:bookmarkEnd w:id="4035"/>
      <w:bookmarkEnd w:id="4036"/>
      <w:bookmarkEnd w:id="4037"/>
      <w:bookmarkEnd w:id="4038"/>
      <w:bookmarkEnd w:id="4039"/>
      <w:bookmarkEnd w:id="4040"/>
      <w:bookmarkEnd w:id="4041"/>
      <w:bookmarkEnd w:id="4042"/>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4043" w:name="_Toc21101390"/>
      <w:bookmarkStart w:id="4044" w:name="_Toc29810429"/>
      <w:bookmarkStart w:id="4045" w:name="_Toc37273706"/>
      <w:bookmarkStart w:id="4046" w:name="_Toc45885024"/>
      <w:bookmarkStart w:id="4047" w:name="_Toc53182957"/>
      <w:bookmarkStart w:id="4048" w:name="_Toc58865351"/>
      <w:bookmarkStart w:id="4049" w:name="_Toc58866933"/>
      <w:bookmarkStart w:id="4050" w:name="_Toc66717966"/>
      <w:bookmarkStart w:id="4051" w:name="_Toc74930527"/>
      <w:bookmarkStart w:id="4052" w:name="_Toc76544812"/>
      <w:bookmarkStart w:id="4053" w:name="_Toc82539148"/>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4043"/>
      <w:bookmarkEnd w:id="4044"/>
      <w:bookmarkEnd w:id="4045"/>
      <w:bookmarkEnd w:id="4046"/>
      <w:bookmarkEnd w:id="4047"/>
      <w:bookmarkEnd w:id="4048"/>
      <w:bookmarkEnd w:id="4049"/>
      <w:bookmarkEnd w:id="4050"/>
      <w:bookmarkEnd w:id="4051"/>
      <w:bookmarkEnd w:id="4052"/>
      <w:bookmarkEnd w:id="4053"/>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4054" w:name="_Toc21101391"/>
      <w:bookmarkStart w:id="4055" w:name="_Toc29810430"/>
      <w:bookmarkStart w:id="4056" w:name="_Toc37273707"/>
      <w:bookmarkStart w:id="4057" w:name="_Toc45885025"/>
      <w:bookmarkStart w:id="4058" w:name="_Toc53182958"/>
      <w:bookmarkStart w:id="4059" w:name="_Toc58865352"/>
      <w:bookmarkStart w:id="4060" w:name="_Toc58866934"/>
      <w:bookmarkStart w:id="4061" w:name="_Toc66717967"/>
      <w:bookmarkStart w:id="4062" w:name="_Toc74930528"/>
      <w:bookmarkStart w:id="4063" w:name="_Toc76544813"/>
      <w:bookmarkStart w:id="4064" w:name="_Toc82539149"/>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4054"/>
      <w:bookmarkEnd w:id="4055"/>
      <w:bookmarkEnd w:id="4056"/>
      <w:bookmarkEnd w:id="4057"/>
      <w:bookmarkEnd w:id="4058"/>
      <w:bookmarkEnd w:id="4059"/>
      <w:bookmarkEnd w:id="4060"/>
      <w:bookmarkEnd w:id="4061"/>
      <w:bookmarkEnd w:id="4062"/>
      <w:bookmarkEnd w:id="4063"/>
      <w:bookmarkEnd w:id="4064"/>
    </w:p>
    <w:p w14:paraId="3AA73AC8" w14:textId="77777777" w:rsidR="00972FED" w:rsidRPr="006F0B54" w:rsidRDefault="00972FED" w:rsidP="00972FED">
      <w:pPr>
        <w:pStyle w:val="Heading4"/>
      </w:pPr>
      <w:bookmarkStart w:id="4065" w:name="_Toc21101392"/>
      <w:bookmarkStart w:id="4066" w:name="_Toc29810431"/>
      <w:bookmarkStart w:id="4067" w:name="_Toc37273708"/>
      <w:bookmarkStart w:id="4068" w:name="_Toc45885026"/>
      <w:bookmarkStart w:id="4069" w:name="_Toc53182959"/>
      <w:bookmarkStart w:id="4070" w:name="_Toc58865353"/>
      <w:bookmarkStart w:id="4071" w:name="_Toc58866935"/>
      <w:bookmarkStart w:id="4072" w:name="_Toc66717968"/>
      <w:bookmarkStart w:id="4073" w:name="_Toc74930529"/>
      <w:bookmarkStart w:id="4074" w:name="_Toc76544814"/>
      <w:bookmarkStart w:id="4075" w:name="_Toc82539150"/>
      <w:r w:rsidRPr="006F0B54">
        <w:t>8.2.</w:t>
      </w:r>
      <w:r w:rsidRPr="006F0B54">
        <w:rPr>
          <w:rFonts w:hint="eastAsia"/>
        </w:rPr>
        <w:t>2.1</w:t>
      </w:r>
      <w:r w:rsidRPr="006F0B54">
        <w:tab/>
        <w:t>Definition and applicability</w:t>
      </w:r>
      <w:bookmarkEnd w:id="4065"/>
      <w:bookmarkEnd w:id="4066"/>
      <w:bookmarkEnd w:id="4067"/>
      <w:bookmarkEnd w:id="4068"/>
      <w:bookmarkEnd w:id="4069"/>
      <w:bookmarkEnd w:id="4070"/>
      <w:bookmarkEnd w:id="4071"/>
      <w:bookmarkEnd w:id="4072"/>
      <w:bookmarkEnd w:id="4073"/>
      <w:bookmarkEnd w:id="4074"/>
      <w:bookmarkEnd w:id="4075"/>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4076" w:name="_Toc21101393"/>
      <w:bookmarkStart w:id="4077" w:name="_Toc29810432"/>
      <w:bookmarkStart w:id="4078" w:name="_Toc37273709"/>
      <w:bookmarkStart w:id="4079" w:name="_Toc45885027"/>
      <w:bookmarkStart w:id="4080" w:name="_Toc53182960"/>
      <w:bookmarkStart w:id="4081" w:name="_Toc58865354"/>
      <w:bookmarkStart w:id="4082" w:name="_Toc58866936"/>
      <w:bookmarkStart w:id="4083" w:name="_Toc66717969"/>
      <w:bookmarkStart w:id="4084" w:name="_Toc74930530"/>
      <w:bookmarkStart w:id="4085" w:name="_Toc76544815"/>
      <w:bookmarkStart w:id="4086" w:name="_Toc82539151"/>
      <w:r w:rsidRPr="006F0B54">
        <w:t>8.2.</w:t>
      </w:r>
      <w:r w:rsidRPr="006F0B54">
        <w:rPr>
          <w:rFonts w:hint="eastAsia"/>
        </w:rPr>
        <w:t>2.</w:t>
      </w:r>
      <w:r w:rsidRPr="006F0B54">
        <w:t>2</w:t>
      </w:r>
      <w:r w:rsidRPr="006F0B54">
        <w:tab/>
        <w:t>Minimum Requirement</w:t>
      </w:r>
      <w:bookmarkEnd w:id="4076"/>
      <w:bookmarkEnd w:id="4077"/>
      <w:bookmarkEnd w:id="4078"/>
      <w:bookmarkEnd w:id="4079"/>
      <w:bookmarkEnd w:id="4080"/>
      <w:bookmarkEnd w:id="4081"/>
      <w:bookmarkEnd w:id="4082"/>
      <w:bookmarkEnd w:id="4083"/>
      <w:bookmarkEnd w:id="4084"/>
      <w:bookmarkEnd w:id="4085"/>
      <w:bookmarkEnd w:id="4086"/>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4087" w:name="_Toc21101394"/>
      <w:bookmarkStart w:id="4088" w:name="_Toc29810433"/>
      <w:bookmarkStart w:id="4089" w:name="_Toc37273710"/>
      <w:bookmarkStart w:id="4090" w:name="_Toc45885028"/>
      <w:bookmarkStart w:id="4091" w:name="_Toc53182961"/>
      <w:bookmarkStart w:id="4092" w:name="_Toc58865355"/>
      <w:bookmarkStart w:id="4093" w:name="_Toc58866937"/>
      <w:bookmarkStart w:id="4094" w:name="_Toc66717970"/>
      <w:bookmarkStart w:id="4095" w:name="_Toc74930531"/>
      <w:bookmarkStart w:id="4096" w:name="_Toc76544816"/>
      <w:bookmarkStart w:id="4097" w:name="_Toc82539152"/>
      <w:r w:rsidRPr="006F0B54">
        <w:t>8.2.</w:t>
      </w:r>
      <w:r w:rsidRPr="006F0B54">
        <w:rPr>
          <w:rFonts w:hint="eastAsia"/>
        </w:rPr>
        <w:t>2.</w:t>
      </w:r>
      <w:r w:rsidRPr="006F0B54">
        <w:t>3</w:t>
      </w:r>
      <w:r w:rsidRPr="006F0B54">
        <w:tab/>
        <w:t>Test Purpose</w:t>
      </w:r>
      <w:bookmarkEnd w:id="4087"/>
      <w:bookmarkEnd w:id="4088"/>
      <w:bookmarkEnd w:id="4089"/>
      <w:bookmarkEnd w:id="4090"/>
      <w:bookmarkEnd w:id="4091"/>
      <w:bookmarkEnd w:id="4092"/>
      <w:bookmarkEnd w:id="4093"/>
      <w:bookmarkEnd w:id="4094"/>
      <w:bookmarkEnd w:id="4095"/>
      <w:bookmarkEnd w:id="4096"/>
      <w:bookmarkEnd w:id="4097"/>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4098" w:name="_Toc21101395"/>
      <w:bookmarkStart w:id="4099" w:name="_Toc29810434"/>
      <w:bookmarkStart w:id="4100" w:name="_Toc37273711"/>
      <w:bookmarkStart w:id="4101" w:name="_Toc45885029"/>
      <w:bookmarkStart w:id="4102" w:name="_Toc53182962"/>
      <w:bookmarkStart w:id="4103" w:name="_Toc58865356"/>
      <w:bookmarkStart w:id="4104" w:name="_Toc58866938"/>
      <w:bookmarkStart w:id="4105" w:name="_Toc66717971"/>
      <w:bookmarkStart w:id="4106" w:name="_Toc74930532"/>
      <w:bookmarkStart w:id="4107" w:name="_Toc76544817"/>
      <w:bookmarkStart w:id="4108" w:name="_Toc82539153"/>
      <w:r w:rsidRPr="006F0B54">
        <w:t>8.2.</w:t>
      </w:r>
      <w:r w:rsidRPr="006F0B54">
        <w:rPr>
          <w:rFonts w:hint="eastAsia"/>
        </w:rPr>
        <w:t>2.</w:t>
      </w:r>
      <w:r w:rsidRPr="006F0B54">
        <w:t>4</w:t>
      </w:r>
      <w:r w:rsidRPr="006F0B54">
        <w:tab/>
        <w:t>Method of test</w:t>
      </w:r>
      <w:bookmarkEnd w:id="4098"/>
      <w:bookmarkEnd w:id="4099"/>
      <w:bookmarkEnd w:id="4100"/>
      <w:bookmarkEnd w:id="4101"/>
      <w:bookmarkEnd w:id="4102"/>
      <w:bookmarkEnd w:id="4103"/>
      <w:bookmarkEnd w:id="4104"/>
      <w:bookmarkEnd w:id="4105"/>
      <w:bookmarkEnd w:id="4106"/>
      <w:bookmarkEnd w:id="4107"/>
      <w:bookmarkEnd w:id="4108"/>
    </w:p>
    <w:p w14:paraId="0E881E6E" w14:textId="77777777" w:rsidR="00972FED" w:rsidRPr="006F0B54" w:rsidRDefault="00972FED" w:rsidP="00972FED">
      <w:pPr>
        <w:pStyle w:val="Heading5"/>
      </w:pPr>
      <w:bookmarkStart w:id="4109" w:name="_Toc13082240"/>
      <w:bookmarkStart w:id="4110" w:name="_Toc29810435"/>
      <w:bookmarkStart w:id="4111" w:name="_Toc37273712"/>
      <w:bookmarkStart w:id="4112" w:name="_Toc45885030"/>
      <w:bookmarkStart w:id="4113" w:name="_Toc53182963"/>
      <w:bookmarkStart w:id="4114" w:name="_Toc58865357"/>
      <w:bookmarkStart w:id="4115" w:name="_Toc58866939"/>
      <w:bookmarkStart w:id="4116" w:name="_Toc66717972"/>
      <w:bookmarkStart w:id="4117" w:name="_Toc74930533"/>
      <w:bookmarkStart w:id="4118" w:name="_Toc76544818"/>
      <w:bookmarkStart w:id="4119" w:name="_Toc82539154"/>
      <w:bookmarkStart w:id="4120" w:name="_Toc21101397"/>
      <w:r w:rsidRPr="006F0B54">
        <w:t>8.2.2.4.1</w:t>
      </w:r>
      <w:r w:rsidRPr="006F0B54">
        <w:rPr>
          <w:rFonts w:hint="eastAsia"/>
        </w:rPr>
        <w:tab/>
      </w:r>
      <w:r w:rsidRPr="006F0B54">
        <w:t>Initial Conditions</w:t>
      </w:r>
      <w:bookmarkEnd w:id="4109"/>
      <w:bookmarkEnd w:id="4110"/>
      <w:bookmarkEnd w:id="4111"/>
      <w:bookmarkEnd w:id="4112"/>
      <w:bookmarkEnd w:id="4113"/>
      <w:bookmarkEnd w:id="4114"/>
      <w:bookmarkEnd w:id="4115"/>
      <w:bookmarkEnd w:id="4116"/>
      <w:bookmarkEnd w:id="4117"/>
      <w:bookmarkEnd w:id="4118"/>
      <w:bookmarkEnd w:id="411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4121" w:name="_Toc13082241"/>
      <w:bookmarkStart w:id="4122" w:name="_Toc29810436"/>
      <w:bookmarkStart w:id="4123" w:name="_Toc37273713"/>
      <w:bookmarkStart w:id="4124" w:name="_Toc45885031"/>
      <w:bookmarkStart w:id="4125" w:name="_Toc53182964"/>
      <w:bookmarkStart w:id="4126" w:name="_Toc58865358"/>
      <w:bookmarkStart w:id="4127" w:name="_Toc58866940"/>
      <w:bookmarkStart w:id="4128" w:name="_Toc66717973"/>
      <w:bookmarkStart w:id="4129" w:name="_Toc74930534"/>
      <w:bookmarkStart w:id="4130" w:name="_Toc76544819"/>
      <w:bookmarkStart w:id="4131" w:name="_Toc82539155"/>
      <w:bookmarkEnd w:id="4120"/>
      <w:r w:rsidRPr="006F0B54">
        <w:t>8.2.</w:t>
      </w:r>
      <w:r w:rsidRPr="006F0B54">
        <w:rPr>
          <w:rFonts w:hint="eastAsia"/>
        </w:rPr>
        <w:t>2.</w:t>
      </w:r>
      <w:r w:rsidRPr="006F0B54">
        <w:t>4.2</w:t>
      </w:r>
      <w:r w:rsidRPr="006F0B54">
        <w:tab/>
        <w:t>Procedure</w:t>
      </w:r>
      <w:bookmarkEnd w:id="4121"/>
      <w:bookmarkEnd w:id="4122"/>
      <w:bookmarkEnd w:id="4123"/>
      <w:bookmarkEnd w:id="4124"/>
      <w:bookmarkEnd w:id="4125"/>
      <w:bookmarkEnd w:id="4126"/>
      <w:bookmarkEnd w:id="4127"/>
      <w:bookmarkEnd w:id="4128"/>
      <w:bookmarkEnd w:id="4129"/>
      <w:bookmarkEnd w:id="4130"/>
      <w:bookmarkEnd w:id="4131"/>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4132" w:name="_Toc21101398"/>
      <w:bookmarkStart w:id="4133" w:name="_Toc29810437"/>
      <w:bookmarkStart w:id="4134" w:name="_Toc37273714"/>
      <w:bookmarkStart w:id="4135" w:name="_Toc45885032"/>
      <w:bookmarkStart w:id="4136" w:name="_Toc53182965"/>
      <w:bookmarkStart w:id="4137" w:name="_Toc58865359"/>
      <w:bookmarkStart w:id="4138" w:name="_Toc58866941"/>
      <w:bookmarkStart w:id="4139" w:name="_Toc66717974"/>
      <w:bookmarkStart w:id="4140" w:name="_Toc74930535"/>
      <w:bookmarkStart w:id="4141" w:name="_Toc76544820"/>
      <w:bookmarkStart w:id="4142" w:name="_Toc82539156"/>
      <w:r w:rsidRPr="006F0B54">
        <w:t>8.2.</w:t>
      </w:r>
      <w:r w:rsidRPr="006F0B54">
        <w:rPr>
          <w:rFonts w:hint="eastAsia"/>
        </w:rPr>
        <w:t>2.</w:t>
      </w:r>
      <w:r w:rsidRPr="006F0B54">
        <w:t>5</w:t>
      </w:r>
      <w:r w:rsidRPr="006F0B54">
        <w:tab/>
        <w:t>Test Requirement</w:t>
      </w:r>
      <w:bookmarkEnd w:id="4132"/>
      <w:bookmarkEnd w:id="4133"/>
      <w:bookmarkEnd w:id="4134"/>
      <w:bookmarkEnd w:id="4135"/>
      <w:bookmarkEnd w:id="4136"/>
      <w:bookmarkEnd w:id="4137"/>
      <w:bookmarkEnd w:id="4138"/>
      <w:bookmarkEnd w:id="4139"/>
      <w:bookmarkEnd w:id="4140"/>
      <w:bookmarkEnd w:id="4141"/>
      <w:bookmarkEnd w:id="4142"/>
    </w:p>
    <w:p w14:paraId="6A999EFA" w14:textId="77777777" w:rsidR="00972FED" w:rsidRPr="006F0B54" w:rsidRDefault="00972FED" w:rsidP="00972FED">
      <w:pPr>
        <w:pStyle w:val="Heading5"/>
        <w:rPr>
          <w:rFonts w:cs="Arial"/>
          <w:i/>
          <w:iCs/>
          <w:szCs w:val="22"/>
          <w:lang w:eastAsia="zh-CN"/>
        </w:rPr>
      </w:pPr>
      <w:bookmarkStart w:id="4143" w:name="_Toc21101399"/>
      <w:bookmarkStart w:id="4144" w:name="_Toc29810438"/>
      <w:bookmarkStart w:id="4145" w:name="_Toc37273715"/>
      <w:bookmarkStart w:id="4146" w:name="_Toc45885033"/>
      <w:bookmarkStart w:id="4147" w:name="_Toc53182966"/>
      <w:bookmarkStart w:id="4148" w:name="_Toc58865360"/>
      <w:bookmarkStart w:id="4149" w:name="_Toc58866942"/>
      <w:bookmarkStart w:id="4150" w:name="_Toc66717975"/>
      <w:bookmarkStart w:id="4151" w:name="_Toc74930536"/>
      <w:bookmarkStart w:id="4152" w:name="_Toc76544821"/>
      <w:bookmarkStart w:id="4153" w:name="_Toc82539157"/>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143"/>
      <w:bookmarkEnd w:id="4144"/>
      <w:bookmarkEnd w:id="4145"/>
      <w:bookmarkEnd w:id="4146"/>
      <w:bookmarkEnd w:id="4147"/>
      <w:bookmarkEnd w:id="4148"/>
      <w:bookmarkEnd w:id="4149"/>
      <w:bookmarkEnd w:id="4150"/>
      <w:bookmarkEnd w:id="4151"/>
      <w:bookmarkEnd w:id="4152"/>
      <w:bookmarkEnd w:id="4153"/>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4154" w:name="_Toc21101400"/>
      <w:bookmarkStart w:id="4155" w:name="_Toc29810439"/>
      <w:bookmarkStart w:id="4156" w:name="_Toc37273716"/>
      <w:bookmarkStart w:id="4157" w:name="_Toc45885034"/>
      <w:bookmarkStart w:id="4158" w:name="_Toc53182967"/>
      <w:bookmarkStart w:id="4159" w:name="_Toc58865361"/>
      <w:bookmarkStart w:id="4160" w:name="_Toc58866943"/>
      <w:bookmarkStart w:id="4161" w:name="_Toc66717976"/>
      <w:bookmarkStart w:id="4162" w:name="_Toc74930537"/>
      <w:bookmarkStart w:id="4163" w:name="_Toc76544822"/>
      <w:bookmarkStart w:id="4164" w:name="_Toc82539158"/>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154"/>
      <w:bookmarkEnd w:id="4155"/>
      <w:bookmarkEnd w:id="4156"/>
      <w:bookmarkEnd w:id="4157"/>
      <w:bookmarkEnd w:id="4158"/>
      <w:bookmarkEnd w:id="4159"/>
      <w:bookmarkEnd w:id="4160"/>
      <w:bookmarkEnd w:id="4161"/>
      <w:bookmarkEnd w:id="4162"/>
      <w:bookmarkEnd w:id="4163"/>
      <w:bookmarkEnd w:id="4164"/>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4165" w:name="_Toc21101401"/>
      <w:bookmarkStart w:id="4166" w:name="_Toc29810440"/>
      <w:bookmarkStart w:id="4167" w:name="_Toc37273717"/>
      <w:bookmarkStart w:id="4168" w:name="_Toc45885035"/>
      <w:bookmarkStart w:id="4169" w:name="_Toc53182968"/>
      <w:bookmarkStart w:id="4170" w:name="_Toc58865362"/>
      <w:bookmarkStart w:id="4171" w:name="_Toc58866944"/>
      <w:bookmarkStart w:id="4172" w:name="_Toc66717977"/>
      <w:bookmarkStart w:id="4173" w:name="_Toc74930538"/>
      <w:bookmarkStart w:id="4174" w:name="_Toc76544823"/>
      <w:bookmarkStart w:id="4175" w:name="_Toc82539159"/>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4165"/>
      <w:bookmarkEnd w:id="4166"/>
      <w:bookmarkEnd w:id="4167"/>
      <w:bookmarkEnd w:id="4168"/>
      <w:bookmarkEnd w:id="4169"/>
      <w:bookmarkEnd w:id="4170"/>
      <w:bookmarkEnd w:id="4171"/>
      <w:bookmarkEnd w:id="4172"/>
      <w:bookmarkEnd w:id="4173"/>
      <w:bookmarkEnd w:id="4174"/>
      <w:bookmarkEnd w:id="4175"/>
    </w:p>
    <w:p w14:paraId="70397ED3" w14:textId="77777777" w:rsidR="00972FED" w:rsidRPr="006F0B54" w:rsidRDefault="00972FED" w:rsidP="00972FED">
      <w:pPr>
        <w:pStyle w:val="Heading4"/>
      </w:pPr>
      <w:bookmarkStart w:id="4176" w:name="_Toc21101402"/>
      <w:bookmarkStart w:id="4177" w:name="_Toc29810441"/>
      <w:bookmarkStart w:id="4178" w:name="_Toc37273718"/>
      <w:bookmarkStart w:id="4179" w:name="_Toc45885036"/>
      <w:bookmarkStart w:id="4180" w:name="_Toc53182969"/>
      <w:bookmarkStart w:id="4181" w:name="_Toc58865363"/>
      <w:bookmarkStart w:id="4182" w:name="_Toc58866945"/>
      <w:bookmarkStart w:id="4183" w:name="_Toc66717978"/>
      <w:bookmarkStart w:id="4184" w:name="_Toc74930539"/>
      <w:bookmarkStart w:id="4185" w:name="_Toc76544824"/>
      <w:bookmarkStart w:id="4186" w:name="_Toc82539160"/>
      <w:r w:rsidRPr="006F0B54">
        <w:t>8.2.</w:t>
      </w:r>
      <w:r w:rsidRPr="006F0B54">
        <w:rPr>
          <w:rFonts w:hint="eastAsia"/>
        </w:rPr>
        <w:t>3.1</w:t>
      </w:r>
      <w:r w:rsidRPr="006F0B54">
        <w:tab/>
        <w:t>Definition and applicability</w:t>
      </w:r>
      <w:bookmarkEnd w:id="4176"/>
      <w:bookmarkEnd w:id="4177"/>
      <w:bookmarkEnd w:id="4178"/>
      <w:bookmarkEnd w:id="4179"/>
      <w:bookmarkEnd w:id="4180"/>
      <w:bookmarkEnd w:id="4181"/>
      <w:bookmarkEnd w:id="4182"/>
      <w:bookmarkEnd w:id="4183"/>
      <w:bookmarkEnd w:id="4184"/>
      <w:bookmarkEnd w:id="4185"/>
      <w:bookmarkEnd w:id="4186"/>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4187" w:name="_Toc21101403"/>
      <w:bookmarkStart w:id="4188" w:name="_Toc29810442"/>
      <w:bookmarkStart w:id="4189" w:name="_Toc37273719"/>
      <w:bookmarkStart w:id="4190" w:name="_Toc45885037"/>
      <w:bookmarkStart w:id="4191" w:name="_Toc53182970"/>
      <w:bookmarkStart w:id="4192" w:name="_Toc58865364"/>
      <w:bookmarkStart w:id="4193" w:name="_Toc58866946"/>
      <w:bookmarkStart w:id="4194" w:name="_Toc66717979"/>
      <w:bookmarkStart w:id="4195" w:name="_Toc74930540"/>
      <w:bookmarkStart w:id="4196" w:name="_Toc76544825"/>
      <w:bookmarkStart w:id="4197" w:name="_Toc82539161"/>
      <w:r w:rsidRPr="006F0B54">
        <w:t>8.2.</w:t>
      </w:r>
      <w:r w:rsidRPr="006F0B54">
        <w:rPr>
          <w:rFonts w:hint="eastAsia"/>
        </w:rPr>
        <w:t>3.</w:t>
      </w:r>
      <w:r w:rsidRPr="006F0B54">
        <w:t>2</w:t>
      </w:r>
      <w:r w:rsidRPr="006F0B54">
        <w:tab/>
        <w:t>Minimum Requirement</w:t>
      </w:r>
      <w:bookmarkEnd w:id="4187"/>
      <w:bookmarkEnd w:id="4188"/>
      <w:bookmarkEnd w:id="4189"/>
      <w:bookmarkEnd w:id="4190"/>
      <w:bookmarkEnd w:id="4191"/>
      <w:bookmarkEnd w:id="4192"/>
      <w:bookmarkEnd w:id="4193"/>
      <w:bookmarkEnd w:id="4194"/>
      <w:bookmarkEnd w:id="4195"/>
      <w:bookmarkEnd w:id="4196"/>
      <w:bookmarkEnd w:id="4197"/>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4198" w:name="_Toc21101404"/>
      <w:bookmarkStart w:id="4199" w:name="_Toc29810443"/>
      <w:bookmarkStart w:id="4200" w:name="_Toc37273720"/>
      <w:bookmarkStart w:id="4201" w:name="_Toc45885038"/>
      <w:bookmarkStart w:id="4202" w:name="_Toc53182971"/>
      <w:bookmarkStart w:id="4203" w:name="_Toc58865365"/>
      <w:bookmarkStart w:id="4204" w:name="_Toc58866947"/>
      <w:bookmarkStart w:id="4205" w:name="_Toc66717980"/>
      <w:bookmarkStart w:id="4206" w:name="_Toc74930541"/>
      <w:bookmarkStart w:id="4207" w:name="_Toc76544826"/>
      <w:bookmarkStart w:id="4208" w:name="_Toc82539162"/>
      <w:r w:rsidRPr="006F0B54">
        <w:t>8.2.</w:t>
      </w:r>
      <w:r w:rsidRPr="006F0B54">
        <w:rPr>
          <w:rFonts w:hint="eastAsia"/>
        </w:rPr>
        <w:t>3.</w:t>
      </w:r>
      <w:r w:rsidRPr="006F0B54">
        <w:t>3</w:t>
      </w:r>
      <w:r w:rsidRPr="006F0B54">
        <w:tab/>
        <w:t>Test purpose</w:t>
      </w:r>
      <w:bookmarkEnd w:id="4198"/>
      <w:bookmarkEnd w:id="4199"/>
      <w:bookmarkEnd w:id="4200"/>
      <w:bookmarkEnd w:id="4201"/>
      <w:bookmarkEnd w:id="4202"/>
      <w:bookmarkEnd w:id="4203"/>
      <w:bookmarkEnd w:id="4204"/>
      <w:bookmarkEnd w:id="4205"/>
      <w:bookmarkEnd w:id="4206"/>
      <w:bookmarkEnd w:id="4207"/>
      <w:bookmarkEnd w:id="4208"/>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4209" w:name="_Toc21101405"/>
      <w:bookmarkStart w:id="4210" w:name="_Toc29810444"/>
      <w:bookmarkStart w:id="4211" w:name="_Toc37273721"/>
      <w:bookmarkStart w:id="4212" w:name="_Toc45885039"/>
      <w:bookmarkStart w:id="4213" w:name="_Toc53182972"/>
      <w:bookmarkStart w:id="4214" w:name="_Toc58865366"/>
      <w:bookmarkStart w:id="4215" w:name="_Toc58866948"/>
      <w:bookmarkStart w:id="4216" w:name="_Toc66717981"/>
      <w:bookmarkStart w:id="4217" w:name="_Toc74930542"/>
      <w:bookmarkStart w:id="4218" w:name="_Toc76544827"/>
      <w:bookmarkStart w:id="4219" w:name="_Toc82539163"/>
      <w:r w:rsidRPr="006F0B54">
        <w:t>8.2.</w:t>
      </w:r>
      <w:r w:rsidRPr="006F0B54">
        <w:rPr>
          <w:rFonts w:hint="eastAsia"/>
        </w:rPr>
        <w:t>3.</w:t>
      </w:r>
      <w:r w:rsidRPr="006F0B54">
        <w:t>4</w:t>
      </w:r>
      <w:r w:rsidRPr="006F0B54">
        <w:tab/>
        <w:t>Method of test</w:t>
      </w:r>
      <w:bookmarkEnd w:id="4209"/>
      <w:bookmarkEnd w:id="4210"/>
      <w:bookmarkEnd w:id="4211"/>
      <w:bookmarkEnd w:id="4212"/>
      <w:bookmarkEnd w:id="4213"/>
      <w:bookmarkEnd w:id="4214"/>
      <w:bookmarkEnd w:id="4215"/>
      <w:bookmarkEnd w:id="4216"/>
      <w:bookmarkEnd w:id="4217"/>
      <w:bookmarkEnd w:id="4218"/>
      <w:bookmarkEnd w:id="4219"/>
    </w:p>
    <w:p w14:paraId="749021AA" w14:textId="77777777" w:rsidR="00972FED" w:rsidRPr="006F0B54" w:rsidRDefault="00972FED" w:rsidP="00972FED">
      <w:pPr>
        <w:pStyle w:val="Heading5"/>
      </w:pPr>
      <w:bookmarkStart w:id="4220" w:name="_Toc21101406"/>
      <w:bookmarkStart w:id="4221" w:name="_Toc29810445"/>
      <w:bookmarkStart w:id="4222" w:name="_Toc37273722"/>
      <w:bookmarkStart w:id="4223" w:name="_Toc45885040"/>
      <w:bookmarkStart w:id="4224" w:name="_Toc53182973"/>
      <w:bookmarkStart w:id="4225" w:name="_Toc58865367"/>
      <w:bookmarkStart w:id="4226" w:name="_Toc58866949"/>
      <w:bookmarkStart w:id="4227" w:name="_Toc66717982"/>
      <w:bookmarkStart w:id="4228" w:name="_Toc74930543"/>
      <w:bookmarkStart w:id="4229" w:name="_Toc76544828"/>
      <w:bookmarkStart w:id="4230" w:name="_Toc82539164"/>
      <w:r w:rsidRPr="006F0B54">
        <w:t>8.2.</w:t>
      </w:r>
      <w:r w:rsidRPr="006F0B54">
        <w:rPr>
          <w:rFonts w:hint="eastAsia"/>
        </w:rPr>
        <w:t>3</w:t>
      </w:r>
      <w:r w:rsidRPr="006F0B54">
        <w:t>.4.1</w:t>
      </w:r>
      <w:r w:rsidRPr="006F0B54">
        <w:rPr>
          <w:rFonts w:hint="eastAsia"/>
        </w:rPr>
        <w:tab/>
      </w:r>
      <w:r w:rsidRPr="006F0B54">
        <w:t>Initial conditions</w:t>
      </w:r>
      <w:bookmarkEnd w:id="4220"/>
      <w:bookmarkEnd w:id="4221"/>
      <w:bookmarkEnd w:id="4222"/>
      <w:bookmarkEnd w:id="4223"/>
      <w:bookmarkEnd w:id="4224"/>
      <w:bookmarkEnd w:id="4225"/>
      <w:bookmarkEnd w:id="4226"/>
      <w:bookmarkEnd w:id="4227"/>
      <w:bookmarkEnd w:id="4228"/>
      <w:bookmarkEnd w:id="4229"/>
      <w:bookmarkEnd w:id="423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423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4232" w:name="_Toc29810446"/>
      <w:bookmarkStart w:id="4233" w:name="_Toc37273723"/>
      <w:bookmarkStart w:id="4234" w:name="_Toc45885041"/>
      <w:bookmarkStart w:id="4235" w:name="_Toc53182974"/>
      <w:bookmarkStart w:id="4236" w:name="_Toc58865368"/>
      <w:bookmarkStart w:id="4237" w:name="_Toc58866950"/>
      <w:bookmarkStart w:id="4238" w:name="_Toc66717983"/>
      <w:bookmarkStart w:id="4239" w:name="_Toc74930544"/>
      <w:bookmarkStart w:id="4240" w:name="_Toc76544829"/>
      <w:bookmarkStart w:id="4241" w:name="_Toc82539165"/>
      <w:r w:rsidRPr="006F0B54">
        <w:t>8.2.</w:t>
      </w:r>
      <w:r w:rsidRPr="006F0B54">
        <w:rPr>
          <w:rFonts w:hint="eastAsia"/>
        </w:rPr>
        <w:t>3.</w:t>
      </w:r>
      <w:r w:rsidRPr="006F0B54">
        <w:t>4.2</w:t>
      </w:r>
      <w:r w:rsidRPr="006F0B54">
        <w:tab/>
        <w:t>Procedure</w:t>
      </w:r>
      <w:bookmarkEnd w:id="4231"/>
      <w:bookmarkEnd w:id="4232"/>
      <w:bookmarkEnd w:id="4233"/>
      <w:bookmarkEnd w:id="4234"/>
      <w:bookmarkEnd w:id="4235"/>
      <w:bookmarkEnd w:id="4236"/>
      <w:bookmarkEnd w:id="4237"/>
      <w:bookmarkEnd w:id="4238"/>
      <w:bookmarkEnd w:id="4239"/>
      <w:bookmarkEnd w:id="4240"/>
      <w:bookmarkEnd w:id="4241"/>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4242" w:name="_Toc21101408"/>
      <w:bookmarkStart w:id="4243"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4244" w:name="_Toc37273724"/>
      <w:bookmarkStart w:id="4245" w:name="_Toc45885042"/>
      <w:bookmarkStart w:id="4246" w:name="_Toc53182975"/>
      <w:bookmarkStart w:id="4247" w:name="_Toc58865369"/>
      <w:bookmarkStart w:id="4248" w:name="_Toc58866951"/>
      <w:bookmarkStart w:id="4249" w:name="_Toc66717984"/>
      <w:bookmarkStart w:id="4250" w:name="_Toc74930545"/>
      <w:bookmarkStart w:id="4251" w:name="_Toc76544830"/>
      <w:bookmarkStart w:id="4252" w:name="_Toc82539166"/>
      <w:r w:rsidRPr="006F0B54">
        <w:t>8.2.</w:t>
      </w:r>
      <w:r w:rsidRPr="006F0B54">
        <w:rPr>
          <w:rFonts w:hint="eastAsia"/>
        </w:rPr>
        <w:t>3.</w:t>
      </w:r>
      <w:r w:rsidRPr="006F0B54">
        <w:t>5</w:t>
      </w:r>
      <w:r w:rsidRPr="006F0B54">
        <w:tab/>
        <w:t>Test Requirement</w:t>
      </w:r>
      <w:bookmarkEnd w:id="4242"/>
      <w:bookmarkEnd w:id="4243"/>
      <w:bookmarkEnd w:id="4244"/>
      <w:bookmarkEnd w:id="4245"/>
      <w:bookmarkEnd w:id="4246"/>
      <w:bookmarkEnd w:id="4247"/>
      <w:bookmarkEnd w:id="4248"/>
      <w:bookmarkEnd w:id="4249"/>
      <w:bookmarkEnd w:id="4250"/>
      <w:bookmarkEnd w:id="4251"/>
      <w:bookmarkEnd w:id="4252"/>
    </w:p>
    <w:p w14:paraId="336BECC7" w14:textId="77777777" w:rsidR="00972FED" w:rsidRPr="006F0B54" w:rsidRDefault="00972FED" w:rsidP="00972FED">
      <w:pPr>
        <w:pStyle w:val="Heading5"/>
      </w:pPr>
      <w:bookmarkStart w:id="4253" w:name="_Toc21101409"/>
      <w:bookmarkStart w:id="4254" w:name="_Toc29810448"/>
      <w:bookmarkStart w:id="4255" w:name="_Toc37273725"/>
      <w:bookmarkStart w:id="4256" w:name="_Toc45885043"/>
      <w:bookmarkStart w:id="4257" w:name="_Toc53182976"/>
      <w:bookmarkStart w:id="4258" w:name="_Toc58865370"/>
      <w:bookmarkStart w:id="4259" w:name="_Toc58866952"/>
      <w:bookmarkStart w:id="4260" w:name="_Toc66717985"/>
      <w:bookmarkStart w:id="4261" w:name="_Toc74930546"/>
      <w:bookmarkStart w:id="4262" w:name="_Toc76544831"/>
      <w:bookmarkStart w:id="4263" w:name="_Toc82539167"/>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4253"/>
      <w:bookmarkEnd w:id="4254"/>
      <w:bookmarkEnd w:id="4255"/>
      <w:bookmarkEnd w:id="4256"/>
      <w:bookmarkEnd w:id="4257"/>
      <w:bookmarkEnd w:id="4258"/>
      <w:bookmarkEnd w:id="4259"/>
      <w:bookmarkEnd w:id="4260"/>
      <w:bookmarkEnd w:id="4261"/>
      <w:bookmarkEnd w:id="4262"/>
      <w:bookmarkEnd w:id="4263"/>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4264" w:name="_Toc21101410"/>
      <w:bookmarkStart w:id="4265" w:name="_Toc29810449"/>
      <w:bookmarkStart w:id="4266" w:name="_Toc37273726"/>
      <w:bookmarkStart w:id="4267" w:name="_Toc45885044"/>
      <w:bookmarkStart w:id="4268" w:name="_Toc53182977"/>
      <w:bookmarkStart w:id="4269" w:name="_Toc58865371"/>
      <w:bookmarkStart w:id="4270" w:name="_Toc58866953"/>
      <w:bookmarkStart w:id="4271" w:name="_Toc66717986"/>
      <w:bookmarkStart w:id="4272" w:name="_Toc74930547"/>
      <w:bookmarkStart w:id="4273" w:name="_Toc76544832"/>
      <w:bookmarkStart w:id="4274" w:name="_Toc82539168"/>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4264"/>
      <w:bookmarkEnd w:id="4265"/>
      <w:bookmarkEnd w:id="4266"/>
      <w:bookmarkEnd w:id="4267"/>
      <w:bookmarkEnd w:id="4268"/>
      <w:bookmarkEnd w:id="4269"/>
      <w:bookmarkEnd w:id="4270"/>
      <w:bookmarkEnd w:id="4271"/>
      <w:bookmarkEnd w:id="4272"/>
      <w:bookmarkEnd w:id="4273"/>
      <w:bookmarkEnd w:id="4274"/>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4275" w:name="_Toc21101411"/>
      <w:bookmarkStart w:id="4276" w:name="_Toc29810450"/>
      <w:bookmarkStart w:id="4277" w:name="_Toc37273727"/>
      <w:bookmarkStart w:id="4278" w:name="_Toc45885045"/>
      <w:bookmarkStart w:id="4279" w:name="_Toc53182978"/>
      <w:bookmarkStart w:id="4280" w:name="_Toc58865372"/>
      <w:bookmarkStart w:id="4281" w:name="_Toc58866954"/>
      <w:bookmarkStart w:id="4282" w:name="_Toc66717987"/>
      <w:bookmarkStart w:id="4283" w:name="_Toc74930548"/>
      <w:bookmarkStart w:id="4284" w:name="_Toc76544833"/>
      <w:bookmarkStart w:id="4285" w:name="_Toc82539169"/>
      <w:r w:rsidRPr="006F0B54">
        <w:t>8.3</w:t>
      </w:r>
      <w:r w:rsidRPr="006F0B54">
        <w:tab/>
        <w:t>OTA performance requirements for PUCCH</w:t>
      </w:r>
      <w:bookmarkEnd w:id="4275"/>
      <w:bookmarkEnd w:id="4276"/>
      <w:bookmarkEnd w:id="4277"/>
      <w:bookmarkEnd w:id="4278"/>
      <w:bookmarkEnd w:id="4279"/>
      <w:bookmarkEnd w:id="4280"/>
      <w:bookmarkEnd w:id="4281"/>
      <w:bookmarkEnd w:id="4282"/>
      <w:bookmarkEnd w:id="4283"/>
      <w:bookmarkEnd w:id="4284"/>
      <w:bookmarkEnd w:id="4285"/>
    </w:p>
    <w:p w14:paraId="4482793F" w14:textId="77777777" w:rsidR="00972FED" w:rsidRPr="006F0B54" w:rsidRDefault="00972FED" w:rsidP="00972FED">
      <w:pPr>
        <w:pStyle w:val="Heading3"/>
        <w:rPr>
          <w:lang w:eastAsia="zh-CN"/>
        </w:rPr>
      </w:pPr>
      <w:bookmarkStart w:id="4286" w:name="_Toc21101412"/>
      <w:bookmarkStart w:id="4287" w:name="_Toc29810451"/>
      <w:bookmarkStart w:id="4288" w:name="_Toc37273728"/>
      <w:bookmarkStart w:id="4289" w:name="_Toc45885046"/>
      <w:bookmarkStart w:id="4290" w:name="_Toc53182979"/>
      <w:bookmarkStart w:id="4291" w:name="_Toc58865373"/>
      <w:bookmarkStart w:id="4292" w:name="_Toc58866955"/>
      <w:bookmarkStart w:id="4293" w:name="_Toc66717988"/>
      <w:bookmarkStart w:id="4294" w:name="_Toc74930549"/>
      <w:bookmarkStart w:id="4295" w:name="_Toc76544834"/>
      <w:bookmarkStart w:id="4296" w:name="_Toc82539170"/>
      <w:r w:rsidRPr="006F0B54">
        <w:t>8.3.1</w:t>
      </w:r>
      <w:r w:rsidRPr="006F0B54">
        <w:tab/>
        <w:t xml:space="preserve">Performance requirements for PUCCH format </w:t>
      </w:r>
      <w:r w:rsidRPr="006F0B54">
        <w:rPr>
          <w:rFonts w:hint="eastAsia"/>
          <w:lang w:eastAsia="zh-CN"/>
        </w:rPr>
        <w:t>0</w:t>
      </w:r>
      <w:bookmarkEnd w:id="4286"/>
      <w:bookmarkEnd w:id="4287"/>
      <w:bookmarkEnd w:id="4288"/>
      <w:bookmarkEnd w:id="4289"/>
      <w:bookmarkEnd w:id="4290"/>
      <w:bookmarkEnd w:id="4291"/>
      <w:bookmarkEnd w:id="4292"/>
      <w:bookmarkEnd w:id="4293"/>
      <w:bookmarkEnd w:id="4294"/>
      <w:bookmarkEnd w:id="4295"/>
      <w:bookmarkEnd w:id="4296"/>
    </w:p>
    <w:p w14:paraId="5C724186" w14:textId="77777777" w:rsidR="00972FED" w:rsidRPr="006F0B54" w:rsidRDefault="00972FED" w:rsidP="00972FED">
      <w:pPr>
        <w:pStyle w:val="Heading4"/>
      </w:pPr>
      <w:bookmarkStart w:id="4297" w:name="_Toc21101413"/>
      <w:bookmarkStart w:id="4298" w:name="_Toc29810452"/>
      <w:bookmarkStart w:id="4299" w:name="_Toc37273729"/>
      <w:bookmarkStart w:id="4300" w:name="_Toc45885047"/>
      <w:bookmarkStart w:id="4301" w:name="_Toc53182980"/>
      <w:bookmarkStart w:id="4302" w:name="_Toc58865374"/>
      <w:bookmarkStart w:id="4303" w:name="_Toc58866956"/>
      <w:bookmarkStart w:id="4304" w:name="_Toc66717989"/>
      <w:bookmarkStart w:id="4305" w:name="_Toc74930550"/>
      <w:bookmarkStart w:id="4306" w:name="_Toc76544835"/>
      <w:bookmarkStart w:id="4307" w:name="_Toc82539171"/>
      <w:r w:rsidRPr="006F0B54">
        <w:t>8.3.1.1</w:t>
      </w:r>
      <w:r w:rsidRPr="006F0B54">
        <w:tab/>
        <w:t>Definition and applicability</w:t>
      </w:r>
      <w:bookmarkEnd w:id="4297"/>
      <w:bookmarkEnd w:id="4298"/>
      <w:bookmarkEnd w:id="4299"/>
      <w:bookmarkEnd w:id="4300"/>
      <w:bookmarkEnd w:id="4301"/>
      <w:bookmarkEnd w:id="4302"/>
      <w:bookmarkEnd w:id="4303"/>
      <w:bookmarkEnd w:id="4304"/>
      <w:bookmarkEnd w:id="4305"/>
      <w:bookmarkEnd w:id="4306"/>
      <w:bookmarkEnd w:id="4307"/>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4308" w:name="_Toc21101414"/>
      <w:bookmarkStart w:id="4309" w:name="_Toc29810453"/>
      <w:bookmarkStart w:id="4310" w:name="_Toc37273730"/>
      <w:bookmarkStart w:id="4311" w:name="_Toc45885048"/>
      <w:bookmarkStart w:id="4312" w:name="_Toc53182981"/>
      <w:bookmarkStart w:id="4313" w:name="_Toc58865375"/>
      <w:bookmarkStart w:id="4314" w:name="_Toc58866957"/>
      <w:bookmarkStart w:id="4315" w:name="_Toc66717990"/>
      <w:bookmarkStart w:id="4316" w:name="_Toc74930551"/>
      <w:bookmarkStart w:id="4317" w:name="_Toc76544836"/>
      <w:bookmarkStart w:id="4318" w:name="_Toc82539172"/>
      <w:r w:rsidRPr="006F0B54">
        <w:t>8.3.1.2</w:t>
      </w:r>
      <w:r w:rsidRPr="006F0B54">
        <w:tab/>
        <w:t>Minimum Requirement</w:t>
      </w:r>
      <w:bookmarkEnd w:id="4308"/>
      <w:bookmarkEnd w:id="4309"/>
      <w:bookmarkEnd w:id="4310"/>
      <w:bookmarkEnd w:id="4311"/>
      <w:bookmarkEnd w:id="4312"/>
      <w:bookmarkEnd w:id="4313"/>
      <w:bookmarkEnd w:id="4314"/>
      <w:bookmarkEnd w:id="4315"/>
      <w:bookmarkEnd w:id="4316"/>
      <w:bookmarkEnd w:id="4317"/>
      <w:bookmarkEnd w:id="4318"/>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4319" w:name="_Toc21101415"/>
      <w:bookmarkStart w:id="4320" w:name="_Toc29810454"/>
      <w:bookmarkStart w:id="4321" w:name="_Toc37273731"/>
      <w:bookmarkStart w:id="4322" w:name="_Toc45885049"/>
      <w:bookmarkStart w:id="4323" w:name="_Toc53182982"/>
      <w:bookmarkStart w:id="4324" w:name="_Toc58865376"/>
      <w:bookmarkStart w:id="4325" w:name="_Toc58866958"/>
      <w:bookmarkStart w:id="4326" w:name="_Toc66717991"/>
      <w:bookmarkStart w:id="4327" w:name="_Toc74930552"/>
      <w:bookmarkStart w:id="4328" w:name="_Toc76544837"/>
      <w:bookmarkStart w:id="4329" w:name="_Toc82539173"/>
      <w:r w:rsidRPr="006F0B54">
        <w:t>8.3.1.3</w:t>
      </w:r>
      <w:r w:rsidRPr="006F0B54">
        <w:tab/>
        <w:t>Test purpose</w:t>
      </w:r>
      <w:bookmarkEnd w:id="4319"/>
      <w:bookmarkEnd w:id="4320"/>
      <w:bookmarkEnd w:id="4321"/>
      <w:bookmarkEnd w:id="4322"/>
      <w:bookmarkEnd w:id="4323"/>
      <w:bookmarkEnd w:id="4324"/>
      <w:bookmarkEnd w:id="4325"/>
      <w:bookmarkEnd w:id="4326"/>
      <w:bookmarkEnd w:id="4327"/>
      <w:bookmarkEnd w:id="4328"/>
      <w:bookmarkEnd w:id="4329"/>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4330" w:name="_Toc21101416"/>
      <w:bookmarkStart w:id="4331" w:name="_Toc29810455"/>
      <w:bookmarkStart w:id="4332" w:name="_Toc37273732"/>
      <w:bookmarkStart w:id="4333" w:name="_Toc45885050"/>
      <w:bookmarkStart w:id="4334" w:name="_Toc53182983"/>
      <w:bookmarkStart w:id="4335" w:name="_Toc58865377"/>
      <w:bookmarkStart w:id="4336" w:name="_Toc58866959"/>
      <w:bookmarkStart w:id="4337" w:name="_Toc66717992"/>
      <w:bookmarkStart w:id="4338" w:name="_Toc74930553"/>
      <w:bookmarkStart w:id="4339" w:name="_Toc76544838"/>
      <w:bookmarkStart w:id="4340" w:name="_Toc82539174"/>
      <w:r w:rsidRPr="006F0B54">
        <w:t>8.3.1.4</w:t>
      </w:r>
      <w:r w:rsidRPr="006F0B54">
        <w:tab/>
        <w:t>Method of test</w:t>
      </w:r>
      <w:bookmarkEnd w:id="4330"/>
      <w:bookmarkEnd w:id="4331"/>
      <w:bookmarkEnd w:id="4332"/>
      <w:bookmarkEnd w:id="4333"/>
      <w:bookmarkEnd w:id="4334"/>
      <w:bookmarkEnd w:id="4335"/>
      <w:bookmarkEnd w:id="4336"/>
      <w:bookmarkEnd w:id="4337"/>
      <w:bookmarkEnd w:id="4338"/>
      <w:bookmarkEnd w:id="4339"/>
      <w:bookmarkEnd w:id="4340"/>
    </w:p>
    <w:p w14:paraId="5D2197F2" w14:textId="77777777" w:rsidR="00972FED" w:rsidRPr="006F0B54" w:rsidRDefault="00972FED" w:rsidP="00972FED">
      <w:pPr>
        <w:pStyle w:val="Heading5"/>
      </w:pPr>
      <w:bookmarkStart w:id="4341" w:name="_Toc21101417"/>
      <w:bookmarkStart w:id="4342" w:name="_Toc29810456"/>
      <w:bookmarkStart w:id="4343" w:name="_Toc37273733"/>
      <w:bookmarkStart w:id="4344" w:name="_Toc45885051"/>
      <w:bookmarkStart w:id="4345" w:name="_Toc53182984"/>
      <w:bookmarkStart w:id="4346" w:name="_Toc58865378"/>
      <w:bookmarkStart w:id="4347" w:name="_Toc58866960"/>
      <w:bookmarkStart w:id="4348" w:name="_Toc66717993"/>
      <w:bookmarkStart w:id="4349" w:name="_Toc74930554"/>
      <w:bookmarkStart w:id="4350" w:name="_Toc76544839"/>
      <w:bookmarkStart w:id="4351" w:name="_Toc82539175"/>
      <w:r w:rsidRPr="006F0B54">
        <w:t>8.3.1.4.1</w:t>
      </w:r>
      <w:r w:rsidRPr="006F0B54">
        <w:tab/>
        <w:t>Initial conditions</w:t>
      </w:r>
      <w:bookmarkEnd w:id="4341"/>
      <w:bookmarkEnd w:id="4342"/>
      <w:bookmarkEnd w:id="4343"/>
      <w:bookmarkEnd w:id="4344"/>
      <w:bookmarkEnd w:id="4345"/>
      <w:bookmarkEnd w:id="4346"/>
      <w:bookmarkEnd w:id="4347"/>
      <w:bookmarkEnd w:id="4348"/>
      <w:bookmarkEnd w:id="4349"/>
      <w:bookmarkEnd w:id="4350"/>
      <w:bookmarkEnd w:id="4351"/>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4352" w:name="_Toc21101418"/>
      <w:bookmarkStart w:id="4353" w:name="_Toc29810457"/>
      <w:bookmarkStart w:id="4354" w:name="_Toc37273734"/>
      <w:bookmarkStart w:id="4355" w:name="_Toc45885052"/>
      <w:bookmarkStart w:id="4356" w:name="_Toc53182985"/>
      <w:bookmarkStart w:id="4357" w:name="_Toc58865379"/>
      <w:bookmarkStart w:id="4358" w:name="_Toc58866961"/>
      <w:bookmarkStart w:id="4359" w:name="_Toc66717994"/>
      <w:bookmarkStart w:id="4360" w:name="_Toc74930555"/>
      <w:bookmarkStart w:id="4361" w:name="_Toc76544840"/>
      <w:bookmarkStart w:id="4362" w:name="_Toc82539176"/>
      <w:r w:rsidRPr="006F0B54">
        <w:t>8.3.1.4.2</w:t>
      </w:r>
      <w:r w:rsidRPr="006F0B54">
        <w:tab/>
        <w:t>Procedure</w:t>
      </w:r>
      <w:bookmarkEnd w:id="4352"/>
      <w:bookmarkEnd w:id="4353"/>
      <w:bookmarkEnd w:id="4354"/>
      <w:bookmarkEnd w:id="4355"/>
      <w:bookmarkEnd w:id="4356"/>
      <w:bookmarkEnd w:id="4357"/>
      <w:bookmarkEnd w:id="4358"/>
      <w:bookmarkEnd w:id="4359"/>
      <w:bookmarkEnd w:id="4360"/>
      <w:bookmarkEnd w:id="4361"/>
      <w:bookmarkEnd w:id="4362"/>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694558919"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4363" w:name="_Toc21101419"/>
      <w:bookmarkStart w:id="4364" w:name="_Toc29810458"/>
      <w:bookmarkStart w:id="4365" w:name="_Toc37273735"/>
      <w:bookmarkStart w:id="4366" w:name="_Toc45885053"/>
      <w:bookmarkStart w:id="4367" w:name="_Toc53182986"/>
      <w:bookmarkStart w:id="4368" w:name="_Toc58865380"/>
      <w:bookmarkStart w:id="4369" w:name="_Toc58866962"/>
      <w:bookmarkStart w:id="4370" w:name="_Toc66717995"/>
      <w:bookmarkStart w:id="4371" w:name="_Toc74930556"/>
      <w:bookmarkStart w:id="4372" w:name="_Toc76544841"/>
      <w:bookmarkStart w:id="4373" w:name="_Toc82539177"/>
      <w:r w:rsidRPr="006F0B54">
        <w:t>8.3.1.5</w:t>
      </w:r>
      <w:r w:rsidRPr="006F0B54">
        <w:tab/>
        <w:t>Test Requirement</w:t>
      </w:r>
      <w:bookmarkEnd w:id="4363"/>
      <w:bookmarkEnd w:id="4364"/>
      <w:bookmarkEnd w:id="4365"/>
      <w:bookmarkEnd w:id="4366"/>
      <w:bookmarkEnd w:id="4367"/>
      <w:bookmarkEnd w:id="4368"/>
      <w:bookmarkEnd w:id="4369"/>
      <w:bookmarkEnd w:id="4370"/>
      <w:bookmarkEnd w:id="4371"/>
      <w:bookmarkEnd w:id="4372"/>
      <w:bookmarkEnd w:id="4373"/>
    </w:p>
    <w:p w14:paraId="71B5861A" w14:textId="77777777" w:rsidR="00972FED" w:rsidRPr="006F0B54" w:rsidRDefault="00972FED" w:rsidP="00972FED">
      <w:pPr>
        <w:pStyle w:val="Heading5"/>
        <w:rPr>
          <w:i/>
          <w:iCs/>
          <w:lang w:eastAsia="zh-CN"/>
        </w:rPr>
      </w:pPr>
      <w:bookmarkStart w:id="4374" w:name="_Toc21101420"/>
      <w:bookmarkStart w:id="4375" w:name="_Toc29810459"/>
      <w:bookmarkStart w:id="4376" w:name="_Toc37273736"/>
      <w:bookmarkStart w:id="4377" w:name="_Toc45885054"/>
      <w:bookmarkStart w:id="4378" w:name="_Toc53182987"/>
      <w:bookmarkStart w:id="4379" w:name="_Toc58865381"/>
      <w:bookmarkStart w:id="4380" w:name="_Toc58866963"/>
      <w:bookmarkStart w:id="4381" w:name="_Toc66717996"/>
      <w:bookmarkStart w:id="4382" w:name="_Toc74930557"/>
      <w:bookmarkStart w:id="4383" w:name="_Toc76544842"/>
      <w:bookmarkStart w:id="4384" w:name="_Toc82539178"/>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4374"/>
      <w:bookmarkEnd w:id="4375"/>
      <w:bookmarkEnd w:id="4376"/>
      <w:bookmarkEnd w:id="4377"/>
      <w:bookmarkEnd w:id="4378"/>
      <w:bookmarkEnd w:id="4379"/>
      <w:bookmarkEnd w:id="4380"/>
      <w:bookmarkEnd w:id="4381"/>
      <w:bookmarkEnd w:id="4382"/>
      <w:bookmarkEnd w:id="4383"/>
      <w:bookmarkEnd w:id="4384"/>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4385" w:name="_Toc21101421"/>
      <w:bookmarkStart w:id="4386" w:name="_Toc29810460"/>
      <w:bookmarkStart w:id="4387" w:name="_Toc37273737"/>
      <w:bookmarkStart w:id="4388" w:name="_Toc45885055"/>
      <w:bookmarkStart w:id="4389" w:name="_Toc53182988"/>
      <w:bookmarkStart w:id="4390" w:name="_Toc58865382"/>
      <w:bookmarkStart w:id="4391" w:name="_Toc58866964"/>
      <w:bookmarkStart w:id="4392" w:name="_Toc66717997"/>
      <w:bookmarkStart w:id="4393" w:name="_Toc74930558"/>
      <w:bookmarkStart w:id="4394" w:name="_Toc76544843"/>
      <w:bookmarkStart w:id="4395" w:name="_Toc82539179"/>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4385"/>
      <w:bookmarkEnd w:id="4386"/>
      <w:bookmarkEnd w:id="4387"/>
      <w:bookmarkEnd w:id="4388"/>
      <w:bookmarkEnd w:id="4389"/>
      <w:bookmarkEnd w:id="4390"/>
      <w:bookmarkEnd w:id="4391"/>
      <w:bookmarkEnd w:id="4392"/>
      <w:bookmarkEnd w:id="4393"/>
      <w:bookmarkEnd w:id="4394"/>
      <w:bookmarkEnd w:id="439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4396" w:name="_Toc21101422"/>
      <w:bookmarkStart w:id="4397" w:name="_Toc29810461"/>
      <w:bookmarkStart w:id="4398" w:name="_Toc37273738"/>
      <w:bookmarkStart w:id="4399" w:name="_Toc45885056"/>
      <w:bookmarkStart w:id="4400" w:name="_Toc53182989"/>
      <w:bookmarkStart w:id="4401" w:name="_Toc58865383"/>
      <w:bookmarkStart w:id="4402" w:name="_Toc58866965"/>
      <w:bookmarkStart w:id="4403" w:name="_Toc66717998"/>
      <w:bookmarkStart w:id="4404" w:name="_Toc74930559"/>
      <w:bookmarkStart w:id="4405" w:name="_Toc76544844"/>
      <w:bookmarkStart w:id="4406" w:name="_Toc82539180"/>
      <w:r w:rsidRPr="006F0B54">
        <w:rPr>
          <w:lang w:val="en-US"/>
        </w:rPr>
        <w:t>8.3.2</w:t>
      </w:r>
      <w:r w:rsidRPr="006F0B54">
        <w:tab/>
      </w:r>
      <w:r w:rsidRPr="006F0B54">
        <w:rPr>
          <w:lang w:val="en-US"/>
        </w:rPr>
        <w:t>Performance requirements for PUCCH format 1</w:t>
      </w:r>
      <w:bookmarkEnd w:id="4396"/>
      <w:bookmarkEnd w:id="4397"/>
      <w:bookmarkEnd w:id="4398"/>
      <w:bookmarkEnd w:id="4399"/>
      <w:bookmarkEnd w:id="4400"/>
      <w:bookmarkEnd w:id="4401"/>
      <w:bookmarkEnd w:id="4402"/>
      <w:bookmarkEnd w:id="4403"/>
      <w:bookmarkEnd w:id="4404"/>
      <w:bookmarkEnd w:id="4405"/>
      <w:bookmarkEnd w:id="4406"/>
    </w:p>
    <w:p w14:paraId="4C521D7A" w14:textId="77777777" w:rsidR="00972FED" w:rsidRPr="006F0B54" w:rsidRDefault="00972FED" w:rsidP="00972FED">
      <w:pPr>
        <w:pStyle w:val="Heading4"/>
        <w:rPr>
          <w:lang w:val="en-US"/>
        </w:rPr>
      </w:pPr>
      <w:bookmarkStart w:id="4407" w:name="_Toc21101423"/>
      <w:bookmarkStart w:id="4408" w:name="_Toc29810462"/>
      <w:bookmarkStart w:id="4409" w:name="_Toc37273739"/>
      <w:bookmarkStart w:id="4410" w:name="_Toc45885057"/>
      <w:bookmarkStart w:id="4411" w:name="_Toc53182990"/>
      <w:bookmarkStart w:id="4412" w:name="_Toc58865384"/>
      <w:bookmarkStart w:id="4413" w:name="_Toc58866966"/>
      <w:bookmarkStart w:id="4414" w:name="_Toc66717999"/>
      <w:bookmarkStart w:id="4415" w:name="_Toc74930560"/>
      <w:bookmarkStart w:id="4416" w:name="_Toc76544845"/>
      <w:bookmarkStart w:id="4417" w:name="_Toc82539181"/>
      <w:r w:rsidRPr="006F0B54">
        <w:rPr>
          <w:lang w:val="en-US"/>
        </w:rPr>
        <w:t>8.3.2.1</w:t>
      </w:r>
      <w:r w:rsidRPr="006F0B54">
        <w:rPr>
          <w:lang w:val="en-US"/>
        </w:rPr>
        <w:tab/>
        <w:t>NACK to ACK detection</w:t>
      </w:r>
      <w:bookmarkEnd w:id="4407"/>
      <w:bookmarkEnd w:id="4408"/>
      <w:bookmarkEnd w:id="4409"/>
      <w:bookmarkEnd w:id="4410"/>
      <w:bookmarkEnd w:id="4411"/>
      <w:bookmarkEnd w:id="4412"/>
      <w:bookmarkEnd w:id="4413"/>
      <w:bookmarkEnd w:id="4414"/>
      <w:bookmarkEnd w:id="4415"/>
      <w:bookmarkEnd w:id="4416"/>
      <w:bookmarkEnd w:id="4417"/>
    </w:p>
    <w:p w14:paraId="0541AB17" w14:textId="77777777" w:rsidR="00972FED" w:rsidRPr="006F0B54" w:rsidRDefault="00972FED" w:rsidP="00972FED">
      <w:pPr>
        <w:pStyle w:val="Heading5"/>
        <w:rPr>
          <w:lang w:val="en-US"/>
        </w:rPr>
      </w:pPr>
      <w:bookmarkStart w:id="4418" w:name="_Toc21101424"/>
      <w:bookmarkStart w:id="4419" w:name="_Toc29810463"/>
      <w:bookmarkStart w:id="4420" w:name="_Toc37273740"/>
      <w:bookmarkStart w:id="4421" w:name="_Toc45885058"/>
      <w:bookmarkStart w:id="4422" w:name="_Toc53182991"/>
      <w:bookmarkStart w:id="4423" w:name="_Toc58865385"/>
      <w:bookmarkStart w:id="4424" w:name="_Toc58866967"/>
      <w:bookmarkStart w:id="4425" w:name="_Toc66718000"/>
      <w:bookmarkStart w:id="4426" w:name="_Toc74930561"/>
      <w:bookmarkStart w:id="4427" w:name="_Toc76544846"/>
      <w:bookmarkStart w:id="4428" w:name="_Toc82539182"/>
      <w:r w:rsidRPr="006F0B54">
        <w:rPr>
          <w:lang w:val="en-US"/>
        </w:rPr>
        <w:t>8.3.2.1.1</w:t>
      </w:r>
      <w:r w:rsidRPr="006F0B54">
        <w:rPr>
          <w:lang w:val="en-US"/>
        </w:rPr>
        <w:tab/>
        <w:t>Definition and applicability</w:t>
      </w:r>
      <w:bookmarkEnd w:id="4418"/>
      <w:bookmarkEnd w:id="4419"/>
      <w:bookmarkEnd w:id="4420"/>
      <w:bookmarkEnd w:id="4421"/>
      <w:bookmarkEnd w:id="4422"/>
      <w:bookmarkEnd w:id="4423"/>
      <w:bookmarkEnd w:id="4424"/>
      <w:bookmarkEnd w:id="4425"/>
      <w:bookmarkEnd w:id="4426"/>
      <w:bookmarkEnd w:id="4427"/>
      <w:bookmarkEnd w:id="4428"/>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4429" w:name="_Toc21101425"/>
      <w:bookmarkStart w:id="4430" w:name="_Toc29810464"/>
      <w:bookmarkStart w:id="4431" w:name="_Toc37273741"/>
      <w:bookmarkStart w:id="4432" w:name="_Toc45885059"/>
      <w:bookmarkStart w:id="4433" w:name="_Toc53182992"/>
      <w:bookmarkStart w:id="4434" w:name="_Toc58865386"/>
      <w:bookmarkStart w:id="4435" w:name="_Toc58866968"/>
      <w:bookmarkStart w:id="4436" w:name="_Toc66718001"/>
      <w:bookmarkStart w:id="4437" w:name="_Toc74930562"/>
      <w:bookmarkStart w:id="4438" w:name="_Toc76544847"/>
      <w:bookmarkStart w:id="4439" w:name="_Toc82539183"/>
      <w:r w:rsidRPr="006F0B54">
        <w:rPr>
          <w:lang w:val="en-US"/>
        </w:rPr>
        <w:t>8.3.2.1.2</w:t>
      </w:r>
      <w:r w:rsidRPr="006F0B54">
        <w:rPr>
          <w:lang w:val="en-US"/>
        </w:rPr>
        <w:tab/>
        <w:t>Minimum Requirement</w:t>
      </w:r>
      <w:bookmarkEnd w:id="4429"/>
      <w:bookmarkEnd w:id="4430"/>
      <w:bookmarkEnd w:id="4431"/>
      <w:bookmarkEnd w:id="4432"/>
      <w:bookmarkEnd w:id="4433"/>
      <w:bookmarkEnd w:id="4434"/>
      <w:bookmarkEnd w:id="4435"/>
      <w:bookmarkEnd w:id="4436"/>
      <w:bookmarkEnd w:id="4437"/>
      <w:bookmarkEnd w:id="4438"/>
      <w:bookmarkEnd w:id="4439"/>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4440" w:name="_Toc21101426"/>
      <w:bookmarkStart w:id="4441" w:name="_Toc29810465"/>
      <w:bookmarkStart w:id="4442" w:name="_Toc37273742"/>
      <w:bookmarkStart w:id="4443" w:name="_Toc45885060"/>
      <w:bookmarkStart w:id="4444" w:name="_Toc53182993"/>
      <w:bookmarkStart w:id="4445" w:name="_Toc58865387"/>
      <w:bookmarkStart w:id="4446" w:name="_Toc58866969"/>
      <w:bookmarkStart w:id="4447" w:name="_Toc66718002"/>
      <w:bookmarkStart w:id="4448" w:name="_Toc74930563"/>
      <w:bookmarkStart w:id="4449" w:name="_Toc76544848"/>
      <w:bookmarkStart w:id="4450" w:name="_Toc82539184"/>
      <w:r w:rsidRPr="006F0B54">
        <w:rPr>
          <w:lang w:val="en-US"/>
        </w:rPr>
        <w:t>8.3.2.1.3</w:t>
      </w:r>
      <w:r w:rsidRPr="006F0B54">
        <w:rPr>
          <w:lang w:val="en-US"/>
        </w:rPr>
        <w:tab/>
        <w:t>Test purpose</w:t>
      </w:r>
      <w:bookmarkEnd w:id="4440"/>
      <w:bookmarkEnd w:id="4441"/>
      <w:bookmarkEnd w:id="4442"/>
      <w:bookmarkEnd w:id="4443"/>
      <w:bookmarkEnd w:id="4444"/>
      <w:bookmarkEnd w:id="4445"/>
      <w:bookmarkEnd w:id="4446"/>
      <w:bookmarkEnd w:id="4447"/>
      <w:bookmarkEnd w:id="4448"/>
      <w:bookmarkEnd w:id="4449"/>
      <w:bookmarkEnd w:id="445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4451" w:name="_Toc21101427"/>
      <w:bookmarkStart w:id="4452" w:name="_Toc29810466"/>
      <w:bookmarkStart w:id="4453" w:name="_Toc37273743"/>
      <w:bookmarkStart w:id="4454" w:name="_Toc45885061"/>
      <w:bookmarkStart w:id="4455" w:name="_Toc53182994"/>
      <w:bookmarkStart w:id="4456" w:name="_Toc58865388"/>
      <w:bookmarkStart w:id="4457" w:name="_Toc58866970"/>
      <w:bookmarkStart w:id="4458" w:name="_Toc66718003"/>
      <w:bookmarkStart w:id="4459" w:name="_Toc74930564"/>
      <w:bookmarkStart w:id="4460" w:name="_Toc76544849"/>
      <w:bookmarkStart w:id="4461" w:name="_Toc82539185"/>
      <w:r w:rsidRPr="006F0B54">
        <w:rPr>
          <w:lang w:val="en-US"/>
        </w:rPr>
        <w:t>8.3.2.1.4</w:t>
      </w:r>
      <w:r w:rsidRPr="006F0B54">
        <w:rPr>
          <w:lang w:val="en-US"/>
        </w:rPr>
        <w:tab/>
        <w:t>Method of test</w:t>
      </w:r>
      <w:bookmarkEnd w:id="4451"/>
      <w:bookmarkEnd w:id="4452"/>
      <w:bookmarkEnd w:id="4453"/>
      <w:bookmarkEnd w:id="4454"/>
      <w:bookmarkEnd w:id="4455"/>
      <w:bookmarkEnd w:id="4456"/>
      <w:bookmarkEnd w:id="4457"/>
      <w:bookmarkEnd w:id="4458"/>
      <w:bookmarkEnd w:id="4459"/>
      <w:bookmarkEnd w:id="4460"/>
      <w:bookmarkEnd w:id="4461"/>
    </w:p>
    <w:p w14:paraId="14B99B0D" w14:textId="77777777" w:rsidR="00972FED" w:rsidRPr="006F0B54" w:rsidRDefault="00972FED" w:rsidP="00972FED">
      <w:pPr>
        <w:pStyle w:val="H6"/>
        <w:rPr>
          <w:lang w:val="en-US"/>
        </w:rPr>
      </w:pPr>
      <w:bookmarkStart w:id="4462" w:name="_Toc21101428"/>
      <w:bookmarkStart w:id="4463" w:name="_Toc29810467"/>
      <w:bookmarkStart w:id="4464" w:name="_Toc37273744"/>
      <w:bookmarkStart w:id="4465" w:name="_Toc45885062"/>
      <w:r w:rsidRPr="006F0B54">
        <w:rPr>
          <w:lang w:val="en-US"/>
        </w:rPr>
        <w:t>8.3.2.1.4.1</w:t>
      </w:r>
      <w:r w:rsidRPr="006F0B54">
        <w:rPr>
          <w:lang w:val="en-US"/>
        </w:rPr>
        <w:tab/>
        <w:t>Initial Conditions</w:t>
      </w:r>
      <w:bookmarkEnd w:id="4462"/>
      <w:bookmarkEnd w:id="4463"/>
      <w:bookmarkEnd w:id="4464"/>
      <w:bookmarkEnd w:id="4465"/>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4466"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4467" w:name="_Toc29810468"/>
      <w:bookmarkStart w:id="4468" w:name="_Toc37273745"/>
      <w:bookmarkStart w:id="4469" w:name="_Toc45885063"/>
      <w:r w:rsidRPr="006F0B54">
        <w:rPr>
          <w:lang w:val="en-US"/>
        </w:rPr>
        <w:t>8.3.2.1.4.2</w:t>
      </w:r>
      <w:r w:rsidRPr="006F0B54">
        <w:rPr>
          <w:lang w:val="en-US"/>
        </w:rPr>
        <w:tab/>
        <w:t>Procedure</w:t>
      </w:r>
      <w:bookmarkEnd w:id="4466"/>
      <w:bookmarkEnd w:id="4467"/>
      <w:bookmarkEnd w:id="4468"/>
      <w:bookmarkEnd w:id="4469"/>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4470" w:name="_Toc21101430"/>
      <w:bookmarkStart w:id="4471" w:name="_Toc29810469"/>
      <w:bookmarkStart w:id="4472" w:name="_Toc37273746"/>
      <w:bookmarkStart w:id="4473" w:name="_Toc45885064"/>
      <w:bookmarkStart w:id="4474" w:name="_Toc53182995"/>
      <w:bookmarkStart w:id="4475" w:name="_Toc58865389"/>
      <w:bookmarkStart w:id="4476" w:name="_Toc58866971"/>
      <w:bookmarkStart w:id="4477" w:name="_Toc66718004"/>
      <w:bookmarkStart w:id="4478" w:name="_Toc74930565"/>
      <w:bookmarkStart w:id="4479" w:name="_Toc76544850"/>
      <w:bookmarkStart w:id="4480" w:name="_Toc82539186"/>
      <w:r w:rsidRPr="006F0B54">
        <w:rPr>
          <w:lang w:val="en-US"/>
        </w:rPr>
        <w:t>8.3.2.1.5</w:t>
      </w:r>
      <w:r w:rsidRPr="006F0B54">
        <w:rPr>
          <w:lang w:val="en-US"/>
        </w:rPr>
        <w:tab/>
        <w:t>Test Requirement</w:t>
      </w:r>
      <w:bookmarkEnd w:id="4470"/>
      <w:bookmarkEnd w:id="4471"/>
      <w:bookmarkEnd w:id="4472"/>
      <w:bookmarkEnd w:id="4473"/>
      <w:bookmarkEnd w:id="4474"/>
      <w:bookmarkEnd w:id="4475"/>
      <w:bookmarkEnd w:id="4476"/>
      <w:bookmarkEnd w:id="4477"/>
      <w:bookmarkEnd w:id="4478"/>
      <w:bookmarkEnd w:id="4479"/>
      <w:bookmarkEnd w:id="4480"/>
    </w:p>
    <w:p w14:paraId="108952EA" w14:textId="77777777" w:rsidR="00972FED" w:rsidRPr="006F0B54" w:rsidRDefault="00972FED" w:rsidP="00972FED">
      <w:pPr>
        <w:pStyle w:val="H6"/>
        <w:rPr>
          <w:lang w:val="en-US"/>
        </w:rPr>
      </w:pPr>
      <w:bookmarkStart w:id="4481" w:name="_Toc21101431"/>
      <w:bookmarkStart w:id="4482" w:name="_Toc29810470"/>
      <w:bookmarkStart w:id="4483" w:name="_Toc37273747"/>
      <w:bookmarkStart w:id="4484" w:name="_Toc45885065"/>
      <w:r w:rsidRPr="006F0B54">
        <w:rPr>
          <w:lang w:val="en-US"/>
        </w:rPr>
        <w:t>8.3.2.1.5.1</w:t>
      </w:r>
      <w:r w:rsidRPr="006F0B54">
        <w:rPr>
          <w:lang w:val="en-US"/>
        </w:rPr>
        <w:tab/>
        <w:t xml:space="preserve">Test Requirement for </w:t>
      </w:r>
      <w:r w:rsidRPr="001A1BA4">
        <w:rPr>
          <w:i/>
          <w:iCs/>
        </w:rPr>
        <w:t>BS type 1-O</w:t>
      </w:r>
      <w:bookmarkEnd w:id="4481"/>
      <w:bookmarkEnd w:id="4482"/>
      <w:bookmarkEnd w:id="4483"/>
      <w:bookmarkEnd w:id="4484"/>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4485" w:name="_Toc21101432"/>
      <w:bookmarkStart w:id="4486" w:name="_Toc29810471"/>
      <w:bookmarkStart w:id="4487" w:name="_Toc37273748"/>
      <w:bookmarkStart w:id="4488" w:name="_Toc45885066"/>
      <w:r w:rsidRPr="006F0B54">
        <w:rPr>
          <w:lang w:val="en-US"/>
        </w:rPr>
        <w:t>8.3.2.1.5.2</w:t>
      </w:r>
      <w:r w:rsidRPr="006F0B54">
        <w:rPr>
          <w:lang w:val="en-US"/>
        </w:rPr>
        <w:tab/>
        <w:t>Test Requirement for BS type 2-O</w:t>
      </w:r>
      <w:bookmarkEnd w:id="4485"/>
      <w:bookmarkEnd w:id="4486"/>
      <w:bookmarkEnd w:id="4487"/>
      <w:bookmarkEnd w:id="4488"/>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4489" w:name="_Toc21101433"/>
      <w:bookmarkStart w:id="4490" w:name="_Toc29810472"/>
      <w:bookmarkStart w:id="4491" w:name="_Toc37273749"/>
      <w:bookmarkStart w:id="4492" w:name="_Toc45885067"/>
      <w:bookmarkStart w:id="4493" w:name="_Toc53182996"/>
      <w:bookmarkStart w:id="4494" w:name="_Toc58865390"/>
      <w:bookmarkStart w:id="4495" w:name="_Toc58866972"/>
      <w:bookmarkStart w:id="4496" w:name="_Toc66718005"/>
      <w:bookmarkStart w:id="4497" w:name="_Toc74930566"/>
      <w:bookmarkStart w:id="4498" w:name="_Toc76544851"/>
      <w:bookmarkStart w:id="4499" w:name="_Toc82539187"/>
      <w:r w:rsidRPr="006F0B54">
        <w:rPr>
          <w:lang w:val="en-US"/>
        </w:rPr>
        <w:t>8.3.2.2</w:t>
      </w:r>
      <w:r w:rsidRPr="006F0B54">
        <w:rPr>
          <w:lang w:val="en-US"/>
        </w:rPr>
        <w:tab/>
        <w:t>ACK missed detection</w:t>
      </w:r>
      <w:bookmarkEnd w:id="4489"/>
      <w:bookmarkEnd w:id="4490"/>
      <w:bookmarkEnd w:id="4491"/>
      <w:bookmarkEnd w:id="4492"/>
      <w:bookmarkEnd w:id="4493"/>
      <w:bookmarkEnd w:id="4494"/>
      <w:bookmarkEnd w:id="4495"/>
      <w:bookmarkEnd w:id="4496"/>
      <w:bookmarkEnd w:id="4497"/>
      <w:bookmarkEnd w:id="4498"/>
      <w:bookmarkEnd w:id="4499"/>
    </w:p>
    <w:p w14:paraId="03FA6054" w14:textId="77777777" w:rsidR="00972FED" w:rsidRPr="006F0B54" w:rsidRDefault="00972FED" w:rsidP="00972FED">
      <w:pPr>
        <w:pStyle w:val="Heading5"/>
        <w:rPr>
          <w:lang w:val="en-US"/>
        </w:rPr>
      </w:pPr>
      <w:bookmarkStart w:id="4500" w:name="_Toc21101434"/>
      <w:bookmarkStart w:id="4501" w:name="_Toc29810473"/>
      <w:bookmarkStart w:id="4502" w:name="_Toc37273750"/>
      <w:bookmarkStart w:id="4503" w:name="_Toc45885068"/>
      <w:bookmarkStart w:id="4504" w:name="_Toc53182997"/>
      <w:bookmarkStart w:id="4505" w:name="_Toc58865391"/>
      <w:bookmarkStart w:id="4506" w:name="_Toc58866973"/>
      <w:bookmarkStart w:id="4507" w:name="_Toc66718006"/>
      <w:bookmarkStart w:id="4508" w:name="_Toc74930567"/>
      <w:bookmarkStart w:id="4509" w:name="_Toc76544852"/>
      <w:bookmarkStart w:id="4510" w:name="_Toc82539188"/>
      <w:r w:rsidRPr="006F0B54">
        <w:rPr>
          <w:lang w:val="en-US"/>
        </w:rPr>
        <w:t>8.3.2.2.1</w:t>
      </w:r>
      <w:r w:rsidRPr="006F0B54">
        <w:rPr>
          <w:lang w:val="en-US"/>
        </w:rPr>
        <w:tab/>
        <w:t>Definition and applicability</w:t>
      </w:r>
      <w:bookmarkEnd w:id="4500"/>
      <w:bookmarkEnd w:id="4501"/>
      <w:bookmarkEnd w:id="4502"/>
      <w:bookmarkEnd w:id="4503"/>
      <w:bookmarkEnd w:id="4504"/>
      <w:bookmarkEnd w:id="4505"/>
      <w:bookmarkEnd w:id="4506"/>
      <w:bookmarkEnd w:id="4507"/>
      <w:bookmarkEnd w:id="4508"/>
      <w:bookmarkEnd w:id="4509"/>
      <w:bookmarkEnd w:id="4510"/>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4511" w:name="_Toc21101435"/>
      <w:bookmarkStart w:id="4512" w:name="_Toc29810474"/>
      <w:bookmarkStart w:id="4513" w:name="_Toc37273751"/>
      <w:bookmarkStart w:id="4514" w:name="_Toc45885069"/>
      <w:bookmarkStart w:id="4515" w:name="_Toc53182998"/>
      <w:bookmarkStart w:id="4516" w:name="_Toc58865392"/>
      <w:bookmarkStart w:id="4517" w:name="_Toc58866974"/>
      <w:bookmarkStart w:id="4518" w:name="_Toc66718007"/>
      <w:bookmarkStart w:id="4519" w:name="_Toc74930568"/>
      <w:bookmarkStart w:id="4520" w:name="_Toc76544853"/>
      <w:bookmarkStart w:id="4521" w:name="_Toc82539189"/>
      <w:r w:rsidRPr="006F0B54">
        <w:rPr>
          <w:lang w:val="en-US"/>
        </w:rPr>
        <w:t>8.3.2.2.2</w:t>
      </w:r>
      <w:r w:rsidRPr="006F0B54">
        <w:rPr>
          <w:lang w:val="en-US"/>
        </w:rPr>
        <w:tab/>
        <w:t>Minimum Requirement</w:t>
      </w:r>
      <w:bookmarkEnd w:id="4511"/>
      <w:bookmarkEnd w:id="4512"/>
      <w:bookmarkEnd w:id="4513"/>
      <w:bookmarkEnd w:id="4514"/>
      <w:bookmarkEnd w:id="4515"/>
      <w:bookmarkEnd w:id="4516"/>
      <w:bookmarkEnd w:id="4517"/>
      <w:bookmarkEnd w:id="4518"/>
      <w:bookmarkEnd w:id="4519"/>
      <w:bookmarkEnd w:id="4520"/>
      <w:bookmarkEnd w:id="452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4522" w:name="_Toc21101436"/>
      <w:bookmarkStart w:id="4523" w:name="_Toc29810475"/>
      <w:bookmarkStart w:id="4524" w:name="_Toc37273752"/>
      <w:bookmarkStart w:id="4525" w:name="_Toc45885070"/>
      <w:bookmarkStart w:id="4526" w:name="_Toc53182999"/>
      <w:bookmarkStart w:id="4527" w:name="_Toc58865393"/>
      <w:bookmarkStart w:id="4528" w:name="_Toc58866975"/>
      <w:bookmarkStart w:id="4529" w:name="_Toc66718008"/>
      <w:bookmarkStart w:id="4530" w:name="_Toc74930569"/>
      <w:bookmarkStart w:id="4531" w:name="_Toc76544854"/>
      <w:bookmarkStart w:id="4532" w:name="_Toc82539190"/>
      <w:r w:rsidRPr="006F0B54">
        <w:rPr>
          <w:lang w:val="en-US"/>
        </w:rPr>
        <w:t>8.3.2.2.3</w:t>
      </w:r>
      <w:r w:rsidRPr="006F0B54">
        <w:rPr>
          <w:lang w:val="en-US"/>
        </w:rPr>
        <w:tab/>
        <w:t>Test purpose</w:t>
      </w:r>
      <w:bookmarkEnd w:id="4522"/>
      <w:bookmarkEnd w:id="4523"/>
      <w:bookmarkEnd w:id="4524"/>
      <w:bookmarkEnd w:id="4525"/>
      <w:bookmarkEnd w:id="4526"/>
      <w:bookmarkEnd w:id="4527"/>
      <w:bookmarkEnd w:id="4528"/>
      <w:bookmarkEnd w:id="4529"/>
      <w:bookmarkEnd w:id="4530"/>
      <w:bookmarkEnd w:id="4531"/>
      <w:bookmarkEnd w:id="4532"/>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4533" w:name="_Toc21101437"/>
      <w:bookmarkStart w:id="4534" w:name="_Toc29810476"/>
      <w:bookmarkStart w:id="4535" w:name="_Toc37273753"/>
      <w:bookmarkStart w:id="4536" w:name="_Toc45885071"/>
      <w:bookmarkStart w:id="4537" w:name="_Toc53183000"/>
      <w:bookmarkStart w:id="4538" w:name="_Toc58865394"/>
      <w:bookmarkStart w:id="4539" w:name="_Toc58866976"/>
      <w:bookmarkStart w:id="4540" w:name="_Toc66718009"/>
      <w:bookmarkStart w:id="4541" w:name="_Toc74930570"/>
      <w:bookmarkStart w:id="4542" w:name="_Toc76544855"/>
      <w:bookmarkStart w:id="4543" w:name="_Toc82539191"/>
      <w:r w:rsidRPr="006F0B54">
        <w:rPr>
          <w:lang w:val="en-US"/>
        </w:rPr>
        <w:t>8.3.2.2.4</w:t>
      </w:r>
      <w:r w:rsidRPr="006F0B54">
        <w:rPr>
          <w:lang w:val="en-US"/>
        </w:rPr>
        <w:tab/>
        <w:t>Method of test</w:t>
      </w:r>
      <w:bookmarkEnd w:id="4533"/>
      <w:bookmarkEnd w:id="4534"/>
      <w:bookmarkEnd w:id="4535"/>
      <w:bookmarkEnd w:id="4536"/>
      <w:bookmarkEnd w:id="4537"/>
      <w:bookmarkEnd w:id="4538"/>
      <w:bookmarkEnd w:id="4539"/>
      <w:bookmarkEnd w:id="4540"/>
      <w:bookmarkEnd w:id="4541"/>
      <w:bookmarkEnd w:id="4542"/>
      <w:bookmarkEnd w:id="4543"/>
    </w:p>
    <w:p w14:paraId="12D270FE" w14:textId="77777777" w:rsidR="00972FED" w:rsidRPr="006F0B54" w:rsidRDefault="00972FED" w:rsidP="00972FED">
      <w:pPr>
        <w:pStyle w:val="H6"/>
        <w:rPr>
          <w:lang w:val="en-US"/>
        </w:rPr>
      </w:pPr>
      <w:bookmarkStart w:id="4544" w:name="_Toc21101438"/>
      <w:bookmarkStart w:id="4545" w:name="_Toc29810477"/>
      <w:bookmarkStart w:id="4546" w:name="_Toc37273754"/>
      <w:bookmarkStart w:id="4547" w:name="_Toc45885072"/>
      <w:r w:rsidRPr="006F0B54">
        <w:rPr>
          <w:lang w:val="en-US"/>
        </w:rPr>
        <w:t>8.3.2.2.4.1</w:t>
      </w:r>
      <w:r w:rsidRPr="006F0B54">
        <w:rPr>
          <w:lang w:val="en-US"/>
        </w:rPr>
        <w:tab/>
        <w:t>Initial Conditions</w:t>
      </w:r>
      <w:bookmarkEnd w:id="4544"/>
      <w:bookmarkEnd w:id="4545"/>
      <w:bookmarkEnd w:id="4546"/>
      <w:bookmarkEnd w:id="4547"/>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4548" w:name="_Toc21101439"/>
      <w:bookmarkStart w:id="4549" w:name="_Toc29810478"/>
      <w:bookmarkStart w:id="4550" w:name="_Toc37273755"/>
      <w:bookmarkStart w:id="4551" w:name="_Toc45885073"/>
      <w:r w:rsidRPr="006F0B54">
        <w:rPr>
          <w:lang w:val="en-US"/>
        </w:rPr>
        <w:t>8.3.2.2.4.2</w:t>
      </w:r>
      <w:r w:rsidRPr="006F0B54">
        <w:rPr>
          <w:lang w:val="en-US"/>
        </w:rPr>
        <w:tab/>
        <w:t>Procedure</w:t>
      </w:r>
      <w:bookmarkEnd w:id="4548"/>
      <w:bookmarkEnd w:id="4549"/>
      <w:bookmarkEnd w:id="4550"/>
      <w:bookmarkEnd w:id="4551"/>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4552" w:name="_Toc21101440"/>
      <w:bookmarkStart w:id="4553" w:name="_Toc29810479"/>
      <w:bookmarkStart w:id="4554" w:name="_Toc37273756"/>
      <w:bookmarkStart w:id="4555" w:name="_Toc45885074"/>
      <w:bookmarkStart w:id="4556" w:name="_Toc53183001"/>
      <w:bookmarkStart w:id="4557" w:name="_Toc58865395"/>
      <w:bookmarkStart w:id="4558" w:name="_Toc58866977"/>
      <w:bookmarkStart w:id="4559" w:name="_Toc66718010"/>
      <w:bookmarkStart w:id="4560" w:name="_Toc74930571"/>
      <w:bookmarkStart w:id="4561" w:name="_Toc76544856"/>
      <w:bookmarkStart w:id="4562" w:name="_Toc82539192"/>
      <w:r w:rsidRPr="006F0B54">
        <w:rPr>
          <w:lang w:val="en-US"/>
        </w:rPr>
        <w:t>8.3.2.2.5</w:t>
      </w:r>
      <w:r w:rsidRPr="006F0B54">
        <w:rPr>
          <w:lang w:val="en-US"/>
        </w:rPr>
        <w:tab/>
        <w:t>Test Requirement</w:t>
      </w:r>
      <w:bookmarkEnd w:id="4552"/>
      <w:bookmarkEnd w:id="4553"/>
      <w:bookmarkEnd w:id="4554"/>
      <w:bookmarkEnd w:id="4555"/>
      <w:bookmarkEnd w:id="4556"/>
      <w:bookmarkEnd w:id="4557"/>
      <w:bookmarkEnd w:id="4558"/>
      <w:bookmarkEnd w:id="4559"/>
      <w:bookmarkEnd w:id="4560"/>
      <w:bookmarkEnd w:id="4561"/>
      <w:bookmarkEnd w:id="4562"/>
    </w:p>
    <w:p w14:paraId="6B04487A" w14:textId="77777777" w:rsidR="00972FED" w:rsidRPr="006F0B54" w:rsidRDefault="00972FED" w:rsidP="00972FED">
      <w:pPr>
        <w:pStyle w:val="H6"/>
        <w:rPr>
          <w:lang w:val="en-US"/>
        </w:rPr>
      </w:pPr>
      <w:bookmarkStart w:id="4563" w:name="_Toc21101441"/>
      <w:bookmarkStart w:id="4564" w:name="_Toc29810480"/>
      <w:bookmarkStart w:id="4565" w:name="_Toc37273757"/>
      <w:bookmarkStart w:id="4566" w:name="_Toc45885075"/>
      <w:r w:rsidRPr="006F0B54">
        <w:rPr>
          <w:lang w:val="en-US"/>
        </w:rPr>
        <w:t>8.3.2.1.5.1</w:t>
      </w:r>
      <w:r w:rsidRPr="006F0B54">
        <w:rPr>
          <w:lang w:val="en-US"/>
        </w:rPr>
        <w:tab/>
        <w:t>Test Requirement for BS type 1-O</w:t>
      </w:r>
      <w:bookmarkEnd w:id="4563"/>
      <w:bookmarkEnd w:id="4564"/>
      <w:bookmarkEnd w:id="4565"/>
      <w:bookmarkEnd w:id="4566"/>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4567" w:name="_Toc21101442"/>
      <w:bookmarkStart w:id="4568" w:name="_Toc29810481"/>
      <w:bookmarkStart w:id="4569" w:name="_Toc37273758"/>
      <w:bookmarkStart w:id="4570" w:name="_Toc45885076"/>
      <w:r w:rsidRPr="006F0B54">
        <w:rPr>
          <w:lang w:val="en-US"/>
        </w:rPr>
        <w:t>8.3.2.2.5.2</w:t>
      </w:r>
      <w:r w:rsidRPr="006F0B54">
        <w:rPr>
          <w:lang w:val="en-US"/>
        </w:rPr>
        <w:tab/>
        <w:t>Test Requirement for BS type 2-O</w:t>
      </w:r>
      <w:bookmarkEnd w:id="4567"/>
      <w:bookmarkEnd w:id="4568"/>
      <w:bookmarkEnd w:id="4569"/>
      <w:bookmarkEnd w:id="4570"/>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4571" w:name="_Toc21101443"/>
      <w:bookmarkStart w:id="4572" w:name="_Toc29810482"/>
      <w:bookmarkStart w:id="4573" w:name="_Toc37273759"/>
      <w:bookmarkStart w:id="4574" w:name="_Toc45885077"/>
      <w:bookmarkStart w:id="4575" w:name="_Toc53183002"/>
      <w:bookmarkStart w:id="4576" w:name="_Toc58865396"/>
      <w:bookmarkStart w:id="4577" w:name="_Toc58866978"/>
      <w:bookmarkStart w:id="4578" w:name="_Toc66718011"/>
      <w:bookmarkStart w:id="4579" w:name="_Toc74930572"/>
      <w:bookmarkStart w:id="4580" w:name="_Toc76544857"/>
      <w:bookmarkStart w:id="4581" w:name="_Toc82539193"/>
      <w:r w:rsidRPr="006F0B54">
        <w:t>8.3.3</w:t>
      </w:r>
      <w:r w:rsidRPr="006F0B54">
        <w:tab/>
        <w:t>Performance requirements for PUCCH format 2</w:t>
      </w:r>
      <w:bookmarkEnd w:id="4571"/>
      <w:bookmarkEnd w:id="4572"/>
      <w:bookmarkEnd w:id="4573"/>
      <w:bookmarkEnd w:id="4574"/>
      <w:bookmarkEnd w:id="4575"/>
      <w:bookmarkEnd w:id="4576"/>
      <w:bookmarkEnd w:id="4577"/>
      <w:bookmarkEnd w:id="4578"/>
      <w:bookmarkEnd w:id="4579"/>
      <w:bookmarkEnd w:id="4580"/>
      <w:bookmarkEnd w:id="4581"/>
    </w:p>
    <w:p w14:paraId="15188A92" w14:textId="77777777" w:rsidR="00972FED" w:rsidRPr="006F0B54" w:rsidRDefault="00972FED" w:rsidP="00972FED">
      <w:pPr>
        <w:pStyle w:val="Heading4"/>
      </w:pPr>
      <w:bookmarkStart w:id="4582" w:name="_Toc21101444"/>
      <w:bookmarkStart w:id="4583" w:name="_Toc29810483"/>
      <w:bookmarkStart w:id="4584" w:name="_Toc37273760"/>
      <w:bookmarkStart w:id="4585" w:name="_Toc45885078"/>
      <w:bookmarkStart w:id="4586" w:name="_Toc53183003"/>
      <w:bookmarkStart w:id="4587" w:name="_Toc58865397"/>
      <w:bookmarkStart w:id="4588" w:name="_Toc58866979"/>
      <w:bookmarkStart w:id="4589" w:name="_Toc66718012"/>
      <w:bookmarkStart w:id="4590" w:name="_Toc74930573"/>
      <w:bookmarkStart w:id="4591" w:name="_Toc76544858"/>
      <w:bookmarkStart w:id="4592" w:name="_Toc82539194"/>
      <w:r w:rsidRPr="006F0B54">
        <w:t>8.3.3.1</w:t>
      </w:r>
      <w:r w:rsidRPr="006F0B54">
        <w:tab/>
        <w:t>ACK missed detection performance requirements</w:t>
      </w:r>
      <w:bookmarkEnd w:id="4582"/>
      <w:bookmarkEnd w:id="4583"/>
      <w:bookmarkEnd w:id="4584"/>
      <w:bookmarkEnd w:id="4585"/>
      <w:bookmarkEnd w:id="4586"/>
      <w:bookmarkEnd w:id="4587"/>
      <w:bookmarkEnd w:id="4588"/>
      <w:bookmarkEnd w:id="4589"/>
      <w:bookmarkEnd w:id="4590"/>
      <w:bookmarkEnd w:id="4591"/>
      <w:bookmarkEnd w:id="4592"/>
    </w:p>
    <w:p w14:paraId="6988CD84" w14:textId="77777777" w:rsidR="00972FED" w:rsidRPr="006F0B54" w:rsidRDefault="00972FED" w:rsidP="00972FED">
      <w:pPr>
        <w:pStyle w:val="Heading5"/>
      </w:pPr>
      <w:bookmarkStart w:id="4593" w:name="_Toc21101445"/>
      <w:bookmarkStart w:id="4594" w:name="_Toc29810484"/>
      <w:bookmarkStart w:id="4595" w:name="_Toc37273761"/>
      <w:bookmarkStart w:id="4596" w:name="_Toc45885079"/>
      <w:bookmarkStart w:id="4597" w:name="_Toc53183004"/>
      <w:bookmarkStart w:id="4598" w:name="_Toc58865398"/>
      <w:bookmarkStart w:id="4599" w:name="_Toc58866980"/>
      <w:bookmarkStart w:id="4600" w:name="_Toc66718013"/>
      <w:bookmarkStart w:id="4601" w:name="_Toc74930574"/>
      <w:bookmarkStart w:id="4602" w:name="_Toc76544859"/>
      <w:bookmarkStart w:id="4603" w:name="_Toc82539195"/>
      <w:r w:rsidRPr="006F0B54">
        <w:t>8.3.3.1.1</w:t>
      </w:r>
      <w:r w:rsidRPr="006F0B54">
        <w:tab/>
        <w:t>Definition and applicability</w:t>
      </w:r>
      <w:bookmarkEnd w:id="4593"/>
      <w:bookmarkEnd w:id="4594"/>
      <w:bookmarkEnd w:id="4595"/>
      <w:bookmarkEnd w:id="4596"/>
      <w:bookmarkEnd w:id="4597"/>
      <w:bookmarkEnd w:id="4598"/>
      <w:bookmarkEnd w:id="4599"/>
      <w:bookmarkEnd w:id="4600"/>
      <w:bookmarkEnd w:id="4601"/>
      <w:bookmarkEnd w:id="4602"/>
      <w:bookmarkEnd w:id="4603"/>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4604" w:name="_Toc21101446"/>
      <w:bookmarkStart w:id="4605" w:name="_Toc29810485"/>
      <w:bookmarkStart w:id="4606" w:name="_Toc37273762"/>
      <w:bookmarkStart w:id="4607" w:name="_Toc45885080"/>
      <w:bookmarkStart w:id="4608" w:name="_Toc53183005"/>
      <w:bookmarkStart w:id="4609" w:name="_Toc58865399"/>
      <w:bookmarkStart w:id="4610" w:name="_Toc58866981"/>
      <w:bookmarkStart w:id="4611" w:name="_Toc66718014"/>
      <w:bookmarkStart w:id="4612" w:name="_Toc74930575"/>
      <w:bookmarkStart w:id="4613" w:name="_Toc76544860"/>
      <w:bookmarkStart w:id="4614" w:name="_Toc82539196"/>
      <w:r w:rsidRPr="006F0B54">
        <w:t>8.3.3.1.2</w:t>
      </w:r>
      <w:r w:rsidRPr="006F0B54">
        <w:tab/>
        <w:t>Minimum Requirement</w:t>
      </w:r>
      <w:bookmarkEnd w:id="4604"/>
      <w:bookmarkEnd w:id="4605"/>
      <w:bookmarkEnd w:id="4606"/>
      <w:bookmarkEnd w:id="4607"/>
      <w:bookmarkEnd w:id="4608"/>
      <w:bookmarkEnd w:id="4609"/>
      <w:bookmarkEnd w:id="4610"/>
      <w:bookmarkEnd w:id="4611"/>
      <w:bookmarkEnd w:id="4612"/>
      <w:bookmarkEnd w:id="4613"/>
      <w:bookmarkEnd w:id="4614"/>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4615" w:name="_Toc21101447"/>
      <w:bookmarkStart w:id="4616" w:name="_Toc29810486"/>
      <w:bookmarkStart w:id="4617" w:name="_Toc37273763"/>
      <w:bookmarkStart w:id="4618" w:name="_Toc45885081"/>
      <w:bookmarkStart w:id="4619" w:name="_Toc53183006"/>
      <w:bookmarkStart w:id="4620" w:name="_Toc58865400"/>
      <w:bookmarkStart w:id="4621" w:name="_Toc58866982"/>
      <w:bookmarkStart w:id="4622" w:name="_Toc66718015"/>
      <w:bookmarkStart w:id="4623" w:name="_Toc74930576"/>
      <w:bookmarkStart w:id="4624" w:name="_Toc76544861"/>
      <w:bookmarkStart w:id="4625" w:name="_Toc82539197"/>
      <w:r w:rsidRPr="006F0B54">
        <w:t>8.3.3.1.3</w:t>
      </w:r>
      <w:r w:rsidRPr="006F0B54">
        <w:tab/>
        <w:t>Test Purpose</w:t>
      </w:r>
      <w:bookmarkEnd w:id="4615"/>
      <w:bookmarkEnd w:id="4616"/>
      <w:bookmarkEnd w:id="4617"/>
      <w:bookmarkEnd w:id="4618"/>
      <w:bookmarkEnd w:id="4619"/>
      <w:bookmarkEnd w:id="4620"/>
      <w:bookmarkEnd w:id="4621"/>
      <w:bookmarkEnd w:id="4622"/>
      <w:bookmarkEnd w:id="4623"/>
      <w:bookmarkEnd w:id="4624"/>
      <w:bookmarkEnd w:id="4625"/>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4626" w:name="_Toc21101448"/>
      <w:bookmarkStart w:id="4627" w:name="_Toc29810487"/>
      <w:bookmarkStart w:id="4628" w:name="_Toc37273764"/>
      <w:bookmarkStart w:id="4629" w:name="_Toc45885082"/>
      <w:bookmarkStart w:id="4630" w:name="_Toc53183007"/>
      <w:bookmarkStart w:id="4631" w:name="_Toc58865401"/>
      <w:bookmarkStart w:id="4632" w:name="_Toc58866983"/>
      <w:bookmarkStart w:id="4633" w:name="_Toc66718016"/>
      <w:bookmarkStart w:id="4634" w:name="_Toc74930577"/>
      <w:bookmarkStart w:id="4635" w:name="_Toc76544862"/>
      <w:bookmarkStart w:id="4636" w:name="_Toc82539198"/>
      <w:r w:rsidRPr="006F0B54">
        <w:t>8.3.3.1.4</w:t>
      </w:r>
      <w:r w:rsidRPr="006F0B54">
        <w:tab/>
        <w:t>Method of test</w:t>
      </w:r>
      <w:bookmarkEnd w:id="4626"/>
      <w:bookmarkEnd w:id="4627"/>
      <w:bookmarkEnd w:id="4628"/>
      <w:bookmarkEnd w:id="4629"/>
      <w:bookmarkEnd w:id="4630"/>
      <w:bookmarkEnd w:id="4631"/>
      <w:bookmarkEnd w:id="4632"/>
      <w:bookmarkEnd w:id="4633"/>
      <w:bookmarkEnd w:id="4634"/>
      <w:bookmarkEnd w:id="4635"/>
      <w:bookmarkEnd w:id="4636"/>
    </w:p>
    <w:p w14:paraId="5B6C32A9" w14:textId="77777777" w:rsidR="00972FED" w:rsidRPr="006F0B54" w:rsidRDefault="00972FED" w:rsidP="00972FED">
      <w:pPr>
        <w:pStyle w:val="H6"/>
      </w:pPr>
      <w:bookmarkStart w:id="4637" w:name="_Toc13082293"/>
      <w:bookmarkStart w:id="4638" w:name="_Toc29810488"/>
      <w:bookmarkStart w:id="4639" w:name="_Toc37273765"/>
      <w:bookmarkStart w:id="4640" w:name="_Toc45885083"/>
      <w:r w:rsidRPr="006F0B54">
        <w:t>8.3.3.1.4.1</w:t>
      </w:r>
      <w:r w:rsidRPr="006F0B54">
        <w:tab/>
        <w:t>Initial conditions</w:t>
      </w:r>
      <w:bookmarkEnd w:id="4637"/>
      <w:bookmarkEnd w:id="4638"/>
      <w:bookmarkEnd w:id="4639"/>
      <w:bookmarkEnd w:id="4640"/>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4641" w:name="_Toc29810489"/>
      <w:bookmarkStart w:id="4642" w:name="_Toc37273766"/>
      <w:bookmarkStart w:id="4643"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4644"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4641"/>
      <w:bookmarkEnd w:id="4642"/>
      <w:bookmarkEnd w:id="4643"/>
      <w:bookmarkEnd w:id="4644"/>
    </w:p>
    <w:p w14:paraId="4C14C887" w14:textId="77777777" w:rsidR="00972FED" w:rsidRPr="006F0B54" w:rsidRDefault="00972FED" w:rsidP="00972FED">
      <w:pPr>
        <w:pStyle w:val="B1"/>
        <w:rPr>
          <w:rFonts w:eastAsia="DengXian"/>
        </w:rPr>
      </w:pPr>
      <w:bookmarkStart w:id="4645" w:name="_MON_1283843391"/>
      <w:bookmarkEnd w:id="4645"/>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4646" w:name="_MON_1290324379"/>
    <w:bookmarkEnd w:id="4646"/>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694558920"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4647" w:name="_Toc21101451"/>
      <w:bookmarkStart w:id="4648" w:name="_Toc29810490"/>
      <w:bookmarkStart w:id="4649" w:name="_Toc37273767"/>
      <w:bookmarkStart w:id="4650" w:name="_Toc45885085"/>
      <w:bookmarkStart w:id="4651" w:name="_Toc53183008"/>
      <w:bookmarkStart w:id="4652" w:name="_Toc58865402"/>
      <w:bookmarkStart w:id="4653" w:name="_Toc58866984"/>
      <w:bookmarkStart w:id="4654" w:name="_Toc66718017"/>
      <w:bookmarkStart w:id="4655" w:name="_Toc74930578"/>
      <w:bookmarkStart w:id="4656" w:name="_Toc76544863"/>
      <w:bookmarkStart w:id="4657" w:name="_Toc82539199"/>
      <w:r w:rsidRPr="006F0B54">
        <w:t>8.3.3.1.5</w:t>
      </w:r>
      <w:r w:rsidRPr="006F0B54">
        <w:tab/>
        <w:t>Test requirement</w:t>
      </w:r>
      <w:bookmarkEnd w:id="4647"/>
      <w:bookmarkEnd w:id="4648"/>
      <w:bookmarkEnd w:id="4649"/>
      <w:bookmarkEnd w:id="4650"/>
      <w:bookmarkEnd w:id="4651"/>
      <w:bookmarkEnd w:id="4652"/>
      <w:bookmarkEnd w:id="4653"/>
      <w:bookmarkEnd w:id="4654"/>
      <w:bookmarkEnd w:id="4655"/>
      <w:bookmarkEnd w:id="4656"/>
      <w:bookmarkEnd w:id="4657"/>
    </w:p>
    <w:p w14:paraId="542FDC9B" w14:textId="77777777" w:rsidR="00972FED" w:rsidRPr="006F0B54" w:rsidRDefault="00972FED" w:rsidP="00972FED">
      <w:pPr>
        <w:pStyle w:val="H6"/>
      </w:pPr>
      <w:bookmarkStart w:id="465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4658"/>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4659" w:name="_Toc21101453"/>
      <w:bookmarkStart w:id="4660" w:name="_Toc29810491"/>
      <w:bookmarkStart w:id="4661" w:name="_Toc37273768"/>
      <w:bookmarkStart w:id="466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4659"/>
      <w:bookmarkEnd w:id="4660"/>
      <w:bookmarkEnd w:id="4661"/>
      <w:bookmarkEnd w:id="4662"/>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466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466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4664" w:name="_Toc21101454"/>
      <w:bookmarkStart w:id="4665" w:name="_Toc29810492"/>
      <w:bookmarkStart w:id="4666" w:name="_Toc37273769"/>
      <w:bookmarkStart w:id="4667" w:name="_Toc45885087"/>
      <w:bookmarkStart w:id="4668" w:name="_Toc53183009"/>
      <w:bookmarkStart w:id="4669" w:name="_Toc58865403"/>
      <w:bookmarkStart w:id="4670" w:name="_Toc58866985"/>
      <w:bookmarkStart w:id="4671" w:name="_Toc66718018"/>
      <w:bookmarkStart w:id="4672" w:name="_Toc74930579"/>
      <w:bookmarkStart w:id="4673" w:name="_Toc76544864"/>
      <w:bookmarkStart w:id="4674" w:name="_Toc82539200"/>
      <w:r w:rsidRPr="006F0B54">
        <w:t>8.3.3.2</w:t>
      </w:r>
      <w:r w:rsidRPr="006F0B54">
        <w:tab/>
        <w:t>UCI BLER performance requirements</w:t>
      </w:r>
      <w:bookmarkEnd w:id="4664"/>
      <w:bookmarkEnd w:id="4665"/>
      <w:bookmarkEnd w:id="4666"/>
      <w:bookmarkEnd w:id="4667"/>
      <w:bookmarkEnd w:id="4668"/>
      <w:bookmarkEnd w:id="4669"/>
      <w:bookmarkEnd w:id="4670"/>
      <w:bookmarkEnd w:id="4671"/>
      <w:bookmarkEnd w:id="4672"/>
      <w:bookmarkEnd w:id="4673"/>
      <w:bookmarkEnd w:id="4674"/>
    </w:p>
    <w:p w14:paraId="65BA0208" w14:textId="77777777" w:rsidR="00972FED" w:rsidRPr="006F0B54" w:rsidRDefault="00972FED" w:rsidP="00972FED">
      <w:pPr>
        <w:pStyle w:val="Heading5"/>
      </w:pPr>
      <w:bookmarkStart w:id="4675" w:name="_Toc21101455"/>
      <w:bookmarkStart w:id="4676" w:name="_Toc29810493"/>
      <w:bookmarkStart w:id="4677" w:name="_Toc37273770"/>
      <w:bookmarkStart w:id="4678" w:name="_Toc45885088"/>
      <w:bookmarkStart w:id="4679" w:name="_Toc53183010"/>
      <w:bookmarkStart w:id="4680" w:name="_Toc58865404"/>
      <w:bookmarkStart w:id="4681" w:name="_Toc58866986"/>
      <w:bookmarkStart w:id="4682" w:name="_Toc66718019"/>
      <w:bookmarkStart w:id="4683" w:name="_Toc74930580"/>
      <w:bookmarkStart w:id="4684" w:name="_Toc76544865"/>
      <w:bookmarkStart w:id="4685" w:name="_Toc82539201"/>
      <w:r w:rsidRPr="006F0B54">
        <w:t>8.3.3.2.1</w:t>
      </w:r>
      <w:r w:rsidRPr="006F0B54">
        <w:tab/>
        <w:t>Definition and applicability</w:t>
      </w:r>
      <w:bookmarkEnd w:id="4675"/>
      <w:bookmarkEnd w:id="4676"/>
      <w:bookmarkEnd w:id="4677"/>
      <w:bookmarkEnd w:id="4678"/>
      <w:bookmarkEnd w:id="4679"/>
      <w:bookmarkEnd w:id="4680"/>
      <w:bookmarkEnd w:id="4681"/>
      <w:bookmarkEnd w:id="4682"/>
      <w:bookmarkEnd w:id="4683"/>
      <w:bookmarkEnd w:id="4684"/>
      <w:bookmarkEnd w:id="4685"/>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4686" w:name="OLE_LINK14"/>
    </w:p>
    <w:p w14:paraId="531A4A16" w14:textId="77777777" w:rsidR="00972FED" w:rsidRPr="006F0B54" w:rsidRDefault="00972FED" w:rsidP="00972FED">
      <w:pPr>
        <w:pStyle w:val="Heading5"/>
      </w:pPr>
      <w:bookmarkStart w:id="4687" w:name="_Toc21101456"/>
      <w:bookmarkStart w:id="4688" w:name="_Toc29810494"/>
      <w:bookmarkStart w:id="4689" w:name="_Toc37273771"/>
      <w:bookmarkStart w:id="4690" w:name="_Toc45885089"/>
      <w:bookmarkStart w:id="4691" w:name="_Toc53183011"/>
      <w:bookmarkStart w:id="4692" w:name="_Toc58865405"/>
      <w:bookmarkStart w:id="4693" w:name="_Toc58866987"/>
      <w:bookmarkStart w:id="4694" w:name="_Toc66718020"/>
      <w:bookmarkStart w:id="4695" w:name="_Toc74930581"/>
      <w:bookmarkStart w:id="4696" w:name="_Toc76544866"/>
      <w:bookmarkStart w:id="4697" w:name="_Toc82539202"/>
      <w:bookmarkEnd w:id="4686"/>
      <w:r w:rsidRPr="006F0B54">
        <w:t>8.3.3.2.2</w:t>
      </w:r>
      <w:r w:rsidRPr="006F0B54">
        <w:tab/>
        <w:t>Minimum Requirement</w:t>
      </w:r>
      <w:bookmarkEnd w:id="4687"/>
      <w:bookmarkEnd w:id="4688"/>
      <w:bookmarkEnd w:id="4689"/>
      <w:bookmarkEnd w:id="4690"/>
      <w:bookmarkEnd w:id="4691"/>
      <w:bookmarkEnd w:id="4692"/>
      <w:bookmarkEnd w:id="4693"/>
      <w:bookmarkEnd w:id="4694"/>
      <w:bookmarkEnd w:id="4695"/>
      <w:bookmarkEnd w:id="4696"/>
      <w:bookmarkEnd w:id="4697"/>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4698" w:name="_Toc21101457"/>
      <w:bookmarkStart w:id="4699" w:name="_Toc29810495"/>
      <w:bookmarkStart w:id="4700" w:name="_Toc37273772"/>
      <w:bookmarkStart w:id="4701" w:name="_Toc45885090"/>
      <w:bookmarkStart w:id="4702" w:name="_Toc53183012"/>
      <w:bookmarkStart w:id="4703" w:name="_Toc58865406"/>
      <w:bookmarkStart w:id="4704" w:name="_Toc58866988"/>
      <w:bookmarkStart w:id="4705" w:name="_Toc66718021"/>
      <w:bookmarkStart w:id="4706" w:name="_Toc74930582"/>
      <w:bookmarkStart w:id="4707" w:name="_Toc76544867"/>
      <w:bookmarkStart w:id="4708" w:name="_Toc82539203"/>
      <w:r w:rsidRPr="006F0B54">
        <w:t>8.3.3.2.3</w:t>
      </w:r>
      <w:r w:rsidRPr="006F0B54">
        <w:tab/>
        <w:t>Test Purpose</w:t>
      </w:r>
      <w:bookmarkEnd w:id="4698"/>
      <w:bookmarkEnd w:id="4699"/>
      <w:bookmarkEnd w:id="4700"/>
      <w:bookmarkEnd w:id="4701"/>
      <w:bookmarkEnd w:id="4702"/>
      <w:bookmarkEnd w:id="4703"/>
      <w:bookmarkEnd w:id="4704"/>
      <w:bookmarkEnd w:id="4705"/>
      <w:bookmarkEnd w:id="4706"/>
      <w:bookmarkEnd w:id="4707"/>
      <w:bookmarkEnd w:id="4708"/>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4709" w:name="_Toc21101458"/>
      <w:bookmarkStart w:id="4710" w:name="_Toc29810496"/>
      <w:bookmarkStart w:id="4711" w:name="_Toc37273773"/>
      <w:bookmarkStart w:id="4712" w:name="_Toc45885091"/>
      <w:bookmarkStart w:id="4713" w:name="_Toc53183013"/>
      <w:bookmarkStart w:id="4714" w:name="_Toc58865407"/>
      <w:bookmarkStart w:id="4715" w:name="_Toc58866989"/>
      <w:bookmarkStart w:id="4716" w:name="_Toc66718022"/>
      <w:bookmarkStart w:id="4717" w:name="_Toc74930583"/>
      <w:bookmarkStart w:id="4718" w:name="_Toc76544868"/>
      <w:bookmarkStart w:id="4719" w:name="_Toc82539204"/>
      <w:r w:rsidRPr="006F0B54">
        <w:t>8.3.3.2.4</w:t>
      </w:r>
      <w:r w:rsidRPr="006F0B54">
        <w:tab/>
        <w:t>Method of test</w:t>
      </w:r>
      <w:bookmarkEnd w:id="4709"/>
      <w:bookmarkEnd w:id="4710"/>
      <w:bookmarkEnd w:id="4711"/>
      <w:bookmarkEnd w:id="4712"/>
      <w:bookmarkEnd w:id="4713"/>
      <w:bookmarkEnd w:id="4714"/>
      <w:bookmarkEnd w:id="4715"/>
      <w:bookmarkEnd w:id="4716"/>
      <w:bookmarkEnd w:id="4717"/>
      <w:bookmarkEnd w:id="4718"/>
      <w:bookmarkEnd w:id="4719"/>
    </w:p>
    <w:p w14:paraId="6415A6A8" w14:textId="77777777" w:rsidR="00972FED" w:rsidRPr="006F0B54" w:rsidRDefault="00972FED" w:rsidP="00972FED">
      <w:pPr>
        <w:pStyle w:val="H6"/>
      </w:pPr>
      <w:bookmarkStart w:id="4720" w:name="_Toc13082303"/>
      <w:bookmarkStart w:id="4721" w:name="_Toc29810497"/>
      <w:bookmarkStart w:id="4722" w:name="_Toc37273774"/>
      <w:bookmarkStart w:id="472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4720"/>
      <w:bookmarkEnd w:id="4721"/>
      <w:bookmarkEnd w:id="4722"/>
      <w:bookmarkEnd w:id="472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4724" w:name="_Toc13082304"/>
      <w:bookmarkStart w:id="4725" w:name="_Toc29810498"/>
      <w:bookmarkStart w:id="4726" w:name="_Toc37273775"/>
      <w:bookmarkStart w:id="472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4724"/>
      <w:bookmarkEnd w:id="4725"/>
      <w:bookmarkEnd w:id="4726"/>
      <w:bookmarkEnd w:id="472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4728" w:name="_MON_1281253042"/>
    <w:bookmarkEnd w:id="472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694558921"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4729" w:name="_Toc21101461"/>
      <w:bookmarkStart w:id="4730" w:name="_Toc29810499"/>
      <w:bookmarkStart w:id="4731" w:name="_Toc37273776"/>
      <w:bookmarkStart w:id="4732" w:name="_Toc45885094"/>
      <w:bookmarkStart w:id="4733" w:name="_Toc53183014"/>
      <w:bookmarkStart w:id="4734" w:name="_Toc58865408"/>
      <w:bookmarkStart w:id="4735" w:name="_Toc58866990"/>
      <w:bookmarkStart w:id="4736" w:name="_Toc66718023"/>
      <w:bookmarkStart w:id="4737" w:name="_Toc74930584"/>
      <w:bookmarkStart w:id="4738" w:name="_Toc76544869"/>
      <w:bookmarkStart w:id="4739" w:name="_Toc82539205"/>
      <w:r w:rsidRPr="006F0B54">
        <w:t>8.3.3.2.5</w:t>
      </w:r>
      <w:r w:rsidRPr="006F0B54">
        <w:tab/>
        <w:t>Test requirement</w:t>
      </w:r>
      <w:bookmarkEnd w:id="4729"/>
      <w:bookmarkEnd w:id="4730"/>
      <w:bookmarkEnd w:id="4731"/>
      <w:bookmarkEnd w:id="4732"/>
      <w:bookmarkEnd w:id="4733"/>
      <w:bookmarkEnd w:id="4734"/>
      <w:bookmarkEnd w:id="4735"/>
      <w:bookmarkEnd w:id="4736"/>
      <w:bookmarkEnd w:id="4737"/>
      <w:bookmarkEnd w:id="4738"/>
      <w:bookmarkEnd w:id="4739"/>
    </w:p>
    <w:p w14:paraId="3C0560B8" w14:textId="77777777" w:rsidR="00972FED" w:rsidRPr="006F0B54" w:rsidRDefault="00972FED" w:rsidP="00972FED">
      <w:pPr>
        <w:pStyle w:val="H6"/>
      </w:pPr>
      <w:bookmarkStart w:id="4740" w:name="_Toc21101462"/>
      <w:bookmarkStart w:id="4741" w:name="_Toc29810500"/>
      <w:bookmarkStart w:id="4742" w:name="_Toc37273777"/>
      <w:bookmarkStart w:id="4743" w:name="_Toc45885095"/>
      <w:r w:rsidRPr="006F0B54">
        <w:t>8.3.3.2.5.1</w:t>
      </w:r>
      <w:r w:rsidRPr="006F0B54">
        <w:tab/>
        <w:t>Requirements for BS type 1-O</w:t>
      </w:r>
      <w:bookmarkEnd w:id="4740"/>
      <w:bookmarkEnd w:id="4741"/>
      <w:bookmarkEnd w:id="4742"/>
      <w:bookmarkEnd w:id="4743"/>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4744" w:name="_Toc21101463"/>
      <w:bookmarkStart w:id="4745" w:name="_Toc29810501"/>
      <w:bookmarkStart w:id="4746" w:name="_Toc37273778"/>
      <w:bookmarkStart w:id="4747"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4744"/>
      <w:bookmarkEnd w:id="4745"/>
      <w:bookmarkEnd w:id="4746"/>
      <w:bookmarkEnd w:id="4747"/>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4748" w:name="_Toc21101464"/>
      <w:bookmarkStart w:id="4749" w:name="_Toc29810502"/>
      <w:bookmarkStart w:id="4750" w:name="_Toc37273779"/>
      <w:bookmarkStart w:id="4751" w:name="_Toc45885097"/>
      <w:bookmarkStart w:id="4752" w:name="_Toc53183015"/>
      <w:bookmarkStart w:id="4753" w:name="_Toc58865409"/>
      <w:bookmarkStart w:id="4754" w:name="_Toc58866991"/>
      <w:bookmarkStart w:id="4755" w:name="_Toc66718024"/>
      <w:bookmarkStart w:id="4756" w:name="_Toc74930585"/>
      <w:bookmarkStart w:id="4757" w:name="_Toc76544870"/>
      <w:bookmarkStart w:id="4758" w:name="_Toc82539206"/>
      <w:r w:rsidRPr="006F0B54">
        <w:t>8.3.4</w:t>
      </w:r>
      <w:r w:rsidRPr="006F0B54">
        <w:tab/>
        <w:t>Performance requirements for PUCCH format 3</w:t>
      </w:r>
      <w:bookmarkEnd w:id="4748"/>
      <w:bookmarkEnd w:id="4749"/>
      <w:bookmarkEnd w:id="4750"/>
      <w:bookmarkEnd w:id="4751"/>
      <w:bookmarkEnd w:id="4752"/>
      <w:bookmarkEnd w:id="4753"/>
      <w:bookmarkEnd w:id="4754"/>
      <w:bookmarkEnd w:id="4755"/>
      <w:bookmarkEnd w:id="4756"/>
      <w:bookmarkEnd w:id="4757"/>
      <w:bookmarkEnd w:id="4758"/>
    </w:p>
    <w:p w14:paraId="4D0D2BE4" w14:textId="77777777" w:rsidR="00972FED" w:rsidRPr="006F0B54" w:rsidRDefault="00972FED" w:rsidP="00972FED">
      <w:pPr>
        <w:pStyle w:val="Heading4"/>
      </w:pPr>
      <w:bookmarkStart w:id="4759" w:name="_Toc21101465"/>
      <w:bookmarkStart w:id="4760" w:name="_Toc29810503"/>
      <w:bookmarkStart w:id="4761" w:name="_Toc37273780"/>
      <w:bookmarkStart w:id="4762" w:name="_Toc45885098"/>
      <w:bookmarkStart w:id="4763" w:name="_Toc53183016"/>
      <w:bookmarkStart w:id="4764" w:name="_Toc58865410"/>
      <w:bookmarkStart w:id="4765" w:name="_Toc58866992"/>
      <w:bookmarkStart w:id="4766" w:name="_Toc66718025"/>
      <w:bookmarkStart w:id="4767" w:name="_Toc74930586"/>
      <w:bookmarkStart w:id="4768" w:name="_Toc76544871"/>
      <w:bookmarkStart w:id="4769" w:name="_Toc82539207"/>
      <w:r w:rsidRPr="006F0B54">
        <w:t>8.3.4.1</w:t>
      </w:r>
      <w:r w:rsidRPr="006F0B54">
        <w:tab/>
        <w:t>Definition and applicability</w:t>
      </w:r>
      <w:bookmarkEnd w:id="4759"/>
      <w:bookmarkEnd w:id="4760"/>
      <w:bookmarkEnd w:id="4761"/>
      <w:bookmarkEnd w:id="4762"/>
      <w:bookmarkEnd w:id="4763"/>
      <w:bookmarkEnd w:id="4764"/>
      <w:bookmarkEnd w:id="4765"/>
      <w:bookmarkEnd w:id="4766"/>
      <w:bookmarkEnd w:id="4767"/>
      <w:bookmarkEnd w:id="4768"/>
      <w:bookmarkEnd w:id="4769"/>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4770" w:name="_Toc21101466"/>
      <w:bookmarkStart w:id="4771" w:name="_Toc29810504"/>
      <w:bookmarkStart w:id="4772" w:name="_Toc37273781"/>
      <w:bookmarkStart w:id="4773" w:name="_Toc45885099"/>
      <w:bookmarkStart w:id="4774" w:name="_Toc53183017"/>
      <w:bookmarkStart w:id="4775" w:name="_Toc58865411"/>
      <w:bookmarkStart w:id="4776" w:name="_Toc58866993"/>
      <w:bookmarkStart w:id="4777" w:name="_Toc66718026"/>
      <w:bookmarkStart w:id="4778" w:name="_Toc74930587"/>
      <w:bookmarkStart w:id="4779" w:name="_Toc76544872"/>
      <w:bookmarkStart w:id="4780" w:name="_Toc82539208"/>
      <w:r w:rsidRPr="006F0B54">
        <w:t>8.3.4.2</w:t>
      </w:r>
      <w:r w:rsidRPr="006F0B54">
        <w:tab/>
        <w:t>Minimum requirement</w:t>
      </w:r>
      <w:bookmarkEnd w:id="4770"/>
      <w:bookmarkEnd w:id="4771"/>
      <w:bookmarkEnd w:id="4772"/>
      <w:bookmarkEnd w:id="4773"/>
      <w:bookmarkEnd w:id="4774"/>
      <w:bookmarkEnd w:id="4775"/>
      <w:bookmarkEnd w:id="4776"/>
      <w:bookmarkEnd w:id="4777"/>
      <w:bookmarkEnd w:id="4778"/>
      <w:bookmarkEnd w:id="4779"/>
      <w:bookmarkEnd w:id="4780"/>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4781" w:name="_Toc21101467"/>
      <w:bookmarkStart w:id="4782" w:name="_Toc29810505"/>
      <w:bookmarkStart w:id="4783" w:name="_Toc37273782"/>
      <w:bookmarkStart w:id="4784" w:name="_Toc45885100"/>
      <w:bookmarkStart w:id="4785" w:name="_Toc53183018"/>
      <w:bookmarkStart w:id="4786" w:name="_Toc58865412"/>
      <w:bookmarkStart w:id="4787" w:name="_Toc58866994"/>
      <w:bookmarkStart w:id="4788" w:name="_Toc66718027"/>
      <w:bookmarkStart w:id="4789" w:name="_Toc74930588"/>
      <w:bookmarkStart w:id="4790" w:name="_Toc76544873"/>
      <w:bookmarkStart w:id="4791" w:name="_Toc82539209"/>
      <w:r w:rsidRPr="006F0B54">
        <w:t>8.3.4.3</w:t>
      </w:r>
      <w:r w:rsidRPr="006F0B54">
        <w:tab/>
        <w:t>Test purpose</w:t>
      </w:r>
      <w:bookmarkEnd w:id="4781"/>
      <w:bookmarkEnd w:id="4782"/>
      <w:bookmarkEnd w:id="4783"/>
      <w:bookmarkEnd w:id="4784"/>
      <w:bookmarkEnd w:id="4785"/>
      <w:bookmarkEnd w:id="4786"/>
      <w:bookmarkEnd w:id="4787"/>
      <w:bookmarkEnd w:id="4788"/>
      <w:bookmarkEnd w:id="4789"/>
      <w:bookmarkEnd w:id="4790"/>
      <w:bookmarkEnd w:id="479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4792" w:name="_Toc21101468"/>
      <w:bookmarkStart w:id="4793" w:name="_Toc29810506"/>
      <w:bookmarkStart w:id="4794" w:name="_Toc37273783"/>
      <w:bookmarkStart w:id="4795" w:name="_Toc45885101"/>
      <w:bookmarkStart w:id="4796" w:name="_Toc53183019"/>
      <w:bookmarkStart w:id="4797" w:name="_Toc58865413"/>
      <w:bookmarkStart w:id="4798" w:name="_Toc58866995"/>
      <w:bookmarkStart w:id="4799" w:name="_Toc66718028"/>
      <w:bookmarkStart w:id="4800" w:name="_Toc74930589"/>
      <w:bookmarkStart w:id="4801" w:name="_Toc76544874"/>
      <w:bookmarkStart w:id="4802" w:name="_Toc82539210"/>
      <w:r w:rsidRPr="006F0B54">
        <w:t>8.3.4.4</w:t>
      </w:r>
      <w:r w:rsidRPr="006F0B54">
        <w:tab/>
        <w:t>Method of test</w:t>
      </w:r>
      <w:bookmarkEnd w:id="4792"/>
      <w:bookmarkEnd w:id="4793"/>
      <w:bookmarkEnd w:id="4794"/>
      <w:bookmarkEnd w:id="4795"/>
      <w:bookmarkEnd w:id="4796"/>
      <w:bookmarkEnd w:id="4797"/>
      <w:bookmarkEnd w:id="4798"/>
      <w:bookmarkEnd w:id="4799"/>
      <w:bookmarkEnd w:id="4800"/>
      <w:bookmarkEnd w:id="4801"/>
      <w:bookmarkEnd w:id="4802"/>
    </w:p>
    <w:p w14:paraId="2B46A4FA" w14:textId="77777777" w:rsidR="00972FED" w:rsidRPr="006F0B54" w:rsidRDefault="00972FED" w:rsidP="00972FED">
      <w:pPr>
        <w:pStyle w:val="Heading5"/>
      </w:pPr>
      <w:bookmarkStart w:id="4803" w:name="_Toc21101469"/>
      <w:bookmarkStart w:id="4804" w:name="_Toc29810507"/>
      <w:bookmarkStart w:id="4805" w:name="_Toc37273784"/>
      <w:bookmarkStart w:id="4806" w:name="_Toc45885102"/>
      <w:bookmarkStart w:id="4807" w:name="_Toc53183020"/>
      <w:bookmarkStart w:id="4808" w:name="_Toc58865414"/>
      <w:bookmarkStart w:id="4809" w:name="_Toc58866996"/>
      <w:bookmarkStart w:id="4810" w:name="_Toc66718029"/>
      <w:bookmarkStart w:id="4811" w:name="_Toc74930590"/>
      <w:bookmarkStart w:id="4812" w:name="_Toc76544875"/>
      <w:bookmarkStart w:id="4813" w:name="_Toc82539211"/>
      <w:r w:rsidRPr="006F0B54">
        <w:t>8.3.4.4.1</w:t>
      </w:r>
      <w:r w:rsidRPr="006F0B54">
        <w:tab/>
        <w:t>Initial conditions</w:t>
      </w:r>
      <w:bookmarkEnd w:id="4803"/>
      <w:bookmarkEnd w:id="4804"/>
      <w:bookmarkEnd w:id="4805"/>
      <w:bookmarkEnd w:id="4806"/>
      <w:bookmarkEnd w:id="4807"/>
      <w:bookmarkEnd w:id="4808"/>
      <w:bookmarkEnd w:id="4809"/>
      <w:bookmarkEnd w:id="4810"/>
      <w:bookmarkEnd w:id="4811"/>
      <w:bookmarkEnd w:id="4812"/>
      <w:bookmarkEnd w:id="4813"/>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4814"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4815" w:name="_Toc29810508"/>
      <w:bookmarkStart w:id="4816" w:name="_Toc37273785"/>
      <w:bookmarkStart w:id="4817" w:name="_Toc45885103"/>
      <w:bookmarkStart w:id="4818" w:name="_Toc53183021"/>
      <w:bookmarkStart w:id="4819" w:name="_Toc58865415"/>
      <w:bookmarkStart w:id="4820" w:name="_Toc58866997"/>
      <w:bookmarkStart w:id="4821" w:name="_Toc66718030"/>
      <w:bookmarkStart w:id="4822" w:name="_Toc74930591"/>
      <w:bookmarkStart w:id="4823" w:name="_Toc76544876"/>
      <w:bookmarkStart w:id="4824" w:name="_Toc82539212"/>
      <w:r w:rsidRPr="006F0B54">
        <w:t>8.3.4.4.2</w:t>
      </w:r>
      <w:r w:rsidRPr="006F0B54">
        <w:tab/>
        <w:t>Procedure</w:t>
      </w:r>
      <w:bookmarkEnd w:id="4814"/>
      <w:bookmarkEnd w:id="4815"/>
      <w:bookmarkEnd w:id="4816"/>
      <w:bookmarkEnd w:id="4817"/>
      <w:bookmarkEnd w:id="4818"/>
      <w:bookmarkEnd w:id="4819"/>
      <w:bookmarkEnd w:id="4820"/>
      <w:bookmarkEnd w:id="4821"/>
      <w:bookmarkEnd w:id="4822"/>
      <w:bookmarkEnd w:id="4823"/>
      <w:bookmarkEnd w:id="4824"/>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4825" w:name="_Toc21101471"/>
      <w:bookmarkStart w:id="4826" w:name="_Toc29810509"/>
      <w:bookmarkStart w:id="4827" w:name="_Toc37273786"/>
      <w:bookmarkStart w:id="4828" w:name="_Toc45885104"/>
      <w:bookmarkStart w:id="4829" w:name="_Toc53183022"/>
      <w:bookmarkStart w:id="4830" w:name="_Toc58865416"/>
      <w:bookmarkStart w:id="4831" w:name="_Toc58866998"/>
      <w:bookmarkStart w:id="4832" w:name="_Toc66718031"/>
      <w:bookmarkStart w:id="4833" w:name="_Toc74930592"/>
      <w:bookmarkStart w:id="4834" w:name="_Toc76544877"/>
      <w:bookmarkStart w:id="4835" w:name="_Toc82539213"/>
      <w:r w:rsidRPr="006F0B54">
        <w:t>8.3.4.5</w:t>
      </w:r>
      <w:r w:rsidRPr="006F0B54">
        <w:tab/>
        <w:t>Test requirement</w:t>
      </w:r>
      <w:bookmarkEnd w:id="4825"/>
      <w:bookmarkEnd w:id="4826"/>
      <w:bookmarkEnd w:id="4827"/>
      <w:bookmarkEnd w:id="4828"/>
      <w:bookmarkEnd w:id="4829"/>
      <w:bookmarkEnd w:id="4830"/>
      <w:bookmarkEnd w:id="4831"/>
      <w:bookmarkEnd w:id="4832"/>
      <w:bookmarkEnd w:id="4833"/>
      <w:bookmarkEnd w:id="4834"/>
      <w:bookmarkEnd w:id="4835"/>
    </w:p>
    <w:p w14:paraId="7C6341DD" w14:textId="77777777" w:rsidR="00972FED" w:rsidRPr="006F0B54" w:rsidRDefault="00972FED" w:rsidP="00972FED">
      <w:pPr>
        <w:pStyle w:val="Heading5"/>
        <w:rPr>
          <w:rFonts w:cs="Arial"/>
          <w:i/>
          <w:iCs/>
          <w:szCs w:val="22"/>
          <w:lang w:eastAsia="zh-CN"/>
        </w:rPr>
      </w:pPr>
      <w:bookmarkStart w:id="4836" w:name="_Toc21101472"/>
      <w:bookmarkStart w:id="4837" w:name="_Toc29810510"/>
      <w:bookmarkStart w:id="4838" w:name="_Toc37273787"/>
      <w:bookmarkStart w:id="4839" w:name="_Toc45885105"/>
      <w:bookmarkStart w:id="4840" w:name="_Toc53183023"/>
      <w:bookmarkStart w:id="4841" w:name="_Toc58865417"/>
      <w:bookmarkStart w:id="4842" w:name="_Toc58866999"/>
      <w:bookmarkStart w:id="4843" w:name="_Toc66718032"/>
      <w:bookmarkStart w:id="4844" w:name="_Toc74930593"/>
      <w:bookmarkStart w:id="4845" w:name="_Toc76544878"/>
      <w:bookmarkStart w:id="4846" w:name="_Toc82539214"/>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836"/>
      <w:bookmarkEnd w:id="4837"/>
      <w:bookmarkEnd w:id="4838"/>
      <w:bookmarkEnd w:id="4839"/>
      <w:bookmarkEnd w:id="4840"/>
      <w:bookmarkEnd w:id="4841"/>
      <w:bookmarkEnd w:id="4842"/>
      <w:bookmarkEnd w:id="4843"/>
      <w:bookmarkEnd w:id="4844"/>
      <w:bookmarkEnd w:id="4845"/>
      <w:bookmarkEnd w:id="484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4847" w:name="_Toc21101473"/>
      <w:bookmarkStart w:id="4848" w:name="_Toc29810511"/>
      <w:bookmarkStart w:id="4849" w:name="_Toc37273788"/>
      <w:bookmarkStart w:id="4850" w:name="_Toc45885106"/>
      <w:bookmarkStart w:id="4851" w:name="_Toc53183024"/>
      <w:bookmarkStart w:id="4852" w:name="_Toc58865418"/>
      <w:bookmarkStart w:id="4853" w:name="_Toc58867000"/>
      <w:bookmarkStart w:id="4854" w:name="_Toc66718033"/>
      <w:bookmarkStart w:id="4855" w:name="_Toc74930594"/>
      <w:bookmarkStart w:id="4856" w:name="_Toc76544879"/>
      <w:bookmarkStart w:id="4857" w:name="_Toc82539215"/>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847"/>
      <w:bookmarkEnd w:id="4848"/>
      <w:bookmarkEnd w:id="4849"/>
      <w:bookmarkEnd w:id="4850"/>
      <w:bookmarkEnd w:id="4851"/>
      <w:bookmarkEnd w:id="4852"/>
      <w:bookmarkEnd w:id="4853"/>
      <w:bookmarkEnd w:id="4854"/>
      <w:bookmarkEnd w:id="4855"/>
      <w:bookmarkEnd w:id="4856"/>
      <w:bookmarkEnd w:id="4857"/>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4858" w:name="_Toc21101474"/>
      <w:bookmarkStart w:id="4859" w:name="_Toc29810512"/>
      <w:bookmarkStart w:id="4860" w:name="_Toc37273789"/>
      <w:bookmarkStart w:id="4861" w:name="_Toc45885107"/>
      <w:bookmarkStart w:id="4862" w:name="_Toc53183025"/>
      <w:bookmarkStart w:id="4863" w:name="_Toc58865419"/>
      <w:bookmarkStart w:id="4864" w:name="_Toc58867001"/>
      <w:bookmarkStart w:id="4865" w:name="_Toc66718034"/>
      <w:bookmarkStart w:id="4866" w:name="_Toc74930595"/>
      <w:bookmarkStart w:id="4867" w:name="_Toc76544880"/>
      <w:bookmarkStart w:id="4868" w:name="_Toc82539216"/>
      <w:r w:rsidRPr="006F0B54">
        <w:t>8.3.5</w:t>
      </w:r>
      <w:r w:rsidRPr="006F0B54">
        <w:tab/>
        <w:t>Performance requirements for PUCCH format 4</w:t>
      </w:r>
      <w:bookmarkEnd w:id="4858"/>
      <w:bookmarkEnd w:id="4859"/>
      <w:bookmarkEnd w:id="4860"/>
      <w:bookmarkEnd w:id="4861"/>
      <w:bookmarkEnd w:id="4862"/>
      <w:bookmarkEnd w:id="4863"/>
      <w:bookmarkEnd w:id="4864"/>
      <w:bookmarkEnd w:id="4865"/>
      <w:bookmarkEnd w:id="4866"/>
      <w:bookmarkEnd w:id="4867"/>
      <w:bookmarkEnd w:id="4868"/>
    </w:p>
    <w:p w14:paraId="441E4C29" w14:textId="77777777" w:rsidR="00972FED" w:rsidRPr="006F0B54" w:rsidRDefault="00972FED" w:rsidP="00972FED">
      <w:pPr>
        <w:pStyle w:val="Heading4"/>
      </w:pPr>
      <w:bookmarkStart w:id="4869" w:name="_Toc21101475"/>
      <w:bookmarkStart w:id="4870" w:name="_Toc29810513"/>
      <w:bookmarkStart w:id="4871" w:name="_Toc37273790"/>
      <w:bookmarkStart w:id="4872" w:name="_Toc45885108"/>
      <w:bookmarkStart w:id="4873" w:name="_Toc53183026"/>
      <w:bookmarkStart w:id="4874" w:name="_Toc58865420"/>
      <w:bookmarkStart w:id="4875" w:name="_Toc58867002"/>
      <w:bookmarkStart w:id="4876" w:name="_Toc66718035"/>
      <w:bookmarkStart w:id="4877" w:name="_Toc74930596"/>
      <w:bookmarkStart w:id="4878" w:name="_Toc76544881"/>
      <w:bookmarkStart w:id="4879" w:name="_Toc82539217"/>
      <w:r w:rsidRPr="006F0B54">
        <w:t>8.3.5.1</w:t>
      </w:r>
      <w:r w:rsidRPr="006F0B54">
        <w:tab/>
        <w:t>Definition and applicability</w:t>
      </w:r>
      <w:bookmarkEnd w:id="4869"/>
      <w:bookmarkEnd w:id="4870"/>
      <w:bookmarkEnd w:id="4871"/>
      <w:bookmarkEnd w:id="4872"/>
      <w:bookmarkEnd w:id="4873"/>
      <w:bookmarkEnd w:id="4874"/>
      <w:bookmarkEnd w:id="4875"/>
      <w:bookmarkEnd w:id="4876"/>
      <w:bookmarkEnd w:id="4877"/>
      <w:bookmarkEnd w:id="4878"/>
      <w:bookmarkEnd w:id="4879"/>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4880" w:name="_Toc21101476"/>
      <w:bookmarkStart w:id="4881" w:name="_Toc29810514"/>
      <w:bookmarkStart w:id="4882" w:name="_Toc37273791"/>
      <w:bookmarkStart w:id="4883" w:name="_Toc45885109"/>
      <w:bookmarkStart w:id="4884" w:name="_Toc53183027"/>
      <w:bookmarkStart w:id="4885" w:name="_Toc58865421"/>
      <w:bookmarkStart w:id="4886" w:name="_Toc58867003"/>
      <w:bookmarkStart w:id="4887" w:name="_Toc66718036"/>
      <w:bookmarkStart w:id="4888" w:name="_Toc74930597"/>
      <w:bookmarkStart w:id="4889" w:name="_Toc76544882"/>
      <w:bookmarkStart w:id="4890" w:name="_Toc82539218"/>
      <w:r w:rsidRPr="006F0B54">
        <w:t>8.3.5.2</w:t>
      </w:r>
      <w:r w:rsidRPr="006F0B54">
        <w:tab/>
        <w:t>Minimum requirement</w:t>
      </w:r>
      <w:bookmarkEnd w:id="4880"/>
      <w:bookmarkEnd w:id="4881"/>
      <w:bookmarkEnd w:id="4882"/>
      <w:bookmarkEnd w:id="4883"/>
      <w:bookmarkEnd w:id="4884"/>
      <w:bookmarkEnd w:id="4885"/>
      <w:bookmarkEnd w:id="4886"/>
      <w:bookmarkEnd w:id="4887"/>
      <w:bookmarkEnd w:id="4888"/>
      <w:bookmarkEnd w:id="4889"/>
      <w:bookmarkEnd w:id="4890"/>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4891" w:name="_Toc21101477"/>
      <w:bookmarkStart w:id="4892" w:name="_Toc29810515"/>
      <w:bookmarkStart w:id="4893" w:name="_Toc37273792"/>
      <w:bookmarkStart w:id="4894" w:name="_Toc45885110"/>
      <w:bookmarkStart w:id="4895" w:name="_Toc53183028"/>
      <w:bookmarkStart w:id="4896" w:name="_Toc58865422"/>
      <w:bookmarkStart w:id="4897" w:name="_Toc58867004"/>
      <w:bookmarkStart w:id="4898" w:name="_Toc66718037"/>
      <w:bookmarkStart w:id="4899" w:name="_Toc74930598"/>
      <w:bookmarkStart w:id="4900" w:name="_Toc76544883"/>
      <w:bookmarkStart w:id="4901" w:name="_Toc82539219"/>
      <w:r w:rsidRPr="006F0B54">
        <w:t>8.3.5.3</w:t>
      </w:r>
      <w:r w:rsidRPr="006F0B54">
        <w:tab/>
        <w:t>Test purpose</w:t>
      </w:r>
      <w:bookmarkEnd w:id="4891"/>
      <w:bookmarkEnd w:id="4892"/>
      <w:bookmarkEnd w:id="4893"/>
      <w:bookmarkEnd w:id="4894"/>
      <w:bookmarkEnd w:id="4895"/>
      <w:bookmarkEnd w:id="4896"/>
      <w:bookmarkEnd w:id="4897"/>
      <w:bookmarkEnd w:id="4898"/>
      <w:bookmarkEnd w:id="4899"/>
      <w:bookmarkEnd w:id="4900"/>
      <w:bookmarkEnd w:id="490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4902" w:name="_Toc21101478"/>
      <w:bookmarkStart w:id="4903" w:name="_Toc29810516"/>
      <w:bookmarkStart w:id="4904" w:name="_Toc37273793"/>
      <w:bookmarkStart w:id="4905" w:name="_Toc45885111"/>
      <w:bookmarkStart w:id="4906" w:name="_Toc53183029"/>
      <w:bookmarkStart w:id="4907" w:name="_Toc58865423"/>
      <w:bookmarkStart w:id="4908" w:name="_Toc58867005"/>
      <w:bookmarkStart w:id="4909" w:name="_Toc66718038"/>
      <w:bookmarkStart w:id="4910" w:name="_Toc74930599"/>
      <w:bookmarkStart w:id="4911" w:name="_Toc76544884"/>
      <w:bookmarkStart w:id="4912" w:name="_Toc82539220"/>
      <w:r w:rsidRPr="006F0B54">
        <w:t>8.3.5.4</w:t>
      </w:r>
      <w:r w:rsidRPr="006F0B54">
        <w:tab/>
        <w:t>Method of test</w:t>
      </w:r>
      <w:bookmarkEnd w:id="4902"/>
      <w:bookmarkEnd w:id="4903"/>
      <w:bookmarkEnd w:id="4904"/>
      <w:bookmarkEnd w:id="4905"/>
      <w:bookmarkEnd w:id="4906"/>
      <w:bookmarkEnd w:id="4907"/>
      <w:bookmarkEnd w:id="4908"/>
      <w:bookmarkEnd w:id="4909"/>
      <w:bookmarkEnd w:id="4910"/>
      <w:bookmarkEnd w:id="4911"/>
      <w:bookmarkEnd w:id="4912"/>
    </w:p>
    <w:p w14:paraId="447B9187" w14:textId="77777777" w:rsidR="00972FED" w:rsidRPr="006F0B54" w:rsidRDefault="00972FED" w:rsidP="00972FED">
      <w:pPr>
        <w:pStyle w:val="Heading5"/>
      </w:pPr>
      <w:bookmarkStart w:id="4913" w:name="_Toc21101479"/>
      <w:bookmarkStart w:id="4914" w:name="_Toc29810517"/>
      <w:bookmarkStart w:id="4915" w:name="_Toc37273794"/>
      <w:bookmarkStart w:id="4916" w:name="_Toc45885112"/>
      <w:bookmarkStart w:id="4917" w:name="_Toc53183030"/>
      <w:bookmarkStart w:id="4918" w:name="_Toc58865424"/>
      <w:bookmarkStart w:id="4919" w:name="_Toc58867006"/>
      <w:bookmarkStart w:id="4920" w:name="_Toc66718039"/>
      <w:bookmarkStart w:id="4921" w:name="_Toc74930600"/>
      <w:bookmarkStart w:id="4922" w:name="_Toc76544885"/>
      <w:bookmarkStart w:id="4923" w:name="_Toc82539221"/>
      <w:r w:rsidRPr="006F0B54">
        <w:t>8.3.5.4.1</w:t>
      </w:r>
      <w:r w:rsidRPr="006F0B54">
        <w:tab/>
        <w:t>Initial conditions</w:t>
      </w:r>
      <w:bookmarkEnd w:id="4913"/>
      <w:bookmarkEnd w:id="4914"/>
      <w:bookmarkEnd w:id="4915"/>
      <w:bookmarkEnd w:id="4916"/>
      <w:bookmarkEnd w:id="4917"/>
      <w:bookmarkEnd w:id="4918"/>
      <w:bookmarkEnd w:id="4919"/>
      <w:bookmarkEnd w:id="4920"/>
      <w:bookmarkEnd w:id="4921"/>
      <w:bookmarkEnd w:id="4922"/>
      <w:bookmarkEnd w:id="4923"/>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4924"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4925" w:name="_Toc29810518"/>
      <w:bookmarkStart w:id="4926" w:name="_Toc37273795"/>
      <w:bookmarkStart w:id="4927" w:name="_Toc45885113"/>
      <w:bookmarkStart w:id="4928" w:name="_Toc53183031"/>
      <w:bookmarkStart w:id="4929" w:name="_Toc58865425"/>
      <w:bookmarkStart w:id="4930" w:name="_Toc58867007"/>
      <w:bookmarkStart w:id="4931" w:name="_Toc66718040"/>
      <w:bookmarkStart w:id="4932" w:name="_Toc74930601"/>
      <w:bookmarkStart w:id="4933" w:name="_Toc76544886"/>
      <w:bookmarkStart w:id="4934" w:name="_Toc82539222"/>
      <w:r w:rsidRPr="006F0B54">
        <w:t>8.3.5.4.2</w:t>
      </w:r>
      <w:r w:rsidRPr="006F0B54">
        <w:tab/>
        <w:t>Procedure</w:t>
      </w:r>
      <w:bookmarkEnd w:id="4924"/>
      <w:bookmarkEnd w:id="4925"/>
      <w:bookmarkEnd w:id="4926"/>
      <w:bookmarkEnd w:id="4927"/>
      <w:bookmarkEnd w:id="4928"/>
      <w:bookmarkEnd w:id="4929"/>
      <w:bookmarkEnd w:id="4930"/>
      <w:bookmarkEnd w:id="4931"/>
      <w:bookmarkEnd w:id="4932"/>
      <w:bookmarkEnd w:id="4933"/>
      <w:bookmarkEnd w:id="4934"/>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4935" w:name="_Toc21101481"/>
      <w:bookmarkStart w:id="4936" w:name="_Toc29810519"/>
      <w:bookmarkStart w:id="4937" w:name="_Toc37273796"/>
      <w:bookmarkStart w:id="4938" w:name="_Toc45885114"/>
      <w:bookmarkStart w:id="4939" w:name="_Toc53183032"/>
      <w:bookmarkStart w:id="4940" w:name="_Toc58865426"/>
      <w:bookmarkStart w:id="4941" w:name="_Toc58867008"/>
      <w:bookmarkStart w:id="4942" w:name="_Toc66718041"/>
      <w:bookmarkStart w:id="4943" w:name="_Toc74930602"/>
      <w:bookmarkStart w:id="4944" w:name="_Toc76544887"/>
      <w:bookmarkStart w:id="4945" w:name="_Toc82539223"/>
      <w:r w:rsidRPr="006F0B54">
        <w:t>8.3.5.5</w:t>
      </w:r>
      <w:r w:rsidRPr="006F0B54">
        <w:tab/>
        <w:t>Test requirement</w:t>
      </w:r>
      <w:bookmarkEnd w:id="4935"/>
      <w:bookmarkEnd w:id="4936"/>
      <w:bookmarkEnd w:id="4937"/>
      <w:bookmarkEnd w:id="4938"/>
      <w:bookmarkEnd w:id="4939"/>
      <w:bookmarkEnd w:id="4940"/>
      <w:bookmarkEnd w:id="4941"/>
      <w:bookmarkEnd w:id="4942"/>
      <w:bookmarkEnd w:id="4943"/>
      <w:bookmarkEnd w:id="4944"/>
      <w:bookmarkEnd w:id="4945"/>
    </w:p>
    <w:p w14:paraId="57426961" w14:textId="77777777" w:rsidR="00972FED" w:rsidRPr="006F0B54" w:rsidRDefault="00972FED" w:rsidP="00972FED">
      <w:pPr>
        <w:pStyle w:val="Heading5"/>
        <w:rPr>
          <w:rFonts w:cs="Arial"/>
          <w:i/>
          <w:iCs/>
          <w:szCs w:val="22"/>
          <w:lang w:eastAsia="zh-CN"/>
        </w:rPr>
      </w:pPr>
      <w:bookmarkStart w:id="4946" w:name="_Toc21101482"/>
      <w:bookmarkStart w:id="4947" w:name="_Toc29810520"/>
      <w:bookmarkStart w:id="4948" w:name="_Toc37273797"/>
      <w:bookmarkStart w:id="4949" w:name="_Toc45885115"/>
      <w:bookmarkStart w:id="4950" w:name="_Toc53183033"/>
      <w:bookmarkStart w:id="4951" w:name="_Toc58865427"/>
      <w:bookmarkStart w:id="4952" w:name="_Toc58867009"/>
      <w:bookmarkStart w:id="4953" w:name="_Toc66718042"/>
      <w:bookmarkStart w:id="4954" w:name="_Toc74930603"/>
      <w:bookmarkStart w:id="4955" w:name="_Toc76544888"/>
      <w:bookmarkStart w:id="4956" w:name="_Toc82539224"/>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946"/>
      <w:bookmarkEnd w:id="4947"/>
      <w:bookmarkEnd w:id="4948"/>
      <w:bookmarkEnd w:id="4949"/>
      <w:bookmarkEnd w:id="4950"/>
      <w:bookmarkEnd w:id="4951"/>
      <w:bookmarkEnd w:id="4952"/>
      <w:bookmarkEnd w:id="4953"/>
      <w:bookmarkEnd w:id="4954"/>
      <w:bookmarkEnd w:id="4955"/>
      <w:bookmarkEnd w:id="495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4957" w:name="_Toc21101483"/>
      <w:bookmarkStart w:id="4958" w:name="_Toc29810521"/>
      <w:bookmarkStart w:id="4959" w:name="_Toc37273798"/>
      <w:bookmarkStart w:id="4960" w:name="_Toc45885116"/>
      <w:bookmarkStart w:id="4961" w:name="_Toc53183034"/>
      <w:bookmarkStart w:id="4962" w:name="_Toc58865428"/>
      <w:bookmarkStart w:id="4963" w:name="_Toc58867010"/>
      <w:bookmarkStart w:id="4964" w:name="_Toc66718043"/>
      <w:bookmarkStart w:id="4965" w:name="_Toc74930604"/>
      <w:bookmarkStart w:id="4966" w:name="_Toc76544889"/>
      <w:bookmarkStart w:id="4967" w:name="_Toc82539225"/>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957"/>
      <w:bookmarkEnd w:id="4958"/>
      <w:bookmarkEnd w:id="4959"/>
      <w:bookmarkEnd w:id="4960"/>
      <w:bookmarkEnd w:id="4961"/>
      <w:bookmarkEnd w:id="4962"/>
      <w:bookmarkEnd w:id="4963"/>
      <w:bookmarkEnd w:id="4964"/>
      <w:bookmarkEnd w:id="4965"/>
      <w:bookmarkEnd w:id="4966"/>
      <w:bookmarkEnd w:id="4967"/>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4968" w:name="_Toc21101484"/>
      <w:bookmarkStart w:id="4969" w:name="_Toc29810522"/>
      <w:bookmarkStart w:id="4970" w:name="_Toc37273799"/>
      <w:bookmarkStart w:id="4971" w:name="_Toc45885117"/>
      <w:bookmarkStart w:id="4972" w:name="_Toc53183035"/>
      <w:bookmarkStart w:id="4973" w:name="_Toc58865429"/>
      <w:bookmarkStart w:id="4974" w:name="_Toc58867011"/>
      <w:bookmarkStart w:id="4975" w:name="_Toc66718044"/>
      <w:bookmarkStart w:id="4976" w:name="_Toc74930605"/>
      <w:bookmarkStart w:id="4977" w:name="_Toc76544890"/>
      <w:bookmarkStart w:id="4978" w:name="_Toc82539226"/>
      <w:r w:rsidRPr="006F0B54">
        <w:rPr>
          <w:lang w:val="en-US"/>
        </w:rPr>
        <w:t>8.3.6</w:t>
      </w:r>
      <w:r w:rsidRPr="006F0B54">
        <w:tab/>
      </w:r>
      <w:r w:rsidRPr="006F0B54">
        <w:rPr>
          <w:lang w:val="en-US"/>
        </w:rPr>
        <w:t>Performance requirements for multi-slot PUCCH format</w:t>
      </w:r>
      <w:bookmarkEnd w:id="4968"/>
      <w:bookmarkEnd w:id="4969"/>
      <w:bookmarkEnd w:id="4970"/>
      <w:bookmarkEnd w:id="4971"/>
      <w:bookmarkEnd w:id="4972"/>
      <w:bookmarkEnd w:id="4973"/>
      <w:bookmarkEnd w:id="4974"/>
      <w:bookmarkEnd w:id="4975"/>
      <w:bookmarkEnd w:id="4976"/>
      <w:bookmarkEnd w:id="4977"/>
      <w:bookmarkEnd w:id="4978"/>
    </w:p>
    <w:p w14:paraId="570AA8AC" w14:textId="77777777" w:rsidR="00972FED" w:rsidRPr="006F0B54" w:rsidRDefault="00972FED" w:rsidP="00972FED">
      <w:pPr>
        <w:pStyle w:val="Heading4"/>
        <w:rPr>
          <w:lang w:val="en-US"/>
        </w:rPr>
      </w:pPr>
      <w:bookmarkStart w:id="4979" w:name="_Toc21101485"/>
      <w:bookmarkStart w:id="4980" w:name="_Toc29810523"/>
      <w:bookmarkStart w:id="4981" w:name="_Toc37273800"/>
      <w:bookmarkStart w:id="4982" w:name="_Toc45885118"/>
      <w:bookmarkStart w:id="4983" w:name="_Toc53183036"/>
      <w:bookmarkStart w:id="4984" w:name="_Toc58865430"/>
      <w:bookmarkStart w:id="4985" w:name="_Toc58867012"/>
      <w:bookmarkStart w:id="4986" w:name="_Toc66718045"/>
      <w:bookmarkStart w:id="4987" w:name="_Toc74930606"/>
      <w:bookmarkStart w:id="4988" w:name="_Toc76544891"/>
      <w:bookmarkStart w:id="4989" w:name="_Toc82539227"/>
      <w:r w:rsidRPr="006F0B54">
        <w:rPr>
          <w:lang w:val="en-US"/>
        </w:rPr>
        <w:t>8.3.6.1</w:t>
      </w:r>
      <w:r w:rsidRPr="006F0B54">
        <w:rPr>
          <w:lang w:val="en-US"/>
        </w:rPr>
        <w:tab/>
        <w:t>Performance requirements for multi-slot PUCCH format 1</w:t>
      </w:r>
      <w:bookmarkEnd w:id="4979"/>
      <w:bookmarkEnd w:id="4980"/>
      <w:bookmarkEnd w:id="4981"/>
      <w:bookmarkEnd w:id="4982"/>
      <w:bookmarkEnd w:id="4983"/>
      <w:bookmarkEnd w:id="4984"/>
      <w:bookmarkEnd w:id="4985"/>
      <w:bookmarkEnd w:id="4986"/>
      <w:bookmarkEnd w:id="4987"/>
      <w:bookmarkEnd w:id="4988"/>
      <w:bookmarkEnd w:id="4989"/>
    </w:p>
    <w:p w14:paraId="4EF5B3F0" w14:textId="77777777" w:rsidR="00972FED" w:rsidRPr="006F0B54" w:rsidRDefault="00972FED" w:rsidP="00972FED">
      <w:pPr>
        <w:pStyle w:val="Heading5"/>
        <w:rPr>
          <w:lang w:val="en-US"/>
        </w:rPr>
      </w:pPr>
      <w:bookmarkStart w:id="4990" w:name="_Toc21101486"/>
      <w:bookmarkStart w:id="4991" w:name="_Toc29810524"/>
      <w:bookmarkStart w:id="4992" w:name="_Toc37273801"/>
      <w:bookmarkStart w:id="4993" w:name="_Toc45885119"/>
      <w:bookmarkStart w:id="4994" w:name="_Toc53183037"/>
      <w:bookmarkStart w:id="4995" w:name="_Toc58865431"/>
      <w:bookmarkStart w:id="4996" w:name="_Toc58867013"/>
      <w:bookmarkStart w:id="4997" w:name="_Toc66718046"/>
      <w:bookmarkStart w:id="4998" w:name="_Toc74930607"/>
      <w:bookmarkStart w:id="4999" w:name="_Toc76544892"/>
      <w:bookmarkStart w:id="5000" w:name="_Toc82539228"/>
      <w:r w:rsidRPr="006F0B54">
        <w:rPr>
          <w:lang w:val="en-US"/>
        </w:rPr>
        <w:t>8.3.6.1.1</w:t>
      </w:r>
      <w:r w:rsidRPr="006F0B54">
        <w:rPr>
          <w:lang w:val="en-US"/>
        </w:rPr>
        <w:tab/>
        <w:t>NACK to ACK detection</w:t>
      </w:r>
      <w:bookmarkEnd w:id="4990"/>
      <w:bookmarkEnd w:id="4991"/>
      <w:bookmarkEnd w:id="4992"/>
      <w:bookmarkEnd w:id="4993"/>
      <w:bookmarkEnd w:id="4994"/>
      <w:bookmarkEnd w:id="4995"/>
      <w:bookmarkEnd w:id="4996"/>
      <w:bookmarkEnd w:id="4997"/>
      <w:bookmarkEnd w:id="4998"/>
      <w:bookmarkEnd w:id="4999"/>
      <w:bookmarkEnd w:id="5000"/>
    </w:p>
    <w:p w14:paraId="4304D5C7" w14:textId="77777777" w:rsidR="00972FED" w:rsidRPr="006F0B54" w:rsidRDefault="00972FED" w:rsidP="00972FED">
      <w:pPr>
        <w:pStyle w:val="H6"/>
        <w:rPr>
          <w:lang w:eastAsia="zh-CN"/>
        </w:rPr>
      </w:pPr>
      <w:bookmarkStart w:id="5001" w:name="_Toc21101487"/>
      <w:bookmarkStart w:id="5002" w:name="_Toc29810525"/>
      <w:bookmarkStart w:id="5003" w:name="_Toc37273802"/>
      <w:bookmarkStart w:id="5004" w:name="_Toc45885120"/>
      <w:r w:rsidRPr="006F0B54">
        <w:rPr>
          <w:lang w:val="en-US"/>
        </w:rPr>
        <w:t>8.3.6.1.1.1</w:t>
      </w:r>
      <w:r w:rsidRPr="006F0B54">
        <w:rPr>
          <w:lang w:val="en-US"/>
        </w:rPr>
        <w:tab/>
        <w:t>Definition and applicability</w:t>
      </w:r>
      <w:bookmarkEnd w:id="5001"/>
      <w:bookmarkEnd w:id="5002"/>
      <w:bookmarkEnd w:id="5003"/>
      <w:bookmarkEnd w:id="5004"/>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5005"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5005"/>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5006" w:name="_Toc21101489"/>
      <w:bookmarkStart w:id="5007" w:name="_Toc29810526"/>
      <w:bookmarkStart w:id="5008" w:name="_Toc37273803"/>
      <w:bookmarkStart w:id="5009" w:name="_Toc45885121"/>
      <w:r w:rsidRPr="006F0B54">
        <w:rPr>
          <w:lang w:val="en-US"/>
        </w:rPr>
        <w:t>8.3.6.1.1.3</w:t>
      </w:r>
      <w:r w:rsidRPr="006F0B54">
        <w:rPr>
          <w:lang w:val="en-US"/>
        </w:rPr>
        <w:tab/>
        <w:t>Test purpose</w:t>
      </w:r>
      <w:bookmarkEnd w:id="5006"/>
      <w:bookmarkEnd w:id="5007"/>
      <w:bookmarkEnd w:id="5008"/>
      <w:bookmarkEnd w:id="5009"/>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5010" w:name="_Toc21101490"/>
      <w:bookmarkStart w:id="5011" w:name="_Toc29810527"/>
      <w:bookmarkStart w:id="5012" w:name="_Toc37273804"/>
      <w:bookmarkStart w:id="5013" w:name="_Toc45885122"/>
      <w:r w:rsidRPr="006F0B54">
        <w:rPr>
          <w:lang w:val="en-US"/>
        </w:rPr>
        <w:t>8.3.6.1.1</w:t>
      </w:r>
      <w:r w:rsidRPr="006F0B54">
        <w:rPr>
          <w:lang w:val="en-US" w:eastAsia="zh-CN"/>
        </w:rPr>
        <w:t>.4</w:t>
      </w:r>
      <w:r w:rsidRPr="006F0B54">
        <w:rPr>
          <w:lang w:val="en-US" w:eastAsia="zh-CN"/>
        </w:rPr>
        <w:tab/>
        <w:t>Method of test</w:t>
      </w:r>
      <w:bookmarkEnd w:id="5010"/>
      <w:bookmarkEnd w:id="5011"/>
      <w:bookmarkEnd w:id="5012"/>
      <w:bookmarkEnd w:id="5013"/>
    </w:p>
    <w:p w14:paraId="5E61DFBD" w14:textId="77777777" w:rsidR="00972FED" w:rsidRPr="006F0B54" w:rsidRDefault="00972FED" w:rsidP="00972FED">
      <w:pPr>
        <w:pStyle w:val="H6"/>
        <w:rPr>
          <w:lang w:val="en-US" w:eastAsia="zh-CN"/>
        </w:rPr>
      </w:pPr>
      <w:bookmarkStart w:id="5014" w:name="_Toc21101491"/>
      <w:bookmarkStart w:id="5015" w:name="_Toc29810528"/>
      <w:bookmarkStart w:id="5016" w:name="_Toc37273805"/>
      <w:bookmarkStart w:id="5017" w:name="_Toc45885123"/>
      <w:r w:rsidRPr="006F0B54">
        <w:rPr>
          <w:lang w:val="en-US"/>
        </w:rPr>
        <w:t>8.3.6.1.1</w:t>
      </w:r>
      <w:r w:rsidRPr="006F0B54">
        <w:rPr>
          <w:lang w:val="en-US" w:eastAsia="zh-CN"/>
        </w:rPr>
        <w:t>.4.1</w:t>
      </w:r>
      <w:r w:rsidRPr="006F0B54">
        <w:rPr>
          <w:lang w:val="en-US" w:eastAsia="zh-CN"/>
        </w:rPr>
        <w:tab/>
        <w:t>Initial conditions</w:t>
      </w:r>
      <w:bookmarkEnd w:id="5014"/>
      <w:bookmarkEnd w:id="5015"/>
      <w:bookmarkEnd w:id="5016"/>
      <w:bookmarkEnd w:id="5017"/>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5018" w:name="_Toc21101492"/>
      <w:bookmarkStart w:id="5019" w:name="_Toc29810529"/>
      <w:bookmarkStart w:id="5020" w:name="_Toc37273806"/>
      <w:bookmarkStart w:id="5021" w:name="_Toc45885124"/>
      <w:r w:rsidRPr="006F0B54">
        <w:rPr>
          <w:lang w:val="en-US"/>
        </w:rPr>
        <w:t>8.3.6.1.1</w:t>
      </w:r>
      <w:r w:rsidRPr="006F0B54">
        <w:rPr>
          <w:lang w:val="en-US" w:eastAsia="zh-CN"/>
        </w:rPr>
        <w:t>.4.2</w:t>
      </w:r>
      <w:r w:rsidRPr="006F0B54">
        <w:rPr>
          <w:lang w:val="en-US" w:eastAsia="zh-CN"/>
        </w:rPr>
        <w:tab/>
        <w:t>Procedure</w:t>
      </w:r>
      <w:bookmarkEnd w:id="5018"/>
      <w:bookmarkEnd w:id="5019"/>
      <w:bookmarkEnd w:id="5020"/>
      <w:bookmarkEnd w:id="5021"/>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5022" w:name="_Toc21101493"/>
      <w:bookmarkStart w:id="5023" w:name="_Toc29810530"/>
      <w:bookmarkStart w:id="5024" w:name="_Toc37273807"/>
      <w:bookmarkStart w:id="5025" w:name="_Toc45885125"/>
      <w:r w:rsidRPr="006F0B54">
        <w:rPr>
          <w:lang w:val="en-US"/>
        </w:rPr>
        <w:t>8.3.6.1.1.5</w:t>
      </w:r>
      <w:r w:rsidRPr="006F0B54">
        <w:rPr>
          <w:lang w:val="en-US"/>
        </w:rPr>
        <w:tab/>
        <w:t>Test Requirement</w:t>
      </w:r>
      <w:bookmarkEnd w:id="5022"/>
      <w:bookmarkEnd w:id="5023"/>
      <w:bookmarkEnd w:id="5024"/>
      <w:bookmarkEnd w:id="5025"/>
    </w:p>
    <w:p w14:paraId="2478664A" w14:textId="77777777" w:rsidR="00972FED" w:rsidRPr="001A1BA4" w:rsidRDefault="00972FED" w:rsidP="00972FED">
      <w:pPr>
        <w:pStyle w:val="H6"/>
      </w:pPr>
      <w:bookmarkStart w:id="5026" w:name="_Toc21101494"/>
      <w:bookmarkStart w:id="5027" w:name="_Toc29810531"/>
      <w:bookmarkStart w:id="5028" w:name="_Toc37273808"/>
      <w:bookmarkStart w:id="5029" w:name="_Toc45885126"/>
      <w:r w:rsidRPr="001A1BA4">
        <w:t>8.3.6.1.1.5.1</w:t>
      </w:r>
      <w:r w:rsidRPr="001A1BA4">
        <w:tab/>
        <w:t xml:space="preserve">Test Requirement for </w:t>
      </w:r>
      <w:r w:rsidRPr="001A1BA4">
        <w:rPr>
          <w:i/>
          <w:iCs/>
        </w:rPr>
        <w:t>BS type 1-O</w:t>
      </w:r>
      <w:bookmarkEnd w:id="5026"/>
      <w:bookmarkEnd w:id="5027"/>
      <w:bookmarkEnd w:id="5028"/>
      <w:bookmarkEnd w:id="5029"/>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5030" w:name="_Toc21101495"/>
      <w:bookmarkStart w:id="5031" w:name="_Toc29810532"/>
      <w:bookmarkStart w:id="5032" w:name="_Toc37273809"/>
      <w:bookmarkStart w:id="5033" w:name="_Toc45885127"/>
      <w:r w:rsidRPr="006F0B54">
        <w:rPr>
          <w:lang w:val="en-US"/>
        </w:rPr>
        <w:t>8.3.6.1.1.5.2</w:t>
      </w:r>
      <w:r w:rsidRPr="006F0B54">
        <w:rPr>
          <w:lang w:val="en-US"/>
        </w:rPr>
        <w:tab/>
      </w:r>
      <w:bookmarkEnd w:id="5030"/>
      <w:r w:rsidRPr="006F0B54">
        <w:rPr>
          <w:lang w:val="en-US"/>
        </w:rPr>
        <w:t>Void</w:t>
      </w:r>
      <w:bookmarkEnd w:id="5031"/>
      <w:bookmarkEnd w:id="5032"/>
      <w:bookmarkEnd w:id="5033"/>
    </w:p>
    <w:p w14:paraId="79111472" w14:textId="77777777" w:rsidR="00972FED" w:rsidRPr="006F0B54" w:rsidRDefault="00972FED" w:rsidP="00972FED">
      <w:pPr>
        <w:pStyle w:val="Heading5"/>
        <w:rPr>
          <w:lang w:eastAsia="zh-CN"/>
        </w:rPr>
      </w:pPr>
      <w:bookmarkStart w:id="5034" w:name="_Toc21101496"/>
      <w:bookmarkStart w:id="5035" w:name="_Toc29810533"/>
      <w:bookmarkStart w:id="5036" w:name="_Toc37273810"/>
      <w:bookmarkStart w:id="5037" w:name="_Toc45885128"/>
      <w:bookmarkStart w:id="5038" w:name="_Toc53183038"/>
      <w:bookmarkStart w:id="5039" w:name="_Toc58865432"/>
      <w:bookmarkStart w:id="5040" w:name="_Toc58867014"/>
      <w:bookmarkStart w:id="5041" w:name="_Toc66718047"/>
      <w:bookmarkStart w:id="5042" w:name="_Toc74930608"/>
      <w:bookmarkStart w:id="5043" w:name="_Toc76544893"/>
      <w:bookmarkStart w:id="5044" w:name="_Toc82539229"/>
      <w:r w:rsidRPr="006F0B54">
        <w:rPr>
          <w:lang w:eastAsia="zh-CN"/>
        </w:rPr>
        <w:t>8.3.6.1.2</w:t>
      </w:r>
      <w:r w:rsidRPr="006F0B54">
        <w:rPr>
          <w:lang w:eastAsia="zh-CN"/>
        </w:rPr>
        <w:tab/>
        <w:t>ACK missed detection</w:t>
      </w:r>
      <w:bookmarkEnd w:id="5034"/>
      <w:bookmarkEnd w:id="5035"/>
      <w:bookmarkEnd w:id="5036"/>
      <w:bookmarkEnd w:id="5037"/>
      <w:bookmarkEnd w:id="5038"/>
      <w:bookmarkEnd w:id="5039"/>
      <w:bookmarkEnd w:id="5040"/>
      <w:bookmarkEnd w:id="5041"/>
      <w:bookmarkEnd w:id="5042"/>
      <w:bookmarkEnd w:id="5043"/>
      <w:bookmarkEnd w:id="5044"/>
    </w:p>
    <w:p w14:paraId="1F4A435D" w14:textId="77777777" w:rsidR="00972FED" w:rsidRPr="006F0B54" w:rsidRDefault="00972FED" w:rsidP="00972FED">
      <w:pPr>
        <w:pStyle w:val="H6"/>
        <w:rPr>
          <w:lang w:eastAsia="zh-CN"/>
        </w:rPr>
      </w:pPr>
      <w:bookmarkStart w:id="5045" w:name="_Toc21101497"/>
      <w:bookmarkStart w:id="5046" w:name="_Toc29810534"/>
      <w:bookmarkStart w:id="5047" w:name="_Toc37273811"/>
      <w:bookmarkStart w:id="5048" w:name="_Toc45885129"/>
      <w:r w:rsidRPr="006F0B54">
        <w:rPr>
          <w:lang w:eastAsia="zh-CN"/>
        </w:rPr>
        <w:t>8.3.6.1.2.1</w:t>
      </w:r>
      <w:r w:rsidRPr="006F0B54">
        <w:rPr>
          <w:lang w:eastAsia="zh-CN"/>
        </w:rPr>
        <w:tab/>
        <w:t>Definition and applicability</w:t>
      </w:r>
      <w:bookmarkEnd w:id="5045"/>
      <w:bookmarkEnd w:id="5046"/>
      <w:bookmarkEnd w:id="5047"/>
      <w:bookmarkEnd w:id="504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5049" w:name="_Toc21101498"/>
      <w:bookmarkStart w:id="5050" w:name="_Toc29810535"/>
      <w:bookmarkStart w:id="5051" w:name="_Toc37273812"/>
      <w:bookmarkStart w:id="5052" w:name="_Toc45885130"/>
      <w:r w:rsidRPr="006F0B54">
        <w:rPr>
          <w:lang w:eastAsia="zh-CN"/>
        </w:rPr>
        <w:t>8.3.6.1.2.2</w:t>
      </w:r>
      <w:r w:rsidRPr="006F0B54">
        <w:rPr>
          <w:lang w:eastAsia="zh-CN"/>
        </w:rPr>
        <w:tab/>
        <w:t>Minimum Requirement</w:t>
      </w:r>
      <w:bookmarkEnd w:id="5049"/>
      <w:bookmarkEnd w:id="5050"/>
      <w:bookmarkEnd w:id="5051"/>
      <w:bookmarkEnd w:id="505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5053" w:name="_Toc21101499"/>
      <w:bookmarkStart w:id="5054" w:name="_Toc29810536"/>
      <w:bookmarkStart w:id="5055" w:name="_Toc37273813"/>
      <w:bookmarkStart w:id="5056" w:name="_Toc45885131"/>
      <w:r w:rsidRPr="006F0B54">
        <w:rPr>
          <w:lang w:eastAsia="zh-CN"/>
        </w:rPr>
        <w:t>8.3.6.1.2.3</w:t>
      </w:r>
      <w:r w:rsidRPr="006F0B54">
        <w:rPr>
          <w:lang w:eastAsia="zh-CN"/>
        </w:rPr>
        <w:tab/>
        <w:t>Test purpose</w:t>
      </w:r>
      <w:bookmarkEnd w:id="5053"/>
      <w:bookmarkEnd w:id="5054"/>
      <w:bookmarkEnd w:id="5055"/>
      <w:bookmarkEnd w:id="505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5057" w:name="_Toc21101500"/>
      <w:bookmarkStart w:id="5058" w:name="_Toc29810537"/>
      <w:bookmarkStart w:id="5059" w:name="_Toc37273814"/>
      <w:bookmarkStart w:id="5060" w:name="_Toc45885132"/>
      <w:r w:rsidRPr="006F0B54">
        <w:rPr>
          <w:lang w:eastAsia="zh-CN"/>
        </w:rPr>
        <w:t>8.3.6.1.2.4</w:t>
      </w:r>
      <w:r w:rsidRPr="006F0B54">
        <w:rPr>
          <w:lang w:eastAsia="zh-CN"/>
        </w:rPr>
        <w:tab/>
        <w:t>Method of test</w:t>
      </w:r>
      <w:bookmarkEnd w:id="5057"/>
      <w:bookmarkEnd w:id="5058"/>
      <w:bookmarkEnd w:id="5059"/>
      <w:bookmarkEnd w:id="5060"/>
    </w:p>
    <w:p w14:paraId="65CEF988" w14:textId="77777777" w:rsidR="00972FED" w:rsidRPr="006F0B54" w:rsidRDefault="00972FED" w:rsidP="00972FED">
      <w:pPr>
        <w:pStyle w:val="H6"/>
        <w:rPr>
          <w:lang w:val="en-US"/>
        </w:rPr>
      </w:pPr>
      <w:bookmarkStart w:id="5061" w:name="_Toc21101501"/>
      <w:bookmarkStart w:id="5062" w:name="_Toc29810538"/>
      <w:bookmarkStart w:id="5063" w:name="_Toc37273815"/>
      <w:bookmarkStart w:id="5064" w:name="_Toc45885133"/>
      <w:r w:rsidRPr="006F0B54">
        <w:rPr>
          <w:lang w:eastAsia="zh-CN"/>
        </w:rPr>
        <w:t>8.3.6.1.2.4</w:t>
      </w:r>
      <w:r w:rsidRPr="006F0B54">
        <w:rPr>
          <w:lang w:val="en-US"/>
        </w:rPr>
        <w:t>.1</w:t>
      </w:r>
      <w:r w:rsidRPr="006F0B54">
        <w:rPr>
          <w:lang w:val="en-US"/>
        </w:rPr>
        <w:tab/>
        <w:t>Initial Conditions</w:t>
      </w:r>
      <w:bookmarkEnd w:id="5061"/>
      <w:bookmarkEnd w:id="5062"/>
      <w:bookmarkEnd w:id="5063"/>
      <w:bookmarkEnd w:id="506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5065" w:name="_Toc21101502"/>
      <w:bookmarkStart w:id="5066" w:name="_Toc29810539"/>
      <w:bookmarkStart w:id="5067" w:name="_Toc37273816"/>
      <w:bookmarkStart w:id="5068" w:name="_Toc45885134"/>
      <w:r w:rsidRPr="006F0B54">
        <w:rPr>
          <w:lang w:eastAsia="zh-CN"/>
        </w:rPr>
        <w:t>8.3.6.1.2.4</w:t>
      </w:r>
      <w:r w:rsidRPr="006F0B54">
        <w:rPr>
          <w:lang w:val="en-US"/>
        </w:rPr>
        <w:t>.2</w:t>
      </w:r>
      <w:r w:rsidRPr="006F0B54">
        <w:rPr>
          <w:lang w:val="en-US"/>
        </w:rPr>
        <w:tab/>
        <w:t>Procedure</w:t>
      </w:r>
      <w:bookmarkEnd w:id="5065"/>
      <w:bookmarkEnd w:id="5066"/>
      <w:bookmarkEnd w:id="5067"/>
      <w:bookmarkEnd w:id="506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694558922"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5069" w:name="_Toc21101503"/>
      <w:bookmarkStart w:id="5070" w:name="_Toc29810540"/>
      <w:bookmarkStart w:id="5071" w:name="_Toc37273817"/>
      <w:bookmarkStart w:id="5072" w:name="_Toc45885135"/>
      <w:r w:rsidRPr="006F0B54">
        <w:rPr>
          <w:lang w:val="en-US"/>
        </w:rPr>
        <w:t>8.3.6.1.2.5</w:t>
      </w:r>
      <w:r w:rsidRPr="006F0B54">
        <w:rPr>
          <w:lang w:val="en-US"/>
        </w:rPr>
        <w:tab/>
        <w:t>Test Requirement</w:t>
      </w:r>
      <w:bookmarkEnd w:id="5069"/>
      <w:bookmarkEnd w:id="5070"/>
      <w:bookmarkEnd w:id="5071"/>
      <w:bookmarkEnd w:id="5072"/>
    </w:p>
    <w:p w14:paraId="2A32A30C" w14:textId="77777777" w:rsidR="00972FED" w:rsidRPr="006F0B54" w:rsidRDefault="00972FED" w:rsidP="00972FED">
      <w:pPr>
        <w:pStyle w:val="H6"/>
        <w:rPr>
          <w:lang w:val="en-US"/>
        </w:rPr>
      </w:pPr>
      <w:bookmarkStart w:id="5073" w:name="_Toc21101504"/>
      <w:bookmarkStart w:id="5074" w:name="_Toc29810541"/>
      <w:bookmarkStart w:id="5075" w:name="_Toc37273818"/>
      <w:bookmarkStart w:id="5076" w:name="_Toc45885136"/>
      <w:r w:rsidRPr="006F0B54">
        <w:rPr>
          <w:lang w:val="en-US"/>
        </w:rPr>
        <w:t>8.3.6.1.2.5.1</w:t>
      </w:r>
      <w:r w:rsidRPr="006F0B54">
        <w:rPr>
          <w:lang w:val="en-US"/>
        </w:rPr>
        <w:tab/>
        <w:t>Test Requirement for BS type 1-O</w:t>
      </w:r>
      <w:bookmarkEnd w:id="5073"/>
      <w:bookmarkEnd w:id="5074"/>
      <w:bookmarkEnd w:id="5075"/>
      <w:bookmarkEnd w:id="507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5077" w:name="_Toc21101505"/>
      <w:bookmarkStart w:id="5078" w:name="_Toc29810542"/>
      <w:bookmarkStart w:id="5079" w:name="_Toc37273819"/>
      <w:bookmarkStart w:id="5080" w:name="_Toc45885137"/>
      <w:r w:rsidRPr="006F0B54">
        <w:rPr>
          <w:lang w:val="en-US"/>
        </w:rPr>
        <w:t>8.3.6.1.2.5.2</w:t>
      </w:r>
      <w:r w:rsidRPr="006F0B54">
        <w:rPr>
          <w:lang w:val="en-US"/>
        </w:rPr>
        <w:tab/>
      </w:r>
      <w:bookmarkEnd w:id="5077"/>
      <w:r w:rsidRPr="006F0B54">
        <w:rPr>
          <w:lang w:val="en-US"/>
        </w:rPr>
        <w:t>Void</w:t>
      </w:r>
      <w:bookmarkEnd w:id="5078"/>
      <w:bookmarkEnd w:id="5079"/>
      <w:bookmarkEnd w:id="5080"/>
    </w:p>
    <w:p w14:paraId="71B0B2E7" w14:textId="77777777" w:rsidR="00972FED" w:rsidRPr="006F0B54" w:rsidRDefault="00972FED" w:rsidP="00972FED">
      <w:pPr>
        <w:pStyle w:val="Heading2"/>
      </w:pPr>
      <w:bookmarkStart w:id="5081" w:name="_Toc21101506"/>
      <w:bookmarkStart w:id="5082" w:name="_Toc29810543"/>
      <w:bookmarkStart w:id="5083" w:name="_Toc37273820"/>
      <w:bookmarkStart w:id="5084" w:name="_Toc45885138"/>
      <w:bookmarkStart w:id="5085" w:name="_Toc53183039"/>
      <w:bookmarkStart w:id="5086" w:name="_Toc58865433"/>
      <w:bookmarkStart w:id="5087" w:name="_Toc58867015"/>
      <w:bookmarkStart w:id="5088" w:name="_Toc66718048"/>
      <w:bookmarkStart w:id="5089" w:name="_Toc74930609"/>
      <w:bookmarkStart w:id="5090" w:name="_Toc76544894"/>
      <w:bookmarkStart w:id="5091" w:name="_Toc82539230"/>
      <w:r w:rsidRPr="006F0B54">
        <w:t>8.4</w:t>
      </w:r>
      <w:r w:rsidRPr="006F0B54">
        <w:tab/>
        <w:t>OTA performance requirements for PRACH</w:t>
      </w:r>
      <w:bookmarkEnd w:id="5081"/>
      <w:bookmarkEnd w:id="5082"/>
      <w:bookmarkEnd w:id="5083"/>
      <w:bookmarkEnd w:id="5084"/>
      <w:bookmarkEnd w:id="5085"/>
      <w:bookmarkEnd w:id="5086"/>
      <w:bookmarkEnd w:id="5087"/>
      <w:bookmarkEnd w:id="5088"/>
      <w:bookmarkEnd w:id="5089"/>
      <w:bookmarkEnd w:id="5090"/>
      <w:bookmarkEnd w:id="5091"/>
    </w:p>
    <w:p w14:paraId="22CC2B93" w14:textId="77777777" w:rsidR="00972FED" w:rsidRPr="006F0B54" w:rsidRDefault="00972FED" w:rsidP="00972FED">
      <w:pPr>
        <w:pStyle w:val="Heading3"/>
      </w:pPr>
      <w:bookmarkStart w:id="5092" w:name="_Toc21101507"/>
      <w:bookmarkStart w:id="5093" w:name="_Toc29810544"/>
      <w:bookmarkStart w:id="5094" w:name="_Toc37273821"/>
      <w:bookmarkStart w:id="5095" w:name="_Toc45885139"/>
      <w:bookmarkStart w:id="5096" w:name="_Toc53183040"/>
      <w:bookmarkStart w:id="5097" w:name="_Toc58865434"/>
      <w:bookmarkStart w:id="5098" w:name="_Toc58867016"/>
      <w:bookmarkStart w:id="5099" w:name="_Toc66718049"/>
      <w:bookmarkStart w:id="5100" w:name="_Toc74930610"/>
      <w:bookmarkStart w:id="5101" w:name="_Toc76544895"/>
      <w:bookmarkStart w:id="5102" w:name="_Toc82539231"/>
      <w:r w:rsidRPr="006F0B54">
        <w:t>8.4.1</w:t>
      </w:r>
      <w:r w:rsidRPr="006F0B54">
        <w:tab/>
        <w:t>PRACH false alarm probability and missed detection</w:t>
      </w:r>
      <w:bookmarkEnd w:id="5092"/>
      <w:bookmarkEnd w:id="5093"/>
      <w:bookmarkEnd w:id="5094"/>
      <w:bookmarkEnd w:id="5095"/>
      <w:bookmarkEnd w:id="5096"/>
      <w:bookmarkEnd w:id="5097"/>
      <w:bookmarkEnd w:id="5098"/>
      <w:bookmarkEnd w:id="5099"/>
      <w:bookmarkEnd w:id="5100"/>
      <w:bookmarkEnd w:id="5101"/>
      <w:bookmarkEnd w:id="5102"/>
    </w:p>
    <w:p w14:paraId="0DB0705C" w14:textId="77777777" w:rsidR="00972FED" w:rsidRPr="006F0B54" w:rsidRDefault="00972FED" w:rsidP="00972FED">
      <w:pPr>
        <w:pStyle w:val="Heading4"/>
        <w:rPr>
          <w:lang w:eastAsia="zh-CN"/>
        </w:rPr>
      </w:pPr>
      <w:bookmarkStart w:id="5103" w:name="_Toc21101508"/>
      <w:bookmarkStart w:id="5104" w:name="_Toc29810545"/>
      <w:bookmarkStart w:id="5105" w:name="_Toc37273822"/>
      <w:bookmarkStart w:id="5106" w:name="_Toc45885140"/>
      <w:bookmarkStart w:id="5107" w:name="_Toc53183041"/>
      <w:bookmarkStart w:id="5108" w:name="_Toc58865435"/>
      <w:bookmarkStart w:id="5109" w:name="_Toc58867017"/>
      <w:bookmarkStart w:id="5110" w:name="_Toc66718050"/>
      <w:bookmarkStart w:id="5111" w:name="_Toc74930611"/>
      <w:bookmarkStart w:id="5112" w:name="_Toc76544896"/>
      <w:bookmarkStart w:id="5113" w:name="_Toc82539232"/>
      <w:r w:rsidRPr="006F0B54">
        <w:t>8.4.1.1</w:t>
      </w:r>
      <w:r w:rsidRPr="006F0B54">
        <w:tab/>
        <w:t>Definition and applicability</w:t>
      </w:r>
      <w:bookmarkEnd w:id="5103"/>
      <w:bookmarkEnd w:id="5104"/>
      <w:bookmarkEnd w:id="5105"/>
      <w:bookmarkEnd w:id="5106"/>
      <w:bookmarkEnd w:id="5107"/>
      <w:bookmarkEnd w:id="5108"/>
      <w:bookmarkEnd w:id="5109"/>
      <w:bookmarkEnd w:id="5110"/>
      <w:bookmarkEnd w:id="5111"/>
      <w:bookmarkEnd w:id="5112"/>
      <w:bookmarkEnd w:id="5113"/>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5114" w:name="_Toc21101509"/>
      <w:bookmarkStart w:id="5115" w:name="_Toc29810546"/>
      <w:bookmarkStart w:id="5116" w:name="_Toc37273823"/>
      <w:bookmarkStart w:id="5117" w:name="_Toc45885141"/>
      <w:bookmarkStart w:id="5118" w:name="_Toc53183042"/>
      <w:bookmarkStart w:id="5119" w:name="_Toc58865436"/>
      <w:bookmarkStart w:id="5120" w:name="_Toc58867018"/>
      <w:bookmarkStart w:id="5121" w:name="_Toc66718051"/>
      <w:bookmarkStart w:id="5122" w:name="_Toc74930612"/>
      <w:bookmarkStart w:id="5123" w:name="_Toc76544897"/>
      <w:bookmarkStart w:id="5124" w:name="_Toc82539233"/>
      <w:r w:rsidRPr="006F0B54">
        <w:t>8.4.1.</w:t>
      </w:r>
      <w:r w:rsidRPr="006F0B54">
        <w:rPr>
          <w:rFonts w:hint="eastAsia"/>
        </w:rPr>
        <w:t>2</w:t>
      </w:r>
      <w:r w:rsidRPr="006F0B54">
        <w:tab/>
        <w:t>Minimum requirement</w:t>
      </w:r>
      <w:bookmarkEnd w:id="5114"/>
      <w:bookmarkEnd w:id="5115"/>
      <w:bookmarkEnd w:id="5116"/>
      <w:bookmarkEnd w:id="5117"/>
      <w:bookmarkEnd w:id="5118"/>
      <w:bookmarkEnd w:id="5119"/>
      <w:bookmarkEnd w:id="5120"/>
      <w:bookmarkEnd w:id="5121"/>
      <w:bookmarkEnd w:id="5122"/>
      <w:bookmarkEnd w:id="5123"/>
      <w:bookmarkEnd w:id="5124"/>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5125" w:name="_Toc21101510"/>
      <w:bookmarkStart w:id="5126" w:name="_Toc29810547"/>
      <w:bookmarkStart w:id="5127" w:name="_Toc37273824"/>
      <w:bookmarkStart w:id="5128" w:name="_Toc45885142"/>
      <w:bookmarkStart w:id="5129" w:name="_Toc53183043"/>
      <w:bookmarkStart w:id="5130" w:name="_Toc58865437"/>
      <w:bookmarkStart w:id="5131" w:name="_Toc58867019"/>
      <w:bookmarkStart w:id="5132" w:name="_Toc66718052"/>
      <w:bookmarkStart w:id="5133" w:name="_Toc74930613"/>
      <w:bookmarkStart w:id="5134" w:name="_Toc76544898"/>
      <w:bookmarkStart w:id="5135" w:name="_Toc82539234"/>
      <w:r w:rsidRPr="006F0B54">
        <w:t>8.4.1.3</w:t>
      </w:r>
      <w:r w:rsidRPr="006F0B54">
        <w:tab/>
        <w:t>Test purpose</w:t>
      </w:r>
      <w:bookmarkEnd w:id="5125"/>
      <w:bookmarkEnd w:id="5126"/>
      <w:bookmarkEnd w:id="5127"/>
      <w:bookmarkEnd w:id="5128"/>
      <w:bookmarkEnd w:id="5129"/>
      <w:bookmarkEnd w:id="5130"/>
      <w:bookmarkEnd w:id="5131"/>
      <w:bookmarkEnd w:id="5132"/>
      <w:bookmarkEnd w:id="5133"/>
      <w:bookmarkEnd w:id="5134"/>
      <w:bookmarkEnd w:id="513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5136" w:name="_Toc21101511"/>
      <w:bookmarkStart w:id="5137" w:name="_Toc29810548"/>
      <w:bookmarkStart w:id="5138" w:name="_Toc37273825"/>
      <w:bookmarkStart w:id="5139" w:name="_Toc45885143"/>
      <w:bookmarkStart w:id="5140" w:name="_Toc53183044"/>
      <w:bookmarkStart w:id="5141" w:name="_Toc58865438"/>
      <w:bookmarkStart w:id="5142" w:name="_Toc58867020"/>
      <w:bookmarkStart w:id="5143" w:name="_Toc66718053"/>
      <w:bookmarkStart w:id="5144" w:name="_Toc74930614"/>
      <w:bookmarkStart w:id="5145" w:name="_Toc76544899"/>
      <w:bookmarkStart w:id="5146" w:name="_Toc82539235"/>
      <w:r w:rsidRPr="006F0B54">
        <w:t>8.4.1.4</w:t>
      </w:r>
      <w:r w:rsidRPr="006F0B54">
        <w:tab/>
        <w:t>Method of test</w:t>
      </w:r>
      <w:bookmarkEnd w:id="5136"/>
      <w:bookmarkEnd w:id="5137"/>
      <w:bookmarkEnd w:id="5138"/>
      <w:bookmarkEnd w:id="5139"/>
      <w:bookmarkEnd w:id="5140"/>
      <w:bookmarkEnd w:id="5141"/>
      <w:bookmarkEnd w:id="5142"/>
      <w:bookmarkEnd w:id="5143"/>
      <w:bookmarkEnd w:id="5144"/>
      <w:bookmarkEnd w:id="5145"/>
      <w:bookmarkEnd w:id="5146"/>
    </w:p>
    <w:p w14:paraId="6D409C6B" w14:textId="77777777" w:rsidR="00972FED" w:rsidRPr="006F0B54" w:rsidRDefault="00972FED" w:rsidP="00972FED">
      <w:pPr>
        <w:pStyle w:val="Heading5"/>
        <w:rPr>
          <w:lang w:eastAsia="zh-CN"/>
        </w:rPr>
      </w:pPr>
      <w:bookmarkStart w:id="5147" w:name="_Toc21101512"/>
      <w:bookmarkStart w:id="5148" w:name="_Toc29810549"/>
      <w:bookmarkStart w:id="5149" w:name="_Toc37273826"/>
      <w:bookmarkStart w:id="5150" w:name="_Toc45885144"/>
      <w:bookmarkStart w:id="5151" w:name="_Toc53183045"/>
      <w:bookmarkStart w:id="5152" w:name="_Toc58865439"/>
      <w:bookmarkStart w:id="5153" w:name="_Toc58867021"/>
      <w:bookmarkStart w:id="5154" w:name="_Toc66718054"/>
      <w:bookmarkStart w:id="5155" w:name="_Toc74930615"/>
      <w:bookmarkStart w:id="5156" w:name="_Toc76544900"/>
      <w:bookmarkStart w:id="5157" w:name="_Toc82539236"/>
      <w:r w:rsidRPr="006F0B54">
        <w:t>8.4.1.4.1</w:t>
      </w:r>
      <w:r w:rsidRPr="006F0B54">
        <w:tab/>
        <w:t>Initial conditions</w:t>
      </w:r>
      <w:bookmarkEnd w:id="5147"/>
      <w:bookmarkEnd w:id="5148"/>
      <w:bookmarkEnd w:id="5149"/>
      <w:bookmarkEnd w:id="5150"/>
      <w:bookmarkEnd w:id="5151"/>
      <w:bookmarkEnd w:id="5152"/>
      <w:bookmarkEnd w:id="5153"/>
      <w:bookmarkEnd w:id="5154"/>
      <w:bookmarkEnd w:id="5155"/>
      <w:bookmarkEnd w:id="5156"/>
      <w:bookmarkEnd w:id="5157"/>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5158"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5159" w:name="_Toc29810550"/>
      <w:bookmarkStart w:id="5160" w:name="_Toc37273827"/>
      <w:bookmarkStart w:id="5161" w:name="_Toc45885145"/>
      <w:bookmarkStart w:id="5162" w:name="_Toc53183046"/>
      <w:bookmarkStart w:id="5163" w:name="_Toc58865440"/>
      <w:bookmarkStart w:id="5164" w:name="_Toc58867022"/>
      <w:bookmarkStart w:id="5165" w:name="_Toc66718055"/>
      <w:bookmarkStart w:id="5166" w:name="_Toc74930616"/>
      <w:bookmarkStart w:id="5167" w:name="_Toc76544901"/>
      <w:bookmarkStart w:id="5168" w:name="_Toc82539237"/>
      <w:r w:rsidRPr="006F0B54">
        <w:t>8.4.1.4.2</w:t>
      </w:r>
      <w:r w:rsidRPr="006F0B54">
        <w:tab/>
        <w:t>Procedure</w:t>
      </w:r>
      <w:bookmarkEnd w:id="5158"/>
      <w:bookmarkEnd w:id="5159"/>
      <w:bookmarkEnd w:id="5160"/>
      <w:bookmarkEnd w:id="5161"/>
      <w:bookmarkEnd w:id="5162"/>
      <w:bookmarkEnd w:id="5163"/>
      <w:bookmarkEnd w:id="5164"/>
      <w:bookmarkEnd w:id="5165"/>
      <w:bookmarkEnd w:id="5166"/>
      <w:bookmarkEnd w:id="5167"/>
      <w:bookmarkEnd w:id="5168"/>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694558923"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1pt" o:ole="">
            <v:imagedata r:id="rId70" o:title=""/>
          </v:shape>
          <o:OLEObject Type="Embed" ProgID="Visio.Drawing.11" ShapeID="_x0000_i1049" DrawAspect="Content" ObjectID="_1694558924"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pt" o:ole="">
            <v:imagedata r:id="rId72" o:title=""/>
          </v:shape>
          <o:OLEObject Type="Embed" ProgID="Visio.Drawing.11" ShapeID="_x0000_i1050" DrawAspect="Content" ObjectID="_1694558925"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5169" w:name="_Toc21101514"/>
      <w:bookmarkStart w:id="5170" w:name="_Toc29810551"/>
      <w:bookmarkStart w:id="5171" w:name="_Toc37273828"/>
      <w:bookmarkStart w:id="5172" w:name="_Toc45885146"/>
      <w:bookmarkStart w:id="5173" w:name="_Toc53183047"/>
      <w:bookmarkStart w:id="5174" w:name="_Toc58865441"/>
      <w:bookmarkStart w:id="5175" w:name="_Toc58867023"/>
      <w:bookmarkStart w:id="5176" w:name="_Toc66718056"/>
      <w:bookmarkStart w:id="5177" w:name="_Toc74930617"/>
      <w:bookmarkStart w:id="5178" w:name="_Toc76544902"/>
      <w:bookmarkStart w:id="5179" w:name="_Toc82539238"/>
      <w:r w:rsidRPr="006F0B54">
        <w:t>8.4.1.5</w:t>
      </w:r>
      <w:r w:rsidRPr="006F0B54">
        <w:tab/>
        <w:t>Test requirement</w:t>
      </w:r>
      <w:bookmarkEnd w:id="5169"/>
      <w:bookmarkEnd w:id="5170"/>
      <w:bookmarkEnd w:id="5171"/>
      <w:bookmarkEnd w:id="5172"/>
      <w:bookmarkEnd w:id="5173"/>
      <w:bookmarkEnd w:id="5174"/>
      <w:bookmarkEnd w:id="5175"/>
      <w:bookmarkEnd w:id="5176"/>
      <w:bookmarkEnd w:id="5177"/>
      <w:bookmarkEnd w:id="5178"/>
      <w:bookmarkEnd w:id="5179"/>
    </w:p>
    <w:p w14:paraId="54D2D470" w14:textId="77777777" w:rsidR="00972FED" w:rsidRPr="006F0B54" w:rsidRDefault="00972FED" w:rsidP="00972FED">
      <w:pPr>
        <w:pStyle w:val="Heading5"/>
        <w:rPr>
          <w:rFonts w:cs="Arial"/>
          <w:i/>
          <w:iCs/>
          <w:szCs w:val="22"/>
          <w:lang w:eastAsia="zh-CN"/>
        </w:rPr>
      </w:pPr>
      <w:bookmarkStart w:id="5180" w:name="_Toc21101515"/>
      <w:bookmarkStart w:id="5181" w:name="_Toc29810552"/>
      <w:bookmarkStart w:id="5182" w:name="_Toc37273829"/>
      <w:bookmarkStart w:id="5183" w:name="_Toc45885147"/>
      <w:bookmarkStart w:id="5184" w:name="_Toc53183048"/>
      <w:bookmarkStart w:id="5185" w:name="_Toc58865442"/>
      <w:bookmarkStart w:id="5186" w:name="_Toc58867024"/>
      <w:bookmarkStart w:id="5187" w:name="_Toc66718057"/>
      <w:bookmarkStart w:id="5188" w:name="_Toc74930618"/>
      <w:bookmarkStart w:id="5189" w:name="_Toc76544903"/>
      <w:bookmarkStart w:id="5190" w:name="_Toc8253923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180"/>
      <w:bookmarkEnd w:id="5181"/>
      <w:bookmarkEnd w:id="5182"/>
      <w:bookmarkEnd w:id="5183"/>
      <w:bookmarkEnd w:id="5184"/>
      <w:bookmarkEnd w:id="5185"/>
      <w:bookmarkEnd w:id="5186"/>
      <w:bookmarkEnd w:id="5187"/>
      <w:bookmarkEnd w:id="5188"/>
      <w:bookmarkEnd w:id="5189"/>
      <w:bookmarkEnd w:id="519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5191" w:name="_Toc21101516"/>
      <w:bookmarkStart w:id="5192" w:name="_Toc29810553"/>
      <w:bookmarkStart w:id="5193" w:name="_Toc37273830"/>
      <w:bookmarkStart w:id="5194" w:name="_Toc45885148"/>
      <w:bookmarkStart w:id="5195" w:name="_Toc53183049"/>
      <w:bookmarkStart w:id="5196" w:name="_Toc58865443"/>
      <w:bookmarkStart w:id="5197" w:name="_Toc58867025"/>
      <w:bookmarkStart w:id="5198" w:name="_Toc66718058"/>
      <w:bookmarkStart w:id="5199" w:name="_Toc74930619"/>
      <w:bookmarkStart w:id="5200" w:name="_Toc76544904"/>
      <w:bookmarkStart w:id="5201" w:name="_Toc8253924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191"/>
      <w:bookmarkEnd w:id="5192"/>
      <w:bookmarkEnd w:id="5193"/>
      <w:bookmarkEnd w:id="5194"/>
      <w:bookmarkEnd w:id="5195"/>
      <w:bookmarkEnd w:id="5196"/>
      <w:bookmarkEnd w:id="5197"/>
      <w:bookmarkEnd w:id="5198"/>
      <w:bookmarkEnd w:id="5199"/>
      <w:bookmarkEnd w:id="5200"/>
      <w:bookmarkEnd w:id="5201"/>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5202" w:name="_Toc21101517"/>
      <w:bookmarkStart w:id="5203" w:name="_Toc29810554"/>
      <w:bookmarkStart w:id="5204" w:name="_Toc37273831"/>
      <w:bookmarkStart w:id="5205" w:name="_Toc45885149"/>
      <w:bookmarkStart w:id="5206" w:name="_Toc53183050"/>
      <w:bookmarkStart w:id="5207" w:name="_Toc58865444"/>
      <w:bookmarkStart w:id="5208" w:name="_Toc58867026"/>
      <w:bookmarkStart w:id="5209" w:name="_Toc66718059"/>
      <w:bookmarkStart w:id="5210" w:name="_Toc74930620"/>
      <w:bookmarkStart w:id="5211" w:name="_Toc76544905"/>
      <w:bookmarkStart w:id="5212" w:name="_Toc82539241"/>
      <w:r w:rsidRPr="006F0B54">
        <w:t>Annex A (normative):</w:t>
      </w:r>
      <w:r w:rsidRPr="006F0B54">
        <w:br/>
        <w:t>Reference measurement channels</w:t>
      </w:r>
      <w:bookmarkEnd w:id="5202"/>
      <w:bookmarkEnd w:id="5203"/>
      <w:bookmarkEnd w:id="5204"/>
      <w:bookmarkEnd w:id="5205"/>
      <w:bookmarkEnd w:id="5206"/>
      <w:bookmarkEnd w:id="5207"/>
      <w:bookmarkEnd w:id="5208"/>
      <w:bookmarkEnd w:id="5209"/>
      <w:bookmarkEnd w:id="5210"/>
      <w:bookmarkEnd w:id="5211"/>
      <w:bookmarkEnd w:id="5212"/>
    </w:p>
    <w:p w14:paraId="324750CD" w14:textId="77777777" w:rsidR="00972FED" w:rsidRPr="006F0B54" w:rsidRDefault="00972FED" w:rsidP="00972FED">
      <w:pPr>
        <w:pStyle w:val="Heading1"/>
      </w:pPr>
      <w:bookmarkStart w:id="5213" w:name="_Toc21101518"/>
      <w:bookmarkStart w:id="5214" w:name="_Toc29810555"/>
      <w:bookmarkStart w:id="5215" w:name="_Toc37273832"/>
      <w:bookmarkStart w:id="5216" w:name="_Toc45885150"/>
      <w:bookmarkStart w:id="5217" w:name="_Toc53183051"/>
      <w:bookmarkStart w:id="5218" w:name="_Toc58865445"/>
      <w:bookmarkStart w:id="5219" w:name="_Toc58867027"/>
      <w:bookmarkStart w:id="5220" w:name="_Toc66718060"/>
      <w:bookmarkStart w:id="5221" w:name="_Toc74930621"/>
      <w:bookmarkStart w:id="5222" w:name="_Toc76544906"/>
      <w:bookmarkStart w:id="5223" w:name="_Toc82539242"/>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5213"/>
      <w:bookmarkEnd w:id="5214"/>
      <w:bookmarkEnd w:id="5215"/>
      <w:bookmarkEnd w:id="5216"/>
      <w:bookmarkEnd w:id="5217"/>
      <w:bookmarkEnd w:id="5218"/>
      <w:bookmarkEnd w:id="5219"/>
      <w:bookmarkEnd w:id="5220"/>
      <w:bookmarkEnd w:id="5221"/>
      <w:bookmarkEnd w:id="5222"/>
      <w:bookmarkEnd w:id="5223"/>
    </w:p>
    <w:p w14:paraId="74F39772" w14:textId="77777777" w:rsidR="00972FED" w:rsidRPr="006F0B54" w:rsidRDefault="00972FED" w:rsidP="00972FED">
      <w:bookmarkStart w:id="5224" w:name="OLE_LINK15"/>
      <w:bookmarkStart w:id="5225"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5224"/>
      <w:bookmarkEnd w:id="5225"/>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5226" w:name="OLE_LINK11"/>
            <w:bookmarkStart w:id="5227" w:name="OLE_LINK12"/>
            <w:bookmarkStart w:id="5228"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5229" w:name="OLE_LINK32"/>
            <w:bookmarkStart w:id="5230" w:name="OLE_LINK33"/>
            <w:bookmarkStart w:id="5231" w:name="OLE_LINK40"/>
            <w:bookmarkStart w:id="5232" w:name="OLE_LINK41"/>
            <w:r w:rsidRPr="006F0B54">
              <w:rPr>
                <w:rFonts w:cs="Arial"/>
                <w:lang w:eastAsia="zh-CN"/>
              </w:rPr>
              <w:t>G-FR1-A1-1</w:t>
            </w:r>
            <w:bookmarkEnd w:id="5229"/>
            <w:bookmarkEnd w:id="5230"/>
            <w:bookmarkEnd w:id="5231"/>
            <w:bookmarkEnd w:id="5232"/>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5233" w:name="OLE_LINK19"/>
            <w:r w:rsidRPr="006F0B54">
              <w:rPr>
                <w:rFonts w:cs="Arial"/>
                <w:lang w:eastAsia="zh-CN"/>
              </w:rPr>
              <w:t>1</w:t>
            </w:r>
            <w:bookmarkEnd w:id="5233"/>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5234"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226"/>
      <w:bookmarkEnd w:id="5227"/>
      <w:bookmarkEnd w:id="5228"/>
      <w:bookmarkEnd w:id="5234"/>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5235"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235"/>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5236" w:name="_Toc21101519"/>
      <w:bookmarkStart w:id="5237" w:name="_Toc29810556"/>
      <w:bookmarkStart w:id="5238" w:name="_Toc37273833"/>
      <w:bookmarkStart w:id="5239" w:name="_Toc45885151"/>
      <w:bookmarkStart w:id="5240" w:name="_Toc53183052"/>
      <w:bookmarkStart w:id="5241" w:name="_Toc58865446"/>
      <w:bookmarkStart w:id="5242" w:name="_Toc58867028"/>
      <w:bookmarkStart w:id="5243" w:name="_Toc66718061"/>
      <w:bookmarkStart w:id="5244" w:name="_Toc74930622"/>
      <w:bookmarkStart w:id="5245" w:name="_Toc76544907"/>
      <w:bookmarkStart w:id="5246" w:name="_Toc82539243"/>
      <w:r w:rsidRPr="006F0B54">
        <w:t>A.2</w:t>
      </w:r>
      <w:r w:rsidRPr="006F0B54">
        <w:tab/>
        <w:t>Fixed Reference Channels for OTA dynamic range (16QAM, R=2/3)</w:t>
      </w:r>
      <w:bookmarkEnd w:id="5236"/>
      <w:bookmarkEnd w:id="5237"/>
      <w:bookmarkEnd w:id="5238"/>
      <w:bookmarkEnd w:id="5239"/>
      <w:bookmarkEnd w:id="5240"/>
      <w:bookmarkEnd w:id="5241"/>
      <w:bookmarkEnd w:id="5242"/>
      <w:bookmarkEnd w:id="5243"/>
      <w:bookmarkEnd w:id="5244"/>
      <w:bookmarkEnd w:id="5245"/>
      <w:bookmarkEnd w:id="5246"/>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5247" w:name="OLE_LINK104"/>
            <w:bookmarkStart w:id="5248" w:name="OLE_LINK105"/>
            <w:r w:rsidRPr="006F0B54">
              <w:rPr>
                <w:rFonts w:cs="Arial"/>
                <w:lang w:eastAsia="zh-CN"/>
              </w:rPr>
              <w:t xml:space="preserve">slot </w:t>
            </w:r>
            <w:bookmarkEnd w:id="5247"/>
            <w:bookmarkEnd w:id="5248"/>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5249" w:name="_Hlk498674609"/>
            <w:bookmarkStart w:id="5250"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5249"/>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5251"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5251"/>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250"/>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5252" w:name="_Toc21101520"/>
      <w:bookmarkStart w:id="5253" w:name="_Toc29810557"/>
      <w:bookmarkStart w:id="5254" w:name="_Toc37273834"/>
      <w:bookmarkStart w:id="5255" w:name="_Toc45885152"/>
      <w:bookmarkStart w:id="5256" w:name="_Toc53183053"/>
      <w:bookmarkStart w:id="5257" w:name="_Toc58865447"/>
      <w:bookmarkStart w:id="5258" w:name="_Toc58867029"/>
      <w:bookmarkStart w:id="5259" w:name="_Toc66718062"/>
      <w:bookmarkStart w:id="5260" w:name="_Toc74930623"/>
      <w:bookmarkStart w:id="5261" w:name="_Toc76544908"/>
      <w:bookmarkStart w:id="5262" w:name="_Toc8253924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5252"/>
      <w:bookmarkEnd w:id="5253"/>
      <w:bookmarkEnd w:id="5254"/>
      <w:bookmarkEnd w:id="5255"/>
      <w:bookmarkEnd w:id="5256"/>
      <w:bookmarkEnd w:id="5257"/>
      <w:bookmarkEnd w:id="5258"/>
      <w:bookmarkEnd w:id="5259"/>
      <w:bookmarkEnd w:id="5260"/>
      <w:bookmarkEnd w:id="5261"/>
      <w:bookmarkEnd w:id="526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5263" w:name="_Toc21101521"/>
      <w:bookmarkStart w:id="5264" w:name="_Toc29810558"/>
      <w:bookmarkStart w:id="5265" w:name="_Toc37273835"/>
      <w:bookmarkStart w:id="5266" w:name="_Toc45885153"/>
      <w:bookmarkStart w:id="5267" w:name="_Toc53183054"/>
      <w:bookmarkStart w:id="5268" w:name="_Toc58865448"/>
      <w:bookmarkStart w:id="5269" w:name="_Toc58867030"/>
      <w:bookmarkStart w:id="5270" w:name="_Toc66718063"/>
      <w:bookmarkStart w:id="5271" w:name="_Toc74930624"/>
      <w:bookmarkStart w:id="5272" w:name="_Toc76544909"/>
      <w:bookmarkStart w:id="5273" w:name="_Toc8253924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5263"/>
      <w:bookmarkEnd w:id="5264"/>
      <w:bookmarkEnd w:id="5265"/>
      <w:bookmarkEnd w:id="5266"/>
      <w:bookmarkEnd w:id="5267"/>
      <w:bookmarkEnd w:id="5268"/>
      <w:bookmarkEnd w:id="5269"/>
      <w:bookmarkEnd w:id="5270"/>
      <w:bookmarkEnd w:id="5271"/>
      <w:bookmarkEnd w:id="5272"/>
      <w:bookmarkEnd w:id="5273"/>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5274" w:name="_Toc21101522"/>
      <w:bookmarkStart w:id="5275" w:name="_Toc29810559"/>
      <w:bookmarkStart w:id="5276" w:name="_Toc37273836"/>
      <w:bookmarkStart w:id="5277" w:name="_Toc45885154"/>
      <w:bookmarkStart w:id="5278" w:name="_Toc53183055"/>
      <w:bookmarkStart w:id="5279" w:name="_Toc58865449"/>
      <w:bookmarkStart w:id="5280" w:name="_Toc58867031"/>
      <w:bookmarkStart w:id="5281" w:name="_Toc66718064"/>
      <w:bookmarkStart w:id="5282" w:name="_Toc74930625"/>
      <w:bookmarkStart w:id="5283" w:name="_Toc76544910"/>
      <w:bookmarkStart w:id="5284" w:name="_Toc8253924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5274"/>
      <w:bookmarkEnd w:id="5275"/>
      <w:bookmarkEnd w:id="5276"/>
      <w:bookmarkEnd w:id="5277"/>
      <w:bookmarkEnd w:id="5278"/>
      <w:bookmarkEnd w:id="5279"/>
      <w:bookmarkEnd w:id="5280"/>
      <w:bookmarkEnd w:id="5281"/>
      <w:bookmarkEnd w:id="5282"/>
      <w:bookmarkEnd w:id="5283"/>
      <w:bookmarkEnd w:id="5284"/>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5285" w:name="_Toc21101523"/>
      <w:bookmarkStart w:id="5286" w:name="_Toc29810560"/>
      <w:bookmarkStart w:id="5287" w:name="_Toc37273837"/>
      <w:bookmarkStart w:id="5288" w:name="_Toc45885155"/>
      <w:bookmarkStart w:id="5289" w:name="_Toc53183056"/>
      <w:bookmarkStart w:id="5290" w:name="_Toc58865450"/>
      <w:bookmarkStart w:id="5291" w:name="_Toc58867032"/>
      <w:bookmarkStart w:id="5292" w:name="_Toc66718065"/>
      <w:bookmarkStart w:id="5293" w:name="_Toc74930626"/>
      <w:bookmarkStart w:id="5294" w:name="_Toc76544911"/>
      <w:bookmarkStart w:id="5295" w:name="_Toc82539247"/>
      <w:r w:rsidRPr="006F0B54">
        <w:t>A.6</w:t>
      </w:r>
      <w:r w:rsidRPr="006F0B54">
        <w:tab/>
        <w:t>PRACH Test preambles</w:t>
      </w:r>
      <w:bookmarkEnd w:id="5285"/>
      <w:bookmarkEnd w:id="5286"/>
      <w:bookmarkEnd w:id="5287"/>
      <w:bookmarkEnd w:id="5288"/>
      <w:bookmarkEnd w:id="5289"/>
      <w:bookmarkEnd w:id="5290"/>
      <w:bookmarkEnd w:id="5291"/>
      <w:bookmarkEnd w:id="5292"/>
      <w:bookmarkEnd w:id="5293"/>
      <w:bookmarkEnd w:id="5294"/>
      <w:bookmarkEnd w:id="5295"/>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5296" w:name="_Toc21101524"/>
      <w:bookmarkStart w:id="5297" w:name="_Toc29810561"/>
      <w:bookmarkStart w:id="5298" w:name="_Toc37273838"/>
      <w:bookmarkStart w:id="5299" w:name="_Toc45885156"/>
      <w:bookmarkStart w:id="5300" w:name="_Toc53183057"/>
      <w:bookmarkStart w:id="5301" w:name="_Toc58865451"/>
      <w:bookmarkStart w:id="5302" w:name="_Toc58867033"/>
      <w:bookmarkStart w:id="5303" w:name="_Toc66718066"/>
      <w:bookmarkStart w:id="5304" w:name="_Toc74930627"/>
      <w:bookmarkStart w:id="5305" w:name="_Toc76544912"/>
      <w:bookmarkStart w:id="5306" w:name="_Toc82539248"/>
      <w:r w:rsidRPr="006F0B54">
        <w:t>Annex B (normative):</w:t>
      </w:r>
      <w:r w:rsidRPr="006F0B54">
        <w:br/>
        <w:t>Environmental requirements for the BS equipment</w:t>
      </w:r>
      <w:bookmarkEnd w:id="5296"/>
      <w:bookmarkEnd w:id="5297"/>
      <w:bookmarkEnd w:id="5298"/>
      <w:bookmarkEnd w:id="5299"/>
      <w:bookmarkEnd w:id="5300"/>
      <w:bookmarkEnd w:id="5301"/>
      <w:bookmarkEnd w:id="5302"/>
      <w:bookmarkEnd w:id="5303"/>
      <w:bookmarkEnd w:id="5304"/>
      <w:bookmarkEnd w:id="5305"/>
      <w:bookmarkEnd w:id="5306"/>
    </w:p>
    <w:p w14:paraId="4B02AB7E" w14:textId="77777777" w:rsidR="00972FED" w:rsidRPr="006F0B54" w:rsidRDefault="00972FED" w:rsidP="00972FED">
      <w:pPr>
        <w:pStyle w:val="Heading1"/>
      </w:pPr>
      <w:bookmarkStart w:id="5307" w:name="_Toc21101525"/>
      <w:bookmarkStart w:id="5308" w:name="_Toc29810562"/>
      <w:bookmarkStart w:id="5309" w:name="_Toc37273839"/>
      <w:bookmarkStart w:id="5310" w:name="_Toc45885157"/>
      <w:bookmarkStart w:id="5311" w:name="_Toc53183058"/>
      <w:bookmarkStart w:id="5312" w:name="_Toc58865452"/>
      <w:bookmarkStart w:id="5313" w:name="_Toc58867034"/>
      <w:bookmarkStart w:id="5314" w:name="_Toc66718067"/>
      <w:bookmarkStart w:id="5315" w:name="_Toc74930628"/>
      <w:bookmarkStart w:id="5316" w:name="_Toc76544913"/>
      <w:bookmarkStart w:id="5317" w:name="_Toc82539249"/>
      <w:r w:rsidRPr="006F0B54">
        <w:t>B.1</w:t>
      </w:r>
      <w:r w:rsidRPr="006F0B54">
        <w:tab/>
        <w:t>General</w:t>
      </w:r>
      <w:bookmarkEnd w:id="5307"/>
      <w:bookmarkEnd w:id="5308"/>
      <w:bookmarkEnd w:id="5309"/>
      <w:bookmarkEnd w:id="5310"/>
      <w:bookmarkEnd w:id="5311"/>
      <w:bookmarkEnd w:id="5312"/>
      <w:bookmarkEnd w:id="5313"/>
      <w:bookmarkEnd w:id="5314"/>
      <w:bookmarkEnd w:id="5315"/>
      <w:bookmarkEnd w:id="5316"/>
      <w:bookmarkEnd w:id="531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5318" w:name="_Toc21101526"/>
      <w:bookmarkStart w:id="5319" w:name="_Toc29810563"/>
      <w:bookmarkStart w:id="5320" w:name="_Toc37273840"/>
      <w:bookmarkStart w:id="5321" w:name="_Toc45885158"/>
      <w:bookmarkStart w:id="5322" w:name="_Toc53183059"/>
      <w:bookmarkStart w:id="5323" w:name="_Toc58865453"/>
      <w:bookmarkStart w:id="5324" w:name="_Toc58867035"/>
      <w:bookmarkStart w:id="5325" w:name="_Toc66718068"/>
      <w:bookmarkStart w:id="5326" w:name="_Toc74930629"/>
      <w:bookmarkStart w:id="5327" w:name="_Toc76544914"/>
      <w:bookmarkStart w:id="5328" w:name="_Toc82539250"/>
      <w:r w:rsidRPr="006F0B54">
        <w:t>B.2</w:t>
      </w:r>
      <w:r w:rsidRPr="006F0B54">
        <w:tab/>
      </w:r>
      <w:r w:rsidRPr="006F0B54">
        <w:rPr>
          <w:rFonts w:cs="v4.2.0"/>
        </w:rPr>
        <w:t>Normal test environment</w:t>
      </w:r>
      <w:bookmarkEnd w:id="5318"/>
      <w:bookmarkEnd w:id="5319"/>
      <w:bookmarkEnd w:id="5320"/>
      <w:bookmarkEnd w:id="5321"/>
      <w:bookmarkEnd w:id="5322"/>
      <w:bookmarkEnd w:id="5323"/>
      <w:bookmarkEnd w:id="5324"/>
      <w:bookmarkEnd w:id="5325"/>
      <w:bookmarkEnd w:id="5326"/>
      <w:bookmarkEnd w:id="5327"/>
      <w:bookmarkEnd w:id="5328"/>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5329" w:name="_Toc21101527"/>
      <w:bookmarkStart w:id="5330" w:name="_Toc29810564"/>
      <w:bookmarkStart w:id="5331" w:name="_Toc37273841"/>
      <w:bookmarkStart w:id="5332" w:name="_Toc45885159"/>
      <w:bookmarkStart w:id="5333" w:name="_Toc53183060"/>
      <w:bookmarkStart w:id="5334" w:name="_Toc58865454"/>
      <w:bookmarkStart w:id="5335" w:name="_Toc58867036"/>
      <w:bookmarkStart w:id="5336" w:name="_Toc66718069"/>
      <w:bookmarkStart w:id="5337" w:name="_Toc74930630"/>
      <w:bookmarkStart w:id="5338" w:name="_Toc76544915"/>
      <w:bookmarkStart w:id="5339" w:name="_Toc82539251"/>
      <w:r w:rsidRPr="006F0B54">
        <w:t>B.3</w:t>
      </w:r>
      <w:r w:rsidRPr="006F0B54">
        <w:tab/>
      </w:r>
      <w:r w:rsidRPr="006F0B54">
        <w:rPr>
          <w:rFonts w:cs="v4.2.0"/>
        </w:rPr>
        <w:t>Extreme test environment</w:t>
      </w:r>
      <w:bookmarkEnd w:id="5329"/>
      <w:bookmarkEnd w:id="5330"/>
      <w:bookmarkEnd w:id="5331"/>
      <w:bookmarkEnd w:id="5332"/>
      <w:bookmarkEnd w:id="5333"/>
      <w:bookmarkEnd w:id="5334"/>
      <w:bookmarkEnd w:id="5335"/>
      <w:bookmarkEnd w:id="5336"/>
      <w:bookmarkEnd w:id="5337"/>
      <w:bookmarkEnd w:id="5338"/>
      <w:bookmarkEnd w:id="5339"/>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5340" w:name="_Toc21101528"/>
      <w:bookmarkStart w:id="5341" w:name="_Toc29810565"/>
      <w:bookmarkStart w:id="5342" w:name="_Toc37273842"/>
      <w:bookmarkStart w:id="5343" w:name="_Toc45885160"/>
      <w:bookmarkStart w:id="5344" w:name="_Toc53183061"/>
      <w:bookmarkStart w:id="5345" w:name="_Toc58865455"/>
      <w:bookmarkStart w:id="5346" w:name="_Toc58867037"/>
      <w:bookmarkStart w:id="5347" w:name="_Toc66718070"/>
      <w:bookmarkStart w:id="5348" w:name="_Toc74930631"/>
      <w:bookmarkStart w:id="5349" w:name="_Toc76544916"/>
      <w:bookmarkStart w:id="5350" w:name="_Toc82539252"/>
      <w:r w:rsidRPr="006F0B54">
        <w:t>B.3.1</w:t>
      </w:r>
      <w:r w:rsidRPr="006F0B54">
        <w:tab/>
        <w:t>Extreme temperature</w:t>
      </w:r>
      <w:bookmarkEnd w:id="5340"/>
      <w:bookmarkEnd w:id="5341"/>
      <w:bookmarkEnd w:id="5342"/>
      <w:bookmarkEnd w:id="5343"/>
      <w:bookmarkEnd w:id="5344"/>
      <w:bookmarkEnd w:id="5345"/>
      <w:bookmarkEnd w:id="5346"/>
      <w:bookmarkEnd w:id="5347"/>
      <w:bookmarkEnd w:id="5348"/>
      <w:bookmarkEnd w:id="5349"/>
      <w:bookmarkEnd w:id="5350"/>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5351" w:name="_Toc21101529"/>
      <w:bookmarkStart w:id="5352" w:name="_Toc29810566"/>
      <w:bookmarkStart w:id="5353" w:name="_Toc37273843"/>
      <w:bookmarkStart w:id="5354" w:name="_Toc45885161"/>
      <w:bookmarkStart w:id="5355" w:name="_Toc53183062"/>
      <w:bookmarkStart w:id="5356" w:name="_Toc58865456"/>
      <w:bookmarkStart w:id="5357" w:name="_Toc58867038"/>
      <w:bookmarkStart w:id="5358" w:name="_Toc66718071"/>
      <w:bookmarkStart w:id="5359" w:name="_Toc74930632"/>
      <w:bookmarkStart w:id="5360" w:name="_Toc76544917"/>
      <w:bookmarkStart w:id="5361" w:name="_Toc82539253"/>
      <w:r w:rsidRPr="006F0B54">
        <w:t>B.4</w:t>
      </w:r>
      <w:r w:rsidRPr="006F0B54">
        <w:tab/>
      </w:r>
      <w:r w:rsidRPr="006F0B54">
        <w:rPr>
          <w:rFonts w:cs="v4.2.0"/>
        </w:rPr>
        <w:t>Vibration</w:t>
      </w:r>
      <w:bookmarkEnd w:id="5351"/>
      <w:bookmarkEnd w:id="5352"/>
      <w:bookmarkEnd w:id="5353"/>
      <w:bookmarkEnd w:id="5354"/>
      <w:bookmarkEnd w:id="5355"/>
      <w:bookmarkEnd w:id="5356"/>
      <w:bookmarkEnd w:id="5357"/>
      <w:bookmarkEnd w:id="5358"/>
      <w:bookmarkEnd w:id="5359"/>
      <w:bookmarkEnd w:id="5360"/>
      <w:bookmarkEnd w:id="5361"/>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5362" w:name="_Toc21101530"/>
      <w:bookmarkStart w:id="5363" w:name="_Toc29810567"/>
      <w:bookmarkStart w:id="5364" w:name="_Toc37273844"/>
      <w:bookmarkStart w:id="5365" w:name="_Toc45885162"/>
      <w:bookmarkStart w:id="5366" w:name="_Toc53183063"/>
      <w:bookmarkStart w:id="5367" w:name="_Toc58865457"/>
      <w:bookmarkStart w:id="5368" w:name="_Toc58867039"/>
      <w:bookmarkStart w:id="5369" w:name="_Toc66718072"/>
      <w:bookmarkStart w:id="5370" w:name="_Toc74930633"/>
      <w:bookmarkStart w:id="5371" w:name="_Toc76544918"/>
      <w:bookmarkStart w:id="5372" w:name="_Toc82539254"/>
      <w:r w:rsidRPr="006F0B54">
        <w:t>B.5</w:t>
      </w:r>
      <w:r w:rsidRPr="006F0B54">
        <w:tab/>
      </w:r>
      <w:r w:rsidRPr="006F0B54">
        <w:rPr>
          <w:rFonts w:cs="v4.2.0"/>
        </w:rPr>
        <w:t>Power supply</w:t>
      </w:r>
      <w:bookmarkEnd w:id="5362"/>
      <w:bookmarkEnd w:id="5363"/>
      <w:bookmarkEnd w:id="5364"/>
      <w:bookmarkEnd w:id="5365"/>
      <w:bookmarkEnd w:id="5366"/>
      <w:bookmarkEnd w:id="5367"/>
      <w:bookmarkEnd w:id="5368"/>
      <w:bookmarkEnd w:id="5369"/>
      <w:bookmarkEnd w:id="5370"/>
      <w:bookmarkEnd w:id="5371"/>
      <w:bookmarkEnd w:id="537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5373" w:name="_Toc21101531"/>
      <w:bookmarkStart w:id="5374" w:name="_Toc29810568"/>
      <w:bookmarkStart w:id="5375" w:name="_Toc37273845"/>
      <w:bookmarkStart w:id="5376" w:name="_Toc45885163"/>
      <w:bookmarkStart w:id="5377" w:name="_Toc53183064"/>
      <w:bookmarkStart w:id="5378" w:name="_Toc58865458"/>
      <w:bookmarkStart w:id="5379" w:name="_Toc58867040"/>
      <w:bookmarkStart w:id="5380" w:name="_Toc66718073"/>
      <w:bookmarkStart w:id="5381" w:name="_Toc74930634"/>
      <w:bookmarkStart w:id="5382" w:name="_Toc76544919"/>
      <w:bookmarkStart w:id="5383" w:name="_Toc82539255"/>
      <w:r w:rsidRPr="006F0B54">
        <w:rPr>
          <w:lang w:eastAsia="sv-SE"/>
        </w:rPr>
        <w:t>B.6</w:t>
      </w:r>
      <w:r w:rsidRPr="006F0B54">
        <w:rPr>
          <w:lang w:eastAsia="sv-SE"/>
        </w:rPr>
        <w:tab/>
        <w:t>Measurement of test environments</w:t>
      </w:r>
      <w:bookmarkEnd w:id="5373"/>
      <w:bookmarkEnd w:id="5374"/>
      <w:bookmarkEnd w:id="5375"/>
      <w:bookmarkEnd w:id="5376"/>
      <w:bookmarkEnd w:id="5377"/>
      <w:bookmarkEnd w:id="5378"/>
      <w:bookmarkEnd w:id="5379"/>
      <w:bookmarkEnd w:id="5380"/>
      <w:bookmarkEnd w:id="5381"/>
      <w:bookmarkEnd w:id="5382"/>
      <w:bookmarkEnd w:id="5383"/>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5384" w:name="_Toc21101532"/>
      <w:bookmarkStart w:id="5385" w:name="_Toc29810569"/>
      <w:bookmarkStart w:id="5386" w:name="_Toc37273846"/>
      <w:bookmarkStart w:id="5387" w:name="_Toc45885164"/>
      <w:bookmarkStart w:id="5388" w:name="_Toc53183065"/>
      <w:bookmarkStart w:id="5389" w:name="_Toc58865459"/>
      <w:bookmarkStart w:id="5390" w:name="_Toc58867041"/>
      <w:bookmarkStart w:id="5391" w:name="_Toc66718074"/>
      <w:bookmarkStart w:id="5392" w:name="_Toc74930635"/>
      <w:bookmarkStart w:id="5393" w:name="_Toc76544920"/>
      <w:bookmarkStart w:id="5394" w:name="_Toc82539256"/>
      <w:r w:rsidRPr="006F0B54">
        <w:rPr>
          <w:lang w:eastAsia="sv-SE"/>
        </w:rPr>
        <w:t>B.7</w:t>
      </w:r>
      <w:r w:rsidRPr="006F0B54">
        <w:rPr>
          <w:lang w:eastAsia="sv-SE"/>
        </w:rPr>
        <w:tab/>
        <w:t>OTA extreme test methods</w:t>
      </w:r>
      <w:bookmarkEnd w:id="5384"/>
      <w:bookmarkEnd w:id="5385"/>
      <w:bookmarkEnd w:id="5386"/>
      <w:bookmarkEnd w:id="5387"/>
      <w:bookmarkEnd w:id="5388"/>
      <w:bookmarkEnd w:id="5389"/>
      <w:bookmarkEnd w:id="5390"/>
      <w:bookmarkEnd w:id="5391"/>
      <w:bookmarkEnd w:id="5392"/>
      <w:bookmarkEnd w:id="5393"/>
      <w:bookmarkEnd w:id="5394"/>
    </w:p>
    <w:p w14:paraId="27170AB2" w14:textId="77777777" w:rsidR="00972FED" w:rsidRPr="006F0B54" w:rsidRDefault="00972FED" w:rsidP="00972FED">
      <w:pPr>
        <w:pStyle w:val="Heading2"/>
        <w:rPr>
          <w:lang w:eastAsia="sv-SE"/>
        </w:rPr>
      </w:pPr>
      <w:bookmarkStart w:id="5395" w:name="_Toc21101533"/>
      <w:bookmarkStart w:id="5396" w:name="_Toc29810570"/>
      <w:bookmarkStart w:id="5397" w:name="_Toc37273847"/>
      <w:bookmarkStart w:id="5398" w:name="_Toc45885165"/>
      <w:bookmarkStart w:id="5399" w:name="_Toc53183066"/>
      <w:bookmarkStart w:id="5400" w:name="_Toc58865460"/>
      <w:bookmarkStart w:id="5401" w:name="_Toc58867042"/>
      <w:bookmarkStart w:id="5402" w:name="_Toc66718075"/>
      <w:bookmarkStart w:id="5403" w:name="_Toc74930636"/>
      <w:bookmarkStart w:id="5404" w:name="_Toc76544921"/>
      <w:bookmarkStart w:id="5405" w:name="_Toc82539257"/>
      <w:r w:rsidRPr="006F0B54">
        <w:rPr>
          <w:lang w:eastAsia="sv-SE"/>
        </w:rPr>
        <w:t>B.7.1</w:t>
      </w:r>
      <w:r w:rsidRPr="006F0B54">
        <w:rPr>
          <w:lang w:eastAsia="sv-SE"/>
        </w:rPr>
        <w:tab/>
        <w:t>Direct far field method</w:t>
      </w:r>
      <w:bookmarkEnd w:id="5395"/>
      <w:bookmarkEnd w:id="5396"/>
      <w:bookmarkEnd w:id="5397"/>
      <w:bookmarkEnd w:id="5398"/>
      <w:bookmarkEnd w:id="5399"/>
      <w:bookmarkEnd w:id="5400"/>
      <w:bookmarkEnd w:id="5401"/>
      <w:bookmarkEnd w:id="5402"/>
      <w:bookmarkEnd w:id="5403"/>
      <w:bookmarkEnd w:id="5404"/>
      <w:bookmarkEnd w:id="5405"/>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5406" w:name="_Toc21101534"/>
      <w:bookmarkStart w:id="5407" w:name="_Toc29810571"/>
      <w:bookmarkStart w:id="5408" w:name="_Toc37273848"/>
      <w:bookmarkStart w:id="5409" w:name="_Toc45885166"/>
      <w:bookmarkStart w:id="5410" w:name="_Toc53183067"/>
      <w:bookmarkStart w:id="5411" w:name="_Toc58865461"/>
      <w:bookmarkStart w:id="5412" w:name="_Toc58867043"/>
      <w:bookmarkStart w:id="5413" w:name="_Toc66718076"/>
      <w:bookmarkStart w:id="5414" w:name="_Toc74930637"/>
      <w:bookmarkStart w:id="5415" w:name="_Toc76544922"/>
      <w:bookmarkStart w:id="5416" w:name="_Toc82539258"/>
      <w:r w:rsidRPr="006F0B54">
        <w:rPr>
          <w:lang w:eastAsia="sv-SE"/>
        </w:rPr>
        <w:t>B.7.</w:t>
      </w:r>
      <w:r w:rsidRPr="006F0B54">
        <w:rPr>
          <w:lang w:val="en-US" w:eastAsia="sv-SE"/>
        </w:rPr>
        <w:t>2</w:t>
      </w:r>
      <w:r w:rsidRPr="006F0B54">
        <w:rPr>
          <w:lang w:eastAsia="sv-SE"/>
        </w:rPr>
        <w:tab/>
        <w:t>Relative method</w:t>
      </w:r>
      <w:bookmarkEnd w:id="5406"/>
      <w:bookmarkEnd w:id="5407"/>
      <w:bookmarkEnd w:id="5408"/>
      <w:bookmarkEnd w:id="5409"/>
      <w:bookmarkEnd w:id="5410"/>
      <w:bookmarkEnd w:id="5411"/>
      <w:bookmarkEnd w:id="5412"/>
      <w:bookmarkEnd w:id="5413"/>
      <w:bookmarkEnd w:id="5414"/>
      <w:bookmarkEnd w:id="5415"/>
      <w:bookmarkEnd w:id="5416"/>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5417" w:name="_Toc21101535"/>
      <w:bookmarkStart w:id="5418" w:name="_Toc29810572"/>
      <w:bookmarkStart w:id="5419" w:name="_Toc37273849"/>
      <w:bookmarkStart w:id="5420" w:name="_Toc45885167"/>
      <w:bookmarkStart w:id="5421" w:name="_Toc53183068"/>
      <w:bookmarkStart w:id="5422" w:name="_Toc58865462"/>
      <w:bookmarkStart w:id="5423" w:name="_Toc58867044"/>
      <w:bookmarkStart w:id="5424" w:name="_Toc66718077"/>
      <w:bookmarkStart w:id="5425" w:name="_Toc74930638"/>
      <w:bookmarkStart w:id="5426" w:name="_Toc76544923"/>
      <w:bookmarkStart w:id="5427" w:name="_Toc82539259"/>
      <w:r w:rsidRPr="006F0B54">
        <w:t>Annex C (informative):</w:t>
      </w:r>
      <w:r w:rsidRPr="006F0B54">
        <w:br/>
        <w:t>Test tolerances and derivation of test requirements</w:t>
      </w:r>
      <w:bookmarkEnd w:id="5417"/>
      <w:bookmarkEnd w:id="5418"/>
      <w:bookmarkEnd w:id="5419"/>
      <w:bookmarkEnd w:id="5420"/>
      <w:bookmarkEnd w:id="5421"/>
      <w:bookmarkEnd w:id="5422"/>
      <w:bookmarkEnd w:id="5423"/>
      <w:bookmarkEnd w:id="5424"/>
      <w:bookmarkEnd w:id="5425"/>
      <w:bookmarkEnd w:id="5426"/>
      <w:bookmarkEnd w:id="542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5428" w:name="_Toc21101536"/>
      <w:bookmarkStart w:id="5429" w:name="_Toc29810573"/>
      <w:bookmarkStart w:id="5430" w:name="_Toc37273850"/>
      <w:bookmarkStart w:id="5431" w:name="_Toc45885168"/>
      <w:bookmarkStart w:id="5432" w:name="_Toc53183069"/>
      <w:bookmarkStart w:id="5433" w:name="_Toc58865463"/>
      <w:bookmarkStart w:id="5434" w:name="_Toc58867045"/>
      <w:bookmarkStart w:id="5435" w:name="_Toc66718078"/>
      <w:bookmarkStart w:id="5436" w:name="_Toc74930639"/>
      <w:bookmarkStart w:id="5437" w:name="_Toc76544924"/>
      <w:bookmarkStart w:id="5438" w:name="_Toc82539260"/>
      <w:r w:rsidRPr="006F0B54">
        <w:t>C.1</w:t>
      </w:r>
      <w:r w:rsidRPr="006F0B54">
        <w:tab/>
      </w:r>
      <w:r w:rsidRPr="006F0B54">
        <w:rPr>
          <w:lang w:eastAsia="sv-SE"/>
        </w:rPr>
        <w:t>Measurement of t</w:t>
      </w:r>
      <w:r w:rsidRPr="006F0B54">
        <w:t>ransmitter</w:t>
      </w:r>
      <w:bookmarkEnd w:id="5428"/>
      <w:bookmarkEnd w:id="5429"/>
      <w:bookmarkEnd w:id="5430"/>
      <w:bookmarkEnd w:id="5431"/>
      <w:bookmarkEnd w:id="5432"/>
      <w:bookmarkEnd w:id="5433"/>
      <w:bookmarkEnd w:id="5434"/>
      <w:bookmarkEnd w:id="5435"/>
      <w:bookmarkEnd w:id="5436"/>
      <w:bookmarkEnd w:id="5437"/>
      <w:bookmarkEnd w:id="5438"/>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5439" w:name="_Toc21101537"/>
      <w:bookmarkStart w:id="5440" w:name="_Toc29810574"/>
      <w:bookmarkStart w:id="5441" w:name="_Toc37273851"/>
      <w:bookmarkStart w:id="5442" w:name="_Toc45885169"/>
      <w:bookmarkStart w:id="5443" w:name="_Toc53183070"/>
      <w:bookmarkStart w:id="5444" w:name="_Toc58865464"/>
      <w:bookmarkStart w:id="5445" w:name="_Toc58867046"/>
      <w:bookmarkStart w:id="5446" w:name="_Toc66718079"/>
      <w:bookmarkStart w:id="5447" w:name="_Toc74930640"/>
      <w:bookmarkStart w:id="5448" w:name="_Toc76544925"/>
      <w:bookmarkStart w:id="5449" w:name="_Toc82539261"/>
      <w:r w:rsidRPr="006F0B54">
        <w:t>C.2</w:t>
      </w:r>
      <w:r w:rsidRPr="006F0B54">
        <w:tab/>
      </w:r>
      <w:r w:rsidRPr="006F0B54">
        <w:rPr>
          <w:lang w:eastAsia="sv-SE"/>
        </w:rPr>
        <w:t>Measurement of receiv</w:t>
      </w:r>
      <w:r w:rsidRPr="006F0B54">
        <w:t>er</w:t>
      </w:r>
      <w:bookmarkEnd w:id="5439"/>
      <w:bookmarkEnd w:id="5440"/>
      <w:bookmarkEnd w:id="5441"/>
      <w:bookmarkEnd w:id="5442"/>
      <w:bookmarkEnd w:id="5443"/>
      <w:bookmarkEnd w:id="5444"/>
      <w:bookmarkEnd w:id="5445"/>
      <w:bookmarkEnd w:id="5446"/>
      <w:bookmarkEnd w:id="5447"/>
      <w:bookmarkEnd w:id="5448"/>
      <w:bookmarkEnd w:id="5449"/>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5450" w:name="_Toc21101538"/>
      <w:bookmarkStart w:id="5451" w:name="_Toc29810575"/>
      <w:bookmarkStart w:id="5452" w:name="_Toc37273852"/>
      <w:bookmarkStart w:id="5453" w:name="_Toc45885170"/>
      <w:bookmarkStart w:id="5454" w:name="_Toc53183071"/>
      <w:bookmarkStart w:id="5455" w:name="_Toc58865465"/>
      <w:bookmarkStart w:id="5456" w:name="_Toc58867047"/>
      <w:bookmarkStart w:id="5457" w:name="_Toc66718080"/>
      <w:bookmarkStart w:id="5458" w:name="_Toc74930641"/>
      <w:bookmarkStart w:id="5459" w:name="_Toc76544926"/>
      <w:bookmarkStart w:id="5460" w:name="_Toc82539262"/>
      <w:r w:rsidRPr="006F0B54">
        <w:t>C.3</w:t>
      </w:r>
      <w:r w:rsidRPr="006F0B54">
        <w:tab/>
      </w:r>
      <w:r w:rsidRPr="006F0B54">
        <w:rPr>
          <w:lang w:eastAsia="sv-SE"/>
        </w:rPr>
        <w:t>Measurement of performance requirements</w:t>
      </w:r>
      <w:bookmarkEnd w:id="5450"/>
      <w:bookmarkEnd w:id="5451"/>
      <w:bookmarkEnd w:id="5452"/>
      <w:bookmarkEnd w:id="5453"/>
      <w:bookmarkEnd w:id="5454"/>
      <w:bookmarkEnd w:id="5455"/>
      <w:bookmarkEnd w:id="5456"/>
      <w:bookmarkEnd w:id="5457"/>
      <w:bookmarkEnd w:id="5458"/>
      <w:bookmarkEnd w:id="5459"/>
      <w:bookmarkEnd w:id="5460"/>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5461" w:name="_Toc21101539"/>
      <w:bookmarkStart w:id="5462" w:name="_Toc29810576"/>
      <w:bookmarkStart w:id="5463" w:name="_Toc37273853"/>
      <w:bookmarkStart w:id="5464" w:name="_Toc45885171"/>
      <w:bookmarkStart w:id="5465" w:name="_Toc53183072"/>
      <w:bookmarkStart w:id="5466" w:name="_Toc58865466"/>
      <w:bookmarkStart w:id="5467" w:name="_Toc58867048"/>
      <w:bookmarkStart w:id="5468" w:name="_Toc66718081"/>
      <w:bookmarkStart w:id="5469" w:name="_Toc74930642"/>
      <w:bookmarkStart w:id="5470" w:name="_Toc76544927"/>
      <w:bookmarkStart w:id="5471" w:name="_Toc82539263"/>
      <w:r w:rsidRPr="006F0B54">
        <w:t>Annex D (normative):</w:t>
      </w:r>
      <w:r w:rsidRPr="006F0B54">
        <w:br/>
        <w:t>Calibration</w:t>
      </w:r>
      <w:bookmarkEnd w:id="5461"/>
      <w:bookmarkEnd w:id="5462"/>
      <w:bookmarkEnd w:id="5463"/>
      <w:bookmarkEnd w:id="5464"/>
      <w:bookmarkEnd w:id="5465"/>
      <w:bookmarkEnd w:id="5466"/>
      <w:bookmarkEnd w:id="5467"/>
      <w:bookmarkEnd w:id="5468"/>
      <w:bookmarkEnd w:id="5469"/>
      <w:bookmarkEnd w:id="5470"/>
      <w:bookmarkEnd w:id="5471"/>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5472" w:name="_Toc21101540"/>
      <w:bookmarkStart w:id="5473" w:name="_Toc29810577"/>
      <w:bookmarkStart w:id="5474" w:name="_Toc37273854"/>
      <w:bookmarkStart w:id="5475" w:name="_Toc45885172"/>
      <w:r w:rsidRPr="007151EF">
        <w:br w:type="page"/>
      </w:r>
    </w:p>
    <w:p w14:paraId="22002F98" w14:textId="77777777" w:rsidR="00972FED" w:rsidRPr="006F0B54" w:rsidRDefault="00972FED" w:rsidP="00972FED">
      <w:pPr>
        <w:pStyle w:val="Heading8"/>
      </w:pPr>
      <w:bookmarkStart w:id="5476" w:name="_Toc53183073"/>
      <w:bookmarkStart w:id="5477" w:name="_Toc58865467"/>
      <w:bookmarkStart w:id="5478" w:name="_Toc58867049"/>
      <w:bookmarkStart w:id="5479" w:name="_Toc66718082"/>
      <w:bookmarkStart w:id="5480" w:name="_Toc74930643"/>
      <w:bookmarkStart w:id="5481" w:name="_Toc76544928"/>
      <w:bookmarkStart w:id="5482" w:name="_Toc82539264"/>
      <w:r w:rsidRPr="006F0B54">
        <w:t>Annex E (informative):</w:t>
      </w:r>
      <w:r w:rsidRPr="006F0B54">
        <w:br/>
        <w:t>OTA measurement system set-up</w:t>
      </w:r>
      <w:bookmarkEnd w:id="5472"/>
      <w:bookmarkEnd w:id="5473"/>
      <w:bookmarkEnd w:id="5474"/>
      <w:bookmarkEnd w:id="5475"/>
      <w:bookmarkEnd w:id="5476"/>
      <w:bookmarkEnd w:id="5477"/>
      <w:bookmarkEnd w:id="5478"/>
      <w:bookmarkEnd w:id="5479"/>
      <w:bookmarkEnd w:id="5480"/>
      <w:bookmarkEnd w:id="5481"/>
      <w:bookmarkEnd w:id="5482"/>
    </w:p>
    <w:p w14:paraId="7C2E8C0B" w14:textId="77777777" w:rsidR="00972FED" w:rsidRPr="006F0B54" w:rsidRDefault="00972FED" w:rsidP="00972FED">
      <w:pPr>
        <w:pStyle w:val="Heading1"/>
      </w:pPr>
      <w:bookmarkStart w:id="5483" w:name="_Toc21101541"/>
      <w:bookmarkStart w:id="5484" w:name="_Toc29810578"/>
      <w:bookmarkStart w:id="5485" w:name="_Toc37273855"/>
      <w:bookmarkStart w:id="5486" w:name="_Toc45885173"/>
      <w:bookmarkStart w:id="5487" w:name="_Toc53183074"/>
      <w:bookmarkStart w:id="5488" w:name="_Toc58865468"/>
      <w:bookmarkStart w:id="5489" w:name="_Toc58867050"/>
      <w:bookmarkStart w:id="5490" w:name="_Toc66718083"/>
      <w:bookmarkStart w:id="5491" w:name="_Toc74930644"/>
      <w:bookmarkStart w:id="5492" w:name="_Toc76544929"/>
      <w:bookmarkStart w:id="5493" w:name="_Toc82539265"/>
      <w:r w:rsidRPr="006F0B54">
        <w:t>E.1</w:t>
      </w:r>
      <w:r w:rsidRPr="006F0B54">
        <w:tab/>
        <w:t>Transmitter</w:t>
      </w:r>
      <w:bookmarkEnd w:id="5483"/>
      <w:bookmarkEnd w:id="5484"/>
      <w:bookmarkEnd w:id="5485"/>
      <w:bookmarkEnd w:id="5486"/>
      <w:bookmarkEnd w:id="5487"/>
      <w:bookmarkEnd w:id="5488"/>
      <w:bookmarkEnd w:id="5489"/>
      <w:bookmarkEnd w:id="5490"/>
      <w:bookmarkEnd w:id="5491"/>
      <w:bookmarkEnd w:id="5492"/>
      <w:bookmarkEnd w:id="5493"/>
    </w:p>
    <w:p w14:paraId="20BF7A2F" w14:textId="77777777" w:rsidR="00972FED" w:rsidRPr="006F0B54" w:rsidRDefault="00972FED" w:rsidP="00972FED">
      <w:pPr>
        <w:pStyle w:val="Heading2"/>
      </w:pPr>
      <w:bookmarkStart w:id="5494" w:name="_Toc21101542"/>
      <w:bookmarkStart w:id="5495" w:name="_Toc29810579"/>
      <w:bookmarkStart w:id="5496" w:name="_Toc37273856"/>
      <w:bookmarkStart w:id="5497" w:name="_Toc45885174"/>
      <w:bookmarkStart w:id="5498" w:name="_Toc53183075"/>
      <w:bookmarkStart w:id="5499" w:name="_Toc58865469"/>
      <w:bookmarkStart w:id="5500" w:name="_Toc58867051"/>
      <w:bookmarkStart w:id="5501" w:name="_Toc66718084"/>
      <w:bookmarkStart w:id="5502" w:name="_Toc74930645"/>
      <w:bookmarkStart w:id="5503" w:name="_Toc76544930"/>
      <w:bookmarkStart w:id="5504" w:name="_Toc82539266"/>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5494"/>
      <w:bookmarkEnd w:id="5495"/>
      <w:bookmarkEnd w:id="5496"/>
      <w:bookmarkEnd w:id="5497"/>
      <w:bookmarkEnd w:id="5498"/>
      <w:bookmarkEnd w:id="5499"/>
      <w:bookmarkEnd w:id="5500"/>
      <w:bookmarkEnd w:id="5501"/>
      <w:bookmarkEnd w:id="5502"/>
      <w:bookmarkEnd w:id="5503"/>
      <w:bookmarkEnd w:id="5504"/>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5505" w:name="_Toc21101543"/>
      <w:bookmarkStart w:id="5506" w:name="_Toc29810580"/>
      <w:bookmarkStart w:id="5507" w:name="_Toc37273857"/>
      <w:bookmarkStart w:id="5508" w:name="_Toc45885175"/>
      <w:bookmarkStart w:id="5509" w:name="_Toc53183076"/>
      <w:bookmarkStart w:id="5510" w:name="_Toc58865470"/>
      <w:bookmarkStart w:id="5511" w:name="_Toc58867052"/>
      <w:bookmarkStart w:id="5512" w:name="_Toc66718085"/>
      <w:bookmarkStart w:id="5513" w:name="_Toc74930646"/>
      <w:bookmarkStart w:id="5514"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5515" w:name="_Toc82539267"/>
      <w:r w:rsidRPr="006F0B54">
        <w:t>E.1.2</w:t>
      </w:r>
      <w:r w:rsidRPr="006F0B54">
        <w:tab/>
        <w:t>OTA base station</w:t>
      </w:r>
      <w:r w:rsidRPr="006F0B54" w:rsidDel="002421F5">
        <w:t xml:space="preserve"> </w:t>
      </w:r>
      <w:r w:rsidRPr="006F0B54">
        <w:t>output power, OTA ACLR, OTA operating band unwanted emissions</w:t>
      </w:r>
      <w:bookmarkEnd w:id="5505"/>
      <w:bookmarkEnd w:id="5506"/>
      <w:bookmarkEnd w:id="5507"/>
      <w:bookmarkEnd w:id="5508"/>
      <w:bookmarkEnd w:id="5509"/>
      <w:bookmarkEnd w:id="5510"/>
      <w:bookmarkEnd w:id="5511"/>
      <w:bookmarkEnd w:id="5512"/>
      <w:bookmarkEnd w:id="5513"/>
      <w:bookmarkEnd w:id="5514"/>
      <w:bookmarkEnd w:id="5515"/>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5516" w:name="_Toc21101544"/>
      <w:bookmarkStart w:id="5517" w:name="_Toc29810581"/>
      <w:bookmarkStart w:id="5518" w:name="_Toc37273858"/>
      <w:bookmarkStart w:id="5519" w:name="_Toc45885176"/>
      <w:bookmarkStart w:id="5520" w:name="_Toc53183077"/>
      <w:bookmarkStart w:id="5521" w:name="_Toc58865471"/>
      <w:bookmarkStart w:id="5522" w:name="_Toc58867053"/>
      <w:bookmarkStart w:id="5523" w:name="_Toc66718086"/>
      <w:bookmarkStart w:id="5524" w:name="_Toc74930647"/>
      <w:bookmarkStart w:id="5525"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5526" w:name="_Toc82539268"/>
      <w:r w:rsidRPr="006F0B54">
        <w:t>E.1.3</w:t>
      </w:r>
      <w:r w:rsidRPr="006F0B54">
        <w:tab/>
        <w:t>OTA spurious emissions</w:t>
      </w:r>
      <w:bookmarkEnd w:id="5516"/>
      <w:bookmarkEnd w:id="5517"/>
      <w:bookmarkEnd w:id="5518"/>
      <w:bookmarkEnd w:id="5519"/>
      <w:bookmarkEnd w:id="5520"/>
      <w:bookmarkEnd w:id="5521"/>
      <w:bookmarkEnd w:id="5522"/>
      <w:bookmarkEnd w:id="5523"/>
      <w:bookmarkEnd w:id="5524"/>
      <w:bookmarkEnd w:id="5525"/>
      <w:bookmarkEnd w:id="5526"/>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5527" w:name="_Toc21101545"/>
      <w:bookmarkStart w:id="5528" w:name="_Toc29810582"/>
      <w:bookmarkStart w:id="5529" w:name="_Toc37273859"/>
      <w:bookmarkStart w:id="5530" w:name="_Toc45885177"/>
      <w:bookmarkStart w:id="5531" w:name="_Toc53183078"/>
      <w:bookmarkStart w:id="5532" w:name="_Toc58865472"/>
      <w:bookmarkStart w:id="5533" w:name="_Toc58867054"/>
      <w:bookmarkStart w:id="5534" w:name="_Toc66718087"/>
      <w:bookmarkStart w:id="5535" w:name="_Toc74930648"/>
      <w:bookmarkStart w:id="5536" w:name="_Toc76544933"/>
      <w:bookmarkStart w:id="5537" w:name="_Toc82539269"/>
      <w:r w:rsidRPr="006F0B54">
        <w:t>E.1.4</w:t>
      </w:r>
      <w:r w:rsidRPr="006F0B54">
        <w:tab/>
        <w:t>OTA co-location emissions, OTA transmit ON/OFF power (</w:t>
      </w:r>
      <w:r w:rsidRPr="006F0B54">
        <w:rPr>
          <w:i/>
        </w:rPr>
        <w:t>BS type 1-O</w:t>
      </w:r>
      <w:r w:rsidRPr="006F0B54">
        <w:t>)</w:t>
      </w:r>
      <w:bookmarkEnd w:id="5527"/>
      <w:bookmarkEnd w:id="5528"/>
      <w:bookmarkEnd w:id="5529"/>
      <w:bookmarkEnd w:id="5530"/>
      <w:bookmarkEnd w:id="5531"/>
      <w:bookmarkEnd w:id="5532"/>
      <w:bookmarkEnd w:id="5533"/>
      <w:bookmarkEnd w:id="5534"/>
      <w:bookmarkEnd w:id="5535"/>
      <w:bookmarkEnd w:id="5536"/>
      <w:bookmarkEnd w:id="553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5538" w:name="_Toc21101546"/>
      <w:bookmarkStart w:id="5539" w:name="_Toc29810583"/>
      <w:bookmarkStart w:id="5540" w:name="_Toc37273860"/>
      <w:bookmarkStart w:id="5541" w:name="_Toc45885178"/>
      <w:bookmarkStart w:id="5542" w:name="_Toc53183079"/>
      <w:bookmarkStart w:id="5543" w:name="_Toc58865473"/>
      <w:bookmarkStart w:id="5544" w:name="_Toc58867055"/>
      <w:bookmarkStart w:id="5545" w:name="_Toc66718088"/>
      <w:bookmarkStart w:id="5546" w:name="_Toc74930649"/>
      <w:bookmarkStart w:id="5547" w:name="_Toc76544934"/>
      <w:bookmarkStart w:id="5548" w:name="_Toc82539270"/>
      <w:r w:rsidRPr="006F0B54">
        <w:t>E.1.5</w:t>
      </w:r>
      <w:r w:rsidRPr="006F0B54">
        <w:tab/>
        <w:t>OTA transmitter intermodulation</w:t>
      </w:r>
      <w:bookmarkEnd w:id="5538"/>
      <w:bookmarkEnd w:id="5539"/>
      <w:bookmarkEnd w:id="5540"/>
      <w:bookmarkEnd w:id="5541"/>
      <w:bookmarkEnd w:id="5542"/>
      <w:bookmarkEnd w:id="5543"/>
      <w:bookmarkEnd w:id="5544"/>
      <w:bookmarkEnd w:id="5545"/>
      <w:bookmarkEnd w:id="5546"/>
      <w:bookmarkEnd w:id="5547"/>
      <w:bookmarkEnd w:id="5548"/>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5549" w:name="_Toc21101547"/>
      <w:bookmarkStart w:id="5550" w:name="_Toc29810584"/>
      <w:bookmarkStart w:id="5551" w:name="_Toc37273861"/>
      <w:bookmarkStart w:id="5552" w:name="_Toc45885179"/>
      <w:bookmarkStart w:id="5553" w:name="_Toc53183080"/>
      <w:bookmarkStart w:id="5554" w:name="_Toc58865474"/>
      <w:bookmarkStart w:id="5555" w:name="_Toc58867056"/>
      <w:bookmarkStart w:id="5556" w:name="_Toc66718089"/>
      <w:bookmarkStart w:id="5557" w:name="_Toc74930650"/>
      <w:bookmarkStart w:id="5558" w:name="_Toc76544935"/>
      <w:bookmarkStart w:id="5559" w:name="_Toc82539271"/>
      <w:r w:rsidRPr="006F0B54">
        <w:t>E.2</w:t>
      </w:r>
      <w:r w:rsidRPr="006F0B54">
        <w:tab/>
        <w:t>Receiver</w:t>
      </w:r>
      <w:bookmarkEnd w:id="5549"/>
      <w:bookmarkEnd w:id="5550"/>
      <w:bookmarkEnd w:id="5551"/>
      <w:bookmarkEnd w:id="5552"/>
      <w:bookmarkEnd w:id="5553"/>
      <w:bookmarkEnd w:id="5554"/>
      <w:bookmarkEnd w:id="5555"/>
      <w:bookmarkEnd w:id="5556"/>
      <w:bookmarkEnd w:id="5557"/>
      <w:bookmarkEnd w:id="5558"/>
      <w:bookmarkEnd w:id="5559"/>
    </w:p>
    <w:p w14:paraId="5742EEB1" w14:textId="77777777" w:rsidR="00972FED" w:rsidRPr="006F0B54" w:rsidRDefault="00972FED" w:rsidP="00972FED">
      <w:pPr>
        <w:pStyle w:val="Heading2"/>
      </w:pPr>
      <w:bookmarkStart w:id="5560" w:name="_Toc21101548"/>
      <w:bookmarkStart w:id="5561" w:name="_Toc29810585"/>
      <w:bookmarkStart w:id="5562" w:name="_Toc37273862"/>
      <w:bookmarkStart w:id="5563" w:name="_Toc45885180"/>
      <w:bookmarkStart w:id="5564" w:name="_Toc53183081"/>
      <w:bookmarkStart w:id="5565" w:name="_Toc58865475"/>
      <w:bookmarkStart w:id="5566" w:name="_Toc58867057"/>
      <w:bookmarkStart w:id="5567" w:name="_Toc66718090"/>
      <w:bookmarkStart w:id="5568" w:name="_Toc74930651"/>
      <w:bookmarkStart w:id="5569" w:name="_Toc76544936"/>
      <w:bookmarkStart w:id="5570" w:name="_Toc82539272"/>
      <w:r w:rsidRPr="006F0B54">
        <w:t>E.2.1</w:t>
      </w:r>
      <w:r w:rsidRPr="006F0B54">
        <w:tab/>
        <w:t>OTA sensitivity and OTA reference sensitivity level</w:t>
      </w:r>
      <w:bookmarkEnd w:id="5560"/>
      <w:bookmarkEnd w:id="5561"/>
      <w:bookmarkEnd w:id="5562"/>
      <w:bookmarkEnd w:id="5563"/>
      <w:bookmarkEnd w:id="5564"/>
      <w:bookmarkEnd w:id="5565"/>
      <w:bookmarkEnd w:id="5566"/>
      <w:bookmarkEnd w:id="5567"/>
      <w:bookmarkEnd w:id="5568"/>
      <w:bookmarkEnd w:id="5569"/>
      <w:bookmarkEnd w:id="5570"/>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5571" w:name="_Toc21101549"/>
      <w:bookmarkStart w:id="5572" w:name="_Toc29810586"/>
      <w:bookmarkStart w:id="5573" w:name="_Toc37273863"/>
      <w:bookmarkStart w:id="5574" w:name="_Toc45885181"/>
      <w:bookmarkStart w:id="5575" w:name="_Toc53183082"/>
      <w:bookmarkStart w:id="5576" w:name="_Toc58865476"/>
      <w:bookmarkStart w:id="5577" w:name="_Toc58867058"/>
      <w:bookmarkStart w:id="5578" w:name="_Toc66718091"/>
      <w:bookmarkStart w:id="5579" w:name="_Toc74930652"/>
      <w:bookmarkStart w:id="5580"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5581" w:name="_Toc82539273"/>
      <w:r w:rsidRPr="006F0B54">
        <w:t>E.2.2</w:t>
      </w:r>
      <w:r w:rsidRPr="006F0B54">
        <w:tab/>
        <w:t>OTA dynamic range</w:t>
      </w:r>
      <w:bookmarkEnd w:id="5571"/>
      <w:bookmarkEnd w:id="5572"/>
      <w:bookmarkEnd w:id="5573"/>
      <w:bookmarkEnd w:id="5574"/>
      <w:bookmarkEnd w:id="5575"/>
      <w:bookmarkEnd w:id="5576"/>
      <w:bookmarkEnd w:id="5577"/>
      <w:bookmarkEnd w:id="5578"/>
      <w:bookmarkEnd w:id="5579"/>
      <w:bookmarkEnd w:id="5580"/>
      <w:bookmarkEnd w:id="5581"/>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5582" w:name="_Toc21101550"/>
      <w:bookmarkStart w:id="5583" w:name="_Toc29810587"/>
      <w:bookmarkStart w:id="5584" w:name="_Toc37273864"/>
      <w:bookmarkStart w:id="5585" w:name="_Toc45885182"/>
      <w:bookmarkStart w:id="5586" w:name="_Toc53183083"/>
      <w:bookmarkStart w:id="5587" w:name="_Toc58865477"/>
      <w:bookmarkStart w:id="5588" w:name="_Toc58867059"/>
      <w:bookmarkStart w:id="5589" w:name="_Toc66718092"/>
      <w:bookmarkStart w:id="5590" w:name="_Toc74930653"/>
      <w:bookmarkStart w:id="5591" w:name="_Toc76544938"/>
      <w:bookmarkStart w:id="5592" w:name="_Toc82539274"/>
      <w:r w:rsidRPr="006F0B54">
        <w:t>E.2.3</w:t>
      </w:r>
      <w:r w:rsidRPr="006F0B54">
        <w:tab/>
        <w:t>OTA adjacent channel selectivity, general OTA blocking, and OTA narrowband blocking</w:t>
      </w:r>
      <w:bookmarkEnd w:id="5582"/>
      <w:bookmarkEnd w:id="5583"/>
      <w:bookmarkEnd w:id="5584"/>
      <w:bookmarkEnd w:id="5585"/>
      <w:bookmarkEnd w:id="5586"/>
      <w:bookmarkEnd w:id="5587"/>
      <w:bookmarkEnd w:id="5588"/>
      <w:bookmarkEnd w:id="5589"/>
      <w:bookmarkEnd w:id="5590"/>
      <w:bookmarkEnd w:id="5591"/>
      <w:bookmarkEnd w:id="559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5593" w:name="_Toc21101551"/>
      <w:bookmarkStart w:id="5594" w:name="_Toc29810588"/>
      <w:bookmarkStart w:id="5595" w:name="_Toc37273865"/>
      <w:bookmarkStart w:id="5596" w:name="_Toc45885183"/>
      <w:bookmarkStart w:id="5597" w:name="_Toc53183084"/>
      <w:bookmarkStart w:id="5598" w:name="_Toc58865478"/>
      <w:bookmarkStart w:id="5599" w:name="_Toc58867060"/>
      <w:bookmarkStart w:id="5600" w:name="_Toc66718093"/>
      <w:bookmarkStart w:id="5601" w:name="_Toc74930654"/>
      <w:bookmarkStart w:id="560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5603" w:name="_Toc82539275"/>
      <w:r w:rsidRPr="006F0B54">
        <w:t>E.2.4</w:t>
      </w:r>
      <w:r w:rsidRPr="006F0B54">
        <w:tab/>
        <w:t>OTA blocking</w:t>
      </w:r>
      <w:bookmarkEnd w:id="5593"/>
      <w:bookmarkEnd w:id="5594"/>
      <w:bookmarkEnd w:id="5595"/>
      <w:bookmarkEnd w:id="5596"/>
      <w:bookmarkEnd w:id="5597"/>
      <w:bookmarkEnd w:id="5598"/>
      <w:bookmarkEnd w:id="5599"/>
      <w:bookmarkEnd w:id="5600"/>
      <w:bookmarkEnd w:id="5601"/>
      <w:bookmarkEnd w:id="5602"/>
      <w:bookmarkEnd w:id="5603"/>
    </w:p>
    <w:p w14:paraId="40E73DF4" w14:textId="77777777" w:rsidR="00972FED" w:rsidRPr="006F0B54" w:rsidRDefault="00972FED" w:rsidP="00972FED">
      <w:pPr>
        <w:pStyle w:val="Heading3"/>
        <w:rPr>
          <w:lang w:val="en-US"/>
        </w:rPr>
      </w:pPr>
      <w:bookmarkStart w:id="5604" w:name="_Toc21101552"/>
      <w:bookmarkStart w:id="5605" w:name="_Toc29810589"/>
      <w:bookmarkStart w:id="5606" w:name="_Toc37273866"/>
      <w:bookmarkStart w:id="5607" w:name="_Toc45885184"/>
      <w:bookmarkStart w:id="5608" w:name="_Toc53183085"/>
      <w:bookmarkStart w:id="5609" w:name="_Toc58865479"/>
      <w:bookmarkStart w:id="5610" w:name="_Toc58867061"/>
      <w:bookmarkStart w:id="5611" w:name="_Toc66718094"/>
      <w:bookmarkStart w:id="5612" w:name="_Toc74930655"/>
      <w:bookmarkStart w:id="5613" w:name="_Toc76544940"/>
      <w:bookmarkStart w:id="5614" w:name="_Toc82539276"/>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5604"/>
      <w:bookmarkEnd w:id="5605"/>
      <w:bookmarkEnd w:id="5606"/>
      <w:bookmarkEnd w:id="5607"/>
      <w:bookmarkEnd w:id="5608"/>
      <w:bookmarkEnd w:id="5609"/>
      <w:bookmarkEnd w:id="5610"/>
      <w:bookmarkEnd w:id="5611"/>
      <w:bookmarkEnd w:id="5612"/>
      <w:bookmarkEnd w:id="5613"/>
      <w:bookmarkEnd w:id="5614"/>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5615" w:name="_Toc21101553"/>
      <w:bookmarkStart w:id="5616" w:name="_Toc29810590"/>
      <w:bookmarkStart w:id="5617" w:name="_Toc37273867"/>
      <w:bookmarkStart w:id="5618" w:name="_Toc45885185"/>
      <w:bookmarkStart w:id="5619" w:name="_Toc53183086"/>
      <w:bookmarkStart w:id="5620" w:name="_Toc58865480"/>
      <w:bookmarkStart w:id="5621" w:name="_Toc58867062"/>
      <w:bookmarkStart w:id="5622" w:name="_Toc66718095"/>
      <w:bookmarkStart w:id="5623" w:name="_Toc74930656"/>
      <w:bookmarkStart w:id="5624"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5625" w:name="_Toc82539277"/>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5615"/>
      <w:bookmarkEnd w:id="5616"/>
      <w:bookmarkEnd w:id="5617"/>
      <w:bookmarkEnd w:id="5618"/>
      <w:bookmarkEnd w:id="5619"/>
      <w:bookmarkEnd w:id="5620"/>
      <w:bookmarkEnd w:id="5621"/>
      <w:bookmarkEnd w:id="5622"/>
      <w:bookmarkEnd w:id="5623"/>
      <w:bookmarkEnd w:id="5624"/>
      <w:bookmarkEnd w:id="5625"/>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5626" w:name="_Toc21101554"/>
      <w:bookmarkStart w:id="5627" w:name="_Toc29810591"/>
      <w:bookmarkStart w:id="5628" w:name="_Toc37273868"/>
      <w:bookmarkStart w:id="5629" w:name="_Toc45885186"/>
      <w:bookmarkStart w:id="5630" w:name="_Toc53183087"/>
      <w:bookmarkStart w:id="5631" w:name="_Toc58865481"/>
      <w:bookmarkStart w:id="5632" w:name="_Toc58867063"/>
      <w:bookmarkStart w:id="5633" w:name="_Toc66718096"/>
      <w:bookmarkStart w:id="5634" w:name="_Toc74930657"/>
      <w:bookmarkStart w:id="5635" w:name="_Toc76544942"/>
      <w:bookmarkStart w:id="5636" w:name="_Toc82539278"/>
      <w:r w:rsidRPr="006F0B54">
        <w:t>E.2.5</w:t>
      </w:r>
      <w:r w:rsidRPr="006F0B54">
        <w:tab/>
        <w:t>OTA receiver spurious emissions</w:t>
      </w:r>
      <w:bookmarkEnd w:id="5626"/>
      <w:bookmarkEnd w:id="5627"/>
      <w:bookmarkEnd w:id="5628"/>
      <w:bookmarkEnd w:id="5629"/>
      <w:bookmarkEnd w:id="5630"/>
      <w:bookmarkEnd w:id="5631"/>
      <w:bookmarkEnd w:id="5632"/>
      <w:bookmarkEnd w:id="5633"/>
      <w:bookmarkEnd w:id="5634"/>
      <w:bookmarkEnd w:id="5635"/>
      <w:bookmarkEnd w:id="5636"/>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5637" w:name="_Toc21101555"/>
      <w:bookmarkStart w:id="5638" w:name="_Toc29810592"/>
      <w:bookmarkStart w:id="5639" w:name="_Toc37273869"/>
      <w:bookmarkStart w:id="5640" w:name="_Toc45885187"/>
      <w:bookmarkStart w:id="5641" w:name="_Toc53183088"/>
      <w:bookmarkStart w:id="5642" w:name="_Toc58865482"/>
      <w:bookmarkStart w:id="5643" w:name="_Toc58867064"/>
      <w:bookmarkStart w:id="5644" w:name="_Toc66718097"/>
      <w:bookmarkStart w:id="5645" w:name="_Toc74930658"/>
      <w:bookmarkStart w:id="5646" w:name="_Toc76544943"/>
      <w:bookmarkStart w:id="5647" w:name="_Toc82539279"/>
      <w:r w:rsidRPr="006F0B54">
        <w:t>E.2.6</w:t>
      </w:r>
      <w:r w:rsidRPr="006F0B54">
        <w:tab/>
        <w:t>OTA receiver intermodulation</w:t>
      </w:r>
      <w:bookmarkEnd w:id="5637"/>
      <w:bookmarkEnd w:id="5638"/>
      <w:bookmarkEnd w:id="5639"/>
      <w:bookmarkEnd w:id="5640"/>
      <w:bookmarkEnd w:id="5641"/>
      <w:bookmarkEnd w:id="5642"/>
      <w:bookmarkEnd w:id="5643"/>
      <w:bookmarkEnd w:id="5644"/>
      <w:bookmarkEnd w:id="5645"/>
      <w:bookmarkEnd w:id="5646"/>
      <w:bookmarkEnd w:id="564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5648" w:name="_Toc21101556"/>
      <w:bookmarkStart w:id="5649" w:name="_Toc29810593"/>
      <w:bookmarkStart w:id="5650" w:name="_Toc37273870"/>
      <w:bookmarkStart w:id="5651" w:name="_Toc45885188"/>
      <w:bookmarkStart w:id="5652" w:name="_Toc53183089"/>
      <w:bookmarkStart w:id="5653" w:name="_Toc58865483"/>
      <w:bookmarkStart w:id="5654" w:name="_Toc58867065"/>
      <w:bookmarkStart w:id="5655" w:name="_Toc66718098"/>
      <w:bookmarkStart w:id="5656" w:name="_Toc74930659"/>
      <w:bookmarkStart w:id="565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5658" w:name="_Toc82539280"/>
      <w:r w:rsidRPr="006F0B54">
        <w:t>E.2.7</w:t>
      </w:r>
      <w:r w:rsidRPr="006F0B54">
        <w:tab/>
        <w:t>OTA in-channel selectivity</w:t>
      </w:r>
      <w:bookmarkEnd w:id="5648"/>
      <w:bookmarkEnd w:id="5649"/>
      <w:bookmarkEnd w:id="5650"/>
      <w:bookmarkEnd w:id="5651"/>
      <w:bookmarkEnd w:id="5652"/>
      <w:bookmarkEnd w:id="5653"/>
      <w:bookmarkEnd w:id="5654"/>
      <w:bookmarkEnd w:id="5655"/>
      <w:bookmarkEnd w:id="5656"/>
      <w:bookmarkEnd w:id="5657"/>
      <w:bookmarkEnd w:id="5658"/>
    </w:p>
    <w:p w14:paraId="73B64E36" w14:textId="77777777" w:rsidR="00972FED" w:rsidRPr="006F0B54" w:rsidRDefault="00972FED" w:rsidP="00972FED">
      <w:pPr>
        <w:pStyle w:val="TH"/>
      </w:pPr>
      <w:r>
        <w:object w:dxaOrig="9210" w:dyaOrig="4186" w14:anchorId="23D61260">
          <v:shape id="_x0000_i1051" type="#_x0000_t75" style="width:461.5pt;height:209pt" o:ole="">
            <v:imagedata r:id="rId89" o:title=""/>
          </v:shape>
          <o:OLEObject Type="Embed" ProgID="Visio.Drawing.15" ShapeID="_x0000_i1051" DrawAspect="Content" ObjectID="_1694558926"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5659" w:name="_Toc21101557"/>
      <w:bookmarkStart w:id="5660" w:name="_Toc29810594"/>
      <w:bookmarkStart w:id="5661" w:name="_Toc37273871"/>
      <w:bookmarkStart w:id="5662" w:name="_Toc45885189"/>
      <w:bookmarkStart w:id="5663" w:name="_Toc53183090"/>
      <w:bookmarkStart w:id="5664" w:name="_Toc58865484"/>
      <w:bookmarkStart w:id="5665" w:name="_Toc58867066"/>
      <w:bookmarkStart w:id="5666" w:name="_Toc66718099"/>
      <w:bookmarkStart w:id="5667" w:name="_Toc74930660"/>
      <w:bookmarkStart w:id="5668"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5669" w:name="_Toc82539281"/>
      <w:r w:rsidRPr="006F0B54">
        <w:t>E.3</w:t>
      </w:r>
      <w:r w:rsidRPr="006F0B54">
        <w:tab/>
        <w:t>Performance requirements</w:t>
      </w:r>
      <w:bookmarkEnd w:id="5659"/>
      <w:bookmarkEnd w:id="5660"/>
      <w:bookmarkEnd w:id="5661"/>
      <w:bookmarkEnd w:id="5662"/>
      <w:bookmarkEnd w:id="5663"/>
      <w:bookmarkEnd w:id="5664"/>
      <w:bookmarkEnd w:id="5665"/>
      <w:bookmarkEnd w:id="5666"/>
      <w:bookmarkEnd w:id="5667"/>
      <w:bookmarkEnd w:id="5668"/>
      <w:bookmarkEnd w:id="5669"/>
    </w:p>
    <w:p w14:paraId="0BC3CC26" w14:textId="77777777" w:rsidR="00972FED" w:rsidRPr="006F0B54" w:rsidRDefault="00972FED" w:rsidP="00972FED">
      <w:pPr>
        <w:pStyle w:val="TH"/>
      </w:pPr>
      <w:r>
        <w:object w:dxaOrig="8850" w:dyaOrig="2655" w14:anchorId="151DBDF2">
          <v:shape id="_x0000_i1052" type="#_x0000_t75" style="width:442.5pt;height:132pt" o:ole="">
            <v:imagedata r:id="rId91" o:title=""/>
          </v:shape>
          <o:OLEObject Type="Embed" ProgID="Visio.Drawing.15" ShapeID="_x0000_i1052" DrawAspect="Content" ObjectID="_1694558927"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5pt;height:135.5pt" o:ole="">
            <v:imagedata r:id="rId93" o:title=""/>
          </v:shape>
          <o:OLEObject Type="Embed" ProgID="Visio.Drawing.15" ShapeID="_x0000_i1053" DrawAspect="Content" ObjectID="_1694558928"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5pt;height:107pt" o:ole="">
            <v:imagedata r:id="rId95" o:title=""/>
          </v:shape>
          <o:OLEObject Type="Embed" ProgID="Visio.Drawing.15" ShapeID="_x0000_i1054" DrawAspect="Content" ObjectID="_1694558929"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5670" w:name="_Toc21101558"/>
      <w:bookmarkStart w:id="5671" w:name="_Toc29810595"/>
      <w:bookmarkStart w:id="5672" w:name="_Toc37273872"/>
      <w:bookmarkStart w:id="5673" w:name="_Toc45885190"/>
      <w:bookmarkStart w:id="5674" w:name="_Toc53183091"/>
      <w:bookmarkStart w:id="5675" w:name="_Toc58865485"/>
      <w:bookmarkStart w:id="5676" w:name="_Toc58867067"/>
      <w:bookmarkStart w:id="5677" w:name="_Toc66718100"/>
      <w:bookmarkStart w:id="5678" w:name="_Toc74930661"/>
      <w:bookmarkStart w:id="5679" w:name="_Toc76544946"/>
      <w:bookmarkStart w:id="5680" w:name="_Toc82539282"/>
      <w:r w:rsidRPr="006F0B54">
        <w:t>Annex F (normative):</w:t>
      </w:r>
      <w:r w:rsidRPr="006F0B54">
        <w:br/>
        <w:t>Void</w:t>
      </w:r>
      <w:bookmarkEnd w:id="5670"/>
      <w:bookmarkEnd w:id="5671"/>
      <w:bookmarkEnd w:id="5672"/>
      <w:bookmarkEnd w:id="5673"/>
      <w:bookmarkEnd w:id="5674"/>
      <w:bookmarkEnd w:id="5675"/>
      <w:bookmarkEnd w:id="5676"/>
      <w:bookmarkEnd w:id="5677"/>
      <w:bookmarkEnd w:id="5678"/>
      <w:bookmarkEnd w:id="5679"/>
      <w:bookmarkEnd w:id="5680"/>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5681" w:name="_Toc21101559"/>
      <w:bookmarkStart w:id="5682" w:name="_Toc29810596"/>
      <w:bookmarkStart w:id="5683" w:name="_Toc37273873"/>
      <w:bookmarkStart w:id="5684" w:name="_Toc45885191"/>
      <w:bookmarkStart w:id="5685" w:name="_Toc53183092"/>
      <w:bookmarkStart w:id="5686" w:name="_Toc58865486"/>
      <w:bookmarkStart w:id="5687" w:name="_Toc58867068"/>
      <w:bookmarkStart w:id="5688" w:name="_Toc66718101"/>
      <w:bookmarkStart w:id="5689" w:name="_Toc74930662"/>
      <w:bookmarkStart w:id="5690" w:name="_Toc76544947"/>
      <w:bookmarkStart w:id="5691" w:name="_Toc82539283"/>
      <w:r w:rsidRPr="006F0B54">
        <w:t>Annex G (informative):</w:t>
      </w:r>
      <w:r w:rsidRPr="006F0B54">
        <w:br/>
        <w:t>Transmitter spatial emissions declaration</w:t>
      </w:r>
      <w:bookmarkEnd w:id="5681"/>
      <w:bookmarkEnd w:id="5682"/>
      <w:bookmarkEnd w:id="5683"/>
      <w:bookmarkEnd w:id="5684"/>
      <w:bookmarkEnd w:id="5685"/>
      <w:bookmarkEnd w:id="5686"/>
      <w:bookmarkEnd w:id="5687"/>
      <w:bookmarkEnd w:id="5688"/>
      <w:bookmarkEnd w:id="5689"/>
      <w:bookmarkEnd w:id="5690"/>
      <w:bookmarkEnd w:id="5691"/>
    </w:p>
    <w:p w14:paraId="64B62A8E" w14:textId="77777777" w:rsidR="00972FED" w:rsidRPr="006F0B54" w:rsidRDefault="00972FED" w:rsidP="00972FED">
      <w:pPr>
        <w:pStyle w:val="Heading1"/>
      </w:pPr>
      <w:bookmarkStart w:id="5692" w:name="_Toc21101560"/>
      <w:bookmarkStart w:id="5693" w:name="_Toc29810597"/>
      <w:bookmarkStart w:id="5694" w:name="_Toc37273874"/>
      <w:bookmarkStart w:id="5695" w:name="_Toc45885192"/>
      <w:bookmarkStart w:id="5696" w:name="_Toc53183093"/>
      <w:bookmarkStart w:id="5697" w:name="_Toc58865487"/>
      <w:bookmarkStart w:id="5698" w:name="_Toc58867069"/>
      <w:bookmarkStart w:id="5699" w:name="_Toc66718102"/>
      <w:bookmarkStart w:id="5700" w:name="_Toc74930663"/>
      <w:bookmarkStart w:id="5701" w:name="_Toc76544948"/>
      <w:bookmarkStart w:id="5702" w:name="_Toc82539284"/>
      <w:r w:rsidRPr="006F0B54">
        <w:t>G.1</w:t>
      </w:r>
      <w:r w:rsidRPr="006F0B54">
        <w:tab/>
        <w:t>General</w:t>
      </w:r>
      <w:bookmarkEnd w:id="5692"/>
      <w:bookmarkEnd w:id="5693"/>
      <w:bookmarkEnd w:id="5694"/>
      <w:bookmarkEnd w:id="5695"/>
      <w:bookmarkEnd w:id="5696"/>
      <w:bookmarkEnd w:id="5697"/>
      <w:bookmarkEnd w:id="5698"/>
      <w:bookmarkEnd w:id="5699"/>
      <w:bookmarkEnd w:id="5700"/>
      <w:bookmarkEnd w:id="5701"/>
      <w:bookmarkEnd w:id="570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5703" w:name="_Toc21101561"/>
      <w:bookmarkStart w:id="5704" w:name="_Toc29810598"/>
      <w:bookmarkStart w:id="5705" w:name="_Toc37273875"/>
      <w:bookmarkStart w:id="5706" w:name="_Toc45885193"/>
      <w:bookmarkStart w:id="5707" w:name="_Toc53183094"/>
      <w:bookmarkStart w:id="5708" w:name="_Toc58865488"/>
      <w:bookmarkStart w:id="5709" w:name="_Toc58867070"/>
      <w:bookmarkStart w:id="5710" w:name="_Toc66718103"/>
      <w:bookmarkStart w:id="5711" w:name="_Toc74930664"/>
      <w:bookmarkStart w:id="5712" w:name="_Toc76544949"/>
      <w:bookmarkStart w:id="5713" w:name="_Toc82539285"/>
      <w:r w:rsidRPr="006F0B54">
        <w:t>G.2</w:t>
      </w:r>
      <w:r w:rsidRPr="006F0B54">
        <w:tab/>
        <w:t>Declarations</w:t>
      </w:r>
      <w:bookmarkEnd w:id="5703"/>
      <w:bookmarkEnd w:id="5704"/>
      <w:bookmarkEnd w:id="5705"/>
      <w:bookmarkEnd w:id="5706"/>
      <w:bookmarkEnd w:id="5707"/>
      <w:bookmarkEnd w:id="5708"/>
      <w:bookmarkEnd w:id="5709"/>
      <w:bookmarkEnd w:id="5710"/>
      <w:bookmarkEnd w:id="5711"/>
      <w:bookmarkEnd w:id="5712"/>
      <w:bookmarkEnd w:id="5713"/>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5714" w:name="_Toc21101562"/>
      <w:bookmarkStart w:id="5715" w:name="_Toc29810599"/>
      <w:bookmarkStart w:id="5716" w:name="_Toc37273876"/>
      <w:bookmarkStart w:id="5717" w:name="_Toc45885194"/>
      <w:bookmarkStart w:id="5718" w:name="_Toc53183095"/>
      <w:bookmarkStart w:id="5719" w:name="_Toc58865489"/>
      <w:bookmarkStart w:id="5720" w:name="_Toc58867071"/>
      <w:bookmarkStart w:id="5721" w:name="_Toc66718104"/>
      <w:bookmarkStart w:id="5722" w:name="_Toc74930665"/>
      <w:bookmarkStart w:id="5723" w:name="_Toc76544950"/>
      <w:bookmarkStart w:id="5724" w:name="_Toc82539286"/>
      <w:r w:rsidRPr="006F0B54">
        <w:t>Annex H (normative):</w:t>
      </w:r>
      <w:r w:rsidRPr="006F0B54">
        <w:br/>
        <w:t>Characteristics of the interfering signals</w:t>
      </w:r>
      <w:bookmarkEnd w:id="5714"/>
      <w:bookmarkEnd w:id="5715"/>
      <w:bookmarkEnd w:id="5716"/>
      <w:bookmarkEnd w:id="5717"/>
      <w:bookmarkEnd w:id="5718"/>
      <w:bookmarkEnd w:id="5719"/>
      <w:bookmarkEnd w:id="5720"/>
      <w:bookmarkEnd w:id="5721"/>
      <w:bookmarkEnd w:id="5722"/>
      <w:bookmarkEnd w:id="5723"/>
      <w:bookmarkEnd w:id="5724"/>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5725" w:name="_Toc21101563"/>
      <w:bookmarkStart w:id="5726" w:name="_Toc29810600"/>
      <w:bookmarkStart w:id="5727" w:name="_Toc37273877"/>
      <w:bookmarkStart w:id="5728" w:name="_Toc45885195"/>
      <w:bookmarkStart w:id="5729" w:name="_Toc53183096"/>
      <w:bookmarkStart w:id="5730" w:name="_Toc58865490"/>
      <w:bookmarkStart w:id="5731" w:name="_Toc58867072"/>
      <w:bookmarkStart w:id="5732" w:name="_Toc66718105"/>
      <w:bookmarkStart w:id="5733" w:name="_Toc74930666"/>
      <w:bookmarkStart w:id="5734" w:name="_Toc76544951"/>
      <w:bookmarkStart w:id="5735" w:name="_Toc82539287"/>
      <w:r w:rsidRPr="006F0B54">
        <w:t>Annex I (normative):</w:t>
      </w:r>
      <w:r w:rsidRPr="006F0B54">
        <w:br/>
        <w:t>TRP measurement procedures</w:t>
      </w:r>
      <w:bookmarkEnd w:id="5725"/>
      <w:bookmarkEnd w:id="5726"/>
      <w:bookmarkEnd w:id="5727"/>
      <w:bookmarkEnd w:id="5728"/>
      <w:bookmarkEnd w:id="5729"/>
      <w:bookmarkEnd w:id="5730"/>
      <w:bookmarkEnd w:id="5731"/>
      <w:bookmarkEnd w:id="5732"/>
      <w:bookmarkEnd w:id="5733"/>
      <w:bookmarkEnd w:id="5734"/>
      <w:bookmarkEnd w:id="5735"/>
    </w:p>
    <w:p w14:paraId="2E282A01" w14:textId="77777777" w:rsidR="00972FED" w:rsidRPr="006F0B54" w:rsidRDefault="00972FED" w:rsidP="00972FED">
      <w:pPr>
        <w:pStyle w:val="Heading1"/>
      </w:pPr>
      <w:bookmarkStart w:id="5736" w:name="_Toc21101564"/>
      <w:bookmarkStart w:id="5737" w:name="_Toc29810601"/>
      <w:bookmarkStart w:id="5738" w:name="_Toc37273878"/>
      <w:bookmarkStart w:id="5739" w:name="_Toc45885196"/>
      <w:bookmarkStart w:id="5740" w:name="_Toc53183097"/>
      <w:bookmarkStart w:id="5741" w:name="_Toc58865491"/>
      <w:bookmarkStart w:id="5742" w:name="_Toc58867073"/>
      <w:bookmarkStart w:id="5743" w:name="_Toc66718106"/>
      <w:bookmarkStart w:id="5744" w:name="_Toc74930667"/>
      <w:bookmarkStart w:id="5745" w:name="_Toc76544952"/>
      <w:bookmarkStart w:id="5746" w:name="_Toc82539288"/>
      <w:r w:rsidRPr="006F0B54">
        <w:t>I.1</w:t>
      </w:r>
      <w:r w:rsidRPr="006F0B54">
        <w:tab/>
        <w:t>General</w:t>
      </w:r>
      <w:bookmarkEnd w:id="5736"/>
      <w:bookmarkEnd w:id="5737"/>
      <w:bookmarkEnd w:id="5738"/>
      <w:bookmarkEnd w:id="5739"/>
      <w:bookmarkEnd w:id="5740"/>
      <w:bookmarkEnd w:id="5741"/>
      <w:bookmarkEnd w:id="5742"/>
      <w:bookmarkEnd w:id="5743"/>
      <w:bookmarkEnd w:id="5744"/>
      <w:bookmarkEnd w:id="5745"/>
      <w:bookmarkEnd w:id="5746"/>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5747" w:name="_Toc21101565"/>
      <w:bookmarkStart w:id="5748" w:name="_Toc29810602"/>
      <w:bookmarkStart w:id="5749" w:name="_Toc37273879"/>
      <w:bookmarkStart w:id="5750" w:name="_Toc45885197"/>
      <w:bookmarkStart w:id="5751" w:name="_Toc53183098"/>
      <w:bookmarkStart w:id="5752" w:name="_Toc58865492"/>
      <w:bookmarkStart w:id="5753" w:name="_Toc58867074"/>
      <w:bookmarkStart w:id="5754" w:name="_Toc66718107"/>
      <w:bookmarkStart w:id="5755" w:name="_Toc74930668"/>
      <w:bookmarkStart w:id="5756" w:name="_Toc76544953"/>
      <w:bookmarkStart w:id="5757" w:name="_Toc82539289"/>
      <w:r w:rsidRPr="006F0B54">
        <w:t>I.2</w:t>
      </w:r>
      <w:r w:rsidRPr="006F0B54">
        <w:tab/>
        <w:t>Spherical equal angle grid</w:t>
      </w:r>
      <w:bookmarkEnd w:id="5747"/>
      <w:bookmarkEnd w:id="5748"/>
      <w:bookmarkEnd w:id="5749"/>
      <w:bookmarkEnd w:id="5750"/>
      <w:bookmarkEnd w:id="5751"/>
      <w:bookmarkEnd w:id="5752"/>
      <w:bookmarkEnd w:id="5753"/>
      <w:bookmarkEnd w:id="5754"/>
      <w:bookmarkEnd w:id="5755"/>
      <w:bookmarkEnd w:id="5756"/>
      <w:bookmarkEnd w:id="5757"/>
    </w:p>
    <w:p w14:paraId="63507D01" w14:textId="77777777" w:rsidR="00972FED" w:rsidRPr="006F0B54" w:rsidRDefault="00972FED" w:rsidP="00972FED">
      <w:pPr>
        <w:pStyle w:val="Heading2"/>
      </w:pPr>
      <w:bookmarkStart w:id="5758" w:name="_Toc21101566"/>
      <w:bookmarkStart w:id="5759" w:name="_Toc29810603"/>
      <w:bookmarkStart w:id="5760" w:name="_Toc37273880"/>
      <w:bookmarkStart w:id="5761" w:name="_Toc45885198"/>
      <w:bookmarkStart w:id="5762" w:name="_Toc53183099"/>
      <w:bookmarkStart w:id="5763" w:name="_Toc58865493"/>
      <w:bookmarkStart w:id="5764" w:name="_Toc58867075"/>
      <w:bookmarkStart w:id="5765" w:name="_Toc66718108"/>
      <w:bookmarkStart w:id="5766" w:name="_Toc74930669"/>
      <w:bookmarkStart w:id="5767" w:name="_Toc76544954"/>
      <w:bookmarkStart w:id="5768" w:name="_Toc82539290"/>
      <w:r w:rsidRPr="006F0B54">
        <w:rPr>
          <w:rFonts w:hint="eastAsia"/>
          <w:lang w:eastAsia="zh-CN"/>
        </w:rPr>
        <w:t>I.2.</w:t>
      </w:r>
      <w:r w:rsidRPr="006F0B54">
        <w:rPr>
          <w:lang w:eastAsia="zh-CN"/>
        </w:rPr>
        <w:t>1</w:t>
      </w:r>
      <w:r w:rsidRPr="006F0B54">
        <w:rPr>
          <w:lang w:eastAsia="en-GB"/>
        </w:rPr>
        <w:tab/>
        <w:t>General</w:t>
      </w:r>
      <w:bookmarkEnd w:id="5758"/>
      <w:bookmarkEnd w:id="5759"/>
      <w:bookmarkEnd w:id="5760"/>
      <w:bookmarkEnd w:id="5761"/>
      <w:bookmarkEnd w:id="5762"/>
      <w:bookmarkEnd w:id="5763"/>
      <w:bookmarkEnd w:id="5764"/>
      <w:bookmarkEnd w:id="5765"/>
      <w:bookmarkEnd w:id="5766"/>
      <w:bookmarkEnd w:id="5767"/>
      <w:bookmarkEnd w:id="5768"/>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1A2A7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1A2A7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5769" w:name="_Toc21101567"/>
      <w:bookmarkStart w:id="5770" w:name="_Toc29810604"/>
      <w:bookmarkStart w:id="5771" w:name="_Toc37273881"/>
      <w:bookmarkStart w:id="5772" w:name="_Toc45885199"/>
      <w:bookmarkStart w:id="5773" w:name="_Toc53183100"/>
      <w:bookmarkStart w:id="5774" w:name="_Toc58865494"/>
      <w:bookmarkStart w:id="5775" w:name="_Toc58867076"/>
      <w:bookmarkStart w:id="5776" w:name="_Toc66718109"/>
      <w:bookmarkStart w:id="5777" w:name="_Toc74930670"/>
      <w:bookmarkStart w:id="5778" w:name="_Toc76544955"/>
      <w:bookmarkStart w:id="5779" w:name="_Toc82539291"/>
      <w:r w:rsidRPr="006F0B54">
        <w:rPr>
          <w:rFonts w:hint="eastAsia"/>
          <w:lang w:eastAsia="zh-CN"/>
        </w:rPr>
        <w:t>I.2.2</w:t>
      </w:r>
      <w:r w:rsidRPr="006F0B54">
        <w:rPr>
          <w:lang w:eastAsia="en-GB"/>
        </w:rPr>
        <w:tab/>
        <w:t>Reference angular step criteria</w:t>
      </w:r>
      <w:bookmarkEnd w:id="5769"/>
      <w:bookmarkEnd w:id="5770"/>
      <w:bookmarkEnd w:id="5771"/>
      <w:bookmarkEnd w:id="5772"/>
      <w:bookmarkEnd w:id="5773"/>
      <w:bookmarkEnd w:id="5774"/>
      <w:bookmarkEnd w:id="5775"/>
      <w:bookmarkEnd w:id="5776"/>
      <w:bookmarkEnd w:id="5777"/>
      <w:bookmarkEnd w:id="5778"/>
      <w:bookmarkEnd w:id="5779"/>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3pt;height:13pt" o:ole="">
            <v:imagedata r:id="rId99" o:title=""/>
          </v:shape>
          <o:OLEObject Type="Embed" ProgID="Equation.3" ShapeID="_x0000_i1055" DrawAspect="Content" ObjectID="_1694558930"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5780" w:name="_Toc21101568"/>
      <w:bookmarkStart w:id="5781" w:name="_Toc29810605"/>
      <w:bookmarkStart w:id="5782" w:name="_Toc37273882"/>
      <w:bookmarkStart w:id="5783" w:name="_Toc45885200"/>
      <w:bookmarkStart w:id="5784" w:name="_Toc53183101"/>
      <w:bookmarkStart w:id="5785" w:name="_Toc58865495"/>
      <w:bookmarkStart w:id="5786" w:name="_Toc58867077"/>
      <w:bookmarkStart w:id="5787" w:name="_Toc66718110"/>
      <w:bookmarkStart w:id="5788" w:name="_Toc74930671"/>
      <w:bookmarkStart w:id="5789" w:name="_Toc76544956"/>
      <w:bookmarkStart w:id="5790" w:name="_Toc82539292"/>
      <w:r w:rsidRPr="006F0B54">
        <w:t>I.3</w:t>
      </w:r>
      <w:r w:rsidRPr="006F0B54">
        <w:tab/>
        <w:t>Spherical equal area grid</w:t>
      </w:r>
      <w:bookmarkEnd w:id="5780"/>
      <w:bookmarkEnd w:id="5781"/>
      <w:bookmarkEnd w:id="5782"/>
      <w:bookmarkEnd w:id="5783"/>
      <w:bookmarkEnd w:id="5784"/>
      <w:bookmarkEnd w:id="5785"/>
      <w:bookmarkEnd w:id="5786"/>
      <w:bookmarkEnd w:id="5787"/>
      <w:bookmarkEnd w:id="5788"/>
      <w:bookmarkEnd w:id="5789"/>
      <w:bookmarkEnd w:id="5790"/>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9pt;height:35.5pt" o:ole="">
            <v:imagedata r:id="rId102" o:title=""/>
          </v:shape>
          <o:OLEObject Type="Embed" ProgID="Equation.3" ShapeID="_x0000_i1056" DrawAspect="Content" ObjectID="_1694558931"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5791" w:name="_Toc21101569"/>
      <w:bookmarkStart w:id="5792" w:name="_Toc29810606"/>
      <w:bookmarkStart w:id="5793" w:name="_Toc37273883"/>
      <w:bookmarkStart w:id="5794" w:name="_Toc45885201"/>
      <w:bookmarkStart w:id="5795" w:name="_Toc53183102"/>
      <w:bookmarkStart w:id="5796" w:name="_Toc58865496"/>
      <w:bookmarkStart w:id="5797" w:name="_Toc58867078"/>
      <w:bookmarkStart w:id="5798" w:name="_Toc66718111"/>
      <w:bookmarkStart w:id="5799" w:name="_Toc74930672"/>
      <w:bookmarkStart w:id="5800" w:name="_Toc76544957"/>
      <w:bookmarkStart w:id="5801" w:name="_Toc82539293"/>
      <w:r w:rsidRPr="006F0B54">
        <w:t>I.4</w:t>
      </w:r>
      <w:r w:rsidRPr="006F0B54">
        <w:tab/>
        <w:t>Spherical Fibonacci grid</w:t>
      </w:r>
      <w:bookmarkEnd w:id="5791"/>
      <w:bookmarkEnd w:id="5792"/>
      <w:bookmarkEnd w:id="5793"/>
      <w:bookmarkEnd w:id="5794"/>
      <w:bookmarkEnd w:id="5795"/>
      <w:bookmarkEnd w:id="5796"/>
      <w:bookmarkEnd w:id="5797"/>
      <w:bookmarkEnd w:id="5798"/>
      <w:bookmarkEnd w:id="5799"/>
      <w:bookmarkEnd w:id="5800"/>
      <w:bookmarkEnd w:id="5801"/>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9pt;height:35.5pt" o:ole="">
            <v:imagedata r:id="rId102" o:title=""/>
          </v:shape>
          <o:OLEObject Type="Embed" ProgID="Equation.3" ShapeID="_x0000_i1057" DrawAspect="Content" ObjectID="_1694558932"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5802" w:name="_Toc21101570"/>
      <w:bookmarkStart w:id="5803" w:name="_Toc29810607"/>
      <w:bookmarkStart w:id="5804" w:name="_Toc37273884"/>
      <w:bookmarkStart w:id="5805" w:name="_Toc45885202"/>
      <w:bookmarkStart w:id="5806" w:name="_Toc53183103"/>
      <w:bookmarkStart w:id="5807" w:name="_Toc58865497"/>
      <w:bookmarkStart w:id="5808" w:name="_Toc58867079"/>
      <w:bookmarkStart w:id="5809" w:name="_Toc66718112"/>
      <w:bookmarkStart w:id="5810" w:name="_Toc74930673"/>
      <w:bookmarkStart w:id="5811" w:name="_Toc76544958"/>
      <w:bookmarkStart w:id="5812" w:name="_Toc82539294"/>
      <w:r w:rsidRPr="006F0B54">
        <w:t>I.5</w:t>
      </w:r>
      <w:r w:rsidRPr="006F0B54">
        <w:tab/>
        <w:t>Orthogonal cut grid</w:t>
      </w:r>
      <w:bookmarkEnd w:id="5802"/>
      <w:bookmarkEnd w:id="5803"/>
      <w:bookmarkEnd w:id="5804"/>
      <w:bookmarkEnd w:id="5805"/>
      <w:bookmarkEnd w:id="5806"/>
      <w:bookmarkEnd w:id="5807"/>
      <w:bookmarkEnd w:id="5808"/>
      <w:bookmarkEnd w:id="5809"/>
      <w:bookmarkEnd w:id="5810"/>
      <w:bookmarkEnd w:id="5811"/>
      <w:bookmarkEnd w:id="5812"/>
    </w:p>
    <w:p w14:paraId="5DF980AE" w14:textId="77777777" w:rsidR="00972FED" w:rsidRPr="006F0B54" w:rsidRDefault="00972FED" w:rsidP="00972FED">
      <w:pPr>
        <w:pStyle w:val="Heading2"/>
      </w:pPr>
      <w:bookmarkStart w:id="5813" w:name="_Toc21101571"/>
      <w:bookmarkStart w:id="5814" w:name="_Toc29810608"/>
      <w:bookmarkStart w:id="5815" w:name="_Toc37273885"/>
      <w:bookmarkStart w:id="5816" w:name="_Toc45885203"/>
      <w:bookmarkStart w:id="5817" w:name="_Toc53183104"/>
      <w:bookmarkStart w:id="5818" w:name="_Toc58865498"/>
      <w:bookmarkStart w:id="5819" w:name="_Toc58867080"/>
      <w:bookmarkStart w:id="5820" w:name="_Toc66718113"/>
      <w:bookmarkStart w:id="5821" w:name="_Toc74930674"/>
      <w:bookmarkStart w:id="5822" w:name="_Toc76544959"/>
      <w:bookmarkStart w:id="5823" w:name="_Toc82539295"/>
      <w:r w:rsidRPr="006F0B54">
        <w:t>I.5.1</w:t>
      </w:r>
      <w:r w:rsidRPr="006F0B54">
        <w:tab/>
        <w:t>General</w:t>
      </w:r>
      <w:bookmarkEnd w:id="5813"/>
      <w:bookmarkEnd w:id="5814"/>
      <w:bookmarkEnd w:id="5815"/>
      <w:bookmarkEnd w:id="5816"/>
      <w:bookmarkEnd w:id="5817"/>
      <w:bookmarkEnd w:id="5818"/>
      <w:bookmarkEnd w:id="5819"/>
      <w:bookmarkEnd w:id="5820"/>
      <w:bookmarkEnd w:id="5821"/>
      <w:bookmarkEnd w:id="5822"/>
      <w:bookmarkEnd w:id="5823"/>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5824" w:name="_Toc21101572"/>
      <w:bookmarkStart w:id="5825" w:name="_Toc29810609"/>
      <w:bookmarkStart w:id="5826" w:name="_Toc37273886"/>
      <w:bookmarkStart w:id="5827" w:name="_Toc45885204"/>
      <w:bookmarkStart w:id="5828" w:name="_Toc53183105"/>
      <w:bookmarkStart w:id="5829" w:name="_Toc58865499"/>
      <w:bookmarkStart w:id="5830" w:name="_Toc58867081"/>
      <w:bookmarkStart w:id="5831" w:name="_Toc66718114"/>
      <w:bookmarkStart w:id="5832" w:name="_Toc74930675"/>
      <w:bookmarkStart w:id="5833" w:name="_Toc76544960"/>
      <w:bookmarkStart w:id="5834" w:name="_Toc82539296"/>
      <w:r w:rsidRPr="006F0B54">
        <w:rPr>
          <w:lang w:val="en-US"/>
        </w:rPr>
        <w:t>I.5</w:t>
      </w:r>
      <w:r w:rsidRPr="006F0B54">
        <w:t>.2</w:t>
      </w:r>
      <w:r w:rsidRPr="006F0B54">
        <w:tab/>
      </w:r>
      <w:r w:rsidRPr="006F0B54">
        <w:rPr>
          <w:lang w:val="en-US"/>
        </w:rPr>
        <w:t>Operating band unwanted emissions</w:t>
      </w:r>
      <w:bookmarkEnd w:id="5824"/>
      <w:bookmarkEnd w:id="5825"/>
      <w:bookmarkEnd w:id="5826"/>
      <w:bookmarkEnd w:id="5827"/>
      <w:bookmarkEnd w:id="5828"/>
      <w:bookmarkEnd w:id="5829"/>
      <w:bookmarkEnd w:id="5830"/>
      <w:bookmarkEnd w:id="5831"/>
      <w:bookmarkEnd w:id="5832"/>
      <w:bookmarkEnd w:id="5833"/>
      <w:bookmarkEnd w:id="5834"/>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5835" w:name="_Toc21101573"/>
      <w:bookmarkStart w:id="5836" w:name="_Toc29810610"/>
      <w:bookmarkStart w:id="5837" w:name="_Toc37273887"/>
      <w:bookmarkStart w:id="5838" w:name="_Toc45885205"/>
      <w:bookmarkStart w:id="5839" w:name="_Toc53183106"/>
      <w:bookmarkStart w:id="5840" w:name="_Toc58865500"/>
      <w:bookmarkStart w:id="5841" w:name="_Toc58867082"/>
      <w:bookmarkStart w:id="5842" w:name="_Toc66718115"/>
      <w:bookmarkStart w:id="5843" w:name="_Toc74930676"/>
      <w:bookmarkStart w:id="5844" w:name="_Toc76544961"/>
      <w:bookmarkStart w:id="5845" w:name="_Toc82539297"/>
      <w:r w:rsidRPr="006F0B54">
        <w:rPr>
          <w:lang w:val="en-US"/>
        </w:rPr>
        <w:t>I.5.3</w:t>
      </w:r>
      <w:r w:rsidRPr="006F0B54">
        <w:tab/>
      </w:r>
      <w:r w:rsidRPr="006F0B54">
        <w:rPr>
          <w:lang w:val="en-US"/>
        </w:rPr>
        <w:t>Spurious unwanted emissions</w:t>
      </w:r>
      <w:bookmarkEnd w:id="5835"/>
      <w:bookmarkEnd w:id="5836"/>
      <w:bookmarkEnd w:id="5837"/>
      <w:bookmarkEnd w:id="5838"/>
      <w:bookmarkEnd w:id="5839"/>
      <w:bookmarkEnd w:id="5840"/>
      <w:bookmarkEnd w:id="5841"/>
      <w:bookmarkEnd w:id="5842"/>
      <w:bookmarkEnd w:id="5843"/>
      <w:bookmarkEnd w:id="5844"/>
      <w:bookmarkEnd w:id="5845"/>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5846" w:name="_Toc21101574"/>
      <w:bookmarkStart w:id="5847" w:name="_Toc29810611"/>
      <w:bookmarkStart w:id="5848" w:name="_Toc37273888"/>
      <w:bookmarkStart w:id="5849" w:name="_Toc45885206"/>
      <w:bookmarkStart w:id="5850" w:name="_Toc53183107"/>
      <w:bookmarkStart w:id="5851" w:name="_Toc58865501"/>
      <w:bookmarkStart w:id="5852" w:name="_Toc58867083"/>
      <w:bookmarkStart w:id="5853" w:name="_Toc66718116"/>
      <w:bookmarkStart w:id="5854" w:name="_Toc74930677"/>
      <w:bookmarkStart w:id="5855" w:name="_Toc76544962"/>
      <w:bookmarkStart w:id="5856" w:name="_Toc82539298"/>
      <w:r w:rsidRPr="006F0B54">
        <w:t>I.6</w:t>
      </w:r>
      <w:r w:rsidRPr="006F0B54">
        <w:tab/>
        <w:t>Wave vector space grid</w:t>
      </w:r>
      <w:bookmarkEnd w:id="5846"/>
      <w:bookmarkEnd w:id="5847"/>
      <w:bookmarkEnd w:id="5848"/>
      <w:bookmarkEnd w:id="5849"/>
      <w:bookmarkEnd w:id="5850"/>
      <w:bookmarkEnd w:id="5851"/>
      <w:bookmarkEnd w:id="5852"/>
      <w:bookmarkEnd w:id="5853"/>
      <w:bookmarkEnd w:id="5854"/>
      <w:bookmarkEnd w:id="5855"/>
      <w:bookmarkEnd w:id="5856"/>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1A2A7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5857" w:name="_Toc21101575"/>
      <w:bookmarkStart w:id="5858" w:name="_Toc29810612"/>
      <w:bookmarkStart w:id="5859" w:name="_Toc37273889"/>
      <w:bookmarkStart w:id="5860" w:name="_Toc45885207"/>
      <w:bookmarkStart w:id="5861" w:name="_Toc53183108"/>
      <w:bookmarkStart w:id="5862" w:name="_Toc58865502"/>
      <w:bookmarkStart w:id="5863" w:name="_Toc58867084"/>
      <w:bookmarkStart w:id="5864" w:name="_Toc66718117"/>
      <w:bookmarkStart w:id="5865" w:name="_Toc74930678"/>
      <w:bookmarkStart w:id="5866" w:name="_Toc76544963"/>
      <w:bookmarkStart w:id="5867" w:name="_Toc82539299"/>
      <w:r w:rsidRPr="006F0B54">
        <w:t>I.7</w:t>
      </w:r>
      <w:r w:rsidRPr="006F0B54">
        <w:tab/>
        <w:t>Void</w:t>
      </w:r>
      <w:bookmarkEnd w:id="5857"/>
      <w:bookmarkEnd w:id="5858"/>
      <w:bookmarkEnd w:id="5859"/>
      <w:bookmarkEnd w:id="5860"/>
      <w:bookmarkEnd w:id="5861"/>
      <w:bookmarkEnd w:id="5862"/>
      <w:bookmarkEnd w:id="5863"/>
      <w:bookmarkEnd w:id="5864"/>
      <w:bookmarkEnd w:id="5865"/>
      <w:bookmarkEnd w:id="5866"/>
      <w:bookmarkEnd w:id="5867"/>
    </w:p>
    <w:p w14:paraId="45723EE6" w14:textId="77777777" w:rsidR="00972FED" w:rsidRPr="006F0B54" w:rsidRDefault="00972FED" w:rsidP="00972FED">
      <w:pPr>
        <w:pStyle w:val="Heading1"/>
      </w:pPr>
      <w:bookmarkStart w:id="5868" w:name="_Toc21101576"/>
      <w:bookmarkStart w:id="5869" w:name="_Toc29810613"/>
      <w:bookmarkStart w:id="5870" w:name="_Toc37273890"/>
      <w:bookmarkStart w:id="5871" w:name="_Toc45885208"/>
      <w:bookmarkStart w:id="5872" w:name="_Toc53183109"/>
      <w:bookmarkStart w:id="5873" w:name="_Toc58865503"/>
      <w:bookmarkStart w:id="5874" w:name="_Toc58867085"/>
      <w:bookmarkStart w:id="5875" w:name="_Toc66718118"/>
      <w:bookmarkStart w:id="5876" w:name="_Toc74930679"/>
      <w:bookmarkStart w:id="5877" w:name="_Toc76544964"/>
      <w:bookmarkStart w:id="5878" w:name="_Toc82539300"/>
      <w:r w:rsidRPr="006F0B54">
        <w:t>I.8</w:t>
      </w:r>
      <w:r w:rsidRPr="006F0B54">
        <w:tab/>
        <w:t>Void</w:t>
      </w:r>
      <w:bookmarkEnd w:id="5868"/>
      <w:bookmarkEnd w:id="5869"/>
      <w:bookmarkEnd w:id="5870"/>
      <w:bookmarkEnd w:id="5871"/>
      <w:bookmarkEnd w:id="5872"/>
      <w:bookmarkEnd w:id="5873"/>
      <w:bookmarkEnd w:id="5874"/>
      <w:bookmarkEnd w:id="5875"/>
      <w:bookmarkEnd w:id="5876"/>
      <w:bookmarkEnd w:id="5877"/>
      <w:bookmarkEnd w:id="5878"/>
    </w:p>
    <w:p w14:paraId="4AE3D8D1" w14:textId="77777777" w:rsidR="00972FED" w:rsidRPr="006F0B54" w:rsidRDefault="00972FED" w:rsidP="00972FED">
      <w:pPr>
        <w:pStyle w:val="Heading1"/>
      </w:pPr>
      <w:bookmarkStart w:id="5879" w:name="_Toc21101577"/>
      <w:bookmarkStart w:id="5880" w:name="_Toc29810614"/>
      <w:bookmarkStart w:id="5881" w:name="_Toc37273891"/>
      <w:bookmarkStart w:id="5882" w:name="_Toc45885209"/>
      <w:bookmarkStart w:id="5883" w:name="_Toc53183110"/>
      <w:bookmarkStart w:id="5884" w:name="_Toc58865504"/>
      <w:bookmarkStart w:id="5885" w:name="_Toc58867086"/>
      <w:bookmarkStart w:id="5886" w:name="_Toc66718119"/>
      <w:bookmarkStart w:id="5887" w:name="_Toc74930680"/>
      <w:bookmarkStart w:id="5888" w:name="_Toc76544965"/>
      <w:bookmarkStart w:id="5889" w:name="_Toc82539301"/>
      <w:r w:rsidRPr="006F0B54">
        <w:t>I.9</w:t>
      </w:r>
      <w:r w:rsidRPr="006F0B54">
        <w:tab/>
        <w:t>Full sphere with sparse sampling</w:t>
      </w:r>
      <w:bookmarkEnd w:id="5879"/>
      <w:bookmarkEnd w:id="5880"/>
      <w:bookmarkEnd w:id="5881"/>
      <w:bookmarkEnd w:id="5882"/>
      <w:bookmarkEnd w:id="5883"/>
      <w:bookmarkEnd w:id="5884"/>
      <w:bookmarkEnd w:id="5885"/>
      <w:bookmarkEnd w:id="5886"/>
      <w:bookmarkEnd w:id="5887"/>
      <w:bookmarkEnd w:id="5888"/>
      <w:bookmarkEnd w:id="5889"/>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5890"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5891" w:name="_Toc29810615"/>
      <w:bookmarkStart w:id="5892" w:name="_Toc37273892"/>
      <w:bookmarkStart w:id="5893" w:name="_Toc45885210"/>
      <w:bookmarkStart w:id="5894" w:name="_Toc53183111"/>
      <w:bookmarkStart w:id="5895" w:name="_Toc58865505"/>
      <w:bookmarkStart w:id="5896" w:name="_Toc58867087"/>
      <w:bookmarkStart w:id="5897" w:name="_Toc66718120"/>
      <w:bookmarkStart w:id="5898" w:name="_Toc74930681"/>
      <w:bookmarkStart w:id="5899" w:name="_Toc76544966"/>
      <w:bookmarkStart w:id="5900" w:name="_Toc82539302"/>
      <w:r w:rsidRPr="006F0B54">
        <w:t>I.10</w:t>
      </w:r>
      <w:r w:rsidRPr="006F0B54">
        <w:tab/>
        <w:t>Beam-based directions</w:t>
      </w:r>
      <w:bookmarkEnd w:id="5890"/>
      <w:bookmarkEnd w:id="5891"/>
      <w:bookmarkEnd w:id="5892"/>
      <w:bookmarkEnd w:id="5893"/>
      <w:bookmarkEnd w:id="5894"/>
      <w:bookmarkEnd w:id="5895"/>
      <w:bookmarkEnd w:id="5896"/>
      <w:bookmarkEnd w:id="5897"/>
      <w:bookmarkEnd w:id="5898"/>
      <w:bookmarkEnd w:id="5899"/>
      <w:bookmarkEnd w:id="5900"/>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1A2A7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5901" w:name="_Toc21101579"/>
      <w:bookmarkStart w:id="5902" w:name="_Toc29810616"/>
      <w:bookmarkStart w:id="5903" w:name="_Toc37273893"/>
      <w:bookmarkStart w:id="5904" w:name="_Toc45885211"/>
      <w:bookmarkStart w:id="5905" w:name="_Toc53183112"/>
      <w:bookmarkStart w:id="5906" w:name="_Toc58865506"/>
      <w:bookmarkStart w:id="5907" w:name="_Toc58867088"/>
      <w:bookmarkStart w:id="5908" w:name="_Toc66718121"/>
      <w:bookmarkStart w:id="5909" w:name="_Toc74930682"/>
      <w:bookmarkStart w:id="5910" w:name="_Toc76544967"/>
      <w:bookmarkStart w:id="5911" w:name="_Toc82539303"/>
      <w:r w:rsidRPr="006F0B54">
        <w:t>I.11</w:t>
      </w:r>
      <w:r w:rsidRPr="006F0B54">
        <w:tab/>
        <w:t>Peak method</w:t>
      </w:r>
      <w:bookmarkEnd w:id="5901"/>
      <w:bookmarkEnd w:id="5902"/>
      <w:bookmarkEnd w:id="5903"/>
      <w:bookmarkEnd w:id="5904"/>
      <w:bookmarkEnd w:id="5905"/>
      <w:bookmarkEnd w:id="5906"/>
      <w:bookmarkEnd w:id="5907"/>
      <w:bookmarkEnd w:id="5908"/>
      <w:bookmarkEnd w:id="5909"/>
      <w:bookmarkEnd w:id="5910"/>
      <w:bookmarkEnd w:id="5911"/>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5912" w:name="_Toc21101580"/>
      <w:bookmarkStart w:id="5913" w:name="_Toc29810617"/>
      <w:bookmarkStart w:id="5914" w:name="_Toc37273894"/>
      <w:bookmarkStart w:id="5915" w:name="_Toc45885212"/>
      <w:bookmarkStart w:id="5916" w:name="_Toc53183113"/>
      <w:bookmarkStart w:id="5917" w:name="_Toc58865507"/>
      <w:bookmarkStart w:id="5918" w:name="_Toc58867089"/>
      <w:bookmarkStart w:id="5919" w:name="_Toc66718122"/>
      <w:bookmarkStart w:id="5920" w:name="_Toc74930683"/>
      <w:bookmarkStart w:id="5921" w:name="_Toc76544968"/>
      <w:bookmarkStart w:id="5922" w:name="_Toc82539304"/>
      <w:r w:rsidRPr="006F0B54">
        <w:t>I.12</w:t>
      </w:r>
      <w:r w:rsidRPr="006F0B54">
        <w:tab/>
        <w:t>Equal sector with peak average</w:t>
      </w:r>
      <w:bookmarkEnd w:id="5912"/>
      <w:bookmarkEnd w:id="5913"/>
      <w:bookmarkEnd w:id="5914"/>
      <w:bookmarkEnd w:id="5915"/>
      <w:bookmarkEnd w:id="5916"/>
      <w:bookmarkEnd w:id="5917"/>
      <w:bookmarkEnd w:id="5918"/>
      <w:bookmarkEnd w:id="5919"/>
      <w:bookmarkEnd w:id="5920"/>
      <w:bookmarkEnd w:id="5921"/>
      <w:bookmarkEnd w:id="592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5923" w:name="_Toc21101581"/>
      <w:bookmarkStart w:id="5924" w:name="_Toc29810618"/>
      <w:bookmarkStart w:id="5925" w:name="_Toc37273895"/>
      <w:bookmarkStart w:id="5926" w:name="_Toc45885213"/>
      <w:bookmarkStart w:id="5927" w:name="_Toc53183114"/>
      <w:bookmarkStart w:id="5928" w:name="_Toc58865508"/>
      <w:bookmarkStart w:id="5929" w:name="_Toc58867090"/>
      <w:bookmarkStart w:id="5930" w:name="_Toc66718123"/>
      <w:bookmarkStart w:id="5931" w:name="_Toc74930684"/>
      <w:bookmarkStart w:id="5932" w:name="_Toc76544969"/>
      <w:bookmarkStart w:id="5933" w:name="_Toc82539305"/>
      <w:r w:rsidRPr="006F0B54">
        <w:t>I.13</w:t>
      </w:r>
      <w:r w:rsidRPr="006F0B54">
        <w:tab/>
        <w:t>Pre-scan</w:t>
      </w:r>
      <w:bookmarkEnd w:id="5923"/>
      <w:bookmarkEnd w:id="5924"/>
      <w:bookmarkEnd w:id="5925"/>
      <w:bookmarkEnd w:id="5926"/>
      <w:bookmarkEnd w:id="5927"/>
      <w:bookmarkEnd w:id="5928"/>
      <w:bookmarkEnd w:id="5929"/>
      <w:bookmarkEnd w:id="5930"/>
      <w:bookmarkEnd w:id="5931"/>
      <w:bookmarkEnd w:id="5932"/>
      <w:bookmarkEnd w:id="5933"/>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5934" w:name="_Toc21101582"/>
      <w:bookmarkStart w:id="5935" w:name="_Toc29810619"/>
      <w:bookmarkStart w:id="5936" w:name="_Toc37273896"/>
      <w:bookmarkStart w:id="5937" w:name="_Toc45885214"/>
      <w:bookmarkStart w:id="5938" w:name="_Toc53183115"/>
      <w:bookmarkStart w:id="5939" w:name="_Toc58865509"/>
      <w:bookmarkStart w:id="5940" w:name="_Toc58867091"/>
      <w:bookmarkStart w:id="5941" w:name="_Toc66718124"/>
      <w:bookmarkStart w:id="5942" w:name="_Toc74930685"/>
      <w:bookmarkStart w:id="5943" w:name="_Toc76544970"/>
      <w:bookmarkStart w:id="5944" w:name="_Toc82539306"/>
      <w:r w:rsidRPr="002D09F6">
        <w:rPr>
          <w:lang w:val="fr-FR"/>
        </w:rPr>
        <w:t>Annex J (normative):</w:t>
      </w:r>
      <w:r w:rsidRPr="002D09F6">
        <w:rPr>
          <w:lang w:val="fr-FR"/>
        </w:rPr>
        <w:br/>
        <w:t>Propagation conditions</w:t>
      </w:r>
      <w:bookmarkEnd w:id="5934"/>
      <w:bookmarkEnd w:id="5935"/>
      <w:bookmarkEnd w:id="5936"/>
      <w:bookmarkEnd w:id="5937"/>
      <w:bookmarkEnd w:id="5938"/>
      <w:bookmarkEnd w:id="5939"/>
      <w:bookmarkEnd w:id="5940"/>
      <w:bookmarkEnd w:id="5941"/>
      <w:bookmarkEnd w:id="5942"/>
      <w:bookmarkEnd w:id="5943"/>
      <w:bookmarkEnd w:id="5944"/>
    </w:p>
    <w:p w14:paraId="18A9B5D2" w14:textId="77777777" w:rsidR="00972FED" w:rsidRPr="002D09F6" w:rsidRDefault="00972FED" w:rsidP="00972FED">
      <w:pPr>
        <w:pStyle w:val="Heading1"/>
        <w:rPr>
          <w:lang w:val="fr-FR"/>
        </w:rPr>
      </w:pPr>
      <w:bookmarkStart w:id="5945" w:name="_Toc21101583"/>
      <w:bookmarkStart w:id="5946" w:name="_Toc29810620"/>
      <w:bookmarkStart w:id="5947" w:name="_Toc37273897"/>
      <w:bookmarkStart w:id="5948" w:name="_Toc45885215"/>
      <w:bookmarkStart w:id="5949" w:name="_Toc53183116"/>
      <w:bookmarkStart w:id="5950" w:name="_Toc58865510"/>
      <w:bookmarkStart w:id="5951" w:name="_Toc58867092"/>
      <w:bookmarkStart w:id="5952" w:name="_Toc66718125"/>
      <w:bookmarkStart w:id="5953" w:name="_Toc74930686"/>
      <w:bookmarkStart w:id="5954" w:name="_Toc76544971"/>
      <w:bookmarkStart w:id="5955" w:name="_Toc82539307"/>
      <w:r w:rsidRPr="002D09F6">
        <w:rPr>
          <w:lang w:val="fr-FR"/>
        </w:rPr>
        <w:t>J.1</w:t>
      </w:r>
      <w:r w:rsidRPr="002D09F6">
        <w:rPr>
          <w:rFonts w:hint="eastAsia"/>
          <w:lang w:val="fr-FR"/>
        </w:rPr>
        <w:tab/>
      </w:r>
      <w:r w:rsidRPr="002D09F6">
        <w:rPr>
          <w:lang w:val="fr-FR"/>
        </w:rPr>
        <w:t>Static propagation condition</w:t>
      </w:r>
      <w:bookmarkEnd w:id="5945"/>
      <w:bookmarkEnd w:id="5946"/>
      <w:bookmarkEnd w:id="5947"/>
      <w:bookmarkEnd w:id="5948"/>
      <w:bookmarkEnd w:id="5949"/>
      <w:bookmarkEnd w:id="5950"/>
      <w:bookmarkEnd w:id="5951"/>
      <w:bookmarkEnd w:id="5952"/>
      <w:bookmarkEnd w:id="5953"/>
      <w:bookmarkEnd w:id="5954"/>
      <w:bookmarkEnd w:id="5955"/>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5956" w:name="_Toc21101584"/>
      <w:bookmarkStart w:id="5957" w:name="_Toc29810621"/>
      <w:bookmarkStart w:id="5958" w:name="_Toc37273898"/>
      <w:bookmarkStart w:id="5959" w:name="_Toc45885216"/>
      <w:bookmarkStart w:id="5960" w:name="_Toc53183117"/>
      <w:bookmarkStart w:id="5961" w:name="_Toc58865511"/>
      <w:bookmarkStart w:id="5962" w:name="_Toc58867093"/>
      <w:bookmarkStart w:id="5963" w:name="_Toc66718126"/>
      <w:bookmarkStart w:id="5964" w:name="_Toc74930687"/>
      <w:bookmarkStart w:id="5965" w:name="_Toc76544972"/>
      <w:bookmarkStart w:id="5966" w:name="_Toc82539308"/>
      <w:r w:rsidRPr="006F0B54">
        <w:t>J.2</w:t>
      </w:r>
      <w:r w:rsidRPr="006F0B54">
        <w:tab/>
        <w:t>Multi-path fading propagation conditions</w:t>
      </w:r>
      <w:bookmarkEnd w:id="5956"/>
      <w:bookmarkEnd w:id="5957"/>
      <w:bookmarkEnd w:id="5958"/>
      <w:bookmarkEnd w:id="5959"/>
      <w:bookmarkEnd w:id="5960"/>
      <w:bookmarkEnd w:id="5961"/>
      <w:bookmarkEnd w:id="5962"/>
      <w:bookmarkEnd w:id="5963"/>
      <w:bookmarkEnd w:id="5964"/>
      <w:bookmarkEnd w:id="5965"/>
      <w:bookmarkEnd w:id="5966"/>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5967" w:name="_Toc21101585"/>
      <w:bookmarkStart w:id="5968" w:name="_Toc29810622"/>
      <w:bookmarkStart w:id="5969" w:name="_Toc37273899"/>
      <w:bookmarkStart w:id="5970" w:name="_Toc45885217"/>
      <w:bookmarkStart w:id="5971" w:name="_Toc53183118"/>
      <w:bookmarkStart w:id="5972" w:name="_Toc58865512"/>
      <w:bookmarkStart w:id="5973" w:name="_Toc58867094"/>
      <w:bookmarkStart w:id="5974" w:name="_Toc66718127"/>
      <w:bookmarkStart w:id="5975" w:name="_Toc74930688"/>
      <w:bookmarkStart w:id="5976" w:name="_Toc76544973"/>
      <w:bookmarkStart w:id="5977" w:name="_Toc82539309"/>
      <w:r w:rsidRPr="006F0B54">
        <w:t>J.2.1</w:t>
      </w:r>
      <w:r w:rsidRPr="006F0B54">
        <w:tab/>
        <w:t>Delay profiles</w:t>
      </w:r>
      <w:bookmarkEnd w:id="5967"/>
      <w:bookmarkEnd w:id="5968"/>
      <w:bookmarkEnd w:id="5969"/>
      <w:bookmarkEnd w:id="5970"/>
      <w:bookmarkEnd w:id="5971"/>
      <w:bookmarkEnd w:id="5972"/>
      <w:bookmarkEnd w:id="5973"/>
      <w:bookmarkEnd w:id="5974"/>
      <w:bookmarkEnd w:id="5975"/>
      <w:bookmarkEnd w:id="5976"/>
      <w:bookmarkEnd w:id="597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5978" w:name="_Toc21101586"/>
      <w:bookmarkStart w:id="5979" w:name="_Toc29810623"/>
      <w:bookmarkStart w:id="5980" w:name="_Toc37273900"/>
      <w:bookmarkStart w:id="5981" w:name="_Toc45885218"/>
      <w:bookmarkStart w:id="5982" w:name="_Toc53183119"/>
      <w:bookmarkStart w:id="5983" w:name="_Toc58865513"/>
      <w:bookmarkStart w:id="5984" w:name="_Toc58867095"/>
      <w:bookmarkStart w:id="5985" w:name="_Toc66718128"/>
      <w:bookmarkStart w:id="5986" w:name="_Toc74930689"/>
      <w:bookmarkStart w:id="5987" w:name="_Toc76544974"/>
      <w:bookmarkStart w:id="5988" w:name="_Toc82539310"/>
      <w:r w:rsidRPr="006F0B54">
        <w:t>J.2.</w:t>
      </w:r>
      <w:r w:rsidRPr="006F0B54">
        <w:rPr>
          <w:rFonts w:hint="eastAsia"/>
        </w:rPr>
        <w:t>1</w:t>
      </w:r>
      <w:r w:rsidRPr="006F0B54">
        <w:t>.1</w:t>
      </w:r>
      <w:r w:rsidRPr="006F0B54">
        <w:tab/>
        <w:t>Delay profiles for FR1</w:t>
      </w:r>
      <w:bookmarkEnd w:id="5978"/>
      <w:bookmarkEnd w:id="5979"/>
      <w:bookmarkEnd w:id="5980"/>
      <w:bookmarkEnd w:id="5981"/>
      <w:bookmarkEnd w:id="5982"/>
      <w:bookmarkEnd w:id="5983"/>
      <w:bookmarkEnd w:id="5984"/>
      <w:bookmarkEnd w:id="5985"/>
      <w:bookmarkEnd w:id="5986"/>
      <w:bookmarkEnd w:id="5987"/>
      <w:bookmarkEnd w:id="5988"/>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5989" w:name="_Toc21101587"/>
      <w:bookmarkStart w:id="5990" w:name="_Toc29810624"/>
      <w:bookmarkStart w:id="5991" w:name="_Toc37273901"/>
      <w:bookmarkStart w:id="5992" w:name="_Toc45885219"/>
      <w:bookmarkStart w:id="5993" w:name="_Toc53183120"/>
      <w:bookmarkStart w:id="5994" w:name="_Toc58865514"/>
      <w:bookmarkStart w:id="5995" w:name="_Toc58867096"/>
      <w:bookmarkStart w:id="5996" w:name="_Toc66718129"/>
      <w:bookmarkStart w:id="5997" w:name="_Toc74930690"/>
      <w:bookmarkStart w:id="5998" w:name="_Toc76544975"/>
      <w:bookmarkStart w:id="5999" w:name="_Toc82539311"/>
      <w:r w:rsidRPr="006F0B54">
        <w:t>J.2.</w:t>
      </w:r>
      <w:r w:rsidRPr="006F0B54">
        <w:rPr>
          <w:rFonts w:hint="eastAsia"/>
        </w:rPr>
        <w:t>1</w:t>
      </w:r>
      <w:r w:rsidRPr="006F0B54">
        <w:t>.2</w:t>
      </w:r>
      <w:r w:rsidRPr="006F0B54">
        <w:tab/>
        <w:t>Delay profiles for FR2</w:t>
      </w:r>
      <w:bookmarkEnd w:id="5989"/>
      <w:bookmarkEnd w:id="5990"/>
      <w:bookmarkEnd w:id="5991"/>
      <w:bookmarkEnd w:id="5992"/>
      <w:bookmarkEnd w:id="5993"/>
      <w:bookmarkEnd w:id="5994"/>
      <w:bookmarkEnd w:id="5995"/>
      <w:bookmarkEnd w:id="5996"/>
      <w:bookmarkEnd w:id="5997"/>
      <w:bookmarkEnd w:id="5998"/>
      <w:bookmarkEnd w:id="5999"/>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6000" w:name="_Toc21101588"/>
      <w:bookmarkStart w:id="6001" w:name="_Toc29810625"/>
      <w:bookmarkStart w:id="6002" w:name="_Toc37273902"/>
      <w:bookmarkStart w:id="6003" w:name="_Toc45885220"/>
      <w:bookmarkStart w:id="6004" w:name="_Toc53183121"/>
      <w:bookmarkStart w:id="6005" w:name="_Toc58865515"/>
      <w:bookmarkStart w:id="6006" w:name="_Toc58867097"/>
      <w:bookmarkStart w:id="6007" w:name="_Toc66718130"/>
      <w:bookmarkStart w:id="6008" w:name="_Toc74930691"/>
      <w:bookmarkStart w:id="6009" w:name="_Toc76544976"/>
      <w:bookmarkStart w:id="6010" w:name="_Toc82539312"/>
      <w:r w:rsidRPr="006F0B54">
        <w:t>J.2.2</w:t>
      </w:r>
      <w:r w:rsidRPr="006F0B54">
        <w:tab/>
        <w:t>Combinations of channel model parameters</w:t>
      </w:r>
      <w:bookmarkEnd w:id="6000"/>
      <w:bookmarkEnd w:id="6001"/>
      <w:bookmarkEnd w:id="6002"/>
      <w:bookmarkEnd w:id="6003"/>
      <w:bookmarkEnd w:id="6004"/>
      <w:bookmarkEnd w:id="6005"/>
      <w:bookmarkEnd w:id="6006"/>
      <w:bookmarkEnd w:id="6007"/>
      <w:bookmarkEnd w:id="6008"/>
      <w:bookmarkEnd w:id="6009"/>
      <w:bookmarkEnd w:id="6010"/>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6011" w:name="_Toc21101589"/>
      <w:bookmarkStart w:id="6012" w:name="_Toc29810626"/>
      <w:bookmarkStart w:id="6013" w:name="_Toc37273903"/>
      <w:bookmarkStart w:id="6014" w:name="_Toc45885221"/>
      <w:bookmarkStart w:id="6015" w:name="_Toc53183122"/>
      <w:bookmarkStart w:id="6016" w:name="_Toc58865516"/>
      <w:bookmarkStart w:id="6017" w:name="_Toc58867098"/>
      <w:bookmarkStart w:id="6018" w:name="_Toc66718131"/>
      <w:bookmarkStart w:id="6019" w:name="_Toc74930692"/>
      <w:bookmarkStart w:id="6020" w:name="_Toc76544977"/>
      <w:bookmarkStart w:id="6021" w:name="_Toc82539313"/>
      <w:r w:rsidRPr="006F0B54">
        <w:t>J.2.</w:t>
      </w:r>
      <w:r w:rsidRPr="006F0B54">
        <w:rPr>
          <w:rFonts w:hint="eastAsia"/>
        </w:rPr>
        <w:t>3</w:t>
      </w:r>
      <w:r w:rsidRPr="006F0B54">
        <w:tab/>
        <w:t>MIMO channel correlation matrices</w:t>
      </w:r>
      <w:bookmarkEnd w:id="6011"/>
      <w:bookmarkEnd w:id="6012"/>
      <w:bookmarkEnd w:id="6013"/>
      <w:bookmarkEnd w:id="6014"/>
      <w:bookmarkEnd w:id="6015"/>
      <w:bookmarkEnd w:id="6016"/>
      <w:bookmarkEnd w:id="6017"/>
      <w:bookmarkEnd w:id="6018"/>
      <w:bookmarkEnd w:id="6019"/>
      <w:bookmarkEnd w:id="6020"/>
      <w:bookmarkEnd w:id="6021"/>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6022" w:name="_Toc21101590"/>
      <w:bookmarkStart w:id="6023" w:name="_Toc29810627"/>
      <w:bookmarkStart w:id="6024" w:name="_Toc37273904"/>
      <w:bookmarkStart w:id="6025" w:name="_Toc45885222"/>
      <w:bookmarkStart w:id="6026" w:name="_Toc53183123"/>
      <w:bookmarkStart w:id="6027" w:name="_Toc58865517"/>
      <w:bookmarkStart w:id="6028" w:name="_Toc58867099"/>
      <w:bookmarkStart w:id="6029" w:name="_Toc66718132"/>
      <w:bookmarkStart w:id="6030" w:name="_Toc74930693"/>
      <w:bookmarkStart w:id="6031" w:name="_Toc76544978"/>
      <w:bookmarkStart w:id="6032" w:name="_Toc8253931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6022"/>
      <w:bookmarkEnd w:id="6023"/>
      <w:bookmarkEnd w:id="6024"/>
      <w:bookmarkEnd w:id="6025"/>
      <w:bookmarkEnd w:id="6026"/>
      <w:bookmarkEnd w:id="6027"/>
      <w:bookmarkEnd w:id="6028"/>
      <w:bookmarkEnd w:id="6029"/>
      <w:bookmarkEnd w:id="6030"/>
      <w:bookmarkEnd w:id="6031"/>
      <w:bookmarkEnd w:id="603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6033" w:name="_Toc21101591"/>
      <w:bookmarkStart w:id="6034" w:name="_Toc29810628"/>
      <w:bookmarkStart w:id="6035" w:name="_Toc37273905"/>
      <w:bookmarkStart w:id="6036" w:name="_Toc45885223"/>
      <w:bookmarkStart w:id="6037" w:name="_Toc53183124"/>
      <w:bookmarkStart w:id="6038" w:name="_Toc58865518"/>
      <w:bookmarkStart w:id="6039" w:name="_Toc58867100"/>
      <w:bookmarkStart w:id="6040" w:name="_Toc66718133"/>
      <w:bookmarkStart w:id="6041" w:name="_Toc74930694"/>
      <w:bookmarkStart w:id="6042" w:name="_Toc76544979"/>
      <w:bookmarkStart w:id="6043" w:name="_Toc8253931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6033"/>
      <w:bookmarkEnd w:id="6034"/>
      <w:bookmarkEnd w:id="6035"/>
      <w:bookmarkEnd w:id="6036"/>
      <w:bookmarkEnd w:id="6037"/>
      <w:bookmarkEnd w:id="6038"/>
      <w:bookmarkEnd w:id="6039"/>
      <w:bookmarkEnd w:id="6040"/>
      <w:bookmarkEnd w:id="6041"/>
      <w:bookmarkEnd w:id="6042"/>
      <w:bookmarkEnd w:id="6043"/>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694558933"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6044" w:name="_Toc21101592"/>
      <w:bookmarkStart w:id="6045" w:name="_Toc29810629"/>
      <w:bookmarkStart w:id="6046" w:name="_Toc37273906"/>
      <w:bookmarkStart w:id="6047" w:name="_Toc45885224"/>
      <w:bookmarkStart w:id="6048" w:name="_Toc53183125"/>
      <w:bookmarkStart w:id="6049" w:name="_Toc58865519"/>
      <w:bookmarkStart w:id="6050" w:name="_Toc58867101"/>
      <w:bookmarkStart w:id="6051" w:name="_Toc66718134"/>
      <w:bookmarkStart w:id="6052" w:name="_Toc74930695"/>
      <w:bookmarkStart w:id="6053" w:name="_Toc76544980"/>
      <w:bookmarkStart w:id="6054" w:name="_Toc8253931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6044"/>
      <w:bookmarkEnd w:id="6045"/>
      <w:bookmarkEnd w:id="6046"/>
      <w:bookmarkEnd w:id="6047"/>
      <w:bookmarkEnd w:id="6048"/>
      <w:bookmarkEnd w:id="6049"/>
      <w:bookmarkEnd w:id="6050"/>
      <w:bookmarkEnd w:id="6051"/>
      <w:bookmarkEnd w:id="6052"/>
      <w:bookmarkEnd w:id="6053"/>
      <w:bookmarkEnd w:id="6054"/>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4pt;height:13pt" o:ole="">
                  <v:imagedata r:id="rId135" o:title=""/>
                </v:shape>
                <o:OLEObject Type="Embed" ProgID="Equation.3" ShapeID="_x0000_i1059" DrawAspect="Content" ObjectID="_1694558934"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4pt;height:13pt" o:ole="">
                  <v:imagedata r:id="rId138" o:title=""/>
                </v:shape>
                <o:OLEObject Type="Embed" ProgID="Equation.3" ShapeID="_x0000_i1060" DrawAspect="Content" ObjectID="_1694558935"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6055" w:name="_Toc21101593"/>
      <w:bookmarkStart w:id="6056" w:name="_Toc29810630"/>
      <w:bookmarkStart w:id="6057" w:name="_Toc37273907"/>
      <w:bookmarkStart w:id="6058" w:name="_Toc45885225"/>
      <w:bookmarkStart w:id="6059" w:name="_Toc53183126"/>
      <w:bookmarkStart w:id="6060" w:name="_Toc58865520"/>
      <w:bookmarkStart w:id="6061" w:name="_Toc58867102"/>
      <w:bookmarkStart w:id="6062" w:name="_Toc66718135"/>
      <w:bookmarkStart w:id="6063" w:name="_Toc74930696"/>
      <w:bookmarkStart w:id="6064" w:name="_Toc76544981"/>
      <w:bookmarkStart w:id="6065" w:name="_Toc82539317"/>
      <w:r w:rsidRPr="006F0B54">
        <w:t>J.2.</w:t>
      </w:r>
      <w:r w:rsidRPr="006F0B54">
        <w:rPr>
          <w:rFonts w:hint="eastAsia"/>
        </w:rPr>
        <w:t>3</w:t>
      </w:r>
      <w:r w:rsidRPr="006F0B54">
        <w:t>.2</w:t>
      </w:r>
      <w:r w:rsidRPr="006F0B54">
        <w:tab/>
        <w:t>Multi-antenna channel models using cross polarized antennas</w:t>
      </w:r>
      <w:bookmarkEnd w:id="6055"/>
      <w:bookmarkEnd w:id="6056"/>
      <w:bookmarkEnd w:id="6057"/>
      <w:bookmarkEnd w:id="6058"/>
      <w:bookmarkEnd w:id="6059"/>
      <w:bookmarkEnd w:id="6060"/>
      <w:bookmarkEnd w:id="6061"/>
      <w:bookmarkEnd w:id="6062"/>
      <w:bookmarkEnd w:id="6063"/>
      <w:bookmarkEnd w:id="6064"/>
      <w:bookmarkEnd w:id="6065"/>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6066" w:name="_Toc21101594"/>
      <w:bookmarkStart w:id="6067" w:name="_Toc29810631"/>
      <w:bookmarkStart w:id="6068" w:name="_Toc37273908"/>
      <w:bookmarkStart w:id="6069" w:name="_Toc45885226"/>
      <w:bookmarkStart w:id="6070" w:name="_Toc53183127"/>
      <w:bookmarkStart w:id="6071" w:name="_Toc58865521"/>
      <w:bookmarkStart w:id="6072" w:name="_Toc58867103"/>
      <w:bookmarkStart w:id="6073" w:name="_Toc66718136"/>
      <w:bookmarkStart w:id="6074" w:name="_Toc74930697"/>
      <w:bookmarkStart w:id="6075" w:name="_Toc76544982"/>
      <w:bookmarkStart w:id="6076" w:name="_Toc82539318"/>
      <w:r w:rsidRPr="006F0B54">
        <w:rPr>
          <w:lang w:eastAsia="ko-KR"/>
        </w:rPr>
        <w:t>J.2.3.2.1</w:t>
      </w:r>
      <w:r w:rsidRPr="006F0B54">
        <w:rPr>
          <w:lang w:eastAsia="ko-KR"/>
        </w:rPr>
        <w:tab/>
        <w:t>Definition of MIMO correlation matrices using cross polarized antennas</w:t>
      </w:r>
      <w:bookmarkEnd w:id="6066"/>
      <w:bookmarkEnd w:id="6067"/>
      <w:bookmarkEnd w:id="6068"/>
      <w:bookmarkEnd w:id="6069"/>
      <w:bookmarkEnd w:id="6070"/>
      <w:bookmarkEnd w:id="6071"/>
      <w:bookmarkEnd w:id="6072"/>
      <w:bookmarkEnd w:id="6073"/>
      <w:bookmarkEnd w:id="6074"/>
      <w:bookmarkEnd w:id="6075"/>
      <w:bookmarkEnd w:id="6076"/>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6077" w:name="_Toc21101595"/>
      <w:bookmarkStart w:id="6078" w:name="_Toc29810632"/>
      <w:bookmarkStart w:id="6079" w:name="_Toc37273909"/>
      <w:bookmarkStart w:id="6080" w:name="_Toc45885227"/>
      <w:bookmarkStart w:id="6081" w:name="_Toc53183128"/>
      <w:bookmarkStart w:id="6082" w:name="_Toc58865522"/>
      <w:bookmarkStart w:id="6083" w:name="_Toc58867104"/>
      <w:bookmarkStart w:id="6084" w:name="_Toc66718137"/>
      <w:bookmarkStart w:id="6085" w:name="_Toc74930698"/>
      <w:bookmarkStart w:id="6086" w:name="_Toc76544983"/>
      <w:bookmarkStart w:id="6087" w:name="_Toc8253931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6077"/>
      <w:bookmarkEnd w:id="6078"/>
      <w:bookmarkEnd w:id="6079"/>
      <w:bookmarkEnd w:id="6080"/>
      <w:bookmarkEnd w:id="6081"/>
      <w:bookmarkEnd w:id="6082"/>
      <w:bookmarkEnd w:id="6083"/>
      <w:bookmarkEnd w:id="6084"/>
      <w:bookmarkEnd w:id="6085"/>
      <w:bookmarkEnd w:id="6086"/>
      <w:bookmarkEnd w:id="6087"/>
    </w:p>
    <w:p w14:paraId="4981D687" w14:textId="77777777" w:rsidR="00972FED" w:rsidRPr="006F0B54" w:rsidRDefault="00972FED" w:rsidP="00972FED">
      <w:pPr>
        <w:pStyle w:val="Heading5"/>
      </w:pPr>
      <w:bookmarkStart w:id="6088" w:name="_Toc21101596"/>
      <w:bookmarkStart w:id="6089" w:name="_Toc29810633"/>
      <w:bookmarkStart w:id="6090" w:name="_Toc37273910"/>
      <w:bookmarkStart w:id="6091" w:name="_Toc45885228"/>
      <w:bookmarkStart w:id="6092" w:name="_Toc53183129"/>
      <w:bookmarkStart w:id="6093" w:name="_Toc58865523"/>
      <w:bookmarkStart w:id="6094" w:name="_Toc58867105"/>
      <w:bookmarkStart w:id="6095" w:name="_Toc66718138"/>
      <w:bookmarkStart w:id="6096" w:name="_Toc74930699"/>
      <w:bookmarkStart w:id="6097" w:name="_Toc76544984"/>
      <w:bookmarkStart w:id="6098" w:name="_Toc82539320"/>
      <w:r w:rsidRPr="006F0B54">
        <w:t>J.2.3.2.2.1</w:t>
      </w:r>
      <w:r w:rsidRPr="006F0B54">
        <w:tab/>
        <w:t>Spatial correlation matrices at UE side</w:t>
      </w:r>
      <w:bookmarkEnd w:id="6088"/>
      <w:bookmarkEnd w:id="6089"/>
      <w:bookmarkEnd w:id="6090"/>
      <w:bookmarkEnd w:id="6091"/>
      <w:bookmarkEnd w:id="6092"/>
      <w:bookmarkEnd w:id="6093"/>
      <w:bookmarkEnd w:id="6094"/>
      <w:bookmarkEnd w:id="6095"/>
      <w:bookmarkEnd w:id="6096"/>
      <w:bookmarkEnd w:id="6097"/>
      <w:bookmarkEnd w:id="6098"/>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6099" w:name="_Toc21101597"/>
      <w:bookmarkStart w:id="6100" w:name="_Toc29810634"/>
      <w:bookmarkStart w:id="6101" w:name="_Toc37273911"/>
      <w:bookmarkStart w:id="6102" w:name="_Toc45885229"/>
      <w:bookmarkStart w:id="6103" w:name="_Toc53183130"/>
      <w:bookmarkStart w:id="6104" w:name="_Toc58865524"/>
      <w:bookmarkStart w:id="6105" w:name="_Toc58867106"/>
      <w:bookmarkStart w:id="6106" w:name="_Toc66718139"/>
      <w:bookmarkStart w:id="6107" w:name="_Toc74930700"/>
      <w:bookmarkStart w:id="6108" w:name="_Toc76544985"/>
      <w:bookmarkStart w:id="6109" w:name="_Toc82539321"/>
      <w:r w:rsidRPr="006F0B54">
        <w:t>J.2.3.2.2.2</w:t>
      </w:r>
      <w:r w:rsidRPr="006F0B54">
        <w:tab/>
        <w:t>Spatial correlation matrices at gNB side</w:t>
      </w:r>
      <w:bookmarkEnd w:id="6099"/>
      <w:bookmarkEnd w:id="6100"/>
      <w:bookmarkEnd w:id="6101"/>
      <w:bookmarkEnd w:id="6102"/>
      <w:bookmarkEnd w:id="6103"/>
      <w:bookmarkEnd w:id="6104"/>
      <w:bookmarkEnd w:id="6105"/>
      <w:bookmarkEnd w:id="6106"/>
      <w:bookmarkEnd w:id="6107"/>
      <w:bookmarkEnd w:id="6108"/>
      <w:bookmarkEnd w:id="6109"/>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6110" w:name="_Toc21101598"/>
      <w:bookmarkStart w:id="6111" w:name="_Toc29810635"/>
      <w:bookmarkStart w:id="6112" w:name="_Toc37273912"/>
      <w:bookmarkStart w:id="6113" w:name="_Toc45885230"/>
      <w:bookmarkStart w:id="6114" w:name="_Toc53183131"/>
      <w:bookmarkStart w:id="6115" w:name="_Toc58865525"/>
      <w:bookmarkStart w:id="6116" w:name="_Toc58867107"/>
      <w:bookmarkStart w:id="6117" w:name="_Toc66718140"/>
      <w:bookmarkStart w:id="6118" w:name="_Toc74930701"/>
      <w:bookmarkStart w:id="6119" w:name="_Toc76544986"/>
      <w:bookmarkStart w:id="6120" w:name="_Toc82539322"/>
      <w:r w:rsidRPr="006F0B54">
        <w:rPr>
          <w:rFonts w:hint="eastAsia"/>
          <w:lang w:eastAsia="ko-KR"/>
        </w:rPr>
        <w:t>J.2.3.2.3</w:t>
      </w:r>
      <w:r w:rsidRPr="006F0B54">
        <w:rPr>
          <w:lang w:eastAsia="ko-KR"/>
        </w:rPr>
        <w:tab/>
        <w:t>MIMO correlation matrices using cross polarized antennas</w:t>
      </w:r>
      <w:bookmarkEnd w:id="6110"/>
      <w:bookmarkEnd w:id="6111"/>
      <w:bookmarkEnd w:id="6112"/>
      <w:bookmarkEnd w:id="6113"/>
      <w:bookmarkEnd w:id="6114"/>
      <w:bookmarkEnd w:id="6115"/>
      <w:bookmarkEnd w:id="6116"/>
      <w:bookmarkEnd w:id="6117"/>
      <w:bookmarkEnd w:id="6118"/>
      <w:bookmarkEnd w:id="6119"/>
      <w:bookmarkEnd w:id="6120"/>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6121" w:name="_Toc21101599"/>
      <w:bookmarkStart w:id="6122" w:name="_Toc29810636"/>
      <w:bookmarkStart w:id="6123" w:name="_Toc37273913"/>
      <w:bookmarkStart w:id="6124" w:name="_Toc45885231"/>
      <w:bookmarkStart w:id="6125" w:name="_Toc53183132"/>
      <w:bookmarkStart w:id="6126" w:name="_Toc58865526"/>
      <w:bookmarkStart w:id="6127" w:name="_Toc58867108"/>
      <w:bookmarkStart w:id="6128" w:name="_Toc66718141"/>
      <w:bookmarkStart w:id="6129" w:name="_Toc74930702"/>
      <w:bookmarkStart w:id="6130" w:name="_Toc76544987"/>
      <w:bookmarkStart w:id="6131" w:name="_Toc82539323"/>
      <w:r w:rsidRPr="006F0B54">
        <w:t>Annex K (informative):</w:t>
      </w:r>
      <w:r w:rsidRPr="006F0B54">
        <w:br/>
        <w:t>Measuring noise close to noise-floor</w:t>
      </w:r>
      <w:bookmarkEnd w:id="6121"/>
      <w:bookmarkEnd w:id="6122"/>
      <w:bookmarkEnd w:id="6123"/>
      <w:bookmarkEnd w:id="6124"/>
      <w:bookmarkEnd w:id="6125"/>
      <w:bookmarkEnd w:id="6126"/>
      <w:bookmarkEnd w:id="6127"/>
      <w:bookmarkEnd w:id="6128"/>
      <w:bookmarkEnd w:id="6129"/>
      <w:bookmarkEnd w:id="6130"/>
      <w:bookmarkEnd w:id="6131"/>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1A2A7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6132" w:name="_Hlk521396356"/>
      <w:r w:rsidRPr="006F0B54">
        <w:rPr>
          <w:rFonts w:ascii="Symbol" w:hAnsi="Symbol"/>
          <w:i/>
        </w:rPr>
        <w:t></w:t>
      </w:r>
      <w:r w:rsidRPr="006F0B54">
        <w:rPr>
          <w:i/>
          <w:vertAlign w:val="subscript"/>
        </w:rPr>
        <w:t>2</w:t>
      </w:r>
      <w:bookmarkEnd w:id="6132"/>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6133" w:name="_Toc21101600"/>
      <w:bookmarkStart w:id="6134" w:name="_Toc29810637"/>
      <w:bookmarkStart w:id="6135" w:name="_Toc37273914"/>
      <w:bookmarkStart w:id="6136" w:name="_Toc45885232"/>
      <w:r w:rsidRPr="007151EF">
        <w:br w:type="page"/>
      </w:r>
    </w:p>
    <w:p w14:paraId="5A8DD9EA" w14:textId="77777777" w:rsidR="00972FED" w:rsidRPr="006F0B54" w:rsidRDefault="00972FED" w:rsidP="00972FED">
      <w:pPr>
        <w:pStyle w:val="Heading8"/>
      </w:pPr>
      <w:bookmarkStart w:id="6137" w:name="_Toc53183133"/>
      <w:bookmarkStart w:id="6138" w:name="_Toc58865527"/>
      <w:bookmarkStart w:id="6139" w:name="_Toc58867109"/>
      <w:bookmarkStart w:id="6140" w:name="_Toc66718142"/>
      <w:bookmarkStart w:id="6141" w:name="_Toc74930703"/>
      <w:bookmarkStart w:id="6142" w:name="_Toc76544988"/>
      <w:bookmarkStart w:id="6143" w:name="_Toc82539324"/>
      <w:r w:rsidRPr="006F0B54">
        <w:t>Annex L (normative):</w:t>
      </w:r>
      <w:r w:rsidRPr="006F0B54">
        <w:br/>
        <w:t>In-channel TX tests</w:t>
      </w:r>
      <w:bookmarkEnd w:id="6133"/>
      <w:bookmarkEnd w:id="6134"/>
      <w:bookmarkEnd w:id="6135"/>
      <w:bookmarkEnd w:id="6136"/>
      <w:bookmarkEnd w:id="6137"/>
      <w:bookmarkEnd w:id="6138"/>
      <w:bookmarkEnd w:id="6139"/>
      <w:bookmarkEnd w:id="6140"/>
      <w:bookmarkEnd w:id="6141"/>
      <w:bookmarkEnd w:id="6142"/>
      <w:bookmarkEnd w:id="6143"/>
    </w:p>
    <w:p w14:paraId="0EEDC253" w14:textId="77777777" w:rsidR="00972FED" w:rsidRPr="006F0B54" w:rsidRDefault="00972FED" w:rsidP="00972FED">
      <w:pPr>
        <w:pStyle w:val="Heading1"/>
      </w:pPr>
      <w:bookmarkStart w:id="6144" w:name="_Toc21101601"/>
      <w:bookmarkStart w:id="6145" w:name="_Toc29810638"/>
      <w:bookmarkStart w:id="6146" w:name="_Toc37273915"/>
      <w:bookmarkStart w:id="6147" w:name="_Toc45885233"/>
      <w:bookmarkStart w:id="6148" w:name="_Toc53183134"/>
      <w:bookmarkStart w:id="6149" w:name="_Toc58865528"/>
      <w:bookmarkStart w:id="6150" w:name="_Toc58867110"/>
      <w:bookmarkStart w:id="6151" w:name="_Toc66718143"/>
      <w:bookmarkStart w:id="6152" w:name="_Toc74930704"/>
      <w:bookmarkStart w:id="6153" w:name="_Toc76544989"/>
      <w:bookmarkStart w:id="6154" w:name="_Toc82539325"/>
      <w:r w:rsidRPr="006F0B54">
        <w:t>L.1</w:t>
      </w:r>
      <w:r w:rsidRPr="006F0B54">
        <w:tab/>
        <w:t>General</w:t>
      </w:r>
      <w:bookmarkEnd w:id="6144"/>
      <w:bookmarkEnd w:id="6145"/>
      <w:bookmarkEnd w:id="6146"/>
      <w:bookmarkEnd w:id="6147"/>
      <w:bookmarkEnd w:id="6148"/>
      <w:bookmarkEnd w:id="6149"/>
      <w:bookmarkEnd w:id="6150"/>
      <w:bookmarkEnd w:id="6151"/>
      <w:bookmarkEnd w:id="6152"/>
      <w:bookmarkEnd w:id="6153"/>
      <w:bookmarkEnd w:id="6154"/>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6155" w:name="_Toc21101602"/>
      <w:bookmarkStart w:id="6156" w:name="_Toc29810639"/>
      <w:bookmarkStart w:id="6157" w:name="_Toc37273916"/>
      <w:bookmarkStart w:id="6158" w:name="_Toc45885234"/>
      <w:bookmarkStart w:id="6159" w:name="_Toc53183135"/>
      <w:bookmarkStart w:id="6160" w:name="_Toc58865529"/>
      <w:bookmarkStart w:id="6161" w:name="_Toc58867111"/>
      <w:bookmarkStart w:id="6162" w:name="_Toc66718144"/>
      <w:bookmarkStart w:id="6163" w:name="_Toc74930705"/>
      <w:bookmarkStart w:id="6164" w:name="_Toc76544990"/>
      <w:bookmarkStart w:id="6165" w:name="_Toc82539326"/>
      <w:r w:rsidRPr="006F0B54">
        <w:t>L.2</w:t>
      </w:r>
      <w:r w:rsidRPr="006F0B54">
        <w:tab/>
        <w:t>Basic principles</w:t>
      </w:r>
      <w:bookmarkEnd w:id="6155"/>
      <w:bookmarkEnd w:id="6156"/>
      <w:bookmarkEnd w:id="6157"/>
      <w:bookmarkEnd w:id="6158"/>
      <w:bookmarkEnd w:id="6159"/>
      <w:bookmarkEnd w:id="6160"/>
      <w:bookmarkEnd w:id="6161"/>
      <w:bookmarkEnd w:id="6162"/>
      <w:bookmarkEnd w:id="6163"/>
      <w:bookmarkEnd w:id="6164"/>
      <w:bookmarkEnd w:id="6165"/>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6166" w:name="_Toc21101603"/>
      <w:bookmarkStart w:id="6167" w:name="_Toc29810640"/>
      <w:bookmarkStart w:id="6168" w:name="_Toc37273917"/>
      <w:bookmarkStart w:id="6169" w:name="_Toc45885235"/>
      <w:bookmarkStart w:id="6170" w:name="_Toc53183136"/>
      <w:bookmarkStart w:id="6171" w:name="_Toc58865530"/>
      <w:bookmarkStart w:id="6172" w:name="_Toc58867112"/>
      <w:bookmarkStart w:id="6173" w:name="_Toc66718145"/>
      <w:bookmarkStart w:id="6174" w:name="_Toc74930706"/>
      <w:bookmarkStart w:id="6175" w:name="_Toc76544991"/>
      <w:bookmarkStart w:id="6176" w:name="_Toc82539327"/>
      <w:r w:rsidRPr="006F0B54">
        <w:t>L.2.1</w:t>
      </w:r>
      <w:r w:rsidRPr="006F0B54">
        <w:tab/>
        <w:t>Output signal of the TX under test</w:t>
      </w:r>
      <w:bookmarkEnd w:id="6166"/>
      <w:bookmarkEnd w:id="6167"/>
      <w:bookmarkEnd w:id="6168"/>
      <w:bookmarkEnd w:id="6169"/>
      <w:bookmarkEnd w:id="6170"/>
      <w:bookmarkEnd w:id="6171"/>
      <w:bookmarkEnd w:id="6172"/>
      <w:bookmarkEnd w:id="6173"/>
      <w:bookmarkEnd w:id="6174"/>
      <w:bookmarkEnd w:id="6175"/>
      <w:bookmarkEnd w:id="6176"/>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6177" w:name="_Toc21101604"/>
      <w:bookmarkStart w:id="6178" w:name="_Toc29810641"/>
      <w:bookmarkStart w:id="6179" w:name="_Toc37273918"/>
      <w:bookmarkStart w:id="6180" w:name="_Toc45885236"/>
      <w:bookmarkStart w:id="6181" w:name="_Toc53183137"/>
      <w:bookmarkStart w:id="6182" w:name="_Toc58865531"/>
      <w:bookmarkStart w:id="6183" w:name="_Toc58867113"/>
      <w:bookmarkStart w:id="6184" w:name="_Toc66718146"/>
      <w:bookmarkStart w:id="6185" w:name="_Toc74930707"/>
      <w:bookmarkStart w:id="6186" w:name="_Toc76544992"/>
      <w:bookmarkStart w:id="6187" w:name="_Toc82539328"/>
      <w:r w:rsidRPr="006F0B54">
        <w:t>L.2.2</w:t>
      </w:r>
      <w:r w:rsidRPr="006F0B54">
        <w:tab/>
        <w:t>Ideal signal</w:t>
      </w:r>
      <w:bookmarkEnd w:id="6177"/>
      <w:bookmarkEnd w:id="6178"/>
      <w:bookmarkEnd w:id="6179"/>
      <w:bookmarkEnd w:id="6180"/>
      <w:bookmarkEnd w:id="6181"/>
      <w:bookmarkEnd w:id="6182"/>
      <w:bookmarkEnd w:id="6183"/>
      <w:bookmarkEnd w:id="6184"/>
      <w:bookmarkEnd w:id="6185"/>
      <w:bookmarkEnd w:id="6186"/>
      <w:bookmarkEnd w:id="6187"/>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6188" w:name="_Toc21101605"/>
      <w:bookmarkStart w:id="6189" w:name="_Toc29810642"/>
      <w:bookmarkStart w:id="6190" w:name="_Toc37273919"/>
      <w:bookmarkStart w:id="6191" w:name="_Toc45885237"/>
      <w:bookmarkStart w:id="6192" w:name="_Toc53183138"/>
      <w:bookmarkStart w:id="6193" w:name="_Toc58865532"/>
      <w:bookmarkStart w:id="6194" w:name="_Toc58867114"/>
      <w:bookmarkStart w:id="6195" w:name="_Toc66718147"/>
      <w:bookmarkStart w:id="6196" w:name="_Toc74930708"/>
      <w:bookmarkStart w:id="6197" w:name="_Toc76544993"/>
      <w:bookmarkStart w:id="6198" w:name="_Toc82539329"/>
      <w:r w:rsidRPr="006F0B54">
        <w:t>L.2.3</w:t>
      </w:r>
      <w:r w:rsidRPr="006F0B54">
        <w:tab/>
        <w:t>Measurement results</w:t>
      </w:r>
      <w:bookmarkEnd w:id="6188"/>
      <w:bookmarkEnd w:id="6189"/>
      <w:bookmarkEnd w:id="6190"/>
      <w:bookmarkEnd w:id="6191"/>
      <w:bookmarkEnd w:id="6192"/>
      <w:bookmarkEnd w:id="6193"/>
      <w:bookmarkEnd w:id="6194"/>
      <w:bookmarkEnd w:id="6195"/>
      <w:bookmarkEnd w:id="6196"/>
      <w:bookmarkEnd w:id="6197"/>
      <w:bookmarkEnd w:id="619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6199" w:name="_Toc21101606"/>
      <w:bookmarkStart w:id="6200" w:name="_Toc29810643"/>
      <w:bookmarkStart w:id="6201" w:name="_Toc37273920"/>
      <w:bookmarkStart w:id="6202" w:name="_Toc45885238"/>
      <w:bookmarkStart w:id="6203" w:name="_Toc53183139"/>
      <w:bookmarkStart w:id="6204" w:name="_Toc58865533"/>
      <w:bookmarkStart w:id="6205" w:name="_Toc58867115"/>
      <w:bookmarkStart w:id="6206" w:name="_Toc66718148"/>
      <w:bookmarkStart w:id="6207" w:name="_Toc74930709"/>
      <w:bookmarkStart w:id="6208" w:name="_Toc76544994"/>
      <w:bookmarkStart w:id="6209" w:name="_Toc82539330"/>
      <w:r w:rsidRPr="006F0B54">
        <w:t>L.2.4</w:t>
      </w:r>
      <w:r w:rsidRPr="006F0B54">
        <w:tab/>
        <w:t>Measurement points</w:t>
      </w:r>
      <w:bookmarkEnd w:id="6199"/>
      <w:bookmarkEnd w:id="6200"/>
      <w:bookmarkEnd w:id="6201"/>
      <w:bookmarkEnd w:id="6202"/>
      <w:bookmarkEnd w:id="6203"/>
      <w:bookmarkEnd w:id="6204"/>
      <w:bookmarkEnd w:id="6205"/>
      <w:bookmarkEnd w:id="6206"/>
      <w:bookmarkEnd w:id="6207"/>
      <w:bookmarkEnd w:id="6208"/>
      <w:bookmarkEnd w:id="6209"/>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pt" o:ole="">
            <v:imagedata r:id="rId162" o:title=""/>
          </v:shape>
          <o:OLEObject Type="Embed" ProgID="Word.Picture.8" ShapeID="_x0000_i1061" DrawAspect="Content" ObjectID="_1694558936"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694558937"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6210" w:name="_Toc21101607"/>
      <w:bookmarkStart w:id="6211" w:name="_Toc29810644"/>
      <w:bookmarkStart w:id="6212" w:name="_Toc37273921"/>
      <w:bookmarkStart w:id="6213" w:name="_Toc45885239"/>
      <w:bookmarkStart w:id="6214" w:name="_Toc53183140"/>
      <w:bookmarkStart w:id="6215" w:name="_Toc58865534"/>
      <w:bookmarkStart w:id="6216" w:name="_Toc58867116"/>
      <w:bookmarkStart w:id="6217" w:name="_Toc66718149"/>
      <w:bookmarkStart w:id="6218" w:name="_Toc74930710"/>
      <w:bookmarkStart w:id="6219" w:name="_Toc76544995"/>
      <w:bookmarkStart w:id="6220" w:name="_Toc82539331"/>
      <w:r w:rsidRPr="006F0B54">
        <w:t>L.3</w:t>
      </w:r>
      <w:r w:rsidRPr="006F0B54">
        <w:tab/>
        <w:t>Pre-FFT minimization process</w:t>
      </w:r>
      <w:bookmarkEnd w:id="6210"/>
      <w:bookmarkEnd w:id="6211"/>
      <w:bookmarkEnd w:id="6212"/>
      <w:bookmarkEnd w:id="6213"/>
      <w:bookmarkEnd w:id="6214"/>
      <w:bookmarkEnd w:id="6215"/>
      <w:bookmarkEnd w:id="6216"/>
      <w:bookmarkEnd w:id="6217"/>
      <w:bookmarkEnd w:id="6218"/>
      <w:bookmarkEnd w:id="6219"/>
      <w:bookmarkEnd w:id="6220"/>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6221" w:name="_Toc21101608"/>
      <w:bookmarkStart w:id="6222" w:name="_Toc29810645"/>
      <w:bookmarkStart w:id="6223" w:name="_Toc37273922"/>
      <w:bookmarkStart w:id="6224" w:name="_Toc45885240"/>
      <w:bookmarkStart w:id="6225" w:name="_Toc53183141"/>
      <w:bookmarkStart w:id="6226" w:name="_Toc58865535"/>
      <w:bookmarkStart w:id="6227" w:name="_Toc58867117"/>
      <w:bookmarkStart w:id="6228" w:name="_Toc66718150"/>
      <w:bookmarkStart w:id="6229" w:name="_Toc74930711"/>
      <w:bookmarkStart w:id="6230" w:name="_Toc76544996"/>
      <w:bookmarkStart w:id="6231" w:name="_Toc82539332"/>
      <w:r w:rsidRPr="006F0B54">
        <w:t>L.4</w:t>
      </w:r>
      <w:r w:rsidRPr="006F0B54">
        <w:tab/>
        <w:t>Timing of the FFT window</w:t>
      </w:r>
      <w:bookmarkEnd w:id="6221"/>
      <w:bookmarkEnd w:id="6222"/>
      <w:bookmarkEnd w:id="6223"/>
      <w:bookmarkEnd w:id="6224"/>
      <w:bookmarkEnd w:id="6225"/>
      <w:bookmarkEnd w:id="6226"/>
      <w:bookmarkEnd w:id="6227"/>
      <w:bookmarkEnd w:id="6228"/>
      <w:bookmarkEnd w:id="6229"/>
      <w:bookmarkEnd w:id="6230"/>
      <w:bookmarkEnd w:id="6231"/>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6232" w:name="_Toc21101609"/>
      <w:bookmarkStart w:id="6233" w:name="_Toc29810646"/>
      <w:bookmarkStart w:id="6234" w:name="_Toc37273923"/>
      <w:bookmarkStart w:id="6235" w:name="_Toc45885241"/>
      <w:bookmarkStart w:id="6236" w:name="_Toc53183142"/>
      <w:bookmarkStart w:id="6237" w:name="_Toc58865536"/>
      <w:bookmarkStart w:id="6238" w:name="_Toc58867118"/>
      <w:bookmarkStart w:id="6239" w:name="_Toc66718151"/>
      <w:bookmarkStart w:id="6240" w:name="_Toc74930712"/>
      <w:bookmarkStart w:id="6241" w:name="_Toc76544997"/>
      <w:bookmarkStart w:id="6242" w:name="_Toc82539333"/>
      <w:r w:rsidRPr="006F0B54">
        <w:t>L.5</w:t>
      </w:r>
      <w:r w:rsidRPr="006F0B54">
        <w:tab/>
        <w:t>Resource element TX power</w:t>
      </w:r>
      <w:bookmarkEnd w:id="6232"/>
      <w:bookmarkEnd w:id="6233"/>
      <w:bookmarkEnd w:id="6234"/>
      <w:bookmarkEnd w:id="6235"/>
      <w:bookmarkEnd w:id="6236"/>
      <w:bookmarkEnd w:id="6237"/>
      <w:bookmarkEnd w:id="6238"/>
      <w:bookmarkEnd w:id="6239"/>
      <w:bookmarkEnd w:id="6240"/>
      <w:bookmarkEnd w:id="6241"/>
      <w:bookmarkEnd w:id="6242"/>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6243" w:name="_Toc21101610"/>
      <w:bookmarkStart w:id="6244" w:name="_Toc29810647"/>
      <w:bookmarkStart w:id="6245" w:name="_Toc37273924"/>
      <w:bookmarkStart w:id="6246" w:name="_Toc45885242"/>
      <w:bookmarkStart w:id="6247" w:name="_Toc53183143"/>
      <w:bookmarkStart w:id="6248" w:name="_Toc58865537"/>
      <w:bookmarkStart w:id="6249" w:name="_Toc58867119"/>
      <w:bookmarkStart w:id="6250" w:name="_Toc66718152"/>
      <w:bookmarkStart w:id="6251" w:name="_Toc74930713"/>
      <w:bookmarkStart w:id="6252" w:name="_Toc76544998"/>
      <w:bookmarkStart w:id="6253" w:name="_Toc82539334"/>
      <w:r w:rsidRPr="006F0B54">
        <w:t>L.6</w:t>
      </w:r>
      <w:r w:rsidRPr="006F0B54">
        <w:tab/>
        <w:t>Post-FFT equalisation</w:t>
      </w:r>
      <w:bookmarkEnd w:id="6243"/>
      <w:bookmarkEnd w:id="6244"/>
      <w:bookmarkEnd w:id="6245"/>
      <w:bookmarkEnd w:id="6246"/>
      <w:bookmarkEnd w:id="6247"/>
      <w:bookmarkEnd w:id="6248"/>
      <w:bookmarkEnd w:id="6249"/>
      <w:bookmarkEnd w:id="6250"/>
      <w:bookmarkEnd w:id="6251"/>
      <w:bookmarkEnd w:id="6252"/>
      <w:bookmarkEnd w:id="6253"/>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6254" w:name="_MON_1587198493"/>
    <w:bookmarkEnd w:id="6254"/>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694558938"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1A2A7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6255" w:name="_Toc21101611"/>
      <w:bookmarkStart w:id="6256" w:name="_Toc29810648"/>
      <w:bookmarkStart w:id="6257" w:name="_Toc37273925"/>
      <w:bookmarkStart w:id="6258" w:name="_Toc45885243"/>
      <w:bookmarkStart w:id="6259" w:name="_Toc53183144"/>
      <w:bookmarkStart w:id="6260" w:name="_Toc58865538"/>
      <w:bookmarkStart w:id="6261" w:name="_Toc58867120"/>
      <w:bookmarkStart w:id="6262" w:name="_Toc66718153"/>
      <w:bookmarkStart w:id="6263" w:name="_Toc74930714"/>
      <w:bookmarkStart w:id="6264" w:name="_Toc76544999"/>
      <w:bookmarkStart w:id="6265" w:name="_Toc82539335"/>
      <w:r w:rsidRPr="006F0B54">
        <w:t>L.7</w:t>
      </w:r>
      <w:r w:rsidRPr="006F0B54">
        <w:tab/>
        <w:t>EVM</w:t>
      </w:r>
      <w:bookmarkEnd w:id="6255"/>
      <w:bookmarkEnd w:id="6256"/>
      <w:bookmarkEnd w:id="6257"/>
      <w:bookmarkEnd w:id="6258"/>
      <w:bookmarkEnd w:id="6259"/>
      <w:bookmarkEnd w:id="6260"/>
      <w:bookmarkEnd w:id="6261"/>
      <w:bookmarkEnd w:id="6262"/>
      <w:bookmarkEnd w:id="6263"/>
      <w:bookmarkEnd w:id="6264"/>
      <w:bookmarkEnd w:id="6265"/>
    </w:p>
    <w:p w14:paraId="47597692" w14:textId="77777777" w:rsidR="00972FED" w:rsidRPr="006F0B54" w:rsidRDefault="00972FED" w:rsidP="00972FED">
      <w:pPr>
        <w:pStyle w:val="Heading3"/>
        <w:rPr>
          <w:rFonts w:eastAsia="Osaka"/>
        </w:rPr>
      </w:pPr>
      <w:bookmarkStart w:id="6266" w:name="_Toc29810649"/>
      <w:bookmarkStart w:id="6267" w:name="_Toc37273926"/>
      <w:bookmarkStart w:id="6268" w:name="_Toc45885244"/>
      <w:bookmarkStart w:id="6269" w:name="_Toc53183145"/>
      <w:bookmarkStart w:id="6270" w:name="_Toc58865539"/>
      <w:bookmarkStart w:id="6271" w:name="_Toc58867121"/>
      <w:bookmarkStart w:id="6272" w:name="_Toc66718154"/>
      <w:bookmarkStart w:id="6273" w:name="_Toc74930715"/>
      <w:bookmarkStart w:id="6274" w:name="_Toc76545000"/>
      <w:bookmarkStart w:id="6275" w:name="_Toc82539336"/>
      <w:r w:rsidRPr="006F0B54">
        <w:rPr>
          <w:rFonts w:eastAsia="Osaka"/>
        </w:rPr>
        <w:t>L.7.0</w:t>
      </w:r>
      <w:r w:rsidRPr="006F0B54">
        <w:rPr>
          <w:rFonts w:eastAsia="Osaka"/>
        </w:rPr>
        <w:tab/>
        <w:t>General</w:t>
      </w:r>
      <w:bookmarkEnd w:id="6266"/>
      <w:bookmarkEnd w:id="6267"/>
      <w:bookmarkEnd w:id="6268"/>
      <w:bookmarkEnd w:id="6269"/>
      <w:bookmarkEnd w:id="6270"/>
      <w:bookmarkEnd w:id="6271"/>
      <w:bookmarkEnd w:id="6272"/>
      <w:bookmarkEnd w:id="6273"/>
      <w:bookmarkEnd w:id="6274"/>
      <w:bookmarkEnd w:id="6275"/>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6276" w:name="_Toc21101612"/>
      <w:bookmarkStart w:id="6277" w:name="_Toc29810650"/>
      <w:bookmarkStart w:id="6278" w:name="_Toc37273927"/>
      <w:bookmarkStart w:id="6279" w:name="_Toc45885245"/>
      <w:bookmarkStart w:id="6280" w:name="_Toc53183146"/>
      <w:bookmarkStart w:id="6281" w:name="_Toc58865540"/>
      <w:bookmarkStart w:id="6282" w:name="_Toc58867122"/>
      <w:bookmarkStart w:id="6283" w:name="_Toc66718155"/>
      <w:bookmarkStart w:id="6284" w:name="_Toc74930716"/>
      <w:bookmarkStart w:id="6285" w:name="_Toc76545001"/>
      <w:bookmarkStart w:id="6286" w:name="_Toc82539337"/>
      <w:r w:rsidRPr="006F0B54">
        <w:rPr>
          <w:lang w:eastAsia="en-CA"/>
        </w:rPr>
        <w:t>L.7.1</w:t>
      </w:r>
      <w:r w:rsidRPr="006F0B54">
        <w:rPr>
          <w:lang w:eastAsia="en-CA"/>
        </w:rPr>
        <w:tab/>
        <w:t>Averaged EVM (FDD)</w:t>
      </w:r>
      <w:bookmarkEnd w:id="6276"/>
      <w:bookmarkEnd w:id="6277"/>
      <w:bookmarkEnd w:id="6278"/>
      <w:bookmarkEnd w:id="6279"/>
      <w:bookmarkEnd w:id="6280"/>
      <w:bookmarkEnd w:id="6281"/>
      <w:bookmarkEnd w:id="6282"/>
      <w:bookmarkEnd w:id="6283"/>
      <w:bookmarkEnd w:id="6284"/>
      <w:bookmarkEnd w:id="6285"/>
      <w:bookmarkEnd w:id="6286"/>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1A2A7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6287" w:name="_Toc21101613"/>
      <w:r w:rsidRPr="006F0B54">
        <w:rPr>
          <w:lang w:eastAsia="ko-KR"/>
        </w:rPr>
        <w:t>Thus:</w:t>
      </w:r>
    </w:p>
    <w:p w14:paraId="6C149F47" w14:textId="2AB9D7DF" w:rsidR="00972FED" w:rsidRPr="00E8483D" w:rsidRDefault="001A2A70"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6288" w:name="_Toc29810651"/>
      <w:bookmarkStart w:id="6289" w:name="_Toc37273928"/>
      <w:bookmarkStart w:id="6290" w:name="_Toc45885246"/>
      <w:bookmarkStart w:id="6291" w:name="_Toc53183147"/>
      <w:bookmarkStart w:id="6292" w:name="_Toc58865541"/>
      <w:bookmarkStart w:id="6293" w:name="_Toc58867123"/>
      <w:bookmarkStart w:id="6294" w:name="_Toc66718156"/>
      <w:bookmarkStart w:id="6295" w:name="_Toc74930717"/>
      <w:bookmarkStart w:id="6296" w:name="_Toc76545002"/>
      <w:bookmarkStart w:id="6297" w:name="_Toc82539338"/>
      <w:r w:rsidRPr="006F0B54">
        <w:t>L.7.2</w:t>
      </w:r>
      <w:r w:rsidRPr="006F0B54">
        <w:tab/>
        <w:t>Averaged EVM (TDD)</w:t>
      </w:r>
      <w:bookmarkEnd w:id="6287"/>
      <w:bookmarkEnd w:id="6288"/>
      <w:bookmarkEnd w:id="6289"/>
      <w:bookmarkEnd w:id="6290"/>
      <w:bookmarkEnd w:id="6291"/>
      <w:bookmarkEnd w:id="6292"/>
      <w:bookmarkEnd w:id="6293"/>
      <w:bookmarkEnd w:id="6294"/>
      <w:bookmarkEnd w:id="6295"/>
      <w:bookmarkEnd w:id="6296"/>
      <w:bookmarkEnd w:id="6297"/>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1A2A7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1A2A7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1A2A7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1A2A7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1A2A7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6298" w:name="_Toc21101614"/>
      <w:bookmarkStart w:id="6299" w:name="_Toc29810652"/>
      <w:bookmarkStart w:id="6300" w:name="_Toc37273929"/>
      <w:bookmarkStart w:id="6301" w:name="_Toc45885247"/>
      <w:r>
        <w:br w:type="page"/>
      </w:r>
    </w:p>
    <w:p w14:paraId="1DCFB6FA" w14:textId="77777777" w:rsidR="00972FED" w:rsidRPr="006F0B54" w:rsidRDefault="00972FED" w:rsidP="00972FED">
      <w:pPr>
        <w:pStyle w:val="Heading8"/>
      </w:pPr>
      <w:bookmarkStart w:id="6302" w:name="_Toc53183148"/>
      <w:bookmarkStart w:id="6303" w:name="_Toc58865542"/>
      <w:bookmarkStart w:id="6304" w:name="_Toc58867124"/>
      <w:bookmarkStart w:id="6305" w:name="_Toc66718157"/>
      <w:bookmarkStart w:id="6306" w:name="_Toc74930718"/>
      <w:bookmarkStart w:id="6307" w:name="_Toc76545003"/>
      <w:bookmarkStart w:id="6308" w:name="_Toc82539339"/>
      <w:r w:rsidRPr="006F0B54">
        <w:t>Annex M (informative):</w:t>
      </w:r>
      <w:r w:rsidRPr="006F0B54">
        <w:br/>
        <w:t>Change history</w:t>
      </w:r>
      <w:bookmarkEnd w:id="6298"/>
      <w:bookmarkEnd w:id="6299"/>
      <w:bookmarkEnd w:id="6300"/>
      <w:bookmarkEnd w:id="6301"/>
      <w:bookmarkEnd w:id="6302"/>
      <w:bookmarkEnd w:id="6303"/>
      <w:bookmarkEnd w:id="6304"/>
      <w:bookmarkEnd w:id="6305"/>
      <w:bookmarkEnd w:id="6306"/>
      <w:bookmarkEnd w:id="6307"/>
      <w:bookmarkEnd w:id="630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790"/>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157528" w:rsidRDefault="006D0753" w:rsidP="006D0753">
            <w:pPr>
              <w:pStyle w:val="TAC"/>
              <w:keepNext w:val="0"/>
            </w:pPr>
            <w:r>
              <w:t>2021-09</w:t>
            </w:r>
          </w:p>
        </w:tc>
        <w:tc>
          <w:tcPr>
            <w:tcW w:w="800" w:type="dxa"/>
          </w:tcPr>
          <w:p w14:paraId="2835E66C" w14:textId="0934E322" w:rsidR="006D0753" w:rsidRPr="00DC6782" w:rsidRDefault="006D0753" w:rsidP="006D0753">
            <w:pPr>
              <w:pStyle w:val="TAC"/>
              <w:rPr>
                <w:sz w:val="16"/>
                <w:szCs w:val="16"/>
              </w:rPr>
            </w:pPr>
            <w:r>
              <w:rPr>
                <w:sz w:val="16"/>
                <w:szCs w:val="16"/>
              </w:rPr>
              <w:t>RAN#93</w:t>
            </w:r>
          </w:p>
        </w:tc>
        <w:tc>
          <w:tcPr>
            <w:tcW w:w="1094" w:type="dxa"/>
          </w:tcPr>
          <w:p w14:paraId="36D57B80" w14:textId="6F0B66FA" w:rsidR="006D0753" w:rsidRPr="00DC6782" w:rsidRDefault="006D0753" w:rsidP="006D0753">
            <w:pPr>
              <w:pStyle w:val="TAC"/>
              <w:rPr>
                <w:sz w:val="16"/>
                <w:szCs w:val="16"/>
              </w:rPr>
            </w:pPr>
            <w:r w:rsidRPr="006D0753">
              <w:rPr>
                <w:sz w:val="16"/>
                <w:szCs w:val="16"/>
              </w:rPr>
              <w:t>RP-211926</w:t>
            </w:r>
          </w:p>
        </w:tc>
        <w:tc>
          <w:tcPr>
            <w:tcW w:w="471" w:type="dxa"/>
          </w:tcPr>
          <w:p w14:paraId="36EFB52B" w14:textId="17E41A7A" w:rsidR="006D0753" w:rsidRPr="00DC6782" w:rsidRDefault="006D0753" w:rsidP="006D0753">
            <w:pPr>
              <w:pStyle w:val="TAL"/>
              <w:jc w:val="center"/>
              <w:rPr>
                <w:sz w:val="16"/>
                <w:szCs w:val="16"/>
              </w:rPr>
            </w:pPr>
            <w:r>
              <w:rPr>
                <w:sz w:val="16"/>
                <w:szCs w:val="16"/>
              </w:rPr>
              <w:t>0369</w:t>
            </w:r>
          </w:p>
        </w:tc>
        <w:tc>
          <w:tcPr>
            <w:tcW w:w="379" w:type="dxa"/>
          </w:tcPr>
          <w:p w14:paraId="2505FA08" w14:textId="77777777" w:rsidR="006D0753" w:rsidRPr="00DC6782" w:rsidRDefault="006D0753" w:rsidP="006D0753">
            <w:pPr>
              <w:pStyle w:val="TAR"/>
              <w:jc w:val="center"/>
              <w:rPr>
                <w:rFonts w:cs="Arial"/>
                <w:sz w:val="16"/>
                <w:szCs w:val="16"/>
              </w:rPr>
            </w:pPr>
          </w:p>
        </w:tc>
        <w:tc>
          <w:tcPr>
            <w:tcW w:w="425" w:type="dxa"/>
          </w:tcPr>
          <w:p w14:paraId="7155BC5A" w14:textId="4C323519" w:rsidR="006D0753" w:rsidRPr="00DC6782" w:rsidRDefault="006D0753" w:rsidP="006D0753">
            <w:pPr>
              <w:pStyle w:val="TAC"/>
              <w:rPr>
                <w:sz w:val="16"/>
                <w:szCs w:val="16"/>
              </w:rPr>
            </w:pPr>
            <w:r>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DC6782" w:rsidRDefault="006D0753" w:rsidP="006D0753">
            <w:pPr>
              <w:pStyle w:val="TAL"/>
              <w:rPr>
                <w:rFonts w:cs="Arial"/>
                <w:sz w:val="16"/>
                <w:szCs w:val="16"/>
              </w:rPr>
            </w:pPr>
            <w:r>
              <w:rPr>
                <w:rFonts w:cs="Arial"/>
                <w:sz w:val="16"/>
                <w:szCs w:val="16"/>
              </w:rPr>
              <w:t>Big CR for TS 38.141-2 Maintenance RF part (Rel-15, CAT F)</w:t>
            </w:r>
          </w:p>
        </w:tc>
        <w:tc>
          <w:tcPr>
            <w:tcW w:w="708" w:type="dxa"/>
            <w:shd w:val="solid" w:color="FFFFFF" w:fill="auto"/>
          </w:tcPr>
          <w:p w14:paraId="6AF49819" w14:textId="753DEFA0" w:rsidR="006D0753" w:rsidRPr="00DC6782" w:rsidRDefault="006D0753" w:rsidP="006D0753">
            <w:pPr>
              <w:pStyle w:val="TAC"/>
              <w:keepNext w:val="0"/>
              <w:rPr>
                <w:sz w:val="16"/>
                <w:szCs w:val="16"/>
              </w:rPr>
            </w:pPr>
            <w:r>
              <w:rPr>
                <w:sz w:val="16"/>
                <w:szCs w:val="16"/>
              </w:rPr>
              <w:t>15.11.0</w:t>
            </w:r>
          </w:p>
        </w:tc>
      </w:tr>
      <w:tr w:rsidR="006D0753" w:rsidRPr="00511E0B" w14:paraId="5F8F8011" w14:textId="77777777" w:rsidTr="001A2A70">
        <w:tc>
          <w:tcPr>
            <w:tcW w:w="800" w:type="dxa"/>
          </w:tcPr>
          <w:p w14:paraId="39571C32" w14:textId="5DBBBF95" w:rsidR="006D0753" w:rsidRPr="00157528" w:rsidRDefault="006D0753" w:rsidP="006D0753">
            <w:pPr>
              <w:pStyle w:val="TAC"/>
              <w:keepNext w:val="0"/>
            </w:pPr>
            <w:r>
              <w:t>2021-09</w:t>
            </w:r>
          </w:p>
        </w:tc>
        <w:tc>
          <w:tcPr>
            <w:tcW w:w="800" w:type="dxa"/>
          </w:tcPr>
          <w:p w14:paraId="5DE16C40" w14:textId="609CB2CF" w:rsidR="006D0753" w:rsidRPr="00DC6782" w:rsidRDefault="006D0753" w:rsidP="006D0753">
            <w:pPr>
              <w:pStyle w:val="TAC"/>
              <w:rPr>
                <w:sz w:val="16"/>
                <w:szCs w:val="16"/>
              </w:rPr>
            </w:pPr>
            <w:r>
              <w:rPr>
                <w:sz w:val="16"/>
                <w:szCs w:val="16"/>
              </w:rPr>
              <w:t>RAN#93</w:t>
            </w:r>
          </w:p>
        </w:tc>
        <w:tc>
          <w:tcPr>
            <w:tcW w:w="1094" w:type="dxa"/>
          </w:tcPr>
          <w:p w14:paraId="2C02B508" w14:textId="3F2DAD5A" w:rsidR="006D0753" w:rsidRPr="00DC6782" w:rsidRDefault="006D0753" w:rsidP="006D0753">
            <w:pPr>
              <w:pStyle w:val="TAC"/>
              <w:rPr>
                <w:sz w:val="16"/>
                <w:szCs w:val="16"/>
              </w:rPr>
            </w:pPr>
            <w:r w:rsidRPr="006D0753">
              <w:rPr>
                <w:sz w:val="16"/>
                <w:szCs w:val="16"/>
              </w:rPr>
              <w:t>RP-211926</w:t>
            </w:r>
          </w:p>
        </w:tc>
        <w:tc>
          <w:tcPr>
            <w:tcW w:w="471" w:type="dxa"/>
          </w:tcPr>
          <w:p w14:paraId="7EE7CF51" w14:textId="13277B65" w:rsidR="006D0753" w:rsidRPr="00DC6782" w:rsidRDefault="006D0753" w:rsidP="006D0753">
            <w:pPr>
              <w:pStyle w:val="TAL"/>
              <w:jc w:val="center"/>
              <w:rPr>
                <w:sz w:val="16"/>
                <w:szCs w:val="16"/>
              </w:rPr>
            </w:pPr>
            <w:r>
              <w:rPr>
                <w:sz w:val="16"/>
                <w:szCs w:val="16"/>
              </w:rPr>
              <w:t>0372</w:t>
            </w:r>
          </w:p>
        </w:tc>
        <w:tc>
          <w:tcPr>
            <w:tcW w:w="379" w:type="dxa"/>
          </w:tcPr>
          <w:p w14:paraId="1E094758" w14:textId="77777777" w:rsidR="006D0753" w:rsidRPr="00DC6782" w:rsidRDefault="006D0753" w:rsidP="006D0753">
            <w:pPr>
              <w:pStyle w:val="TAR"/>
              <w:jc w:val="center"/>
              <w:rPr>
                <w:rFonts w:cs="Arial"/>
                <w:sz w:val="16"/>
                <w:szCs w:val="16"/>
              </w:rPr>
            </w:pPr>
          </w:p>
        </w:tc>
        <w:tc>
          <w:tcPr>
            <w:tcW w:w="425" w:type="dxa"/>
          </w:tcPr>
          <w:p w14:paraId="6502CA9E" w14:textId="48A8CC61" w:rsidR="006D0753" w:rsidRPr="00DC6782" w:rsidRDefault="006D0753" w:rsidP="006D0753">
            <w:pPr>
              <w:pStyle w:val="TAC"/>
              <w:rPr>
                <w:sz w:val="16"/>
                <w:szCs w:val="16"/>
              </w:rPr>
            </w:pPr>
            <w:r>
              <w:rPr>
                <w:sz w:val="16"/>
                <w:szCs w:val="16"/>
              </w:rPr>
              <w:t>F</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3723EC76" w14:textId="170A13BA" w:rsidR="006D0753" w:rsidRPr="00DC6782" w:rsidRDefault="006D0753" w:rsidP="006D0753">
            <w:pPr>
              <w:pStyle w:val="TAL"/>
              <w:rPr>
                <w:rFonts w:cs="Arial"/>
                <w:sz w:val="16"/>
                <w:szCs w:val="16"/>
              </w:rPr>
            </w:pPr>
            <w:r>
              <w:rPr>
                <w:rFonts w:cs="Arial"/>
                <w:sz w:val="16"/>
                <w:szCs w:val="16"/>
              </w:rPr>
              <w:t>Big CR for TS 38.141-2 Maintenance Demod part(Rel-15, CAT F)</w:t>
            </w:r>
          </w:p>
        </w:tc>
        <w:tc>
          <w:tcPr>
            <w:tcW w:w="708" w:type="dxa"/>
            <w:shd w:val="solid" w:color="FFFFFF" w:fill="auto"/>
          </w:tcPr>
          <w:p w14:paraId="78333545" w14:textId="194F6411" w:rsidR="006D0753" w:rsidRPr="00DC6782" w:rsidRDefault="006D0753" w:rsidP="006D0753">
            <w:pPr>
              <w:pStyle w:val="TAC"/>
              <w:keepNext w:val="0"/>
              <w:rPr>
                <w:sz w:val="16"/>
                <w:szCs w:val="16"/>
              </w:rPr>
            </w:pPr>
            <w:r>
              <w:rPr>
                <w:sz w:val="16"/>
                <w:szCs w:val="16"/>
              </w:rPr>
              <w:t>15.11.0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27FEAE10"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2A70">
      <w:rPr>
        <w:rFonts w:ascii="Arial" w:hAnsi="Arial" w:cs="Arial"/>
        <w:b/>
        <w:noProof/>
        <w:sz w:val="18"/>
        <w:szCs w:val="18"/>
      </w:rPr>
      <w:t>3GPP TS 38.141-2 V15.11.0 (2021-09)</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6FFB15EB"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2A70">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2A70"/>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C3971"/>
    <w:rsid w:val="00423334"/>
    <w:rsid w:val="004345EC"/>
    <w:rsid w:val="00445D6C"/>
    <w:rsid w:val="00465515"/>
    <w:rsid w:val="004B2AD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6FD9"/>
    <w:rsid w:val="006C3D95"/>
    <w:rsid w:val="006D0753"/>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4.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6.wmf"/><Relationship Id="rId63" Type="http://schemas.openxmlformats.org/officeDocument/2006/relationships/oleObject" Target="embeddings/oleObject20.bin"/><Relationship Id="rId68" Type="http://schemas.openxmlformats.org/officeDocument/2006/relationships/image" Target="media/image36.wmf"/><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69.wmf"/><Relationship Id="rId133" Type="http://schemas.openxmlformats.org/officeDocument/2006/relationships/image" Target="media/image90.wmf"/><Relationship Id="rId138" Type="http://schemas.openxmlformats.org/officeDocument/2006/relationships/image" Target="media/image94.wmf"/><Relationship Id="rId154" Type="http://schemas.openxmlformats.org/officeDocument/2006/relationships/image" Target="media/image109.wmf"/><Relationship Id="rId159" Type="http://schemas.openxmlformats.org/officeDocument/2006/relationships/image" Target="media/image114.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5.wmf"/><Relationship Id="rId11" Type="http://schemas.openxmlformats.org/officeDocument/2006/relationships/image" Target="media/image3.emf"/><Relationship Id="rId32" Type="http://schemas.openxmlformats.org/officeDocument/2006/relationships/image" Target="media/image18.wmf"/><Relationship Id="rId37" Type="http://schemas.openxmlformats.org/officeDocument/2006/relationships/image" Target="media/image21.emf"/><Relationship Id="rId53" Type="http://schemas.openxmlformats.org/officeDocument/2006/relationships/image" Target="media/image29.wmf"/><Relationship Id="rId58" Type="http://schemas.openxmlformats.org/officeDocument/2006/relationships/oleObject" Target="embeddings/oleObject18.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2.wmf"/><Relationship Id="rId123" Type="http://schemas.openxmlformats.org/officeDocument/2006/relationships/image" Target="media/image80.wmf"/><Relationship Id="rId128" Type="http://schemas.openxmlformats.org/officeDocument/2006/relationships/image" Target="media/image85.wmf"/><Relationship Id="rId144" Type="http://schemas.openxmlformats.org/officeDocument/2006/relationships/image" Target="media/image99.wmf"/><Relationship Id="rId149" Type="http://schemas.openxmlformats.org/officeDocument/2006/relationships/image" Target="media/image104.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7.emf"/><Relationship Id="rId160" Type="http://schemas.openxmlformats.org/officeDocument/2006/relationships/image" Target="media/image115.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0.wmf"/><Relationship Id="rId118" Type="http://schemas.openxmlformats.org/officeDocument/2006/relationships/image" Target="media/image75.wmf"/><Relationship Id="rId134" Type="http://schemas.openxmlformats.org/officeDocument/2006/relationships/image" Target="media/image91.wmf"/><Relationship Id="rId139" Type="http://schemas.openxmlformats.org/officeDocument/2006/relationships/oleObject" Target="embeddings/oleObject30.bin"/><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5.wmf"/><Relationship Id="rId155" Type="http://schemas.openxmlformats.org/officeDocument/2006/relationships/image" Target="media/image110.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26.bin"/><Relationship Id="rId108" Type="http://schemas.openxmlformats.org/officeDocument/2006/relationships/image" Target="media/image66.wmf"/><Relationship Id="rId124" Type="http://schemas.openxmlformats.org/officeDocument/2006/relationships/image" Target="media/image81.wmf"/><Relationship Id="rId129" Type="http://schemas.openxmlformats.org/officeDocument/2006/relationships/image" Target="media/image86.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5.emf"/><Relationship Id="rId96" Type="http://schemas.openxmlformats.org/officeDocument/2006/relationships/package" Target="embeddings/Microsoft_Visio_Drawing3.vsdx"/><Relationship Id="rId140" Type="http://schemas.openxmlformats.org/officeDocument/2006/relationships/image" Target="media/image95.wmf"/><Relationship Id="rId145" Type="http://schemas.openxmlformats.org/officeDocument/2006/relationships/image" Target="media/image100.wmf"/><Relationship Id="rId161" Type="http://schemas.openxmlformats.org/officeDocument/2006/relationships/image" Target="media/image116.png"/><Relationship Id="rId166" Type="http://schemas.openxmlformats.org/officeDocument/2006/relationships/image" Target="media/image11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64.wmf"/><Relationship Id="rId114" Type="http://schemas.openxmlformats.org/officeDocument/2006/relationships/image" Target="media/image71.wmf"/><Relationship Id="rId119" Type="http://schemas.openxmlformats.org/officeDocument/2006/relationships/image" Target="media/image76.wmf"/><Relationship Id="rId127" Type="http://schemas.openxmlformats.org/officeDocument/2006/relationships/image" Target="media/image84.wmf"/><Relationship Id="rId10" Type="http://schemas.openxmlformats.org/officeDocument/2006/relationships/image" Target="media/image2.png"/><Relationship Id="rId31" Type="http://schemas.openxmlformats.org/officeDocument/2006/relationships/image" Target="media/image17.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5.emf"/><Relationship Id="rId73" Type="http://schemas.openxmlformats.org/officeDocument/2006/relationships/oleObject" Target="embeddings/Microsoft_Visio_2003-2010_Drawing1.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package" Target="embeddings/Microsoft_Visio_Drawing2.vsdx"/><Relationship Id="rId99" Type="http://schemas.openxmlformats.org/officeDocument/2006/relationships/image" Target="media/image60.wmf"/><Relationship Id="rId101" Type="http://schemas.openxmlformats.org/officeDocument/2006/relationships/image" Target="media/image61.emf"/><Relationship Id="rId122" Type="http://schemas.openxmlformats.org/officeDocument/2006/relationships/image" Target="media/image79.wmf"/><Relationship Id="rId130" Type="http://schemas.openxmlformats.org/officeDocument/2006/relationships/image" Target="media/image87.wmf"/><Relationship Id="rId135" Type="http://schemas.openxmlformats.org/officeDocument/2006/relationships/image" Target="media/image92.wmf"/><Relationship Id="rId143" Type="http://schemas.openxmlformats.org/officeDocument/2006/relationships/image" Target="media/image98.wmf"/><Relationship Id="rId148" Type="http://schemas.openxmlformats.org/officeDocument/2006/relationships/image" Target="media/image103.wmf"/><Relationship Id="rId151" Type="http://schemas.openxmlformats.org/officeDocument/2006/relationships/image" Target="media/image106.wmf"/><Relationship Id="rId156" Type="http://schemas.openxmlformats.org/officeDocument/2006/relationships/image" Target="media/image111.wmf"/><Relationship Id="rId164" Type="http://schemas.openxmlformats.org/officeDocument/2006/relationships/image" Target="media/image118.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58.emf"/><Relationship Id="rId104" Type="http://schemas.openxmlformats.org/officeDocument/2006/relationships/oleObject" Target="embeddings/oleObject27.bin"/><Relationship Id="rId120" Type="http://schemas.openxmlformats.org/officeDocument/2006/relationships/image" Target="media/image77.wmf"/><Relationship Id="rId125" Type="http://schemas.openxmlformats.org/officeDocument/2006/relationships/image" Target="media/image82.wmf"/><Relationship Id="rId141" Type="http://schemas.openxmlformats.org/officeDocument/2006/relationships/image" Target="media/image96.wmf"/><Relationship Id="rId146" Type="http://schemas.openxmlformats.org/officeDocument/2006/relationships/image" Target="media/image101.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67.wmf"/><Relationship Id="rId115" Type="http://schemas.openxmlformats.org/officeDocument/2006/relationships/image" Target="media/image72.wmf"/><Relationship Id="rId131" Type="http://schemas.openxmlformats.org/officeDocument/2006/relationships/image" Target="media/image88.wmf"/><Relationship Id="rId136" Type="http://schemas.openxmlformats.org/officeDocument/2006/relationships/oleObject" Target="embeddings/oleObject29.bin"/><Relationship Id="rId157" Type="http://schemas.openxmlformats.org/officeDocument/2006/relationships/image" Target="media/image112.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07.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oleObject" Target="embeddings/oleObject25.bin"/><Relationship Id="rId105" Type="http://schemas.openxmlformats.org/officeDocument/2006/relationships/image" Target="media/image63.wmf"/><Relationship Id="rId126" Type="http://schemas.openxmlformats.org/officeDocument/2006/relationships/image" Target="media/image83.wmf"/><Relationship Id="rId147" Type="http://schemas.openxmlformats.org/officeDocument/2006/relationships/image" Target="media/image102.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6.emf"/><Relationship Id="rId98" Type="http://schemas.openxmlformats.org/officeDocument/2006/relationships/image" Target="media/image59.png"/><Relationship Id="rId121" Type="http://schemas.openxmlformats.org/officeDocument/2006/relationships/image" Target="media/image78.wmf"/><Relationship Id="rId142" Type="http://schemas.openxmlformats.org/officeDocument/2006/relationships/image" Target="media/image97.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3.wmf"/><Relationship Id="rId137" Type="http://schemas.openxmlformats.org/officeDocument/2006/relationships/image" Target="media/image93.wmf"/><Relationship Id="rId158" Type="http://schemas.openxmlformats.org/officeDocument/2006/relationships/image" Target="media/image113.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68.wmf"/><Relationship Id="rId132" Type="http://schemas.openxmlformats.org/officeDocument/2006/relationships/image" Target="media/image89.wmf"/><Relationship Id="rId153"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103759</Words>
  <Characters>591428</Characters>
  <Application>Microsoft Office Word</Application>
  <DocSecurity>0</DocSecurity>
  <Lines>4928</Lines>
  <Paragraphs>1387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693800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2021-09-30T23:42:00Z</dcterms:created>
  <dcterms:modified xsi:type="dcterms:W3CDTF">2021-10-01T00:01:00Z</dcterms:modified>
</cp:coreProperties>
</file>