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0563D135" w14:textId="77777777" w:rsidR="00D52EFF" w:rsidRPr="007275DF" w:rsidRDefault="00D52EFF" w:rsidP="00D52EFF">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D52EFF" w:rsidRPr="007275DF" w14:paraId="0951F3CA" w14:textId="77777777" w:rsidTr="00317F51">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615D9F37" w14:textId="77777777" w:rsidR="00D52EFF" w:rsidRPr="007275DF" w:rsidRDefault="00D52EFF" w:rsidP="00317F51">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5FB1ED53" w14:textId="77777777" w:rsidR="00D52EFF" w:rsidRPr="007275DF" w:rsidRDefault="00D52EFF" w:rsidP="00317F51">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47EA7C04" w14:textId="77777777" w:rsidR="00D52EFF" w:rsidRPr="007275DF" w:rsidRDefault="00D52EFF" w:rsidP="00317F51">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09A490C1" w14:textId="77777777" w:rsidR="00D52EFF" w:rsidRPr="007275DF" w:rsidRDefault="00D52EFF" w:rsidP="00317F51">
            <w:pPr>
              <w:pStyle w:val="TAH"/>
            </w:pPr>
            <w:r w:rsidRPr="007275DF">
              <w:t>Cell 2</w:t>
            </w:r>
          </w:p>
        </w:tc>
      </w:tr>
      <w:tr w:rsidR="00D52EFF" w:rsidRPr="007275DF" w14:paraId="4C86417C" w14:textId="77777777" w:rsidTr="00317F51">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28023E49" w14:textId="77777777" w:rsidR="00D52EFF" w:rsidRPr="007275DF" w:rsidRDefault="00D52EFF" w:rsidP="00317F51">
            <w:pPr>
              <w:pStyle w:val="TAH"/>
            </w:pPr>
          </w:p>
        </w:tc>
        <w:tc>
          <w:tcPr>
            <w:tcW w:w="1134" w:type="dxa"/>
            <w:tcBorders>
              <w:top w:val="nil"/>
              <w:left w:val="single" w:sz="4" w:space="0" w:color="auto"/>
              <w:bottom w:val="single" w:sz="4" w:space="0" w:color="auto"/>
              <w:right w:val="single" w:sz="4" w:space="0" w:color="auto"/>
            </w:tcBorders>
            <w:hideMark/>
          </w:tcPr>
          <w:p w14:paraId="791C4F4E" w14:textId="77777777" w:rsidR="00D52EFF" w:rsidRPr="007275DF" w:rsidRDefault="00D52EFF" w:rsidP="00317F51">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4E1B6CE7" w14:textId="77777777" w:rsidR="00D52EFF" w:rsidRPr="007275DF" w:rsidRDefault="00D52EFF" w:rsidP="00317F51">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D2DC6A4" w14:textId="77777777" w:rsidR="00D52EFF" w:rsidRPr="007275DF" w:rsidRDefault="00D52EFF" w:rsidP="00317F51">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302A4A8F" w14:textId="77777777" w:rsidR="00D52EFF" w:rsidRPr="007275DF" w:rsidRDefault="00D52EFF" w:rsidP="00317F51">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617B26A4" w14:textId="77777777" w:rsidR="00D52EFF" w:rsidRPr="007275DF" w:rsidRDefault="00D52EFF" w:rsidP="00317F51">
            <w:pPr>
              <w:pStyle w:val="TAH"/>
            </w:pPr>
            <w:r w:rsidRPr="007275DF">
              <w:t>T2</w:t>
            </w:r>
          </w:p>
        </w:tc>
      </w:tr>
      <w:tr w:rsidR="00D52EFF" w:rsidRPr="007275DF" w14:paraId="3F58B67C"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58B1F11" w14:textId="77777777" w:rsidR="00D52EFF" w:rsidRPr="007275DF" w:rsidRDefault="00D52EFF" w:rsidP="00317F51">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5533B407"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B8E5D1D" w14:textId="77777777" w:rsidR="00D52EFF" w:rsidRPr="007275DF" w:rsidRDefault="00D52EFF" w:rsidP="00317F51">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5F9702F1" w14:textId="77777777" w:rsidR="00D52EFF" w:rsidRPr="007275DF" w:rsidRDefault="00D52EFF" w:rsidP="00317F51">
            <w:pPr>
              <w:pStyle w:val="TAC"/>
            </w:pPr>
            <w:r w:rsidRPr="007275DF">
              <w:t>2</w:t>
            </w:r>
          </w:p>
        </w:tc>
      </w:tr>
      <w:tr w:rsidR="00D52EFF" w:rsidRPr="007275DF" w14:paraId="41699D45"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95D9235" w14:textId="77777777" w:rsidR="00D52EFF" w:rsidRPr="007275DF" w:rsidRDefault="00D52EFF" w:rsidP="00317F51">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5BEC8F5"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3302058" w14:textId="77777777" w:rsidR="00D52EFF" w:rsidRPr="007275DF" w:rsidRDefault="00D52EFF" w:rsidP="00317F51">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855926F" w14:textId="77777777" w:rsidR="00D52EFF" w:rsidRPr="00451D66" w:rsidRDefault="00D52EFF" w:rsidP="00317F51">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55DF6438" w14:textId="77777777" w:rsidR="00D52EFF" w:rsidRPr="00451D66" w:rsidRDefault="00D52EFF" w:rsidP="00317F51">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614A583" w14:textId="77777777" w:rsidR="00D52EFF" w:rsidRPr="007275DF" w:rsidRDefault="00D52EFF" w:rsidP="00317F51">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11E8562" w14:textId="77777777" w:rsidR="00D52EFF" w:rsidRPr="00451D66" w:rsidRDefault="00D52EFF" w:rsidP="00317F51">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5AEFBE91" w14:textId="77777777" w:rsidR="00D52EFF" w:rsidRPr="00451D66" w:rsidRDefault="00D52EFF" w:rsidP="00317F51">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3A6EA2D5" w14:textId="77777777" w:rsidR="00D52EFF" w:rsidRPr="007275DF" w:rsidRDefault="00D52EFF" w:rsidP="00317F51">
            <w:pPr>
              <w:pStyle w:val="TAC"/>
            </w:pPr>
          </w:p>
        </w:tc>
      </w:tr>
      <w:tr w:rsidR="00D52EFF" w:rsidRPr="007275DF" w14:paraId="387D90B3"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BC33C62" w14:textId="77777777" w:rsidR="00D52EFF" w:rsidRPr="007275DF" w:rsidRDefault="00D52EFF" w:rsidP="00317F51">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BF026AF"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708F26C" w14:textId="77777777" w:rsidR="00D52EFF" w:rsidRPr="007275DF" w:rsidRDefault="00D52EFF" w:rsidP="00317F51">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1D48F3D3" w14:textId="77777777" w:rsidR="00D52EFF" w:rsidRPr="007275DF" w:rsidRDefault="00D52EFF" w:rsidP="00317F51">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12BEB049" w14:textId="77777777" w:rsidR="00D52EFF" w:rsidRPr="007275DF" w:rsidRDefault="00D52EFF" w:rsidP="00317F51">
            <w:pPr>
              <w:pStyle w:val="TAC"/>
            </w:pPr>
            <w:r w:rsidRPr="00451D66">
              <w:rPr>
                <w:lang w:eastAsia="ja-JP"/>
              </w:rPr>
              <w:t>P</w:t>
            </w:r>
            <w:r w:rsidRPr="00451D66">
              <w:rPr>
                <w:vertAlign w:val="subscript"/>
                <w:lang w:eastAsia="ja-JP"/>
              </w:rPr>
              <w:t>CCA_DL</w:t>
            </w:r>
            <w:r w:rsidRPr="00451D66">
              <w:rPr>
                <w:lang w:eastAsia="ja-JP"/>
              </w:rPr>
              <w:t>=0.9375</w:t>
            </w:r>
          </w:p>
        </w:tc>
      </w:tr>
      <w:tr w:rsidR="00D52EFF" w:rsidRPr="007275DF" w14:paraId="283FA55B"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424F500" w14:textId="77777777" w:rsidR="00D52EFF" w:rsidRPr="00451D66" w:rsidRDefault="00D52EFF" w:rsidP="00317F51">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58D7CFE6"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A4F8EA8" w14:textId="77777777" w:rsidR="00D52EFF" w:rsidRPr="007275DF" w:rsidRDefault="00D52EFF" w:rsidP="00317F51">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920B6A6" w14:textId="77777777" w:rsidR="00D52EFF" w:rsidRPr="00451D66" w:rsidRDefault="00D52EFF" w:rsidP="00317F51">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70BBC32" w14:textId="77777777" w:rsidR="00D52EFF" w:rsidRPr="00451D66" w:rsidRDefault="00D52EFF" w:rsidP="00317F51">
            <w:pPr>
              <w:pStyle w:val="TAC"/>
              <w:rPr>
                <w:lang w:eastAsia="ja-JP"/>
              </w:rPr>
            </w:pPr>
            <w:r>
              <w:rPr>
                <w:rFonts w:cs="Arial"/>
                <w:szCs w:val="18"/>
              </w:rPr>
              <w:t>1</w:t>
            </w:r>
          </w:p>
        </w:tc>
      </w:tr>
      <w:tr w:rsidR="00D52EFF" w:rsidRPr="007275DF" w14:paraId="77455F1F"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CB749B5" w14:textId="77777777" w:rsidR="00D52EFF" w:rsidRPr="00451D66" w:rsidRDefault="00D52EFF" w:rsidP="00317F51">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E9380B2"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BBCDB45" w14:textId="77777777" w:rsidR="00D52EFF" w:rsidRPr="007275DF" w:rsidRDefault="00D52EFF" w:rsidP="00317F51">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2734BF28" w14:textId="77777777" w:rsidR="00D52EFF" w:rsidRPr="00451D66" w:rsidRDefault="00D52EFF" w:rsidP="00317F51">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2D963A3F" w14:textId="77777777" w:rsidR="00D52EFF" w:rsidRPr="00451D66" w:rsidRDefault="00D52EFF" w:rsidP="00317F51">
            <w:pPr>
              <w:pStyle w:val="TAC"/>
              <w:rPr>
                <w:lang w:eastAsia="ja-JP"/>
              </w:rPr>
            </w:pPr>
            <w:r>
              <w:rPr>
                <w:rFonts w:cs="Arial"/>
                <w:szCs w:val="18"/>
              </w:rPr>
              <w:t>1</w:t>
            </w:r>
          </w:p>
        </w:tc>
      </w:tr>
      <w:tr w:rsidR="00D52EFF" w:rsidRPr="007275DF" w14:paraId="0C78629D"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3B5F191B" w14:textId="77777777" w:rsidR="00D52EFF" w:rsidRPr="00451D66" w:rsidRDefault="00D52EFF" w:rsidP="00317F51">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4A52E990"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9D72176" w14:textId="77777777" w:rsidR="00D52EFF" w:rsidRPr="007275DF" w:rsidRDefault="00D52EFF" w:rsidP="00317F51">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7D2B9823" w14:textId="77777777" w:rsidR="00D52EFF" w:rsidRPr="00451D66" w:rsidRDefault="00D52EFF" w:rsidP="00317F51">
            <w:pPr>
              <w:pStyle w:val="TAC"/>
              <w:rPr>
                <w:lang w:eastAsia="ja-JP"/>
              </w:rPr>
            </w:pPr>
            <w:r w:rsidRPr="000F755E">
              <w:rPr>
                <w:rFonts w:cs="Arial"/>
                <w:szCs w:val="18"/>
                <w:lang w:eastAsia="ja-JP"/>
              </w:rPr>
              <w:t>8</w:t>
            </w:r>
          </w:p>
        </w:tc>
      </w:tr>
      <w:tr w:rsidR="00D52EFF" w:rsidRPr="007275DF" w14:paraId="3C690908"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16BEA18" w14:textId="77777777" w:rsidR="00D52EFF" w:rsidRPr="00451D66" w:rsidRDefault="00D52EFF" w:rsidP="00317F51">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24005205" w14:textId="77777777" w:rsidR="00D52EFF" w:rsidRPr="007275DF" w:rsidRDefault="00D52EFF" w:rsidP="00317F51">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3B573F3E" w14:textId="77777777" w:rsidR="00D52EFF" w:rsidRPr="007275DF" w:rsidRDefault="00D52EFF" w:rsidP="00317F51">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D22000F" w14:textId="77777777" w:rsidR="00D52EFF" w:rsidRPr="00451D66" w:rsidRDefault="00D52EFF" w:rsidP="00317F51">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D52EFF" w:rsidRPr="007275DF" w14:paraId="3D7DBEF5"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48C399F" w14:textId="77777777" w:rsidR="00D52EFF" w:rsidRPr="007275DF" w:rsidRDefault="00D52EFF" w:rsidP="00317F51">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328B47B4"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244A8E0C"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B382B0A" w14:textId="77777777" w:rsidR="00D52EFF" w:rsidRPr="007275DF" w:rsidRDefault="00D52EFF" w:rsidP="00317F51">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14D7FFD1" w14:textId="77777777" w:rsidR="00D52EFF" w:rsidRPr="007275DF" w:rsidRDefault="00D52EFF" w:rsidP="00317F51">
            <w:pPr>
              <w:pStyle w:val="TAC"/>
            </w:pPr>
            <w:r w:rsidRPr="007275DF">
              <w:t>TDD</w:t>
            </w:r>
          </w:p>
        </w:tc>
      </w:tr>
      <w:tr w:rsidR="00D52EFF" w:rsidRPr="007275DF" w14:paraId="4F9B2B33"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1C13822A"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7551D6" w14:textId="77777777" w:rsidR="00D52EFF" w:rsidRPr="007275DF" w:rsidRDefault="00D52EFF" w:rsidP="00317F51">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36D14AA5"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62975DC" w14:textId="77777777" w:rsidR="00D52EFF" w:rsidRPr="007275DF" w:rsidRDefault="00D52EFF" w:rsidP="00317F51">
            <w:pPr>
              <w:pStyle w:val="TAC"/>
            </w:pPr>
            <w:r w:rsidRPr="007275DF">
              <w:t>TDD</w:t>
            </w:r>
          </w:p>
        </w:tc>
      </w:tr>
      <w:tr w:rsidR="00D52EFF" w:rsidRPr="007275DF" w14:paraId="2DBF3BE3"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ED518CD" w14:textId="77777777" w:rsidR="00D52EFF" w:rsidRPr="007275DF" w:rsidRDefault="00D52EFF" w:rsidP="00317F51">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202518B6"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4A31C659"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2932211" w14:textId="77777777" w:rsidR="00D52EFF" w:rsidRPr="007275DF" w:rsidRDefault="00D52EFF" w:rsidP="00317F51">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118EC8EF" w14:textId="77777777" w:rsidR="00D52EFF" w:rsidRPr="007275DF" w:rsidRDefault="00D52EFF" w:rsidP="00317F51">
            <w:pPr>
              <w:pStyle w:val="TAC"/>
            </w:pPr>
            <w:r w:rsidRPr="007275DF">
              <w:t>TDDConf.1.1 CCA</w:t>
            </w:r>
          </w:p>
        </w:tc>
      </w:tr>
      <w:tr w:rsidR="00D52EFF" w:rsidRPr="007275DF" w14:paraId="585A0BE4" w14:textId="77777777" w:rsidTr="00317F51">
        <w:trPr>
          <w:trHeight w:val="187"/>
          <w:jc w:val="center"/>
        </w:trPr>
        <w:tc>
          <w:tcPr>
            <w:tcW w:w="3397" w:type="dxa"/>
            <w:gridSpan w:val="2"/>
            <w:tcBorders>
              <w:top w:val="nil"/>
              <w:left w:val="single" w:sz="4" w:space="0" w:color="auto"/>
              <w:bottom w:val="nil"/>
              <w:right w:val="single" w:sz="4" w:space="0" w:color="auto"/>
            </w:tcBorders>
          </w:tcPr>
          <w:p w14:paraId="1C693CBF"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C4C3798" w14:textId="77777777" w:rsidR="00D52EFF" w:rsidRPr="007275DF" w:rsidRDefault="00D52EFF" w:rsidP="00317F51">
            <w:pPr>
              <w:pStyle w:val="TAL"/>
            </w:pPr>
            <w:r w:rsidRPr="007275DF">
              <w:t>Config 2</w:t>
            </w:r>
          </w:p>
        </w:tc>
        <w:tc>
          <w:tcPr>
            <w:tcW w:w="1134" w:type="dxa"/>
            <w:tcBorders>
              <w:top w:val="nil"/>
              <w:left w:val="single" w:sz="4" w:space="0" w:color="auto"/>
              <w:bottom w:val="nil"/>
              <w:right w:val="single" w:sz="4" w:space="0" w:color="auto"/>
            </w:tcBorders>
          </w:tcPr>
          <w:p w14:paraId="62FD6B47"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2F097150" w14:textId="77777777" w:rsidR="00D52EFF" w:rsidRPr="007275DF" w:rsidRDefault="00D52EFF" w:rsidP="00317F51">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184CE0D5" w14:textId="77777777" w:rsidR="00D52EFF" w:rsidRPr="007275DF" w:rsidRDefault="00D52EFF" w:rsidP="00317F51">
            <w:pPr>
              <w:pStyle w:val="TAC"/>
            </w:pPr>
            <w:r w:rsidRPr="007275DF">
              <w:t>TDDConf.1.1 CCA</w:t>
            </w:r>
          </w:p>
        </w:tc>
      </w:tr>
      <w:tr w:rsidR="00D52EFF" w:rsidRPr="007275DF" w14:paraId="7F935660"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118712BB"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5E64ECD"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6F69D128"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989DEB2" w14:textId="77777777" w:rsidR="00D52EFF" w:rsidRPr="007275DF" w:rsidRDefault="00D52EFF" w:rsidP="00317F51">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4931338C" w14:textId="77777777" w:rsidR="00D52EFF" w:rsidRPr="007275DF" w:rsidRDefault="00D52EFF" w:rsidP="00317F51">
            <w:pPr>
              <w:pStyle w:val="TAC"/>
            </w:pPr>
            <w:r w:rsidRPr="007275DF">
              <w:t>TDDConf.1.1 CCA</w:t>
            </w:r>
          </w:p>
        </w:tc>
      </w:tr>
      <w:tr w:rsidR="00D52EFF" w:rsidRPr="007275DF" w14:paraId="07971023"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52659CE1" w14:textId="77777777" w:rsidR="00D52EFF" w:rsidRPr="007275DF" w:rsidRDefault="00D52EFF" w:rsidP="00317F51">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F405542"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02137F93" w14:textId="77777777" w:rsidR="00D52EFF" w:rsidRPr="007275DF" w:rsidRDefault="00D52EFF" w:rsidP="00317F51">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111DF87" w14:textId="77777777" w:rsidR="00D52EFF" w:rsidRPr="007275DF" w:rsidRDefault="00D52EFF" w:rsidP="00317F51">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65B90F91"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019455E7" w14:textId="77777777" w:rsidTr="00317F51">
        <w:trPr>
          <w:trHeight w:val="187"/>
          <w:jc w:val="center"/>
        </w:trPr>
        <w:tc>
          <w:tcPr>
            <w:tcW w:w="3397" w:type="dxa"/>
            <w:gridSpan w:val="2"/>
            <w:tcBorders>
              <w:top w:val="nil"/>
              <w:left w:val="single" w:sz="4" w:space="0" w:color="auto"/>
              <w:bottom w:val="nil"/>
              <w:right w:val="single" w:sz="4" w:space="0" w:color="auto"/>
            </w:tcBorders>
          </w:tcPr>
          <w:p w14:paraId="4952B5C1"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51378F2" w14:textId="77777777" w:rsidR="00D52EFF" w:rsidRPr="007275DF" w:rsidRDefault="00D52EFF" w:rsidP="00317F51">
            <w:pPr>
              <w:pStyle w:val="TAL"/>
            </w:pPr>
            <w:r w:rsidRPr="007275DF">
              <w:t>Config 2</w:t>
            </w:r>
          </w:p>
        </w:tc>
        <w:tc>
          <w:tcPr>
            <w:tcW w:w="1134" w:type="dxa"/>
            <w:tcBorders>
              <w:top w:val="nil"/>
              <w:left w:val="single" w:sz="4" w:space="0" w:color="auto"/>
              <w:bottom w:val="nil"/>
              <w:right w:val="single" w:sz="4" w:space="0" w:color="auto"/>
            </w:tcBorders>
          </w:tcPr>
          <w:p w14:paraId="5713887F"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23684CE6" w14:textId="77777777" w:rsidR="00D52EFF" w:rsidRPr="007275DF" w:rsidRDefault="00D52EFF" w:rsidP="00317F51">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735AE872"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05EE3B23"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32B03564"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FD1931"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4BC464E"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5E1E3D5"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65A2A8ED"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1F5F53EE" w14:textId="77777777" w:rsidR="00D52EFF" w:rsidRPr="007275DF" w:rsidRDefault="00D52EFF" w:rsidP="00317F51">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27239D5D"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1C58D2B4" w14:textId="77777777" w:rsidR="00D52EFF" w:rsidRPr="007275DF" w:rsidRDefault="00D52EFF" w:rsidP="00317F51">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1697F5AC" w14:textId="77777777" w:rsidR="00D52EFF" w:rsidRPr="007275DF" w:rsidRDefault="00D52EFF" w:rsidP="00317F51">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5EB87663"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0B47F948" w14:textId="77777777" w:rsidTr="00317F51">
        <w:trPr>
          <w:trHeight w:val="187"/>
          <w:jc w:val="center"/>
        </w:trPr>
        <w:tc>
          <w:tcPr>
            <w:tcW w:w="3397" w:type="dxa"/>
            <w:gridSpan w:val="2"/>
            <w:tcBorders>
              <w:top w:val="nil"/>
              <w:left w:val="single" w:sz="4" w:space="0" w:color="auto"/>
              <w:bottom w:val="nil"/>
              <w:right w:val="single" w:sz="4" w:space="0" w:color="auto"/>
            </w:tcBorders>
          </w:tcPr>
          <w:p w14:paraId="2C377AB1"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76AB609" w14:textId="77777777" w:rsidR="00D52EFF" w:rsidRPr="007275DF" w:rsidRDefault="00D52EFF" w:rsidP="00317F51">
            <w:pPr>
              <w:pStyle w:val="TAL"/>
            </w:pPr>
            <w:r w:rsidRPr="007275DF">
              <w:t>Config 2</w:t>
            </w:r>
          </w:p>
        </w:tc>
        <w:tc>
          <w:tcPr>
            <w:tcW w:w="1134" w:type="dxa"/>
            <w:tcBorders>
              <w:top w:val="nil"/>
              <w:left w:val="single" w:sz="4" w:space="0" w:color="auto"/>
              <w:bottom w:val="nil"/>
              <w:right w:val="single" w:sz="4" w:space="0" w:color="auto"/>
            </w:tcBorders>
          </w:tcPr>
          <w:p w14:paraId="03D65A07"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1488174" w14:textId="77777777" w:rsidR="00D52EFF" w:rsidRPr="007275DF" w:rsidRDefault="00D52EFF" w:rsidP="00317F51">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659B20D8"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162E38FA"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6332E777"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2E6B5CB"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7D9065C"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3BD5DA8D" w14:textId="77777777" w:rsidR="00D52EFF" w:rsidRPr="007275DF" w:rsidRDefault="00D52EFF" w:rsidP="00317F51">
            <w:pPr>
              <w:pStyle w:val="TAC"/>
            </w:pPr>
            <w:r w:rsidRPr="007275DF">
              <w:t>40: N</w:t>
            </w:r>
            <w:r w:rsidRPr="007275DF">
              <w:rPr>
                <w:vertAlign w:val="subscript"/>
              </w:rPr>
              <w:t>RB,c</w:t>
            </w:r>
            <w:r w:rsidRPr="007275DF">
              <w:t xml:space="preserve"> = 106</w:t>
            </w:r>
          </w:p>
        </w:tc>
      </w:tr>
      <w:tr w:rsidR="00D52EFF" w:rsidRPr="007275DF" w14:paraId="180E4C6F"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64C9BED" w14:textId="77777777" w:rsidR="00D52EFF" w:rsidRPr="007275DF" w:rsidRDefault="00D52EFF" w:rsidP="00317F51">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406830D" w14:textId="77777777" w:rsidR="00D52EFF" w:rsidRPr="007275DF" w:rsidRDefault="00D52EFF" w:rsidP="00317F51">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48DE6D27" w14:textId="77777777" w:rsidR="00D52EFF" w:rsidRPr="007275DF" w:rsidRDefault="00D52EFF" w:rsidP="00317F51">
            <w:pPr>
              <w:pStyle w:val="TAC"/>
            </w:pPr>
            <w:r w:rsidRPr="007275DF">
              <w:t>Not Applicable</w:t>
            </w:r>
          </w:p>
        </w:tc>
      </w:tr>
      <w:tr w:rsidR="00D52EFF" w:rsidRPr="007275DF" w14:paraId="4304A844" w14:textId="77777777" w:rsidTr="00317F51">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7796FAF0" w14:textId="77777777" w:rsidR="00D52EFF" w:rsidRPr="007275DF" w:rsidRDefault="00D52EFF" w:rsidP="00317F51">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7625C75D"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225E367E"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35D556B" w14:textId="77777777" w:rsidR="00D52EFF" w:rsidRPr="007275DF" w:rsidRDefault="00D52EFF" w:rsidP="00317F51">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7EA2B4F2" w14:textId="77777777" w:rsidR="00D52EFF" w:rsidRPr="007275DF" w:rsidRDefault="00D52EFF" w:rsidP="00317F51">
            <w:pPr>
              <w:pStyle w:val="TAC"/>
            </w:pPr>
            <w:r w:rsidRPr="007275DF">
              <w:t>SR.1.1 CCA</w:t>
            </w:r>
          </w:p>
        </w:tc>
      </w:tr>
      <w:tr w:rsidR="00D52EFF" w:rsidRPr="007275DF" w14:paraId="7E059663" w14:textId="77777777" w:rsidTr="00317F51">
        <w:trPr>
          <w:trHeight w:val="187"/>
          <w:jc w:val="center"/>
        </w:trPr>
        <w:tc>
          <w:tcPr>
            <w:tcW w:w="3397" w:type="dxa"/>
            <w:gridSpan w:val="2"/>
            <w:vMerge/>
            <w:tcBorders>
              <w:left w:val="single" w:sz="4" w:space="0" w:color="auto"/>
              <w:right w:val="single" w:sz="4" w:space="0" w:color="auto"/>
            </w:tcBorders>
          </w:tcPr>
          <w:p w14:paraId="24B81863"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58C6615" w14:textId="77777777" w:rsidR="00D52EFF" w:rsidRPr="007275DF" w:rsidRDefault="00D52EFF" w:rsidP="00317F51">
            <w:pPr>
              <w:pStyle w:val="TAL"/>
            </w:pPr>
            <w:r w:rsidRPr="007275DF">
              <w:t>Config 2</w:t>
            </w:r>
          </w:p>
        </w:tc>
        <w:tc>
          <w:tcPr>
            <w:tcW w:w="1134" w:type="dxa"/>
            <w:tcBorders>
              <w:top w:val="nil"/>
              <w:left w:val="single" w:sz="4" w:space="0" w:color="auto"/>
              <w:bottom w:val="nil"/>
              <w:right w:val="single" w:sz="4" w:space="0" w:color="auto"/>
            </w:tcBorders>
          </w:tcPr>
          <w:p w14:paraId="3634FE7C"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2A13A022" w14:textId="77777777" w:rsidR="00D52EFF" w:rsidRPr="007275DF" w:rsidRDefault="00D52EFF" w:rsidP="00317F51">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4DF2FDF6" w14:textId="77777777" w:rsidR="00D52EFF" w:rsidRPr="007275DF" w:rsidRDefault="00D52EFF" w:rsidP="00317F51">
            <w:pPr>
              <w:pStyle w:val="TAC"/>
            </w:pPr>
            <w:r w:rsidRPr="007275DF">
              <w:t>SR.1.1 CCA</w:t>
            </w:r>
          </w:p>
        </w:tc>
      </w:tr>
      <w:tr w:rsidR="00D52EFF" w:rsidRPr="007275DF" w14:paraId="0F16408F"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376753DE"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20947E3"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91799F2"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979A184" w14:textId="77777777" w:rsidR="00D52EFF" w:rsidRPr="007275DF" w:rsidRDefault="00D52EFF" w:rsidP="00317F51">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7A364587" w14:textId="77777777" w:rsidR="00D52EFF" w:rsidRPr="007275DF" w:rsidRDefault="00D52EFF" w:rsidP="00317F51">
            <w:pPr>
              <w:pStyle w:val="TAC"/>
            </w:pPr>
            <w:r w:rsidRPr="007275DF">
              <w:t>SR.1.1 CCA</w:t>
            </w:r>
          </w:p>
        </w:tc>
      </w:tr>
      <w:tr w:rsidR="00D52EFF" w:rsidRPr="007275DF" w14:paraId="5B6FD548" w14:textId="77777777" w:rsidTr="00317F51">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63B772CE" w14:textId="77777777" w:rsidR="00D52EFF" w:rsidRPr="007275DF" w:rsidRDefault="00D52EFF" w:rsidP="00317F51">
            <w:pPr>
              <w:pStyle w:val="TAL"/>
            </w:pPr>
            <w:r>
              <w:rPr>
                <w:rFonts w:cs="Arial"/>
                <w:szCs w:val="18"/>
              </w:rPr>
              <w:t xml:space="preserve">RMSI </w:t>
            </w:r>
            <w:r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0FBC4645" w14:textId="77777777" w:rsidR="00D52EFF" w:rsidRPr="007275DF" w:rsidRDefault="00D52EFF" w:rsidP="00317F51">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44E07B17"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2DEF9C5" w14:textId="77777777" w:rsidR="00D52EFF" w:rsidRPr="007275DF" w:rsidRDefault="00D52EFF" w:rsidP="00317F51">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6F20E14A" w14:textId="77777777" w:rsidR="00D52EFF" w:rsidRPr="007275DF" w:rsidRDefault="00D52EFF" w:rsidP="00317F51">
            <w:pPr>
              <w:pStyle w:val="TAC"/>
            </w:pPr>
            <w:r w:rsidRPr="007275DF">
              <w:t>CR.1.1 CCA</w:t>
            </w:r>
          </w:p>
        </w:tc>
      </w:tr>
      <w:tr w:rsidR="00D52EFF" w:rsidRPr="007275DF" w14:paraId="2DCF43EC" w14:textId="77777777" w:rsidTr="00317F51">
        <w:trPr>
          <w:trHeight w:val="53"/>
          <w:jc w:val="center"/>
        </w:trPr>
        <w:tc>
          <w:tcPr>
            <w:tcW w:w="3397" w:type="dxa"/>
            <w:gridSpan w:val="2"/>
            <w:vMerge/>
            <w:tcBorders>
              <w:left w:val="single" w:sz="4" w:space="0" w:color="auto"/>
              <w:right w:val="single" w:sz="4" w:space="0" w:color="auto"/>
            </w:tcBorders>
          </w:tcPr>
          <w:p w14:paraId="6C561FAB"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F09CE45" w14:textId="77777777" w:rsidR="00D52EFF" w:rsidRPr="007275DF" w:rsidRDefault="00D52EFF" w:rsidP="00317F51">
            <w:pPr>
              <w:pStyle w:val="TAL"/>
            </w:pPr>
            <w:r w:rsidRPr="007275DF">
              <w:t>Config 2</w:t>
            </w:r>
          </w:p>
        </w:tc>
        <w:tc>
          <w:tcPr>
            <w:tcW w:w="1134" w:type="dxa"/>
            <w:tcBorders>
              <w:top w:val="nil"/>
              <w:left w:val="single" w:sz="4" w:space="0" w:color="auto"/>
              <w:bottom w:val="nil"/>
              <w:right w:val="single" w:sz="4" w:space="0" w:color="auto"/>
            </w:tcBorders>
          </w:tcPr>
          <w:p w14:paraId="763AFD50"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014D482" w14:textId="77777777" w:rsidR="00D52EFF" w:rsidRPr="007275DF" w:rsidRDefault="00D52EFF" w:rsidP="00317F51">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4A294F2D" w14:textId="77777777" w:rsidR="00D52EFF" w:rsidRPr="007275DF" w:rsidRDefault="00D52EFF" w:rsidP="00317F51">
            <w:pPr>
              <w:pStyle w:val="TAC"/>
            </w:pPr>
            <w:r w:rsidRPr="007275DF">
              <w:t>CR.1.1 CCA</w:t>
            </w:r>
          </w:p>
        </w:tc>
      </w:tr>
      <w:tr w:rsidR="00D52EFF" w:rsidRPr="007275DF" w14:paraId="3F3B90F3"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036D6EA8"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83AE62B"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69CCFDF"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8DF6617" w14:textId="77777777" w:rsidR="00D52EFF" w:rsidRPr="007275DF" w:rsidRDefault="00D52EFF" w:rsidP="00317F51">
            <w:pPr>
              <w:pStyle w:val="TAC"/>
            </w:pPr>
            <w:r w:rsidRPr="007275DF">
              <w:t>CR</w:t>
            </w:r>
            <w:r>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5D5C7684" w14:textId="77777777" w:rsidR="00D52EFF" w:rsidRPr="007275DF" w:rsidRDefault="00D52EFF" w:rsidP="00317F51">
            <w:pPr>
              <w:pStyle w:val="TAC"/>
            </w:pPr>
            <w:r w:rsidRPr="007275DF">
              <w:t>CR.1.1 CCA</w:t>
            </w:r>
          </w:p>
        </w:tc>
      </w:tr>
      <w:tr w:rsidR="00D52EFF" w:rsidRPr="007275DF" w14:paraId="7916F6D8" w14:textId="77777777" w:rsidTr="00317F51">
        <w:trPr>
          <w:trHeight w:val="187"/>
          <w:jc w:val="center"/>
        </w:trPr>
        <w:tc>
          <w:tcPr>
            <w:tcW w:w="3397" w:type="dxa"/>
            <w:gridSpan w:val="2"/>
            <w:vMerge w:val="restart"/>
            <w:tcBorders>
              <w:left w:val="single" w:sz="4" w:space="0" w:color="auto"/>
              <w:right w:val="single" w:sz="4" w:space="0" w:color="auto"/>
            </w:tcBorders>
          </w:tcPr>
          <w:p w14:paraId="6B34A2CD" w14:textId="77777777" w:rsidR="00D52EFF" w:rsidRPr="007275DF" w:rsidRDefault="00D52EFF" w:rsidP="00317F51">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5D567B39" w14:textId="77777777" w:rsidR="00D52EFF" w:rsidRPr="007275DF" w:rsidRDefault="00D52EFF" w:rsidP="00317F51">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9C21126"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518B7AC" w14:textId="77777777" w:rsidR="00D52EFF" w:rsidRPr="007275DF" w:rsidRDefault="00D52EFF" w:rsidP="00317F51">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204B054C" w14:textId="77777777" w:rsidR="00D52EFF" w:rsidRPr="007275DF" w:rsidRDefault="00D52EFF" w:rsidP="00317F51">
            <w:pPr>
              <w:pStyle w:val="TAC"/>
            </w:pPr>
            <w:r w:rsidRPr="00A935BC">
              <w:t>CCR.1.1 CCA</w:t>
            </w:r>
          </w:p>
        </w:tc>
      </w:tr>
      <w:tr w:rsidR="00D52EFF" w:rsidRPr="007275DF" w14:paraId="5CC35134" w14:textId="77777777" w:rsidTr="00317F51">
        <w:trPr>
          <w:trHeight w:val="187"/>
          <w:jc w:val="center"/>
        </w:trPr>
        <w:tc>
          <w:tcPr>
            <w:tcW w:w="3397" w:type="dxa"/>
            <w:gridSpan w:val="2"/>
            <w:vMerge/>
            <w:tcBorders>
              <w:left w:val="single" w:sz="4" w:space="0" w:color="auto"/>
              <w:right w:val="single" w:sz="4" w:space="0" w:color="auto"/>
            </w:tcBorders>
          </w:tcPr>
          <w:p w14:paraId="0108AC31"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tcPr>
          <w:p w14:paraId="44C280AF" w14:textId="77777777" w:rsidR="00D52EFF" w:rsidRPr="007275DF" w:rsidRDefault="00D52EFF" w:rsidP="00317F51">
            <w:pPr>
              <w:pStyle w:val="TAL"/>
            </w:pPr>
            <w:r w:rsidRPr="00451D66">
              <w:rPr>
                <w:rFonts w:cs="Arial"/>
                <w:szCs w:val="18"/>
              </w:rPr>
              <w:t>Config 2</w:t>
            </w:r>
          </w:p>
        </w:tc>
        <w:tc>
          <w:tcPr>
            <w:tcW w:w="1134" w:type="dxa"/>
            <w:vMerge/>
            <w:tcBorders>
              <w:left w:val="single" w:sz="4" w:space="0" w:color="auto"/>
              <w:right w:val="single" w:sz="4" w:space="0" w:color="auto"/>
            </w:tcBorders>
          </w:tcPr>
          <w:p w14:paraId="74CF8BD8"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5934D3B4" w14:textId="77777777" w:rsidR="00D52EFF" w:rsidRPr="007275DF" w:rsidRDefault="00D52EFF" w:rsidP="00317F51">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5AAA9281" w14:textId="77777777" w:rsidR="00D52EFF" w:rsidRPr="007275DF" w:rsidRDefault="00D52EFF" w:rsidP="00317F51">
            <w:pPr>
              <w:pStyle w:val="TAC"/>
            </w:pPr>
            <w:r w:rsidRPr="00A935BC">
              <w:t>CCR.1.1 CCA</w:t>
            </w:r>
          </w:p>
        </w:tc>
      </w:tr>
      <w:tr w:rsidR="00D52EFF" w:rsidRPr="007275DF" w14:paraId="6441AE38"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4C0F18C6"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tcPr>
          <w:p w14:paraId="7A363872" w14:textId="77777777" w:rsidR="00D52EFF" w:rsidRPr="007275DF" w:rsidRDefault="00D52EFF" w:rsidP="00317F51">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0D20696C"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F791F64" w14:textId="77777777" w:rsidR="00D52EFF" w:rsidRPr="007275DF" w:rsidRDefault="00D52EFF" w:rsidP="00317F51">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54B5F9EC" w14:textId="77777777" w:rsidR="00D52EFF" w:rsidRPr="007275DF" w:rsidRDefault="00D52EFF" w:rsidP="00317F51">
            <w:pPr>
              <w:pStyle w:val="TAC"/>
            </w:pPr>
            <w:r w:rsidRPr="00A935BC">
              <w:t>CCR.1.1 CCA</w:t>
            </w:r>
          </w:p>
        </w:tc>
      </w:tr>
      <w:tr w:rsidR="00D52EFF" w:rsidRPr="007275DF" w14:paraId="1C13D9D4"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6C5923B" w14:textId="77777777" w:rsidR="00D52EFF" w:rsidRPr="007275DF" w:rsidRDefault="00D52EFF" w:rsidP="00317F51">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487ACE3"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0056F0" w14:textId="77777777" w:rsidR="00D52EFF" w:rsidRPr="007275DF" w:rsidRDefault="00D52EFF" w:rsidP="00317F51">
            <w:pPr>
              <w:pStyle w:val="TAC"/>
            </w:pPr>
            <w:r w:rsidRPr="007275DF">
              <w:rPr>
                <w:snapToGrid w:val="0"/>
              </w:rPr>
              <w:t>OCNG pattern 1</w:t>
            </w:r>
          </w:p>
        </w:tc>
      </w:tr>
      <w:tr w:rsidR="00D52EFF" w:rsidRPr="007275DF" w14:paraId="4D3EFA94" w14:textId="77777777" w:rsidTr="00317F51">
        <w:trPr>
          <w:trHeight w:val="187"/>
          <w:jc w:val="center"/>
        </w:trPr>
        <w:tc>
          <w:tcPr>
            <w:tcW w:w="1061" w:type="dxa"/>
            <w:vMerge w:val="restart"/>
            <w:tcBorders>
              <w:top w:val="single" w:sz="4" w:space="0" w:color="auto"/>
              <w:left w:val="single" w:sz="4" w:space="0" w:color="auto"/>
              <w:right w:val="single" w:sz="4" w:space="0" w:color="auto"/>
            </w:tcBorders>
          </w:tcPr>
          <w:p w14:paraId="40986D09" w14:textId="77777777" w:rsidR="00D52EFF" w:rsidRPr="007275DF" w:rsidRDefault="00D52EFF" w:rsidP="00317F51">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29BD600" w14:textId="77777777" w:rsidR="00D52EFF" w:rsidRPr="007275DF" w:rsidRDefault="00D52EFF" w:rsidP="00317F51">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1F6D8EC6"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490B146D"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91B72E9" w14:textId="77777777" w:rsidR="00D52EFF" w:rsidRPr="007275DF" w:rsidRDefault="00D52EFF" w:rsidP="00317F51">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3D144244" w14:textId="77777777" w:rsidR="00D52EFF" w:rsidRPr="007275DF" w:rsidRDefault="00D52EFF" w:rsidP="00317F51">
            <w:pPr>
              <w:pStyle w:val="TAC"/>
            </w:pPr>
            <w:r w:rsidRPr="007275DF">
              <w:rPr>
                <w:lang w:eastAsia="zh-CN"/>
              </w:rPr>
              <w:t>SSB.1 CCA</w:t>
            </w:r>
          </w:p>
        </w:tc>
      </w:tr>
      <w:tr w:rsidR="00D52EFF" w:rsidRPr="007275DF" w14:paraId="2BE07AFC" w14:textId="77777777" w:rsidTr="00317F51">
        <w:trPr>
          <w:trHeight w:val="187"/>
          <w:jc w:val="center"/>
        </w:trPr>
        <w:tc>
          <w:tcPr>
            <w:tcW w:w="1061" w:type="dxa"/>
            <w:vMerge/>
            <w:tcBorders>
              <w:left w:val="single" w:sz="4" w:space="0" w:color="auto"/>
              <w:right w:val="single" w:sz="4" w:space="0" w:color="auto"/>
            </w:tcBorders>
          </w:tcPr>
          <w:p w14:paraId="041FCB5F" w14:textId="77777777" w:rsidR="00D52EFF" w:rsidRPr="007275DF" w:rsidRDefault="00D52EFF" w:rsidP="00317F51">
            <w:pPr>
              <w:pStyle w:val="TAL"/>
            </w:pPr>
          </w:p>
        </w:tc>
        <w:tc>
          <w:tcPr>
            <w:tcW w:w="2336" w:type="dxa"/>
            <w:tcBorders>
              <w:top w:val="single" w:sz="4" w:space="0" w:color="auto"/>
              <w:left w:val="single" w:sz="4" w:space="0" w:color="auto"/>
              <w:bottom w:val="nil"/>
              <w:right w:val="single" w:sz="4" w:space="0" w:color="auto"/>
            </w:tcBorders>
          </w:tcPr>
          <w:p w14:paraId="52C9B98D" w14:textId="77777777" w:rsidR="00D52EFF" w:rsidRPr="007275DF" w:rsidRDefault="00D52EFF" w:rsidP="00317F51">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FE03F59" w14:textId="77777777" w:rsidR="00D52EFF" w:rsidRPr="007275DF" w:rsidRDefault="00D52EFF" w:rsidP="00317F51">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8EB0D19"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C627B21" w14:textId="77777777" w:rsidR="00D52EFF" w:rsidRPr="007275DF" w:rsidRDefault="00D52EFF" w:rsidP="00317F51">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191A955B" w14:textId="77777777" w:rsidR="00D52EFF" w:rsidRPr="007275DF" w:rsidRDefault="00D52EFF" w:rsidP="00317F51">
            <w:pPr>
              <w:pStyle w:val="TAC"/>
            </w:pPr>
            <w:r w:rsidRPr="007275DF">
              <w:rPr>
                <w:lang w:eastAsia="zh-CN"/>
              </w:rPr>
              <w:t>SSB.2 CCA</w:t>
            </w:r>
          </w:p>
        </w:tc>
      </w:tr>
      <w:tr w:rsidR="00D52EFF" w:rsidRPr="007275DF" w14:paraId="6A8E6092" w14:textId="77777777" w:rsidTr="00317F51">
        <w:trPr>
          <w:trHeight w:val="187"/>
          <w:jc w:val="center"/>
        </w:trPr>
        <w:tc>
          <w:tcPr>
            <w:tcW w:w="1061" w:type="dxa"/>
            <w:vMerge/>
            <w:tcBorders>
              <w:left w:val="single" w:sz="4" w:space="0" w:color="auto"/>
              <w:right w:val="single" w:sz="4" w:space="0" w:color="auto"/>
            </w:tcBorders>
          </w:tcPr>
          <w:p w14:paraId="5DDACE7E" w14:textId="77777777" w:rsidR="00D52EFF" w:rsidRPr="007275DF" w:rsidRDefault="00D52EFF" w:rsidP="00317F51">
            <w:pPr>
              <w:pStyle w:val="TAL"/>
            </w:pPr>
          </w:p>
        </w:tc>
        <w:tc>
          <w:tcPr>
            <w:tcW w:w="2336" w:type="dxa"/>
            <w:tcBorders>
              <w:top w:val="single" w:sz="4" w:space="0" w:color="auto"/>
              <w:left w:val="single" w:sz="4" w:space="0" w:color="auto"/>
              <w:bottom w:val="nil"/>
              <w:right w:val="single" w:sz="4" w:space="0" w:color="auto"/>
            </w:tcBorders>
          </w:tcPr>
          <w:p w14:paraId="2E30936A" w14:textId="77777777" w:rsidR="00D52EFF" w:rsidRPr="007275DF" w:rsidRDefault="00D52EFF" w:rsidP="00317F51">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1894029B"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0134B786"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5E714088" w14:textId="77777777" w:rsidR="00D52EFF" w:rsidRPr="007275DF" w:rsidRDefault="00D52EFF" w:rsidP="00317F51">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39C58BBB" w14:textId="77777777" w:rsidR="00D52EFF" w:rsidRPr="007275DF" w:rsidRDefault="00D52EFF" w:rsidP="00317F51">
            <w:pPr>
              <w:pStyle w:val="TAC"/>
            </w:pPr>
            <w:r w:rsidRPr="007275DF">
              <w:rPr>
                <w:lang w:eastAsia="zh-CN"/>
              </w:rPr>
              <w:t>SSB.1 CCA</w:t>
            </w:r>
          </w:p>
        </w:tc>
      </w:tr>
      <w:tr w:rsidR="00D52EFF" w:rsidRPr="007275DF" w14:paraId="2FF61B53" w14:textId="77777777" w:rsidTr="00317F51">
        <w:trPr>
          <w:trHeight w:val="187"/>
          <w:jc w:val="center"/>
        </w:trPr>
        <w:tc>
          <w:tcPr>
            <w:tcW w:w="1061" w:type="dxa"/>
            <w:vMerge/>
            <w:tcBorders>
              <w:left w:val="single" w:sz="4" w:space="0" w:color="auto"/>
              <w:bottom w:val="nil"/>
              <w:right w:val="single" w:sz="4" w:space="0" w:color="auto"/>
            </w:tcBorders>
          </w:tcPr>
          <w:p w14:paraId="731BA07F" w14:textId="77777777" w:rsidR="00D52EFF" w:rsidRPr="007275DF" w:rsidRDefault="00D52EFF" w:rsidP="00317F51">
            <w:pPr>
              <w:pStyle w:val="TAL"/>
            </w:pPr>
          </w:p>
        </w:tc>
        <w:tc>
          <w:tcPr>
            <w:tcW w:w="2336" w:type="dxa"/>
            <w:tcBorders>
              <w:top w:val="single" w:sz="4" w:space="0" w:color="auto"/>
              <w:left w:val="single" w:sz="4" w:space="0" w:color="auto"/>
              <w:bottom w:val="nil"/>
              <w:right w:val="single" w:sz="4" w:space="0" w:color="auto"/>
            </w:tcBorders>
          </w:tcPr>
          <w:p w14:paraId="05E911B7" w14:textId="77777777" w:rsidR="00D52EFF" w:rsidRPr="007275DF" w:rsidRDefault="00D52EFF" w:rsidP="00317F51">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59594A68" w14:textId="77777777" w:rsidR="00D52EFF" w:rsidRPr="007275DF" w:rsidRDefault="00D52EFF" w:rsidP="00317F51">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51886912"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7933C9F4" w14:textId="77777777" w:rsidR="00D52EFF" w:rsidRPr="007275DF" w:rsidRDefault="00D52EFF" w:rsidP="00317F51">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2D77D7E" w14:textId="77777777" w:rsidR="00D52EFF" w:rsidRPr="007275DF" w:rsidRDefault="00D52EFF" w:rsidP="00317F51">
            <w:pPr>
              <w:pStyle w:val="TAC"/>
            </w:pPr>
            <w:r w:rsidRPr="007275DF">
              <w:rPr>
                <w:lang w:eastAsia="zh-CN"/>
              </w:rPr>
              <w:t>SSB.2 CCA</w:t>
            </w:r>
          </w:p>
        </w:tc>
      </w:tr>
      <w:tr w:rsidR="00D52EFF" w:rsidRPr="007275DF" w14:paraId="5C202F6D"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F82FCBF" w14:textId="77777777" w:rsidR="00D52EFF" w:rsidRPr="007275DF" w:rsidRDefault="00D52EFF" w:rsidP="00317F51">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F26EAB4"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0306C187" w14:textId="77777777" w:rsidR="00D52EFF" w:rsidRPr="007275DF" w:rsidRDefault="00D52EFF" w:rsidP="00317F51">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53B0C1E" w14:textId="77777777" w:rsidR="00D52EFF" w:rsidRPr="007275DF" w:rsidRDefault="00D52EFF" w:rsidP="00317F51">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354CBDF5" w14:textId="77777777" w:rsidR="00D52EFF" w:rsidRPr="007275DF" w:rsidRDefault="00D52EFF" w:rsidP="00317F51">
            <w:pPr>
              <w:pStyle w:val="TAC"/>
            </w:pPr>
            <w:r w:rsidRPr="007275DF">
              <w:t>SMTC.2 FR1</w:t>
            </w:r>
          </w:p>
        </w:tc>
      </w:tr>
      <w:tr w:rsidR="00D52EFF" w:rsidRPr="007275DF" w14:paraId="2AF8ADDA"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59C8571E"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5C2F0AA"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9790A2"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B947FD4" w14:textId="77777777" w:rsidR="00D52EFF" w:rsidRPr="007275DF" w:rsidRDefault="00D52EFF" w:rsidP="00317F51">
            <w:pPr>
              <w:pStyle w:val="TAC"/>
            </w:pPr>
            <w:r w:rsidRPr="007275DF">
              <w:t>SMTC.2 FR1</w:t>
            </w:r>
          </w:p>
        </w:tc>
      </w:tr>
      <w:tr w:rsidR="00D52EFF" w:rsidRPr="007275DF" w14:paraId="57C27D64" w14:textId="77777777" w:rsidTr="00317F51">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213242C3" w14:textId="77777777" w:rsidR="00D52EFF" w:rsidRPr="007275DF" w:rsidRDefault="00D52EFF" w:rsidP="00317F51">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20380005"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F6576BE" w14:textId="77777777" w:rsidR="00D52EFF" w:rsidRPr="007275DF" w:rsidRDefault="00D52EFF" w:rsidP="00317F51">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12890FF9" w14:textId="77777777" w:rsidR="00D52EFF" w:rsidRPr="007275DF" w:rsidRDefault="00D52EFF" w:rsidP="00317F51">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2F3678BB" w14:textId="77777777" w:rsidR="00D52EFF" w:rsidRPr="007275DF" w:rsidRDefault="00D52EFF" w:rsidP="00317F51">
            <w:pPr>
              <w:pStyle w:val="TAC"/>
            </w:pPr>
            <w:r w:rsidRPr="007275DF">
              <w:t>30 kHz</w:t>
            </w:r>
          </w:p>
        </w:tc>
      </w:tr>
      <w:tr w:rsidR="00D52EFF" w:rsidRPr="007275DF" w14:paraId="50E3D971"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5B514EE7"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594CCB22"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219C1AC"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127DA05" w14:textId="77777777" w:rsidR="00D52EFF" w:rsidRPr="007275DF" w:rsidRDefault="00D52EFF" w:rsidP="00317F51">
            <w:pPr>
              <w:pStyle w:val="TAC"/>
            </w:pPr>
            <w:r w:rsidRPr="007275DF">
              <w:t>30 kHz</w:t>
            </w:r>
          </w:p>
        </w:tc>
      </w:tr>
      <w:tr w:rsidR="00D52EFF" w:rsidRPr="007275DF" w14:paraId="502F005E" w14:textId="77777777" w:rsidTr="00317F51">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5019A5E8" w14:textId="77777777" w:rsidR="00D52EFF" w:rsidRPr="007275DF" w:rsidRDefault="00D52EFF" w:rsidP="00317F51">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2FE97AB"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7C0D1B30" w14:textId="77777777" w:rsidR="00D52EFF" w:rsidRPr="007275DF" w:rsidRDefault="00D52EFF" w:rsidP="00317F51">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1DD8F6C1" w14:textId="77777777" w:rsidR="00D52EFF" w:rsidRPr="007275DF" w:rsidRDefault="00D52EFF" w:rsidP="00317F51">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277F0D53" w14:textId="77777777" w:rsidR="00D52EFF" w:rsidRPr="007275DF" w:rsidRDefault="00D52EFF" w:rsidP="00317F51">
            <w:pPr>
              <w:pStyle w:val="TAC"/>
            </w:pPr>
            <w:r w:rsidRPr="007275DF">
              <w:t>30 kHz</w:t>
            </w:r>
          </w:p>
        </w:tc>
      </w:tr>
      <w:tr w:rsidR="00D52EFF" w:rsidRPr="007275DF" w14:paraId="3FBD1C6E"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362E0079"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DD4F222"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D59C378"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7AC8026" w14:textId="77777777" w:rsidR="00D52EFF" w:rsidRPr="007275DF" w:rsidRDefault="00D52EFF" w:rsidP="00317F51">
            <w:pPr>
              <w:pStyle w:val="TAC"/>
            </w:pPr>
            <w:r w:rsidRPr="007275DF">
              <w:t>30 kHz</w:t>
            </w:r>
          </w:p>
        </w:tc>
      </w:tr>
      <w:tr w:rsidR="00D52EFF" w:rsidRPr="007275DF" w14:paraId="4536A60F"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4F86DA5" w14:textId="77777777" w:rsidR="00D52EFF" w:rsidRPr="007275DF" w:rsidRDefault="00D52EFF" w:rsidP="00317F51">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99329EF"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DBC8B3D" w14:textId="77777777" w:rsidR="00D52EFF" w:rsidRPr="007275DF" w:rsidRDefault="00D52EFF" w:rsidP="00317F51">
            <w:pPr>
              <w:pStyle w:val="TAC"/>
            </w:pPr>
            <w:r w:rsidRPr="007275DF">
              <w:rPr>
                <w:lang w:eastAsia="zh-CN"/>
              </w:rPr>
              <w:t>FR1 PRACH configuration 1</w:t>
            </w:r>
            <w:r>
              <w:rPr>
                <w:rFonts w:cs="Arial"/>
                <w:szCs w:val="18"/>
                <w:lang w:eastAsia="zh-CN"/>
              </w:rPr>
              <w:t xml:space="preserve"> </w:t>
            </w:r>
            <w:r w:rsidRPr="00D25849">
              <w:rPr>
                <w:rFonts w:cs="Arial"/>
                <w:szCs w:val="18"/>
                <w:lang w:eastAsia="zh-CN"/>
              </w:rPr>
              <w:t xml:space="preserve">under CCA </w:t>
            </w:r>
            <w:r>
              <w:rPr>
                <w:rFonts w:cs="Arial"/>
                <w:szCs w:val="18"/>
                <w:lang w:eastAsia="zh-CN"/>
              </w:rPr>
              <w:t xml:space="preserve">in </w:t>
            </w:r>
            <w:r w:rsidRPr="00A935BC">
              <w:rPr>
                <w:rFonts w:cs="Arial"/>
                <w:lang w:eastAsia="zh-CN"/>
              </w:rPr>
              <w:t>Table A.3.8</w:t>
            </w:r>
            <w:r>
              <w:rPr>
                <w:rFonts w:cs="Arial"/>
                <w:lang w:eastAsia="zh-CN"/>
              </w:rPr>
              <w:t>A</w:t>
            </w:r>
            <w:r w:rsidRPr="00A935BC">
              <w:rPr>
                <w:rFonts w:cs="Arial"/>
                <w:lang w:eastAsia="zh-CN"/>
              </w:rPr>
              <w:t>.2.1-1</w:t>
            </w:r>
          </w:p>
        </w:tc>
      </w:tr>
      <w:tr w:rsidR="00D52EFF" w:rsidRPr="007275DF" w14:paraId="6C21BE1A" w14:textId="77777777" w:rsidTr="00317F51">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5C8D73E0" w14:textId="77777777" w:rsidR="00D52EFF" w:rsidRPr="007275DF" w:rsidRDefault="00D52EFF" w:rsidP="00317F51">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39A33DD4" w14:textId="77777777" w:rsidR="00D52EFF" w:rsidRPr="007275DF" w:rsidRDefault="00D52EFF" w:rsidP="00317F51">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4687C59B" w14:textId="77777777" w:rsidR="00D52EFF" w:rsidRPr="007275DF" w:rsidRDefault="00D52EFF" w:rsidP="00317F51">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61B4B21C" w14:textId="77777777" w:rsidR="00D52EFF" w:rsidRPr="007275DF" w:rsidRDefault="00D52EFF" w:rsidP="00317F51">
            <w:pPr>
              <w:pStyle w:val="TAC"/>
            </w:pPr>
            <w:r w:rsidRPr="007275DF">
              <w:t>DLBWP.0.1</w:t>
            </w:r>
          </w:p>
        </w:tc>
      </w:tr>
      <w:tr w:rsidR="00D52EFF" w:rsidRPr="007275DF" w14:paraId="45028F8C" w14:textId="77777777" w:rsidTr="00317F51">
        <w:trPr>
          <w:trHeight w:val="187"/>
          <w:jc w:val="center"/>
        </w:trPr>
        <w:tc>
          <w:tcPr>
            <w:tcW w:w="3397" w:type="dxa"/>
            <w:gridSpan w:val="2"/>
            <w:tcBorders>
              <w:top w:val="nil"/>
              <w:left w:val="single" w:sz="4" w:space="0" w:color="auto"/>
              <w:bottom w:val="nil"/>
              <w:right w:val="single" w:sz="4" w:space="0" w:color="auto"/>
            </w:tcBorders>
          </w:tcPr>
          <w:p w14:paraId="6586D4CB"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09E5893" w14:textId="77777777" w:rsidR="00D52EFF" w:rsidRPr="007275DF" w:rsidRDefault="00D52EFF" w:rsidP="00317F51">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55B8B74C" w14:textId="77777777" w:rsidR="00D52EFF" w:rsidRPr="007275DF" w:rsidRDefault="00D52EFF" w:rsidP="00317F51">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2A5CCBC8" w14:textId="77777777" w:rsidR="00D52EFF" w:rsidRPr="007275DF" w:rsidRDefault="00D52EFF" w:rsidP="00317F51">
            <w:pPr>
              <w:pStyle w:val="TAC"/>
            </w:pPr>
            <w:r w:rsidRPr="007275DF">
              <w:t>DLBWP.1.1</w:t>
            </w:r>
          </w:p>
        </w:tc>
      </w:tr>
      <w:tr w:rsidR="00D52EFF" w:rsidRPr="007275DF" w14:paraId="6C852002" w14:textId="77777777" w:rsidTr="00317F51">
        <w:trPr>
          <w:trHeight w:val="187"/>
          <w:jc w:val="center"/>
        </w:trPr>
        <w:tc>
          <w:tcPr>
            <w:tcW w:w="3397" w:type="dxa"/>
            <w:gridSpan w:val="2"/>
            <w:tcBorders>
              <w:top w:val="nil"/>
              <w:left w:val="single" w:sz="4" w:space="0" w:color="auto"/>
              <w:bottom w:val="nil"/>
              <w:right w:val="single" w:sz="4" w:space="0" w:color="auto"/>
            </w:tcBorders>
          </w:tcPr>
          <w:p w14:paraId="0E49CA2D"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FDDCB6F" w14:textId="77777777" w:rsidR="00D52EFF" w:rsidRPr="007275DF" w:rsidRDefault="00D52EFF" w:rsidP="00317F51">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AD225CF" w14:textId="77777777" w:rsidR="00D52EFF" w:rsidRPr="007275DF" w:rsidRDefault="00D52EFF" w:rsidP="00317F51">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2B0150CA" w14:textId="77777777" w:rsidR="00D52EFF" w:rsidRPr="007275DF" w:rsidRDefault="00D52EFF" w:rsidP="00317F51">
            <w:pPr>
              <w:pStyle w:val="TAC"/>
            </w:pPr>
            <w:r w:rsidRPr="007275DF">
              <w:t>ULBWP.0.1</w:t>
            </w:r>
          </w:p>
        </w:tc>
      </w:tr>
      <w:tr w:rsidR="00D52EFF" w:rsidRPr="007275DF" w14:paraId="4F49CB0B" w14:textId="77777777" w:rsidTr="00317F51">
        <w:trPr>
          <w:trHeight w:val="187"/>
          <w:jc w:val="center"/>
        </w:trPr>
        <w:tc>
          <w:tcPr>
            <w:tcW w:w="3397" w:type="dxa"/>
            <w:gridSpan w:val="2"/>
            <w:tcBorders>
              <w:top w:val="nil"/>
              <w:left w:val="single" w:sz="4" w:space="0" w:color="auto"/>
              <w:bottom w:val="single" w:sz="4" w:space="0" w:color="auto"/>
              <w:right w:val="single" w:sz="4" w:space="0" w:color="auto"/>
            </w:tcBorders>
          </w:tcPr>
          <w:p w14:paraId="4A29E9A2"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4F4BDE6" w14:textId="77777777" w:rsidR="00D52EFF" w:rsidRPr="007275DF" w:rsidRDefault="00D52EFF" w:rsidP="00317F51">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C25F66B" w14:textId="77777777" w:rsidR="00D52EFF" w:rsidRPr="007275DF" w:rsidRDefault="00D52EFF" w:rsidP="00317F51">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576B6D37" w14:textId="77777777" w:rsidR="00D52EFF" w:rsidRPr="007275DF" w:rsidRDefault="00D52EFF" w:rsidP="00317F51">
            <w:pPr>
              <w:pStyle w:val="TAC"/>
            </w:pPr>
            <w:r w:rsidRPr="007275DF">
              <w:t>ULBWP.1.1</w:t>
            </w:r>
          </w:p>
        </w:tc>
      </w:tr>
      <w:tr w:rsidR="00D52EFF" w:rsidRPr="007275DF" w14:paraId="0797D71F"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CFF4CB2" w14:textId="77777777" w:rsidR="00D52EFF" w:rsidRPr="007275DF" w:rsidRDefault="00D52EFF" w:rsidP="00317F51">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492E317D" w14:textId="77777777" w:rsidR="00D52EFF" w:rsidRPr="007275DF" w:rsidRDefault="00D52EFF" w:rsidP="00317F51">
            <w:pPr>
              <w:pStyle w:val="TAC"/>
              <w:rPr>
                <w:lang w:eastAsia="ja-JP"/>
              </w:rPr>
            </w:pPr>
          </w:p>
          <w:p w14:paraId="0C2D66AC" w14:textId="77777777" w:rsidR="00D52EFF" w:rsidRPr="007275DF" w:rsidRDefault="00D52EFF" w:rsidP="00317F51">
            <w:pPr>
              <w:pStyle w:val="TAC"/>
              <w:rPr>
                <w:lang w:eastAsia="ja-JP"/>
              </w:rPr>
            </w:pPr>
          </w:p>
          <w:p w14:paraId="44C89B4B" w14:textId="77777777" w:rsidR="00D52EFF" w:rsidRPr="007275DF" w:rsidRDefault="00D52EFF" w:rsidP="00317F51">
            <w:pPr>
              <w:pStyle w:val="TAC"/>
              <w:rPr>
                <w:lang w:eastAsia="ja-JP"/>
              </w:rPr>
            </w:pPr>
          </w:p>
          <w:p w14:paraId="5EFA58AC" w14:textId="77777777" w:rsidR="00D52EFF" w:rsidRPr="007275DF" w:rsidRDefault="00D52EFF" w:rsidP="00317F51">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4528A2D0" w14:textId="77777777" w:rsidR="00D52EFF" w:rsidRPr="007275DF" w:rsidRDefault="00D52EFF" w:rsidP="00317F51">
            <w:pPr>
              <w:pStyle w:val="TAC"/>
              <w:rPr>
                <w:lang w:eastAsia="ja-JP"/>
              </w:rPr>
            </w:pPr>
          </w:p>
          <w:p w14:paraId="42FAE7B8" w14:textId="77777777" w:rsidR="00D52EFF" w:rsidRPr="007275DF" w:rsidRDefault="00D52EFF" w:rsidP="00317F51">
            <w:pPr>
              <w:pStyle w:val="TAC"/>
              <w:rPr>
                <w:lang w:eastAsia="ja-JP"/>
              </w:rPr>
            </w:pPr>
          </w:p>
          <w:p w14:paraId="2E9855BC" w14:textId="77777777" w:rsidR="00D52EFF" w:rsidRPr="007275DF" w:rsidRDefault="00D52EFF" w:rsidP="00317F51">
            <w:pPr>
              <w:pStyle w:val="TAC"/>
              <w:rPr>
                <w:lang w:eastAsia="ja-JP"/>
              </w:rPr>
            </w:pPr>
          </w:p>
          <w:p w14:paraId="251DE99C" w14:textId="77777777" w:rsidR="00D52EFF" w:rsidRPr="007275DF" w:rsidRDefault="00D52EFF" w:rsidP="00317F51">
            <w:pPr>
              <w:pStyle w:val="TAC"/>
            </w:pPr>
            <w:r w:rsidRPr="007275DF">
              <w:rPr>
                <w:lang w:eastAsia="ja-JP"/>
              </w:rPr>
              <w:t>0</w:t>
            </w:r>
          </w:p>
        </w:tc>
      </w:tr>
      <w:tr w:rsidR="00D52EFF" w:rsidRPr="007275DF" w14:paraId="01C14453"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72484BE" w14:textId="77777777" w:rsidR="00D52EFF" w:rsidRPr="007275DF" w:rsidRDefault="00D52EFF" w:rsidP="00317F51">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7F056DF9"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0E58DA74" w14:textId="77777777" w:rsidR="00D52EFF" w:rsidRPr="007275DF" w:rsidRDefault="00D52EFF" w:rsidP="00317F51">
            <w:pPr>
              <w:pStyle w:val="TAC"/>
            </w:pPr>
          </w:p>
        </w:tc>
      </w:tr>
      <w:tr w:rsidR="00D52EFF" w:rsidRPr="007275DF" w14:paraId="457DCCD3"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E66CFC2" w14:textId="77777777" w:rsidR="00D52EFF" w:rsidRPr="007275DF" w:rsidRDefault="00D52EFF" w:rsidP="00317F51">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793D3ABD"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3D035FC5" w14:textId="77777777" w:rsidR="00D52EFF" w:rsidRPr="007275DF" w:rsidRDefault="00D52EFF" w:rsidP="00317F51">
            <w:pPr>
              <w:pStyle w:val="TAC"/>
            </w:pPr>
          </w:p>
        </w:tc>
      </w:tr>
      <w:tr w:rsidR="00D52EFF" w:rsidRPr="007275DF" w14:paraId="4E3FB355"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627A6B4" w14:textId="77777777" w:rsidR="00D52EFF" w:rsidRPr="007275DF" w:rsidRDefault="00D52EFF" w:rsidP="00317F51">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3A32F805"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5061AD3C" w14:textId="77777777" w:rsidR="00D52EFF" w:rsidRPr="007275DF" w:rsidRDefault="00D52EFF" w:rsidP="00317F51">
            <w:pPr>
              <w:pStyle w:val="TAC"/>
            </w:pPr>
          </w:p>
        </w:tc>
      </w:tr>
      <w:tr w:rsidR="00D52EFF" w:rsidRPr="007275DF" w14:paraId="3EE641ED"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CCFAA3A" w14:textId="77777777" w:rsidR="00D52EFF" w:rsidRPr="007275DF" w:rsidRDefault="00D52EFF" w:rsidP="00317F51">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45C277EB"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507F4E28" w14:textId="77777777" w:rsidR="00D52EFF" w:rsidRPr="007275DF" w:rsidRDefault="00D52EFF" w:rsidP="00317F51">
            <w:pPr>
              <w:pStyle w:val="TAC"/>
            </w:pPr>
          </w:p>
        </w:tc>
      </w:tr>
      <w:tr w:rsidR="00D52EFF" w:rsidRPr="007275DF" w14:paraId="3C43F691"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27C026E" w14:textId="77777777" w:rsidR="00D52EFF" w:rsidRPr="007275DF" w:rsidRDefault="00D52EFF" w:rsidP="00317F51">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0A760DEE"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6E012060" w14:textId="77777777" w:rsidR="00D52EFF" w:rsidRPr="007275DF" w:rsidRDefault="00D52EFF" w:rsidP="00317F51">
            <w:pPr>
              <w:pStyle w:val="TAC"/>
            </w:pPr>
          </w:p>
        </w:tc>
      </w:tr>
      <w:tr w:rsidR="00D52EFF" w:rsidRPr="007275DF" w14:paraId="2AAB5F68"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656DD8A" w14:textId="77777777" w:rsidR="00D52EFF" w:rsidRPr="007275DF" w:rsidRDefault="00D52EFF" w:rsidP="00317F51">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1D7DA7D7"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789C9920" w14:textId="77777777" w:rsidR="00D52EFF" w:rsidRPr="007275DF" w:rsidRDefault="00D52EFF" w:rsidP="00317F51">
            <w:pPr>
              <w:pStyle w:val="TAC"/>
            </w:pPr>
          </w:p>
        </w:tc>
      </w:tr>
      <w:tr w:rsidR="00D52EFF" w:rsidRPr="007275DF" w14:paraId="50C3ABC4"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B77D926" w14:textId="77777777" w:rsidR="00D52EFF" w:rsidRPr="007275DF" w:rsidRDefault="00D52EFF" w:rsidP="00317F51">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0FD23B68" w14:textId="77777777" w:rsidR="00D52EFF" w:rsidRPr="007275DF" w:rsidRDefault="00D52EFF" w:rsidP="00317F51">
            <w:pPr>
              <w:pStyle w:val="TAC"/>
            </w:pPr>
          </w:p>
        </w:tc>
        <w:tc>
          <w:tcPr>
            <w:tcW w:w="3509" w:type="dxa"/>
            <w:gridSpan w:val="5"/>
            <w:vMerge/>
            <w:tcBorders>
              <w:left w:val="single" w:sz="4" w:space="0" w:color="auto"/>
              <w:right w:val="single" w:sz="4" w:space="0" w:color="auto"/>
            </w:tcBorders>
          </w:tcPr>
          <w:p w14:paraId="0F3DCBE4" w14:textId="77777777" w:rsidR="00D52EFF" w:rsidRPr="007275DF" w:rsidRDefault="00D52EFF" w:rsidP="00317F51">
            <w:pPr>
              <w:pStyle w:val="TAC"/>
            </w:pPr>
          </w:p>
        </w:tc>
      </w:tr>
      <w:tr w:rsidR="00D52EFF" w:rsidRPr="007275DF" w14:paraId="645A3B55"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DA1520B" w14:textId="77777777" w:rsidR="00D52EFF" w:rsidRPr="007275DF" w:rsidRDefault="00D52EFF" w:rsidP="00317F51">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0D57A04" w14:textId="77777777" w:rsidR="00D52EFF" w:rsidRPr="007275DF" w:rsidRDefault="00D52EFF" w:rsidP="00317F51">
            <w:pPr>
              <w:pStyle w:val="TAC"/>
            </w:pPr>
          </w:p>
        </w:tc>
        <w:tc>
          <w:tcPr>
            <w:tcW w:w="3509" w:type="dxa"/>
            <w:gridSpan w:val="5"/>
            <w:vMerge/>
            <w:tcBorders>
              <w:left w:val="single" w:sz="4" w:space="0" w:color="auto"/>
              <w:bottom w:val="single" w:sz="4" w:space="0" w:color="auto"/>
              <w:right w:val="single" w:sz="4" w:space="0" w:color="auto"/>
            </w:tcBorders>
          </w:tcPr>
          <w:p w14:paraId="08B6B569" w14:textId="77777777" w:rsidR="00D52EFF" w:rsidRPr="007275DF" w:rsidRDefault="00D52EFF" w:rsidP="00317F51">
            <w:pPr>
              <w:pStyle w:val="TAC"/>
            </w:pPr>
          </w:p>
        </w:tc>
      </w:tr>
      <w:tr w:rsidR="00D52EFF" w:rsidRPr="007275DF" w14:paraId="56BE4746"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4A322F0" w14:textId="77777777" w:rsidR="00D52EFF" w:rsidRPr="007275DF" w:rsidRDefault="00D52EFF" w:rsidP="00317F51">
            <w:pPr>
              <w:pStyle w:val="TAL"/>
            </w:pPr>
            <w:r w:rsidRPr="004849DD">
              <w:rPr>
                <w:position w:val="-12"/>
              </w:rPr>
              <w:object w:dxaOrig="435" w:dyaOrig="285" w14:anchorId="215694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15.8pt" o:ole="" fillcolor="window">
                  <v:imagedata r:id="rId11" o:title=""/>
                </v:shape>
                <o:OLEObject Type="Embed" ProgID="Equation.3" ShapeID="_x0000_i1025" DrawAspect="Content" ObjectID="_1782661941" r:id="rId12"/>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1804314" w14:textId="77777777" w:rsidR="00D52EFF" w:rsidRPr="007275DF" w:rsidRDefault="00D52EFF" w:rsidP="00317F51">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209A33B4" w14:textId="77777777" w:rsidR="00D52EFF" w:rsidRPr="007275DF" w:rsidRDefault="00D52EFF" w:rsidP="00317F51">
            <w:pPr>
              <w:pStyle w:val="TAC"/>
            </w:pPr>
            <w:r w:rsidRPr="007275DF">
              <w:t>-98</w:t>
            </w:r>
          </w:p>
        </w:tc>
      </w:tr>
      <w:tr w:rsidR="00D52EFF" w:rsidRPr="007275DF" w14:paraId="7D254AD1" w14:textId="77777777" w:rsidTr="00317F51">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5CC11BD3" w14:textId="77777777" w:rsidR="00D52EFF" w:rsidRPr="007275DF" w:rsidRDefault="00D52EFF" w:rsidP="00317F51">
            <w:pPr>
              <w:pStyle w:val="TAL"/>
              <w:rPr>
                <w:vertAlign w:val="superscript"/>
              </w:rPr>
            </w:pPr>
            <w:r w:rsidRPr="004849DD">
              <w:rPr>
                <w:position w:val="-12"/>
              </w:rPr>
              <w:object w:dxaOrig="435" w:dyaOrig="285" w14:anchorId="11900688">
                <v:shape id="_x0000_i1026" type="#_x0000_t75" style="width:20.8pt;height:15.8pt" o:ole="" fillcolor="window">
                  <v:imagedata r:id="rId11" o:title=""/>
                </v:shape>
                <o:OLEObject Type="Embed" ProgID="Equation.3" ShapeID="_x0000_i1026" DrawAspect="Content" ObjectID="_1782661942" r:id="rId13"/>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77554DDB"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E98D374" w14:textId="77777777" w:rsidR="00D52EFF" w:rsidRPr="007275DF" w:rsidRDefault="00D52EFF" w:rsidP="00317F51">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67F4DD95" w14:textId="77777777" w:rsidR="00D52EFF" w:rsidRPr="007275DF" w:rsidRDefault="00D52EFF" w:rsidP="00317F51">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37E5922B" w14:textId="77777777" w:rsidR="00D52EFF" w:rsidRPr="007275DF" w:rsidRDefault="00D52EFF" w:rsidP="00317F51">
            <w:pPr>
              <w:pStyle w:val="TAC"/>
            </w:pPr>
            <w:r w:rsidRPr="007275DF">
              <w:t>-95</w:t>
            </w:r>
          </w:p>
        </w:tc>
      </w:tr>
      <w:tr w:rsidR="00D52EFF" w:rsidRPr="007275DF" w14:paraId="07299E89"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tcPr>
          <w:p w14:paraId="1AB433E8"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38080D" w14:textId="77777777" w:rsidR="00D52EFF" w:rsidRPr="007275DF" w:rsidRDefault="00D52EFF" w:rsidP="00317F51">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16999A1D" w14:textId="77777777" w:rsidR="00D52EFF" w:rsidRPr="007275DF" w:rsidRDefault="00D52EFF" w:rsidP="00317F51">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BA17A4" w14:textId="77777777" w:rsidR="00D52EFF" w:rsidRPr="007275DF" w:rsidRDefault="00D52EFF" w:rsidP="00317F51">
            <w:pPr>
              <w:pStyle w:val="TAC"/>
            </w:pPr>
            <w:r w:rsidRPr="007275DF">
              <w:t>-95</w:t>
            </w:r>
          </w:p>
        </w:tc>
      </w:tr>
      <w:tr w:rsidR="00D52EFF" w:rsidRPr="007275DF" w14:paraId="467C0B51"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2B3AAD6" w14:textId="77777777" w:rsidR="00D52EFF" w:rsidRPr="007275DF" w:rsidRDefault="00D52EFF" w:rsidP="00317F51">
            <w:pPr>
              <w:pStyle w:val="TAL"/>
              <w:rPr>
                <w:i/>
              </w:rPr>
            </w:pPr>
            <w:r w:rsidRPr="004849DD">
              <w:rPr>
                <w:i/>
                <w:position w:val="-12"/>
              </w:rPr>
              <w:object w:dxaOrig="570" w:dyaOrig="435" w14:anchorId="5D574B6C">
                <v:shape id="_x0000_i1027" type="#_x0000_t75" style="width:25.8pt;height:20.8pt" o:ole="" fillcolor="window">
                  <v:imagedata r:id="rId14" o:title=""/>
                </v:shape>
                <o:OLEObject Type="Embed" ProgID="Equation.3" ShapeID="_x0000_i1027" DrawAspect="Content" ObjectID="_1782661943" r:id="rId15"/>
              </w:object>
            </w:r>
          </w:p>
        </w:tc>
        <w:tc>
          <w:tcPr>
            <w:tcW w:w="1134" w:type="dxa"/>
            <w:tcBorders>
              <w:top w:val="single" w:sz="4" w:space="0" w:color="auto"/>
              <w:left w:val="single" w:sz="4" w:space="0" w:color="auto"/>
              <w:bottom w:val="single" w:sz="4" w:space="0" w:color="auto"/>
              <w:right w:val="single" w:sz="4" w:space="0" w:color="auto"/>
            </w:tcBorders>
            <w:hideMark/>
          </w:tcPr>
          <w:p w14:paraId="21ADAF02" w14:textId="77777777" w:rsidR="00D52EFF" w:rsidRPr="007275DF" w:rsidRDefault="00D52EFF" w:rsidP="00317F51">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1F1F9C59" w14:textId="77777777" w:rsidR="00D52EFF" w:rsidRPr="007275DF" w:rsidRDefault="00D52EFF" w:rsidP="00317F51">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1ABDB3CA" w14:textId="77777777" w:rsidR="00D52EFF" w:rsidRPr="007275DF" w:rsidRDefault="00D52EFF" w:rsidP="00317F51">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7AA6FB5C" w14:textId="77777777" w:rsidR="00D52EFF" w:rsidRPr="007275DF" w:rsidRDefault="00D52EFF" w:rsidP="00317F51">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7305F45A" w14:textId="77777777" w:rsidR="00D52EFF" w:rsidRPr="007275DF" w:rsidRDefault="00D52EFF" w:rsidP="00317F51">
            <w:pPr>
              <w:pStyle w:val="TAC"/>
            </w:pPr>
            <w:r w:rsidRPr="007275DF">
              <w:t>4</w:t>
            </w:r>
          </w:p>
        </w:tc>
      </w:tr>
      <w:tr w:rsidR="00D52EFF" w:rsidRPr="007275DF" w14:paraId="42B81093"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CB0E8D" w14:textId="77777777" w:rsidR="00D52EFF" w:rsidRPr="007275DF" w:rsidRDefault="00D52EFF" w:rsidP="00317F51">
            <w:pPr>
              <w:pStyle w:val="TAL"/>
            </w:pPr>
            <w:r w:rsidRPr="004849DD">
              <w:rPr>
                <w:position w:val="-12"/>
              </w:rPr>
              <w:object w:dxaOrig="870" w:dyaOrig="435" w14:anchorId="78F55B07">
                <v:shape id="_x0000_i1028" type="#_x0000_t75" style="width:46.2pt;height:20.8pt" o:ole="" fillcolor="window">
                  <v:imagedata r:id="rId16" o:title=""/>
                </v:shape>
                <o:OLEObject Type="Embed" ProgID="Equation.3" ShapeID="_x0000_i1028" DrawAspect="Content" ObjectID="_1782661944" r:id="rId17"/>
              </w:object>
            </w:r>
          </w:p>
        </w:tc>
        <w:tc>
          <w:tcPr>
            <w:tcW w:w="1134" w:type="dxa"/>
            <w:tcBorders>
              <w:top w:val="single" w:sz="4" w:space="0" w:color="auto"/>
              <w:left w:val="single" w:sz="4" w:space="0" w:color="auto"/>
              <w:bottom w:val="single" w:sz="4" w:space="0" w:color="auto"/>
              <w:right w:val="single" w:sz="4" w:space="0" w:color="auto"/>
            </w:tcBorders>
            <w:hideMark/>
          </w:tcPr>
          <w:p w14:paraId="4BF9EED2" w14:textId="77777777" w:rsidR="00D52EFF" w:rsidRPr="007275DF" w:rsidRDefault="00D52EFF" w:rsidP="00317F51">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4E4BBF96" w14:textId="77777777" w:rsidR="00D52EFF" w:rsidRPr="007275DF" w:rsidRDefault="00D52EFF" w:rsidP="00317F51">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4B01BA67" w14:textId="77777777" w:rsidR="00D52EFF" w:rsidRPr="007275DF" w:rsidRDefault="00D52EFF" w:rsidP="00317F51">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C58E440" w14:textId="77777777" w:rsidR="00D52EFF" w:rsidRPr="007275DF" w:rsidRDefault="00D52EFF" w:rsidP="00317F51">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19393522" w14:textId="77777777" w:rsidR="00D52EFF" w:rsidRPr="007275DF" w:rsidRDefault="00D52EFF" w:rsidP="00317F51">
            <w:pPr>
              <w:pStyle w:val="TAC"/>
            </w:pPr>
            <w:r w:rsidRPr="007275DF">
              <w:t>4</w:t>
            </w:r>
          </w:p>
        </w:tc>
      </w:tr>
      <w:tr w:rsidR="00D52EFF" w:rsidRPr="007275DF" w14:paraId="12797785" w14:textId="77777777" w:rsidTr="00317F51">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2A60AC39" w14:textId="77777777" w:rsidR="00D52EFF" w:rsidRPr="007275DF" w:rsidRDefault="00D52EFF" w:rsidP="00317F51">
            <w:pPr>
              <w:pStyle w:val="TAL"/>
            </w:pPr>
            <w:r w:rsidRPr="007275DF">
              <w:t>Io</w:t>
            </w:r>
            <w:r w:rsidRPr="007275DF">
              <w:rPr>
                <w:vertAlign w:val="superscript"/>
              </w:rPr>
              <w:t>Note3</w:t>
            </w:r>
          </w:p>
        </w:tc>
        <w:tc>
          <w:tcPr>
            <w:tcW w:w="1560" w:type="dxa"/>
            <w:vMerge w:val="restart"/>
            <w:tcBorders>
              <w:top w:val="single" w:sz="4" w:space="0" w:color="auto"/>
              <w:left w:val="single" w:sz="4" w:space="0" w:color="auto"/>
              <w:right w:val="single" w:sz="4" w:space="0" w:color="auto"/>
            </w:tcBorders>
            <w:hideMark/>
          </w:tcPr>
          <w:p w14:paraId="59BBD1DC" w14:textId="77777777" w:rsidR="00D52EFF" w:rsidRPr="007275DF" w:rsidRDefault="00D52EFF" w:rsidP="00317F51">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156EC5E2" w14:textId="77777777" w:rsidR="00D52EFF" w:rsidRPr="007275DF" w:rsidRDefault="00D52EFF" w:rsidP="00317F51">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55AA243A" w14:textId="77777777" w:rsidR="00D52EFF" w:rsidRPr="007275DF" w:rsidRDefault="00D52EFF" w:rsidP="00317F51">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7B3C9697" w14:textId="77777777" w:rsidR="00D52EFF" w:rsidRPr="007275DF" w:rsidRDefault="00D52EFF" w:rsidP="00317F51">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6A10AC" w14:textId="77777777" w:rsidR="00D52EFF" w:rsidRPr="007275DF" w:rsidRDefault="00D52EFF" w:rsidP="00317F51">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60E6D07" w14:textId="77777777" w:rsidR="00D52EFF" w:rsidRPr="007275DF" w:rsidRDefault="00D52EFF" w:rsidP="00317F51">
            <w:pPr>
              <w:pStyle w:val="TAC"/>
            </w:pPr>
            <w:r w:rsidRPr="007275DF">
              <w:t>N/A</w:t>
            </w:r>
          </w:p>
        </w:tc>
      </w:tr>
      <w:tr w:rsidR="00D52EFF" w:rsidRPr="007275DF" w14:paraId="38E6505C" w14:textId="77777777" w:rsidTr="00317F51">
        <w:trPr>
          <w:trHeight w:val="187"/>
          <w:jc w:val="center"/>
        </w:trPr>
        <w:tc>
          <w:tcPr>
            <w:tcW w:w="3397" w:type="dxa"/>
            <w:gridSpan w:val="2"/>
            <w:vMerge/>
            <w:tcBorders>
              <w:top w:val="single" w:sz="4" w:space="0" w:color="auto"/>
              <w:left w:val="single" w:sz="4" w:space="0" w:color="auto"/>
              <w:right w:val="single" w:sz="4" w:space="0" w:color="auto"/>
            </w:tcBorders>
          </w:tcPr>
          <w:p w14:paraId="58EAD1DA" w14:textId="77777777" w:rsidR="00D52EFF" w:rsidRPr="007275DF" w:rsidRDefault="00D52EFF" w:rsidP="00317F51">
            <w:pPr>
              <w:pStyle w:val="TAL"/>
            </w:pPr>
          </w:p>
        </w:tc>
        <w:tc>
          <w:tcPr>
            <w:tcW w:w="1560" w:type="dxa"/>
            <w:vMerge/>
            <w:tcBorders>
              <w:left w:val="single" w:sz="4" w:space="0" w:color="auto"/>
              <w:bottom w:val="single" w:sz="4" w:space="0" w:color="auto"/>
              <w:right w:val="single" w:sz="4" w:space="0" w:color="auto"/>
            </w:tcBorders>
          </w:tcPr>
          <w:p w14:paraId="43817C4D" w14:textId="77777777" w:rsidR="00D52EFF" w:rsidRPr="007275DF" w:rsidRDefault="00D52EFF" w:rsidP="00317F51">
            <w:pPr>
              <w:pStyle w:val="TAL"/>
            </w:pPr>
          </w:p>
        </w:tc>
        <w:tc>
          <w:tcPr>
            <w:tcW w:w="1134" w:type="dxa"/>
            <w:tcBorders>
              <w:top w:val="single" w:sz="4" w:space="0" w:color="auto"/>
              <w:left w:val="single" w:sz="4" w:space="0" w:color="auto"/>
              <w:bottom w:val="single" w:sz="4" w:space="0" w:color="auto"/>
              <w:right w:val="single" w:sz="4" w:space="0" w:color="auto"/>
            </w:tcBorders>
          </w:tcPr>
          <w:p w14:paraId="598A6339" w14:textId="77777777" w:rsidR="00D52EFF" w:rsidRPr="007275DF" w:rsidRDefault="00D52EFF" w:rsidP="00317F51">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2D0D65F6" w14:textId="77777777" w:rsidR="00D52EFF" w:rsidRPr="007275DF" w:rsidRDefault="00D52EFF" w:rsidP="00317F5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60D698D" w14:textId="77777777" w:rsidR="00D52EFF" w:rsidRPr="007275DF" w:rsidRDefault="00D52EFF" w:rsidP="00317F51">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B974898" w14:textId="77777777" w:rsidR="00D52EFF" w:rsidRPr="007275DF" w:rsidRDefault="00D52EFF" w:rsidP="00317F51">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75C8F184" w14:textId="77777777" w:rsidR="00D52EFF" w:rsidRPr="007275DF" w:rsidRDefault="00D52EFF" w:rsidP="00317F51">
            <w:pPr>
              <w:pStyle w:val="TAC"/>
            </w:pPr>
            <w:r w:rsidRPr="007275DF">
              <w:t>-58.49</w:t>
            </w:r>
          </w:p>
        </w:tc>
      </w:tr>
      <w:tr w:rsidR="00D52EFF" w:rsidRPr="007275DF" w14:paraId="464AD241" w14:textId="77777777" w:rsidTr="00317F51">
        <w:trPr>
          <w:trHeight w:val="187"/>
          <w:jc w:val="center"/>
        </w:trPr>
        <w:tc>
          <w:tcPr>
            <w:tcW w:w="3397" w:type="dxa"/>
            <w:gridSpan w:val="2"/>
            <w:vMerge/>
            <w:tcBorders>
              <w:left w:val="single" w:sz="4" w:space="0" w:color="auto"/>
              <w:bottom w:val="single" w:sz="4" w:space="0" w:color="auto"/>
              <w:right w:val="single" w:sz="4" w:space="0" w:color="auto"/>
            </w:tcBorders>
            <w:hideMark/>
          </w:tcPr>
          <w:p w14:paraId="76A5B98D" w14:textId="77777777" w:rsidR="00D52EFF" w:rsidRPr="007275DF" w:rsidRDefault="00D52EFF" w:rsidP="00317F51">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ECC5826" w14:textId="77777777" w:rsidR="00D52EFF" w:rsidRPr="007275DF" w:rsidRDefault="00D52EFF" w:rsidP="00317F51">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105E8273" w14:textId="77777777" w:rsidR="00D52EFF" w:rsidRPr="007275DF" w:rsidRDefault="00D52EFF" w:rsidP="00317F51">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14BF24AF" w14:textId="77777777" w:rsidR="00D52EFF" w:rsidRPr="007275DF" w:rsidRDefault="00D52EFF" w:rsidP="00317F51">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03EF1C2E" w14:textId="77777777" w:rsidR="00D52EFF" w:rsidRPr="007275DF" w:rsidRDefault="00D52EFF" w:rsidP="00317F51">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0718B295" w14:textId="77777777" w:rsidR="00D52EFF" w:rsidRPr="007275DF" w:rsidRDefault="00D52EFF" w:rsidP="00317F51">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5987B580" w14:textId="77777777" w:rsidR="00D52EFF" w:rsidRPr="007275DF" w:rsidRDefault="00D52EFF" w:rsidP="00317F51">
            <w:pPr>
              <w:pStyle w:val="TAC"/>
            </w:pPr>
            <w:r w:rsidRPr="007275DF">
              <w:t>-58.49</w:t>
            </w:r>
          </w:p>
        </w:tc>
      </w:tr>
      <w:tr w:rsidR="00D52EFF" w:rsidRPr="007275DF" w14:paraId="2D88CCB6" w14:textId="77777777" w:rsidTr="00317F51">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F70F0E3" w14:textId="77777777" w:rsidR="00D52EFF" w:rsidRPr="007275DF" w:rsidRDefault="00D52EFF" w:rsidP="00317F51">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AD6162B" w14:textId="77777777" w:rsidR="00D52EFF" w:rsidRPr="007275DF" w:rsidRDefault="00D52EFF" w:rsidP="00317F51">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321D6A6E" w14:textId="77777777" w:rsidR="00D52EFF" w:rsidRPr="007275DF" w:rsidRDefault="00D52EFF" w:rsidP="00317F51">
            <w:pPr>
              <w:pStyle w:val="TAC"/>
            </w:pPr>
            <w:r w:rsidRPr="007275DF">
              <w:t>AWGN</w:t>
            </w:r>
          </w:p>
        </w:tc>
      </w:tr>
      <w:tr w:rsidR="00D52EFF" w:rsidRPr="007275DF" w14:paraId="1325DD2E" w14:textId="77777777" w:rsidTr="00317F51">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74223848" w14:textId="77777777" w:rsidR="00D52EFF" w:rsidRPr="007275DF" w:rsidRDefault="00D52EFF" w:rsidP="00317F51">
            <w:pPr>
              <w:pStyle w:val="TAN"/>
            </w:pPr>
            <w:r w:rsidRPr="007275DF">
              <w:t>Note 1:</w:t>
            </w:r>
            <w:r w:rsidRPr="007275DF">
              <w:tab/>
              <w:t>OCNG shall be used such that both cells are fully allocated and a constant total transmitted power spectral density is achieved for all OFDM symbols.</w:t>
            </w:r>
          </w:p>
          <w:p w14:paraId="5FD61E03" w14:textId="77777777" w:rsidR="00D52EFF" w:rsidRPr="007275DF" w:rsidRDefault="00D52EFF" w:rsidP="00317F5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77B211DA">
                <v:shape id="_x0000_i1029" type="#_x0000_t75" style="width:20.8pt;height:15.8pt" o:ole="" fillcolor="window">
                  <v:imagedata r:id="rId11" o:title=""/>
                </v:shape>
                <o:OLEObject Type="Embed" ProgID="Equation.3" ShapeID="_x0000_i1029" DrawAspect="Content" ObjectID="_1782661945" r:id="rId18"/>
              </w:object>
            </w:r>
            <w:r w:rsidRPr="007275DF">
              <w:t xml:space="preserve"> to be fulfilled.</w:t>
            </w:r>
          </w:p>
          <w:p w14:paraId="344A3CAC" w14:textId="77777777" w:rsidR="00D52EFF" w:rsidRDefault="00D52EFF" w:rsidP="00317F51">
            <w:pPr>
              <w:pStyle w:val="TAN"/>
              <w:rPr>
                <w:rFonts w:cs="Arial"/>
                <w:szCs w:val="18"/>
              </w:rPr>
            </w:pPr>
            <w:r w:rsidRPr="007275DF">
              <w:t>Note 3:</w:t>
            </w:r>
            <w:r w:rsidRPr="007275DF">
              <w:tab/>
              <w:t>Io levels have been derived from other parameters for information purposes. They are not settable parameters themselves.</w:t>
            </w:r>
          </w:p>
          <w:p w14:paraId="1F065553" w14:textId="77777777" w:rsidR="00D52EFF" w:rsidRPr="00451D66" w:rsidRDefault="00D52EFF" w:rsidP="00317F51">
            <w:pPr>
              <w:pStyle w:val="TAN"/>
            </w:pPr>
            <w:r w:rsidRPr="00451D66">
              <w:t>Note 4:</w:t>
            </w:r>
            <w:r w:rsidRPr="007275DF">
              <w:tab/>
            </w:r>
            <w:r w:rsidRPr="00451D66">
              <w:t>For UE supporting semi-static channel access and network configuring semi-static channel occupancy.</w:t>
            </w:r>
          </w:p>
          <w:p w14:paraId="51040587" w14:textId="77777777" w:rsidR="00D52EFF" w:rsidRPr="00451D66" w:rsidRDefault="00D52EFF" w:rsidP="00317F51">
            <w:pPr>
              <w:pStyle w:val="TAN"/>
            </w:pPr>
            <w:r w:rsidRPr="00451D66">
              <w:t>Note 5:</w:t>
            </w:r>
            <w:r w:rsidRPr="007275DF">
              <w:tab/>
            </w:r>
            <w:r w:rsidRPr="00451D66">
              <w:t>For UE supporting dynamic channel access and network configuring dynamic channel occupancy.</w:t>
            </w:r>
          </w:p>
          <w:p w14:paraId="2254E49C" w14:textId="77777777" w:rsidR="00D52EFF" w:rsidRDefault="00D52EFF" w:rsidP="00317F51">
            <w:pPr>
              <w:pStyle w:val="TAN"/>
            </w:pPr>
            <w:r w:rsidRPr="00451D66">
              <w:t>Note 6:</w:t>
            </w:r>
            <w:r w:rsidRPr="007275DF">
              <w:tab/>
            </w:r>
            <w:r w:rsidRPr="00451D66">
              <w:t>For a UE supporting both semi-static and dynamic channel access, the UE can be tested under dynamic channel occupancy only.</w:t>
            </w:r>
          </w:p>
          <w:p w14:paraId="2DD302F9" w14:textId="77777777" w:rsidR="00D52EFF" w:rsidRPr="007275DF" w:rsidRDefault="00D52EFF" w:rsidP="00317F51">
            <w:pPr>
              <w:pStyle w:val="TAN"/>
            </w:pPr>
            <w:r w:rsidRPr="00CF67B9">
              <w:t>Note 7:</w:t>
            </w:r>
            <w:r w:rsidRPr="00CF67B9">
              <w:tab/>
              <w:t>As defined in clause 6.2.3.2.3 for T</w:t>
            </w:r>
            <w:r w:rsidRPr="00CF67B9">
              <w:rPr>
                <w:vertAlign w:val="subscript"/>
              </w:rPr>
              <w:t>rs</w:t>
            </w:r>
            <w:r w:rsidRPr="00CF67B9">
              <w:t xml:space="preserve"> ≤ 40 ms.</w:t>
            </w:r>
          </w:p>
        </w:tc>
      </w:tr>
    </w:tbl>
    <w:p w14:paraId="2EA2F592" w14:textId="77777777" w:rsidR="00D52EFF" w:rsidRPr="007275DF" w:rsidRDefault="00D52EFF" w:rsidP="00D52EFF"/>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lastRenderedPageBreak/>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580204FF" w14:textId="77777777" w:rsidR="00AC3EAF" w:rsidRPr="007275DF" w:rsidRDefault="00AC3EAF"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8pt;height:10.8pt" o:ole="" fillcolor="window">
                  <v:imagedata r:id="rId14" o:title=""/>
                </v:shape>
                <o:OLEObject Type="Embed" ProgID="Equation.3" ShapeID="_x0000_i1030" DrawAspect="Content" ObjectID="_1782661946"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1" o:title=""/>
                </v:shape>
                <o:OLEObject Type="Embed" ProgID="Equation.3" ShapeID="_x0000_i1031" DrawAspect="Content" ObjectID="_1782661947"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1" o:title=""/>
                </v:shape>
                <o:OLEObject Type="Embed" ProgID="Equation.3" ShapeID="_x0000_i1032" DrawAspect="Content" ObjectID="_1782661948"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2pt;height:10.8pt" o:ole="" fillcolor="window">
                  <v:imagedata r:id="rId16" o:title=""/>
                </v:shape>
                <o:OLEObject Type="Embed" ProgID="Equation.3" ShapeID="_x0000_i1033" DrawAspect="Content" ObjectID="_1782661949"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1" o:title=""/>
                </v:shape>
                <o:OLEObject Type="Embed" ProgID="Equation.3" ShapeID="_x0000_i1034" DrawAspect="Content" ObjectID="_1782661950"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05pt;height:13.75pt" o:ole="" fillcolor="window">
                  <v:imagedata r:id="rId14" o:title=""/>
                </v:shape>
                <o:OLEObject Type="Embed" ProgID="Equation.3" ShapeID="_x0000_i1035" DrawAspect="Content" ObjectID="_1782661951"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1" o:title=""/>
                </v:shape>
                <o:OLEObject Type="Embed" ProgID="Equation.3" ShapeID="_x0000_i1036" DrawAspect="Content" ObjectID="_1782661952"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1" o:title=""/>
                </v:shape>
                <o:OLEObject Type="Embed" ProgID="Equation.3" ShapeID="_x0000_i1037" DrawAspect="Content" ObjectID="_1782661953"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4.95pt;height:13.75pt" o:ole="" fillcolor="window">
                  <v:imagedata r:id="rId16" o:title=""/>
                </v:shape>
                <o:OLEObject Type="Embed" ProgID="Equation.3" ShapeID="_x0000_i1038" DrawAspect="Content" ObjectID="_1782661954"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1" o:title=""/>
                </v:shape>
                <o:OLEObject Type="Embed" ProgID="Equation.3" ShapeID="_x0000_i1039" DrawAspect="Content" ObjectID="_1782661955"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05pt;height:13.75pt" o:ole="" fillcolor="window">
                  <v:imagedata r:id="rId14" o:title=""/>
                </v:shape>
                <o:OLEObject Type="Embed" ProgID="Equation.3" ShapeID="_x0000_i1040" DrawAspect="Content" ObjectID="_1782661956"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1" o:title=""/>
                </v:shape>
                <o:OLEObject Type="Embed" ProgID="Equation.3" ShapeID="_x0000_i1041" DrawAspect="Content" ObjectID="_1782661957"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1" o:title=""/>
                </v:shape>
                <o:OLEObject Type="Embed" ProgID="Equation.3" ShapeID="_x0000_i1042" DrawAspect="Content" ObjectID="_1782661958"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4.95pt;height:13.75pt" o:ole="" fillcolor="window">
                  <v:imagedata r:id="rId16" o:title=""/>
                </v:shape>
                <o:OLEObject Type="Embed" ProgID="Equation.3" ShapeID="_x0000_i1043" DrawAspect="Content" ObjectID="_1782661959"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1" o:title=""/>
                </v:shape>
                <o:OLEObject Type="Embed" ProgID="Equation.3" ShapeID="_x0000_i1044" DrawAspect="Content" ObjectID="_1782661960"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3.75pt;height:20.8pt" o:ole="" fillcolor="window">
                  <v:imagedata r:id="rId11" o:title=""/>
                </v:shape>
                <o:OLEObject Type="Embed" ProgID="Equation.3" ShapeID="_x0000_i1045" DrawAspect="Content" ObjectID="_1782661961"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3.75pt;height:20.8pt" o:ole="" fillcolor="window">
                  <v:imagedata r:id="rId11" o:title=""/>
                </v:shape>
                <o:OLEObject Type="Embed" ProgID="Equation.3" ShapeID="_x0000_i1046" DrawAspect="Content" ObjectID="_1782661962"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95pt;height:13.75pt" o:ole="" fillcolor="window">
                  <v:imagedata r:id="rId14" o:title=""/>
                </v:shape>
                <o:OLEObject Type="Embed" ProgID="Equation.3" ShapeID="_x0000_i1047" DrawAspect="Content" ObjectID="_1782661963"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05pt;height:13.75pt" o:ole="" fillcolor="window">
                  <v:imagedata r:id="rId37" o:title=""/>
                </v:shape>
                <o:OLEObject Type="Embed" ProgID="Equation.3" ShapeID="_x0000_i1048" DrawAspect="Content" ObjectID="_1782661964"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800"/>
        <w:gridCol w:w="757"/>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3.75pt;height:20.8pt" o:ole="" fillcolor="window">
                  <v:imagedata r:id="rId11" o:title=""/>
                </v:shape>
                <o:OLEObject Type="Embed" ProgID="Equation.3" ShapeID="_x0000_i1049" DrawAspect="Content" ObjectID="_1782661965"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95pt;height:13.75pt" o:ole="" fillcolor="window">
                  <v:imagedata r:id="rId14" o:title=""/>
                </v:shape>
                <o:OLEObject Type="Embed" ProgID="Equation.3" ShapeID="_x0000_i1050" DrawAspect="Content" ObjectID="_1782661966"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05pt;height:13.75pt" o:ole="" fillcolor="window">
                  <v:imagedata r:id="rId37" o:title=""/>
                </v:shape>
                <o:OLEObject Type="Embed" ProgID="Equation.3" ShapeID="_x0000_i1051" DrawAspect="Content" ObjectID="_1782661967"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5"/>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lastRenderedPageBreak/>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8pt;height:20.8pt" o:ole="" fillcolor="window">
                  <v:imagedata r:id="rId11" o:title=""/>
                </v:shape>
                <o:OLEObject Type="Embed" ProgID="Equation.3" ShapeID="_x0000_i1052" DrawAspect="Content" ObjectID="_1782661968"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8pt;height:20.8pt" o:ole="" fillcolor="window">
                  <v:imagedata r:id="rId11" o:title=""/>
                </v:shape>
                <o:OLEObject Type="Embed" ProgID="Equation.3" ShapeID="_x0000_i1053" DrawAspect="Content" ObjectID="_1782661969"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95pt;height:13.75pt" o:ole="" fillcolor="window">
                  <v:imagedata r:id="rId14" o:title=""/>
                </v:shape>
                <o:OLEObject Type="Embed" ProgID="Equation.3" ShapeID="_x0000_i1054" DrawAspect="Content" ObjectID="_1782661970"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8pt;height:13.75pt" o:ole="" fillcolor="window">
                  <v:imagedata r:id="rId37" o:title=""/>
                </v:shape>
                <o:OLEObject Type="Embed" ProgID="Equation.3" ShapeID="_x0000_i1055" DrawAspect="Content" ObjectID="_1782661971"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8pt;height:20.8pt" o:ole="" fillcolor="window">
                  <v:imagedata r:id="rId11" o:title=""/>
                </v:shape>
                <o:OLEObject Type="Embed" ProgID="Equation.3" ShapeID="_x0000_i1056" DrawAspect="Content" ObjectID="_1782661972"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95pt;height:13.75pt" o:ole="" fillcolor="window">
                  <v:imagedata r:id="rId14" o:title=""/>
                </v:shape>
                <o:OLEObject Type="Embed" ProgID="Equation.3" ShapeID="_x0000_i1057" DrawAspect="Content" ObjectID="_1782661973"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8pt;height:13.75pt" o:ole="" fillcolor="window">
                  <v:imagedata r:id="rId37" o:title=""/>
                </v:shape>
                <o:OLEObject Type="Embed" ProgID="Equation.3" ShapeID="_x0000_i1058" DrawAspect="Content" ObjectID="_1782661974"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6"/>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8pt;height:15.8pt" o:ole="" fillcolor="window">
                  <v:imagedata r:id="rId11" o:title=""/>
                </v:shape>
                <o:OLEObject Type="Embed" ProgID="Equation.3" ShapeID="_x0000_i1059" DrawAspect="Content" ObjectID="_1782661975"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8pt;height:15.8pt" o:ole="" fillcolor="window">
                  <v:imagedata r:id="rId11" o:title=""/>
                </v:shape>
                <o:OLEObject Type="Embed" ProgID="Equation.3" ShapeID="_x0000_i1060" DrawAspect="Content" ObjectID="_1782661976"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8pt;height:15.8pt" o:ole="" fillcolor="window">
                  <v:imagedata r:id="rId14" o:title=""/>
                </v:shape>
                <o:OLEObject Type="Embed" ProgID="Equation.3" ShapeID="_x0000_i1061" DrawAspect="Content" ObjectID="_1782661977"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2pt;height:15.8pt" o:ole="" fillcolor="window">
                  <v:imagedata r:id="rId16" o:title=""/>
                </v:shape>
                <o:OLEObject Type="Embed" ProgID="Equation.3" ShapeID="_x0000_i1062" DrawAspect="Content" ObjectID="_1782661978"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8pt;height:15.8pt" o:ole="" fillcolor="window">
                  <v:imagedata r:id="rId11" o:title=""/>
                </v:shape>
                <o:OLEObject Type="Embed" ProgID="Equation.3" ShapeID="_x0000_i1063" DrawAspect="Content" ObjectID="_1782661979"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8pt;height:15.8pt" o:ole="" fillcolor="window">
                  <v:imagedata r:id="rId11" o:title=""/>
                </v:shape>
                <o:OLEObject Type="Embed" ProgID="Equation.3" ShapeID="_x0000_i1064" DrawAspect="Content" ObjectID="_1782661980"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8pt;height:15.8pt" o:ole="" fillcolor="window">
                  <v:imagedata r:id="rId11" o:title=""/>
                </v:shape>
                <o:OLEObject Type="Embed" ProgID="Equation.3" ShapeID="_x0000_i1065" DrawAspect="Content" ObjectID="_1782661981"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8pt;height:15.8pt" o:ole="" fillcolor="window">
                  <v:imagedata r:id="rId14" o:title=""/>
                </v:shape>
                <o:OLEObject Type="Embed" ProgID="Equation.3" ShapeID="_x0000_i1066" DrawAspect="Content" ObjectID="_1782661982"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2pt;height:15.8pt" o:ole="" fillcolor="window">
                  <v:imagedata r:id="rId16" o:title=""/>
                </v:shape>
                <o:OLEObject Type="Embed" ProgID="Equation.3" ShapeID="_x0000_i1067" DrawAspect="Content" ObjectID="_1782661983"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8pt;height:15.8pt" o:ole="" fillcolor="window">
                  <v:imagedata r:id="rId11" o:title=""/>
                </v:shape>
                <o:OLEObject Type="Embed" ProgID="Equation.3" ShapeID="_x0000_i1068" DrawAspect="Content" ObjectID="_1782661984"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8pt;height:15.8pt" o:ole="" fillcolor="window">
                  <v:imagedata r:id="rId11" o:title=""/>
                </v:shape>
                <o:OLEObject Type="Embed" ProgID="Equation.3" ShapeID="_x0000_i1069" DrawAspect="Content" ObjectID="_1782661985"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8pt;height:15.8pt" o:ole="" fillcolor="window">
                  <v:imagedata r:id="rId11" o:title=""/>
                </v:shape>
                <o:OLEObject Type="Embed" ProgID="Equation.3" ShapeID="_x0000_i1070" DrawAspect="Content" ObjectID="_1782661986"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8pt;height:15.8pt" o:ole="" fillcolor="window">
                  <v:imagedata r:id="rId14" o:title=""/>
                </v:shape>
                <o:OLEObject Type="Embed" ProgID="Equation.3" ShapeID="_x0000_i1071" DrawAspect="Content" ObjectID="_178266198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2pt;height:15.8pt" o:ole="" fillcolor="window">
                  <v:imagedata r:id="rId16" o:title=""/>
                </v:shape>
                <o:OLEObject Type="Embed" ProgID="Equation.3" ShapeID="_x0000_i1072" DrawAspect="Content" ObjectID="_178266198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8pt;height:15.8pt" o:ole="" fillcolor="window">
                  <v:imagedata r:id="rId11" o:title=""/>
                </v:shape>
                <o:OLEObject Type="Embed" ProgID="Equation.3" ShapeID="_x0000_i1073" DrawAspect="Content" ObjectID="_1782661989"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8pt;height:15.8pt" o:ole="" fillcolor="window">
                  <v:imagedata r:id="rId11" o:title=""/>
                </v:shape>
                <o:OLEObject Type="Embed" ProgID="Equation.3" ShapeID="_x0000_i1074" DrawAspect="Content" ObjectID="_1782661990"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8pt;height:15.8pt" o:ole="" fillcolor="window">
                  <v:imagedata r:id="rId14" o:title=""/>
                </v:shape>
                <o:OLEObject Type="Embed" ProgID="Equation.3" ShapeID="_x0000_i1075" DrawAspect="Content" ObjectID="_1782661991"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8pt;height:15.8pt" o:ole="" fillcolor="window">
                  <v:imagedata r:id="rId16" o:title=""/>
                </v:shape>
                <o:OLEObject Type="Embed" ProgID="Equation.3" ShapeID="_x0000_i1076" DrawAspect="Content" ObjectID="_1782661992"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8pt;height:15.8pt" o:ole="" fillcolor="window">
                  <v:imagedata r:id="rId11" o:title=""/>
                </v:shape>
                <o:OLEObject Type="Embed" ProgID="Equation.3" ShapeID="_x0000_i1077" DrawAspect="Content" ObjectID="_1782661993"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2"/>
        <w:gridCol w:w="1459"/>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8pt;height:15.8pt" o:ole="" fillcolor="window">
                  <v:imagedata r:id="rId11" o:title=""/>
                </v:shape>
                <o:OLEObject Type="Embed" ProgID="Equation.3" ShapeID="_x0000_i1078" DrawAspect="Content" ObjectID="_1782661994"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8pt;height:15.8pt" o:ole="" fillcolor="window">
                  <v:imagedata r:id="rId14" o:title=""/>
                </v:shape>
                <o:OLEObject Type="Embed" ProgID="Equation.3" ShapeID="_x0000_i1079" DrawAspect="Content" ObjectID="_1782661995"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8pt;height:15.8pt" o:ole="" fillcolor="window">
                  <v:imagedata r:id="rId16" o:title=""/>
                </v:shape>
                <o:OLEObject Type="Embed" ProgID="Equation.3" ShapeID="_x0000_i1080" DrawAspect="Content" ObjectID="_1782661996"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8pt;height:15.8pt" o:ole="" fillcolor="window">
                  <v:imagedata r:id="rId11" o:title=""/>
                </v:shape>
                <o:OLEObject Type="Embed" ProgID="Equation.3" ShapeID="_x0000_i1081" DrawAspect="Content" ObjectID="_1782661997"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8pt;height:15.8pt" o:ole="" fillcolor="window">
                  <v:imagedata r:id="rId11" o:title=""/>
                </v:shape>
                <o:OLEObject Type="Embed" ProgID="Equation.3" ShapeID="_x0000_i1082" DrawAspect="Content" ObjectID="_1782661998"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8pt;height:15.8pt" o:ole="" fillcolor="window">
                  <v:imagedata r:id="rId11" o:title=""/>
                </v:shape>
                <o:OLEObject Type="Embed" ProgID="Equation.3" ShapeID="_x0000_i1083" DrawAspect="Content" ObjectID="_1782661999"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8pt;height:15.8pt" o:ole="" fillcolor="window">
                  <v:imagedata r:id="rId14" o:title=""/>
                </v:shape>
                <o:OLEObject Type="Embed" ProgID="Equation.3" ShapeID="_x0000_i1084" DrawAspect="Content" ObjectID="_1782662000"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8pt;height:15.8pt" o:ole="" fillcolor="window">
                  <v:imagedata r:id="rId16" o:title=""/>
                </v:shape>
                <o:OLEObject Type="Embed" ProgID="Equation.3" ShapeID="_x0000_i1085" DrawAspect="Content" ObjectID="_1782662001"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8pt;height:15.8pt" o:ole="" fillcolor="window">
                  <v:imagedata r:id="rId11" o:title=""/>
                </v:shape>
                <o:OLEObject Type="Embed" ProgID="Equation.3" ShapeID="_x0000_i1086" DrawAspect="Content" ObjectID="_1782662002"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09A60D54" w:rsidR="009428D8" w:rsidRPr="007275DF" w:rsidRDefault="00C27217"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C27217"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7275DF" w:rsidRDefault="00C27217" w:rsidP="00C27217">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C27217" w:rsidRPr="007275DF" w:rsidRDefault="00C27217" w:rsidP="00C27217">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C27217" w:rsidRPr="007275DF" w:rsidRDefault="00C27217" w:rsidP="00C27217">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C27217" w:rsidRPr="007275DF" w:rsidRDefault="00C27217" w:rsidP="00C27217">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653D12AF" w:rsidR="00C27217" w:rsidRPr="007275DF" w:rsidRDefault="00C27217" w:rsidP="00C27217">
            <w:pPr>
              <w:pStyle w:val="TAC"/>
              <w:spacing w:line="256" w:lineRule="auto"/>
            </w:pPr>
            <w:r w:rsidRPr="007275DF">
              <w:rPr>
                <w:lang w:eastAsia="zh-CN"/>
              </w:rPr>
              <w:t>-100</w:t>
            </w:r>
          </w:p>
        </w:tc>
      </w:tr>
      <w:tr w:rsidR="00C27217"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C27217" w:rsidRPr="007275DF" w:rsidRDefault="00C27217" w:rsidP="00C27217">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C27217" w:rsidRPr="007275DF" w:rsidRDefault="00C27217" w:rsidP="00C27217">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493ABC34" w:rsidR="00C27217" w:rsidRPr="007275DF" w:rsidRDefault="00C27217" w:rsidP="00C27217">
            <w:pPr>
              <w:pStyle w:val="TAC"/>
              <w:spacing w:line="256" w:lineRule="auto"/>
            </w:pPr>
            <w:r w:rsidRPr="007275DF">
              <w:rPr>
                <w:lang w:eastAsia="zh-CN"/>
              </w:rPr>
              <w:t>-97</w:t>
            </w:r>
          </w:p>
        </w:tc>
      </w:tr>
      <w:tr w:rsidR="00C27217"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7275DF" w:rsidRDefault="00C27217" w:rsidP="00C27217">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25A052B" w:rsidR="00C27217" w:rsidRPr="007275DF" w:rsidRDefault="00C27217" w:rsidP="00C27217">
            <w:pPr>
              <w:pStyle w:val="TAC"/>
              <w:spacing w:line="256" w:lineRule="auto"/>
            </w:pPr>
            <w:r>
              <w:t>0</w:t>
            </w:r>
          </w:p>
        </w:tc>
      </w:tr>
      <w:tr w:rsidR="00C27217"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7275DF" w:rsidRDefault="00C27217" w:rsidP="00C27217">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12850F31" w:rsidR="00C27217" w:rsidRPr="007275DF" w:rsidRDefault="00C27217" w:rsidP="00C27217">
            <w:pPr>
              <w:pStyle w:val="TAC"/>
              <w:spacing w:line="256" w:lineRule="auto"/>
            </w:pPr>
            <w:r>
              <w:t>0</w:t>
            </w:r>
          </w:p>
        </w:tc>
      </w:tr>
      <w:tr w:rsidR="00C27217"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C27217" w:rsidRPr="007275DF" w:rsidRDefault="00C27217" w:rsidP="00C27217">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C27217" w:rsidRPr="007275DF" w:rsidRDefault="00C27217" w:rsidP="00C27217">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15A4876C" w:rsidR="00C27217" w:rsidRPr="007275DF" w:rsidRDefault="00C27217" w:rsidP="00C27217">
            <w:pPr>
              <w:pStyle w:val="TAC"/>
              <w:spacing w:line="256" w:lineRule="auto"/>
            </w:pPr>
            <w:r w:rsidRPr="007275DF">
              <w:t>-</w:t>
            </w:r>
            <w:r>
              <w:t>97</w:t>
            </w:r>
          </w:p>
        </w:tc>
      </w:tr>
      <w:tr w:rsidR="00C27217"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C27217" w:rsidRPr="007275DF" w:rsidRDefault="00C27217" w:rsidP="00C27217">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C27217" w:rsidRPr="007275DF" w:rsidRDefault="00C27217" w:rsidP="00C27217">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F01353F" w:rsidR="00C27217" w:rsidRPr="007275DF" w:rsidRDefault="00C27217" w:rsidP="00C27217">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63EBEBAF" w:rsidR="00C27217" w:rsidRPr="007275DF" w:rsidRDefault="00C27217" w:rsidP="00C27217">
            <w:pPr>
              <w:pStyle w:val="TAC"/>
              <w:spacing w:line="256" w:lineRule="auto"/>
            </w:pPr>
            <w:r w:rsidRPr="007275DF">
              <w:t>-66.</w:t>
            </w:r>
            <w:r>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6CBD9447" w:rsidR="00C27217" w:rsidRPr="007275DF" w:rsidRDefault="00C27217" w:rsidP="00C27217">
            <w:pPr>
              <w:pStyle w:val="TAC"/>
              <w:spacing w:line="256" w:lineRule="auto"/>
            </w:pPr>
            <w:r w:rsidRPr="007275DF">
              <w:t>-</w:t>
            </w:r>
            <w:r>
              <w:t>62.93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C27217"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C27217" w:rsidRPr="007275DF" w:rsidRDefault="00C27217" w:rsidP="00C27217">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C27217" w:rsidRPr="007275DF" w:rsidRDefault="00C27217" w:rsidP="00C27217">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C27217" w:rsidRPr="007275DF" w:rsidRDefault="00C27217" w:rsidP="00C27217">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3FEE63BA" w:rsidR="00C27217" w:rsidRPr="007275DF" w:rsidRDefault="00C27217" w:rsidP="00C27217">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24C70594" w:rsidR="00C27217" w:rsidRPr="007275DF" w:rsidRDefault="00C27217" w:rsidP="00C27217">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7275DF" w:rsidRDefault="00C27217"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lastRenderedPageBreak/>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587773" w14:paraId="2C5B9A18" w14:textId="77777777" w:rsidTr="00836C79">
        <w:trPr>
          <w:cantSplit/>
          <w:trHeight w:val="187"/>
          <w:jc w:val="center"/>
        </w:trPr>
        <w:tc>
          <w:tcPr>
            <w:tcW w:w="3292" w:type="dxa"/>
            <w:gridSpan w:val="2"/>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2"/>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2"/>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2"/>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2"/>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2"/>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2"/>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2"/>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2"/>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2"/>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2"/>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2"/>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2"/>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2"/>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2"/>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2"/>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8pt;height:15.8pt" o:ole="" fillcolor="window">
                  <v:imagedata r:id="rId11" o:title=""/>
                </v:shape>
                <o:OLEObject Type="Embed" ProgID="Equation.3" ShapeID="_x0000_i1087" DrawAspect="Content" ObjectID="_1782662003"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8pt;height:15.8pt" o:ole="" fillcolor="window">
                  <v:imagedata r:id="rId11" o:title=""/>
                </v:shape>
                <o:OLEObject Type="Embed" ProgID="Equation.3" ShapeID="_x0000_i1088" DrawAspect="Content" ObjectID="_1782662004"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1.2pt;height:15.8pt" o:ole="" fillcolor="window">
                  <v:imagedata r:id="rId14" o:title=""/>
                </v:shape>
                <o:OLEObject Type="Embed" ProgID="Equation.3" ShapeID="_x0000_i1089" DrawAspect="Content" ObjectID="_1782662005"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0.8pt;height:15.8pt" o:ole="" fillcolor="window">
                  <v:imagedata r:id="rId16" o:title=""/>
                </v:shape>
                <o:OLEObject Type="Embed" ProgID="Equation.3" ShapeID="_x0000_i1090" DrawAspect="Content" ObjectID="_1782662006"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8pt;height:15.8pt" o:ole="" fillcolor="window">
                  <v:imagedata r:id="rId11" o:title=""/>
                </v:shape>
                <o:OLEObject Type="Embed" ProgID="Equation.3" ShapeID="_x0000_i1091" DrawAspect="Content" ObjectID="_1782662007"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7"/>
        <w:gridCol w:w="1781"/>
        <w:gridCol w:w="986"/>
        <w:gridCol w:w="850"/>
        <w:gridCol w:w="907"/>
        <w:gridCol w:w="820"/>
        <w:gridCol w:w="845"/>
        <w:gridCol w:w="780"/>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3"/>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3"/>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3"/>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3"/>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3"/>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3"/>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3"/>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3"/>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3"/>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3"/>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3"/>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3"/>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3"/>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3"/>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3"/>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3"/>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3"/>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3"/>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3"/>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3"/>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3"/>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3"/>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3"/>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3"/>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8pt;height:15.8pt" o:ole="" fillcolor="window">
                  <v:imagedata r:id="rId14" o:title=""/>
                </v:shape>
                <o:OLEObject Type="Embed" ProgID="Equation.3" ShapeID="_x0000_i1092" DrawAspect="Content" ObjectID="_1782662008"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tcPr>
          <w:p w14:paraId="73C956B9" w14:textId="77777777" w:rsidR="009428D8" w:rsidRPr="007275DF" w:rsidDel="004B51DC" w:rsidRDefault="009428D8" w:rsidP="00F860FA">
            <w:pPr>
              <w:pStyle w:val="TAC"/>
            </w:pPr>
            <w:r w:rsidRPr="007275DF">
              <w:rPr>
                <w:rFonts w:cs="v4.2.0"/>
              </w:rPr>
              <w:t>1.54</w:t>
            </w:r>
          </w:p>
        </w:tc>
        <w:tc>
          <w:tcPr>
            <w:tcW w:w="851" w:type="dxa"/>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8pt;height:20.8pt" o:ole="" fillcolor="window">
                  <v:imagedata r:id="rId11" o:title=""/>
                </v:shape>
                <o:OLEObject Type="Embed" ProgID="Equation.3" ShapeID="_x0000_i1093" DrawAspect="Content" ObjectID="_1782662009"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6"/>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8pt;height:20.8pt" o:ole="" fillcolor="window">
                  <v:imagedata r:id="rId11" o:title=""/>
                </v:shape>
                <o:OLEObject Type="Embed" ProgID="Equation.3" ShapeID="_x0000_i1094" DrawAspect="Content" ObjectID="_1782662010"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6"/>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2pt;height:15.8pt" o:ole="" fillcolor="window">
                  <v:imagedata r:id="rId16" o:title=""/>
                </v:shape>
                <o:OLEObject Type="Embed" ProgID="Equation.3" ShapeID="_x0000_i1095" DrawAspect="Content" ObjectID="_1782662011"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tcPr>
          <w:p w14:paraId="21BC988B" w14:textId="77777777" w:rsidR="009428D8" w:rsidRPr="007275DF" w:rsidRDefault="009428D8" w:rsidP="00F860FA">
            <w:pPr>
              <w:pStyle w:val="TAC"/>
            </w:pPr>
            <w:r w:rsidRPr="007275DF">
              <w:rPr>
                <w:rFonts w:cs="v4.2.0"/>
              </w:rPr>
              <w:t>7</w:t>
            </w:r>
          </w:p>
        </w:tc>
        <w:tc>
          <w:tcPr>
            <w:tcW w:w="851" w:type="dxa"/>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tcPr>
          <w:p w14:paraId="100C68D3" w14:textId="77777777" w:rsidR="009428D8" w:rsidRPr="007275DF" w:rsidRDefault="009428D8" w:rsidP="00F860FA">
            <w:pPr>
              <w:pStyle w:val="TAC"/>
            </w:pPr>
            <w:r w:rsidRPr="007275DF">
              <w:rPr>
                <w:rFonts w:cs="v4.2.0"/>
                <w:lang w:eastAsia="zh-CN"/>
              </w:rPr>
              <w:t>-88</w:t>
            </w:r>
          </w:p>
        </w:tc>
        <w:tc>
          <w:tcPr>
            <w:tcW w:w="851" w:type="dxa"/>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6"/>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8"/>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8pt;height:20.8pt" o:ole="" fillcolor="window">
                  <v:imagedata r:id="rId11" o:title=""/>
                </v:shape>
                <o:OLEObject Type="Embed" ProgID="Equation.3" ShapeID="_x0000_i1096" DrawAspect="Content" ObjectID="_1782662012"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30E84A00"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5A6BA117"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6E5018B7" w:rsidR="009428D8" w:rsidRPr="007275DF" w:rsidRDefault="00735319"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735319" w:rsidRPr="007275DF" w14:paraId="568C0445" w14:textId="77777777" w:rsidTr="006D0B54">
        <w:tc>
          <w:tcPr>
            <w:tcW w:w="2000" w:type="pct"/>
            <w:gridSpan w:val="2"/>
          </w:tcPr>
          <w:p w14:paraId="68D2CE2E" w14:textId="77777777" w:rsidR="00735319" w:rsidRPr="007275DF" w:rsidRDefault="00735319" w:rsidP="00735319">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735319" w:rsidRPr="007275DF" w:rsidRDefault="00735319" w:rsidP="00735319">
            <w:pPr>
              <w:keepNext/>
              <w:keepLines/>
              <w:spacing w:after="0"/>
              <w:jc w:val="center"/>
              <w:rPr>
                <w:rFonts w:ascii="Arial" w:hAnsi="Arial"/>
                <w:sz w:val="18"/>
              </w:rPr>
            </w:pPr>
            <w:r w:rsidRPr="007275DF">
              <w:rPr>
                <w:rFonts w:ascii="Arial" w:hAnsi="Arial"/>
                <w:sz w:val="18"/>
              </w:rPr>
              <w:t>-</w:t>
            </w:r>
          </w:p>
        </w:tc>
        <w:tc>
          <w:tcPr>
            <w:tcW w:w="1000" w:type="pct"/>
          </w:tcPr>
          <w:p w14:paraId="06FB1343" w14:textId="11D1066A" w:rsidR="00735319" w:rsidRPr="007275DF" w:rsidRDefault="00735319" w:rsidP="00735319">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14083E8A" w:rsidR="00735319" w:rsidRPr="007275DF" w:rsidRDefault="00735319" w:rsidP="00735319">
            <w:pPr>
              <w:keepNext/>
              <w:keepLines/>
              <w:spacing w:after="0"/>
              <w:rPr>
                <w:rFonts w:ascii="Arial" w:hAnsi="Arial"/>
                <w:sz w:val="18"/>
              </w:rPr>
            </w:pPr>
            <w:r>
              <w:rPr>
                <w:rFonts w:ascii="Arial" w:hAnsi="Arial"/>
                <w:sz w:val="18"/>
              </w:rPr>
              <w:t>Table A.3.8A.2.1-1</w:t>
            </w:r>
          </w:p>
        </w:tc>
      </w:tr>
      <w:tr w:rsidR="00735319" w:rsidRPr="007275DF" w14:paraId="645E6184" w14:textId="77777777" w:rsidTr="006D0B54">
        <w:tc>
          <w:tcPr>
            <w:tcW w:w="2000" w:type="pct"/>
            <w:gridSpan w:val="2"/>
          </w:tcPr>
          <w:p w14:paraId="548CB8B0"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57B6822A" w14:textId="7D945151"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735319" w:rsidRPr="007275DF" w:rsidRDefault="00735319" w:rsidP="00735319">
            <w:pPr>
              <w:keepNext/>
              <w:keepLines/>
              <w:spacing w:after="0"/>
              <w:rPr>
                <w:rFonts w:ascii="Arial" w:hAnsi="Arial"/>
                <w:sz w:val="18"/>
              </w:rPr>
            </w:pPr>
          </w:p>
        </w:tc>
      </w:tr>
      <w:tr w:rsidR="00735319" w:rsidRPr="007275DF" w14:paraId="5F577777" w14:textId="77777777" w:rsidTr="006D0B54">
        <w:tc>
          <w:tcPr>
            <w:tcW w:w="2000" w:type="pct"/>
            <w:gridSpan w:val="2"/>
          </w:tcPr>
          <w:p w14:paraId="13CFFF17"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735319" w:rsidRPr="007275DF" w:rsidRDefault="00735319" w:rsidP="00735319">
            <w:pPr>
              <w:keepNext/>
              <w:keepLines/>
              <w:spacing w:after="0"/>
              <w:jc w:val="center"/>
              <w:rPr>
                <w:rFonts w:ascii="Arial" w:hAnsi="Arial"/>
                <w:sz w:val="18"/>
              </w:rPr>
            </w:pPr>
            <w:r w:rsidRPr="007275DF">
              <w:rPr>
                <w:rFonts w:ascii="Arial" w:hAnsi="Arial"/>
                <w:sz w:val="18"/>
              </w:rPr>
              <w:t>ms</w:t>
            </w:r>
          </w:p>
        </w:tc>
        <w:tc>
          <w:tcPr>
            <w:tcW w:w="1000" w:type="pct"/>
          </w:tcPr>
          <w:p w14:paraId="3487A023" w14:textId="34AE19C6"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Time for the UE to detect RLF</w:t>
            </w:r>
          </w:p>
        </w:tc>
      </w:tr>
      <w:tr w:rsidR="00735319" w:rsidRPr="007275DF" w14:paraId="03ECE6B4" w14:textId="77777777" w:rsidTr="006D0B54">
        <w:tc>
          <w:tcPr>
            <w:tcW w:w="2000" w:type="pct"/>
            <w:gridSpan w:val="2"/>
          </w:tcPr>
          <w:p w14:paraId="398EEF9D"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67A23AEA" w14:textId="53E63BBB" w:rsidR="00735319" w:rsidRPr="007275DF" w:rsidRDefault="00735319" w:rsidP="00735319">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735319" w:rsidRPr="007275DF" w:rsidRDefault="00735319" w:rsidP="00735319">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8pt;height:15.8pt" o:ole="" fillcolor="window">
                  <v:imagedata r:id="rId14" o:title=""/>
                </v:shape>
                <o:OLEObject Type="Embed" ProgID="Equation.3" ShapeID="_x0000_i1097" DrawAspect="Content" ObjectID="_1782662013"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735319" w:rsidRPr="007275DF" w14:paraId="465F7131" w14:textId="77777777" w:rsidTr="006D0B54">
        <w:trPr>
          <w:cantSplit/>
          <w:jc w:val="center"/>
        </w:trPr>
        <w:tc>
          <w:tcPr>
            <w:tcW w:w="1951" w:type="dxa"/>
          </w:tcPr>
          <w:p w14:paraId="3B4E0610"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8pt;height:20.8pt" o:ole="" fillcolor="window">
                  <v:imagedata r:id="rId11" o:title=""/>
                </v:shape>
                <o:OLEObject Type="Embed" ProgID="Equation.3" ShapeID="_x0000_i1098" DrawAspect="Content" ObjectID="_1782662014"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562AE351" w14:textId="6A735C73" w:rsidR="00735319" w:rsidRPr="007275DF" w:rsidRDefault="00735319" w:rsidP="00735319">
            <w:pPr>
              <w:keepNext/>
              <w:keepLines/>
              <w:spacing w:after="0"/>
              <w:jc w:val="center"/>
              <w:rPr>
                <w:rFonts w:ascii="Arial" w:hAnsi="Arial"/>
                <w:sz w:val="18"/>
              </w:rPr>
            </w:pPr>
            <w:r w:rsidRPr="007275DF">
              <w:rPr>
                <w:rFonts w:ascii="Arial" w:hAnsi="Arial" w:cs="v4.2.0"/>
                <w:sz w:val="18"/>
                <w:lang w:eastAsia="zh-CN"/>
              </w:rPr>
              <w:t>-101</w:t>
            </w:r>
          </w:p>
        </w:tc>
      </w:tr>
      <w:tr w:rsidR="00735319" w:rsidRPr="007275DF" w14:paraId="76C71828" w14:textId="77777777" w:rsidTr="006D0B54">
        <w:trPr>
          <w:cantSplit/>
          <w:jc w:val="center"/>
        </w:trPr>
        <w:tc>
          <w:tcPr>
            <w:tcW w:w="1951" w:type="dxa"/>
          </w:tcPr>
          <w:p w14:paraId="56864BAD"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8pt;height:20.8pt" o:ole="" fillcolor="window">
                  <v:imagedata r:id="rId11" o:title=""/>
                </v:shape>
                <o:OLEObject Type="Embed" ProgID="Equation.3" ShapeID="_x0000_i1099" DrawAspect="Content" ObjectID="_1782662015"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dBm/15 kHz</w:t>
            </w:r>
          </w:p>
        </w:tc>
        <w:tc>
          <w:tcPr>
            <w:tcW w:w="5181" w:type="dxa"/>
            <w:gridSpan w:val="6"/>
          </w:tcPr>
          <w:p w14:paraId="45B2C89D" w14:textId="540D89C3" w:rsidR="00735319" w:rsidRPr="007275DF" w:rsidRDefault="00735319" w:rsidP="00735319">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2pt;height:15.8pt" o:ole="" fillcolor="window">
                  <v:imagedata r:id="rId16" o:title=""/>
                </v:shape>
                <o:OLEObject Type="Embed" ProgID="Equation.3" ShapeID="_x0000_i1100" DrawAspect="Content" ObjectID="_1782662016"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6"/>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8"/>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8pt;height:20.8pt" o:ole="" fillcolor="window">
                  <v:imagedata r:id="rId11" o:title=""/>
                </v:shape>
                <o:OLEObject Type="Embed" ProgID="Equation.3" ShapeID="_x0000_i1101" DrawAspect="Content" ObjectID="_1782662017"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6D09128F"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4EE1A6E2"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8pt;height:15.8pt" o:ole="" fillcolor="window">
                  <v:imagedata r:id="rId14" o:title=""/>
                </v:shape>
                <o:OLEObject Type="Embed" ProgID="Equation.3" ShapeID="_x0000_i1102" DrawAspect="Content" ObjectID="_1782662018"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8pt;height:20.8pt" o:ole="" fillcolor="window">
                  <v:imagedata r:id="rId11" o:title=""/>
                </v:shape>
                <o:OLEObject Type="Embed" ProgID="Equation.3" ShapeID="_x0000_i1103" DrawAspect="Content" ObjectID="_1782662019"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8pt;height:20.8pt" o:ole="" fillcolor="window">
                  <v:imagedata r:id="rId11" o:title=""/>
                </v:shape>
                <o:OLEObject Type="Embed" ProgID="Equation.3" ShapeID="_x0000_i1104" DrawAspect="Content" ObjectID="_1782662020"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6"/>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6"/>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2pt;height:15.8pt" o:ole="" fillcolor="window">
                  <v:imagedata r:id="rId16" o:title=""/>
                </v:shape>
                <o:OLEObject Type="Embed" ProgID="Equation.3" ShapeID="_x0000_i1105" DrawAspect="Content" ObjectID="_1782662021"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6"/>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8"/>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8pt;height:20.8pt" o:ole="" fillcolor="window">
                  <v:imagedata r:id="rId11" o:title=""/>
                </v:shape>
                <o:OLEObject Type="Embed" ProgID="Equation.3" ShapeID="_x0000_i1106" DrawAspect="Content" ObjectID="_1782662022"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1974"/>
        <w:gridCol w:w="846"/>
        <w:gridCol w:w="1550"/>
        <w:gridCol w:w="1192"/>
        <w:gridCol w:w="851"/>
        <w:gridCol w:w="908"/>
        <w:gridCol w:w="821"/>
        <w:gridCol w:w="846"/>
        <w:gridCol w:w="800"/>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3"/>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3"/>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3"/>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3"/>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3"/>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3"/>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3"/>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3"/>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3"/>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3"/>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3"/>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3"/>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3"/>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3"/>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3"/>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3"/>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3"/>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3"/>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3"/>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3"/>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3"/>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3"/>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3"/>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3"/>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3"/>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3"/>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3"/>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3"/>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3"/>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3"/>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3"/>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3"/>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3"/>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3"/>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3"/>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3"/>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3"/>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3"/>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3"/>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3"/>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3"/>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3"/>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3"/>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3"/>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3"/>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3"/>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8pt;height:15.8pt" o:ole="" fillcolor="window">
                  <v:imagedata r:id="rId14" o:title=""/>
                </v:shape>
                <o:OLEObject Type="Embed" ProgID="Equation.3" ShapeID="_x0000_i1107" DrawAspect="Content" ObjectID="_1782662023"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8pt;height:20.8pt" o:ole="" fillcolor="window">
                  <v:imagedata r:id="rId11" o:title=""/>
                </v:shape>
                <o:OLEObject Type="Embed" ProgID="Equation.3" ShapeID="_x0000_i1108" DrawAspect="Content" ObjectID="_1782662024"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6"/>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8pt;height:20.8pt" o:ole="" fillcolor="window">
                  <v:imagedata r:id="rId11" o:title=""/>
                </v:shape>
                <o:OLEObject Type="Embed" ProgID="Equation.3" ShapeID="_x0000_i1109" DrawAspect="Content" ObjectID="_1782662025"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6"/>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6"/>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2pt;height:15.8pt" o:ole="" fillcolor="window">
                  <v:imagedata r:id="rId16" o:title=""/>
                </v:shape>
                <o:OLEObject Type="Embed" ProgID="Equation.3" ShapeID="_x0000_i1110" DrawAspect="Content" ObjectID="_1782662026"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tcPr>
          <w:p w14:paraId="573480FB" w14:textId="77777777" w:rsidR="009428D8" w:rsidRPr="007275DF" w:rsidRDefault="009428D8" w:rsidP="006D0B54">
            <w:pPr>
              <w:pStyle w:val="TAC"/>
              <w:rPr>
                <w:szCs w:val="18"/>
              </w:rPr>
            </w:pPr>
            <w:r w:rsidRPr="007275DF">
              <w:rPr>
                <w:rFonts w:cs="v4.2.0"/>
                <w:szCs w:val="18"/>
              </w:rPr>
              <w:t>4</w:t>
            </w:r>
          </w:p>
        </w:tc>
        <w:tc>
          <w:tcPr>
            <w:tcW w:w="851" w:type="dxa"/>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6"/>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0"/>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8pt;height:15.8pt" o:ole="" fillcolor="window">
                  <v:imagedata r:id="rId11" o:title=""/>
                </v:shape>
                <o:OLEObject Type="Embed" ProgID="Equation.3" ShapeID="_x0000_i1111" DrawAspect="Content" ObjectID="_1782662027"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2pt;height:15.8pt" o:ole="" fillcolor="window">
                  <v:imagedata r:id="rId102" o:title=""/>
                </v:shape>
                <o:OLEObject Type="Embed" ProgID="Equation.3" ShapeID="_x0000_i1112" DrawAspect="Content" ObjectID="_1782662028"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8pt;height:20.8pt" o:ole="" fillcolor="window">
                  <v:imagedata r:id="rId11" o:title=""/>
                </v:shape>
                <o:OLEObject Type="Embed" ProgID="Equation.3" ShapeID="_x0000_i1113" DrawAspect="Content" ObjectID="_1782662029"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8pt;height:15.8pt" o:ole="" fillcolor="window">
                  <v:imagedata r:id="rId105" o:title=""/>
                </v:shape>
                <o:OLEObject Type="Embed" ProgID="Equation.3" ShapeID="_x0000_i1114" DrawAspect="Content" ObjectID="_1782662030"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2pt;height:15.8pt" o:ole="" fillcolor="window">
                  <v:imagedata r:id="rId102" o:title=""/>
                </v:shape>
                <o:OLEObject Type="Embed" ProgID="Equation.3" ShapeID="_x0000_i1115" DrawAspect="Content" ObjectID="_1782662031"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8pt;height:20.8pt" o:ole="" fillcolor="window">
                  <v:imagedata r:id="rId11" o:title=""/>
                </v:shape>
                <o:OLEObject Type="Embed" ProgID="Equation.3" ShapeID="_x0000_i1116" DrawAspect="Content" ObjectID="_1782662032"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8pt;height:15.8pt" o:ole="" fillcolor="window">
                  <v:imagedata r:id="rId105" o:title=""/>
                </v:shape>
                <o:OLEObject Type="Embed" ProgID="Equation.3" ShapeID="_x0000_i1117" DrawAspect="Content" ObjectID="_1782662033"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2E1D3BE3" w:rsidR="009428D8" w:rsidRPr="007275DF" w:rsidRDefault="00AC64C5" w:rsidP="00AC64C5">
      <w:pPr>
        <w:pStyle w:val="B10"/>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7275DF" w:rsidRDefault="00AC64C5" w:rsidP="00AC64C5">
      <w:pPr>
        <w:pStyle w:val="B10"/>
      </w:pPr>
      <w:r>
        <w:rPr>
          <w:lang w:eastAsia="zh-CN"/>
        </w:rPr>
        <w:t>-</w:t>
      </w:r>
      <w:r>
        <w:rPr>
          <w:lang w:eastAsia="zh-CN"/>
        </w:rPr>
        <w:tab/>
      </w:r>
      <w:r w:rsidR="009428D8"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7275DF" w:rsidRDefault="00AC64C5" w:rsidP="00AC64C5">
      <w:pPr>
        <w:pStyle w:val="B10"/>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2pt;height:15.8pt" o:ole="" fillcolor="window">
                  <v:imagedata r:id="rId102" o:title=""/>
                </v:shape>
                <o:OLEObject Type="Embed" ProgID="Equation.3" ShapeID="_x0000_i1118" DrawAspect="Content" ObjectID="_1782662034"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8pt;height:20.8pt" o:ole="" fillcolor="window">
                  <v:imagedata r:id="rId11" o:title=""/>
                </v:shape>
                <o:OLEObject Type="Embed" ProgID="Equation.3" ShapeID="_x0000_i1119" DrawAspect="Content" ObjectID="_1782662035"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8pt;height:15.8pt" o:ole="" fillcolor="window">
                  <v:imagedata r:id="rId105" o:title=""/>
                </v:shape>
                <o:OLEObject Type="Embed" ProgID="Equation.3" ShapeID="_x0000_i1120" DrawAspect="Content" ObjectID="_1782662036"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2pt;height:15.8pt" o:ole="" fillcolor="window">
                  <v:imagedata r:id="rId102" o:title=""/>
                </v:shape>
                <o:OLEObject Type="Embed" ProgID="Equation.3" ShapeID="_x0000_i1121" DrawAspect="Content" ObjectID="_1782662037"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8pt;height:20.8pt" o:ole="" fillcolor="window">
                  <v:imagedata r:id="rId11" o:title=""/>
                </v:shape>
                <o:OLEObject Type="Embed" ProgID="Equation.3" ShapeID="_x0000_i1122" DrawAspect="Content" ObjectID="_1782662038"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8pt;height:15.8pt" o:ole="" fillcolor="window">
                  <v:imagedata r:id="rId105" o:title=""/>
                </v:shape>
                <o:OLEObject Type="Embed" ProgID="Equation.3" ShapeID="_x0000_i1123" DrawAspect="Content" ObjectID="_1782662039"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0.8pt;height:15.8pt" o:ole="">
                  <v:imagedata r:id="rId116" o:title=""/>
                </v:shape>
                <o:OLEObject Type="Embed" ProgID="Equation.3" ShapeID="_x0000_i1124" DrawAspect="Content" ObjectID="_1782662040"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6D5AA896" w:rsidR="009428D8" w:rsidRPr="007275DF" w:rsidRDefault="000C0F93" w:rsidP="000C0F93">
      <w:pPr>
        <w:pStyle w:val="B10"/>
        <w:rPr>
          <w:lang w:eastAsia="zh-CN"/>
        </w:rPr>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7275DF" w:rsidRDefault="000C0F93" w:rsidP="000C0F93">
      <w:pPr>
        <w:pStyle w:val="B10"/>
        <w:rPr>
          <w:lang w:eastAsia="zh-CN"/>
        </w:rPr>
      </w:pPr>
      <w:r>
        <w:rPr>
          <w:lang w:eastAsia="zh-CN"/>
        </w:rPr>
        <w:t>-</w:t>
      </w:r>
      <w:r>
        <w:rPr>
          <w:lang w:eastAsia="zh-CN"/>
        </w:rPr>
        <w:tab/>
      </w:r>
      <w:r w:rsidR="009428D8"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7275DF" w:rsidRDefault="000C0F93" w:rsidP="000C0F93">
      <w:pPr>
        <w:pStyle w:val="B10"/>
        <w:rPr>
          <w:rFonts w:cs="v4.2.0"/>
          <w:lang w:eastAsia="zh-CN"/>
        </w:rPr>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2pt;height:15.8pt" o:ole="" fillcolor="window">
                  <v:imagedata r:id="rId102" o:title=""/>
                </v:shape>
                <o:OLEObject Type="Embed" ProgID="Equation.3" ShapeID="_x0000_i1125" DrawAspect="Content" ObjectID="_1782662041"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8pt;height:20.8pt" o:ole="" fillcolor="window">
                  <v:imagedata r:id="rId11" o:title=""/>
                </v:shape>
                <o:OLEObject Type="Embed" ProgID="Equation.3" ShapeID="_x0000_i1126" DrawAspect="Content" ObjectID="_1782662042"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8pt;height:15.8pt" o:ole="" fillcolor="window">
                  <v:imagedata r:id="rId105" o:title=""/>
                </v:shape>
                <o:OLEObject Type="Embed" ProgID="Equation.3" ShapeID="_x0000_i1127" DrawAspect="Content" ObjectID="_1782662043"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2pt;height:15.8pt" o:ole="" fillcolor="window">
                  <v:imagedata r:id="rId102" o:title=""/>
                </v:shape>
                <o:OLEObject Type="Embed" ProgID="Equation.3" ShapeID="_x0000_i1128" DrawAspect="Content" ObjectID="_1782662044"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8pt;height:20.8pt" o:ole="" fillcolor="window">
                  <v:imagedata r:id="rId11" o:title=""/>
                </v:shape>
                <o:OLEObject Type="Embed" ProgID="Equation.3" ShapeID="_x0000_i1129" DrawAspect="Content" ObjectID="_1782662045"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8pt;height:15.8pt" o:ole="" fillcolor="window">
                  <v:imagedata r:id="rId105" o:title=""/>
                </v:shape>
                <o:OLEObject Type="Embed" ProgID="Equation.3" ShapeID="_x0000_i1130" DrawAspect="Content" ObjectID="_1782662046"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2pt;height:15.8pt" o:ole="">
                  <v:imagedata r:id="rId102" o:title=""/>
                </v:shape>
                <o:OLEObject Type="Embed" ProgID="Equation.3" ShapeID="_x0000_i1131" DrawAspect="Content" ObjectID="_1782662047"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8pt;height:20.8pt" o:ole="">
                  <v:imagedata r:id="rId11" o:title=""/>
                </v:shape>
                <o:OLEObject Type="Embed" ProgID="Equation.3" ShapeID="_x0000_i1132" DrawAspect="Content" ObjectID="_1782662048"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2pt;height:15.8pt" o:ole="">
                  <v:imagedata r:id="rId105" o:title=""/>
                </v:shape>
                <o:OLEObject Type="Embed" ProgID="Equation.3" ShapeID="_x0000_i1133" DrawAspect="Content" ObjectID="_1782662049"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2pt;height:15.8pt" o:ole="">
                  <v:imagedata r:id="rId102" o:title=""/>
                </v:shape>
                <o:OLEObject Type="Embed" ProgID="Equation.3" ShapeID="_x0000_i1134" DrawAspect="Content" ObjectID="_1782662050"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8pt;height:20.8pt" o:ole="">
                  <v:imagedata r:id="rId11" o:title=""/>
                </v:shape>
                <o:OLEObject Type="Embed" ProgID="Equation.3" ShapeID="_x0000_i1135" DrawAspect="Content" ObjectID="_1782662051"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2pt;height:15.8pt" o:ole="">
                  <v:imagedata r:id="rId105" o:title=""/>
                </v:shape>
                <o:OLEObject Type="Embed" ProgID="Equation.3" ShapeID="_x0000_i1136" DrawAspect="Content" ObjectID="_1782662052"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2pt;height:15.8pt" o:ole="">
                  <v:imagedata r:id="rId116" o:title=""/>
                </v:shape>
                <o:OLEObject Type="Embed" ProgID="Equation.3" ShapeID="_x0000_i1137" DrawAspect="Content" ObjectID="_1782662053"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4"/>
        <w:gridCol w:w="1691"/>
        <w:gridCol w:w="704"/>
        <w:gridCol w:w="2395"/>
        <w:gridCol w:w="2818"/>
      </w:tblGrid>
      <w:tr w:rsidR="009428D8" w:rsidRPr="007275DF" w14:paraId="6CFED9E8" w14:textId="77777777" w:rsidTr="006D0B54">
        <w:trPr>
          <w:cantSplit/>
          <w:trHeight w:val="113"/>
          <w:jc w:val="center"/>
        </w:trPr>
        <w:tc>
          <w:tcPr>
            <w:tcW w:w="3289" w:type="dxa"/>
            <w:gridSpan w:val="2"/>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2"/>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2"/>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2"/>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2"/>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2"/>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5"/>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2"/>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4"/>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4"/>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8pt;height:15.8pt" o:ole="" fillcolor="window">
                  <v:imagedata r:id="rId11" o:title=""/>
                </v:shape>
                <o:OLEObject Type="Embed" ProgID="Equation.3" ShapeID="_x0000_i1138" DrawAspect="Content" ObjectID="_1782662054"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8pt;height:15.8pt" o:ole="" fillcolor="window">
                  <v:imagedata r:id="rId11" o:title=""/>
                </v:shape>
                <o:OLEObject Type="Embed" ProgID="Equation.3" ShapeID="_x0000_i1139" DrawAspect="Content" ObjectID="_1782662055"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8pt;height:15.8pt" o:ole="" fillcolor="window">
                  <v:imagedata r:id="rId14" o:title=""/>
                </v:shape>
                <o:OLEObject Type="Embed" ProgID="Equation.3" ShapeID="_x0000_i1140" DrawAspect="Content" ObjectID="_1782662056"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2pt;height:15.8pt" o:ole="" fillcolor="window">
                  <v:imagedata r:id="rId16" o:title=""/>
                </v:shape>
                <o:OLEObject Type="Embed" ProgID="Equation.3" ShapeID="_x0000_i1141" DrawAspect="Content" ObjectID="_1782662057"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8pt;height:15.8pt" o:ole="" fillcolor="window">
                  <v:imagedata r:id="rId11" o:title=""/>
                </v:shape>
                <o:OLEObject Type="Embed" ProgID="Equation.3" ShapeID="_x0000_i1142" DrawAspect="Content" ObjectID="_1782662058"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8pt;height:15.8pt" o:ole="" fillcolor="window">
                  <v:imagedata r:id="rId11" o:title=""/>
                </v:shape>
                <o:OLEObject Type="Embed" ProgID="Equation.3" ShapeID="_x0000_i1143" DrawAspect="Content" ObjectID="_1782662059"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8pt;height:15.8pt" o:ole="" fillcolor="window">
                  <v:imagedata r:id="rId11" o:title=""/>
                </v:shape>
                <o:OLEObject Type="Embed" ProgID="Equation.3" ShapeID="_x0000_i1144" DrawAspect="Content" ObjectID="_1782662060"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8pt;height:20.8pt" o:ole="" fillcolor="window">
                  <v:imagedata r:id="rId14" o:title=""/>
                </v:shape>
                <o:OLEObject Type="Embed" ProgID="Equation.3" ShapeID="_x0000_i1145" DrawAspect="Content" ObjectID="_1782662061"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2pt;height:20.8pt" o:ole="" fillcolor="window">
                  <v:imagedata r:id="rId16" o:title=""/>
                </v:shape>
                <o:OLEObject Type="Embed" ProgID="Equation.3" ShapeID="_x0000_i1146" DrawAspect="Content" ObjectID="_1782662062"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8pt;height:15.8pt" o:ole="" fillcolor="window">
                  <v:imagedata r:id="rId11" o:title=""/>
                </v:shape>
                <o:OLEObject Type="Embed" ProgID="Equation.3" ShapeID="_x0000_i1147" DrawAspect="Content" ObjectID="_1782662063"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8pt;height:15.8pt" o:ole="" fillcolor="window">
                  <v:imagedata r:id="rId11" o:title=""/>
                </v:shape>
                <o:OLEObject Type="Embed" ProgID="Equation.3" ShapeID="_x0000_i1148" DrawAspect="Content" ObjectID="_1782662064"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8pt;height:15.8pt" o:ole="" fillcolor="window">
                  <v:imagedata r:id="rId14" o:title=""/>
                </v:shape>
                <o:OLEObject Type="Embed" ProgID="Equation.3" ShapeID="_x0000_i1149" DrawAspect="Content" ObjectID="_1782662065"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2pt;height:15.8pt" o:ole="" fillcolor="window">
                  <v:imagedata r:id="rId16" o:title=""/>
                </v:shape>
                <o:OLEObject Type="Embed" ProgID="Equation.3" ShapeID="_x0000_i1150" DrawAspect="Content" ObjectID="_1782662066"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8pt;height:15.8pt" o:ole="" fillcolor="window">
                  <v:imagedata r:id="rId11" o:title=""/>
                </v:shape>
                <o:OLEObject Type="Embed" ProgID="Equation.3" ShapeID="_x0000_i1151" DrawAspect="Content" ObjectID="_1782662067"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8pt;height:15.8pt" o:ole="" fillcolor="window">
                  <v:imagedata r:id="rId11" o:title=""/>
                </v:shape>
                <o:OLEObject Type="Embed" ProgID="Equation.3" ShapeID="_x0000_i1152" DrawAspect="Content" ObjectID="_1782662068"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8pt;height:15.8pt" o:ole="" fillcolor="window">
                  <v:imagedata r:id="rId14" o:title=""/>
                </v:shape>
                <o:OLEObject Type="Embed" ProgID="Equation.3" ShapeID="_x0000_i1153" DrawAspect="Content" ObjectID="_1782662069"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2pt;height:15.8pt" o:ole="" fillcolor="window">
                  <v:imagedata r:id="rId16" o:title=""/>
                </v:shape>
                <o:OLEObject Type="Embed" ProgID="Equation.3" ShapeID="_x0000_i1154" DrawAspect="Content" ObjectID="_1782662070"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8pt;height:15.8pt" o:ole="" fillcolor="window">
                  <v:imagedata r:id="rId11" o:title=""/>
                </v:shape>
                <o:OLEObject Type="Embed" ProgID="Equation.3" ShapeID="_x0000_i1155" DrawAspect="Content" ObjectID="_1782662071"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lastRenderedPageBreak/>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8pt;height:20.8pt" o:ole="" fillcolor="window">
                  <v:imagedata r:id="rId149" o:title=""/>
                </v:shape>
                <o:OLEObject Type="Embed" ProgID="Equation.3" ShapeID="_x0000_i1156" DrawAspect="Content" ObjectID="_1782662072"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242"/>
        <w:gridCol w:w="1726"/>
        <w:gridCol w:w="697"/>
        <w:gridCol w:w="2038"/>
      </w:tblGrid>
      <w:tr w:rsidR="005401CD" w:rsidRPr="007275DF" w14:paraId="7D445444" w14:textId="77777777" w:rsidTr="00DF0476">
        <w:trPr>
          <w:trHeight w:val="160"/>
          <w:jc w:val="center"/>
        </w:trPr>
        <w:tc>
          <w:tcPr>
            <w:tcW w:w="2795" w:type="pct"/>
            <w:gridSpan w:val="3"/>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3"/>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3"/>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3"/>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3"/>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3"/>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2"/>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2"/>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2"/>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2"/>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2"/>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2"/>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2"/>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2"/>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2"/>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2"/>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2"/>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2"/>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2"/>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3"/>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3"/>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3"/>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3"/>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2"/>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2"/>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2"/>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2"/>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2"/>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2"/>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2"/>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2"/>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2"/>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2"/>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2"/>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2"/>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2"/>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2"/>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3"/>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3"/>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3"/>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3"/>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3"/>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3"/>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3"/>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3"/>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3"/>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3"/>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3"/>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3"/>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3"/>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5"/>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8pt;height:20.8pt" o:ole="" fillcolor="window">
                  <v:imagedata r:id="rId149" o:title=""/>
                </v:shape>
                <o:OLEObject Type="Embed" ProgID="Equation.3" ShapeID="_x0000_i1157" DrawAspect="Content" ObjectID="_1782662073"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4EAABA2" w:rsidR="009428D8" w:rsidRPr="007275DF" w:rsidRDefault="009428D8" w:rsidP="009428D8">
      <w:pPr>
        <w:pStyle w:val="Heading3"/>
      </w:pPr>
      <w:r w:rsidRPr="007275DF">
        <w:t>A.11.4.2</w:t>
      </w:r>
      <w:r w:rsidRPr="007275DF">
        <w:tab/>
      </w:r>
      <w:r w:rsidR="002432EF">
        <w:t>Void</w:t>
      </w:r>
    </w:p>
    <w:p w14:paraId="6B1F9088" w14:textId="77777777" w:rsidR="009428D8" w:rsidRPr="007275DF" w:rsidRDefault="009428D8" w:rsidP="009428D8"/>
    <w:p w14:paraId="34F8AA0B" w14:textId="77777777" w:rsidR="009428D8" w:rsidRPr="007275DF" w:rsidRDefault="009428D8" w:rsidP="009428D8">
      <w:pPr>
        <w:pStyle w:val="Heading3"/>
      </w:pPr>
      <w:bookmarkStart w:id="5" w:name="_Hlk82513264"/>
      <w:r w:rsidRPr="007275DF">
        <w:lastRenderedPageBreak/>
        <w:t>A.11.4.3</w:t>
      </w:r>
      <w:bookmarkEnd w:id="5"/>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19060E" w:rsidRPr="007275DF" w14:paraId="425B6DC9" w14:textId="77777777" w:rsidTr="00DF0476">
        <w:trPr>
          <w:trHeight w:val="187"/>
          <w:jc w:val="center"/>
        </w:trPr>
        <w:tc>
          <w:tcPr>
            <w:tcW w:w="1918" w:type="pct"/>
            <w:gridSpan w:val="3"/>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3"/>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3"/>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3"/>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3"/>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3"/>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2"/>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2"/>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2"/>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2"/>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2"/>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2"/>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2"/>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3"/>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3"/>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3"/>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3"/>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2"/>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2"/>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2"/>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2"/>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2"/>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2"/>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3"/>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3"/>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3"/>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3"/>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2"/>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3"/>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3"/>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3"/>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3"/>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3"/>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3"/>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3"/>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3"/>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3"/>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7"/>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8pt;height:20.8pt" o:ole="" fillcolor="window">
                  <v:imagedata r:id="rId149" o:title=""/>
                </v:shape>
                <o:OLEObject Type="Embed" ProgID="Equation.3" ShapeID="_x0000_i1158" DrawAspect="Content" ObjectID="_1782662074"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0602CC" w:rsidRPr="007275DF" w14:paraId="7B67CD62" w14:textId="77777777" w:rsidTr="00DF0476">
        <w:trPr>
          <w:trHeight w:val="187"/>
          <w:jc w:val="center"/>
        </w:trPr>
        <w:tc>
          <w:tcPr>
            <w:tcW w:w="1918" w:type="pct"/>
            <w:gridSpan w:val="3"/>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3"/>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3"/>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3"/>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3"/>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3"/>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2"/>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2"/>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2"/>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2"/>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2"/>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2"/>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2"/>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3"/>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3"/>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3"/>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3"/>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2"/>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2"/>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2"/>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2"/>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2"/>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2"/>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3"/>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3"/>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3"/>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2"/>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3"/>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3"/>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3"/>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3"/>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3"/>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3"/>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3"/>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3"/>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3"/>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7"/>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8pt;height:20.8pt" o:ole="" fillcolor="window">
                  <v:imagedata r:id="rId149" o:title=""/>
                </v:shape>
                <o:OLEObject Type="Embed" ProgID="Equation.3" ShapeID="_x0000_i1159" DrawAspect="Content" ObjectID="_1782662075"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7275DF" w:rsidRDefault="00986ACD"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986ACD" w:rsidRPr="001C0E1B" w14:paraId="66B880D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E7FDB34"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A091442" w14:textId="77777777" w:rsidR="00986ACD" w:rsidRPr="001C0E1B" w:rsidRDefault="00986ACD" w:rsidP="0004759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95B14EC"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63E7FC5" w14:textId="77777777" w:rsidR="00986ACD" w:rsidRPr="001C0E1B" w:rsidRDefault="00986ACD" w:rsidP="00047590">
            <w:pPr>
              <w:pStyle w:val="TAH"/>
              <w:rPr>
                <w:rFonts w:cs="Arial"/>
              </w:rPr>
            </w:pPr>
            <w:r w:rsidRPr="001C0E1B">
              <w:t>Comment</w:t>
            </w:r>
          </w:p>
        </w:tc>
      </w:tr>
      <w:tr w:rsidR="00986ACD" w:rsidRPr="001C0E1B" w14:paraId="1366EB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CB08D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41E7360"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F3CF2ED"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407220" w14:textId="77777777" w:rsidR="00986ACD" w:rsidRPr="001C0E1B" w:rsidRDefault="00986ACD" w:rsidP="00047590">
            <w:pPr>
              <w:pStyle w:val="TAL"/>
              <w:rPr>
                <w:rFonts w:cs="Arial"/>
              </w:rPr>
            </w:pPr>
          </w:p>
        </w:tc>
      </w:tr>
      <w:tr w:rsidR="00986ACD" w:rsidRPr="001C0E1B" w14:paraId="7A58404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D3593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12DEDC"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8FC8121"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9F29558" w14:textId="77777777" w:rsidR="00986ACD" w:rsidRPr="001C0E1B" w:rsidRDefault="00986ACD" w:rsidP="00047590">
            <w:pPr>
              <w:pStyle w:val="TAL"/>
              <w:rPr>
                <w:rFonts w:cs="Arial"/>
                <w:b/>
              </w:rPr>
            </w:pPr>
            <w:r w:rsidRPr="001C0E1B">
              <w:rPr>
                <w:bCs/>
              </w:rPr>
              <w:t>Cell to be identified.</w:t>
            </w:r>
          </w:p>
        </w:tc>
      </w:tr>
      <w:tr w:rsidR="00986ACD" w:rsidRPr="001C0E1B" w14:paraId="75A6AA2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90AB3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8593B5"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180677E"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60EECFE" w14:textId="77777777" w:rsidR="00986ACD" w:rsidRPr="001C0E1B" w:rsidRDefault="00986ACD" w:rsidP="00047590">
            <w:pPr>
              <w:pStyle w:val="TAL"/>
              <w:rPr>
                <w:rFonts w:cs="Arial"/>
                <w:bCs/>
              </w:rPr>
            </w:pPr>
          </w:p>
        </w:tc>
      </w:tr>
      <w:tr w:rsidR="00986ACD" w:rsidRPr="001C0E1B" w14:paraId="3B412D7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15DABCB1"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0385850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44D3642"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1275E37"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2E562E76" w14:textId="77777777" w:rsidR="00986ACD" w:rsidRPr="001C0E1B" w:rsidRDefault="00986ACD" w:rsidP="00047590">
            <w:pPr>
              <w:pStyle w:val="TAL"/>
              <w:rPr>
                <w:rFonts w:cs="Arial"/>
                <w:bCs/>
              </w:rPr>
            </w:pPr>
          </w:p>
        </w:tc>
      </w:tr>
      <w:tr w:rsidR="00986ACD" w:rsidRPr="001C0E1B" w14:paraId="33899466"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E7A552C"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622472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2C0FCE80"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571D498"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2AF5D217" w14:textId="77777777" w:rsidR="00986ACD" w:rsidRPr="001C0E1B" w:rsidRDefault="00986ACD" w:rsidP="00047590">
            <w:pPr>
              <w:pStyle w:val="TAL"/>
              <w:rPr>
                <w:rFonts w:cs="Arial"/>
                <w:bCs/>
              </w:rPr>
            </w:pPr>
          </w:p>
        </w:tc>
      </w:tr>
      <w:tr w:rsidR="00986ACD" w:rsidRPr="001C0E1B" w14:paraId="1B20771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400ED0F1"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137276C2"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942B5B6"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F41DAA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C6E738B"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54534F92" w14:textId="77777777" w:rsidR="00986ACD" w:rsidRPr="001C0E1B" w:rsidRDefault="00986ACD" w:rsidP="00047590">
            <w:pPr>
              <w:pStyle w:val="TAL"/>
              <w:rPr>
                <w:bCs/>
                <w:lang w:eastAsia="zh-CN"/>
              </w:rPr>
            </w:pPr>
          </w:p>
        </w:tc>
      </w:tr>
      <w:tr w:rsidR="00986ACD" w:rsidRPr="000426B1" w14:paraId="22D6059C"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4785B281"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6F1DD015"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65C4B1EF"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EB04DA" w14:textId="77777777" w:rsidR="00986ACD" w:rsidRPr="001C0E1B" w:rsidRDefault="00986ACD" w:rsidP="00047590">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425EFAB"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1E68501C" w14:textId="77777777" w:rsidR="00986ACD" w:rsidRPr="000426B1" w:rsidRDefault="00986ACD" w:rsidP="00047590">
            <w:pPr>
              <w:pStyle w:val="TAL"/>
              <w:rPr>
                <w:bCs/>
                <w:lang w:val="en-US" w:eastAsia="zh-CN"/>
              </w:rPr>
            </w:pPr>
          </w:p>
        </w:tc>
      </w:tr>
      <w:tr w:rsidR="00986ACD" w:rsidRPr="001C0E1B" w14:paraId="28173040"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B9E14EB"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95730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26AD6E4"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7C2D2A1" w14:textId="77777777" w:rsidR="00986ACD" w:rsidRPr="001C0E1B" w:rsidRDefault="00986ACD" w:rsidP="00047590">
            <w:pPr>
              <w:pStyle w:val="TAL"/>
              <w:rPr>
                <w:bCs/>
                <w:lang w:eastAsia="zh-CN"/>
              </w:rPr>
            </w:pPr>
          </w:p>
        </w:tc>
      </w:tr>
      <w:tr w:rsidR="00986ACD" w:rsidRPr="001C0E1B" w14:paraId="1387CB0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A805C2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95B3AE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EF6C62"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B1DDBD9" w14:textId="77777777" w:rsidR="00986ACD" w:rsidRPr="001C0E1B" w:rsidRDefault="00986ACD" w:rsidP="00047590">
            <w:pPr>
              <w:pStyle w:val="TAL"/>
              <w:rPr>
                <w:rFonts w:cs="Arial"/>
              </w:rPr>
            </w:pPr>
          </w:p>
        </w:tc>
      </w:tr>
      <w:tr w:rsidR="00986ACD" w:rsidRPr="001C0E1B" w14:paraId="701E36AE"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2470B6F"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8E824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828DFA4"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188E76" w14:textId="77777777" w:rsidR="00986ACD" w:rsidRPr="001C0E1B" w:rsidRDefault="00986ACD" w:rsidP="00047590">
            <w:pPr>
              <w:pStyle w:val="TAL"/>
              <w:rPr>
                <w:rFonts w:cs="Arial"/>
              </w:rPr>
            </w:pPr>
          </w:p>
        </w:tc>
      </w:tr>
      <w:tr w:rsidR="00986ACD" w:rsidRPr="001C0E1B" w14:paraId="2EF4D7F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435A726"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95A3D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6003D55"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3D911D" w14:textId="77777777" w:rsidR="00986ACD" w:rsidRPr="001C0E1B" w:rsidRDefault="00986ACD" w:rsidP="00047590">
            <w:pPr>
              <w:pStyle w:val="TAL"/>
              <w:rPr>
                <w:rFonts w:cs="Arial"/>
              </w:rPr>
            </w:pPr>
          </w:p>
        </w:tc>
      </w:tr>
      <w:tr w:rsidR="00986ACD" w:rsidRPr="001C0E1B" w14:paraId="698585C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66DC1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515946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7EB198D"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13FD970" w14:textId="77777777" w:rsidR="00986ACD" w:rsidRPr="001C0E1B" w:rsidRDefault="00986ACD" w:rsidP="00047590">
            <w:pPr>
              <w:pStyle w:val="TAL"/>
              <w:rPr>
                <w:rFonts w:cs="Arial"/>
              </w:rPr>
            </w:pPr>
          </w:p>
        </w:tc>
      </w:tr>
      <w:tr w:rsidR="00986ACD" w:rsidRPr="001C0E1B" w14:paraId="7185E1A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D9A81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128F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1220D06"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25A6948" w14:textId="77777777" w:rsidR="00986ACD" w:rsidRPr="001C0E1B" w:rsidRDefault="00986ACD" w:rsidP="00047590">
            <w:pPr>
              <w:pStyle w:val="TAL"/>
              <w:rPr>
                <w:rFonts w:cs="Arial"/>
              </w:rPr>
            </w:pPr>
            <w:r w:rsidRPr="001C0E1B">
              <w:t>L3 filtering is not used</w:t>
            </w:r>
          </w:p>
        </w:tc>
      </w:tr>
      <w:tr w:rsidR="00986ACD" w:rsidRPr="001C0E1B" w14:paraId="49FC83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702B631"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E145329" w14:textId="77777777" w:rsidR="00986ACD" w:rsidRPr="001C0E1B" w:rsidRDefault="00986ACD" w:rsidP="00047590">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CC7322D" w14:textId="77777777" w:rsidR="00986ACD" w:rsidRPr="001C0E1B" w:rsidRDefault="00986ACD" w:rsidP="00047590">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20DC9994" w14:textId="77777777" w:rsidR="00986ACD" w:rsidRPr="001C0E1B" w:rsidRDefault="00986ACD" w:rsidP="00047590">
            <w:pPr>
              <w:pStyle w:val="TAL"/>
              <w:rPr>
                <w:rFonts w:cs="Arial"/>
              </w:rPr>
            </w:pPr>
            <w:r>
              <w:t>DRX is not used</w:t>
            </w:r>
          </w:p>
        </w:tc>
      </w:tr>
      <w:tr w:rsidR="00986ACD" w:rsidRPr="001C0E1B" w14:paraId="0F616F6E"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430B8A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282E0B"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C7B13E4"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B6FF00" w14:textId="77777777" w:rsidR="00986ACD" w:rsidRPr="001C0E1B" w:rsidRDefault="00986ACD" w:rsidP="00047590">
            <w:pPr>
              <w:pStyle w:val="TAL"/>
              <w:rPr>
                <w:rFonts w:cs="Arial"/>
              </w:rPr>
            </w:pPr>
            <w:r w:rsidRPr="001C0E1B">
              <w:t>Synchronous cells</w:t>
            </w:r>
          </w:p>
        </w:tc>
      </w:tr>
      <w:tr w:rsidR="00986ACD" w:rsidRPr="001C0E1B" w14:paraId="01F78DA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EB7424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7758F80"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40F242C"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3EBA3CC" w14:textId="77777777" w:rsidR="00986ACD" w:rsidRPr="001C0E1B" w:rsidRDefault="00986ACD" w:rsidP="00047590">
            <w:pPr>
              <w:pStyle w:val="TAL"/>
              <w:rPr>
                <w:rFonts w:cs="Arial"/>
              </w:rPr>
            </w:pPr>
          </w:p>
        </w:tc>
      </w:tr>
      <w:tr w:rsidR="00986ACD" w:rsidRPr="001C0E1B" w14:paraId="4725645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0C06BB9"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0F15FC3"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6F3A79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6C7106F9" w14:textId="77777777" w:rsidR="00986ACD" w:rsidRPr="001C0E1B" w:rsidRDefault="00986ACD" w:rsidP="00047590">
            <w:pPr>
              <w:pStyle w:val="TAL"/>
              <w:rPr>
                <w:rFonts w:cs="Arial"/>
              </w:rPr>
            </w:pPr>
          </w:p>
        </w:tc>
      </w:tr>
      <w:tr w:rsidR="00986ACD" w:rsidRPr="001C0E1B" w14:paraId="36FF76C5" w14:textId="77777777" w:rsidTr="00047590">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0087F877"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7B5394F0"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5085C5BB"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6A8064F" w14:textId="77777777" w:rsidR="00986ACD" w:rsidRPr="007275DF" w:rsidRDefault="00986ACD" w:rsidP="00986ACD"/>
    <w:p w14:paraId="0B710244" w14:textId="77777777" w:rsidR="009428D8"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2990F3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279C"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484644"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BC7A32"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1C0E1B" w:rsidRDefault="00986ACD" w:rsidP="00047590">
            <w:pPr>
              <w:pStyle w:val="TAH"/>
              <w:rPr>
                <w:lang w:eastAsia="zh-CN"/>
              </w:rPr>
            </w:pPr>
            <w:r w:rsidRPr="001C0E1B">
              <w:rPr>
                <w:lang w:eastAsia="zh-CN"/>
              </w:rPr>
              <w:t>Cell 2</w:t>
            </w:r>
          </w:p>
        </w:tc>
      </w:tr>
      <w:tr w:rsidR="00986ACD" w:rsidRPr="001C0E1B" w14:paraId="6465149E"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572168"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A964D5"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78DEEE2"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23416" w14:textId="77777777" w:rsidR="00986ACD" w:rsidRPr="001C0E1B" w:rsidRDefault="00986ACD" w:rsidP="00047590">
            <w:pPr>
              <w:pStyle w:val="TAH"/>
              <w:rPr>
                <w:lang w:eastAsia="zh-CN"/>
              </w:rPr>
            </w:pPr>
            <w:r w:rsidRPr="001C0E1B">
              <w:rPr>
                <w:lang w:eastAsia="zh-CN"/>
              </w:rPr>
              <w:t>T2</w:t>
            </w:r>
          </w:p>
        </w:tc>
      </w:tr>
      <w:tr w:rsidR="00986ACD" w:rsidRPr="001C0E1B" w14:paraId="2503244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D4EF6E"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7F2165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50F1F6"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1C0E1B" w:rsidRDefault="00986ACD" w:rsidP="00047590">
            <w:pPr>
              <w:pStyle w:val="TAC"/>
              <w:rPr>
                <w:rFonts w:cs="v4.2.0"/>
                <w:lang w:eastAsia="zh-CN"/>
              </w:rPr>
            </w:pPr>
            <w:r>
              <w:t>TDDConf.1.1 CCA</w:t>
            </w:r>
          </w:p>
        </w:tc>
      </w:tr>
      <w:tr w:rsidR="00986ACD" w14:paraId="1D7759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93FBE2"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C32CE2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1B0809"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0FE34A"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288F5331"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14:paraId="52A2232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6AA3C17"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4BCFF2A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39CE8A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953AE9"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901CEFE"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156EB1A7" w14:textId="77777777" w:rsidR="00986ACD" w:rsidRDefault="00986ACD" w:rsidP="00047590">
            <w:pPr>
              <w:pStyle w:val="TAC"/>
            </w:pPr>
          </w:p>
        </w:tc>
      </w:tr>
      <w:tr w:rsidR="00986ACD" w14:paraId="428D3847"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2BF7BF"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ECC2D0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9E87327"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596AB0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2D3D15"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14:paraId="74EFDC8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B4D9FA"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B320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5AE0BB"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26C2386"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499BB15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14:paraId="55965D8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ED0E07"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13FDF5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A66BF73"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2CB923E" w14:textId="77777777" w:rsidR="00986ACD" w:rsidRDefault="00986ACD" w:rsidP="00047590">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46B62AD7" w14:textId="77777777" w:rsidR="00986ACD" w:rsidRDefault="00986ACD" w:rsidP="00047590">
            <w:pPr>
              <w:pStyle w:val="TAC"/>
              <w:rPr>
                <w:lang w:val="en-US"/>
              </w:rPr>
            </w:pPr>
            <w:r>
              <w:rPr>
                <w:lang w:val="en-US"/>
              </w:rPr>
              <w:t>7</w:t>
            </w:r>
          </w:p>
        </w:tc>
      </w:tr>
      <w:tr w:rsidR="00986ACD" w14:paraId="2ACFEEC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8F2C09"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39911E4"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250094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380E47F" w14:textId="77777777" w:rsidR="00986ACD" w:rsidRDefault="00986ACD" w:rsidP="00047590">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32CAD812" w14:textId="77777777" w:rsidR="00986ACD" w:rsidRDefault="00986ACD" w:rsidP="00047590">
            <w:pPr>
              <w:pStyle w:val="TAC"/>
              <w:rPr>
                <w:lang w:val="en-US"/>
              </w:rPr>
            </w:pPr>
            <w:r>
              <w:rPr>
                <w:lang w:val="en-US"/>
              </w:rPr>
              <w:t>600</w:t>
            </w:r>
          </w:p>
        </w:tc>
      </w:tr>
      <w:tr w:rsidR="00986ACD" w:rsidRPr="001C0E1B" w14:paraId="78BF193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08F429"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08B7986"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C1DF1A"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5BB75ED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7EE95"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C8B79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3850E2"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2E600B2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BE5B16"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B933E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0A229B"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46363C08"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5992765"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F891F1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98CB1"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1C0E1B" w:rsidRDefault="00986ACD" w:rsidP="00047590">
            <w:pPr>
              <w:pStyle w:val="TAC"/>
            </w:pPr>
            <w:r w:rsidRPr="001C0E1B">
              <w:t>OP.1</w:t>
            </w:r>
          </w:p>
        </w:tc>
      </w:tr>
      <w:tr w:rsidR="00986ACD" w:rsidRPr="001C0E1B" w14:paraId="7DC6B9D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9A9E57C"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5D5931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780F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EDF1E1"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065003B" w14:textId="77777777" w:rsidR="00986ACD" w:rsidRPr="001C0E1B" w:rsidRDefault="00986ACD" w:rsidP="00047590">
            <w:pPr>
              <w:pStyle w:val="TAC"/>
            </w:pPr>
            <w:r w:rsidRPr="001C0E1B">
              <w:rPr>
                <w:rFonts w:cs="v4.2.0"/>
                <w:lang w:eastAsia="zh-CN"/>
              </w:rPr>
              <w:t>N/A</w:t>
            </w:r>
          </w:p>
        </w:tc>
      </w:tr>
      <w:tr w:rsidR="00986ACD" w:rsidRPr="001C0E1B" w14:paraId="14DEC9B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D34D5C"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44B926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3B1915"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1C0E1B" w:rsidRDefault="00986ACD" w:rsidP="00047590">
            <w:pPr>
              <w:pStyle w:val="TAC"/>
            </w:pPr>
            <w:r w:rsidRPr="001C0E1B">
              <w:rPr>
                <w:rFonts w:cs="v4.2.0"/>
                <w:lang w:eastAsia="zh-CN"/>
              </w:rPr>
              <w:t>DLBWP.0.1 ULBWP.0.1</w:t>
            </w:r>
          </w:p>
        </w:tc>
      </w:tr>
      <w:tr w:rsidR="00986ACD" w:rsidRPr="001C0E1B" w14:paraId="5B48168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EC5362"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47A66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7820E"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1C0E1B" w:rsidRDefault="00986ACD" w:rsidP="00047590">
            <w:pPr>
              <w:pStyle w:val="TAC"/>
            </w:pPr>
            <w:r w:rsidRPr="001C0E1B">
              <w:rPr>
                <w:rFonts w:cs="v4.2.0"/>
                <w:lang w:eastAsia="zh-CN"/>
              </w:rPr>
              <w:t>DLBWP.1.1</w:t>
            </w:r>
          </w:p>
        </w:tc>
      </w:tr>
      <w:tr w:rsidR="00986ACD" w:rsidRPr="001C0E1B" w14:paraId="77383C1F"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944427"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E07959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27A6D"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7E66FB7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67610E"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03303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DE8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FA4BEE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90B72"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C8F5BE"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88785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47DF820"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517BB7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3BED72" w14:textId="77777777" w:rsidR="00986ACD" w:rsidRPr="001C0E1B" w:rsidRDefault="00986ACD" w:rsidP="00047590">
            <w:pPr>
              <w:pStyle w:val="TAL"/>
            </w:pPr>
            <w:r w:rsidRPr="001C0E1B">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C11063B"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28DAC6"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E5DD9DC" w14:textId="77777777" w:rsidR="00986ACD" w:rsidRPr="001C0E1B" w:rsidRDefault="00986ACD" w:rsidP="00047590">
            <w:pPr>
              <w:pStyle w:val="TAC"/>
            </w:pPr>
            <w:r>
              <w:t>[</w:t>
            </w:r>
            <w:r w:rsidRPr="001C0E1B">
              <w:t>-98</w:t>
            </w:r>
            <w:r>
              <w:t>]</w:t>
            </w:r>
          </w:p>
        </w:tc>
      </w:tr>
      <w:tr w:rsidR="00986ACD" w:rsidRPr="001C0E1B" w14:paraId="08D12DE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3D3B8C" w14:textId="77777777" w:rsidR="00986ACD" w:rsidRPr="001C0E1B" w:rsidRDefault="00986ACD" w:rsidP="00047590">
            <w:pPr>
              <w:pStyle w:val="TAL"/>
            </w:pPr>
            <w:r w:rsidRPr="001C0E1B">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2221A7D"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F02D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4FC5B8E"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0511693"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51DBEF63"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7B935C"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0E871F25"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DBC087"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1875D6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B5150"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65B683D"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BBAE7DE"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3C5E054B"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7DFDD952" w14:textId="77777777" w:rsidR="00986ACD" w:rsidRPr="001C0E1B" w:rsidRDefault="00986ACD" w:rsidP="00047590">
            <w:pPr>
              <w:pStyle w:val="TAC"/>
              <w:rPr>
                <w:rFonts w:cs="v4.2.0"/>
                <w:lang w:eastAsia="zh-CN"/>
              </w:rPr>
            </w:pPr>
          </w:p>
        </w:tc>
      </w:tr>
      <w:tr w:rsidR="00986ACD" w:rsidRPr="001C0E1B" w14:paraId="1DE3E20F"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C287C2"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F1BF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50DC"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96ACD1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14A6B35"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EFF9C29"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F168471" w14:textId="77777777" w:rsidR="00986ACD" w:rsidRPr="001C0E1B" w:rsidRDefault="00986ACD" w:rsidP="00047590">
            <w:pPr>
              <w:pStyle w:val="TAC"/>
              <w:rPr>
                <w:rFonts w:cs="v4.2.0"/>
                <w:lang w:eastAsia="zh-CN"/>
              </w:rPr>
            </w:pPr>
          </w:p>
        </w:tc>
      </w:tr>
      <w:tr w:rsidR="00986ACD" w:rsidRPr="001C0E1B" w14:paraId="2E96AFD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64086E" w14:textId="77777777" w:rsidR="00986ACD" w:rsidRPr="001C0E1B" w:rsidRDefault="00986ACD" w:rsidP="00047590">
            <w:pPr>
              <w:pStyle w:val="TAL"/>
            </w:pPr>
            <w:r w:rsidRPr="001C0E1B">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A43987"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DA8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1AED823"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BA69CEA"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21DEB3EC"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7A92253"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6AC1F772"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E44496"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1280FE7"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8F6C97C"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9C9F92"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49A27D47"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9ACF37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043068"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462B00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3EBF62"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840ECD1"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C9DC14"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0CB00D"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5CAB2D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C3B02CC"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EE72426"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DCCB7E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08D271"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7E0C3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7B202"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1C0E1B" w:rsidRDefault="00986ACD" w:rsidP="00047590">
            <w:pPr>
              <w:pStyle w:val="TAC"/>
              <w:rPr>
                <w:rFonts w:cs="v4.2.0"/>
              </w:rPr>
            </w:pPr>
            <w:r w:rsidRPr="001C0E1B">
              <w:rPr>
                <w:rFonts w:cs="v4.2.0"/>
              </w:rPr>
              <w:t>AWGN</w:t>
            </w:r>
          </w:p>
        </w:tc>
      </w:tr>
      <w:tr w:rsidR="00986ACD" w:rsidRPr="001C0E1B" w14:paraId="4C0F3ADC"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B700E4"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04A9EF9E"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65A2A23"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06979F05" w14:textId="77777777" w:rsidR="00986ACD" w:rsidRPr="007275DF" w:rsidRDefault="00986ACD" w:rsidP="00986ACD"/>
    <w:p w14:paraId="0970A7EC" w14:textId="558132DF" w:rsidR="009428D8" w:rsidRPr="007275DF" w:rsidRDefault="009428D8" w:rsidP="00986ACD">
      <w:pPr>
        <w:rPr>
          <w:b/>
        </w:rPr>
      </w:pP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1ABEDFED" w14:textId="2B96B10F" w:rsidR="00986ACD" w:rsidRPr="007275DF" w:rsidRDefault="00986ACD" w:rsidP="00986ACD">
      <w:r w:rsidRPr="007275DF">
        <w:t xml:space="preserve">The UE shall send one Event A3 triggered measurement report (SS-RSRP in Test 1, SS-RSRQ in Test 2, SS-SINR in Test 3), with a measurement reporting delay less than </w:t>
      </w:r>
      <w:r>
        <w:t>840</w:t>
      </w:r>
      <w:r w:rsidRPr="007275DF">
        <w:t xml:space="preserve"> ms from the beginning of time period T2. </w:t>
      </w:r>
    </w:p>
    <w:p w14:paraId="710017AC" w14:textId="77777777" w:rsidR="00986ACD" w:rsidRPr="007275DF" w:rsidRDefault="00986ACD" w:rsidP="00986ACD">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Default="009428D8" w:rsidP="009428D8">
      <w:pPr>
        <w:pStyle w:val="Heading5"/>
      </w:pPr>
      <w:r w:rsidRPr="007275DF">
        <w:t>A.11.5.1.2.2</w:t>
      </w:r>
      <w:r w:rsidRPr="007275DF">
        <w:tab/>
        <w:t>Test parameters</w:t>
      </w:r>
    </w:p>
    <w:p w14:paraId="7DB246B3" w14:textId="77777777" w:rsidR="00986ACD" w:rsidRDefault="00986ACD" w:rsidP="00986ACD">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3B4F40EE" w14:textId="77777777" w:rsidR="00986ACD" w:rsidRPr="007275DF" w:rsidRDefault="00986ACD" w:rsidP="00986ACD">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7275DF" w:rsidRDefault="00986ACD" w:rsidP="00986ACD">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7275DF" w:rsidRDefault="00986ACD" w:rsidP="00986ACD">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86ACD" w:rsidRPr="007275DF"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7275DF" w:rsidRDefault="00986ACD" w:rsidP="00047590">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7275DF" w:rsidRDefault="00986ACD" w:rsidP="00047590">
            <w:pPr>
              <w:pStyle w:val="TAH"/>
            </w:pPr>
            <w:r w:rsidRPr="007275DF">
              <w:t>Description</w:t>
            </w:r>
          </w:p>
        </w:tc>
      </w:tr>
      <w:tr w:rsidR="00986ACD" w:rsidRPr="007275DF"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7275DF" w:rsidRDefault="00986ACD" w:rsidP="00047590">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7275DF" w:rsidRDefault="00986ACD" w:rsidP="00047590">
            <w:pPr>
              <w:pStyle w:val="TAL"/>
            </w:pPr>
            <w:r w:rsidRPr="007275DF">
              <w:t>30 kHz SSB SCS, 40 MHz bandwidth, TDD duplex mode</w:t>
            </w:r>
          </w:p>
        </w:tc>
      </w:tr>
    </w:tbl>
    <w:p w14:paraId="0B2530AA" w14:textId="77777777" w:rsidR="00986ACD" w:rsidRPr="007275DF" w:rsidRDefault="00986ACD" w:rsidP="00986ACD"/>
    <w:p w14:paraId="2CC8B1C4" w14:textId="77777777" w:rsidR="00986ACD" w:rsidRPr="007275DF" w:rsidRDefault="00986ACD" w:rsidP="00986ACD">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986ACD" w:rsidRPr="001C0E1B" w14:paraId="478CCD6D" w14:textId="77777777" w:rsidTr="0035293D">
        <w:trPr>
          <w:cantSplit/>
          <w:trHeight w:val="187"/>
        </w:trPr>
        <w:tc>
          <w:tcPr>
            <w:tcW w:w="2518" w:type="dxa"/>
            <w:gridSpan w:val="2"/>
            <w:tcBorders>
              <w:top w:val="single" w:sz="4" w:space="0" w:color="auto"/>
              <w:left w:val="single" w:sz="4" w:space="0" w:color="auto"/>
              <w:bottom w:val="nil"/>
              <w:right w:val="single" w:sz="4" w:space="0" w:color="auto"/>
            </w:tcBorders>
            <w:hideMark/>
          </w:tcPr>
          <w:p w14:paraId="2A587509"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1E8EA307"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61110554" w14:textId="77777777" w:rsidR="00986ACD" w:rsidRPr="001C0E1B" w:rsidRDefault="00986ACD" w:rsidP="0004759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3EC931EB" w14:textId="77777777" w:rsidR="00986ACD" w:rsidRPr="001C0E1B" w:rsidRDefault="00986ACD" w:rsidP="00047590">
            <w:pPr>
              <w:pStyle w:val="TAH"/>
              <w:rPr>
                <w:rFonts w:cs="Arial"/>
              </w:rPr>
            </w:pPr>
            <w:r w:rsidRPr="001C0E1B">
              <w:t>Comment</w:t>
            </w:r>
          </w:p>
        </w:tc>
      </w:tr>
      <w:tr w:rsidR="00986ACD" w:rsidRPr="001C0E1B" w14:paraId="4AFA9A6E" w14:textId="77777777" w:rsidTr="00047590">
        <w:trPr>
          <w:cantSplit/>
          <w:trHeight w:val="187"/>
        </w:trPr>
        <w:tc>
          <w:tcPr>
            <w:tcW w:w="2518" w:type="dxa"/>
            <w:gridSpan w:val="2"/>
            <w:tcBorders>
              <w:top w:val="nil"/>
              <w:left w:val="single" w:sz="4" w:space="0" w:color="auto"/>
              <w:bottom w:val="single" w:sz="4" w:space="0" w:color="auto"/>
              <w:right w:val="single" w:sz="4" w:space="0" w:color="auto"/>
            </w:tcBorders>
          </w:tcPr>
          <w:p w14:paraId="7FB1AC41" w14:textId="77777777" w:rsidR="00986ACD" w:rsidRPr="001C0E1B" w:rsidRDefault="00986ACD" w:rsidP="00047590">
            <w:pPr>
              <w:pStyle w:val="TAH"/>
            </w:pPr>
          </w:p>
        </w:tc>
        <w:tc>
          <w:tcPr>
            <w:tcW w:w="709" w:type="dxa"/>
            <w:tcBorders>
              <w:top w:val="nil"/>
              <w:left w:val="single" w:sz="4" w:space="0" w:color="auto"/>
              <w:bottom w:val="single" w:sz="4" w:space="0" w:color="auto"/>
              <w:right w:val="single" w:sz="4" w:space="0" w:color="auto"/>
            </w:tcBorders>
          </w:tcPr>
          <w:p w14:paraId="5E2A3BC3" w14:textId="77777777" w:rsidR="00986ACD" w:rsidRPr="001C0E1B" w:rsidRDefault="00986ACD" w:rsidP="00047590">
            <w:pPr>
              <w:pStyle w:val="TAH"/>
            </w:pPr>
          </w:p>
        </w:tc>
        <w:tc>
          <w:tcPr>
            <w:tcW w:w="992" w:type="dxa"/>
            <w:tcBorders>
              <w:top w:val="nil"/>
              <w:left w:val="single" w:sz="4" w:space="0" w:color="auto"/>
              <w:bottom w:val="single" w:sz="4" w:space="0" w:color="auto"/>
              <w:right w:val="single" w:sz="4" w:space="0" w:color="auto"/>
            </w:tcBorders>
          </w:tcPr>
          <w:p w14:paraId="15439550" w14:textId="77777777" w:rsidR="00986ACD" w:rsidRPr="001C0E1B" w:rsidRDefault="00986ACD" w:rsidP="0004759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5CC3DFFF" w14:textId="77777777" w:rsidR="00986ACD" w:rsidRPr="001C0E1B" w:rsidRDefault="00986ACD" w:rsidP="00047590">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617533D8" w14:textId="77777777" w:rsidR="00986ACD" w:rsidRPr="001C0E1B" w:rsidRDefault="00986ACD" w:rsidP="00047590">
            <w:pPr>
              <w:pStyle w:val="TAH"/>
            </w:pPr>
            <w:r>
              <w:t xml:space="preserve">Test </w:t>
            </w:r>
          </w:p>
        </w:tc>
        <w:tc>
          <w:tcPr>
            <w:tcW w:w="2977" w:type="dxa"/>
            <w:tcBorders>
              <w:top w:val="nil"/>
              <w:left w:val="single" w:sz="4" w:space="0" w:color="auto"/>
              <w:bottom w:val="single" w:sz="4" w:space="0" w:color="auto"/>
              <w:right w:val="single" w:sz="4" w:space="0" w:color="auto"/>
            </w:tcBorders>
          </w:tcPr>
          <w:p w14:paraId="6852C91F" w14:textId="77777777" w:rsidR="00986ACD" w:rsidRPr="001C0E1B" w:rsidRDefault="00986ACD" w:rsidP="00047590">
            <w:pPr>
              <w:pStyle w:val="TAH"/>
            </w:pPr>
          </w:p>
        </w:tc>
      </w:tr>
      <w:tr w:rsidR="00986ACD" w:rsidRPr="001C0E1B" w14:paraId="294B9CA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76ABAB5"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897C88"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B013B44" w14:textId="77777777" w:rsidR="00986ACD" w:rsidRPr="001C0E1B" w:rsidRDefault="00986ACD" w:rsidP="00047590">
            <w:pPr>
              <w:pStyle w:val="TAL"/>
              <w:rPr>
                <w:rFonts w:cs="Arial"/>
              </w:rPr>
            </w:pPr>
          </w:p>
        </w:tc>
      </w:tr>
      <w:tr w:rsidR="00986ACD" w:rsidRPr="001C0E1B" w14:paraId="6D2DDF42"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78798B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B2269"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05021D0" w14:textId="77777777" w:rsidR="00986ACD" w:rsidRPr="001C0E1B" w:rsidRDefault="00986ACD" w:rsidP="00047590">
            <w:pPr>
              <w:pStyle w:val="TAL"/>
              <w:rPr>
                <w:rFonts w:cs="Arial"/>
                <w:b/>
              </w:rPr>
            </w:pPr>
            <w:r w:rsidRPr="001C0E1B">
              <w:rPr>
                <w:bCs/>
              </w:rPr>
              <w:t>Cell to be identified.</w:t>
            </w:r>
          </w:p>
        </w:tc>
      </w:tr>
      <w:tr w:rsidR="00986ACD" w:rsidRPr="001C0E1B" w14:paraId="1464C33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D937C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0CB063"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3AD8F71" w14:textId="77777777" w:rsidR="00986ACD" w:rsidRPr="001C0E1B" w:rsidRDefault="00986ACD" w:rsidP="00047590">
            <w:pPr>
              <w:pStyle w:val="TAL"/>
              <w:rPr>
                <w:rFonts w:cs="Arial"/>
                <w:bCs/>
              </w:rPr>
            </w:pPr>
          </w:p>
        </w:tc>
      </w:tr>
      <w:tr w:rsidR="00986ACD" w:rsidRPr="001C0E1B" w14:paraId="710480D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78A29ED3"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1B3F02D"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F11BB00"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63FC1DF"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6FD5DCD" w14:textId="77777777" w:rsidR="00986ACD" w:rsidRPr="001C0E1B" w:rsidRDefault="00986ACD" w:rsidP="00047590">
            <w:pPr>
              <w:pStyle w:val="TAL"/>
              <w:rPr>
                <w:rFonts w:cs="Arial"/>
                <w:bCs/>
              </w:rPr>
            </w:pPr>
          </w:p>
        </w:tc>
      </w:tr>
      <w:tr w:rsidR="00986ACD" w:rsidRPr="001C0E1B" w14:paraId="563DD7C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4CFFCF1"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A2789FC"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69E5599E"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EABF0C5"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45407E66" w14:textId="77777777" w:rsidR="00986ACD" w:rsidRPr="001C0E1B" w:rsidRDefault="00986ACD" w:rsidP="00047590">
            <w:pPr>
              <w:pStyle w:val="TAL"/>
              <w:rPr>
                <w:rFonts w:cs="Arial"/>
                <w:bCs/>
              </w:rPr>
            </w:pPr>
          </w:p>
        </w:tc>
      </w:tr>
      <w:tr w:rsidR="00986ACD" w:rsidRPr="001C0E1B" w14:paraId="4D6CF0B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1D8D085A"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46862A9A"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41D41D8"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73C487"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4196B365" w14:textId="77777777" w:rsidR="00986ACD" w:rsidRPr="001C0E1B" w:rsidRDefault="00986ACD" w:rsidP="00047590">
            <w:pPr>
              <w:pStyle w:val="TAL"/>
              <w:rPr>
                <w:bCs/>
                <w:lang w:eastAsia="zh-CN"/>
              </w:rPr>
            </w:pPr>
          </w:p>
        </w:tc>
      </w:tr>
      <w:tr w:rsidR="00986ACD" w:rsidRPr="001C0E1B" w14:paraId="4B99E3DD"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675BCA89"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4775E819"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1155EA5D"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0CBF1D" w14:textId="77777777" w:rsidR="00986ACD" w:rsidRPr="001C0E1B" w:rsidRDefault="00986ACD" w:rsidP="00047590">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C0C8066"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56A679C2" w14:textId="77777777" w:rsidR="00986ACD" w:rsidRPr="000426B1" w:rsidRDefault="00986ACD" w:rsidP="00047590">
            <w:pPr>
              <w:pStyle w:val="TAL"/>
              <w:rPr>
                <w:bCs/>
                <w:lang w:val="en-US" w:eastAsia="zh-CN"/>
              </w:rPr>
            </w:pPr>
          </w:p>
        </w:tc>
      </w:tr>
      <w:tr w:rsidR="00986ACD" w:rsidRPr="001C0E1B" w14:paraId="08C53E4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2C852C2"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1B9113"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2FEBEBE3" w14:textId="77777777" w:rsidR="00986ACD" w:rsidRPr="001C0E1B" w:rsidRDefault="00986ACD" w:rsidP="00047590">
            <w:pPr>
              <w:pStyle w:val="TAL"/>
              <w:rPr>
                <w:bCs/>
                <w:lang w:eastAsia="zh-CN"/>
              </w:rPr>
            </w:pPr>
          </w:p>
        </w:tc>
      </w:tr>
      <w:tr w:rsidR="00986ACD" w:rsidRPr="001C0E1B" w14:paraId="0A7926E0"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3B9A5B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1670C2"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B3063FF" w14:textId="77777777" w:rsidR="00986ACD" w:rsidRPr="001C0E1B" w:rsidRDefault="00986ACD" w:rsidP="00047590">
            <w:pPr>
              <w:pStyle w:val="TAL"/>
              <w:rPr>
                <w:rFonts w:cs="Arial"/>
              </w:rPr>
            </w:pPr>
          </w:p>
        </w:tc>
      </w:tr>
      <w:tr w:rsidR="00986ACD" w:rsidRPr="001C0E1B" w14:paraId="25DCE9B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CAB8D97"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63C9B9"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72A97D" w14:textId="77777777" w:rsidR="00986ACD" w:rsidRPr="001C0E1B" w:rsidRDefault="00986ACD" w:rsidP="00047590">
            <w:pPr>
              <w:pStyle w:val="TAL"/>
              <w:rPr>
                <w:rFonts w:cs="Arial"/>
              </w:rPr>
            </w:pPr>
          </w:p>
        </w:tc>
      </w:tr>
      <w:tr w:rsidR="00986ACD" w:rsidRPr="001C0E1B" w14:paraId="1A5800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80CDF49"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20DEE2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F1BFCE" w14:textId="77777777" w:rsidR="00986ACD" w:rsidRPr="001C0E1B" w:rsidRDefault="00986ACD" w:rsidP="00047590">
            <w:pPr>
              <w:pStyle w:val="TAL"/>
              <w:rPr>
                <w:rFonts w:cs="Arial"/>
              </w:rPr>
            </w:pPr>
          </w:p>
        </w:tc>
      </w:tr>
      <w:tr w:rsidR="00986ACD" w:rsidRPr="001C0E1B" w14:paraId="76AD676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FD89CB8"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40143C4"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A8B826" w14:textId="77777777" w:rsidR="00986ACD" w:rsidRPr="001C0E1B" w:rsidRDefault="00986ACD" w:rsidP="00047590">
            <w:pPr>
              <w:pStyle w:val="TAL"/>
              <w:rPr>
                <w:rFonts w:cs="Arial"/>
              </w:rPr>
            </w:pPr>
          </w:p>
        </w:tc>
      </w:tr>
      <w:tr w:rsidR="00986ACD" w:rsidRPr="001C0E1B" w14:paraId="71CAAB4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448F6"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F4FC0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73DBF9" w14:textId="77777777" w:rsidR="00986ACD" w:rsidRPr="001C0E1B" w:rsidRDefault="00986ACD" w:rsidP="00047590">
            <w:pPr>
              <w:pStyle w:val="TAL"/>
              <w:rPr>
                <w:rFonts w:cs="Arial"/>
              </w:rPr>
            </w:pPr>
            <w:r w:rsidRPr="001C0E1B">
              <w:t>L3 filtering is not used</w:t>
            </w:r>
          </w:p>
        </w:tc>
      </w:tr>
      <w:tr w:rsidR="00986ACD" w:rsidRPr="001C0E1B" w14:paraId="04B2C70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711CC1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0CE840A" w14:textId="77777777" w:rsidR="00986ACD" w:rsidRPr="001C0E1B" w:rsidRDefault="00986ACD" w:rsidP="00047590">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1DAC41A3" w14:textId="77777777" w:rsidR="00986ACD" w:rsidRDefault="00986ACD" w:rsidP="00047590">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745EC10F" w14:textId="77777777" w:rsidR="00986ACD" w:rsidRPr="001C0E1B" w:rsidRDefault="00986ACD" w:rsidP="00047590">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72215B26" w14:textId="77777777" w:rsidR="00986ACD" w:rsidRPr="001C0E1B" w:rsidRDefault="00986ACD" w:rsidP="00047590">
            <w:pPr>
              <w:pStyle w:val="TAL"/>
              <w:rPr>
                <w:rFonts w:cs="Arial"/>
              </w:rPr>
            </w:pPr>
          </w:p>
        </w:tc>
      </w:tr>
      <w:tr w:rsidR="00986ACD" w:rsidRPr="001C0E1B" w14:paraId="694C3A9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F2E8890"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73A0AC1"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8ABB9C" w14:textId="77777777" w:rsidR="00986ACD" w:rsidRPr="001C0E1B" w:rsidRDefault="00986ACD" w:rsidP="00047590">
            <w:pPr>
              <w:pStyle w:val="TAL"/>
              <w:rPr>
                <w:rFonts w:cs="Arial"/>
              </w:rPr>
            </w:pPr>
            <w:r w:rsidRPr="001C0E1B">
              <w:t>Synchronous cells</w:t>
            </w:r>
          </w:p>
        </w:tc>
      </w:tr>
      <w:tr w:rsidR="00986ACD" w:rsidRPr="001C0E1B" w14:paraId="6987A9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BA2ACC"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08D164"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C782DF3" w14:textId="77777777" w:rsidR="00986ACD" w:rsidRPr="001C0E1B" w:rsidRDefault="00986ACD" w:rsidP="00047590">
            <w:pPr>
              <w:pStyle w:val="TAL"/>
              <w:rPr>
                <w:rFonts w:cs="Arial"/>
              </w:rPr>
            </w:pPr>
          </w:p>
        </w:tc>
      </w:tr>
      <w:tr w:rsidR="00986ACD" w:rsidRPr="001C0E1B" w14:paraId="3877C06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83F11B7"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6977E08" w14:textId="77777777" w:rsidR="00986ACD" w:rsidRPr="001C0E1B" w:rsidRDefault="00986ACD" w:rsidP="00047590">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0CCAEFF9" w14:textId="77777777" w:rsidR="00986ACD" w:rsidRPr="001C0E1B" w:rsidRDefault="00986ACD" w:rsidP="00047590">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6064C89F" w14:textId="77777777" w:rsidR="00986ACD" w:rsidRPr="001C0E1B" w:rsidRDefault="00986ACD" w:rsidP="00047590">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5715933" w14:textId="77777777" w:rsidR="00986ACD" w:rsidRPr="001C0E1B" w:rsidRDefault="00986ACD" w:rsidP="00047590">
            <w:pPr>
              <w:pStyle w:val="TAL"/>
              <w:rPr>
                <w:rFonts w:cs="Arial"/>
              </w:rPr>
            </w:pPr>
          </w:p>
        </w:tc>
      </w:tr>
      <w:tr w:rsidR="00986ACD" w:rsidRPr="001C0E1B" w14:paraId="4DFDD815" w14:textId="77777777" w:rsidTr="00047590">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651D4F8A"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30814158"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69B48922"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1E578BB3" w14:textId="77777777" w:rsidR="00986ACD" w:rsidRPr="007275DF" w:rsidRDefault="00986ACD" w:rsidP="00986ACD"/>
    <w:p w14:paraId="1F97255A" w14:textId="77777777" w:rsidR="00986ACD" w:rsidRPr="007275DF" w:rsidRDefault="00986ACD" w:rsidP="00986ACD">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383637C"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80A093"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59CE7B1"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71454B"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1C0E1B" w:rsidRDefault="00986ACD" w:rsidP="00047590">
            <w:pPr>
              <w:pStyle w:val="TAH"/>
              <w:rPr>
                <w:lang w:eastAsia="zh-CN"/>
              </w:rPr>
            </w:pPr>
            <w:r w:rsidRPr="001C0E1B">
              <w:rPr>
                <w:lang w:eastAsia="zh-CN"/>
              </w:rPr>
              <w:t>Cell 2</w:t>
            </w:r>
          </w:p>
        </w:tc>
      </w:tr>
      <w:tr w:rsidR="00986ACD" w:rsidRPr="001C0E1B" w14:paraId="055694F7"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9EB2D40"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E33B20A"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41EF8A"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8F6D07" w14:textId="77777777" w:rsidR="00986ACD" w:rsidRPr="001C0E1B" w:rsidRDefault="00986ACD" w:rsidP="00047590">
            <w:pPr>
              <w:pStyle w:val="TAH"/>
              <w:rPr>
                <w:lang w:eastAsia="zh-CN"/>
              </w:rPr>
            </w:pPr>
            <w:r w:rsidRPr="001C0E1B">
              <w:rPr>
                <w:lang w:eastAsia="zh-CN"/>
              </w:rPr>
              <w:t>T2</w:t>
            </w:r>
          </w:p>
        </w:tc>
      </w:tr>
      <w:tr w:rsidR="00986ACD" w:rsidRPr="001C0E1B" w14:paraId="3607454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9D7F07"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61F0B5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0282E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1C0E1B" w:rsidRDefault="00986ACD" w:rsidP="00047590">
            <w:pPr>
              <w:pStyle w:val="TAC"/>
              <w:rPr>
                <w:rFonts w:cs="v4.2.0"/>
                <w:lang w:eastAsia="zh-CN"/>
              </w:rPr>
            </w:pPr>
            <w:r>
              <w:t>TDDConf.1.1 CCA</w:t>
            </w:r>
          </w:p>
        </w:tc>
      </w:tr>
      <w:tr w:rsidR="00986ACD" w:rsidRPr="001C0E1B" w14:paraId="50AD343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FA684C"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48016D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0F8C07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1FBB1CC"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5FE0DDE3"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rsidRPr="001C0E1B" w14:paraId="6916F156"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B816C4"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44E24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4D3D2FF"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D527AD7"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3F9432"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02253961" w14:textId="77777777" w:rsidR="00986ACD" w:rsidRDefault="00986ACD" w:rsidP="00047590">
            <w:pPr>
              <w:pStyle w:val="TAC"/>
            </w:pPr>
          </w:p>
        </w:tc>
      </w:tr>
      <w:tr w:rsidR="00986ACD" w:rsidRPr="001C0E1B" w14:paraId="0702D8A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356BCD"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0C75761C"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140D376"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EFD0DA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4D02FF24"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rsidRPr="001C0E1B" w14:paraId="37B3F50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3D5615"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31C22F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975640C"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78BFACD"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021472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rsidRPr="001C0E1B" w14:paraId="1DAFC9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DCC7839"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782CD24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6A8C217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ECE89D"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35293D">
              <w:rPr>
                <w:lang w:val="en-US" w:eastAsia="zh-CN"/>
              </w:rPr>
              <w:t xml:space="preserve"> = </w:t>
            </w:r>
            <w:r>
              <w:rPr>
                <w:lang w:val="en-US" w:eastAsia="zh-CN"/>
              </w:rPr>
              <w:t>5</w:t>
            </w:r>
          </w:p>
          <w:p w14:paraId="47A497B7"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105D28AA"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60EDCBC9"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986ACD" w:rsidRPr="001C0E1B" w14:paraId="4414A3DF"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D3A612"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196F2CF"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16EDA2D4"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8C5843" w14:textId="77777777" w:rsidR="00986ACD" w:rsidRDefault="00986ACD" w:rsidP="00047590">
            <w:pPr>
              <w:pStyle w:val="TAC"/>
              <w:rPr>
                <w:lang w:val="en-US"/>
              </w:rPr>
            </w:pPr>
            <w:r>
              <w:rPr>
                <w:lang w:val="en-US"/>
              </w:rPr>
              <w:t xml:space="preserve">Test 1: </w:t>
            </w:r>
          </w:p>
          <w:p w14:paraId="6422DEFD"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8D16D92" w14:textId="77777777" w:rsidR="00986ACD" w:rsidRDefault="00986ACD" w:rsidP="00047590">
            <w:pPr>
              <w:pStyle w:val="TAC"/>
              <w:rPr>
                <w:lang w:val="en-US"/>
              </w:rPr>
            </w:pPr>
            <w:r>
              <w:rPr>
                <w:lang w:val="en-US"/>
              </w:rPr>
              <w:t xml:space="preserve">Test 2: </w:t>
            </w:r>
          </w:p>
          <w:p w14:paraId="056555D5"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B9A6D0D" w14:textId="77777777" w:rsidR="00986ACD" w:rsidRDefault="00986ACD" w:rsidP="00047590">
            <w:pPr>
              <w:pStyle w:val="TAC"/>
              <w:rPr>
                <w:lang w:val="en-US"/>
              </w:rPr>
            </w:pPr>
            <w:r>
              <w:rPr>
                <w:lang w:val="en-US"/>
              </w:rPr>
              <w:t xml:space="preserve">Test 1: </w:t>
            </w:r>
          </w:p>
          <w:p w14:paraId="0E5646B2"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1EE2CC45" w14:textId="77777777" w:rsidR="00986ACD" w:rsidRDefault="00986ACD" w:rsidP="00047590">
            <w:pPr>
              <w:pStyle w:val="TAC"/>
              <w:rPr>
                <w:lang w:val="en-US"/>
              </w:rPr>
            </w:pPr>
            <w:r>
              <w:rPr>
                <w:lang w:val="en-US"/>
              </w:rPr>
              <w:t xml:space="preserve">Test 2: </w:t>
            </w:r>
          </w:p>
          <w:p w14:paraId="7DC32FFB"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986ACD" w:rsidRPr="001C0E1B" w14:paraId="5E0E581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DF8D3B"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3A0DDE"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332B3AC"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1E9AF97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57645E"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EB2527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11D99F"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1386EC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61232C"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8F19C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C325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FB34783"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FF2C27"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4D95E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7BBE0B"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1C0E1B" w:rsidRDefault="00986ACD" w:rsidP="00047590">
            <w:pPr>
              <w:pStyle w:val="TAC"/>
            </w:pPr>
            <w:r w:rsidRPr="001C0E1B">
              <w:t>OP.1</w:t>
            </w:r>
          </w:p>
        </w:tc>
      </w:tr>
      <w:tr w:rsidR="00986ACD" w:rsidRPr="001C0E1B" w14:paraId="1C4CB5F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CB5D0F"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BDD4A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93DA1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72292E0"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4697224" w14:textId="77777777" w:rsidR="00986ACD" w:rsidRPr="001C0E1B" w:rsidRDefault="00986ACD" w:rsidP="00047590">
            <w:pPr>
              <w:pStyle w:val="TAC"/>
            </w:pPr>
            <w:r w:rsidRPr="001C0E1B">
              <w:rPr>
                <w:rFonts w:cs="v4.2.0"/>
                <w:lang w:eastAsia="zh-CN"/>
              </w:rPr>
              <w:t>N/A</w:t>
            </w:r>
          </w:p>
        </w:tc>
      </w:tr>
      <w:tr w:rsidR="00986ACD" w:rsidRPr="001C0E1B" w14:paraId="66C0121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ED3A8A"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EBA55D"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3A37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1C0E1B" w:rsidRDefault="00986ACD" w:rsidP="00047590">
            <w:pPr>
              <w:pStyle w:val="TAC"/>
            </w:pPr>
            <w:r w:rsidRPr="001C0E1B">
              <w:rPr>
                <w:rFonts w:cs="v4.2.0"/>
                <w:lang w:eastAsia="zh-CN"/>
              </w:rPr>
              <w:t>DLBWP.0.1 ULBWP.0.1</w:t>
            </w:r>
          </w:p>
        </w:tc>
      </w:tr>
      <w:tr w:rsidR="00986ACD" w:rsidRPr="001C0E1B" w14:paraId="0D0DF61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82164D"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9E790B"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96523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1C0E1B" w:rsidRDefault="00986ACD" w:rsidP="00047590">
            <w:pPr>
              <w:pStyle w:val="TAC"/>
            </w:pPr>
            <w:r w:rsidRPr="001C0E1B">
              <w:rPr>
                <w:rFonts w:cs="v4.2.0"/>
                <w:lang w:eastAsia="zh-CN"/>
              </w:rPr>
              <w:t>DLBWP.1.1</w:t>
            </w:r>
          </w:p>
        </w:tc>
      </w:tr>
      <w:tr w:rsidR="00986ACD" w:rsidRPr="001C0E1B" w14:paraId="6A012D44"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A71EEE"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885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2D89C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18B2468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328BB4"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2657D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5096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AD56B2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49039D"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E1C4B98"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E8CCA7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A40965E"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0180A5D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7C197F" w14:textId="77777777" w:rsidR="00986ACD" w:rsidRPr="001C0E1B" w:rsidRDefault="00986ACD" w:rsidP="00047590">
            <w:pPr>
              <w:pStyle w:val="TAL"/>
            </w:pPr>
            <w:r w:rsidRPr="001C0E1B">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EAF9AD"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7921D5"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13ED39" w14:textId="77777777" w:rsidR="00986ACD" w:rsidRPr="001C0E1B" w:rsidRDefault="00986ACD" w:rsidP="00047590">
            <w:pPr>
              <w:pStyle w:val="TAC"/>
            </w:pPr>
            <w:r>
              <w:t>[</w:t>
            </w:r>
            <w:r w:rsidRPr="001C0E1B">
              <w:t>-98</w:t>
            </w:r>
            <w:r>
              <w:t>]</w:t>
            </w:r>
          </w:p>
        </w:tc>
      </w:tr>
      <w:tr w:rsidR="00986ACD" w:rsidRPr="001C0E1B" w14:paraId="26DC725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67B007" w14:textId="77777777" w:rsidR="00986ACD" w:rsidRPr="001C0E1B" w:rsidRDefault="00986ACD" w:rsidP="00047590">
            <w:pPr>
              <w:pStyle w:val="TAL"/>
            </w:pPr>
            <w:r w:rsidRPr="001C0E1B">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7D8E4D9"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D011C8"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1746DAEF"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1449BBEC"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BBB0FF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5F8E2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6CC8C0FE"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1A373C"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72C5F74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AC29A6"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C68A76"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DBAC3CF"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70F6A840"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41A1871A" w14:textId="77777777" w:rsidR="00986ACD" w:rsidRPr="001C0E1B" w:rsidRDefault="00986ACD" w:rsidP="00047590">
            <w:pPr>
              <w:pStyle w:val="TAC"/>
              <w:rPr>
                <w:rFonts w:cs="v4.2.0"/>
                <w:lang w:eastAsia="zh-CN"/>
              </w:rPr>
            </w:pPr>
          </w:p>
        </w:tc>
      </w:tr>
      <w:tr w:rsidR="00986ACD" w:rsidRPr="001C0E1B" w14:paraId="6594BFDB"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A0B43A"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C2EFAE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5C1DB3"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5EC354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1C4585A"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47E6F0E"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1773763" w14:textId="77777777" w:rsidR="00986ACD" w:rsidRPr="001C0E1B" w:rsidRDefault="00986ACD" w:rsidP="00047590">
            <w:pPr>
              <w:pStyle w:val="TAC"/>
              <w:rPr>
                <w:rFonts w:cs="v4.2.0"/>
                <w:lang w:eastAsia="zh-CN"/>
              </w:rPr>
            </w:pPr>
          </w:p>
        </w:tc>
      </w:tr>
      <w:tr w:rsidR="00986ACD" w:rsidRPr="001C0E1B" w14:paraId="5243FCE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912E2C" w14:textId="77777777" w:rsidR="00986ACD" w:rsidRPr="001C0E1B" w:rsidRDefault="00986ACD" w:rsidP="00047590">
            <w:pPr>
              <w:pStyle w:val="TAL"/>
            </w:pPr>
            <w:r w:rsidRPr="001C0E1B">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AA4F9E4"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138A9B"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6B90991"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73B0CE6C"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0EC01C3"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90C91D8"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2644CF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4A50A3"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F043675"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FAA1E04"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4E4E6D"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32396AB"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7580DB0"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812048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C51548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D21E35"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FDDB18A"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6F0F69E"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31CC11"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26E524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3D579782"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45C19A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37A1BBA"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2429EB"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68C74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B2D840"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1C0E1B" w:rsidRDefault="00986ACD" w:rsidP="00047590">
            <w:pPr>
              <w:pStyle w:val="TAC"/>
              <w:rPr>
                <w:rFonts w:cs="v4.2.0"/>
              </w:rPr>
            </w:pPr>
            <w:r w:rsidRPr="001C0E1B">
              <w:rPr>
                <w:rFonts w:cs="v4.2.0"/>
              </w:rPr>
              <w:t>AWGN</w:t>
            </w:r>
          </w:p>
        </w:tc>
      </w:tr>
      <w:tr w:rsidR="00986ACD" w:rsidRPr="001C0E1B" w14:paraId="70322FF8"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E8665CB"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24FBF191"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706F12D4"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10AE2F3C" w14:textId="77777777" w:rsidR="00986ACD" w:rsidRPr="00986ACD" w:rsidRDefault="00986ACD" w:rsidP="00986ACD"/>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1222509" w14:textId="63534C3C" w:rsidR="00ED4DF0" w:rsidRPr="007275DF" w:rsidRDefault="00ED4DF0" w:rsidP="00ED4DF0">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3737B090" w14:textId="0CE408E8" w:rsidR="00ED4DF0" w:rsidRPr="007275DF" w:rsidRDefault="00ED4DF0" w:rsidP="00ED4DF0">
      <w:pPr>
        <w:rPr>
          <w:i/>
          <w:iCs/>
        </w:rPr>
      </w:pPr>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35322272" w:rsidR="009428D8" w:rsidRPr="007275DF" w:rsidRDefault="00ED4DF0" w:rsidP="009428D8">
      <w:pPr>
        <w:pStyle w:val="NO"/>
      </w:pPr>
      <w:r>
        <w:t>l</w:t>
      </w: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117D5775" w:rsidR="009428D8" w:rsidRPr="007275DF" w:rsidRDefault="009428D8" w:rsidP="009428D8">
      <w:pPr>
        <w:pStyle w:val="Heading4"/>
      </w:pPr>
      <w:r w:rsidRPr="007275DF">
        <w:t>A.11.5.1.9</w:t>
      </w:r>
      <w:r w:rsidRPr="007275DF">
        <w:tab/>
      </w:r>
      <w:r w:rsidR="005D035C">
        <w:t>Void</w:t>
      </w:r>
    </w:p>
    <w:p w14:paraId="63658C03" w14:textId="5074B1FB" w:rsidR="009428D8" w:rsidRPr="007275DF" w:rsidRDefault="009428D8" w:rsidP="009428D8">
      <w:pPr>
        <w:pStyle w:val="Heading4"/>
      </w:pPr>
      <w:r w:rsidRPr="007275DF">
        <w:t>A.11.5.1.10</w:t>
      </w:r>
      <w:r w:rsidRPr="007275DF">
        <w:tab/>
      </w:r>
      <w:r w:rsidR="0019185D">
        <w:t>Void</w:t>
      </w:r>
    </w:p>
    <w:p w14:paraId="706DC3C7" w14:textId="4A481B1C" w:rsidR="009428D8" w:rsidRPr="007275DF" w:rsidRDefault="009428D8" w:rsidP="009428D8">
      <w:pPr>
        <w:pStyle w:val="Heading4"/>
      </w:pPr>
      <w:r w:rsidRPr="007275DF">
        <w:t>A.11.5.1.11</w:t>
      </w:r>
      <w:r w:rsidRPr="007275DF">
        <w:tab/>
      </w:r>
      <w:r w:rsidR="00425C58">
        <w:t>Void</w:t>
      </w:r>
    </w:p>
    <w:p w14:paraId="7F24B059" w14:textId="0B1E2C7C" w:rsidR="009428D8" w:rsidRPr="007275DF" w:rsidRDefault="009428D8" w:rsidP="009428D8">
      <w:pPr>
        <w:pStyle w:val="Heading4"/>
      </w:pPr>
      <w:r w:rsidRPr="007275DF">
        <w:t>A.11.5.1.12</w:t>
      </w:r>
      <w:r w:rsidRPr="007275DF">
        <w:tab/>
      </w:r>
      <w:r w:rsidR="00425C58">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6CD1D100" w:rsidR="009428D8" w:rsidRPr="007275DF" w:rsidRDefault="009428D8" w:rsidP="009428D8">
      <w:pPr>
        <w:pStyle w:val="Heading4"/>
      </w:pPr>
      <w:r w:rsidRPr="007275DF">
        <w:t>A.11.5.2.1</w:t>
      </w:r>
      <w:r w:rsidRPr="007275DF">
        <w:tab/>
      </w:r>
      <w:r w:rsidR="00BE3F71">
        <w:t>Void</w:t>
      </w:r>
    </w:p>
    <w:p w14:paraId="45F751F1" w14:textId="6198035C" w:rsidR="009428D8" w:rsidRPr="007275DF" w:rsidRDefault="009428D8" w:rsidP="009428D8">
      <w:pPr>
        <w:pStyle w:val="Heading4"/>
      </w:pPr>
      <w:r w:rsidRPr="007275DF">
        <w:t>A.11.5.2.2</w:t>
      </w:r>
      <w:r w:rsidRPr="007275DF">
        <w:tab/>
      </w:r>
      <w:r w:rsidR="00E8395B">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8pt;height:15.8pt" o:ole="" fillcolor="window">
                  <v:imagedata r:id="rId11" o:title=""/>
                </v:shape>
                <o:OLEObject Type="Embed" ProgID="Equation.3" ShapeID="_x0000_i1160" DrawAspect="Content" ObjectID="_1782662076"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8pt;height:15.8pt" o:ole="" fillcolor="window">
                  <v:imagedata r:id="rId11" o:title=""/>
                </v:shape>
                <o:OLEObject Type="Embed" ProgID="Equation.3" ShapeID="_x0000_i1161" DrawAspect="Content" ObjectID="_1782662077"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8pt;height:15.8pt" o:ole="" fillcolor="window">
                  <v:imagedata r:id="rId14" o:title=""/>
                </v:shape>
                <o:OLEObject Type="Embed" ProgID="Equation.3" ShapeID="_x0000_i1162" DrawAspect="Content" ObjectID="_1782662078"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8pt;height:15.8pt" o:ole="" fillcolor="window">
                  <v:imagedata r:id="rId16" o:title=""/>
                </v:shape>
                <o:OLEObject Type="Embed" ProgID="Equation.3" ShapeID="_x0000_i1163" DrawAspect="Content" ObjectID="_1782662079"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8pt;height:15.8pt" o:ole="" fillcolor="window">
                  <v:imagedata r:id="rId11" o:title=""/>
                </v:shape>
                <o:OLEObject Type="Embed" ProgID="Equation.3" ShapeID="_x0000_i1164" DrawAspect="Content" ObjectID="_1782662080"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4"/>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4"/>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4"/>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8"/>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8"/>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4"/>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4"/>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4"/>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4"/>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4"/>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4"/>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4"/>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4"/>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8pt;height:15.8pt" o:ole="" fillcolor="window">
                  <v:imagedata r:id="rId11" o:title=""/>
                </v:shape>
                <o:OLEObject Type="Embed" ProgID="Equation.3" ShapeID="_x0000_i1165" DrawAspect="Content" ObjectID="_1782662081"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4"/>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8pt;height:15.8pt" o:ole="" fillcolor="window">
                  <v:imagedata r:id="rId11" o:title=""/>
                </v:shape>
                <o:OLEObject Type="Embed" ProgID="Equation.3" ShapeID="_x0000_i1166" DrawAspect="Content" ObjectID="_1782662082"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4"/>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8pt;height:15.8pt" o:ole="" fillcolor="window">
                  <v:imagedata r:id="rId14" o:title=""/>
                </v:shape>
                <o:OLEObject Type="Embed" ProgID="Equation.3" ShapeID="_x0000_i1167" DrawAspect="Content" ObjectID="_1782662083"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8pt;height:15.8pt" o:ole="" fillcolor="window">
                  <v:imagedata r:id="rId16" o:title=""/>
                </v:shape>
                <o:OLEObject Type="Embed" ProgID="Equation.3" ShapeID="_x0000_i1168" DrawAspect="Content" ObjectID="_1782662084"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4"/>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3"/>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8pt;height:15.8pt" o:ole="" fillcolor="window">
                  <v:imagedata r:id="rId11" o:title=""/>
                </v:shape>
                <o:OLEObject Type="Embed" ProgID="Equation.3" ShapeID="_x0000_i1169" DrawAspect="Content" ObjectID="_1782662085"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8pt;height:15.8pt" o:ole="" fillcolor="window">
                  <v:imagedata r:id="rId11" o:title=""/>
                </v:shape>
                <o:OLEObject Type="Embed" ProgID="Equation.3" ShapeID="_x0000_i1170" DrawAspect="Content" ObjectID="_1782662086"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8pt;height:15.8pt" o:ole="" fillcolor="window">
                  <v:imagedata r:id="rId11" o:title=""/>
                </v:shape>
                <o:OLEObject Type="Embed" ProgID="Equation.3" ShapeID="_x0000_i1171" DrawAspect="Content" ObjectID="_1782662087"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8pt;height:15.8pt" o:ole="" fillcolor="window">
                  <v:imagedata r:id="rId14" o:title=""/>
                </v:shape>
                <o:OLEObject Type="Embed" ProgID="Equation.3" ShapeID="_x0000_i1172" DrawAspect="Content" ObjectID="_1782662088"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8pt;height:15.8pt" o:ole="" fillcolor="window">
                  <v:imagedata r:id="rId16" o:title=""/>
                </v:shape>
                <o:OLEObject Type="Embed" ProgID="Equation.3" ShapeID="_x0000_i1173" DrawAspect="Content" ObjectID="_1782662089"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8pt;height:15.8pt" o:ole="" fillcolor="window">
                  <v:imagedata r:id="rId11" o:title=""/>
                </v:shape>
                <o:OLEObject Type="Embed" ProgID="Equation.3" ShapeID="_x0000_i1174" DrawAspect="Content" ObjectID="_1782662090"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8pt;height:15.8pt" o:ole="" fillcolor="window">
                  <v:imagedata r:id="rId11" o:title=""/>
                </v:shape>
                <o:OLEObject Type="Embed" ProgID="Equation.3" ShapeID="_x0000_i1175" DrawAspect="Content" ObjectID="_1782662091"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8pt;height:15.8pt" o:ole="" fillcolor="window">
                  <v:imagedata r:id="rId11" o:title=""/>
                </v:shape>
                <o:OLEObject Type="Embed" ProgID="Equation.3" ShapeID="_x0000_i1176" DrawAspect="Content" ObjectID="_1782662092"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8pt;height:15.8pt" o:ole="" fillcolor="window">
                  <v:imagedata r:id="rId14" o:title=""/>
                </v:shape>
                <o:OLEObject Type="Embed" ProgID="Equation.3" ShapeID="_x0000_i1177" DrawAspect="Content" ObjectID="_1782662093"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8pt;height:15.8pt" o:ole="" fillcolor="window">
                  <v:imagedata r:id="rId16" o:title=""/>
                </v:shape>
                <o:OLEObject Type="Embed" ProgID="Equation.3" ShapeID="_x0000_i1178" DrawAspect="Content" ObjectID="_1782662094"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8pt;height:15.8pt" o:ole="" fillcolor="window">
                  <v:imagedata r:id="rId11" o:title=""/>
                </v:shape>
                <o:OLEObject Type="Embed" ProgID="Equation.3" ShapeID="_x0000_i1179" DrawAspect="Content" ObjectID="_1782662095"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8pt;height:15.8pt" o:ole="" fillcolor="window">
                  <v:imagedata r:id="rId11" o:title=""/>
                </v:shape>
                <o:OLEObject Type="Embed" ProgID="Equation.3" ShapeID="_x0000_i1180" DrawAspect="Content" ObjectID="_1782662096"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8pt;height:15.8pt" o:ole="" fillcolor="window">
                  <v:imagedata r:id="rId11" o:title=""/>
                </v:shape>
                <o:OLEObject Type="Embed" ProgID="Equation.3" ShapeID="_x0000_i1181" DrawAspect="Content" ObjectID="_1782662097"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8pt;height:15.8pt" o:ole="" fillcolor="window">
                  <v:imagedata r:id="rId14" o:title=""/>
                </v:shape>
                <o:OLEObject Type="Embed" ProgID="Equation.3" ShapeID="_x0000_i1182" DrawAspect="Content" ObjectID="_1782662098"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2pt;height:15.8pt" o:ole="" fillcolor="window">
                  <v:imagedata r:id="rId16" o:title=""/>
                </v:shape>
                <o:OLEObject Type="Embed" ProgID="Equation.3" ShapeID="_x0000_i1183" DrawAspect="Content" ObjectID="_1782662099"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8pt;height:15.8pt" o:ole="" fillcolor="window">
                  <v:imagedata r:id="rId11" o:title=""/>
                </v:shape>
                <o:OLEObject Type="Embed" ProgID="Equation.3" ShapeID="_x0000_i1184" DrawAspect="Content" ObjectID="_1782662100"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8pt;height:15.8pt" o:ole="" fillcolor="window">
                  <v:imagedata r:id="rId11" o:title=""/>
                </v:shape>
                <o:OLEObject Type="Embed" ProgID="Equation.3" ShapeID="_x0000_i1185" DrawAspect="Content" ObjectID="_1782662101"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8pt;height:15.8pt" o:ole="" fillcolor="window">
                  <v:imagedata r:id="rId11" o:title=""/>
                </v:shape>
                <o:OLEObject Type="Embed" ProgID="Equation.3" ShapeID="_x0000_i1186" DrawAspect="Content" ObjectID="_1782662102"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8pt;height:15.8pt" o:ole="" fillcolor="window">
                  <v:imagedata r:id="rId14" o:title=""/>
                </v:shape>
                <o:OLEObject Type="Embed" ProgID="Equation.3" ShapeID="_x0000_i1187" DrawAspect="Content" ObjectID="_1782662103"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2pt;height:15.8pt" o:ole="" fillcolor="window">
                  <v:imagedata r:id="rId16" o:title=""/>
                </v:shape>
                <o:OLEObject Type="Embed" ProgID="Equation.3" ShapeID="_x0000_i1188" DrawAspect="Content" ObjectID="_1782662104"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8pt;height:15.8pt" o:ole="" fillcolor="window">
                  <v:imagedata r:id="rId11" o:title=""/>
                </v:shape>
                <o:OLEObject Type="Embed" ProgID="Equation.3" ShapeID="_x0000_i1189" DrawAspect="Content" ObjectID="_1782662105"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8pt;height:15.8pt" o:ole="" fillcolor="window">
                  <v:imagedata r:id="rId11" o:title=""/>
                </v:shape>
                <o:OLEObject Type="Embed" ProgID="Equation.3" ShapeID="_x0000_i1190" DrawAspect="Content" ObjectID="_1782662106"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8pt;height:15.8pt" o:ole="" fillcolor="window">
                  <v:imagedata r:id="rId11" o:title=""/>
                </v:shape>
                <o:OLEObject Type="Embed" ProgID="Equation.3" ShapeID="_x0000_i1191" DrawAspect="Content" ObjectID="_1782662107"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8pt;height:15.8pt" o:ole="" fillcolor="window">
                  <v:imagedata r:id="rId14" o:title=""/>
                </v:shape>
                <o:OLEObject Type="Embed" ProgID="Equation.3" ShapeID="_x0000_i1192" DrawAspect="Content" ObjectID="_1782662108"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2pt;height:15.8pt" o:ole="" fillcolor="window">
                  <v:imagedata r:id="rId16" o:title=""/>
                </v:shape>
                <o:OLEObject Type="Embed" ProgID="Equation.3" ShapeID="_x0000_i1193" DrawAspect="Content" ObjectID="_1782662109"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8pt;height:15.8pt" o:ole="" fillcolor="window">
                  <v:imagedata r:id="rId11" o:title=""/>
                </v:shape>
                <o:OLEObject Type="Embed" ProgID="Equation.3" ShapeID="_x0000_i1194" DrawAspect="Content" ObjectID="_1782662110"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8pt;height:15.8pt" o:ole="" fillcolor="window">
                  <v:imagedata r:id="rId11" o:title=""/>
                </v:shape>
                <o:OLEObject Type="Embed" ProgID="Equation.3" ShapeID="_x0000_i1195" DrawAspect="Content" ObjectID="_1782662111"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8pt;height:15.8pt" o:ole="" fillcolor="window">
                  <v:imagedata r:id="rId11" o:title=""/>
                </v:shape>
                <o:OLEObject Type="Embed" ProgID="Equation.3" ShapeID="_x0000_i1196" DrawAspect="Content" ObjectID="_1782662112"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8pt;height:15.8pt" o:ole="" fillcolor="window">
                  <v:imagedata r:id="rId14" o:title=""/>
                </v:shape>
                <o:OLEObject Type="Embed" ProgID="Equation.3" ShapeID="_x0000_i1197" DrawAspect="Content" ObjectID="_1782662113"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2pt;height:15.8pt" o:ole="" fillcolor="window">
                  <v:imagedata r:id="rId16" o:title=""/>
                </v:shape>
                <o:OLEObject Type="Embed" ProgID="Equation.3" ShapeID="_x0000_i1198" DrawAspect="Content" ObjectID="_1782662114"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8pt;height:15.8pt" o:ole="" fillcolor="window">
                  <v:imagedata r:id="rId11" o:title=""/>
                </v:shape>
                <o:OLEObject Type="Embed" ProgID="Equation.3" ShapeID="_x0000_i1199" DrawAspect="Content" ObjectID="_1782662115"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Default="009428D8" w:rsidP="009428D8">
      <w:pPr>
        <w:pStyle w:val="Heading3"/>
      </w:pPr>
      <w:r w:rsidRPr="007275DF">
        <w:t>A.11.5.3</w:t>
      </w:r>
      <w:r w:rsidRPr="007275DF">
        <w:tab/>
        <w:t>Inter-RAT E-UTRAN measurements</w:t>
      </w:r>
    </w:p>
    <w:p w14:paraId="7A99C7B6" w14:textId="77777777" w:rsidR="005C526F" w:rsidRPr="001C0E1B" w:rsidRDefault="005C526F" w:rsidP="005C526F">
      <w:pPr>
        <w:pStyle w:val="Heading4"/>
      </w:pPr>
      <w:r>
        <w:t>A.11.5.3.</w:t>
      </w:r>
      <w:r w:rsidRPr="001C0E1B">
        <w:t>1</w:t>
      </w:r>
      <w:r w:rsidRPr="001C0E1B">
        <w:tab/>
        <w:t>SA NR - E-UTRAN event-triggered reporting in non-DRX in FR1</w:t>
      </w:r>
    </w:p>
    <w:p w14:paraId="788F8E52" w14:textId="77777777" w:rsidR="005C526F" w:rsidRPr="001C0E1B" w:rsidRDefault="005C526F" w:rsidP="005C526F">
      <w:pPr>
        <w:pStyle w:val="Heading5"/>
      </w:pPr>
      <w:r>
        <w:t>A.11.5.3.</w:t>
      </w:r>
      <w:r w:rsidRPr="001C0E1B">
        <w:t>1.1</w:t>
      </w:r>
      <w:r w:rsidRPr="001C0E1B">
        <w:tab/>
        <w:t>Test Purpose and Environment</w:t>
      </w:r>
    </w:p>
    <w:p w14:paraId="3653CDB6"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8078493" w14:textId="77777777" w:rsidR="005C526F" w:rsidRPr="001C0E1B" w:rsidRDefault="005C526F" w:rsidP="005C526F">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77777777" w:rsidR="005C526F" w:rsidRPr="001C0E1B" w:rsidRDefault="005C526F" w:rsidP="005C526F">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3CB303FA" w14:textId="77777777" w:rsidR="005C526F" w:rsidRPr="001C0E1B" w:rsidRDefault="005C526F" w:rsidP="005C526F">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976544" w14:textId="77777777" w:rsidTr="005D1F46">
        <w:trPr>
          <w:trHeight w:val="187"/>
        </w:trPr>
        <w:tc>
          <w:tcPr>
            <w:tcW w:w="1843" w:type="dxa"/>
            <w:shd w:val="clear" w:color="auto" w:fill="auto"/>
          </w:tcPr>
          <w:p w14:paraId="3AAC693C" w14:textId="77777777" w:rsidR="005C526F" w:rsidRPr="001C0E1B" w:rsidRDefault="005C526F" w:rsidP="005D1F46">
            <w:pPr>
              <w:pStyle w:val="TAH"/>
            </w:pPr>
            <w:r w:rsidRPr="001C0E1B">
              <w:t>Configuration</w:t>
            </w:r>
          </w:p>
        </w:tc>
        <w:tc>
          <w:tcPr>
            <w:tcW w:w="7371" w:type="dxa"/>
            <w:shd w:val="clear" w:color="auto" w:fill="auto"/>
          </w:tcPr>
          <w:p w14:paraId="034DED5B" w14:textId="77777777" w:rsidR="005C526F" w:rsidRPr="001C0E1B" w:rsidRDefault="005C526F" w:rsidP="005D1F46">
            <w:pPr>
              <w:pStyle w:val="TAH"/>
            </w:pPr>
            <w:r w:rsidRPr="001C0E1B">
              <w:t>Description</w:t>
            </w:r>
          </w:p>
        </w:tc>
      </w:tr>
      <w:tr w:rsidR="005C526F" w:rsidRPr="001C0E1B" w14:paraId="1CCBFDCC" w14:textId="77777777" w:rsidTr="005D1F46">
        <w:trPr>
          <w:trHeight w:val="187"/>
        </w:trPr>
        <w:tc>
          <w:tcPr>
            <w:tcW w:w="1843" w:type="dxa"/>
            <w:shd w:val="clear" w:color="auto" w:fill="auto"/>
          </w:tcPr>
          <w:p w14:paraId="4E14DE29" w14:textId="77777777" w:rsidR="005C526F" w:rsidRPr="001C0E1B" w:rsidRDefault="005C526F" w:rsidP="005D1F46">
            <w:pPr>
              <w:pStyle w:val="TAL"/>
            </w:pPr>
            <w:r>
              <w:t>1</w:t>
            </w:r>
          </w:p>
        </w:tc>
        <w:tc>
          <w:tcPr>
            <w:tcW w:w="7371" w:type="dxa"/>
            <w:shd w:val="clear" w:color="auto" w:fill="auto"/>
          </w:tcPr>
          <w:p w14:paraId="119BB06D"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3F30ADBF" w14:textId="77777777" w:rsidTr="005D1F46">
        <w:trPr>
          <w:trHeight w:val="187"/>
        </w:trPr>
        <w:tc>
          <w:tcPr>
            <w:tcW w:w="1843" w:type="dxa"/>
            <w:shd w:val="clear" w:color="auto" w:fill="auto"/>
          </w:tcPr>
          <w:p w14:paraId="58D4376D" w14:textId="77777777" w:rsidR="005C526F" w:rsidRPr="001C0E1B" w:rsidRDefault="005C526F" w:rsidP="005D1F46">
            <w:pPr>
              <w:pStyle w:val="TAL"/>
            </w:pPr>
            <w:r>
              <w:t>2</w:t>
            </w:r>
          </w:p>
        </w:tc>
        <w:tc>
          <w:tcPr>
            <w:tcW w:w="7371" w:type="dxa"/>
            <w:shd w:val="clear" w:color="auto" w:fill="auto"/>
          </w:tcPr>
          <w:p w14:paraId="605F32E7"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02FF6B3" w14:textId="77777777" w:rsidTr="005D1F46">
        <w:trPr>
          <w:trHeight w:val="187"/>
        </w:trPr>
        <w:tc>
          <w:tcPr>
            <w:tcW w:w="9214" w:type="dxa"/>
            <w:gridSpan w:val="2"/>
            <w:shd w:val="clear" w:color="auto" w:fill="auto"/>
          </w:tcPr>
          <w:p w14:paraId="49864C75"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B1814D6" w14:textId="77777777" w:rsidR="005C526F" w:rsidRPr="001C0E1B" w:rsidRDefault="005C526F" w:rsidP="005C526F"/>
    <w:p w14:paraId="35E4071F" w14:textId="77777777" w:rsidR="005C526F" w:rsidRPr="001C0E1B" w:rsidRDefault="005C526F" w:rsidP="005C526F">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1C0E1B" w14:paraId="491E4C78" w14:textId="77777777" w:rsidTr="005D1F46">
        <w:trPr>
          <w:cantSplit/>
        </w:trPr>
        <w:tc>
          <w:tcPr>
            <w:tcW w:w="2340" w:type="dxa"/>
          </w:tcPr>
          <w:p w14:paraId="07F1FEA4" w14:textId="77777777" w:rsidR="005C526F" w:rsidRPr="001C0E1B" w:rsidRDefault="005C526F" w:rsidP="005D1F46">
            <w:pPr>
              <w:pStyle w:val="TAH"/>
            </w:pPr>
            <w:r w:rsidRPr="001C0E1B">
              <w:t>Parameter</w:t>
            </w:r>
          </w:p>
        </w:tc>
        <w:tc>
          <w:tcPr>
            <w:tcW w:w="990" w:type="dxa"/>
          </w:tcPr>
          <w:p w14:paraId="69C28CE7" w14:textId="77777777" w:rsidR="005C526F" w:rsidRPr="001C0E1B" w:rsidRDefault="005C526F" w:rsidP="005D1F46">
            <w:pPr>
              <w:pStyle w:val="TAH"/>
            </w:pPr>
            <w:r w:rsidRPr="001C0E1B">
              <w:t>Unit</w:t>
            </w:r>
          </w:p>
        </w:tc>
        <w:tc>
          <w:tcPr>
            <w:tcW w:w="2160" w:type="dxa"/>
          </w:tcPr>
          <w:p w14:paraId="67A46404" w14:textId="77777777" w:rsidR="005C526F" w:rsidRPr="001C0E1B" w:rsidRDefault="005C526F" w:rsidP="005D1F46">
            <w:pPr>
              <w:pStyle w:val="TAH"/>
            </w:pPr>
            <w:r w:rsidRPr="001C0E1B">
              <w:t>Value</w:t>
            </w:r>
          </w:p>
        </w:tc>
        <w:tc>
          <w:tcPr>
            <w:tcW w:w="3690" w:type="dxa"/>
          </w:tcPr>
          <w:p w14:paraId="289DCF16" w14:textId="77777777" w:rsidR="005C526F" w:rsidRPr="001C0E1B" w:rsidRDefault="005C526F" w:rsidP="005D1F46">
            <w:pPr>
              <w:pStyle w:val="TAH"/>
            </w:pPr>
            <w:r w:rsidRPr="001C0E1B">
              <w:t>Comment</w:t>
            </w:r>
          </w:p>
        </w:tc>
      </w:tr>
      <w:tr w:rsidR="005C526F" w:rsidRPr="001C0E1B" w14:paraId="238D95A1" w14:textId="77777777" w:rsidTr="005D1F46">
        <w:trPr>
          <w:cantSplit/>
        </w:trPr>
        <w:tc>
          <w:tcPr>
            <w:tcW w:w="2340" w:type="dxa"/>
          </w:tcPr>
          <w:p w14:paraId="2A686A64" w14:textId="77777777" w:rsidR="005C526F" w:rsidRPr="001C0E1B" w:rsidRDefault="005C526F" w:rsidP="005D1F46">
            <w:pPr>
              <w:pStyle w:val="TAL"/>
              <w:rPr>
                <w:rFonts w:cs="Arial"/>
                <w:b/>
              </w:rPr>
            </w:pPr>
            <w:r w:rsidRPr="001C0E1B">
              <w:t>NR RF Channel Number</w:t>
            </w:r>
          </w:p>
        </w:tc>
        <w:tc>
          <w:tcPr>
            <w:tcW w:w="990" w:type="dxa"/>
          </w:tcPr>
          <w:p w14:paraId="02C64D28" w14:textId="77777777" w:rsidR="005C526F" w:rsidRPr="001C0E1B" w:rsidRDefault="005C526F" w:rsidP="005D1F46">
            <w:pPr>
              <w:pStyle w:val="TAL"/>
              <w:rPr>
                <w:rFonts w:cs="Arial"/>
                <w:b/>
              </w:rPr>
            </w:pPr>
          </w:p>
        </w:tc>
        <w:tc>
          <w:tcPr>
            <w:tcW w:w="2160" w:type="dxa"/>
          </w:tcPr>
          <w:p w14:paraId="0C8AAE4F" w14:textId="77777777" w:rsidR="005C526F" w:rsidRPr="001C0E1B" w:rsidRDefault="005C526F" w:rsidP="005D1F46">
            <w:pPr>
              <w:pStyle w:val="TAL"/>
              <w:rPr>
                <w:rFonts w:cs="Arial"/>
                <w:b/>
              </w:rPr>
            </w:pPr>
            <w:r w:rsidRPr="001C0E1B">
              <w:rPr>
                <w:bCs/>
              </w:rPr>
              <w:t>1</w:t>
            </w:r>
          </w:p>
        </w:tc>
        <w:tc>
          <w:tcPr>
            <w:tcW w:w="3690" w:type="dxa"/>
          </w:tcPr>
          <w:p w14:paraId="3F4DB7B6"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6CE0AE56" w14:textId="77777777" w:rsidTr="005D1F46">
        <w:trPr>
          <w:cantSplit/>
        </w:trPr>
        <w:tc>
          <w:tcPr>
            <w:tcW w:w="2340" w:type="dxa"/>
          </w:tcPr>
          <w:p w14:paraId="09B207D9" w14:textId="77777777" w:rsidR="005C526F" w:rsidRPr="001C0E1B" w:rsidRDefault="005C526F" w:rsidP="005D1F46">
            <w:pPr>
              <w:pStyle w:val="TAL"/>
              <w:rPr>
                <w:rFonts w:cs="Arial"/>
                <w:b/>
              </w:rPr>
            </w:pPr>
            <w:r w:rsidRPr="001C0E1B">
              <w:t>LTE RF Channel Number</w:t>
            </w:r>
          </w:p>
        </w:tc>
        <w:tc>
          <w:tcPr>
            <w:tcW w:w="990" w:type="dxa"/>
          </w:tcPr>
          <w:p w14:paraId="0DE3D8D1" w14:textId="77777777" w:rsidR="005C526F" w:rsidRPr="001C0E1B" w:rsidRDefault="005C526F" w:rsidP="005D1F46">
            <w:pPr>
              <w:pStyle w:val="TAL"/>
              <w:rPr>
                <w:rFonts w:cs="Arial"/>
                <w:b/>
              </w:rPr>
            </w:pPr>
          </w:p>
        </w:tc>
        <w:tc>
          <w:tcPr>
            <w:tcW w:w="2160" w:type="dxa"/>
          </w:tcPr>
          <w:p w14:paraId="79017A40" w14:textId="77777777" w:rsidR="005C526F" w:rsidRPr="001C0E1B" w:rsidRDefault="005C526F" w:rsidP="005D1F46">
            <w:pPr>
              <w:pStyle w:val="TAL"/>
              <w:rPr>
                <w:rFonts w:cs="Arial"/>
                <w:b/>
              </w:rPr>
            </w:pPr>
            <w:r w:rsidRPr="001C0E1B">
              <w:rPr>
                <w:bCs/>
              </w:rPr>
              <w:t>1</w:t>
            </w:r>
          </w:p>
        </w:tc>
        <w:tc>
          <w:tcPr>
            <w:tcW w:w="3690" w:type="dxa"/>
          </w:tcPr>
          <w:p w14:paraId="48BBEF85"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28BDD9BC" w14:textId="77777777" w:rsidTr="005D1F46">
        <w:trPr>
          <w:cantSplit/>
        </w:trPr>
        <w:tc>
          <w:tcPr>
            <w:tcW w:w="2340" w:type="dxa"/>
          </w:tcPr>
          <w:p w14:paraId="028CFE1A" w14:textId="77777777" w:rsidR="005C526F" w:rsidRPr="001C0E1B" w:rsidRDefault="005C526F" w:rsidP="005D1F46">
            <w:pPr>
              <w:pStyle w:val="TAL"/>
              <w:rPr>
                <w:rFonts w:cs="Arial"/>
                <w:b/>
              </w:rPr>
            </w:pPr>
            <w:r w:rsidRPr="001C0E1B">
              <w:rPr>
                <w:bCs/>
              </w:rPr>
              <w:t>Channel Bandwidth</w:t>
            </w:r>
          </w:p>
        </w:tc>
        <w:tc>
          <w:tcPr>
            <w:tcW w:w="990" w:type="dxa"/>
          </w:tcPr>
          <w:p w14:paraId="75FCCB70" w14:textId="77777777" w:rsidR="005C526F" w:rsidRPr="001C0E1B" w:rsidRDefault="005C526F" w:rsidP="005D1F46">
            <w:pPr>
              <w:pStyle w:val="TAL"/>
              <w:rPr>
                <w:rFonts w:cs="Arial"/>
                <w:b/>
              </w:rPr>
            </w:pPr>
            <w:r w:rsidRPr="001C0E1B">
              <w:rPr>
                <w:bCs/>
              </w:rPr>
              <w:t>MHz</w:t>
            </w:r>
          </w:p>
        </w:tc>
        <w:tc>
          <w:tcPr>
            <w:tcW w:w="2160" w:type="dxa"/>
          </w:tcPr>
          <w:p w14:paraId="7E157708"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18845BAE" w14:textId="77777777" w:rsidR="005C526F" w:rsidRPr="001C0E1B" w:rsidRDefault="005C526F" w:rsidP="005D1F46">
            <w:pPr>
              <w:pStyle w:val="TAL"/>
              <w:rPr>
                <w:rFonts w:cs="Arial"/>
              </w:rPr>
            </w:pPr>
          </w:p>
        </w:tc>
      </w:tr>
      <w:tr w:rsidR="005C526F" w:rsidRPr="001C0E1B" w14:paraId="313A25E5" w14:textId="77777777" w:rsidTr="005D1F46">
        <w:trPr>
          <w:cantSplit/>
        </w:trPr>
        <w:tc>
          <w:tcPr>
            <w:tcW w:w="2340" w:type="dxa"/>
          </w:tcPr>
          <w:p w14:paraId="1656CBA1" w14:textId="77777777" w:rsidR="005C526F" w:rsidRPr="001C0E1B" w:rsidRDefault="005C526F" w:rsidP="005D1F46">
            <w:pPr>
              <w:pStyle w:val="TAL"/>
              <w:rPr>
                <w:rFonts w:cs="Arial"/>
              </w:rPr>
            </w:pPr>
            <w:r w:rsidRPr="001C0E1B">
              <w:rPr>
                <w:rFonts w:cs="Arial"/>
              </w:rPr>
              <w:t>Active cell</w:t>
            </w:r>
          </w:p>
        </w:tc>
        <w:tc>
          <w:tcPr>
            <w:tcW w:w="990" w:type="dxa"/>
          </w:tcPr>
          <w:p w14:paraId="1ACE9A29" w14:textId="77777777" w:rsidR="005C526F" w:rsidRPr="001C0E1B" w:rsidRDefault="005C526F" w:rsidP="005D1F46">
            <w:pPr>
              <w:pStyle w:val="TAL"/>
              <w:rPr>
                <w:rFonts w:cs="Arial"/>
              </w:rPr>
            </w:pPr>
          </w:p>
        </w:tc>
        <w:tc>
          <w:tcPr>
            <w:tcW w:w="2160" w:type="dxa"/>
          </w:tcPr>
          <w:p w14:paraId="02FCD2FE" w14:textId="77777777" w:rsidR="005C526F" w:rsidRPr="001C0E1B" w:rsidRDefault="005C526F" w:rsidP="005D1F46">
            <w:pPr>
              <w:pStyle w:val="TAL"/>
              <w:rPr>
                <w:rFonts w:cs="Arial"/>
              </w:rPr>
            </w:pPr>
            <w:r w:rsidRPr="001C0E1B">
              <w:rPr>
                <w:rFonts w:cs="Arial"/>
              </w:rPr>
              <w:t>Cell 1</w:t>
            </w:r>
          </w:p>
        </w:tc>
        <w:tc>
          <w:tcPr>
            <w:tcW w:w="3690" w:type="dxa"/>
          </w:tcPr>
          <w:p w14:paraId="38370150"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2C8D0CA4" w14:textId="77777777" w:rsidTr="005D1F46">
        <w:trPr>
          <w:cantSplit/>
        </w:trPr>
        <w:tc>
          <w:tcPr>
            <w:tcW w:w="2340" w:type="dxa"/>
          </w:tcPr>
          <w:p w14:paraId="1ECC85C7" w14:textId="77777777" w:rsidR="005C526F" w:rsidRPr="001C0E1B" w:rsidRDefault="005C526F" w:rsidP="005D1F46">
            <w:pPr>
              <w:pStyle w:val="TAL"/>
              <w:rPr>
                <w:rFonts w:cs="Arial"/>
              </w:rPr>
            </w:pPr>
            <w:r w:rsidRPr="001C0E1B">
              <w:rPr>
                <w:rFonts w:cs="Arial"/>
              </w:rPr>
              <w:t>Neighbour cell</w:t>
            </w:r>
          </w:p>
        </w:tc>
        <w:tc>
          <w:tcPr>
            <w:tcW w:w="990" w:type="dxa"/>
          </w:tcPr>
          <w:p w14:paraId="2734F6FD" w14:textId="77777777" w:rsidR="005C526F" w:rsidRPr="001C0E1B" w:rsidRDefault="005C526F" w:rsidP="005D1F46">
            <w:pPr>
              <w:pStyle w:val="TAL"/>
              <w:rPr>
                <w:rFonts w:cs="Arial"/>
              </w:rPr>
            </w:pPr>
          </w:p>
        </w:tc>
        <w:tc>
          <w:tcPr>
            <w:tcW w:w="2160" w:type="dxa"/>
          </w:tcPr>
          <w:p w14:paraId="35F41DA1" w14:textId="77777777" w:rsidR="005C526F" w:rsidRPr="001C0E1B" w:rsidRDefault="005C526F" w:rsidP="005D1F46">
            <w:pPr>
              <w:pStyle w:val="TAL"/>
              <w:rPr>
                <w:rFonts w:cs="Arial"/>
              </w:rPr>
            </w:pPr>
            <w:r w:rsidRPr="001C0E1B">
              <w:rPr>
                <w:rFonts w:cs="Arial"/>
              </w:rPr>
              <w:t>Cell 2</w:t>
            </w:r>
          </w:p>
        </w:tc>
        <w:tc>
          <w:tcPr>
            <w:tcW w:w="3690" w:type="dxa"/>
          </w:tcPr>
          <w:p w14:paraId="71217B8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2A44BA20" w14:textId="77777777" w:rsidTr="005D1F46">
        <w:trPr>
          <w:cantSplit/>
        </w:trPr>
        <w:tc>
          <w:tcPr>
            <w:tcW w:w="2340" w:type="dxa"/>
          </w:tcPr>
          <w:p w14:paraId="3A2AA959" w14:textId="77777777" w:rsidR="005C526F" w:rsidRPr="001C0E1B" w:rsidRDefault="005C526F" w:rsidP="005D1F46">
            <w:pPr>
              <w:pStyle w:val="TAL"/>
              <w:rPr>
                <w:rFonts w:cs="Arial"/>
              </w:rPr>
            </w:pPr>
            <w:r w:rsidRPr="001C0E1B">
              <w:rPr>
                <w:rFonts w:cs="Arial"/>
                <w:lang w:eastAsia="zh-CN"/>
              </w:rPr>
              <w:t>Gap Pattern Id</w:t>
            </w:r>
          </w:p>
        </w:tc>
        <w:tc>
          <w:tcPr>
            <w:tcW w:w="990" w:type="dxa"/>
          </w:tcPr>
          <w:p w14:paraId="11AF96E6" w14:textId="77777777" w:rsidR="005C526F" w:rsidRPr="001C0E1B" w:rsidRDefault="005C526F" w:rsidP="005D1F46">
            <w:pPr>
              <w:pStyle w:val="TAL"/>
              <w:rPr>
                <w:rFonts w:cs="Arial"/>
              </w:rPr>
            </w:pPr>
          </w:p>
        </w:tc>
        <w:tc>
          <w:tcPr>
            <w:tcW w:w="2160" w:type="dxa"/>
          </w:tcPr>
          <w:p w14:paraId="183CA7AF" w14:textId="77777777" w:rsidR="005C526F" w:rsidRPr="001C0E1B" w:rsidRDefault="005C526F" w:rsidP="005D1F46">
            <w:pPr>
              <w:pStyle w:val="TAL"/>
              <w:rPr>
                <w:rFonts w:cs="Arial"/>
              </w:rPr>
            </w:pPr>
            <w:r w:rsidRPr="001C0E1B">
              <w:rPr>
                <w:rFonts w:cs="Arial"/>
                <w:lang w:eastAsia="zh-CN"/>
              </w:rPr>
              <w:t>0</w:t>
            </w:r>
          </w:p>
        </w:tc>
        <w:tc>
          <w:tcPr>
            <w:tcW w:w="3690" w:type="dxa"/>
          </w:tcPr>
          <w:p w14:paraId="69F9ABE7"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3F95A73" w14:textId="77777777" w:rsidTr="005D1F46">
        <w:trPr>
          <w:cantSplit/>
        </w:trPr>
        <w:tc>
          <w:tcPr>
            <w:tcW w:w="2340" w:type="dxa"/>
          </w:tcPr>
          <w:p w14:paraId="29A5251C" w14:textId="77777777" w:rsidR="005C526F" w:rsidRPr="001C0E1B" w:rsidRDefault="005C526F" w:rsidP="005D1F46">
            <w:pPr>
              <w:pStyle w:val="TAL"/>
              <w:rPr>
                <w:rFonts w:cs="Arial"/>
              </w:rPr>
            </w:pPr>
            <w:r w:rsidRPr="001C0E1B">
              <w:rPr>
                <w:rFonts w:cs="Arial"/>
              </w:rPr>
              <w:t>NR measurement quantity</w:t>
            </w:r>
          </w:p>
        </w:tc>
        <w:tc>
          <w:tcPr>
            <w:tcW w:w="990" w:type="dxa"/>
          </w:tcPr>
          <w:p w14:paraId="3F8D6196" w14:textId="77777777" w:rsidR="005C526F" w:rsidRPr="001C0E1B" w:rsidRDefault="005C526F" w:rsidP="005D1F46">
            <w:pPr>
              <w:pStyle w:val="TAL"/>
              <w:rPr>
                <w:rFonts w:cs="Arial"/>
              </w:rPr>
            </w:pPr>
          </w:p>
        </w:tc>
        <w:tc>
          <w:tcPr>
            <w:tcW w:w="2160" w:type="dxa"/>
          </w:tcPr>
          <w:p w14:paraId="2DE59D19" w14:textId="77777777" w:rsidR="005C526F" w:rsidRPr="001C0E1B" w:rsidRDefault="005C526F" w:rsidP="005D1F46">
            <w:pPr>
              <w:pStyle w:val="TAL"/>
              <w:rPr>
                <w:rFonts w:cs="Arial"/>
              </w:rPr>
            </w:pPr>
            <w:r w:rsidRPr="001C0E1B">
              <w:rPr>
                <w:rFonts w:cs="Arial"/>
              </w:rPr>
              <w:t>SS-RSRP</w:t>
            </w:r>
          </w:p>
        </w:tc>
        <w:tc>
          <w:tcPr>
            <w:tcW w:w="3690" w:type="dxa"/>
          </w:tcPr>
          <w:p w14:paraId="5CC8873F"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45BB614E" w14:textId="77777777" w:rsidTr="005D1F46">
        <w:trPr>
          <w:cantSplit/>
        </w:trPr>
        <w:tc>
          <w:tcPr>
            <w:tcW w:w="2340" w:type="dxa"/>
          </w:tcPr>
          <w:p w14:paraId="600FAA18" w14:textId="77777777" w:rsidR="005C526F" w:rsidRPr="001C0E1B" w:rsidRDefault="005C526F" w:rsidP="005D1F46">
            <w:pPr>
              <w:pStyle w:val="TAL"/>
              <w:rPr>
                <w:rFonts w:cs="Arial"/>
              </w:rPr>
            </w:pPr>
            <w:r w:rsidRPr="001C0E1B">
              <w:rPr>
                <w:rFonts w:cs="Arial"/>
              </w:rPr>
              <w:t>Inter-RAT E-UTRAN measurement quantity</w:t>
            </w:r>
          </w:p>
        </w:tc>
        <w:tc>
          <w:tcPr>
            <w:tcW w:w="990" w:type="dxa"/>
          </w:tcPr>
          <w:p w14:paraId="53FD3D06" w14:textId="77777777" w:rsidR="005C526F" w:rsidRPr="001C0E1B" w:rsidRDefault="005C526F" w:rsidP="005D1F46">
            <w:pPr>
              <w:pStyle w:val="TAL"/>
              <w:rPr>
                <w:rFonts w:cs="Arial"/>
              </w:rPr>
            </w:pPr>
          </w:p>
        </w:tc>
        <w:tc>
          <w:tcPr>
            <w:tcW w:w="2160" w:type="dxa"/>
          </w:tcPr>
          <w:p w14:paraId="351AF502" w14:textId="77777777" w:rsidR="005C526F" w:rsidRPr="001C0E1B" w:rsidRDefault="005C526F" w:rsidP="005D1F46">
            <w:pPr>
              <w:pStyle w:val="TAL"/>
              <w:rPr>
                <w:rFonts w:cs="Arial"/>
              </w:rPr>
            </w:pPr>
            <w:r w:rsidRPr="001C0E1B">
              <w:rPr>
                <w:rFonts w:cs="Arial"/>
              </w:rPr>
              <w:t>RSRP</w:t>
            </w:r>
          </w:p>
        </w:tc>
        <w:tc>
          <w:tcPr>
            <w:tcW w:w="3690" w:type="dxa"/>
          </w:tcPr>
          <w:p w14:paraId="663621CB"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3C59E983" w14:textId="77777777" w:rsidTr="005D1F46">
        <w:trPr>
          <w:cantSplit/>
        </w:trPr>
        <w:tc>
          <w:tcPr>
            <w:tcW w:w="2340" w:type="dxa"/>
          </w:tcPr>
          <w:p w14:paraId="4090D124" w14:textId="77777777" w:rsidR="005C526F" w:rsidRPr="001C0E1B" w:rsidRDefault="005C526F" w:rsidP="005D1F46">
            <w:pPr>
              <w:pStyle w:val="TAL"/>
              <w:rPr>
                <w:rFonts w:cs="Arial"/>
              </w:rPr>
            </w:pPr>
            <w:r w:rsidRPr="001C0E1B">
              <w:rPr>
                <w:rFonts w:cs="Arial"/>
              </w:rPr>
              <w:t>b2-Threshold1</w:t>
            </w:r>
          </w:p>
        </w:tc>
        <w:tc>
          <w:tcPr>
            <w:tcW w:w="990" w:type="dxa"/>
          </w:tcPr>
          <w:p w14:paraId="0EB429D3" w14:textId="77777777" w:rsidR="005C526F" w:rsidRPr="001C0E1B" w:rsidRDefault="005C526F" w:rsidP="005D1F46">
            <w:pPr>
              <w:pStyle w:val="TAL"/>
              <w:rPr>
                <w:rFonts w:cs="Arial"/>
              </w:rPr>
            </w:pPr>
            <w:r w:rsidRPr="001C0E1B">
              <w:rPr>
                <w:rFonts w:cs="Arial"/>
              </w:rPr>
              <w:t>dBm</w:t>
            </w:r>
          </w:p>
        </w:tc>
        <w:tc>
          <w:tcPr>
            <w:tcW w:w="2160" w:type="dxa"/>
          </w:tcPr>
          <w:p w14:paraId="30B52BAA" w14:textId="77777777" w:rsidR="005C526F" w:rsidRPr="001C0E1B" w:rsidRDefault="005C526F" w:rsidP="005D1F46">
            <w:pPr>
              <w:pStyle w:val="TAL"/>
              <w:rPr>
                <w:rFonts w:cs="Arial"/>
              </w:rPr>
            </w:pPr>
            <w:r w:rsidRPr="001C0E1B">
              <w:rPr>
                <w:rFonts w:cs="Arial"/>
              </w:rPr>
              <w:t>Note 1</w:t>
            </w:r>
          </w:p>
        </w:tc>
        <w:tc>
          <w:tcPr>
            <w:tcW w:w="3690" w:type="dxa"/>
          </w:tcPr>
          <w:p w14:paraId="3158F273"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41F288E1" w14:textId="77777777" w:rsidTr="005D1F46">
        <w:trPr>
          <w:cantSplit/>
        </w:trPr>
        <w:tc>
          <w:tcPr>
            <w:tcW w:w="2340" w:type="dxa"/>
          </w:tcPr>
          <w:p w14:paraId="60602838" w14:textId="77777777" w:rsidR="005C526F" w:rsidRPr="001C0E1B" w:rsidRDefault="005C526F" w:rsidP="005D1F46">
            <w:pPr>
              <w:pStyle w:val="TAL"/>
              <w:rPr>
                <w:rFonts w:cs="Arial"/>
              </w:rPr>
            </w:pPr>
            <w:r w:rsidRPr="001C0E1B">
              <w:rPr>
                <w:rFonts w:cs="Arial"/>
              </w:rPr>
              <w:t>b2-Threshold2EUTRA</w:t>
            </w:r>
          </w:p>
        </w:tc>
        <w:tc>
          <w:tcPr>
            <w:tcW w:w="990" w:type="dxa"/>
          </w:tcPr>
          <w:p w14:paraId="63F3E02E" w14:textId="77777777" w:rsidR="005C526F" w:rsidRPr="001C0E1B" w:rsidRDefault="005C526F" w:rsidP="005D1F46">
            <w:pPr>
              <w:pStyle w:val="TAL"/>
              <w:rPr>
                <w:rFonts w:cs="Arial"/>
              </w:rPr>
            </w:pPr>
            <w:r w:rsidRPr="001C0E1B">
              <w:rPr>
                <w:rFonts w:cs="Arial"/>
              </w:rPr>
              <w:t>dBm</w:t>
            </w:r>
          </w:p>
        </w:tc>
        <w:tc>
          <w:tcPr>
            <w:tcW w:w="2160" w:type="dxa"/>
          </w:tcPr>
          <w:p w14:paraId="1DEC3DDF" w14:textId="77777777" w:rsidR="005C526F" w:rsidRPr="001C0E1B" w:rsidRDefault="005C526F" w:rsidP="005D1F46">
            <w:pPr>
              <w:pStyle w:val="TAL"/>
              <w:rPr>
                <w:rFonts w:cs="Arial"/>
              </w:rPr>
            </w:pPr>
            <w:r w:rsidRPr="001C0E1B">
              <w:rPr>
                <w:rFonts w:cs="Arial"/>
              </w:rPr>
              <w:t>-95</w:t>
            </w:r>
          </w:p>
        </w:tc>
        <w:tc>
          <w:tcPr>
            <w:tcW w:w="3690" w:type="dxa"/>
          </w:tcPr>
          <w:p w14:paraId="0B0E62D7"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16D48BD5" w14:textId="77777777" w:rsidTr="005D1F46">
        <w:trPr>
          <w:cantSplit/>
        </w:trPr>
        <w:tc>
          <w:tcPr>
            <w:tcW w:w="2340" w:type="dxa"/>
          </w:tcPr>
          <w:p w14:paraId="1079F11D" w14:textId="77777777" w:rsidR="005C526F" w:rsidRPr="001C0E1B" w:rsidRDefault="005C526F" w:rsidP="005D1F46">
            <w:pPr>
              <w:pStyle w:val="TAL"/>
              <w:rPr>
                <w:rFonts w:cs="Arial"/>
              </w:rPr>
            </w:pPr>
            <w:r w:rsidRPr="001C0E1B">
              <w:rPr>
                <w:rFonts w:cs="Arial"/>
              </w:rPr>
              <w:t>Hysteresis</w:t>
            </w:r>
          </w:p>
        </w:tc>
        <w:tc>
          <w:tcPr>
            <w:tcW w:w="990" w:type="dxa"/>
          </w:tcPr>
          <w:p w14:paraId="3123A30D" w14:textId="77777777" w:rsidR="005C526F" w:rsidRPr="001C0E1B" w:rsidRDefault="005C526F" w:rsidP="005D1F46">
            <w:pPr>
              <w:pStyle w:val="TAL"/>
              <w:rPr>
                <w:rFonts w:cs="Arial"/>
              </w:rPr>
            </w:pPr>
            <w:r w:rsidRPr="001C0E1B">
              <w:rPr>
                <w:rFonts w:cs="Arial"/>
              </w:rPr>
              <w:t>dB</w:t>
            </w:r>
          </w:p>
        </w:tc>
        <w:tc>
          <w:tcPr>
            <w:tcW w:w="2160" w:type="dxa"/>
          </w:tcPr>
          <w:p w14:paraId="3F33086F" w14:textId="77777777" w:rsidR="005C526F" w:rsidRPr="001C0E1B" w:rsidRDefault="005C526F" w:rsidP="005D1F46">
            <w:pPr>
              <w:pStyle w:val="TAL"/>
              <w:rPr>
                <w:rFonts w:cs="Arial"/>
              </w:rPr>
            </w:pPr>
            <w:r w:rsidRPr="001C0E1B">
              <w:rPr>
                <w:rFonts w:cs="Arial"/>
              </w:rPr>
              <w:t>0</w:t>
            </w:r>
          </w:p>
        </w:tc>
        <w:tc>
          <w:tcPr>
            <w:tcW w:w="3690" w:type="dxa"/>
          </w:tcPr>
          <w:p w14:paraId="23D75495" w14:textId="77777777" w:rsidR="005C526F" w:rsidRPr="001C0E1B" w:rsidRDefault="005C526F" w:rsidP="005D1F46">
            <w:pPr>
              <w:pStyle w:val="TAL"/>
              <w:rPr>
                <w:rFonts w:cs="Arial"/>
              </w:rPr>
            </w:pPr>
          </w:p>
        </w:tc>
      </w:tr>
      <w:tr w:rsidR="005C526F" w:rsidRPr="001C0E1B" w14:paraId="2E33D039" w14:textId="77777777" w:rsidTr="005D1F46">
        <w:trPr>
          <w:cantSplit/>
        </w:trPr>
        <w:tc>
          <w:tcPr>
            <w:tcW w:w="2340" w:type="dxa"/>
          </w:tcPr>
          <w:p w14:paraId="73052A97" w14:textId="77777777" w:rsidR="005C526F" w:rsidRPr="001C0E1B" w:rsidRDefault="005C526F" w:rsidP="005D1F46">
            <w:pPr>
              <w:pStyle w:val="TAL"/>
              <w:rPr>
                <w:rFonts w:cs="Arial"/>
              </w:rPr>
            </w:pPr>
            <w:r w:rsidRPr="001C0E1B">
              <w:rPr>
                <w:rFonts w:cs="Arial"/>
              </w:rPr>
              <w:t>TimeToTrigger</w:t>
            </w:r>
          </w:p>
        </w:tc>
        <w:tc>
          <w:tcPr>
            <w:tcW w:w="990" w:type="dxa"/>
          </w:tcPr>
          <w:p w14:paraId="283FD63F" w14:textId="77777777" w:rsidR="005C526F" w:rsidRPr="001C0E1B" w:rsidRDefault="005C526F" w:rsidP="005D1F46">
            <w:pPr>
              <w:pStyle w:val="TAL"/>
              <w:rPr>
                <w:rFonts w:cs="Arial"/>
              </w:rPr>
            </w:pPr>
            <w:r w:rsidRPr="001C0E1B">
              <w:rPr>
                <w:rFonts w:cs="Arial"/>
              </w:rPr>
              <w:t>s</w:t>
            </w:r>
          </w:p>
        </w:tc>
        <w:tc>
          <w:tcPr>
            <w:tcW w:w="2160" w:type="dxa"/>
          </w:tcPr>
          <w:p w14:paraId="340AFE3D" w14:textId="77777777" w:rsidR="005C526F" w:rsidRPr="001C0E1B" w:rsidRDefault="005C526F" w:rsidP="005D1F46">
            <w:pPr>
              <w:pStyle w:val="TAL"/>
              <w:rPr>
                <w:rFonts w:cs="Arial"/>
              </w:rPr>
            </w:pPr>
            <w:r w:rsidRPr="001C0E1B">
              <w:rPr>
                <w:rFonts w:cs="Arial"/>
              </w:rPr>
              <w:t>0</w:t>
            </w:r>
          </w:p>
        </w:tc>
        <w:tc>
          <w:tcPr>
            <w:tcW w:w="3690" w:type="dxa"/>
          </w:tcPr>
          <w:p w14:paraId="24C82B5A" w14:textId="77777777" w:rsidR="005C526F" w:rsidRPr="001C0E1B" w:rsidRDefault="005C526F" w:rsidP="005D1F46">
            <w:pPr>
              <w:pStyle w:val="TAL"/>
              <w:rPr>
                <w:rFonts w:cs="Arial"/>
              </w:rPr>
            </w:pPr>
          </w:p>
        </w:tc>
      </w:tr>
      <w:tr w:rsidR="005C526F" w:rsidRPr="001C0E1B" w14:paraId="20F6B96E" w14:textId="77777777" w:rsidTr="005D1F46">
        <w:trPr>
          <w:cantSplit/>
        </w:trPr>
        <w:tc>
          <w:tcPr>
            <w:tcW w:w="2340" w:type="dxa"/>
          </w:tcPr>
          <w:p w14:paraId="14C7DAD9" w14:textId="77777777" w:rsidR="005C526F" w:rsidRPr="001C0E1B" w:rsidRDefault="005C526F" w:rsidP="005D1F46">
            <w:pPr>
              <w:pStyle w:val="TAL"/>
              <w:rPr>
                <w:rFonts w:cs="Arial"/>
              </w:rPr>
            </w:pPr>
            <w:r w:rsidRPr="001C0E1B">
              <w:rPr>
                <w:rFonts w:cs="Arial"/>
              </w:rPr>
              <w:t>Filter coefficient</w:t>
            </w:r>
          </w:p>
        </w:tc>
        <w:tc>
          <w:tcPr>
            <w:tcW w:w="990" w:type="dxa"/>
          </w:tcPr>
          <w:p w14:paraId="52237CE4" w14:textId="77777777" w:rsidR="005C526F" w:rsidRPr="001C0E1B" w:rsidRDefault="005C526F" w:rsidP="005D1F46">
            <w:pPr>
              <w:pStyle w:val="TAL"/>
              <w:rPr>
                <w:rFonts w:cs="Arial"/>
              </w:rPr>
            </w:pPr>
          </w:p>
        </w:tc>
        <w:tc>
          <w:tcPr>
            <w:tcW w:w="2160" w:type="dxa"/>
          </w:tcPr>
          <w:p w14:paraId="367B0A4D" w14:textId="77777777" w:rsidR="005C526F" w:rsidRPr="001C0E1B" w:rsidRDefault="005C526F" w:rsidP="005D1F46">
            <w:pPr>
              <w:pStyle w:val="TAL"/>
              <w:rPr>
                <w:rFonts w:cs="Arial"/>
              </w:rPr>
            </w:pPr>
            <w:r w:rsidRPr="001C0E1B">
              <w:rPr>
                <w:rFonts w:cs="Arial"/>
              </w:rPr>
              <w:t>0</w:t>
            </w:r>
          </w:p>
        </w:tc>
        <w:tc>
          <w:tcPr>
            <w:tcW w:w="3690" w:type="dxa"/>
          </w:tcPr>
          <w:p w14:paraId="2946ECCA" w14:textId="77777777" w:rsidR="005C526F" w:rsidRPr="001C0E1B" w:rsidRDefault="005C526F" w:rsidP="005D1F46">
            <w:pPr>
              <w:pStyle w:val="TAL"/>
              <w:rPr>
                <w:rFonts w:cs="Arial"/>
              </w:rPr>
            </w:pPr>
            <w:r w:rsidRPr="001C0E1B">
              <w:rPr>
                <w:rFonts w:cs="Arial"/>
              </w:rPr>
              <w:t>L3 filtering is not used</w:t>
            </w:r>
          </w:p>
        </w:tc>
      </w:tr>
      <w:tr w:rsidR="005C526F" w:rsidRPr="001C0E1B" w14:paraId="1878E5F9" w14:textId="77777777" w:rsidTr="005D1F46">
        <w:trPr>
          <w:cantSplit/>
        </w:trPr>
        <w:tc>
          <w:tcPr>
            <w:tcW w:w="2340" w:type="dxa"/>
          </w:tcPr>
          <w:p w14:paraId="343485B5" w14:textId="77777777" w:rsidR="005C526F" w:rsidRPr="001C0E1B" w:rsidRDefault="005C526F" w:rsidP="005D1F46">
            <w:pPr>
              <w:pStyle w:val="TAL"/>
              <w:rPr>
                <w:rFonts w:cs="Arial"/>
              </w:rPr>
            </w:pPr>
            <w:r w:rsidRPr="001C0E1B">
              <w:rPr>
                <w:rFonts w:cs="Arial"/>
              </w:rPr>
              <w:t>DRX</w:t>
            </w:r>
          </w:p>
        </w:tc>
        <w:tc>
          <w:tcPr>
            <w:tcW w:w="990" w:type="dxa"/>
          </w:tcPr>
          <w:p w14:paraId="5DFA34F0" w14:textId="77777777" w:rsidR="005C526F" w:rsidRPr="001C0E1B" w:rsidRDefault="005C526F" w:rsidP="005D1F46">
            <w:pPr>
              <w:pStyle w:val="TAL"/>
              <w:rPr>
                <w:rFonts w:cs="Arial"/>
              </w:rPr>
            </w:pPr>
          </w:p>
        </w:tc>
        <w:tc>
          <w:tcPr>
            <w:tcW w:w="2160" w:type="dxa"/>
          </w:tcPr>
          <w:p w14:paraId="62CDC044" w14:textId="77777777" w:rsidR="005C526F" w:rsidRPr="001C0E1B" w:rsidRDefault="005C526F" w:rsidP="005D1F46">
            <w:pPr>
              <w:pStyle w:val="TAL"/>
              <w:rPr>
                <w:rFonts w:cs="Arial"/>
              </w:rPr>
            </w:pPr>
            <w:r w:rsidRPr="001C0E1B">
              <w:rPr>
                <w:rFonts w:cs="Arial"/>
              </w:rPr>
              <w:t>OFF</w:t>
            </w:r>
          </w:p>
        </w:tc>
        <w:tc>
          <w:tcPr>
            <w:tcW w:w="3690" w:type="dxa"/>
          </w:tcPr>
          <w:p w14:paraId="0A55CBD2" w14:textId="77777777" w:rsidR="005C526F" w:rsidRPr="001C0E1B" w:rsidRDefault="005C526F" w:rsidP="005D1F46">
            <w:pPr>
              <w:pStyle w:val="TAL"/>
              <w:rPr>
                <w:rFonts w:cs="Arial"/>
              </w:rPr>
            </w:pPr>
            <w:r w:rsidRPr="001C0E1B">
              <w:rPr>
                <w:rFonts w:cs="Arial"/>
              </w:rPr>
              <w:t>OFF</w:t>
            </w:r>
          </w:p>
        </w:tc>
      </w:tr>
      <w:tr w:rsidR="005C526F" w:rsidRPr="001C0E1B" w14:paraId="7BA2EC55" w14:textId="77777777" w:rsidTr="005D1F46">
        <w:trPr>
          <w:cantSplit/>
        </w:trPr>
        <w:tc>
          <w:tcPr>
            <w:tcW w:w="2340" w:type="dxa"/>
          </w:tcPr>
          <w:p w14:paraId="711B3B26" w14:textId="77777777" w:rsidR="005C526F" w:rsidRPr="001C0E1B" w:rsidRDefault="005C526F" w:rsidP="005D1F46">
            <w:pPr>
              <w:pStyle w:val="TAL"/>
              <w:rPr>
                <w:rFonts w:cs="Arial"/>
              </w:rPr>
            </w:pPr>
            <w:r w:rsidRPr="001C0E1B">
              <w:rPr>
                <w:rFonts w:cs="Arial"/>
              </w:rPr>
              <w:t>T1</w:t>
            </w:r>
          </w:p>
        </w:tc>
        <w:tc>
          <w:tcPr>
            <w:tcW w:w="990" w:type="dxa"/>
          </w:tcPr>
          <w:p w14:paraId="3CB91BC3" w14:textId="77777777" w:rsidR="005C526F" w:rsidRPr="001C0E1B" w:rsidRDefault="005C526F" w:rsidP="005D1F46">
            <w:pPr>
              <w:pStyle w:val="TAL"/>
              <w:rPr>
                <w:rFonts w:cs="Arial"/>
              </w:rPr>
            </w:pPr>
            <w:r w:rsidRPr="001C0E1B">
              <w:rPr>
                <w:rFonts w:cs="Arial"/>
              </w:rPr>
              <w:t>s</w:t>
            </w:r>
          </w:p>
        </w:tc>
        <w:tc>
          <w:tcPr>
            <w:tcW w:w="2160" w:type="dxa"/>
          </w:tcPr>
          <w:p w14:paraId="246AE487" w14:textId="77777777" w:rsidR="005C526F" w:rsidRPr="001C0E1B" w:rsidRDefault="005C526F" w:rsidP="005D1F46">
            <w:pPr>
              <w:pStyle w:val="TAL"/>
              <w:rPr>
                <w:rFonts w:cs="Arial"/>
              </w:rPr>
            </w:pPr>
            <w:r w:rsidRPr="001C0E1B">
              <w:rPr>
                <w:rFonts w:cs="Arial"/>
              </w:rPr>
              <w:t>5</w:t>
            </w:r>
          </w:p>
        </w:tc>
        <w:tc>
          <w:tcPr>
            <w:tcW w:w="3690" w:type="dxa"/>
          </w:tcPr>
          <w:p w14:paraId="33CDDCF8" w14:textId="77777777" w:rsidR="005C526F" w:rsidRPr="001C0E1B" w:rsidRDefault="005C526F" w:rsidP="005D1F46">
            <w:pPr>
              <w:pStyle w:val="TAL"/>
              <w:rPr>
                <w:rFonts w:cs="Arial"/>
              </w:rPr>
            </w:pPr>
          </w:p>
        </w:tc>
      </w:tr>
      <w:tr w:rsidR="005C526F" w:rsidRPr="001C0E1B" w14:paraId="3245AE2A" w14:textId="77777777" w:rsidTr="005D1F46">
        <w:trPr>
          <w:cantSplit/>
        </w:trPr>
        <w:tc>
          <w:tcPr>
            <w:tcW w:w="2340" w:type="dxa"/>
          </w:tcPr>
          <w:p w14:paraId="34517BB4" w14:textId="77777777" w:rsidR="005C526F" w:rsidRPr="001C0E1B" w:rsidRDefault="005C526F" w:rsidP="005D1F46">
            <w:pPr>
              <w:pStyle w:val="TAL"/>
              <w:rPr>
                <w:rFonts w:cs="Arial"/>
              </w:rPr>
            </w:pPr>
            <w:r w:rsidRPr="001C0E1B">
              <w:rPr>
                <w:rFonts w:cs="Arial"/>
              </w:rPr>
              <w:t>T2</w:t>
            </w:r>
          </w:p>
        </w:tc>
        <w:tc>
          <w:tcPr>
            <w:tcW w:w="990" w:type="dxa"/>
          </w:tcPr>
          <w:p w14:paraId="350387ED" w14:textId="77777777" w:rsidR="005C526F" w:rsidRPr="001C0E1B" w:rsidRDefault="005C526F" w:rsidP="005D1F46">
            <w:pPr>
              <w:pStyle w:val="TAL"/>
              <w:rPr>
                <w:rFonts w:cs="Arial"/>
              </w:rPr>
            </w:pPr>
            <w:r w:rsidRPr="001C0E1B">
              <w:rPr>
                <w:rFonts w:cs="Arial"/>
              </w:rPr>
              <w:t>s</w:t>
            </w:r>
          </w:p>
        </w:tc>
        <w:tc>
          <w:tcPr>
            <w:tcW w:w="2160" w:type="dxa"/>
          </w:tcPr>
          <w:p w14:paraId="63825946" w14:textId="77777777" w:rsidR="005C526F" w:rsidRPr="001C0E1B" w:rsidRDefault="005C526F" w:rsidP="005D1F46">
            <w:pPr>
              <w:pStyle w:val="TAL"/>
              <w:rPr>
                <w:rFonts w:cs="Arial"/>
              </w:rPr>
            </w:pPr>
            <w:r w:rsidRPr="001C0E1B">
              <w:rPr>
                <w:rFonts w:cs="Arial"/>
              </w:rPr>
              <w:t>5</w:t>
            </w:r>
          </w:p>
        </w:tc>
        <w:tc>
          <w:tcPr>
            <w:tcW w:w="3690" w:type="dxa"/>
          </w:tcPr>
          <w:p w14:paraId="1AA7CBE4" w14:textId="77777777" w:rsidR="005C526F" w:rsidRPr="001C0E1B" w:rsidRDefault="005C526F" w:rsidP="005D1F46">
            <w:pPr>
              <w:pStyle w:val="TAL"/>
              <w:rPr>
                <w:rFonts w:cs="Arial"/>
              </w:rPr>
            </w:pPr>
          </w:p>
        </w:tc>
      </w:tr>
      <w:tr w:rsidR="005C526F" w:rsidRPr="001C0E1B" w14:paraId="02B4B685" w14:textId="77777777" w:rsidTr="005D1F46">
        <w:trPr>
          <w:cantSplit/>
        </w:trPr>
        <w:tc>
          <w:tcPr>
            <w:tcW w:w="9180" w:type="dxa"/>
            <w:gridSpan w:val="4"/>
          </w:tcPr>
          <w:p w14:paraId="36374DE9" w14:textId="77777777" w:rsidR="005C526F" w:rsidRPr="001C0E1B" w:rsidRDefault="005C526F" w:rsidP="005D1F46">
            <w:pPr>
              <w:pStyle w:val="TAN"/>
            </w:pPr>
            <w:r w:rsidRPr="001C0E1B">
              <w:t>Note 1:</w:t>
            </w:r>
            <w:r w:rsidRPr="001C0E1B">
              <w:tab/>
              <w:t xml:space="preserve">Values are defined in Table </w:t>
            </w:r>
            <w:r>
              <w:t>A.11.5.3.</w:t>
            </w:r>
            <w:r w:rsidRPr="001C0E1B">
              <w:t>1.1-3</w:t>
            </w:r>
          </w:p>
        </w:tc>
      </w:tr>
    </w:tbl>
    <w:p w14:paraId="69CABBBE" w14:textId="77777777" w:rsidR="005C526F" w:rsidRPr="001C0E1B" w:rsidRDefault="005C526F" w:rsidP="005C526F"/>
    <w:p w14:paraId="21916768" w14:textId="77777777" w:rsidR="005C526F" w:rsidRPr="001C0E1B" w:rsidRDefault="005C526F" w:rsidP="005C526F">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216D7103"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6238C32A"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271FCFDF"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7E95507C"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7275DF" w:rsidRDefault="005C526F" w:rsidP="005D1F46">
            <w:pPr>
              <w:pStyle w:val="TAH"/>
              <w:rPr>
                <w:rFonts w:cs="Arial"/>
                <w:szCs w:val="18"/>
              </w:rPr>
            </w:pPr>
            <w:r w:rsidRPr="007275DF">
              <w:rPr>
                <w:szCs w:val="18"/>
              </w:rPr>
              <w:t>T2</w:t>
            </w:r>
          </w:p>
        </w:tc>
      </w:tr>
      <w:tr w:rsidR="005C526F" w:rsidRPr="007275DF"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7275DF" w:rsidRDefault="005C526F" w:rsidP="005D1F46">
            <w:pPr>
              <w:pStyle w:val="TAC"/>
            </w:pPr>
            <w:r w:rsidRPr="007275DF">
              <w:rPr>
                <w:rFonts w:cs="v4.2.0"/>
              </w:rPr>
              <w:t>1</w:t>
            </w:r>
          </w:p>
        </w:tc>
      </w:tr>
      <w:tr w:rsidR="005C526F" w:rsidRPr="007275DF"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7275DF" w:rsidRDefault="005C526F" w:rsidP="005D1F46">
            <w:pPr>
              <w:pStyle w:val="TAC"/>
            </w:pPr>
            <w:r w:rsidRPr="007275DF">
              <w:t>TDDConf.1.1 CCA</w:t>
            </w:r>
          </w:p>
        </w:tc>
      </w:tr>
      <w:tr w:rsidR="005C526F" w:rsidRPr="007275DF"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1B53D79"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7275DF" w:rsidRDefault="005C526F" w:rsidP="005D1F46">
            <w:pPr>
              <w:pStyle w:val="TAC"/>
              <w:rPr>
                <w:rFonts w:cs="v4.2.0"/>
              </w:rPr>
            </w:pPr>
            <w:r w:rsidRPr="007275DF">
              <w:t>OP.1</w:t>
            </w:r>
          </w:p>
        </w:tc>
      </w:tr>
      <w:tr w:rsidR="005C526F" w:rsidRPr="007275DF"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7275DF" w:rsidRDefault="005C526F" w:rsidP="005D1F46">
            <w:pPr>
              <w:pStyle w:val="TAC"/>
            </w:pPr>
            <w:r w:rsidRPr="007275DF">
              <w:t>SMTC.1</w:t>
            </w:r>
          </w:p>
        </w:tc>
      </w:tr>
      <w:tr w:rsidR="005C526F" w:rsidRPr="007275DF"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7275DF" w:rsidRDefault="005C526F" w:rsidP="005D1F46">
            <w:pPr>
              <w:pStyle w:val="TAC"/>
            </w:pPr>
            <w:r w:rsidRPr="007275DF">
              <w:rPr>
                <w:snapToGrid w:val="0"/>
                <w:szCs w:val="18"/>
                <w:lang w:eastAsia="zh-CN"/>
              </w:rPr>
              <w:t>DBT.1</w:t>
            </w:r>
          </w:p>
        </w:tc>
      </w:tr>
      <w:tr w:rsidR="005C526F" w:rsidRPr="007275DF"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7275DF" w:rsidRDefault="005C526F" w:rsidP="005D1F46">
            <w:pPr>
              <w:pStyle w:val="TAC"/>
            </w:pPr>
            <w:r w:rsidRPr="007275DF">
              <w:t>SSB.1 CCA</w:t>
            </w:r>
          </w:p>
        </w:tc>
      </w:tr>
      <w:tr w:rsidR="005C526F" w:rsidRPr="007275DF"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7275DF" w:rsidDel="002D0111" w:rsidRDefault="005C526F" w:rsidP="005D1F46">
            <w:pPr>
              <w:pStyle w:val="TAC"/>
            </w:pPr>
            <w:r w:rsidRPr="007275DF">
              <w:t>SSB.2 CCA</w:t>
            </w:r>
          </w:p>
        </w:tc>
      </w:tr>
      <w:tr w:rsidR="005C526F" w:rsidRPr="007275DF"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7275DF" w:rsidRDefault="005C526F" w:rsidP="005D1F46">
            <w:pPr>
              <w:pStyle w:val="TAC"/>
            </w:pPr>
            <w:r w:rsidRPr="007275DF">
              <w:t>30</w:t>
            </w:r>
          </w:p>
        </w:tc>
      </w:tr>
      <w:tr w:rsidR="005C526F" w:rsidRPr="007275DF"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7275DF" w:rsidRDefault="005C526F" w:rsidP="005D1F46">
            <w:pPr>
              <w:pStyle w:val="TAC"/>
            </w:pPr>
            <w:r w:rsidRPr="007275DF">
              <w:t>0</w:t>
            </w:r>
          </w:p>
        </w:tc>
      </w:tr>
      <w:tr w:rsidR="005C526F" w:rsidRPr="007275DF"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F99B11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62C3A85" w14:textId="77777777" w:rsidR="005C526F" w:rsidRPr="007275DF" w:rsidRDefault="005C526F" w:rsidP="005D1F46">
            <w:pPr>
              <w:pStyle w:val="TAC"/>
            </w:pPr>
          </w:p>
        </w:tc>
      </w:tr>
      <w:tr w:rsidR="005C526F" w:rsidRPr="007275DF"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282C7F7"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E3E31DD" w14:textId="77777777" w:rsidR="005C526F" w:rsidRPr="007275DF" w:rsidRDefault="005C526F" w:rsidP="005D1F46">
            <w:pPr>
              <w:pStyle w:val="TAC"/>
            </w:pPr>
          </w:p>
        </w:tc>
      </w:tr>
      <w:tr w:rsidR="005C526F" w:rsidRPr="007275DF"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7DACDD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40180767" w14:textId="77777777" w:rsidR="005C526F" w:rsidRPr="007275DF" w:rsidRDefault="005C526F" w:rsidP="005D1F46">
            <w:pPr>
              <w:pStyle w:val="TAC"/>
            </w:pPr>
          </w:p>
        </w:tc>
      </w:tr>
      <w:tr w:rsidR="005C526F" w:rsidRPr="007275DF"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54F3BF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BBD1E4A" w14:textId="77777777" w:rsidR="005C526F" w:rsidRPr="007275DF" w:rsidRDefault="005C526F" w:rsidP="005D1F46">
            <w:pPr>
              <w:pStyle w:val="TAC"/>
            </w:pPr>
          </w:p>
        </w:tc>
      </w:tr>
      <w:tr w:rsidR="005C526F" w:rsidRPr="007275DF"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608F5C0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6C9963C" w14:textId="77777777" w:rsidR="005C526F" w:rsidRPr="007275DF" w:rsidRDefault="005C526F" w:rsidP="005D1F46">
            <w:pPr>
              <w:pStyle w:val="TAC"/>
            </w:pPr>
          </w:p>
        </w:tc>
      </w:tr>
      <w:tr w:rsidR="005C526F" w:rsidRPr="007275DF"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A8CF10D"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C083FDD" w14:textId="77777777" w:rsidR="005C526F" w:rsidRPr="007275DF" w:rsidRDefault="005C526F" w:rsidP="005D1F46">
            <w:pPr>
              <w:pStyle w:val="TAC"/>
            </w:pPr>
          </w:p>
        </w:tc>
      </w:tr>
      <w:tr w:rsidR="005C526F" w:rsidRPr="007275DF"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ADCDC6"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1BBDA48" w14:textId="77777777" w:rsidR="005C526F" w:rsidRPr="007275DF" w:rsidRDefault="005C526F" w:rsidP="005D1F46">
            <w:pPr>
              <w:pStyle w:val="TAC"/>
            </w:pPr>
          </w:p>
        </w:tc>
      </w:tr>
      <w:tr w:rsidR="005C526F" w:rsidRPr="007275DF"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576DBD3"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7275DF" w:rsidRDefault="005C526F" w:rsidP="005D1F46">
            <w:pPr>
              <w:pStyle w:val="TAC"/>
            </w:pPr>
          </w:p>
        </w:tc>
      </w:tr>
      <w:tr w:rsidR="005C526F" w:rsidRPr="007275DF"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7275DF" w:rsidRDefault="005C526F" w:rsidP="005D1F46">
            <w:pPr>
              <w:pStyle w:val="TAL"/>
            </w:pPr>
            <w:r w:rsidRPr="00E42453">
              <w:rPr>
                <w:rFonts w:eastAsia="Calibri" w:cs="Arial"/>
                <w:noProof/>
                <w:position w:val="-12"/>
                <w:szCs w:val="22"/>
                <w:lang w:val="en-US"/>
              </w:rPr>
              <w:object w:dxaOrig="405" w:dyaOrig="315" w14:anchorId="49D0DAE9">
                <v:shape id="_x0000_i1200" type="#_x0000_t75" style="width:20.8pt;height:20.8pt" o:ole="" fillcolor="window">
                  <v:imagedata r:id="rId11" o:title=""/>
                </v:shape>
                <o:OLEObject Type="Embed" ProgID="Equation.3" ShapeID="_x0000_i1200" DrawAspect="Content" ObjectID="_1782662116"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7275DF" w:rsidRDefault="005C526F" w:rsidP="005D1F46">
            <w:pPr>
              <w:pStyle w:val="TAC"/>
            </w:pPr>
            <w:r>
              <w:t>-106</w:t>
            </w:r>
          </w:p>
        </w:tc>
      </w:tr>
      <w:tr w:rsidR="005C526F" w:rsidRPr="007275DF"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7275DF" w:rsidRDefault="005C526F" w:rsidP="005D1F46">
            <w:pPr>
              <w:pStyle w:val="TAL"/>
            </w:pPr>
            <w:r w:rsidRPr="00E42453">
              <w:rPr>
                <w:rFonts w:eastAsia="Calibri" w:cs="Arial"/>
                <w:noProof/>
                <w:position w:val="-12"/>
                <w:szCs w:val="22"/>
                <w:lang w:val="en-US"/>
              </w:rPr>
              <w:object w:dxaOrig="405" w:dyaOrig="315" w14:anchorId="6C6AFE20">
                <v:shape id="_x0000_i1201" type="#_x0000_t75" style="width:20.8pt;height:20.8pt" o:ole="" fillcolor="window">
                  <v:imagedata r:id="rId11" o:title=""/>
                </v:shape>
                <o:OLEObject Type="Embed" ProgID="Equation.3" ShapeID="_x0000_i1201" DrawAspect="Content" ObjectID="_1782662117"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7275DF" w:rsidRDefault="005C526F" w:rsidP="005D1F46">
            <w:pPr>
              <w:pStyle w:val="TAC"/>
            </w:pPr>
            <w:r>
              <w:t>-103</w:t>
            </w:r>
          </w:p>
        </w:tc>
      </w:tr>
      <w:tr w:rsidR="005C526F" w:rsidRPr="007275DF"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7275DF" w:rsidRDefault="005C526F" w:rsidP="005D1F46">
            <w:pPr>
              <w:pStyle w:val="TAC"/>
            </w:pPr>
            <w:r>
              <w:t>-105</w:t>
            </w:r>
          </w:p>
        </w:tc>
      </w:tr>
      <w:tr w:rsidR="005C526F" w:rsidRPr="007275DF"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7275DF" w:rsidRDefault="005C526F" w:rsidP="005D1F46">
            <w:pPr>
              <w:pStyle w:val="TAL"/>
            </w:pPr>
            <w:r w:rsidRPr="00E42453">
              <w:rPr>
                <w:position w:val="-12"/>
              </w:rPr>
              <w:object w:dxaOrig="405" w:dyaOrig="315" w14:anchorId="5FA3F787">
                <v:shape id="_x0000_i1202" type="#_x0000_t75" style="width:20.8pt;height:20.8pt" o:ole="" fillcolor="window">
                  <v:imagedata r:id="rId14" o:title=""/>
                </v:shape>
                <o:OLEObject Type="Embed" ProgID="Equation.3" ShapeID="_x0000_i1202" DrawAspect="Content" ObjectID="_1782662118"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7275DF" w:rsidRDefault="005C526F" w:rsidP="005D1F46">
            <w:pPr>
              <w:pStyle w:val="TAC"/>
            </w:pPr>
            <w:r>
              <w:t>-2</w:t>
            </w:r>
          </w:p>
        </w:tc>
      </w:tr>
      <w:tr w:rsidR="005C526F" w:rsidRPr="007275DF"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7275DF" w:rsidRDefault="005C526F" w:rsidP="005D1F46">
            <w:pPr>
              <w:pStyle w:val="TAL"/>
            </w:pPr>
            <w:r w:rsidRPr="00E42453">
              <w:rPr>
                <w:position w:val="-12"/>
              </w:rPr>
              <w:object w:dxaOrig="615" w:dyaOrig="315" w14:anchorId="305BD115">
                <v:shape id="_x0000_i1203" type="#_x0000_t75" style="width:31.2pt;height:20.8pt" o:ole="" fillcolor="window">
                  <v:imagedata r:id="rId16" o:title=""/>
                </v:shape>
                <o:OLEObject Type="Embed" ProgID="Equation.3" ShapeID="_x0000_i1203" DrawAspect="Content" ObjectID="_1782662119"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7275DF" w:rsidRDefault="005C526F" w:rsidP="005D1F46">
            <w:pPr>
              <w:pStyle w:val="TAC"/>
            </w:pPr>
            <w:r>
              <w:t>-2</w:t>
            </w:r>
          </w:p>
        </w:tc>
      </w:tr>
      <w:tr w:rsidR="005C526F" w:rsidRPr="007275DF"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7275DF" w:rsidRDefault="005C526F" w:rsidP="005D1F46">
            <w:pPr>
              <w:pStyle w:val="TAC"/>
            </w:pPr>
            <w:r>
              <w:t>-69.82</w:t>
            </w:r>
          </w:p>
        </w:tc>
      </w:tr>
      <w:tr w:rsidR="005C526F" w:rsidRPr="007275DF"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7275DF" w:rsidRDefault="005C526F" w:rsidP="005D1F46">
            <w:pPr>
              <w:pStyle w:val="TAC"/>
            </w:pPr>
            <w:r>
              <w:t>AWGN</w:t>
            </w:r>
          </w:p>
        </w:tc>
      </w:tr>
      <w:tr w:rsidR="005C526F" w:rsidRPr="007275DF"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7275DF" w:rsidRDefault="005C526F" w:rsidP="005D1F46">
            <w:pPr>
              <w:pStyle w:val="TAC"/>
            </w:pPr>
            <w:r w:rsidRPr="007275DF">
              <w:rPr>
                <w:rFonts w:eastAsia="Malgun Gothic"/>
              </w:rPr>
              <w:t>1x2 Low</w:t>
            </w:r>
          </w:p>
        </w:tc>
      </w:tr>
      <w:tr w:rsidR="005C526F" w:rsidRPr="007275DF"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183C329"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D70E0B4">
                <v:shape id="_x0000_i1204" type="#_x0000_t75" style="width:20.8pt;height:15.8pt" o:ole="" fillcolor="window">
                  <v:imagedata r:id="rId11" o:title=""/>
                </v:shape>
                <o:OLEObject Type="Embed" ProgID="Equation.3" ShapeID="_x0000_i1204" DrawAspect="Content" ObjectID="_1782662120" r:id="rId204"/>
              </w:object>
            </w:r>
            <w:r w:rsidRPr="007275DF">
              <w:rPr>
                <w:szCs w:val="18"/>
              </w:rPr>
              <w:t xml:space="preserve"> to be fulfilled.</w:t>
            </w:r>
          </w:p>
          <w:p w14:paraId="76E2C685"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4E6D938"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72831C1" w14:textId="77777777" w:rsidR="005C526F" w:rsidRDefault="005C526F" w:rsidP="005D1F46">
            <w:pPr>
              <w:pStyle w:val="TAN"/>
              <w:rPr>
                <w:snapToGrid w:val="0"/>
              </w:rPr>
            </w:pPr>
            <w:r w:rsidRPr="007275DF">
              <w:rPr>
                <w:snapToGrid w:val="0"/>
              </w:rPr>
              <w:t>NOTE 5:   The signal levels apply for SSS REs when the discovery burst is transmitted during DBT windows.</w:t>
            </w:r>
          </w:p>
          <w:p w14:paraId="3C098F0E" w14:textId="77777777" w:rsidR="005C526F" w:rsidRPr="007275DF" w:rsidRDefault="005C526F" w:rsidP="005D1F46">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5C1F309" w14:textId="77777777" w:rsidR="005C526F" w:rsidRPr="007275DF" w:rsidRDefault="005C526F" w:rsidP="005D1F46">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C959024" w14:textId="77777777" w:rsidR="005C526F" w:rsidRPr="007275DF" w:rsidRDefault="005C526F" w:rsidP="005D1F46">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60C76FD2" w14:textId="77777777" w:rsidR="005C526F" w:rsidRPr="007275DF" w:rsidRDefault="005C526F" w:rsidP="005D1F46">
            <w:pPr>
              <w:pStyle w:val="TAN"/>
              <w:rPr>
                <w:szCs w:val="18"/>
              </w:rPr>
            </w:pPr>
          </w:p>
        </w:tc>
      </w:tr>
    </w:tbl>
    <w:p w14:paraId="1B3699C3" w14:textId="77777777" w:rsidR="005C526F" w:rsidRPr="001C0E1B" w:rsidRDefault="005C526F" w:rsidP="005C526F"/>
    <w:p w14:paraId="18B59A0B" w14:textId="77777777" w:rsidR="005C526F" w:rsidRPr="001C0E1B" w:rsidRDefault="005C526F" w:rsidP="005C526F">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524227DC" w14:textId="77777777" w:rsidTr="005D1F46">
        <w:trPr>
          <w:trHeight w:val="417"/>
        </w:trPr>
        <w:tc>
          <w:tcPr>
            <w:tcW w:w="3019" w:type="dxa"/>
            <w:tcBorders>
              <w:bottom w:val="nil"/>
            </w:tcBorders>
            <w:shd w:val="clear" w:color="auto" w:fill="auto"/>
          </w:tcPr>
          <w:p w14:paraId="09E3676C"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74036263" w14:textId="77777777" w:rsidR="005C526F" w:rsidRPr="001C0E1B" w:rsidRDefault="005C526F" w:rsidP="005D1F46">
            <w:pPr>
              <w:pStyle w:val="TAH"/>
            </w:pPr>
            <w:r w:rsidRPr="001C0E1B">
              <w:t>Unit</w:t>
            </w:r>
          </w:p>
        </w:tc>
        <w:tc>
          <w:tcPr>
            <w:tcW w:w="1396" w:type="dxa"/>
            <w:tcBorders>
              <w:bottom w:val="nil"/>
            </w:tcBorders>
            <w:shd w:val="clear" w:color="auto" w:fill="auto"/>
          </w:tcPr>
          <w:p w14:paraId="40E26D18" w14:textId="77777777" w:rsidR="005C526F" w:rsidRPr="001C0E1B" w:rsidRDefault="005C526F" w:rsidP="005D1F46">
            <w:pPr>
              <w:pStyle w:val="TAH"/>
            </w:pPr>
            <w:r w:rsidRPr="001C0E1B">
              <w:t>Configuration</w:t>
            </w:r>
          </w:p>
        </w:tc>
        <w:tc>
          <w:tcPr>
            <w:tcW w:w="4077" w:type="dxa"/>
            <w:gridSpan w:val="2"/>
            <w:shd w:val="clear" w:color="auto" w:fill="auto"/>
          </w:tcPr>
          <w:p w14:paraId="498018BF" w14:textId="77777777" w:rsidR="005C526F" w:rsidRPr="001C0E1B" w:rsidRDefault="005C526F" w:rsidP="005D1F46">
            <w:pPr>
              <w:pStyle w:val="TAH"/>
            </w:pPr>
            <w:r w:rsidRPr="001C0E1B">
              <w:t>Cell 2</w:t>
            </w:r>
          </w:p>
        </w:tc>
      </w:tr>
      <w:tr w:rsidR="005C526F" w:rsidRPr="001C0E1B" w14:paraId="2E49239B" w14:textId="77777777" w:rsidTr="005D1F46">
        <w:tc>
          <w:tcPr>
            <w:tcW w:w="3019" w:type="dxa"/>
            <w:tcBorders>
              <w:top w:val="nil"/>
            </w:tcBorders>
            <w:shd w:val="clear" w:color="auto" w:fill="auto"/>
          </w:tcPr>
          <w:p w14:paraId="4EFFFFE8"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4E09511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56785863"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61E3ABEC"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6477464"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27C3AA14" w14:textId="77777777" w:rsidTr="005D1F46">
        <w:tc>
          <w:tcPr>
            <w:tcW w:w="3019" w:type="dxa"/>
            <w:tcBorders>
              <w:bottom w:val="single" w:sz="4" w:space="0" w:color="auto"/>
            </w:tcBorders>
            <w:shd w:val="clear" w:color="auto" w:fill="auto"/>
          </w:tcPr>
          <w:p w14:paraId="46E7ADC7"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4102752C" w14:textId="77777777" w:rsidR="005C526F" w:rsidRPr="001C0E1B" w:rsidRDefault="005C526F" w:rsidP="005D1F46">
            <w:pPr>
              <w:pStyle w:val="TAC"/>
            </w:pPr>
          </w:p>
        </w:tc>
        <w:tc>
          <w:tcPr>
            <w:tcW w:w="1396" w:type="dxa"/>
          </w:tcPr>
          <w:p w14:paraId="1655F693" w14:textId="77777777" w:rsidR="005C526F" w:rsidRPr="001C0E1B" w:rsidRDefault="005C526F" w:rsidP="005D1F46">
            <w:pPr>
              <w:pStyle w:val="TAC"/>
            </w:pPr>
            <w:r>
              <w:t>1,2</w:t>
            </w:r>
          </w:p>
        </w:tc>
        <w:tc>
          <w:tcPr>
            <w:tcW w:w="4077" w:type="dxa"/>
            <w:gridSpan w:val="2"/>
            <w:shd w:val="clear" w:color="auto" w:fill="auto"/>
          </w:tcPr>
          <w:p w14:paraId="7AE113DB" w14:textId="77777777" w:rsidR="005C526F" w:rsidRPr="001C0E1B" w:rsidRDefault="005C526F" w:rsidP="005D1F46">
            <w:pPr>
              <w:pStyle w:val="TAC"/>
            </w:pPr>
            <w:r w:rsidRPr="001C0E1B">
              <w:t>1</w:t>
            </w:r>
          </w:p>
        </w:tc>
      </w:tr>
      <w:tr w:rsidR="005C526F" w:rsidRPr="001C0E1B" w14:paraId="191CD33E" w14:textId="77777777" w:rsidTr="005D1F46">
        <w:trPr>
          <w:trHeight w:val="56"/>
        </w:trPr>
        <w:tc>
          <w:tcPr>
            <w:tcW w:w="3019" w:type="dxa"/>
            <w:tcBorders>
              <w:bottom w:val="nil"/>
            </w:tcBorders>
            <w:shd w:val="clear" w:color="auto" w:fill="auto"/>
          </w:tcPr>
          <w:p w14:paraId="18607BF0"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487F6248" w14:textId="77777777" w:rsidR="005C526F" w:rsidRPr="001C0E1B" w:rsidRDefault="005C526F" w:rsidP="005D1F46">
            <w:pPr>
              <w:pStyle w:val="TAC"/>
            </w:pPr>
          </w:p>
        </w:tc>
        <w:tc>
          <w:tcPr>
            <w:tcW w:w="1396" w:type="dxa"/>
          </w:tcPr>
          <w:p w14:paraId="59EA318E" w14:textId="77777777" w:rsidR="005C526F" w:rsidRPr="001C0E1B" w:rsidRDefault="005C526F" w:rsidP="005D1F46">
            <w:pPr>
              <w:pStyle w:val="TAC"/>
            </w:pPr>
            <w:r w:rsidRPr="001C0E1B">
              <w:t>1</w:t>
            </w:r>
          </w:p>
        </w:tc>
        <w:tc>
          <w:tcPr>
            <w:tcW w:w="4077" w:type="dxa"/>
            <w:gridSpan w:val="2"/>
            <w:shd w:val="clear" w:color="auto" w:fill="auto"/>
          </w:tcPr>
          <w:p w14:paraId="087C06C8" w14:textId="77777777" w:rsidR="005C526F" w:rsidRPr="001C0E1B" w:rsidRDefault="005C526F" w:rsidP="005D1F46">
            <w:pPr>
              <w:pStyle w:val="TAC"/>
            </w:pPr>
            <w:r w:rsidRPr="001C0E1B">
              <w:t>FDD</w:t>
            </w:r>
          </w:p>
        </w:tc>
      </w:tr>
      <w:tr w:rsidR="005C526F" w:rsidRPr="001C0E1B" w14:paraId="31114B63" w14:textId="77777777" w:rsidTr="005D1F46">
        <w:trPr>
          <w:trHeight w:val="56"/>
        </w:trPr>
        <w:tc>
          <w:tcPr>
            <w:tcW w:w="3019" w:type="dxa"/>
            <w:tcBorders>
              <w:top w:val="nil"/>
            </w:tcBorders>
            <w:shd w:val="clear" w:color="auto" w:fill="auto"/>
          </w:tcPr>
          <w:p w14:paraId="01E0A7ED" w14:textId="77777777" w:rsidR="005C526F" w:rsidRPr="001C0E1B" w:rsidRDefault="005C526F" w:rsidP="005D1F46">
            <w:pPr>
              <w:pStyle w:val="TAL"/>
            </w:pPr>
          </w:p>
        </w:tc>
        <w:tc>
          <w:tcPr>
            <w:tcW w:w="1147" w:type="dxa"/>
            <w:tcBorders>
              <w:top w:val="nil"/>
            </w:tcBorders>
            <w:shd w:val="clear" w:color="auto" w:fill="auto"/>
          </w:tcPr>
          <w:p w14:paraId="2296DDA1" w14:textId="77777777" w:rsidR="005C526F" w:rsidRPr="001C0E1B" w:rsidRDefault="005C526F" w:rsidP="005D1F46">
            <w:pPr>
              <w:pStyle w:val="TAC"/>
            </w:pPr>
          </w:p>
        </w:tc>
        <w:tc>
          <w:tcPr>
            <w:tcW w:w="1396" w:type="dxa"/>
          </w:tcPr>
          <w:p w14:paraId="10C13B9E" w14:textId="77777777" w:rsidR="005C526F" w:rsidRPr="001C0E1B" w:rsidRDefault="005C526F" w:rsidP="005D1F46">
            <w:pPr>
              <w:pStyle w:val="TAC"/>
            </w:pPr>
            <w:r>
              <w:t>2</w:t>
            </w:r>
          </w:p>
        </w:tc>
        <w:tc>
          <w:tcPr>
            <w:tcW w:w="4077" w:type="dxa"/>
            <w:gridSpan w:val="2"/>
            <w:shd w:val="clear" w:color="auto" w:fill="auto"/>
          </w:tcPr>
          <w:p w14:paraId="6018C382" w14:textId="77777777" w:rsidR="005C526F" w:rsidRPr="001C0E1B" w:rsidRDefault="005C526F" w:rsidP="005D1F46">
            <w:pPr>
              <w:pStyle w:val="TAC"/>
            </w:pPr>
            <w:r w:rsidRPr="001C0E1B">
              <w:t>TDD</w:t>
            </w:r>
          </w:p>
        </w:tc>
      </w:tr>
      <w:tr w:rsidR="005C526F" w:rsidRPr="001C0E1B" w14:paraId="506BE586" w14:textId="77777777" w:rsidTr="005D1F46">
        <w:tc>
          <w:tcPr>
            <w:tcW w:w="3019" w:type="dxa"/>
            <w:shd w:val="clear" w:color="auto" w:fill="auto"/>
          </w:tcPr>
          <w:p w14:paraId="7F85E3C9"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4E809985" w14:textId="77777777" w:rsidR="005C526F" w:rsidRPr="001C0E1B" w:rsidRDefault="005C526F" w:rsidP="005D1F46">
            <w:pPr>
              <w:pStyle w:val="TAC"/>
            </w:pPr>
          </w:p>
        </w:tc>
        <w:tc>
          <w:tcPr>
            <w:tcW w:w="1396" w:type="dxa"/>
          </w:tcPr>
          <w:p w14:paraId="368E54C4" w14:textId="77777777" w:rsidR="005C526F" w:rsidRPr="001C0E1B" w:rsidRDefault="005C526F" w:rsidP="005D1F46">
            <w:pPr>
              <w:pStyle w:val="TAC"/>
            </w:pPr>
            <w:r>
              <w:t>2</w:t>
            </w:r>
          </w:p>
        </w:tc>
        <w:tc>
          <w:tcPr>
            <w:tcW w:w="4077" w:type="dxa"/>
            <w:gridSpan w:val="2"/>
            <w:shd w:val="clear" w:color="auto" w:fill="auto"/>
          </w:tcPr>
          <w:p w14:paraId="0D56A7B1" w14:textId="77777777" w:rsidR="005C526F" w:rsidRPr="001C0E1B" w:rsidRDefault="005C526F" w:rsidP="005D1F46">
            <w:pPr>
              <w:pStyle w:val="TAC"/>
            </w:pPr>
            <w:r w:rsidRPr="001C0E1B">
              <w:t>6</w:t>
            </w:r>
          </w:p>
        </w:tc>
      </w:tr>
      <w:tr w:rsidR="005C526F" w:rsidRPr="001C0E1B" w14:paraId="6781824C" w14:textId="77777777" w:rsidTr="005D1F46">
        <w:tc>
          <w:tcPr>
            <w:tcW w:w="3019" w:type="dxa"/>
            <w:shd w:val="clear" w:color="auto" w:fill="auto"/>
          </w:tcPr>
          <w:p w14:paraId="565136AC"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04AB3B08" w14:textId="77777777" w:rsidR="005C526F" w:rsidRPr="001C0E1B" w:rsidRDefault="005C526F" w:rsidP="005D1F46">
            <w:pPr>
              <w:pStyle w:val="TAC"/>
            </w:pPr>
          </w:p>
        </w:tc>
        <w:tc>
          <w:tcPr>
            <w:tcW w:w="1396" w:type="dxa"/>
          </w:tcPr>
          <w:p w14:paraId="38044D84" w14:textId="77777777" w:rsidR="005C526F" w:rsidRPr="001C0E1B" w:rsidRDefault="005C526F" w:rsidP="005D1F46">
            <w:pPr>
              <w:pStyle w:val="TAC"/>
            </w:pPr>
            <w:r>
              <w:t>2</w:t>
            </w:r>
          </w:p>
        </w:tc>
        <w:tc>
          <w:tcPr>
            <w:tcW w:w="4077" w:type="dxa"/>
            <w:gridSpan w:val="2"/>
            <w:shd w:val="clear" w:color="auto" w:fill="auto"/>
          </w:tcPr>
          <w:p w14:paraId="181E8FDB" w14:textId="77777777" w:rsidR="005C526F" w:rsidRPr="001C0E1B" w:rsidRDefault="005C526F" w:rsidP="005D1F46">
            <w:pPr>
              <w:pStyle w:val="TAC"/>
            </w:pPr>
            <w:r w:rsidRPr="001C0E1B">
              <w:t>1</w:t>
            </w:r>
          </w:p>
        </w:tc>
      </w:tr>
      <w:tr w:rsidR="005C526F" w:rsidRPr="001C0E1B" w14:paraId="7D0B568C" w14:textId="77777777" w:rsidTr="005D1F46">
        <w:tc>
          <w:tcPr>
            <w:tcW w:w="3019" w:type="dxa"/>
            <w:tcBorders>
              <w:bottom w:val="single" w:sz="4" w:space="0" w:color="auto"/>
            </w:tcBorders>
            <w:shd w:val="clear" w:color="auto" w:fill="auto"/>
          </w:tcPr>
          <w:p w14:paraId="6E709139"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6F801BF5" w14:textId="77777777" w:rsidR="005C526F" w:rsidRPr="001C0E1B" w:rsidRDefault="005C526F" w:rsidP="005D1F46">
            <w:pPr>
              <w:pStyle w:val="TAC"/>
            </w:pPr>
            <w:r w:rsidRPr="001C0E1B">
              <w:t>MHz</w:t>
            </w:r>
          </w:p>
        </w:tc>
        <w:tc>
          <w:tcPr>
            <w:tcW w:w="1396" w:type="dxa"/>
          </w:tcPr>
          <w:p w14:paraId="20BD87B5" w14:textId="77777777" w:rsidR="005C526F" w:rsidRPr="001C0E1B" w:rsidRDefault="005C526F" w:rsidP="005D1F46">
            <w:pPr>
              <w:pStyle w:val="TAC"/>
            </w:pPr>
            <w:r>
              <w:t>1,2</w:t>
            </w:r>
          </w:p>
        </w:tc>
        <w:tc>
          <w:tcPr>
            <w:tcW w:w="4077" w:type="dxa"/>
            <w:gridSpan w:val="2"/>
            <w:shd w:val="clear" w:color="auto" w:fill="auto"/>
          </w:tcPr>
          <w:p w14:paraId="220BEE6B"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EC6332C"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54A5F095"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6F264FD6"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37043192" w14:textId="77777777" w:rsidR="005C526F" w:rsidRPr="001C0E1B" w:rsidRDefault="005C526F" w:rsidP="005D1F46">
            <w:pPr>
              <w:pStyle w:val="TAL"/>
            </w:pPr>
            <w:r w:rsidRPr="001C0E1B">
              <w:t>PDSCH parameters:</w:t>
            </w:r>
          </w:p>
          <w:p w14:paraId="36EE797E"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5B7AD3D"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227DEE8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4348423" w14:textId="77777777" w:rsidR="005C526F" w:rsidRPr="001C0E1B" w:rsidRDefault="005C526F" w:rsidP="005D1F46">
            <w:pPr>
              <w:pStyle w:val="TAC"/>
              <w:rPr>
                <w:lang w:eastAsia="zh-CN"/>
              </w:rPr>
            </w:pPr>
            <w:r w:rsidRPr="001C0E1B">
              <w:rPr>
                <w:lang w:eastAsia="zh-CN"/>
              </w:rPr>
              <w:t>5 MHz: R.7 FDD</w:t>
            </w:r>
          </w:p>
          <w:p w14:paraId="7DBE1D69" w14:textId="77777777" w:rsidR="005C526F" w:rsidRPr="001C0E1B" w:rsidRDefault="005C526F" w:rsidP="005D1F46">
            <w:pPr>
              <w:pStyle w:val="TAC"/>
              <w:rPr>
                <w:lang w:eastAsia="zh-CN"/>
              </w:rPr>
            </w:pPr>
            <w:r w:rsidRPr="001C0E1B">
              <w:rPr>
                <w:lang w:eastAsia="zh-CN"/>
              </w:rPr>
              <w:t>10 MHz: R.3 FDD</w:t>
            </w:r>
          </w:p>
          <w:p w14:paraId="017B382A" w14:textId="77777777" w:rsidR="005C526F" w:rsidRPr="001C0E1B" w:rsidRDefault="005C526F" w:rsidP="005D1F46">
            <w:pPr>
              <w:pStyle w:val="TAC"/>
              <w:rPr>
                <w:lang w:eastAsia="zh-CN"/>
              </w:rPr>
            </w:pPr>
            <w:r w:rsidRPr="001C0E1B">
              <w:rPr>
                <w:lang w:eastAsia="zh-CN"/>
              </w:rPr>
              <w:t>20 MHz: R.6 FDD</w:t>
            </w:r>
          </w:p>
        </w:tc>
      </w:tr>
      <w:tr w:rsidR="005C526F" w:rsidRPr="001C0E1B" w14:paraId="5ABB697E"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BD1C7D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9ED7015"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4F1A6B4"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5950F66" w14:textId="77777777" w:rsidR="005C526F" w:rsidRPr="001C0E1B" w:rsidRDefault="005C526F" w:rsidP="005D1F46">
            <w:pPr>
              <w:pStyle w:val="TAC"/>
              <w:rPr>
                <w:lang w:eastAsia="zh-CN"/>
              </w:rPr>
            </w:pPr>
            <w:r w:rsidRPr="001C0E1B">
              <w:rPr>
                <w:lang w:eastAsia="zh-CN"/>
              </w:rPr>
              <w:t>5 MHz: R.4 TDD</w:t>
            </w:r>
          </w:p>
          <w:p w14:paraId="127C84E3" w14:textId="77777777" w:rsidR="005C526F" w:rsidRPr="001C0E1B" w:rsidRDefault="005C526F" w:rsidP="005D1F46">
            <w:pPr>
              <w:pStyle w:val="TAC"/>
              <w:rPr>
                <w:lang w:eastAsia="zh-CN"/>
              </w:rPr>
            </w:pPr>
            <w:r w:rsidRPr="001C0E1B">
              <w:rPr>
                <w:lang w:eastAsia="zh-CN"/>
              </w:rPr>
              <w:t>10 MHz: R.0 TDD</w:t>
            </w:r>
          </w:p>
          <w:p w14:paraId="4E02C138" w14:textId="77777777" w:rsidR="005C526F" w:rsidRPr="001C0E1B" w:rsidRDefault="005C526F" w:rsidP="005D1F46">
            <w:pPr>
              <w:pStyle w:val="TAC"/>
              <w:rPr>
                <w:lang w:eastAsia="zh-CN"/>
              </w:rPr>
            </w:pPr>
            <w:r w:rsidRPr="001C0E1B">
              <w:rPr>
                <w:lang w:eastAsia="zh-CN"/>
              </w:rPr>
              <w:t>20 MHz: R.3 TDD</w:t>
            </w:r>
          </w:p>
        </w:tc>
      </w:tr>
      <w:tr w:rsidR="005C526F" w:rsidRPr="001C0E1B" w14:paraId="12BBA243"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2CAF30B" w14:textId="77777777" w:rsidR="005C526F" w:rsidRPr="001C0E1B" w:rsidRDefault="005C526F" w:rsidP="005D1F46">
            <w:pPr>
              <w:pStyle w:val="TAL"/>
            </w:pPr>
            <w:r w:rsidRPr="001C0E1B">
              <w:t>PCFICH/PDCCH/PHICH parameters:</w:t>
            </w:r>
          </w:p>
          <w:p w14:paraId="1EDAD8E5"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CBF923F"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C5A588B"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103CEA5" w14:textId="77777777" w:rsidR="005C526F" w:rsidRPr="001C0E1B" w:rsidRDefault="005C526F" w:rsidP="005D1F46">
            <w:pPr>
              <w:pStyle w:val="TAC"/>
              <w:rPr>
                <w:lang w:eastAsia="zh-CN"/>
              </w:rPr>
            </w:pPr>
            <w:r w:rsidRPr="001C0E1B">
              <w:rPr>
                <w:lang w:eastAsia="zh-CN"/>
              </w:rPr>
              <w:t>5 MHz: R.11 FDD</w:t>
            </w:r>
          </w:p>
          <w:p w14:paraId="6A1B7D69" w14:textId="77777777" w:rsidR="005C526F" w:rsidRPr="001C0E1B" w:rsidRDefault="005C526F" w:rsidP="005D1F46">
            <w:pPr>
              <w:pStyle w:val="TAC"/>
              <w:rPr>
                <w:lang w:eastAsia="zh-CN"/>
              </w:rPr>
            </w:pPr>
            <w:r w:rsidRPr="001C0E1B">
              <w:rPr>
                <w:lang w:eastAsia="zh-CN"/>
              </w:rPr>
              <w:t>10 MHz: R.6 FDD</w:t>
            </w:r>
          </w:p>
          <w:p w14:paraId="3BA70D72" w14:textId="77777777" w:rsidR="005C526F" w:rsidRPr="001C0E1B" w:rsidRDefault="005C526F" w:rsidP="005D1F46">
            <w:pPr>
              <w:pStyle w:val="TAC"/>
              <w:rPr>
                <w:lang w:eastAsia="zh-CN"/>
              </w:rPr>
            </w:pPr>
            <w:r w:rsidRPr="001C0E1B">
              <w:rPr>
                <w:lang w:eastAsia="zh-CN"/>
              </w:rPr>
              <w:t>20 MHz: R.10 FDD</w:t>
            </w:r>
          </w:p>
        </w:tc>
      </w:tr>
      <w:tr w:rsidR="005C526F" w:rsidRPr="001C0E1B" w14:paraId="62943C13"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434CA1A2"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DE18DA7"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01043CA7"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A97853F" w14:textId="77777777" w:rsidR="005C526F" w:rsidRPr="001C0E1B" w:rsidRDefault="005C526F" w:rsidP="005D1F46">
            <w:pPr>
              <w:pStyle w:val="TAC"/>
              <w:rPr>
                <w:lang w:eastAsia="zh-CN"/>
              </w:rPr>
            </w:pPr>
            <w:r w:rsidRPr="001C0E1B">
              <w:rPr>
                <w:lang w:eastAsia="zh-CN"/>
              </w:rPr>
              <w:t>5 MHz: R.11 TDD</w:t>
            </w:r>
          </w:p>
          <w:p w14:paraId="41DF8CAB" w14:textId="77777777" w:rsidR="005C526F" w:rsidRPr="001C0E1B" w:rsidRDefault="005C526F" w:rsidP="005D1F46">
            <w:pPr>
              <w:pStyle w:val="TAC"/>
              <w:rPr>
                <w:lang w:eastAsia="zh-CN"/>
              </w:rPr>
            </w:pPr>
            <w:r w:rsidRPr="001C0E1B">
              <w:rPr>
                <w:lang w:eastAsia="zh-CN"/>
              </w:rPr>
              <w:t>10 MHz: R.6 TDD</w:t>
            </w:r>
          </w:p>
          <w:p w14:paraId="382445BD" w14:textId="77777777" w:rsidR="005C526F" w:rsidRPr="001C0E1B" w:rsidRDefault="005C526F" w:rsidP="005D1F46">
            <w:pPr>
              <w:pStyle w:val="TAC"/>
              <w:rPr>
                <w:lang w:eastAsia="zh-CN"/>
              </w:rPr>
            </w:pPr>
            <w:r w:rsidRPr="001C0E1B">
              <w:rPr>
                <w:lang w:eastAsia="zh-CN"/>
              </w:rPr>
              <w:t>20 MHz: R.10 TDD</w:t>
            </w:r>
          </w:p>
        </w:tc>
      </w:tr>
      <w:tr w:rsidR="005C526F" w:rsidRPr="001C0E1B" w14:paraId="6A2B921A"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BD18BA0"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0E67A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4F47B6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22EC7EE" w14:textId="77777777" w:rsidR="005C526F" w:rsidRPr="001C0E1B" w:rsidRDefault="005C526F" w:rsidP="005D1F46">
            <w:pPr>
              <w:pStyle w:val="TAC"/>
              <w:rPr>
                <w:lang w:eastAsia="zh-CN"/>
              </w:rPr>
            </w:pPr>
            <w:r w:rsidRPr="001C0E1B">
              <w:rPr>
                <w:lang w:eastAsia="zh-CN"/>
              </w:rPr>
              <w:t>5 MHz: OP.20 FDD</w:t>
            </w:r>
          </w:p>
          <w:p w14:paraId="47B8C110" w14:textId="77777777" w:rsidR="005C526F" w:rsidRPr="001C0E1B" w:rsidRDefault="005C526F" w:rsidP="005D1F46">
            <w:pPr>
              <w:pStyle w:val="TAC"/>
              <w:rPr>
                <w:lang w:eastAsia="zh-CN"/>
              </w:rPr>
            </w:pPr>
            <w:r w:rsidRPr="001C0E1B">
              <w:rPr>
                <w:lang w:eastAsia="zh-CN"/>
              </w:rPr>
              <w:t>10 MHz: OP.10 FDD</w:t>
            </w:r>
          </w:p>
          <w:p w14:paraId="15D36738" w14:textId="77777777" w:rsidR="005C526F" w:rsidRPr="001C0E1B" w:rsidRDefault="005C526F" w:rsidP="005D1F46">
            <w:pPr>
              <w:pStyle w:val="TAC"/>
              <w:rPr>
                <w:lang w:eastAsia="zh-CN"/>
              </w:rPr>
            </w:pPr>
            <w:r w:rsidRPr="001C0E1B">
              <w:rPr>
                <w:lang w:eastAsia="zh-CN"/>
              </w:rPr>
              <w:t>20 MHz: OP.17 FDD</w:t>
            </w:r>
          </w:p>
        </w:tc>
      </w:tr>
      <w:tr w:rsidR="005C526F" w:rsidRPr="001C0E1B" w14:paraId="585E82F2"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490E995"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65DAF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320C31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0AE8396C" w14:textId="77777777" w:rsidR="005C526F" w:rsidRPr="001C0E1B" w:rsidRDefault="005C526F" w:rsidP="005D1F46">
            <w:pPr>
              <w:pStyle w:val="TAC"/>
              <w:rPr>
                <w:lang w:eastAsia="zh-CN"/>
              </w:rPr>
            </w:pPr>
            <w:r w:rsidRPr="001C0E1B">
              <w:rPr>
                <w:lang w:eastAsia="zh-CN"/>
              </w:rPr>
              <w:t>5 MHz: OP.9 TDD</w:t>
            </w:r>
          </w:p>
          <w:p w14:paraId="09EF9A56" w14:textId="77777777" w:rsidR="005C526F" w:rsidRPr="001C0E1B" w:rsidRDefault="005C526F" w:rsidP="005D1F46">
            <w:pPr>
              <w:pStyle w:val="TAC"/>
              <w:rPr>
                <w:lang w:eastAsia="zh-CN"/>
              </w:rPr>
            </w:pPr>
            <w:r w:rsidRPr="001C0E1B">
              <w:rPr>
                <w:lang w:eastAsia="zh-CN"/>
              </w:rPr>
              <w:t>10 MHz: OP.1 TDD</w:t>
            </w:r>
          </w:p>
          <w:p w14:paraId="48008E43" w14:textId="77777777" w:rsidR="005C526F" w:rsidRPr="001C0E1B" w:rsidRDefault="005C526F" w:rsidP="005D1F46">
            <w:pPr>
              <w:pStyle w:val="TAC"/>
              <w:rPr>
                <w:lang w:eastAsia="zh-CN"/>
              </w:rPr>
            </w:pPr>
            <w:r w:rsidRPr="001C0E1B">
              <w:rPr>
                <w:lang w:eastAsia="zh-CN"/>
              </w:rPr>
              <w:t>20 MHz: OP.7 TDD</w:t>
            </w:r>
          </w:p>
        </w:tc>
      </w:tr>
      <w:tr w:rsidR="005C526F" w:rsidRPr="001C0E1B" w14:paraId="5E904D83" w14:textId="77777777" w:rsidTr="005D1F46">
        <w:tc>
          <w:tcPr>
            <w:tcW w:w="3019" w:type="dxa"/>
            <w:shd w:val="clear" w:color="auto" w:fill="auto"/>
          </w:tcPr>
          <w:p w14:paraId="3CD25941"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6CB6D632" w14:textId="77777777" w:rsidR="005C526F" w:rsidRPr="001C0E1B" w:rsidRDefault="005C526F" w:rsidP="005D1F46">
            <w:pPr>
              <w:pStyle w:val="TAC"/>
            </w:pPr>
            <w:r w:rsidRPr="001C0E1B">
              <w:t>dB</w:t>
            </w:r>
          </w:p>
        </w:tc>
        <w:tc>
          <w:tcPr>
            <w:tcW w:w="1396" w:type="dxa"/>
            <w:tcBorders>
              <w:bottom w:val="nil"/>
            </w:tcBorders>
            <w:shd w:val="clear" w:color="auto" w:fill="auto"/>
          </w:tcPr>
          <w:p w14:paraId="3D443639"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7CE0FE7F" w14:textId="77777777" w:rsidR="005C526F" w:rsidRPr="001C0E1B" w:rsidRDefault="005C526F" w:rsidP="005D1F46">
            <w:pPr>
              <w:pStyle w:val="TAC"/>
            </w:pPr>
            <w:r w:rsidRPr="001C0E1B">
              <w:t>0</w:t>
            </w:r>
          </w:p>
        </w:tc>
      </w:tr>
      <w:tr w:rsidR="005C526F" w:rsidRPr="001C0E1B" w14:paraId="1C397F94" w14:textId="77777777" w:rsidTr="005D1F46">
        <w:tc>
          <w:tcPr>
            <w:tcW w:w="3019" w:type="dxa"/>
            <w:shd w:val="clear" w:color="auto" w:fill="auto"/>
          </w:tcPr>
          <w:p w14:paraId="60FA92B3"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07DABD64" w14:textId="77777777" w:rsidR="005C526F" w:rsidRPr="001C0E1B" w:rsidRDefault="005C526F" w:rsidP="005D1F46">
            <w:pPr>
              <w:pStyle w:val="TAC"/>
            </w:pPr>
          </w:p>
        </w:tc>
        <w:tc>
          <w:tcPr>
            <w:tcW w:w="1396" w:type="dxa"/>
            <w:tcBorders>
              <w:top w:val="nil"/>
              <w:bottom w:val="nil"/>
            </w:tcBorders>
            <w:shd w:val="clear" w:color="auto" w:fill="auto"/>
          </w:tcPr>
          <w:p w14:paraId="6DA04911" w14:textId="77777777" w:rsidR="005C526F" w:rsidRPr="001C0E1B" w:rsidRDefault="005C526F" w:rsidP="005D1F46">
            <w:pPr>
              <w:pStyle w:val="TAC"/>
            </w:pPr>
          </w:p>
        </w:tc>
        <w:tc>
          <w:tcPr>
            <w:tcW w:w="4077" w:type="dxa"/>
            <w:gridSpan w:val="2"/>
            <w:tcBorders>
              <w:top w:val="nil"/>
              <w:bottom w:val="nil"/>
            </w:tcBorders>
            <w:shd w:val="clear" w:color="auto" w:fill="auto"/>
          </w:tcPr>
          <w:p w14:paraId="392003AB" w14:textId="77777777" w:rsidR="005C526F" w:rsidRPr="001C0E1B" w:rsidRDefault="005C526F" w:rsidP="005D1F46">
            <w:pPr>
              <w:pStyle w:val="TAC"/>
            </w:pPr>
          </w:p>
        </w:tc>
      </w:tr>
      <w:tr w:rsidR="005C526F" w:rsidRPr="001C0E1B" w14:paraId="25A32E74" w14:textId="77777777" w:rsidTr="005D1F46">
        <w:tc>
          <w:tcPr>
            <w:tcW w:w="3019" w:type="dxa"/>
            <w:shd w:val="clear" w:color="auto" w:fill="auto"/>
          </w:tcPr>
          <w:p w14:paraId="64E01D0A"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04C70564" w14:textId="77777777" w:rsidR="005C526F" w:rsidRPr="001C0E1B" w:rsidRDefault="005C526F" w:rsidP="005D1F46">
            <w:pPr>
              <w:pStyle w:val="TAC"/>
            </w:pPr>
          </w:p>
        </w:tc>
        <w:tc>
          <w:tcPr>
            <w:tcW w:w="1396" w:type="dxa"/>
            <w:tcBorders>
              <w:top w:val="nil"/>
              <w:bottom w:val="nil"/>
            </w:tcBorders>
            <w:shd w:val="clear" w:color="auto" w:fill="auto"/>
          </w:tcPr>
          <w:p w14:paraId="6226915C" w14:textId="77777777" w:rsidR="005C526F" w:rsidRPr="001C0E1B" w:rsidRDefault="005C526F" w:rsidP="005D1F46">
            <w:pPr>
              <w:pStyle w:val="TAC"/>
            </w:pPr>
          </w:p>
        </w:tc>
        <w:tc>
          <w:tcPr>
            <w:tcW w:w="4077" w:type="dxa"/>
            <w:gridSpan w:val="2"/>
            <w:tcBorders>
              <w:top w:val="nil"/>
              <w:bottom w:val="nil"/>
            </w:tcBorders>
            <w:shd w:val="clear" w:color="auto" w:fill="auto"/>
          </w:tcPr>
          <w:p w14:paraId="7CA373EC" w14:textId="77777777" w:rsidR="005C526F" w:rsidRPr="001C0E1B" w:rsidRDefault="005C526F" w:rsidP="005D1F46">
            <w:pPr>
              <w:pStyle w:val="TAC"/>
            </w:pPr>
          </w:p>
        </w:tc>
      </w:tr>
      <w:tr w:rsidR="005C526F" w:rsidRPr="001C0E1B" w14:paraId="09CA2E39" w14:textId="77777777" w:rsidTr="005D1F46">
        <w:tc>
          <w:tcPr>
            <w:tcW w:w="3019" w:type="dxa"/>
            <w:shd w:val="clear" w:color="auto" w:fill="auto"/>
          </w:tcPr>
          <w:p w14:paraId="0039EC97"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936052B" w14:textId="77777777" w:rsidR="005C526F" w:rsidRPr="001C0E1B" w:rsidRDefault="005C526F" w:rsidP="005D1F46">
            <w:pPr>
              <w:pStyle w:val="TAC"/>
            </w:pPr>
          </w:p>
        </w:tc>
        <w:tc>
          <w:tcPr>
            <w:tcW w:w="1396" w:type="dxa"/>
            <w:tcBorders>
              <w:top w:val="nil"/>
              <w:bottom w:val="nil"/>
            </w:tcBorders>
            <w:shd w:val="clear" w:color="auto" w:fill="auto"/>
          </w:tcPr>
          <w:p w14:paraId="387111D3" w14:textId="77777777" w:rsidR="005C526F" w:rsidRPr="001C0E1B" w:rsidRDefault="005C526F" w:rsidP="005D1F46">
            <w:pPr>
              <w:pStyle w:val="TAC"/>
            </w:pPr>
          </w:p>
        </w:tc>
        <w:tc>
          <w:tcPr>
            <w:tcW w:w="4077" w:type="dxa"/>
            <w:gridSpan w:val="2"/>
            <w:tcBorders>
              <w:top w:val="nil"/>
              <w:bottom w:val="nil"/>
            </w:tcBorders>
            <w:shd w:val="clear" w:color="auto" w:fill="auto"/>
          </w:tcPr>
          <w:p w14:paraId="64C58D4A" w14:textId="77777777" w:rsidR="005C526F" w:rsidRPr="001C0E1B" w:rsidRDefault="005C526F" w:rsidP="005D1F46">
            <w:pPr>
              <w:pStyle w:val="TAC"/>
            </w:pPr>
          </w:p>
        </w:tc>
      </w:tr>
      <w:tr w:rsidR="005C526F" w:rsidRPr="001C0E1B" w14:paraId="30DE1FA9" w14:textId="77777777" w:rsidTr="005D1F46">
        <w:tc>
          <w:tcPr>
            <w:tcW w:w="3019" w:type="dxa"/>
            <w:shd w:val="clear" w:color="auto" w:fill="auto"/>
          </w:tcPr>
          <w:p w14:paraId="2C5BE81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5CE4B591" w14:textId="77777777" w:rsidR="005C526F" w:rsidRPr="001C0E1B" w:rsidRDefault="005C526F" w:rsidP="005D1F46">
            <w:pPr>
              <w:pStyle w:val="TAC"/>
            </w:pPr>
          </w:p>
        </w:tc>
        <w:tc>
          <w:tcPr>
            <w:tcW w:w="1396" w:type="dxa"/>
            <w:tcBorders>
              <w:top w:val="nil"/>
              <w:bottom w:val="nil"/>
            </w:tcBorders>
            <w:shd w:val="clear" w:color="auto" w:fill="auto"/>
          </w:tcPr>
          <w:p w14:paraId="4D166061" w14:textId="77777777" w:rsidR="005C526F" w:rsidRPr="001C0E1B" w:rsidRDefault="005C526F" w:rsidP="005D1F46">
            <w:pPr>
              <w:pStyle w:val="TAC"/>
            </w:pPr>
          </w:p>
        </w:tc>
        <w:tc>
          <w:tcPr>
            <w:tcW w:w="4077" w:type="dxa"/>
            <w:gridSpan w:val="2"/>
            <w:tcBorders>
              <w:top w:val="nil"/>
              <w:bottom w:val="nil"/>
            </w:tcBorders>
            <w:shd w:val="clear" w:color="auto" w:fill="auto"/>
          </w:tcPr>
          <w:p w14:paraId="6E7C47DF" w14:textId="77777777" w:rsidR="005C526F" w:rsidRPr="001C0E1B" w:rsidRDefault="005C526F" w:rsidP="005D1F46">
            <w:pPr>
              <w:pStyle w:val="TAC"/>
            </w:pPr>
          </w:p>
        </w:tc>
      </w:tr>
      <w:tr w:rsidR="005C526F" w:rsidRPr="001C0E1B" w14:paraId="084B8DD3" w14:textId="77777777" w:rsidTr="005D1F46">
        <w:tc>
          <w:tcPr>
            <w:tcW w:w="3019" w:type="dxa"/>
            <w:shd w:val="clear" w:color="auto" w:fill="auto"/>
          </w:tcPr>
          <w:p w14:paraId="547174BA"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1F97F7B6" w14:textId="77777777" w:rsidR="005C526F" w:rsidRPr="001C0E1B" w:rsidRDefault="005C526F" w:rsidP="005D1F46">
            <w:pPr>
              <w:pStyle w:val="TAC"/>
            </w:pPr>
          </w:p>
        </w:tc>
        <w:tc>
          <w:tcPr>
            <w:tcW w:w="1396" w:type="dxa"/>
            <w:tcBorders>
              <w:top w:val="nil"/>
              <w:bottom w:val="nil"/>
            </w:tcBorders>
            <w:shd w:val="clear" w:color="auto" w:fill="auto"/>
          </w:tcPr>
          <w:p w14:paraId="2406C96D" w14:textId="77777777" w:rsidR="005C526F" w:rsidRPr="001C0E1B" w:rsidRDefault="005C526F" w:rsidP="005D1F46">
            <w:pPr>
              <w:pStyle w:val="TAC"/>
            </w:pPr>
          </w:p>
        </w:tc>
        <w:tc>
          <w:tcPr>
            <w:tcW w:w="4077" w:type="dxa"/>
            <w:gridSpan w:val="2"/>
            <w:tcBorders>
              <w:top w:val="nil"/>
              <w:bottom w:val="nil"/>
            </w:tcBorders>
            <w:shd w:val="clear" w:color="auto" w:fill="auto"/>
          </w:tcPr>
          <w:p w14:paraId="336A18F0" w14:textId="77777777" w:rsidR="005C526F" w:rsidRPr="001C0E1B" w:rsidRDefault="005C526F" w:rsidP="005D1F46">
            <w:pPr>
              <w:pStyle w:val="TAC"/>
            </w:pPr>
          </w:p>
        </w:tc>
      </w:tr>
      <w:tr w:rsidR="005C526F" w:rsidRPr="001C0E1B" w14:paraId="073DAE80" w14:textId="77777777" w:rsidTr="005D1F46">
        <w:tc>
          <w:tcPr>
            <w:tcW w:w="3019" w:type="dxa"/>
            <w:shd w:val="clear" w:color="auto" w:fill="auto"/>
          </w:tcPr>
          <w:p w14:paraId="558C9AF0"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0E20C760" w14:textId="77777777" w:rsidR="005C526F" w:rsidRPr="001C0E1B" w:rsidRDefault="005C526F" w:rsidP="005D1F46">
            <w:pPr>
              <w:pStyle w:val="TAC"/>
            </w:pPr>
          </w:p>
        </w:tc>
        <w:tc>
          <w:tcPr>
            <w:tcW w:w="1396" w:type="dxa"/>
            <w:tcBorders>
              <w:top w:val="nil"/>
              <w:bottom w:val="nil"/>
            </w:tcBorders>
            <w:shd w:val="clear" w:color="auto" w:fill="auto"/>
          </w:tcPr>
          <w:p w14:paraId="1A8D6DB7" w14:textId="77777777" w:rsidR="005C526F" w:rsidRPr="001C0E1B" w:rsidRDefault="005C526F" w:rsidP="005D1F46">
            <w:pPr>
              <w:pStyle w:val="TAC"/>
            </w:pPr>
          </w:p>
        </w:tc>
        <w:tc>
          <w:tcPr>
            <w:tcW w:w="4077" w:type="dxa"/>
            <w:gridSpan w:val="2"/>
            <w:tcBorders>
              <w:top w:val="nil"/>
              <w:bottom w:val="nil"/>
            </w:tcBorders>
            <w:shd w:val="clear" w:color="auto" w:fill="auto"/>
          </w:tcPr>
          <w:p w14:paraId="3EB6D607" w14:textId="77777777" w:rsidR="005C526F" w:rsidRPr="001C0E1B" w:rsidRDefault="005C526F" w:rsidP="005D1F46">
            <w:pPr>
              <w:pStyle w:val="TAC"/>
            </w:pPr>
          </w:p>
        </w:tc>
      </w:tr>
      <w:tr w:rsidR="005C526F" w:rsidRPr="001C0E1B" w14:paraId="20AE6441" w14:textId="77777777" w:rsidTr="005D1F46">
        <w:tc>
          <w:tcPr>
            <w:tcW w:w="3019" w:type="dxa"/>
            <w:shd w:val="clear" w:color="auto" w:fill="auto"/>
          </w:tcPr>
          <w:p w14:paraId="645C23D0"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3DD6CF0F" w14:textId="77777777" w:rsidR="005C526F" w:rsidRPr="001C0E1B" w:rsidRDefault="005C526F" w:rsidP="005D1F46">
            <w:pPr>
              <w:pStyle w:val="TAC"/>
            </w:pPr>
          </w:p>
        </w:tc>
        <w:tc>
          <w:tcPr>
            <w:tcW w:w="1396" w:type="dxa"/>
            <w:tcBorders>
              <w:top w:val="nil"/>
              <w:bottom w:val="nil"/>
            </w:tcBorders>
            <w:shd w:val="clear" w:color="auto" w:fill="auto"/>
          </w:tcPr>
          <w:p w14:paraId="74D24CE3" w14:textId="77777777" w:rsidR="005C526F" w:rsidRPr="001C0E1B" w:rsidRDefault="005C526F" w:rsidP="005D1F46">
            <w:pPr>
              <w:pStyle w:val="TAC"/>
            </w:pPr>
          </w:p>
        </w:tc>
        <w:tc>
          <w:tcPr>
            <w:tcW w:w="4077" w:type="dxa"/>
            <w:gridSpan w:val="2"/>
            <w:tcBorders>
              <w:top w:val="nil"/>
              <w:bottom w:val="nil"/>
            </w:tcBorders>
            <w:shd w:val="clear" w:color="auto" w:fill="auto"/>
          </w:tcPr>
          <w:p w14:paraId="42DC8385" w14:textId="77777777" w:rsidR="005C526F" w:rsidRPr="001C0E1B" w:rsidRDefault="005C526F" w:rsidP="005D1F46">
            <w:pPr>
              <w:pStyle w:val="TAC"/>
            </w:pPr>
          </w:p>
        </w:tc>
      </w:tr>
      <w:tr w:rsidR="005C526F" w:rsidRPr="001C0E1B" w14:paraId="3D0532AD" w14:textId="77777777" w:rsidTr="005D1F46">
        <w:tc>
          <w:tcPr>
            <w:tcW w:w="3019" w:type="dxa"/>
            <w:shd w:val="clear" w:color="auto" w:fill="auto"/>
          </w:tcPr>
          <w:p w14:paraId="5D48CA68"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4C89EBD8" w14:textId="77777777" w:rsidR="005C526F" w:rsidRPr="001C0E1B" w:rsidRDefault="005C526F" w:rsidP="005D1F46">
            <w:pPr>
              <w:pStyle w:val="TAC"/>
            </w:pPr>
          </w:p>
        </w:tc>
        <w:tc>
          <w:tcPr>
            <w:tcW w:w="1396" w:type="dxa"/>
            <w:tcBorders>
              <w:top w:val="nil"/>
              <w:bottom w:val="nil"/>
            </w:tcBorders>
            <w:shd w:val="clear" w:color="auto" w:fill="auto"/>
          </w:tcPr>
          <w:p w14:paraId="6229A52B" w14:textId="77777777" w:rsidR="005C526F" w:rsidRPr="001C0E1B" w:rsidRDefault="005C526F" w:rsidP="005D1F46">
            <w:pPr>
              <w:pStyle w:val="TAC"/>
            </w:pPr>
          </w:p>
        </w:tc>
        <w:tc>
          <w:tcPr>
            <w:tcW w:w="4077" w:type="dxa"/>
            <w:gridSpan w:val="2"/>
            <w:tcBorders>
              <w:top w:val="nil"/>
              <w:bottom w:val="nil"/>
            </w:tcBorders>
            <w:shd w:val="clear" w:color="auto" w:fill="auto"/>
          </w:tcPr>
          <w:p w14:paraId="72B24B71" w14:textId="77777777" w:rsidR="005C526F" w:rsidRPr="001C0E1B" w:rsidRDefault="005C526F" w:rsidP="005D1F46">
            <w:pPr>
              <w:pStyle w:val="TAC"/>
            </w:pPr>
          </w:p>
        </w:tc>
      </w:tr>
      <w:tr w:rsidR="005C526F" w:rsidRPr="001C0E1B" w14:paraId="57209D66" w14:textId="77777777" w:rsidTr="005D1F46">
        <w:tc>
          <w:tcPr>
            <w:tcW w:w="3019" w:type="dxa"/>
            <w:shd w:val="clear" w:color="auto" w:fill="auto"/>
          </w:tcPr>
          <w:p w14:paraId="0B75DDCF"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43CB0233" w14:textId="77777777" w:rsidR="005C526F" w:rsidRPr="001C0E1B" w:rsidRDefault="005C526F" w:rsidP="005D1F46">
            <w:pPr>
              <w:pStyle w:val="TAC"/>
            </w:pPr>
          </w:p>
        </w:tc>
        <w:tc>
          <w:tcPr>
            <w:tcW w:w="1396" w:type="dxa"/>
            <w:tcBorders>
              <w:top w:val="nil"/>
              <w:bottom w:val="nil"/>
            </w:tcBorders>
            <w:shd w:val="clear" w:color="auto" w:fill="auto"/>
          </w:tcPr>
          <w:p w14:paraId="5E203A9D" w14:textId="77777777" w:rsidR="005C526F" w:rsidRPr="001C0E1B" w:rsidRDefault="005C526F" w:rsidP="005D1F46">
            <w:pPr>
              <w:pStyle w:val="TAC"/>
            </w:pPr>
          </w:p>
        </w:tc>
        <w:tc>
          <w:tcPr>
            <w:tcW w:w="4077" w:type="dxa"/>
            <w:gridSpan w:val="2"/>
            <w:tcBorders>
              <w:top w:val="nil"/>
              <w:bottom w:val="nil"/>
            </w:tcBorders>
            <w:shd w:val="clear" w:color="auto" w:fill="auto"/>
          </w:tcPr>
          <w:p w14:paraId="15757BF2" w14:textId="77777777" w:rsidR="005C526F" w:rsidRPr="001C0E1B" w:rsidRDefault="005C526F" w:rsidP="005D1F46">
            <w:pPr>
              <w:pStyle w:val="TAC"/>
            </w:pPr>
          </w:p>
        </w:tc>
      </w:tr>
      <w:tr w:rsidR="005C526F" w:rsidRPr="001C0E1B" w14:paraId="0CD012D0" w14:textId="77777777" w:rsidTr="005D1F46">
        <w:tc>
          <w:tcPr>
            <w:tcW w:w="3019" w:type="dxa"/>
            <w:shd w:val="clear" w:color="auto" w:fill="auto"/>
          </w:tcPr>
          <w:p w14:paraId="19432B86"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40E96283" w14:textId="77777777" w:rsidR="005C526F" w:rsidRPr="001C0E1B" w:rsidRDefault="005C526F" w:rsidP="005D1F46">
            <w:pPr>
              <w:pStyle w:val="TAC"/>
            </w:pPr>
          </w:p>
        </w:tc>
        <w:tc>
          <w:tcPr>
            <w:tcW w:w="1396" w:type="dxa"/>
            <w:tcBorders>
              <w:top w:val="nil"/>
              <w:bottom w:val="nil"/>
            </w:tcBorders>
            <w:shd w:val="clear" w:color="auto" w:fill="auto"/>
          </w:tcPr>
          <w:p w14:paraId="54750338" w14:textId="77777777" w:rsidR="005C526F" w:rsidRPr="001C0E1B" w:rsidRDefault="005C526F" w:rsidP="005D1F46">
            <w:pPr>
              <w:pStyle w:val="TAC"/>
            </w:pPr>
          </w:p>
        </w:tc>
        <w:tc>
          <w:tcPr>
            <w:tcW w:w="4077" w:type="dxa"/>
            <w:gridSpan w:val="2"/>
            <w:tcBorders>
              <w:top w:val="nil"/>
              <w:bottom w:val="nil"/>
            </w:tcBorders>
            <w:shd w:val="clear" w:color="auto" w:fill="auto"/>
          </w:tcPr>
          <w:p w14:paraId="28096E10" w14:textId="77777777" w:rsidR="005C526F" w:rsidRPr="001C0E1B" w:rsidRDefault="005C526F" w:rsidP="005D1F46">
            <w:pPr>
              <w:pStyle w:val="TAC"/>
            </w:pPr>
          </w:p>
        </w:tc>
      </w:tr>
      <w:tr w:rsidR="005C526F" w:rsidRPr="001C0E1B" w14:paraId="7E46BD1D" w14:textId="77777777" w:rsidTr="005D1F46">
        <w:tc>
          <w:tcPr>
            <w:tcW w:w="3019" w:type="dxa"/>
            <w:shd w:val="clear" w:color="auto" w:fill="auto"/>
          </w:tcPr>
          <w:p w14:paraId="256E757A"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199DA0D7" w14:textId="77777777" w:rsidR="005C526F" w:rsidRPr="001C0E1B" w:rsidRDefault="005C526F" w:rsidP="005D1F46">
            <w:pPr>
              <w:pStyle w:val="TAC"/>
            </w:pPr>
          </w:p>
        </w:tc>
        <w:tc>
          <w:tcPr>
            <w:tcW w:w="1396" w:type="dxa"/>
            <w:tcBorders>
              <w:top w:val="nil"/>
              <w:bottom w:val="nil"/>
            </w:tcBorders>
            <w:shd w:val="clear" w:color="auto" w:fill="auto"/>
          </w:tcPr>
          <w:p w14:paraId="4F301193" w14:textId="77777777" w:rsidR="005C526F" w:rsidRPr="001C0E1B" w:rsidRDefault="005C526F" w:rsidP="005D1F46">
            <w:pPr>
              <w:pStyle w:val="TAC"/>
            </w:pPr>
          </w:p>
        </w:tc>
        <w:tc>
          <w:tcPr>
            <w:tcW w:w="4077" w:type="dxa"/>
            <w:gridSpan w:val="2"/>
            <w:tcBorders>
              <w:top w:val="nil"/>
              <w:bottom w:val="nil"/>
            </w:tcBorders>
            <w:shd w:val="clear" w:color="auto" w:fill="auto"/>
          </w:tcPr>
          <w:p w14:paraId="021F1A75" w14:textId="77777777" w:rsidR="005C526F" w:rsidRPr="001C0E1B" w:rsidRDefault="005C526F" w:rsidP="005D1F46">
            <w:pPr>
              <w:pStyle w:val="TAC"/>
            </w:pPr>
          </w:p>
        </w:tc>
      </w:tr>
      <w:tr w:rsidR="005C526F" w:rsidRPr="001C0E1B" w14:paraId="2EF10DD2" w14:textId="77777777" w:rsidTr="005D1F46">
        <w:tc>
          <w:tcPr>
            <w:tcW w:w="3019" w:type="dxa"/>
            <w:shd w:val="clear" w:color="auto" w:fill="auto"/>
          </w:tcPr>
          <w:p w14:paraId="7AD1EDBB"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629A1AF0" w14:textId="77777777" w:rsidR="005C526F" w:rsidRPr="001C0E1B" w:rsidRDefault="005C526F" w:rsidP="005D1F46">
            <w:pPr>
              <w:pStyle w:val="TAC"/>
            </w:pPr>
          </w:p>
        </w:tc>
        <w:tc>
          <w:tcPr>
            <w:tcW w:w="1396" w:type="dxa"/>
            <w:tcBorders>
              <w:top w:val="nil"/>
            </w:tcBorders>
            <w:shd w:val="clear" w:color="auto" w:fill="auto"/>
          </w:tcPr>
          <w:p w14:paraId="4D085AB4" w14:textId="77777777" w:rsidR="005C526F" w:rsidRPr="001C0E1B" w:rsidRDefault="005C526F" w:rsidP="005D1F46">
            <w:pPr>
              <w:pStyle w:val="TAC"/>
            </w:pPr>
          </w:p>
        </w:tc>
        <w:tc>
          <w:tcPr>
            <w:tcW w:w="4077" w:type="dxa"/>
            <w:gridSpan w:val="2"/>
            <w:tcBorders>
              <w:top w:val="nil"/>
            </w:tcBorders>
            <w:shd w:val="clear" w:color="auto" w:fill="auto"/>
          </w:tcPr>
          <w:p w14:paraId="548C8C59" w14:textId="77777777" w:rsidR="005C526F" w:rsidRPr="001C0E1B" w:rsidRDefault="005C526F" w:rsidP="005D1F46">
            <w:pPr>
              <w:pStyle w:val="TAC"/>
            </w:pPr>
          </w:p>
        </w:tc>
      </w:tr>
      <w:tr w:rsidR="005C526F" w:rsidRPr="001C0E1B" w14:paraId="706CB3B8" w14:textId="77777777" w:rsidTr="005D1F46">
        <w:tc>
          <w:tcPr>
            <w:tcW w:w="3019" w:type="dxa"/>
            <w:shd w:val="clear" w:color="auto" w:fill="auto"/>
            <w:vAlign w:val="center"/>
          </w:tcPr>
          <w:p w14:paraId="70AC02CF"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11F4B105" w14:textId="77777777" w:rsidR="005C526F" w:rsidRPr="001C0E1B" w:rsidRDefault="005C526F" w:rsidP="005D1F46">
            <w:pPr>
              <w:pStyle w:val="TAC"/>
            </w:pPr>
            <w:r w:rsidRPr="001C0E1B">
              <w:t>dBm/15kHz</w:t>
            </w:r>
          </w:p>
        </w:tc>
        <w:tc>
          <w:tcPr>
            <w:tcW w:w="1396" w:type="dxa"/>
          </w:tcPr>
          <w:p w14:paraId="7337BCFE" w14:textId="77777777" w:rsidR="005C526F" w:rsidRPr="001C0E1B" w:rsidRDefault="005C526F" w:rsidP="005D1F46">
            <w:pPr>
              <w:pStyle w:val="TAC"/>
            </w:pPr>
            <w:r w:rsidRPr="0097718F">
              <w:t>1, 2</w:t>
            </w:r>
          </w:p>
        </w:tc>
        <w:tc>
          <w:tcPr>
            <w:tcW w:w="4077" w:type="dxa"/>
            <w:gridSpan w:val="2"/>
            <w:shd w:val="clear" w:color="auto" w:fill="auto"/>
          </w:tcPr>
          <w:p w14:paraId="3C5A549C" w14:textId="77777777" w:rsidR="005C526F" w:rsidRPr="001C0E1B" w:rsidRDefault="005C526F" w:rsidP="005D1F46">
            <w:pPr>
              <w:pStyle w:val="TAC"/>
            </w:pPr>
            <w:r w:rsidRPr="001C0E1B">
              <w:t>-104</w:t>
            </w:r>
          </w:p>
        </w:tc>
      </w:tr>
      <w:tr w:rsidR="005C526F" w:rsidRPr="001C0E1B" w14:paraId="30E0AB89" w14:textId="77777777" w:rsidTr="005D1F46">
        <w:tc>
          <w:tcPr>
            <w:tcW w:w="3019" w:type="dxa"/>
            <w:shd w:val="clear" w:color="auto" w:fill="auto"/>
            <w:vAlign w:val="center"/>
          </w:tcPr>
          <w:p w14:paraId="15378BE3"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EFE48A1" w14:textId="77777777" w:rsidR="005C526F" w:rsidRPr="001C0E1B" w:rsidRDefault="005C526F" w:rsidP="005D1F46">
            <w:pPr>
              <w:pStyle w:val="TAC"/>
            </w:pPr>
            <w:r w:rsidRPr="001C0E1B">
              <w:t>dB</w:t>
            </w:r>
          </w:p>
        </w:tc>
        <w:tc>
          <w:tcPr>
            <w:tcW w:w="1396" w:type="dxa"/>
          </w:tcPr>
          <w:p w14:paraId="4C34EEB4" w14:textId="77777777" w:rsidR="005C526F" w:rsidRPr="001C0E1B" w:rsidRDefault="005C526F" w:rsidP="005D1F46">
            <w:pPr>
              <w:pStyle w:val="TAC"/>
            </w:pPr>
            <w:r w:rsidRPr="0097718F">
              <w:t>1, 2</w:t>
            </w:r>
          </w:p>
        </w:tc>
        <w:tc>
          <w:tcPr>
            <w:tcW w:w="2304" w:type="dxa"/>
            <w:shd w:val="clear" w:color="auto" w:fill="auto"/>
          </w:tcPr>
          <w:p w14:paraId="25B63B4B" w14:textId="77777777" w:rsidR="005C526F" w:rsidRPr="001C0E1B" w:rsidRDefault="005C526F" w:rsidP="005D1F46">
            <w:pPr>
              <w:pStyle w:val="TAC"/>
            </w:pPr>
            <w:r w:rsidRPr="001C0E1B">
              <w:t>-Infinity</w:t>
            </w:r>
          </w:p>
        </w:tc>
        <w:tc>
          <w:tcPr>
            <w:tcW w:w="1773" w:type="dxa"/>
            <w:shd w:val="clear" w:color="auto" w:fill="auto"/>
          </w:tcPr>
          <w:p w14:paraId="5B0D8629" w14:textId="77777777" w:rsidR="005C526F" w:rsidRPr="001C0E1B" w:rsidRDefault="005C526F" w:rsidP="005D1F46">
            <w:pPr>
              <w:pStyle w:val="TAC"/>
            </w:pPr>
            <w:r w:rsidRPr="001C0E1B">
              <w:t>17</w:t>
            </w:r>
          </w:p>
        </w:tc>
      </w:tr>
      <w:tr w:rsidR="005C526F" w:rsidRPr="001C0E1B" w14:paraId="5A7CA422" w14:textId="77777777" w:rsidTr="005D1F46">
        <w:tc>
          <w:tcPr>
            <w:tcW w:w="3019" w:type="dxa"/>
            <w:shd w:val="clear" w:color="auto" w:fill="auto"/>
            <w:vAlign w:val="center"/>
          </w:tcPr>
          <w:p w14:paraId="36217C0A"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A05A3C" w14:textId="77777777" w:rsidR="005C526F" w:rsidRPr="001C0E1B" w:rsidRDefault="005C526F" w:rsidP="005D1F46">
            <w:pPr>
              <w:pStyle w:val="TAC"/>
            </w:pPr>
            <w:r w:rsidRPr="001C0E1B">
              <w:t>dB</w:t>
            </w:r>
          </w:p>
        </w:tc>
        <w:tc>
          <w:tcPr>
            <w:tcW w:w="1396" w:type="dxa"/>
          </w:tcPr>
          <w:p w14:paraId="4BB27807" w14:textId="77777777" w:rsidR="005C526F" w:rsidRPr="001C0E1B" w:rsidRDefault="005C526F" w:rsidP="005D1F46">
            <w:pPr>
              <w:pStyle w:val="TAC"/>
            </w:pPr>
            <w:r w:rsidRPr="0097718F">
              <w:t>1, 2</w:t>
            </w:r>
          </w:p>
        </w:tc>
        <w:tc>
          <w:tcPr>
            <w:tcW w:w="2304" w:type="dxa"/>
            <w:shd w:val="clear" w:color="auto" w:fill="auto"/>
          </w:tcPr>
          <w:p w14:paraId="18B38248" w14:textId="77777777" w:rsidR="005C526F" w:rsidRPr="001C0E1B" w:rsidRDefault="005C526F" w:rsidP="005D1F46">
            <w:pPr>
              <w:pStyle w:val="TAC"/>
            </w:pPr>
            <w:r w:rsidRPr="001C0E1B">
              <w:t>-Infinity</w:t>
            </w:r>
          </w:p>
        </w:tc>
        <w:tc>
          <w:tcPr>
            <w:tcW w:w="1773" w:type="dxa"/>
            <w:shd w:val="clear" w:color="auto" w:fill="auto"/>
          </w:tcPr>
          <w:p w14:paraId="3999C08D" w14:textId="77777777" w:rsidR="005C526F" w:rsidRPr="001C0E1B" w:rsidRDefault="005C526F" w:rsidP="005D1F46">
            <w:pPr>
              <w:pStyle w:val="TAC"/>
            </w:pPr>
            <w:r w:rsidRPr="001C0E1B">
              <w:t>17</w:t>
            </w:r>
          </w:p>
        </w:tc>
      </w:tr>
      <w:tr w:rsidR="005C526F" w:rsidRPr="001C0E1B" w14:paraId="2DCCEDC0" w14:textId="77777777" w:rsidTr="005D1F46">
        <w:tc>
          <w:tcPr>
            <w:tcW w:w="3019" w:type="dxa"/>
            <w:shd w:val="clear" w:color="auto" w:fill="auto"/>
            <w:vAlign w:val="center"/>
          </w:tcPr>
          <w:p w14:paraId="7AB18E0E"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8A3A9E6" w14:textId="77777777" w:rsidR="005C526F" w:rsidRPr="001C0E1B" w:rsidRDefault="005C526F" w:rsidP="005D1F46">
            <w:pPr>
              <w:pStyle w:val="TAC"/>
            </w:pPr>
            <w:r w:rsidRPr="001C0E1B">
              <w:t>dBm/15kHz</w:t>
            </w:r>
          </w:p>
        </w:tc>
        <w:tc>
          <w:tcPr>
            <w:tcW w:w="1396" w:type="dxa"/>
          </w:tcPr>
          <w:p w14:paraId="09B984F2" w14:textId="77777777" w:rsidR="005C526F" w:rsidRPr="001C0E1B" w:rsidRDefault="005C526F" w:rsidP="005D1F46">
            <w:pPr>
              <w:pStyle w:val="TAC"/>
            </w:pPr>
            <w:r w:rsidRPr="0097718F">
              <w:t>1, 2</w:t>
            </w:r>
          </w:p>
        </w:tc>
        <w:tc>
          <w:tcPr>
            <w:tcW w:w="2304" w:type="dxa"/>
            <w:shd w:val="clear" w:color="auto" w:fill="auto"/>
          </w:tcPr>
          <w:p w14:paraId="2D2DE7B8" w14:textId="77777777" w:rsidR="005C526F" w:rsidRPr="001C0E1B" w:rsidRDefault="005C526F" w:rsidP="005D1F46">
            <w:pPr>
              <w:pStyle w:val="TAC"/>
            </w:pPr>
            <w:r w:rsidRPr="001C0E1B">
              <w:t>-Infinity</w:t>
            </w:r>
          </w:p>
        </w:tc>
        <w:tc>
          <w:tcPr>
            <w:tcW w:w="1773" w:type="dxa"/>
            <w:shd w:val="clear" w:color="auto" w:fill="auto"/>
          </w:tcPr>
          <w:p w14:paraId="551F5356" w14:textId="77777777" w:rsidR="005C526F" w:rsidRPr="001C0E1B" w:rsidRDefault="005C526F" w:rsidP="005D1F46">
            <w:pPr>
              <w:pStyle w:val="TAC"/>
            </w:pPr>
            <w:r w:rsidRPr="001C0E1B">
              <w:t>-87</w:t>
            </w:r>
          </w:p>
        </w:tc>
      </w:tr>
      <w:tr w:rsidR="005C526F" w:rsidRPr="001C0E1B" w14:paraId="5E843238" w14:textId="77777777" w:rsidTr="005D1F46">
        <w:tc>
          <w:tcPr>
            <w:tcW w:w="3019" w:type="dxa"/>
            <w:shd w:val="clear" w:color="auto" w:fill="auto"/>
            <w:vAlign w:val="center"/>
          </w:tcPr>
          <w:p w14:paraId="29C99A9F"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363D7E42" w14:textId="77777777" w:rsidR="005C526F" w:rsidRPr="001C0E1B" w:rsidRDefault="005C526F" w:rsidP="005D1F46">
            <w:pPr>
              <w:pStyle w:val="TAC"/>
            </w:pPr>
            <w:r w:rsidRPr="001C0E1B">
              <w:t>dBm/15kHz</w:t>
            </w:r>
          </w:p>
        </w:tc>
        <w:tc>
          <w:tcPr>
            <w:tcW w:w="1396" w:type="dxa"/>
          </w:tcPr>
          <w:p w14:paraId="7021822A" w14:textId="77777777" w:rsidR="005C526F" w:rsidRPr="001C0E1B" w:rsidRDefault="005C526F" w:rsidP="005D1F46">
            <w:pPr>
              <w:pStyle w:val="TAC"/>
            </w:pPr>
            <w:r w:rsidRPr="0097718F">
              <w:t>1, 2</w:t>
            </w:r>
          </w:p>
        </w:tc>
        <w:tc>
          <w:tcPr>
            <w:tcW w:w="2304" w:type="dxa"/>
            <w:shd w:val="clear" w:color="auto" w:fill="auto"/>
          </w:tcPr>
          <w:p w14:paraId="508B7D71" w14:textId="77777777" w:rsidR="005C526F" w:rsidRPr="001C0E1B" w:rsidRDefault="005C526F" w:rsidP="005D1F46">
            <w:pPr>
              <w:pStyle w:val="TAC"/>
            </w:pPr>
            <w:r w:rsidRPr="001C0E1B">
              <w:t>-Infinity</w:t>
            </w:r>
          </w:p>
        </w:tc>
        <w:tc>
          <w:tcPr>
            <w:tcW w:w="1773" w:type="dxa"/>
            <w:shd w:val="clear" w:color="auto" w:fill="auto"/>
          </w:tcPr>
          <w:p w14:paraId="12583F61" w14:textId="77777777" w:rsidR="005C526F" w:rsidRPr="001C0E1B" w:rsidRDefault="005C526F" w:rsidP="005D1F46">
            <w:pPr>
              <w:pStyle w:val="TAC"/>
            </w:pPr>
            <w:r w:rsidRPr="001C0E1B">
              <w:t>-87</w:t>
            </w:r>
          </w:p>
        </w:tc>
      </w:tr>
      <w:tr w:rsidR="005C526F" w:rsidRPr="001C0E1B" w14:paraId="4F973744" w14:textId="77777777" w:rsidTr="005D1F46">
        <w:tc>
          <w:tcPr>
            <w:tcW w:w="3019" w:type="dxa"/>
            <w:shd w:val="clear" w:color="auto" w:fill="auto"/>
            <w:vAlign w:val="center"/>
          </w:tcPr>
          <w:p w14:paraId="10878136"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974B98D" w14:textId="77777777" w:rsidR="005C526F" w:rsidRPr="001C0E1B" w:rsidRDefault="005C526F" w:rsidP="005D1F46">
            <w:pPr>
              <w:pStyle w:val="TAC"/>
            </w:pPr>
            <w:r w:rsidRPr="001C0E1B">
              <w:t>dBm/9MHz</w:t>
            </w:r>
          </w:p>
        </w:tc>
        <w:tc>
          <w:tcPr>
            <w:tcW w:w="1396" w:type="dxa"/>
          </w:tcPr>
          <w:p w14:paraId="4DFF3442" w14:textId="77777777" w:rsidR="005C526F" w:rsidRPr="001C0E1B" w:rsidRDefault="005C526F" w:rsidP="005D1F46">
            <w:pPr>
              <w:pStyle w:val="TAC"/>
              <w:rPr>
                <w:lang w:eastAsia="zh-CN"/>
              </w:rPr>
            </w:pPr>
            <w:r w:rsidRPr="0097718F">
              <w:t>1, 2</w:t>
            </w:r>
          </w:p>
        </w:tc>
        <w:tc>
          <w:tcPr>
            <w:tcW w:w="2304" w:type="dxa"/>
            <w:shd w:val="clear" w:color="auto" w:fill="auto"/>
          </w:tcPr>
          <w:p w14:paraId="5284A03E"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044350"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228496F3" w14:textId="77777777" w:rsidTr="005D1F46">
        <w:tc>
          <w:tcPr>
            <w:tcW w:w="3019" w:type="dxa"/>
            <w:shd w:val="clear" w:color="auto" w:fill="auto"/>
            <w:vAlign w:val="center"/>
          </w:tcPr>
          <w:p w14:paraId="7730186C"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B25D695" w14:textId="77777777" w:rsidR="005C526F" w:rsidRPr="001C0E1B" w:rsidRDefault="005C526F" w:rsidP="005D1F46">
            <w:pPr>
              <w:pStyle w:val="TAC"/>
            </w:pPr>
          </w:p>
        </w:tc>
        <w:tc>
          <w:tcPr>
            <w:tcW w:w="1396" w:type="dxa"/>
          </w:tcPr>
          <w:p w14:paraId="45A5C29C" w14:textId="77777777" w:rsidR="005C526F" w:rsidRPr="001C0E1B" w:rsidRDefault="005C526F" w:rsidP="005D1F46">
            <w:pPr>
              <w:pStyle w:val="TAC"/>
            </w:pPr>
            <w:r w:rsidRPr="0097718F">
              <w:t>1, 2</w:t>
            </w:r>
          </w:p>
        </w:tc>
        <w:tc>
          <w:tcPr>
            <w:tcW w:w="4077" w:type="dxa"/>
            <w:gridSpan w:val="2"/>
            <w:shd w:val="clear" w:color="auto" w:fill="auto"/>
          </w:tcPr>
          <w:p w14:paraId="0327A228" w14:textId="77777777" w:rsidR="005C526F" w:rsidRPr="001C0E1B" w:rsidRDefault="005C526F" w:rsidP="005D1F46">
            <w:pPr>
              <w:pStyle w:val="TAC"/>
            </w:pPr>
            <w:r>
              <w:t>AWGN</w:t>
            </w:r>
          </w:p>
        </w:tc>
      </w:tr>
      <w:tr w:rsidR="005C526F" w:rsidRPr="001C0E1B" w14:paraId="13156173" w14:textId="77777777" w:rsidTr="005D1F46">
        <w:tc>
          <w:tcPr>
            <w:tcW w:w="3019" w:type="dxa"/>
            <w:shd w:val="clear" w:color="auto" w:fill="auto"/>
            <w:vAlign w:val="center"/>
          </w:tcPr>
          <w:p w14:paraId="539FA785"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2EEA6F7C" w14:textId="77777777" w:rsidR="005C526F" w:rsidRPr="001C0E1B" w:rsidRDefault="005C526F" w:rsidP="005D1F46">
            <w:pPr>
              <w:pStyle w:val="TAC"/>
            </w:pPr>
          </w:p>
        </w:tc>
        <w:tc>
          <w:tcPr>
            <w:tcW w:w="1396" w:type="dxa"/>
          </w:tcPr>
          <w:p w14:paraId="72C3BD8A" w14:textId="77777777" w:rsidR="005C526F" w:rsidRPr="001C0E1B" w:rsidRDefault="005C526F" w:rsidP="005D1F46">
            <w:pPr>
              <w:pStyle w:val="TAC"/>
            </w:pPr>
            <w:r w:rsidRPr="0097718F">
              <w:t>1, 2</w:t>
            </w:r>
          </w:p>
        </w:tc>
        <w:tc>
          <w:tcPr>
            <w:tcW w:w="4077" w:type="dxa"/>
            <w:gridSpan w:val="2"/>
            <w:shd w:val="clear" w:color="auto" w:fill="auto"/>
          </w:tcPr>
          <w:p w14:paraId="5A4B3AA3" w14:textId="77777777" w:rsidR="005C526F" w:rsidRPr="001C0E1B" w:rsidRDefault="005C526F" w:rsidP="005D1F46">
            <w:pPr>
              <w:pStyle w:val="TAC"/>
            </w:pPr>
            <w:r w:rsidRPr="001C0E1B">
              <w:t>1x2</w:t>
            </w:r>
          </w:p>
        </w:tc>
      </w:tr>
      <w:tr w:rsidR="005C526F" w:rsidRPr="001C0E1B" w14:paraId="269E2BEA" w14:textId="77777777" w:rsidTr="005D1F46">
        <w:tc>
          <w:tcPr>
            <w:tcW w:w="9639" w:type="dxa"/>
            <w:gridSpan w:val="5"/>
            <w:shd w:val="clear" w:color="auto" w:fill="auto"/>
            <w:vAlign w:val="center"/>
          </w:tcPr>
          <w:p w14:paraId="36483146"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0A9722A0"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317FF95"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AB4DE75"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77C6F47C"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D077505" w14:textId="77777777" w:rsidR="005C526F" w:rsidRPr="001C0E1B" w:rsidRDefault="005C526F" w:rsidP="005C526F"/>
    <w:p w14:paraId="4220FF75" w14:textId="77777777" w:rsidR="005C526F" w:rsidRPr="001C0E1B" w:rsidRDefault="005C526F" w:rsidP="005C526F">
      <w:pPr>
        <w:pStyle w:val="Heading5"/>
      </w:pPr>
      <w:bookmarkStart w:id="7" w:name="_Toc535476619"/>
      <w:r>
        <w:t>A.11.5.3.</w:t>
      </w:r>
      <w:r w:rsidRPr="001C0E1B">
        <w:t>1.2</w:t>
      </w:r>
      <w:r w:rsidRPr="001C0E1B">
        <w:tab/>
        <w:t>Test Requirements</w:t>
      </w:r>
      <w:bookmarkEnd w:id="7"/>
    </w:p>
    <w:p w14:paraId="06F4FFA7" w14:textId="77777777" w:rsidR="005C526F" w:rsidRPr="001C0E1B" w:rsidRDefault="005C526F" w:rsidP="005C526F">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00005C79" w14:textId="77777777" w:rsidR="005C526F" w:rsidRPr="001C0E1B" w:rsidRDefault="005C526F" w:rsidP="005C526F">
      <w:r w:rsidRPr="001C0E1B">
        <w:t>The UE shall not send event-triggered measurement reports as long as the reporting criteria is not fulfilled.</w:t>
      </w:r>
    </w:p>
    <w:p w14:paraId="28E84747" w14:textId="77777777" w:rsidR="005C526F" w:rsidRPr="001C0E1B" w:rsidRDefault="005C526F" w:rsidP="005C526F">
      <w:pPr>
        <w:rPr>
          <w:lang w:eastAsia="zh-CN"/>
        </w:rPr>
      </w:pPr>
      <w:r w:rsidRPr="001C0E1B">
        <w:t>The rate of correct events observed during repeated tests shall be at least 90%.</w:t>
      </w:r>
    </w:p>
    <w:p w14:paraId="720346E8" w14:textId="77777777" w:rsidR="005C526F" w:rsidRPr="001C0E1B" w:rsidRDefault="005C526F" w:rsidP="005C526F">
      <w:pPr>
        <w:pStyle w:val="Heading4"/>
      </w:pPr>
      <w:r>
        <w:t>A.11.5.3.</w:t>
      </w:r>
      <w:r w:rsidRPr="001C0E1B">
        <w:t>2</w:t>
      </w:r>
      <w:r w:rsidRPr="001C0E1B">
        <w:tab/>
        <w:t>SA NR - E-UTRAN event-triggered reporting in DRX in FR1</w:t>
      </w:r>
    </w:p>
    <w:p w14:paraId="02C4314A" w14:textId="77777777" w:rsidR="005C526F" w:rsidRPr="001C0E1B" w:rsidRDefault="005C526F" w:rsidP="005C526F">
      <w:pPr>
        <w:pStyle w:val="Heading5"/>
      </w:pPr>
      <w:r>
        <w:t>A.11.5.3.</w:t>
      </w:r>
      <w:r w:rsidRPr="001C0E1B">
        <w:t>2.1</w:t>
      </w:r>
      <w:r w:rsidRPr="001C0E1B">
        <w:tab/>
        <w:t>Test Purpose and Environment</w:t>
      </w:r>
    </w:p>
    <w:p w14:paraId="3BA392DD"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0D45FDDC" w14:textId="77777777" w:rsidR="005C526F" w:rsidRPr="001C0E1B" w:rsidRDefault="005C526F" w:rsidP="005C526F">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1C0E1B" w:rsidRDefault="005C526F" w:rsidP="005C526F">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1D02BC88" w14:textId="77777777" w:rsidR="005C526F" w:rsidRPr="001C0E1B" w:rsidRDefault="005C526F" w:rsidP="005C526F">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0D07671B" w14:textId="77777777" w:rsidR="005C526F" w:rsidRPr="001C0E1B" w:rsidRDefault="005C526F" w:rsidP="005C526F">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06B0D8" w14:textId="77777777" w:rsidTr="005D1F46">
        <w:trPr>
          <w:trHeight w:val="187"/>
        </w:trPr>
        <w:tc>
          <w:tcPr>
            <w:tcW w:w="1843" w:type="dxa"/>
            <w:shd w:val="clear" w:color="auto" w:fill="auto"/>
          </w:tcPr>
          <w:p w14:paraId="700B2509" w14:textId="77777777" w:rsidR="005C526F" w:rsidRPr="001C0E1B" w:rsidRDefault="005C526F" w:rsidP="005D1F46">
            <w:pPr>
              <w:pStyle w:val="TAH"/>
            </w:pPr>
            <w:r w:rsidRPr="001C0E1B">
              <w:t>Configuration</w:t>
            </w:r>
          </w:p>
        </w:tc>
        <w:tc>
          <w:tcPr>
            <w:tcW w:w="7371" w:type="dxa"/>
            <w:shd w:val="clear" w:color="auto" w:fill="auto"/>
          </w:tcPr>
          <w:p w14:paraId="7698CD3E" w14:textId="77777777" w:rsidR="005C526F" w:rsidRPr="001C0E1B" w:rsidRDefault="005C526F" w:rsidP="005D1F46">
            <w:pPr>
              <w:pStyle w:val="TAH"/>
            </w:pPr>
            <w:r w:rsidRPr="001C0E1B">
              <w:t>Description</w:t>
            </w:r>
          </w:p>
        </w:tc>
      </w:tr>
      <w:tr w:rsidR="005C526F" w:rsidRPr="001C0E1B" w14:paraId="33ADD507" w14:textId="77777777" w:rsidTr="005D1F46">
        <w:trPr>
          <w:trHeight w:val="187"/>
        </w:trPr>
        <w:tc>
          <w:tcPr>
            <w:tcW w:w="1843" w:type="dxa"/>
            <w:shd w:val="clear" w:color="auto" w:fill="auto"/>
          </w:tcPr>
          <w:p w14:paraId="1EBB28E9" w14:textId="77777777" w:rsidR="005C526F" w:rsidRPr="001C0E1B" w:rsidRDefault="005C526F" w:rsidP="005D1F46">
            <w:pPr>
              <w:pStyle w:val="TAL"/>
            </w:pPr>
            <w:r>
              <w:t>1</w:t>
            </w:r>
          </w:p>
        </w:tc>
        <w:tc>
          <w:tcPr>
            <w:tcW w:w="7371" w:type="dxa"/>
            <w:shd w:val="clear" w:color="auto" w:fill="auto"/>
          </w:tcPr>
          <w:p w14:paraId="0D1D2F57"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7A1E6164" w14:textId="77777777" w:rsidTr="005D1F46">
        <w:trPr>
          <w:trHeight w:val="187"/>
        </w:trPr>
        <w:tc>
          <w:tcPr>
            <w:tcW w:w="1843" w:type="dxa"/>
            <w:shd w:val="clear" w:color="auto" w:fill="auto"/>
          </w:tcPr>
          <w:p w14:paraId="2ED23EC4" w14:textId="77777777" w:rsidR="005C526F" w:rsidRPr="001C0E1B" w:rsidRDefault="005C526F" w:rsidP="005D1F46">
            <w:pPr>
              <w:pStyle w:val="TAL"/>
            </w:pPr>
            <w:r>
              <w:t>2</w:t>
            </w:r>
          </w:p>
        </w:tc>
        <w:tc>
          <w:tcPr>
            <w:tcW w:w="7371" w:type="dxa"/>
            <w:shd w:val="clear" w:color="auto" w:fill="auto"/>
          </w:tcPr>
          <w:p w14:paraId="52BEBB25"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7B84459" w14:textId="77777777" w:rsidTr="005D1F46">
        <w:trPr>
          <w:trHeight w:val="187"/>
        </w:trPr>
        <w:tc>
          <w:tcPr>
            <w:tcW w:w="9214" w:type="dxa"/>
            <w:gridSpan w:val="2"/>
            <w:shd w:val="clear" w:color="auto" w:fill="auto"/>
          </w:tcPr>
          <w:p w14:paraId="7A8B2931"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322D471" w14:textId="77777777" w:rsidR="005C526F" w:rsidRPr="001C0E1B" w:rsidRDefault="005C526F" w:rsidP="005C526F"/>
    <w:p w14:paraId="6A3C98D0" w14:textId="77777777" w:rsidR="005C526F" w:rsidRPr="001C0E1B" w:rsidRDefault="005C526F" w:rsidP="005C526F">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5C526F" w:rsidRPr="001C0E1B" w14:paraId="623CE572" w14:textId="77777777" w:rsidTr="005D1F46">
        <w:trPr>
          <w:cantSplit/>
        </w:trPr>
        <w:tc>
          <w:tcPr>
            <w:tcW w:w="2340" w:type="dxa"/>
            <w:tcBorders>
              <w:bottom w:val="nil"/>
            </w:tcBorders>
            <w:shd w:val="clear" w:color="auto" w:fill="auto"/>
          </w:tcPr>
          <w:p w14:paraId="31BF5263" w14:textId="77777777" w:rsidR="005C526F" w:rsidRPr="001C0E1B" w:rsidRDefault="005C526F" w:rsidP="005D1F46">
            <w:pPr>
              <w:pStyle w:val="TAH"/>
            </w:pPr>
            <w:r w:rsidRPr="001C0E1B">
              <w:t>Parameter</w:t>
            </w:r>
          </w:p>
        </w:tc>
        <w:tc>
          <w:tcPr>
            <w:tcW w:w="821" w:type="dxa"/>
            <w:tcBorders>
              <w:bottom w:val="nil"/>
            </w:tcBorders>
            <w:shd w:val="clear" w:color="auto" w:fill="auto"/>
          </w:tcPr>
          <w:p w14:paraId="13C85CE2" w14:textId="77777777" w:rsidR="005C526F" w:rsidRPr="001C0E1B" w:rsidRDefault="005C526F" w:rsidP="005D1F46">
            <w:pPr>
              <w:pStyle w:val="TAH"/>
            </w:pPr>
            <w:r w:rsidRPr="001C0E1B">
              <w:t>Unit</w:t>
            </w:r>
          </w:p>
        </w:tc>
        <w:tc>
          <w:tcPr>
            <w:tcW w:w="1134" w:type="dxa"/>
          </w:tcPr>
          <w:p w14:paraId="08A0176E" w14:textId="77777777" w:rsidR="005C526F" w:rsidRPr="001C0E1B" w:rsidRDefault="005C526F" w:rsidP="005D1F46">
            <w:pPr>
              <w:pStyle w:val="TAH"/>
            </w:pPr>
            <w:r w:rsidRPr="001C0E1B">
              <w:t>Test 1</w:t>
            </w:r>
          </w:p>
        </w:tc>
        <w:tc>
          <w:tcPr>
            <w:tcW w:w="1418" w:type="dxa"/>
          </w:tcPr>
          <w:p w14:paraId="00AF9BD3" w14:textId="77777777" w:rsidR="005C526F" w:rsidRPr="001C0E1B" w:rsidRDefault="005C526F" w:rsidP="005D1F46">
            <w:pPr>
              <w:pStyle w:val="TAH"/>
            </w:pPr>
            <w:r w:rsidRPr="001C0E1B">
              <w:t>Test 2</w:t>
            </w:r>
          </w:p>
        </w:tc>
        <w:tc>
          <w:tcPr>
            <w:tcW w:w="3827" w:type="dxa"/>
            <w:tcBorders>
              <w:bottom w:val="nil"/>
            </w:tcBorders>
            <w:shd w:val="clear" w:color="auto" w:fill="auto"/>
          </w:tcPr>
          <w:p w14:paraId="6BF99E5A" w14:textId="77777777" w:rsidR="005C526F" w:rsidRPr="001C0E1B" w:rsidRDefault="005C526F" w:rsidP="005D1F46">
            <w:pPr>
              <w:pStyle w:val="TAH"/>
            </w:pPr>
            <w:r w:rsidRPr="001C0E1B">
              <w:t>Comment</w:t>
            </w:r>
          </w:p>
        </w:tc>
      </w:tr>
      <w:tr w:rsidR="005C526F" w:rsidRPr="001C0E1B" w14:paraId="45A634F3" w14:textId="77777777" w:rsidTr="005D1F46">
        <w:trPr>
          <w:cantSplit/>
        </w:trPr>
        <w:tc>
          <w:tcPr>
            <w:tcW w:w="2340" w:type="dxa"/>
            <w:tcBorders>
              <w:top w:val="nil"/>
            </w:tcBorders>
            <w:shd w:val="clear" w:color="auto" w:fill="auto"/>
          </w:tcPr>
          <w:p w14:paraId="553B2A71" w14:textId="77777777" w:rsidR="005C526F" w:rsidRPr="001C0E1B" w:rsidRDefault="005C526F" w:rsidP="005D1F46">
            <w:pPr>
              <w:pStyle w:val="TAH"/>
            </w:pPr>
          </w:p>
        </w:tc>
        <w:tc>
          <w:tcPr>
            <w:tcW w:w="821" w:type="dxa"/>
            <w:tcBorders>
              <w:top w:val="nil"/>
            </w:tcBorders>
            <w:shd w:val="clear" w:color="auto" w:fill="auto"/>
          </w:tcPr>
          <w:p w14:paraId="59D81DB2" w14:textId="77777777" w:rsidR="005C526F" w:rsidRPr="001C0E1B" w:rsidRDefault="005C526F" w:rsidP="005D1F46">
            <w:pPr>
              <w:pStyle w:val="TAH"/>
            </w:pPr>
          </w:p>
        </w:tc>
        <w:tc>
          <w:tcPr>
            <w:tcW w:w="2552" w:type="dxa"/>
            <w:gridSpan w:val="2"/>
          </w:tcPr>
          <w:p w14:paraId="52F81E0A" w14:textId="77777777" w:rsidR="005C526F" w:rsidRPr="001C0E1B" w:rsidRDefault="005C526F" w:rsidP="005D1F46">
            <w:pPr>
              <w:pStyle w:val="TAH"/>
            </w:pPr>
            <w:r w:rsidRPr="001C0E1B">
              <w:t>Value</w:t>
            </w:r>
          </w:p>
        </w:tc>
        <w:tc>
          <w:tcPr>
            <w:tcW w:w="3827" w:type="dxa"/>
            <w:tcBorders>
              <w:top w:val="nil"/>
            </w:tcBorders>
            <w:shd w:val="clear" w:color="auto" w:fill="auto"/>
          </w:tcPr>
          <w:p w14:paraId="13A54073" w14:textId="77777777" w:rsidR="005C526F" w:rsidRPr="001C0E1B" w:rsidRDefault="005C526F" w:rsidP="005D1F46">
            <w:pPr>
              <w:pStyle w:val="TAH"/>
            </w:pPr>
          </w:p>
        </w:tc>
      </w:tr>
      <w:tr w:rsidR="005C526F" w:rsidRPr="001C0E1B" w14:paraId="00734D13" w14:textId="77777777" w:rsidTr="005D1F46">
        <w:trPr>
          <w:cantSplit/>
        </w:trPr>
        <w:tc>
          <w:tcPr>
            <w:tcW w:w="2340" w:type="dxa"/>
          </w:tcPr>
          <w:p w14:paraId="144A1876" w14:textId="77777777" w:rsidR="005C526F" w:rsidRPr="001C0E1B" w:rsidRDefault="005C526F" w:rsidP="005D1F46">
            <w:pPr>
              <w:pStyle w:val="TAL"/>
              <w:rPr>
                <w:rFonts w:cs="Arial"/>
                <w:b/>
              </w:rPr>
            </w:pPr>
            <w:r w:rsidRPr="001C0E1B">
              <w:t>NR RF Channel Number</w:t>
            </w:r>
          </w:p>
        </w:tc>
        <w:tc>
          <w:tcPr>
            <w:tcW w:w="821" w:type="dxa"/>
          </w:tcPr>
          <w:p w14:paraId="79991399" w14:textId="77777777" w:rsidR="005C526F" w:rsidRPr="001C0E1B" w:rsidRDefault="005C526F" w:rsidP="005D1F46">
            <w:pPr>
              <w:pStyle w:val="TAL"/>
              <w:rPr>
                <w:rFonts w:cs="Arial"/>
                <w:b/>
              </w:rPr>
            </w:pPr>
          </w:p>
        </w:tc>
        <w:tc>
          <w:tcPr>
            <w:tcW w:w="2552" w:type="dxa"/>
            <w:gridSpan w:val="2"/>
          </w:tcPr>
          <w:p w14:paraId="0091BF49" w14:textId="77777777" w:rsidR="005C526F" w:rsidRPr="001C0E1B" w:rsidRDefault="005C526F" w:rsidP="005D1F46">
            <w:pPr>
              <w:pStyle w:val="TAL"/>
              <w:rPr>
                <w:rFonts w:cs="Arial"/>
                <w:b/>
              </w:rPr>
            </w:pPr>
            <w:r w:rsidRPr="001C0E1B">
              <w:rPr>
                <w:bCs/>
              </w:rPr>
              <w:t>1</w:t>
            </w:r>
          </w:p>
        </w:tc>
        <w:tc>
          <w:tcPr>
            <w:tcW w:w="3827" w:type="dxa"/>
          </w:tcPr>
          <w:p w14:paraId="7263F9CE"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3A54A410" w14:textId="77777777" w:rsidTr="005D1F46">
        <w:trPr>
          <w:cantSplit/>
        </w:trPr>
        <w:tc>
          <w:tcPr>
            <w:tcW w:w="2340" w:type="dxa"/>
          </w:tcPr>
          <w:p w14:paraId="62608CDE" w14:textId="77777777" w:rsidR="005C526F" w:rsidRPr="001C0E1B" w:rsidRDefault="005C526F" w:rsidP="005D1F46">
            <w:pPr>
              <w:pStyle w:val="TAL"/>
              <w:rPr>
                <w:rFonts w:cs="Arial"/>
                <w:b/>
              </w:rPr>
            </w:pPr>
            <w:r w:rsidRPr="001C0E1B">
              <w:t>LTE RF Channel Number</w:t>
            </w:r>
          </w:p>
        </w:tc>
        <w:tc>
          <w:tcPr>
            <w:tcW w:w="821" w:type="dxa"/>
          </w:tcPr>
          <w:p w14:paraId="2D091EFB" w14:textId="77777777" w:rsidR="005C526F" w:rsidRPr="001C0E1B" w:rsidRDefault="005C526F" w:rsidP="005D1F46">
            <w:pPr>
              <w:pStyle w:val="TAL"/>
              <w:rPr>
                <w:rFonts w:cs="Arial"/>
                <w:b/>
              </w:rPr>
            </w:pPr>
          </w:p>
        </w:tc>
        <w:tc>
          <w:tcPr>
            <w:tcW w:w="2552" w:type="dxa"/>
            <w:gridSpan w:val="2"/>
          </w:tcPr>
          <w:p w14:paraId="51F64B90" w14:textId="77777777" w:rsidR="005C526F" w:rsidRPr="001C0E1B" w:rsidRDefault="005C526F" w:rsidP="005D1F46">
            <w:pPr>
              <w:pStyle w:val="TAL"/>
              <w:rPr>
                <w:rFonts w:cs="Arial"/>
                <w:b/>
              </w:rPr>
            </w:pPr>
            <w:r w:rsidRPr="001C0E1B">
              <w:rPr>
                <w:bCs/>
              </w:rPr>
              <w:t>2</w:t>
            </w:r>
          </w:p>
        </w:tc>
        <w:tc>
          <w:tcPr>
            <w:tcW w:w="3827" w:type="dxa"/>
          </w:tcPr>
          <w:p w14:paraId="70BDBEFB"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419645D1" w14:textId="77777777" w:rsidTr="005D1F46">
        <w:trPr>
          <w:cantSplit/>
        </w:trPr>
        <w:tc>
          <w:tcPr>
            <w:tcW w:w="2340" w:type="dxa"/>
          </w:tcPr>
          <w:p w14:paraId="5C26BD79" w14:textId="77777777" w:rsidR="005C526F" w:rsidRPr="001C0E1B" w:rsidRDefault="005C526F" w:rsidP="005D1F46">
            <w:pPr>
              <w:pStyle w:val="TAL"/>
              <w:rPr>
                <w:rFonts w:cs="Arial"/>
                <w:b/>
              </w:rPr>
            </w:pPr>
            <w:r w:rsidRPr="001C0E1B">
              <w:rPr>
                <w:bCs/>
              </w:rPr>
              <w:t>Channel Bandwidth</w:t>
            </w:r>
          </w:p>
        </w:tc>
        <w:tc>
          <w:tcPr>
            <w:tcW w:w="821" w:type="dxa"/>
          </w:tcPr>
          <w:p w14:paraId="553FA59F" w14:textId="77777777" w:rsidR="005C526F" w:rsidRPr="001C0E1B" w:rsidRDefault="005C526F" w:rsidP="005D1F46">
            <w:pPr>
              <w:pStyle w:val="TAL"/>
              <w:rPr>
                <w:rFonts w:cs="Arial"/>
                <w:b/>
              </w:rPr>
            </w:pPr>
            <w:r w:rsidRPr="001C0E1B">
              <w:rPr>
                <w:bCs/>
              </w:rPr>
              <w:t>MHz</w:t>
            </w:r>
          </w:p>
        </w:tc>
        <w:tc>
          <w:tcPr>
            <w:tcW w:w="2552" w:type="dxa"/>
            <w:gridSpan w:val="2"/>
          </w:tcPr>
          <w:p w14:paraId="05C1965D"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6EB219D7" w14:textId="77777777" w:rsidR="005C526F" w:rsidRPr="001C0E1B" w:rsidRDefault="005C526F" w:rsidP="005D1F46">
            <w:pPr>
              <w:pStyle w:val="TAL"/>
              <w:rPr>
                <w:rFonts w:cs="Arial"/>
              </w:rPr>
            </w:pPr>
          </w:p>
        </w:tc>
      </w:tr>
      <w:tr w:rsidR="005C526F" w:rsidRPr="001C0E1B" w14:paraId="4FAB1FBC" w14:textId="77777777" w:rsidTr="005D1F46">
        <w:trPr>
          <w:cantSplit/>
        </w:trPr>
        <w:tc>
          <w:tcPr>
            <w:tcW w:w="2340" w:type="dxa"/>
          </w:tcPr>
          <w:p w14:paraId="3D012E61" w14:textId="77777777" w:rsidR="005C526F" w:rsidRPr="001C0E1B" w:rsidRDefault="005C526F" w:rsidP="005D1F46">
            <w:pPr>
              <w:pStyle w:val="TAL"/>
              <w:rPr>
                <w:rFonts w:cs="Arial"/>
              </w:rPr>
            </w:pPr>
            <w:r w:rsidRPr="001C0E1B">
              <w:rPr>
                <w:rFonts w:cs="Arial"/>
              </w:rPr>
              <w:t>Active cell</w:t>
            </w:r>
          </w:p>
        </w:tc>
        <w:tc>
          <w:tcPr>
            <w:tcW w:w="821" w:type="dxa"/>
          </w:tcPr>
          <w:p w14:paraId="715D15B4" w14:textId="77777777" w:rsidR="005C526F" w:rsidRPr="001C0E1B" w:rsidRDefault="005C526F" w:rsidP="005D1F46">
            <w:pPr>
              <w:pStyle w:val="TAL"/>
              <w:rPr>
                <w:rFonts w:cs="Arial"/>
              </w:rPr>
            </w:pPr>
          </w:p>
        </w:tc>
        <w:tc>
          <w:tcPr>
            <w:tcW w:w="2552" w:type="dxa"/>
            <w:gridSpan w:val="2"/>
          </w:tcPr>
          <w:p w14:paraId="1B168BC2" w14:textId="77777777" w:rsidR="005C526F" w:rsidRPr="001C0E1B" w:rsidRDefault="005C526F" w:rsidP="005D1F46">
            <w:pPr>
              <w:pStyle w:val="TAL"/>
              <w:rPr>
                <w:rFonts w:cs="Arial"/>
              </w:rPr>
            </w:pPr>
            <w:r w:rsidRPr="001C0E1B">
              <w:rPr>
                <w:rFonts w:cs="Arial"/>
              </w:rPr>
              <w:t>Cell 1</w:t>
            </w:r>
          </w:p>
        </w:tc>
        <w:tc>
          <w:tcPr>
            <w:tcW w:w="3827" w:type="dxa"/>
          </w:tcPr>
          <w:p w14:paraId="4AFC6492"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7A019908" w14:textId="77777777" w:rsidTr="005D1F46">
        <w:trPr>
          <w:cantSplit/>
        </w:trPr>
        <w:tc>
          <w:tcPr>
            <w:tcW w:w="2340" w:type="dxa"/>
          </w:tcPr>
          <w:p w14:paraId="72ED624F" w14:textId="77777777" w:rsidR="005C526F" w:rsidRPr="001C0E1B" w:rsidRDefault="005C526F" w:rsidP="005D1F46">
            <w:pPr>
              <w:pStyle w:val="TAL"/>
              <w:rPr>
                <w:rFonts w:cs="Arial"/>
              </w:rPr>
            </w:pPr>
            <w:r w:rsidRPr="001C0E1B">
              <w:rPr>
                <w:rFonts w:cs="Arial"/>
              </w:rPr>
              <w:t>Neighbour cell</w:t>
            </w:r>
          </w:p>
        </w:tc>
        <w:tc>
          <w:tcPr>
            <w:tcW w:w="821" w:type="dxa"/>
          </w:tcPr>
          <w:p w14:paraId="17E169F0" w14:textId="77777777" w:rsidR="005C526F" w:rsidRPr="001C0E1B" w:rsidRDefault="005C526F" w:rsidP="005D1F46">
            <w:pPr>
              <w:pStyle w:val="TAL"/>
              <w:rPr>
                <w:rFonts w:cs="Arial"/>
              </w:rPr>
            </w:pPr>
          </w:p>
        </w:tc>
        <w:tc>
          <w:tcPr>
            <w:tcW w:w="2552" w:type="dxa"/>
            <w:gridSpan w:val="2"/>
          </w:tcPr>
          <w:p w14:paraId="3DA9CBC4" w14:textId="77777777" w:rsidR="005C526F" w:rsidRPr="001C0E1B" w:rsidRDefault="005C526F" w:rsidP="005D1F46">
            <w:pPr>
              <w:pStyle w:val="TAL"/>
              <w:rPr>
                <w:rFonts w:cs="Arial"/>
              </w:rPr>
            </w:pPr>
            <w:r w:rsidRPr="001C0E1B">
              <w:rPr>
                <w:rFonts w:cs="Arial"/>
              </w:rPr>
              <w:t>Cell 2</w:t>
            </w:r>
          </w:p>
        </w:tc>
        <w:tc>
          <w:tcPr>
            <w:tcW w:w="3827" w:type="dxa"/>
          </w:tcPr>
          <w:p w14:paraId="35FB052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1FC48C5A" w14:textId="77777777" w:rsidTr="005D1F46">
        <w:trPr>
          <w:cantSplit/>
        </w:trPr>
        <w:tc>
          <w:tcPr>
            <w:tcW w:w="2340" w:type="dxa"/>
          </w:tcPr>
          <w:p w14:paraId="2A58CF61" w14:textId="77777777" w:rsidR="005C526F" w:rsidRPr="001C0E1B" w:rsidRDefault="005C526F" w:rsidP="005D1F46">
            <w:pPr>
              <w:pStyle w:val="TAL"/>
              <w:rPr>
                <w:rFonts w:cs="Arial"/>
              </w:rPr>
            </w:pPr>
            <w:r w:rsidRPr="001C0E1B">
              <w:rPr>
                <w:rFonts w:cs="Arial"/>
                <w:lang w:eastAsia="zh-CN"/>
              </w:rPr>
              <w:t>Gap Pattern Id</w:t>
            </w:r>
          </w:p>
        </w:tc>
        <w:tc>
          <w:tcPr>
            <w:tcW w:w="821" w:type="dxa"/>
          </w:tcPr>
          <w:p w14:paraId="2C187F4D" w14:textId="77777777" w:rsidR="005C526F" w:rsidRPr="001C0E1B" w:rsidRDefault="005C526F" w:rsidP="005D1F46">
            <w:pPr>
              <w:pStyle w:val="TAL"/>
              <w:rPr>
                <w:rFonts w:cs="Arial"/>
              </w:rPr>
            </w:pPr>
          </w:p>
        </w:tc>
        <w:tc>
          <w:tcPr>
            <w:tcW w:w="2552" w:type="dxa"/>
            <w:gridSpan w:val="2"/>
          </w:tcPr>
          <w:p w14:paraId="42D87641" w14:textId="77777777" w:rsidR="005C526F" w:rsidRPr="001C0E1B" w:rsidRDefault="005C526F" w:rsidP="005D1F46">
            <w:pPr>
              <w:pStyle w:val="TAL"/>
              <w:rPr>
                <w:rFonts w:cs="Arial"/>
              </w:rPr>
            </w:pPr>
            <w:r w:rsidRPr="001C0E1B">
              <w:rPr>
                <w:rFonts w:cs="Arial"/>
                <w:lang w:eastAsia="zh-CN"/>
              </w:rPr>
              <w:t>0</w:t>
            </w:r>
          </w:p>
        </w:tc>
        <w:tc>
          <w:tcPr>
            <w:tcW w:w="3827" w:type="dxa"/>
          </w:tcPr>
          <w:p w14:paraId="053D67D2"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2C52477" w14:textId="77777777" w:rsidTr="005D1F46">
        <w:trPr>
          <w:cantSplit/>
        </w:trPr>
        <w:tc>
          <w:tcPr>
            <w:tcW w:w="2340" w:type="dxa"/>
          </w:tcPr>
          <w:p w14:paraId="524920DA" w14:textId="77777777" w:rsidR="005C526F" w:rsidRPr="001C0E1B" w:rsidRDefault="005C526F" w:rsidP="005D1F46">
            <w:pPr>
              <w:pStyle w:val="TAL"/>
              <w:rPr>
                <w:rFonts w:cs="Arial"/>
              </w:rPr>
            </w:pPr>
            <w:r w:rsidRPr="001C0E1B">
              <w:rPr>
                <w:rFonts w:cs="Arial"/>
              </w:rPr>
              <w:t>NR measurement quantity</w:t>
            </w:r>
          </w:p>
        </w:tc>
        <w:tc>
          <w:tcPr>
            <w:tcW w:w="821" w:type="dxa"/>
          </w:tcPr>
          <w:p w14:paraId="5A7E21F6" w14:textId="77777777" w:rsidR="005C526F" w:rsidRPr="001C0E1B" w:rsidRDefault="005C526F" w:rsidP="005D1F46">
            <w:pPr>
              <w:pStyle w:val="TAL"/>
              <w:rPr>
                <w:rFonts w:cs="Arial"/>
              </w:rPr>
            </w:pPr>
          </w:p>
        </w:tc>
        <w:tc>
          <w:tcPr>
            <w:tcW w:w="2552" w:type="dxa"/>
            <w:gridSpan w:val="2"/>
          </w:tcPr>
          <w:p w14:paraId="33E9C13F" w14:textId="77777777" w:rsidR="005C526F" w:rsidRPr="001C0E1B" w:rsidRDefault="005C526F" w:rsidP="005D1F46">
            <w:pPr>
              <w:pStyle w:val="TAL"/>
              <w:rPr>
                <w:rFonts w:cs="Arial"/>
              </w:rPr>
            </w:pPr>
            <w:r w:rsidRPr="001C0E1B">
              <w:rPr>
                <w:rFonts w:cs="Arial"/>
              </w:rPr>
              <w:t>SS-RSRP</w:t>
            </w:r>
          </w:p>
        </w:tc>
        <w:tc>
          <w:tcPr>
            <w:tcW w:w="3827" w:type="dxa"/>
          </w:tcPr>
          <w:p w14:paraId="29A7506D"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56DFD95F" w14:textId="77777777" w:rsidTr="005D1F46">
        <w:trPr>
          <w:cantSplit/>
        </w:trPr>
        <w:tc>
          <w:tcPr>
            <w:tcW w:w="2340" w:type="dxa"/>
          </w:tcPr>
          <w:p w14:paraId="3014ABEB" w14:textId="77777777" w:rsidR="005C526F" w:rsidRPr="001C0E1B" w:rsidRDefault="005C526F" w:rsidP="005D1F46">
            <w:pPr>
              <w:pStyle w:val="TAL"/>
              <w:rPr>
                <w:rFonts w:cs="Arial"/>
              </w:rPr>
            </w:pPr>
            <w:r w:rsidRPr="001C0E1B">
              <w:rPr>
                <w:rFonts w:cs="Arial"/>
              </w:rPr>
              <w:t>Inter-RAT E-UTRAN measurement quantity</w:t>
            </w:r>
          </w:p>
        </w:tc>
        <w:tc>
          <w:tcPr>
            <w:tcW w:w="821" w:type="dxa"/>
          </w:tcPr>
          <w:p w14:paraId="2414232D" w14:textId="77777777" w:rsidR="005C526F" w:rsidRPr="001C0E1B" w:rsidRDefault="005C526F" w:rsidP="005D1F46">
            <w:pPr>
              <w:pStyle w:val="TAL"/>
              <w:rPr>
                <w:rFonts w:cs="Arial"/>
              </w:rPr>
            </w:pPr>
          </w:p>
        </w:tc>
        <w:tc>
          <w:tcPr>
            <w:tcW w:w="2552" w:type="dxa"/>
            <w:gridSpan w:val="2"/>
          </w:tcPr>
          <w:p w14:paraId="33962FCB" w14:textId="77777777" w:rsidR="005C526F" w:rsidRPr="001C0E1B" w:rsidRDefault="005C526F" w:rsidP="005D1F46">
            <w:pPr>
              <w:pStyle w:val="TAL"/>
              <w:rPr>
                <w:rFonts w:cs="Arial"/>
              </w:rPr>
            </w:pPr>
            <w:r w:rsidRPr="001C0E1B">
              <w:rPr>
                <w:rFonts w:cs="Arial"/>
              </w:rPr>
              <w:t>RSRP</w:t>
            </w:r>
          </w:p>
        </w:tc>
        <w:tc>
          <w:tcPr>
            <w:tcW w:w="3827" w:type="dxa"/>
          </w:tcPr>
          <w:p w14:paraId="23B44C4D"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650C7590" w14:textId="77777777" w:rsidTr="005D1F46">
        <w:trPr>
          <w:cantSplit/>
        </w:trPr>
        <w:tc>
          <w:tcPr>
            <w:tcW w:w="2340" w:type="dxa"/>
          </w:tcPr>
          <w:p w14:paraId="64A30294" w14:textId="77777777" w:rsidR="005C526F" w:rsidRPr="001C0E1B" w:rsidRDefault="005C526F" w:rsidP="005D1F46">
            <w:pPr>
              <w:pStyle w:val="TAL"/>
              <w:rPr>
                <w:rFonts w:cs="Arial"/>
              </w:rPr>
            </w:pPr>
            <w:r w:rsidRPr="001C0E1B">
              <w:rPr>
                <w:rFonts w:cs="Arial"/>
              </w:rPr>
              <w:t>b2-Threshold1</w:t>
            </w:r>
          </w:p>
        </w:tc>
        <w:tc>
          <w:tcPr>
            <w:tcW w:w="821" w:type="dxa"/>
          </w:tcPr>
          <w:p w14:paraId="5CA6C546" w14:textId="77777777" w:rsidR="005C526F" w:rsidRPr="001C0E1B" w:rsidRDefault="005C526F" w:rsidP="005D1F46">
            <w:pPr>
              <w:pStyle w:val="TAL"/>
              <w:rPr>
                <w:rFonts w:cs="Arial"/>
              </w:rPr>
            </w:pPr>
            <w:r w:rsidRPr="001C0E1B">
              <w:rPr>
                <w:rFonts w:cs="Arial"/>
              </w:rPr>
              <w:t>dBm</w:t>
            </w:r>
          </w:p>
        </w:tc>
        <w:tc>
          <w:tcPr>
            <w:tcW w:w="2552" w:type="dxa"/>
            <w:gridSpan w:val="2"/>
          </w:tcPr>
          <w:p w14:paraId="04EB02A6" w14:textId="77777777" w:rsidR="005C526F" w:rsidRPr="001C0E1B" w:rsidRDefault="005C526F" w:rsidP="005D1F46">
            <w:pPr>
              <w:pStyle w:val="TAL"/>
              <w:rPr>
                <w:rFonts w:cs="Arial"/>
              </w:rPr>
            </w:pPr>
            <w:r w:rsidRPr="001C0E1B">
              <w:rPr>
                <w:rFonts w:cs="Arial"/>
              </w:rPr>
              <w:t>Note 1</w:t>
            </w:r>
          </w:p>
        </w:tc>
        <w:tc>
          <w:tcPr>
            <w:tcW w:w="3827" w:type="dxa"/>
          </w:tcPr>
          <w:p w14:paraId="46D14337"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23F04B00" w14:textId="77777777" w:rsidTr="005D1F46">
        <w:trPr>
          <w:cantSplit/>
        </w:trPr>
        <w:tc>
          <w:tcPr>
            <w:tcW w:w="2340" w:type="dxa"/>
          </w:tcPr>
          <w:p w14:paraId="2A06F453" w14:textId="77777777" w:rsidR="005C526F" w:rsidRPr="001C0E1B" w:rsidRDefault="005C526F" w:rsidP="005D1F46">
            <w:pPr>
              <w:pStyle w:val="TAL"/>
              <w:rPr>
                <w:rFonts w:cs="Arial"/>
              </w:rPr>
            </w:pPr>
            <w:r w:rsidRPr="001C0E1B">
              <w:rPr>
                <w:rFonts w:cs="Arial"/>
              </w:rPr>
              <w:t>b2-Threshold2EUTRA</w:t>
            </w:r>
          </w:p>
        </w:tc>
        <w:tc>
          <w:tcPr>
            <w:tcW w:w="821" w:type="dxa"/>
          </w:tcPr>
          <w:p w14:paraId="67D7D3EA" w14:textId="77777777" w:rsidR="005C526F" w:rsidRPr="001C0E1B" w:rsidRDefault="005C526F" w:rsidP="005D1F46">
            <w:pPr>
              <w:pStyle w:val="TAL"/>
              <w:rPr>
                <w:rFonts w:cs="Arial"/>
              </w:rPr>
            </w:pPr>
            <w:r w:rsidRPr="001C0E1B">
              <w:rPr>
                <w:rFonts w:cs="Arial"/>
              </w:rPr>
              <w:t>dBm</w:t>
            </w:r>
          </w:p>
        </w:tc>
        <w:tc>
          <w:tcPr>
            <w:tcW w:w="2552" w:type="dxa"/>
            <w:gridSpan w:val="2"/>
          </w:tcPr>
          <w:p w14:paraId="5DE9A7F3" w14:textId="77777777" w:rsidR="005C526F" w:rsidRPr="001C0E1B" w:rsidRDefault="005C526F" w:rsidP="005D1F46">
            <w:pPr>
              <w:pStyle w:val="TAL"/>
              <w:rPr>
                <w:rFonts w:cs="Arial"/>
              </w:rPr>
            </w:pPr>
            <w:r w:rsidRPr="001C0E1B">
              <w:rPr>
                <w:rFonts w:cs="Arial"/>
              </w:rPr>
              <w:t>-95</w:t>
            </w:r>
          </w:p>
        </w:tc>
        <w:tc>
          <w:tcPr>
            <w:tcW w:w="3827" w:type="dxa"/>
          </w:tcPr>
          <w:p w14:paraId="67DCFD5A"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4EAB5F86" w14:textId="77777777" w:rsidTr="005D1F46">
        <w:trPr>
          <w:cantSplit/>
        </w:trPr>
        <w:tc>
          <w:tcPr>
            <w:tcW w:w="2340" w:type="dxa"/>
          </w:tcPr>
          <w:p w14:paraId="547A08A7" w14:textId="77777777" w:rsidR="005C526F" w:rsidRPr="001C0E1B" w:rsidRDefault="005C526F" w:rsidP="005D1F46">
            <w:pPr>
              <w:pStyle w:val="TAL"/>
              <w:rPr>
                <w:rFonts w:cs="Arial"/>
              </w:rPr>
            </w:pPr>
            <w:r w:rsidRPr="001C0E1B">
              <w:rPr>
                <w:rFonts w:cs="Arial"/>
              </w:rPr>
              <w:t>Hysteresis</w:t>
            </w:r>
          </w:p>
        </w:tc>
        <w:tc>
          <w:tcPr>
            <w:tcW w:w="821" w:type="dxa"/>
          </w:tcPr>
          <w:p w14:paraId="68AADDB6" w14:textId="77777777" w:rsidR="005C526F" w:rsidRPr="001C0E1B" w:rsidRDefault="005C526F" w:rsidP="005D1F46">
            <w:pPr>
              <w:pStyle w:val="TAL"/>
              <w:rPr>
                <w:rFonts w:cs="Arial"/>
              </w:rPr>
            </w:pPr>
            <w:r w:rsidRPr="001C0E1B">
              <w:rPr>
                <w:rFonts w:cs="Arial"/>
              </w:rPr>
              <w:t>dB</w:t>
            </w:r>
          </w:p>
        </w:tc>
        <w:tc>
          <w:tcPr>
            <w:tcW w:w="2552" w:type="dxa"/>
            <w:gridSpan w:val="2"/>
          </w:tcPr>
          <w:p w14:paraId="7E08704C" w14:textId="77777777" w:rsidR="005C526F" w:rsidRPr="001C0E1B" w:rsidRDefault="005C526F" w:rsidP="005D1F46">
            <w:pPr>
              <w:pStyle w:val="TAL"/>
              <w:rPr>
                <w:rFonts w:cs="Arial"/>
              </w:rPr>
            </w:pPr>
            <w:r w:rsidRPr="001C0E1B">
              <w:rPr>
                <w:rFonts w:cs="Arial"/>
              </w:rPr>
              <w:t>0</w:t>
            </w:r>
          </w:p>
        </w:tc>
        <w:tc>
          <w:tcPr>
            <w:tcW w:w="3827" w:type="dxa"/>
          </w:tcPr>
          <w:p w14:paraId="24C90401" w14:textId="77777777" w:rsidR="005C526F" w:rsidRPr="001C0E1B" w:rsidRDefault="005C526F" w:rsidP="005D1F46">
            <w:pPr>
              <w:pStyle w:val="TAL"/>
              <w:rPr>
                <w:rFonts w:cs="Arial"/>
              </w:rPr>
            </w:pPr>
          </w:p>
        </w:tc>
      </w:tr>
      <w:tr w:rsidR="005C526F" w:rsidRPr="001C0E1B" w14:paraId="3C84ADF9" w14:textId="77777777" w:rsidTr="005D1F46">
        <w:trPr>
          <w:cantSplit/>
        </w:trPr>
        <w:tc>
          <w:tcPr>
            <w:tcW w:w="2340" w:type="dxa"/>
          </w:tcPr>
          <w:p w14:paraId="1F7C6442" w14:textId="77777777" w:rsidR="005C526F" w:rsidRPr="001C0E1B" w:rsidRDefault="005C526F" w:rsidP="005D1F46">
            <w:pPr>
              <w:pStyle w:val="TAL"/>
              <w:rPr>
                <w:rFonts w:cs="Arial"/>
              </w:rPr>
            </w:pPr>
            <w:r w:rsidRPr="001C0E1B">
              <w:rPr>
                <w:rFonts w:cs="Arial"/>
              </w:rPr>
              <w:t>TimeToTrigger</w:t>
            </w:r>
          </w:p>
        </w:tc>
        <w:tc>
          <w:tcPr>
            <w:tcW w:w="821" w:type="dxa"/>
          </w:tcPr>
          <w:p w14:paraId="021F03E2" w14:textId="77777777" w:rsidR="005C526F" w:rsidRPr="001C0E1B" w:rsidRDefault="005C526F" w:rsidP="005D1F46">
            <w:pPr>
              <w:pStyle w:val="TAL"/>
              <w:rPr>
                <w:rFonts w:cs="Arial"/>
              </w:rPr>
            </w:pPr>
            <w:r w:rsidRPr="001C0E1B">
              <w:rPr>
                <w:rFonts w:cs="Arial"/>
              </w:rPr>
              <w:t>s</w:t>
            </w:r>
          </w:p>
        </w:tc>
        <w:tc>
          <w:tcPr>
            <w:tcW w:w="2552" w:type="dxa"/>
            <w:gridSpan w:val="2"/>
          </w:tcPr>
          <w:p w14:paraId="7AE4A8A6" w14:textId="77777777" w:rsidR="005C526F" w:rsidRPr="001C0E1B" w:rsidRDefault="005C526F" w:rsidP="005D1F46">
            <w:pPr>
              <w:pStyle w:val="TAL"/>
              <w:rPr>
                <w:rFonts w:cs="Arial"/>
              </w:rPr>
            </w:pPr>
            <w:r w:rsidRPr="001C0E1B">
              <w:rPr>
                <w:rFonts w:cs="Arial"/>
              </w:rPr>
              <w:t>0</w:t>
            </w:r>
          </w:p>
        </w:tc>
        <w:tc>
          <w:tcPr>
            <w:tcW w:w="3827" w:type="dxa"/>
          </w:tcPr>
          <w:p w14:paraId="3126E750" w14:textId="77777777" w:rsidR="005C526F" w:rsidRPr="001C0E1B" w:rsidRDefault="005C526F" w:rsidP="005D1F46">
            <w:pPr>
              <w:pStyle w:val="TAL"/>
              <w:rPr>
                <w:rFonts w:cs="Arial"/>
              </w:rPr>
            </w:pPr>
          </w:p>
        </w:tc>
      </w:tr>
      <w:tr w:rsidR="005C526F" w:rsidRPr="001C0E1B" w14:paraId="1A6F5691" w14:textId="77777777" w:rsidTr="005D1F46">
        <w:trPr>
          <w:cantSplit/>
        </w:trPr>
        <w:tc>
          <w:tcPr>
            <w:tcW w:w="2340" w:type="dxa"/>
          </w:tcPr>
          <w:p w14:paraId="4912EEFE" w14:textId="77777777" w:rsidR="005C526F" w:rsidRPr="001C0E1B" w:rsidRDefault="005C526F" w:rsidP="005D1F46">
            <w:pPr>
              <w:pStyle w:val="TAL"/>
              <w:rPr>
                <w:rFonts w:cs="Arial"/>
              </w:rPr>
            </w:pPr>
            <w:r w:rsidRPr="001C0E1B">
              <w:rPr>
                <w:rFonts w:cs="Arial"/>
              </w:rPr>
              <w:t>Filter coefficient</w:t>
            </w:r>
          </w:p>
        </w:tc>
        <w:tc>
          <w:tcPr>
            <w:tcW w:w="821" w:type="dxa"/>
          </w:tcPr>
          <w:p w14:paraId="76674F53" w14:textId="77777777" w:rsidR="005C526F" w:rsidRPr="001C0E1B" w:rsidRDefault="005C526F" w:rsidP="005D1F46">
            <w:pPr>
              <w:pStyle w:val="TAL"/>
              <w:rPr>
                <w:rFonts w:cs="Arial"/>
              </w:rPr>
            </w:pPr>
          </w:p>
        </w:tc>
        <w:tc>
          <w:tcPr>
            <w:tcW w:w="2552" w:type="dxa"/>
            <w:gridSpan w:val="2"/>
          </w:tcPr>
          <w:p w14:paraId="745B272C" w14:textId="77777777" w:rsidR="005C526F" w:rsidRPr="001C0E1B" w:rsidRDefault="005C526F" w:rsidP="005D1F46">
            <w:pPr>
              <w:pStyle w:val="TAL"/>
              <w:rPr>
                <w:rFonts w:cs="Arial"/>
              </w:rPr>
            </w:pPr>
            <w:r w:rsidRPr="001C0E1B">
              <w:rPr>
                <w:rFonts w:cs="Arial"/>
              </w:rPr>
              <w:t>0</w:t>
            </w:r>
          </w:p>
        </w:tc>
        <w:tc>
          <w:tcPr>
            <w:tcW w:w="3827" w:type="dxa"/>
          </w:tcPr>
          <w:p w14:paraId="67FAC548" w14:textId="77777777" w:rsidR="005C526F" w:rsidRPr="001C0E1B" w:rsidRDefault="005C526F" w:rsidP="005D1F46">
            <w:pPr>
              <w:pStyle w:val="TAL"/>
              <w:rPr>
                <w:rFonts w:cs="Arial"/>
              </w:rPr>
            </w:pPr>
            <w:r w:rsidRPr="001C0E1B">
              <w:rPr>
                <w:rFonts w:cs="Arial"/>
              </w:rPr>
              <w:t>L3 filtering is not used</w:t>
            </w:r>
          </w:p>
        </w:tc>
      </w:tr>
      <w:tr w:rsidR="005C526F" w:rsidRPr="001C0E1B" w14:paraId="3C89AA58" w14:textId="77777777" w:rsidTr="005D1F46">
        <w:trPr>
          <w:cantSplit/>
        </w:trPr>
        <w:tc>
          <w:tcPr>
            <w:tcW w:w="2340" w:type="dxa"/>
          </w:tcPr>
          <w:p w14:paraId="3C58B25F" w14:textId="77777777" w:rsidR="005C526F" w:rsidRPr="001C0E1B" w:rsidRDefault="005C526F" w:rsidP="005D1F46">
            <w:pPr>
              <w:pStyle w:val="TAL"/>
              <w:rPr>
                <w:rFonts w:cs="Arial"/>
              </w:rPr>
            </w:pPr>
            <w:r w:rsidRPr="001C0E1B">
              <w:rPr>
                <w:rFonts w:cs="Arial"/>
              </w:rPr>
              <w:t>DRX</w:t>
            </w:r>
          </w:p>
        </w:tc>
        <w:tc>
          <w:tcPr>
            <w:tcW w:w="821" w:type="dxa"/>
          </w:tcPr>
          <w:p w14:paraId="31BFBB1B" w14:textId="77777777" w:rsidR="005C526F" w:rsidRPr="001C0E1B" w:rsidRDefault="005C526F" w:rsidP="005D1F46">
            <w:pPr>
              <w:pStyle w:val="TAL"/>
              <w:rPr>
                <w:rFonts w:cs="Arial"/>
              </w:rPr>
            </w:pPr>
          </w:p>
        </w:tc>
        <w:tc>
          <w:tcPr>
            <w:tcW w:w="1134" w:type="dxa"/>
          </w:tcPr>
          <w:p w14:paraId="2379D76C" w14:textId="77777777" w:rsidR="005C526F" w:rsidRPr="001C0E1B" w:rsidRDefault="005C526F" w:rsidP="005D1F46">
            <w:pPr>
              <w:pStyle w:val="TAL"/>
              <w:rPr>
                <w:rFonts w:cs="Arial"/>
              </w:rPr>
            </w:pPr>
            <w:r w:rsidRPr="001C0E1B">
              <w:rPr>
                <w:rFonts w:cs="Arial"/>
              </w:rPr>
              <w:t>DRX.1</w:t>
            </w:r>
          </w:p>
        </w:tc>
        <w:tc>
          <w:tcPr>
            <w:tcW w:w="1418" w:type="dxa"/>
          </w:tcPr>
          <w:p w14:paraId="144A1132" w14:textId="77777777" w:rsidR="005C526F" w:rsidRPr="001C0E1B" w:rsidRDefault="005C526F" w:rsidP="005D1F46">
            <w:pPr>
              <w:pStyle w:val="TAL"/>
              <w:rPr>
                <w:rFonts w:cs="Arial"/>
              </w:rPr>
            </w:pPr>
            <w:r w:rsidRPr="001C0E1B">
              <w:rPr>
                <w:rFonts w:cs="Arial"/>
              </w:rPr>
              <w:t>DRX.</w:t>
            </w:r>
            <w:r>
              <w:rPr>
                <w:rFonts w:cs="Arial"/>
              </w:rPr>
              <w:t>7</w:t>
            </w:r>
          </w:p>
        </w:tc>
        <w:tc>
          <w:tcPr>
            <w:tcW w:w="3827" w:type="dxa"/>
          </w:tcPr>
          <w:p w14:paraId="78825F29" w14:textId="77777777" w:rsidR="005C526F" w:rsidRPr="001C0E1B" w:rsidRDefault="005C526F" w:rsidP="005D1F46">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5C526F" w:rsidRPr="001C0E1B" w14:paraId="1CD99EB7" w14:textId="77777777" w:rsidTr="005D1F46">
        <w:trPr>
          <w:cantSplit/>
        </w:trPr>
        <w:tc>
          <w:tcPr>
            <w:tcW w:w="2340" w:type="dxa"/>
          </w:tcPr>
          <w:p w14:paraId="0858D4F4" w14:textId="77777777" w:rsidR="005C526F" w:rsidRPr="001C0E1B" w:rsidRDefault="005C526F" w:rsidP="005D1F46">
            <w:pPr>
              <w:pStyle w:val="TAL"/>
              <w:rPr>
                <w:rFonts w:cs="Arial"/>
              </w:rPr>
            </w:pPr>
            <w:r w:rsidRPr="001C0E1B">
              <w:rPr>
                <w:rFonts w:cs="Arial"/>
              </w:rPr>
              <w:t>T1</w:t>
            </w:r>
          </w:p>
        </w:tc>
        <w:tc>
          <w:tcPr>
            <w:tcW w:w="821" w:type="dxa"/>
          </w:tcPr>
          <w:p w14:paraId="52EE4618" w14:textId="77777777" w:rsidR="005C526F" w:rsidRPr="001C0E1B" w:rsidRDefault="005C526F" w:rsidP="005D1F46">
            <w:pPr>
              <w:pStyle w:val="TAL"/>
              <w:rPr>
                <w:rFonts w:cs="Arial"/>
              </w:rPr>
            </w:pPr>
            <w:r w:rsidRPr="001C0E1B">
              <w:rPr>
                <w:rFonts w:cs="Arial"/>
              </w:rPr>
              <w:t>s</w:t>
            </w:r>
          </w:p>
        </w:tc>
        <w:tc>
          <w:tcPr>
            <w:tcW w:w="2552" w:type="dxa"/>
            <w:gridSpan w:val="2"/>
          </w:tcPr>
          <w:p w14:paraId="1A03DC11" w14:textId="77777777" w:rsidR="005C526F" w:rsidRPr="001C0E1B" w:rsidRDefault="005C526F" w:rsidP="005D1F46">
            <w:pPr>
              <w:pStyle w:val="TAL"/>
              <w:rPr>
                <w:rFonts w:cs="Arial"/>
              </w:rPr>
            </w:pPr>
            <w:r w:rsidRPr="001C0E1B">
              <w:rPr>
                <w:rFonts w:cs="Arial"/>
              </w:rPr>
              <w:t>5</w:t>
            </w:r>
          </w:p>
        </w:tc>
        <w:tc>
          <w:tcPr>
            <w:tcW w:w="3827" w:type="dxa"/>
          </w:tcPr>
          <w:p w14:paraId="211E2762" w14:textId="77777777" w:rsidR="005C526F" w:rsidRPr="001C0E1B" w:rsidRDefault="005C526F" w:rsidP="005D1F46">
            <w:pPr>
              <w:pStyle w:val="TAL"/>
              <w:rPr>
                <w:rFonts w:cs="Arial"/>
              </w:rPr>
            </w:pPr>
          </w:p>
        </w:tc>
      </w:tr>
      <w:tr w:rsidR="005C526F" w:rsidRPr="001C0E1B" w14:paraId="3CE4CA7D" w14:textId="77777777" w:rsidTr="005D1F46">
        <w:trPr>
          <w:cantSplit/>
        </w:trPr>
        <w:tc>
          <w:tcPr>
            <w:tcW w:w="2340" w:type="dxa"/>
          </w:tcPr>
          <w:p w14:paraId="63AA8A3A" w14:textId="77777777" w:rsidR="005C526F" w:rsidRPr="001C0E1B" w:rsidRDefault="005C526F" w:rsidP="005D1F46">
            <w:pPr>
              <w:pStyle w:val="TAN"/>
            </w:pPr>
            <w:r w:rsidRPr="001C0E1B">
              <w:t>T2</w:t>
            </w:r>
          </w:p>
        </w:tc>
        <w:tc>
          <w:tcPr>
            <w:tcW w:w="821" w:type="dxa"/>
          </w:tcPr>
          <w:p w14:paraId="2085B24E" w14:textId="77777777" w:rsidR="005C526F" w:rsidRPr="001C0E1B" w:rsidRDefault="005C526F" w:rsidP="005D1F46">
            <w:pPr>
              <w:pStyle w:val="TAL"/>
              <w:rPr>
                <w:rFonts w:cs="Arial"/>
              </w:rPr>
            </w:pPr>
            <w:r w:rsidRPr="001C0E1B">
              <w:rPr>
                <w:rFonts w:cs="Arial"/>
              </w:rPr>
              <w:t>s</w:t>
            </w:r>
          </w:p>
        </w:tc>
        <w:tc>
          <w:tcPr>
            <w:tcW w:w="1134" w:type="dxa"/>
          </w:tcPr>
          <w:p w14:paraId="44162F01" w14:textId="77777777" w:rsidR="005C526F" w:rsidRPr="001C0E1B" w:rsidRDefault="005C526F" w:rsidP="005D1F46">
            <w:pPr>
              <w:pStyle w:val="TAL"/>
              <w:rPr>
                <w:rFonts w:cs="Arial"/>
              </w:rPr>
            </w:pPr>
            <w:r w:rsidRPr="001C0E1B">
              <w:rPr>
                <w:rFonts w:cs="Arial"/>
              </w:rPr>
              <w:t>5</w:t>
            </w:r>
          </w:p>
        </w:tc>
        <w:tc>
          <w:tcPr>
            <w:tcW w:w="1418" w:type="dxa"/>
          </w:tcPr>
          <w:p w14:paraId="22161CF2" w14:textId="77777777" w:rsidR="005C526F" w:rsidRPr="001C0E1B" w:rsidRDefault="005C526F" w:rsidP="005D1F46">
            <w:pPr>
              <w:pStyle w:val="TAL"/>
              <w:rPr>
                <w:rFonts w:cs="Arial"/>
              </w:rPr>
            </w:pPr>
            <w:r w:rsidRPr="001C0E1B">
              <w:rPr>
                <w:rFonts w:cs="Arial"/>
              </w:rPr>
              <w:t>15</w:t>
            </w:r>
          </w:p>
        </w:tc>
        <w:tc>
          <w:tcPr>
            <w:tcW w:w="3827" w:type="dxa"/>
          </w:tcPr>
          <w:p w14:paraId="456132C0" w14:textId="77777777" w:rsidR="005C526F" w:rsidRPr="001C0E1B" w:rsidRDefault="005C526F" w:rsidP="005D1F46">
            <w:pPr>
              <w:pStyle w:val="TAL"/>
              <w:rPr>
                <w:rFonts w:cs="Arial"/>
              </w:rPr>
            </w:pPr>
          </w:p>
        </w:tc>
      </w:tr>
      <w:tr w:rsidR="005C526F" w:rsidRPr="001C0E1B" w14:paraId="14414620" w14:textId="77777777" w:rsidTr="005D1F46">
        <w:trPr>
          <w:cantSplit/>
        </w:trPr>
        <w:tc>
          <w:tcPr>
            <w:tcW w:w="9540" w:type="dxa"/>
            <w:gridSpan w:val="5"/>
          </w:tcPr>
          <w:p w14:paraId="3038F5FA" w14:textId="77777777" w:rsidR="005C526F" w:rsidRPr="001C0E1B" w:rsidRDefault="005C526F" w:rsidP="005D1F46">
            <w:pPr>
              <w:pStyle w:val="TAN"/>
            </w:pPr>
            <w:r w:rsidRPr="001C0E1B">
              <w:t>Note 1:</w:t>
            </w:r>
            <w:r w:rsidRPr="001C0E1B">
              <w:tab/>
              <w:t xml:space="preserve">Values are defined in Table </w:t>
            </w:r>
            <w:r>
              <w:t>A.11.5.3.</w:t>
            </w:r>
            <w:r w:rsidRPr="001C0E1B">
              <w:t>2.1-3</w:t>
            </w:r>
          </w:p>
        </w:tc>
      </w:tr>
    </w:tbl>
    <w:p w14:paraId="272BE5FC" w14:textId="77777777" w:rsidR="005C526F" w:rsidRPr="001C0E1B" w:rsidRDefault="005C526F" w:rsidP="005C526F"/>
    <w:p w14:paraId="5A22BC67" w14:textId="77777777" w:rsidR="005C526F" w:rsidRPr="001C0E1B" w:rsidRDefault="005C526F" w:rsidP="005C526F">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6B48CD52"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1A29CAE"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66169D8"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72266ADE"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3BAB9C7D"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62F9C41D"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2E57A28"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88C2067"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2C40163"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7275DF" w:rsidRDefault="005C526F" w:rsidP="005D1F46">
            <w:pPr>
              <w:pStyle w:val="TAH"/>
              <w:rPr>
                <w:rFonts w:cs="Arial"/>
                <w:szCs w:val="18"/>
              </w:rPr>
            </w:pPr>
            <w:r w:rsidRPr="007275DF">
              <w:rPr>
                <w:szCs w:val="18"/>
              </w:rPr>
              <w:t>T2</w:t>
            </w:r>
          </w:p>
        </w:tc>
      </w:tr>
      <w:tr w:rsidR="005C526F" w:rsidRPr="007275DF" w14:paraId="75B52F22"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19F3B2E"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14AE3066"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8386FA"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7275DF" w:rsidRDefault="005C526F" w:rsidP="005D1F46">
            <w:pPr>
              <w:pStyle w:val="TAC"/>
            </w:pPr>
            <w:r w:rsidRPr="007275DF">
              <w:rPr>
                <w:rFonts w:cs="v4.2.0"/>
              </w:rPr>
              <w:t>1</w:t>
            </w:r>
          </w:p>
        </w:tc>
      </w:tr>
      <w:tr w:rsidR="005C526F" w:rsidRPr="007275DF" w14:paraId="3BD261BB"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42DE11B4"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5C5A0506"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7275DF" w:rsidRDefault="005C526F" w:rsidP="005D1F46">
            <w:pPr>
              <w:pStyle w:val="TAC"/>
            </w:pPr>
            <w:r w:rsidRPr="007275DF">
              <w:t>TDDConf.1.1 CCA</w:t>
            </w:r>
          </w:p>
        </w:tc>
      </w:tr>
      <w:tr w:rsidR="005C526F" w:rsidRPr="007275DF" w14:paraId="43932497"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10FC137C"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318439A4"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7CFA254"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49583D7E"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7EEF97E8"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8A3A46E"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E7E14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11F504C"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29F2B7C2"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593BD8FF"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800A0C0"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B23D816"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2925CB3D"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1FEAA28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F8043B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56B2FD87"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B4FE68"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7275DF" w:rsidRDefault="005C526F" w:rsidP="005D1F46">
            <w:pPr>
              <w:pStyle w:val="TAC"/>
              <w:rPr>
                <w:rFonts w:cs="v4.2.0"/>
              </w:rPr>
            </w:pPr>
            <w:r w:rsidRPr="007275DF">
              <w:t>OP.1</w:t>
            </w:r>
          </w:p>
        </w:tc>
      </w:tr>
      <w:tr w:rsidR="005C526F" w:rsidRPr="007275DF" w14:paraId="7A8F7967"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76AF270"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CE365C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7275DF" w:rsidRDefault="005C526F" w:rsidP="005D1F46">
            <w:pPr>
              <w:pStyle w:val="TAC"/>
            </w:pPr>
            <w:r w:rsidRPr="007275DF">
              <w:t>SMTC.1</w:t>
            </w:r>
          </w:p>
        </w:tc>
      </w:tr>
      <w:tr w:rsidR="005C526F" w:rsidRPr="007275DF" w14:paraId="1CEA024C"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D316824"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1B75138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7275DF" w:rsidRDefault="005C526F" w:rsidP="005D1F46">
            <w:pPr>
              <w:pStyle w:val="TAC"/>
            </w:pPr>
            <w:r w:rsidRPr="007275DF">
              <w:rPr>
                <w:snapToGrid w:val="0"/>
                <w:szCs w:val="18"/>
                <w:lang w:eastAsia="zh-CN"/>
              </w:rPr>
              <w:t>DBT.1</w:t>
            </w:r>
          </w:p>
        </w:tc>
      </w:tr>
      <w:tr w:rsidR="005C526F" w:rsidRPr="007275DF" w14:paraId="260066F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5866E77D"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ECB83FE"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7275DF" w:rsidRDefault="005C526F" w:rsidP="005D1F46">
            <w:pPr>
              <w:pStyle w:val="TAC"/>
            </w:pPr>
            <w:r w:rsidRPr="007275DF">
              <w:t>SSB.1 CCA</w:t>
            </w:r>
          </w:p>
        </w:tc>
      </w:tr>
      <w:tr w:rsidR="005C526F" w:rsidRPr="007275DF" w14:paraId="78A14E90"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87BD365"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169C19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341639"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7275DF" w:rsidDel="002D0111" w:rsidRDefault="005C526F" w:rsidP="005D1F46">
            <w:pPr>
              <w:pStyle w:val="TAC"/>
            </w:pPr>
            <w:r w:rsidRPr="007275DF">
              <w:t>SSB.2 CCA</w:t>
            </w:r>
          </w:p>
        </w:tc>
      </w:tr>
      <w:tr w:rsidR="005C526F" w:rsidRPr="007275DF" w14:paraId="2F4151E3"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5F4FE3B2"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6DF0765"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7275DF" w:rsidRDefault="005C526F" w:rsidP="005D1F46">
            <w:pPr>
              <w:pStyle w:val="TAC"/>
            </w:pPr>
            <w:r w:rsidRPr="007275DF">
              <w:t>30</w:t>
            </w:r>
          </w:p>
        </w:tc>
      </w:tr>
      <w:tr w:rsidR="005C526F" w:rsidRPr="007275DF" w14:paraId="23795BA6"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77EF38B8"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2F5FE11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0C4AAE6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2810B195" w14:textId="77777777" w:rsidR="005C526F" w:rsidRPr="007275DF" w:rsidRDefault="005C526F" w:rsidP="005D1F46">
            <w:pPr>
              <w:pStyle w:val="TAC"/>
            </w:pPr>
            <w:r w:rsidRPr="007275DF">
              <w:t>0</w:t>
            </w:r>
          </w:p>
        </w:tc>
      </w:tr>
      <w:tr w:rsidR="005C526F" w:rsidRPr="007275DF" w14:paraId="442A2601"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1BDC3D4"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0E4B4B"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6B6DB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F5BE9EE" w14:textId="77777777" w:rsidR="005C526F" w:rsidRPr="007275DF" w:rsidRDefault="005C526F" w:rsidP="005D1F46">
            <w:pPr>
              <w:pStyle w:val="TAC"/>
            </w:pPr>
          </w:p>
        </w:tc>
      </w:tr>
      <w:tr w:rsidR="005C526F" w:rsidRPr="007275DF" w14:paraId="1C7B3D69"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000C656"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8C5A024"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309D692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1D8FD54" w14:textId="77777777" w:rsidR="005C526F" w:rsidRPr="007275DF" w:rsidRDefault="005C526F" w:rsidP="005D1F46">
            <w:pPr>
              <w:pStyle w:val="TAC"/>
            </w:pPr>
          </w:p>
        </w:tc>
      </w:tr>
      <w:tr w:rsidR="005C526F" w:rsidRPr="007275DF" w14:paraId="2B07062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EEF99F8"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08F29B1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E3536BE"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A82125B" w14:textId="77777777" w:rsidR="005C526F" w:rsidRPr="007275DF" w:rsidRDefault="005C526F" w:rsidP="005D1F46">
            <w:pPr>
              <w:pStyle w:val="TAC"/>
            </w:pPr>
          </w:p>
        </w:tc>
      </w:tr>
      <w:tr w:rsidR="005C526F" w:rsidRPr="007275DF" w14:paraId="1E43A2E0"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783B88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34AA28E"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14AEC1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4F10C8" w14:textId="77777777" w:rsidR="005C526F" w:rsidRPr="007275DF" w:rsidRDefault="005C526F" w:rsidP="005D1F46">
            <w:pPr>
              <w:pStyle w:val="TAC"/>
            </w:pPr>
          </w:p>
        </w:tc>
      </w:tr>
      <w:tr w:rsidR="005C526F" w:rsidRPr="007275DF" w14:paraId="22128A30"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3CC1EA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8C1333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6D5AF4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EB35D63" w14:textId="77777777" w:rsidR="005C526F" w:rsidRPr="007275DF" w:rsidRDefault="005C526F" w:rsidP="005D1F46">
            <w:pPr>
              <w:pStyle w:val="TAC"/>
            </w:pPr>
          </w:p>
        </w:tc>
      </w:tr>
      <w:tr w:rsidR="005C526F" w:rsidRPr="007275DF" w14:paraId="7FDDB602"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C4C2A8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107734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25DD36A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86FE7C" w14:textId="77777777" w:rsidR="005C526F" w:rsidRPr="007275DF" w:rsidRDefault="005C526F" w:rsidP="005D1F46">
            <w:pPr>
              <w:pStyle w:val="TAC"/>
            </w:pPr>
          </w:p>
        </w:tc>
      </w:tr>
      <w:tr w:rsidR="005C526F" w:rsidRPr="007275DF" w14:paraId="534DC4D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79C5832"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F05E8A"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767AF05"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FB23951" w14:textId="77777777" w:rsidR="005C526F" w:rsidRPr="007275DF" w:rsidRDefault="005C526F" w:rsidP="005D1F46">
            <w:pPr>
              <w:pStyle w:val="TAC"/>
            </w:pPr>
          </w:p>
        </w:tc>
      </w:tr>
      <w:tr w:rsidR="005C526F" w:rsidRPr="007275DF" w14:paraId="1C7CBED5"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9858C4D"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3644D26"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9F08936"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1BCCD7BA" w14:textId="77777777" w:rsidR="005C526F" w:rsidRPr="007275DF" w:rsidRDefault="005C526F" w:rsidP="005D1F46">
            <w:pPr>
              <w:pStyle w:val="TAC"/>
            </w:pPr>
          </w:p>
        </w:tc>
      </w:tr>
      <w:tr w:rsidR="005C526F" w:rsidRPr="007275DF" w14:paraId="6C82DB0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8B1B70F" w14:textId="77777777" w:rsidR="005C526F" w:rsidRPr="007275DF" w:rsidRDefault="005C526F" w:rsidP="005D1F46">
            <w:pPr>
              <w:pStyle w:val="TAL"/>
            </w:pPr>
            <w:r w:rsidRPr="00E42453">
              <w:rPr>
                <w:rFonts w:eastAsia="Calibri" w:cs="Arial"/>
                <w:noProof/>
                <w:position w:val="-12"/>
                <w:szCs w:val="22"/>
                <w:lang w:val="en-US"/>
              </w:rPr>
              <w:object w:dxaOrig="405" w:dyaOrig="315" w14:anchorId="7E693D91">
                <v:shape id="_x0000_i1205" type="#_x0000_t75" style="width:20.8pt;height:20.8pt" o:ole="" fillcolor="window">
                  <v:imagedata r:id="rId11" o:title=""/>
                </v:shape>
                <o:OLEObject Type="Embed" ProgID="Equation.3" ShapeID="_x0000_i1205" DrawAspect="Content" ObjectID="_1782662121"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C8B7CE"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402F5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7275DF" w:rsidRDefault="005C526F" w:rsidP="005D1F46">
            <w:pPr>
              <w:pStyle w:val="TAC"/>
            </w:pPr>
            <w:r>
              <w:t>-106</w:t>
            </w:r>
          </w:p>
        </w:tc>
      </w:tr>
      <w:tr w:rsidR="005C526F" w:rsidRPr="007275DF" w14:paraId="5CF8AA5A"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3A37" w14:textId="77777777" w:rsidR="005C526F" w:rsidRPr="007275DF" w:rsidRDefault="005C526F" w:rsidP="005D1F46">
            <w:pPr>
              <w:pStyle w:val="TAL"/>
            </w:pPr>
            <w:r w:rsidRPr="00E42453">
              <w:rPr>
                <w:rFonts w:eastAsia="Calibri" w:cs="Arial"/>
                <w:noProof/>
                <w:position w:val="-12"/>
                <w:szCs w:val="22"/>
                <w:lang w:val="en-US"/>
              </w:rPr>
              <w:object w:dxaOrig="405" w:dyaOrig="315" w14:anchorId="266BDE43">
                <v:shape id="_x0000_i1206" type="#_x0000_t75" style="width:20.8pt;height:20.8pt" o:ole="" fillcolor="window">
                  <v:imagedata r:id="rId11" o:title=""/>
                </v:shape>
                <o:OLEObject Type="Embed" ProgID="Equation.3" ShapeID="_x0000_i1206" DrawAspect="Content" ObjectID="_1782662122"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384EAF"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7275DF" w:rsidRDefault="005C526F" w:rsidP="005D1F46">
            <w:pPr>
              <w:pStyle w:val="TAC"/>
            </w:pPr>
            <w:r>
              <w:t>-103</w:t>
            </w:r>
          </w:p>
        </w:tc>
      </w:tr>
      <w:tr w:rsidR="005C526F" w:rsidRPr="007275DF" w14:paraId="20AF4FEB"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4AAC2AE4"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9F651C2"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BA87FF5"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5A4192F3" w14:textId="77777777" w:rsidR="005C526F" w:rsidRPr="007275DF" w:rsidRDefault="005C526F" w:rsidP="005D1F46">
            <w:pPr>
              <w:pStyle w:val="TAC"/>
            </w:pPr>
            <w:r>
              <w:t>-105</w:t>
            </w:r>
          </w:p>
        </w:tc>
      </w:tr>
      <w:tr w:rsidR="005C526F" w:rsidRPr="007275DF" w14:paraId="732A8B19"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99A378" w14:textId="77777777" w:rsidR="005C526F" w:rsidRPr="007275DF" w:rsidRDefault="005C526F" w:rsidP="005D1F46">
            <w:pPr>
              <w:pStyle w:val="TAL"/>
            </w:pPr>
            <w:r w:rsidRPr="00E42453">
              <w:rPr>
                <w:position w:val="-12"/>
              </w:rPr>
              <w:object w:dxaOrig="405" w:dyaOrig="315" w14:anchorId="133A6A1D">
                <v:shape id="_x0000_i1207" type="#_x0000_t75" style="width:20.8pt;height:20.8pt" o:ole="" fillcolor="window">
                  <v:imagedata r:id="rId14" o:title=""/>
                </v:shape>
                <o:OLEObject Type="Embed" ProgID="Equation.3" ShapeID="_x0000_i1207" DrawAspect="Content" ObjectID="_1782662123"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120F5CE"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882B70F"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9B5638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5EB8D0AE" w14:textId="77777777" w:rsidR="005C526F" w:rsidRPr="007275DF" w:rsidRDefault="005C526F" w:rsidP="005D1F46">
            <w:pPr>
              <w:pStyle w:val="TAC"/>
            </w:pPr>
            <w:r>
              <w:t>-2</w:t>
            </w:r>
          </w:p>
        </w:tc>
      </w:tr>
      <w:tr w:rsidR="005C526F" w:rsidRPr="007275DF" w14:paraId="6AC780B5"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227252F" w14:textId="77777777" w:rsidR="005C526F" w:rsidRPr="007275DF" w:rsidRDefault="005C526F" w:rsidP="005D1F46">
            <w:pPr>
              <w:pStyle w:val="TAL"/>
            </w:pPr>
            <w:r w:rsidRPr="00E42453">
              <w:rPr>
                <w:position w:val="-12"/>
              </w:rPr>
              <w:object w:dxaOrig="615" w:dyaOrig="315" w14:anchorId="43058FBC">
                <v:shape id="_x0000_i1208" type="#_x0000_t75" style="width:31.2pt;height:20.8pt" o:ole="" fillcolor="window">
                  <v:imagedata r:id="rId16" o:title=""/>
                </v:shape>
                <o:OLEObject Type="Embed" ProgID="Equation.3" ShapeID="_x0000_i1208" DrawAspect="Content" ObjectID="_1782662124"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2CA5383"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6F2C7D1"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3AE88740"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599726D" w14:textId="77777777" w:rsidR="005C526F" w:rsidRPr="007275DF" w:rsidRDefault="005C526F" w:rsidP="005D1F46">
            <w:pPr>
              <w:pStyle w:val="TAC"/>
            </w:pPr>
            <w:r>
              <w:t>-2</w:t>
            </w:r>
          </w:p>
        </w:tc>
      </w:tr>
      <w:tr w:rsidR="005C526F" w:rsidRPr="007275DF" w14:paraId="45136C88"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2A19A0A"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C9F35E5"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6AF1A5B"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6931EDA" w14:textId="77777777" w:rsidR="005C526F" w:rsidRPr="007275DF" w:rsidRDefault="005C526F" w:rsidP="005D1F46">
            <w:pPr>
              <w:pStyle w:val="TAC"/>
            </w:pPr>
            <w:r>
              <w:t>-69.82</w:t>
            </w:r>
          </w:p>
        </w:tc>
      </w:tr>
      <w:tr w:rsidR="005C526F" w:rsidRPr="007275DF" w14:paraId="440BE277"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537875C"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E5081C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E9ED5"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7275DF" w:rsidRDefault="005C526F" w:rsidP="005D1F46">
            <w:pPr>
              <w:pStyle w:val="TAC"/>
            </w:pPr>
            <w:r>
              <w:t>AWGN</w:t>
            </w:r>
          </w:p>
        </w:tc>
      </w:tr>
      <w:tr w:rsidR="005C526F" w:rsidRPr="007275DF" w14:paraId="2C8EB0CD"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FBCF37"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5493E9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F3A10A"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7275DF" w:rsidRDefault="005C526F" w:rsidP="005D1F46">
            <w:pPr>
              <w:pStyle w:val="TAC"/>
            </w:pPr>
            <w:r w:rsidRPr="007275DF">
              <w:rPr>
                <w:rFonts w:eastAsia="Malgun Gothic"/>
              </w:rPr>
              <w:t>1x2 Low</w:t>
            </w:r>
          </w:p>
        </w:tc>
      </w:tr>
      <w:tr w:rsidR="005C526F" w:rsidRPr="007275DF" w14:paraId="38525CAE"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792180BC"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1554AB74"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767F7C9">
                <v:shape id="_x0000_i1209" type="#_x0000_t75" style="width:20.8pt;height:15.8pt" o:ole="" fillcolor="window">
                  <v:imagedata r:id="rId11" o:title=""/>
                </v:shape>
                <o:OLEObject Type="Embed" ProgID="Equation.3" ShapeID="_x0000_i1209" DrawAspect="Content" ObjectID="_1782662125" r:id="rId209"/>
              </w:object>
            </w:r>
            <w:r w:rsidRPr="007275DF">
              <w:rPr>
                <w:szCs w:val="18"/>
              </w:rPr>
              <w:t xml:space="preserve"> to be fulfilled.</w:t>
            </w:r>
          </w:p>
          <w:p w14:paraId="6C423E0E"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45392C6"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532A127" w14:textId="403FA7D5" w:rsidR="005C526F" w:rsidRDefault="005C526F" w:rsidP="005D1F46">
            <w:pPr>
              <w:pStyle w:val="TAN"/>
              <w:rPr>
                <w:snapToGrid w:val="0"/>
              </w:rPr>
            </w:pPr>
            <w:r w:rsidRPr="007275DF">
              <w:rPr>
                <w:snapToGrid w:val="0"/>
              </w:rPr>
              <w:t xml:space="preserve">NOTE 5: </w:t>
            </w:r>
            <w:r w:rsidRPr="001C0E1B">
              <w:tab/>
            </w:r>
            <w:r w:rsidRPr="007275DF">
              <w:rPr>
                <w:snapToGrid w:val="0"/>
              </w:rPr>
              <w:t>The signal levels apply for SSS REs when the discovery burst is transmitted during DBT windows.</w:t>
            </w:r>
          </w:p>
          <w:p w14:paraId="125D2C3D" w14:textId="77C39E23" w:rsidR="005C526F" w:rsidRPr="007275DF" w:rsidRDefault="005C526F" w:rsidP="005D1F46">
            <w:pPr>
              <w:pStyle w:val="TAN"/>
              <w:rPr>
                <w:rFonts w:cs="Arial"/>
                <w:szCs w:val="18"/>
              </w:rPr>
            </w:pPr>
            <w:r w:rsidRPr="007275DF">
              <w:rPr>
                <w:snapToGrid w:val="0"/>
              </w:rPr>
              <w:t>NOTE</w:t>
            </w:r>
            <w:r w:rsidRPr="007275DF">
              <w:t xml:space="preserve"> 6:</w:t>
            </w:r>
            <w:r w:rsidRPr="001C0E1B">
              <w:tab/>
            </w:r>
            <w:r w:rsidRPr="007275DF">
              <w:rPr>
                <w:rFonts w:cs="Arial"/>
                <w:szCs w:val="18"/>
              </w:rPr>
              <w:t>For UE supporting semi-static channel access and network configuring semi-static channel occupancy.</w:t>
            </w:r>
          </w:p>
          <w:p w14:paraId="1B76D630" w14:textId="3E636FBE" w:rsidR="005C526F" w:rsidRPr="007275DF" w:rsidRDefault="005C526F" w:rsidP="005D1F46">
            <w:pPr>
              <w:pStyle w:val="TAN"/>
              <w:rPr>
                <w:rFonts w:cs="Arial"/>
                <w:szCs w:val="18"/>
              </w:rPr>
            </w:pPr>
            <w:r w:rsidRPr="007275DF">
              <w:rPr>
                <w:snapToGrid w:val="0"/>
              </w:rPr>
              <w:t>NOTE</w:t>
            </w:r>
            <w:r w:rsidRPr="007275DF">
              <w:rPr>
                <w:rFonts w:cs="Arial"/>
                <w:szCs w:val="18"/>
              </w:rPr>
              <w:t xml:space="preserve"> 7:</w:t>
            </w:r>
            <w:r w:rsidRPr="001C0E1B">
              <w:tab/>
            </w:r>
            <w:r w:rsidRPr="007275DF">
              <w:rPr>
                <w:rFonts w:cs="Arial"/>
                <w:szCs w:val="18"/>
              </w:rPr>
              <w:t>For UE supporting dynamic channel access and network configuring dynamic channel occupancy.</w:t>
            </w:r>
          </w:p>
          <w:p w14:paraId="5B571F23" w14:textId="3505F191" w:rsidR="005C526F" w:rsidRPr="007275DF" w:rsidRDefault="005C526F" w:rsidP="005C526F">
            <w:pPr>
              <w:pStyle w:val="TAN"/>
              <w:rPr>
                <w:szCs w:val="18"/>
              </w:rPr>
            </w:pPr>
            <w:r w:rsidRPr="007275DF">
              <w:rPr>
                <w:snapToGrid w:val="0"/>
              </w:rPr>
              <w:t>NOTE</w:t>
            </w:r>
            <w:r w:rsidRPr="007275DF">
              <w:rPr>
                <w:rFonts w:cs="Arial"/>
                <w:szCs w:val="18"/>
              </w:rPr>
              <w:t xml:space="preserve"> 8: </w:t>
            </w:r>
            <w:r w:rsidRPr="001C0E1B">
              <w:tab/>
            </w:r>
            <w:r w:rsidRPr="007275DF">
              <w:rPr>
                <w:rFonts w:cs="Arial"/>
                <w:szCs w:val="18"/>
              </w:rPr>
              <w:t>For a UE supporting both semi-static and dynamic channel access, the UE can be tested under dynamic channel occupancy only.</w:t>
            </w:r>
          </w:p>
        </w:tc>
      </w:tr>
    </w:tbl>
    <w:p w14:paraId="4ABA4651" w14:textId="77777777" w:rsidR="005C526F" w:rsidRPr="001C0E1B" w:rsidRDefault="005C526F" w:rsidP="005C526F"/>
    <w:p w14:paraId="672879B9" w14:textId="77777777" w:rsidR="005C526F" w:rsidRPr="001C0E1B" w:rsidRDefault="005C526F" w:rsidP="005C526F">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4DDDA3E6" w14:textId="77777777" w:rsidTr="005D1F46">
        <w:trPr>
          <w:trHeight w:val="417"/>
        </w:trPr>
        <w:tc>
          <w:tcPr>
            <w:tcW w:w="3019" w:type="dxa"/>
            <w:tcBorders>
              <w:bottom w:val="nil"/>
            </w:tcBorders>
            <w:shd w:val="clear" w:color="auto" w:fill="auto"/>
          </w:tcPr>
          <w:p w14:paraId="16D2A86B"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2A93CE2A" w14:textId="77777777" w:rsidR="005C526F" w:rsidRPr="001C0E1B" w:rsidRDefault="005C526F" w:rsidP="005D1F46">
            <w:pPr>
              <w:pStyle w:val="TAH"/>
            </w:pPr>
            <w:r w:rsidRPr="001C0E1B">
              <w:t>Unit</w:t>
            </w:r>
          </w:p>
        </w:tc>
        <w:tc>
          <w:tcPr>
            <w:tcW w:w="1396" w:type="dxa"/>
            <w:tcBorders>
              <w:bottom w:val="nil"/>
            </w:tcBorders>
            <w:shd w:val="clear" w:color="auto" w:fill="auto"/>
          </w:tcPr>
          <w:p w14:paraId="0358EB11" w14:textId="77777777" w:rsidR="005C526F" w:rsidRPr="001C0E1B" w:rsidRDefault="005C526F" w:rsidP="005D1F46">
            <w:pPr>
              <w:pStyle w:val="TAH"/>
            </w:pPr>
            <w:r w:rsidRPr="001C0E1B">
              <w:t>Configuration</w:t>
            </w:r>
          </w:p>
        </w:tc>
        <w:tc>
          <w:tcPr>
            <w:tcW w:w="4077" w:type="dxa"/>
            <w:gridSpan w:val="2"/>
            <w:shd w:val="clear" w:color="auto" w:fill="auto"/>
          </w:tcPr>
          <w:p w14:paraId="053E9B6F" w14:textId="77777777" w:rsidR="005C526F" w:rsidRPr="001C0E1B" w:rsidRDefault="005C526F" w:rsidP="005D1F46">
            <w:pPr>
              <w:pStyle w:val="TAH"/>
            </w:pPr>
            <w:r w:rsidRPr="001C0E1B">
              <w:t>Cell 2</w:t>
            </w:r>
          </w:p>
        </w:tc>
      </w:tr>
      <w:tr w:rsidR="005C526F" w:rsidRPr="001C0E1B" w14:paraId="11E6AE6A" w14:textId="77777777" w:rsidTr="005D1F46">
        <w:tc>
          <w:tcPr>
            <w:tcW w:w="3019" w:type="dxa"/>
            <w:tcBorders>
              <w:top w:val="nil"/>
            </w:tcBorders>
            <w:shd w:val="clear" w:color="auto" w:fill="auto"/>
          </w:tcPr>
          <w:p w14:paraId="4AE59FB2"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662C542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4DA4D92C"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482C3CA2"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641EEFE9"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43993C3F" w14:textId="77777777" w:rsidTr="005D1F46">
        <w:tc>
          <w:tcPr>
            <w:tcW w:w="3019" w:type="dxa"/>
            <w:tcBorders>
              <w:bottom w:val="single" w:sz="4" w:space="0" w:color="auto"/>
            </w:tcBorders>
            <w:shd w:val="clear" w:color="auto" w:fill="auto"/>
          </w:tcPr>
          <w:p w14:paraId="59BDDA25"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63669BC6" w14:textId="77777777" w:rsidR="005C526F" w:rsidRPr="001C0E1B" w:rsidRDefault="005C526F" w:rsidP="005D1F46">
            <w:pPr>
              <w:pStyle w:val="TAC"/>
            </w:pPr>
          </w:p>
        </w:tc>
        <w:tc>
          <w:tcPr>
            <w:tcW w:w="1396" w:type="dxa"/>
          </w:tcPr>
          <w:p w14:paraId="7272EF11" w14:textId="77777777" w:rsidR="005C526F" w:rsidRPr="001C0E1B" w:rsidRDefault="005C526F" w:rsidP="005D1F46">
            <w:pPr>
              <w:pStyle w:val="TAC"/>
            </w:pPr>
            <w:r>
              <w:t>1,2</w:t>
            </w:r>
          </w:p>
        </w:tc>
        <w:tc>
          <w:tcPr>
            <w:tcW w:w="4077" w:type="dxa"/>
            <w:gridSpan w:val="2"/>
            <w:shd w:val="clear" w:color="auto" w:fill="auto"/>
          </w:tcPr>
          <w:p w14:paraId="3E4A4DD8" w14:textId="77777777" w:rsidR="005C526F" w:rsidRPr="001C0E1B" w:rsidRDefault="005C526F" w:rsidP="005D1F46">
            <w:pPr>
              <w:pStyle w:val="TAC"/>
            </w:pPr>
            <w:r w:rsidRPr="001C0E1B">
              <w:t>1</w:t>
            </w:r>
          </w:p>
        </w:tc>
      </w:tr>
      <w:tr w:rsidR="005C526F" w:rsidRPr="001C0E1B" w14:paraId="4F68C77B" w14:textId="77777777" w:rsidTr="005D1F46">
        <w:trPr>
          <w:trHeight w:val="56"/>
        </w:trPr>
        <w:tc>
          <w:tcPr>
            <w:tcW w:w="3019" w:type="dxa"/>
            <w:tcBorders>
              <w:bottom w:val="nil"/>
            </w:tcBorders>
            <w:shd w:val="clear" w:color="auto" w:fill="auto"/>
          </w:tcPr>
          <w:p w14:paraId="68A9227D"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3B9CFAF0" w14:textId="77777777" w:rsidR="005C526F" w:rsidRPr="001C0E1B" w:rsidRDefault="005C526F" w:rsidP="005D1F46">
            <w:pPr>
              <w:pStyle w:val="TAC"/>
            </w:pPr>
          </w:p>
        </w:tc>
        <w:tc>
          <w:tcPr>
            <w:tcW w:w="1396" w:type="dxa"/>
          </w:tcPr>
          <w:p w14:paraId="1053A7C0" w14:textId="77777777" w:rsidR="005C526F" w:rsidRPr="001C0E1B" w:rsidRDefault="005C526F" w:rsidP="005D1F46">
            <w:pPr>
              <w:pStyle w:val="TAC"/>
            </w:pPr>
            <w:r w:rsidRPr="001C0E1B">
              <w:t>1</w:t>
            </w:r>
          </w:p>
        </w:tc>
        <w:tc>
          <w:tcPr>
            <w:tcW w:w="4077" w:type="dxa"/>
            <w:gridSpan w:val="2"/>
            <w:shd w:val="clear" w:color="auto" w:fill="auto"/>
          </w:tcPr>
          <w:p w14:paraId="74572D10" w14:textId="77777777" w:rsidR="005C526F" w:rsidRPr="001C0E1B" w:rsidRDefault="005C526F" w:rsidP="005D1F46">
            <w:pPr>
              <w:pStyle w:val="TAC"/>
            </w:pPr>
            <w:r w:rsidRPr="001C0E1B">
              <w:t>FDD</w:t>
            </w:r>
          </w:p>
        </w:tc>
      </w:tr>
      <w:tr w:rsidR="005C526F" w:rsidRPr="001C0E1B" w14:paraId="1EE9BC6F" w14:textId="77777777" w:rsidTr="005D1F46">
        <w:trPr>
          <w:trHeight w:val="56"/>
        </w:trPr>
        <w:tc>
          <w:tcPr>
            <w:tcW w:w="3019" w:type="dxa"/>
            <w:tcBorders>
              <w:top w:val="nil"/>
            </w:tcBorders>
            <w:shd w:val="clear" w:color="auto" w:fill="auto"/>
          </w:tcPr>
          <w:p w14:paraId="01B99F84" w14:textId="77777777" w:rsidR="005C526F" w:rsidRPr="001C0E1B" w:rsidRDefault="005C526F" w:rsidP="005D1F46">
            <w:pPr>
              <w:pStyle w:val="TAL"/>
            </w:pPr>
          </w:p>
        </w:tc>
        <w:tc>
          <w:tcPr>
            <w:tcW w:w="1147" w:type="dxa"/>
            <w:tcBorders>
              <w:top w:val="nil"/>
            </w:tcBorders>
            <w:shd w:val="clear" w:color="auto" w:fill="auto"/>
          </w:tcPr>
          <w:p w14:paraId="492938A9" w14:textId="77777777" w:rsidR="005C526F" w:rsidRPr="001C0E1B" w:rsidRDefault="005C526F" w:rsidP="005D1F46">
            <w:pPr>
              <w:pStyle w:val="TAC"/>
            </w:pPr>
          </w:p>
        </w:tc>
        <w:tc>
          <w:tcPr>
            <w:tcW w:w="1396" w:type="dxa"/>
          </w:tcPr>
          <w:p w14:paraId="4D6F7D98" w14:textId="77777777" w:rsidR="005C526F" w:rsidRPr="001C0E1B" w:rsidRDefault="005C526F" w:rsidP="005D1F46">
            <w:pPr>
              <w:pStyle w:val="TAC"/>
            </w:pPr>
            <w:r>
              <w:t>2</w:t>
            </w:r>
          </w:p>
        </w:tc>
        <w:tc>
          <w:tcPr>
            <w:tcW w:w="4077" w:type="dxa"/>
            <w:gridSpan w:val="2"/>
            <w:shd w:val="clear" w:color="auto" w:fill="auto"/>
          </w:tcPr>
          <w:p w14:paraId="493204AA" w14:textId="77777777" w:rsidR="005C526F" w:rsidRPr="001C0E1B" w:rsidRDefault="005C526F" w:rsidP="005D1F46">
            <w:pPr>
              <w:pStyle w:val="TAC"/>
            </w:pPr>
            <w:r w:rsidRPr="001C0E1B">
              <w:t>TDD</w:t>
            </w:r>
          </w:p>
        </w:tc>
      </w:tr>
      <w:tr w:rsidR="005C526F" w:rsidRPr="001C0E1B" w14:paraId="09DA0877" w14:textId="77777777" w:rsidTr="005D1F46">
        <w:tc>
          <w:tcPr>
            <w:tcW w:w="3019" w:type="dxa"/>
            <w:shd w:val="clear" w:color="auto" w:fill="auto"/>
          </w:tcPr>
          <w:p w14:paraId="07EEBD87"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6CE9974B" w14:textId="77777777" w:rsidR="005C526F" w:rsidRPr="001C0E1B" w:rsidRDefault="005C526F" w:rsidP="005D1F46">
            <w:pPr>
              <w:pStyle w:val="TAC"/>
            </w:pPr>
          </w:p>
        </w:tc>
        <w:tc>
          <w:tcPr>
            <w:tcW w:w="1396" w:type="dxa"/>
          </w:tcPr>
          <w:p w14:paraId="585DFB60" w14:textId="77777777" w:rsidR="005C526F" w:rsidRPr="001C0E1B" w:rsidRDefault="005C526F" w:rsidP="005D1F46">
            <w:pPr>
              <w:pStyle w:val="TAC"/>
            </w:pPr>
            <w:r>
              <w:t>2</w:t>
            </w:r>
          </w:p>
        </w:tc>
        <w:tc>
          <w:tcPr>
            <w:tcW w:w="4077" w:type="dxa"/>
            <w:gridSpan w:val="2"/>
            <w:shd w:val="clear" w:color="auto" w:fill="auto"/>
          </w:tcPr>
          <w:p w14:paraId="288177B4" w14:textId="77777777" w:rsidR="005C526F" w:rsidRPr="001C0E1B" w:rsidRDefault="005C526F" w:rsidP="005D1F46">
            <w:pPr>
              <w:pStyle w:val="TAC"/>
            </w:pPr>
            <w:r w:rsidRPr="001C0E1B">
              <w:t>6</w:t>
            </w:r>
          </w:p>
        </w:tc>
      </w:tr>
      <w:tr w:rsidR="005C526F" w:rsidRPr="001C0E1B" w14:paraId="7F0655D4" w14:textId="77777777" w:rsidTr="005D1F46">
        <w:tc>
          <w:tcPr>
            <w:tcW w:w="3019" w:type="dxa"/>
            <w:shd w:val="clear" w:color="auto" w:fill="auto"/>
          </w:tcPr>
          <w:p w14:paraId="0C836911"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28626E9E" w14:textId="77777777" w:rsidR="005C526F" w:rsidRPr="001C0E1B" w:rsidRDefault="005C526F" w:rsidP="005D1F46">
            <w:pPr>
              <w:pStyle w:val="TAC"/>
            </w:pPr>
          </w:p>
        </w:tc>
        <w:tc>
          <w:tcPr>
            <w:tcW w:w="1396" w:type="dxa"/>
          </w:tcPr>
          <w:p w14:paraId="633A7B23" w14:textId="77777777" w:rsidR="005C526F" w:rsidRPr="001C0E1B" w:rsidRDefault="005C526F" w:rsidP="005D1F46">
            <w:pPr>
              <w:pStyle w:val="TAC"/>
            </w:pPr>
            <w:r>
              <w:t>2</w:t>
            </w:r>
          </w:p>
        </w:tc>
        <w:tc>
          <w:tcPr>
            <w:tcW w:w="4077" w:type="dxa"/>
            <w:gridSpan w:val="2"/>
            <w:shd w:val="clear" w:color="auto" w:fill="auto"/>
          </w:tcPr>
          <w:p w14:paraId="5592E274" w14:textId="77777777" w:rsidR="005C526F" w:rsidRPr="001C0E1B" w:rsidRDefault="005C526F" w:rsidP="005D1F46">
            <w:pPr>
              <w:pStyle w:val="TAC"/>
            </w:pPr>
            <w:r w:rsidRPr="001C0E1B">
              <w:t>1</w:t>
            </w:r>
          </w:p>
        </w:tc>
      </w:tr>
      <w:tr w:rsidR="005C526F" w:rsidRPr="001C0E1B" w14:paraId="5AF6F68E" w14:textId="77777777" w:rsidTr="005D1F46">
        <w:tc>
          <w:tcPr>
            <w:tcW w:w="3019" w:type="dxa"/>
            <w:tcBorders>
              <w:bottom w:val="single" w:sz="4" w:space="0" w:color="auto"/>
            </w:tcBorders>
            <w:shd w:val="clear" w:color="auto" w:fill="auto"/>
          </w:tcPr>
          <w:p w14:paraId="3117901E"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0008A2A" w14:textId="77777777" w:rsidR="005C526F" w:rsidRPr="001C0E1B" w:rsidRDefault="005C526F" w:rsidP="005D1F46">
            <w:pPr>
              <w:pStyle w:val="TAC"/>
            </w:pPr>
            <w:r w:rsidRPr="001C0E1B">
              <w:t>MHz</w:t>
            </w:r>
          </w:p>
        </w:tc>
        <w:tc>
          <w:tcPr>
            <w:tcW w:w="1396" w:type="dxa"/>
          </w:tcPr>
          <w:p w14:paraId="5FC16118" w14:textId="77777777" w:rsidR="005C526F" w:rsidRPr="001C0E1B" w:rsidRDefault="005C526F" w:rsidP="005D1F46">
            <w:pPr>
              <w:pStyle w:val="TAC"/>
            </w:pPr>
            <w:r>
              <w:t>1,2</w:t>
            </w:r>
          </w:p>
        </w:tc>
        <w:tc>
          <w:tcPr>
            <w:tcW w:w="4077" w:type="dxa"/>
            <w:gridSpan w:val="2"/>
            <w:shd w:val="clear" w:color="auto" w:fill="auto"/>
          </w:tcPr>
          <w:p w14:paraId="18B6CF08"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8311C4E"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4F17B13B"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1CE70904"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4F5D826C" w14:textId="77777777" w:rsidR="005C526F" w:rsidRPr="001C0E1B" w:rsidRDefault="005C526F" w:rsidP="005D1F46">
            <w:pPr>
              <w:pStyle w:val="TAL"/>
            </w:pPr>
            <w:r w:rsidRPr="001C0E1B">
              <w:t>PDSCH parameters:</w:t>
            </w:r>
          </w:p>
          <w:p w14:paraId="51614519"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BA49E16"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55168D8"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F2FD872" w14:textId="77777777" w:rsidR="005C526F" w:rsidRPr="001C0E1B" w:rsidRDefault="005C526F" w:rsidP="005D1F46">
            <w:pPr>
              <w:pStyle w:val="TAC"/>
              <w:rPr>
                <w:lang w:eastAsia="zh-CN"/>
              </w:rPr>
            </w:pPr>
            <w:r w:rsidRPr="001C0E1B">
              <w:rPr>
                <w:lang w:eastAsia="zh-CN"/>
              </w:rPr>
              <w:t>5 MHz: R.7 FDD</w:t>
            </w:r>
          </w:p>
          <w:p w14:paraId="198F6D2D" w14:textId="77777777" w:rsidR="005C526F" w:rsidRPr="001C0E1B" w:rsidRDefault="005C526F" w:rsidP="005D1F46">
            <w:pPr>
              <w:pStyle w:val="TAC"/>
              <w:rPr>
                <w:lang w:eastAsia="zh-CN"/>
              </w:rPr>
            </w:pPr>
            <w:r w:rsidRPr="001C0E1B">
              <w:rPr>
                <w:lang w:eastAsia="zh-CN"/>
              </w:rPr>
              <w:t>10 MHz: R.3 FDD</w:t>
            </w:r>
          </w:p>
          <w:p w14:paraId="2E5C1038" w14:textId="77777777" w:rsidR="005C526F" w:rsidRPr="001C0E1B" w:rsidRDefault="005C526F" w:rsidP="005D1F46">
            <w:pPr>
              <w:pStyle w:val="TAC"/>
              <w:rPr>
                <w:lang w:eastAsia="zh-CN"/>
              </w:rPr>
            </w:pPr>
            <w:r w:rsidRPr="001C0E1B">
              <w:rPr>
                <w:lang w:eastAsia="zh-CN"/>
              </w:rPr>
              <w:t>20 MHz: R.6 FDD</w:t>
            </w:r>
          </w:p>
        </w:tc>
      </w:tr>
      <w:tr w:rsidR="005C526F" w:rsidRPr="001C0E1B" w14:paraId="46181059"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66519BA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3CDD85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AF09C86"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2BB1BF9C" w14:textId="77777777" w:rsidR="005C526F" w:rsidRPr="001C0E1B" w:rsidRDefault="005C526F" w:rsidP="005D1F46">
            <w:pPr>
              <w:pStyle w:val="TAC"/>
              <w:rPr>
                <w:lang w:eastAsia="zh-CN"/>
              </w:rPr>
            </w:pPr>
            <w:r w:rsidRPr="001C0E1B">
              <w:rPr>
                <w:lang w:eastAsia="zh-CN"/>
              </w:rPr>
              <w:t>5 MHz: R.4 TDD</w:t>
            </w:r>
          </w:p>
          <w:p w14:paraId="5D10921F" w14:textId="77777777" w:rsidR="005C526F" w:rsidRPr="001C0E1B" w:rsidRDefault="005C526F" w:rsidP="005D1F46">
            <w:pPr>
              <w:pStyle w:val="TAC"/>
              <w:rPr>
                <w:lang w:eastAsia="zh-CN"/>
              </w:rPr>
            </w:pPr>
            <w:r w:rsidRPr="001C0E1B">
              <w:rPr>
                <w:lang w:eastAsia="zh-CN"/>
              </w:rPr>
              <w:t>10 MHz: R.0 TDD</w:t>
            </w:r>
          </w:p>
          <w:p w14:paraId="5FC28FEB" w14:textId="77777777" w:rsidR="005C526F" w:rsidRPr="001C0E1B" w:rsidRDefault="005C526F" w:rsidP="005D1F46">
            <w:pPr>
              <w:pStyle w:val="TAC"/>
              <w:rPr>
                <w:lang w:eastAsia="zh-CN"/>
              </w:rPr>
            </w:pPr>
            <w:r w:rsidRPr="001C0E1B">
              <w:rPr>
                <w:lang w:eastAsia="zh-CN"/>
              </w:rPr>
              <w:t>20 MHz: R.3 TDD</w:t>
            </w:r>
          </w:p>
        </w:tc>
      </w:tr>
      <w:tr w:rsidR="005C526F" w:rsidRPr="001C0E1B" w14:paraId="324265A2"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24380857" w14:textId="77777777" w:rsidR="005C526F" w:rsidRPr="001C0E1B" w:rsidRDefault="005C526F" w:rsidP="005D1F46">
            <w:pPr>
              <w:pStyle w:val="TAL"/>
            </w:pPr>
            <w:r w:rsidRPr="001C0E1B">
              <w:t>PCFICH/PDCCH/PHICH parameters:</w:t>
            </w:r>
          </w:p>
          <w:p w14:paraId="14A4BB90"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BC418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729C28F"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4819D9D7" w14:textId="77777777" w:rsidR="005C526F" w:rsidRPr="001C0E1B" w:rsidRDefault="005C526F" w:rsidP="005D1F46">
            <w:pPr>
              <w:pStyle w:val="TAC"/>
              <w:rPr>
                <w:lang w:eastAsia="zh-CN"/>
              </w:rPr>
            </w:pPr>
            <w:r w:rsidRPr="001C0E1B">
              <w:rPr>
                <w:lang w:eastAsia="zh-CN"/>
              </w:rPr>
              <w:t>5 MHz: R.11 FDD</w:t>
            </w:r>
          </w:p>
          <w:p w14:paraId="22C6EA8B" w14:textId="77777777" w:rsidR="005C526F" w:rsidRPr="001C0E1B" w:rsidRDefault="005C526F" w:rsidP="005D1F46">
            <w:pPr>
              <w:pStyle w:val="TAC"/>
              <w:rPr>
                <w:lang w:eastAsia="zh-CN"/>
              </w:rPr>
            </w:pPr>
            <w:r w:rsidRPr="001C0E1B">
              <w:rPr>
                <w:lang w:eastAsia="zh-CN"/>
              </w:rPr>
              <w:t>10 MHz: R.6 FDD</w:t>
            </w:r>
          </w:p>
          <w:p w14:paraId="44209D61" w14:textId="77777777" w:rsidR="005C526F" w:rsidRPr="001C0E1B" w:rsidRDefault="005C526F" w:rsidP="005D1F46">
            <w:pPr>
              <w:pStyle w:val="TAC"/>
              <w:rPr>
                <w:lang w:eastAsia="zh-CN"/>
              </w:rPr>
            </w:pPr>
            <w:r w:rsidRPr="001C0E1B">
              <w:rPr>
                <w:lang w:eastAsia="zh-CN"/>
              </w:rPr>
              <w:t>20 MHz: R.10 FDD</w:t>
            </w:r>
          </w:p>
        </w:tc>
      </w:tr>
      <w:tr w:rsidR="005C526F" w:rsidRPr="001C0E1B" w14:paraId="7F791FA8"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3841D80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0A99FB"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EC2068E"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4823D4C" w14:textId="77777777" w:rsidR="005C526F" w:rsidRPr="001C0E1B" w:rsidRDefault="005C526F" w:rsidP="005D1F46">
            <w:pPr>
              <w:pStyle w:val="TAC"/>
              <w:rPr>
                <w:lang w:eastAsia="zh-CN"/>
              </w:rPr>
            </w:pPr>
            <w:r w:rsidRPr="001C0E1B">
              <w:rPr>
                <w:lang w:eastAsia="zh-CN"/>
              </w:rPr>
              <w:t>5 MHz: R.11 TDD</w:t>
            </w:r>
          </w:p>
          <w:p w14:paraId="63763991" w14:textId="77777777" w:rsidR="005C526F" w:rsidRPr="001C0E1B" w:rsidRDefault="005C526F" w:rsidP="005D1F46">
            <w:pPr>
              <w:pStyle w:val="TAC"/>
              <w:rPr>
                <w:lang w:eastAsia="zh-CN"/>
              </w:rPr>
            </w:pPr>
            <w:r w:rsidRPr="001C0E1B">
              <w:rPr>
                <w:lang w:eastAsia="zh-CN"/>
              </w:rPr>
              <w:t>10 MHz: R.6 TDD</w:t>
            </w:r>
          </w:p>
          <w:p w14:paraId="498B48EA" w14:textId="77777777" w:rsidR="005C526F" w:rsidRPr="001C0E1B" w:rsidRDefault="005C526F" w:rsidP="005D1F46">
            <w:pPr>
              <w:pStyle w:val="TAC"/>
              <w:rPr>
                <w:lang w:eastAsia="zh-CN"/>
              </w:rPr>
            </w:pPr>
            <w:r w:rsidRPr="001C0E1B">
              <w:rPr>
                <w:lang w:eastAsia="zh-CN"/>
              </w:rPr>
              <w:t>20 MHz: R.10 TDD</w:t>
            </w:r>
          </w:p>
        </w:tc>
      </w:tr>
      <w:tr w:rsidR="005C526F" w:rsidRPr="001C0E1B" w14:paraId="450E74F7"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4C06A63"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4BE49A2"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31B9462"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41846D8" w14:textId="77777777" w:rsidR="005C526F" w:rsidRPr="001C0E1B" w:rsidRDefault="005C526F" w:rsidP="005D1F46">
            <w:pPr>
              <w:pStyle w:val="TAC"/>
              <w:rPr>
                <w:lang w:eastAsia="zh-CN"/>
              </w:rPr>
            </w:pPr>
            <w:r w:rsidRPr="001C0E1B">
              <w:rPr>
                <w:lang w:eastAsia="zh-CN"/>
              </w:rPr>
              <w:t>5 MHz: OP.20 FDD</w:t>
            </w:r>
          </w:p>
          <w:p w14:paraId="1262C51B" w14:textId="77777777" w:rsidR="005C526F" w:rsidRPr="001C0E1B" w:rsidRDefault="005C526F" w:rsidP="005D1F46">
            <w:pPr>
              <w:pStyle w:val="TAC"/>
              <w:rPr>
                <w:lang w:eastAsia="zh-CN"/>
              </w:rPr>
            </w:pPr>
            <w:r w:rsidRPr="001C0E1B">
              <w:rPr>
                <w:lang w:eastAsia="zh-CN"/>
              </w:rPr>
              <w:t>10 MHz: OP.10 FDD</w:t>
            </w:r>
          </w:p>
          <w:p w14:paraId="72306137" w14:textId="77777777" w:rsidR="005C526F" w:rsidRPr="001C0E1B" w:rsidRDefault="005C526F" w:rsidP="005D1F46">
            <w:pPr>
              <w:pStyle w:val="TAC"/>
              <w:rPr>
                <w:lang w:eastAsia="zh-CN"/>
              </w:rPr>
            </w:pPr>
            <w:r w:rsidRPr="001C0E1B">
              <w:rPr>
                <w:lang w:eastAsia="zh-CN"/>
              </w:rPr>
              <w:t>20 MHz: OP.17 FDD</w:t>
            </w:r>
          </w:p>
        </w:tc>
      </w:tr>
      <w:tr w:rsidR="005C526F" w:rsidRPr="001C0E1B" w14:paraId="448EB8A5"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56A9F67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61A2DA"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9B15AB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3F0F572" w14:textId="77777777" w:rsidR="005C526F" w:rsidRPr="001C0E1B" w:rsidRDefault="005C526F" w:rsidP="005D1F46">
            <w:pPr>
              <w:pStyle w:val="TAC"/>
              <w:rPr>
                <w:lang w:eastAsia="zh-CN"/>
              </w:rPr>
            </w:pPr>
            <w:r w:rsidRPr="001C0E1B">
              <w:rPr>
                <w:lang w:eastAsia="zh-CN"/>
              </w:rPr>
              <w:t>5 MHz: OP.9 TDD</w:t>
            </w:r>
          </w:p>
          <w:p w14:paraId="1E04D249" w14:textId="77777777" w:rsidR="005C526F" w:rsidRPr="001C0E1B" w:rsidRDefault="005C526F" w:rsidP="005D1F46">
            <w:pPr>
              <w:pStyle w:val="TAC"/>
              <w:rPr>
                <w:lang w:eastAsia="zh-CN"/>
              </w:rPr>
            </w:pPr>
            <w:r w:rsidRPr="001C0E1B">
              <w:rPr>
                <w:lang w:eastAsia="zh-CN"/>
              </w:rPr>
              <w:t>10 MHz: OP.1 TDD</w:t>
            </w:r>
          </w:p>
          <w:p w14:paraId="3A03F304" w14:textId="77777777" w:rsidR="005C526F" w:rsidRPr="001C0E1B" w:rsidRDefault="005C526F" w:rsidP="005D1F46">
            <w:pPr>
              <w:pStyle w:val="TAC"/>
              <w:rPr>
                <w:lang w:eastAsia="zh-CN"/>
              </w:rPr>
            </w:pPr>
            <w:r w:rsidRPr="001C0E1B">
              <w:rPr>
                <w:lang w:eastAsia="zh-CN"/>
              </w:rPr>
              <w:t>20 MHz: OP.7 TDD</w:t>
            </w:r>
          </w:p>
        </w:tc>
      </w:tr>
      <w:tr w:rsidR="005C526F" w:rsidRPr="001C0E1B" w14:paraId="177DC093" w14:textId="77777777" w:rsidTr="005D1F46">
        <w:tc>
          <w:tcPr>
            <w:tcW w:w="3019" w:type="dxa"/>
            <w:shd w:val="clear" w:color="auto" w:fill="auto"/>
          </w:tcPr>
          <w:p w14:paraId="324E63C4"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0456172C" w14:textId="77777777" w:rsidR="005C526F" w:rsidRPr="001C0E1B" w:rsidRDefault="005C526F" w:rsidP="005D1F46">
            <w:pPr>
              <w:pStyle w:val="TAC"/>
            </w:pPr>
            <w:r w:rsidRPr="001C0E1B">
              <w:t>dB</w:t>
            </w:r>
          </w:p>
        </w:tc>
        <w:tc>
          <w:tcPr>
            <w:tcW w:w="1396" w:type="dxa"/>
            <w:tcBorders>
              <w:bottom w:val="nil"/>
            </w:tcBorders>
            <w:shd w:val="clear" w:color="auto" w:fill="auto"/>
          </w:tcPr>
          <w:p w14:paraId="75C3929A"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6ADC10CF" w14:textId="77777777" w:rsidR="005C526F" w:rsidRPr="001C0E1B" w:rsidRDefault="005C526F" w:rsidP="005D1F46">
            <w:pPr>
              <w:pStyle w:val="TAC"/>
            </w:pPr>
            <w:r w:rsidRPr="001C0E1B">
              <w:t>0</w:t>
            </w:r>
          </w:p>
        </w:tc>
      </w:tr>
      <w:tr w:rsidR="005C526F" w:rsidRPr="001C0E1B" w14:paraId="202858BE" w14:textId="77777777" w:rsidTr="005D1F46">
        <w:tc>
          <w:tcPr>
            <w:tcW w:w="3019" w:type="dxa"/>
            <w:shd w:val="clear" w:color="auto" w:fill="auto"/>
          </w:tcPr>
          <w:p w14:paraId="4E51861E"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28930803" w14:textId="77777777" w:rsidR="005C526F" w:rsidRPr="001C0E1B" w:rsidRDefault="005C526F" w:rsidP="005D1F46">
            <w:pPr>
              <w:pStyle w:val="TAC"/>
            </w:pPr>
          </w:p>
        </w:tc>
        <w:tc>
          <w:tcPr>
            <w:tcW w:w="1396" w:type="dxa"/>
            <w:tcBorders>
              <w:top w:val="nil"/>
              <w:bottom w:val="nil"/>
            </w:tcBorders>
            <w:shd w:val="clear" w:color="auto" w:fill="auto"/>
          </w:tcPr>
          <w:p w14:paraId="2BA73023" w14:textId="77777777" w:rsidR="005C526F" w:rsidRPr="001C0E1B" w:rsidRDefault="005C526F" w:rsidP="005D1F46">
            <w:pPr>
              <w:pStyle w:val="TAC"/>
            </w:pPr>
          </w:p>
        </w:tc>
        <w:tc>
          <w:tcPr>
            <w:tcW w:w="4077" w:type="dxa"/>
            <w:gridSpan w:val="2"/>
            <w:tcBorders>
              <w:top w:val="nil"/>
              <w:bottom w:val="nil"/>
            </w:tcBorders>
            <w:shd w:val="clear" w:color="auto" w:fill="auto"/>
          </w:tcPr>
          <w:p w14:paraId="47EE6869" w14:textId="77777777" w:rsidR="005C526F" w:rsidRPr="001C0E1B" w:rsidRDefault="005C526F" w:rsidP="005D1F46">
            <w:pPr>
              <w:pStyle w:val="TAC"/>
            </w:pPr>
          </w:p>
        </w:tc>
      </w:tr>
      <w:tr w:rsidR="005C526F" w:rsidRPr="001C0E1B" w14:paraId="5911BBD9" w14:textId="77777777" w:rsidTr="005D1F46">
        <w:tc>
          <w:tcPr>
            <w:tcW w:w="3019" w:type="dxa"/>
            <w:shd w:val="clear" w:color="auto" w:fill="auto"/>
          </w:tcPr>
          <w:p w14:paraId="46E12745"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46AC6F63" w14:textId="77777777" w:rsidR="005C526F" w:rsidRPr="001C0E1B" w:rsidRDefault="005C526F" w:rsidP="005D1F46">
            <w:pPr>
              <w:pStyle w:val="TAC"/>
            </w:pPr>
          </w:p>
        </w:tc>
        <w:tc>
          <w:tcPr>
            <w:tcW w:w="1396" w:type="dxa"/>
            <w:tcBorders>
              <w:top w:val="nil"/>
              <w:bottom w:val="nil"/>
            </w:tcBorders>
            <w:shd w:val="clear" w:color="auto" w:fill="auto"/>
          </w:tcPr>
          <w:p w14:paraId="603A0354" w14:textId="77777777" w:rsidR="005C526F" w:rsidRPr="001C0E1B" w:rsidRDefault="005C526F" w:rsidP="005D1F46">
            <w:pPr>
              <w:pStyle w:val="TAC"/>
            </w:pPr>
          </w:p>
        </w:tc>
        <w:tc>
          <w:tcPr>
            <w:tcW w:w="4077" w:type="dxa"/>
            <w:gridSpan w:val="2"/>
            <w:tcBorders>
              <w:top w:val="nil"/>
              <w:bottom w:val="nil"/>
            </w:tcBorders>
            <w:shd w:val="clear" w:color="auto" w:fill="auto"/>
          </w:tcPr>
          <w:p w14:paraId="2C9E899B" w14:textId="77777777" w:rsidR="005C526F" w:rsidRPr="001C0E1B" w:rsidRDefault="005C526F" w:rsidP="005D1F46">
            <w:pPr>
              <w:pStyle w:val="TAC"/>
            </w:pPr>
          </w:p>
        </w:tc>
      </w:tr>
      <w:tr w:rsidR="005C526F" w:rsidRPr="001C0E1B" w14:paraId="17FDB4C5" w14:textId="77777777" w:rsidTr="005D1F46">
        <w:tc>
          <w:tcPr>
            <w:tcW w:w="3019" w:type="dxa"/>
            <w:shd w:val="clear" w:color="auto" w:fill="auto"/>
          </w:tcPr>
          <w:p w14:paraId="18606B0C"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5F75E76" w14:textId="77777777" w:rsidR="005C526F" w:rsidRPr="001C0E1B" w:rsidRDefault="005C526F" w:rsidP="005D1F46">
            <w:pPr>
              <w:pStyle w:val="TAC"/>
            </w:pPr>
          </w:p>
        </w:tc>
        <w:tc>
          <w:tcPr>
            <w:tcW w:w="1396" w:type="dxa"/>
            <w:tcBorders>
              <w:top w:val="nil"/>
              <w:bottom w:val="nil"/>
            </w:tcBorders>
            <w:shd w:val="clear" w:color="auto" w:fill="auto"/>
          </w:tcPr>
          <w:p w14:paraId="3DEFAA10" w14:textId="77777777" w:rsidR="005C526F" w:rsidRPr="001C0E1B" w:rsidRDefault="005C526F" w:rsidP="005D1F46">
            <w:pPr>
              <w:pStyle w:val="TAC"/>
            </w:pPr>
          </w:p>
        </w:tc>
        <w:tc>
          <w:tcPr>
            <w:tcW w:w="4077" w:type="dxa"/>
            <w:gridSpan w:val="2"/>
            <w:tcBorders>
              <w:top w:val="nil"/>
              <w:bottom w:val="nil"/>
            </w:tcBorders>
            <w:shd w:val="clear" w:color="auto" w:fill="auto"/>
          </w:tcPr>
          <w:p w14:paraId="2E5BEF72" w14:textId="77777777" w:rsidR="005C526F" w:rsidRPr="001C0E1B" w:rsidRDefault="005C526F" w:rsidP="005D1F46">
            <w:pPr>
              <w:pStyle w:val="TAC"/>
            </w:pPr>
          </w:p>
        </w:tc>
      </w:tr>
      <w:tr w:rsidR="005C526F" w:rsidRPr="001C0E1B" w14:paraId="7D7DE5E9" w14:textId="77777777" w:rsidTr="005D1F46">
        <w:tc>
          <w:tcPr>
            <w:tcW w:w="3019" w:type="dxa"/>
            <w:shd w:val="clear" w:color="auto" w:fill="auto"/>
          </w:tcPr>
          <w:p w14:paraId="7B0CA08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2E789A97" w14:textId="77777777" w:rsidR="005C526F" w:rsidRPr="001C0E1B" w:rsidRDefault="005C526F" w:rsidP="005D1F46">
            <w:pPr>
              <w:pStyle w:val="TAC"/>
            </w:pPr>
          </w:p>
        </w:tc>
        <w:tc>
          <w:tcPr>
            <w:tcW w:w="1396" w:type="dxa"/>
            <w:tcBorders>
              <w:top w:val="nil"/>
              <w:bottom w:val="nil"/>
            </w:tcBorders>
            <w:shd w:val="clear" w:color="auto" w:fill="auto"/>
          </w:tcPr>
          <w:p w14:paraId="63CF6A72" w14:textId="77777777" w:rsidR="005C526F" w:rsidRPr="001C0E1B" w:rsidRDefault="005C526F" w:rsidP="005D1F46">
            <w:pPr>
              <w:pStyle w:val="TAC"/>
            </w:pPr>
          </w:p>
        </w:tc>
        <w:tc>
          <w:tcPr>
            <w:tcW w:w="4077" w:type="dxa"/>
            <w:gridSpan w:val="2"/>
            <w:tcBorders>
              <w:top w:val="nil"/>
              <w:bottom w:val="nil"/>
            </w:tcBorders>
            <w:shd w:val="clear" w:color="auto" w:fill="auto"/>
          </w:tcPr>
          <w:p w14:paraId="27337E38" w14:textId="77777777" w:rsidR="005C526F" w:rsidRPr="001C0E1B" w:rsidRDefault="005C526F" w:rsidP="005D1F46">
            <w:pPr>
              <w:pStyle w:val="TAC"/>
            </w:pPr>
          </w:p>
        </w:tc>
      </w:tr>
      <w:tr w:rsidR="005C526F" w:rsidRPr="001C0E1B" w14:paraId="224162B9" w14:textId="77777777" w:rsidTr="005D1F46">
        <w:tc>
          <w:tcPr>
            <w:tcW w:w="3019" w:type="dxa"/>
            <w:shd w:val="clear" w:color="auto" w:fill="auto"/>
          </w:tcPr>
          <w:p w14:paraId="61EA04FE"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69CE6D19" w14:textId="77777777" w:rsidR="005C526F" w:rsidRPr="001C0E1B" w:rsidRDefault="005C526F" w:rsidP="005D1F46">
            <w:pPr>
              <w:pStyle w:val="TAC"/>
            </w:pPr>
          </w:p>
        </w:tc>
        <w:tc>
          <w:tcPr>
            <w:tcW w:w="1396" w:type="dxa"/>
            <w:tcBorders>
              <w:top w:val="nil"/>
              <w:bottom w:val="nil"/>
            </w:tcBorders>
            <w:shd w:val="clear" w:color="auto" w:fill="auto"/>
          </w:tcPr>
          <w:p w14:paraId="2F3C3658" w14:textId="77777777" w:rsidR="005C526F" w:rsidRPr="001C0E1B" w:rsidRDefault="005C526F" w:rsidP="005D1F46">
            <w:pPr>
              <w:pStyle w:val="TAC"/>
            </w:pPr>
          </w:p>
        </w:tc>
        <w:tc>
          <w:tcPr>
            <w:tcW w:w="4077" w:type="dxa"/>
            <w:gridSpan w:val="2"/>
            <w:tcBorders>
              <w:top w:val="nil"/>
              <w:bottom w:val="nil"/>
            </w:tcBorders>
            <w:shd w:val="clear" w:color="auto" w:fill="auto"/>
          </w:tcPr>
          <w:p w14:paraId="33FD94C7" w14:textId="77777777" w:rsidR="005C526F" w:rsidRPr="001C0E1B" w:rsidRDefault="005C526F" w:rsidP="005D1F46">
            <w:pPr>
              <w:pStyle w:val="TAC"/>
            </w:pPr>
          </w:p>
        </w:tc>
      </w:tr>
      <w:tr w:rsidR="005C526F" w:rsidRPr="001C0E1B" w14:paraId="5BE4F43A" w14:textId="77777777" w:rsidTr="005D1F46">
        <w:tc>
          <w:tcPr>
            <w:tcW w:w="3019" w:type="dxa"/>
            <w:shd w:val="clear" w:color="auto" w:fill="auto"/>
          </w:tcPr>
          <w:p w14:paraId="4175112C"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4320A724" w14:textId="77777777" w:rsidR="005C526F" w:rsidRPr="001C0E1B" w:rsidRDefault="005C526F" w:rsidP="005D1F46">
            <w:pPr>
              <w:pStyle w:val="TAC"/>
            </w:pPr>
          </w:p>
        </w:tc>
        <w:tc>
          <w:tcPr>
            <w:tcW w:w="1396" w:type="dxa"/>
            <w:tcBorders>
              <w:top w:val="nil"/>
              <w:bottom w:val="nil"/>
            </w:tcBorders>
            <w:shd w:val="clear" w:color="auto" w:fill="auto"/>
          </w:tcPr>
          <w:p w14:paraId="56B8E7F8" w14:textId="77777777" w:rsidR="005C526F" w:rsidRPr="001C0E1B" w:rsidRDefault="005C526F" w:rsidP="005D1F46">
            <w:pPr>
              <w:pStyle w:val="TAC"/>
            </w:pPr>
          </w:p>
        </w:tc>
        <w:tc>
          <w:tcPr>
            <w:tcW w:w="4077" w:type="dxa"/>
            <w:gridSpan w:val="2"/>
            <w:tcBorders>
              <w:top w:val="nil"/>
              <w:bottom w:val="nil"/>
            </w:tcBorders>
            <w:shd w:val="clear" w:color="auto" w:fill="auto"/>
          </w:tcPr>
          <w:p w14:paraId="0EA7F169" w14:textId="77777777" w:rsidR="005C526F" w:rsidRPr="001C0E1B" w:rsidRDefault="005C526F" w:rsidP="005D1F46">
            <w:pPr>
              <w:pStyle w:val="TAC"/>
            </w:pPr>
          </w:p>
        </w:tc>
      </w:tr>
      <w:tr w:rsidR="005C526F" w:rsidRPr="001C0E1B" w14:paraId="6E79BC92" w14:textId="77777777" w:rsidTr="005D1F46">
        <w:tc>
          <w:tcPr>
            <w:tcW w:w="3019" w:type="dxa"/>
            <w:shd w:val="clear" w:color="auto" w:fill="auto"/>
          </w:tcPr>
          <w:p w14:paraId="797A3FEA"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61F2F4F5" w14:textId="77777777" w:rsidR="005C526F" w:rsidRPr="001C0E1B" w:rsidRDefault="005C526F" w:rsidP="005D1F46">
            <w:pPr>
              <w:pStyle w:val="TAC"/>
            </w:pPr>
          </w:p>
        </w:tc>
        <w:tc>
          <w:tcPr>
            <w:tcW w:w="1396" w:type="dxa"/>
            <w:tcBorders>
              <w:top w:val="nil"/>
              <w:bottom w:val="nil"/>
            </w:tcBorders>
            <w:shd w:val="clear" w:color="auto" w:fill="auto"/>
          </w:tcPr>
          <w:p w14:paraId="40AC4C12" w14:textId="77777777" w:rsidR="005C526F" w:rsidRPr="001C0E1B" w:rsidRDefault="005C526F" w:rsidP="005D1F46">
            <w:pPr>
              <w:pStyle w:val="TAC"/>
            </w:pPr>
          </w:p>
        </w:tc>
        <w:tc>
          <w:tcPr>
            <w:tcW w:w="4077" w:type="dxa"/>
            <w:gridSpan w:val="2"/>
            <w:tcBorders>
              <w:top w:val="nil"/>
              <w:bottom w:val="nil"/>
            </w:tcBorders>
            <w:shd w:val="clear" w:color="auto" w:fill="auto"/>
          </w:tcPr>
          <w:p w14:paraId="2CEF2C0D" w14:textId="77777777" w:rsidR="005C526F" w:rsidRPr="001C0E1B" w:rsidRDefault="005C526F" w:rsidP="005D1F46">
            <w:pPr>
              <w:pStyle w:val="TAC"/>
            </w:pPr>
          </w:p>
        </w:tc>
      </w:tr>
      <w:tr w:rsidR="005C526F" w:rsidRPr="001C0E1B" w14:paraId="3BF331B1" w14:textId="77777777" w:rsidTr="005D1F46">
        <w:tc>
          <w:tcPr>
            <w:tcW w:w="3019" w:type="dxa"/>
            <w:shd w:val="clear" w:color="auto" w:fill="auto"/>
          </w:tcPr>
          <w:p w14:paraId="4F4422AD"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03F32796" w14:textId="77777777" w:rsidR="005C526F" w:rsidRPr="001C0E1B" w:rsidRDefault="005C526F" w:rsidP="005D1F46">
            <w:pPr>
              <w:pStyle w:val="TAC"/>
            </w:pPr>
          </w:p>
        </w:tc>
        <w:tc>
          <w:tcPr>
            <w:tcW w:w="1396" w:type="dxa"/>
            <w:tcBorders>
              <w:top w:val="nil"/>
              <w:bottom w:val="nil"/>
            </w:tcBorders>
            <w:shd w:val="clear" w:color="auto" w:fill="auto"/>
          </w:tcPr>
          <w:p w14:paraId="224245B7" w14:textId="77777777" w:rsidR="005C526F" w:rsidRPr="001C0E1B" w:rsidRDefault="005C526F" w:rsidP="005D1F46">
            <w:pPr>
              <w:pStyle w:val="TAC"/>
            </w:pPr>
          </w:p>
        </w:tc>
        <w:tc>
          <w:tcPr>
            <w:tcW w:w="4077" w:type="dxa"/>
            <w:gridSpan w:val="2"/>
            <w:tcBorders>
              <w:top w:val="nil"/>
              <w:bottom w:val="nil"/>
            </w:tcBorders>
            <w:shd w:val="clear" w:color="auto" w:fill="auto"/>
          </w:tcPr>
          <w:p w14:paraId="63793500" w14:textId="77777777" w:rsidR="005C526F" w:rsidRPr="001C0E1B" w:rsidRDefault="005C526F" w:rsidP="005D1F46">
            <w:pPr>
              <w:pStyle w:val="TAC"/>
            </w:pPr>
          </w:p>
        </w:tc>
      </w:tr>
      <w:tr w:rsidR="005C526F" w:rsidRPr="001C0E1B" w14:paraId="58A91C2A" w14:textId="77777777" w:rsidTr="005D1F46">
        <w:tc>
          <w:tcPr>
            <w:tcW w:w="3019" w:type="dxa"/>
            <w:shd w:val="clear" w:color="auto" w:fill="auto"/>
          </w:tcPr>
          <w:p w14:paraId="7BC63454"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7DD28355" w14:textId="77777777" w:rsidR="005C526F" w:rsidRPr="001C0E1B" w:rsidRDefault="005C526F" w:rsidP="005D1F46">
            <w:pPr>
              <w:pStyle w:val="TAC"/>
            </w:pPr>
          </w:p>
        </w:tc>
        <w:tc>
          <w:tcPr>
            <w:tcW w:w="1396" w:type="dxa"/>
            <w:tcBorders>
              <w:top w:val="nil"/>
              <w:bottom w:val="nil"/>
            </w:tcBorders>
            <w:shd w:val="clear" w:color="auto" w:fill="auto"/>
          </w:tcPr>
          <w:p w14:paraId="100547CC" w14:textId="77777777" w:rsidR="005C526F" w:rsidRPr="001C0E1B" w:rsidRDefault="005C526F" w:rsidP="005D1F46">
            <w:pPr>
              <w:pStyle w:val="TAC"/>
            </w:pPr>
          </w:p>
        </w:tc>
        <w:tc>
          <w:tcPr>
            <w:tcW w:w="4077" w:type="dxa"/>
            <w:gridSpan w:val="2"/>
            <w:tcBorders>
              <w:top w:val="nil"/>
              <w:bottom w:val="nil"/>
            </w:tcBorders>
            <w:shd w:val="clear" w:color="auto" w:fill="auto"/>
          </w:tcPr>
          <w:p w14:paraId="35A01096" w14:textId="77777777" w:rsidR="005C526F" w:rsidRPr="001C0E1B" w:rsidRDefault="005C526F" w:rsidP="005D1F46">
            <w:pPr>
              <w:pStyle w:val="TAC"/>
            </w:pPr>
          </w:p>
        </w:tc>
      </w:tr>
      <w:tr w:rsidR="005C526F" w:rsidRPr="001C0E1B" w14:paraId="1BDC86E6" w14:textId="77777777" w:rsidTr="005D1F46">
        <w:tc>
          <w:tcPr>
            <w:tcW w:w="3019" w:type="dxa"/>
            <w:shd w:val="clear" w:color="auto" w:fill="auto"/>
          </w:tcPr>
          <w:p w14:paraId="6AAA50A5"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22E4BE88" w14:textId="77777777" w:rsidR="005C526F" w:rsidRPr="001C0E1B" w:rsidRDefault="005C526F" w:rsidP="005D1F46">
            <w:pPr>
              <w:pStyle w:val="TAC"/>
            </w:pPr>
          </w:p>
        </w:tc>
        <w:tc>
          <w:tcPr>
            <w:tcW w:w="1396" w:type="dxa"/>
            <w:tcBorders>
              <w:top w:val="nil"/>
              <w:bottom w:val="nil"/>
            </w:tcBorders>
            <w:shd w:val="clear" w:color="auto" w:fill="auto"/>
          </w:tcPr>
          <w:p w14:paraId="3C6E3329" w14:textId="77777777" w:rsidR="005C526F" w:rsidRPr="001C0E1B" w:rsidRDefault="005C526F" w:rsidP="005D1F46">
            <w:pPr>
              <w:pStyle w:val="TAC"/>
            </w:pPr>
          </w:p>
        </w:tc>
        <w:tc>
          <w:tcPr>
            <w:tcW w:w="4077" w:type="dxa"/>
            <w:gridSpan w:val="2"/>
            <w:tcBorders>
              <w:top w:val="nil"/>
              <w:bottom w:val="nil"/>
            </w:tcBorders>
            <w:shd w:val="clear" w:color="auto" w:fill="auto"/>
          </w:tcPr>
          <w:p w14:paraId="6AAD77DF" w14:textId="77777777" w:rsidR="005C526F" w:rsidRPr="001C0E1B" w:rsidRDefault="005C526F" w:rsidP="005D1F46">
            <w:pPr>
              <w:pStyle w:val="TAC"/>
            </w:pPr>
          </w:p>
        </w:tc>
      </w:tr>
      <w:tr w:rsidR="005C526F" w:rsidRPr="001C0E1B" w14:paraId="5A616512" w14:textId="77777777" w:rsidTr="005D1F46">
        <w:tc>
          <w:tcPr>
            <w:tcW w:w="3019" w:type="dxa"/>
            <w:shd w:val="clear" w:color="auto" w:fill="auto"/>
          </w:tcPr>
          <w:p w14:paraId="762FD3B5"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23D9C2C3" w14:textId="77777777" w:rsidR="005C526F" w:rsidRPr="001C0E1B" w:rsidRDefault="005C526F" w:rsidP="005D1F46">
            <w:pPr>
              <w:pStyle w:val="TAC"/>
            </w:pPr>
          </w:p>
        </w:tc>
        <w:tc>
          <w:tcPr>
            <w:tcW w:w="1396" w:type="dxa"/>
            <w:tcBorders>
              <w:top w:val="nil"/>
              <w:bottom w:val="nil"/>
            </w:tcBorders>
            <w:shd w:val="clear" w:color="auto" w:fill="auto"/>
          </w:tcPr>
          <w:p w14:paraId="74117DFD" w14:textId="77777777" w:rsidR="005C526F" w:rsidRPr="001C0E1B" w:rsidRDefault="005C526F" w:rsidP="005D1F46">
            <w:pPr>
              <w:pStyle w:val="TAC"/>
            </w:pPr>
          </w:p>
        </w:tc>
        <w:tc>
          <w:tcPr>
            <w:tcW w:w="4077" w:type="dxa"/>
            <w:gridSpan w:val="2"/>
            <w:tcBorders>
              <w:top w:val="nil"/>
              <w:bottom w:val="nil"/>
            </w:tcBorders>
            <w:shd w:val="clear" w:color="auto" w:fill="auto"/>
          </w:tcPr>
          <w:p w14:paraId="5E1B5A3B" w14:textId="77777777" w:rsidR="005C526F" w:rsidRPr="001C0E1B" w:rsidRDefault="005C526F" w:rsidP="005D1F46">
            <w:pPr>
              <w:pStyle w:val="TAC"/>
            </w:pPr>
          </w:p>
        </w:tc>
      </w:tr>
      <w:tr w:rsidR="005C526F" w:rsidRPr="001C0E1B" w14:paraId="17968A91" w14:textId="77777777" w:rsidTr="005D1F46">
        <w:tc>
          <w:tcPr>
            <w:tcW w:w="3019" w:type="dxa"/>
            <w:shd w:val="clear" w:color="auto" w:fill="auto"/>
          </w:tcPr>
          <w:p w14:paraId="656F42FF"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786A1A35" w14:textId="77777777" w:rsidR="005C526F" w:rsidRPr="001C0E1B" w:rsidRDefault="005C526F" w:rsidP="005D1F46">
            <w:pPr>
              <w:pStyle w:val="TAC"/>
            </w:pPr>
          </w:p>
        </w:tc>
        <w:tc>
          <w:tcPr>
            <w:tcW w:w="1396" w:type="dxa"/>
            <w:tcBorders>
              <w:top w:val="nil"/>
            </w:tcBorders>
            <w:shd w:val="clear" w:color="auto" w:fill="auto"/>
          </w:tcPr>
          <w:p w14:paraId="197C60D6" w14:textId="77777777" w:rsidR="005C526F" w:rsidRPr="001C0E1B" w:rsidRDefault="005C526F" w:rsidP="005D1F46">
            <w:pPr>
              <w:pStyle w:val="TAC"/>
            </w:pPr>
          </w:p>
        </w:tc>
        <w:tc>
          <w:tcPr>
            <w:tcW w:w="4077" w:type="dxa"/>
            <w:gridSpan w:val="2"/>
            <w:tcBorders>
              <w:top w:val="nil"/>
            </w:tcBorders>
            <w:shd w:val="clear" w:color="auto" w:fill="auto"/>
          </w:tcPr>
          <w:p w14:paraId="539BB5B4" w14:textId="77777777" w:rsidR="005C526F" w:rsidRPr="001C0E1B" w:rsidRDefault="005C526F" w:rsidP="005D1F46">
            <w:pPr>
              <w:pStyle w:val="TAC"/>
            </w:pPr>
          </w:p>
        </w:tc>
      </w:tr>
      <w:tr w:rsidR="005C526F" w:rsidRPr="001C0E1B" w14:paraId="0830CCB3" w14:textId="77777777" w:rsidTr="005D1F46">
        <w:tc>
          <w:tcPr>
            <w:tcW w:w="3019" w:type="dxa"/>
            <w:shd w:val="clear" w:color="auto" w:fill="auto"/>
            <w:vAlign w:val="center"/>
          </w:tcPr>
          <w:p w14:paraId="054E9DCB"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3408224E" w14:textId="77777777" w:rsidR="005C526F" w:rsidRPr="001C0E1B" w:rsidRDefault="005C526F" w:rsidP="005D1F46">
            <w:pPr>
              <w:pStyle w:val="TAC"/>
            </w:pPr>
            <w:r w:rsidRPr="001C0E1B">
              <w:t>dBm/15kHz</w:t>
            </w:r>
          </w:p>
        </w:tc>
        <w:tc>
          <w:tcPr>
            <w:tcW w:w="1396" w:type="dxa"/>
          </w:tcPr>
          <w:p w14:paraId="3718CE99" w14:textId="77777777" w:rsidR="005C526F" w:rsidRPr="001C0E1B" w:rsidRDefault="005C526F" w:rsidP="005D1F46">
            <w:pPr>
              <w:pStyle w:val="TAC"/>
            </w:pPr>
            <w:r w:rsidRPr="0097718F">
              <w:t>1, 2</w:t>
            </w:r>
          </w:p>
        </w:tc>
        <w:tc>
          <w:tcPr>
            <w:tcW w:w="4077" w:type="dxa"/>
            <w:gridSpan w:val="2"/>
            <w:shd w:val="clear" w:color="auto" w:fill="auto"/>
          </w:tcPr>
          <w:p w14:paraId="4DBA8944" w14:textId="77777777" w:rsidR="005C526F" w:rsidRPr="001C0E1B" w:rsidRDefault="005C526F" w:rsidP="005D1F46">
            <w:pPr>
              <w:pStyle w:val="TAC"/>
            </w:pPr>
            <w:r w:rsidRPr="001C0E1B">
              <w:t>-104</w:t>
            </w:r>
          </w:p>
        </w:tc>
      </w:tr>
      <w:tr w:rsidR="005C526F" w:rsidRPr="001C0E1B" w14:paraId="4FE78ABB" w14:textId="77777777" w:rsidTr="005D1F46">
        <w:tc>
          <w:tcPr>
            <w:tcW w:w="3019" w:type="dxa"/>
            <w:shd w:val="clear" w:color="auto" w:fill="auto"/>
            <w:vAlign w:val="center"/>
          </w:tcPr>
          <w:p w14:paraId="53299E15"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7EA26829" w14:textId="77777777" w:rsidR="005C526F" w:rsidRPr="001C0E1B" w:rsidRDefault="005C526F" w:rsidP="005D1F46">
            <w:pPr>
              <w:pStyle w:val="TAC"/>
            </w:pPr>
            <w:r w:rsidRPr="001C0E1B">
              <w:t>dB</w:t>
            </w:r>
          </w:p>
        </w:tc>
        <w:tc>
          <w:tcPr>
            <w:tcW w:w="1396" w:type="dxa"/>
          </w:tcPr>
          <w:p w14:paraId="3782F99C" w14:textId="77777777" w:rsidR="005C526F" w:rsidRPr="001C0E1B" w:rsidRDefault="005C526F" w:rsidP="005D1F46">
            <w:pPr>
              <w:pStyle w:val="TAC"/>
            </w:pPr>
            <w:r w:rsidRPr="0097718F">
              <w:t>1, 2</w:t>
            </w:r>
          </w:p>
        </w:tc>
        <w:tc>
          <w:tcPr>
            <w:tcW w:w="2304" w:type="dxa"/>
            <w:shd w:val="clear" w:color="auto" w:fill="auto"/>
          </w:tcPr>
          <w:p w14:paraId="36AEB44F" w14:textId="77777777" w:rsidR="005C526F" w:rsidRPr="001C0E1B" w:rsidRDefault="005C526F" w:rsidP="005D1F46">
            <w:pPr>
              <w:pStyle w:val="TAC"/>
            </w:pPr>
            <w:r w:rsidRPr="001C0E1B">
              <w:t>-Infinity</w:t>
            </w:r>
          </w:p>
        </w:tc>
        <w:tc>
          <w:tcPr>
            <w:tcW w:w="1773" w:type="dxa"/>
            <w:shd w:val="clear" w:color="auto" w:fill="auto"/>
          </w:tcPr>
          <w:p w14:paraId="6747FDFC" w14:textId="77777777" w:rsidR="005C526F" w:rsidRPr="001C0E1B" w:rsidRDefault="005C526F" w:rsidP="005D1F46">
            <w:pPr>
              <w:pStyle w:val="TAC"/>
            </w:pPr>
            <w:r w:rsidRPr="001C0E1B">
              <w:t>17</w:t>
            </w:r>
          </w:p>
        </w:tc>
      </w:tr>
      <w:tr w:rsidR="005C526F" w:rsidRPr="001C0E1B" w14:paraId="4DFEEEE5" w14:textId="77777777" w:rsidTr="005D1F46">
        <w:tc>
          <w:tcPr>
            <w:tcW w:w="3019" w:type="dxa"/>
            <w:shd w:val="clear" w:color="auto" w:fill="auto"/>
            <w:vAlign w:val="center"/>
          </w:tcPr>
          <w:p w14:paraId="00C20E24"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2FA52544" w14:textId="77777777" w:rsidR="005C526F" w:rsidRPr="001C0E1B" w:rsidRDefault="005C526F" w:rsidP="005D1F46">
            <w:pPr>
              <w:pStyle w:val="TAC"/>
            </w:pPr>
            <w:r w:rsidRPr="001C0E1B">
              <w:t>dB</w:t>
            </w:r>
          </w:p>
        </w:tc>
        <w:tc>
          <w:tcPr>
            <w:tcW w:w="1396" w:type="dxa"/>
          </w:tcPr>
          <w:p w14:paraId="6D935F4B" w14:textId="77777777" w:rsidR="005C526F" w:rsidRPr="001C0E1B" w:rsidRDefault="005C526F" w:rsidP="005D1F46">
            <w:pPr>
              <w:pStyle w:val="TAC"/>
            </w:pPr>
            <w:r w:rsidRPr="0097718F">
              <w:t>1, 2</w:t>
            </w:r>
          </w:p>
        </w:tc>
        <w:tc>
          <w:tcPr>
            <w:tcW w:w="2304" w:type="dxa"/>
            <w:shd w:val="clear" w:color="auto" w:fill="auto"/>
          </w:tcPr>
          <w:p w14:paraId="49BBB16D" w14:textId="77777777" w:rsidR="005C526F" w:rsidRPr="001C0E1B" w:rsidRDefault="005C526F" w:rsidP="005D1F46">
            <w:pPr>
              <w:pStyle w:val="TAC"/>
            </w:pPr>
            <w:r w:rsidRPr="001C0E1B">
              <w:t>-Infinity</w:t>
            </w:r>
          </w:p>
        </w:tc>
        <w:tc>
          <w:tcPr>
            <w:tcW w:w="1773" w:type="dxa"/>
            <w:shd w:val="clear" w:color="auto" w:fill="auto"/>
          </w:tcPr>
          <w:p w14:paraId="4092777E" w14:textId="77777777" w:rsidR="005C526F" w:rsidRPr="001C0E1B" w:rsidRDefault="005C526F" w:rsidP="005D1F46">
            <w:pPr>
              <w:pStyle w:val="TAC"/>
            </w:pPr>
            <w:r w:rsidRPr="001C0E1B">
              <w:t>17</w:t>
            </w:r>
          </w:p>
        </w:tc>
      </w:tr>
      <w:tr w:rsidR="005C526F" w:rsidRPr="001C0E1B" w14:paraId="2A0829E2" w14:textId="77777777" w:rsidTr="005D1F46">
        <w:tc>
          <w:tcPr>
            <w:tcW w:w="3019" w:type="dxa"/>
            <w:shd w:val="clear" w:color="auto" w:fill="auto"/>
            <w:vAlign w:val="center"/>
          </w:tcPr>
          <w:p w14:paraId="481FA407"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0E47C69" w14:textId="77777777" w:rsidR="005C526F" w:rsidRPr="001C0E1B" w:rsidRDefault="005C526F" w:rsidP="005D1F46">
            <w:pPr>
              <w:pStyle w:val="TAC"/>
            </w:pPr>
            <w:r w:rsidRPr="001C0E1B">
              <w:t>dBm/15kHz</w:t>
            </w:r>
          </w:p>
        </w:tc>
        <w:tc>
          <w:tcPr>
            <w:tcW w:w="1396" w:type="dxa"/>
          </w:tcPr>
          <w:p w14:paraId="58856FC8" w14:textId="77777777" w:rsidR="005C526F" w:rsidRPr="001C0E1B" w:rsidRDefault="005C526F" w:rsidP="005D1F46">
            <w:pPr>
              <w:pStyle w:val="TAC"/>
            </w:pPr>
            <w:r w:rsidRPr="0097718F">
              <w:t>1, 2</w:t>
            </w:r>
          </w:p>
        </w:tc>
        <w:tc>
          <w:tcPr>
            <w:tcW w:w="2304" w:type="dxa"/>
            <w:shd w:val="clear" w:color="auto" w:fill="auto"/>
          </w:tcPr>
          <w:p w14:paraId="121E28DF" w14:textId="77777777" w:rsidR="005C526F" w:rsidRPr="001C0E1B" w:rsidRDefault="005C526F" w:rsidP="005D1F46">
            <w:pPr>
              <w:pStyle w:val="TAC"/>
            </w:pPr>
            <w:r w:rsidRPr="001C0E1B">
              <w:t>-Infinity</w:t>
            </w:r>
          </w:p>
        </w:tc>
        <w:tc>
          <w:tcPr>
            <w:tcW w:w="1773" w:type="dxa"/>
            <w:shd w:val="clear" w:color="auto" w:fill="auto"/>
          </w:tcPr>
          <w:p w14:paraId="2A12B074" w14:textId="77777777" w:rsidR="005C526F" w:rsidRPr="001C0E1B" w:rsidRDefault="005C526F" w:rsidP="005D1F46">
            <w:pPr>
              <w:pStyle w:val="TAC"/>
            </w:pPr>
            <w:r w:rsidRPr="001C0E1B">
              <w:t>-87</w:t>
            </w:r>
          </w:p>
        </w:tc>
      </w:tr>
      <w:tr w:rsidR="005C526F" w:rsidRPr="001C0E1B" w14:paraId="517D3F6F" w14:textId="77777777" w:rsidTr="005D1F46">
        <w:tc>
          <w:tcPr>
            <w:tcW w:w="3019" w:type="dxa"/>
            <w:shd w:val="clear" w:color="auto" w:fill="auto"/>
            <w:vAlign w:val="center"/>
          </w:tcPr>
          <w:p w14:paraId="163B917B"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648CF03" w14:textId="77777777" w:rsidR="005C526F" w:rsidRPr="001C0E1B" w:rsidRDefault="005C526F" w:rsidP="005D1F46">
            <w:pPr>
              <w:pStyle w:val="TAC"/>
            </w:pPr>
            <w:r w:rsidRPr="001C0E1B">
              <w:t>dBm/15kHz</w:t>
            </w:r>
          </w:p>
        </w:tc>
        <w:tc>
          <w:tcPr>
            <w:tcW w:w="1396" w:type="dxa"/>
          </w:tcPr>
          <w:p w14:paraId="323A69D4" w14:textId="77777777" w:rsidR="005C526F" w:rsidRPr="001C0E1B" w:rsidRDefault="005C526F" w:rsidP="005D1F46">
            <w:pPr>
              <w:pStyle w:val="TAC"/>
            </w:pPr>
            <w:r w:rsidRPr="0097718F">
              <w:t>1, 2</w:t>
            </w:r>
          </w:p>
        </w:tc>
        <w:tc>
          <w:tcPr>
            <w:tcW w:w="2304" w:type="dxa"/>
            <w:shd w:val="clear" w:color="auto" w:fill="auto"/>
          </w:tcPr>
          <w:p w14:paraId="05FAA54A" w14:textId="77777777" w:rsidR="005C526F" w:rsidRPr="001C0E1B" w:rsidRDefault="005C526F" w:rsidP="005D1F46">
            <w:pPr>
              <w:pStyle w:val="TAC"/>
            </w:pPr>
            <w:r w:rsidRPr="001C0E1B">
              <w:t>-Infinity</w:t>
            </w:r>
          </w:p>
        </w:tc>
        <w:tc>
          <w:tcPr>
            <w:tcW w:w="1773" w:type="dxa"/>
            <w:shd w:val="clear" w:color="auto" w:fill="auto"/>
          </w:tcPr>
          <w:p w14:paraId="7BA3AEFE" w14:textId="77777777" w:rsidR="005C526F" w:rsidRPr="001C0E1B" w:rsidRDefault="005C526F" w:rsidP="005D1F46">
            <w:pPr>
              <w:pStyle w:val="TAC"/>
            </w:pPr>
            <w:r w:rsidRPr="001C0E1B">
              <w:t>-87</w:t>
            </w:r>
          </w:p>
        </w:tc>
      </w:tr>
      <w:tr w:rsidR="005C526F" w:rsidRPr="001C0E1B" w14:paraId="567BBE8C" w14:textId="77777777" w:rsidTr="005D1F46">
        <w:tc>
          <w:tcPr>
            <w:tcW w:w="3019" w:type="dxa"/>
            <w:shd w:val="clear" w:color="auto" w:fill="auto"/>
            <w:vAlign w:val="center"/>
          </w:tcPr>
          <w:p w14:paraId="4CF75439"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4766F2D0" w14:textId="77777777" w:rsidR="005C526F" w:rsidRPr="001C0E1B" w:rsidRDefault="005C526F" w:rsidP="005D1F46">
            <w:pPr>
              <w:pStyle w:val="TAC"/>
            </w:pPr>
            <w:r w:rsidRPr="001C0E1B">
              <w:t>dBm/9MHz</w:t>
            </w:r>
          </w:p>
        </w:tc>
        <w:tc>
          <w:tcPr>
            <w:tcW w:w="1396" w:type="dxa"/>
          </w:tcPr>
          <w:p w14:paraId="537DE2D0" w14:textId="77777777" w:rsidR="005C526F" w:rsidRPr="001C0E1B" w:rsidRDefault="005C526F" w:rsidP="005D1F46">
            <w:pPr>
              <w:pStyle w:val="TAC"/>
              <w:rPr>
                <w:lang w:eastAsia="zh-CN"/>
              </w:rPr>
            </w:pPr>
            <w:r w:rsidRPr="0097718F">
              <w:t>1, 2</w:t>
            </w:r>
          </w:p>
        </w:tc>
        <w:tc>
          <w:tcPr>
            <w:tcW w:w="2304" w:type="dxa"/>
            <w:shd w:val="clear" w:color="auto" w:fill="auto"/>
          </w:tcPr>
          <w:p w14:paraId="1F7329D2"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2018121E"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691579A1" w14:textId="77777777" w:rsidTr="005D1F46">
        <w:tc>
          <w:tcPr>
            <w:tcW w:w="3019" w:type="dxa"/>
            <w:shd w:val="clear" w:color="auto" w:fill="auto"/>
            <w:vAlign w:val="center"/>
          </w:tcPr>
          <w:p w14:paraId="6449DCCB"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0A85315" w14:textId="77777777" w:rsidR="005C526F" w:rsidRPr="001C0E1B" w:rsidRDefault="005C526F" w:rsidP="005D1F46">
            <w:pPr>
              <w:pStyle w:val="TAC"/>
            </w:pPr>
          </w:p>
        </w:tc>
        <w:tc>
          <w:tcPr>
            <w:tcW w:w="1396" w:type="dxa"/>
          </w:tcPr>
          <w:p w14:paraId="5487FF5B" w14:textId="77777777" w:rsidR="005C526F" w:rsidRPr="001C0E1B" w:rsidRDefault="005C526F" w:rsidP="005D1F46">
            <w:pPr>
              <w:pStyle w:val="TAC"/>
            </w:pPr>
            <w:r w:rsidRPr="0097718F">
              <w:t>1, 2</w:t>
            </w:r>
          </w:p>
        </w:tc>
        <w:tc>
          <w:tcPr>
            <w:tcW w:w="4077" w:type="dxa"/>
            <w:gridSpan w:val="2"/>
            <w:shd w:val="clear" w:color="auto" w:fill="auto"/>
          </w:tcPr>
          <w:p w14:paraId="005C1EC7" w14:textId="77777777" w:rsidR="005C526F" w:rsidRPr="001C0E1B" w:rsidRDefault="005C526F" w:rsidP="005D1F46">
            <w:pPr>
              <w:pStyle w:val="TAC"/>
            </w:pPr>
            <w:r>
              <w:t>AWGN</w:t>
            </w:r>
          </w:p>
        </w:tc>
      </w:tr>
      <w:tr w:rsidR="005C526F" w:rsidRPr="001C0E1B" w14:paraId="4DEABAC9" w14:textId="77777777" w:rsidTr="005D1F46">
        <w:tc>
          <w:tcPr>
            <w:tcW w:w="3019" w:type="dxa"/>
            <w:shd w:val="clear" w:color="auto" w:fill="auto"/>
            <w:vAlign w:val="center"/>
          </w:tcPr>
          <w:p w14:paraId="77E7FE50"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1A142FB6" w14:textId="77777777" w:rsidR="005C526F" w:rsidRPr="001C0E1B" w:rsidRDefault="005C526F" w:rsidP="005D1F46">
            <w:pPr>
              <w:pStyle w:val="TAC"/>
            </w:pPr>
          </w:p>
        </w:tc>
        <w:tc>
          <w:tcPr>
            <w:tcW w:w="1396" w:type="dxa"/>
          </w:tcPr>
          <w:p w14:paraId="13771B48" w14:textId="77777777" w:rsidR="005C526F" w:rsidRPr="001C0E1B" w:rsidRDefault="005C526F" w:rsidP="005D1F46">
            <w:pPr>
              <w:pStyle w:val="TAC"/>
            </w:pPr>
            <w:r w:rsidRPr="0097718F">
              <w:t>1, 2</w:t>
            </w:r>
          </w:p>
        </w:tc>
        <w:tc>
          <w:tcPr>
            <w:tcW w:w="4077" w:type="dxa"/>
            <w:gridSpan w:val="2"/>
            <w:shd w:val="clear" w:color="auto" w:fill="auto"/>
          </w:tcPr>
          <w:p w14:paraId="5B5E5B8B" w14:textId="77777777" w:rsidR="005C526F" w:rsidRPr="001C0E1B" w:rsidRDefault="005C526F" w:rsidP="005D1F46">
            <w:pPr>
              <w:pStyle w:val="TAC"/>
            </w:pPr>
            <w:r w:rsidRPr="001C0E1B">
              <w:t>1x2</w:t>
            </w:r>
          </w:p>
        </w:tc>
      </w:tr>
      <w:tr w:rsidR="005C526F" w:rsidRPr="001C0E1B" w14:paraId="0E81E065" w14:textId="77777777" w:rsidTr="005D1F46">
        <w:tc>
          <w:tcPr>
            <w:tcW w:w="9639" w:type="dxa"/>
            <w:gridSpan w:val="5"/>
            <w:shd w:val="clear" w:color="auto" w:fill="auto"/>
            <w:vAlign w:val="center"/>
          </w:tcPr>
          <w:p w14:paraId="410CA250"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1CBBA31E"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56D7762"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389E15D"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B9782CD"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278A4814" w14:textId="77777777" w:rsidR="005C526F" w:rsidRPr="001C0E1B" w:rsidRDefault="005C526F" w:rsidP="005C526F"/>
    <w:p w14:paraId="7EFBE261" w14:textId="77777777" w:rsidR="005C526F" w:rsidRPr="001C0E1B" w:rsidRDefault="005C526F" w:rsidP="005C526F">
      <w:pPr>
        <w:pStyle w:val="Heading5"/>
      </w:pPr>
      <w:r>
        <w:t>A.11.5.3.</w:t>
      </w:r>
      <w:r w:rsidRPr="001C0E1B">
        <w:t>2.2</w:t>
      </w:r>
      <w:r w:rsidRPr="001C0E1B">
        <w:tab/>
        <w:t>Test Requirements</w:t>
      </w:r>
    </w:p>
    <w:p w14:paraId="2028AF82" w14:textId="77777777" w:rsidR="005C526F" w:rsidRPr="001C0E1B" w:rsidRDefault="005C526F" w:rsidP="005C526F">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53E1C2E6" w14:textId="77777777" w:rsidR="005C526F" w:rsidRPr="001C0E1B" w:rsidRDefault="005C526F" w:rsidP="005C526F">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16FEE5FF" w14:textId="77777777" w:rsidR="005C526F" w:rsidRPr="001C0E1B" w:rsidRDefault="005C526F" w:rsidP="005C526F">
      <w:r w:rsidRPr="001C0E1B">
        <w:t>The UE shall not send event-triggered measurement reports as long as the reporting criteria is not fulfilled.</w:t>
      </w:r>
    </w:p>
    <w:p w14:paraId="4BCA2574" w14:textId="77777777" w:rsidR="005C526F" w:rsidRPr="001C0E1B" w:rsidRDefault="005C526F" w:rsidP="005C526F">
      <w:r w:rsidRPr="001C0E1B">
        <w:t>The rate of correct events observed during repeated tests shall be at least 90%.</w:t>
      </w:r>
    </w:p>
    <w:p w14:paraId="5A9CEB6B" w14:textId="77777777" w:rsidR="005C526F" w:rsidRPr="005C526F" w:rsidRDefault="005C526F" w:rsidP="005C526F"/>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8pt;height:20.8pt" o:ole="" fillcolor="window">
                  <v:imagedata r:id="rId11" o:title=""/>
                </v:shape>
                <o:OLEObject Type="Embed" ProgID="Equation.3" ShapeID="_x0000_i1210" DrawAspect="Content" ObjectID="_1782662126"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8pt;height:20.8pt" o:ole="" fillcolor="window">
                  <v:imagedata r:id="rId11" o:title=""/>
                </v:shape>
                <o:OLEObject Type="Embed" ProgID="Equation.3" ShapeID="_x0000_i1211" DrawAspect="Content" ObjectID="_1782662127"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8pt;height:20.8pt" o:ole="" fillcolor="window">
                  <v:imagedata r:id="rId11" o:title=""/>
                </v:shape>
                <o:OLEObject Type="Embed" ProgID="Equation.3" ShapeID="_x0000_i1212" DrawAspect="Content" ObjectID="_1782662128"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8pt;height:20.8pt" o:ole="" fillcolor="window">
                  <v:imagedata r:id="rId11" o:title=""/>
                </v:shape>
                <o:OLEObject Type="Embed" ProgID="Equation.3" ShapeID="_x0000_i1213" DrawAspect="Content" ObjectID="_1782662129"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10E74" w:rsidRPr="007275DF" w14:paraId="16554545"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8pt;height:15.8pt" o:ole="" fillcolor="window">
                  <v:imagedata r:id="rId11" o:title=""/>
                </v:shape>
                <o:OLEObject Type="Embed" ProgID="Equation.3" ShapeID="_x0000_i1214" DrawAspect="Content" ObjectID="_1782662130" r:id="rId214"/>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8pt;height:15.8pt" o:ole="" fillcolor="window">
                  <v:imagedata r:id="rId11" o:title=""/>
                </v:shape>
                <o:OLEObject Type="Embed" ProgID="Equation.3" ShapeID="_x0000_i1215" DrawAspect="Content" ObjectID="_1782662131"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2"/>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2"/>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8pt;height:20.8pt" o:ole="" fillcolor="window">
                  <v:imagedata r:id="rId14" o:title=""/>
                </v:shape>
                <o:OLEObject Type="Embed" ProgID="Equation.3" ShapeID="_x0000_i1216" DrawAspect="Content" ObjectID="_1782662132"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0.8pt;height:20.8pt" o:ole="" fillcolor="window">
                  <v:imagedata r:id="rId16" o:title=""/>
                </v:shape>
                <o:OLEObject Type="Embed" ProgID="Equation.3" ShapeID="_x0000_i1217" DrawAspect="Content" ObjectID="_1782662133"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2"/>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8pt;height:15.8pt" o:ole="" fillcolor="window">
                  <v:imagedata r:id="rId11" o:title=""/>
                </v:shape>
                <o:OLEObject Type="Embed" ProgID="Equation.3" ShapeID="_x0000_i1218" DrawAspect="Content" ObjectID="_1782662134"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7275DF" w14:paraId="466623E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8pt;height:15.8pt" o:ole="" fillcolor="window">
                  <v:imagedata r:id="rId11" o:title=""/>
                </v:shape>
                <o:OLEObject Type="Embed" ProgID="Equation.3" ShapeID="_x0000_i1219" DrawAspect="Content" ObjectID="_1782662135" r:id="rId219"/>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8pt;height:15.8pt" o:ole="" fillcolor="window">
                  <v:imagedata r:id="rId11" o:title=""/>
                </v:shape>
                <o:OLEObject Type="Embed" ProgID="Equation.3" ShapeID="_x0000_i1220" DrawAspect="Content" ObjectID="_1782662136"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8pt;height:20.8pt" o:ole="" fillcolor="window">
                  <v:imagedata r:id="rId14" o:title=""/>
                </v:shape>
                <o:OLEObject Type="Embed" ProgID="Equation.3" ShapeID="_x0000_i1221" DrawAspect="Content" ObjectID="_1782662137"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0.8pt;height:20.8pt" o:ole="" fillcolor="window">
                  <v:imagedata r:id="rId16" o:title=""/>
                </v:shape>
                <o:OLEObject Type="Embed" ProgID="Equation.3" ShapeID="_x0000_i1222" DrawAspect="Content" ObjectID="_1782662138"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2"/>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8pt;height:15.8pt" o:ole="" fillcolor="window">
                  <v:imagedata r:id="rId11" o:title=""/>
                </v:shape>
                <o:OLEObject Type="Embed" ProgID="Equation.3" ShapeID="_x0000_i1223" DrawAspect="Content" ObjectID="_1782662139"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7D1767" w:rsidRPr="001C0E1B" w14:paraId="2B461D2A" w14:textId="77777777" w:rsidTr="00DF0476">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8"/>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8"/>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3"/>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8"/>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8"/>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8pt;height:15.8pt" o:ole="" fillcolor="window">
                  <v:imagedata r:id="rId11" o:title=""/>
                </v:shape>
                <o:OLEObject Type="Embed" ProgID="Equation.3" ShapeID="_x0000_i1224" DrawAspect="Content" ObjectID="_1782662140" r:id="rId224"/>
              </w:object>
            </w:r>
            <w:r w:rsidRPr="001C0E1B">
              <w:rPr>
                <w:vertAlign w:val="superscript"/>
              </w:rPr>
              <w:t>Note2</w:t>
            </w:r>
          </w:p>
        </w:tc>
        <w:tc>
          <w:tcPr>
            <w:tcW w:w="1119" w:type="dxa"/>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2"/>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8pt;height:15.8pt" o:ole="" fillcolor="window">
                  <v:imagedata r:id="rId11" o:title=""/>
                </v:shape>
                <o:OLEObject Type="Embed" ProgID="Equation.3" ShapeID="_x0000_i1225" DrawAspect="Content" ObjectID="_1782662141" r:id="rId225"/>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2"/>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2"/>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2"/>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8pt;height:15.8pt" o:ole="" fillcolor="window">
                  <v:imagedata r:id="rId14" o:title=""/>
                </v:shape>
                <o:OLEObject Type="Embed" ProgID="Equation.3" ShapeID="_x0000_i1226" DrawAspect="Content" ObjectID="_1782662142"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8pt;height:15.8pt" o:ole="" fillcolor="window">
                  <v:imagedata r:id="rId16" o:title=""/>
                </v:shape>
                <o:OLEObject Type="Embed" ProgID="Equation.3" ShapeID="_x0000_i1227" DrawAspect="Content" ObjectID="_1782662143"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2"/>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8pt;height:15.8pt" o:ole="" fillcolor="window">
                  <v:imagedata r:id="rId11" o:title=""/>
                </v:shape>
                <o:OLEObject Type="Embed" ProgID="Equation.3" ShapeID="_x0000_i1228" DrawAspect="Content" ObjectID="_1782662144"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1C0E1B" w14:paraId="11A8ABEF" w14:textId="77777777" w:rsidTr="00DF0476">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7"/>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7"/>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8pt;height:15.8pt" o:ole="" fillcolor="window">
                  <v:imagedata r:id="rId11" o:title=""/>
                </v:shape>
                <o:OLEObject Type="Embed" ProgID="Equation.3" ShapeID="_x0000_i1229" DrawAspect="Content" ObjectID="_1782662145" r:id="rId229"/>
              </w:object>
            </w:r>
            <w:r w:rsidRPr="001C0E1B">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8pt;height:15.8pt" o:ole="" fillcolor="window">
                  <v:imagedata r:id="rId11" o:title=""/>
                </v:shape>
                <o:OLEObject Type="Embed" ProgID="Equation.3" ShapeID="_x0000_i1230" DrawAspect="Content" ObjectID="_1782662146" r:id="rId230"/>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0.8pt;height:15.8pt" o:ole="" fillcolor="window">
                  <v:imagedata r:id="rId14" o:title=""/>
                </v:shape>
                <o:OLEObject Type="Embed" ProgID="Equation.3" ShapeID="_x0000_i1231" DrawAspect="Content" ObjectID="_1782662147"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8pt;height:15.8pt" o:ole="" fillcolor="window">
                  <v:imagedata r:id="rId16" o:title=""/>
                </v:shape>
                <o:OLEObject Type="Embed" ProgID="Equation.3" ShapeID="_x0000_i1232" DrawAspect="Content" ObjectID="_1782662148"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8pt;height:15.8pt" o:ole="" fillcolor="window">
                  <v:imagedata r:id="rId11" o:title=""/>
                </v:shape>
                <o:OLEObject Type="Embed" ProgID="Equation.3" ShapeID="_x0000_i1233" DrawAspect="Content" ObjectID="_1782662149"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10"/>
        <w:gridCol w:w="1687"/>
        <w:gridCol w:w="1119"/>
        <w:gridCol w:w="773"/>
        <w:gridCol w:w="102"/>
        <w:gridCol w:w="716"/>
        <w:gridCol w:w="773"/>
        <w:gridCol w:w="61"/>
        <w:gridCol w:w="713"/>
        <w:gridCol w:w="40"/>
        <w:gridCol w:w="734"/>
        <w:gridCol w:w="778"/>
      </w:tblGrid>
      <w:tr w:rsidR="007D1767" w:rsidRPr="001C0E1B" w14:paraId="7E47FC1A" w14:textId="77777777" w:rsidTr="00DF0476">
        <w:trPr>
          <w:trHeight w:val="187"/>
          <w:jc w:val="center"/>
        </w:trPr>
        <w:tc>
          <w:tcPr>
            <w:tcW w:w="3795" w:type="dxa"/>
            <w:gridSpan w:val="3"/>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3"/>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3"/>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9"/>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2"/>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3"/>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9"/>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2"/>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9"/>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8pt;height:15.8pt" o:ole="" fillcolor="window">
                  <v:imagedata r:id="rId11" o:title=""/>
                </v:shape>
                <o:OLEObject Type="Embed" ProgID="Equation.3" ShapeID="_x0000_i1234" DrawAspect="Content" ObjectID="_1782662150" r:id="rId234"/>
              </w:object>
            </w:r>
            <w:r w:rsidRPr="001C0E1B">
              <w:rPr>
                <w:vertAlign w:val="superscript"/>
              </w:rPr>
              <w:t>Note2</w:t>
            </w:r>
          </w:p>
        </w:tc>
        <w:tc>
          <w:tcPr>
            <w:tcW w:w="1117" w:type="dxa"/>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3"/>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8pt;height:15.8pt" o:ole="" fillcolor="window">
                  <v:imagedata r:id="rId11" o:title=""/>
                </v:shape>
                <o:OLEObject Type="Embed" ProgID="Equation.3" ShapeID="_x0000_i1235" DrawAspect="Content" ObjectID="_1782662151" r:id="rId235"/>
              </w:object>
            </w:r>
            <w:r w:rsidRPr="001C0E1B">
              <w:rPr>
                <w:vertAlign w:val="superscript"/>
              </w:rPr>
              <w:t>Note2</w:t>
            </w:r>
          </w:p>
        </w:tc>
        <w:tc>
          <w:tcPr>
            <w:tcW w:w="1117" w:type="dxa"/>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3"/>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3"/>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2"/>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8pt;height:15.8pt" o:ole="" fillcolor="window">
                  <v:imagedata r:id="rId14" o:title=""/>
                </v:shape>
                <o:OLEObject Type="Embed" ProgID="Equation.3" ShapeID="_x0000_i1236" DrawAspect="Content" ObjectID="_1782662152"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3"/>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8pt;height:15.8pt" o:ole="" fillcolor="window">
                  <v:imagedata r:id="rId16" o:title=""/>
                </v:shape>
                <o:OLEObject Type="Embed" ProgID="Equation.3" ShapeID="_x0000_i1237" DrawAspect="Content" ObjectID="_1782662153"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3"/>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8pt;height:15.8pt" o:ole="" fillcolor="window">
                  <v:imagedata r:id="rId11" o:title=""/>
                </v:shape>
                <o:OLEObject Type="Embed" ProgID="Equation.3" ShapeID="_x0000_i1238" DrawAspect="Content" ObjectID="_1782662154"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gridCol w:w="1111"/>
      </w:tblGrid>
      <w:tr w:rsidR="007D1767" w:rsidRPr="001C0E1B" w14:paraId="2BD1C8DE" w14:textId="77777777" w:rsidTr="00DF0476">
        <w:trPr>
          <w:trHeight w:val="81"/>
          <w:jc w:val="center"/>
        </w:trPr>
        <w:tc>
          <w:tcPr>
            <w:tcW w:w="3758" w:type="dxa"/>
            <w:gridSpan w:val="3"/>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3"/>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3"/>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8pt;height:15.8pt" o:ole="" fillcolor="window">
                  <v:imagedata r:id="rId11" o:title=""/>
                </v:shape>
                <o:OLEObject Type="Embed" ProgID="Equation.3" ShapeID="_x0000_i1239" DrawAspect="Content" ObjectID="_1782662155" r:id="rId239"/>
              </w:object>
            </w:r>
            <w:r w:rsidRPr="001C0E1B">
              <w:rPr>
                <w:vertAlign w:val="superscript"/>
              </w:rPr>
              <w:t>Note2</w:t>
            </w:r>
          </w:p>
        </w:tc>
        <w:tc>
          <w:tcPr>
            <w:tcW w:w="1178" w:type="dxa"/>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8pt;height:15.8pt" o:ole="" fillcolor="window">
                  <v:imagedata r:id="rId11" o:title=""/>
                </v:shape>
                <o:OLEObject Type="Embed" ProgID="Equation.3" ShapeID="_x0000_i1240" DrawAspect="Content" ObjectID="_1782662156" r:id="rId240"/>
              </w:object>
            </w:r>
            <w:r w:rsidRPr="001C0E1B">
              <w:rPr>
                <w:vertAlign w:val="superscript"/>
              </w:rPr>
              <w:t>Note2</w:t>
            </w:r>
          </w:p>
        </w:tc>
        <w:tc>
          <w:tcPr>
            <w:tcW w:w="1178" w:type="dxa"/>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2pt;height:15.8pt" o:ole="" fillcolor="window">
                  <v:imagedata r:id="rId14" o:title=""/>
                </v:shape>
                <o:OLEObject Type="Embed" ProgID="Equation.3" ShapeID="_x0000_i1241" DrawAspect="Content" ObjectID="_1782662157"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8pt;height:15.8pt" o:ole="" fillcolor="window">
                  <v:imagedata r:id="rId16" o:title=""/>
                </v:shape>
                <o:OLEObject Type="Embed" ProgID="Equation.3" ShapeID="_x0000_i1242" DrawAspect="Content" ObjectID="_1782662158"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7"/>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8pt;height:15.8pt" o:ole="" fillcolor="window">
                  <v:imagedata r:id="rId11" o:title=""/>
                </v:shape>
                <o:OLEObject Type="Embed" ProgID="Equation.3" ShapeID="_x0000_i1243" DrawAspect="Content" ObjectID="_1782662159"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D1767" w14:paraId="11A8191B" w14:textId="77777777" w:rsidTr="00044AF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044AF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044AF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044AF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78"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044AF9">
        <w:trPr>
          <w:trHeight w:val="187"/>
          <w:jc w:val="center"/>
        </w:trPr>
        <w:tc>
          <w:tcPr>
            <w:tcW w:w="993"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C912E37"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044AF9">
        <w:trPr>
          <w:trHeight w:val="187"/>
          <w:jc w:val="center"/>
        </w:trPr>
        <w:tc>
          <w:tcPr>
            <w:tcW w:w="993"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3E5454AC"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044AF9">
        <w:trPr>
          <w:trHeight w:val="187"/>
          <w:jc w:val="center"/>
        </w:trPr>
        <w:tc>
          <w:tcPr>
            <w:tcW w:w="993"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029E33B"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044AF9">
        <w:trPr>
          <w:trHeight w:val="187"/>
          <w:jc w:val="center"/>
        </w:trPr>
        <w:tc>
          <w:tcPr>
            <w:tcW w:w="993"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0AF83967"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044AF9">
        <w:trPr>
          <w:trHeight w:val="187"/>
          <w:jc w:val="center"/>
        </w:trPr>
        <w:tc>
          <w:tcPr>
            <w:tcW w:w="993"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044AF9">
        <w:trPr>
          <w:trHeight w:val="187"/>
          <w:jc w:val="center"/>
        </w:trPr>
        <w:tc>
          <w:tcPr>
            <w:tcW w:w="993"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BB3FD61"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430C5E0F"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4C814DF9"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044AF9">
        <w:trPr>
          <w:trHeight w:val="187"/>
          <w:jc w:val="center"/>
        </w:trPr>
        <w:tc>
          <w:tcPr>
            <w:tcW w:w="993"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7B4A47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3D36549E"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6859034B"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39E0428B"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044AF9" w14:paraId="221668FF" w14:textId="77777777" w:rsidTr="00044AF9">
        <w:trPr>
          <w:trHeight w:val="187"/>
          <w:jc w:val="center"/>
        </w:trPr>
        <w:tc>
          <w:tcPr>
            <w:tcW w:w="993" w:type="dxa"/>
            <w:tcBorders>
              <w:top w:val="nil"/>
              <w:left w:val="single" w:sz="4" w:space="0" w:color="auto"/>
              <w:bottom w:val="nil"/>
              <w:right w:val="single" w:sz="4" w:space="0" w:color="auto"/>
            </w:tcBorders>
          </w:tcPr>
          <w:p w14:paraId="766E7A9C" w14:textId="77777777" w:rsidR="00044AF9" w:rsidRDefault="00044AF9" w:rsidP="00044AF9">
            <w:pPr>
              <w:pStyle w:val="TAL"/>
            </w:pPr>
          </w:p>
        </w:tc>
        <w:tc>
          <w:tcPr>
            <w:tcW w:w="1117" w:type="dxa"/>
            <w:tcBorders>
              <w:top w:val="nil"/>
              <w:left w:val="single" w:sz="4" w:space="0" w:color="auto"/>
              <w:bottom w:val="single" w:sz="4" w:space="0" w:color="auto"/>
              <w:right w:val="single" w:sz="4" w:space="0" w:color="auto"/>
            </w:tcBorders>
          </w:tcPr>
          <w:p w14:paraId="0762B593" w14:textId="77777777" w:rsidR="00044AF9" w:rsidRDefault="00044AF9" w:rsidP="00044AF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0DC8877" w14:textId="7D456BF2" w:rsidR="00044AF9" w:rsidRDefault="00044AF9" w:rsidP="00044AF9">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76C22AF" w14:textId="77777777" w:rsidR="00044AF9" w:rsidRDefault="00044AF9" w:rsidP="00044AF9">
            <w:pPr>
              <w:pStyle w:val="TAC"/>
            </w:pPr>
          </w:p>
        </w:tc>
        <w:tc>
          <w:tcPr>
            <w:tcW w:w="1377" w:type="dxa"/>
            <w:tcBorders>
              <w:top w:val="nil"/>
              <w:left w:val="single" w:sz="4" w:space="0" w:color="auto"/>
              <w:bottom w:val="single" w:sz="4" w:space="0" w:color="auto"/>
              <w:right w:val="single" w:sz="4" w:space="0" w:color="auto"/>
            </w:tcBorders>
          </w:tcPr>
          <w:p w14:paraId="6A7B6B50" w14:textId="77777777" w:rsidR="00044AF9" w:rsidRDefault="00044AF9" w:rsidP="00044AF9">
            <w:pPr>
              <w:pStyle w:val="TAC"/>
              <w:rPr>
                <w:rFonts w:eastAsia="Calibri"/>
                <w:szCs w:val="22"/>
              </w:rPr>
            </w:pPr>
          </w:p>
        </w:tc>
        <w:tc>
          <w:tcPr>
            <w:tcW w:w="1378" w:type="dxa"/>
            <w:tcBorders>
              <w:top w:val="nil"/>
              <w:left w:val="single" w:sz="4" w:space="0" w:color="auto"/>
              <w:bottom w:val="single" w:sz="4" w:space="0" w:color="auto"/>
              <w:right w:val="single" w:sz="4" w:space="0" w:color="auto"/>
            </w:tcBorders>
          </w:tcPr>
          <w:p w14:paraId="1BD0D0CE" w14:textId="77777777" w:rsidR="00044AF9" w:rsidRDefault="00044AF9" w:rsidP="00044AF9">
            <w:pPr>
              <w:pStyle w:val="TAC"/>
              <w:rPr>
                <w:rFonts w:eastAsia="Calibri"/>
                <w:szCs w:val="22"/>
              </w:rPr>
            </w:pPr>
          </w:p>
        </w:tc>
        <w:tc>
          <w:tcPr>
            <w:tcW w:w="1378" w:type="dxa"/>
            <w:tcBorders>
              <w:left w:val="single" w:sz="4" w:space="0" w:color="auto"/>
              <w:right w:val="single" w:sz="4" w:space="0" w:color="auto"/>
            </w:tcBorders>
          </w:tcPr>
          <w:p w14:paraId="34E7222A" w14:textId="6B4B2C55" w:rsidR="00044AF9" w:rsidRDefault="00044AF9" w:rsidP="00044AF9">
            <w:pPr>
              <w:pStyle w:val="TAC"/>
              <w:spacing w:line="256" w:lineRule="auto"/>
              <w:rPr>
                <w:lang w:eastAsia="ko-KR"/>
              </w:rPr>
            </w:pPr>
            <w:r>
              <w:rPr>
                <w:rFonts w:eastAsia="SimSun" w:hint="eastAsia"/>
                <w:lang w:val="en-US" w:eastAsia="zh-CN"/>
              </w:rPr>
              <w:t>-107.5</w:t>
            </w:r>
          </w:p>
        </w:tc>
      </w:tr>
      <w:tr w:rsidR="007D1767" w14:paraId="54CD6680" w14:textId="77777777" w:rsidTr="00044AF9">
        <w:trPr>
          <w:trHeight w:val="187"/>
          <w:jc w:val="center"/>
        </w:trPr>
        <w:tc>
          <w:tcPr>
            <w:tcW w:w="993"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044AF9">
        <w:trPr>
          <w:trHeight w:val="187"/>
          <w:jc w:val="center"/>
        </w:trPr>
        <w:tc>
          <w:tcPr>
            <w:tcW w:w="993"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044AF9">
        <w:trPr>
          <w:trHeight w:val="187"/>
          <w:jc w:val="center"/>
        </w:trPr>
        <w:tc>
          <w:tcPr>
            <w:tcW w:w="993"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044AF9">
        <w:trPr>
          <w:trHeight w:val="187"/>
          <w:jc w:val="center"/>
        </w:trPr>
        <w:tc>
          <w:tcPr>
            <w:tcW w:w="993"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044AF9">
        <w:trPr>
          <w:trHeight w:val="187"/>
          <w:jc w:val="center"/>
        </w:trPr>
        <w:tc>
          <w:tcPr>
            <w:tcW w:w="993"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044AF9">
        <w:trPr>
          <w:trHeight w:val="187"/>
          <w:jc w:val="center"/>
        </w:trPr>
        <w:tc>
          <w:tcPr>
            <w:tcW w:w="993"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044AF9">
        <w:trPr>
          <w:trHeight w:val="187"/>
          <w:jc w:val="center"/>
        </w:trPr>
        <w:tc>
          <w:tcPr>
            <w:tcW w:w="993"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A76D5D">
        <w:trPr>
          <w:trHeight w:val="187"/>
          <w:jc w:val="center"/>
        </w:trPr>
        <w:tc>
          <w:tcPr>
            <w:tcW w:w="993" w:type="dxa"/>
            <w:tcBorders>
              <w:top w:val="nil"/>
              <w:left w:val="single" w:sz="4" w:space="0" w:color="auto"/>
              <w:bottom w:val="nil"/>
              <w:right w:val="single" w:sz="4" w:space="0" w:color="auto"/>
            </w:tcBorders>
          </w:tcPr>
          <w:p w14:paraId="3A1F547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EF7C22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A76D5D" w14:paraId="349F1014"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411EF9CC"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C61D170"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FAC96B9" w14:textId="31C72890"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0B1EF34E"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D689E60"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19094B3"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52A59056" w14:textId="406BE6F1" w:rsidR="00A76D5D" w:rsidRDefault="00A76D5D" w:rsidP="00A76D5D">
            <w:pPr>
              <w:pStyle w:val="TAC"/>
              <w:spacing w:line="256" w:lineRule="auto"/>
              <w:rPr>
                <w:lang w:eastAsia="ko-KR"/>
              </w:rPr>
            </w:pPr>
            <w:r>
              <w:rPr>
                <w:rFonts w:eastAsia="SimSun" w:hint="eastAsia"/>
                <w:lang w:val="en-US" w:eastAsia="zh-CN"/>
              </w:rPr>
              <w:t>-107.5</w:t>
            </w:r>
          </w:p>
        </w:tc>
      </w:tr>
      <w:tr w:rsidR="007D1767" w14:paraId="598FDC0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044AF9">
        <w:trPr>
          <w:trHeight w:val="187"/>
          <w:jc w:val="center"/>
        </w:trPr>
        <w:tc>
          <w:tcPr>
            <w:tcW w:w="993"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044AF9">
        <w:trPr>
          <w:trHeight w:val="187"/>
          <w:jc w:val="center"/>
        </w:trPr>
        <w:tc>
          <w:tcPr>
            <w:tcW w:w="993"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044AF9">
        <w:trPr>
          <w:trHeight w:val="187"/>
          <w:jc w:val="center"/>
        </w:trPr>
        <w:tc>
          <w:tcPr>
            <w:tcW w:w="993"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044AF9">
        <w:trPr>
          <w:trHeight w:val="187"/>
          <w:jc w:val="center"/>
        </w:trPr>
        <w:tc>
          <w:tcPr>
            <w:tcW w:w="993"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044AF9">
        <w:trPr>
          <w:trHeight w:val="187"/>
          <w:jc w:val="center"/>
        </w:trPr>
        <w:tc>
          <w:tcPr>
            <w:tcW w:w="993"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044AF9">
        <w:trPr>
          <w:trHeight w:val="187"/>
          <w:jc w:val="center"/>
        </w:trPr>
        <w:tc>
          <w:tcPr>
            <w:tcW w:w="993"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044AF9">
        <w:trPr>
          <w:trHeight w:val="187"/>
          <w:jc w:val="center"/>
        </w:trPr>
        <w:tc>
          <w:tcPr>
            <w:tcW w:w="993"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A76D5D" w14:paraId="326BCE67" w14:textId="77777777" w:rsidTr="00044AF9">
        <w:trPr>
          <w:trHeight w:val="187"/>
          <w:jc w:val="center"/>
        </w:trPr>
        <w:tc>
          <w:tcPr>
            <w:tcW w:w="993" w:type="dxa"/>
            <w:tcBorders>
              <w:top w:val="nil"/>
              <w:left w:val="single" w:sz="4" w:space="0" w:color="auto"/>
              <w:bottom w:val="nil"/>
              <w:right w:val="single" w:sz="4" w:space="0" w:color="auto"/>
            </w:tcBorders>
          </w:tcPr>
          <w:p w14:paraId="048641FF"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D9E8936"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3602B196" w14:textId="166431D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2063A096"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29144CD9"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0AD4D6B6"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223DA83C" w14:textId="1CD91C9D" w:rsidR="00A76D5D" w:rsidRDefault="00A76D5D" w:rsidP="00A76D5D">
            <w:pPr>
              <w:pStyle w:val="TAC"/>
              <w:rPr>
                <w:lang w:eastAsia="ko-KR"/>
              </w:rPr>
            </w:pPr>
            <w:r>
              <w:rPr>
                <w:rFonts w:eastAsia="SimSun" w:hint="eastAsia"/>
                <w:lang w:val="en-US" w:eastAsia="zh-CN"/>
              </w:rPr>
              <w:t>-107.5</w:t>
            </w:r>
          </w:p>
        </w:tc>
      </w:tr>
      <w:tr w:rsidR="007D1767" w14:paraId="79832247" w14:textId="77777777" w:rsidTr="00044AF9">
        <w:trPr>
          <w:trHeight w:val="187"/>
          <w:jc w:val="center"/>
        </w:trPr>
        <w:tc>
          <w:tcPr>
            <w:tcW w:w="993"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044AF9">
        <w:trPr>
          <w:trHeight w:val="187"/>
          <w:jc w:val="center"/>
        </w:trPr>
        <w:tc>
          <w:tcPr>
            <w:tcW w:w="993"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044AF9">
        <w:trPr>
          <w:trHeight w:val="187"/>
          <w:jc w:val="center"/>
        </w:trPr>
        <w:tc>
          <w:tcPr>
            <w:tcW w:w="993"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044AF9">
        <w:trPr>
          <w:trHeight w:val="187"/>
          <w:jc w:val="center"/>
        </w:trPr>
        <w:tc>
          <w:tcPr>
            <w:tcW w:w="993"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044AF9">
        <w:trPr>
          <w:trHeight w:val="187"/>
          <w:jc w:val="center"/>
        </w:trPr>
        <w:tc>
          <w:tcPr>
            <w:tcW w:w="993"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044AF9">
        <w:trPr>
          <w:trHeight w:val="187"/>
          <w:jc w:val="center"/>
        </w:trPr>
        <w:tc>
          <w:tcPr>
            <w:tcW w:w="993"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044AF9">
        <w:trPr>
          <w:trHeight w:val="187"/>
          <w:jc w:val="center"/>
        </w:trPr>
        <w:tc>
          <w:tcPr>
            <w:tcW w:w="993"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78"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A76D5D" w14:paraId="7081B938"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3153EE3C"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7BE73C19" w14:textId="77777777" w:rsidR="00A76D5D" w:rsidRDefault="00A76D5D" w:rsidP="00A76D5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70F99625" w14:textId="2845961A"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2020E71"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13F0C86A"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1745494D" w14:textId="77777777" w:rsidR="00A76D5D" w:rsidRDefault="00A76D5D" w:rsidP="00A76D5D">
            <w:pPr>
              <w:pStyle w:val="TAC"/>
              <w:spacing w:line="256" w:lineRule="auto"/>
            </w:pPr>
          </w:p>
        </w:tc>
        <w:tc>
          <w:tcPr>
            <w:tcW w:w="1378" w:type="dxa"/>
            <w:tcBorders>
              <w:left w:val="single" w:sz="4" w:space="0" w:color="auto"/>
              <w:bottom w:val="single" w:sz="4" w:space="0" w:color="auto"/>
              <w:right w:val="single" w:sz="4" w:space="0" w:color="auto"/>
            </w:tcBorders>
          </w:tcPr>
          <w:p w14:paraId="5819CAB0" w14:textId="109C1D38" w:rsidR="00A76D5D" w:rsidRDefault="00A76D5D" w:rsidP="00A76D5D">
            <w:pPr>
              <w:pStyle w:val="TAC"/>
              <w:spacing w:line="256" w:lineRule="auto"/>
              <w:rPr>
                <w:lang w:eastAsia="ko-KR"/>
              </w:rPr>
            </w:pPr>
            <w:r>
              <w:rPr>
                <w:rFonts w:eastAsia="SimSun" w:hint="eastAsia"/>
                <w:lang w:val="en-US" w:eastAsia="zh-CN"/>
              </w:rPr>
              <w:t>-104.5</w:t>
            </w:r>
          </w:p>
        </w:tc>
      </w:tr>
      <w:tr w:rsidR="007D1767" w14:paraId="7344702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8pt;height:15.8pt" o:ole="" fillcolor="window">
                  <v:imagedata r:id="rId14" o:title=""/>
                </v:shape>
                <o:OLEObject Type="Embed" ProgID="Equation.3" ShapeID="_x0000_i1244" DrawAspect="Content" ObjectID="_1782662160" r:id="rId244"/>
              </w:object>
            </w:r>
          </w:p>
        </w:tc>
        <w:tc>
          <w:tcPr>
            <w:tcW w:w="1126"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1.2pt;height:15.8pt" o:ole="" fillcolor="window">
                  <v:imagedata r:id="rId16" o:title=""/>
                </v:shape>
                <o:OLEObject Type="Embed" ProgID="Equation.3" ShapeID="_x0000_i1245" DrawAspect="Content" ObjectID="_1782662161" r:id="rId245"/>
              </w:object>
            </w:r>
          </w:p>
        </w:tc>
        <w:tc>
          <w:tcPr>
            <w:tcW w:w="1126"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044AF9">
        <w:trPr>
          <w:trHeight w:val="187"/>
          <w:jc w:val="center"/>
        </w:trPr>
        <w:tc>
          <w:tcPr>
            <w:tcW w:w="993"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044AF9">
        <w:trPr>
          <w:trHeight w:val="187"/>
          <w:jc w:val="center"/>
        </w:trPr>
        <w:tc>
          <w:tcPr>
            <w:tcW w:w="993"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044AF9">
        <w:trPr>
          <w:trHeight w:val="187"/>
          <w:jc w:val="center"/>
        </w:trPr>
        <w:tc>
          <w:tcPr>
            <w:tcW w:w="993"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044AF9">
        <w:trPr>
          <w:trHeight w:val="187"/>
          <w:jc w:val="center"/>
        </w:trPr>
        <w:tc>
          <w:tcPr>
            <w:tcW w:w="993"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044AF9">
        <w:trPr>
          <w:trHeight w:val="187"/>
          <w:jc w:val="center"/>
        </w:trPr>
        <w:tc>
          <w:tcPr>
            <w:tcW w:w="993"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044AF9">
        <w:trPr>
          <w:trHeight w:val="187"/>
          <w:jc w:val="center"/>
        </w:trPr>
        <w:tc>
          <w:tcPr>
            <w:tcW w:w="993"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A76D5D">
        <w:trPr>
          <w:trHeight w:val="187"/>
          <w:jc w:val="center"/>
        </w:trPr>
        <w:tc>
          <w:tcPr>
            <w:tcW w:w="993"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4B8FA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4CFBED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60D8D81B"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A76D5D" w14:paraId="63655F63" w14:textId="77777777" w:rsidTr="00044AF9">
        <w:trPr>
          <w:trHeight w:val="187"/>
          <w:jc w:val="center"/>
        </w:trPr>
        <w:tc>
          <w:tcPr>
            <w:tcW w:w="993" w:type="dxa"/>
            <w:tcBorders>
              <w:top w:val="nil"/>
              <w:left w:val="single" w:sz="4" w:space="0" w:color="auto"/>
              <w:bottom w:val="nil"/>
              <w:right w:val="single" w:sz="4" w:space="0" w:color="auto"/>
            </w:tcBorders>
          </w:tcPr>
          <w:p w14:paraId="042D0704"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4E72E7E3"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936DB97" w14:textId="3996FED8"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3892E77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76C61E6F"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298A8B9A"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431A4F6A" w14:textId="70BB80B4" w:rsidR="00A76D5D" w:rsidRDefault="00A76D5D" w:rsidP="00A76D5D">
            <w:pPr>
              <w:pStyle w:val="TAC"/>
              <w:spacing w:line="256" w:lineRule="auto"/>
              <w:rPr>
                <w:lang w:eastAsia="ko-KR"/>
              </w:rPr>
            </w:pPr>
            <w:r>
              <w:rPr>
                <w:rFonts w:eastAsia="SimSun" w:hint="eastAsia"/>
                <w:lang w:val="en-US" w:eastAsia="zh-CN"/>
              </w:rPr>
              <w:t>-111.5</w:t>
            </w:r>
          </w:p>
        </w:tc>
      </w:tr>
      <w:tr w:rsidR="007D1767" w14:paraId="0E762A14" w14:textId="77777777" w:rsidTr="00044AF9">
        <w:trPr>
          <w:trHeight w:val="187"/>
          <w:jc w:val="center"/>
        </w:trPr>
        <w:tc>
          <w:tcPr>
            <w:tcW w:w="993" w:type="dxa"/>
            <w:tcBorders>
              <w:top w:val="nil"/>
              <w:left w:val="single" w:sz="4" w:space="0" w:color="auto"/>
              <w:bottom w:val="nil"/>
              <w:right w:val="single" w:sz="4" w:space="0" w:color="auto"/>
            </w:tcBorders>
            <w:hideMark/>
          </w:tcPr>
          <w:p w14:paraId="5DE1409C" w14:textId="77777777" w:rsidR="007D1767" w:rsidRDefault="007D1767" w:rsidP="00A76D5D">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7B245E97" w14:textId="77777777" w:rsidR="007D1767" w:rsidRDefault="007D1767" w:rsidP="00A76D5D">
            <w:pPr>
              <w:pStyle w:val="TAC"/>
            </w:pPr>
          </w:p>
        </w:tc>
        <w:tc>
          <w:tcPr>
            <w:tcW w:w="1377" w:type="dxa"/>
            <w:tcBorders>
              <w:top w:val="single" w:sz="4" w:space="0" w:color="auto"/>
              <w:left w:val="single" w:sz="4" w:space="0" w:color="auto"/>
              <w:bottom w:val="nil"/>
              <w:right w:val="single" w:sz="4" w:space="0" w:color="auto"/>
            </w:tcBorders>
            <w:hideMark/>
          </w:tcPr>
          <w:p w14:paraId="3D4DBEAB" w14:textId="77777777" w:rsidR="007D1767" w:rsidRDefault="007D1767" w:rsidP="00A76D5D">
            <w:pPr>
              <w:pStyle w:val="TAC"/>
            </w:pPr>
            <w:r>
              <w:t>-85</w:t>
            </w:r>
          </w:p>
        </w:tc>
        <w:tc>
          <w:tcPr>
            <w:tcW w:w="1378" w:type="dxa"/>
            <w:tcBorders>
              <w:top w:val="single" w:sz="4" w:space="0" w:color="auto"/>
              <w:left w:val="single" w:sz="4" w:space="0" w:color="auto"/>
              <w:bottom w:val="nil"/>
              <w:right w:val="single" w:sz="4" w:space="0" w:color="auto"/>
            </w:tcBorders>
            <w:hideMark/>
          </w:tcPr>
          <w:p w14:paraId="6A986AAE" w14:textId="77777777" w:rsidR="007D1767" w:rsidRDefault="007D1767" w:rsidP="00A76D5D">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044AF9">
        <w:trPr>
          <w:trHeight w:val="187"/>
          <w:jc w:val="center"/>
        </w:trPr>
        <w:tc>
          <w:tcPr>
            <w:tcW w:w="993" w:type="dxa"/>
            <w:tcBorders>
              <w:top w:val="nil"/>
              <w:left w:val="single" w:sz="4" w:space="0" w:color="auto"/>
              <w:bottom w:val="nil"/>
              <w:right w:val="single" w:sz="4" w:space="0" w:color="auto"/>
            </w:tcBorders>
            <w:hideMark/>
          </w:tcPr>
          <w:p w14:paraId="6638F1E4"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31A4B39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77C48B9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4A2C97C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2BC82289"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044AF9">
        <w:trPr>
          <w:trHeight w:val="187"/>
          <w:jc w:val="center"/>
        </w:trPr>
        <w:tc>
          <w:tcPr>
            <w:tcW w:w="993" w:type="dxa"/>
            <w:tcBorders>
              <w:top w:val="nil"/>
              <w:left w:val="single" w:sz="4" w:space="0" w:color="auto"/>
              <w:bottom w:val="nil"/>
              <w:right w:val="single" w:sz="4" w:space="0" w:color="auto"/>
            </w:tcBorders>
            <w:hideMark/>
          </w:tcPr>
          <w:p w14:paraId="43ED33CD"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DE922C0"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2E19AE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400B3C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9FE0960"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044AF9">
        <w:trPr>
          <w:trHeight w:val="187"/>
          <w:jc w:val="center"/>
        </w:trPr>
        <w:tc>
          <w:tcPr>
            <w:tcW w:w="993" w:type="dxa"/>
            <w:tcBorders>
              <w:top w:val="nil"/>
              <w:left w:val="single" w:sz="4" w:space="0" w:color="auto"/>
              <w:bottom w:val="nil"/>
              <w:right w:val="single" w:sz="4" w:space="0" w:color="auto"/>
            </w:tcBorders>
            <w:hideMark/>
          </w:tcPr>
          <w:p w14:paraId="4BA7E115"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0272BB6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4BD54A0"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4E645E19"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B7AC9C8"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044AF9">
        <w:trPr>
          <w:trHeight w:val="187"/>
          <w:jc w:val="center"/>
        </w:trPr>
        <w:tc>
          <w:tcPr>
            <w:tcW w:w="993" w:type="dxa"/>
            <w:tcBorders>
              <w:top w:val="nil"/>
              <w:left w:val="single" w:sz="4" w:space="0" w:color="auto"/>
              <w:bottom w:val="nil"/>
              <w:right w:val="single" w:sz="4" w:space="0" w:color="auto"/>
            </w:tcBorders>
            <w:hideMark/>
          </w:tcPr>
          <w:p w14:paraId="6F7BA37B"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53B87E9"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507CCEC9"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5F15C9B0"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61E74884"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044AF9">
        <w:trPr>
          <w:trHeight w:val="187"/>
          <w:jc w:val="center"/>
        </w:trPr>
        <w:tc>
          <w:tcPr>
            <w:tcW w:w="993"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044AF9">
        <w:trPr>
          <w:trHeight w:val="187"/>
          <w:jc w:val="center"/>
        </w:trPr>
        <w:tc>
          <w:tcPr>
            <w:tcW w:w="993" w:type="dxa"/>
            <w:tcBorders>
              <w:top w:val="nil"/>
              <w:left w:val="single" w:sz="4" w:space="0" w:color="auto"/>
              <w:bottom w:val="nil"/>
              <w:right w:val="single" w:sz="4" w:space="0" w:color="auto"/>
            </w:tcBorders>
            <w:hideMark/>
          </w:tcPr>
          <w:p w14:paraId="158464CE" w14:textId="77777777" w:rsidR="007D1767" w:rsidRDefault="007D1767" w:rsidP="00A76D5D">
            <w:pPr>
              <w:pStyle w:val="TAL"/>
              <w:rPr>
                <w:lang w:eastAsia="ko-KR"/>
              </w:rPr>
            </w:pPr>
          </w:p>
        </w:tc>
        <w:tc>
          <w:tcPr>
            <w:tcW w:w="1117" w:type="dxa"/>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4602722"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7CA3B3D"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144F5E9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A76D5D">
        <w:trPr>
          <w:trHeight w:val="187"/>
          <w:jc w:val="center"/>
        </w:trPr>
        <w:tc>
          <w:tcPr>
            <w:tcW w:w="993" w:type="dxa"/>
            <w:tcBorders>
              <w:top w:val="nil"/>
              <w:left w:val="single" w:sz="4" w:space="0" w:color="auto"/>
              <w:bottom w:val="nil"/>
              <w:right w:val="single" w:sz="4" w:space="0" w:color="auto"/>
            </w:tcBorders>
            <w:hideMark/>
          </w:tcPr>
          <w:p w14:paraId="26A635AC" w14:textId="77777777" w:rsidR="007D1767" w:rsidRDefault="007D1767" w:rsidP="00A76D5D">
            <w:pPr>
              <w:pStyle w:val="TAL"/>
              <w:rPr>
                <w:sz w:val="16"/>
              </w:rPr>
            </w:pPr>
          </w:p>
        </w:tc>
        <w:tc>
          <w:tcPr>
            <w:tcW w:w="1117" w:type="dxa"/>
            <w:tcBorders>
              <w:top w:val="nil"/>
              <w:left w:val="single" w:sz="4" w:space="0" w:color="auto"/>
              <w:bottom w:val="nil"/>
              <w:right w:val="single" w:sz="4" w:space="0" w:color="auto"/>
            </w:tcBorders>
          </w:tcPr>
          <w:p w14:paraId="5165C4D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01948F98"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3B556D2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749F83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A76D5D" w14:paraId="77C0A7AF"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02C515F4" w14:textId="77777777" w:rsidR="00A76D5D" w:rsidRDefault="00A76D5D" w:rsidP="00A76D5D">
            <w:pPr>
              <w:pStyle w:val="TAL"/>
              <w:rPr>
                <w:sz w:val="16"/>
              </w:rPr>
            </w:pPr>
          </w:p>
        </w:tc>
        <w:tc>
          <w:tcPr>
            <w:tcW w:w="1117" w:type="dxa"/>
            <w:tcBorders>
              <w:top w:val="nil"/>
              <w:left w:val="single" w:sz="4" w:space="0" w:color="auto"/>
              <w:bottom w:val="single" w:sz="4" w:space="0" w:color="auto"/>
              <w:right w:val="single" w:sz="4" w:space="0" w:color="auto"/>
            </w:tcBorders>
          </w:tcPr>
          <w:p w14:paraId="5DE7D24F"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7C0209" w14:textId="071C480C"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D66DBE0" w14:textId="77777777" w:rsidR="00A76D5D" w:rsidRDefault="00A76D5D" w:rsidP="00A76D5D">
            <w:pPr>
              <w:pStyle w:val="TAC"/>
            </w:pPr>
          </w:p>
        </w:tc>
        <w:tc>
          <w:tcPr>
            <w:tcW w:w="1377" w:type="dxa"/>
            <w:tcBorders>
              <w:top w:val="nil"/>
              <w:left w:val="single" w:sz="4" w:space="0" w:color="auto"/>
              <w:bottom w:val="single" w:sz="4" w:space="0" w:color="auto"/>
              <w:right w:val="single" w:sz="4" w:space="0" w:color="auto"/>
            </w:tcBorders>
          </w:tcPr>
          <w:p w14:paraId="5E0DFA96"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59534101"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69F1AE82" w14:textId="6304B71E" w:rsidR="00A76D5D" w:rsidRDefault="00A76D5D" w:rsidP="00A76D5D">
            <w:pPr>
              <w:pStyle w:val="TAC"/>
              <w:spacing w:line="256" w:lineRule="auto"/>
              <w:rPr>
                <w:lang w:eastAsia="ko-KR"/>
              </w:rPr>
            </w:pPr>
            <w:r>
              <w:rPr>
                <w:rFonts w:eastAsia="SimSun" w:hint="eastAsia"/>
                <w:lang w:val="en-US" w:eastAsia="zh-CN"/>
              </w:rPr>
              <w:t>-108.5</w:t>
            </w:r>
          </w:p>
        </w:tc>
      </w:tr>
      <w:tr w:rsidR="007D1767" w14:paraId="269B26DF"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A76D5D">
        <w:trPr>
          <w:trHeight w:val="187"/>
          <w:jc w:val="center"/>
        </w:trPr>
        <w:tc>
          <w:tcPr>
            <w:tcW w:w="2110" w:type="dxa"/>
            <w:gridSpan w:val="2"/>
            <w:tcBorders>
              <w:top w:val="nil"/>
              <w:left w:val="single" w:sz="4" w:space="0" w:color="auto"/>
              <w:bottom w:val="nil"/>
              <w:right w:val="single" w:sz="4" w:space="0" w:color="auto"/>
            </w:tcBorders>
          </w:tcPr>
          <w:p w14:paraId="37731F6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7C2F9D" w14:textId="77777777" w:rsidR="007D1767" w:rsidRDefault="007D1767" w:rsidP="00DF0476">
            <w:pPr>
              <w:pStyle w:val="TAC"/>
              <w:spacing w:line="256" w:lineRule="auto"/>
              <w:rPr>
                <w:sz w:val="16"/>
              </w:rPr>
            </w:pPr>
          </w:p>
        </w:tc>
      </w:tr>
      <w:tr w:rsidR="00A76D5D" w14:paraId="278F2E0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A9AC845"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F0200C4" w14:textId="3296ECD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AE44928"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2D730DD"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47A6401"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65B4C68" w14:textId="77777777" w:rsidR="00A76D5D" w:rsidRDefault="00A76D5D" w:rsidP="00A76D5D">
            <w:pPr>
              <w:pStyle w:val="TAC"/>
              <w:spacing w:line="256" w:lineRule="auto"/>
              <w:rPr>
                <w:sz w:val="16"/>
              </w:rPr>
            </w:pPr>
          </w:p>
        </w:tc>
      </w:tr>
      <w:tr w:rsidR="007D1767" w14:paraId="5F0398B2"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044AF9">
        <w:trPr>
          <w:trHeight w:val="187"/>
          <w:jc w:val="center"/>
        </w:trPr>
        <w:tc>
          <w:tcPr>
            <w:tcW w:w="993" w:type="dxa"/>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044AF9">
        <w:trPr>
          <w:trHeight w:val="187"/>
          <w:jc w:val="center"/>
        </w:trPr>
        <w:tc>
          <w:tcPr>
            <w:tcW w:w="993" w:type="dxa"/>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044AF9">
        <w:trPr>
          <w:trHeight w:val="187"/>
          <w:jc w:val="center"/>
        </w:trPr>
        <w:tc>
          <w:tcPr>
            <w:tcW w:w="993" w:type="dxa"/>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044AF9">
        <w:trPr>
          <w:trHeight w:val="187"/>
          <w:jc w:val="center"/>
        </w:trPr>
        <w:tc>
          <w:tcPr>
            <w:tcW w:w="993" w:type="dxa"/>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044AF9">
        <w:trPr>
          <w:trHeight w:val="187"/>
          <w:jc w:val="center"/>
        </w:trPr>
        <w:tc>
          <w:tcPr>
            <w:tcW w:w="993" w:type="dxa"/>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044AF9">
        <w:trPr>
          <w:trHeight w:val="187"/>
          <w:jc w:val="center"/>
        </w:trPr>
        <w:tc>
          <w:tcPr>
            <w:tcW w:w="993" w:type="dxa"/>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A76D5D">
        <w:trPr>
          <w:trHeight w:val="187"/>
          <w:jc w:val="center"/>
        </w:trPr>
        <w:tc>
          <w:tcPr>
            <w:tcW w:w="993" w:type="dxa"/>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22B0E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2DA93A2" w14:textId="77777777" w:rsidR="007D1767" w:rsidRDefault="007D1767" w:rsidP="00DF0476">
            <w:pPr>
              <w:pStyle w:val="TAC"/>
              <w:spacing w:line="256" w:lineRule="auto"/>
            </w:pPr>
          </w:p>
        </w:tc>
        <w:tc>
          <w:tcPr>
            <w:tcW w:w="1377" w:type="dxa"/>
            <w:tcBorders>
              <w:left w:val="single" w:sz="4" w:space="0" w:color="auto"/>
              <w:bottom w:val="nil"/>
              <w:right w:val="single" w:sz="4" w:space="0" w:color="auto"/>
            </w:tcBorders>
          </w:tcPr>
          <w:p w14:paraId="065E89A4" w14:textId="77777777" w:rsidR="007D1767" w:rsidRDefault="007D1767" w:rsidP="00DF0476">
            <w:pPr>
              <w:pStyle w:val="TAC"/>
              <w:spacing w:line="256" w:lineRule="auto"/>
              <w:rPr>
                <w:i/>
              </w:rPr>
            </w:pPr>
          </w:p>
        </w:tc>
        <w:tc>
          <w:tcPr>
            <w:tcW w:w="1378" w:type="dxa"/>
            <w:tcBorders>
              <w:left w:val="single" w:sz="4" w:space="0" w:color="auto"/>
              <w:bottom w:val="nil"/>
              <w:right w:val="single" w:sz="4" w:space="0" w:color="auto"/>
            </w:tcBorders>
          </w:tcPr>
          <w:p w14:paraId="73D31F9B"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A76D5D" w14:paraId="2AF05C12" w14:textId="77777777" w:rsidTr="00A76D5D">
        <w:trPr>
          <w:trHeight w:val="187"/>
          <w:jc w:val="center"/>
        </w:trPr>
        <w:tc>
          <w:tcPr>
            <w:tcW w:w="993" w:type="dxa"/>
            <w:tcBorders>
              <w:top w:val="nil"/>
              <w:left w:val="single" w:sz="4" w:space="0" w:color="auto"/>
              <w:bottom w:val="nil"/>
              <w:right w:val="single" w:sz="4" w:space="0" w:color="auto"/>
            </w:tcBorders>
          </w:tcPr>
          <w:p w14:paraId="733EEEBB"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0595E04"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F789BFE" w14:textId="29948DB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1051F4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5C8D2BD3" w14:textId="77777777" w:rsidR="00A76D5D" w:rsidRDefault="00A76D5D" w:rsidP="00A76D5D">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2ED7195E" w14:textId="77777777" w:rsidR="00A76D5D" w:rsidRDefault="00A76D5D" w:rsidP="00A76D5D">
            <w:pPr>
              <w:pStyle w:val="TAC"/>
              <w:spacing w:line="256" w:lineRule="auto"/>
            </w:pPr>
          </w:p>
        </w:tc>
        <w:tc>
          <w:tcPr>
            <w:tcW w:w="1378" w:type="dxa"/>
            <w:tcBorders>
              <w:left w:val="single" w:sz="4" w:space="0" w:color="auto"/>
              <w:right w:val="single" w:sz="4" w:space="0" w:color="auto"/>
            </w:tcBorders>
          </w:tcPr>
          <w:p w14:paraId="0CF4EB37" w14:textId="430DBA70" w:rsidR="00A76D5D" w:rsidRDefault="00A76D5D" w:rsidP="00A76D5D">
            <w:pPr>
              <w:pStyle w:val="TAC"/>
              <w:spacing w:line="256" w:lineRule="auto"/>
              <w:rPr>
                <w:lang w:eastAsia="ko-KR"/>
              </w:rPr>
            </w:pPr>
            <w:r>
              <w:rPr>
                <w:rFonts w:eastAsia="SimSun" w:hint="eastAsia"/>
                <w:lang w:val="en-US" w:eastAsia="zh-CN"/>
              </w:rPr>
              <w:t>-77</w:t>
            </w:r>
          </w:p>
        </w:tc>
      </w:tr>
      <w:tr w:rsidR="007D1767" w14:paraId="553E4397" w14:textId="77777777" w:rsidTr="00044AF9">
        <w:trPr>
          <w:trHeight w:val="187"/>
          <w:jc w:val="center"/>
        </w:trPr>
        <w:tc>
          <w:tcPr>
            <w:tcW w:w="993" w:type="dxa"/>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17"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78"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044AF9">
        <w:trPr>
          <w:trHeight w:val="187"/>
          <w:jc w:val="center"/>
        </w:trPr>
        <w:tc>
          <w:tcPr>
            <w:tcW w:w="993" w:type="dxa"/>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04C76C9" w14:textId="77777777" w:rsidR="007D1767" w:rsidRDefault="007D1767" w:rsidP="00A76D5D">
            <w:pPr>
              <w:pStyle w:val="TAC"/>
            </w:pPr>
          </w:p>
        </w:tc>
        <w:tc>
          <w:tcPr>
            <w:tcW w:w="1377" w:type="dxa"/>
            <w:tcBorders>
              <w:left w:val="single" w:sz="4" w:space="0" w:color="auto"/>
              <w:right w:val="single" w:sz="4" w:space="0" w:color="auto"/>
            </w:tcBorders>
            <w:hideMark/>
          </w:tcPr>
          <w:p w14:paraId="2075E76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663BCB03"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1EE81572" w14:textId="77777777" w:rsidR="007D1767" w:rsidRDefault="007D1767" w:rsidP="00A76D5D">
            <w:pPr>
              <w:pStyle w:val="TAC"/>
            </w:pPr>
            <w:r>
              <w:rPr>
                <w:lang w:eastAsia="ko-KR"/>
              </w:rPr>
              <w:t>-76.9</w:t>
            </w:r>
          </w:p>
        </w:tc>
      </w:tr>
      <w:tr w:rsidR="007D1767" w14:paraId="4A45E843" w14:textId="77777777" w:rsidTr="00044AF9">
        <w:trPr>
          <w:trHeight w:val="187"/>
          <w:jc w:val="center"/>
        </w:trPr>
        <w:tc>
          <w:tcPr>
            <w:tcW w:w="993" w:type="dxa"/>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770F975" w14:textId="77777777" w:rsidR="007D1767" w:rsidRDefault="007D1767" w:rsidP="00A76D5D">
            <w:pPr>
              <w:pStyle w:val="TAC"/>
            </w:pPr>
          </w:p>
        </w:tc>
        <w:tc>
          <w:tcPr>
            <w:tcW w:w="1377" w:type="dxa"/>
            <w:tcBorders>
              <w:left w:val="single" w:sz="4" w:space="0" w:color="auto"/>
              <w:right w:val="single" w:sz="4" w:space="0" w:color="auto"/>
            </w:tcBorders>
            <w:hideMark/>
          </w:tcPr>
          <w:p w14:paraId="241EE61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06E632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5DF156E" w14:textId="77777777" w:rsidR="007D1767" w:rsidRDefault="007D1767" w:rsidP="00A76D5D">
            <w:pPr>
              <w:pStyle w:val="TAC"/>
            </w:pPr>
            <w:r>
              <w:rPr>
                <w:lang w:eastAsia="ko-KR"/>
              </w:rPr>
              <w:t>-76.4</w:t>
            </w:r>
          </w:p>
        </w:tc>
      </w:tr>
      <w:tr w:rsidR="007D1767" w14:paraId="2525B1E3" w14:textId="77777777" w:rsidTr="00044AF9">
        <w:trPr>
          <w:trHeight w:val="187"/>
          <w:jc w:val="center"/>
        </w:trPr>
        <w:tc>
          <w:tcPr>
            <w:tcW w:w="993" w:type="dxa"/>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BFEF158"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5E7DB2FB"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1748243F"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5A34F4A" w14:textId="77777777" w:rsidR="007D1767" w:rsidRDefault="007D1767" w:rsidP="00A76D5D">
            <w:pPr>
              <w:pStyle w:val="TAC"/>
            </w:pPr>
            <w:r>
              <w:rPr>
                <w:lang w:eastAsia="ko-KR"/>
              </w:rPr>
              <w:t>-75.9</w:t>
            </w:r>
          </w:p>
        </w:tc>
      </w:tr>
      <w:tr w:rsidR="007D1767" w14:paraId="626252EE" w14:textId="77777777" w:rsidTr="00044AF9">
        <w:trPr>
          <w:trHeight w:val="187"/>
          <w:jc w:val="center"/>
        </w:trPr>
        <w:tc>
          <w:tcPr>
            <w:tcW w:w="993" w:type="dxa"/>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294D688D"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19B0A877"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293B9C66"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6EEBAD40" w14:textId="77777777" w:rsidR="007D1767" w:rsidRDefault="007D1767" w:rsidP="00A76D5D">
            <w:pPr>
              <w:pStyle w:val="TAC"/>
            </w:pPr>
            <w:r>
              <w:rPr>
                <w:lang w:eastAsia="ko-KR"/>
              </w:rPr>
              <w:t>-75.4</w:t>
            </w:r>
          </w:p>
        </w:tc>
      </w:tr>
      <w:tr w:rsidR="007D1767" w14:paraId="4D3F5E08" w14:textId="77777777" w:rsidTr="00044AF9">
        <w:trPr>
          <w:trHeight w:val="187"/>
          <w:jc w:val="center"/>
        </w:trPr>
        <w:tc>
          <w:tcPr>
            <w:tcW w:w="993" w:type="dxa"/>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0631A239" w14:textId="77777777" w:rsidR="007D1767" w:rsidRDefault="007D1767" w:rsidP="00A76D5D">
            <w:pPr>
              <w:pStyle w:val="TAC"/>
              <w:rPr>
                <w:rFonts w:eastAsia="Calibri"/>
                <w:szCs w:val="22"/>
              </w:rPr>
            </w:pPr>
          </w:p>
        </w:tc>
        <w:tc>
          <w:tcPr>
            <w:tcW w:w="1377" w:type="dxa"/>
            <w:tcBorders>
              <w:left w:val="single" w:sz="4" w:space="0" w:color="auto"/>
              <w:right w:val="single" w:sz="4" w:space="0" w:color="auto"/>
            </w:tcBorders>
          </w:tcPr>
          <w:p w14:paraId="39291EA1"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7988C99F"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0FABCF60" w14:textId="77777777" w:rsidR="007D1767" w:rsidRDefault="007D1767" w:rsidP="00A76D5D">
            <w:pPr>
              <w:pStyle w:val="TAC"/>
              <w:rPr>
                <w:lang w:eastAsia="ko-KR"/>
              </w:rPr>
            </w:pPr>
            <w:r>
              <w:rPr>
                <w:lang w:eastAsia="ko-KR"/>
              </w:rPr>
              <w:t>-74.9</w:t>
            </w:r>
          </w:p>
        </w:tc>
      </w:tr>
      <w:tr w:rsidR="007D1767" w14:paraId="132D963B" w14:textId="77777777" w:rsidTr="00044AF9">
        <w:trPr>
          <w:trHeight w:val="187"/>
          <w:jc w:val="center"/>
        </w:trPr>
        <w:tc>
          <w:tcPr>
            <w:tcW w:w="993" w:type="dxa"/>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52A9905" w14:textId="77777777" w:rsidR="007D1767" w:rsidRDefault="007D1767" w:rsidP="00A76D5D">
            <w:pPr>
              <w:pStyle w:val="TAC"/>
            </w:pPr>
          </w:p>
        </w:tc>
        <w:tc>
          <w:tcPr>
            <w:tcW w:w="1377" w:type="dxa"/>
            <w:tcBorders>
              <w:left w:val="single" w:sz="4" w:space="0" w:color="auto"/>
              <w:right w:val="single" w:sz="4" w:space="0" w:color="auto"/>
            </w:tcBorders>
            <w:hideMark/>
          </w:tcPr>
          <w:p w14:paraId="1E3D1781"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28BB7CA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BAA6691" w14:textId="77777777" w:rsidR="007D1767" w:rsidRDefault="007D1767" w:rsidP="00A76D5D">
            <w:pPr>
              <w:pStyle w:val="TAC"/>
            </w:pPr>
            <w:r>
              <w:rPr>
                <w:lang w:eastAsia="ko-KR"/>
              </w:rPr>
              <w:t>-74.4</w:t>
            </w:r>
          </w:p>
        </w:tc>
      </w:tr>
      <w:tr w:rsidR="007D1767" w14:paraId="5F3E2298" w14:textId="77777777" w:rsidTr="00A76D5D">
        <w:trPr>
          <w:trHeight w:val="187"/>
          <w:jc w:val="center"/>
        </w:trPr>
        <w:tc>
          <w:tcPr>
            <w:tcW w:w="993" w:type="dxa"/>
            <w:tcBorders>
              <w:top w:val="nil"/>
              <w:left w:val="single" w:sz="4" w:space="0" w:color="auto"/>
              <w:bottom w:val="nil"/>
              <w:right w:val="single" w:sz="4" w:space="0" w:color="auto"/>
            </w:tcBorders>
          </w:tcPr>
          <w:p w14:paraId="56E908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504C47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6F1FF2" w14:textId="77777777" w:rsidR="007D1767" w:rsidRDefault="007D1767" w:rsidP="00A76D5D">
            <w:pPr>
              <w:pStyle w:val="TAC"/>
              <w:rPr>
                <w:rFonts w:eastAsia="Calibri"/>
                <w:szCs w:val="22"/>
              </w:rPr>
            </w:pPr>
          </w:p>
        </w:tc>
        <w:tc>
          <w:tcPr>
            <w:tcW w:w="1377" w:type="dxa"/>
            <w:tcBorders>
              <w:left w:val="single" w:sz="4" w:space="0" w:color="auto"/>
              <w:bottom w:val="nil"/>
              <w:right w:val="single" w:sz="4" w:space="0" w:color="auto"/>
            </w:tcBorders>
          </w:tcPr>
          <w:p w14:paraId="3A297C8D" w14:textId="77777777" w:rsidR="007D1767" w:rsidRDefault="007D1767" w:rsidP="00A76D5D">
            <w:pPr>
              <w:pStyle w:val="TAC"/>
              <w:rPr>
                <w:rFonts w:eastAsia="Calibri"/>
                <w:szCs w:val="22"/>
              </w:rPr>
            </w:pPr>
          </w:p>
        </w:tc>
        <w:tc>
          <w:tcPr>
            <w:tcW w:w="1378" w:type="dxa"/>
            <w:tcBorders>
              <w:left w:val="single" w:sz="4" w:space="0" w:color="auto"/>
              <w:bottom w:val="nil"/>
              <w:right w:val="single" w:sz="4" w:space="0" w:color="auto"/>
            </w:tcBorders>
          </w:tcPr>
          <w:p w14:paraId="649C0DCE" w14:textId="77777777" w:rsidR="007D1767" w:rsidRDefault="007D1767" w:rsidP="00A76D5D">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CA76D8" w14:textId="77777777" w:rsidR="007D1767" w:rsidRDefault="007D1767" w:rsidP="00A76D5D">
            <w:pPr>
              <w:pStyle w:val="TAC"/>
            </w:pPr>
            <w:r>
              <w:rPr>
                <w:lang w:eastAsia="ko-KR"/>
              </w:rPr>
              <w:t>-73.9</w:t>
            </w:r>
          </w:p>
        </w:tc>
      </w:tr>
      <w:tr w:rsidR="00A76D5D" w14:paraId="1048C43F" w14:textId="77777777" w:rsidTr="00A76D5D">
        <w:trPr>
          <w:trHeight w:val="187"/>
          <w:jc w:val="center"/>
        </w:trPr>
        <w:tc>
          <w:tcPr>
            <w:tcW w:w="993" w:type="dxa"/>
            <w:tcBorders>
              <w:top w:val="nil"/>
              <w:left w:val="single" w:sz="4" w:space="0" w:color="auto"/>
              <w:bottom w:val="single" w:sz="4" w:space="0" w:color="auto"/>
              <w:right w:val="single" w:sz="4" w:space="0" w:color="auto"/>
            </w:tcBorders>
          </w:tcPr>
          <w:p w14:paraId="3AE7FD17"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70E51F3D"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0EC56BB" w14:textId="286A1B9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5C8093F"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06176A0A"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B4BC54B"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34DCA8E9" w14:textId="09B0DDBA" w:rsidR="00A76D5D" w:rsidRDefault="00A76D5D" w:rsidP="00A76D5D">
            <w:pPr>
              <w:pStyle w:val="TAC"/>
              <w:spacing w:line="256" w:lineRule="auto"/>
              <w:rPr>
                <w:lang w:eastAsia="ko-KR"/>
              </w:rPr>
            </w:pPr>
            <w:r>
              <w:rPr>
                <w:rFonts w:eastAsia="SimSun" w:hint="eastAsia"/>
                <w:lang w:val="en-US" w:eastAsia="zh-CN"/>
              </w:rPr>
              <w:t>-70.9</w:t>
            </w:r>
          </w:p>
        </w:tc>
      </w:tr>
      <w:tr w:rsidR="007D1767" w14:paraId="52A5CF9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8pt;height:15.8pt" o:ole="" fillcolor="window">
                  <v:imagedata r:id="rId11" o:title=""/>
                </v:shape>
                <o:OLEObject Type="Embed" ProgID="Equation.3" ShapeID="_x0000_i1246" DrawAspect="Content" ObjectID="_1782662162"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1147"/>
        <w:gridCol w:w="1659"/>
        <w:gridCol w:w="1123"/>
        <w:gridCol w:w="830"/>
        <w:gridCol w:w="831"/>
        <w:gridCol w:w="874"/>
        <w:gridCol w:w="831"/>
      </w:tblGrid>
      <w:tr w:rsidR="00731CA3" w:rsidRPr="001C0E1B" w14:paraId="15D4D23E"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3"/>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3"/>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4"/>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4"/>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4"/>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8pt;height:15.8pt" o:ole="" fillcolor="window">
                  <v:imagedata r:id="rId11" o:title=""/>
                </v:shape>
                <o:OLEObject Type="Embed" ProgID="Equation.3" ShapeID="_x0000_i1247" DrawAspect="Content" ObjectID="_1782662163"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2"/>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8pt;height:15.8pt" o:ole="" fillcolor="window">
                  <v:imagedata r:id="rId11" o:title=""/>
                </v:shape>
                <o:OLEObject Type="Embed" ProgID="Equation.3" ShapeID="_x0000_i1248" DrawAspect="Content" ObjectID="_1782662164" r:id="rId248"/>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2"/>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2"/>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2pt;height:15.8pt" o:ole="" fillcolor="window">
                  <v:imagedata r:id="rId249" o:title=""/>
                </v:shape>
                <o:OLEObject Type="Embed" ProgID="Equation.3" ShapeID="_x0000_i1249" DrawAspect="Content" ObjectID="_1782662165"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8pt;height:15.8pt" o:ole="" fillcolor="window">
                  <v:imagedata r:id="rId16" o:title=""/>
                </v:shape>
                <o:OLEObject Type="Embed" ProgID="Equation.3" ShapeID="_x0000_i1250" DrawAspect="Content" ObjectID="_1782662166"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2"/>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8pt;height:15.8pt" o:ole="" fillcolor="window">
                  <v:imagedata r:id="rId11" o:title=""/>
                </v:shape>
                <o:OLEObject Type="Embed" ProgID="Equation.3" ShapeID="_x0000_i1251" DrawAspect="Content" ObjectID="_1782662167"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1C0E1B" w14:paraId="3123F4AC"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7"/>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8pt;height:15.8pt" o:ole="" fillcolor="window">
                  <v:imagedata r:id="rId11" o:title=""/>
                </v:shape>
                <o:OLEObject Type="Embed" ProgID="Equation.3" ShapeID="_x0000_i1252" DrawAspect="Content" ObjectID="_1782662168" r:id="rId253"/>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8pt;height:15.8pt" o:ole="" fillcolor="window">
                  <v:imagedata r:id="rId11" o:title=""/>
                </v:shape>
                <o:OLEObject Type="Embed" ProgID="Equation.3" ShapeID="_x0000_i1253" DrawAspect="Content" ObjectID="_1782662169" r:id="rId254"/>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2pt;height:20.8pt" o:ole="" fillcolor="window">
                  <v:imagedata r:id="rId255" o:title=""/>
                </v:shape>
                <o:OLEObject Type="Embed" ProgID="Equation.3" ShapeID="_x0000_i1254" DrawAspect="Content" ObjectID="_1782662170"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0.8pt;height:20.8pt" o:ole="" fillcolor="window">
                  <v:imagedata r:id="rId16" o:title=""/>
                </v:shape>
                <o:OLEObject Type="Embed" ProgID="Equation.3" ShapeID="_x0000_i1255" DrawAspect="Content" ObjectID="_1782662171"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8pt;height:15.8pt" o:ole="" fillcolor="window">
                  <v:imagedata r:id="rId11" o:title=""/>
                </v:shape>
                <o:OLEObject Type="Embed" ProgID="Equation.3" ShapeID="_x0000_i1256" DrawAspect="Content" ObjectID="_1782662172"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31CA3" w:rsidRPr="001C0E1B" w14:paraId="4F5DCEF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2"/>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3"/>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3"/>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5"/>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8pt;height:15.8pt" o:ole="" fillcolor="window">
                  <v:imagedata r:id="rId11" o:title=""/>
                </v:shape>
                <o:OLEObject Type="Embed" ProgID="Equation.3" ShapeID="_x0000_i1257" DrawAspect="Content" ObjectID="_1782662173"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8pt;height:15.8pt" o:ole="" fillcolor="window">
                  <v:imagedata r:id="rId11" o:title=""/>
                </v:shape>
                <o:OLEObject Type="Embed" ProgID="Equation.3" ShapeID="_x0000_i1258" DrawAspect="Content" ObjectID="_1782662174" r:id="rId260"/>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3"/>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2pt;height:15.8pt" o:ole="" fillcolor="window">
                  <v:imagedata r:id="rId249" o:title=""/>
                </v:shape>
                <o:OLEObject Type="Embed" ProgID="Equation.3" ShapeID="_x0000_i1259" DrawAspect="Content" ObjectID="_1782662175"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0.8pt;height:15.8pt" o:ole="" fillcolor="window">
                  <v:imagedata r:id="rId16" o:title=""/>
                </v:shape>
                <o:OLEObject Type="Embed" ProgID="Equation.3" ShapeID="_x0000_i1260" DrawAspect="Content" ObjectID="_1782662176"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8pt;height:15.8pt" o:ole="" fillcolor="window">
                  <v:imagedata r:id="rId11" o:title=""/>
                </v:shape>
                <o:OLEObject Type="Embed" ProgID="Equation.3" ShapeID="_x0000_i1261" DrawAspect="Content" ObjectID="_1782662177"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82"/>
        <w:gridCol w:w="1640"/>
        <w:gridCol w:w="621"/>
        <w:gridCol w:w="621"/>
        <w:gridCol w:w="1163"/>
        <w:gridCol w:w="1164"/>
        <w:gridCol w:w="1164"/>
      </w:tblGrid>
      <w:tr w:rsidR="00731CA3" w:rsidRPr="001C0E1B" w14:paraId="1315F122"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8pt;height:15.8pt" o:ole="" fillcolor="window">
                  <v:imagedata r:id="rId11" o:title=""/>
                </v:shape>
                <o:OLEObject Type="Embed" ProgID="Equation.3" ShapeID="_x0000_i1262" DrawAspect="Content" ObjectID="_1782662178" r:id="rId264"/>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8pt;height:15.8pt" o:ole="" fillcolor="window">
                  <v:imagedata r:id="rId11" o:title=""/>
                </v:shape>
                <o:OLEObject Type="Embed" ProgID="Equation.3" ShapeID="_x0000_i1263" DrawAspect="Content" ObjectID="_1782662179" r:id="rId265"/>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2pt;height:20.8pt" o:ole="" fillcolor="window">
                  <v:imagedata r:id="rId255" o:title=""/>
                </v:shape>
                <o:OLEObject Type="Embed" ProgID="Equation.3" ShapeID="_x0000_i1264" DrawAspect="Content" ObjectID="_1782662180"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0.8pt;height:20.8pt" o:ole="" fillcolor="window">
                  <v:imagedata r:id="rId16" o:title=""/>
                </v:shape>
                <o:OLEObject Type="Embed" ProgID="Equation.3" ShapeID="_x0000_i1265" DrawAspect="Content" ObjectID="_1782662181"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8"/>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8pt;height:15.8pt" o:ole="" fillcolor="window">
                  <v:imagedata r:id="rId11" o:title=""/>
                </v:shape>
                <o:OLEObject Type="Embed" ProgID="Equation.3" ShapeID="_x0000_i1266" DrawAspect="Content" ObjectID="_1782662182"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82"/>
        <w:gridCol w:w="2004"/>
        <w:gridCol w:w="877"/>
        <w:gridCol w:w="1211"/>
        <w:gridCol w:w="1211"/>
        <w:gridCol w:w="1211"/>
      </w:tblGrid>
      <w:tr w:rsidR="00731CA3" w:rsidRPr="001C0E1B" w14:paraId="0C11D5C2" w14:textId="77777777" w:rsidTr="00292F0D">
        <w:trPr>
          <w:trHeight w:val="187"/>
          <w:jc w:val="center"/>
        </w:trPr>
        <w:tc>
          <w:tcPr>
            <w:tcW w:w="4132" w:type="dxa"/>
            <w:gridSpan w:val="3"/>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77"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1"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1"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1"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292F0D">
        <w:trPr>
          <w:trHeight w:val="187"/>
          <w:jc w:val="center"/>
        </w:trPr>
        <w:tc>
          <w:tcPr>
            <w:tcW w:w="4132" w:type="dxa"/>
            <w:gridSpan w:val="3"/>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77"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1"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77"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1"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04" w:type="dxa"/>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1"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1"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04" w:type="dxa"/>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1"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1"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77"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1"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77"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1"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77"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1"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77"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1"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77"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1"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292F0D">
        <w:trPr>
          <w:trHeight w:val="187"/>
          <w:jc w:val="center"/>
        </w:trPr>
        <w:tc>
          <w:tcPr>
            <w:tcW w:w="4132" w:type="dxa"/>
            <w:gridSpan w:val="3"/>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77"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1"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292F0D">
        <w:trPr>
          <w:trHeight w:val="187"/>
          <w:jc w:val="center"/>
        </w:trPr>
        <w:tc>
          <w:tcPr>
            <w:tcW w:w="2128"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04" w:type="dxa"/>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77"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1"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292F0D">
        <w:trPr>
          <w:trHeight w:val="187"/>
          <w:jc w:val="center"/>
        </w:trPr>
        <w:tc>
          <w:tcPr>
            <w:tcW w:w="2128"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77"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1"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292F0D">
        <w:trPr>
          <w:trHeight w:val="187"/>
          <w:jc w:val="center"/>
        </w:trPr>
        <w:tc>
          <w:tcPr>
            <w:tcW w:w="2128"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77"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1"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04" w:type="dxa"/>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1"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77"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1"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292F0D">
        <w:trPr>
          <w:trHeight w:val="158"/>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1"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04" w:type="dxa"/>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1"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1"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1"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04" w:type="dxa"/>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1"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04" w:type="dxa"/>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1"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04" w:type="dxa"/>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1"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77"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1"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77"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04" w:type="dxa"/>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77"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1"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04" w:type="dxa"/>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77"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1"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04" w:type="dxa"/>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04" w:type="dxa"/>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1"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1"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04" w:type="dxa"/>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1"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77"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77"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77"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77"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77"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77"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77"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77"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77"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8pt;height:15.8pt" o:ole="" fillcolor="window">
                  <v:imagedata r:id="rId11" o:title=""/>
                </v:shape>
                <o:OLEObject Type="Embed" ProgID="Equation.3" ShapeID="_x0000_i1267" DrawAspect="Content" ObjectID="_1782662183" r:id="rId269"/>
              </w:object>
            </w:r>
            <w:r w:rsidRPr="001C0E1B">
              <w:rPr>
                <w:vertAlign w:val="superscript"/>
              </w:rPr>
              <w:t>Note2</w:t>
            </w:r>
          </w:p>
        </w:tc>
        <w:tc>
          <w:tcPr>
            <w:tcW w:w="1182" w:type="dxa"/>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8127FA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292F0D" w:rsidRPr="001C0E1B" w14:paraId="2428AB28"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FFDA1EB" w14:textId="4E0F2D38"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9AE05FD" w14:textId="37469323" w:rsidR="00292F0D" w:rsidRPr="001C0E1B" w:rsidRDefault="00292F0D" w:rsidP="00292F0D">
            <w:pPr>
              <w:pStyle w:val="TAC"/>
              <w:rPr>
                <w:lang w:eastAsia="ko-KR"/>
              </w:rPr>
            </w:pPr>
            <w:r>
              <w:rPr>
                <w:rFonts w:eastAsia="SimSun" w:hint="eastAsia"/>
                <w:lang w:val="en-US" w:eastAsia="zh-CN"/>
              </w:rPr>
              <w:t>-113</w:t>
            </w:r>
          </w:p>
        </w:tc>
      </w:tr>
      <w:tr w:rsidR="00731CA3" w:rsidRPr="001C0E1B" w14:paraId="4557CCBE"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8pt;height:15.8pt" o:ole="" fillcolor="window">
                  <v:imagedata r:id="rId11" o:title=""/>
                </v:shape>
                <o:OLEObject Type="Embed" ProgID="Equation.3" ShapeID="_x0000_i1268" DrawAspect="Content" ObjectID="_1782662184" r:id="rId270"/>
              </w:object>
            </w:r>
            <w:r w:rsidRPr="001C0E1B">
              <w:rPr>
                <w:vertAlign w:val="superscript"/>
              </w:rPr>
              <w:t>Note2</w:t>
            </w:r>
          </w:p>
        </w:tc>
        <w:tc>
          <w:tcPr>
            <w:tcW w:w="3186" w:type="dxa"/>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77"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1"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1"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292F0D" w:rsidRPr="001C0E1B" w14:paraId="335EFB2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F2DE64E"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EE93792"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405B1FB" w14:textId="77777777" w:rsidR="00292F0D" w:rsidRPr="001C0E1B" w:rsidRDefault="00292F0D" w:rsidP="00292F0D">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4989D123"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4728F538"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954467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1F9335" w14:textId="03431D29" w:rsidR="00292F0D" w:rsidRPr="001C0E1B" w:rsidRDefault="00292F0D" w:rsidP="00292F0D">
            <w:pPr>
              <w:pStyle w:val="TAC"/>
              <w:rPr>
                <w:lang w:eastAsia="zh-CN"/>
              </w:rPr>
            </w:pPr>
            <w:r>
              <w:rPr>
                <w:rFonts w:eastAsia="SimSun" w:hint="eastAsia"/>
                <w:lang w:val="en-US" w:eastAsia="zh-CN"/>
              </w:rPr>
              <w:t>-113.5</w:t>
            </w:r>
          </w:p>
        </w:tc>
      </w:tr>
      <w:tr w:rsidR="00292F0D" w:rsidRPr="001C0E1B" w14:paraId="4845A21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DD69330"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BD9735E"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2B8D8E" w14:textId="77777777" w:rsidR="00292F0D" w:rsidRPr="001C0E1B" w:rsidRDefault="00292F0D" w:rsidP="00292F0D">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1E2411A"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2FE844FC"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7CAB3669"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F534332" w14:textId="75355A17" w:rsidR="00292F0D" w:rsidRPr="001C0E1B" w:rsidRDefault="00292F0D" w:rsidP="00292F0D">
            <w:pPr>
              <w:pStyle w:val="TAC"/>
              <w:rPr>
                <w:lang w:eastAsia="zh-CN"/>
              </w:rPr>
            </w:pPr>
            <w:r>
              <w:rPr>
                <w:lang w:eastAsia="ko-KR"/>
              </w:rPr>
              <w:t>-113</w:t>
            </w:r>
          </w:p>
        </w:tc>
      </w:tr>
      <w:tr w:rsidR="00292F0D" w:rsidRPr="001C0E1B" w14:paraId="3536EA73"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EBBD76E" w14:textId="5F4CE7BE"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CF319F1" w14:textId="24634848" w:rsidR="00292F0D" w:rsidRPr="001C0E1B" w:rsidRDefault="00292F0D" w:rsidP="00292F0D">
            <w:pPr>
              <w:pStyle w:val="TAC"/>
              <w:rPr>
                <w:lang w:eastAsia="ko-KR"/>
              </w:rPr>
            </w:pPr>
            <w:r>
              <w:rPr>
                <w:rFonts w:eastAsia="SimSun" w:hint="eastAsia"/>
                <w:lang w:val="en-US" w:eastAsia="zh-CN"/>
              </w:rPr>
              <w:t>-110</w:t>
            </w:r>
          </w:p>
        </w:tc>
      </w:tr>
      <w:tr w:rsidR="00731CA3" w:rsidRPr="001C0E1B" w14:paraId="5E65D4C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2pt;height:20.8pt" o:ole="" fillcolor="window">
                  <v:imagedata r:id="rId255" o:title=""/>
                </v:shape>
                <o:OLEObject Type="Embed" ProgID="Equation.3" ShapeID="_x0000_i1269" DrawAspect="Content" ObjectID="_1782662185" r:id="rId271"/>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8pt;height:20.8pt" o:ole="" fillcolor="window">
                  <v:imagedata r:id="rId16" o:title=""/>
                </v:shape>
                <o:OLEObject Type="Embed" ProgID="Equation.3" ShapeID="_x0000_i1270" DrawAspect="Content" ObjectID="_1782662186" r:id="rId272"/>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1"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1"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61A255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292F0D" w:rsidRPr="001C0E1B" w14:paraId="724D821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C6E4396"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9FE09BE" w14:textId="030DE466"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92B6EFB" w14:textId="46FFC2D2" w:rsidR="00292F0D" w:rsidRPr="001C0E1B" w:rsidRDefault="00292F0D" w:rsidP="00292F0D">
            <w:pPr>
              <w:pStyle w:val="TAC"/>
              <w:rPr>
                <w:lang w:eastAsia="ko-KR"/>
              </w:rPr>
            </w:pPr>
            <w:r>
              <w:rPr>
                <w:rFonts w:eastAsia="SimSun" w:hint="eastAsia"/>
                <w:lang w:val="en-US" w:eastAsia="zh-CN"/>
              </w:rPr>
              <w:t>-117</w:t>
            </w:r>
          </w:p>
        </w:tc>
      </w:tr>
      <w:tr w:rsidR="00731CA3" w:rsidRPr="001C0E1B" w14:paraId="3EEFAEB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1"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E4DA3D9"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292F0D" w:rsidRPr="001C0E1B" w14:paraId="433A21F4"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F2C1BD" w14:textId="7937C772"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80C843E" w14:textId="6BEB6483" w:rsidR="00292F0D" w:rsidRPr="001C0E1B" w:rsidRDefault="00292F0D" w:rsidP="00292F0D">
            <w:pPr>
              <w:pStyle w:val="TAC"/>
              <w:rPr>
                <w:lang w:eastAsia="ko-KR"/>
              </w:rPr>
            </w:pPr>
            <w:r>
              <w:rPr>
                <w:rFonts w:eastAsia="SimSun" w:hint="eastAsia"/>
                <w:lang w:val="en-US" w:eastAsia="zh-CN"/>
              </w:rPr>
              <w:t>-114</w:t>
            </w:r>
          </w:p>
        </w:tc>
      </w:tr>
      <w:tr w:rsidR="00731CA3" w:rsidRPr="001C0E1B" w14:paraId="45AD84F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200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1"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04269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292F0D" w:rsidRPr="001C0E1B" w14:paraId="2448EF8F"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503493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A1BAC73" w14:textId="55C07530"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1C0E1B"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tcPr>
          <w:p w14:paraId="487DFC68" w14:textId="77777777" w:rsidR="00292F0D" w:rsidRPr="001C0E1B" w:rsidRDefault="00292F0D" w:rsidP="00292F0D">
            <w:pPr>
              <w:pStyle w:val="TAC"/>
              <w:rPr>
                <w:lang w:eastAsia="zh-CN"/>
              </w:rPr>
            </w:pPr>
          </w:p>
        </w:tc>
      </w:tr>
      <w:tr w:rsidR="00731CA3" w:rsidRPr="001C0E1B" w14:paraId="1722F68B"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1"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1"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0D07846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292F0D" w:rsidRPr="001C0E1B" w14:paraId="046D274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2E776A2"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FEB7D6" w14:textId="1453AF09"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93A1610" w14:textId="696EAAC2" w:rsidR="00292F0D" w:rsidRPr="001C0E1B" w:rsidRDefault="00292F0D" w:rsidP="00292F0D">
            <w:pPr>
              <w:pStyle w:val="TAC"/>
              <w:rPr>
                <w:lang w:eastAsia="ko-KR"/>
              </w:rPr>
            </w:pPr>
            <w:r>
              <w:rPr>
                <w:rFonts w:eastAsia="SimSun" w:hint="eastAsia"/>
                <w:lang w:val="en-US" w:eastAsia="zh-CN"/>
              </w:rPr>
              <w:t>-83.59</w:t>
            </w:r>
          </w:p>
        </w:tc>
      </w:tr>
      <w:tr w:rsidR="00731CA3" w:rsidRPr="001C0E1B" w14:paraId="585B57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1"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1"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E42EC5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292F0D" w:rsidRPr="001C0E1B" w14:paraId="0093E58E"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1893915" w14:textId="73188D05"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AC632B3" w14:textId="0FE6DFC5" w:rsidR="00292F0D" w:rsidRPr="001C0E1B" w:rsidRDefault="00292F0D" w:rsidP="00292F0D">
            <w:pPr>
              <w:pStyle w:val="TAC"/>
              <w:rPr>
                <w:lang w:eastAsia="ko-KR"/>
              </w:rPr>
            </w:pPr>
            <w:r>
              <w:rPr>
                <w:rFonts w:eastAsia="SimSun" w:hint="eastAsia"/>
                <w:lang w:val="en-US" w:eastAsia="zh-CN"/>
              </w:rPr>
              <w:t>-77.5</w:t>
            </w:r>
          </w:p>
        </w:tc>
      </w:tr>
      <w:tr w:rsidR="00731CA3" w:rsidRPr="001C0E1B" w14:paraId="150387BC"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77"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1"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292F0D">
        <w:trPr>
          <w:trHeight w:val="58"/>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77"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1"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1"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7"/>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8pt;height:15.8pt" o:ole="" fillcolor="window">
                  <v:imagedata r:id="rId11" o:title=""/>
                </v:shape>
                <o:OLEObject Type="Embed" ProgID="Equation.3" ShapeID="_x0000_i1271" DrawAspect="Content" ObjectID="_1782662187"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8pt;height:20.8pt" o:ole="">
                  <v:imagedata r:id="rId274" o:title=""/>
                </v:shape>
                <o:OLEObject Type="Embed" ProgID="Equation.3" ShapeID="_x0000_i1272" DrawAspect="Content" ObjectID="_1782662188"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8pt;height:20.8pt" o:ole="" fillcolor="window">
                  <v:imagedata r:id="rId11" o:title=""/>
                </v:shape>
                <o:OLEObject Type="Embed" ProgID="Equation.3" ShapeID="_x0000_i1273" DrawAspect="Content" ObjectID="_1782662189"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8pt;height:20.8pt" o:ole="" fillcolor="window">
                  <v:imagedata r:id="rId11" o:title=""/>
                </v:shape>
                <o:OLEObject Type="Embed" ProgID="Equation.3" ShapeID="_x0000_i1274" DrawAspect="Content" ObjectID="_1782662190"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2pt;height:15.8pt" o:ole="" fillcolor="window">
                  <v:imagedata r:id="rId14" o:title=""/>
                </v:shape>
                <o:OLEObject Type="Embed" ProgID="Equation.3" ShapeID="_x0000_i1275" DrawAspect="Content" ObjectID="_1782662191"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2pt;height:15.8pt" o:ole="" fillcolor="window">
                  <v:imagedata r:id="rId14" o:title=""/>
                </v:shape>
                <o:OLEObject Type="Embed" ProgID="Equation.3" ShapeID="_x0000_i1276" DrawAspect="Content" ObjectID="_1782662192"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8pt;height:20.8pt" o:ole="">
                  <v:imagedata r:id="rId274" o:title=""/>
                </v:shape>
                <o:OLEObject Type="Embed" ProgID="Equation.3" ShapeID="_x0000_i1277" DrawAspect="Content" ObjectID="_1782662193"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8pt;height:20.8pt" o:ole="" fillcolor="window">
                  <v:imagedata r:id="rId11" o:title=""/>
                </v:shape>
                <o:OLEObject Type="Embed" ProgID="Equation.3" ShapeID="_x0000_i1278" DrawAspect="Content" ObjectID="_1782662194"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8pt;height:20.8pt" o:ole="" fillcolor="window">
                  <v:imagedata r:id="rId11" o:title=""/>
                </v:shape>
                <o:OLEObject Type="Embed" ProgID="Equation.3" ShapeID="_x0000_i1279" DrawAspect="Content" ObjectID="_1782662195"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2pt;height:15.8pt" o:ole="" fillcolor="window">
                  <v:imagedata r:id="rId14" o:title=""/>
                </v:shape>
                <o:OLEObject Type="Embed" ProgID="Equation.3" ShapeID="_x0000_i1280" DrawAspect="Content" ObjectID="_1782662196"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2pt;height:15.8pt" o:ole="" fillcolor="window">
                  <v:imagedata r:id="rId14" o:title=""/>
                </v:shape>
                <o:OLEObject Type="Embed" ProgID="Equation.3" ShapeID="_x0000_i1281" DrawAspect="Content" ObjectID="_1782662197"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8pt;height:20.8pt" o:ole="">
                  <v:imagedata r:id="rId274" o:title=""/>
                </v:shape>
                <o:OLEObject Type="Embed" ProgID="Equation.3" ShapeID="_x0000_i1282" DrawAspect="Content" ObjectID="_1782662198"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8pt;height:20.8pt" o:ole="" fillcolor="window">
                  <v:imagedata r:id="rId11" o:title=""/>
                </v:shape>
                <o:OLEObject Type="Embed" ProgID="Equation.3" ShapeID="_x0000_i1283" DrawAspect="Content" ObjectID="_1782662199"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8pt;height:20.8pt" o:ole="" fillcolor="window">
                  <v:imagedata r:id="rId11" o:title=""/>
                </v:shape>
                <o:OLEObject Type="Embed" ProgID="Equation.3" ShapeID="_x0000_i1284" DrawAspect="Content" ObjectID="_1782662200"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2pt;height:15.8pt" o:ole="" fillcolor="window">
                  <v:imagedata r:id="rId14" o:title=""/>
                </v:shape>
                <o:OLEObject Type="Embed" ProgID="Equation.3" ShapeID="_x0000_i1285" DrawAspect="Content" ObjectID="_1782662201"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2pt;height:15.8pt" o:ole="" fillcolor="window">
                  <v:imagedata r:id="rId14" o:title=""/>
                </v:shape>
                <o:OLEObject Type="Embed" ProgID="Equation.3" ShapeID="_x0000_i1286" DrawAspect="Content" ObjectID="_1782662202"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8pt;height:20.8pt" o:ole="">
                  <v:imagedata r:id="rId274" o:title=""/>
                </v:shape>
                <o:OLEObject Type="Embed" ProgID="Equation.3" ShapeID="_x0000_i1287" DrawAspect="Content" ObjectID="_1782662203"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8pt;height:20.8pt" o:ole="" fillcolor="window">
                  <v:imagedata r:id="rId11" o:title=""/>
                </v:shape>
                <o:OLEObject Type="Embed" ProgID="Equation.3" ShapeID="_x0000_i1288" DrawAspect="Content" ObjectID="_1782662204"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8pt;height:20.8pt" o:ole="" fillcolor="window">
                  <v:imagedata r:id="rId11" o:title=""/>
                </v:shape>
                <o:OLEObject Type="Embed" ProgID="Equation.3" ShapeID="_x0000_i1289" DrawAspect="Content" ObjectID="_1782662205"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2pt;height:15.8pt" o:ole="" fillcolor="window">
                  <v:imagedata r:id="rId14" o:title=""/>
                </v:shape>
                <o:OLEObject Type="Embed" ProgID="Equation.3" ShapeID="_x0000_i1290" DrawAspect="Content" ObjectID="_1782662206"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2pt;height:15.8pt" o:ole="" fillcolor="window">
                  <v:imagedata r:id="rId14" o:title=""/>
                </v:shape>
                <o:OLEObject Type="Embed" ProgID="Equation.3" ShapeID="_x0000_i1291" DrawAspect="Content" ObjectID="_1782662207"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8pt;height:20.8pt" o:ole="">
                  <v:imagedata r:id="rId274" o:title=""/>
                </v:shape>
                <o:OLEObject Type="Embed" ProgID="Equation.3" ShapeID="_x0000_i1292" DrawAspect="Content" ObjectID="_1782662208"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8pt;height:20.8pt" o:ole="" fillcolor="window">
                  <v:imagedata r:id="rId11" o:title=""/>
                </v:shape>
                <o:OLEObject Type="Embed" ProgID="Equation.3" ShapeID="_x0000_i1293" DrawAspect="Content" ObjectID="_1782662209"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8pt;height:20.8pt" o:ole="" fillcolor="window">
                  <v:imagedata r:id="rId11" o:title=""/>
                </v:shape>
                <o:OLEObject Type="Embed" ProgID="Equation.3" ShapeID="_x0000_i1294" DrawAspect="Content" ObjectID="_1782662210"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2pt;height:15.8pt" o:ole="" fillcolor="window">
                  <v:imagedata r:id="rId14" o:title=""/>
                </v:shape>
                <o:OLEObject Type="Embed" ProgID="Equation.3" ShapeID="_x0000_i1295" DrawAspect="Content" ObjectID="_1782662211"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2pt;height:15.8pt" o:ole="" fillcolor="window">
                  <v:imagedata r:id="rId14" o:title=""/>
                </v:shape>
                <o:OLEObject Type="Embed" ProgID="Equation.3" ShapeID="_x0000_i1296" DrawAspect="Content" ObjectID="_1782662212"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19D784E8" w:rsidR="009428D8" w:rsidRPr="007275DF" w:rsidRDefault="0024377B"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8pt;height:20.8pt" o:ole="">
                  <v:imagedata r:id="rId274" o:title=""/>
                </v:shape>
                <o:OLEObject Type="Embed" ProgID="Equation.3" ShapeID="_x0000_i1297" DrawAspect="Content" ObjectID="_1782662213"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8pt;height:20.8pt" o:ole="" fillcolor="window">
                  <v:imagedata r:id="rId11" o:title=""/>
                </v:shape>
                <o:OLEObject Type="Embed" ProgID="Equation.3" ShapeID="_x0000_i1298" DrawAspect="Content" ObjectID="_1782662214"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8pt;height:20.8pt" o:ole="" fillcolor="window">
                  <v:imagedata r:id="rId11" o:title=""/>
                </v:shape>
                <o:OLEObject Type="Embed" ProgID="Equation.3" ShapeID="_x0000_i1299" DrawAspect="Content" ObjectID="_1782662215"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2pt;height:15.8pt" o:ole="" fillcolor="window">
                  <v:imagedata r:id="rId14" o:title=""/>
                </v:shape>
                <o:OLEObject Type="Embed" ProgID="Equation.3" ShapeID="_x0000_i1300" DrawAspect="Content" ObjectID="_1782662216"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2pt;height:15.8pt" o:ole="" fillcolor="window">
                  <v:imagedata r:id="rId14" o:title=""/>
                </v:shape>
                <o:OLEObject Type="Embed" ProgID="Equation.3" ShapeID="_x0000_i1301" DrawAspect="Content" ObjectID="_1782662217"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2pt;height:15.8pt" o:ole="" fillcolor="window">
                  <v:imagedata r:id="rId14" o:title=""/>
                </v:shape>
                <o:OLEObject Type="Embed" ProgID="Equation.3" ShapeID="_x0000_i1302" DrawAspect="Content" ObjectID="_1782662218"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8pt;height:20.8pt" o:ole="" fillcolor="window">
                  <v:imagedata r:id="rId11" o:title=""/>
                </v:shape>
                <o:OLEObject Type="Embed" ProgID="Equation.3" ShapeID="_x0000_i1303" DrawAspect="Content" ObjectID="_1782662219"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8pt;height:20.8pt" o:ole="" fillcolor="window">
                  <v:imagedata r:id="rId11" o:title=""/>
                </v:shape>
                <o:OLEObject Type="Embed" ProgID="Equation.3" ShapeID="_x0000_i1304" DrawAspect="Content" ObjectID="_1782662220"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8pt;height:15.8pt" o:ole="" fillcolor="window">
                  <v:imagedata r:id="rId16" o:title=""/>
                </v:shape>
                <o:OLEObject Type="Embed" ProgID="Equation.3" ShapeID="_x0000_i1305" DrawAspect="Content" ObjectID="_1782662221"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8pt;height:20.8pt" o:ole="" fillcolor="window">
                  <v:imagedata r:id="rId11" o:title=""/>
                </v:shape>
                <o:OLEObject Type="Embed" ProgID="Equation.3" ShapeID="_x0000_i1306" DrawAspect="Content" ObjectID="_1782662222"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8pt;height:20.8pt" o:ole="" fillcolor="window">
                  <v:imagedata r:id="rId11" o:title=""/>
                </v:shape>
                <o:OLEObject Type="Embed" ProgID="Equation.3" ShapeID="_x0000_i1307" DrawAspect="Content" ObjectID="_1782662223"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8pt;height:20.8pt" o:ole="" fillcolor="window">
                  <v:imagedata r:id="rId14" o:title=""/>
                </v:shape>
                <o:OLEObject Type="Embed" ProgID="Equation.3" ShapeID="_x0000_i1308" DrawAspect="Content" ObjectID="_1782662224"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2pt;height:20.8pt" o:ole="" fillcolor="window">
                  <v:imagedata r:id="rId37" o:title=""/>
                </v:shape>
                <o:OLEObject Type="Embed" ProgID="Equation.3" ShapeID="_x0000_i1309" DrawAspect="Content" ObjectID="_1782662225"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8pt;height:20.8pt" o:ole="" fillcolor="window">
                  <v:imagedata r:id="rId11" o:title=""/>
                </v:shape>
                <o:OLEObject Type="Embed" ProgID="Equation.3" ShapeID="_x0000_i1310" DrawAspect="Content" ObjectID="_1782662226"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444"/>
        <w:gridCol w:w="1324"/>
        <w:gridCol w:w="1992"/>
        <w:gridCol w:w="1029"/>
        <w:gridCol w:w="1027"/>
        <w:gridCol w:w="1027"/>
      </w:tblGrid>
      <w:tr w:rsidR="009428D8" w:rsidRPr="007275DF" w14:paraId="5D7C5259" w14:textId="77777777" w:rsidTr="006D0B54">
        <w:trPr>
          <w:trHeight w:val="195"/>
        </w:trPr>
        <w:tc>
          <w:tcPr>
            <w:tcW w:w="2821" w:type="dxa"/>
            <w:gridSpan w:val="2"/>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2"/>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2"/>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2"/>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2"/>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2"/>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2"/>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2"/>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2"/>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2"/>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2"/>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2"/>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2"/>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2"/>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2"/>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2"/>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2"/>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2"/>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2"/>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2"/>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2"/>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2"/>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2"/>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2"/>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2"/>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2"/>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2"/>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2"/>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2"/>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2"/>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2"/>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2"/>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2"/>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2"/>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2"/>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2"/>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7"/>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C126E73" w:rsidR="009428D8" w:rsidRPr="007275DF" w:rsidRDefault="009428D8" w:rsidP="0024294E">
      <w:pPr>
        <w:pStyle w:val="Heading2"/>
      </w:pPr>
      <w:r w:rsidRPr="007275DF">
        <w:t>A.12.3</w:t>
      </w:r>
      <w:r w:rsidRPr="007275DF">
        <w:tab/>
      </w:r>
      <w:r w:rsidR="00913CDA">
        <w:t>Void</w:t>
      </w:r>
    </w:p>
    <w:p w14:paraId="65C30A93" w14:textId="6A243E7E" w:rsidR="009428D8" w:rsidRPr="007275DF" w:rsidRDefault="009428D8" w:rsidP="009428D8">
      <w:pPr>
        <w:pStyle w:val="Heading3"/>
      </w:pPr>
      <w:r w:rsidRPr="007275DF">
        <w:t>A.12.3.1</w:t>
      </w:r>
      <w:r w:rsidRPr="007275DF">
        <w:tab/>
      </w:r>
      <w:r w:rsidR="00913CDA">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4B666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4C125474" w:rsidR="004B6668" w:rsidRPr="007275DF" w:rsidRDefault="004B6668" w:rsidP="004B666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4B6668" w:rsidRPr="007275DF" w:rsidRDefault="004B6668" w:rsidP="004B666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C127399" w:rsidR="004B6668" w:rsidRPr="007275DF" w:rsidRDefault="004B6668" w:rsidP="004B666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028B308" w14:textId="77777777" w:rsidR="004B6668" w:rsidRPr="007275DF" w:rsidRDefault="004B6668" w:rsidP="004B666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763EC825" w:rsidR="004B6668" w:rsidRPr="007275DF" w:rsidRDefault="004B6668" w:rsidP="004B666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4B6668" w:rsidRPr="007275DF" w14:paraId="70A62722" w14:textId="77777777" w:rsidTr="00054A2D">
        <w:trPr>
          <w:cantSplit/>
          <w:trHeight w:val="307"/>
        </w:trPr>
        <w:tc>
          <w:tcPr>
            <w:tcW w:w="3681" w:type="dxa"/>
            <w:tcBorders>
              <w:top w:val="single" w:sz="4" w:space="0" w:color="auto"/>
              <w:left w:val="single" w:sz="4" w:space="0" w:color="auto"/>
              <w:bottom w:val="nil"/>
              <w:right w:val="single" w:sz="4" w:space="0" w:color="auto"/>
            </w:tcBorders>
          </w:tcPr>
          <w:p w14:paraId="0561BEB8" w14:textId="5A2DC5D7" w:rsidR="004B6668" w:rsidRPr="007275DF" w:rsidRDefault="004B6668" w:rsidP="004B6668">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11DE3FBC" w14:textId="77777777" w:rsidR="004B6668" w:rsidRPr="007275DF" w:rsidRDefault="004B6668" w:rsidP="004B666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63FCD31" w14:textId="290BA38C" w:rsidR="004B6668" w:rsidRPr="007275DF" w:rsidRDefault="004B6668" w:rsidP="004B6668">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28AF85A1" w14:textId="3E8DEE8D" w:rsidR="004B6668" w:rsidRPr="007275DF" w:rsidRDefault="004B6668" w:rsidP="004B6668">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8pt;height:15.8pt" o:ole="" fillcolor="window">
                  <v:imagedata r:id="rId11" o:title=""/>
                </v:shape>
                <o:OLEObject Type="Embed" ProgID="Equation.3" ShapeID="_x0000_i1311" DrawAspect="Content" ObjectID="_1782662227"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8pt;height:15.8pt" o:ole="" fillcolor="window">
                  <v:imagedata r:id="rId11" o:title=""/>
                </v:shape>
                <o:OLEObject Type="Embed" ProgID="Equation.3" ShapeID="_x0000_i1312" DrawAspect="Content" ObjectID="_1782662228"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8pt;height:15.8pt" o:ole="" fillcolor="window">
                  <v:imagedata r:id="rId14" o:title=""/>
                </v:shape>
                <o:OLEObject Type="Embed" ProgID="Equation.3" ShapeID="_x0000_i1313" DrawAspect="Content" ObjectID="_1782662229"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2pt;height:15.8pt" o:ole="" fillcolor="window">
                  <v:imagedata r:id="rId16" o:title=""/>
                </v:shape>
                <o:OLEObject Type="Embed" ProgID="Equation.3" ShapeID="_x0000_i1314" DrawAspect="Content" ObjectID="_1782662230"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619123C2" w:rsidR="009428D8" w:rsidRPr="007275DF" w:rsidRDefault="004B666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8pt;height:5pt" o:ole="" fillcolor="window">
                  <v:imagedata r:id="rId11" o:title=""/>
                </v:shape>
                <o:OLEObject Type="Embed" ProgID="Equation.3" ShapeID="_x0000_i1315" DrawAspect="Content" ObjectID="_1782662231"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F17FFA8" w14:textId="4BBD8C29" w:rsidR="009428D8" w:rsidRDefault="009428D8" w:rsidP="006D0B54">
            <w:pPr>
              <w:pStyle w:val="TAN"/>
              <w:rPr>
                <w:snapToGrid w:val="0"/>
              </w:rPr>
            </w:pPr>
            <w:r w:rsidRPr="007275DF">
              <w:rPr>
                <w:snapToGrid w:val="0"/>
              </w:rPr>
              <w:t>NOTE 5:</w:t>
            </w:r>
            <w:r w:rsidR="004B6668" w:rsidRPr="007275DF">
              <w:rPr>
                <w:szCs w:val="18"/>
              </w:rPr>
              <w:tab/>
            </w:r>
            <w:r w:rsidRPr="007275DF">
              <w:rPr>
                <w:snapToGrid w:val="0"/>
              </w:rPr>
              <w:t>The signal levels apply for SSS REs when the discovery burst is transmitted during DBT windows.</w:t>
            </w:r>
          </w:p>
          <w:p w14:paraId="46B7A9CC" w14:textId="77C345DF" w:rsidR="004B6668" w:rsidRPr="007275DF" w:rsidRDefault="004B6668" w:rsidP="004B6668">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0EF9C1D1" w14:textId="64934ECF" w:rsidR="004B6668" w:rsidRPr="007275DF" w:rsidRDefault="004B6668" w:rsidP="004B6668">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2C8612EF" w14:textId="6C219FD6" w:rsidR="004B6668" w:rsidRPr="007275DF" w:rsidRDefault="004B6668" w:rsidP="004B6668">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271C9B24" w:rsidR="009428D8" w:rsidRPr="007275DF" w:rsidRDefault="002B503A"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2B503A"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2C5197A" w:rsidR="002B503A" w:rsidRPr="007275DF" w:rsidRDefault="002B503A" w:rsidP="002B503A">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65897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D4A6FE" w14:textId="77777777" w:rsidR="002B503A" w:rsidRPr="007275DF" w:rsidRDefault="002B503A" w:rsidP="002B503A">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2E6F24BA" w:rsidR="002B503A" w:rsidRPr="007275DF" w:rsidRDefault="002B503A" w:rsidP="002B503A">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B503A" w:rsidRPr="007275DF" w14:paraId="51CC6917" w14:textId="77777777" w:rsidTr="002F2C39">
        <w:trPr>
          <w:cantSplit/>
          <w:trHeight w:val="150"/>
        </w:trPr>
        <w:tc>
          <w:tcPr>
            <w:tcW w:w="3681" w:type="dxa"/>
            <w:tcBorders>
              <w:top w:val="single" w:sz="4" w:space="0" w:color="auto"/>
              <w:left w:val="single" w:sz="4" w:space="0" w:color="auto"/>
              <w:bottom w:val="nil"/>
              <w:right w:val="single" w:sz="4" w:space="0" w:color="auto"/>
            </w:tcBorders>
          </w:tcPr>
          <w:p w14:paraId="1768A223" w14:textId="5EA05272" w:rsidR="002B503A" w:rsidRPr="007275DF" w:rsidRDefault="002B503A" w:rsidP="002B503A">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420D542"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AA215D4" w14:textId="4787BB6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72C191E" w14:textId="3D2E2089" w:rsidR="002B503A" w:rsidRPr="007275DF" w:rsidRDefault="002B503A" w:rsidP="002B503A">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20.8pt;height:15.8pt" o:ole="" fillcolor="window">
                  <v:imagedata r:id="rId11" o:title=""/>
                </v:shape>
                <o:OLEObject Type="Embed" ProgID="Equation.3" ShapeID="_x0000_i1316" DrawAspect="Content" ObjectID="_1782662232"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20.8pt;height:15.8pt" o:ole="" fillcolor="window">
                  <v:imagedata r:id="rId11" o:title=""/>
                </v:shape>
                <o:OLEObject Type="Embed" ProgID="Equation.3" ShapeID="_x0000_i1317" DrawAspect="Content" ObjectID="_1782662233"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20.8pt;height:15.8pt" o:ole="" fillcolor="window">
                  <v:imagedata r:id="rId14" o:title=""/>
                </v:shape>
                <o:OLEObject Type="Embed" ProgID="Equation.3" ShapeID="_x0000_i1318" DrawAspect="Content" ObjectID="_1782662234"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2pt;height:15.8pt" o:ole="" fillcolor="window">
                  <v:imagedata r:id="rId16" o:title=""/>
                </v:shape>
                <o:OLEObject Type="Embed" ProgID="Equation.3" ShapeID="_x0000_i1319" DrawAspect="Content" ObjectID="_1782662235"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20.8pt;height:5pt" o:ole="" fillcolor="window">
                  <v:imagedata r:id="rId11" o:title=""/>
                </v:shape>
                <o:OLEObject Type="Embed" ProgID="Equation.3" ShapeID="_x0000_i1320" DrawAspect="Content" ObjectID="_1782662236"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B1C3EE9" w14:textId="70DC45E3" w:rsidR="009428D8" w:rsidRDefault="009428D8" w:rsidP="006D0B54">
            <w:pPr>
              <w:pStyle w:val="TAN"/>
              <w:rPr>
                <w:snapToGrid w:val="0"/>
              </w:rPr>
            </w:pPr>
            <w:r w:rsidRPr="007275DF">
              <w:rPr>
                <w:snapToGrid w:val="0"/>
              </w:rPr>
              <w:t>NOTE 5:</w:t>
            </w:r>
            <w:r w:rsidR="002B503A" w:rsidRPr="007275DF">
              <w:rPr>
                <w:szCs w:val="18"/>
              </w:rPr>
              <w:tab/>
            </w:r>
            <w:r w:rsidRPr="007275DF">
              <w:rPr>
                <w:snapToGrid w:val="0"/>
              </w:rPr>
              <w:t>The signal levels apply for SSS REs when the discovery burst is transmitted during DBT windows.</w:t>
            </w:r>
          </w:p>
          <w:p w14:paraId="2A349475" w14:textId="1E0E97B1" w:rsidR="002B503A" w:rsidRPr="007275DF" w:rsidRDefault="002B503A" w:rsidP="002B503A">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3E300719" w14:textId="0E972768" w:rsidR="002B503A" w:rsidRPr="007275DF" w:rsidRDefault="002B503A" w:rsidP="002B503A">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506B489" w14:textId="6B477B46" w:rsidR="002B503A" w:rsidRPr="007275DF" w:rsidRDefault="002B503A" w:rsidP="002B503A">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35DC1883" w:rsidR="009428D8" w:rsidRPr="007275DF" w:rsidRDefault="00A54AFE"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A54AFE"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63CD5FF6" w:rsidR="00A54AFE" w:rsidRPr="007275DF" w:rsidRDefault="00A54AFE" w:rsidP="00A54AFE">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AB0A91B"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BF42624" w14:textId="77777777" w:rsidR="00A54AFE" w:rsidRPr="007275DF" w:rsidRDefault="00A54AFE" w:rsidP="00A54AFE">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58E74598" w:rsidR="00A54AFE" w:rsidRPr="007275DF" w:rsidRDefault="00A54AFE" w:rsidP="00A54AFE">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A54AFE" w:rsidRPr="007275DF" w14:paraId="2B4C7156"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896F146" w14:textId="4FDBE68A" w:rsidR="00A54AFE" w:rsidRPr="007275DF" w:rsidRDefault="00A54AFE" w:rsidP="00A54AFE">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51B2FF04"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AEE2E91" w14:textId="42280EB4"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tcPr>
          <w:p w14:paraId="7E7D6303" w14:textId="15C8EFAD" w:rsidR="00A54AFE" w:rsidRPr="007275DF" w:rsidRDefault="00A54AFE" w:rsidP="00A54AFE">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20.8pt;height:15.8pt" o:ole="" fillcolor="window">
                  <v:imagedata r:id="rId11" o:title=""/>
                </v:shape>
                <o:OLEObject Type="Embed" ProgID="Equation.3" ShapeID="_x0000_i1321" DrawAspect="Content" ObjectID="_1782662237"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20.8pt;height:15.8pt" o:ole="" fillcolor="window">
                  <v:imagedata r:id="rId11" o:title=""/>
                </v:shape>
                <o:OLEObject Type="Embed" ProgID="Equation.3" ShapeID="_x0000_i1322" DrawAspect="Content" ObjectID="_1782662238"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20.8pt;height:15.8pt" o:ole="" fillcolor="window">
                  <v:imagedata r:id="rId14" o:title=""/>
                </v:shape>
                <o:OLEObject Type="Embed" ProgID="Equation.3" ShapeID="_x0000_i1323" DrawAspect="Content" ObjectID="_1782662239"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2pt;height:15.8pt" o:ole="" fillcolor="window">
                  <v:imagedata r:id="rId16" o:title=""/>
                </v:shape>
                <o:OLEObject Type="Embed" ProgID="Equation.3" ShapeID="_x0000_i1324" DrawAspect="Content" ObjectID="_1782662240"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20.8pt;height:5pt" o:ole="" fillcolor="window">
                  <v:imagedata r:id="rId11" o:title=""/>
                </v:shape>
                <o:OLEObject Type="Embed" ProgID="Equation.3" ShapeID="_x0000_i1325" DrawAspect="Content" ObjectID="_1782662241"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0F9B3B0" w14:textId="5681B42C" w:rsidR="009428D8" w:rsidRDefault="009428D8" w:rsidP="006D0B54">
            <w:pPr>
              <w:pStyle w:val="TAN"/>
              <w:rPr>
                <w:snapToGrid w:val="0"/>
              </w:rPr>
            </w:pPr>
            <w:r w:rsidRPr="007275DF">
              <w:rPr>
                <w:snapToGrid w:val="0"/>
              </w:rPr>
              <w:t xml:space="preserve">NOTE 5: </w:t>
            </w:r>
            <w:r w:rsidR="00A54AFE" w:rsidRPr="007275DF">
              <w:rPr>
                <w:szCs w:val="18"/>
              </w:rPr>
              <w:tab/>
            </w:r>
            <w:r w:rsidRPr="007275DF">
              <w:rPr>
                <w:snapToGrid w:val="0"/>
              </w:rPr>
              <w:t xml:space="preserve">  The signal levels apply for SSS REs when the discovery burst is transmitted during DBT windows.</w:t>
            </w:r>
          </w:p>
          <w:p w14:paraId="467109B1" w14:textId="67E93EBE" w:rsidR="00A54AFE" w:rsidRPr="007275DF" w:rsidRDefault="00A54AFE" w:rsidP="00A54AFE">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98DA9C8" w14:textId="5BF2622F" w:rsidR="00A54AFE" w:rsidRPr="007275DF" w:rsidRDefault="00A54AFE" w:rsidP="00A54AFE">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7F181A8B" w14:textId="0F268C3F" w:rsidR="00A54AFE" w:rsidRPr="007275DF" w:rsidRDefault="00A54AFE" w:rsidP="00A54AFE">
            <w:pPr>
              <w:pStyle w:val="TAN"/>
              <w:rPr>
                <w:szCs w:val="18"/>
              </w:rPr>
            </w:pPr>
            <w:r w:rsidRPr="007275DF">
              <w:rPr>
                <w:snapToGrid w:val="0"/>
              </w:rPr>
              <w:t>NOTE</w:t>
            </w:r>
            <w:r w:rsidRPr="007275DF">
              <w:rPr>
                <w:rFonts w:cs="Arial"/>
                <w:szCs w:val="18"/>
              </w:rPr>
              <w:t xml:space="preserve"> 8: </w:t>
            </w:r>
            <w:r w:rsidRPr="007275DF">
              <w:rPr>
                <w:szCs w:val="18"/>
              </w:rPr>
              <w:tab/>
            </w:r>
            <w:r w:rsidRPr="007275DF">
              <w:rPr>
                <w:rFonts w:cs="Arial"/>
                <w:szCs w:val="18"/>
              </w:rPr>
              <w:t>For a UE supporting both semi-static and dynamic channel access, the UE can be tested under dynamic channel occupancy only.</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0124C5" w:rsidR="009428D8" w:rsidRPr="007275DF" w:rsidRDefault="00E2268C"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E2268C"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49B440DE" w:rsidR="00E2268C" w:rsidRPr="007275DF" w:rsidRDefault="00E2268C" w:rsidP="00E2268C">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6711615D"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E3A16D3" w14:textId="77777777" w:rsidR="00E2268C" w:rsidRPr="007275DF" w:rsidRDefault="00E2268C" w:rsidP="00E2268C">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23296575" w:rsidR="00E2268C" w:rsidRPr="007275DF" w:rsidRDefault="00E2268C" w:rsidP="00E2268C">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E2268C" w:rsidRPr="007275DF" w14:paraId="26DF4C39"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24485D0" w14:textId="092A9164" w:rsidR="00E2268C" w:rsidRPr="007275DF" w:rsidRDefault="00E2268C" w:rsidP="00E2268C">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9CE7725"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BDA694" w14:textId="411870CF"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6AC30F7" w14:textId="61AC99FA" w:rsidR="00E2268C" w:rsidRPr="007275DF" w:rsidRDefault="00E2268C" w:rsidP="00E2268C">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E2268C"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E2268C" w:rsidRPr="007275DF" w:rsidRDefault="00E2268C" w:rsidP="00E2268C">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E2268C" w:rsidRPr="007275DF" w:rsidRDefault="00E2268C" w:rsidP="00E2268C">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0626070F" w:rsidR="00E2268C" w:rsidRPr="007275DF" w:rsidRDefault="00E2268C" w:rsidP="00E2268C">
            <w:pPr>
              <w:pStyle w:val="TAC"/>
            </w:pPr>
            <w:r w:rsidRPr="007275DF">
              <w:t>SMTC.1</w:t>
            </w:r>
          </w:p>
        </w:tc>
      </w:tr>
      <w:tr w:rsidR="00E2268C"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E2268C" w:rsidRPr="007275DF" w:rsidRDefault="00E2268C" w:rsidP="00E2268C">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E2268C" w:rsidRPr="007275DF" w:rsidRDefault="00E2268C" w:rsidP="00E2268C">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019DE317" w:rsidR="00E2268C" w:rsidRPr="007275DF" w:rsidRDefault="00E2268C" w:rsidP="00E2268C">
            <w:pPr>
              <w:pStyle w:val="TAC"/>
            </w:pPr>
            <w:r w:rsidRPr="007275DF">
              <w:rPr>
                <w:snapToGrid w:val="0"/>
                <w:szCs w:val="18"/>
                <w:lang w:eastAsia="zh-CN"/>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20.8pt;height:15.8pt" o:ole="" fillcolor="window">
                  <v:imagedata r:id="rId11" o:title=""/>
                </v:shape>
                <o:OLEObject Type="Embed" ProgID="Equation.3" ShapeID="_x0000_i1326" DrawAspect="Content" ObjectID="_1782662242"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20.8pt;height:15.8pt" o:ole="" fillcolor="window">
                  <v:imagedata r:id="rId11" o:title=""/>
                </v:shape>
                <o:OLEObject Type="Embed" ProgID="Equation.3" ShapeID="_x0000_i1327" DrawAspect="Content" ObjectID="_1782662243"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20.8pt;height:15.8pt" o:ole="" fillcolor="window">
                  <v:imagedata r:id="rId14" o:title=""/>
                </v:shape>
                <o:OLEObject Type="Embed" ProgID="Equation.3" ShapeID="_x0000_i1328" DrawAspect="Content" ObjectID="_1782662244"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2pt;height:15.8pt" o:ole="" fillcolor="window">
                  <v:imagedata r:id="rId16" o:title=""/>
                </v:shape>
                <o:OLEObject Type="Embed" ProgID="Equation.3" ShapeID="_x0000_i1329" DrawAspect="Content" ObjectID="_1782662245"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20.8pt;height:5pt" o:ole="" fillcolor="window">
                  <v:imagedata r:id="rId11" o:title=""/>
                </v:shape>
                <o:OLEObject Type="Embed" ProgID="Equation.3" ShapeID="_x0000_i1330" DrawAspect="Content" ObjectID="_1782662246"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74D4C18" w14:textId="77777777" w:rsidR="009428D8" w:rsidRDefault="009428D8" w:rsidP="006D0B5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4D2DE09C" w14:textId="5593D2AC" w:rsidR="00CC3BC4" w:rsidRPr="007275DF" w:rsidRDefault="00CC3BC4" w:rsidP="00CC3BC4">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40E8CCC" w14:textId="09D30852" w:rsidR="00CC3BC4" w:rsidRPr="007275DF" w:rsidRDefault="00CC3BC4" w:rsidP="00CC3BC4">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9341053" w14:textId="6E78C660" w:rsidR="00CC3BC4" w:rsidRPr="007275DF" w:rsidRDefault="00CC3BC4" w:rsidP="00CC3BC4">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78DDEE6" w:rsidR="009428D8" w:rsidRPr="007275DF" w:rsidRDefault="0087436A" w:rsidP="009428D8">
      <w:r w:rsidRPr="007275DF">
        <w:t xml:space="preserve">Supported test configurations are shown in Table </w:t>
      </w:r>
      <w:r w:rsidRPr="007275DF">
        <w:rPr>
          <w:snapToGrid w:val="0"/>
          <w:lang w:eastAsia="zh-CN"/>
        </w:rPr>
        <w:t>A.12.4.2.5.2</w:t>
      </w:r>
      <w:r w:rsidRPr="007275DF">
        <w:t xml:space="preserve">-1. There </w:t>
      </w:r>
      <w:r>
        <w:t>are</w:t>
      </w:r>
      <w:r w:rsidRPr="007275DF">
        <w:t xml:space="preserve"> </w:t>
      </w:r>
      <w:r>
        <w:t>two</w:t>
      </w:r>
      <w:r w:rsidRPr="007275DF">
        <w:t xml:space="preserve"> cell</w:t>
      </w:r>
      <w:r>
        <w:t>s</w:t>
      </w:r>
      <w:r w:rsidRPr="007275DF">
        <w:t xml:space="preserve"> in the test: Cell 1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RSSI measurement is performed on an inter-RAT carrier frequency under CCA. The E-UTRAN PCell setting refers to Table A.3.7.2.1-1.</w:t>
      </w:r>
      <w:r w:rsidRPr="005743C9">
        <w:t xml:space="preserve"> </w:t>
      </w:r>
      <w:r>
        <w:t>The Inter-RAT RSSI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5</w:t>
      </w:r>
      <w:r w:rsidRPr="007275DF">
        <w:rPr>
          <w:snapToGrid w:val="0"/>
          <w:lang w:eastAsia="zh-CN"/>
        </w:rPr>
        <w:t>.2</w:t>
      </w:r>
      <w:r w:rsidRPr="007275DF">
        <w:t>-</w:t>
      </w:r>
      <w:r>
        <w:t xml:space="preserve">2 and </w:t>
      </w:r>
      <w:r w:rsidRPr="007275DF">
        <w:rPr>
          <w:snapToGrid w:val="0"/>
          <w:lang w:eastAsia="zh-CN"/>
        </w:rPr>
        <w:t>A.12.4.2.</w:t>
      </w:r>
      <w:r>
        <w:rPr>
          <w:snapToGrid w:val="0"/>
          <w:lang w:eastAsia="zh-CN"/>
        </w:rPr>
        <w:t>5</w:t>
      </w:r>
      <w:r w:rsidRPr="007275DF">
        <w:rPr>
          <w:snapToGrid w:val="0"/>
          <w:lang w:eastAsia="zh-CN"/>
        </w:rPr>
        <w:t>.2</w:t>
      </w:r>
      <w:r w:rsidRPr="007275DF">
        <w:t>-</w:t>
      </w:r>
      <w:r>
        <w:t>3.</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00647B73" w14:textId="77777777" w:rsidR="0087436A" w:rsidRDefault="0087436A" w:rsidP="0087436A"/>
    <w:p w14:paraId="2ED9291F"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 xml:space="preserve">-2: </w:t>
      </w:r>
      <w:r>
        <w:t>Inter-RAT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7436A" w:rsidRPr="007275DF" w14:paraId="2C4D2D35" w14:textId="77777777" w:rsidTr="005D1F46">
        <w:trPr>
          <w:cantSplit/>
          <w:jc w:val="center"/>
        </w:trPr>
        <w:tc>
          <w:tcPr>
            <w:tcW w:w="3138" w:type="dxa"/>
            <w:gridSpan w:val="2"/>
            <w:vMerge w:val="restart"/>
            <w:vAlign w:val="center"/>
          </w:tcPr>
          <w:p w14:paraId="3C3FC8CA" w14:textId="77777777" w:rsidR="0087436A" w:rsidRPr="007275DF" w:rsidRDefault="0087436A" w:rsidP="005D1F46">
            <w:pPr>
              <w:pStyle w:val="TAH"/>
              <w:rPr>
                <w:rFonts w:cs="Arial"/>
                <w:lang w:eastAsia="ja-JP"/>
              </w:rPr>
            </w:pPr>
            <w:r w:rsidRPr="007275DF">
              <w:rPr>
                <w:rFonts w:cs="Arial"/>
                <w:lang w:eastAsia="ja-JP"/>
              </w:rPr>
              <w:t>Parameter</w:t>
            </w:r>
          </w:p>
        </w:tc>
        <w:tc>
          <w:tcPr>
            <w:tcW w:w="1271" w:type="dxa"/>
            <w:vMerge w:val="restart"/>
          </w:tcPr>
          <w:p w14:paraId="7606C951" w14:textId="77777777" w:rsidR="0087436A" w:rsidRPr="007275DF" w:rsidRDefault="0087436A" w:rsidP="005D1F46">
            <w:pPr>
              <w:pStyle w:val="TAH"/>
              <w:rPr>
                <w:rFonts w:cs="Arial"/>
                <w:lang w:eastAsia="ja-JP"/>
              </w:rPr>
            </w:pPr>
            <w:r w:rsidRPr="007275DF">
              <w:rPr>
                <w:rFonts w:cs="Arial"/>
                <w:lang w:eastAsia="ja-JP"/>
              </w:rPr>
              <w:t>Configurations</w:t>
            </w:r>
          </w:p>
        </w:tc>
        <w:tc>
          <w:tcPr>
            <w:tcW w:w="1271" w:type="dxa"/>
            <w:vMerge w:val="restart"/>
            <w:vAlign w:val="center"/>
          </w:tcPr>
          <w:p w14:paraId="7D6623C1" w14:textId="77777777" w:rsidR="0087436A" w:rsidRPr="007275DF" w:rsidRDefault="0087436A" w:rsidP="005D1F46">
            <w:pPr>
              <w:pStyle w:val="TAH"/>
              <w:rPr>
                <w:rFonts w:cs="Arial"/>
                <w:lang w:eastAsia="ja-JP"/>
              </w:rPr>
            </w:pPr>
            <w:r w:rsidRPr="007275DF">
              <w:rPr>
                <w:rFonts w:cs="Arial"/>
                <w:lang w:eastAsia="ja-JP"/>
              </w:rPr>
              <w:t>Unit</w:t>
            </w:r>
          </w:p>
        </w:tc>
        <w:tc>
          <w:tcPr>
            <w:tcW w:w="3225" w:type="dxa"/>
            <w:vAlign w:val="center"/>
          </w:tcPr>
          <w:p w14:paraId="5276A2B7" w14:textId="77777777" w:rsidR="0087436A" w:rsidRPr="007275DF" w:rsidRDefault="0087436A" w:rsidP="005D1F46">
            <w:pPr>
              <w:pStyle w:val="TAH"/>
              <w:rPr>
                <w:rFonts w:cs="Arial"/>
                <w:lang w:eastAsia="ja-JP"/>
              </w:rPr>
            </w:pPr>
            <w:r w:rsidRPr="007275DF">
              <w:rPr>
                <w:rFonts w:cs="Arial"/>
                <w:lang w:eastAsia="ja-JP"/>
              </w:rPr>
              <w:t>Test 1</w:t>
            </w:r>
          </w:p>
        </w:tc>
      </w:tr>
      <w:tr w:rsidR="0087436A" w:rsidRPr="007275DF" w14:paraId="72F00CD3" w14:textId="77777777" w:rsidTr="005D1F46">
        <w:trPr>
          <w:cantSplit/>
          <w:jc w:val="center"/>
        </w:trPr>
        <w:tc>
          <w:tcPr>
            <w:tcW w:w="3138" w:type="dxa"/>
            <w:gridSpan w:val="2"/>
            <w:vMerge/>
            <w:vAlign w:val="center"/>
          </w:tcPr>
          <w:p w14:paraId="27CC2538" w14:textId="77777777" w:rsidR="0087436A" w:rsidRPr="007275DF" w:rsidRDefault="0087436A" w:rsidP="005D1F46">
            <w:pPr>
              <w:pStyle w:val="TAH"/>
              <w:rPr>
                <w:rFonts w:cs="Arial"/>
                <w:lang w:eastAsia="ja-JP"/>
              </w:rPr>
            </w:pPr>
          </w:p>
        </w:tc>
        <w:tc>
          <w:tcPr>
            <w:tcW w:w="1271" w:type="dxa"/>
            <w:vMerge/>
          </w:tcPr>
          <w:p w14:paraId="5DBC9C73" w14:textId="77777777" w:rsidR="0087436A" w:rsidRPr="007275DF" w:rsidRDefault="0087436A" w:rsidP="005D1F46">
            <w:pPr>
              <w:pStyle w:val="TAH"/>
              <w:rPr>
                <w:rFonts w:cs="Arial"/>
                <w:lang w:eastAsia="ja-JP"/>
              </w:rPr>
            </w:pPr>
          </w:p>
        </w:tc>
        <w:tc>
          <w:tcPr>
            <w:tcW w:w="1271" w:type="dxa"/>
            <w:vMerge/>
            <w:vAlign w:val="center"/>
          </w:tcPr>
          <w:p w14:paraId="27CAD014" w14:textId="77777777" w:rsidR="0087436A" w:rsidRPr="007275DF" w:rsidRDefault="0087436A" w:rsidP="005D1F46">
            <w:pPr>
              <w:pStyle w:val="TAH"/>
              <w:rPr>
                <w:rFonts w:cs="Arial"/>
                <w:lang w:eastAsia="ja-JP"/>
              </w:rPr>
            </w:pPr>
          </w:p>
        </w:tc>
        <w:tc>
          <w:tcPr>
            <w:tcW w:w="3225" w:type="dxa"/>
            <w:vAlign w:val="center"/>
          </w:tcPr>
          <w:p w14:paraId="2A9D631D" w14:textId="77777777" w:rsidR="0087436A" w:rsidRPr="007275DF" w:rsidRDefault="0087436A" w:rsidP="005D1F46">
            <w:pPr>
              <w:pStyle w:val="TAH"/>
              <w:rPr>
                <w:rFonts w:cs="Arial"/>
                <w:lang w:eastAsia="ja-JP"/>
              </w:rPr>
            </w:pPr>
            <w:r w:rsidRPr="007275DF">
              <w:rPr>
                <w:rFonts w:cs="Arial"/>
                <w:lang w:eastAsia="ja-JP"/>
              </w:rPr>
              <w:t xml:space="preserve">Cell </w:t>
            </w:r>
            <w:r>
              <w:rPr>
                <w:rFonts w:cs="Arial"/>
                <w:lang w:eastAsia="ja-JP"/>
              </w:rPr>
              <w:t>2</w:t>
            </w:r>
          </w:p>
        </w:tc>
      </w:tr>
      <w:tr w:rsidR="0087436A" w:rsidRPr="007275DF" w14:paraId="54B6009F" w14:textId="77777777" w:rsidTr="005D1F46">
        <w:trPr>
          <w:trHeight w:val="20"/>
          <w:jc w:val="center"/>
        </w:trPr>
        <w:tc>
          <w:tcPr>
            <w:tcW w:w="3138" w:type="dxa"/>
            <w:gridSpan w:val="2"/>
            <w:vAlign w:val="center"/>
          </w:tcPr>
          <w:p w14:paraId="7E28EAD1" w14:textId="77777777" w:rsidR="0087436A" w:rsidRPr="007275DF" w:rsidRDefault="0087436A" w:rsidP="005D1F46">
            <w:pPr>
              <w:pStyle w:val="TAL"/>
              <w:rPr>
                <w:rFonts w:cs="Arial"/>
                <w:lang w:val="sv-FI" w:eastAsia="ja-JP"/>
              </w:rPr>
            </w:pPr>
            <w:r w:rsidRPr="007275DF">
              <w:rPr>
                <w:rFonts w:cs="Arial"/>
                <w:lang w:val="sv-FI" w:eastAsia="ja-JP"/>
              </w:rPr>
              <w:t>RF Channel Number</w:t>
            </w:r>
          </w:p>
        </w:tc>
        <w:tc>
          <w:tcPr>
            <w:tcW w:w="1271" w:type="dxa"/>
          </w:tcPr>
          <w:p w14:paraId="02C550FC" w14:textId="77777777" w:rsidR="0087436A" w:rsidRPr="007275DF" w:rsidRDefault="0087436A" w:rsidP="005D1F46">
            <w:pPr>
              <w:pStyle w:val="TAL"/>
              <w:jc w:val="center"/>
              <w:rPr>
                <w:rFonts w:cs="Arial"/>
                <w:lang w:val="sv-FI" w:eastAsia="ja-JP"/>
              </w:rPr>
            </w:pPr>
          </w:p>
        </w:tc>
        <w:tc>
          <w:tcPr>
            <w:tcW w:w="1271" w:type="dxa"/>
            <w:vAlign w:val="center"/>
          </w:tcPr>
          <w:p w14:paraId="66C08D2A" w14:textId="77777777" w:rsidR="0087436A" w:rsidRPr="007275DF" w:rsidRDefault="0087436A" w:rsidP="005D1F46">
            <w:pPr>
              <w:pStyle w:val="TAL"/>
              <w:jc w:val="center"/>
              <w:rPr>
                <w:rFonts w:cs="Arial"/>
                <w:lang w:val="sv-FI" w:eastAsia="ja-JP"/>
              </w:rPr>
            </w:pPr>
          </w:p>
        </w:tc>
        <w:tc>
          <w:tcPr>
            <w:tcW w:w="3225" w:type="dxa"/>
            <w:vAlign w:val="center"/>
          </w:tcPr>
          <w:p w14:paraId="03F47841" w14:textId="77777777" w:rsidR="0087436A" w:rsidRPr="007275DF" w:rsidRDefault="0087436A" w:rsidP="005D1F46">
            <w:pPr>
              <w:pStyle w:val="TAL"/>
              <w:jc w:val="center"/>
              <w:rPr>
                <w:rFonts w:cs="Arial"/>
                <w:lang w:eastAsia="ja-JP"/>
              </w:rPr>
            </w:pPr>
            <w:r w:rsidRPr="007275DF">
              <w:rPr>
                <w:rFonts w:cs="Arial"/>
                <w:lang w:eastAsia="ja-JP"/>
              </w:rPr>
              <w:t>2</w:t>
            </w:r>
          </w:p>
        </w:tc>
      </w:tr>
      <w:tr w:rsidR="0087436A" w:rsidRPr="007275DF" w14:paraId="080DBAE0" w14:textId="77777777" w:rsidTr="005D1F46">
        <w:trPr>
          <w:trHeight w:val="20"/>
          <w:jc w:val="center"/>
        </w:trPr>
        <w:tc>
          <w:tcPr>
            <w:tcW w:w="3138" w:type="dxa"/>
            <w:gridSpan w:val="2"/>
            <w:vAlign w:val="center"/>
          </w:tcPr>
          <w:p w14:paraId="6542B7A4" w14:textId="77777777" w:rsidR="0087436A" w:rsidRPr="007275DF" w:rsidRDefault="0087436A"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4B8BED49" w14:textId="77777777" w:rsidR="0087436A" w:rsidRPr="007275DF" w:rsidRDefault="0087436A" w:rsidP="005D1F46">
            <w:pPr>
              <w:pStyle w:val="TAL"/>
              <w:jc w:val="center"/>
              <w:rPr>
                <w:rFonts w:cs="Arial"/>
                <w:lang w:eastAsia="ja-JP"/>
              </w:rPr>
            </w:pPr>
          </w:p>
        </w:tc>
        <w:tc>
          <w:tcPr>
            <w:tcW w:w="1271" w:type="dxa"/>
            <w:vAlign w:val="center"/>
          </w:tcPr>
          <w:p w14:paraId="521AFA23" w14:textId="77777777" w:rsidR="0087436A" w:rsidRPr="007275DF" w:rsidRDefault="0087436A" w:rsidP="005D1F46">
            <w:pPr>
              <w:pStyle w:val="TAL"/>
              <w:jc w:val="center"/>
              <w:rPr>
                <w:rFonts w:cs="Arial"/>
                <w:lang w:eastAsia="ja-JP"/>
              </w:rPr>
            </w:pPr>
            <w:r w:rsidRPr="007275DF">
              <w:rPr>
                <w:rFonts w:cs="Arial"/>
                <w:lang w:eastAsia="ja-JP"/>
              </w:rPr>
              <w:t>MHz</w:t>
            </w:r>
          </w:p>
        </w:tc>
        <w:tc>
          <w:tcPr>
            <w:tcW w:w="3225" w:type="dxa"/>
            <w:vAlign w:val="center"/>
          </w:tcPr>
          <w:p w14:paraId="6FFAEAC7" w14:textId="77777777" w:rsidR="0087436A" w:rsidRPr="007275DF" w:rsidRDefault="0087436A" w:rsidP="005D1F46">
            <w:pPr>
              <w:pStyle w:val="TAL"/>
              <w:jc w:val="center"/>
              <w:rPr>
                <w:rFonts w:cs="Arial"/>
                <w:lang w:eastAsia="ja-JP"/>
              </w:rPr>
            </w:pPr>
            <w:r w:rsidRPr="007275DF">
              <w:rPr>
                <w:rFonts w:cs="Arial"/>
                <w:lang w:eastAsia="ja-JP"/>
              </w:rPr>
              <w:t>40</w:t>
            </w:r>
          </w:p>
        </w:tc>
      </w:tr>
      <w:tr w:rsidR="0087436A" w:rsidRPr="007275DF" w14:paraId="30C29E82" w14:textId="77777777" w:rsidTr="005D1F46">
        <w:trPr>
          <w:trHeight w:val="20"/>
          <w:jc w:val="center"/>
        </w:trPr>
        <w:tc>
          <w:tcPr>
            <w:tcW w:w="1569" w:type="dxa"/>
            <w:vMerge w:val="restart"/>
            <w:vAlign w:val="center"/>
          </w:tcPr>
          <w:p w14:paraId="11C6CA1E" w14:textId="77777777" w:rsidR="0087436A" w:rsidRPr="007275DF" w:rsidRDefault="0087436A" w:rsidP="005D1F46">
            <w:pPr>
              <w:pStyle w:val="TAL"/>
              <w:rPr>
                <w:rFonts w:cs="Arial"/>
                <w:lang w:eastAsia="ja-JP"/>
              </w:rPr>
            </w:pPr>
            <w:r w:rsidRPr="007275DF">
              <w:rPr>
                <w:rFonts w:cs="Arial"/>
                <w:lang w:eastAsia="ja-JP"/>
              </w:rPr>
              <w:t>SSB configuration</w:t>
            </w:r>
          </w:p>
        </w:tc>
        <w:tc>
          <w:tcPr>
            <w:tcW w:w="1569" w:type="dxa"/>
            <w:vAlign w:val="center"/>
          </w:tcPr>
          <w:p w14:paraId="124490DB" w14:textId="77777777" w:rsidR="0087436A" w:rsidRPr="007275DF" w:rsidRDefault="0087436A"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B75DE9F" w14:textId="77777777" w:rsidR="0087436A" w:rsidRPr="007275DF" w:rsidRDefault="0087436A" w:rsidP="005D1F46">
            <w:pPr>
              <w:pStyle w:val="TAL"/>
              <w:rPr>
                <w:rFonts w:cs="Arial"/>
                <w:lang w:eastAsia="ja-JP"/>
              </w:rPr>
            </w:pPr>
          </w:p>
        </w:tc>
        <w:tc>
          <w:tcPr>
            <w:tcW w:w="1271" w:type="dxa"/>
          </w:tcPr>
          <w:p w14:paraId="23EA7B64"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758C6818" w14:textId="77777777" w:rsidR="0087436A" w:rsidRPr="007275DF" w:rsidRDefault="0087436A" w:rsidP="005D1F46">
            <w:pPr>
              <w:pStyle w:val="TAL"/>
              <w:jc w:val="center"/>
              <w:rPr>
                <w:rFonts w:cs="Arial"/>
                <w:lang w:eastAsia="ja-JP"/>
              </w:rPr>
            </w:pPr>
          </w:p>
        </w:tc>
        <w:tc>
          <w:tcPr>
            <w:tcW w:w="3225" w:type="dxa"/>
            <w:vAlign w:val="center"/>
          </w:tcPr>
          <w:p w14:paraId="26824679" w14:textId="77777777" w:rsidR="0087436A" w:rsidRPr="007275DF" w:rsidRDefault="0087436A" w:rsidP="005D1F46">
            <w:pPr>
              <w:jc w:val="center"/>
            </w:pPr>
            <w:r w:rsidRPr="007275DF">
              <w:rPr>
                <w:rFonts w:ascii="Arial" w:hAnsi="Arial" w:cs="Arial"/>
                <w:color w:val="000000"/>
                <w:sz w:val="18"/>
                <w:szCs w:val="18"/>
              </w:rPr>
              <w:t>SSB.1 CCA</w:t>
            </w:r>
          </w:p>
          <w:p w14:paraId="6ED65D35" w14:textId="77777777" w:rsidR="0087436A" w:rsidRPr="007275DF" w:rsidRDefault="0087436A" w:rsidP="005D1F46">
            <w:pPr>
              <w:pStyle w:val="TAL"/>
              <w:jc w:val="center"/>
              <w:rPr>
                <w:rFonts w:cs="Arial"/>
                <w:lang w:eastAsia="ja-JP"/>
              </w:rPr>
            </w:pPr>
          </w:p>
        </w:tc>
      </w:tr>
      <w:tr w:rsidR="0087436A" w:rsidRPr="007275DF" w14:paraId="01462000" w14:textId="77777777" w:rsidTr="005D1F46">
        <w:trPr>
          <w:trHeight w:val="20"/>
          <w:jc w:val="center"/>
        </w:trPr>
        <w:tc>
          <w:tcPr>
            <w:tcW w:w="1569" w:type="dxa"/>
            <w:vMerge/>
            <w:vAlign w:val="center"/>
          </w:tcPr>
          <w:p w14:paraId="3547BC91" w14:textId="77777777" w:rsidR="0087436A" w:rsidRPr="007275DF" w:rsidRDefault="0087436A" w:rsidP="005D1F46">
            <w:pPr>
              <w:pStyle w:val="TAL"/>
              <w:rPr>
                <w:rFonts w:cs="Arial"/>
                <w:lang w:eastAsia="ja-JP"/>
              </w:rPr>
            </w:pPr>
          </w:p>
        </w:tc>
        <w:tc>
          <w:tcPr>
            <w:tcW w:w="1569" w:type="dxa"/>
            <w:vAlign w:val="center"/>
          </w:tcPr>
          <w:p w14:paraId="1C19CA43" w14:textId="77777777" w:rsidR="0087436A" w:rsidRPr="007275DF" w:rsidRDefault="0087436A"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4714009"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27B26EFD" w14:textId="77777777" w:rsidR="0087436A" w:rsidRPr="007275DF" w:rsidRDefault="0087436A" w:rsidP="005D1F46">
            <w:pPr>
              <w:pStyle w:val="TAL"/>
              <w:jc w:val="center"/>
              <w:rPr>
                <w:rFonts w:cs="Arial"/>
                <w:lang w:eastAsia="ja-JP"/>
              </w:rPr>
            </w:pPr>
          </w:p>
        </w:tc>
        <w:tc>
          <w:tcPr>
            <w:tcW w:w="3225" w:type="dxa"/>
            <w:vAlign w:val="center"/>
          </w:tcPr>
          <w:p w14:paraId="0358B1F6" w14:textId="77777777" w:rsidR="0087436A" w:rsidRPr="007275DF" w:rsidRDefault="0087436A" w:rsidP="005D1F46">
            <w:pPr>
              <w:jc w:val="center"/>
            </w:pPr>
            <w:r w:rsidRPr="007275DF">
              <w:rPr>
                <w:rFonts w:ascii="Arial" w:hAnsi="Arial" w:cs="Arial"/>
                <w:color w:val="000000"/>
                <w:sz w:val="18"/>
                <w:szCs w:val="18"/>
              </w:rPr>
              <w:t>SSB.2 CCA</w:t>
            </w:r>
          </w:p>
          <w:p w14:paraId="7CAFD9DE" w14:textId="77777777" w:rsidR="0087436A" w:rsidRPr="007275DF" w:rsidRDefault="0087436A" w:rsidP="005D1F46">
            <w:pPr>
              <w:pStyle w:val="TAL"/>
              <w:jc w:val="center"/>
              <w:rPr>
                <w:rFonts w:cs="Arial"/>
                <w:lang w:eastAsia="ja-JP"/>
              </w:rPr>
            </w:pPr>
          </w:p>
        </w:tc>
      </w:tr>
      <w:tr w:rsidR="0087436A" w:rsidRPr="007275DF" w14:paraId="0629273A" w14:textId="77777777" w:rsidTr="005D1F46">
        <w:trPr>
          <w:trHeight w:val="20"/>
          <w:jc w:val="center"/>
        </w:trPr>
        <w:tc>
          <w:tcPr>
            <w:tcW w:w="3138" w:type="dxa"/>
            <w:gridSpan w:val="2"/>
          </w:tcPr>
          <w:p w14:paraId="7A464756"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752B95F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42432EB" w14:textId="77777777" w:rsidR="0087436A" w:rsidRPr="007275DF" w:rsidRDefault="0087436A" w:rsidP="005D1F46">
            <w:pPr>
              <w:pStyle w:val="TAL"/>
              <w:jc w:val="center"/>
              <w:rPr>
                <w:rFonts w:cs="Arial"/>
                <w:lang w:eastAsia="ja-JP"/>
              </w:rPr>
            </w:pPr>
          </w:p>
        </w:tc>
        <w:tc>
          <w:tcPr>
            <w:tcW w:w="3225" w:type="dxa"/>
          </w:tcPr>
          <w:p w14:paraId="1BC2184C" w14:textId="77777777" w:rsidR="0087436A" w:rsidRPr="007275DF" w:rsidRDefault="0087436A"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2AD48F" w14:textId="77777777" w:rsidR="0087436A" w:rsidRPr="00D91F54" w:rsidRDefault="0087436A"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7436A" w:rsidRPr="007275DF" w14:paraId="207B72C3" w14:textId="77777777" w:rsidTr="005D1F46">
        <w:trPr>
          <w:trHeight w:val="20"/>
          <w:jc w:val="center"/>
        </w:trPr>
        <w:tc>
          <w:tcPr>
            <w:tcW w:w="3138" w:type="dxa"/>
            <w:gridSpan w:val="2"/>
          </w:tcPr>
          <w:p w14:paraId="73D2952A"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B16434"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E00D2" w14:textId="77777777" w:rsidR="0087436A" w:rsidRPr="007275DF" w:rsidRDefault="0087436A" w:rsidP="005D1F46">
            <w:pPr>
              <w:pStyle w:val="TAL"/>
              <w:jc w:val="center"/>
              <w:rPr>
                <w:rFonts w:cs="Arial"/>
                <w:lang w:eastAsia="ja-JP"/>
              </w:rPr>
            </w:pPr>
          </w:p>
        </w:tc>
        <w:tc>
          <w:tcPr>
            <w:tcW w:w="3225" w:type="dxa"/>
          </w:tcPr>
          <w:p w14:paraId="115261B7" w14:textId="77777777" w:rsidR="0087436A" w:rsidRPr="00D91F54" w:rsidRDefault="0087436A"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7436A" w:rsidRPr="007275DF" w14:paraId="3798FD99" w14:textId="77777777" w:rsidTr="005D1F46">
        <w:trPr>
          <w:trHeight w:val="20"/>
          <w:jc w:val="center"/>
        </w:trPr>
        <w:tc>
          <w:tcPr>
            <w:tcW w:w="3138" w:type="dxa"/>
            <w:gridSpan w:val="2"/>
            <w:vAlign w:val="center"/>
          </w:tcPr>
          <w:p w14:paraId="3AEE6F0B" w14:textId="77777777" w:rsidR="0087436A" w:rsidRPr="007275DF" w:rsidRDefault="0087436A"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826C86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2E39F64" w14:textId="77777777" w:rsidR="0087436A" w:rsidRPr="007275DF" w:rsidRDefault="0087436A" w:rsidP="005D1F46">
            <w:pPr>
              <w:pStyle w:val="TAL"/>
              <w:jc w:val="center"/>
              <w:rPr>
                <w:rFonts w:cs="Arial"/>
                <w:lang w:eastAsia="ja-JP"/>
              </w:rPr>
            </w:pPr>
          </w:p>
        </w:tc>
        <w:tc>
          <w:tcPr>
            <w:tcW w:w="3225" w:type="dxa"/>
          </w:tcPr>
          <w:p w14:paraId="61669618" w14:textId="77777777" w:rsidR="0087436A" w:rsidRPr="00D91F54" w:rsidRDefault="0087436A" w:rsidP="005D1F46">
            <w:pPr>
              <w:pStyle w:val="TAL"/>
              <w:jc w:val="center"/>
              <w:rPr>
                <w:rFonts w:cs="Arial"/>
                <w:szCs w:val="18"/>
                <w:lang w:eastAsia="ja-JP"/>
              </w:rPr>
            </w:pPr>
            <w:r>
              <w:rPr>
                <w:noProof/>
                <w:szCs w:val="18"/>
              </w:rPr>
              <w:t>1</w:t>
            </w:r>
          </w:p>
        </w:tc>
      </w:tr>
      <w:tr w:rsidR="0087436A" w:rsidRPr="007275DF" w14:paraId="2FC19F69" w14:textId="77777777" w:rsidTr="005D1F46">
        <w:trPr>
          <w:trHeight w:val="20"/>
          <w:jc w:val="center"/>
        </w:trPr>
        <w:tc>
          <w:tcPr>
            <w:tcW w:w="3138" w:type="dxa"/>
            <w:gridSpan w:val="2"/>
          </w:tcPr>
          <w:p w14:paraId="0345991F" w14:textId="77777777" w:rsidR="0087436A" w:rsidRPr="007275DF" w:rsidRDefault="0087436A" w:rsidP="005D1F46">
            <w:pPr>
              <w:pStyle w:val="TAL"/>
              <w:rPr>
                <w:rFonts w:cs="Arial"/>
                <w:lang w:eastAsia="ja-JP"/>
              </w:rPr>
            </w:pPr>
            <w:r w:rsidRPr="007275DF">
              <w:rPr>
                <w:rFonts w:cs="Arial"/>
                <w:lang w:eastAsia="zh-CN"/>
              </w:rPr>
              <w:t>Gap Pattern Id</w:t>
            </w:r>
          </w:p>
        </w:tc>
        <w:tc>
          <w:tcPr>
            <w:tcW w:w="1271" w:type="dxa"/>
          </w:tcPr>
          <w:p w14:paraId="200FF921" w14:textId="77777777" w:rsidR="0087436A" w:rsidRPr="007275DF" w:rsidRDefault="0087436A" w:rsidP="005D1F46">
            <w:pPr>
              <w:pStyle w:val="TAL"/>
              <w:jc w:val="center"/>
            </w:pPr>
            <w:r w:rsidRPr="007275DF">
              <w:t>1, 2</w:t>
            </w:r>
          </w:p>
        </w:tc>
        <w:tc>
          <w:tcPr>
            <w:tcW w:w="1271" w:type="dxa"/>
            <w:vAlign w:val="center"/>
          </w:tcPr>
          <w:p w14:paraId="1FD529AE" w14:textId="77777777" w:rsidR="0087436A" w:rsidRPr="007275DF" w:rsidRDefault="0087436A" w:rsidP="005D1F46">
            <w:pPr>
              <w:pStyle w:val="TAL"/>
              <w:jc w:val="center"/>
              <w:rPr>
                <w:rFonts w:cs="Arial"/>
                <w:lang w:eastAsia="ja-JP"/>
              </w:rPr>
            </w:pPr>
          </w:p>
        </w:tc>
        <w:tc>
          <w:tcPr>
            <w:tcW w:w="3225" w:type="dxa"/>
          </w:tcPr>
          <w:p w14:paraId="4FACB5A7" w14:textId="77777777" w:rsidR="0087436A" w:rsidRDefault="0087436A" w:rsidP="005D1F46">
            <w:pPr>
              <w:pStyle w:val="TAL"/>
              <w:jc w:val="center"/>
              <w:rPr>
                <w:noProof/>
                <w:szCs w:val="18"/>
              </w:rPr>
            </w:pPr>
            <w:r w:rsidRPr="007275DF">
              <w:rPr>
                <w:rFonts w:cs="Arial"/>
                <w:lang w:eastAsia="zh-CN"/>
              </w:rPr>
              <w:t>0</w:t>
            </w:r>
          </w:p>
        </w:tc>
      </w:tr>
      <w:tr w:rsidR="0087436A" w:rsidRPr="007275DF" w14:paraId="2366A0FA" w14:textId="77777777" w:rsidTr="005D1F46">
        <w:trPr>
          <w:trHeight w:val="20"/>
          <w:jc w:val="center"/>
        </w:trPr>
        <w:tc>
          <w:tcPr>
            <w:tcW w:w="3138" w:type="dxa"/>
            <w:gridSpan w:val="2"/>
          </w:tcPr>
          <w:p w14:paraId="320D4D85" w14:textId="77777777" w:rsidR="0087436A" w:rsidRPr="007275DF" w:rsidRDefault="0087436A" w:rsidP="005D1F46">
            <w:pPr>
              <w:pStyle w:val="TAL"/>
              <w:rPr>
                <w:rFonts w:cs="Arial"/>
                <w:lang w:eastAsia="ja-JP"/>
              </w:rPr>
            </w:pPr>
            <w:r w:rsidRPr="007275DF">
              <w:rPr>
                <w:lang w:eastAsia="zh-CN"/>
              </w:rPr>
              <w:t>Measurement gap offset</w:t>
            </w:r>
          </w:p>
        </w:tc>
        <w:tc>
          <w:tcPr>
            <w:tcW w:w="1271" w:type="dxa"/>
          </w:tcPr>
          <w:p w14:paraId="4363C101" w14:textId="77777777" w:rsidR="0087436A" w:rsidRPr="007275DF" w:rsidRDefault="0087436A" w:rsidP="005D1F46">
            <w:pPr>
              <w:pStyle w:val="TAL"/>
              <w:jc w:val="center"/>
            </w:pPr>
            <w:r w:rsidRPr="007275DF">
              <w:t>1, 2</w:t>
            </w:r>
          </w:p>
        </w:tc>
        <w:tc>
          <w:tcPr>
            <w:tcW w:w="1271" w:type="dxa"/>
            <w:vAlign w:val="center"/>
          </w:tcPr>
          <w:p w14:paraId="64F02D76" w14:textId="77777777" w:rsidR="0087436A" w:rsidRPr="007275DF" w:rsidRDefault="0087436A" w:rsidP="005D1F46">
            <w:pPr>
              <w:pStyle w:val="TAL"/>
              <w:jc w:val="center"/>
              <w:rPr>
                <w:rFonts w:cs="Arial"/>
                <w:lang w:eastAsia="ja-JP"/>
              </w:rPr>
            </w:pPr>
          </w:p>
        </w:tc>
        <w:tc>
          <w:tcPr>
            <w:tcW w:w="3225" w:type="dxa"/>
          </w:tcPr>
          <w:p w14:paraId="6D0CE97F" w14:textId="77777777" w:rsidR="0087436A" w:rsidRDefault="0087436A" w:rsidP="005D1F46">
            <w:pPr>
              <w:pStyle w:val="TAL"/>
              <w:jc w:val="center"/>
              <w:rPr>
                <w:noProof/>
                <w:szCs w:val="18"/>
              </w:rPr>
            </w:pPr>
            <w:r>
              <w:rPr>
                <w:noProof/>
                <w:szCs w:val="18"/>
              </w:rPr>
              <w:t>19</w:t>
            </w:r>
          </w:p>
        </w:tc>
      </w:tr>
      <w:tr w:rsidR="0087436A" w:rsidRPr="007275DF" w14:paraId="5630E1B9" w14:textId="77777777" w:rsidTr="005D1F46">
        <w:trPr>
          <w:trHeight w:val="20"/>
          <w:jc w:val="center"/>
        </w:trPr>
        <w:tc>
          <w:tcPr>
            <w:tcW w:w="3138" w:type="dxa"/>
            <w:gridSpan w:val="2"/>
            <w:vAlign w:val="center"/>
          </w:tcPr>
          <w:p w14:paraId="333A69C4" w14:textId="77777777" w:rsidR="0087436A" w:rsidRPr="007275DF" w:rsidRDefault="0087436A" w:rsidP="005D1F46">
            <w:pPr>
              <w:pStyle w:val="TAL"/>
              <w:rPr>
                <w:rFonts w:cs="Arial"/>
                <w:lang w:eastAsia="ja-JP"/>
              </w:rPr>
            </w:pPr>
            <w:r w:rsidRPr="007275DF">
              <w:rPr>
                <w:rFonts w:cs="Arial"/>
                <w:lang w:eastAsia="ja-JP"/>
              </w:rPr>
              <w:t>DL CCA model</w:t>
            </w:r>
          </w:p>
        </w:tc>
        <w:tc>
          <w:tcPr>
            <w:tcW w:w="1271" w:type="dxa"/>
          </w:tcPr>
          <w:p w14:paraId="62F860F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DACB89F" w14:textId="77777777" w:rsidR="0087436A" w:rsidRPr="007275DF" w:rsidRDefault="0087436A" w:rsidP="005D1F46">
            <w:pPr>
              <w:pStyle w:val="TAL"/>
              <w:jc w:val="center"/>
              <w:rPr>
                <w:rFonts w:cs="Arial"/>
                <w:lang w:eastAsia="ja-JP"/>
              </w:rPr>
            </w:pPr>
          </w:p>
        </w:tc>
        <w:tc>
          <w:tcPr>
            <w:tcW w:w="3225" w:type="dxa"/>
          </w:tcPr>
          <w:p w14:paraId="1633A440" w14:textId="77777777" w:rsidR="0087436A" w:rsidRPr="00D91F54" w:rsidRDefault="0087436A" w:rsidP="005D1F46">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87436A" w:rsidRPr="007275DF" w14:paraId="78913375" w14:textId="77777777" w:rsidTr="005D1F46">
        <w:trPr>
          <w:trHeight w:val="20"/>
          <w:jc w:val="center"/>
        </w:trPr>
        <w:tc>
          <w:tcPr>
            <w:tcW w:w="3138" w:type="dxa"/>
            <w:gridSpan w:val="2"/>
            <w:vAlign w:val="center"/>
          </w:tcPr>
          <w:p w14:paraId="2C505212" w14:textId="77777777" w:rsidR="0087436A" w:rsidRPr="007275DF" w:rsidRDefault="0087436A" w:rsidP="005D1F46">
            <w:pPr>
              <w:pStyle w:val="TAL"/>
              <w:rPr>
                <w:rFonts w:cs="Arial"/>
                <w:lang w:eastAsia="ja-JP"/>
              </w:rPr>
            </w:pPr>
            <w:r w:rsidRPr="007275DF">
              <w:rPr>
                <w:rFonts w:cs="Arial"/>
                <w:lang w:eastAsia="ja-JP"/>
              </w:rPr>
              <w:t>UL CCA model</w:t>
            </w:r>
          </w:p>
        </w:tc>
        <w:tc>
          <w:tcPr>
            <w:tcW w:w="1271" w:type="dxa"/>
          </w:tcPr>
          <w:p w14:paraId="20694A8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025D6D59" w14:textId="77777777" w:rsidR="0087436A" w:rsidRPr="007275DF" w:rsidRDefault="0087436A" w:rsidP="005D1F46">
            <w:pPr>
              <w:pStyle w:val="TAL"/>
              <w:jc w:val="center"/>
              <w:rPr>
                <w:rFonts w:cs="Arial"/>
                <w:lang w:eastAsia="ja-JP"/>
              </w:rPr>
            </w:pPr>
          </w:p>
        </w:tc>
        <w:tc>
          <w:tcPr>
            <w:tcW w:w="3225" w:type="dxa"/>
          </w:tcPr>
          <w:p w14:paraId="5538A14F" w14:textId="77777777" w:rsidR="0087436A" w:rsidRPr="00D91F54" w:rsidRDefault="0087436A" w:rsidP="005D1F46">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87436A" w:rsidRPr="007275DF" w14:paraId="4FB7CB8B" w14:textId="77777777" w:rsidTr="005D1F46">
        <w:trPr>
          <w:trHeight w:val="100"/>
          <w:jc w:val="center"/>
        </w:trPr>
        <w:tc>
          <w:tcPr>
            <w:tcW w:w="3138" w:type="dxa"/>
            <w:gridSpan w:val="2"/>
            <w:vAlign w:val="center"/>
          </w:tcPr>
          <w:p w14:paraId="75700597" w14:textId="77777777" w:rsidR="0087436A" w:rsidRPr="007275DF" w:rsidRDefault="0087436A" w:rsidP="005D1F46">
            <w:pPr>
              <w:pStyle w:val="TAL"/>
              <w:rPr>
                <w:rFonts w:cs="Arial"/>
                <w:lang w:eastAsia="ja-JP"/>
              </w:rPr>
            </w:pPr>
            <w:r w:rsidRPr="007275DF">
              <w:rPr>
                <w:rFonts w:cs="Arial"/>
                <w:lang w:eastAsia="ja-JP"/>
              </w:rPr>
              <w:t xml:space="preserve">PDSCH Reference measurement channel </w:t>
            </w:r>
          </w:p>
        </w:tc>
        <w:tc>
          <w:tcPr>
            <w:tcW w:w="1271" w:type="dxa"/>
          </w:tcPr>
          <w:p w14:paraId="659355E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2ABD2" w14:textId="77777777" w:rsidR="0087436A" w:rsidRPr="007275DF" w:rsidRDefault="0087436A" w:rsidP="005D1F46">
            <w:pPr>
              <w:pStyle w:val="TAL"/>
              <w:jc w:val="center"/>
              <w:rPr>
                <w:rFonts w:cs="Arial"/>
                <w:lang w:eastAsia="ja-JP"/>
              </w:rPr>
            </w:pPr>
          </w:p>
        </w:tc>
        <w:tc>
          <w:tcPr>
            <w:tcW w:w="3225" w:type="dxa"/>
            <w:vAlign w:val="center"/>
          </w:tcPr>
          <w:p w14:paraId="5E9686A2"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32D750CC" w14:textId="77777777" w:rsidTr="005D1F46">
        <w:trPr>
          <w:trHeight w:val="100"/>
          <w:jc w:val="center"/>
        </w:trPr>
        <w:tc>
          <w:tcPr>
            <w:tcW w:w="3138" w:type="dxa"/>
            <w:gridSpan w:val="2"/>
          </w:tcPr>
          <w:p w14:paraId="59087367" w14:textId="77777777" w:rsidR="0087436A" w:rsidRPr="007275DF" w:rsidRDefault="0087436A" w:rsidP="005D1F46">
            <w:pPr>
              <w:pStyle w:val="TAL"/>
              <w:rPr>
                <w:rFonts w:cs="Arial"/>
                <w:vertAlign w:val="superscript"/>
                <w:lang w:eastAsia="ja-JP"/>
              </w:rPr>
            </w:pPr>
            <w:r w:rsidRPr="007275DF">
              <w:rPr>
                <w:rFonts w:cs="v5.0.0"/>
              </w:rPr>
              <w:t>RMSI CORESET Reference Channel</w:t>
            </w:r>
          </w:p>
        </w:tc>
        <w:tc>
          <w:tcPr>
            <w:tcW w:w="1271" w:type="dxa"/>
          </w:tcPr>
          <w:p w14:paraId="3440237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1B9C648B" w14:textId="77777777" w:rsidR="0087436A" w:rsidRPr="007275DF" w:rsidRDefault="0087436A" w:rsidP="005D1F46">
            <w:pPr>
              <w:pStyle w:val="TAL"/>
              <w:jc w:val="center"/>
              <w:rPr>
                <w:rFonts w:cs="Arial"/>
                <w:lang w:eastAsia="ja-JP"/>
              </w:rPr>
            </w:pPr>
          </w:p>
        </w:tc>
        <w:tc>
          <w:tcPr>
            <w:tcW w:w="3225" w:type="dxa"/>
            <w:vAlign w:val="center"/>
          </w:tcPr>
          <w:p w14:paraId="59C9EEB4"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59E75A1F" w14:textId="77777777" w:rsidTr="005D1F46">
        <w:trPr>
          <w:trHeight w:val="100"/>
          <w:jc w:val="center"/>
        </w:trPr>
        <w:tc>
          <w:tcPr>
            <w:tcW w:w="3138" w:type="dxa"/>
            <w:gridSpan w:val="2"/>
          </w:tcPr>
          <w:p w14:paraId="0943810C" w14:textId="77777777" w:rsidR="0087436A" w:rsidRPr="007275DF" w:rsidRDefault="0087436A" w:rsidP="005D1F46">
            <w:pPr>
              <w:pStyle w:val="TAL"/>
              <w:rPr>
                <w:rFonts w:cs="Arial"/>
                <w:lang w:eastAsia="ja-JP"/>
              </w:rPr>
            </w:pPr>
            <w:r w:rsidRPr="007275DF">
              <w:rPr>
                <w:rFonts w:cs="v5.0.0"/>
              </w:rPr>
              <w:t>Dedicated CORESET Reference Channel</w:t>
            </w:r>
          </w:p>
        </w:tc>
        <w:tc>
          <w:tcPr>
            <w:tcW w:w="1271" w:type="dxa"/>
          </w:tcPr>
          <w:p w14:paraId="7DBA622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7254663B" w14:textId="77777777" w:rsidR="0087436A" w:rsidRPr="007275DF" w:rsidRDefault="0087436A" w:rsidP="005D1F46">
            <w:pPr>
              <w:pStyle w:val="TAL"/>
              <w:jc w:val="center"/>
              <w:rPr>
                <w:rFonts w:cs="Arial"/>
                <w:lang w:eastAsia="ja-JP"/>
              </w:rPr>
            </w:pPr>
          </w:p>
        </w:tc>
        <w:tc>
          <w:tcPr>
            <w:tcW w:w="3225" w:type="dxa"/>
            <w:vAlign w:val="center"/>
          </w:tcPr>
          <w:p w14:paraId="2AE2CD36" w14:textId="77777777" w:rsidR="0087436A" w:rsidRPr="007275DF" w:rsidRDefault="0087436A" w:rsidP="005D1F46">
            <w:pPr>
              <w:pStyle w:val="TAL"/>
              <w:jc w:val="center"/>
              <w:rPr>
                <w:rFonts w:cs="Arial"/>
                <w:szCs w:val="16"/>
                <w:lang w:eastAsia="ja-JP"/>
              </w:rPr>
            </w:pPr>
            <w:r w:rsidRPr="007275DF">
              <w:t>NA</w:t>
            </w:r>
          </w:p>
        </w:tc>
      </w:tr>
      <w:tr w:rsidR="0087436A" w:rsidRPr="007275DF" w14:paraId="743875B7" w14:textId="77777777" w:rsidTr="005D1F46">
        <w:trPr>
          <w:trHeight w:val="20"/>
          <w:jc w:val="center"/>
        </w:trPr>
        <w:tc>
          <w:tcPr>
            <w:tcW w:w="3138" w:type="dxa"/>
            <w:gridSpan w:val="2"/>
            <w:vAlign w:val="center"/>
          </w:tcPr>
          <w:p w14:paraId="1B79385F" w14:textId="77777777" w:rsidR="0087436A" w:rsidRPr="007275DF" w:rsidRDefault="0087436A" w:rsidP="005D1F46">
            <w:pPr>
              <w:pStyle w:val="TAL"/>
              <w:rPr>
                <w:rFonts w:cs="Arial"/>
                <w:lang w:eastAsia="ja-JP"/>
              </w:rPr>
            </w:pPr>
            <w:r w:rsidRPr="007275DF">
              <w:rPr>
                <w:rFonts w:cs="Arial"/>
                <w:lang w:eastAsia="ja-JP"/>
              </w:rPr>
              <w:t>OCNG Patterns</w:t>
            </w:r>
          </w:p>
        </w:tc>
        <w:tc>
          <w:tcPr>
            <w:tcW w:w="1271" w:type="dxa"/>
          </w:tcPr>
          <w:p w14:paraId="14745793"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E506BAF" w14:textId="77777777" w:rsidR="0087436A" w:rsidRPr="007275DF" w:rsidRDefault="0087436A" w:rsidP="005D1F46">
            <w:pPr>
              <w:pStyle w:val="TAL"/>
              <w:jc w:val="center"/>
              <w:rPr>
                <w:rFonts w:cs="Arial"/>
                <w:lang w:eastAsia="ja-JP"/>
              </w:rPr>
            </w:pPr>
          </w:p>
        </w:tc>
        <w:tc>
          <w:tcPr>
            <w:tcW w:w="3225" w:type="dxa"/>
            <w:vAlign w:val="center"/>
          </w:tcPr>
          <w:p w14:paraId="7E3FE4C6" w14:textId="77777777" w:rsidR="0087436A" w:rsidRPr="007275DF" w:rsidRDefault="0087436A" w:rsidP="005D1F46">
            <w:pPr>
              <w:pStyle w:val="TAL"/>
              <w:jc w:val="center"/>
              <w:rPr>
                <w:rFonts w:cs="v4.2.0"/>
                <w:lang w:eastAsia="ja-JP"/>
              </w:rPr>
            </w:pPr>
            <w:r w:rsidRPr="007275DF">
              <w:rPr>
                <w:rFonts w:cs="Arial"/>
                <w:szCs w:val="16"/>
                <w:lang w:eastAsia="ja-JP"/>
              </w:rPr>
              <w:t>NA</w:t>
            </w:r>
          </w:p>
        </w:tc>
      </w:tr>
      <w:tr w:rsidR="0087436A" w:rsidRPr="007275DF" w14:paraId="60A588B0" w14:textId="77777777" w:rsidTr="005D1F46">
        <w:trPr>
          <w:trHeight w:val="20"/>
          <w:jc w:val="center"/>
        </w:trPr>
        <w:tc>
          <w:tcPr>
            <w:tcW w:w="3138" w:type="dxa"/>
            <w:gridSpan w:val="2"/>
          </w:tcPr>
          <w:p w14:paraId="3508DC00" w14:textId="77777777" w:rsidR="0087436A" w:rsidRPr="007275DF" w:rsidRDefault="0087436A"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FECC2D8" w14:textId="77777777" w:rsidR="0087436A" w:rsidRPr="007275DF" w:rsidRDefault="0087436A"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8FB9FF4" w14:textId="77777777" w:rsidR="0087436A" w:rsidRPr="007275DF" w:rsidRDefault="0087436A"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5834120E" w14:textId="77777777" w:rsidR="0087436A" w:rsidRPr="007275DF" w:rsidRDefault="0087436A" w:rsidP="005D1F46">
            <w:pPr>
              <w:pStyle w:val="TAL"/>
              <w:jc w:val="center"/>
              <w:rPr>
                <w:rFonts w:cs="Arial"/>
                <w:lang w:eastAsia="ja-JP"/>
              </w:rPr>
            </w:pPr>
            <w:r w:rsidRPr="007275DF">
              <w:rPr>
                <w:szCs w:val="18"/>
                <w:lang w:eastAsia="ja-JP"/>
              </w:rPr>
              <w:t>NA</w:t>
            </w:r>
          </w:p>
        </w:tc>
      </w:tr>
      <w:tr w:rsidR="0087436A" w:rsidRPr="007275DF" w14:paraId="5B1BB0BA" w14:textId="77777777" w:rsidTr="005D1F46">
        <w:trPr>
          <w:trHeight w:val="20"/>
          <w:jc w:val="center"/>
        </w:trPr>
        <w:tc>
          <w:tcPr>
            <w:tcW w:w="3138" w:type="dxa"/>
            <w:gridSpan w:val="2"/>
          </w:tcPr>
          <w:p w14:paraId="4979AD77" w14:textId="77777777" w:rsidR="0087436A" w:rsidRPr="007275DF" w:rsidRDefault="0087436A"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C008CCA"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C260411"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976BC1E" w14:textId="77777777" w:rsidR="0087436A" w:rsidRPr="007275DF" w:rsidRDefault="0087436A" w:rsidP="005D1F46">
            <w:pPr>
              <w:pStyle w:val="TAL"/>
              <w:jc w:val="center"/>
              <w:rPr>
                <w:rFonts w:cs="Arial"/>
                <w:lang w:eastAsia="ja-JP"/>
              </w:rPr>
            </w:pPr>
          </w:p>
        </w:tc>
      </w:tr>
      <w:tr w:rsidR="0087436A" w:rsidRPr="007275DF" w14:paraId="3EEEEC61" w14:textId="77777777" w:rsidTr="005D1F46">
        <w:trPr>
          <w:trHeight w:val="20"/>
          <w:jc w:val="center"/>
        </w:trPr>
        <w:tc>
          <w:tcPr>
            <w:tcW w:w="3138" w:type="dxa"/>
            <w:gridSpan w:val="2"/>
          </w:tcPr>
          <w:p w14:paraId="5057A3B7" w14:textId="77777777" w:rsidR="0087436A" w:rsidRPr="007275DF" w:rsidRDefault="0087436A"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D307CA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82AA5A0"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720C33D" w14:textId="77777777" w:rsidR="0087436A" w:rsidRPr="007275DF" w:rsidRDefault="0087436A" w:rsidP="005D1F46">
            <w:pPr>
              <w:pStyle w:val="TAL"/>
              <w:jc w:val="center"/>
              <w:rPr>
                <w:rFonts w:cs="Arial"/>
                <w:lang w:eastAsia="ja-JP"/>
              </w:rPr>
            </w:pPr>
          </w:p>
        </w:tc>
      </w:tr>
      <w:tr w:rsidR="0087436A" w:rsidRPr="007275DF" w14:paraId="6AB25BF6" w14:textId="77777777" w:rsidTr="005D1F46">
        <w:trPr>
          <w:trHeight w:val="20"/>
          <w:jc w:val="center"/>
        </w:trPr>
        <w:tc>
          <w:tcPr>
            <w:tcW w:w="3138" w:type="dxa"/>
            <w:gridSpan w:val="2"/>
          </w:tcPr>
          <w:p w14:paraId="6EEF0A65" w14:textId="77777777" w:rsidR="0087436A" w:rsidRPr="007275DF" w:rsidRDefault="0087436A"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36EB7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878DE8"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5BBEC5" w14:textId="77777777" w:rsidR="0087436A" w:rsidRPr="007275DF" w:rsidRDefault="0087436A" w:rsidP="005D1F46">
            <w:pPr>
              <w:pStyle w:val="TAL"/>
              <w:jc w:val="center"/>
              <w:rPr>
                <w:rFonts w:cs="Arial"/>
                <w:lang w:eastAsia="ja-JP"/>
              </w:rPr>
            </w:pPr>
          </w:p>
        </w:tc>
      </w:tr>
      <w:tr w:rsidR="0087436A" w:rsidRPr="007275DF" w14:paraId="59574813" w14:textId="77777777" w:rsidTr="005D1F46">
        <w:trPr>
          <w:trHeight w:val="20"/>
          <w:jc w:val="center"/>
        </w:trPr>
        <w:tc>
          <w:tcPr>
            <w:tcW w:w="3138" w:type="dxa"/>
            <w:gridSpan w:val="2"/>
          </w:tcPr>
          <w:p w14:paraId="577EE8BF" w14:textId="77777777" w:rsidR="0087436A" w:rsidRPr="007275DF" w:rsidRDefault="0087436A"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3AB3D54F"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00AFD16"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09BF01C" w14:textId="77777777" w:rsidR="0087436A" w:rsidRPr="007275DF" w:rsidRDefault="0087436A" w:rsidP="005D1F46">
            <w:pPr>
              <w:pStyle w:val="TAL"/>
              <w:jc w:val="center"/>
              <w:rPr>
                <w:rFonts w:cs="Arial"/>
                <w:lang w:eastAsia="ja-JP"/>
              </w:rPr>
            </w:pPr>
          </w:p>
        </w:tc>
      </w:tr>
      <w:tr w:rsidR="0087436A" w:rsidRPr="007275DF" w14:paraId="388ACBB8" w14:textId="77777777" w:rsidTr="005D1F46">
        <w:trPr>
          <w:trHeight w:val="20"/>
          <w:jc w:val="center"/>
        </w:trPr>
        <w:tc>
          <w:tcPr>
            <w:tcW w:w="3138" w:type="dxa"/>
            <w:gridSpan w:val="2"/>
          </w:tcPr>
          <w:p w14:paraId="0474DBF2" w14:textId="77777777" w:rsidR="0087436A" w:rsidRPr="007275DF" w:rsidRDefault="0087436A"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12267A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3B304D"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EB8F48F" w14:textId="77777777" w:rsidR="0087436A" w:rsidRPr="007275DF" w:rsidRDefault="0087436A" w:rsidP="005D1F46">
            <w:pPr>
              <w:pStyle w:val="TAL"/>
              <w:jc w:val="center"/>
              <w:rPr>
                <w:rFonts w:cs="Arial"/>
                <w:lang w:eastAsia="ja-JP"/>
              </w:rPr>
            </w:pPr>
          </w:p>
        </w:tc>
      </w:tr>
      <w:tr w:rsidR="0087436A" w:rsidRPr="007275DF" w14:paraId="3D74BB0E" w14:textId="77777777" w:rsidTr="005D1F46">
        <w:trPr>
          <w:trHeight w:val="20"/>
          <w:jc w:val="center"/>
        </w:trPr>
        <w:tc>
          <w:tcPr>
            <w:tcW w:w="3138" w:type="dxa"/>
            <w:gridSpan w:val="2"/>
          </w:tcPr>
          <w:p w14:paraId="3FB62D68" w14:textId="77777777" w:rsidR="0087436A" w:rsidRPr="007275DF" w:rsidRDefault="0087436A"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AF8C74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5018FC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F502AE" w14:textId="77777777" w:rsidR="0087436A" w:rsidRPr="007275DF" w:rsidRDefault="0087436A" w:rsidP="005D1F46">
            <w:pPr>
              <w:pStyle w:val="TAL"/>
              <w:jc w:val="center"/>
              <w:rPr>
                <w:rFonts w:cs="Arial"/>
                <w:lang w:eastAsia="ja-JP"/>
              </w:rPr>
            </w:pPr>
          </w:p>
        </w:tc>
      </w:tr>
      <w:tr w:rsidR="0087436A" w:rsidRPr="007275DF" w14:paraId="4785F00F" w14:textId="77777777" w:rsidTr="005D1F46">
        <w:trPr>
          <w:trHeight w:val="20"/>
          <w:jc w:val="center"/>
        </w:trPr>
        <w:tc>
          <w:tcPr>
            <w:tcW w:w="3138" w:type="dxa"/>
            <w:gridSpan w:val="2"/>
          </w:tcPr>
          <w:p w14:paraId="4238ECDD" w14:textId="77777777" w:rsidR="0087436A" w:rsidRPr="007275DF" w:rsidRDefault="0087436A"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CE3BFE4"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8454CFE"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5A78AD5" w14:textId="77777777" w:rsidR="0087436A" w:rsidRPr="007275DF" w:rsidRDefault="0087436A" w:rsidP="005D1F46">
            <w:pPr>
              <w:pStyle w:val="TAL"/>
              <w:jc w:val="center"/>
              <w:rPr>
                <w:rFonts w:cs="Arial"/>
                <w:lang w:eastAsia="ja-JP"/>
              </w:rPr>
            </w:pPr>
          </w:p>
        </w:tc>
      </w:tr>
      <w:tr w:rsidR="0087436A" w:rsidRPr="007275DF" w14:paraId="179964B4" w14:textId="77777777" w:rsidTr="005D1F46">
        <w:trPr>
          <w:trHeight w:val="20"/>
          <w:jc w:val="center"/>
        </w:trPr>
        <w:tc>
          <w:tcPr>
            <w:tcW w:w="3138" w:type="dxa"/>
            <w:gridSpan w:val="2"/>
          </w:tcPr>
          <w:p w14:paraId="785751C1" w14:textId="77777777" w:rsidR="0087436A" w:rsidRPr="007275DF" w:rsidRDefault="0087436A"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48E83EF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0C377B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35D3C0D4" w14:textId="77777777" w:rsidR="0087436A" w:rsidRPr="007275DF" w:rsidRDefault="0087436A" w:rsidP="005D1F46">
            <w:pPr>
              <w:pStyle w:val="TAL"/>
              <w:jc w:val="center"/>
              <w:rPr>
                <w:rFonts w:cs="Arial"/>
                <w:lang w:eastAsia="ja-JP"/>
              </w:rPr>
            </w:pPr>
          </w:p>
        </w:tc>
      </w:tr>
      <w:tr w:rsidR="0087436A" w:rsidRPr="007275DF" w14:paraId="694A6657" w14:textId="77777777" w:rsidTr="005D1F46">
        <w:trPr>
          <w:trHeight w:val="20"/>
          <w:jc w:val="center"/>
        </w:trPr>
        <w:tc>
          <w:tcPr>
            <w:tcW w:w="3138" w:type="dxa"/>
            <w:gridSpan w:val="2"/>
            <w:vAlign w:val="center"/>
          </w:tcPr>
          <w:p w14:paraId="72B8FF24"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6FD5C08">
                <v:shape id="_x0000_i1331" type="#_x0000_t75" style="width:20pt;height:20pt" o:ole="" fillcolor="window">
                  <v:imagedata r:id="rId11" o:title=""/>
                </v:shape>
                <o:OLEObject Type="Embed" ProgID="Equation.3" ShapeID="_x0000_i1331" DrawAspect="Content" ObjectID="_1782662247" r:id="rId334"/>
              </w:object>
            </w:r>
            <w:r w:rsidRPr="007275DF">
              <w:rPr>
                <w:rFonts w:cs="Arial"/>
                <w:lang w:eastAsia="ja-JP"/>
              </w:rPr>
              <w:t>in slots not corresponding to RSSI measurement time configuration (RMTC)</w:t>
            </w:r>
          </w:p>
        </w:tc>
        <w:tc>
          <w:tcPr>
            <w:tcW w:w="1271" w:type="dxa"/>
          </w:tcPr>
          <w:p w14:paraId="3E20F94C" w14:textId="77777777" w:rsidR="0087436A" w:rsidRPr="007275DF" w:rsidRDefault="0087436A" w:rsidP="005D1F46">
            <w:pPr>
              <w:pStyle w:val="TAL"/>
              <w:jc w:val="center"/>
              <w:rPr>
                <w:rFonts w:cs="Arial"/>
                <w:lang w:eastAsia="ja-JP"/>
              </w:rPr>
            </w:pPr>
            <w:r w:rsidRPr="007275DF">
              <w:t>1, 2</w:t>
            </w:r>
          </w:p>
        </w:tc>
        <w:tc>
          <w:tcPr>
            <w:tcW w:w="1271" w:type="dxa"/>
            <w:tcBorders>
              <w:top w:val="single" w:sz="4" w:space="0" w:color="auto"/>
            </w:tcBorders>
            <w:vAlign w:val="center"/>
          </w:tcPr>
          <w:p w14:paraId="12089DC5"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6F995B24" w14:textId="77777777" w:rsidR="0087436A" w:rsidRPr="007275DF" w:rsidRDefault="0087436A" w:rsidP="005D1F46">
            <w:pPr>
              <w:pStyle w:val="TAL"/>
              <w:jc w:val="center"/>
              <w:rPr>
                <w:rFonts w:cs="Arial"/>
                <w:lang w:eastAsia="ja-JP"/>
              </w:rPr>
            </w:pPr>
            <w:r w:rsidRPr="007275DF">
              <w:rPr>
                <w:rFonts w:cs="Arial"/>
                <w:lang w:eastAsia="ja-JP"/>
              </w:rPr>
              <w:t>-106</w:t>
            </w:r>
          </w:p>
        </w:tc>
      </w:tr>
      <w:tr w:rsidR="0087436A" w:rsidRPr="007275DF" w14:paraId="41F2B66F" w14:textId="77777777" w:rsidTr="005D1F46">
        <w:trPr>
          <w:trHeight w:val="20"/>
          <w:jc w:val="center"/>
        </w:trPr>
        <w:tc>
          <w:tcPr>
            <w:tcW w:w="3138" w:type="dxa"/>
            <w:gridSpan w:val="2"/>
            <w:vAlign w:val="center"/>
          </w:tcPr>
          <w:p w14:paraId="664517F5"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0C08CC0">
                <v:shape id="_x0000_i1332" type="#_x0000_t75" style="width:20pt;height:20pt" o:ole="" fillcolor="window">
                  <v:imagedata r:id="rId11" o:title=""/>
                </v:shape>
                <o:OLEObject Type="Embed" ProgID="Equation.3" ShapeID="_x0000_i1332" DrawAspect="Content" ObjectID="_1782662248" r:id="rId335"/>
              </w:object>
            </w:r>
            <w:r w:rsidRPr="007275DF">
              <w:rPr>
                <w:rFonts w:cs="Arial"/>
                <w:lang w:eastAsia="ja-JP"/>
              </w:rPr>
              <w:t>in slots corresponding to RSSI measurement time configuration (RMTC)</w:t>
            </w:r>
          </w:p>
        </w:tc>
        <w:tc>
          <w:tcPr>
            <w:tcW w:w="1271" w:type="dxa"/>
          </w:tcPr>
          <w:p w14:paraId="03B4F19E"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FA5E52F"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vAlign w:val="center"/>
          </w:tcPr>
          <w:p w14:paraId="2A560B0D"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63DA75B3" w14:textId="77777777" w:rsidTr="005D1F46">
        <w:trPr>
          <w:trHeight w:val="20"/>
          <w:jc w:val="center"/>
        </w:trPr>
        <w:tc>
          <w:tcPr>
            <w:tcW w:w="3138" w:type="dxa"/>
            <w:gridSpan w:val="2"/>
            <w:vAlign w:val="center"/>
          </w:tcPr>
          <w:p w14:paraId="174D8975"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25E486AE">
                <v:shape id="_x0000_i1333" type="#_x0000_t75" style="width:31.2pt;height:17.5pt" o:ole="" fillcolor="window">
                  <v:imagedata r:id="rId14" o:title=""/>
                </v:shape>
                <o:OLEObject Type="Embed" ProgID="Equation.3" ShapeID="_x0000_i1333" DrawAspect="Content" ObjectID="_1782662249" r:id="rId336"/>
              </w:object>
            </w:r>
            <w:r w:rsidRPr="007275DF">
              <w:rPr>
                <w:rFonts w:cs="Arial"/>
                <w:lang w:eastAsia="ja-JP"/>
              </w:rPr>
              <w:t xml:space="preserve"> in slots not corresponding to RSSI measurement time configuration (RMTC)</w:t>
            </w:r>
          </w:p>
        </w:tc>
        <w:tc>
          <w:tcPr>
            <w:tcW w:w="1271" w:type="dxa"/>
          </w:tcPr>
          <w:p w14:paraId="149F0BC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4935C3C"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vAlign w:val="center"/>
          </w:tcPr>
          <w:p w14:paraId="14463135" w14:textId="77777777" w:rsidR="0087436A" w:rsidRPr="007275DF" w:rsidRDefault="0087436A" w:rsidP="005D1F46">
            <w:pPr>
              <w:pStyle w:val="TAL"/>
              <w:jc w:val="center"/>
              <w:rPr>
                <w:rFonts w:cs="Arial"/>
                <w:lang w:eastAsia="ja-JP"/>
              </w:rPr>
            </w:pPr>
            <w:r w:rsidRPr="007275DF">
              <w:rPr>
                <w:rFonts w:cs="Arial"/>
                <w:lang w:eastAsia="ja-JP"/>
              </w:rPr>
              <w:t>2.5</w:t>
            </w:r>
          </w:p>
        </w:tc>
      </w:tr>
      <w:tr w:rsidR="0087436A" w:rsidRPr="007275DF" w14:paraId="7F626D2A" w14:textId="77777777" w:rsidTr="005D1F46">
        <w:trPr>
          <w:trHeight w:val="20"/>
          <w:jc w:val="center"/>
        </w:trPr>
        <w:tc>
          <w:tcPr>
            <w:tcW w:w="3138" w:type="dxa"/>
            <w:gridSpan w:val="2"/>
            <w:vAlign w:val="center"/>
          </w:tcPr>
          <w:p w14:paraId="4EE23DC0"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4B0F8E76">
                <v:shape id="_x0000_i1334" type="#_x0000_t75" style="width:31.2pt;height:17.5pt" o:ole="" fillcolor="window">
                  <v:imagedata r:id="rId14" o:title=""/>
                </v:shape>
                <o:OLEObject Type="Embed" ProgID="Equation.3" ShapeID="_x0000_i1334" DrawAspect="Content" ObjectID="_1782662250" r:id="rId337"/>
              </w:object>
            </w:r>
            <w:r w:rsidRPr="007275DF">
              <w:rPr>
                <w:rFonts w:cs="Arial"/>
                <w:lang w:eastAsia="ja-JP"/>
              </w:rPr>
              <w:t xml:space="preserve"> in slots corresponding to RSSI measurement time configuration (RMTC)</w:t>
            </w:r>
          </w:p>
        </w:tc>
        <w:tc>
          <w:tcPr>
            <w:tcW w:w="1271" w:type="dxa"/>
          </w:tcPr>
          <w:p w14:paraId="5867D3E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2392700"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tcPr>
          <w:p w14:paraId="0599FBED"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71B8E928" w14:textId="77777777" w:rsidTr="005D1F46">
        <w:trPr>
          <w:trHeight w:val="20"/>
          <w:jc w:val="center"/>
        </w:trPr>
        <w:tc>
          <w:tcPr>
            <w:tcW w:w="3138" w:type="dxa"/>
            <w:gridSpan w:val="2"/>
            <w:vAlign w:val="center"/>
          </w:tcPr>
          <w:p w14:paraId="7E02DBB1" w14:textId="77777777" w:rsidR="0087436A" w:rsidRPr="007275DF" w:rsidRDefault="0087436A"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EB303D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4A66622"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Pr>
          <w:p w14:paraId="3EA8EDD5" w14:textId="77777777" w:rsidR="0087436A" w:rsidRPr="007275DF" w:rsidRDefault="0087436A" w:rsidP="005D1F46">
            <w:pPr>
              <w:pStyle w:val="TAL"/>
              <w:jc w:val="center"/>
              <w:rPr>
                <w:rFonts w:cs="Arial"/>
                <w:lang w:eastAsia="ja-JP"/>
              </w:rPr>
            </w:pPr>
            <w:r w:rsidRPr="007275DF">
              <w:rPr>
                <w:rFonts w:cs="Arial"/>
                <w:lang w:eastAsia="ja-JP"/>
              </w:rPr>
              <w:t>-103.5</w:t>
            </w:r>
          </w:p>
        </w:tc>
      </w:tr>
      <w:tr w:rsidR="0087436A" w:rsidRPr="007275DF" w14:paraId="7514F730" w14:textId="77777777" w:rsidTr="005D1F46">
        <w:trPr>
          <w:trHeight w:val="20"/>
          <w:jc w:val="center"/>
        </w:trPr>
        <w:tc>
          <w:tcPr>
            <w:tcW w:w="3138" w:type="dxa"/>
            <w:gridSpan w:val="2"/>
            <w:vAlign w:val="center"/>
          </w:tcPr>
          <w:p w14:paraId="5DD58922" w14:textId="77777777" w:rsidR="0087436A" w:rsidRPr="007275DF" w:rsidRDefault="0087436A"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3FAC2E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613104D" w14:textId="77777777" w:rsidR="0087436A" w:rsidRPr="007275DF" w:rsidRDefault="0087436A" w:rsidP="005D1F46">
            <w:pPr>
              <w:pStyle w:val="TAL"/>
              <w:jc w:val="center"/>
              <w:rPr>
                <w:rFonts w:cs="Arial"/>
                <w:lang w:eastAsia="ja-JP"/>
              </w:rPr>
            </w:pPr>
          </w:p>
        </w:tc>
        <w:tc>
          <w:tcPr>
            <w:tcW w:w="3225" w:type="dxa"/>
          </w:tcPr>
          <w:p w14:paraId="4465164A"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543AAAE7" w14:textId="77777777" w:rsidTr="005D1F46">
        <w:trPr>
          <w:trHeight w:val="20"/>
          <w:jc w:val="center"/>
        </w:trPr>
        <w:tc>
          <w:tcPr>
            <w:tcW w:w="3138" w:type="dxa"/>
            <w:gridSpan w:val="2"/>
            <w:vAlign w:val="center"/>
          </w:tcPr>
          <w:p w14:paraId="405BD244"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1D9E4EDA"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D43B3FF"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095D1D53" w14:textId="77777777" w:rsidR="0087436A" w:rsidRPr="007275DF" w:rsidRDefault="0087436A" w:rsidP="005D1F46">
            <w:pPr>
              <w:pStyle w:val="TAL"/>
              <w:jc w:val="center"/>
              <w:rPr>
                <w:rFonts w:cs="Arial"/>
                <w:lang w:eastAsia="ja-JP"/>
              </w:rPr>
            </w:pPr>
            <w:r w:rsidRPr="007275DF">
              <w:rPr>
                <w:rFonts w:cs="Arial"/>
                <w:lang w:eastAsia="ja-JP"/>
              </w:rPr>
              <w:t>-101.6</w:t>
            </w:r>
          </w:p>
        </w:tc>
      </w:tr>
      <w:tr w:rsidR="0087436A" w:rsidRPr="007275DF" w14:paraId="23B1FF36" w14:textId="77777777" w:rsidTr="005D1F46">
        <w:trPr>
          <w:trHeight w:val="20"/>
          <w:jc w:val="center"/>
        </w:trPr>
        <w:tc>
          <w:tcPr>
            <w:tcW w:w="3138" w:type="dxa"/>
            <w:gridSpan w:val="2"/>
            <w:vAlign w:val="center"/>
          </w:tcPr>
          <w:p w14:paraId="69BB5122"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22470CC"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B082E14"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63DCABA7"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19D256A0" w14:textId="77777777" w:rsidTr="005D1F46">
        <w:trPr>
          <w:trHeight w:val="20"/>
          <w:jc w:val="center"/>
        </w:trPr>
        <w:tc>
          <w:tcPr>
            <w:tcW w:w="3138" w:type="dxa"/>
            <w:gridSpan w:val="2"/>
            <w:vAlign w:val="center"/>
          </w:tcPr>
          <w:p w14:paraId="7E98706A" w14:textId="77777777" w:rsidR="0087436A" w:rsidRPr="007275DF" w:rsidRDefault="0087436A"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391D7C62" w14:textId="77777777" w:rsidR="0087436A" w:rsidRPr="007275DF" w:rsidRDefault="0087436A" w:rsidP="005D1F46">
            <w:pPr>
              <w:pStyle w:val="TAL"/>
              <w:jc w:val="center"/>
            </w:pPr>
            <w:r w:rsidRPr="007275DF">
              <w:t>1, 2</w:t>
            </w:r>
          </w:p>
        </w:tc>
        <w:tc>
          <w:tcPr>
            <w:tcW w:w="1271" w:type="dxa"/>
            <w:vAlign w:val="center"/>
          </w:tcPr>
          <w:p w14:paraId="3B398867" w14:textId="77777777" w:rsidR="0087436A" w:rsidRPr="007275DF" w:rsidRDefault="0087436A"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2932B83A" w14:textId="77777777" w:rsidR="0087436A" w:rsidRPr="007275DF" w:rsidRDefault="0087436A" w:rsidP="005D1F46">
            <w:pPr>
              <w:pStyle w:val="TAL"/>
              <w:jc w:val="center"/>
              <w:rPr>
                <w:rFonts w:cs="Arial"/>
                <w:lang w:eastAsia="ja-JP"/>
              </w:rPr>
            </w:pPr>
            <w:r>
              <w:rPr>
                <w:rFonts w:cs="Arial"/>
                <w:lang w:eastAsia="ja-JP"/>
              </w:rPr>
              <w:t>3</w:t>
            </w:r>
          </w:p>
        </w:tc>
      </w:tr>
      <w:tr w:rsidR="0087436A" w:rsidRPr="007275DF" w14:paraId="479FC60E" w14:textId="77777777" w:rsidTr="005D1F46">
        <w:trPr>
          <w:trHeight w:val="20"/>
          <w:jc w:val="center"/>
        </w:trPr>
        <w:tc>
          <w:tcPr>
            <w:tcW w:w="3138" w:type="dxa"/>
            <w:gridSpan w:val="2"/>
            <w:vAlign w:val="center"/>
          </w:tcPr>
          <w:p w14:paraId="3551EB87" w14:textId="77777777" w:rsidR="0087436A" w:rsidRPr="007275DF" w:rsidRDefault="0087436A" w:rsidP="005D1F46">
            <w:pPr>
              <w:pStyle w:val="TAL"/>
              <w:rPr>
                <w:rFonts w:cs="Arial"/>
                <w:lang w:eastAsia="ja-JP"/>
              </w:rPr>
            </w:pPr>
            <w:r w:rsidRPr="007275DF">
              <w:rPr>
                <w:rFonts w:cs="Arial"/>
                <w:lang w:eastAsia="ja-JP"/>
              </w:rPr>
              <w:t>Propagation condition</w:t>
            </w:r>
          </w:p>
        </w:tc>
        <w:tc>
          <w:tcPr>
            <w:tcW w:w="1271" w:type="dxa"/>
          </w:tcPr>
          <w:p w14:paraId="22C564C0"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09B6D0E7" w14:textId="77777777" w:rsidR="0087436A" w:rsidRPr="007275DF" w:rsidRDefault="0087436A" w:rsidP="005D1F46">
            <w:pPr>
              <w:pStyle w:val="TAL"/>
              <w:jc w:val="center"/>
              <w:rPr>
                <w:rFonts w:cs="Arial"/>
                <w:lang w:eastAsia="zh-CN"/>
              </w:rPr>
            </w:pPr>
          </w:p>
        </w:tc>
        <w:tc>
          <w:tcPr>
            <w:tcW w:w="3225" w:type="dxa"/>
          </w:tcPr>
          <w:p w14:paraId="4578D568" w14:textId="77777777" w:rsidR="0087436A" w:rsidRPr="007275DF" w:rsidRDefault="0087436A" w:rsidP="005D1F46">
            <w:pPr>
              <w:pStyle w:val="TAL"/>
              <w:jc w:val="center"/>
              <w:rPr>
                <w:rFonts w:cs="Arial"/>
                <w:lang w:eastAsia="ja-JP"/>
              </w:rPr>
            </w:pPr>
            <w:r w:rsidRPr="007275DF">
              <w:rPr>
                <w:rFonts w:cs="Arial"/>
                <w:lang w:eastAsia="ja-JP"/>
              </w:rPr>
              <w:t>AWGN</w:t>
            </w:r>
          </w:p>
        </w:tc>
      </w:tr>
      <w:tr w:rsidR="0087436A" w:rsidRPr="007275DF" w14:paraId="0B86FA7B" w14:textId="77777777" w:rsidTr="005D1F46">
        <w:trPr>
          <w:trHeight w:val="20"/>
          <w:jc w:val="center"/>
        </w:trPr>
        <w:tc>
          <w:tcPr>
            <w:tcW w:w="8905" w:type="dxa"/>
            <w:gridSpan w:val="5"/>
            <w:vAlign w:val="center"/>
          </w:tcPr>
          <w:p w14:paraId="577DE7AB" w14:textId="57256DDB" w:rsidR="0087436A" w:rsidRPr="007275DF" w:rsidRDefault="0087436A" w:rsidP="0087436A">
            <w:pPr>
              <w:pStyle w:val="TAN"/>
              <w:rPr>
                <w:lang w:eastAsia="ja-JP"/>
              </w:rPr>
            </w:pPr>
            <w:r w:rsidRPr="007275DF">
              <w:rPr>
                <w:lang w:eastAsia="ja-JP"/>
              </w:rPr>
              <w:t xml:space="preserve">Note 1: </w:t>
            </w:r>
            <w:r w:rsidRPr="007275DF">
              <w:rPr>
                <w:lang w:eastAsia="zh-TW"/>
              </w:rPr>
              <w:tab/>
            </w:r>
            <w:r w:rsidRPr="007275DF">
              <w:rPr>
                <w:lang w:eastAsia="ja-JP"/>
              </w:rPr>
              <w:t>For UE supporting semi-static channel access and network configuring semi-static channel occupancy.</w:t>
            </w:r>
          </w:p>
          <w:p w14:paraId="142D6A22" w14:textId="1DC0FB9D" w:rsidR="0087436A" w:rsidRPr="007275DF" w:rsidRDefault="0087436A" w:rsidP="0087436A">
            <w:pPr>
              <w:pStyle w:val="TAN"/>
              <w:rPr>
                <w:lang w:eastAsia="ja-JP"/>
              </w:rPr>
            </w:pPr>
            <w:r w:rsidRPr="007275DF">
              <w:rPr>
                <w:lang w:eastAsia="ja-JP"/>
              </w:rPr>
              <w:t>Note 2:</w:t>
            </w:r>
            <w:r w:rsidRPr="007275DF">
              <w:rPr>
                <w:lang w:eastAsia="zh-TW"/>
              </w:rPr>
              <w:tab/>
            </w:r>
            <w:r w:rsidRPr="007275DF">
              <w:rPr>
                <w:lang w:eastAsia="ja-JP"/>
              </w:rPr>
              <w:t>For UE supporting dynamic channel access and network configuring dynamic channel occupancy.</w:t>
            </w:r>
          </w:p>
          <w:p w14:paraId="2D4D5A1E" w14:textId="5BF5C95E" w:rsidR="0087436A" w:rsidRPr="007275DF" w:rsidRDefault="0087436A" w:rsidP="0087436A">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54440265" w14:textId="77777777" w:rsidR="0087436A" w:rsidRPr="007275DF" w:rsidRDefault="0087436A" w:rsidP="0087436A">
      <w:pPr>
        <w:pStyle w:val="NO"/>
        <w:ind w:left="0" w:firstLine="0"/>
      </w:pPr>
    </w:p>
    <w:p w14:paraId="501CC1FE"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7436A" w:rsidRPr="007275DF" w14:paraId="200AFB6F" w14:textId="77777777" w:rsidTr="005D1F46">
        <w:trPr>
          <w:jc w:val="center"/>
        </w:trPr>
        <w:tc>
          <w:tcPr>
            <w:tcW w:w="2534" w:type="dxa"/>
            <w:shd w:val="clear" w:color="auto" w:fill="auto"/>
          </w:tcPr>
          <w:p w14:paraId="7A4B1D4A" w14:textId="77777777" w:rsidR="0087436A" w:rsidRPr="007275DF" w:rsidRDefault="0087436A"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EAF8EEE" w14:textId="77777777" w:rsidR="0087436A" w:rsidRPr="007275DF" w:rsidRDefault="0087436A" w:rsidP="005D1F46">
            <w:pPr>
              <w:pStyle w:val="TAL"/>
              <w:rPr>
                <w:rFonts w:cs="Arial"/>
                <w:lang w:eastAsia="ja-JP"/>
              </w:rPr>
            </w:pPr>
            <w:r w:rsidRPr="007275DF">
              <w:rPr>
                <w:rFonts w:cs="Arial"/>
                <w:lang w:eastAsia="ja-JP"/>
              </w:rPr>
              <w:t>sym14or12</w:t>
            </w:r>
          </w:p>
        </w:tc>
      </w:tr>
      <w:tr w:rsidR="0087436A" w:rsidRPr="007275DF" w14:paraId="1D96D391" w14:textId="77777777" w:rsidTr="005D1F46">
        <w:trPr>
          <w:jc w:val="center"/>
        </w:trPr>
        <w:tc>
          <w:tcPr>
            <w:tcW w:w="2534" w:type="dxa"/>
            <w:shd w:val="clear" w:color="auto" w:fill="auto"/>
          </w:tcPr>
          <w:p w14:paraId="605C82ED" w14:textId="77777777" w:rsidR="0087436A" w:rsidRPr="007275DF" w:rsidRDefault="0087436A"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5817A160" w14:textId="77777777" w:rsidR="0087436A" w:rsidRPr="007275DF" w:rsidRDefault="0087436A" w:rsidP="005D1F46">
            <w:pPr>
              <w:pStyle w:val="TAL"/>
              <w:rPr>
                <w:rFonts w:cs="Arial"/>
                <w:lang w:eastAsia="ja-JP"/>
              </w:rPr>
            </w:pPr>
            <w:r w:rsidRPr="007275DF">
              <w:rPr>
                <w:rFonts w:cs="Arial"/>
                <w:lang w:eastAsia="ja-JP"/>
              </w:rPr>
              <w:t>ms40</w:t>
            </w:r>
          </w:p>
        </w:tc>
      </w:tr>
      <w:tr w:rsidR="0087436A" w:rsidRPr="007275DF" w14:paraId="42E2EA21" w14:textId="77777777" w:rsidTr="005D1F46">
        <w:trPr>
          <w:jc w:val="center"/>
        </w:trPr>
        <w:tc>
          <w:tcPr>
            <w:tcW w:w="2534" w:type="dxa"/>
            <w:shd w:val="clear" w:color="auto" w:fill="auto"/>
          </w:tcPr>
          <w:p w14:paraId="3E3F2689" w14:textId="77777777" w:rsidR="0087436A" w:rsidRPr="007275DF" w:rsidRDefault="0087436A"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7B62CD7" w14:textId="77777777" w:rsidR="0087436A" w:rsidRPr="007275DF" w:rsidRDefault="0087436A" w:rsidP="005D1F46">
            <w:pPr>
              <w:pStyle w:val="TAL"/>
              <w:rPr>
                <w:rFonts w:cs="Arial"/>
                <w:lang w:eastAsia="ja-JP"/>
              </w:rPr>
            </w:pPr>
            <w:r w:rsidRPr="007275DF">
              <w:rPr>
                <w:rFonts w:cs="Arial"/>
                <w:lang w:eastAsia="ja-JP"/>
              </w:rPr>
              <w:t>20</w:t>
            </w:r>
          </w:p>
        </w:tc>
      </w:tr>
      <w:tr w:rsidR="0087436A" w:rsidRPr="007275DF" w14:paraId="3579D068" w14:textId="77777777" w:rsidTr="005D1F46">
        <w:trPr>
          <w:jc w:val="center"/>
        </w:trPr>
        <w:tc>
          <w:tcPr>
            <w:tcW w:w="2534" w:type="dxa"/>
            <w:shd w:val="clear" w:color="auto" w:fill="auto"/>
          </w:tcPr>
          <w:p w14:paraId="163CCC68" w14:textId="77777777" w:rsidR="0087436A" w:rsidRPr="007275DF" w:rsidRDefault="0087436A"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357A7225" w14:textId="77777777" w:rsidR="0087436A" w:rsidRPr="007275DF" w:rsidRDefault="0087436A" w:rsidP="005D1F46">
            <w:pPr>
              <w:pStyle w:val="TAL"/>
              <w:rPr>
                <w:rFonts w:cs="Arial"/>
                <w:lang w:eastAsia="ja-JP"/>
              </w:rPr>
            </w:pPr>
            <w:r w:rsidRPr="007275DF">
              <w:rPr>
                <w:rFonts w:cs="Arial"/>
                <w:lang w:eastAsia="ja-JP"/>
              </w:rPr>
              <w:t>kHz15</w:t>
            </w:r>
          </w:p>
        </w:tc>
      </w:tr>
      <w:tr w:rsidR="0087436A" w:rsidRPr="007275DF" w14:paraId="754F3B0C" w14:textId="77777777" w:rsidTr="005D1F46">
        <w:trPr>
          <w:jc w:val="center"/>
        </w:trPr>
        <w:tc>
          <w:tcPr>
            <w:tcW w:w="2534" w:type="dxa"/>
            <w:shd w:val="clear" w:color="auto" w:fill="auto"/>
          </w:tcPr>
          <w:p w14:paraId="1D3CECE4" w14:textId="77777777" w:rsidR="0087436A" w:rsidRPr="007275DF" w:rsidRDefault="0087436A"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4558A8C4" w14:textId="77777777" w:rsidR="0087436A" w:rsidRPr="007275DF" w:rsidRDefault="0087436A" w:rsidP="005D1F46">
            <w:pPr>
              <w:pStyle w:val="TAL"/>
              <w:rPr>
                <w:rFonts w:cs="Arial"/>
                <w:lang w:eastAsia="ja-JP"/>
              </w:rPr>
            </w:pPr>
            <w:r w:rsidRPr="007275DF">
              <w:rPr>
                <w:rFonts w:cs="Arial"/>
                <w:lang w:eastAsia="ja-JP"/>
              </w:rPr>
              <w:t>ms120</w:t>
            </w:r>
          </w:p>
        </w:tc>
      </w:tr>
    </w:tbl>
    <w:p w14:paraId="7B991F03" w14:textId="77777777" w:rsidR="0087436A" w:rsidRPr="007275DF" w:rsidRDefault="0087436A" w:rsidP="0087436A">
      <w:pPr>
        <w:pStyle w:val="Heading5"/>
        <w:spacing w:before="240"/>
      </w:pPr>
      <w:r w:rsidRPr="007275DF">
        <w:t>A.12.4.2.</w:t>
      </w:r>
      <w:r>
        <w:t>5</w:t>
      </w:r>
      <w:r w:rsidRPr="007275DF">
        <w:t>.</w:t>
      </w:r>
      <w:r>
        <w:t>3</w:t>
      </w:r>
      <w:r w:rsidRPr="007275DF">
        <w:tab/>
        <w:t>Test Requirements</w:t>
      </w:r>
    </w:p>
    <w:p w14:paraId="3C47A668" w14:textId="77777777" w:rsidR="0087436A" w:rsidRPr="007275DF" w:rsidRDefault="0087436A" w:rsidP="0087436A">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00FB719A" w14:textId="77777777" w:rsidR="0087436A" w:rsidRDefault="0087436A" w:rsidP="0087436A"/>
    <w:p w14:paraId="17710266" w14:textId="538DC640"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0F2B68E6" w:rsidR="009428D8" w:rsidRPr="007275DF" w:rsidRDefault="008D63F3" w:rsidP="009428D8">
      <w:r w:rsidRPr="007275DF">
        <w:t xml:space="preserve">Supported test configurations are shown in Table </w:t>
      </w:r>
      <w:r w:rsidRPr="007275DF">
        <w:rPr>
          <w:snapToGrid w:val="0"/>
          <w:lang w:eastAsia="zh-CN"/>
        </w:rPr>
        <w:t>A.12.4.2.6.2</w:t>
      </w:r>
      <w:r w:rsidRPr="007275DF">
        <w:t xml:space="preserve">-1. There </w:t>
      </w:r>
      <w:r>
        <w:t>are</w:t>
      </w:r>
      <w:r w:rsidRPr="007275DF">
        <w:t xml:space="preserve"> </w:t>
      </w:r>
      <w:r>
        <w:t>two</w:t>
      </w:r>
      <w:r w:rsidRPr="007275DF">
        <w:t xml:space="preserve"> cell</w:t>
      </w:r>
      <w:r>
        <w:t>s</w:t>
      </w:r>
      <w:r w:rsidRPr="007275DF">
        <w:t xml:space="preserve"> in the test: Cell 1 which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channel occupancy measurement is performed on an inter-RAT carrier frequency under CCA. The E-UTRAN PCell setting refers to Table A.3.7.2.1-1.</w:t>
      </w:r>
      <w:r>
        <w:t xml:space="preserve"> The Inter-RAT CO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6</w:t>
      </w:r>
      <w:r w:rsidRPr="007275DF">
        <w:rPr>
          <w:snapToGrid w:val="0"/>
          <w:lang w:eastAsia="zh-CN"/>
        </w:rPr>
        <w:t>.2</w:t>
      </w:r>
      <w:r w:rsidRPr="007275DF">
        <w:t>-</w:t>
      </w:r>
      <w:r>
        <w:t xml:space="preserve">2 and </w:t>
      </w:r>
      <w:r w:rsidRPr="007275DF">
        <w:rPr>
          <w:snapToGrid w:val="0"/>
          <w:lang w:eastAsia="zh-CN"/>
        </w:rPr>
        <w:t>A.12.4.2.</w:t>
      </w:r>
      <w:r>
        <w:rPr>
          <w:snapToGrid w:val="0"/>
          <w:lang w:eastAsia="zh-CN"/>
        </w:rPr>
        <w:t>6</w:t>
      </w:r>
      <w:r w:rsidRPr="007275DF">
        <w:rPr>
          <w:snapToGrid w:val="0"/>
          <w:lang w:eastAsia="zh-CN"/>
        </w:rPr>
        <w:t>.2</w:t>
      </w:r>
      <w:r w:rsidRPr="007275DF">
        <w:t>-</w:t>
      </w:r>
      <w:r>
        <w:t>3.</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6FAFE04A" w14:textId="4BB2802E" w:rsidR="008D63F3" w:rsidRPr="007275DF" w:rsidRDefault="008D63F3" w:rsidP="008D63F3">
      <w:pPr>
        <w:pStyle w:val="TH"/>
      </w:pPr>
      <w:r w:rsidRPr="007275DF">
        <w:t xml:space="preserve">Table </w:t>
      </w:r>
      <w:r w:rsidRPr="007275DF">
        <w:rPr>
          <w:snapToGrid w:val="0"/>
          <w:lang w:eastAsia="zh-CN"/>
        </w:rPr>
        <w:t>A.12.4.2.6.2</w:t>
      </w:r>
      <w:r w:rsidRPr="007275DF">
        <w:t xml:space="preserve">-2: </w:t>
      </w:r>
      <w:r>
        <w:t>Inter-RAT CO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D63F3" w:rsidRPr="007275DF" w14:paraId="0E5CC610" w14:textId="77777777" w:rsidTr="005D1F46">
        <w:trPr>
          <w:cantSplit/>
          <w:jc w:val="center"/>
        </w:trPr>
        <w:tc>
          <w:tcPr>
            <w:tcW w:w="3138" w:type="dxa"/>
            <w:gridSpan w:val="2"/>
            <w:vMerge w:val="restart"/>
            <w:vAlign w:val="center"/>
          </w:tcPr>
          <w:p w14:paraId="7456BBEA" w14:textId="77777777" w:rsidR="008D63F3" w:rsidRPr="007275DF" w:rsidRDefault="008D63F3" w:rsidP="005D1F46">
            <w:pPr>
              <w:pStyle w:val="TAH"/>
              <w:rPr>
                <w:rFonts w:cs="Arial"/>
                <w:lang w:eastAsia="ja-JP"/>
              </w:rPr>
            </w:pPr>
            <w:r w:rsidRPr="007275DF">
              <w:rPr>
                <w:rFonts w:cs="Arial"/>
                <w:lang w:eastAsia="ja-JP"/>
              </w:rPr>
              <w:t>Parameter</w:t>
            </w:r>
          </w:p>
        </w:tc>
        <w:tc>
          <w:tcPr>
            <w:tcW w:w="1271" w:type="dxa"/>
            <w:vMerge w:val="restart"/>
          </w:tcPr>
          <w:p w14:paraId="3E73F08D" w14:textId="77777777" w:rsidR="008D63F3" w:rsidRPr="007275DF" w:rsidRDefault="008D63F3" w:rsidP="005D1F46">
            <w:pPr>
              <w:pStyle w:val="TAH"/>
              <w:rPr>
                <w:rFonts w:cs="Arial"/>
                <w:lang w:eastAsia="ja-JP"/>
              </w:rPr>
            </w:pPr>
            <w:r w:rsidRPr="007275DF">
              <w:rPr>
                <w:rFonts w:cs="Arial"/>
                <w:lang w:eastAsia="ja-JP"/>
              </w:rPr>
              <w:t>Configurations</w:t>
            </w:r>
          </w:p>
        </w:tc>
        <w:tc>
          <w:tcPr>
            <w:tcW w:w="1271" w:type="dxa"/>
            <w:vMerge w:val="restart"/>
            <w:vAlign w:val="center"/>
          </w:tcPr>
          <w:p w14:paraId="00E02479" w14:textId="77777777" w:rsidR="008D63F3" w:rsidRPr="007275DF" w:rsidRDefault="008D63F3" w:rsidP="005D1F46">
            <w:pPr>
              <w:pStyle w:val="TAH"/>
              <w:rPr>
                <w:rFonts w:cs="Arial"/>
                <w:lang w:eastAsia="ja-JP"/>
              </w:rPr>
            </w:pPr>
            <w:r w:rsidRPr="007275DF">
              <w:rPr>
                <w:rFonts w:cs="Arial"/>
                <w:lang w:eastAsia="ja-JP"/>
              </w:rPr>
              <w:t>Unit</w:t>
            </w:r>
          </w:p>
        </w:tc>
        <w:tc>
          <w:tcPr>
            <w:tcW w:w="3225" w:type="dxa"/>
            <w:vAlign w:val="center"/>
          </w:tcPr>
          <w:p w14:paraId="31E3E1DE" w14:textId="77777777" w:rsidR="008D63F3" w:rsidRPr="007275DF" w:rsidRDefault="008D63F3" w:rsidP="005D1F46">
            <w:pPr>
              <w:pStyle w:val="TAH"/>
              <w:rPr>
                <w:rFonts w:cs="Arial"/>
                <w:lang w:eastAsia="ja-JP"/>
              </w:rPr>
            </w:pPr>
            <w:r w:rsidRPr="007275DF">
              <w:rPr>
                <w:rFonts w:cs="Arial"/>
                <w:lang w:eastAsia="ja-JP"/>
              </w:rPr>
              <w:t>Test 1</w:t>
            </w:r>
          </w:p>
        </w:tc>
      </w:tr>
      <w:tr w:rsidR="008D63F3" w:rsidRPr="007275DF" w14:paraId="5DAB57A9" w14:textId="77777777" w:rsidTr="005D1F46">
        <w:trPr>
          <w:cantSplit/>
          <w:jc w:val="center"/>
        </w:trPr>
        <w:tc>
          <w:tcPr>
            <w:tcW w:w="3138" w:type="dxa"/>
            <w:gridSpan w:val="2"/>
            <w:vMerge/>
            <w:vAlign w:val="center"/>
          </w:tcPr>
          <w:p w14:paraId="18270C93" w14:textId="77777777" w:rsidR="008D63F3" w:rsidRPr="007275DF" w:rsidRDefault="008D63F3" w:rsidP="005D1F46">
            <w:pPr>
              <w:pStyle w:val="TAH"/>
              <w:rPr>
                <w:rFonts w:cs="Arial"/>
                <w:lang w:eastAsia="ja-JP"/>
              </w:rPr>
            </w:pPr>
          </w:p>
        </w:tc>
        <w:tc>
          <w:tcPr>
            <w:tcW w:w="1271" w:type="dxa"/>
            <w:vMerge/>
          </w:tcPr>
          <w:p w14:paraId="2D1A1A70" w14:textId="77777777" w:rsidR="008D63F3" w:rsidRPr="007275DF" w:rsidRDefault="008D63F3" w:rsidP="005D1F46">
            <w:pPr>
              <w:pStyle w:val="TAH"/>
              <w:rPr>
                <w:rFonts w:cs="Arial"/>
                <w:lang w:eastAsia="ja-JP"/>
              </w:rPr>
            </w:pPr>
          </w:p>
        </w:tc>
        <w:tc>
          <w:tcPr>
            <w:tcW w:w="1271" w:type="dxa"/>
            <w:vMerge/>
            <w:vAlign w:val="center"/>
          </w:tcPr>
          <w:p w14:paraId="5D751144" w14:textId="77777777" w:rsidR="008D63F3" w:rsidRPr="007275DF" w:rsidRDefault="008D63F3" w:rsidP="005D1F46">
            <w:pPr>
              <w:pStyle w:val="TAH"/>
              <w:rPr>
                <w:rFonts w:cs="Arial"/>
                <w:lang w:eastAsia="ja-JP"/>
              </w:rPr>
            </w:pPr>
          </w:p>
        </w:tc>
        <w:tc>
          <w:tcPr>
            <w:tcW w:w="3225" w:type="dxa"/>
            <w:vAlign w:val="center"/>
          </w:tcPr>
          <w:p w14:paraId="6F244657" w14:textId="77777777" w:rsidR="008D63F3" w:rsidRPr="007275DF" w:rsidRDefault="008D63F3" w:rsidP="005D1F46">
            <w:pPr>
              <w:pStyle w:val="TAH"/>
              <w:rPr>
                <w:rFonts w:cs="Arial"/>
                <w:lang w:eastAsia="ja-JP"/>
              </w:rPr>
            </w:pPr>
            <w:r w:rsidRPr="007275DF">
              <w:rPr>
                <w:rFonts w:cs="Arial"/>
                <w:lang w:eastAsia="ja-JP"/>
              </w:rPr>
              <w:t xml:space="preserve">Cell </w:t>
            </w:r>
            <w:r>
              <w:rPr>
                <w:rFonts w:cs="Arial"/>
                <w:lang w:eastAsia="ja-JP"/>
              </w:rPr>
              <w:t>2</w:t>
            </w:r>
          </w:p>
        </w:tc>
      </w:tr>
      <w:tr w:rsidR="008D63F3" w:rsidRPr="007275DF" w14:paraId="38AB7384" w14:textId="77777777" w:rsidTr="005D1F46">
        <w:trPr>
          <w:trHeight w:val="20"/>
          <w:jc w:val="center"/>
        </w:trPr>
        <w:tc>
          <w:tcPr>
            <w:tcW w:w="3138" w:type="dxa"/>
            <w:gridSpan w:val="2"/>
            <w:vAlign w:val="center"/>
          </w:tcPr>
          <w:p w14:paraId="114EE981" w14:textId="77777777" w:rsidR="008D63F3" w:rsidRPr="007275DF" w:rsidRDefault="008D63F3" w:rsidP="005D1F46">
            <w:pPr>
              <w:pStyle w:val="TAL"/>
              <w:rPr>
                <w:rFonts w:cs="Arial"/>
                <w:lang w:val="sv-FI" w:eastAsia="ja-JP"/>
              </w:rPr>
            </w:pPr>
            <w:r w:rsidRPr="007275DF">
              <w:rPr>
                <w:rFonts w:cs="Arial"/>
                <w:lang w:val="sv-FI" w:eastAsia="ja-JP"/>
              </w:rPr>
              <w:t>RF Channel Number</w:t>
            </w:r>
          </w:p>
        </w:tc>
        <w:tc>
          <w:tcPr>
            <w:tcW w:w="1271" w:type="dxa"/>
          </w:tcPr>
          <w:p w14:paraId="1B60BE0D" w14:textId="77777777" w:rsidR="008D63F3" w:rsidRPr="007275DF" w:rsidRDefault="008D63F3" w:rsidP="005D1F46">
            <w:pPr>
              <w:pStyle w:val="TAL"/>
              <w:jc w:val="center"/>
              <w:rPr>
                <w:rFonts w:cs="Arial"/>
                <w:lang w:val="sv-FI" w:eastAsia="ja-JP"/>
              </w:rPr>
            </w:pPr>
          </w:p>
        </w:tc>
        <w:tc>
          <w:tcPr>
            <w:tcW w:w="1271" w:type="dxa"/>
            <w:vAlign w:val="center"/>
          </w:tcPr>
          <w:p w14:paraId="6967B76F" w14:textId="77777777" w:rsidR="008D63F3" w:rsidRPr="007275DF" w:rsidRDefault="008D63F3" w:rsidP="005D1F46">
            <w:pPr>
              <w:pStyle w:val="TAL"/>
              <w:jc w:val="center"/>
              <w:rPr>
                <w:rFonts w:cs="Arial"/>
                <w:lang w:val="sv-FI" w:eastAsia="ja-JP"/>
              </w:rPr>
            </w:pPr>
          </w:p>
        </w:tc>
        <w:tc>
          <w:tcPr>
            <w:tcW w:w="3225" w:type="dxa"/>
            <w:vAlign w:val="center"/>
          </w:tcPr>
          <w:p w14:paraId="4AF51ECD" w14:textId="77777777" w:rsidR="008D63F3" w:rsidRPr="007275DF" w:rsidRDefault="008D63F3" w:rsidP="005D1F46">
            <w:pPr>
              <w:pStyle w:val="TAL"/>
              <w:jc w:val="center"/>
              <w:rPr>
                <w:rFonts w:cs="Arial"/>
                <w:lang w:eastAsia="ja-JP"/>
              </w:rPr>
            </w:pPr>
            <w:r w:rsidRPr="007275DF">
              <w:rPr>
                <w:rFonts w:cs="Arial"/>
                <w:lang w:eastAsia="ja-JP"/>
              </w:rPr>
              <w:t>2</w:t>
            </w:r>
          </w:p>
        </w:tc>
      </w:tr>
      <w:tr w:rsidR="008D63F3" w:rsidRPr="007275DF" w14:paraId="3D445D21" w14:textId="77777777" w:rsidTr="005D1F46">
        <w:trPr>
          <w:trHeight w:val="20"/>
          <w:jc w:val="center"/>
        </w:trPr>
        <w:tc>
          <w:tcPr>
            <w:tcW w:w="3138" w:type="dxa"/>
            <w:gridSpan w:val="2"/>
            <w:vAlign w:val="center"/>
          </w:tcPr>
          <w:p w14:paraId="247B6F03" w14:textId="77777777" w:rsidR="008D63F3" w:rsidRPr="007275DF" w:rsidRDefault="008D63F3"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E5E9AAF" w14:textId="77777777" w:rsidR="008D63F3" w:rsidRPr="007275DF" w:rsidRDefault="008D63F3" w:rsidP="005D1F46">
            <w:pPr>
              <w:pStyle w:val="TAL"/>
              <w:jc w:val="center"/>
              <w:rPr>
                <w:rFonts w:cs="Arial"/>
                <w:lang w:eastAsia="ja-JP"/>
              </w:rPr>
            </w:pPr>
          </w:p>
        </w:tc>
        <w:tc>
          <w:tcPr>
            <w:tcW w:w="1271" w:type="dxa"/>
            <w:vAlign w:val="center"/>
          </w:tcPr>
          <w:p w14:paraId="7E61082F" w14:textId="77777777" w:rsidR="008D63F3" w:rsidRPr="007275DF" w:rsidRDefault="008D63F3" w:rsidP="005D1F46">
            <w:pPr>
              <w:pStyle w:val="TAL"/>
              <w:jc w:val="center"/>
              <w:rPr>
                <w:rFonts w:cs="Arial"/>
                <w:lang w:eastAsia="ja-JP"/>
              </w:rPr>
            </w:pPr>
            <w:r w:rsidRPr="007275DF">
              <w:rPr>
                <w:rFonts w:cs="Arial"/>
                <w:lang w:eastAsia="ja-JP"/>
              </w:rPr>
              <w:t>MHz</w:t>
            </w:r>
          </w:p>
        </w:tc>
        <w:tc>
          <w:tcPr>
            <w:tcW w:w="3225" w:type="dxa"/>
            <w:vAlign w:val="center"/>
          </w:tcPr>
          <w:p w14:paraId="6B83E064" w14:textId="77777777" w:rsidR="008D63F3" w:rsidRPr="007275DF" w:rsidRDefault="008D63F3" w:rsidP="005D1F46">
            <w:pPr>
              <w:pStyle w:val="TAL"/>
              <w:jc w:val="center"/>
              <w:rPr>
                <w:rFonts w:cs="Arial"/>
                <w:lang w:eastAsia="ja-JP"/>
              </w:rPr>
            </w:pPr>
            <w:r w:rsidRPr="007275DF">
              <w:rPr>
                <w:rFonts w:cs="Arial"/>
                <w:lang w:eastAsia="ja-JP"/>
              </w:rPr>
              <w:t>40</w:t>
            </w:r>
          </w:p>
        </w:tc>
      </w:tr>
      <w:tr w:rsidR="008D63F3" w:rsidRPr="007275DF" w14:paraId="5D3BFC8F" w14:textId="77777777" w:rsidTr="005D1F46">
        <w:trPr>
          <w:trHeight w:val="20"/>
          <w:jc w:val="center"/>
        </w:trPr>
        <w:tc>
          <w:tcPr>
            <w:tcW w:w="1569" w:type="dxa"/>
            <w:vMerge w:val="restart"/>
            <w:vAlign w:val="center"/>
          </w:tcPr>
          <w:p w14:paraId="02B59E1F" w14:textId="77777777" w:rsidR="008D63F3" w:rsidRPr="007275DF" w:rsidRDefault="008D63F3" w:rsidP="005D1F46">
            <w:pPr>
              <w:pStyle w:val="TAL"/>
              <w:rPr>
                <w:rFonts w:cs="Arial"/>
                <w:lang w:eastAsia="ja-JP"/>
              </w:rPr>
            </w:pPr>
            <w:r w:rsidRPr="007275DF">
              <w:rPr>
                <w:rFonts w:cs="Arial"/>
                <w:lang w:eastAsia="ja-JP"/>
              </w:rPr>
              <w:t>SSB configuration</w:t>
            </w:r>
          </w:p>
        </w:tc>
        <w:tc>
          <w:tcPr>
            <w:tcW w:w="1569" w:type="dxa"/>
            <w:vAlign w:val="center"/>
          </w:tcPr>
          <w:p w14:paraId="0C7FCAA8" w14:textId="77777777" w:rsidR="008D63F3" w:rsidRPr="007275DF" w:rsidRDefault="008D63F3"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D8E35C6" w14:textId="77777777" w:rsidR="008D63F3" w:rsidRPr="007275DF" w:rsidRDefault="008D63F3" w:rsidP="005D1F46">
            <w:pPr>
              <w:pStyle w:val="TAL"/>
              <w:rPr>
                <w:rFonts w:cs="Arial"/>
                <w:lang w:eastAsia="ja-JP"/>
              </w:rPr>
            </w:pPr>
          </w:p>
        </w:tc>
        <w:tc>
          <w:tcPr>
            <w:tcW w:w="1271" w:type="dxa"/>
          </w:tcPr>
          <w:p w14:paraId="73B1B3E0"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034E89DC" w14:textId="77777777" w:rsidR="008D63F3" w:rsidRPr="007275DF" w:rsidRDefault="008D63F3" w:rsidP="005D1F46">
            <w:pPr>
              <w:pStyle w:val="TAL"/>
              <w:jc w:val="center"/>
              <w:rPr>
                <w:rFonts w:cs="Arial"/>
                <w:lang w:eastAsia="ja-JP"/>
              </w:rPr>
            </w:pPr>
          </w:p>
        </w:tc>
        <w:tc>
          <w:tcPr>
            <w:tcW w:w="3225" w:type="dxa"/>
            <w:vAlign w:val="center"/>
          </w:tcPr>
          <w:p w14:paraId="770B60F6" w14:textId="77777777" w:rsidR="008D63F3" w:rsidRPr="007275DF" w:rsidRDefault="008D63F3" w:rsidP="005D1F46">
            <w:pPr>
              <w:jc w:val="center"/>
            </w:pPr>
            <w:r w:rsidRPr="007275DF">
              <w:rPr>
                <w:rFonts w:ascii="Arial" w:hAnsi="Arial" w:cs="Arial"/>
                <w:color w:val="000000"/>
                <w:sz w:val="18"/>
                <w:szCs w:val="18"/>
              </w:rPr>
              <w:t>SSB.1 CCA</w:t>
            </w:r>
          </w:p>
          <w:p w14:paraId="0A93A560" w14:textId="77777777" w:rsidR="008D63F3" w:rsidRPr="007275DF" w:rsidRDefault="008D63F3" w:rsidP="005D1F46">
            <w:pPr>
              <w:pStyle w:val="TAL"/>
              <w:jc w:val="center"/>
              <w:rPr>
                <w:rFonts w:cs="Arial"/>
                <w:lang w:eastAsia="ja-JP"/>
              </w:rPr>
            </w:pPr>
          </w:p>
        </w:tc>
      </w:tr>
      <w:tr w:rsidR="008D63F3" w:rsidRPr="007275DF" w14:paraId="5296B2C0" w14:textId="77777777" w:rsidTr="005D1F46">
        <w:trPr>
          <w:trHeight w:val="20"/>
          <w:jc w:val="center"/>
        </w:trPr>
        <w:tc>
          <w:tcPr>
            <w:tcW w:w="1569" w:type="dxa"/>
            <w:vMerge/>
            <w:vAlign w:val="center"/>
          </w:tcPr>
          <w:p w14:paraId="6154EBFD" w14:textId="77777777" w:rsidR="008D63F3" w:rsidRPr="007275DF" w:rsidRDefault="008D63F3" w:rsidP="005D1F46">
            <w:pPr>
              <w:pStyle w:val="TAL"/>
              <w:rPr>
                <w:rFonts w:cs="Arial"/>
                <w:lang w:eastAsia="ja-JP"/>
              </w:rPr>
            </w:pPr>
          </w:p>
        </w:tc>
        <w:tc>
          <w:tcPr>
            <w:tcW w:w="1569" w:type="dxa"/>
            <w:vAlign w:val="center"/>
          </w:tcPr>
          <w:p w14:paraId="11EE3449" w14:textId="77777777" w:rsidR="008D63F3" w:rsidRPr="007275DF" w:rsidRDefault="008D63F3"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A589328"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3312600A" w14:textId="77777777" w:rsidR="008D63F3" w:rsidRPr="007275DF" w:rsidRDefault="008D63F3" w:rsidP="005D1F46">
            <w:pPr>
              <w:pStyle w:val="TAL"/>
              <w:jc w:val="center"/>
              <w:rPr>
                <w:rFonts w:cs="Arial"/>
                <w:lang w:eastAsia="ja-JP"/>
              </w:rPr>
            </w:pPr>
          </w:p>
        </w:tc>
        <w:tc>
          <w:tcPr>
            <w:tcW w:w="3225" w:type="dxa"/>
            <w:vAlign w:val="center"/>
          </w:tcPr>
          <w:p w14:paraId="62FB38DF" w14:textId="77777777" w:rsidR="008D63F3" w:rsidRPr="007275DF" w:rsidRDefault="008D63F3" w:rsidP="005D1F46">
            <w:pPr>
              <w:jc w:val="center"/>
            </w:pPr>
            <w:r w:rsidRPr="007275DF">
              <w:rPr>
                <w:rFonts w:ascii="Arial" w:hAnsi="Arial" w:cs="Arial"/>
                <w:color w:val="000000"/>
                <w:sz w:val="18"/>
                <w:szCs w:val="18"/>
              </w:rPr>
              <w:t>SSB.2 CCA</w:t>
            </w:r>
          </w:p>
          <w:p w14:paraId="5AC1A9AA" w14:textId="77777777" w:rsidR="008D63F3" w:rsidRPr="007275DF" w:rsidRDefault="008D63F3" w:rsidP="005D1F46">
            <w:pPr>
              <w:pStyle w:val="TAL"/>
              <w:jc w:val="center"/>
              <w:rPr>
                <w:rFonts w:cs="Arial"/>
                <w:lang w:eastAsia="ja-JP"/>
              </w:rPr>
            </w:pPr>
          </w:p>
        </w:tc>
      </w:tr>
      <w:tr w:rsidR="008D63F3" w:rsidRPr="007275DF" w14:paraId="08FE2359" w14:textId="77777777" w:rsidTr="005D1F46">
        <w:trPr>
          <w:trHeight w:val="20"/>
          <w:jc w:val="center"/>
        </w:trPr>
        <w:tc>
          <w:tcPr>
            <w:tcW w:w="3138" w:type="dxa"/>
            <w:gridSpan w:val="2"/>
          </w:tcPr>
          <w:p w14:paraId="7A546157"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12272E8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430EEDA" w14:textId="77777777" w:rsidR="008D63F3" w:rsidRPr="007275DF" w:rsidRDefault="008D63F3" w:rsidP="005D1F46">
            <w:pPr>
              <w:pStyle w:val="TAL"/>
              <w:jc w:val="center"/>
              <w:rPr>
                <w:rFonts w:cs="Arial"/>
                <w:lang w:eastAsia="ja-JP"/>
              </w:rPr>
            </w:pPr>
          </w:p>
        </w:tc>
        <w:tc>
          <w:tcPr>
            <w:tcW w:w="3225" w:type="dxa"/>
          </w:tcPr>
          <w:p w14:paraId="6447D3B2" w14:textId="77777777" w:rsidR="008D63F3" w:rsidRPr="007275DF" w:rsidRDefault="008D63F3"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13DD7" w14:textId="77777777" w:rsidR="008D63F3" w:rsidRPr="00D91F54" w:rsidRDefault="008D63F3"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D63F3" w:rsidRPr="007275DF" w14:paraId="50A9EB84" w14:textId="77777777" w:rsidTr="005D1F46">
        <w:trPr>
          <w:trHeight w:val="20"/>
          <w:jc w:val="center"/>
        </w:trPr>
        <w:tc>
          <w:tcPr>
            <w:tcW w:w="3138" w:type="dxa"/>
            <w:gridSpan w:val="2"/>
          </w:tcPr>
          <w:p w14:paraId="189EB054"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1ADF335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FC0C274" w14:textId="77777777" w:rsidR="008D63F3" w:rsidRPr="007275DF" w:rsidRDefault="008D63F3" w:rsidP="005D1F46">
            <w:pPr>
              <w:pStyle w:val="TAL"/>
              <w:jc w:val="center"/>
              <w:rPr>
                <w:rFonts w:cs="Arial"/>
                <w:lang w:eastAsia="ja-JP"/>
              </w:rPr>
            </w:pPr>
          </w:p>
        </w:tc>
        <w:tc>
          <w:tcPr>
            <w:tcW w:w="3225" w:type="dxa"/>
          </w:tcPr>
          <w:p w14:paraId="20F0CB09" w14:textId="77777777" w:rsidR="008D63F3" w:rsidRPr="00D91F54" w:rsidRDefault="008D63F3"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D63F3" w:rsidRPr="007275DF" w14:paraId="205EA929" w14:textId="77777777" w:rsidTr="005D1F46">
        <w:trPr>
          <w:trHeight w:val="20"/>
          <w:jc w:val="center"/>
        </w:trPr>
        <w:tc>
          <w:tcPr>
            <w:tcW w:w="3138" w:type="dxa"/>
            <w:gridSpan w:val="2"/>
            <w:vAlign w:val="center"/>
          </w:tcPr>
          <w:p w14:paraId="21BCF93A" w14:textId="77777777" w:rsidR="008D63F3" w:rsidRPr="007275DF" w:rsidRDefault="008D63F3"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9B1EA7A"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697D444D" w14:textId="77777777" w:rsidR="008D63F3" w:rsidRPr="007275DF" w:rsidRDefault="008D63F3" w:rsidP="005D1F46">
            <w:pPr>
              <w:pStyle w:val="TAL"/>
              <w:jc w:val="center"/>
              <w:rPr>
                <w:rFonts w:cs="Arial"/>
                <w:lang w:eastAsia="ja-JP"/>
              </w:rPr>
            </w:pPr>
          </w:p>
        </w:tc>
        <w:tc>
          <w:tcPr>
            <w:tcW w:w="3225" w:type="dxa"/>
          </w:tcPr>
          <w:p w14:paraId="05B23317" w14:textId="77777777" w:rsidR="008D63F3" w:rsidRPr="00D91F54" w:rsidRDefault="008D63F3" w:rsidP="005D1F46">
            <w:pPr>
              <w:pStyle w:val="TAL"/>
              <w:jc w:val="center"/>
              <w:rPr>
                <w:rFonts w:cs="Arial"/>
                <w:szCs w:val="18"/>
                <w:lang w:eastAsia="ja-JP"/>
              </w:rPr>
            </w:pPr>
            <w:r>
              <w:rPr>
                <w:noProof/>
                <w:szCs w:val="18"/>
              </w:rPr>
              <w:t>1</w:t>
            </w:r>
          </w:p>
        </w:tc>
      </w:tr>
      <w:tr w:rsidR="008D63F3" w:rsidRPr="007275DF" w14:paraId="0E2193C9" w14:textId="77777777" w:rsidTr="005D1F46">
        <w:trPr>
          <w:trHeight w:val="20"/>
          <w:jc w:val="center"/>
        </w:trPr>
        <w:tc>
          <w:tcPr>
            <w:tcW w:w="3138" w:type="dxa"/>
            <w:gridSpan w:val="2"/>
          </w:tcPr>
          <w:p w14:paraId="6A8C5F63" w14:textId="77777777" w:rsidR="008D63F3" w:rsidRPr="007275DF" w:rsidRDefault="008D63F3" w:rsidP="005D1F46">
            <w:pPr>
              <w:pStyle w:val="TAL"/>
              <w:rPr>
                <w:rFonts w:cs="Arial"/>
                <w:lang w:eastAsia="ja-JP"/>
              </w:rPr>
            </w:pPr>
            <w:r w:rsidRPr="007275DF">
              <w:rPr>
                <w:rFonts w:cs="Arial"/>
                <w:lang w:eastAsia="zh-CN"/>
              </w:rPr>
              <w:t>Gap Pattern Id</w:t>
            </w:r>
          </w:p>
        </w:tc>
        <w:tc>
          <w:tcPr>
            <w:tcW w:w="1271" w:type="dxa"/>
          </w:tcPr>
          <w:p w14:paraId="26343C79" w14:textId="77777777" w:rsidR="008D63F3" w:rsidRPr="007275DF" w:rsidRDefault="008D63F3" w:rsidP="005D1F46">
            <w:pPr>
              <w:pStyle w:val="TAL"/>
              <w:jc w:val="center"/>
            </w:pPr>
            <w:r w:rsidRPr="007275DF">
              <w:t>1, 2</w:t>
            </w:r>
          </w:p>
        </w:tc>
        <w:tc>
          <w:tcPr>
            <w:tcW w:w="1271" w:type="dxa"/>
            <w:vAlign w:val="center"/>
          </w:tcPr>
          <w:p w14:paraId="3D00A9D3" w14:textId="77777777" w:rsidR="008D63F3" w:rsidRPr="007275DF" w:rsidRDefault="008D63F3" w:rsidP="005D1F46">
            <w:pPr>
              <w:pStyle w:val="TAL"/>
              <w:jc w:val="center"/>
              <w:rPr>
                <w:rFonts w:cs="Arial"/>
                <w:lang w:eastAsia="ja-JP"/>
              </w:rPr>
            </w:pPr>
          </w:p>
        </w:tc>
        <w:tc>
          <w:tcPr>
            <w:tcW w:w="3225" w:type="dxa"/>
          </w:tcPr>
          <w:p w14:paraId="5D7FE283" w14:textId="77777777" w:rsidR="008D63F3" w:rsidRDefault="008D63F3" w:rsidP="005D1F46">
            <w:pPr>
              <w:pStyle w:val="TAL"/>
              <w:jc w:val="center"/>
              <w:rPr>
                <w:noProof/>
                <w:szCs w:val="18"/>
              </w:rPr>
            </w:pPr>
            <w:r w:rsidRPr="007275DF">
              <w:rPr>
                <w:rFonts w:cs="Arial"/>
                <w:lang w:eastAsia="zh-CN"/>
              </w:rPr>
              <w:t>0</w:t>
            </w:r>
          </w:p>
        </w:tc>
      </w:tr>
      <w:tr w:rsidR="008D63F3" w:rsidRPr="007275DF" w14:paraId="622A53E6" w14:textId="77777777" w:rsidTr="005D1F46">
        <w:trPr>
          <w:trHeight w:val="20"/>
          <w:jc w:val="center"/>
        </w:trPr>
        <w:tc>
          <w:tcPr>
            <w:tcW w:w="3138" w:type="dxa"/>
            <w:gridSpan w:val="2"/>
          </w:tcPr>
          <w:p w14:paraId="392F317B" w14:textId="77777777" w:rsidR="008D63F3" w:rsidRPr="007275DF" w:rsidRDefault="008D63F3" w:rsidP="005D1F46">
            <w:pPr>
              <w:pStyle w:val="TAL"/>
              <w:rPr>
                <w:rFonts w:cs="Arial"/>
                <w:lang w:eastAsia="ja-JP"/>
              </w:rPr>
            </w:pPr>
            <w:r w:rsidRPr="007275DF">
              <w:rPr>
                <w:lang w:eastAsia="zh-CN"/>
              </w:rPr>
              <w:t>Measurement gap offset</w:t>
            </w:r>
          </w:p>
        </w:tc>
        <w:tc>
          <w:tcPr>
            <w:tcW w:w="1271" w:type="dxa"/>
          </w:tcPr>
          <w:p w14:paraId="6289FCA5" w14:textId="77777777" w:rsidR="008D63F3" w:rsidRPr="007275DF" w:rsidRDefault="008D63F3" w:rsidP="005D1F46">
            <w:pPr>
              <w:pStyle w:val="TAL"/>
              <w:jc w:val="center"/>
            </w:pPr>
            <w:r w:rsidRPr="007275DF">
              <w:t>1, 2</w:t>
            </w:r>
          </w:p>
        </w:tc>
        <w:tc>
          <w:tcPr>
            <w:tcW w:w="1271" w:type="dxa"/>
            <w:vAlign w:val="center"/>
          </w:tcPr>
          <w:p w14:paraId="62AE3249" w14:textId="77777777" w:rsidR="008D63F3" w:rsidRPr="007275DF" w:rsidRDefault="008D63F3" w:rsidP="005D1F46">
            <w:pPr>
              <w:pStyle w:val="TAL"/>
              <w:jc w:val="center"/>
              <w:rPr>
                <w:rFonts w:cs="Arial"/>
                <w:lang w:eastAsia="ja-JP"/>
              </w:rPr>
            </w:pPr>
          </w:p>
        </w:tc>
        <w:tc>
          <w:tcPr>
            <w:tcW w:w="3225" w:type="dxa"/>
          </w:tcPr>
          <w:p w14:paraId="4FCC0D62" w14:textId="77777777" w:rsidR="008D63F3" w:rsidRDefault="008D63F3" w:rsidP="005D1F46">
            <w:pPr>
              <w:pStyle w:val="TAL"/>
              <w:jc w:val="center"/>
              <w:rPr>
                <w:noProof/>
                <w:szCs w:val="18"/>
              </w:rPr>
            </w:pPr>
            <w:r>
              <w:rPr>
                <w:noProof/>
                <w:szCs w:val="18"/>
              </w:rPr>
              <w:t>19</w:t>
            </w:r>
          </w:p>
        </w:tc>
      </w:tr>
      <w:tr w:rsidR="008D63F3" w:rsidRPr="007275DF" w14:paraId="062758D3" w14:textId="77777777" w:rsidTr="005D1F46">
        <w:trPr>
          <w:trHeight w:val="20"/>
          <w:jc w:val="center"/>
        </w:trPr>
        <w:tc>
          <w:tcPr>
            <w:tcW w:w="3138" w:type="dxa"/>
            <w:gridSpan w:val="2"/>
            <w:vAlign w:val="center"/>
          </w:tcPr>
          <w:p w14:paraId="0CE17C98" w14:textId="77777777" w:rsidR="008D63F3" w:rsidRPr="007275DF" w:rsidRDefault="008D63F3" w:rsidP="005D1F46">
            <w:pPr>
              <w:pStyle w:val="TAL"/>
              <w:rPr>
                <w:rFonts w:cs="Arial"/>
                <w:lang w:eastAsia="ja-JP"/>
              </w:rPr>
            </w:pPr>
            <w:r w:rsidRPr="007275DF">
              <w:rPr>
                <w:rFonts w:cs="Arial"/>
                <w:lang w:eastAsia="ja-JP"/>
              </w:rPr>
              <w:t>DL CCA model</w:t>
            </w:r>
          </w:p>
        </w:tc>
        <w:tc>
          <w:tcPr>
            <w:tcW w:w="1271" w:type="dxa"/>
          </w:tcPr>
          <w:p w14:paraId="4175851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480CF0D" w14:textId="77777777" w:rsidR="008D63F3" w:rsidRPr="007275DF" w:rsidRDefault="008D63F3" w:rsidP="005D1F46">
            <w:pPr>
              <w:pStyle w:val="TAL"/>
              <w:jc w:val="center"/>
              <w:rPr>
                <w:rFonts w:cs="Arial"/>
                <w:lang w:eastAsia="ja-JP"/>
              </w:rPr>
            </w:pPr>
          </w:p>
        </w:tc>
        <w:tc>
          <w:tcPr>
            <w:tcW w:w="3225" w:type="dxa"/>
          </w:tcPr>
          <w:p w14:paraId="6C9408ED" w14:textId="77777777" w:rsidR="008D63F3" w:rsidRPr="00D91F54" w:rsidRDefault="008D63F3" w:rsidP="005D1F46">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8D63F3" w:rsidRPr="007275DF" w14:paraId="2B7EA7FC" w14:textId="77777777" w:rsidTr="005D1F46">
        <w:trPr>
          <w:trHeight w:val="20"/>
          <w:jc w:val="center"/>
        </w:trPr>
        <w:tc>
          <w:tcPr>
            <w:tcW w:w="3138" w:type="dxa"/>
            <w:gridSpan w:val="2"/>
            <w:vAlign w:val="center"/>
          </w:tcPr>
          <w:p w14:paraId="2E873958" w14:textId="77777777" w:rsidR="008D63F3" w:rsidRPr="007275DF" w:rsidRDefault="008D63F3" w:rsidP="005D1F46">
            <w:pPr>
              <w:pStyle w:val="TAL"/>
              <w:rPr>
                <w:rFonts w:cs="Arial"/>
                <w:lang w:eastAsia="ja-JP"/>
              </w:rPr>
            </w:pPr>
            <w:r w:rsidRPr="007275DF">
              <w:rPr>
                <w:rFonts w:cs="Arial"/>
                <w:lang w:eastAsia="ja-JP"/>
              </w:rPr>
              <w:t>UL CCA model</w:t>
            </w:r>
          </w:p>
        </w:tc>
        <w:tc>
          <w:tcPr>
            <w:tcW w:w="1271" w:type="dxa"/>
          </w:tcPr>
          <w:p w14:paraId="14AFC2A2"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5CA7647" w14:textId="77777777" w:rsidR="008D63F3" w:rsidRPr="007275DF" w:rsidRDefault="008D63F3" w:rsidP="005D1F46">
            <w:pPr>
              <w:pStyle w:val="TAL"/>
              <w:jc w:val="center"/>
              <w:rPr>
                <w:rFonts w:cs="Arial"/>
                <w:lang w:eastAsia="ja-JP"/>
              </w:rPr>
            </w:pPr>
          </w:p>
        </w:tc>
        <w:tc>
          <w:tcPr>
            <w:tcW w:w="3225" w:type="dxa"/>
          </w:tcPr>
          <w:p w14:paraId="332848D3" w14:textId="77777777" w:rsidR="008D63F3" w:rsidRPr="00D91F54" w:rsidRDefault="008D63F3" w:rsidP="005D1F46">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8D63F3" w:rsidRPr="007275DF" w14:paraId="7B09344B" w14:textId="77777777" w:rsidTr="005D1F46">
        <w:trPr>
          <w:trHeight w:val="100"/>
          <w:jc w:val="center"/>
        </w:trPr>
        <w:tc>
          <w:tcPr>
            <w:tcW w:w="3138" w:type="dxa"/>
            <w:gridSpan w:val="2"/>
            <w:vAlign w:val="center"/>
          </w:tcPr>
          <w:p w14:paraId="34FF4684" w14:textId="77777777" w:rsidR="008D63F3" w:rsidRPr="007275DF" w:rsidRDefault="008D63F3" w:rsidP="005D1F46">
            <w:pPr>
              <w:pStyle w:val="TAL"/>
              <w:rPr>
                <w:rFonts w:cs="Arial"/>
                <w:lang w:eastAsia="ja-JP"/>
              </w:rPr>
            </w:pPr>
            <w:r w:rsidRPr="007275DF">
              <w:rPr>
                <w:rFonts w:cs="Arial"/>
                <w:lang w:eastAsia="ja-JP"/>
              </w:rPr>
              <w:t xml:space="preserve">PDSCH Reference measurement channel </w:t>
            </w:r>
          </w:p>
        </w:tc>
        <w:tc>
          <w:tcPr>
            <w:tcW w:w="1271" w:type="dxa"/>
          </w:tcPr>
          <w:p w14:paraId="4040F2D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6B22257" w14:textId="77777777" w:rsidR="008D63F3" w:rsidRPr="007275DF" w:rsidRDefault="008D63F3" w:rsidP="005D1F46">
            <w:pPr>
              <w:pStyle w:val="TAL"/>
              <w:jc w:val="center"/>
              <w:rPr>
                <w:rFonts w:cs="Arial"/>
                <w:lang w:eastAsia="ja-JP"/>
              </w:rPr>
            </w:pPr>
          </w:p>
        </w:tc>
        <w:tc>
          <w:tcPr>
            <w:tcW w:w="3225" w:type="dxa"/>
            <w:vAlign w:val="center"/>
          </w:tcPr>
          <w:p w14:paraId="4ADC2877"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615CD56" w14:textId="77777777" w:rsidTr="005D1F46">
        <w:trPr>
          <w:trHeight w:val="100"/>
          <w:jc w:val="center"/>
        </w:trPr>
        <w:tc>
          <w:tcPr>
            <w:tcW w:w="3138" w:type="dxa"/>
            <w:gridSpan w:val="2"/>
          </w:tcPr>
          <w:p w14:paraId="2B2823FF" w14:textId="77777777" w:rsidR="008D63F3" w:rsidRPr="007275DF" w:rsidRDefault="008D63F3" w:rsidP="005D1F46">
            <w:pPr>
              <w:pStyle w:val="TAL"/>
              <w:rPr>
                <w:rFonts w:cs="Arial"/>
                <w:vertAlign w:val="superscript"/>
                <w:lang w:eastAsia="ja-JP"/>
              </w:rPr>
            </w:pPr>
            <w:r w:rsidRPr="007275DF">
              <w:rPr>
                <w:rFonts w:cs="v5.0.0"/>
              </w:rPr>
              <w:t>RMSI CORESET Reference Channel</w:t>
            </w:r>
          </w:p>
        </w:tc>
        <w:tc>
          <w:tcPr>
            <w:tcW w:w="1271" w:type="dxa"/>
          </w:tcPr>
          <w:p w14:paraId="3DF9C621"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232A752" w14:textId="77777777" w:rsidR="008D63F3" w:rsidRPr="007275DF" w:rsidRDefault="008D63F3" w:rsidP="005D1F46">
            <w:pPr>
              <w:pStyle w:val="TAL"/>
              <w:jc w:val="center"/>
              <w:rPr>
                <w:rFonts w:cs="Arial"/>
                <w:lang w:eastAsia="ja-JP"/>
              </w:rPr>
            </w:pPr>
          </w:p>
        </w:tc>
        <w:tc>
          <w:tcPr>
            <w:tcW w:w="3225" w:type="dxa"/>
            <w:vAlign w:val="center"/>
          </w:tcPr>
          <w:p w14:paraId="5C49CBA1"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151FFCB" w14:textId="77777777" w:rsidTr="005D1F46">
        <w:trPr>
          <w:trHeight w:val="100"/>
          <w:jc w:val="center"/>
        </w:trPr>
        <w:tc>
          <w:tcPr>
            <w:tcW w:w="3138" w:type="dxa"/>
            <w:gridSpan w:val="2"/>
          </w:tcPr>
          <w:p w14:paraId="5D731AA8" w14:textId="77777777" w:rsidR="008D63F3" w:rsidRPr="007275DF" w:rsidRDefault="008D63F3" w:rsidP="005D1F46">
            <w:pPr>
              <w:pStyle w:val="TAL"/>
              <w:rPr>
                <w:rFonts w:cs="Arial"/>
                <w:lang w:eastAsia="ja-JP"/>
              </w:rPr>
            </w:pPr>
            <w:r w:rsidRPr="007275DF">
              <w:rPr>
                <w:rFonts w:cs="v5.0.0"/>
              </w:rPr>
              <w:t>Dedicated CORESET Reference Channel</w:t>
            </w:r>
          </w:p>
        </w:tc>
        <w:tc>
          <w:tcPr>
            <w:tcW w:w="1271" w:type="dxa"/>
          </w:tcPr>
          <w:p w14:paraId="23D284A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372061" w14:textId="77777777" w:rsidR="008D63F3" w:rsidRPr="007275DF" w:rsidRDefault="008D63F3" w:rsidP="005D1F46">
            <w:pPr>
              <w:pStyle w:val="TAL"/>
              <w:jc w:val="center"/>
              <w:rPr>
                <w:rFonts w:cs="Arial"/>
                <w:lang w:eastAsia="ja-JP"/>
              </w:rPr>
            </w:pPr>
          </w:p>
        </w:tc>
        <w:tc>
          <w:tcPr>
            <w:tcW w:w="3225" w:type="dxa"/>
            <w:vAlign w:val="center"/>
          </w:tcPr>
          <w:p w14:paraId="03E207CD" w14:textId="77777777" w:rsidR="008D63F3" w:rsidRPr="007275DF" w:rsidRDefault="008D63F3" w:rsidP="005D1F46">
            <w:pPr>
              <w:pStyle w:val="TAL"/>
              <w:jc w:val="center"/>
              <w:rPr>
                <w:rFonts w:cs="Arial"/>
                <w:szCs w:val="16"/>
                <w:lang w:eastAsia="ja-JP"/>
              </w:rPr>
            </w:pPr>
            <w:r w:rsidRPr="007275DF">
              <w:t>NA</w:t>
            </w:r>
          </w:p>
        </w:tc>
      </w:tr>
      <w:tr w:rsidR="008D63F3" w:rsidRPr="007275DF" w14:paraId="02E4DEEF" w14:textId="77777777" w:rsidTr="005D1F46">
        <w:trPr>
          <w:trHeight w:val="20"/>
          <w:jc w:val="center"/>
        </w:trPr>
        <w:tc>
          <w:tcPr>
            <w:tcW w:w="3138" w:type="dxa"/>
            <w:gridSpan w:val="2"/>
            <w:vAlign w:val="center"/>
          </w:tcPr>
          <w:p w14:paraId="11CECAB1" w14:textId="77777777" w:rsidR="008D63F3" w:rsidRPr="007275DF" w:rsidRDefault="008D63F3" w:rsidP="005D1F46">
            <w:pPr>
              <w:pStyle w:val="TAL"/>
              <w:rPr>
                <w:rFonts w:cs="Arial"/>
                <w:lang w:eastAsia="ja-JP"/>
              </w:rPr>
            </w:pPr>
            <w:r w:rsidRPr="007275DF">
              <w:rPr>
                <w:rFonts w:cs="Arial"/>
                <w:lang w:eastAsia="ja-JP"/>
              </w:rPr>
              <w:t>OCNG Patterns</w:t>
            </w:r>
          </w:p>
        </w:tc>
        <w:tc>
          <w:tcPr>
            <w:tcW w:w="1271" w:type="dxa"/>
          </w:tcPr>
          <w:p w14:paraId="4542A7C4"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292ADE46" w14:textId="77777777" w:rsidR="008D63F3" w:rsidRPr="007275DF" w:rsidRDefault="008D63F3" w:rsidP="005D1F46">
            <w:pPr>
              <w:pStyle w:val="TAL"/>
              <w:jc w:val="center"/>
              <w:rPr>
                <w:rFonts w:cs="Arial"/>
                <w:lang w:eastAsia="ja-JP"/>
              </w:rPr>
            </w:pPr>
          </w:p>
        </w:tc>
        <w:tc>
          <w:tcPr>
            <w:tcW w:w="3225" w:type="dxa"/>
            <w:vAlign w:val="center"/>
          </w:tcPr>
          <w:p w14:paraId="6C9DF5A0" w14:textId="77777777" w:rsidR="008D63F3" w:rsidRPr="007275DF" w:rsidRDefault="008D63F3" w:rsidP="005D1F46">
            <w:pPr>
              <w:pStyle w:val="TAL"/>
              <w:jc w:val="center"/>
              <w:rPr>
                <w:rFonts w:cs="v4.2.0"/>
                <w:lang w:eastAsia="ja-JP"/>
              </w:rPr>
            </w:pPr>
            <w:r w:rsidRPr="007275DF">
              <w:rPr>
                <w:rFonts w:cs="Arial"/>
                <w:szCs w:val="16"/>
                <w:lang w:eastAsia="ja-JP"/>
              </w:rPr>
              <w:t>NA</w:t>
            </w:r>
          </w:p>
        </w:tc>
      </w:tr>
      <w:tr w:rsidR="008D63F3" w:rsidRPr="007275DF" w14:paraId="6A0E40BC" w14:textId="77777777" w:rsidTr="005D1F46">
        <w:trPr>
          <w:trHeight w:val="20"/>
          <w:jc w:val="center"/>
        </w:trPr>
        <w:tc>
          <w:tcPr>
            <w:tcW w:w="3138" w:type="dxa"/>
            <w:gridSpan w:val="2"/>
          </w:tcPr>
          <w:p w14:paraId="21492834" w14:textId="77777777" w:rsidR="008D63F3" w:rsidRPr="007275DF" w:rsidRDefault="008D63F3"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E982145" w14:textId="77777777" w:rsidR="008D63F3" w:rsidRPr="007275DF" w:rsidRDefault="008D63F3"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7D411E64" w14:textId="77777777" w:rsidR="008D63F3" w:rsidRPr="007275DF" w:rsidRDefault="008D63F3"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637E9B9" w14:textId="77777777" w:rsidR="008D63F3" w:rsidRPr="007275DF" w:rsidRDefault="008D63F3" w:rsidP="005D1F46">
            <w:pPr>
              <w:pStyle w:val="TAL"/>
              <w:jc w:val="center"/>
              <w:rPr>
                <w:rFonts w:cs="Arial"/>
                <w:lang w:eastAsia="ja-JP"/>
              </w:rPr>
            </w:pPr>
            <w:r w:rsidRPr="007275DF">
              <w:rPr>
                <w:szCs w:val="18"/>
                <w:lang w:eastAsia="ja-JP"/>
              </w:rPr>
              <w:t>NA</w:t>
            </w:r>
          </w:p>
        </w:tc>
      </w:tr>
      <w:tr w:rsidR="008D63F3" w:rsidRPr="007275DF" w14:paraId="702CF942" w14:textId="77777777" w:rsidTr="005D1F46">
        <w:trPr>
          <w:trHeight w:val="20"/>
          <w:jc w:val="center"/>
        </w:trPr>
        <w:tc>
          <w:tcPr>
            <w:tcW w:w="3138" w:type="dxa"/>
            <w:gridSpan w:val="2"/>
          </w:tcPr>
          <w:p w14:paraId="3FD66708" w14:textId="77777777" w:rsidR="008D63F3" w:rsidRPr="007275DF" w:rsidRDefault="008D63F3"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1F3B659D"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4B60B5B"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6DE7B4D" w14:textId="77777777" w:rsidR="008D63F3" w:rsidRPr="007275DF" w:rsidRDefault="008D63F3" w:rsidP="005D1F46">
            <w:pPr>
              <w:pStyle w:val="TAL"/>
              <w:jc w:val="center"/>
              <w:rPr>
                <w:rFonts w:cs="Arial"/>
                <w:lang w:eastAsia="ja-JP"/>
              </w:rPr>
            </w:pPr>
          </w:p>
        </w:tc>
      </w:tr>
      <w:tr w:rsidR="008D63F3" w:rsidRPr="007275DF" w14:paraId="7D5C50AC" w14:textId="77777777" w:rsidTr="005D1F46">
        <w:trPr>
          <w:trHeight w:val="20"/>
          <w:jc w:val="center"/>
        </w:trPr>
        <w:tc>
          <w:tcPr>
            <w:tcW w:w="3138" w:type="dxa"/>
            <w:gridSpan w:val="2"/>
          </w:tcPr>
          <w:p w14:paraId="08635357" w14:textId="77777777" w:rsidR="008D63F3" w:rsidRPr="007275DF" w:rsidRDefault="008D63F3"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6580D58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A8D246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3B9E393" w14:textId="77777777" w:rsidR="008D63F3" w:rsidRPr="007275DF" w:rsidRDefault="008D63F3" w:rsidP="005D1F46">
            <w:pPr>
              <w:pStyle w:val="TAL"/>
              <w:jc w:val="center"/>
              <w:rPr>
                <w:rFonts w:cs="Arial"/>
                <w:lang w:eastAsia="ja-JP"/>
              </w:rPr>
            </w:pPr>
          </w:p>
        </w:tc>
      </w:tr>
      <w:tr w:rsidR="008D63F3" w:rsidRPr="007275DF" w14:paraId="67BF190E" w14:textId="77777777" w:rsidTr="005D1F46">
        <w:trPr>
          <w:trHeight w:val="20"/>
          <w:jc w:val="center"/>
        </w:trPr>
        <w:tc>
          <w:tcPr>
            <w:tcW w:w="3138" w:type="dxa"/>
            <w:gridSpan w:val="2"/>
          </w:tcPr>
          <w:p w14:paraId="598FC142" w14:textId="77777777" w:rsidR="008D63F3" w:rsidRPr="007275DF" w:rsidRDefault="008D63F3"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7AF5D4A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3ECA03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CABCEF" w14:textId="77777777" w:rsidR="008D63F3" w:rsidRPr="007275DF" w:rsidRDefault="008D63F3" w:rsidP="005D1F46">
            <w:pPr>
              <w:pStyle w:val="TAL"/>
              <w:jc w:val="center"/>
              <w:rPr>
                <w:rFonts w:cs="Arial"/>
                <w:lang w:eastAsia="ja-JP"/>
              </w:rPr>
            </w:pPr>
          </w:p>
        </w:tc>
      </w:tr>
      <w:tr w:rsidR="008D63F3" w:rsidRPr="007275DF" w14:paraId="47311E72" w14:textId="77777777" w:rsidTr="005D1F46">
        <w:trPr>
          <w:trHeight w:val="20"/>
          <w:jc w:val="center"/>
        </w:trPr>
        <w:tc>
          <w:tcPr>
            <w:tcW w:w="3138" w:type="dxa"/>
            <w:gridSpan w:val="2"/>
          </w:tcPr>
          <w:p w14:paraId="29310E12" w14:textId="77777777" w:rsidR="008D63F3" w:rsidRPr="007275DF" w:rsidRDefault="008D63F3"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59F5962A"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D8EA9FE"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51C3BDC" w14:textId="77777777" w:rsidR="008D63F3" w:rsidRPr="007275DF" w:rsidRDefault="008D63F3" w:rsidP="005D1F46">
            <w:pPr>
              <w:pStyle w:val="TAL"/>
              <w:jc w:val="center"/>
              <w:rPr>
                <w:rFonts w:cs="Arial"/>
                <w:lang w:eastAsia="ja-JP"/>
              </w:rPr>
            </w:pPr>
          </w:p>
        </w:tc>
      </w:tr>
      <w:tr w:rsidR="008D63F3" w:rsidRPr="007275DF" w14:paraId="72202A1F" w14:textId="77777777" w:rsidTr="005D1F46">
        <w:trPr>
          <w:trHeight w:val="20"/>
          <w:jc w:val="center"/>
        </w:trPr>
        <w:tc>
          <w:tcPr>
            <w:tcW w:w="3138" w:type="dxa"/>
            <w:gridSpan w:val="2"/>
          </w:tcPr>
          <w:p w14:paraId="4269C5BE" w14:textId="77777777" w:rsidR="008D63F3" w:rsidRPr="007275DF" w:rsidRDefault="008D63F3"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6ED3EB0E"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2ED5A8A"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6B7540B" w14:textId="77777777" w:rsidR="008D63F3" w:rsidRPr="007275DF" w:rsidRDefault="008D63F3" w:rsidP="005D1F46">
            <w:pPr>
              <w:pStyle w:val="TAL"/>
              <w:jc w:val="center"/>
              <w:rPr>
                <w:rFonts w:cs="Arial"/>
                <w:lang w:eastAsia="ja-JP"/>
              </w:rPr>
            </w:pPr>
          </w:p>
        </w:tc>
      </w:tr>
      <w:tr w:rsidR="008D63F3" w:rsidRPr="007275DF" w14:paraId="0DF23642" w14:textId="77777777" w:rsidTr="005D1F46">
        <w:trPr>
          <w:trHeight w:val="20"/>
          <w:jc w:val="center"/>
        </w:trPr>
        <w:tc>
          <w:tcPr>
            <w:tcW w:w="3138" w:type="dxa"/>
            <w:gridSpan w:val="2"/>
          </w:tcPr>
          <w:p w14:paraId="56FCD87A" w14:textId="77777777" w:rsidR="008D63F3" w:rsidRPr="007275DF" w:rsidRDefault="008D63F3"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D09ABD8"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7124A0C"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3AF7A43" w14:textId="77777777" w:rsidR="008D63F3" w:rsidRPr="007275DF" w:rsidRDefault="008D63F3" w:rsidP="005D1F46">
            <w:pPr>
              <w:pStyle w:val="TAL"/>
              <w:jc w:val="center"/>
              <w:rPr>
                <w:rFonts w:cs="Arial"/>
                <w:lang w:eastAsia="ja-JP"/>
              </w:rPr>
            </w:pPr>
          </w:p>
        </w:tc>
      </w:tr>
      <w:tr w:rsidR="008D63F3" w:rsidRPr="007275DF" w14:paraId="700C287F" w14:textId="77777777" w:rsidTr="005D1F46">
        <w:trPr>
          <w:trHeight w:val="20"/>
          <w:jc w:val="center"/>
        </w:trPr>
        <w:tc>
          <w:tcPr>
            <w:tcW w:w="3138" w:type="dxa"/>
            <w:gridSpan w:val="2"/>
          </w:tcPr>
          <w:p w14:paraId="20183441" w14:textId="77777777" w:rsidR="008D63F3" w:rsidRPr="007275DF" w:rsidRDefault="008D63F3"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5B9976E1"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728AB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A3FE3A0" w14:textId="77777777" w:rsidR="008D63F3" w:rsidRPr="007275DF" w:rsidRDefault="008D63F3" w:rsidP="005D1F46">
            <w:pPr>
              <w:pStyle w:val="TAL"/>
              <w:jc w:val="center"/>
              <w:rPr>
                <w:rFonts w:cs="Arial"/>
                <w:lang w:eastAsia="ja-JP"/>
              </w:rPr>
            </w:pPr>
          </w:p>
        </w:tc>
      </w:tr>
      <w:tr w:rsidR="008D63F3" w:rsidRPr="007275DF" w14:paraId="398AE6DC" w14:textId="77777777" w:rsidTr="005D1F46">
        <w:trPr>
          <w:trHeight w:val="20"/>
          <w:jc w:val="center"/>
        </w:trPr>
        <w:tc>
          <w:tcPr>
            <w:tcW w:w="3138" w:type="dxa"/>
            <w:gridSpan w:val="2"/>
          </w:tcPr>
          <w:p w14:paraId="1D7A72E5" w14:textId="77777777" w:rsidR="008D63F3" w:rsidRPr="007275DF" w:rsidRDefault="008D63F3"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D967E40"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1764CE5"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0270B98C" w14:textId="77777777" w:rsidR="008D63F3" w:rsidRPr="007275DF" w:rsidRDefault="008D63F3" w:rsidP="005D1F46">
            <w:pPr>
              <w:pStyle w:val="TAL"/>
              <w:jc w:val="center"/>
              <w:rPr>
                <w:rFonts w:cs="Arial"/>
                <w:lang w:eastAsia="ja-JP"/>
              </w:rPr>
            </w:pPr>
          </w:p>
        </w:tc>
      </w:tr>
      <w:tr w:rsidR="008D63F3" w:rsidRPr="007275DF" w14:paraId="3BA20A8D" w14:textId="77777777" w:rsidTr="005D1F46">
        <w:trPr>
          <w:trHeight w:val="20"/>
          <w:jc w:val="center"/>
        </w:trPr>
        <w:tc>
          <w:tcPr>
            <w:tcW w:w="3138" w:type="dxa"/>
            <w:gridSpan w:val="2"/>
            <w:vAlign w:val="center"/>
          </w:tcPr>
          <w:p w14:paraId="20C745D7"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2EB35707">
                <v:shape id="_x0000_i1335" type="#_x0000_t75" style="width:20pt;height:20pt" o:ole="" fillcolor="window">
                  <v:imagedata r:id="rId11" o:title=""/>
                </v:shape>
                <o:OLEObject Type="Embed" ProgID="Equation.3" ShapeID="_x0000_i1335" DrawAspect="Content" ObjectID="_1782662251" r:id="rId338"/>
              </w:object>
            </w:r>
            <w:r w:rsidRPr="007275DF">
              <w:rPr>
                <w:rFonts w:cs="Arial"/>
                <w:lang w:eastAsia="ja-JP"/>
              </w:rPr>
              <w:t>in slots not corresponding to RSSI measurement time configuration (RMTC)</w:t>
            </w:r>
          </w:p>
        </w:tc>
        <w:tc>
          <w:tcPr>
            <w:tcW w:w="1271" w:type="dxa"/>
          </w:tcPr>
          <w:p w14:paraId="17CF1144" w14:textId="77777777" w:rsidR="008D63F3" w:rsidRPr="007275DF" w:rsidRDefault="008D63F3" w:rsidP="005D1F46">
            <w:pPr>
              <w:pStyle w:val="TAL"/>
              <w:jc w:val="center"/>
              <w:rPr>
                <w:rFonts w:cs="Arial"/>
                <w:lang w:eastAsia="ja-JP"/>
              </w:rPr>
            </w:pPr>
            <w:r w:rsidRPr="007275DF">
              <w:t>1, 2</w:t>
            </w:r>
          </w:p>
        </w:tc>
        <w:tc>
          <w:tcPr>
            <w:tcW w:w="1271" w:type="dxa"/>
            <w:tcBorders>
              <w:top w:val="single" w:sz="4" w:space="0" w:color="auto"/>
            </w:tcBorders>
            <w:vAlign w:val="center"/>
          </w:tcPr>
          <w:p w14:paraId="7DD60E1A"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17E808B0" w14:textId="77777777" w:rsidR="008D63F3" w:rsidRPr="007275DF" w:rsidRDefault="008D63F3" w:rsidP="005D1F46">
            <w:pPr>
              <w:pStyle w:val="TAL"/>
              <w:jc w:val="center"/>
              <w:rPr>
                <w:rFonts w:cs="Arial"/>
                <w:lang w:eastAsia="ja-JP"/>
              </w:rPr>
            </w:pPr>
            <w:r w:rsidRPr="007275DF">
              <w:rPr>
                <w:rFonts w:cs="Arial"/>
                <w:lang w:eastAsia="ja-JP"/>
              </w:rPr>
              <w:t>-106</w:t>
            </w:r>
          </w:p>
        </w:tc>
      </w:tr>
      <w:tr w:rsidR="008D63F3" w:rsidRPr="007275DF" w14:paraId="73B0593C" w14:textId="77777777" w:rsidTr="005D1F46">
        <w:trPr>
          <w:trHeight w:val="20"/>
          <w:jc w:val="center"/>
        </w:trPr>
        <w:tc>
          <w:tcPr>
            <w:tcW w:w="3138" w:type="dxa"/>
            <w:gridSpan w:val="2"/>
            <w:vAlign w:val="center"/>
          </w:tcPr>
          <w:p w14:paraId="527B890E"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311E84D4">
                <v:shape id="_x0000_i1336" type="#_x0000_t75" style="width:20pt;height:20pt" o:ole="" fillcolor="window">
                  <v:imagedata r:id="rId11" o:title=""/>
                </v:shape>
                <o:OLEObject Type="Embed" ProgID="Equation.3" ShapeID="_x0000_i1336" DrawAspect="Content" ObjectID="_1782662252" r:id="rId339"/>
              </w:object>
            </w:r>
            <w:r w:rsidRPr="007275DF">
              <w:rPr>
                <w:rFonts w:cs="Arial"/>
                <w:lang w:eastAsia="ja-JP"/>
              </w:rPr>
              <w:t>in slots corresponding to RSSI measurement time configuration (RMTC)</w:t>
            </w:r>
          </w:p>
        </w:tc>
        <w:tc>
          <w:tcPr>
            <w:tcW w:w="1271" w:type="dxa"/>
          </w:tcPr>
          <w:p w14:paraId="6845C30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7573DA1"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vAlign w:val="center"/>
          </w:tcPr>
          <w:p w14:paraId="48E426C6"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127992C2" w14:textId="77777777" w:rsidTr="005D1F46">
        <w:trPr>
          <w:trHeight w:val="20"/>
          <w:jc w:val="center"/>
        </w:trPr>
        <w:tc>
          <w:tcPr>
            <w:tcW w:w="3138" w:type="dxa"/>
            <w:gridSpan w:val="2"/>
            <w:vAlign w:val="center"/>
          </w:tcPr>
          <w:p w14:paraId="4F5C54CC"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7ADA9852">
                <v:shape id="_x0000_i1337" type="#_x0000_t75" style="width:31.2pt;height:17.5pt" o:ole="" fillcolor="window">
                  <v:imagedata r:id="rId14" o:title=""/>
                </v:shape>
                <o:OLEObject Type="Embed" ProgID="Equation.3" ShapeID="_x0000_i1337" DrawAspect="Content" ObjectID="_1782662253" r:id="rId340"/>
              </w:object>
            </w:r>
            <w:r w:rsidRPr="007275DF">
              <w:rPr>
                <w:rFonts w:cs="Arial"/>
                <w:lang w:eastAsia="ja-JP"/>
              </w:rPr>
              <w:t xml:space="preserve"> in slots not corresponding to RSSI measurement time configuration (RMTC)</w:t>
            </w:r>
          </w:p>
        </w:tc>
        <w:tc>
          <w:tcPr>
            <w:tcW w:w="1271" w:type="dxa"/>
          </w:tcPr>
          <w:p w14:paraId="242DF5A5"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2358520"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vAlign w:val="center"/>
          </w:tcPr>
          <w:p w14:paraId="2A40C95C" w14:textId="77777777" w:rsidR="008D63F3" w:rsidRPr="007275DF" w:rsidRDefault="008D63F3" w:rsidP="005D1F46">
            <w:pPr>
              <w:pStyle w:val="TAL"/>
              <w:jc w:val="center"/>
              <w:rPr>
                <w:rFonts w:cs="Arial"/>
                <w:lang w:eastAsia="ja-JP"/>
              </w:rPr>
            </w:pPr>
            <w:r w:rsidRPr="007275DF">
              <w:rPr>
                <w:rFonts w:cs="Arial"/>
                <w:lang w:eastAsia="ja-JP"/>
              </w:rPr>
              <w:t>2.5</w:t>
            </w:r>
          </w:p>
        </w:tc>
      </w:tr>
      <w:tr w:rsidR="008D63F3" w:rsidRPr="007275DF" w14:paraId="0572ECE3" w14:textId="77777777" w:rsidTr="005D1F46">
        <w:trPr>
          <w:trHeight w:val="20"/>
          <w:jc w:val="center"/>
        </w:trPr>
        <w:tc>
          <w:tcPr>
            <w:tcW w:w="3138" w:type="dxa"/>
            <w:gridSpan w:val="2"/>
            <w:vAlign w:val="center"/>
          </w:tcPr>
          <w:p w14:paraId="5CFFE920"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2F1283CA">
                <v:shape id="_x0000_i1338" type="#_x0000_t75" style="width:31.2pt;height:17.5pt" o:ole="" fillcolor="window">
                  <v:imagedata r:id="rId14" o:title=""/>
                </v:shape>
                <o:OLEObject Type="Embed" ProgID="Equation.3" ShapeID="_x0000_i1338" DrawAspect="Content" ObjectID="_1782662254" r:id="rId341"/>
              </w:object>
            </w:r>
            <w:r w:rsidRPr="007275DF">
              <w:rPr>
                <w:rFonts w:cs="Arial"/>
                <w:lang w:eastAsia="ja-JP"/>
              </w:rPr>
              <w:t xml:space="preserve"> in slots corresponding to RSSI measurement time configuration (RMTC)</w:t>
            </w:r>
          </w:p>
        </w:tc>
        <w:tc>
          <w:tcPr>
            <w:tcW w:w="1271" w:type="dxa"/>
          </w:tcPr>
          <w:p w14:paraId="609F69DB"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ACF2B7"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tcPr>
          <w:p w14:paraId="2BE82F7F"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45781EA1" w14:textId="77777777" w:rsidTr="005D1F46">
        <w:trPr>
          <w:trHeight w:val="20"/>
          <w:jc w:val="center"/>
        </w:trPr>
        <w:tc>
          <w:tcPr>
            <w:tcW w:w="3138" w:type="dxa"/>
            <w:gridSpan w:val="2"/>
            <w:vAlign w:val="center"/>
          </w:tcPr>
          <w:p w14:paraId="24F67A76" w14:textId="77777777" w:rsidR="008D63F3" w:rsidRPr="007275DF" w:rsidRDefault="008D63F3"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1EC4CAF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EAB7E95"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Pr>
          <w:p w14:paraId="142408F3" w14:textId="77777777" w:rsidR="008D63F3" w:rsidRPr="007275DF" w:rsidRDefault="008D63F3" w:rsidP="005D1F46">
            <w:pPr>
              <w:pStyle w:val="TAL"/>
              <w:jc w:val="center"/>
              <w:rPr>
                <w:rFonts w:cs="Arial"/>
                <w:lang w:eastAsia="ja-JP"/>
              </w:rPr>
            </w:pPr>
            <w:r w:rsidRPr="007275DF">
              <w:rPr>
                <w:rFonts w:cs="Arial"/>
                <w:lang w:eastAsia="ja-JP"/>
              </w:rPr>
              <w:t>-103.5</w:t>
            </w:r>
          </w:p>
        </w:tc>
      </w:tr>
      <w:tr w:rsidR="008D63F3" w:rsidRPr="007275DF" w14:paraId="207FC99F" w14:textId="77777777" w:rsidTr="005D1F46">
        <w:trPr>
          <w:trHeight w:val="20"/>
          <w:jc w:val="center"/>
        </w:trPr>
        <w:tc>
          <w:tcPr>
            <w:tcW w:w="3138" w:type="dxa"/>
            <w:gridSpan w:val="2"/>
            <w:vAlign w:val="center"/>
          </w:tcPr>
          <w:p w14:paraId="2C3BE3DA" w14:textId="77777777" w:rsidR="008D63F3" w:rsidRPr="007275DF" w:rsidRDefault="008D63F3"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10A0E21D"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70F23B1" w14:textId="77777777" w:rsidR="008D63F3" w:rsidRPr="007275DF" w:rsidRDefault="008D63F3" w:rsidP="005D1F46">
            <w:pPr>
              <w:pStyle w:val="TAL"/>
              <w:jc w:val="center"/>
              <w:rPr>
                <w:rFonts w:cs="Arial"/>
                <w:lang w:eastAsia="ja-JP"/>
              </w:rPr>
            </w:pPr>
          </w:p>
        </w:tc>
        <w:tc>
          <w:tcPr>
            <w:tcW w:w="3225" w:type="dxa"/>
          </w:tcPr>
          <w:p w14:paraId="6AD8F6C5"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0DC4F6C7" w14:textId="77777777" w:rsidTr="005D1F46">
        <w:trPr>
          <w:trHeight w:val="20"/>
          <w:jc w:val="center"/>
        </w:trPr>
        <w:tc>
          <w:tcPr>
            <w:tcW w:w="3138" w:type="dxa"/>
            <w:gridSpan w:val="2"/>
            <w:vAlign w:val="center"/>
          </w:tcPr>
          <w:p w14:paraId="61669B85"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8693773"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37811377"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6DD48A27" w14:textId="77777777" w:rsidR="008D63F3" w:rsidRPr="007275DF" w:rsidRDefault="008D63F3" w:rsidP="005D1F46">
            <w:pPr>
              <w:pStyle w:val="TAL"/>
              <w:jc w:val="center"/>
              <w:rPr>
                <w:rFonts w:cs="Arial"/>
                <w:lang w:eastAsia="ja-JP"/>
              </w:rPr>
            </w:pPr>
            <w:r w:rsidRPr="007275DF">
              <w:rPr>
                <w:rFonts w:cs="Arial"/>
                <w:lang w:eastAsia="ja-JP"/>
              </w:rPr>
              <w:t>-101.6</w:t>
            </w:r>
          </w:p>
        </w:tc>
      </w:tr>
      <w:tr w:rsidR="008D63F3" w:rsidRPr="007275DF" w14:paraId="039BCED1" w14:textId="77777777" w:rsidTr="005D1F46">
        <w:trPr>
          <w:trHeight w:val="20"/>
          <w:jc w:val="center"/>
        </w:trPr>
        <w:tc>
          <w:tcPr>
            <w:tcW w:w="3138" w:type="dxa"/>
            <w:gridSpan w:val="2"/>
            <w:vAlign w:val="center"/>
          </w:tcPr>
          <w:p w14:paraId="583BE677"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0D054996"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1EE4B79E"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4764DDBF"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57B944FB" w14:textId="77777777" w:rsidTr="005D1F46">
        <w:trPr>
          <w:trHeight w:val="20"/>
          <w:jc w:val="center"/>
        </w:trPr>
        <w:tc>
          <w:tcPr>
            <w:tcW w:w="3138" w:type="dxa"/>
            <w:gridSpan w:val="2"/>
            <w:vAlign w:val="center"/>
          </w:tcPr>
          <w:p w14:paraId="0B59E705" w14:textId="77777777" w:rsidR="008D63F3" w:rsidRPr="007275DF" w:rsidRDefault="008D63F3"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13005C0C" w14:textId="77777777" w:rsidR="008D63F3" w:rsidRPr="007275DF" w:rsidRDefault="008D63F3" w:rsidP="005D1F46">
            <w:pPr>
              <w:pStyle w:val="TAL"/>
              <w:jc w:val="center"/>
            </w:pPr>
            <w:r w:rsidRPr="007275DF">
              <w:t>1, 2</w:t>
            </w:r>
          </w:p>
        </w:tc>
        <w:tc>
          <w:tcPr>
            <w:tcW w:w="1271" w:type="dxa"/>
            <w:vAlign w:val="center"/>
          </w:tcPr>
          <w:p w14:paraId="0FD7F8CD" w14:textId="77777777" w:rsidR="008D63F3" w:rsidRPr="007275DF" w:rsidRDefault="008D63F3"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6B708C0A" w14:textId="77777777" w:rsidR="008D63F3" w:rsidRPr="007275DF" w:rsidRDefault="008D63F3" w:rsidP="005D1F46">
            <w:pPr>
              <w:pStyle w:val="TAL"/>
              <w:jc w:val="center"/>
              <w:rPr>
                <w:rFonts w:cs="Arial"/>
                <w:lang w:eastAsia="ja-JP"/>
              </w:rPr>
            </w:pPr>
            <w:r>
              <w:rPr>
                <w:rFonts w:cs="Arial"/>
                <w:lang w:eastAsia="ja-JP"/>
              </w:rPr>
              <w:t>3</w:t>
            </w:r>
          </w:p>
        </w:tc>
      </w:tr>
      <w:tr w:rsidR="008D63F3" w:rsidRPr="007275DF" w14:paraId="1CD3EE2E" w14:textId="77777777" w:rsidTr="005D1F46">
        <w:trPr>
          <w:trHeight w:val="20"/>
          <w:jc w:val="center"/>
        </w:trPr>
        <w:tc>
          <w:tcPr>
            <w:tcW w:w="3138" w:type="dxa"/>
            <w:gridSpan w:val="2"/>
            <w:vAlign w:val="center"/>
          </w:tcPr>
          <w:p w14:paraId="79983A01" w14:textId="77777777" w:rsidR="008D63F3" w:rsidRPr="007275DF" w:rsidRDefault="008D63F3" w:rsidP="005D1F46">
            <w:pPr>
              <w:pStyle w:val="TAL"/>
              <w:rPr>
                <w:rFonts w:cs="Arial"/>
                <w:lang w:eastAsia="ja-JP"/>
              </w:rPr>
            </w:pPr>
            <w:r w:rsidRPr="007275DF">
              <w:rPr>
                <w:rFonts w:cs="Arial"/>
                <w:lang w:eastAsia="ja-JP"/>
              </w:rPr>
              <w:t>Propagation condition</w:t>
            </w:r>
          </w:p>
        </w:tc>
        <w:tc>
          <w:tcPr>
            <w:tcW w:w="1271" w:type="dxa"/>
          </w:tcPr>
          <w:p w14:paraId="5FF63CFC"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048E7CDF" w14:textId="77777777" w:rsidR="008D63F3" w:rsidRPr="007275DF" w:rsidRDefault="008D63F3" w:rsidP="005D1F46">
            <w:pPr>
              <w:pStyle w:val="TAL"/>
              <w:jc w:val="center"/>
              <w:rPr>
                <w:rFonts w:cs="Arial"/>
                <w:lang w:eastAsia="zh-CN"/>
              </w:rPr>
            </w:pPr>
          </w:p>
        </w:tc>
        <w:tc>
          <w:tcPr>
            <w:tcW w:w="3225" w:type="dxa"/>
          </w:tcPr>
          <w:p w14:paraId="69592B02" w14:textId="77777777" w:rsidR="008D63F3" w:rsidRPr="007275DF" w:rsidRDefault="008D63F3" w:rsidP="005D1F46">
            <w:pPr>
              <w:pStyle w:val="TAL"/>
              <w:jc w:val="center"/>
              <w:rPr>
                <w:rFonts w:cs="Arial"/>
                <w:lang w:eastAsia="ja-JP"/>
              </w:rPr>
            </w:pPr>
            <w:r w:rsidRPr="007275DF">
              <w:rPr>
                <w:rFonts w:cs="Arial"/>
                <w:lang w:eastAsia="ja-JP"/>
              </w:rPr>
              <w:t>AWGN</w:t>
            </w:r>
          </w:p>
        </w:tc>
      </w:tr>
      <w:tr w:rsidR="008D63F3" w:rsidRPr="007275DF" w14:paraId="748FFF9B" w14:textId="77777777" w:rsidTr="005D1F46">
        <w:trPr>
          <w:trHeight w:val="20"/>
          <w:jc w:val="center"/>
        </w:trPr>
        <w:tc>
          <w:tcPr>
            <w:tcW w:w="3138" w:type="dxa"/>
            <w:gridSpan w:val="2"/>
            <w:vAlign w:val="center"/>
          </w:tcPr>
          <w:p w14:paraId="09651742" w14:textId="77777777" w:rsidR="008D63F3" w:rsidRPr="007275DF" w:rsidRDefault="008D63F3" w:rsidP="005D1F46">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639E977" w14:textId="77777777" w:rsidR="008D63F3" w:rsidRPr="007275DF" w:rsidRDefault="008D63F3" w:rsidP="005D1F46">
            <w:pPr>
              <w:pStyle w:val="TAL"/>
              <w:jc w:val="center"/>
            </w:pPr>
          </w:p>
        </w:tc>
        <w:tc>
          <w:tcPr>
            <w:tcW w:w="1271" w:type="dxa"/>
            <w:vAlign w:val="center"/>
          </w:tcPr>
          <w:p w14:paraId="76BE2D54" w14:textId="77777777" w:rsidR="008D63F3" w:rsidRPr="007275DF" w:rsidRDefault="008D63F3" w:rsidP="005D1F46">
            <w:pPr>
              <w:pStyle w:val="TAL"/>
              <w:jc w:val="center"/>
              <w:rPr>
                <w:rFonts w:cs="Arial"/>
                <w:lang w:eastAsia="zh-CN"/>
              </w:rPr>
            </w:pPr>
            <w:r w:rsidRPr="007275DF">
              <w:rPr>
                <w:rFonts w:ascii="Helvetica" w:hAnsi="Helvetica" w:cs="Helvetica"/>
                <w:color w:val="000000"/>
                <w:szCs w:val="18"/>
                <w:lang w:val="en-US" w:eastAsia="fr-FR"/>
              </w:rPr>
              <w:t>dBm</w:t>
            </w:r>
          </w:p>
        </w:tc>
        <w:tc>
          <w:tcPr>
            <w:tcW w:w="3225" w:type="dxa"/>
            <w:vAlign w:val="center"/>
          </w:tcPr>
          <w:p w14:paraId="78DDEB12" w14:textId="77777777" w:rsidR="008D63F3" w:rsidRPr="007275DF" w:rsidRDefault="008D63F3" w:rsidP="005D1F46">
            <w:pPr>
              <w:pStyle w:val="TAL"/>
              <w:jc w:val="center"/>
              <w:rPr>
                <w:rFonts w:cs="Arial"/>
                <w:lang w:eastAsia="ja-JP"/>
              </w:rPr>
            </w:pPr>
            <w:r w:rsidRPr="007275DF">
              <w:rPr>
                <w:rFonts w:cs="Arial"/>
                <w:lang w:eastAsia="ja-JP"/>
              </w:rPr>
              <w:t>-83</w:t>
            </w:r>
          </w:p>
        </w:tc>
      </w:tr>
      <w:tr w:rsidR="008D63F3" w:rsidRPr="007275DF" w14:paraId="555D5F9C" w14:textId="77777777" w:rsidTr="005D1F46">
        <w:trPr>
          <w:trHeight w:val="20"/>
          <w:jc w:val="center"/>
        </w:trPr>
        <w:tc>
          <w:tcPr>
            <w:tcW w:w="8905" w:type="dxa"/>
            <w:gridSpan w:val="5"/>
            <w:vAlign w:val="center"/>
          </w:tcPr>
          <w:p w14:paraId="534DD711" w14:textId="752431DE" w:rsidR="008D63F3" w:rsidRPr="007275DF" w:rsidRDefault="008D63F3" w:rsidP="008D63F3">
            <w:pPr>
              <w:pStyle w:val="TAN"/>
              <w:rPr>
                <w:lang w:eastAsia="ja-JP"/>
              </w:rPr>
            </w:pPr>
            <w:r w:rsidRPr="007275DF">
              <w:rPr>
                <w:lang w:eastAsia="ja-JP"/>
              </w:rPr>
              <w:t xml:space="preserve">Note 1: </w:t>
            </w:r>
            <w:r w:rsidRPr="007275DF">
              <w:rPr>
                <w:lang w:eastAsia="zh-TW"/>
              </w:rPr>
              <w:tab/>
            </w:r>
            <w:r w:rsidRPr="007275DF">
              <w:rPr>
                <w:lang w:eastAsia="ja-JP"/>
              </w:rPr>
              <w:t xml:space="preserve"> For UE supporting semi-static channel access and network configuring semi-static channel occupancy.</w:t>
            </w:r>
          </w:p>
          <w:p w14:paraId="6C408775" w14:textId="150190E2" w:rsidR="008D63F3" w:rsidRPr="007275DF" w:rsidRDefault="008D63F3" w:rsidP="008D63F3">
            <w:pPr>
              <w:pStyle w:val="TAN"/>
              <w:rPr>
                <w:lang w:eastAsia="ja-JP"/>
              </w:rPr>
            </w:pPr>
            <w:r w:rsidRPr="007275DF">
              <w:rPr>
                <w:lang w:eastAsia="ja-JP"/>
              </w:rPr>
              <w:t xml:space="preserve">Note 2: </w:t>
            </w:r>
            <w:r w:rsidRPr="007275DF">
              <w:rPr>
                <w:lang w:eastAsia="zh-TW"/>
              </w:rPr>
              <w:tab/>
            </w:r>
            <w:r w:rsidRPr="007275DF">
              <w:rPr>
                <w:lang w:eastAsia="ja-JP"/>
              </w:rPr>
              <w:t>For UE supporting dynamic channel access and network configuring dynamic channel occupancy.</w:t>
            </w:r>
          </w:p>
          <w:p w14:paraId="02997D02" w14:textId="1C2A0262" w:rsidR="008D63F3" w:rsidRPr="007275DF" w:rsidRDefault="008D63F3" w:rsidP="008D63F3">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7A29D21E" w14:textId="77777777" w:rsidR="008D63F3" w:rsidRPr="007275DF" w:rsidRDefault="008D63F3" w:rsidP="008D63F3"/>
    <w:p w14:paraId="316EAFB4" w14:textId="77777777" w:rsidR="008D63F3" w:rsidRPr="007275DF" w:rsidRDefault="008D63F3" w:rsidP="008D63F3">
      <w:pPr>
        <w:pStyle w:val="TH"/>
      </w:pPr>
      <w:r w:rsidRPr="007275DF">
        <w:t xml:space="preserve">Table </w:t>
      </w:r>
      <w:r w:rsidRPr="007275DF">
        <w:rPr>
          <w:snapToGrid w:val="0"/>
          <w:lang w:eastAsia="zh-CN"/>
        </w:rPr>
        <w:t>A.12.4.2.6.2</w:t>
      </w:r>
      <w:r w:rsidRPr="007275DF">
        <w:t>-</w:t>
      </w:r>
      <w:r>
        <w:t>3</w:t>
      </w:r>
      <w:r w:rsidRPr="007275DF">
        <w:t xml:space="preserve">: </w:t>
      </w:r>
      <w:r>
        <w:t>CO</w:t>
      </w:r>
      <w:r w:rsidRPr="007275DF">
        <w:t xml:space="preserve">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D63F3" w:rsidRPr="007275DF" w14:paraId="74D34484" w14:textId="77777777" w:rsidTr="005D1F46">
        <w:trPr>
          <w:jc w:val="center"/>
        </w:trPr>
        <w:tc>
          <w:tcPr>
            <w:tcW w:w="2534" w:type="dxa"/>
            <w:shd w:val="clear" w:color="auto" w:fill="auto"/>
          </w:tcPr>
          <w:p w14:paraId="7E5747F5" w14:textId="77777777" w:rsidR="008D63F3" w:rsidRPr="007275DF" w:rsidRDefault="008D63F3"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75706B5A" w14:textId="77777777" w:rsidR="008D63F3" w:rsidRPr="007275DF" w:rsidRDefault="008D63F3" w:rsidP="005D1F46">
            <w:pPr>
              <w:pStyle w:val="TAL"/>
              <w:rPr>
                <w:rFonts w:cs="Arial"/>
                <w:lang w:eastAsia="ja-JP"/>
              </w:rPr>
            </w:pPr>
            <w:r w:rsidRPr="007275DF">
              <w:rPr>
                <w:rFonts w:cs="Arial"/>
                <w:lang w:eastAsia="ja-JP"/>
              </w:rPr>
              <w:t>sym14or12</w:t>
            </w:r>
          </w:p>
        </w:tc>
      </w:tr>
      <w:tr w:rsidR="008D63F3" w:rsidRPr="007275DF" w14:paraId="2DF34198" w14:textId="77777777" w:rsidTr="005D1F46">
        <w:trPr>
          <w:jc w:val="center"/>
        </w:trPr>
        <w:tc>
          <w:tcPr>
            <w:tcW w:w="2534" w:type="dxa"/>
            <w:shd w:val="clear" w:color="auto" w:fill="auto"/>
          </w:tcPr>
          <w:p w14:paraId="67F880A6" w14:textId="77777777" w:rsidR="008D63F3" w:rsidRPr="007275DF" w:rsidRDefault="008D63F3"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436C5485" w14:textId="77777777" w:rsidR="008D63F3" w:rsidRPr="007275DF" w:rsidRDefault="008D63F3" w:rsidP="005D1F46">
            <w:pPr>
              <w:pStyle w:val="TAL"/>
              <w:rPr>
                <w:rFonts w:cs="Arial"/>
                <w:lang w:eastAsia="ja-JP"/>
              </w:rPr>
            </w:pPr>
            <w:r w:rsidRPr="007275DF">
              <w:rPr>
                <w:rFonts w:cs="Arial"/>
                <w:lang w:eastAsia="ja-JP"/>
              </w:rPr>
              <w:t>ms40</w:t>
            </w:r>
          </w:p>
        </w:tc>
      </w:tr>
      <w:tr w:rsidR="008D63F3" w:rsidRPr="007275DF" w14:paraId="235CCBCB" w14:textId="77777777" w:rsidTr="005D1F46">
        <w:trPr>
          <w:jc w:val="center"/>
        </w:trPr>
        <w:tc>
          <w:tcPr>
            <w:tcW w:w="2534" w:type="dxa"/>
            <w:shd w:val="clear" w:color="auto" w:fill="auto"/>
          </w:tcPr>
          <w:p w14:paraId="68281E70" w14:textId="77777777" w:rsidR="008D63F3" w:rsidRPr="007275DF" w:rsidRDefault="008D63F3"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6248DB2" w14:textId="77777777" w:rsidR="008D63F3" w:rsidRPr="007275DF" w:rsidRDefault="008D63F3" w:rsidP="005D1F46">
            <w:pPr>
              <w:pStyle w:val="TAL"/>
              <w:rPr>
                <w:rFonts w:cs="Arial"/>
                <w:lang w:eastAsia="ja-JP"/>
              </w:rPr>
            </w:pPr>
            <w:r w:rsidRPr="007275DF">
              <w:rPr>
                <w:rFonts w:cs="Arial"/>
                <w:lang w:eastAsia="ja-JP"/>
              </w:rPr>
              <w:t>20</w:t>
            </w:r>
          </w:p>
        </w:tc>
      </w:tr>
      <w:tr w:rsidR="008D63F3" w:rsidRPr="007275DF" w14:paraId="7CD0225F" w14:textId="77777777" w:rsidTr="005D1F46">
        <w:trPr>
          <w:jc w:val="center"/>
        </w:trPr>
        <w:tc>
          <w:tcPr>
            <w:tcW w:w="2534" w:type="dxa"/>
            <w:shd w:val="clear" w:color="auto" w:fill="auto"/>
          </w:tcPr>
          <w:p w14:paraId="3A02F454" w14:textId="77777777" w:rsidR="008D63F3" w:rsidRPr="007275DF" w:rsidRDefault="008D63F3"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1E63FC3B" w14:textId="77777777" w:rsidR="008D63F3" w:rsidRPr="007275DF" w:rsidRDefault="008D63F3" w:rsidP="005D1F46">
            <w:pPr>
              <w:pStyle w:val="TAL"/>
              <w:rPr>
                <w:rFonts w:cs="Arial"/>
                <w:lang w:eastAsia="ja-JP"/>
              </w:rPr>
            </w:pPr>
            <w:r w:rsidRPr="007275DF">
              <w:rPr>
                <w:rFonts w:cs="Arial"/>
                <w:lang w:eastAsia="ja-JP"/>
              </w:rPr>
              <w:t>kHz15</w:t>
            </w:r>
          </w:p>
        </w:tc>
      </w:tr>
      <w:tr w:rsidR="008D63F3" w:rsidRPr="007275DF" w14:paraId="1ECD850C" w14:textId="77777777" w:rsidTr="005D1F46">
        <w:trPr>
          <w:jc w:val="center"/>
        </w:trPr>
        <w:tc>
          <w:tcPr>
            <w:tcW w:w="2534" w:type="dxa"/>
            <w:shd w:val="clear" w:color="auto" w:fill="auto"/>
          </w:tcPr>
          <w:p w14:paraId="57C38687" w14:textId="77777777" w:rsidR="008D63F3" w:rsidRPr="007275DF" w:rsidRDefault="008D63F3"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030CD82A" w14:textId="77777777" w:rsidR="008D63F3" w:rsidRPr="007275DF" w:rsidRDefault="008D63F3" w:rsidP="005D1F46">
            <w:pPr>
              <w:pStyle w:val="TAL"/>
              <w:rPr>
                <w:rFonts w:cs="Arial"/>
                <w:lang w:eastAsia="ja-JP"/>
              </w:rPr>
            </w:pPr>
            <w:r w:rsidRPr="007275DF">
              <w:rPr>
                <w:rFonts w:cs="Arial"/>
                <w:lang w:eastAsia="ja-JP"/>
              </w:rPr>
              <w:t>ms120</w:t>
            </w:r>
          </w:p>
        </w:tc>
      </w:tr>
    </w:tbl>
    <w:p w14:paraId="4D75E345" w14:textId="77777777" w:rsidR="008D63F3" w:rsidRPr="00BD08C8" w:rsidRDefault="008D63F3" w:rsidP="008D63F3">
      <w:pPr>
        <w:pStyle w:val="Heading5"/>
        <w:spacing w:before="240"/>
      </w:pPr>
      <w:r w:rsidRPr="007275DF">
        <w:t>A.12.4.2.</w:t>
      </w:r>
      <w:r>
        <w:t>6</w:t>
      </w:r>
      <w:r w:rsidRPr="007275DF">
        <w:t>.</w:t>
      </w:r>
      <w:r>
        <w:t>3</w:t>
      </w:r>
      <w:r w:rsidRPr="007275DF">
        <w:tab/>
        <w:t>Test Requirements</w:t>
      </w:r>
    </w:p>
    <w:p w14:paraId="3E9CAA9A" w14:textId="77777777" w:rsidR="008D63F3" w:rsidRPr="007275DF" w:rsidRDefault="008D63F3" w:rsidP="008D63F3">
      <w:pPr>
        <w:rPr>
          <w:rFonts w:cs="v4.2.0"/>
        </w:rPr>
      </w:pPr>
      <w:r w:rsidRPr="005A14DB">
        <w:rPr>
          <w:rFonts w:cs="v4.2.0"/>
        </w:rPr>
        <w:t>In the test the UE shall send CO measurement report, with a measurement reporting delay less th</w:t>
      </w:r>
      <w:r w:rsidRPr="005A14DB">
        <w:t xml:space="preserve">an </w:t>
      </w:r>
      <w:r w:rsidRPr="005A14DB">
        <w:rPr>
          <w:sz w:val="18"/>
        </w:rPr>
        <w:t>T</w:t>
      </w:r>
      <w:r w:rsidRPr="005A14DB">
        <w:rPr>
          <w:sz w:val="18"/>
          <w:vertAlign w:val="subscript"/>
        </w:rPr>
        <w:t xml:space="preserve"> CO_measurement_period_NR_cca</w:t>
      </w:r>
      <w:r w:rsidRPr="005A14DB">
        <w:t xml:space="preserve"> </w:t>
      </w:r>
      <w:r w:rsidRPr="007275DF">
        <w:rPr>
          <w:rFonts w:cs="v4.2.0"/>
        </w:rPr>
        <w:t>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346C4F33" w14:textId="77777777" w:rsidR="009428D8" w:rsidRPr="007275DF" w:rsidRDefault="009428D8" w:rsidP="008D63F3"/>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057AF5">
      <w:headerReference w:type="default" r:id="rId342"/>
      <w:footerReference w:type="default" r:id="rId343"/>
      <w:pgSz w:w="12240" w:h="15840"/>
      <w:pgMar w:top="1440" w:right="1440" w:bottom="1440" w:left="1440" w:header="720" w:footer="720" w:gutter="0"/>
      <w:pgNumType w:start="44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DFFE1B" w14:textId="77777777" w:rsidR="00905CB1" w:rsidRDefault="00905CB1" w:rsidP="0064056D">
      <w:pPr>
        <w:spacing w:after="0"/>
      </w:pPr>
      <w:r>
        <w:separator/>
      </w:r>
    </w:p>
  </w:endnote>
  <w:endnote w:type="continuationSeparator" w:id="0">
    <w:p w14:paraId="5436FA25" w14:textId="77777777" w:rsidR="00905CB1" w:rsidRDefault="00905CB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A6884F" w14:textId="77777777" w:rsidR="00905CB1" w:rsidRDefault="00905CB1" w:rsidP="0064056D">
      <w:pPr>
        <w:spacing w:after="0"/>
      </w:pPr>
      <w:r>
        <w:separator/>
      </w:r>
    </w:p>
  </w:footnote>
  <w:footnote w:type="continuationSeparator" w:id="0">
    <w:p w14:paraId="3562E5D8" w14:textId="77777777" w:rsidR="00905CB1" w:rsidRDefault="00905CB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818CE" w14:textId="240FD8A8"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5B20FC">
      <w:rPr>
        <w:rFonts w:ascii="Arial" w:hAnsi="Arial" w:cs="Arial"/>
        <w:b/>
        <w:sz w:val="18"/>
        <w:szCs w:val="18"/>
      </w:rPr>
      <w:t>6</w:t>
    </w:r>
    <w:r>
      <w:rPr>
        <w:rFonts w:ascii="Arial" w:hAnsi="Arial" w:cs="Arial"/>
        <w:b/>
        <w:sz w:val="18"/>
        <w:szCs w:val="18"/>
      </w:rPr>
      <w:t>.0 (202</w:t>
    </w:r>
    <w:r w:rsidR="00117E45">
      <w:rPr>
        <w:rFonts w:ascii="Arial" w:hAnsi="Arial" w:cs="Arial"/>
        <w:b/>
        <w:sz w:val="18"/>
        <w:szCs w:val="18"/>
      </w:rPr>
      <w:t>4</w:t>
    </w:r>
    <w:r>
      <w:rPr>
        <w:rFonts w:ascii="Arial" w:hAnsi="Arial" w:cs="Arial"/>
        <w:b/>
        <w:sz w:val="18"/>
        <w:szCs w:val="18"/>
      </w:rPr>
      <w:t>-</w:t>
    </w:r>
    <w:r w:rsidR="00117E45">
      <w:rPr>
        <w:rFonts w:ascii="Arial" w:hAnsi="Arial" w:cs="Arial"/>
        <w:b/>
        <w:sz w:val="18"/>
        <w:szCs w:val="18"/>
      </w:rPr>
      <w:t>0</w:t>
    </w:r>
    <w:r w:rsidR="005B20FC">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73E"/>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0F93"/>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B6A"/>
    <w:rsid w:val="000F7BC5"/>
    <w:rsid w:val="000F7D3B"/>
    <w:rsid w:val="0010180C"/>
    <w:rsid w:val="00101A17"/>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17E45"/>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E8F"/>
    <w:rsid w:val="00202C9E"/>
    <w:rsid w:val="00202D4B"/>
    <w:rsid w:val="00203391"/>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03A"/>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709B"/>
    <w:rsid w:val="003D781B"/>
    <w:rsid w:val="003D799F"/>
    <w:rsid w:val="003D7A65"/>
    <w:rsid w:val="003D7E7C"/>
    <w:rsid w:val="003E0508"/>
    <w:rsid w:val="003E064B"/>
    <w:rsid w:val="003E1326"/>
    <w:rsid w:val="003E1A17"/>
    <w:rsid w:val="003E1EDA"/>
    <w:rsid w:val="003E27EE"/>
    <w:rsid w:val="003E3449"/>
    <w:rsid w:val="003E42B3"/>
    <w:rsid w:val="003E4374"/>
    <w:rsid w:val="003E53D9"/>
    <w:rsid w:val="003E6F52"/>
    <w:rsid w:val="003F025D"/>
    <w:rsid w:val="003F09EA"/>
    <w:rsid w:val="003F1932"/>
    <w:rsid w:val="003F3DA3"/>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0FC"/>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5BD9"/>
    <w:rsid w:val="008378EE"/>
    <w:rsid w:val="00841552"/>
    <w:rsid w:val="00841996"/>
    <w:rsid w:val="00842830"/>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492B"/>
    <w:rsid w:val="00967FF4"/>
    <w:rsid w:val="00971994"/>
    <w:rsid w:val="009753AF"/>
    <w:rsid w:val="00975A0D"/>
    <w:rsid w:val="00976CA0"/>
    <w:rsid w:val="00981A52"/>
    <w:rsid w:val="00982790"/>
    <w:rsid w:val="0098351B"/>
    <w:rsid w:val="00983B15"/>
    <w:rsid w:val="00983F1E"/>
    <w:rsid w:val="00985A06"/>
    <w:rsid w:val="009860BC"/>
    <w:rsid w:val="00986ACD"/>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3EAF"/>
    <w:rsid w:val="00AC47A5"/>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3F71"/>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444F"/>
    <w:rsid w:val="00C249EB"/>
    <w:rsid w:val="00C27217"/>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D0CCC"/>
    <w:rsid w:val="00CD1C29"/>
    <w:rsid w:val="00CD25D6"/>
    <w:rsid w:val="00CD2605"/>
    <w:rsid w:val="00CD29E0"/>
    <w:rsid w:val="00CD2B3F"/>
    <w:rsid w:val="00CD33BB"/>
    <w:rsid w:val="00CD3D95"/>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395B"/>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274"/>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552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18552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855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18552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8552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18552D"/>
    <w:pPr>
      <w:ind w:left="1701" w:hanging="1701"/>
      <w:outlineLvl w:val="4"/>
    </w:pPr>
    <w:rPr>
      <w:sz w:val="22"/>
    </w:rPr>
  </w:style>
  <w:style w:type="paragraph" w:styleId="Heading6">
    <w:name w:val="heading 6"/>
    <w:aliases w:val="T1,Header 6"/>
    <w:basedOn w:val="H6"/>
    <w:next w:val="Normal"/>
    <w:link w:val="Heading6Char"/>
    <w:qFormat/>
    <w:rsid w:val="0018552D"/>
    <w:pPr>
      <w:outlineLvl w:val="5"/>
    </w:pPr>
  </w:style>
  <w:style w:type="paragraph" w:styleId="Heading7">
    <w:name w:val="heading 7"/>
    <w:basedOn w:val="H6"/>
    <w:next w:val="Normal"/>
    <w:link w:val="Heading7Char"/>
    <w:qFormat/>
    <w:rsid w:val="0018552D"/>
    <w:pPr>
      <w:outlineLvl w:val="6"/>
    </w:pPr>
  </w:style>
  <w:style w:type="paragraph" w:styleId="Heading8">
    <w:name w:val="heading 8"/>
    <w:aliases w:val="Table Heading"/>
    <w:basedOn w:val="Heading1"/>
    <w:next w:val="Normal"/>
    <w:link w:val="Heading8Char"/>
    <w:qFormat/>
    <w:rsid w:val="0018552D"/>
    <w:pPr>
      <w:ind w:left="0" w:firstLine="0"/>
      <w:outlineLvl w:val="7"/>
    </w:pPr>
  </w:style>
  <w:style w:type="paragraph" w:styleId="Heading9">
    <w:name w:val="heading 9"/>
    <w:aliases w:val="Figure Heading,FH"/>
    <w:basedOn w:val="Heading8"/>
    <w:next w:val="Normal"/>
    <w:link w:val="Heading9Char"/>
    <w:qFormat/>
    <w:rsid w:val="0018552D"/>
    <w:pPr>
      <w:outlineLvl w:val="8"/>
    </w:pPr>
  </w:style>
  <w:style w:type="character" w:default="1" w:styleId="DefaultParagraphFont">
    <w:name w:val="Default Paragraph Font"/>
    <w:semiHidden/>
    <w:rsid w:val="001855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8552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18552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18552D"/>
    <w:pPr>
      <w:ind w:left="1418" w:hanging="1418"/>
    </w:pPr>
  </w:style>
  <w:style w:type="paragraph" w:styleId="TOC8">
    <w:name w:val="toc 8"/>
    <w:basedOn w:val="TOC1"/>
    <w:rsid w:val="0018552D"/>
    <w:pPr>
      <w:spacing w:before="180"/>
      <w:ind w:left="2693" w:hanging="2693"/>
    </w:pPr>
    <w:rPr>
      <w:b/>
    </w:rPr>
  </w:style>
  <w:style w:type="paragraph" w:styleId="TOC1">
    <w:name w:val="toc 1"/>
    <w:rsid w:val="0018552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18552D"/>
    <w:pPr>
      <w:keepLines/>
      <w:tabs>
        <w:tab w:val="center" w:pos="4536"/>
        <w:tab w:val="right" w:pos="9072"/>
      </w:tabs>
    </w:pPr>
    <w:rPr>
      <w:noProof/>
    </w:rPr>
  </w:style>
  <w:style w:type="character" w:customStyle="1" w:styleId="ZGSM">
    <w:name w:val="ZGSM"/>
    <w:rsid w:val="0018552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8552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18552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18552D"/>
    <w:pPr>
      <w:ind w:left="1701" w:hanging="1701"/>
    </w:pPr>
  </w:style>
  <w:style w:type="paragraph" w:styleId="TOC4">
    <w:name w:val="toc 4"/>
    <w:basedOn w:val="TOC3"/>
    <w:rsid w:val="0018552D"/>
    <w:pPr>
      <w:ind w:left="1418" w:hanging="1418"/>
    </w:pPr>
  </w:style>
  <w:style w:type="paragraph" w:styleId="TOC3">
    <w:name w:val="toc 3"/>
    <w:basedOn w:val="TOC2"/>
    <w:rsid w:val="0018552D"/>
    <w:pPr>
      <w:ind w:left="1134" w:hanging="1134"/>
    </w:pPr>
  </w:style>
  <w:style w:type="paragraph" w:styleId="TOC2">
    <w:name w:val="toc 2"/>
    <w:basedOn w:val="TOC1"/>
    <w:rsid w:val="0018552D"/>
    <w:pPr>
      <w:keepNext w:val="0"/>
      <w:spacing w:before="0"/>
      <w:ind w:left="851" w:hanging="851"/>
    </w:pPr>
    <w:rPr>
      <w:sz w:val="20"/>
    </w:rPr>
  </w:style>
  <w:style w:type="paragraph" w:styleId="Footer">
    <w:name w:val="footer"/>
    <w:aliases w:val="footer odd,footer,fo,pie de página"/>
    <w:basedOn w:val="Header"/>
    <w:link w:val="FooterChar"/>
    <w:rsid w:val="0018552D"/>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18552D"/>
    <w:pPr>
      <w:outlineLvl w:val="9"/>
    </w:pPr>
  </w:style>
  <w:style w:type="paragraph" w:customStyle="1" w:styleId="NF">
    <w:name w:val="NF"/>
    <w:basedOn w:val="NO"/>
    <w:rsid w:val="0018552D"/>
    <w:pPr>
      <w:keepNext/>
      <w:spacing w:after="0"/>
    </w:pPr>
    <w:rPr>
      <w:rFonts w:ascii="Arial" w:hAnsi="Arial"/>
      <w:sz w:val="18"/>
    </w:rPr>
  </w:style>
  <w:style w:type="paragraph" w:customStyle="1" w:styleId="NO">
    <w:name w:val="NO"/>
    <w:basedOn w:val="Normal"/>
    <w:link w:val="NOChar"/>
    <w:rsid w:val="0018552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1855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18552D"/>
    <w:pPr>
      <w:jc w:val="right"/>
    </w:pPr>
  </w:style>
  <w:style w:type="paragraph" w:customStyle="1" w:styleId="TAL">
    <w:name w:val="TAL"/>
    <w:basedOn w:val="Normal"/>
    <w:link w:val="TALCar"/>
    <w:rsid w:val="0018552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18552D"/>
    <w:rPr>
      <w:b/>
    </w:rPr>
  </w:style>
  <w:style w:type="paragraph" w:customStyle="1" w:styleId="TAC">
    <w:name w:val="TAC"/>
    <w:basedOn w:val="TAL"/>
    <w:link w:val="TACChar"/>
    <w:rsid w:val="0018552D"/>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18552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18552D"/>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18552D"/>
    <w:pPr>
      <w:spacing w:after="0"/>
    </w:pPr>
  </w:style>
  <w:style w:type="paragraph" w:customStyle="1" w:styleId="NW">
    <w:name w:val="NW"/>
    <w:basedOn w:val="NO"/>
    <w:rsid w:val="0018552D"/>
    <w:pPr>
      <w:spacing w:after="0"/>
    </w:pPr>
  </w:style>
  <w:style w:type="paragraph" w:customStyle="1" w:styleId="EW">
    <w:name w:val="EW"/>
    <w:basedOn w:val="EX"/>
    <w:rsid w:val="0018552D"/>
    <w:pPr>
      <w:spacing w:after="0"/>
    </w:pPr>
  </w:style>
  <w:style w:type="paragraph" w:customStyle="1" w:styleId="B10">
    <w:name w:val="B1"/>
    <w:basedOn w:val="List"/>
    <w:link w:val="B1Char"/>
    <w:rsid w:val="0018552D"/>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18552D"/>
    <w:pPr>
      <w:ind w:left="1985" w:hanging="1985"/>
    </w:pPr>
  </w:style>
  <w:style w:type="paragraph" w:styleId="TOC7">
    <w:name w:val="toc 7"/>
    <w:basedOn w:val="TOC6"/>
    <w:next w:val="Normal"/>
    <w:rsid w:val="0018552D"/>
    <w:pPr>
      <w:ind w:left="2268" w:hanging="2268"/>
    </w:pPr>
  </w:style>
  <w:style w:type="paragraph" w:customStyle="1" w:styleId="EditorsNote">
    <w:name w:val="Editor's Note"/>
    <w:aliases w:val="EN,Editor's Noteormal"/>
    <w:basedOn w:val="NO"/>
    <w:link w:val="EditorsNoteChar"/>
    <w:rsid w:val="0018552D"/>
    <w:rPr>
      <w:color w:val="FF0000"/>
    </w:rPr>
  </w:style>
  <w:style w:type="paragraph" w:customStyle="1" w:styleId="TH">
    <w:name w:val="TH"/>
    <w:basedOn w:val="Normal"/>
    <w:link w:val="THChar"/>
    <w:rsid w:val="0018552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18552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18552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18552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18552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18552D"/>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18552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18552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18552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18552D"/>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18552D"/>
  </w:style>
  <w:style w:type="paragraph" w:customStyle="1" w:styleId="B4">
    <w:name w:val="B4"/>
    <w:basedOn w:val="List4"/>
    <w:link w:val="B4Char"/>
    <w:rsid w:val="0018552D"/>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18552D"/>
  </w:style>
  <w:style w:type="paragraph" w:customStyle="1" w:styleId="ZTD">
    <w:name w:val="ZTD"/>
    <w:basedOn w:val="ZB"/>
    <w:rsid w:val="0018552D"/>
    <w:pPr>
      <w:framePr w:hRule="auto" w:wrap="notBeside" w:y="852"/>
    </w:pPr>
    <w:rPr>
      <w:i w:val="0"/>
      <w:sz w:val="40"/>
    </w:rPr>
  </w:style>
  <w:style w:type="paragraph" w:customStyle="1" w:styleId="ZV">
    <w:name w:val="ZV"/>
    <w:basedOn w:val="ZU"/>
    <w:rsid w:val="0018552D"/>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18552D"/>
    <w:pPr>
      <w:keepLines/>
      <w:spacing w:after="0"/>
    </w:pPr>
  </w:style>
  <w:style w:type="paragraph" w:styleId="Index2">
    <w:name w:val="index 2"/>
    <w:basedOn w:val="Index1"/>
    <w:rsid w:val="0018552D"/>
    <w:pPr>
      <w:ind w:left="284"/>
    </w:pPr>
  </w:style>
  <w:style w:type="character" w:styleId="FootnoteReference">
    <w:name w:val="footnote reference"/>
    <w:aliases w:val="Appel note de bas de p,Nota,Footnote symbol,Footnote"/>
    <w:basedOn w:val="DefaultParagraphFont"/>
    <w:rsid w:val="0018552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855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18552D"/>
    <w:pPr>
      <w:ind w:left="851"/>
    </w:pPr>
  </w:style>
  <w:style w:type="paragraph" w:styleId="ListNumber">
    <w:name w:val="List Number"/>
    <w:basedOn w:val="List"/>
    <w:rsid w:val="0018552D"/>
  </w:style>
  <w:style w:type="paragraph" w:styleId="List">
    <w:name w:val="List"/>
    <w:basedOn w:val="Normal"/>
    <w:link w:val="ListChar"/>
    <w:rsid w:val="0018552D"/>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18552D"/>
    <w:pPr>
      <w:ind w:left="851"/>
    </w:pPr>
  </w:style>
  <w:style w:type="paragraph" w:styleId="ListBullet">
    <w:name w:val="List Bullet"/>
    <w:basedOn w:val="List"/>
    <w:link w:val="ListBulletChar"/>
    <w:rsid w:val="0018552D"/>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18552D"/>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18552D"/>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18552D"/>
    <w:pPr>
      <w:ind w:left="1135"/>
    </w:pPr>
  </w:style>
  <w:style w:type="paragraph" w:styleId="List4">
    <w:name w:val="List 4"/>
    <w:basedOn w:val="List3"/>
    <w:rsid w:val="0018552D"/>
    <w:pPr>
      <w:ind w:left="1418"/>
    </w:pPr>
  </w:style>
  <w:style w:type="paragraph" w:styleId="List5">
    <w:name w:val="List 5"/>
    <w:basedOn w:val="List4"/>
    <w:rsid w:val="0018552D"/>
    <w:pPr>
      <w:ind w:left="1702"/>
    </w:pPr>
  </w:style>
  <w:style w:type="paragraph" w:styleId="ListBullet4">
    <w:name w:val="List Bullet 4"/>
    <w:basedOn w:val="ListBullet3"/>
    <w:rsid w:val="0018552D"/>
    <w:pPr>
      <w:ind w:left="1418"/>
    </w:pPr>
  </w:style>
  <w:style w:type="paragraph" w:styleId="ListBullet5">
    <w:name w:val="List Bullet 5"/>
    <w:basedOn w:val="ListBullet4"/>
    <w:rsid w:val="0018552D"/>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image" Target="media/image2.wmf"/><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140</Pages>
  <Words>87603</Words>
  <Characters>499338</Characters>
  <Application>Microsoft Office Word</Application>
  <DocSecurity>0</DocSecurity>
  <Lines>4161</Lines>
  <Paragraphs>1171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585770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76</cp:revision>
  <dcterms:created xsi:type="dcterms:W3CDTF">2022-09-22T10:42:00Z</dcterms:created>
  <dcterms:modified xsi:type="dcterms:W3CDTF">2024-07-16T16:45:00Z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